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CEE" w:rsidRPr="00A03CEE" w:rsidRDefault="00A03CEE" w:rsidP="00A03CEE">
      <w:pPr>
        <w:ind w:right="-43"/>
        <w:rPr>
          <w:rFonts w:ascii="Angsana New" w:hAnsi="Angsana New"/>
          <w:b/>
          <w:bCs/>
          <w:sz w:val="32"/>
          <w:szCs w:val="32"/>
        </w:rPr>
      </w:pPr>
    </w:p>
    <w:p w:rsidR="00A03CEE" w:rsidRPr="00A03CEE" w:rsidRDefault="00A03CEE" w:rsidP="00A03CEE">
      <w:pPr>
        <w:ind w:right="-43"/>
        <w:rPr>
          <w:rFonts w:ascii="Angsana New" w:hAnsi="Angsana New"/>
          <w:b/>
          <w:bCs/>
          <w:sz w:val="36"/>
          <w:szCs w:val="36"/>
        </w:rPr>
      </w:pPr>
    </w:p>
    <w:p w:rsidR="00A03CEE" w:rsidRPr="00A03CEE" w:rsidRDefault="00A03CEE" w:rsidP="00A03CEE">
      <w:pPr>
        <w:ind w:right="-43"/>
        <w:rPr>
          <w:rFonts w:ascii="Angsana New" w:hAnsi="Angsana New"/>
          <w:b/>
          <w:bCs/>
          <w:sz w:val="32"/>
          <w:szCs w:val="32"/>
        </w:rPr>
      </w:pPr>
    </w:p>
    <w:p w:rsidR="00A03CEE" w:rsidRPr="00A03CEE" w:rsidRDefault="00A03CEE" w:rsidP="00A03CEE">
      <w:pPr>
        <w:ind w:right="-43"/>
        <w:rPr>
          <w:rFonts w:ascii="Angsana New" w:hAnsi="Angsana New"/>
          <w:b/>
          <w:bCs/>
          <w:sz w:val="32"/>
          <w:szCs w:val="32"/>
        </w:rPr>
      </w:pPr>
    </w:p>
    <w:p w:rsidR="00A03CEE" w:rsidRPr="00A03CEE" w:rsidRDefault="00A03CEE" w:rsidP="00A03CEE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A03CE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</w:p>
    <w:p w:rsidR="00A03CEE" w:rsidRPr="00E176C5" w:rsidRDefault="00A03CEE" w:rsidP="00A03C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  <w:r w:rsidRPr="00A03CEE">
        <w:rPr>
          <w:rFonts w:ascii="Angsana New" w:hAnsi="Angsana New" w:cs="Angsana New"/>
          <w:sz w:val="30"/>
          <w:szCs w:val="30"/>
          <w:cs/>
        </w:rPr>
        <w:t>เสน</w:t>
      </w:r>
      <w:r w:rsidRPr="00A03CEE">
        <w:rPr>
          <w:rFonts w:ascii="Angsana New" w:hAnsi="Angsana New" w:cs="Angsana New"/>
          <w:sz w:val="30"/>
          <w:szCs w:val="30"/>
          <w:cs/>
          <w:lang w:val="th-TH"/>
        </w:rPr>
        <w:t xml:space="preserve">อ </w:t>
      </w:r>
      <w:r w:rsidR="00DB410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A03CEE">
        <w:rPr>
          <w:rFonts w:ascii="Angsana New" w:hAnsi="Angsana New" w:cs="Angsana New"/>
          <w:sz w:val="30"/>
          <w:szCs w:val="30"/>
          <w:cs/>
        </w:rPr>
        <w:t>บริษัทหลักทรัพย์ กสิกรไทย จำกัด (มหาชน)</w:t>
      </w:r>
    </w:p>
    <w:p w:rsidR="00A03CEE" w:rsidRPr="00A03CEE" w:rsidRDefault="00A03CEE" w:rsidP="00A03CEE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A03CEE" w:rsidRPr="00950CFC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CFC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21C5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Pr="00A03CEE">
        <w:rPr>
          <w:rFonts w:ascii="Angsana New" w:hAnsi="Angsana New"/>
          <w:sz w:val="30"/>
          <w:szCs w:val="30"/>
          <w:cs/>
        </w:rPr>
        <w:t>บริษัทหลักทรัพย์ กสิกรไทย จำกัด (มหาชน)</w:t>
      </w:r>
      <w:r w:rsidRPr="00A03CE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(“บริษัท”) ซึ่ง</w:t>
      </w:r>
      <w:r w:rsidRPr="00F21C55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 w:rsidR="003B0B98">
        <w:rPr>
          <w:rFonts w:ascii="Angsana New" w:hAnsi="Angsana New"/>
          <w:sz w:val="30"/>
          <w:szCs w:val="30"/>
        </w:rPr>
        <w:t xml:space="preserve">31 </w:t>
      </w:r>
      <w:r w:rsidR="003B0B98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F21C55">
        <w:rPr>
          <w:rFonts w:ascii="Angsana New" w:hAnsi="Angsana New" w:hint="cs"/>
          <w:sz w:val="30"/>
          <w:szCs w:val="30"/>
          <w:cs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 งบ</w:t>
      </w:r>
      <w:r>
        <w:rPr>
          <w:rFonts w:ascii="Angsana New" w:hAnsi="Angsana New"/>
          <w:sz w:val="30"/>
          <w:szCs w:val="30"/>
          <w:cs/>
        </w:rPr>
        <w:t>แสดงการเปลี่ยนแปลงส่วนขอ</w:t>
      </w:r>
      <w:r>
        <w:rPr>
          <w:rFonts w:ascii="Angsana New" w:hAnsi="Angsana New" w:hint="cs"/>
          <w:sz w:val="30"/>
          <w:szCs w:val="30"/>
          <w:cs/>
        </w:rPr>
        <w:t>งเจ้าของ</w:t>
      </w:r>
      <w:r w:rsidRPr="00F21C55">
        <w:rPr>
          <w:rFonts w:ascii="Angsana New" w:hAnsi="Angsana New"/>
          <w:sz w:val="30"/>
          <w:szCs w:val="30"/>
          <w:cs/>
        </w:rPr>
        <w:t xml:space="preserve"> และงบกระแสเงินสด สำหรับ</w:t>
      </w:r>
      <w:r w:rsidR="003B0B98">
        <w:rPr>
          <w:rFonts w:ascii="Angsana New" w:hAnsi="Angsana New" w:hint="cs"/>
          <w:sz w:val="30"/>
          <w:szCs w:val="30"/>
          <w:cs/>
        </w:rPr>
        <w:t>ปี</w:t>
      </w:r>
      <w:r w:rsidRPr="00F21C55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วัน</w:t>
      </w:r>
      <w:r w:rsidRPr="00F21C55">
        <w:rPr>
          <w:rFonts w:ascii="Angsana New" w:hAnsi="Angsana New" w:hint="cs"/>
          <w:sz w:val="30"/>
          <w:szCs w:val="30"/>
          <w:cs/>
        </w:rPr>
        <w:t>เดียวกัน</w:t>
      </w:r>
      <w:r w:rsidRPr="00F21C55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>รวมถึงหมายเหตุ</w:t>
      </w:r>
      <w:r w:rsidRPr="00F21C55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F21C55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สรุปนโยบายการบัญชีที่สำคัญและเรื่องอื่นๆ</w:t>
      </w:r>
    </w:p>
    <w:p w:rsid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03CEE" w:rsidRDefault="00A03CEE" w:rsidP="00A03CEE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78767B">
        <w:rPr>
          <w:rFonts w:ascii="Angsana New" w:eastAsia="Calibri" w:hAnsi="Angsana New"/>
          <w:sz w:val="30"/>
          <w:szCs w:val="30"/>
          <w:cs/>
        </w:rPr>
        <w:t>น</w:t>
      </w:r>
      <w:r w:rsidRPr="0078767B">
        <w:rPr>
          <w:rFonts w:ascii="Angsana New" w:hAnsi="Angsana New"/>
          <w:sz w:val="30"/>
          <w:szCs w:val="30"/>
          <w:cs/>
        </w:rPr>
        <w:t>ข้างต้น</w:t>
      </w:r>
      <w:r w:rsidRPr="0078767B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78767B">
        <w:rPr>
          <w:rFonts w:ascii="Angsana New" w:hAnsi="Angsana New"/>
          <w:sz w:val="30"/>
          <w:szCs w:val="30"/>
          <w:cs/>
        </w:rPr>
        <w:t>ของบริษัท ณ</w:t>
      </w:r>
      <w:r w:rsidRPr="0078767B">
        <w:rPr>
          <w:rFonts w:ascii="Angsana New" w:hAnsi="Angsana New"/>
          <w:sz w:val="30"/>
          <w:szCs w:val="30"/>
        </w:rPr>
        <w:t xml:space="preserve"> </w:t>
      </w:r>
      <w:r w:rsidRPr="0078767B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 w:rsidR="003B0B98">
        <w:rPr>
          <w:rFonts w:ascii="Angsana New" w:hAnsi="Angsana New"/>
          <w:sz w:val="30"/>
          <w:szCs w:val="30"/>
        </w:rPr>
        <w:t xml:space="preserve">31 </w:t>
      </w:r>
      <w:r w:rsidR="003B0B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 w:rsidRPr="0078767B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และกระแสเงินสด</w:t>
      </w:r>
      <w:r w:rsidRPr="0078767B">
        <w:rPr>
          <w:rFonts w:ascii="Angsana New" w:hAnsi="Angsana New"/>
          <w:sz w:val="30"/>
          <w:szCs w:val="30"/>
          <w:cs/>
        </w:rPr>
        <w:t xml:space="preserve"> สำหรับ</w:t>
      </w:r>
      <w:r w:rsidR="003B0B98">
        <w:rPr>
          <w:rFonts w:ascii="Angsana New" w:hAnsi="Angsana New" w:hint="cs"/>
          <w:sz w:val="30"/>
          <w:szCs w:val="30"/>
          <w:cs/>
        </w:rPr>
        <w:t>ปี</w:t>
      </w:r>
      <w:r w:rsidRPr="00E46B0A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Pr="00E46B0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A03CEE">
        <w:rPr>
          <w:rFonts w:ascii="Angsana New" w:eastAsia="Times New Roman" w:hAnsi="Angsana New" w:hint="cs"/>
          <w:sz w:val="30"/>
          <w:szCs w:val="30"/>
          <w:cs/>
          <w:lang w:eastAsia="ko-KR"/>
        </w:rPr>
        <w:t>เงิน</w:t>
      </w:r>
    </w:p>
    <w:p w:rsidR="00A03CEE" w:rsidRPr="00E46B0A" w:rsidRDefault="00A03CEE" w:rsidP="00A03CEE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A03CEE" w:rsidRPr="00E46B0A" w:rsidRDefault="00A03CEE" w:rsidP="00A03CE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A03CEE" w:rsidRPr="00E46B0A" w:rsidRDefault="00A03CEE" w:rsidP="00A03CEE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A03CEE" w:rsidRDefault="00A03CEE" w:rsidP="00A03CEE">
      <w:pPr>
        <w:jc w:val="thaiDistribute"/>
        <w:rPr>
          <w:rFonts w:ascii="Angsana New" w:eastAsia="Calibri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5A87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675A87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ค</w:t>
      </w: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 w:rsidRPr="00E46B0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E46B0A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E46B0A">
        <w:rPr>
          <w:rFonts w:ascii="Angsana New" w:eastAsia="Calibri" w:hAnsi="Angsana New"/>
          <w:sz w:val="30"/>
          <w:szCs w:val="30"/>
          <w:cs/>
        </w:rPr>
        <w:t>ตาม</w:t>
      </w:r>
      <w:r w:rsidRPr="00950CFC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E46B0A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</w:t>
      </w:r>
      <w:r w:rsidRPr="00C101D5">
        <w:rPr>
          <w:rFonts w:ascii="Angsana New" w:eastAsia="Calibri" w:hAnsi="Angsana New"/>
          <w:sz w:val="30"/>
          <w:szCs w:val="30"/>
          <w:cs/>
        </w:rPr>
        <w:t>เกี่ยวข้องกับการตรวจสอบ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03CEE" w:rsidRDefault="00A03CEE" w:rsidP="00A03CEE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A03CEE" w:rsidRDefault="00A03CEE" w:rsidP="00A03CEE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03CEE" w:rsidRPr="002D1FE5" w:rsidRDefault="00A03CEE" w:rsidP="00A03CEE">
      <w:pPr>
        <w:jc w:val="thaiDistribute"/>
        <w:rPr>
          <w:rFonts w:ascii="Angsana New" w:hAnsi="Angsana New"/>
          <w:sz w:val="30"/>
          <w:szCs w:val="30"/>
        </w:rPr>
      </w:pPr>
    </w:p>
    <w:p w:rsidR="00F9597B" w:rsidRDefault="00F9597B" w:rsidP="00A03CE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03CEE" w:rsidRPr="00F21C55" w:rsidRDefault="00A03CEE" w:rsidP="00A03CE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21C5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ต่องบการเงิน</w:t>
      </w:r>
    </w:p>
    <w:p w:rsidR="00A03CEE" w:rsidRP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03CEE" w:rsidRPr="00F21C55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03CEE" w:rsidRPr="00A03CEE" w:rsidRDefault="00A03CEE" w:rsidP="00A03CEE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A03CEE" w:rsidRDefault="00A03CEE" w:rsidP="00A03CEE">
      <w:pPr>
        <w:jc w:val="thaiDistribute"/>
        <w:rPr>
          <w:rFonts w:ascii="Angsana New" w:eastAsia="Calibri" w:hAnsi="Angsana New"/>
          <w:sz w:val="30"/>
          <w:szCs w:val="30"/>
        </w:rPr>
      </w:pPr>
      <w:r w:rsidRPr="00201104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 ผู้บ</w:t>
      </w:r>
      <w:r w:rsidRPr="00201104">
        <w:rPr>
          <w:rFonts w:ascii="Angsana New" w:eastAsia="Calibri" w:hAnsi="Angsana New" w:hint="cs"/>
          <w:sz w:val="30"/>
          <w:szCs w:val="30"/>
          <w:cs/>
        </w:rPr>
        <w:t>ริหาร</w:t>
      </w:r>
      <w:r w:rsidRPr="00E46B0A">
        <w:rPr>
          <w:rFonts w:ascii="Angsana New" w:eastAsia="Calibri" w:hAnsi="Angsana New" w:hint="cs"/>
          <w:sz w:val="30"/>
          <w:szCs w:val="30"/>
          <w:cs/>
        </w:rPr>
        <w:t>รับผิดชอบในการประเมินความสามารถของบริษัทในการดำเนินงานต่อเนื่อง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E46B0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E46B0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A03CEE" w:rsidRP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03CEE" w:rsidRPr="00F21C55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</w:t>
      </w:r>
      <w:r>
        <w:rPr>
          <w:rFonts w:ascii="Angsana New" w:hAnsi="Angsana New" w:hint="cs"/>
          <w:i/>
          <w:iCs/>
          <w:sz w:val="30"/>
          <w:szCs w:val="30"/>
          <w:cs/>
        </w:rPr>
        <w:t>ีต่อการตรวจสอบงบการเงิน</w:t>
      </w:r>
    </w:p>
    <w:p w:rsidR="00A03CEE" w:rsidRP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01D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C101D5">
        <w:rPr>
          <w:rFonts w:ascii="Angsana New" w:hAnsi="Angsana New"/>
          <w:sz w:val="30"/>
          <w:szCs w:val="30"/>
          <w:cs/>
        </w:rPr>
        <w:t>เหล่านี้</w:t>
      </w:r>
    </w:p>
    <w:p w:rsidR="00A03CEE" w:rsidRP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:rsidR="00A03CEE" w:rsidRDefault="00A03CEE" w:rsidP="00A03CEE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F97834">
        <w:rPr>
          <w:rFonts w:ascii="Angsana New" w:hAnsi="Angsana New"/>
          <w:sz w:val="30"/>
          <w:szCs w:val="30"/>
        </w:rPr>
        <w:t xml:space="preserve"> </w:t>
      </w:r>
    </w:p>
    <w:p w:rsidR="00A03CEE" w:rsidRPr="00A03CEE" w:rsidRDefault="00A03CEE" w:rsidP="00A03CEE">
      <w:pPr>
        <w:jc w:val="thaiDistribute"/>
        <w:rPr>
          <w:rFonts w:ascii="Angsana New" w:hAnsi="Angsana New"/>
          <w:sz w:val="24"/>
          <w:szCs w:val="24"/>
        </w:rPr>
      </w:pPr>
    </w:p>
    <w:p w:rsidR="00A03CEE" w:rsidRPr="00C101D5" w:rsidRDefault="00A03CEE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C101D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01D5">
        <w:rPr>
          <w:rFonts w:ascii="Angsana New" w:hAnsi="Angsana New"/>
          <w:sz w:val="30"/>
          <w:szCs w:val="30"/>
          <w:cs/>
        </w:rPr>
        <w:t>ายใน</w:t>
      </w:r>
    </w:p>
    <w:p w:rsidR="00A03CEE" w:rsidRPr="00950CFC" w:rsidRDefault="00A03CEE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</w:t>
      </w:r>
      <w:r w:rsidRPr="00E46B0A">
        <w:rPr>
          <w:rFonts w:ascii="Angsana New" w:eastAsia="Calibri" w:hAnsi="Angsana New"/>
          <w:sz w:val="30"/>
          <w:szCs w:val="30"/>
          <w:cs/>
        </w:rPr>
        <w:t>ง</w:t>
      </w:r>
      <w:r w:rsidRPr="00E46B0A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:rsidR="00A03CEE" w:rsidRDefault="00A03CEE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46B0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A03CEE" w:rsidRDefault="00A03CEE" w:rsidP="00A03CEE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A03CEE" w:rsidRDefault="00A03CEE" w:rsidP="00A03CEE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DB72F5" w:rsidRDefault="00DB72F5" w:rsidP="00A03CEE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3B5F49" w:rsidRDefault="003B5F49" w:rsidP="00A03CEE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DB72F5" w:rsidRDefault="00DB72F5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F9597B" w:rsidRDefault="00F9597B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A03CEE" w:rsidRPr="00E46B0A" w:rsidRDefault="00A03CEE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E46B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46B0A">
        <w:rPr>
          <w:rFonts w:ascii="Angsana New" w:hAnsi="Angsana New" w:hint="cs"/>
          <w:sz w:val="30"/>
          <w:szCs w:val="30"/>
          <w:cs/>
        </w:rPr>
        <w:t>บริษัท</w:t>
      </w:r>
      <w:r w:rsidRPr="00E46B0A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46B0A">
        <w:rPr>
          <w:rFonts w:ascii="Angsana New" w:hAnsi="Angsana New" w:hint="cs"/>
          <w:sz w:val="30"/>
          <w:szCs w:val="30"/>
          <w:cs/>
        </w:rPr>
        <w:t xml:space="preserve"> </w:t>
      </w:r>
      <w:r w:rsidRPr="00E46B0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675A8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46B0A">
        <w:rPr>
          <w:rFonts w:ascii="Angsana New" w:hAnsi="Angsana New"/>
          <w:sz w:val="30"/>
          <w:szCs w:val="30"/>
          <w:cs/>
        </w:rPr>
        <w:t>ถึงการเปิดเผย</w:t>
      </w:r>
      <w:r w:rsidR="00675A87">
        <w:rPr>
          <w:rFonts w:ascii="Angsana New" w:hAnsi="Angsana New" w:hint="cs"/>
          <w:sz w:val="30"/>
          <w:szCs w:val="30"/>
          <w:cs/>
        </w:rPr>
        <w:t>ข้อมูล</w:t>
      </w:r>
      <w:r w:rsidR="00675A87">
        <w:rPr>
          <w:rFonts w:ascii="Angsana New" w:hAnsi="Angsana New"/>
          <w:sz w:val="30"/>
          <w:szCs w:val="30"/>
          <w:cs/>
        </w:rPr>
        <w:t>ในงบการเงิน</w:t>
      </w:r>
      <w:r w:rsidRPr="00E46B0A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675A87">
        <w:rPr>
          <w:rFonts w:ascii="Angsana New" w:hAnsi="Angsana New" w:hint="cs"/>
          <w:sz w:val="30"/>
          <w:szCs w:val="30"/>
          <w:cs/>
        </w:rPr>
        <w:t>ข้อมูล</w:t>
      </w:r>
      <w:r w:rsidRPr="00E46B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46B0A">
        <w:rPr>
          <w:rFonts w:ascii="Angsana New" w:hAnsi="Angsana New" w:hint="cs"/>
          <w:sz w:val="30"/>
          <w:szCs w:val="30"/>
          <w:cs/>
        </w:rPr>
        <w:t>บริษัท</w:t>
      </w:r>
      <w:r w:rsidRPr="00E46B0A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 </w:t>
      </w:r>
    </w:p>
    <w:p w:rsidR="00A03CEE" w:rsidRPr="00C101D5" w:rsidRDefault="00A03CEE" w:rsidP="003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C101D5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675A87">
        <w:rPr>
          <w:rFonts w:ascii="Angsana New" w:hAnsi="Angsana New" w:hint="cs"/>
          <w:sz w:val="30"/>
          <w:szCs w:val="30"/>
          <w:cs/>
        </w:rPr>
        <w:t>ข้อมูล</w:t>
      </w:r>
      <w:r w:rsidRPr="00C101D5">
        <w:rPr>
          <w:rFonts w:ascii="Angsana New" w:hAnsi="Angsana New"/>
          <w:sz w:val="30"/>
          <w:szCs w:val="30"/>
          <w:cs/>
        </w:rPr>
        <w:t>ว่า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Pr="00C101D5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675A87">
        <w:rPr>
          <w:rFonts w:ascii="Angsana New" w:hAnsi="Angsana New" w:hint="cs"/>
          <w:sz w:val="30"/>
          <w:szCs w:val="30"/>
          <w:cs/>
        </w:rPr>
        <w:t>หรือไม่</w:t>
      </w:r>
      <w:r w:rsidRPr="00C101D5">
        <w:rPr>
          <w:rFonts w:ascii="Angsana New" w:hAnsi="Angsana New"/>
          <w:sz w:val="30"/>
          <w:szCs w:val="30"/>
          <w:cs/>
        </w:rPr>
        <w:t xml:space="preserve">   </w:t>
      </w:r>
    </w:p>
    <w:p w:rsidR="00A03CEE" w:rsidRPr="00F21C55" w:rsidRDefault="00A03CEE" w:rsidP="00A03CEE">
      <w:pPr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:rsidR="00A03CEE" w:rsidRPr="00C101D5" w:rsidRDefault="00A03CEE" w:rsidP="00A03CEE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ข้าพเจ้าได้สื่อสา</w:t>
      </w:r>
      <w:r w:rsidRPr="00F97834">
        <w:rPr>
          <w:rFonts w:ascii="Angsana New" w:eastAsia="Calibri" w:hAnsi="Angsana New"/>
          <w:sz w:val="30"/>
          <w:szCs w:val="30"/>
          <w:cs/>
        </w:rPr>
        <w:t>รกับ</w:t>
      </w:r>
      <w:r w:rsidRPr="00950CFC">
        <w:rPr>
          <w:rFonts w:ascii="Angsana New" w:eastAsia="Calibri" w:hAnsi="Angsana New"/>
          <w:sz w:val="30"/>
          <w:szCs w:val="30"/>
          <w:cs/>
        </w:rPr>
        <w:t>ผู้บริหาร</w:t>
      </w:r>
      <w:r w:rsidR="00675A87">
        <w:rPr>
          <w:rFonts w:ascii="Angsana New" w:eastAsia="Calibri" w:hAnsi="Angsana New"/>
          <w:sz w:val="30"/>
          <w:szCs w:val="30"/>
          <w:cs/>
        </w:rPr>
        <w:t>ในเรื่องต่า</w:t>
      </w:r>
      <w:r w:rsidR="00675A87">
        <w:rPr>
          <w:rFonts w:ascii="Angsana New" w:eastAsia="Calibri" w:hAnsi="Angsana New" w:hint="cs"/>
          <w:sz w:val="30"/>
          <w:szCs w:val="30"/>
          <w:cs/>
        </w:rPr>
        <w:t>ง ๆ ที่สำคัญซึ่งรวมถึง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75A87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:rsidR="00A03CEE" w:rsidRP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03CEE" w:rsidRPr="00A03CEE" w:rsidRDefault="00A03CEE" w:rsidP="00A03CE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  <w:cs/>
        </w:rPr>
      </w:pPr>
      <w:r w:rsidRPr="00A03CEE">
        <w:rPr>
          <w:rFonts w:ascii="Angsana New" w:hAnsi="Angsana New"/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ชาญชัย สกุลเกิดสิน</w:t>
      </w:r>
      <w:r w:rsidRPr="00A03CEE">
        <w:rPr>
          <w:rFonts w:ascii="Angsana New" w:hAnsi="Angsana New"/>
          <w:sz w:val="30"/>
          <w:szCs w:val="30"/>
          <w:cs/>
        </w:rPr>
        <w:t>)</w:t>
      </w: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  <w:r w:rsidRPr="00A03C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  <w:r w:rsidRPr="00A03CEE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03CEE">
        <w:rPr>
          <w:rFonts w:ascii="Angsana New" w:hAnsi="Angsana New"/>
          <w:sz w:val="30"/>
          <w:szCs w:val="30"/>
        </w:rPr>
        <w:t>6827</w:t>
      </w: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  <w:r w:rsidRPr="00A03CE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03CEE" w:rsidRPr="00A03CEE" w:rsidRDefault="00A03CEE" w:rsidP="00A03CEE">
      <w:pPr>
        <w:jc w:val="both"/>
        <w:rPr>
          <w:rFonts w:ascii="Angsana New" w:hAnsi="Angsana New"/>
          <w:sz w:val="30"/>
          <w:szCs w:val="30"/>
        </w:rPr>
      </w:pPr>
      <w:r w:rsidRPr="00A03CEE">
        <w:rPr>
          <w:rFonts w:ascii="Angsana New" w:hAnsi="Angsana New"/>
          <w:sz w:val="30"/>
          <w:szCs w:val="30"/>
          <w:cs/>
        </w:rPr>
        <w:t>กรุงเทพมหานคร</w:t>
      </w:r>
      <w:r w:rsidRPr="00A03CEE">
        <w:rPr>
          <w:rFonts w:ascii="Angsana New" w:hAnsi="Angsana New"/>
          <w:sz w:val="30"/>
          <w:szCs w:val="30"/>
        </w:rPr>
        <w:t xml:space="preserve"> </w:t>
      </w:r>
    </w:p>
    <w:p w:rsidR="00A03CEE" w:rsidRPr="00A03CEE" w:rsidRDefault="00E86961" w:rsidP="00A03CEE">
      <w:pPr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12</w:t>
      </w:r>
      <w:r w:rsidR="00A76579" w:rsidRPr="00122CDE">
        <w:rPr>
          <w:rFonts w:ascii="Angsana New" w:hAnsi="Angsana New"/>
          <w:sz w:val="30"/>
          <w:szCs w:val="30"/>
        </w:rPr>
        <w:t xml:space="preserve"> </w:t>
      </w:r>
      <w:r w:rsidR="00A76579">
        <w:rPr>
          <w:rFonts w:ascii="Angsana New" w:hAnsi="Angsana New" w:hint="cs"/>
          <w:sz w:val="30"/>
          <w:szCs w:val="30"/>
          <w:cs/>
        </w:rPr>
        <w:t>มีนาคม</w:t>
      </w:r>
      <w:r w:rsidR="00A76579" w:rsidRPr="00122CDE">
        <w:rPr>
          <w:rFonts w:ascii="Angsana New" w:hAnsi="Angsana New" w:hint="cs"/>
          <w:sz w:val="30"/>
          <w:szCs w:val="30"/>
          <w:cs/>
        </w:rPr>
        <w:t xml:space="preserve"> </w:t>
      </w:r>
      <w:r w:rsidR="00A76579">
        <w:rPr>
          <w:rFonts w:ascii="Angsana New" w:hAnsi="Angsana New" w:hint="cs"/>
          <w:sz w:val="30"/>
          <w:szCs w:val="30"/>
          <w:cs/>
        </w:rPr>
        <w:t>256</w:t>
      </w:r>
      <w:r w:rsidR="00A76579">
        <w:rPr>
          <w:rFonts w:ascii="Angsana New" w:hAnsi="Angsana New"/>
          <w:sz w:val="30"/>
          <w:szCs w:val="30"/>
        </w:rPr>
        <w:t>1</w:t>
      </w:r>
    </w:p>
    <w:p w:rsidR="00A03CEE" w:rsidRDefault="00A03CEE"/>
    <w:p w:rsidR="00A03CEE" w:rsidRDefault="00A03CEE"/>
    <w:p w:rsidR="00A03CEE" w:rsidRDefault="00A03CEE"/>
    <w:p w:rsidR="00951BDD" w:rsidRPr="00421E81" w:rsidRDefault="00951BDD" w:rsidP="00CE3B3C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2"/>
          <w:szCs w:val="2"/>
          <w:lang w:val="en-US"/>
        </w:rPr>
      </w:pPr>
    </w:p>
    <w:sectPr w:rsidR="00951BDD" w:rsidRPr="00421E81" w:rsidSect="00CE3B3C">
      <w:headerReference w:type="first" r:id="rId9"/>
      <w:footerReference w:type="first" r:id="rId10"/>
      <w:pgSz w:w="11909" w:h="16834" w:code="9"/>
      <w:pgMar w:top="691" w:right="1152" w:bottom="720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49" w:rsidRDefault="00F93449" w:rsidP="004956B4">
      <w:r>
        <w:separator/>
      </w:r>
    </w:p>
  </w:endnote>
  <w:endnote w:type="continuationSeparator" w:id="0">
    <w:p w:rsidR="00F93449" w:rsidRDefault="00F9344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6D" w:rsidRPr="00963735" w:rsidRDefault="0025066D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9F36D9">
      <w:rPr>
        <w:rStyle w:val="PageNumber"/>
        <w:rFonts w:ascii="Angsana New" w:hAnsi="Angsana New"/>
        <w:i/>
        <w:iCs/>
        <w:noProof/>
        <w:sz w:val="28"/>
        <w:szCs w:val="28"/>
      </w:rPr>
      <w:t>kas003a171a-12t-1 V 3.0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49" w:rsidRDefault="00F93449" w:rsidP="004956B4">
      <w:r>
        <w:separator/>
      </w:r>
    </w:p>
  </w:footnote>
  <w:footnote w:type="continuationSeparator" w:id="0">
    <w:p w:rsidR="00F93449" w:rsidRDefault="00F9344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6D" w:rsidRDefault="0025066D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:rsidR="0025066D" w:rsidRDefault="0025066D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25066D" w:rsidRDefault="0025066D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2550 และ 2549 </w:t>
    </w:r>
  </w:p>
  <w:p w:rsidR="0025066D" w:rsidRPr="00AE1804" w:rsidRDefault="0025066D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6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8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23"/>
  </w:num>
  <w:num w:numId="3">
    <w:abstractNumId w:val="17"/>
  </w:num>
  <w:num w:numId="4">
    <w:abstractNumId w:val="32"/>
  </w:num>
  <w:num w:numId="5">
    <w:abstractNumId w:val="5"/>
  </w:num>
  <w:num w:numId="6">
    <w:abstractNumId w:val="24"/>
  </w:num>
  <w:num w:numId="7">
    <w:abstractNumId w:val="15"/>
  </w:num>
  <w:num w:numId="8">
    <w:abstractNumId w:val="30"/>
  </w:num>
  <w:num w:numId="9">
    <w:abstractNumId w:val="21"/>
  </w:num>
  <w:num w:numId="10">
    <w:abstractNumId w:val="1"/>
  </w:num>
  <w:num w:numId="11">
    <w:abstractNumId w:val="12"/>
  </w:num>
  <w:num w:numId="12">
    <w:abstractNumId w:val="33"/>
  </w:num>
  <w:num w:numId="13">
    <w:abstractNumId w:val="28"/>
  </w:num>
  <w:num w:numId="14">
    <w:abstractNumId w:val="19"/>
  </w:num>
  <w:num w:numId="15">
    <w:abstractNumId w:val="11"/>
  </w:num>
  <w:num w:numId="16">
    <w:abstractNumId w:val="25"/>
  </w:num>
  <w:num w:numId="17">
    <w:abstractNumId w:val="27"/>
  </w:num>
  <w:num w:numId="18">
    <w:abstractNumId w:val="6"/>
  </w:num>
  <w:num w:numId="19">
    <w:abstractNumId w:val="22"/>
  </w:num>
  <w:num w:numId="20">
    <w:abstractNumId w:val="4"/>
  </w:num>
  <w:num w:numId="21">
    <w:abstractNumId w:val="20"/>
  </w:num>
  <w:num w:numId="22">
    <w:abstractNumId w:val="9"/>
  </w:num>
  <w:num w:numId="23">
    <w:abstractNumId w:val="18"/>
  </w:num>
  <w:num w:numId="24">
    <w:abstractNumId w:val="20"/>
  </w:num>
  <w:num w:numId="25">
    <w:abstractNumId w:val="2"/>
  </w:num>
  <w:num w:numId="26">
    <w:abstractNumId w:val="16"/>
  </w:num>
  <w:num w:numId="27">
    <w:abstractNumId w:val="10"/>
  </w:num>
  <w:num w:numId="28">
    <w:abstractNumId w:val="14"/>
  </w:num>
  <w:num w:numId="29">
    <w:abstractNumId w:val="8"/>
  </w:num>
  <w:num w:numId="30">
    <w:abstractNumId w:val="0"/>
  </w:num>
  <w:num w:numId="31">
    <w:abstractNumId w:val="34"/>
  </w:num>
  <w:num w:numId="32">
    <w:abstractNumId w:val="35"/>
  </w:num>
  <w:num w:numId="33">
    <w:abstractNumId w:val="7"/>
  </w:num>
  <w:num w:numId="34">
    <w:abstractNumId w:val="3"/>
  </w:num>
  <w:num w:numId="35">
    <w:abstractNumId w:val="31"/>
  </w:num>
  <w:num w:numId="36">
    <w:abstractNumId w:val="29"/>
  </w:num>
  <w:num w:numId="37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124B"/>
    <w:rsid w:val="000019C7"/>
    <w:rsid w:val="000022C3"/>
    <w:rsid w:val="00002354"/>
    <w:rsid w:val="00002884"/>
    <w:rsid w:val="00003669"/>
    <w:rsid w:val="0000390D"/>
    <w:rsid w:val="00003926"/>
    <w:rsid w:val="0000398C"/>
    <w:rsid w:val="00004962"/>
    <w:rsid w:val="00004A63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AE3"/>
    <w:rsid w:val="00015BE3"/>
    <w:rsid w:val="00016985"/>
    <w:rsid w:val="00016F6E"/>
    <w:rsid w:val="00017A79"/>
    <w:rsid w:val="00017C7A"/>
    <w:rsid w:val="00017E76"/>
    <w:rsid w:val="00020964"/>
    <w:rsid w:val="00020CD2"/>
    <w:rsid w:val="00021329"/>
    <w:rsid w:val="0002220B"/>
    <w:rsid w:val="00022271"/>
    <w:rsid w:val="0002235A"/>
    <w:rsid w:val="0002358F"/>
    <w:rsid w:val="000238CE"/>
    <w:rsid w:val="000239B9"/>
    <w:rsid w:val="00023AAA"/>
    <w:rsid w:val="00023E11"/>
    <w:rsid w:val="000249D1"/>
    <w:rsid w:val="000250B8"/>
    <w:rsid w:val="00026ADD"/>
    <w:rsid w:val="00027626"/>
    <w:rsid w:val="000279AA"/>
    <w:rsid w:val="00030782"/>
    <w:rsid w:val="00030B3B"/>
    <w:rsid w:val="00030C22"/>
    <w:rsid w:val="00030CD3"/>
    <w:rsid w:val="00031020"/>
    <w:rsid w:val="0003166B"/>
    <w:rsid w:val="00031CF7"/>
    <w:rsid w:val="00031FB4"/>
    <w:rsid w:val="00032B6F"/>
    <w:rsid w:val="00032D0D"/>
    <w:rsid w:val="0003375B"/>
    <w:rsid w:val="000339B8"/>
    <w:rsid w:val="00033FBD"/>
    <w:rsid w:val="000341B3"/>
    <w:rsid w:val="0003469C"/>
    <w:rsid w:val="0003500E"/>
    <w:rsid w:val="00035538"/>
    <w:rsid w:val="000355EF"/>
    <w:rsid w:val="00035898"/>
    <w:rsid w:val="00035AA5"/>
    <w:rsid w:val="00035EEE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2CD3"/>
    <w:rsid w:val="00043E34"/>
    <w:rsid w:val="00043F0E"/>
    <w:rsid w:val="00045015"/>
    <w:rsid w:val="0004659E"/>
    <w:rsid w:val="00046A4F"/>
    <w:rsid w:val="000472B5"/>
    <w:rsid w:val="00047A3E"/>
    <w:rsid w:val="000500A6"/>
    <w:rsid w:val="00050814"/>
    <w:rsid w:val="00050D84"/>
    <w:rsid w:val="00050ECE"/>
    <w:rsid w:val="00051598"/>
    <w:rsid w:val="00051BB2"/>
    <w:rsid w:val="00051CDB"/>
    <w:rsid w:val="0005225C"/>
    <w:rsid w:val="000524AF"/>
    <w:rsid w:val="0005270D"/>
    <w:rsid w:val="00052989"/>
    <w:rsid w:val="0005320C"/>
    <w:rsid w:val="000534E9"/>
    <w:rsid w:val="00053554"/>
    <w:rsid w:val="00054546"/>
    <w:rsid w:val="00055387"/>
    <w:rsid w:val="00055655"/>
    <w:rsid w:val="0005594C"/>
    <w:rsid w:val="00055960"/>
    <w:rsid w:val="00055D63"/>
    <w:rsid w:val="000571AF"/>
    <w:rsid w:val="000574A2"/>
    <w:rsid w:val="000574DA"/>
    <w:rsid w:val="00057636"/>
    <w:rsid w:val="0005772B"/>
    <w:rsid w:val="00057F00"/>
    <w:rsid w:val="0006040B"/>
    <w:rsid w:val="00060CE2"/>
    <w:rsid w:val="00060D1D"/>
    <w:rsid w:val="00060E06"/>
    <w:rsid w:val="0006113B"/>
    <w:rsid w:val="000612DC"/>
    <w:rsid w:val="000612FF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6A7"/>
    <w:rsid w:val="00064AA6"/>
    <w:rsid w:val="000650E1"/>
    <w:rsid w:val="0006565A"/>
    <w:rsid w:val="000656E1"/>
    <w:rsid w:val="00065B52"/>
    <w:rsid w:val="00065C80"/>
    <w:rsid w:val="000667D0"/>
    <w:rsid w:val="000669DB"/>
    <w:rsid w:val="00066AD5"/>
    <w:rsid w:val="00066BFA"/>
    <w:rsid w:val="00067661"/>
    <w:rsid w:val="00067D22"/>
    <w:rsid w:val="00067FFD"/>
    <w:rsid w:val="0007030B"/>
    <w:rsid w:val="00070393"/>
    <w:rsid w:val="00070655"/>
    <w:rsid w:val="000706AC"/>
    <w:rsid w:val="0007307D"/>
    <w:rsid w:val="000730CF"/>
    <w:rsid w:val="0007331C"/>
    <w:rsid w:val="00073437"/>
    <w:rsid w:val="0007399F"/>
    <w:rsid w:val="000744FA"/>
    <w:rsid w:val="00074575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DA6"/>
    <w:rsid w:val="00080280"/>
    <w:rsid w:val="000809DC"/>
    <w:rsid w:val="00080A86"/>
    <w:rsid w:val="00080E15"/>
    <w:rsid w:val="0008106C"/>
    <w:rsid w:val="00081166"/>
    <w:rsid w:val="000814B5"/>
    <w:rsid w:val="000814EB"/>
    <w:rsid w:val="00081A36"/>
    <w:rsid w:val="00081BA3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D1B"/>
    <w:rsid w:val="00090ED3"/>
    <w:rsid w:val="000916F8"/>
    <w:rsid w:val="00091A8E"/>
    <w:rsid w:val="0009300B"/>
    <w:rsid w:val="00093DC3"/>
    <w:rsid w:val="00093DE8"/>
    <w:rsid w:val="000941F3"/>
    <w:rsid w:val="00094494"/>
    <w:rsid w:val="000948F6"/>
    <w:rsid w:val="0009511D"/>
    <w:rsid w:val="000953FC"/>
    <w:rsid w:val="00095C81"/>
    <w:rsid w:val="00096315"/>
    <w:rsid w:val="00096768"/>
    <w:rsid w:val="0009677F"/>
    <w:rsid w:val="00096B5D"/>
    <w:rsid w:val="00096DA9"/>
    <w:rsid w:val="00096E0A"/>
    <w:rsid w:val="00097168"/>
    <w:rsid w:val="0009724F"/>
    <w:rsid w:val="0009749E"/>
    <w:rsid w:val="0009756E"/>
    <w:rsid w:val="000A090F"/>
    <w:rsid w:val="000A0CE4"/>
    <w:rsid w:val="000A158E"/>
    <w:rsid w:val="000A22C8"/>
    <w:rsid w:val="000A2FD3"/>
    <w:rsid w:val="000A31EB"/>
    <w:rsid w:val="000A3271"/>
    <w:rsid w:val="000A3809"/>
    <w:rsid w:val="000A3B2A"/>
    <w:rsid w:val="000A4AF2"/>
    <w:rsid w:val="000A5478"/>
    <w:rsid w:val="000A553E"/>
    <w:rsid w:val="000A558F"/>
    <w:rsid w:val="000A5957"/>
    <w:rsid w:val="000A61CD"/>
    <w:rsid w:val="000A660D"/>
    <w:rsid w:val="000A662A"/>
    <w:rsid w:val="000A68C9"/>
    <w:rsid w:val="000A6C30"/>
    <w:rsid w:val="000A6C35"/>
    <w:rsid w:val="000A70BC"/>
    <w:rsid w:val="000A71B8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7E"/>
    <w:rsid w:val="000B2377"/>
    <w:rsid w:val="000B33D5"/>
    <w:rsid w:val="000B3921"/>
    <w:rsid w:val="000B414F"/>
    <w:rsid w:val="000B4D6D"/>
    <w:rsid w:val="000B547C"/>
    <w:rsid w:val="000B54FF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E04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D6D"/>
    <w:rsid w:val="000C3631"/>
    <w:rsid w:val="000C370D"/>
    <w:rsid w:val="000C3853"/>
    <w:rsid w:val="000C3FD6"/>
    <w:rsid w:val="000C3FE5"/>
    <w:rsid w:val="000C4009"/>
    <w:rsid w:val="000C43F1"/>
    <w:rsid w:val="000C45DE"/>
    <w:rsid w:val="000C4884"/>
    <w:rsid w:val="000C5965"/>
    <w:rsid w:val="000C5B88"/>
    <w:rsid w:val="000C6085"/>
    <w:rsid w:val="000C62AD"/>
    <w:rsid w:val="000C67C1"/>
    <w:rsid w:val="000C6D34"/>
    <w:rsid w:val="000C7526"/>
    <w:rsid w:val="000C7D8B"/>
    <w:rsid w:val="000D00F4"/>
    <w:rsid w:val="000D0381"/>
    <w:rsid w:val="000D0494"/>
    <w:rsid w:val="000D1009"/>
    <w:rsid w:val="000D1111"/>
    <w:rsid w:val="000D1AB9"/>
    <w:rsid w:val="000D1C91"/>
    <w:rsid w:val="000D1F2D"/>
    <w:rsid w:val="000D2554"/>
    <w:rsid w:val="000D29A0"/>
    <w:rsid w:val="000D3577"/>
    <w:rsid w:val="000D3A88"/>
    <w:rsid w:val="000D3FC2"/>
    <w:rsid w:val="000D41FB"/>
    <w:rsid w:val="000D4462"/>
    <w:rsid w:val="000D453D"/>
    <w:rsid w:val="000D45E8"/>
    <w:rsid w:val="000D47A6"/>
    <w:rsid w:val="000D5065"/>
    <w:rsid w:val="000D54D0"/>
    <w:rsid w:val="000D5557"/>
    <w:rsid w:val="000D5E7B"/>
    <w:rsid w:val="000D6139"/>
    <w:rsid w:val="000D79A4"/>
    <w:rsid w:val="000D79DC"/>
    <w:rsid w:val="000D7C8F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65"/>
    <w:rsid w:val="000E2D96"/>
    <w:rsid w:val="000E318D"/>
    <w:rsid w:val="000E3235"/>
    <w:rsid w:val="000E3A6D"/>
    <w:rsid w:val="000E3B72"/>
    <w:rsid w:val="000E4504"/>
    <w:rsid w:val="000E4A7D"/>
    <w:rsid w:val="000E5532"/>
    <w:rsid w:val="000E5607"/>
    <w:rsid w:val="000E6CEA"/>
    <w:rsid w:val="000E74E0"/>
    <w:rsid w:val="000E7569"/>
    <w:rsid w:val="000E7B7F"/>
    <w:rsid w:val="000E7E13"/>
    <w:rsid w:val="000F0429"/>
    <w:rsid w:val="000F0846"/>
    <w:rsid w:val="000F094B"/>
    <w:rsid w:val="000F094E"/>
    <w:rsid w:val="000F1DF1"/>
    <w:rsid w:val="000F2537"/>
    <w:rsid w:val="000F37D1"/>
    <w:rsid w:val="000F3C45"/>
    <w:rsid w:val="000F4664"/>
    <w:rsid w:val="000F4732"/>
    <w:rsid w:val="000F4921"/>
    <w:rsid w:val="000F5143"/>
    <w:rsid w:val="000F51DC"/>
    <w:rsid w:val="000F5827"/>
    <w:rsid w:val="000F60D3"/>
    <w:rsid w:val="000F6923"/>
    <w:rsid w:val="000F6B16"/>
    <w:rsid w:val="000F6CBE"/>
    <w:rsid w:val="000F6EA7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75B"/>
    <w:rsid w:val="001008F5"/>
    <w:rsid w:val="00100C2C"/>
    <w:rsid w:val="00100F5A"/>
    <w:rsid w:val="00101D87"/>
    <w:rsid w:val="00102714"/>
    <w:rsid w:val="00102E6B"/>
    <w:rsid w:val="00103A74"/>
    <w:rsid w:val="001045FE"/>
    <w:rsid w:val="001047C5"/>
    <w:rsid w:val="00104816"/>
    <w:rsid w:val="00104B13"/>
    <w:rsid w:val="00104DBB"/>
    <w:rsid w:val="00104E5B"/>
    <w:rsid w:val="00105128"/>
    <w:rsid w:val="0010513F"/>
    <w:rsid w:val="00105866"/>
    <w:rsid w:val="00105AE7"/>
    <w:rsid w:val="00105B9F"/>
    <w:rsid w:val="00105CB6"/>
    <w:rsid w:val="00105EEA"/>
    <w:rsid w:val="00106141"/>
    <w:rsid w:val="00106AFE"/>
    <w:rsid w:val="001070BE"/>
    <w:rsid w:val="0010758B"/>
    <w:rsid w:val="001077C4"/>
    <w:rsid w:val="00107830"/>
    <w:rsid w:val="00107FAF"/>
    <w:rsid w:val="00110C7D"/>
    <w:rsid w:val="00110CA2"/>
    <w:rsid w:val="00110CCA"/>
    <w:rsid w:val="00111212"/>
    <w:rsid w:val="00111558"/>
    <w:rsid w:val="0011182D"/>
    <w:rsid w:val="00111B01"/>
    <w:rsid w:val="00112208"/>
    <w:rsid w:val="001123FD"/>
    <w:rsid w:val="00112AFB"/>
    <w:rsid w:val="00113212"/>
    <w:rsid w:val="0011361D"/>
    <w:rsid w:val="001136A8"/>
    <w:rsid w:val="001138C3"/>
    <w:rsid w:val="00114009"/>
    <w:rsid w:val="00114441"/>
    <w:rsid w:val="00115226"/>
    <w:rsid w:val="00116047"/>
    <w:rsid w:val="0011654C"/>
    <w:rsid w:val="00116B19"/>
    <w:rsid w:val="00117BBD"/>
    <w:rsid w:val="00120302"/>
    <w:rsid w:val="00120A63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287"/>
    <w:rsid w:val="00124623"/>
    <w:rsid w:val="00124E3B"/>
    <w:rsid w:val="00124F22"/>
    <w:rsid w:val="001254B7"/>
    <w:rsid w:val="001260A2"/>
    <w:rsid w:val="001264A7"/>
    <w:rsid w:val="00126561"/>
    <w:rsid w:val="00126630"/>
    <w:rsid w:val="001269F5"/>
    <w:rsid w:val="00126C10"/>
    <w:rsid w:val="00127247"/>
    <w:rsid w:val="00127268"/>
    <w:rsid w:val="00127299"/>
    <w:rsid w:val="00127D0A"/>
    <w:rsid w:val="00127FB7"/>
    <w:rsid w:val="00130142"/>
    <w:rsid w:val="001302C9"/>
    <w:rsid w:val="001305E3"/>
    <w:rsid w:val="00130A36"/>
    <w:rsid w:val="00130ABB"/>
    <w:rsid w:val="00130DAA"/>
    <w:rsid w:val="00131A15"/>
    <w:rsid w:val="00132190"/>
    <w:rsid w:val="001323E5"/>
    <w:rsid w:val="001325D8"/>
    <w:rsid w:val="00132954"/>
    <w:rsid w:val="00133106"/>
    <w:rsid w:val="0013351B"/>
    <w:rsid w:val="001347F6"/>
    <w:rsid w:val="001358CE"/>
    <w:rsid w:val="00135C13"/>
    <w:rsid w:val="00136AE1"/>
    <w:rsid w:val="00136C77"/>
    <w:rsid w:val="001370D7"/>
    <w:rsid w:val="001371D6"/>
    <w:rsid w:val="001372AA"/>
    <w:rsid w:val="00137D72"/>
    <w:rsid w:val="00140FB7"/>
    <w:rsid w:val="0014153D"/>
    <w:rsid w:val="0014239E"/>
    <w:rsid w:val="00142D1E"/>
    <w:rsid w:val="0014342B"/>
    <w:rsid w:val="00143C4E"/>
    <w:rsid w:val="00143DDE"/>
    <w:rsid w:val="00143F22"/>
    <w:rsid w:val="001449A5"/>
    <w:rsid w:val="00144B5D"/>
    <w:rsid w:val="00144C05"/>
    <w:rsid w:val="0014535E"/>
    <w:rsid w:val="00145C72"/>
    <w:rsid w:val="00145ED8"/>
    <w:rsid w:val="00146152"/>
    <w:rsid w:val="001464EC"/>
    <w:rsid w:val="001466B9"/>
    <w:rsid w:val="00146BB3"/>
    <w:rsid w:val="00146C61"/>
    <w:rsid w:val="00146D5F"/>
    <w:rsid w:val="001472BD"/>
    <w:rsid w:val="00150031"/>
    <w:rsid w:val="001502B4"/>
    <w:rsid w:val="0015034A"/>
    <w:rsid w:val="00150A2B"/>
    <w:rsid w:val="00150B3D"/>
    <w:rsid w:val="0015119D"/>
    <w:rsid w:val="0015254F"/>
    <w:rsid w:val="00152A2C"/>
    <w:rsid w:val="00152B69"/>
    <w:rsid w:val="00152BDD"/>
    <w:rsid w:val="00152D56"/>
    <w:rsid w:val="0015316A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52"/>
    <w:rsid w:val="001574EF"/>
    <w:rsid w:val="00157B21"/>
    <w:rsid w:val="00157C7B"/>
    <w:rsid w:val="001605C1"/>
    <w:rsid w:val="001606AA"/>
    <w:rsid w:val="0016083D"/>
    <w:rsid w:val="00160AE4"/>
    <w:rsid w:val="00160D02"/>
    <w:rsid w:val="00160FCF"/>
    <w:rsid w:val="00161074"/>
    <w:rsid w:val="001613FE"/>
    <w:rsid w:val="001615F8"/>
    <w:rsid w:val="00161984"/>
    <w:rsid w:val="00161C3A"/>
    <w:rsid w:val="001620C9"/>
    <w:rsid w:val="001624F3"/>
    <w:rsid w:val="00162BD0"/>
    <w:rsid w:val="00163B5C"/>
    <w:rsid w:val="0016482F"/>
    <w:rsid w:val="00164C2F"/>
    <w:rsid w:val="00165282"/>
    <w:rsid w:val="001658B2"/>
    <w:rsid w:val="00166472"/>
    <w:rsid w:val="001665FF"/>
    <w:rsid w:val="0016711F"/>
    <w:rsid w:val="00167B76"/>
    <w:rsid w:val="00167D59"/>
    <w:rsid w:val="00170B61"/>
    <w:rsid w:val="00170CF0"/>
    <w:rsid w:val="00170DF0"/>
    <w:rsid w:val="0017155A"/>
    <w:rsid w:val="001716D3"/>
    <w:rsid w:val="00171D05"/>
    <w:rsid w:val="0017214C"/>
    <w:rsid w:val="001728CE"/>
    <w:rsid w:val="00173C00"/>
    <w:rsid w:val="00173D33"/>
    <w:rsid w:val="00174172"/>
    <w:rsid w:val="00175682"/>
    <w:rsid w:val="00175F53"/>
    <w:rsid w:val="00175FD3"/>
    <w:rsid w:val="001762F1"/>
    <w:rsid w:val="00176CF0"/>
    <w:rsid w:val="00176CFB"/>
    <w:rsid w:val="00177A19"/>
    <w:rsid w:val="00177BE0"/>
    <w:rsid w:val="00177F59"/>
    <w:rsid w:val="001808C6"/>
    <w:rsid w:val="00180927"/>
    <w:rsid w:val="001812D8"/>
    <w:rsid w:val="001814D0"/>
    <w:rsid w:val="0018159A"/>
    <w:rsid w:val="00181C58"/>
    <w:rsid w:val="00181CD4"/>
    <w:rsid w:val="00181FB8"/>
    <w:rsid w:val="00182190"/>
    <w:rsid w:val="00182902"/>
    <w:rsid w:val="001829C5"/>
    <w:rsid w:val="00183304"/>
    <w:rsid w:val="00183321"/>
    <w:rsid w:val="001833FE"/>
    <w:rsid w:val="00183A24"/>
    <w:rsid w:val="00183DA1"/>
    <w:rsid w:val="00184878"/>
    <w:rsid w:val="00184EF6"/>
    <w:rsid w:val="001853F3"/>
    <w:rsid w:val="001864ED"/>
    <w:rsid w:val="00186AEA"/>
    <w:rsid w:val="00186BF8"/>
    <w:rsid w:val="0018703A"/>
    <w:rsid w:val="0018713C"/>
    <w:rsid w:val="00187BC5"/>
    <w:rsid w:val="00190477"/>
    <w:rsid w:val="00191160"/>
    <w:rsid w:val="0019159A"/>
    <w:rsid w:val="00191B63"/>
    <w:rsid w:val="00191EF3"/>
    <w:rsid w:val="00192018"/>
    <w:rsid w:val="00192A28"/>
    <w:rsid w:val="00192F63"/>
    <w:rsid w:val="0019313C"/>
    <w:rsid w:val="00193B93"/>
    <w:rsid w:val="00194BD3"/>
    <w:rsid w:val="00194D73"/>
    <w:rsid w:val="00194FE4"/>
    <w:rsid w:val="00195334"/>
    <w:rsid w:val="001961E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9B"/>
    <w:rsid w:val="001A1964"/>
    <w:rsid w:val="001A1A98"/>
    <w:rsid w:val="001A1DED"/>
    <w:rsid w:val="001A1E0D"/>
    <w:rsid w:val="001A246F"/>
    <w:rsid w:val="001A2644"/>
    <w:rsid w:val="001A39F8"/>
    <w:rsid w:val="001A3BB9"/>
    <w:rsid w:val="001A4291"/>
    <w:rsid w:val="001A4AA1"/>
    <w:rsid w:val="001A4DD7"/>
    <w:rsid w:val="001A52F4"/>
    <w:rsid w:val="001A5EE7"/>
    <w:rsid w:val="001A63DF"/>
    <w:rsid w:val="001A68EF"/>
    <w:rsid w:val="001A6DB6"/>
    <w:rsid w:val="001A6E97"/>
    <w:rsid w:val="001A7019"/>
    <w:rsid w:val="001A7825"/>
    <w:rsid w:val="001A78B3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B1"/>
    <w:rsid w:val="001B2C3F"/>
    <w:rsid w:val="001B2EC5"/>
    <w:rsid w:val="001B2FB8"/>
    <w:rsid w:val="001B3281"/>
    <w:rsid w:val="001B3D2E"/>
    <w:rsid w:val="001B402C"/>
    <w:rsid w:val="001B403F"/>
    <w:rsid w:val="001B419A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7A78"/>
    <w:rsid w:val="001B7C65"/>
    <w:rsid w:val="001B7C8B"/>
    <w:rsid w:val="001C0128"/>
    <w:rsid w:val="001C0221"/>
    <w:rsid w:val="001C10CF"/>
    <w:rsid w:val="001C1489"/>
    <w:rsid w:val="001C16DA"/>
    <w:rsid w:val="001C17F7"/>
    <w:rsid w:val="001C1CC7"/>
    <w:rsid w:val="001C2054"/>
    <w:rsid w:val="001C24F3"/>
    <w:rsid w:val="001C2811"/>
    <w:rsid w:val="001C282C"/>
    <w:rsid w:val="001C2923"/>
    <w:rsid w:val="001C293A"/>
    <w:rsid w:val="001C349F"/>
    <w:rsid w:val="001C3F32"/>
    <w:rsid w:val="001C4A11"/>
    <w:rsid w:val="001C5501"/>
    <w:rsid w:val="001C55CE"/>
    <w:rsid w:val="001C63C7"/>
    <w:rsid w:val="001C73A5"/>
    <w:rsid w:val="001C73D8"/>
    <w:rsid w:val="001C7B54"/>
    <w:rsid w:val="001D0104"/>
    <w:rsid w:val="001D027E"/>
    <w:rsid w:val="001D0DFF"/>
    <w:rsid w:val="001D11F6"/>
    <w:rsid w:val="001D1436"/>
    <w:rsid w:val="001D1689"/>
    <w:rsid w:val="001D1765"/>
    <w:rsid w:val="001D1800"/>
    <w:rsid w:val="001D181C"/>
    <w:rsid w:val="001D2E24"/>
    <w:rsid w:val="001D33D8"/>
    <w:rsid w:val="001D377B"/>
    <w:rsid w:val="001D382F"/>
    <w:rsid w:val="001D3A43"/>
    <w:rsid w:val="001D4326"/>
    <w:rsid w:val="001D4600"/>
    <w:rsid w:val="001D488B"/>
    <w:rsid w:val="001D4F91"/>
    <w:rsid w:val="001D5171"/>
    <w:rsid w:val="001D5598"/>
    <w:rsid w:val="001D5BA7"/>
    <w:rsid w:val="001D5BDA"/>
    <w:rsid w:val="001D5FF4"/>
    <w:rsid w:val="001D610C"/>
    <w:rsid w:val="001D6607"/>
    <w:rsid w:val="001D6D4C"/>
    <w:rsid w:val="001D7310"/>
    <w:rsid w:val="001D737B"/>
    <w:rsid w:val="001D7728"/>
    <w:rsid w:val="001D7962"/>
    <w:rsid w:val="001E022D"/>
    <w:rsid w:val="001E15AA"/>
    <w:rsid w:val="001E1C75"/>
    <w:rsid w:val="001E2C0B"/>
    <w:rsid w:val="001E3696"/>
    <w:rsid w:val="001E38F1"/>
    <w:rsid w:val="001E40EB"/>
    <w:rsid w:val="001E4B83"/>
    <w:rsid w:val="001E4CE9"/>
    <w:rsid w:val="001E55EF"/>
    <w:rsid w:val="001E5961"/>
    <w:rsid w:val="001E5B08"/>
    <w:rsid w:val="001E670F"/>
    <w:rsid w:val="001E6969"/>
    <w:rsid w:val="001E789C"/>
    <w:rsid w:val="001F01D4"/>
    <w:rsid w:val="001F03A7"/>
    <w:rsid w:val="001F1D1B"/>
    <w:rsid w:val="001F1F29"/>
    <w:rsid w:val="001F210B"/>
    <w:rsid w:val="001F2413"/>
    <w:rsid w:val="001F2B71"/>
    <w:rsid w:val="001F5C62"/>
    <w:rsid w:val="001F648A"/>
    <w:rsid w:val="001F6608"/>
    <w:rsid w:val="001F74F5"/>
    <w:rsid w:val="002001B2"/>
    <w:rsid w:val="0020032C"/>
    <w:rsid w:val="002006A9"/>
    <w:rsid w:val="002008AF"/>
    <w:rsid w:val="00201244"/>
    <w:rsid w:val="0020178D"/>
    <w:rsid w:val="002018C1"/>
    <w:rsid w:val="002022FC"/>
    <w:rsid w:val="00202471"/>
    <w:rsid w:val="00202848"/>
    <w:rsid w:val="00202906"/>
    <w:rsid w:val="00202DA8"/>
    <w:rsid w:val="00202FFD"/>
    <w:rsid w:val="002036E1"/>
    <w:rsid w:val="00203A67"/>
    <w:rsid w:val="00203B17"/>
    <w:rsid w:val="00203EF4"/>
    <w:rsid w:val="00203F5A"/>
    <w:rsid w:val="00204A49"/>
    <w:rsid w:val="00204B6D"/>
    <w:rsid w:val="00204C48"/>
    <w:rsid w:val="00204D9D"/>
    <w:rsid w:val="00204F23"/>
    <w:rsid w:val="0020503C"/>
    <w:rsid w:val="00205158"/>
    <w:rsid w:val="002056D8"/>
    <w:rsid w:val="002064CD"/>
    <w:rsid w:val="00206D3F"/>
    <w:rsid w:val="002077A0"/>
    <w:rsid w:val="00207B8A"/>
    <w:rsid w:val="0021056F"/>
    <w:rsid w:val="00210861"/>
    <w:rsid w:val="00210C86"/>
    <w:rsid w:val="002110CB"/>
    <w:rsid w:val="00211382"/>
    <w:rsid w:val="00211981"/>
    <w:rsid w:val="00211CCF"/>
    <w:rsid w:val="0021296C"/>
    <w:rsid w:val="00212C03"/>
    <w:rsid w:val="00212EED"/>
    <w:rsid w:val="00213087"/>
    <w:rsid w:val="00213D64"/>
    <w:rsid w:val="00214B4A"/>
    <w:rsid w:val="00214CEA"/>
    <w:rsid w:val="002155C4"/>
    <w:rsid w:val="0021560A"/>
    <w:rsid w:val="00215789"/>
    <w:rsid w:val="00216281"/>
    <w:rsid w:val="00216DD2"/>
    <w:rsid w:val="00216E09"/>
    <w:rsid w:val="002174DC"/>
    <w:rsid w:val="00217AEC"/>
    <w:rsid w:val="00217C44"/>
    <w:rsid w:val="00217ED3"/>
    <w:rsid w:val="00220665"/>
    <w:rsid w:val="002207AA"/>
    <w:rsid w:val="00220F86"/>
    <w:rsid w:val="00222707"/>
    <w:rsid w:val="00222EE3"/>
    <w:rsid w:val="00223289"/>
    <w:rsid w:val="00223FB8"/>
    <w:rsid w:val="002240DE"/>
    <w:rsid w:val="002243A9"/>
    <w:rsid w:val="002249DD"/>
    <w:rsid w:val="00224BE3"/>
    <w:rsid w:val="00224E4D"/>
    <w:rsid w:val="002250BC"/>
    <w:rsid w:val="0022595C"/>
    <w:rsid w:val="002259C0"/>
    <w:rsid w:val="0022601E"/>
    <w:rsid w:val="002263CC"/>
    <w:rsid w:val="00226745"/>
    <w:rsid w:val="00227064"/>
    <w:rsid w:val="002271BA"/>
    <w:rsid w:val="002274B3"/>
    <w:rsid w:val="00227798"/>
    <w:rsid w:val="002302AC"/>
    <w:rsid w:val="0023061B"/>
    <w:rsid w:val="00230A38"/>
    <w:rsid w:val="00230E18"/>
    <w:rsid w:val="00231242"/>
    <w:rsid w:val="00231656"/>
    <w:rsid w:val="00231DBB"/>
    <w:rsid w:val="0023264F"/>
    <w:rsid w:val="002329EF"/>
    <w:rsid w:val="00232D6B"/>
    <w:rsid w:val="002330C3"/>
    <w:rsid w:val="0023317A"/>
    <w:rsid w:val="002331BE"/>
    <w:rsid w:val="00233740"/>
    <w:rsid w:val="00233AAD"/>
    <w:rsid w:val="00233E9F"/>
    <w:rsid w:val="00234248"/>
    <w:rsid w:val="00234537"/>
    <w:rsid w:val="0023487F"/>
    <w:rsid w:val="0023558A"/>
    <w:rsid w:val="00235DB9"/>
    <w:rsid w:val="00236142"/>
    <w:rsid w:val="0023672A"/>
    <w:rsid w:val="00236942"/>
    <w:rsid w:val="00237A51"/>
    <w:rsid w:val="00237F62"/>
    <w:rsid w:val="00240217"/>
    <w:rsid w:val="002404B5"/>
    <w:rsid w:val="00240ED6"/>
    <w:rsid w:val="00240FCD"/>
    <w:rsid w:val="00241682"/>
    <w:rsid w:val="002417F3"/>
    <w:rsid w:val="002420BB"/>
    <w:rsid w:val="002424B5"/>
    <w:rsid w:val="00242C9E"/>
    <w:rsid w:val="002433C0"/>
    <w:rsid w:val="0024342A"/>
    <w:rsid w:val="00243B4D"/>
    <w:rsid w:val="00243EBF"/>
    <w:rsid w:val="0024409E"/>
    <w:rsid w:val="002441B2"/>
    <w:rsid w:val="00244771"/>
    <w:rsid w:val="0024566B"/>
    <w:rsid w:val="00245C1F"/>
    <w:rsid w:val="00245C74"/>
    <w:rsid w:val="00245CDF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B18"/>
    <w:rsid w:val="00251C42"/>
    <w:rsid w:val="00251DD5"/>
    <w:rsid w:val="002522C9"/>
    <w:rsid w:val="00252355"/>
    <w:rsid w:val="00253140"/>
    <w:rsid w:val="00253812"/>
    <w:rsid w:val="00255492"/>
    <w:rsid w:val="00255668"/>
    <w:rsid w:val="002559FF"/>
    <w:rsid w:val="00256223"/>
    <w:rsid w:val="00256CC8"/>
    <w:rsid w:val="00257296"/>
    <w:rsid w:val="002573C4"/>
    <w:rsid w:val="002574ED"/>
    <w:rsid w:val="00257E2F"/>
    <w:rsid w:val="00260373"/>
    <w:rsid w:val="0026109D"/>
    <w:rsid w:val="0026145A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A6"/>
    <w:rsid w:val="00265DFD"/>
    <w:rsid w:val="00265F49"/>
    <w:rsid w:val="0026678C"/>
    <w:rsid w:val="00267136"/>
    <w:rsid w:val="00267164"/>
    <w:rsid w:val="0026738D"/>
    <w:rsid w:val="00267753"/>
    <w:rsid w:val="00267E6F"/>
    <w:rsid w:val="00270354"/>
    <w:rsid w:val="00270CCF"/>
    <w:rsid w:val="00270E14"/>
    <w:rsid w:val="00270E83"/>
    <w:rsid w:val="0027198D"/>
    <w:rsid w:val="00271BC7"/>
    <w:rsid w:val="0027241A"/>
    <w:rsid w:val="00272FC4"/>
    <w:rsid w:val="0027305A"/>
    <w:rsid w:val="002731FE"/>
    <w:rsid w:val="002733C6"/>
    <w:rsid w:val="00274387"/>
    <w:rsid w:val="00274D26"/>
    <w:rsid w:val="00275011"/>
    <w:rsid w:val="002751C6"/>
    <w:rsid w:val="00275F65"/>
    <w:rsid w:val="00277097"/>
    <w:rsid w:val="00277689"/>
    <w:rsid w:val="002779D6"/>
    <w:rsid w:val="00277D70"/>
    <w:rsid w:val="00280E71"/>
    <w:rsid w:val="002811D9"/>
    <w:rsid w:val="00281771"/>
    <w:rsid w:val="0028252B"/>
    <w:rsid w:val="00282AB2"/>
    <w:rsid w:val="00282BB8"/>
    <w:rsid w:val="00283658"/>
    <w:rsid w:val="00283DC6"/>
    <w:rsid w:val="00283F0B"/>
    <w:rsid w:val="00284077"/>
    <w:rsid w:val="002841BA"/>
    <w:rsid w:val="00284E8B"/>
    <w:rsid w:val="00285626"/>
    <w:rsid w:val="002859A6"/>
    <w:rsid w:val="00285AB5"/>
    <w:rsid w:val="00285D34"/>
    <w:rsid w:val="00285D46"/>
    <w:rsid w:val="00287C1D"/>
    <w:rsid w:val="00290365"/>
    <w:rsid w:val="00290C34"/>
    <w:rsid w:val="00290C60"/>
    <w:rsid w:val="00291223"/>
    <w:rsid w:val="002917A5"/>
    <w:rsid w:val="00293037"/>
    <w:rsid w:val="00293A47"/>
    <w:rsid w:val="00293DC1"/>
    <w:rsid w:val="0029436C"/>
    <w:rsid w:val="0029447D"/>
    <w:rsid w:val="002945DC"/>
    <w:rsid w:val="00294BB1"/>
    <w:rsid w:val="00295DA6"/>
    <w:rsid w:val="002973D6"/>
    <w:rsid w:val="002976EE"/>
    <w:rsid w:val="002978A5"/>
    <w:rsid w:val="00297E42"/>
    <w:rsid w:val="002A10CE"/>
    <w:rsid w:val="002A14F9"/>
    <w:rsid w:val="002A15C8"/>
    <w:rsid w:val="002A1A97"/>
    <w:rsid w:val="002A1E2C"/>
    <w:rsid w:val="002A2462"/>
    <w:rsid w:val="002A28C9"/>
    <w:rsid w:val="002A30A1"/>
    <w:rsid w:val="002A362D"/>
    <w:rsid w:val="002A3811"/>
    <w:rsid w:val="002A3D38"/>
    <w:rsid w:val="002A3EBC"/>
    <w:rsid w:val="002A42B2"/>
    <w:rsid w:val="002A4983"/>
    <w:rsid w:val="002A4A07"/>
    <w:rsid w:val="002A5448"/>
    <w:rsid w:val="002A5B27"/>
    <w:rsid w:val="002A60D0"/>
    <w:rsid w:val="002A62DD"/>
    <w:rsid w:val="002A65A7"/>
    <w:rsid w:val="002A6D02"/>
    <w:rsid w:val="002A6EF0"/>
    <w:rsid w:val="002A7219"/>
    <w:rsid w:val="002B043C"/>
    <w:rsid w:val="002B16BE"/>
    <w:rsid w:val="002B17CB"/>
    <w:rsid w:val="002B199E"/>
    <w:rsid w:val="002B1C0F"/>
    <w:rsid w:val="002B1CEB"/>
    <w:rsid w:val="002B24DE"/>
    <w:rsid w:val="002B3337"/>
    <w:rsid w:val="002B376A"/>
    <w:rsid w:val="002B380D"/>
    <w:rsid w:val="002B3831"/>
    <w:rsid w:val="002B397E"/>
    <w:rsid w:val="002B43A8"/>
    <w:rsid w:val="002B4653"/>
    <w:rsid w:val="002B4AFB"/>
    <w:rsid w:val="002B5590"/>
    <w:rsid w:val="002B5610"/>
    <w:rsid w:val="002B5796"/>
    <w:rsid w:val="002B581E"/>
    <w:rsid w:val="002B608A"/>
    <w:rsid w:val="002B620F"/>
    <w:rsid w:val="002B6278"/>
    <w:rsid w:val="002B6ACD"/>
    <w:rsid w:val="002B70E2"/>
    <w:rsid w:val="002B7CA0"/>
    <w:rsid w:val="002B7FDF"/>
    <w:rsid w:val="002C011E"/>
    <w:rsid w:val="002C0B13"/>
    <w:rsid w:val="002C0ECB"/>
    <w:rsid w:val="002C0F00"/>
    <w:rsid w:val="002C13B5"/>
    <w:rsid w:val="002C13BE"/>
    <w:rsid w:val="002C1964"/>
    <w:rsid w:val="002C26A4"/>
    <w:rsid w:val="002C2A59"/>
    <w:rsid w:val="002C3376"/>
    <w:rsid w:val="002C35B7"/>
    <w:rsid w:val="002C3B87"/>
    <w:rsid w:val="002C40ED"/>
    <w:rsid w:val="002C435C"/>
    <w:rsid w:val="002C4405"/>
    <w:rsid w:val="002C4579"/>
    <w:rsid w:val="002C4606"/>
    <w:rsid w:val="002C518E"/>
    <w:rsid w:val="002C5764"/>
    <w:rsid w:val="002C5FEF"/>
    <w:rsid w:val="002C6673"/>
    <w:rsid w:val="002C76EF"/>
    <w:rsid w:val="002D0B68"/>
    <w:rsid w:val="002D161A"/>
    <w:rsid w:val="002D1841"/>
    <w:rsid w:val="002D1927"/>
    <w:rsid w:val="002D241E"/>
    <w:rsid w:val="002D24E3"/>
    <w:rsid w:val="002D2DE0"/>
    <w:rsid w:val="002D2E01"/>
    <w:rsid w:val="002D2F55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9CF"/>
    <w:rsid w:val="002D6A47"/>
    <w:rsid w:val="002D6C9C"/>
    <w:rsid w:val="002D7CDA"/>
    <w:rsid w:val="002D7D8C"/>
    <w:rsid w:val="002E033B"/>
    <w:rsid w:val="002E03E2"/>
    <w:rsid w:val="002E0F9E"/>
    <w:rsid w:val="002E10D2"/>
    <w:rsid w:val="002E10DF"/>
    <w:rsid w:val="002E1267"/>
    <w:rsid w:val="002E185E"/>
    <w:rsid w:val="002E2244"/>
    <w:rsid w:val="002E2301"/>
    <w:rsid w:val="002E2430"/>
    <w:rsid w:val="002E2488"/>
    <w:rsid w:val="002E2B39"/>
    <w:rsid w:val="002E3033"/>
    <w:rsid w:val="002E30E6"/>
    <w:rsid w:val="002E31C6"/>
    <w:rsid w:val="002E373D"/>
    <w:rsid w:val="002E3C89"/>
    <w:rsid w:val="002E3D2E"/>
    <w:rsid w:val="002E4347"/>
    <w:rsid w:val="002E4964"/>
    <w:rsid w:val="002E5110"/>
    <w:rsid w:val="002E554B"/>
    <w:rsid w:val="002E5AF1"/>
    <w:rsid w:val="002E64D7"/>
    <w:rsid w:val="002E6936"/>
    <w:rsid w:val="002E6DA7"/>
    <w:rsid w:val="002E7377"/>
    <w:rsid w:val="002E765B"/>
    <w:rsid w:val="002E7DED"/>
    <w:rsid w:val="002F0786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9CB"/>
    <w:rsid w:val="002F2CF2"/>
    <w:rsid w:val="002F3245"/>
    <w:rsid w:val="002F4092"/>
    <w:rsid w:val="002F4F29"/>
    <w:rsid w:val="002F5574"/>
    <w:rsid w:val="002F5A63"/>
    <w:rsid w:val="002F5B52"/>
    <w:rsid w:val="002F605B"/>
    <w:rsid w:val="002F6F51"/>
    <w:rsid w:val="002F7614"/>
    <w:rsid w:val="002F7932"/>
    <w:rsid w:val="002F79E4"/>
    <w:rsid w:val="00300075"/>
    <w:rsid w:val="00300121"/>
    <w:rsid w:val="003007CF"/>
    <w:rsid w:val="003012E6"/>
    <w:rsid w:val="00301330"/>
    <w:rsid w:val="00302038"/>
    <w:rsid w:val="0030208F"/>
    <w:rsid w:val="0030247D"/>
    <w:rsid w:val="00302908"/>
    <w:rsid w:val="00302EDE"/>
    <w:rsid w:val="00303997"/>
    <w:rsid w:val="00303C02"/>
    <w:rsid w:val="00303D85"/>
    <w:rsid w:val="00304036"/>
    <w:rsid w:val="00304406"/>
    <w:rsid w:val="00304A6A"/>
    <w:rsid w:val="00304FF9"/>
    <w:rsid w:val="00305033"/>
    <w:rsid w:val="003057D6"/>
    <w:rsid w:val="00305961"/>
    <w:rsid w:val="00305A5D"/>
    <w:rsid w:val="00306CFA"/>
    <w:rsid w:val="0030712E"/>
    <w:rsid w:val="0030720C"/>
    <w:rsid w:val="00307395"/>
    <w:rsid w:val="00307498"/>
    <w:rsid w:val="0030765E"/>
    <w:rsid w:val="0030776A"/>
    <w:rsid w:val="003077B0"/>
    <w:rsid w:val="00307C6F"/>
    <w:rsid w:val="0031024A"/>
    <w:rsid w:val="00311257"/>
    <w:rsid w:val="00311788"/>
    <w:rsid w:val="003119E6"/>
    <w:rsid w:val="00311C8A"/>
    <w:rsid w:val="003121B6"/>
    <w:rsid w:val="00312835"/>
    <w:rsid w:val="00312D62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B00"/>
    <w:rsid w:val="003170A7"/>
    <w:rsid w:val="00317668"/>
    <w:rsid w:val="0031796B"/>
    <w:rsid w:val="00320036"/>
    <w:rsid w:val="0032015B"/>
    <w:rsid w:val="00320873"/>
    <w:rsid w:val="00320F7F"/>
    <w:rsid w:val="00321592"/>
    <w:rsid w:val="003215CE"/>
    <w:rsid w:val="00321855"/>
    <w:rsid w:val="00321AE4"/>
    <w:rsid w:val="003224D6"/>
    <w:rsid w:val="00322B29"/>
    <w:rsid w:val="003232E8"/>
    <w:rsid w:val="00323446"/>
    <w:rsid w:val="0032355F"/>
    <w:rsid w:val="003236EA"/>
    <w:rsid w:val="003239EC"/>
    <w:rsid w:val="00323EFD"/>
    <w:rsid w:val="00324577"/>
    <w:rsid w:val="0032487E"/>
    <w:rsid w:val="00324A90"/>
    <w:rsid w:val="00324AAC"/>
    <w:rsid w:val="003258A8"/>
    <w:rsid w:val="00325BE9"/>
    <w:rsid w:val="003266FC"/>
    <w:rsid w:val="0032679C"/>
    <w:rsid w:val="0032684E"/>
    <w:rsid w:val="003271F2"/>
    <w:rsid w:val="00327232"/>
    <w:rsid w:val="00327842"/>
    <w:rsid w:val="00327BCE"/>
    <w:rsid w:val="00330013"/>
    <w:rsid w:val="003307A9"/>
    <w:rsid w:val="00330BD7"/>
    <w:rsid w:val="00331222"/>
    <w:rsid w:val="003312CB"/>
    <w:rsid w:val="00331473"/>
    <w:rsid w:val="00331A01"/>
    <w:rsid w:val="003332D5"/>
    <w:rsid w:val="00333825"/>
    <w:rsid w:val="00333DD8"/>
    <w:rsid w:val="00333E5D"/>
    <w:rsid w:val="00333E86"/>
    <w:rsid w:val="003350BF"/>
    <w:rsid w:val="00335159"/>
    <w:rsid w:val="0033553A"/>
    <w:rsid w:val="0033592B"/>
    <w:rsid w:val="003365C4"/>
    <w:rsid w:val="00336982"/>
    <w:rsid w:val="00336FAD"/>
    <w:rsid w:val="00337174"/>
    <w:rsid w:val="00337AFC"/>
    <w:rsid w:val="00340074"/>
    <w:rsid w:val="003403CA"/>
    <w:rsid w:val="003405E2"/>
    <w:rsid w:val="003412DD"/>
    <w:rsid w:val="003414F1"/>
    <w:rsid w:val="003418A2"/>
    <w:rsid w:val="00341F54"/>
    <w:rsid w:val="0034246E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C36"/>
    <w:rsid w:val="00344E98"/>
    <w:rsid w:val="00344F34"/>
    <w:rsid w:val="003452FE"/>
    <w:rsid w:val="00345371"/>
    <w:rsid w:val="003456FB"/>
    <w:rsid w:val="00345E57"/>
    <w:rsid w:val="00346057"/>
    <w:rsid w:val="00346074"/>
    <w:rsid w:val="00346D2B"/>
    <w:rsid w:val="00347F6A"/>
    <w:rsid w:val="00350238"/>
    <w:rsid w:val="003516C6"/>
    <w:rsid w:val="00352079"/>
    <w:rsid w:val="00352D27"/>
    <w:rsid w:val="00352D80"/>
    <w:rsid w:val="00353744"/>
    <w:rsid w:val="003538C7"/>
    <w:rsid w:val="003539F8"/>
    <w:rsid w:val="00353B84"/>
    <w:rsid w:val="00354390"/>
    <w:rsid w:val="003543ED"/>
    <w:rsid w:val="00354FD8"/>
    <w:rsid w:val="0035540D"/>
    <w:rsid w:val="003555CE"/>
    <w:rsid w:val="0035573F"/>
    <w:rsid w:val="00356A28"/>
    <w:rsid w:val="00356A46"/>
    <w:rsid w:val="00356C67"/>
    <w:rsid w:val="00356C7B"/>
    <w:rsid w:val="003578B0"/>
    <w:rsid w:val="00357BE0"/>
    <w:rsid w:val="00357C07"/>
    <w:rsid w:val="00357CAD"/>
    <w:rsid w:val="00357D08"/>
    <w:rsid w:val="0036027F"/>
    <w:rsid w:val="003602F0"/>
    <w:rsid w:val="00360715"/>
    <w:rsid w:val="003609F6"/>
    <w:rsid w:val="00360AB9"/>
    <w:rsid w:val="00360CF1"/>
    <w:rsid w:val="0036105A"/>
    <w:rsid w:val="00361A58"/>
    <w:rsid w:val="00361D83"/>
    <w:rsid w:val="00361DE6"/>
    <w:rsid w:val="003624EB"/>
    <w:rsid w:val="00362C9B"/>
    <w:rsid w:val="00363033"/>
    <w:rsid w:val="00364796"/>
    <w:rsid w:val="00364B6C"/>
    <w:rsid w:val="00364ED8"/>
    <w:rsid w:val="00365866"/>
    <w:rsid w:val="00365924"/>
    <w:rsid w:val="00366877"/>
    <w:rsid w:val="00366A53"/>
    <w:rsid w:val="00366FD5"/>
    <w:rsid w:val="003674A0"/>
    <w:rsid w:val="00367B7B"/>
    <w:rsid w:val="00367B90"/>
    <w:rsid w:val="00370BAD"/>
    <w:rsid w:val="00370C30"/>
    <w:rsid w:val="00370DA3"/>
    <w:rsid w:val="00370E80"/>
    <w:rsid w:val="00370EBC"/>
    <w:rsid w:val="003712D2"/>
    <w:rsid w:val="00371533"/>
    <w:rsid w:val="003717EB"/>
    <w:rsid w:val="003729A1"/>
    <w:rsid w:val="00372C11"/>
    <w:rsid w:val="00372ED3"/>
    <w:rsid w:val="003731FB"/>
    <w:rsid w:val="00373695"/>
    <w:rsid w:val="00374252"/>
    <w:rsid w:val="0037438B"/>
    <w:rsid w:val="00374507"/>
    <w:rsid w:val="00374A02"/>
    <w:rsid w:val="00374A94"/>
    <w:rsid w:val="00374B9C"/>
    <w:rsid w:val="00375269"/>
    <w:rsid w:val="00375283"/>
    <w:rsid w:val="003757DC"/>
    <w:rsid w:val="00375AA4"/>
    <w:rsid w:val="003767FC"/>
    <w:rsid w:val="0037693F"/>
    <w:rsid w:val="00376A80"/>
    <w:rsid w:val="00376D3B"/>
    <w:rsid w:val="00376FE7"/>
    <w:rsid w:val="0037780D"/>
    <w:rsid w:val="00377C80"/>
    <w:rsid w:val="0038030A"/>
    <w:rsid w:val="003804A2"/>
    <w:rsid w:val="003805CB"/>
    <w:rsid w:val="00380E89"/>
    <w:rsid w:val="00380F10"/>
    <w:rsid w:val="003817F7"/>
    <w:rsid w:val="003821BA"/>
    <w:rsid w:val="0038235A"/>
    <w:rsid w:val="00382A11"/>
    <w:rsid w:val="00382C79"/>
    <w:rsid w:val="003837CB"/>
    <w:rsid w:val="00383F88"/>
    <w:rsid w:val="003840C9"/>
    <w:rsid w:val="0038580C"/>
    <w:rsid w:val="00385D98"/>
    <w:rsid w:val="00386BA0"/>
    <w:rsid w:val="003871DD"/>
    <w:rsid w:val="00387813"/>
    <w:rsid w:val="0039037E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8B4"/>
    <w:rsid w:val="00394440"/>
    <w:rsid w:val="00394C84"/>
    <w:rsid w:val="00394E89"/>
    <w:rsid w:val="003951C5"/>
    <w:rsid w:val="003954A6"/>
    <w:rsid w:val="0039582F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60"/>
    <w:rsid w:val="00397ADE"/>
    <w:rsid w:val="00397D7A"/>
    <w:rsid w:val="00397F91"/>
    <w:rsid w:val="003A069B"/>
    <w:rsid w:val="003A0DEB"/>
    <w:rsid w:val="003A198F"/>
    <w:rsid w:val="003A1D8A"/>
    <w:rsid w:val="003A2211"/>
    <w:rsid w:val="003A2627"/>
    <w:rsid w:val="003A321E"/>
    <w:rsid w:val="003A387E"/>
    <w:rsid w:val="003A3B94"/>
    <w:rsid w:val="003A433F"/>
    <w:rsid w:val="003A442E"/>
    <w:rsid w:val="003A4F8B"/>
    <w:rsid w:val="003A5203"/>
    <w:rsid w:val="003A59FE"/>
    <w:rsid w:val="003A5D13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B98"/>
    <w:rsid w:val="003B0FB2"/>
    <w:rsid w:val="003B1375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36E"/>
    <w:rsid w:val="003B438E"/>
    <w:rsid w:val="003B4E8C"/>
    <w:rsid w:val="003B5075"/>
    <w:rsid w:val="003B51E9"/>
    <w:rsid w:val="003B57FA"/>
    <w:rsid w:val="003B5F49"/>
    <w:rsid w:val="003B69E1"/>
    <w:rsid w:val="003B7049"/>
    <w:rsid w:val="003B744A"/>
    <w:rsid w:val="003B7EEC"/>
    <w:rsid w:val="003C08F6"/>
    <w:rsid w:val="003C097C"/>
    <w:rsid w:val="003C0B0E"/>
    <w:rsid w:val="003C13BD"/>
    <w:rsid w:val="003C1965"/>
    <w:rsid w:val="003C2406"/>
    <w:rsid w:val="003C2838"/>
    <w:rsid w:val="003C2969"/>
    <w:rsid w:val="003C2D2D"/>
    <w:rsid w:val="003C3760"/>
    <w:rsid w:val="003C3A01"/>
    <w:rsid w:val="003C41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A00"/>
    <w:rsid w:val="003C6F7A"/>
    <w:rsid w:val="003C71F0"/>
    <w:rsid w:val="003C75BA"/>
    <w:rsid w:val="003C780B"/>
    <w:rsid w:val="003D0C45"/>
    <w:rsid w:val="003D0ED8"/>
    <w:rsid w:val="003D1119"/>
    <w:rsid w:val="003D2276"/>
    <w:rsid w:val="003D23B1"/>
    <w:rsid w:val="003D280D"/>
    <w:rsid w:val="003D2D8A"/>
    <w:rsid w:val="003D3B3C"/>
    <w:rsid w:val="003D45BC"/>
    <w:rsid w:val="003D55D1"/>
    <w:rsid w:val="003D591F"/>
    <w:rsid w:val="003D594D"/>
    <w:rsid w:val="003D5A1C"/>
    <w:rsid w:val="003D60ED"/>
    <w:rsid w:val="003D7659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4053"/>
    <w:rsid w:val="003E5D18"/>
    <w:rsid w:val="003E6458"/>
    <w:rsid w:val="003E706A"/>
    <w:rsid w:val="003E7BA6"/>
    <w:rsid w:val="003F02FF"/>
    <w:rsid w:val="003F08D9"/>
    <w:rsid w:val="003F0B2A"/>
    <w:rsid w:val="003F0C79"/>
    <w:rsid w:val="003F0DF7"/>
    <w:rsid w:val="003F15B3"/>
    <w:rsid w:val="003F2299"/>
    <w:rsid w:val="003F2533"/>
    <w:rsid w:val="003F2640"/>
    <w:rsid w:val="003F26AC"/>
    <w:rsid w:val="003F288C"/>
    <w:rsid w:val="003F2AE5"/>
    <w:rsid w:val="003F4310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25E"/>
    <w:rsid w:val="003F739D"/>
    <w:rsid w:val="003F7464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F18"/>
    <w:rsid w:val="00406643"/>
    <w:rsid w:val="00407118"/>
    <w:rsid w:val="004073DE"/>
    <w:rsid w:val="00407988"/>
    <w:rsid w:val="0041014C"/>
    <w:rsid w:val="00411660"/>
    <w:rsid w:val="004130C9"/>
    <w:rsid w:val="0041335A"/>
    <w:rsid w:val="00413499"/>
    <w:rsid w:val="00413D73"/>
    <w:rsid w:val="004147B8"/>
    <w:rsid w:val="00414946"/>
    <w:rsid w:val="00414D73"/>
    <w:rsid w:val="00415791"/>
    <w:rsid w:val="0041713C"/>
    <w:rsid w:val="004172B6"/>
    <w:rsid w:val="004174B6"/>
    <w:rsid w:val="00417B4C"/>
    <w:rsid w:val="00417B95"/>
    <w:rsid w:val="00417CA2"/>
    <w:rsid w:val="004204E1"/>
    <w:rsid w:val="004205DE"/>
    <w:rsid w:val="00420A75"/>
    <w:rsid w:val="00420C5D"/>
    <w:rsid w:val="0042133B"/>
    <w:rsid w:val="0042159F"/>
    <w:rsid w:val="004216E4"/>
    <w:rsid w:val="00421BEB"/>
    <w:rsid w:val="00421E81"/>
    <w:rsid w:val="00421E96"/>
    <w:rsid w:val="00422165"/>
    <w:rsid w:val="004227CB"/>
    <w:rsid w:val="004227F2"/>
    <w:rsid w:val="00422BE9"/>
    <w:rsid w:val="00422DDC"/>
    <w:rsid w:val="00422EA6"/>
    <w:rsid w:val="0042343D"/>
    <w:rsid w:val="004243EE"/>
    <w:rsid w:val="004256E0"/>
    <w:rsid w:val="00426857"/>
    <w:rsid w:val="00426B9B"/>
    <w:rsid w:val="00426E5B"/>
    <w:rsid w:val="00426F5E"/>
    <w:rsid w:val="004302B8"/>
    <w:rsid w:val="004307F1"/>
    <w:rsid w:val="00430AAF"/>
    <w:rsid w:val="00430AC1"/>
    <w:rsid w:val="00430ACE"/>
    <w:rsid w:val="00430D3D"/>
    <w:rsid w:val="004312EF"/>
    <w:rsid w:val="0043156A"/>
    <w:rsid w:val="00431879"/>
    <w:rsid w:val="00431DCF"/>
    <w:rsid w:val="00431FE6"/>
    <w:rsid w:val="00432B3C"/>
    <w:rsid w:val="00433920"/>
    <w:rsid w:val="00434322"/>
    <w:rsid w:val="0043495A"/>
    <w:rsid w:val="00434CA0"/>
    <w:rsid w:val="00436B35"/>
    <w:rsid w:val="00436E63"/>
    <w:rsid w:val="00437B65"/>
    <w:rsid w:val="00437D63"/>
    <w:rsid w:val="00437E05"/>
    <w:rsid w:val="004404A3"/>
    <w:rsid w:val="0044064E"/>
    <w:rsid w:val="004407D8"/>
    <w:rsid w:val="0044081C"/>
    <w:rsid w:val="004417B2"/>
    <w:rsid w:val="004419C4"/>
    <w:rsid w:val="0044200D"/>
    <w:rsid w:val="004421E7"/>
    <w:rsid w:val="004423D0"/>
    <w:rsid w:val="0044280B"/>
    <w:rsid w:val="004428D4"/>
    <w:rsid w:val="00442A4B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5A6"/>
    <w:rsid w:val="00445B2A"/>
    <w:rsid w:val="00445CB5"/>
    <w:rsid w:val="004464A1"/>
    <w:rsid w:val="00446619"/>
    <w:rsid w:val="00446FAC"/>
    <w:rsid w:val="0044780E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D3"/>
    <w:rsid w:val="0045323E"/>
    <w:rsid w:val="0045390F"/>
    <w:rsid w:val="0045489B"/>
    <w:rsid w:val="00454C73"/>
    <w:rsid w:val="00454CB3"/>
    <w:rsid w:val="0045536C"/>
    <w:rsid w:val="00455AAD"/>
    <w:rsid w:val="00456E46"/>
    <w:rsid w:val="004575C8"/>
    <w:rsid w:val="00460414"/>
    <w:rsid w:val="00461392"/>
    <w:rsid w:val="00462282"/>
    <w:rsid w:val="0046356C"/>
    <w:rsid w:val="004638C2"/>
    <w:rsid w:val="00463BF3"/>
    <w:rsid w:val="00463C42"/>
    <w:rsid w:val="004642F9"/>
    <w:rsid w:val="004647D5"/>
    <w:rsid w:val="0046487E"/>
    <w:rsid w:val="00464AB4"/>
    <w:rsid w:val="00465413"/>
    <w:rsid w:val="004654B5"/>
    <w:rsid w:val="00465C2F"/>
    <w:rsid w:val="00466A5B"/>
    <w:rsid w:val="00467416"/>
    <w:rsid w:val="00467D31"/>
    <w:rsid w:val="00470C09"/>
    <w:rsid w:val="00471248"/>
    <w:rsid w:val="00471CA3"/>
    <w:rsid w:val="00471F39"/>
    <w:rsid w:val="00472543"/>
    <w:rsid w:val="0047293F"/>
    <w:rsid w:val="00472AAF"/>
    <w:rsid w:val="00472EAD"/>
    <w:rsid w:val="004736A8"/>
    <w:rsid w:val="00474677"/>
    <w:rsid w:val="00474B36"/>
    <w:rsid w:val="00474C96"/>
    <w:rsid w:val="00474DA6"/>
    <w:rsid w:val="00475D56"/>
    <w:rsid w:val="00475DE8"/>
    <w:rsid w:val="0047631D"/>
    <w:rsid w:val="00476B41"/>
    <w:rsid w:val="004772C5"/>
    <w:rsid w:val="0048067A"/>
    <w:rsid w:val="00480C7D"/>
    <w:rsid w:val="00480E51"/>
    <w:rsid w:val="00481147"/>
    <w:rsid w:val="004818C1"/>
    <w:rsid w:val="00481A2C"/>
    <w:rsid w:val="004825FD"/>
    <w:rsid w:val="00482842"/>
    <w:rsid w:val="00482946"/>
    <w:rsid w:val="004829E8"/>
    <w:rsid w:val="00482C4E"/>
    <w:rsid w:val="00482D28"/>
    <w:rsid w:val="00483105"/>
    <w:rsid w:val="004839F8"/>
    <w:rsid w:val="00483B64"/>
    <w:rsid w:val="004845CC"/>
    <w:rsid w:val="004845DC"/>
    <w:rsid w:val="004855C4"/>
    <w:rsid w:val="00485610"/>
    <w:rsid w:val="004864AE"/>
    <w:rsid w:val="00486D73"/>
    <w:rsid w:val="00487291"/>
    <w:rsid w:val="00487741"/>
    <w:rsid w:val="00487F5E"/>
    <w:rsid w:val="00490597"/>
    <w:rsid w:val="004906F0"/>
    <w:rsid w:val="0049081D"/>
    <w:rsid w:val="00490854"/>
    <w:rsid w:val="00490945"/>
    <w:rsid w:val="00491B6E"/>
    <w:rsid w:val="00491CA5"/>
    <w:rsid w:val="00491E09"/>
    <w:rsid w:val="004921D6"/>
    <w:rsid w:val="00492433"/>
    <w:rsid w:val="00492BF1"/>
    <w:rsid w:val="00492E45"/>
    <w:rsid w:val="00492E70"/>
    <w:rsid w:val="00493152"/>
    <w:rsid w:val="004936C6"/>
    <w:rsid w:val="00493E68"/>
    <w:rsid w:val="00494CE0"/>
    <w:rsid w:val="00494DEA"/>
    <w:rsid w:val="00494ECD"/>
    <w:rsid w:val="0049515B"/>
    <w:rsid w:val="004956B4"/>
    <w:rsid w:val="00495834"/>
    <w:rsid w:val="00495EEC"/>
    <w:rsid w:val="004960DD"/>
    <w:rsid w:val="00497393"/>
    <w:rsid w:val="004973DC"/>
    <w:rsid w:val="004975AD"/>
    <w:rsid w:val="00497801"/>
    <w:rsid w:val="00497F0E"/>
    <w:rsid w:val="004A05CE"/>
    <w:rsid w:val="004A1C04"/>
    <w:rsid w:val="004A1D99"/>
    <w:rsid w:val="004A1FA2"/>
    <w:rsid w:val="004A26D3"/>
    <w:rsid w:val="004A2770"/>
    <w:rsid w:val="004A29F8"/>
    <w:rsid w:val="004A2CAB"/>
    <w:rsid w:val="004A3641"/>
    <w:rsid w:val="004A3B8B"/>
    <w:rsid w:val="004A3C33"/>
    <w:rsid w:val="004A3D91"/>
    <w:rsid w:val="004A3EF4"/>
    <w:rsid w:val="004A4346"/>
    <w:rsid w:val="004A4701"/>
    <w:rsid w:val="004A5544"/>
    <w:rsid w:val="004A5FE6"/>
    <w:rsid w:val="004A6270"/>
    <w:rsid w:val="004A6A2F"/>
    <w:rsid w:val="004A6F63"/>
    <w:rsid w:val="004A70A1"/>
    <w:rsid w:val="004A7833"/>
    <w:rsid w:val="004A7B3B"/>
    <w:rsid w:val="004B0329"/>
    <w:rsid w:val="004B06CA"/>
    <w:rsid w:val="004B0AD6"/>
    <w:rsid w:val="004B23BA"/>
    <w:rsid w:val="004B289F"/>
    <w:rsid w:val="004B31C0"/>
    <w:rsid w:val="004B365E"/>
    <w:rsid w:val="004B4304"/>
    <w:rsid w:val="004B439F"/>
    <w:rsid w:val="004B4699"/>
    <w:rsid w:val="004B4922"/>
    <w:rsid w:val="004B4D74"/>
    <w:rsid w:val="004B64B2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108D"/>
    <w:rsid w:val="004C13D5"/>
    <w:rsid w:val="004C160D"/>
    <w:rsid w:val="004C1C9F"/>
    <w:rsid w:val="004C1F42"/>
    <w:rsid w:val="004C20AB"/>
    <w:rsid w:val="004C3A37"/>
    <w:rsid w:val="004C3EE2"/>
    <w:rsid w:val="004C41AE"/>
    <w:rsid w:val="004C4397"/>
    <w:rsid w:val="004C44C8"/>
    <w:rsid w:val="004C497E"/>
    <w:rsid w:val="004C4DCD"/>
    <w:rsid w:val="004C5640"/>
    <w:rsid w:val="004C6473"/>
    <w:rsid w:val="004C6533"/>
    <w:rsid w:val="004C708F"/>
    <w:rsid w:val="004C7690"/>
    <w:rsid w:val="004C7C43"/>
    <w:rsid w:val="004D0204"/>
    <w:rsid w:val="004D0562"/>
    <w:rsid w:val="004D0CB1"/>
    <w:rsid w:val="004D11A3"/>
    <w:rsid w:val="004D1236"/>
    <w:rsid w:val="004D1942"/>
    <w:rsid w:val="004D1E5C"/>
    <w:rsid w:val="004D3184"/>
    <w:rsid w:val="004D31AC"/>
    <w:rsid w:val="004D3B30"/>
    <w:rsid w:val="004D3EEE"/>
    <w:rsid w:val="004D4025"/>
    <w:rsid w:val="004D46B5"/>
    <w:rsid w:val="004D496A"/>
    <w:rsid w:val="004D4D36"/>
    <w:rsid w:val="004D4FF5"/>
    <w:rsid w:val="004D5169"/>
    <w:rsid w:val="004D5231"/>
    <w:rsid w:val="004D5BBC"/>
    <w:rsid w:val="004D6371"/>
    <w:rsid w:val="004D64ED"/>
    <w:rsid w:val="004D6854"/>
    <w:rsid w:val="004D6F95"/>
    <w:rsid w:val="004E03DC"/>
    <w:rsid w:val="004E0DC1"/>
    <w:rsid w:val="004E1071"/>
    <w:rsid w:val="004E11DA"/>
    <w:rsid w:val="004E13BD"/>
    <w:rsid w:val="004E157C"/>
    <w:rsid w:val="004E16B7"/>
    <w:rsid w:val="004E190F"/>
    <w:rsid w:val="004E1E9E"/>
    <w:rsid w:val="004E1EE7"/>
    <w:rsid w:val="004E27FA"/>
    <w:rsid w:val="004E3266"/>
    <w:rsid w:val="004E34BA"/>
    <w:rsid w:val="004E35FA"/>
    <w:rsid w:val="004E3D6A"/>
    <w:rsid w:val="004E3DE0"/>
    <w:rsid w:val="004E417F"/>
    <w:rsid w:val="004E4AE8"/>
    <w:rsid w:val="004E557E"/>
    <w:rsid w:val="004E5727"/>
    <w:rsid w:val="004E5950"/>
    <w:rsid w:val="004E5AFC"/>
    <w:rsid w:val="004E62EB"/>
    <w:rsid w:val="004E65C4"/>
    <w:rsid w:val="004E6AA2"/>
    <w:rsid w:val="004E6DBB"/>
    <w:rsid w:val="004E7C45"/>
    <w:rsid w:val="004F016D"/>
    <w:rsid w:val="004F06B9"/>
    <w:rsid w:val="004F0C4B"/>
    <w:rsid w:val="004F1352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699"/>
    <w:rsid w:val="004F3A98"/>
    <w:rsid w:val="004F3BD8"/>
    <w:rsid w:val="004F40CD"/>
    <w:rsid w:val="004F44E7"/>
    <w:rsid w:val="004F4656"/>
    <w:rsid w:val="004F4AB7"/>
    <w:rsid w:val="004F4BFB"/>
    <w:rsid w:val="004F50F9"/>
    <w:rsid w:val="004F5527"/>
    <w:rsid w:val="004F5C05"/>
    <w:rsid w:val="004F5F1B"/>
    <w:rsid w:val="004F5F44"/>
    <w:rsid w:val="004F6A34"/>
    <w:rsid w:val="004F6A3B"/>
    <w:rsid w:val="004F6EEA"/>
    <w:rsid w:val="004F7BD2"/>
    <w:rsid w:val="004F7E28"/>
    <w:rsid w:val="004F7F9A"/>
    <w:rsid w:val="00500902"/>
    <w:rsid w:val="00500956"/>
    <w:rsid w:val="005013EA"/>
    <w:rsid w:val="0050146B"/>
    <w:rsid w:val="00501803"/>
    <w:rsid w:val="0050197D"/>
    <w:rsid w:val="00502CA6"/>
    <w:rsid w:val="00502F59"/>
    <w:rsid w:val="00502FD0"/>
    <w:rsid w:val="0050302F"/>
    <w:rsid w:val="005033D7"/>
    <w:rsid w:val="00503C4D"/>
    <w:rsid w:val="0050413A"/>
    <w:rsid w:val="0050472A"/>
    <w:rsid w:val="0050490B"/>
    <w:rsid w:val="00505453"/>
    <w:rsid w:val="00505D8C"/>
    <w:rsid w:val="00506B48"/>
    <w:rsid w:val="00506E4F"/>
    <w:rsid w:val="00507A96"/>
    <w:rsid w:val="00507B59"/>
    <w:rsid w:val="00507ECA"/>
    <w:rsid w:val="0051053A"/>
    <w:rsid w:val="00510721"/>
    <w:rsid w:val="005111C6"/>
    <w:rsid w:val="005116F8"/>
    <w:rsid w:val="00511B8C"/>
    <w:rsid w:val="00511EF2"/>
    <w:rsid w:val="005122F4"/>
    <w:rsid w:val="00512831"/>
    <w:rsid w:val="00512886"/>
    <w:rsid w:val="00512B34"/>
    <w:rsid w:val="00513139"/>
    <w:rsid w:val="00513618"/>
    <w:rsid w:val="00513725"/>
    <w:rsid w:val="00513764"/>
    <w:rsid w:val="0051376A"/>
    <w:rsid w:val="005137C1"/>
    <w:rsid w:val="00513EE9"/>
    <w:rsid w:val="00513F9F"/>
    <w:rsid w:val="00514054"/>
    <w:rsid w:val="00514776"/>
    <w:rsid w:val="00514C05"/>
    <w:rsid w:val="00515478"/>
    <w:rsid w:val="005156AC"/>
    <w:rsid w:val="005156CB"/>
    <w:rsid w:val="00515780"/>
    <w:rsid w:val="00515E87"/>
    <w:rsid w:val="005167D7"/>
    <w:rsid w:val="00520466"/>
    <w:rsid w:val="00520753"/>
    <w:rsid w:val="00520BDB"/>
    <w:rsid w:val="00520CD7"/>
    <w:rsid w:val="00521172"/>
    <w:rsid w:val="0052119D"/>
    <w:rsid w:val="00521237"/>
    <w:rsid w:val="0052125A"/>
    <w:rsid w:val="00521522"/>
    <w:rsid w:val="0052178D"/>
    <w:rsid w:val="00522082"/>
    <w:rsid w:val="00522FA9"/>
    <w:rsid w:val="005230DA"/>
    <w:rsid w:val="00523FA6"/>
    <w:rsid w:val="005248D6"/>
    <w:rsid w:val="00524A61"/>
    <w:rsid w:val="00524CC1"/>
    <w:rsid w:val="00524E4B"/>
    <w:rsid w:val="00525167"/>
    <w:rsid w:val="00525829"/>
    <w:rsid w:val="00526CB2"/>
    <w:rsid w:val="00526EB7"/>
    <w:rsid w:val="00527100"/>
    <w:rsid w:val="0052720E"/>
    <w:rsid w:val="0052734D"/>
    <w:rsid w:val="0052757A"/>
    <w:rsid w:val="00527F51"/>
    <w:rsid w:val="005302A4"/>
    <w:rsid w:val="0053156C"/>
    <w:rsid w:val="00531C37"/>
    <w:rsid w:val="00531DBF"/>
    <w:rsid w:val="005325D7"/>
    <w:rsid w:val="005329C5"/>
    <w:rsid w:val="00532C3D"/>
    <w:rsid w:val="00533162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76D1"/>
    <w:rsid w:val="00537D1F"/>
    <w:rsid w:val="005412C0"/>
    <w:rsid w:val="00541C7E"/>
    <w:rsid w:val="00541EE0"/>
    <w:rsid w:val="005422A2"/>
    <w:rsid w:val="005422EE"/>
    <w:rsid w:val="005422FE"/>
    <w:rsid w:val="0054251E"/>
    <w:rsid w:val="00542844"/>
    <w:rsid w:val="0054302E"/>
    <w:rsid w:val="00543358"/>
    <w:rsid w:val="00543CB9"/>
    <w:rsid w:val="00543DE0"/>
    <w:rsid w:val="00544489"/>
    <w:rsid w:val="005449B8"/>
    <w:rsid w:val="00544D14"/>
    <w:rsid w:val="0054508D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DF7"/>
    <w:rsid w:val="005521EE"/>
    <w:rsid w:val="0055323C"/>
    <w:rsid w:val="00553D54"/>
    <w:rsid w:val="00553F19"/>
    <w:rsid w:val="00554534"/>
    <w:rsid w:val="0055475A"/>
    <w:rsid w:val="005549B2"/>
    <w:rsid w:val="00554C7F"/>
    <w:rsid w:val="00555C5D"/>
    <w:rsid w:val="00555FF2"/>
    <w:rsid w:val="005565C3"/>
    <w:rsid w:val="00556916"/>
    <w:rsid w:val="0055764B"/>
    <w:rsid w:val="005609B4"/>
    <w:rsid w:val="00560B63"/>
    <w:rsid w:val="00560FC3"/>
    <w:rsid w:val="00561434"/>
    <w:rsid w:val="00561C7B"/>
    <w:rsid w:val="00561D19"/>
    <w:rsid w:val="00561EC9"/>
    <w:rsid w:val="0056204C"/>
    <w:rsid w:val="005620C7"/>
    <w:rsid w:val="00562A05"/>
    <w:rsid w:val="00563294"/>
    <w:rsid w:val="0056392D"/>
    <w:rsid w:val="0056487B"/>
    <w:rsid w:val="00564E14"/>
    <w:rsid w:val="00566464"/>
    <w:rsid w:val="00566C71"/>
    <w:rsid w:val="00566CD1"/>
    <w:rsid w:val="005700E8"/>
    <w:rsid w:val="00571E75"/>
    <w:rsid w:val="00572670"/>
    <w:rsid w:val="005726FD"/>
    <w:rsid w:val="00572809"/>
    <w:rsid w:val="00572E5C"/>
    <w:rsid w:val="00573622"/>
    <w:rsid w:val="0057382A"/>
    <w:rsid w:val="00574192"/>
    <w:rsid w:val="00574384"/>
    <w:rsid w:val="00574B94"/>
    <w:rsid w:val="005761C4"/>
    <w:rsid w:val="005763CB"/>
    <w:rsid w:val="00577319"/>
    <w:rsid w:val="0058000D"/>
    <w:rsid w:val="005806A0"/>
    <w:rsid w:val="00580F65"/>
    <w:rsid w:val="00581FC8"/>
    <w:rsid w:val="00582036"/>
    <w:rsid w:val="00583166"/>
    <w:rsid w:val="00583FF7"/>
    <w:rsid w:val="00584EB1"/>
    <w:rsid w:val="00584F09"/>
    <w:rsid w:val="00586602"/>
    <w:rsid w:val="00586621"/>
    <w:rsid w:val="00586E80"/>
    <w:rsid w:val="005875AF"/>
    <w:rsid w:val="005879E1"/>
    <w:rsid w:val="00590FA8"/>
    <w:rsid w:val="005911F0"/>
    <w:rsid w:val="00591359"/>
    <w:rsid w:val="00591C38"/>
    <w:rsid w:val="005920C5"/>
    <w:rsid w:val="005925D9"/>
    <w:rsid w:val="005928E6"/>
    <w:rsid w:val="00592BA2"/>
    <w:rsid w:val="00592BAC"/>
    <w:rsid w:val="0059338A"/>
    <w:rsid w:val="00593D57"/>
    <w:rsid w:val="00593F4A"/>
    <w:rsid w:val="005943C8"/>
    <w:rsid w:val="0059466D"/>
    <w:rsid w:val="00594B2F"/>
    <w:rsid w:val="00594FA0"/>
    <w:rsid w:val="005951DE"/>
    <w:rsid w:val="00595E1D"/>
    <w:rsid w:val="00595F6D"/>
    <w:rsid w:val="005964D0"/>
    <w:rsid w:val="00596600"/>
    <w:rsid w:val="005971BA"/>
    <w:rsid w:val="005972AD"/>
    <w:rsid w:val="005973F5"/>
    <w:rsid w:val="00597776"/>
    <w:rsid w:val="00597F3D"/>
    <w:rsid w:val="00597F67"/>
    <w:rsid w:val="005A02A5"/>
    <w:rsid w:val="005A0CE1"/>
    <w:rsid w:val="005A1050"/>
    <w:rsid w:val="005A1191"/>
    <w:rsid w:val="005A13BA"/>
    <w:rsid w:val="005A1B5A"/>
    <w:rsid w:val="005A24A7"/>
    <w:rsid w:val="005A25DA"/>
    <w:rsid w:val="005A2779"/>
    <w:rsid w:val="005A2B61"/>
    <w:rsid w:val="005A305A"/>
    <w:rsid w:val="005A3190"/>
    <w:rsid w:val="005A3463"/>
    <w:rsid w:val="005A3EDF"/>
    <w:rsid w:val="005A4206"/>
    <w:rsid w:val="005A4209"/>
    <w:rsid w:val="005A42F2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B060B"/>
    <w:rsid w:val="005B0BEE"/>
    <w:rsid w:val="005B10FA"/>
    <w:rsid w:val="005B12E0"/>
    <w:rsid w:val="005B17E1"/>
    <w:rsid w:val="005B19E6"/>
    <w:rsid w:val="005B1A9F"/>
    <w:rsid w:val="005B1D2C"/>
    <w:rsid w:val="005B20DA"/>
    <w:rsid w:val="005B270A"/>
    <w:rsid w:val="005B2F0B"/>
    <w:rsid w:val="005B35FB"/>
    <w:rsid w:val="005B3662"/>
    <w:rsid w:val="005B39C8"/>
    <w:rsid w:val="005B3B84"/>
    <w:rsid w:val="005B3D55"/>
    <w:rsid w:val="005B3F96"/>
    <w:rsid w:val="005B43B2"/>
    <w:rsid w:val="005B4B00"/>
    <w:rsid w:val="005B4B94"/>
    <w:rsid w:val="005B4E75"/>
    <w:rsid w:val="005B5197"/>
    <w:rsid w:val="005B5948"/>
    <w:rsid w:val="005B5957"/>
    <w:rsid w:val="005B595A"/>
    <w:rsid w:val="005B5B3C"/>
    <w:rsid w:val="005B5C64"/>
    <w:rsid w:val="005B60CD"/>
    <w:rsid w:val="005B6513"/>
    <w:rsid w:val="005B6A14"/>
    <w:rsid w:val="005B6BAF"/>
    <w:rsid w:val="005B7AD1"/>
    <w:rsid w:val="005C09F5"/>
    <w:rsid w:val="005C0FA1"/>
    <w:rsid w:val="005C1653"/>
    <w:rsid w:val="005C1C4A"/>
    <w:rsid w:val="005C1D9E"/>
    <w:rsid w:val="005C215A"/>
    <w:rsid w:val="005C21AE"/>
    <w:rsid w:val="005C2980"/>
    <w:rsid w:val="005C2AC9"/>
    <w:rsid w:val="005C2E52"/>
    <w:rsid w:val="005C31B6"/>
    <w:rsid w:val="005C31BD"/>
    <w:rsid w:val="005C3ABB"/>
    <w:rsid w:val="005C3FB2"/>
    <w:rsid w:val="005C40E8"/>
    <w:rsid w:val="005C4123"/>
    <w:rsid w:val="005C459F"/>
    <w:rsid w:val="005C471F"/>
    <w:rsid w:val="005C4EAC"/>
    <w:rsid w:val="005C5186"/>
    <w:rsid w:val="005C5837"/>
    <w:rsid w:val="005C5BF2"/>
    <w:rsid w:val="005C6CB1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44E"/>
    <w:rsid w:val="005D26E0"/>
    <w:rsid w:val="005D28F4"/>
    <w:rsid w:val="005D2A05"/>
    <w:rsid w:val="005D3422"/>
    <w:rsid w:val="005D34D2"/>
    <w:rsid w:val="005D3689"/>
    <w:rsid w:val="005D369D"/>
    <w:rsid w:val="005D3DD9"/>
    <w:rsid w:val="005D3FE0"/>
    <w:rsid w:val="005D4474"/>
    <w:rsid w:val="005D4777"/>
    <w:rsid w:val="005D536D"/>
    <w:rsid w:val="005D5434"/>
    <w:rsid w:val="005D5806"/>
    <w:rsid w:val="005D5EE6"/>
    <w:rsid w:val="005D5FE6"/>
    <w:rsid w:val="005D6277"/>
    <w:rsid w:val="005D7676"/>
    <w:rsid w:val="005D7B7B"/>
    <w:rsid w:val="005E0797"/>
    <w:rsid w:val="005E105A"/>
    <w:rsid w:val="005E1B46"/>
    <w:rsid w:val="005E2F87"/>
    <w:rsid w:val="005E3E9F"/>
    <w:rsid w:val="005E4313"/>
    <w:rsid w:val="005E464D"/>
    <w:rsid w:val="005E49AB"/>
    <w:rsid w:val="005E4ADB"/>
    <w:rsid w:val="005E50F8"/>
    <w:rsid w:val="005E52EC"/>
    <w:rsid w:val="005E5544"/>
    <w:rsid w:val="005E602C"/>
    <w:rsid w:val="005E62A5"/>
    <w:rsid w:val="005E6345"/>
    <w:rsid w:val="005E6FE0"/>
    <w:rsid w:val="005E7110"/>
    <w:rsid w:val="005E7C1D"/>
    <w:rsid w:val="005F025E"/>
    <w:rsid w:val="005F063C"/>
    <w:rsid w:val="005F0A7B"/>
    <w:rsid w:val="005F0EBD"/>
    <w:rsid w:val="005F1015"/>
    <w:rsid w:val="005F10CD"/>
    <w:rsid w:val="005F1BE0"/>
    <w:rsid w:val="005F33B9"/>
    <w:rsid w:val="005F3AFE"/>
    <w:rsid w:val="005F3FAC"/>
    <w:rsid w:val="005F51D1"/>
    <w:rsid w:val="005F5B84"/>
    <w:rsid w:val="005F5FD7"/>
    <w:rsid w:val="005F603A"/>
    <w:rsid w:val="005F6554"/>
    <w:rsid w:val="005F67D2"/>
    <w:rsid w:val="005F6962"/>
    <w:rsid w:val="005F716F"/>
    <w:rsid w:val="005F76DE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20A1"/>
    <w:rsid w:val="00602168"/>
    <w:rsid w:val="006030D0"/>
    <w:rsid w:val="006036BF"/>
    <w:rsid w:val="00603ABB"/>
    <w:rsid w:val="00603C21"/>
    <w:rsid w:val="0060414D"/>
    <w:rsid w:val="00604526"/>
    <w:rsid w:val="00604939"/>
    <w:rsid w:val="00604B1D"/>
    <w:rsid w:val="00605129"/>
    <w:rsid w:val="00606BC4"/>
    <w:rsid w:val="00606EFB"/>
    <w:rsid w:val="006074CE"/>
    <w:rsid w:val="0060762E"/>
    <w:rsid w:val="00607833"/>
    <w:rsid w:val="0060791F"/>
    <w:rsid w:val="006079F4"/>
    <w:rsid w:val="00610307"/>
    <w:rsid w:val="00610B8B"/>
    <w:rsid w:val="00610F52"/>
    <w:rsid w:val="00611344"/>
    <w:rsid w:val="00611446"/>
    <w:rsid w:val="006118DA"/>
    <w:rsid w:val="00611D09"/>
    <w:rsid w:val="00612B38"/>
    <w:rsid w:val="00613425"/>
    <w:rsid w:val="00613C85"/>
    <w:rsid w:val="00614688"/>
    <w:rsid w:val="00614CAF"/>
    <w:rsid w:val="00614D88"/>
    <w:rsid w:val="00614F92"/>
    <w:rsid w:val="006152EC"/>
    <w:rsid w:val="00615540"/>
    <w:rsid w:val="00615CD7"/>
    <w:rsid w:val="0061602A"/>
    <w:rsid w:val="0061676E"/>
    <w:rsid w:val="00616D74"/>
    <w:rsid w:val="00616F87"/>
    <w:rsid w:val="006174C2"/>
    <w:rsid w:val="00620195"/>
    <w:rsid w:val="00620427"/>
    <w:rsid w:val="00620D04"/>
    <w:rsid w:val="00620FE9"/>
    <w:rsid w:val="006210C4"/>
    <w:rsid w:val="006214C4"/>
    <w:rsid w:val="006218E6"/>
    <w:rsid w:val="0062216C"/>
    <w:rsid w:val="006233B0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60D8"/>
    <w:rsid w:val="0062614F"/>
    <w:rsid w:val="006261F0"/>
    <w:rsid w:val="00626701"/>
    <w:rsid w:val="006267DB"/>
    <w:rsid w:val="00626E5F"/>
    <w:rsid w:val="00626FEB"/>
    <w:rsid w:val="00627BA5"/>
    <w:rsid w:val="00627CC7"/>
    <w:rsid w:val="00630A40"/>
    <w:rsid w:val="00630F27"/>
    <w:rsid w:val="0063134F"/>
    <w:rsid w:val="00632053"/>
    <w:rsid w:val="00632511"/>
    <w:rsid w:val="00632C53"/>
    <w:rsid w:val="00632FDD"/>
    <w:rsid w:val="00633A09"/>
    <w:rsid w:val="00633DF8"/>
    <w:rsid w:val="006341F2"/>
    <w:rsid w:val="006342CD"/>
    <w:rsid w:val="00634B97"/>
    <w:rsid w:val="00634F55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711A"/>
    <w:rsid w:val="0063770E"/>
    <w:rsid w:val="00640312"/>
    <w:rsid w:val="00640411"/>
    <w:rsid w:val="00641D33"/>
    <w:rsid w:val="00642204"/>
    <w:rsid w:val="006426D5"/>
    <w:rsid w:val="00642B4E"/>
    <w:rsid w:val="00642BED"/>
    <w:rsid w:val="0064350B"/>
    <w:rsid w:val="00643621"/>
    <w:rsid w:val="00643AC8"/>
    <w:rsid w:val="00643C3D"/>
    <w:rsid w:val="00644091"/>
    <w:rsid w:val="0064419C"/>
    <w:rsid w:val="00644451"/>
    <w:rsid w:val="00644560"/>
    <w:rsid w:val="00644C6D"/>
    <w:rsid w:val="00644DF4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BEA"/>
    <w:rsid w:val="00651F85"/>
    <w:rsid w:val="00652A3E"/>
    <w:rsid w:val="00652AA2"/>
    <w:rsid w:val="0065395A"/>
    <w:rsid w:val="00654444"/>
    <w:rsid w:val="00654658"/>
    <w:rsid w:val="006547DF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27E4"/>
    <w:rsid w:val="00662B4A"/>
    <w:rsid w:val="006631D6"/>
    <w:rsid w:val="0066344F"/>
    <w:rsid w:val="006638E3"/>
    <w:rsid w:val="006640E2"/>
    <w:rsid w:val="00664999"/>
    <w:rsid w:val="006649C5"/>
    <w:rsid w:val="0066506D"/>
    <w:rsid w:val="006655B2"/>
    <w:rsid w:val="00665B69"/>
    <w:rsid w:val="00666215"/>
    <w:rsid w:val="00666473"/>
    <w:rsid w:val="00666D6B"/>
    <w:rsid w:val="00667069"/>
    <w:rsid w:val="00667338"/>
    <w:rsid w:val="00667455"/>
    <w:rsid w:val="00667612"/>
    <w:rsid w:val="006677B6"/>
    <w:rsid w:val="006704E3"/>
    <w:rsid w:val="00670807"/>
    <w:rsid w:val="00670B17"/>
    <w:rsid w:val="00671066"/>
    <w:rsid w:val="0067106F"/>
    <w:rsid w:val="006716B8"/>
    <w:rsid w:val="006722D2"/>
    <w:rsid w:val="0067238A"/>
    <w:rsid w:val="00672B55"/>
    <w:rsid w:val="00672E3C"/>
    <w:rsid w:val="006730DD"/>
    <w:rsid w:val="006733AE"/>
    <w:rsid w:val="0067352D"/>
    <w:rsid w:val="00673876"/>
    <w:rsid w:val="00674056"/>
    <w:rsid w:val="00674188"/>
    <w:rsid w:val="0067476E"/>
    <w:rsid w:val="00675010"/>
    <w:rsid w:val="00675231"/>
    <w:rsid w:val="006752F5"/>
    <w:rsid w:val="00675A87"/>
    <w:rsid w:val="0067641D"/>
    <w:rsid w:val="0067692C"/>
    <w:rsid w:val="00676FCF"/>
    <w:rsid w:val="00677240"/>
    <w:rsid w:val="00677402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32E8"/>
    <w:rsid w:val="0068345D"/>
    <w:rsid w:val="00683677"/>
    <w:rsid w:val="00683F4B"/>
    <w:rsid w:val="00684762"/>
    <w:rsid w:val="00685444"/>
    <w:rsid w:val="00685BA8"/>
    <w:rsid w:val="0068795A"/>
    <w:rsid w:val="00687979"/>
    <w:rsid w:val="00687BF4"/>
    <w:rsid w:val="00687CB8"/>
    <w:rsid w:val="0069078A"/>
    <w:rsid w:val="00690E76"/>
    <w:rsid w:val="006914C0"/>
    <w:rsid w:val="006915CF"/>
    <w:rsid w:val="00691E15"/>
    <w:rsid w:val="00692657"/>
    <w:rsid w:val="006926DC"/>
    <w:rsid w:val="00692906"/>
    <w:rsid w:val="0069293D"/>
    <w:rsid w:val="00692EEF"/>
    <w:rsid w:val="0069395F"/>
    <w:rsid w:val="00693EE3"/>
    <w:rsid w:val="00693FD2"/>
    <w:rsid w:val="006942C9"/>
    <w:rsid w:val="0069430C"/>
    <w:rsid w:val="00694AEF"/>
    <w:rsid w:val="006955A9"/>
    <w:rsid w:val="006958B9"/>
    <w:rsid w:val="00696166"/>
    <w:rsid w:val="006964FE"/>
    <w:rsid w:val="006979A7"/>
    <w:rsid w:val="00697FC2"/>
    <w:rsid w:val="006A006A"/>
    <w:rsid w:val="006A0C2F"/>
    <w:rsid w:val="006A0C89"/>
    <w:rsid w:val="006A1898"/>
    <w:rsid w:val="006A1DEC"/>
    <w:rsid w:val="006A2180"/>
    <w:rsid w:val="006A26F6"/>
    <w:rsid w:val="006A27C2"/>
    <w:rsid w:val="006A2AAE"/>
    <w:rsid w:val="006A2ABA"/>
    <w:rsid w:val="006A36B1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B0054"/>
    <w:rsid w:val="006B081E"/>
    <w:rsid w:val="006B0991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AA6"/>
    <w:rsid w:val="006B40B6"/>
    <w:rsid w:val="006B4730"/>
    <w:rsid w:val="006B4AFE"/>
    <w:rsid w:val="006B4BE1"/>
    <w:rsid w:val="006B5A79"/>
    <w:rsid w:val="006B5E92"/>
    <w:rsid w:val="006B5ECD"/>
    <w:rsid w:val="006B6134"/>
    <w:rsid w:val="006B649D"/>
    <w:rsid w:val="006B6637"/>
    <w:rsid w:val="006B6C72"/>
    <w:rsid w:val="006B791A"/>
    <w:rsid w:val="006B7F4B"/>
    <w:rsid w:val="006C0564"/>
    <w:rsid w:val="006C0B58"/>
    <w:rsid w:val="006C1199"/>
    <w:rsid w:val="006C134F"/>
    <w:rsid w:val="006C24D9"/>
    <w:rsid w:val="006C2B21"/>
    <w:rsid w:val="006C2C47"/>
    <w:rsid w:val="006C2C9B"/>
    <w:rsid w:val="006C33BA"/>
    <w:rsid w:val="006C342B"/>
    <w:rsid w:val="006C3A54"/>
    <w:rsid w:val="006C3A9A"/>
    <w:rsid w:val="006C423F"/>
    <w:rsid w:val="006C4340"/>
    <w:rsid w:val="006C4599"/>
    <w:rsid w:val="006C4C26"/>
    <w:rsid w:val="006C4DB6"/>
    <w:rsid w:val="006C4FC0"/>
    <w:rsid w:val="006C508F"/>
    <w:rsid w:val="006C5268"/>
    <w:rsid w:val="006C5F04"/>
    <w:rsid w:val="006C6D42"/>
    <w:rsid w:val="006C6E55"/>
    <w:rsid w:val="006C6F29"/>
    <w:rsid w:val="006C72C2"/>
    <w:rsid w:val="006C7516"/>
    <w:rsid w:val="006C75C9"/>
    <w:rsid w:val="006C7B70"/>
    <w:rsid w:val="006D0389"/>
    <w:rsid w:val="006D05B1"/>
    <w:rsid w:val="006D10CE"/>
    <w:rsid w:val="006D18A3"/>
    <w:rsid w:val="006D20CE"/>
    <w:rsid w:val="006D2255"/>
    <w:rsid w:val="006D226D"/>
    <w:rsid w:val="006D2274"/>
    <w:rsid w:val="006D26B2"/>
    <w:rsid w:val="006D26D5"/>
    <w:rsid w:val="006D289A"/>
    <w:rsid w:val="006D2E8E"/>
    <w:rsid w:val="006D3438"/>
    <w:rsid w:val="006D353F"/>
    <w:rsid w:val="006D5F2F"/>
    <w:rsid w:val="006D60DF"/>
    <w:rsid w:val="006D7262"/>
    <w:rsid w:val="006D75A3"/>
    <w:rsid w:val="006D764D"/>
    <w:rsid w:val="006D770D"/>
    <w:rsid w:val="006D782B"/>
    <w:rsid w:val="006D7AC3"/>
    <w:rsid w:val="006D7C80"/>
    <w:rsid w:val="006D7D29"/>
    <w:rsid w:val="006E0079"/>
    <w:rsid w:val="006E01EF"/>
    <w:rsid w:val="006E0222"/>
    <w:rsid w:val="006E0AC6"/>
    <w:rsid w:val="006E0D28"/>
    <w:rsid w:val="006E16B5"/>
    <w:rsid w:val="006E18B6"/>
    <w:rsid w:val="006E1A97"/>
    <w:rsid w:val="006E2216"/>
    <w:rsid w:val="006E22F5"/>
    <w:rsid w:val="006E28E5"/>
    <w:rsid w:val="006E29C2"/>
    <w:rsid w:val="006E316A"/>
    <w:rsid w:val="006E376C"/>
    <w:rsid w:val="006E3B7B"/>
    <w:rsid w:val="006E3FCD"/>
    <w:rsid w:val="006E4189"/>
    <w:rsid w:val="006E4324"/>
    <w:rsid w:val="006E4A91"/>
    <w:rsid w:val="006E4EBF"/>
    <w:rsid w:val="006E4F59"/>
    <w:rsid w:val="006E54EF"/>
    <w:rsid w:val="006E557A"/>
    <w:rsid w:val="006E592E"/>
    <w:rsid w:val="006E5967"/>
    <w:rsid w:val="006E5BC7"/>
    <w:rsid w:val="006E608C"/>
    <w:rsid w:val="006E6298"/>
    <w:rsid w:val="006E6F8A"/>
    <w:rsid w:val="006E73FF"/>
    <w:rsid w:val="006E7544"/>
    <w:rsid w:val="006E7F4F"/>
    <w:rsid w:val="006F08B3"/>
    <w:rsid w:val="006F1086"/>
    <w:rsid w:val="006F1451"/>
    <w:rsid w:val="006F1F9B"/>
    <w:rsid w:val="006F218A"/>
    <w:rsid w:val="006F278A"/>
    <w:rsid w:val="006F2D2F"/>
    <w:rsid w:val="006F3135"/>
    <w:rsid w:val="006F3639"/>
    <w:rsid w:val="006F3667"/>
    <w:rsid w:val="006F3B7A"/>
    <w:rsid w:val="006F4A9B"/>
    <w:rsid w:val="006F4B39"/>
    <w:rsid w:val="006F4D99"/>
    <w:rsid w:val="006F4DE0"/>
    <w:rsid w:val="006F53AA"/>
    <w:rsid w:val="006F5A9C"/>
    <w:rsid w:val="006F5E7B"/>
    <w:rsid w:val="006F5F36"/>
    <w:rsid w:val="006F61EB"/>
    <w:rsid w:val="006F63AC"/>
    <w:rsid w:val="006F67B3"/>
    <w:rsid w:val="006F6885"/>
    <w:rsid w:val="006F69FF"/>
    <w:rsid w:val="006F7166"/>
    <w:rsid w:val="006F779F"/>
    <w:rsid w:val="006F7B62"/>
    <w:rsid w:val="006F7D57"/>
    <w:rsid w:val="00700000"/>
    <w:rsid w:val="00700721"/>
    <w:rsid w:val="00701B5A"/>
    <w:rsid w:val="00702417"/>
    <w:rsid w:val="007024CC"/>
    <w:rsid w:val="007024E1"/>
    <w:rsid w:val="00702520"/>
    <w:rsid w:val="00702705"/>
    <w:rsid w:val="00702723"/>
    <w:rsid w:val="007027F6"/>
    <w:rsid w:val="00702B20"/>
    <w:rsid w:val="0070328B"/>
    <w:rsid w:val="00703612"/>
    <w:rsid w:val="007036FB"/>
    <w:rsid w:val="00703CBA"/>
    <w:rsid w:val="0070509C"/>
    <w:rsid w:val="00705B7B"/>
    <w:rsid w:val="00705EA9"/>
    <w:rsid w:val="00707080"/>
    <w:rsid w:val="007070EC"/>
    <w:rsid w:val="00707764"/>
    <w:rsid w:val="0070795A"/>
    <w:rsid w:val="007079C9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99"/>
    <w:rsid w:val="00712E28"/>
    <w:rsid w:val="0071364A"/>
    <w:rsid w:val="007138E1"/>
    <w:rsid w:val="00713903"/>
    <w:rsid w:val="00713A22"/>
    <w:rsid w:val="00713F5F"/>
    <w:rsid w:val="00713FE6"/>
    <w:rsid w:val="007142C7"/>
    <w:rsid w:val="007144C0"/>
    <w:rsid w:val="00714910"/>
    <w:rsid w:val="00714C6D"/>
    <w:rsid w:val="00714CAC"/>
    <w:rsid w:val="007151F0"/>
    <w:rsid w:val="00715304"/>
    <w:rsid w:val="007157F2"/>
    <w:rsid w:val="00715AD3"/>
    <w:rsid w:val="00715EC9"/>
    <w:rsid w:val="00716982"/>
    <w:rsid w:val="007169A2"/>
    <w:rsid w:val="00716BCE"/>
    <w:rsid w:val="00717867"/>
    <w:rsid w:val="00717AD1"/>
    <w:rsid w:val="00720255"/>
    <w:rsid w:val="00720A86"/>
    <w:rsid w:val="00720AAD"/>
    <w:rsid w:val="0072197B"/>
    <w:rsid w:val="00721F12"/>
    <w:rsid w:val="00722C12"/>
    <w:rsid w:val="00722D2C"/>
    <w:rsid w:val="00723BED"/>
    <w:rsid w:val="00723D20"/>
    <w:rsid w:val="00723D9A"/>
    <w:rsid w:val="00724A5D"/>
    <w:rsid w:val="00724A92"/>
    <w:rsid w:val="00724ADA"/>
    <w:rsid w:val="00724E68"/>
    <w:rsid w:val="00724EFA"/>
    <w:rsid w:val="007259D6"/>
    <w:rsid w:val="00725A20"/>
    <w:rsid w:val="00725E2D"/>
    <w:rsid w:val="00726395"/>
    <w:rsid w:val="00726928"/>
    <w:rsid w:val="00726999"/>
    <w:rsid w:val="00726BDC"/>
    <w:rsid w:val="00726DDD"/>
    <w:rsid w:val="00727903"/>
    <w:rsid w:val="00727E7E"/>
    <w:rsid w:val="00727EEE"/>
    <w:rsid w:val="0073101B"/>
    <w:rsid w:val="00731398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E18"/>
    <w:rsid w:val="00734EAA"/>
    <w:rsid w:val="00735875"/>
    <w:rsid w:val="007359AD"/>
    <w:rsid w:val="00735B4B"/>
    <w:rsid w:val="00735BB1"/>
    <w:rsid w:val="007400BD"/>
    <w:rsid w:val="007407C8"/>
    <w:rsid w:val="00740B21"/>
    <w:rsid w:val="007410DA"/>
    <w:rsid w:val="007417AA"/>
    <w:rsid w:val="00742196"/>
    <w:rsid w:val="0074278E"/>
    <w:rsid w:val="00742D0A"/>
    <w:rsid w:val="0074305A"/>
    <w:rsid w:val="00743E7F"/>
    <w:rsid w:val="007444F1"/>
    <w:rsid w:val="00744746"/>
    <w:rsid w:val="00744866"/>
    <w:rsid w:val="00744980"/>
    <w:rsid w:val="00744C13"/>
    <w:rsid w:val="007458D1"/>
    <w:rsid w:val="00745D39"/>
    <w:rsid w:val="00746A39"/>
    <w:rsid w:val="00747591"/>
    <w:rsid w:val="00750753"/>
    <w:rsid w:val="00750911"/>
    <w:rsid w:val="00750DE5"/>
    <w:rsid w:val="00750F4C"/>
    <w:rsid w:val="00750F5A"/>
    <w:rsid w:val="00751139"/>
    <w:rsid w:val="007514E6"/>
    <w:rsid w:val="00751993"/>
    <w:rsid w:val="00751A56"/>
    <w:rsid w:val="00751E54"/>
    <w:rsid w:val="00753852"/>
    <w:rsid w:val="00753D4F"/>
    <w:rsid w:val="00754693"/>
    <w:rsid w:val="007547E7"/>
    <w:rsid w:val="00754CEB"/>
    <w:rsid w:val="00754D32"/>
    <w:rsid w:val="007566CB"/>
    <w:rsid w:val="007571C1"/>
    <w:rsid w:val="00757339"/>
    <w:rsid w:val="00757696"/>
    <w:rsid w:val="007603F5"/>
    <w:rsid w:val="00760707"/>
    <w:rsid w:val="007607AF"/>
    <w:rsid w:val="007608E3"/>
    <w:rsid w:val="00760931"/>
    <w:rsid w:val="00760A60"/>
    <w:rsid w:val="007610D2"/>
    <w:rsid w:val="007614E6"/>
    <w:rsid w:val="007614E8"/>
    <w:rsid w:val="00761AFA"/>
    <w:rsid w:val="00762222"/>
    <w:rsid w:val="00762DBB"/>
    <w:rsid w:val="00763060"/>
    <w:rsid w:val="00763500"/>
    <w:rsid w:val="0076376E"/>
    <w:rsid w:val="00763935"/>
    <w:rsid w:val="00764152"/>
    <w:rsid w:val="0076446F"/>
    <w:rsid w:val="0076456C"/>
    <w:rsid w:val="0076497E"/>
    <w:rsid w:val="00764F52"/>
    <w:rsid w:val="00764F71"/>
    <w:rsid w:val="007656B8"/>
    <w:rsid w:val="00765798"/>
    <w:rsid w:val="007659C9"/>
    <w:rsid w:val="00766663"/>
    <w:rsid w:val="0076688A"/>
    <w:rsid w:val="00766A83"/>
    <w:rsid w:val="00766F02"/>
    <w:rsid w:val="00766F7E"/>
    <w:rsid w:val="00766FC4"/>
    <w:rsid w:val="0076720C"/>
    <w:rsid w:val="0076728E"/>
    <w:rsid w:val="007676F0"/>
    <w:rsid w:val="00767991"/>
    <w:rsid w:val="00770A38"/>
    <w:rsid w:val="00770E85"/>
    <w:rsid w:val="00771389"/>
    <w:rsid w:val="00771954"/>
    <w:rsid w:val="007726DC"/>
    <w:rsid w:val="00772B4B"/>
    <w:rsid w:val="007736EF"/>
    <w:rsid w:val="00773ACE"/>
    <w:rsid w:val="00773C06"/>
    <w:rsid w:val="00773F03"/>
    <w:rsid w:val="007746F5"/>
    <w:rsid w:val="00774D1A"/>
    <w:rsid w:val="00775032"/>
    <w:rsid w:val="00775110"/>
    <w:rsid w:val="00775BA3"/>
    <w:rsid w:val="00775DB5"/>
    <w:rsid w:val="007765B8"/>
    <w:rsid w:val="00777166"/>
    <w:rsid w:val="007809C1"/>
    <w:rsid w:val="00780DBF"/>
    <w:rsid w:val="007813FE"/>
    <w:rsid w:val="00781984"/>
    <w:rsid w:val="007827EB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8CF"/>
    <w:rsid w:val="00785A2E"/>
    <w:rsid w:val="00785FC7"/>
    <w:rsid w:val="00786C43"/>
    <w:rsid w:val="00787A23"/>
    <w:rsid w:val="00787C76"/>
    <w:rsid w:val="00787D2A"/>
    <w:rsid w:val="00787D6F"/>
    <w:rsid w:val="00787FBB"/>
    <w:rsid w:val="007904DD"/>
    <w:rsid w:val="00790667"/>
    <w:rsid w:val="00790781"/>
    <w:rsid w:val="0079096F"/>
    <w:rsid w:val="00790D05"/>
    <w:rsid w:val="00790DBF"/>
    <w:rsid w:val="0079107F"/>
    <w:rsid w:val="007915C9"/>
    <w:rsid w:val="00791B11"/>
    <w:rsid w:val="00792128"/>
    <w:rsid w:val="007928B5"/>
    <w:rsid w:val="00793654"/>
    <w:rsid w:val="00793F80"/>
    <w:rsid w:val="00793FD5"/>
    <w:rsid w:val="0079411D"/>
    <w:rsid w:val="0079415A"/>
    <w:rsid w:val="007946F2"/>
    <w:rsid w:val="00795FE3"/>
    <w:rsid w:val="007969A2"/>
    <w:rsid w:val="00796C06"/>
    <w:rsid w:val="007972DF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284F"/>
    <w:rsid w:val="007A29E1"/>
    <w:rsid w:val="007A2DD5"/>
    <w:rsid w:val="007A2FAD"/>
    <w:rsid w:val="007A34B1"/>
    <w:rsid w:val="007A3585"/>
    <w:rsid w:val="007A3615"/>
    <w:rsid w:val="007A3D93"/>
    <w:rsid w:val="007A4B77"/>
    <w:rsid w:val="007A4C78"/>
    <w:rsid w:val="007A4FC9"/>
    <w:rsid w:val="007A560D"/>
    <w:rsid w:val="007A5859"/>
    <w:rsid w:val="007A5F3F"/>
    <w:rsid w:val="007A63B1"/>
    <w:rsid w:val="007A64DB"/>
    <w:rsid w:val="007A65F0"/>
    <w:rsid w:val="007A6680"/>
    <w:rsid w:val="007A708C"/>
    <w:rsid w:val="007A75C6"/>
    <w:rsid w:val="007B09EE"/>
    <w:rsid w:val="007B0D5D"/>
    <w:rsid w:val="007B0F31"/>
    <w:rsid w:val="007B0FCD"/>
    <w:rsid w:val="007B1376"/>
    <w:rsid w:val="007B1693"/>
    <w:rsid w:val="007B2360"/>
    <w:rsid w:val="007B26FB"/>
    <w:rsid w:val="007B2A61"/>
    <w:rsid w:val="007B3105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C066F"/>
    <w:rsid w:val="007C089C"/>
    <w:rsid w:val="007C1122"/>
    <w:rsid w:val="007C1E09"/>
    <w:rsid w:val="007C1E59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5288"/>
    <w:rsid w:val="007C536A"/>
    <w:rsid w:val="007C5FC3"/>
    <w:rsid w:val="007C69E1"/>
    <w:rsid w:val="007C6E17"/>
    <w:rsid w:val="007C7036"/>
    <w:rsid w:val="007C7CD6"/>
    <w:rsid w:val="007D04F1"/>
    <w:rsid w:val="007D0CFC"/>
    <w:rsid w:val="007D13C1"/>
    <w:rsid w:val="007D13CD"/>
    <w:rsid w:val="007D1563"/>
    <w:rsid w:val="007D1A4E"/>
    <w:rsid w:val="007D223D"/>
    <w:rsid w:val="007D2516"/>
    <w:rsid w:val="007D2E58"/>
    <w:rsid w:val="007D3517"/>
    <w:rsid w:val="007D3614"/>
    <w:rsid w:val="007D3C39"/>
    <w:rsid w:val="007D3D57"/>
    <w:rsid w:val="007D3E2E"/>
    <w:rsid w:val="007D3EE6"/>
    <w:rsid w:val="007D536F"/>
    <w:rsid w:val="007D69B7"/>
    <w:rsid w:val="007D6BD6"/>
    <w:rsid w:val="007D73A9"/>
    <w:rsid w:val="007D7887"/>
    <w:rsid w:val="007D7F4E"/>
    <w:rsid w:val="007E0020"/>
    <w:rsid w:val="007E0331"/>
    <w:rsid w:val="007E0BAD"/>
    <w:rsid w:val="007E0F24"/>
    <w:rsid w:val="007E12F9"/>
    <w:rsid w:val="007E162F"/>
    <w:rsid w:val="007E1698"/>
    <w:rsid w:val="007E1A66"/>
    <w:rsid w:val="007E2362"/>
    <w:rsid w:val="007E2856"/>
    <w:rsid w:val="007E4A34"/>
    <w:rsid w:val="007E4A37"/>
    <w:rsid w:val="007E6299"/>
    <w:rsid w:val="007E6337"/>
    <w:rsid w:val="007F06EE"/>
    <w:rsid w:val="007F07BD"/>
    <w:rsid w:val="007F0C31"/>
    <w:rsid w:val="007F1ECC"/>
    <w:rsid w:val="007F1F3A"/>
    <w:rsid w:val="007F2895"/>
    <w:rsid w:val="007F3615"/>
    <w:rsid w:val="007F3F6F"/>
    <w:rsid w:val="007F401A"/>
    <w:rsid w:val="007F421C"/>
    <w:rsid w:val="007F4542"/>
    <w:rsid w:val="007F498F"/>
    <w:rsid w:val="007F4B4A"/>
    <w:rsid w:val="007F545A"/>
    <w:rsid w:val="007F556F"/>
    <w:rsid w:val="007F55C5"/>
    <w:rsid w:val="007F5F9F"/>
    <w:rsid w:val="007F619C"/>
    <w:rsid w:val="007F63D7"/>
    <w:rsid w:val="007F738E"/>
    <w:rsid w:val="007F7633"/>
    <w:rsid w:val="007F766E"/>
    <w:rsid w:val="007F7B6D"/>
    <w:rsid w:val="007F7CEE"/>
    <w:rsid w:val="007F7E7A"/>
    <w:rsid w:val="008008BE"/>
    <w:rsid w:val="00801166"/>
    <w:rsid w:val="00801776"/>
    <w:rsid w:val="0080243E"/>
    <w:rsid w:val="00802901"/>
    <w:rsid w:val="0080293A"/>
    <w:rsid w:val="00803255"/>
    <w:rsid w:val="0080347B"/>
    <w:rsid w:val="00803DA3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6237"/>
    <w:rsid w:val="008063C5"/>
    <w:rsid w:val="008066AC"/>
    <w:rsid w:val="00807C0E"/>
    <w:rsid w:val="008100FC"/>
    <w:rsid w:val="00810A38"/>
    <w:rsid w:val="008112A4"/>
    <w:rsid w:val="008112B5"/>
    <w:rsid w:val="00811B8C"/>
    <w:rsid w:val="00812DDF"/>
    <w:rsid w:val="008134CE"/>
    <w:rsid w:val="00813568"/>
    <w:rsid w:val="00813775"/>
    <w:rsid w:val="008137AB"/>
    <w:rsid w:val="00814090"/>
    <w:rsid w:val="008141C2"/>
    <w:rsid w:val="008141D0"/>
    <w:rsid w:val="00814408"/>
    <w:rsid w:val="008144D6"/>
    <w:rsid w:val="00814881"/>
    <w:rsid w:val="008148F3"/>
    <w:rsid w:val="008156AC"/>
    <w:rsid w:val="00815AE8"/>
    <w:rsid w:val="00815CF2"/>
    <w:rsid w:val="008160AF"/>
    <w:rsid w:val="008164A7"/>
    <w:rsid w:val="00816603"/>
    <w:rsid w:val="008168B8"/>
    <w:rsid w:val="008169B3"/>
    <w:rsid w:val="00817CF4"/>
    <w:rsid w:val="0082060A"/>
    <w:rsid w:val="00820B11"/>
    <w:rsid w:val="0082100D"/>
    <w:rsid w:val="008212F0"/>
    <w:rsid w:val="008217A7"/>
    <w:rsid w:val="00822028"/>
    <w:rsid w:val="008223FF"/>
    <w:rsid w:val="00822AA1"/>
    <w:rsid w:val="00823619"/>
    <w:rsid w:val="0082384A"/>
    <w:rsid w:val="0082390B"/>
    <w:rsid w:val="0082455A"/>
    <w:rsid w:val="008248D8"/>
    <w:rsid w:val="0082496E"/>
    <w:rsid w:val="00824A28"/>
    <w:rsid w:val="008254CD"/>
    <w:rsid w:val="00825CD2"/>
    <w:rsid w:val="00826B24"/>
    <w:rsid w:val="00826B84"/>
    <w:rsid w:val="00826E06"/>
    <w:rsid w:val="008272BB"/>
    <w:rsid w:val="008272BC"/>
    <w:rsid w:val="0082746A"/>
    <w:rsid w:val="0082785E"/>
    <w:rsid w:val="008300A4"/>
    <w:rsid w:val="008304DD"/>
    <w:rsid w:val="0083055D"/>
    <w:rsid w:val="0083066B"/>
    <w:rsid w:val="00830842"/>
    <w:rsid w:val="00831374"/>
    <w:rsid w:val="00831C93"/>
    <w:rsid w:val="00831DC6"/>
    <w:rsid w:val="00832512"/>
    <w:rsid w:val="0083306E"/>
    <w:rsid w:val="0083310F"/>
    <w:rsid w:val="008335F3"/>
    <w:rsid w:val="008336E8"/>
    <w:rsid w:val="0083404A"/>
    <w:rsid w:val="00834205"/>
    <w:rsid w:val="0083461B"/>
    <w:rsid w:val="00834C12"/>
    <w:rsid w:val="00834E2C"/>
    <w:rsid w:val="00834E7D"/>
    <w:rsid w:val="00835A7B"/>
    <w:rsid w:val="00835ACB"/>
    <w:rsid w:val="00835B00"/>
    <w:rsid w:val="00835B47"/>
    <w:rsid w:val="00836100"/>
    <w:rsid w:val="00836383"/>
    <w:rsid w:val="00836657"/>
    <w:rsid w:val="0083665F"/>
    <w:rsid w:val="008378E7"/>
    <w:rsid w:val="0083792B"/>
    <w:rsid w:val="00837B09"/>
    <w:rsid w:val="00837C46"/>
    <w:rsid w:val="008400FD"/>
    <w:rsid w:val="00840772"/>
    <w:rsid w:val="00840872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B8F"/>
    <w:rsid w:val="00844159"/>
    <w:rsid w:val="008447B8"/>
    <w:rsid w:val="0084483B"/>
    <w:rsid w:val="00844EF2"/>
    <w:rsid w:val="00845CB6"/>
    <w:rsid w:val="00845D56"/>
    <w:rsid w:val="00846363"/>
    <w:rsid w:val="00846EDA"/>
    <w:rsid w:val="00846F6F"/>
    <w:rsid w:val="008473F2"/>
    <w:rsid w:val="008475E2"/>
    <w:rsid w:val="00847AAF"/>
    <w:rsid w:val="00847DD2"/>
    <w:rsid w:val="00850204"/>
    <w:rsid w:val="00850285"/>
    <w:rsid w:val="00850820"/>
    <w:rsid w:val="00850D03"/>
    <w:rsid w:val="00850FA7"/>
    <w:rsid w:val="00851553"/>
    <w:rsid w:val="00851A19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4543"/>
    <w:rsid w:val="0085460D"/>
    <w:rsid w:val="00854723"/>
    <w:rsid w:val="00855C6A"/>
    <w:rsid w:val="00855CB1"/>
    <w:rsid w:val="00855F8F"/>
    <w:rsid w:val="008571CC"/>
    <w:rsid w:val="00857871"/>
    <w:rsid w:val="00857A98"/>
    <w:rsid w:val="00857ACA"/>
    <w:rsid w:val="00857C85"/>
    <w:rsid w:val="00857DE4"/>
    <w:rsid w:val="0086003B"/>
    <w:rsid w:val="0086097E"/>
    <w:rsid w:val="00860CFB"/>
    <w:rsid w:val="00860FCE"/>
    <w:rsid w:val="008613C0"/>
    <w:rsid w:val="00861447"/>
    <w:rsid w:val="00861553"/>
    <w:rsid w:val="0086165F"/>
    <w:rsid w:val="00861C66"/>
    <w:rsid w:val="00861CE5"/>
    <w:rsid w:val="00861DD4"/>
    <w:rsid w:val="00862276"/>
    <w:rsid w:val="00862819"/>
    <w:rsid w:val="00862840"/>
    <w:rsid w:val="00862DDC"/>
    <w:rsid w:val="00862FF9"/>
    <w:rsid w:val="00863548"/>
    <w:rsid w:val="008637D4"/>
    <w:rsid w:val="00863E4C"/>
    <w:rsid w:val="00864130"/>
    <w:rsid w:val="00864174"/>
    <w:rsid w:val="008641BE"/>
    <w:rsid w:val="0086450C"/>
    <w:rsid w:val="008645F2"/>
    <w:rsid w:val="00865BF7"/>
    <w:rsid w:val="00865DF8"/>
    <w:rsid w:val="008664EA"/>
    <w:rsid w:val="00866732"/>
    <w:rsid w:val="00866AF4"/>
    <w:rsid w:val="00867137"/>
    <w:rsid w:val="00867B45"/>
    <w:rsid w:val="0087007D"/>
    <w:rsid w:val="008705FB"/>
    <w:rsid w:val="0087066F"/>
    <w:rsid w:val="00871072"/>
    <w:rsid w:val="0087116F"/>
    <w:rsid w:val="008719B8"/>
    <w:rsid w:val="00871C72"/>
    <w:rsid w:val="00872287"/>
    <w:rsid w:val="0087238F"/>
    <w:rsid w:val="008737B7"/>
    <w:rsid w:val="00873C1E"/>
    <w:rsid w:val="008741EC"/>
    <w:rsid w:val="008744F6"/>
    <w:rsid w:val="00874985"/>
    <w:rsid w:val="00874A83"/>
    <w:rsid w:val="00874CAE"/>
    <w:rsid w:val="00874F0B"/>
    <w:rsid w:val="00874F36"/>
    <w:rsid w:val="00875229"/>
    <w:rsid w:val="00875B00"/>
    <w:rsid w:val="00875D81"/>
    <w:rsid w:val="00876030"/>
    <w:rsid w:val="0087623D"/>
    <w:rsid w:val="008762CD"/>
    <w:rsid w:val="00876508"/>
    <w:rsid w:val="00876A43"/>
    <w:rsid w:val="00877139"/>
    <w:rsid w:val="00877812"/>
    <w:rsid w:val="00877DA1"/>
    <w:rsid w:val="00877E01"/>
    <w:rsid w:val="00880821"/>
    <w:rsid w:val="00880A5C"/>
    <w:rsid w:val="00880B1A"/>
    <w:rsid w:val="00881640"/>
    <w:rsid w:val="008816FD"/>
    <w:rsid w:val="00881703"/>
    <w:rsid w:val="00881852"/>
    <w:rsid w:val="00882368"/>
    <w:rsid w:val="00882752"/>
    <w:rsid w:val="00882878"/>
    <w:rsid w:val="00882C68"/>
    <w:rsid w:val="008831FB"/>
    <w:rsid w:val="00883A61"/>
    <w:rsid w:val="00883B1D"/>
    <w:rsid w:val="008841BA"/>
    <w:rsid w:val="00884E0A"/>
    <w:rsid w:val="008856D5"/>
    <w:rsid w:val="008859FF"/>
    <w:rsid w:val="00885FBC"/>
    <w:rsid w:val="008862F3"/>
    <w:rsid w:val="0088670B"/>
    <w:rsid w:val="008867FC"/>
    <w:rsid w:val="00886EBE"/>
    <w:rsid w:val="00887606"/>
    <w:rsid w:val="00887BB5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8E"/>
    <w:rsid w:val="00893244"/>
    <w:rsid w:val="0089377F"/>
    <w:rsid w:val="00894EFE"/>
    <w:rsid w:val="00895DBA"/>
    <w:rsid w:val="00896379"/>
    <w:rsid w:val="008971A5"/>
    <w:rsid w:val="0089787B"/>
    <w:rsid w:val="008979C6"/>
    <w:rsid w:val="00897FB4"/>
    <w:rsid w:val="008A061C"/>
    <w:rsid w:val="008A06C6"/>
    <w:rsid w:val="008A0F54"/>
    <w:rsid w:val="008A0F94"/>
    <w:rsid w:val="008A1B5E"/>
    <w:rsid w:val="008A1D93"/>
    <w:rsid w:val="008A28B7"/>
    <w:rsid w:val="008A2C6F"/>
    <w:rsid w:val="008A34B6"/>
    <w:rsid w:val="008A35F6"/>
    <w:rsid w:val="008A37F4"/>
    <w:rsid w:val="008A3873"/>
    <w:rsid w:val="008A4073"/>
    <w:rsid w:val="008A4288"/>
    <w:rsid w:val="008A42A9"/>
    <w:rsid w:val="008A5340"/>
    <w:rsid w:val="008A5AF4"/>
    <w:rsid w:val="008A64C5"/>
    <w:rsid w:val="008A6CD7"/>
    <w:rsid w:val="008A6D5B"/>
    <w:rsid w:val="008A702D"/>
    <w:rsid w:val="008A708B"/>
    <w:rsid w:val="008A713D"/>
    <w:rsid w:val="008A7465"/>
    <w:rsid w:val="008A77A8"/>
    <w:rsid w:val="008A7A4C"/>
    <w:rsid w:val="008A7A95"/>
    <w:rsid w:val="008A7E48"/>
    <w:rsid w:val="008B037F"/>
    <w:rsid w:val="008B05D0"/>
    <w:rsid w:val="008B0AA1"/>
    <w:rsid w:val="008B0DF7"/>
    <w:rsid w:val="008B1436"/>
    <w:rsid w:val="008B1515"/>
    <w:rsid w:val="008B16A4"/>
    <w:rsid w:val="008B1FC2"/>
    <w:rsid w:val="008B25F0"/>
    <w:rsid w:val="008B2FE1"/>
    <w:rsid w:val="008B3714"/>
    <w:rsid w:val="008B3F68"/>
    <w:rsid w:val="008B3FAE"/>
    <w:rsid w:val="008B45BA"/>
    <w:rsid w:val="008B4B44"/>
    <w:rsid w:val="008B4C76"/>
    <w:rsid w:val="008B54B1"/>
    <w:rsid w:val="008B59AC"/>
    <w:rsid w:val="008B6E98"/>
    <w:rsid w:val="008B720E"/>
    <w:rsid w:val="008B7570"/>
    <w:rsid w:val="008B7F6B"/>
    <w:rsid w:val="008C0026"/>
    <w:rsid w:val="008C07B6"/>
    <w:rsid w:val="008C0A75"/>
    <w:rsid w:val="008C104A"/>
    <w:rsid w:val="008C1E33"/>
    <w:rsid w:val="008C207D"/>
    <w:rsid w:val="008C2760"/>
    <w:rsid w:val="008C27D2"/>
    <w:rsid w:val="008C2956"/>
    <w:rsid w:val="008C2F3C"/>
    <w:rsid w:val="008C300B"/>
    <w:rsid w:val="008C39E6"/>
    <w:rsid w:val="008C3FD1"/>
    <w:rsid w:val="008C4BC9"/>
    <w:rsid w:val="008C4C81"/>
    <w:rsid w:val="008C4EBC"/>
    <w:rsid w:val="008C4EFC"/>
    <w:rsid w:val="008C5851"/>
    <w:rsid w:val="008C5BCE"/>
    <w:rsid w:val="008C617F"/>
    <w:rsid w:val="008C6318"/>
    <w:rsid w:val="008C6733"/>
    <w:rsid w:val="008C69C0"/>
    <w:rsid w:val="008C6A8E"/>
    <w:rsid w:val="008C6AD9"/>
    <w:rsid w:val="008C6BD2"/>
    <w:rsid w:val="008C6E00"/>
    <w:rsid w:val="008C6F55"/>
    <w:rsid w:val="008C6FE9"/>
    <w:rsid w:val="008C700D"/>
    <w:rsid w:val="008C7340"/>
    <w:rsid w:val="008C7A1B"/>
    <w:rsid w:val="008C7E57"/>
    <w:rsid w:val="008D05B8"/>
    <w:rsid w:val="008D0933"/>
    <w:rsid w:val="008D1D88"/>
    <w:rsid w:val="008D21A9"/>
    <w:rsid w:val="008D299F"/>
    <w:rsid w:val="008D358F"/>
    <w:rsid w:val="008D3692"/>
    <w:rsid w:val="008D3DFF"/>
    <w:rsid w:val="008D41A9"/>
    <w:rsid w:val="008D44C8"/>
    <w:rsid w:val="008D4767"/>
    <w:rsid w:val="008D4EF0"/>
    <w:rsid w:val="008D51C8"/>
    <w:rsid w:val="008D538E"/>
    <w:rsid w:val="008D5844"/>
    <w:rsid w:val="008D5D42"/>
    <w:rsid w:val="008D677D"/>
    <w:rsid w:val="008D7057"/>
    <w:rsid w:val="008D75EC"/>
    <w:rsid w:val="008D7919"/>
    <w:rsid w:val="008D794A"/>
    <w:rsid w:val="008D7C5E"/>
    <w:rsid w:val="008E01C5"/>
    <w:rsid w:val="008E0A3E"/>
    <w:rsid w:val="008E0D71"/>
    <w:rsid w:val="008E1FA1"/>
    <w:rsid w:val="008E2104"/>
    <w:rsid w:val="008E282E"/>
    <w:rsid w:val="008E28A1"/>
    <w:rsid w:val="008E3350"/>
    <w:rsid w:val="008E3932"/>
    <w:rsid w:val="008E3BB9"/>
    <w:rsid w:val="008E45D8"/>
    <w:rsid w:val="008E47AE"/>
    <w:rsid w:val="008E47FB"/>
    <w:rsid w:val="008E548B"/>
    <w:rsid w:val="008E553D"/>
    <w:rsid w:val="008E555F"/>
    <w:rsid w:val="008E5AB1"/>
    <w:rsid w:val="008E5E26"/>
    <w:rsid w:val="008E739D"/>
    <w:rsid w:val="008E753A"/>
    <w:rsid w:val="008E7659"/>
    <w:rsid w:val="008E7666"/>
    <w:rsid w:val="008E78E9"/>
    <w:rsid w:val="008E7992"/>
    <w:rsid w:val="008E7BF7"/>
    <w:rsid w:val="008F06AE"/>
    <w:rsid w:val="008F1074"/>
    <w:rsid w:val="008F199B"/>
    <w:rsid w:val="008F1A45"/>
    <w:rsid w:val="008F1EEC"/>
    <w:rsid w:val="008F2363"/>
    <w:rsid w:val="008F2661"/>
    <w:rsid w:val="008F276F"/>
    <w:rsid w:val="008F2C23"/>
    <w:rsid w:val="008F3335"/>
    <w:rsid w:val="008F3D97"/>
    <w:rsid w:val="008F4154"/>
    <w:rsid w:val="008F4B43"/>
    <w:rsid w:val="008F509D"/>
    <w:rsid w:val="008F52D8"/>
    <w:rsid w:val="008F57CF"/>
    <w:rsid w:val="008F59A2"/>
    <w:rsid w:val="008F616A"/>
    <w:rsid w:val="008F62D3"/>
    <w:rsid w:val="008F731A"/>
    <w:rsid w:val="008F749E"/>
    <w:rsid w:val="008F78FF"/>
    <w:rsid w:val="00900261"/>
    <w:rsid w:val="009005A8"/>
    <w:rsid w:val="00900828"/>
    <w:rsid w:val="00900999"/>
    <w:rsid w:val="009010F8"/>
    <w:rsid w:val="00901B4F"/>
    <w:rsid w:val="00901E6F"/>
    <w:rsid w:val="009023FB"/>
    <w:rsid w:val="00902F94"/>
    <w:rsid w:val="00903836"/>
    <w:rsid w:val="009046DB"/>
    <w:rsid w:val="009046DC"/>
    <w:rsid w:val="00904BED"/>
    <w:rsid w:val="00904E01"/>
    <w:rsid w:val="00905297"/>
    <w:rsid w:val="00905357"/>
    <w:rsid w:val="00906256"/>
    <w:rsid w:val="00906262"/>
    <w:rsid w:val="00906C4E"/>
    <w:rsid w:val="0090760D"/>
    <w:rsid w:val="009079EA"/>
    <w:rsid w:val="00907C0B"/>
    <w:rsid w:val="00907CB5"/>
    <w:rsid w:val="009105BB"/>
    <w:rsid w:val="009112C3"/>
    <w:rsid w:val="009117EB"/>
    <w:rsid w:val="00911897"/>
    <w:rsid w:val="00911950"/>
    <w:rsid w:val="0091224E"/>
    <w:rsid w:val="009126B1"/>
    <w:rsid w:val="009127FE"/>
    <w:rsid w:val="009128B6"/>
    <w:rsid w:val="00912A93"/>
    <w:rsid w:val="00913049"/>
    <w:rsid w:val="0091310E"/>
    <w:rsid w:val="00913615"/>
    <w:rsid w:val="00913D4A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202CD"/>
    <w:rsid w:val="00920566"/>
    <w:rsid w:val="00920632"/>
    <w:rsid w:val="00920B1F"/>
    <w:rsid w:val="00920D40"/>
    <w:rsid w:val="00921614"/>
    <w:rsid w:val="0092222F"/>
    <w:rsid w:val="00922D77"/>
    <w:rsid w:val="00923452"/>
    <w:rsid w:val="00923761"/>
    <w:rsid w:val="00923EB6"/>
    <w:rsid w:val="009243A0"/>
    <w:rsid w:val="00924CA8"/>
    <w:rsid w:val="00924CE9"/>
    <w:rsid w:val="0092500F"/>
    <w:rsid w:val="009258DE"/>
    <w:rsid w:val="009264C7"/>
    <w:rsid w:val="00926A1D"/>
    <w:rsid w:val="00926B00"/>
    <w:rsid w:val="00926F14"/>
    <w:rsid w:val="00927497"/>
    <w:rsid w:val="009275CA"/>
    <w:rsid w:val="00927CD6"/>
    <w:rsid w:val="00927F38"/>
    <w:rsid w:val="009303BD"/>
    <w:rsid w:val="009305B4"/>
    <w:rsid w:val="00930EDD"/>
    <w:rsid w:val="009312EE"/>
    <w:rsid w:val="009314DC"/>
    <w:rsid w:val="0093160E"/>
    <w:rsid w:val="00931B5D"/>
    <w:rsid w:val="0093250A"/>
    <w:rsid w:val="00932AA8"/>
    <w:rsid w:val="00933D80"/>
    <w:rsid w:val="00934DCC"/>
    <w:rsid w:val="0093519D"/>
    <w:rsid w:val="0093527D"/>
    <w:rsid w:val="00936081"/>
    <w:rsid w:val="0093666D"/>
    <w:rsid w:val="0093745A"/>
    <w:rsid w:val="00937DEF"/>
    <w:rsid w:val="0094091A"/>
    <w:rsid w:val="009410F6"/>
    <w:rsid w:val="00941727"/>
    <w:rsid w:val="00941841"/>
    <w:rsid w:val="00941D3F"/>
    <w:rsid w:val="0094260F"/>
    <w:rsid w:val="00942D68"/>
    <w:rsid w:val="00942DC2"/>
    <w:rsid w:val="0094306B"/>
    <w:rsid w:val="0094328D"/>
    <w:rsid w:val="0094355F"/>
    <w:rsid w:val="00943A27"/>
    <w:rsid w:val="00943D6D"/>
    <w:rsid w:val="00944029"/>
    <w:rsid w:val="00944806"/>
    <w:rsid w:val="00944884"/>
    <w:rsid w:val="00944F37"/>
    <w:rsid w:val="00944FB4"/>
    <w:rsid w:val="009455DB"/>
    <w:rsid w:val="00946075"/>
    <w:rsid w:val="00950551"/>
    <w:rsid w:val="009509E6"/>
    <w:rsid w:val="00950A24"/>
    <w:rsid w:val="00950B23"/>
    <w:rsid w:val="00950B9C"/>
    <w:rsid w:val="00950FBA"/>
    <w:rsid w:val="00951A04"/>
    <w:rsid w:val="00951BDD"/>
    <w:rsid w:val="009522B8"/>
    <w:rsid w:val="00952B96"/>
    <w:rsid w:val="00952CC8"/>
    <w:rsid w:val="0095361B"/>
    <w:rsid w:val="00953AA7"/>
    <w:rsid w:val="00953B18"/>
    <w:rsid w:val="0095406D"/>
    <w:rsid w:val="009542C1"/>
    <w:rsid w:val="00954AB5"/>
    <w:rsid w:val="00954F5E"/>
    <w:rsid w:val="0095557C"/>
    <w:rsid w:val="00956069"/>
    <w:rsid w:val="00956543"/>
    <w:rsid w:val="00956FBE"/>
    <w:rsid w:val="00957685"/>
    <w:rsid w:val="00960102"/>
    <w:rsid w:val="00960138"/>
    <w:rsid w:val="009603A3"/>
    <w:rsid w:val="00961351"/>
    <w:rsid w:val="0096199B"/>
    <w:rsid w:val="00961D52"/>
    <w:rsid w:val="009624D2"/>
    <w:rsid w:val="00962A05"/>
    <w:rsid w:val="00962DC7"/>
    <w:rsid w:val="0096304D"/>
    <w:rsid w:val="009631F0"/>
    <w:rsid w:val="00963735"/>
    <w:rsid w:val="0096393B"/>
    <w:rsid w:val="0096434B"/>
    <w:rsid w:val="00964A29"/>
    <w:rsid w:val="00964E81"/>
    <w:rsid w:val="00965870"/>
    <w:rsid w:val="009658AB"/>
    <w:rsid w:val="00965BE1"/>
    <w:rsid w:val="00966276"/>
    <w:rsid w:val="00966C52"/>
    <w:rsid w:val="0096737D"/>
    <w:rsid w:val="0096766D"/>
    <w:rsid w:val="00967B58"/>
    <w:rsid w:val="00967DF3"/>
    <w:rsid w:val="009701C9"/>
    <w:rsid w:val="0097055C"/>
    <w:rsid w:val="0097062A"/>
    <w:rsid w:val="009708D2"/>
    <w:rsid w:val="00970E49"/>
    <w:rsid w:val="00971012"/>
    <w:rsid w:val="009711A7"/>
    <w:rsid w:val="0097144B"/>
    <w:rsid w:val="00971965"/>
    <w:rsid w:val="00971F83"/>
    <w:rsid w:val="009720B1"/>
    <w:rsid w:val="00972F9A"/>
    <w:rsid w:val="00973928"/>
    <w:rsid w:val="00973C0E"/>
    <w:rsid w:val="00974025"/>
    <w:rsid w:val="00974250"/>
    <w:rsid w:val="0097467A"/>
    <w:rsid w:val="00974B7F"/>
    <w:rsid w:val="00974FC5"/>
    <w:rsid w:val="00975D81"/>
    <w:rsid w:val="00976473"/>
    <w:rsid w:val="00976523"/>
    <w:rsid w:val="00976BB5"/>
    <w:rsid w:val="00976BE2"/>
    <w:rsid w:val="009773D7"/>
    <w:rsid w:val="0097754F"/>
    <w:rsid w:val="00980580"/>
    <w:rsid w:val="009805E2"/>
    <w:rsid w:val="00980668"/>
    <w:rsid w:val="00980A25"/>
    <w:rsid w:val="00980E2D"/>
    <w:rsid w:val="0098125A"/>
    <w:rsid w:val="00981D52"/>
    <w:rsid w:val="00982461"/>
    <w:rsid w:val="0098260C"/>
    <w:rsid w:val="00982664"/>
    <w:rsid w:val="009829BC"/>
    <w:rsid w:val="00983820"/>
    <w:rsid w:val="00983934"/>
    <w:rsid w:val="00983BCC"/>
    <w:rsid w:val="009843C0"/>
    <w:rsid w:val="00984A27"/>
    <w:rsid w:val="00984AD2"/>
    <w:rsid w:val="00984DBD"/>
    <w:rsid w:val="00984F22"/>
    <w:rsid w:val="009854AE"/>
    <w:rsid w:val="0098560E"/>
    <w:rsid w:val="00986426"/>
    <w:rsid w:val="0098658D"/>
    <w:rsid w:val="00987925"/>
    <w:rsid w:val="00990527"/>
    <w:rsid w:val="00990E8B"/>
    <w:rsid w:val="00991024"/>
    <w:rsid w:val="009915A7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CE4"/>
    <w:rsid w:val="0099538F"/>
    <w:rsid w:val="0099667F"/>
    <w:rsid w:val="009969B2"/>
    <w:rsid w:val="00996D24"/>
    <w:rsid w:val="0099769F"/>
    <w:rsid w:val="00997A9A"/>
    <w:rsid w:val="00997D79"/>
    <w:rsid w:val="009A0663"/>
    <w:rsid w:val="009A0C40"/>
    <w:rsid w:val="009A0D8B"/>
    <w:rsid w:val="009A10CE"/>
    <w:rsid w:val="009A123D"/>
    <w:rsid w:val="009A1643"/>
    <w:rsid w:val="009A1ED0"/>
    <w:rsid w:val="009A1F37"/>
    <w:rsid w:val="009A214C"/>
    <w:rsid w:val="009A24A9"/>
    <w:rsid w:val="009A258A"/>
    <w:rsid w:val="009A2A46"/>
    <w:rsid w:val="009A2F44"/>
    <w:rsid w:val="009A36DA"/>
    <w:rsid w:val="009A3927"/>
    <w:rsid w:val="009A4512"/>
    <w:rsid w:val="009A5785"/>
    <w:rsid w:val="009A58AB"/>
    <w:rsid w:val="009A5CC1"/>
    <w:rsid w:val="009A6392"/>
    <w:rsid w:val="009A663B"/>
    <w:rsid w:val="009A7797"/>
    <w:rsid w:val="009A7E5A"/>
    <w:rsid w:val="009B03C0"/>
    <w:rsid w:val="009B06AE"/>
    <w:rsid w:val="009B0C6F"/>
    <w:rsid w:val="009B111D"/>
    <w:rsid w:val="009B127C"/>
    <w:rsid w:val="009B17FA"/>
    <w:rsid w:val="009B180E"/>
    <w:rsid w:val="009B1F69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873"/>
    <w:rsid w:val="009B5B75"/>
    <w:rsid w:val="009B61B0"/>
    <w:rsid w:val="009B65B6"/>
    <w:rsid w:val="009B65FE"/>
    <w:rsid w:val="009B6944"/>
    <w:rsid w:val="009B6C76"/>
    <w:rsid w:val="009B6D0A"/>
    <w:rsid w:val="009B7183"/>
    <w:rsid w:val="009C027C"/>
    <w:rsid w:val="009C0686"/>
    <w:rsid w:val="009C0BAB"/>
    <w:rsid w:val="009C14F1"/>
    <w:rsid w:val="009C19E7"/>
    <w:rsid w:val="009C1B92"/>
    <w:rsid w:val="009C2498"/>
    <w:rsid w:val="009C3356"/>
    <w:rsid w:val="009C34AB"/>
    <w:rsid w:val="009C4E25"/>
    <w:rsid w:val="009C54D5"/>
    <w:rsid w:val="009C66B3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EEC"/>
    <w:rsid w:val="009D107B"/>
    <w:rsid w:val="009D108B"/>
    <w:rsid w:val="009D1174"/>
    <w:rsid w:val="009D161A"/>
    <w:rsid w:val="009D1628"/>
    <w:rsid w:val="009D1C98"/>
    <w:rsid w:val="009D2335"/>
    <w:rsid w:val="009D2735"/>
    <w:rsid w:val="009D2DBC"/>
    <w:rsid w:val="009D32AB"/>
    <w:rsid w:val="009D38B0"/>
    <w:rsid w:val="009D3C0A"/>
    <w:rsid w:val="009D3C11"/>
    <w:rsid w:val="009D41BE"/>
    <w:rsid w:val="009D4AC5"/>
    <w:rsid w:val="009D4EB6"/>
    <w:rsid w:val="009D4F31"/>
    <w:rsid w:val="009D546C"/>
    <w:rsid w:val="009D598C"/>
    <w:rsid w:val="009D601E"/>
    <w:rsid w:val="009D68BD"/>
    <w:rsid w:val="009D68C7"/>
    <w:rsid w:val="009D6C28"/>
    <w:rsid w:val="009D6CDC"/>
    <w:rsid w:val="009D6D0C"/>
    <w:rsid w:val="009D7C55"/>
    <w:rsid w:val="009D7C8E"/>
    <w:rsid w:val="009E05B7"/>
    <w:rsid w:val="009E1393"/>
    <w:rsid w:val="009E1428"/>
    <w:rsid w:val="009E145E"/>
    <w:rsid w:val="009E1975"/>
    <w:rsid w:val="009E1F27"/>
    <w:rsid w:val="009E2291"/>
    <w:rsid w:val="009E250F"/>
    <w:rsid w:val="009E2694"/>
    <w:rsid w:val="009E282E"/>
    <w:rsid w:val="009E2FAB"/>
    <w:rsid w:val="009E3001"/>
    <w:rsid w:val="009E3077"/>
    <w:rsid w:val="009E3770"/>
    <w:rsid w:val="009E3F0E"/>
    <w:rsid w:val="009E3FEB"/>
    <w:rsid w:val="009E4812"/>
    <w:rsid w:val="009E4D9E"/>
    <w:rsid w:val="009E54A3"/>
    <w:rsid w:val="009E54E6"/>
    <w:rsid w:val="009E5BB2"/>
    <w:rsid w:val="009E5BDE"/>
    <w:rsid w:val="009E636C"/>
    <w:rsid w:val="009E64C6"/>
    <w:rsid w:val="009E6C20"/>
    <w:rsid w:val="009E75FD"/>
    <w:rsid w:val="009E7A98"/>
    <w:rsid w:val="009E7AF6"/>
    <w:rsid w:val="009E7DF2"/>
    <w:rsid w:val="009F00CD"/>
    <w:rsid w:val="009F05A1"/>
    <w:rsid w:val="009F07C6"/>
    <w:rsid w:val="009F11F0"/>
    <w:rsid w:val="009F2253"/>
    <w:rsid w:val="009F290E"/>
    <w:rsid w:val="009F2BCB"/>
    <w:rsid w:val="009F36D9"/>
    <w:rsid w:val="009F3AD6"/>
    <w:rsid w:val="009F4493"/>
    <w:rsid w:val="009F4914"/>
    <w:rsid w:val="009F569C"/>
    <w:rsid w:val="009F57A4"/>
    <w:rsid w:val="009F5B75"/>
    <w:rsid w:val="009F5B93"/>
    <w:rsid w:val="009F696C"/>
    <w:rsid w:val="009F7DD7"/>
    <w:rsid w:val="00A0058D"/>
    <w:rsid w:val="00A005B3"/>
    <w:rsid w:val="00A00DC4"/>
    <w:rsid w:val="00A01052"/>
    <w:rsid w:val="00A011B1"/>
    <w:rsid w:val="00A01407"/>
    <w:rsid w:val="00A01422"/>
    <w:rsid w:val="00A015A1"/>
    <w:rsid w:val="00A01784"/>
    <w:rsid w:val="00A0228B"/>
    <w:rsid w:val="00A02F4D"/>
    <w:rsid w:val="00A03123"/>
    <w:rsid w:val="00A03263"/>
    <w:rsid w:val="00A03B40"/>
    <w:rsid w:val="00A03CEE"/>
    <w:rsid w:val="00A03E00"/>
    <w:rsid w:val="00A04BC4"/>
    <w:rsid w:val="00A04EC4"/>
    <w:rsid w:val="00A05192"/>
    <w:rsid w:val="00A053D2"/>
    <w:rsid w:val="00A0541B"/>
    <w:rsid w:val="00A054C7"/>
    <w:rsid w:val="00A05E32"/>
    <w:rsid w:val="00A0604C"/>
    <w:rsid w:val="00A064EC"/>
    <w:rsid w:val="00A06657"/>
    <w:rsid w:val="00A074B7"/>
    <w:rsid w:val="00A07A04"/>
    <w:rsid w:val="00A07D84"/>
    <w:rsid w:val="00A103FD"/>
    <w:rsid w:val="00A106BD"/>
    <w:rsid w:val="00A11033"/>
    <w:rsid w:val="00A111E8"/>
    <w:rsid w:val="00A12200"/>
    <w:rsid w:val="00A12AB4"/>
    <w:rsid w:val="00A13A67"/>
    <w:rsid w:val="00A13FAC"/>
    <w:rsid w:val="00A140C4"/>
    <w:rsid w:val="00A14160"/>
    <w:rsid w:val="00A1431F"/>
    <w:rsid w:val="00A144D7"/>
    <w:rsid w:val="00A15405"/>
    <w:rsid w:val="00A15B6E"/>
    <w:rsid w:val="00A15C38"/>
    <w:rsid w:val="00A16767"/>
    <w:rsid w:val="00A17506"/>
    <w:rsid w:val="00A175E3"/>
    <w:rsid w:val="00A17780"/>
    <w:rsid w:val="00A177F9"/>
    <w:rsid w:val="00A17C99"/>
    <w:rsid w:val="00A203C0"/>
    <w:rsid w:val="00A20604"/>
    <w:rsid w:val="00A2067D"/>
    <w:rsid w:val="00A21AE6"/>
    <w:rsid w:val="00A21C8E"/>
    <w:rsid w:val="00A2234E"/>
    <w:rsid w:val="00A2270F"/>
    <w:rsid w:val="00A2291D"/>
    <w:rsid w:val="00A22929"/>
    <w:rsid w:val="00A22D61"/>
    <w:rsid w:val="00A23167"/>
    <w:rsid w:val="00A23B18"/>
    <w:rsid w:val="00A23ECC"/>
    <w:rsid w:val="00A23F81"/>
    <w:rsid w:val="00A24239"/>
    <w:rsid w:val="00A2445C"/>
    <w:rsid w:val="00A24B95"/>
    <w:rsid w:val="00A2537D"/>
    <w:rsid w:val="00A26220"/>
    <w:rsid w:val="00A263BE"/>
    <w:rsid w:val="00A269B6"/>
    <w:rsid w:val="00A26CED"/>
    <w:rsid w:val="00A27A62"/>
    <w:rsid w:val="00A30022"/>
    <w:rsid w:val="00A305B0"/>
    <w:rsid w:val="00A30AE1"/>
    <w:rsid w:val="00A30BDC"/>
    <w:rsid w:val="00A3178A"/>
    <w:rsid w:val="00A3209A"/>
    <w:rsid w:val="00A329F5"/>
    <w:rsid w:val="00A32F76"/>
    <w:rsid w:val="00A3397E"/>
    <w:rsid w:val="00A33CA6"/>
    <w:rsid w:val="00A33F74"/>
    <w:rsid w:val="00A343BF"/>
    <w:rsid w:val="00A34629"/>
    <w:rsid w:val="00A35015"/>
    <w:rsid w:val="00A3584B"/>
    <w:rsid w:val="00A3584C"/>
    <w:rsid w:val="00A35CCE"/>
    <w:rsid w:val="00A35D8F"/>
    <w:rsid w:val="00A35E67"/>
    <w:rsid w:val="00A367FF"/>
    <w:rsid w:val="00A370CE"/>
    <w:rsid w:val="00A403D0"/>
    <w:rsid w:val="00A4071E"/>
    <w:rsid w:val="00A4076A"/>
    <w:rsid w:val="00A40951"/>
    <w:rsid w:val="00A4103C"/>
    <w:rsid w:val="00A41360"/>
    <w:rsid w:val="00A418B3"/>
    <w:rsid w:val="00A419F2"/>
    <w:rsid w:val="00A419FE"/>
    <w:rsid w:val="00A41CA7"/>
    <w:rsid w:val="00A42034"/>
    <w:rsid w:val="00A4266B"/>
    <w:rsid w:val="00A428DD"/>
    <w:rsid w:val="00A42B5D"/>
    <w:rsid w:val="00A43054"/>
    <w:rsid w:val="00A439B1"/>
    <w:rsid w:val="00A43E1A"/>
    <w:rsid w:val="00A442C8"/>
    <w:rsid w:val="00A443E0"/>
    <w:rsid w:val="00A45026"/>
    <w:rsid w:val="00A45518"/>
    <w:rsid w:val="00A46095"/>
    <w:rsid w:val="00A4623F"/>
    <w:rsid w:val="00A46523"/>
    <w:rsid w:val="00A46540"/>
    <w:rsid w:val="00A4655C"/>
    <w:rsid w:val="00A467BC"/>
    <w:rsid w:val="00A46B39"/>
    <w:rsid w:val="00A4707E"/>
    <w:rsid w:val="00A50296"/>
    <w:rsid w:val="00A50526"/>
    <w:rsid w:val="00A51050"/>
    <w:rsid w:val="00A515E2"/>
    <w:rsid w:val="00A51798"/>
    <w:rsid w:val="00A51A61"/>
    <w:rsid w:val="00A51A72"/>
    <w:rsid w:val="00A52449"/>
    <w:rsid w:val="00A5322A"/>
    <w:rsid w:val="00A53EC1"/>
    <w:rsid w:val="00A54171"/>
    <w:rsid w:val="00A54A87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75"/>
    <w:rsid w:val="00A62A33"/>
    <w:rsid w:val="00A62A50"/>
    <w:rsid w:val="00A63497"/>
    <w:rsid w:val="00A63647"/>
    <w:rsid w:val="00A637C7"/>
    <w:rsid w:val="00A63A62"/>
    <w:rsid w:val="00A6404B"/>
    <w:rsid w:val="00A64926"/>
    <w:rsid w:val="00A652EF"/>
    <w:rsid w:val="00A65745"/>
    <w:rsid w:val="00A657E3"/>
    <w:rsid w:val="00A66192"/>
    <w:rsid w:val="00A6666F"/>
    <w:rsid w:val="00A669A3"/>
    <w:rsid w:val="00A66DD7"/>
    <w:rsid w:val="00A67E42"/>
    <w:rsid w:val="00A67EA9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325F"/>
    <w:rsid w:val="00A73368"/>
    <w:rsid w:val="00A73612"/>
    <w:rsid w:val="00A73C0E"/>
    <w:rsid w:val="00A73F03"/>
    <w:rsid w:val="00A74394"/>
    <w:rsid w:val="00A74454"/>
    <w:rsid w:val="00A746EC"/>
    <w:rsid w:val="00A74EA7"/>
    <w:rsid w:val="00A74FA5"/>
    <w:rsid w:val="00A752B0"/>
    <w:rsid w:val="00A75D80"/>
    <w:rsid w:val="00A7648F"/>
    <w:rsid w:val="00A76579"/>
    <w:rsid w:val="00A76B05"/>
    <w:rsid w:val="00A80469"/>
    <w:rsid w:val="00A8080F"/>
    <w:rsid w:val="00A80B71"/>
    <w:rsid w:val="00A81509"/>
    <w:rsid w:val="00A81831"/>
    <w:rsid w:val="00A82135"/>
    <w:rsid w:val="00A82BF1"/>
    <w:rsid w:val="00A833DB"/>
    <w:rsid w:val="00A83820"/>
    <w:rsid w:val="00A83999"/>
    <w:rsid w:val="00A8414D"/>
    <w:rsid w:val="00A846E4"/>
    <w:rsid w:val="00A84C2B"/>
    <w:rsid w:val="00A86526"/>
    <w:rsid w:val="00A8670D"/>
    <w:rsid w:val="00A87246"/>
    <w:rsid w:val="00A873DF"/>
    <w:rsid w:val="00A87B8A"/>
    <w:rsid w:val="00A90145"/>
    <w:rsid w:val="00A90E2B"/>
    <w:rsid w:val="00A913B6"/>
    <w:rsid w:val="00A916C6"/>
    <w:rsid w:val="00A91895"/>
    <w:rsid w:val="00A91EC6"/>
    <w:rsid w:val="00A921BE"/>
    <w:rsid w:val="00A92840"/>
    <w:rsid w:val="00A92846"/>
    <w:rsid w:val="00A9317C"/>
    <w:rsid w:val="00A933A5"/>
    <w:rsid w:val="00A93BD0"/>
    <w:rsid w:val="00A93EC3"/>
    <w:rsid w:val="00A94D98"/>
    <w:rsid w:val="00A94E20"/>
    <w:rsid w:val="00A951EC"/>
    <w:rsid w:val="00A95B23"/>
    <w:rsid w:val="00A95CFF"/>
    <w:rsid w:val="00A961D4"/>
    <w:rsid w:val="00A96B80"/>
    <w:rsid w:val="00A96C14"/>
    <w:rsid w:val="00A970F6"/>
    <w:rsid w:val="00A971F1"/>
    <w:rsid w:val="00A97543"/>
    <w:rsid w:val="00A97A5F"/>
    <w:rsid w:val="00A97B92"/>
    <w:rsid w:val="00A97F99"/>
    <w:rsid w:val="00AA02AE"/>
    <w:rsid w:val="00AA0BFB"/>
    <w:rsid w:val="00AA2172"/>
    <w:rsid w:val="00AA2672"/>
    <w:rsid w:val="00AA3453"/>
    <w:rsid w:val="00AA486E"/>
    <w:rsid w:val="00AA5405"/>
    <w:rsid w:val="00AA5CE4"/>
    <w:rsid w:val="00AA7730"/>
    <w:rsid w:val="00AB008B"/>
    <w:rsid w:val="00AB06D9"/>
    <w:rsid w:val="00AB078E"/>
    <w:rsid w:val="00AB0865"/>
    <w:rsid w:val="00AB0E22"/>
    <w:rsid w:val="00AB0F43"/>
    <w:rsid w:val="00AB1CC2"/>
    <w:rsid w:val="00AB2069"/>
    <w:rsid w:val="00AB2DD9"/>
    <w:rsid w:val="00AB3142"/>
    <w:rsid w:val="00AB3301"/>
    <w:rsid w:val="00AB34C4"/>
    <w:rsid w:val="00AB37A2"/>
    <w:rsid w:val="00AB39DF"/>
    <w:rsid w:val="00AB405A"/>
    <w:rsid w:val="00AB43D8"/>
    <w:rsid w:val="00AB514A"/>
    <w:rsid w:val="00AB51EF"/>
    <w:rsid w:val="00AB5241"/>
    <w:rsid w:val="00AB58F3"/>
    <w:rsid w:val="00AB62DC"/>
    <w:rsid w:val="00AB6379"/>
    <w:rsid w:val="00AB6C15"/>
    <w:rsid w:val="00AB6CAE"/>
    <w:rsid w:val="00AB713D"/>
    <w:rsid w:val="00AB7418"/>
    <w:rsid w:val="00AB7782"/>
    <w:rsid w:val="00AB77E9"/>
    <w:rsid w:val="00AB7F38"/>
    <w:rsid w:val="00AB7F79"/>
    <w:rsid w:val="00AC0240"/>
    <w:rsid w:val="00AC02E8"/>
    <w:rsid w:val="00AC0463"/>
    <w:rsid w:val="00AC0655"/>
    <w:rsid w:val="00AC095A"/>
    <w:rsid w:val="00AC09F2"/>
    <w:rsid w:val="00AC1080"/>
    <w:rsid w:val="00AC2C6F"/>
    <w:rsid w:val="00AC341C"/>
    <w:rsid w:val="00AC3E37"/>
    <w:rsid w:val="00AC422D"/>
    <w:rsid w:val="00AC48FE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7506"/>
    <w:rsid w:val="00AC75AE"/>
    <w:rsid w:val="00AD0061"/>
    <w:rsid w:val="00AD014C"/>
    <w:rsid w:val="00AD08C0"/>
    <w:rsid w:val="00AD0B3A"/>
    <w:rsid w:val="00AD1D41"/>
    <w:rsid w:val="00AD2071"/>
    <w:rsid w:val="00AD2D23"/>
    <w:rsid w:val="00AD2D35"/>
    <w:rsid w:val="00AD36B9"/>
    <w:rsid w:val="00AD37D6"/>
    <w:rsid w:val="00AD3903"/>
    <w:rsid w:val="00AD394F"/>
    <w:rsid w:val="00AD3CB1"/>
    <w:rsid w:val="00AD4D3C"/>
    <w:rsid w:val="00AD4E4A"/>
    <w:rsid w:val="00AD54FC"/>
    <w:rsid w:val="00AD5AB6"/>
    <w:rsid w:val="00AD5CCE"/>
    <w:rsid w:val="00AD5E29"/>
    <w:rsid w:val="00AD6425"/>
    <w:rsid w:val="00AD6D72"/>
    <w:rsid w:val="00AD7A1A"/>
    <w:rsid w:val="00AD7D81"/>
    <w:rsid w:val="00AD7FCD"/>
    <w:rsid w:val="00AE0039"/>
    <w:rsid w:val="00AE07CA"/>
    <w:rsid w:val="00AE112A"/>
    <w:rsid w:val="00AE11F8"/>
    <w:rsid w:val="00AE1364"/>
    <w:rsid w:val="00AE1804"/>
    <w:rsid w:val="00AE199A"/>
    <w:rsid w:val="00AE1B3B"/>
    <w:rsid w:val="00AE2002"/>
    <w:rsid w:val="00AE2CCB"/>
    <w:rsid w:val="00AE3107"/>
    <w:rsid w:val="00AE378B"/>
    <w:rsid w:val="00AE3B72"/>
    <w:rsid w:val="00AE419E"/>
    <w:rsid w:val="00AE47E3"/>
    <w:rsid w:val="00AE4A75"/>
    <w:rsid w:val="00AE60FD"/>
    <w:rsid w:val="00AE61D9"/>
    <w:rsid w:val="00AE6576"/>
    <w:rsid w:val="00AE6708"/>
    <w:rsid w:val="00AE6BC3"/>
    <w:rsid w:val="00AE6C53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32CA"/>
    <w:rsid w:val="00AF3633"/>
    <w:rsid w:val="00AF3733"/>
    <w:rsid w:val="00AF37DB"/>
    <w:rsid w:val="00AF396B"/>
    <w:rsid w:val="00AF3A3E"/>
    <w:rsid w:val="00AF48CC"/>
    <w:rsid w:val="00AF539E"/>
    <w:rsid w:val="00AF54F5"/>
    <w:rsid w:val="00AF5704"/>
    <w:rsid w:val="00AF5F36"/>
    <w:rsid w:val="00AF6796"/>
    <w:rsid w:val="00AF6B84"/>
    <w:rsid w:val="00AF715A"/>
    <w:rsid w:val="00AF72E6"/>
    <w:rsid w:val="00AF7355"/>
    <w:rsid w:val="00B000BF"/>
    <w:rsid w:val="00B00FA2"/>
    <w:rsid w:val="00B01632"/>
    <w:rsid w:val="00B01C69"/>
    <w:rsid w:val="00B0214E"/>
    <w:rsid w:val="00B03230"/>
    <w:rsid w:val="00B03362"/>
    <w:rsid w:val="00B03387"/>
    <w:rsid w:val="00B0350E"/>
    <w:rsid w:val="00B03C82"/>
    <w:rsid w:val="00B03D30"/>
    <w:rsid w:val="00B0410D"/>
    <w:rsid w:val="00B0519E"/>
    <w:rsid w:val="00B051FF"/>
    <w:rsid w:val="00B06056"/>
    <w:rsid w:val="00B06135"/>
    <w:rsid w:val="00B06205"/>
    <w:rsid w:val="00B06463"/>
    <w:rsid w:val="00B064E8"/>
    <w:rsid w:val="00B06C17"/>
    <w:rsid w:val="00B06D6D"/>
    <w:rsid w:val="00B06E2F"/>
    <w:rsid w:val="00B06ED7"/>
    <w:rsid w:val="00B06F85"/>
    <w:rsid w:val="00B070C4"/>
    <w:rsid w:val="00B0726F"/>
    <w:rsid w:val="00B073FA"/>
    <w:rsid w:val="00B0749F"/>
    <w:rsid w:val="00B078DE"/>
    <w:rsid w:val="00B101BA"/>
    <w:rsid w:val="00B102EC"/>
    <w:rsid w:val="00B10E16"/>
    <w:rsid w:val="00B10E58"/>
    <w:rsid w:val="00B10EE0"/>
    <w:rsid w:val="00B12EC2"/>
    <w:rsid w:val="00B136C8"/>
    <w:rsid w:val="00B13F3F"/>
    <w:rsid w:val="00B141DE"/>
    <w:rsid w:val="00B14436"/>
    <w:rsid w:val="00B14AD8"/>
    <w:rsid w:val="00B14CE0"/>
    <w:rsid w:val="00B1536D"/>
    <w:rsid w:val="00B15E55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488"/>
    <w:rsid w:val="00B21645"/>
    <w:rsid w:val="00B217E4"/>
    <w:rsid w:val="00B21B28"/>
    <w:rsid w:val="00B21E37"/>
    <w:rsid w:val="00B21E9A"/>
    <w:rsid w:val="00B22D53"/>
    <w:rsid w:val="00B23018"/>
    <w:rsid w:val="00B23082"/>
    <w:rsid w:val="00B23B00"/>
    <w:rsid w:val="00B23E43"/>
    <w:rsid w:val="00B24115"/>
    <w:rsid w:val="00B24B9F"/>
    <w:rsid w:val="00B25C96"/>
    <w:rsid w:val="00B25F43"/>
    <w:rsid w:val="00B2605E"/>
    <w:rsid w:val="00B26A39"/>
    <w:rsid w:val="00B26B49"/>
    <w:rsid w:val="00B27D9C"/>
    <w:rsid w:val="00B30798"/>
    <w:rsid w:val="00B3080C"/>
    <w:rsid w:val="00B3156A"/>
    <w:rsid w:val="00B32098"/>
    <w:rsid w:val="00B32162"/>
    <w:rsid w:val="00B323AF"/>
    <w:rsid w:val="00B32A6E"/>
    <w:rsid w:val="00B32C06"/>
    <w:rsid w:val="00B34018"/>
    <w:rsid w:val="00B3419A"/>
    <w:rsid w:val="00B343DD"/>
    <w:rsid w:val="00B34521"/>
    <w:rsid w:val="00B34B24"/>
    <w:rsid w:val="00B36717"/>
    <w:rsid w:val="00B36DE4"/>
    <w:rsid w:val="00B40478"/>
    <w:rsid w:val="00B40C01"/>
    <w:rsid w:val="00B41BD9"/>
    <w:rsid w:val="00B41C21"/>
    <w:rsid w:val="00B43A40"/>
    <w:rsid w:val="00B43C58"/>
    <w:rsid w:val="00B443A2"/>
    <w:rsid w:val="00B4443F"/>
    <w:rsid w:val="00B445CB"/>
    <w:rsid w:val="00B45406"/>
    <w:rsid w:val="00B45965"/>
    <w:rsid w:val="00B45C89"/>
    <w:rsid w:val="00B46021"/>
    <w:rsid w:val="00B461F3"/>
    <w:rsid w:val="00B46280"/>
    <w:rsid w:val="00B468EC"/>
    <w:rsid w:val="00B47031"/>
    <w:rsid w:val="00B47761"/>
    <w:rsid w:val="00B47DF5"/>
    <w:rsid w:val="00B50063"/>
    <w:rsid w:val="00B50453"/>
    <w:rsid w:val="00B509B2"/>
    <w:rsid w:val="00B50C1A"/>
    <w:rsid w:val="00B511E7"/>
    <w:rsid w:val="00B51594"/>
    <w:rsid w:val="00B51A1B"/>
    <w:rsid w:val="00B51EBF"/>
    <w:rsid w:val="00B52368"/>
    <w:rsid w:val="00B52B82"/>
    <w:rsid w:val="00B52D15"/>
    <w:rsid w:val="00B5305F"/>
    <w:rsid w:val="00B532BC"/>
    <w:rsid w:val="00B534BD"/>
    <w:rsid w:val="00B53D31"/>
    <w:rsid w:val="00B5518A"/>
    <w:rsid w:val="00B5519F"/>
    <w:rsid w:val="00B55D33"/>
    <w:rsid w:val="00B564BD"/>
    <w:rsid w:val="00B5652D"/>
    <w:rsid w:val="00B56540"/>
    <w:rsid w:val="00B56B57"/>
    <w:rsid w:val="00B57EC5"/>
    <w:rsid w:val="00B57F6C"/>
    <w:rsid w:val="00B60DA1"/>
    <w:rsid w:val="00B61223"/>
    <w:rsid w:val="00B61273"/>
    <w:rsid w:val="00B61D3E"/>
    <w:rsid w:val="00B61E6E"/>
    <w:rsid w:val="00B62E43"/>
    <w:rsid w:val="00B63839"/>
    <w:rsid w:val="00B63946"/>
    <w:rsid w:val="00B639F8"/>
    <w:rsid w:val="00B63A3C"/>
    <w:rsid w:val="00B63ACA"/>
    <w:rsid w:val="00B64138"/>
    <w:rsid w:val="00B64962"/>
    <w:rsid w:val="00B65954"/>
    <w:rsid w:val="00B65D9B"/>
    <w:rsid w:val="00B66327"/>
    <w:rsid w:val="00B664D7"/>
    <w:rsid w:val="00B67362"/>
    <w:rsid w:val="00B674AB"/>
    <w:rsid w:val="00B675E4"/>
    <w:rsid w:val="00B6771B"/>
    <w:rsid w:val="00B67862"/>
    <w:rsid w:val="00B67B7E"/>
    <w:rsid w:val="00B67CFA"/>
    <w:rsid w:val="00B67D03"/>
    <w:rsid w:val="00B67FEB"/>
    <w:rsid w:val="00B7018C"/>
    <w:rsid w:val="00B70CC1"/>
    <w:rsid w:val="00B710B7"/>
    <w:rsid w:val="00B71874"/>
    <w:rsid w:val="00B71C9F"/>
    <w:rsid w:val="00B71FE0"/>
    <w:rsid w:val="00B72B94"/>
    <w:rsid w:val="00B72CF6"/>
    <w:rsid w:val="00B73A5A"/>
    <w:rsid w:val="00B73F53"/>
    <w:rsid w:val="00B74409"/>
    <w:rsid w:val="00B74583"/>
    <w:rsid w:val="00B75045"/>
    <w:rsid w:val="00B7569E"/>
    <w:rsid w:val="00B75D50"/>
    <w:rsid w:val="00B75E61"/>
    <w:rsid w:val="00B76270"/>
    <w:rsid w:val="00B76627"/>
    <w:rsid w:val="00B7748C"/>
    <w:rsid w:val="00B77631"/>
    <w:rsid w:val="00B7778E"/>
    <w:rsid w:val="00B77C69"/>
    <w:rsid w:val="00B77EEE"/>
    <w:rsid w:val="00B77F0F"/>
    <w:rsid w:val="00B77FD4"/>
    <w:rsid w:val="00B80278"/>
    <w:rsid w:val="00B804A4"/>
    <w:rsid w:val="00B808AE"/>
    <w:rsid w:val="00B80B1B"/>
    <w:rsid w:val="00B80C20"/>
    <w:rsid w:val="00B80CC4"/>
    <w:rsid w:val="00B81434"/>
    <w:rsid w:val="00B817A8"/>
    <w:rsid w:val="00B81EAE"/>
    <w:rsid w:val="00B82065"/>
    <w:rsid w:val="00B824FD"/>
    <w:rsid w:val="00B8255C"/>
    <w:rsid w:val="00B82AE4"/>
    <w:rsid w:val="00B82C71"/>
    <w:rsid w:val="00B8328F"/>
    <w:rsid w:val="00B83661"/>
    <w:rsid w:val="00B838A3"/>
    <w:rsid w:val="00B83959"/>
    <w:rsid w:val="00B83B6B"/>
    <w:rsid w:val="00B84056"/>
    <w:rsid w:val="00B843E3"/>
    <w:rsid w:val="00B855A5"/>
    <w:rsid w:val="00B8608F"/>
    <w:rsid w:val="00B86635"/>
    <w:rsid w:val="00B86C22"/>
    <w:rsid w:val="00B87642"/>
    <w:rsid w:val="00B878DC"/>
    <w:rsid w:val="00B87EBC"/>
    <w:rsid w:val="00B902E1"/>
    <w:rsid w:val="00B90326"/>
    <w:rsid w:val="00B9039A"/>
    <w:rsid w:val="00B903CC"/>
    <w:rsid w:val="00B90E4D"/>
    <w:rsid w:val="00B9159C"/>
    <w:rsid w:val="00B919B8"/>
    <w:rsid w:val="00B9242B"/>
    <w:rsid w:val="00B92AD3"/>
    <w:rsid w:val="00B92C03"/>
    <w:rsid w:val="00B93004"/>
    <w:rsid w:val="00B93619"/>
    <w:rsid w:val="00B939AB"/>
    <w:rsid w:val="00B94F91"/>
    <w:rsid w:val="00B9581E"/>
    <w:rsid w:val="00B96598"/>
    <w:rsid w:val="00B96E96"/>
    <w:rsid w:val="00B97046"/>
    <w:rsid w:val="00B970E2"/>
    <w:rsid w:val="00B97CB7"/>
    <w:rsid w:val="00B97FDA"/>
    <w:rsid w:val="00BA04E5"/>
    <w:rsid w:val="00BA0673"/>
    <w:rsid w:val="00BA0E81"/>
    <w:rsid w:val="00BA1DD3"/>
    <w:rsid w:val="00BA1FCC"/>
    <w:rsid w:val="00BA2048"/>
    <w:rsid w:val="00BA22E1"/>
    <w:rsid w:val="00BA249A"/>
    <w:rsid w:val="00BA30C4"/>
    <w:rsid w:val="00BA3109"/>
    <w:rsid w:val="00BA32C3"/>
    <w:rsid w:val="00BA32E8"/>
    <w:rsid w:val="00BA346A"/>
    <w:rsid w:val="00BA4548"/>
    <w:rsid w:val="00BA46DD"/>
    <w:rsid w:val="00BA4AE1"/>
    <w:rsid w:val="00BA4C8D"/>
    <w:rsid w:val="00BA521D"/>
    <w:rsid w:val="00BA5D8A"/>
    <w:rsid w:val="00BA5E63"/>
    <w:rsid w:val="00BA5E87"/>
    <w:rsid w:val="00BA6348"/>
    <w:rsid w:val="00BA6EAA"/>
    <w:rsid w:val="00BA7316"/>
    <w:rsid w:val="00BA7813"/>
    <w:rsid w:val="00BA783E"/>
    <w:rsid w:val="00BA7AEC"/>
    <w:rsid w:val="00BA7B07"/>
    <w:rsid w:val="00BB0134"/>
    <w:rsid w:val="00BB03B3"/>
    <w:rsid w:val="00BB085C"/>
    <w:rsid w:val="00BB0988"/>
    <w:rsid w:val="00BB0B13"/>
    <w:rsid w:val="00BB0B50"/>
    <w:rsid w:val="00BB0BB6"/>
    <w:rsid w:val="00BB0BEA"/>
    <w:rsid w:val="00BB16FE"/>
    <w:rsid w:val="00BB1A38"/>
    <w:rsid w:val="00BB1BEE"/>
    <w:rsid w:val="00BB1C5B"/>
    <w:rsid w:val="00BB1D0E"/>
    <w:rsid w:val="00BB23C5"/>
    <w:rsid w:val="00BB2873"/>
    <w:rsid w:val="00BB355C"/>
    <w:rsid w:val="00BB3CF6"/>
    <w:rsid w:val="00BB4069"/>
    <w:rsid w:val="00BB41E2"/>
    <w:rsid w:val="00BB4278"/>
    <w:rsid w:val="00BB4C4A"/>
    <w:rsid w:val="00BB4D03"/>
    <w:rsid w:val="00BB4F49"/>
    <w:rsid w:val="00BB5F42"/>
    <w:rsid w:val="00BB66C7"/>
    <w:rsid w:val="00BB66CF"/>
    <w:rsid w:val="00BB67AA"/>
    <w:rsid w:val="00BB6F43"/>
    <w:rsid w:val="00BB6FF8"/>
    <w:rsid w:val="00BB790E"/>
    <w:rsid w:val="00BB7E7D"/>
    <w:rsid w:val="00BC052A"/>
    <w:rsid w:val="00BC064D"/>
    <w:rsid w:val="00BC084F"/>
    <w:rsid w:val="00BC0B22"/>
    <w:rsid w:val="00BC0B3B"/>
    <w:rsid w:val="00BC0BA5"/>
    <w:rsid w:val="00BC1491"/>
    <w:rsid w:val="00BC1D85"/>
    <w:rsid w:val="00BC2928"/>
    <w:rsid w:val="00BC2955"/>
    <w:rsid w:val="00BC2C9D"/>
    <w:rsid w:val="00BC2F26"/>
    <w:rsid w:val="00BC3119"/>
    <w:rsid w:val="00BC43E8"/>
    <w:rsid w:val="00BC4926"/>
    <w:rsid w:val="00BC4A94"/>
    <w:rsid w:val="00BC4BA0"/>
    <w:rsid w:val="00BC4C73"/>
    <w:rsid w:val="00BC524F"/>
    <w:rsid w:val="00BC6ADD"/>
    <w:rsid w:val="00BC6CE1"/>
    <w:rsid w:val="00BC7037"/>
    <w:rsid w:val="00BC7DB0"/>
    <w:rsid w:val="00BD03EC"/>
    <w:rsid w:val="00BD075C"/>
    <w:rsid w:val="00BD2B97"/>
    <w:rsid w:val="00BD2C35"/>
    <w:rsid w:val="00BD3285"/>
    <w:rsid w:val="00BD3401"/>
    <w:rsid w:val="00BD3486"/>
    <w:rsid w:val="00BD388B"/>
    <w:rsid w:val="00BD39D1"/>
    <w:rsid w:val="00BD3F92"/>
    <w:rsid w:val="00BD49A3"/>
    <w:rsid w:val="00BD49C7"/>
    <w:rsid w:val="00BD5D6D"/>
    <w:rsid w:val="00BD6866"/>
    <w:rsid w:val="00BD6A4C"/>
    <w:rsid w:val="00BD6E8F"/>
    <w:rsid w:val="00BD71C7"/>
    <w:rsid w:val="00BD7411"/>
    <w:rsid w:val="00BE088E"/>
    <w:rsid w:val="00BE08E8"/>
    <w:rsid w:val="00BE0BA4"/>
    <w:rsid w:val="00BE0F5C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9FD"/>
    <w:rsid w:val="00BE4B9A"/>
    <w:rsid w:val="00BE55A5"/>
    <w:rsid w:val="00BE6476"/>
    <w:rsid w:val="00BE65C3"/>
    <w:rsid w:val="00BE68D3"/>
    <w:rsid w:val="00BE6DC7"/>
    <w:rsid w:val="00BE7111"/>
    <w:rsid w:val="00BE7659"/>
    <w:rsid w:val="00BF0346"/>
    <w:rsid w:val="00BF04DD"/>
    <w:rsid w:val="00BF096C"/>
    <w:rsid w:val="00BF0A66"/>
    <w:rsid w:val="00BF1018"/>
    <w:rsid w:val="00BF1B93"/>
    <w:rsid w:val="00BF2DC1"/>
    <w:rsid w:val="00BF34E3"/>
    <w:rsid w:val="00BF397C"/>
    <w:rsid w:val="00BF3991"/>
    <w:rsid w:val="00BF3CA1"/>
    <w:rsid w:val="00BF3EEA"/>
    <w:rsid w:val="00BF480E"/>
    <w:rsid w:val="00BF4B57"/>
    <w:rsid w:val="00BF4ED4"/>
    <w:rsid w:val="00BF4F9E"/>
    <w:rsid w:val="00BF51AB"/>
    <w:rsid w:val="00BF57D2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C013C4"/>
    <w:rsid w:val="00C01BC1"/>
    <w:rsid w:val="00C020C6"/>
    <w:rsid w:val="00C026BF"/>
    <w:rsid w:val="00C02923"/>
    <w:rsid w:val="00C03215"/>
    <w:rsid w:val="00C03AC3"/>
    <w:rsid w:val="00C03AFF"/>
    <w:rsid w:val="00C03BAF"/>
    <w:rsid w:val="00C03C58"/>
    <w:rsid w:val="00C03DB5"/>
    <w:rsid w:val="00C0421A"/>
    <w:rsid w:val="00C04C3D"/>
    <w:rsid w:val="00C04D23"/>
    <w:rsid w:val="00C04EA9"/>
    <w:rsid w:val="00C054A2"/>
    <w:rsid w:val="00C056C7"/>
    <w:rsid w:val="00C05CA1"/>
    <w:rsid w:val="00C068D6"/>
    <w:rsid w:val="00C06A52"/>
    <w:rsid w:val="00C07E63"/>
    <w:rsid w:val="00C1057A"/>
    <w:rsid w:val="00C10C25"/>
    <w:rsid w:val="00C1127A"/>
    <w:rsid w:val="00C11353"/>
    <w:rsid w:val="00C119A1"/>
    <w:rsid w:val="00C12084"/>
    <w:rsid w:val="00C1231A"/>
    <w:rsid w:val="00C12793"/>
    <w:rsid w:val="00C12AD1"/>
    <w:rsid w:val="00C12D88"/>
    <w:rsid w:val="00C12E8E"/>
    <w:rsid w:val="00C1350D"/>
    <w:rsid w:val="00C13D44"/>
    <w:rsid w:val="00C143ED"/>
    <w:rsid w:val="00C14F78"/>
    <w:rsid w:val="00C15250"/>
    <w:rsid w:val="00C1635C"/>
    <w:rsid w:val="00C16A3F"/>
    <w:rsid w:val="00C16C01"/>
    <w:rsid w:val="00C16E53"/>
    <w:rsid w:val="00C1710B"/>
    <w:rsid w:val="00C17A20"/>
    <w:rsid w:val="00C17CD2"/>
    <w:rsid w:val="00C209D9"/>
    <w:rsid w:val="00C20CEE"/>
    <w:rsid w:val="00C20EA4"/>
    <w:rsid w:val="00C21204"/>
    <w:rsid w:val="00C21231"/>
    <w:rsid w:val="00C217A3"/>
    <w:rsid w:val="00C21EE4"/>
    <w:rsid w:val="00C21FCD"/>
    <w:rsid w:val="00C221E1"/>
    <w:rsid w:val="00C22AEF"/>
    <w:rsid w:val="00C23510"/>
    <w:rsid w:val="00C2382C"/>
    <w:rsid w:val="00C23E2D"/>
    <w:rsid w:val="00C24D8F"/>
    <w:rsid w:val="00C25075"/>
    <w:rsid w:val="00C253D3"/>
    <w:rsid w:val="00C254B0"/>
    <w:rsid w:val="00C256D5"/>
    <w:rsid w:val="00C25D3C"/>
    <w:rsid w:val="00C25DBB"/>
    <w:rsid w:val="00C25F1B"/>
    <w:rsid w:val="00C27336"/>
    <w:rsid w:val="00C2748F"/>
    <w:rsid w:val="00C27CE2"/>
    <w:rsid w:val="00C304E0"/>
    <w:rsid w:val="00C30B0E"/>
    <w:rsid w:val="00C317D2"/>
    <w:rsid w:val="00C31AC7"/>
    <w:rsid w:val="00C31ACC"/>
    <w:rsid w:val="00C329B5"/>
    <w:rsid w:val="00C33202"/>
    <w:rsid w:val="00C3326A"/>
    <w:rsid w:val="00C34008"/>
    <w:rsid w:val="00C34186"/>
    <w:rsid w:val="00C34A32"/>
    <w:rsid w:val="00C34F73"/>
    <w:rsid w:val="00C35931"/>
    <w:rsid w:val="00C361EE"/>
    <w:rsid w:val="00C3625F"/>
    <w:rsid w:val="00C36F37"/>
    <w:rsid w:val="00C3731F"/>
    <w:rsid w:val="00C37532"/>
    <w:rsid w:val="00C37923"/>
    <w:rsid w:val="00C37DC4"/>
    <w:rsid w:val="00C40B4F"/>
    <w:rsid w:val="00C40C45"/>
    <w:rsid w:val="00C41506"/>
    <w:rsid w:val="00C415D6"/>
    <w:rsid w:val="00C416F8"/>
    <w:rsid w:val="00C42F25"/>
    <w:rsid w:val="00C43426"/>
    <w:rsid w:val="00C43D3E"/>
    <w:rsid w:val="00C43D60"/>
    <w:rsid w:val="00C43F90"/>
    <w:rsid w:val="00C44906"/>
    <w:rsid w:val="00C4504D"/>
    <w:rsid w:val="00C45D30"/>
    <w:rsid w:val="00C4634C"/>
    <w:rsid w:val="00C468CF"/>
    <w:rsid w:val="00C46AA8"/>
    <w:rsid w:val="00C47DFA"/>
    <w:rsid w:val="00C500E2"/>
    <w:rsid w:val="00C5058B"/>
    <w:rsid w:val="00C50845"/>
    <w:rsid w:val="00C50E64"/>
    <w:rsid w:val="00C51107"/>
    <w:rsid w:val="00C523AE"/>
    <w:rsid w:val="00C52A0B"/>
    <w:rsid w:val="00C52F8F"/>
    <w:rsid w:val="00C52FD8"/>
    <w:rsid w:val="00C5312F"/>
    <w:rsid w:val="00C53358"/>
    <w:rsid w:val="00C539CC"/>
    <w:rsid w:val="00C53F4A"/>
    <w:rsid w:val="00C5435D"/>
    <w:rsid w:val="00C5526A"/>
    <w:rsid w:val="00C55863"/>
    <w:rsid w:val="00C558B9"/>
    <w:rsid w:val="00C55A47"/>
    <w:rsid w:val="00C56497"/>
    <w:rsid w:val="00C569F4"/>
    <w:rsid w:val="00C57229"/>
    <w:rsid w:val="00C57826"/>
    <w:rsid w:val="00C61700"/>
    <w:rsid w:val="00C6170E"/>
    <w:rsid w:val="00C61B84"/>
    <w:rsid w:val="00C61CD3"/>
    <w:rsid w:val="00C61F81"/>
    <w:rsid w:val="00C62210"/>
    <w:rsid w:val="00C6264B"/>
    <w:rsid w:val="00C62C6A"/>
    <w:rsid w:val="00C6305D"/>
    <w:rsid w:val="00C63191"/>
    <w:rsid w:val="00C6441A"/>
    <w:rsid w:val="00C64900"/>
    <w:rsid w:val="00C64B3E"/>
    <w:rsid w:val="00C6514A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8A0"/>
    <w:rsid w:val="00C717CB"/>
    <w:rsid w:val="00C71C00"/>
    <w:rsid w:val="00C7245A"/>
    <w:rsid w:val="00C72732"/>
    <w:rsid w:val="00C7284D"/>
    <w:rsid w:val="00C72938"/>
    <w:rsid w:val="00C72FF0"/>
    <w:rsid w:val="00C73000"/>
    <w:rsid w:val="00C73256"/>
    <w:rsid w:val="00C7361A"/>
    <w:rsid w:val="00C7424D"/>
    <w:rsid w:val="00C74A9E"/>
    <w:rsid w:val="00C74EB0"/>
    <w:rsid w:val="00C75458"/>
    <w:rsid w:val="00C75C81"/>
    <w:rsid w:val="00C7786D"/>
    <w:rsid w:val="00C77B02"/>
    <w:rsid w:val="00C77DD2"/>
    <w:rsid w:val="00C77F46"/>
    <w:rsid w:val="00C80D34"/>
    <w:rsid w:val="00C80E39"/>
    <w:rsid w:val="00C80EED"/>
    <w:rsid w:val="00C80FBC"/>
    <w:rsid w:val="00C8152F"/>
    <w:rsid w:val="00C81E40"/>
    <w:rsid w:val="00C827D8"/>
    <w:rsid w:val="00C82D01"/>
    <w:rsid w:val="00C82FA3"/>
    <w:rsid w:val="00C830FB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AF2"/>
    <w:rsid w:val="00C86DE4"/>
    <w:rsid w:val="00C86EE6"/>
    <w:rsid w:val="00C87155"/>
    <w:rsid w:val="00C8761A"/>
    <w:rsid w:val="00C8776E"/>
    <w:rsid w:val="00C902B8"/>
    <w:rsid w:val="00C903FC"/>
    <w:rsid w:val="00C915BF"/>
    <w:rsid w:val="00C917E8"/>
    <w:rsid w:val="00C91942"/>
    <w:rsid w:val="00C91D65"/>
    <w:rsid w:val="00C92424"/>
    <w:rsid w:val="00C92BE0"/>
    <w:rsid w:val="00C92C08"/>
    <w:rsid w:val="00C92FFD"/>
    <w:rsid w:val="00C931BF"/>
    <w:rsid w:val="00C93268"/>
    <w:rsid w:val="00C94113"/>
    <w:rsid w:val="00C94645"/>
    <w:rsid w:val="00C9488C"/>
    <w:rsid w:val="00C95556"/>
    <w:rsid w:val="00C95FC9"/>
    <w:rsid w:val="00C96403"/>
    <w:rsid w:val="00C96560"/>
    <w:rsid w:val="00C9690B"/>
    <w:rsid w:val="00C96B3D"/>
    <w:rsid w:val="00C97061"/>
    <w:rsid w:val="00C97970"/>
    <w:rsid w:val="00CA020D"/>
    <w:rsid w:val="00CA05DF"/>
    <w:rsid w:val="00CA07E8"/>
    <w:rsid w:val="00CA1BBE"/>
    <w:rsid w:val="00CA38AD"/>
    <w:rsid w:val="00CA3BAC"/>
    <w:rsid w:val="00CA3D0F"/>
    <w:rsid w:val="00CA412C"/>
    <w:rsid w:val="00CA477C"/>
    <w:rsid w:val="00CA4854"/>
    <w:rsid w:val="00CA4B0C"/>
    <w:rsid w:val="00CA4CF2"/>
    <w:rsid w:val="00CA4D2E"/>
    <w:rsid w:val="00CA5500"/>
    <w:rsid w:val="00CA5519"/>
    <w:rsid w:val="00CA56D0"/>
    <w:rsid w:val="00CA60E3"/>
    <w:rsid w:val="00CA6727"/>
    <w:rsid w:val="00CA6770"/>
    <w:rsid w:val="00CA7F5B"/>
    <w:rsid w:val="00CB036C"/>
    <w:rsid w:val="00CB0BFC"/>
    <w:rsid w:val="00CB0E5A"/>
    <w:rsid w:val="00CB125A"/>
    <w:rsid w:val="00CB1953"/>
    <w:rsid w:val="00CB1DC9"/>
    <w:rsid w:val="00CB207D"/>
    <w:rsid w:val="00CB2298"/>
    <w:rsid w:val="00CB27DB"/>
    <w:rsid w:val="00CB2B0A"/>
    <w:rsid w:val="00CB3879"/>
    <w:rsid w:val="00CB3988"/>
    <w:rsid w:val="00CB3C29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6356"/>
    <w:rsid w:val="00CB658D"/>
    <w:rsid w:val="00CB666D"/>
    <w:rsid w:val="00CB71B1"/>
    <w:rsid w:val="00CB7D6B"/>
    <w:rsid w:val="00CC0431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E2"/>
    <w:rsid w:val="00CC4768"/>
    <w:rsid w:val="00CC48E8"/>
    <w:rsid w:val="00CC4CF7"/>
    <w:rsid w:val="00CC4E50"/>
    <w:rsid w:val="00CC555A"/>
    <w:rsid w:val="00CC5AB5"/>
    <w:rsid w:val="00CC6065"/>
    <w:rsid w:val="00CC619A"/>
    <w:rsid w:val="00CC650D"/>
    <w:rsid w:val="00CC6A3B"/>
    <w:rsid w:val="00CC6E83"/>
    <w:rsid w:val="00CC6F6A"/>
    <w:rsid w:val="00CC78E0"/>
    <w:rsid w:val="00CC7970"/>
    <w:rsid w:val="00CC7BCA"/>
    <w:rsid w:val="00CD0105"/>
    <w:rsid w:val="00CD04A7"/>
    <w:rsid w:val="00CD05E5"/>
    <w:rsid w:val="00CD067C"/>
    <w:rsid w:val="00CD06A6"/>
    <w:rsid w:val="00CD2819"/>
    <w:rsid w:val="00CD31DE"/>
    <w:rsid w:val="00CD34F8"/>
    <w:rsid w:val="00CD35CD"/>
    <w:rsid w:val="00CD3DD2"/>
    <w:rsid w:val="00CD3F4E"/>
    <w:rsid w:val="00CD460B"/>
    <w:rsid w:val="00CD46BB"/>
    <w:rsid w:val="00CD4ABE"/>
    <w:rsid w:val="00CD4D6C"/>
    <w:rsid w:val="00CD5031"/>
    <w:rsid w:val="00CD50D5"/>
    <w:rsid w:val="00CD61EF"/>
    <w:rsid w:val="00CD6302"/>
    <w:rsid w:val="00CD6BD1"/>
    <w:rsid w:val="00CD6DB2"/>
    <w:rsid w:val="00CD713C"/>
    <w:rsid w:val="00CD74AC"/>
    <w:rsid w:val="00CD754D"/>
    <w:rsid w:val="00CD7B45"/>
    <w:rsid w:val="00CE0256"/>
    <w:rsid w:val="00CE0E4D"/>
    <w:rsid w:val="00CE1268"/>
    <w:rsid w:val="00CE1890"/>
    <w:rsid w:val="00CE1F79"/>
    <w:rsid w:val="00CE3301"/>
    <w:rsid w:val="00CE33CB"/>
    <w:rsid w:val="00CE3B3C"/>
    <w:rsid w:val="00CE3DB8"/>
    <w:rsid w:val="00CE437D"/>
    <w:rsid w:val="00CE4641"/>
    <w:rsid w:val="00CE4AFD"/>
    <w:rsid w:val="00CE4CF3"/>
    <w:rsid w:val="00CE5E40"/>
    <w:rsid w:val="00CE5F4D"/>
    <w:rsid w:val="00CE62BC"/>
    <w:rsid w:val="00CE642E"/>
    <w:rsid w:val="00CE6E74"/>
    <w:rsid w:val="00CE6EE1"/>
    <w:rsid w:val="00CE6F34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13EE"/>
    <w:rsid w:val="00CF1440"/>
    <w:rsid w:val="00CF21E1"/>
    <w:rsid w:val="00CF240D"/>
    <w:rsid w:val="00CF2863"/>
    <w:rsid w:val="00CF304B"/>
    <w:rsid w:val="00CF37C3"/>
    <w:rsid w:val="00CF3BB8"/>
    <w:rsid w:val="00CF4399"/>
    <w:rsid w:val="00CF4800"/>
    <w:rsid w:val="00CF4D29"/>
    <w:rsid w:val="00CF5392"/>
    <w:rsid w:val="00CF5462"/>
    <w:rsid w:val="00CF61A7"/>
    <w:rsid w:val="00CF6996"/>
    <w:rsid w:val="00CF748B"/>
    <w:rsid w:val="00CF7494"/>
    <w:rsid w:val="00CF78A7"/>
    <w:rsid w:val="00CF78F8"/>
    <w:rsid w:val="00CF7A99"/>
    <w:rsid w:val="00CF7B32"/>
    <w:rsid w:val="00CF7F87"/>
    <w:rsid w:val="00D0057C"/>
    <w:rsid w:val="00D00BB2"/>
    <w:rsid w:val="00D02013"/>
    <w:rsid w:val="00D02885"/>
    <w:rsid w:val="00D0290B"/>
    <w:rsid w:val="00D02C75"/>
    <w:rsid w:val="00D02F31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A"/>
    <w:rsid w:val="00D10C76"/>
    <w:rsid w:val="00D10D1C"/>
    <w:rsid w:val="00D10DBF"/>
    <w:rsid w:val="00D11F60"/>
    <w:rsid w:val="00D12016"/>
    <w:rsid w:val="00D1221D"/>
    <w:rsid w:val="00D1225A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CF6"/>
    <w:rsid w:val="00D146F1"/>
    <w:rsid w:val="00D14EA0"/>
    <w:rsid w:val="00D15500"/>
    <w:rsid w:val="00D155E4"/>
    <w:rsid w:val="00D1572D"/>
    <w:rsid w:val="00D158D5"/>
    <w:rsid w:val="00D15A6E"/>
    <w:rsid w:val="00D15CCC"/>
    <w:rsid w:val="00D166DC"/>
    <w:rsid w:val="00D16D99"/>
    <w:rsid w:val="00D202B4"/>
    <w:rsid w:val="00D203D4"/>
    <w:rsid w:val="00D2064E"/>
    <w:rsid w:val="00D20700"/>
    <w:rsid w:val="00D22307"/>
    <w:rsid w:val="00D2230B"/>
    <w:rsid w:val="00D22F7C"/>
    <w:rsid w:val="00D22FF3"/>
    <w:rsid w:val="00D2316A"/>
    <w:rsid w:val="00D232AA"/>
    <w:rsid w:val="00D23AEB"/>
    <w:rsid w:val="00D23CFC"/>
    <w:rsid w:val="00D24915"/>
    <w:rsid w:val="00D24E43"/>
    <w:rsid w:val="00D24E6C"/>
    <w:rsid w:val="00D24E9F"/>
    <w:rsid w:val="00D25770"/>
    <w:rsid w:val="00D25DE6"/>
    <w:rsid w:val="00D2607C"/>
    <w:rsid w:val="00D2608D"/>
    <w:rsid w:val="00D2637E"/>
    <w:rsid w:val="00D265A9"/>
    <w:rsid w:val="00D27078"/>
    <w:rsid w:val="00D27269"/>
    <w:rsid w:val="00D27827"/>
    <w:rsid w:val="00D27A1A"/>
    <w:rsid w:val="00D303D1"/>
    <w:rsid w:val="00D3077E"/>
    <w:rsid w:val="00D30898"/>
    <w:rsid w:val="00D30C8F"/>
    <w:rsid w:val="00D31979"/>
    <w:rsid w:val="00D31EB3"/>
    <w:rsid w:val="00D328C5"/>
    <w:rsid w:val="00D32C1F"/>
    <w:rsid w:val="00D3342B"/>
    <w:rsid w:val="00D33550"/>
    <w:rsid w:val="00D33D37"/>
    <w:rsid w:val="00D33F23"/>
    <w:rsid w:val="00D3446C"/>
    <w:rsid w:val="00D3501F"/>
    <w:rsid w:val="00D355C0"/>
    <w:rsid w:val="00D35BC2"/>
    <w:rsid w:val="00D35D29"/>
    <w:rsid w:val="00D36BEA"/>
    <w:rsid w:val="00D376DF"/>
    <w:rsid w:val="00D37C23"/>
    <w:rsid w:val="00D37FB0"/>
    <w:rsid w:val="00D400F3"/>
    <w:rsid w:val="00D40A43"/>
    <w:rsid w:val="00D40D96"/>
    <w:rsid w:val="00D40DF0"/>
    <w:rsid w:val="00D41001"/>
    <w:rsid w:val="00D41E12"/>
    <w:rsid w:val="00D421DB"/>
    <w:rsid w:val="00D42B96"/>
    <w:rsid w:val="00D42E58"/>
    <w:rsid w:val="00D4435C"/>
    <w:rsid w:val="00D44547"/>
    <w:rsid w:val="00D449EA"/>
    <w:rsid w:val="00D45035"/>
    <w:rsid w:val="00D4561C"/>
    <w:rsid w:val="00D45B15"/>
    <w:rsid w:val="00D45BC1"/>
    <w:rsid w:val="00D46166"/>
    <w:rsid w:val="00D463CD"/>
    <w:rsid w:val="00D466DE"/>
    <w:rsid w:val="00D47170"/>
    <w:rsid w:val="00D5079F"/>
    <w:rsid w:val="00D50BAC"/>
    <w:rsid w:val="00D50DA2"/>
    <w:rsid w:val="00D512B2"/>
    <w:rsid w:val="00D5168A"/>
    <w:rsid w:val="00D51B9C"/>
    <w:rsid w:val="00D52606"/>
    <w:rsid w:val="00D528E0"/>
    <w:rsid w:val="00D533EC"/>
    <w:rsid w:val="00D53BA4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35B"/>
    <w:rsid w:val="00D6051D"/>
    <w:rsid w:val="00D6136A"/>
    <w:rsid w:val="00D614CE"/>
    <w:rsid w:val="00D614D7"/>
    <w:rsid w:val="00D618B2"/>
    <w:rsid w:val="00D61DCF"/>
    <w:rsid w:val="00D623EC"/>
    <w:rsid w:val="00D6270E"/>
    <w:rsid w:val="00D62867"/>
    <w:rsid w:val="00D6286C"/>
    <w:rsid w:val="00D629E6"/>
    <w:rsid w:val="00D62A82"/>
    <w:rsid w:val="00D62D89"/>
    <w:rsid w:val="00D62FA1"/>
    <w:rsid w:val="00D6320D"/>
    <w:rsid w:val="00D63300"/>
    <w:rsid w:val="00D63434"/>
    <w:rsid w:val="00D63D73"/>
    <w:rsid w:val="00D63E50"/>
    <w:rsid w:val="00D64B65"/>
    <w:rsid w:val="00D65670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464"/>
    <w:rsid w:val="00D676F1"/>
    <w:rsid w:val="00D67A44"/>
    <w:rsid w:val="00D703CD"/>
    <w:rsid w:val="00D708D5"/>
    <w:rsid w:val="00D70D07"/>
    <w:rsid w:val="00D7125D"/>
    <w:rsid w:val="00D71E06"/>
    <w:rsid w:val="00D72149"/>
    <w:rsid w:val="00D72681"/>
    <w:rsid w:val="00D729A4"/>
    <w:rsid w:val="00D73006"/>
    <w:rsid w:val="00D73314"/>
    <w:rsid w:val="00D735D4"/>
    <w:rsid w:val="00D735EE"/>
    <w:rsid w:val="00D73C5F"/>
    <w:rsid w:val="00D7405A"/>
    <w:rsid w:val="00D74161"/>
    <w:rsid w:val="00D74A11"/>
    <w:rsid w:val="00D75799"/>
    <w:rsid w:val="00D758E0"/>
    <w:rsid w:val="00D75E83"/>
    <w:rsid w:val="00D7607B"/>
    <w:rsid w:val="00D768A5"/>
    <w:rsid w:val="00D76C7E"/>
    <w:rsid w:val="00D76D7A"/>
    <w:rsid w:val="00D76FB6"/>
    <w:rsid w:val="00D77436"/>
    <w:rsid w:val="00D77C35"/>
    <w:rsid w:val="00D80654"/>
    <w:rsid w:val="00D809C1"/>
    <w:rsid w:val="00D80F72"/>
    <w:rsid w:val="00D813EC"/>
    <w:rsid w:val="00D81F3A"/>
    <w:rsid w:val="00D82542"/>
    <w:rsid w:val="00D826F3"/>
    <w:rsid w:val="00D8296A"/>
    <w:rsid w:val="00D82A60"/>
    <w:rsid w:val="00D8353A"/>
    <w:rsid w:val="00D8398D"/>
    <w:rsid w:val="00D83F29"/>
    <w:rsid w:val="00D83FF5"/>
    <w:rsid w:val="00D84168"/>
    <w:rsid w:val="00D844D5"/>
    <w:rsid w:val="00D85404"/>
    <w:rsid w:val="00D859D3"/>
    <w:rsid w:val="00D86639"/>
    <w:rsid w:val="00D86A84"/>
    <w:rsid w:val="00D86B16"/>
    <w:rsid w:val="00D87FC6"/>
    <w:rsid w:val="00D90055"/>
    <w:rsid w:val="00D902FE"/>
    <w:rsid w:val="00D90D81"/>
    <w:rsid w:val="00D9125D"/>
    <w:rsid w:val="00D91973"/>
    <w:rsid w:val="00D91F8D"/>
    <w:rsid w:val="00D9247E"/>
    <w:rsid w:val="00D92DA2"/>
    <w:rsid w:val="00D936DA"/>
    <w:rsid w:val="00D93978"/>
    <w:rsid w:val="00D941BE"/>
    <w:rsid w:val="00D943CA"/>
    <w:rsid w:val="00D94734"/>
    <w:rsid w:val="00D948FB"/>
    <w:rsid w:val="00D94F67"/>
    <w:rsid w:val="00D953E7"/>
    <w:rsid w:val="00D957CF"/>
    <w:rsid w:val="00D95CD6"/>
    <w:rsid w:val="00D96C34"/>
    <w:rsid w:val="00D96D99"/>
    <w:rsid w:val="00D97212"/>
    <w:rsid w:val="00D976F8"/>
    <w:rsid w:val="00DA0077"/>
    <w:rsid w:val="00DA03D7"/>
    <w:rsid w:val="00DA0495"/>
    <w:rsid w:val="00DA1F3F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560"/>
    <w:rsid w:val="00DA5CF5"/>
    <w:rsid w:val="00DA6037"/>
    <w:rsid w:val="00DA6B2A"/>
    <w:rsid w:val="00DA7CBC"/>
    <w:rsid w:val="00DA7F3E"/>
    <w:rsid w:val="00DB058E"/>
    <w:rsid w:val="00DB087C"/>
    <w:rsid w:val="00DB0C4A"/>
    <w:rsid w:val="00DB15C3"/>
    <w:rsid w:val="00DB1713"/>
    <w:rsid w:val="00DB1DBC"/>
    <w:rsid w:val="00DB20FE"/>
    <w:rsid w:val="00DB3EF9"/>
    <w:rsid w:val="00DB410C"/>
    <w:rsid w:val="00DB49DA"/>
    <w:rsid w:val="00DB4ABC"/>
    <w:rsid w:val="00DB4C13"/>
    <w:rsid w:val="00DB5040"/>
    <w:rsid w:val="00DB5316"/>
    <w:rsid w:val="00DB5BE1"/>
    <w:rsid w:val="00DB5C5A"/>
    <w:rsid w:val="00DB63CE"/>
    <w:rsid w:val="00DB7225"/>
    <w:rsid w:val="00DB72F5"/>
    <w:rsid w:val="00DB7434"/>
    <w:rsid w:val="00DB781E"/>
    <w:rsid w:val="00DB79E6"/>
    <w:rsid w:val="00DC011B"/>
    <w:rsid w:val="00DC0EFE"/>
    <w:rsid w:val="00DC0F4F"/>
    <w:rsid w:val="00DC1168"/>
    <w:rsid w:val="00DC27BF"/>
    <w:rsid w:val="00DC2A6A"/>
    <w:rsid w:val="00DC31D4"/>
    <w:rsid w:val="00DC3396"/>
    <w:rsid w:val="00DC38A6"/>
    <w:rsid w:val="00DC3BC5"/>
    <w:rsid w:val="00DC4060"/>
    <w:rsid w:val="00DC42CA"/>
    <w:rsid w:val="00DC4951"/>
    <w:rsid w:val="00DC5577"/>
    <w:rsid w:val="00DC58A7"/>
    <w:rsid w:val="00DC5D03"/>
    <w:rsid w:val="00DC6409"/>
    <w:rsid w:val="00DC6CC5"/>
    <w:rsid w:val="00DC7039"/>
    <w:rsid w:val="00DC7088"/>
    <w:rsid w:val="00DD0158"/>
    <w:rsid w:val="00DD018A"/>
    <w:rsid w:val="00DD06D0"/>
    <w:rsid w:val="00DD0A32"/>
    <w:rsid w:val="00DD0D78"/>
    <w:rsid w:val="00DD17AF"/>
    <w:rsid w:val="00DD1FAB"/>
    <w:rsid w:val="00DD2653"/>
    <w:rsid w:val="00DD27C2"/>
    <w:rsid w:val="00DD2A28"/>
    <w:rsid w:val="00DD3341"/>
    <w:rsid w:val="00DD39B8"/>
    <w:rsid w:val="00DD39F9"/>
    <w:rsid w:val="00DD4F06"/>
    <w:rsid w:val="00DD51A5"/>
    <w:rsid w:val="00DD51CA"/>
    <w:rsid w:val="00DD5C5F"/>
    <w:rsid w:val="00DD5EF6"/>
    <w:rsid w:val="00DD680A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A17"/>
    <w:rsid w:val="00DE173D"/>
    <w:rsid w:val="00DE1FDE"/>
    <w:rsid w:val="00DE24A6"/>
    <w:rsid w:val="00DE2F1D"/>
    <w:rsid w:val="00DE3371"/>
    <w:rsid w:val="00DE35A8"/>
    <w:rsid w:val="00DE3BBA"/>
    <w:rsid w:val="00DE4232"/>
    <w:rsid w:val="00DE45E9"/>
    <w:rsid w:val="00DE5290"/>
    <w:rsid w:val="00DE552C"/>
    <w:rsid w:val="00DE5F4A"/>
    <w:rsid w:val="00DE71AB"/>
    <w:rsid w:val="00DE7201"/>
    <w:rsid w:val="00DE7459"/>
    <w:rsid w:val="00DE75D4"/>
    <w:rsid w:val="00DE762C"/>
    <w:rsid w:val="00DE7CE4"/>
    <w:rsid w:val="00DF00FA"/>
    <w:rsid w:val="00DF11B8"/>
    <w:rsid w:val="00DF194C"/>
    <w:rsid w:val="00DF1F92"/>
    <w:rsid w:val="00DF23A2"/>
    <w:rsid w:val="00DF2C3D"/>
    <w:rsid w:val="00DF2DE5"/>
    <w:rsid w:val="00DF3106"/>
    <w:rsid w:val="00DF32FE"/>
    <w:rsid w:val="00DF3419"/>
    <w:rsid w:val="00DF34B0"/>
    <w:rsid w:val="00DF3DB0"/>
    <w:rsid w:val="00DF48A8"/>
    <w:rsid w:val="00DF4DEC"/>
    <w:rsid w:val="00DF5193"/>
    <w:rsid w:val="00DF7546"/>
    <w:rsid w:val="00DF7B56"/>
    <w:rsid w:val="00DF7FA2"/>
    <w:rsid w:val="00E0050F"/>
    <w:rsid w:val="00E00D70"/>
    <w:rsid w:val="00E0110F"/>
    <w:rsid w:val="00E0144B"/>
    <w:rsid w:val="00E01722"/>
    <w:rsid w:val="00E018B3"/>
    <w:rsid w:val="00E01ACF"/>
    <w:rsid w:val="00E021C3"/>
    <w:rsid w:val="00E021D7"/>
    <w:rsid w:val="00E023EB"/>
    <w:rsid w:val="00E0257D"/>
    <w:rsid w:val="00E026F6"/>
    <w:rsid w:val="00E029C9"/>
    <w:rsid w:val="00E02D12"/>
    <w:rsid w:val="00E03C34"/>
    <w:rsid w:val="00E03C5E"/>
    <w:rsid w:val="00E04979"/>
    <w:rsid w:val="00E05599"/>
    <w:rsid w:val="00E055BD"/>
    <w:rsid w:val="00E05AAC"/>
    <w:rsid w:val="00E06080"/>
    <w:rsid w:val="00E062C6"/>
    <w:rsid w:val="00E066A3"/>
    <w:rsid w:val="00E06BAF"/>
    <w:rsid w:val="00E07286"/>
    <w:rsid w:val="00E074FF"/>
    <w:rsid w:val="00E07DFF"/>
    <w:rsid w:val="00E07E5C"/>
    <w:rsid w:val="00E1054A"/>
    <w:rsid w:val="00E1158D"/>
    <w:rsid w:val="00E120E9"/>
    <w:rsid w:val="00E12FD2"/>
    <w:rsid w:val="00E13069"/>
    <w:rsid w:val="00E131E2"/>
    <w:rsid w:val="00E1384E"/>
    <w:rsid w:val="00E13CC4"/>
    <w:rsid w:val="00E1461C"/>
    <w:rsid w:val="00E14DCC"/>
    <w:rsid w:val="00E16269"/>
    <w:rsid w:val="00E16319"/>
    <w:rsid w:val="00E16894"/>
    <w:rsid w:val="00E16ABF"/>
    <w:rsid w:val="00E17082"/>
    <w:rsid w:val="00E17E4D"/>
    <w:rsid w:val="00E2031A"/>
    <w:rsid w:val="00E204BE"/>
    <w:rsid w:val="00E20685"/>
    <w:rsid w:val="00E20705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520"/>
    <w:rsid w:val="00E22D83"/>
    <w:rsid w:val="00E230BD"/>
    <w:rsid w:val="00E23E39"/>
    <w:rsid w:val="00E244EB"/>
    <w:rsid w:val="00E2460D"/>
    <w:rsid w:val="00E24A5B"/>
    <w:rsid w:val="00E24D4B"/>
    <w:rsid w:val="00E25461"/>
    <w:rsid w:val="00E25560"/>
    <w:rsid w:val="00E25891"/>
    <w:rsid w:val="00E25C3B"/>
    <w:rsid w:val="00E265EF"/>
    <w:rsid w:val="00E26D92"/>
    <w:rsid w:val="00E270A1"/>
    <w:rsid w:val="00E271B3"/>
    <w:rsid w:val="00E273D0"/>
    <w:rsid w:val="00E275BB"/>
    <w:rsid w:val="00E27AEC"/>
    <w:rsid w:val="00E308E4"/>
    <w:rsid w:val="00E30D08"/>
    <w:rsid w:val="00E30D85"/>
    <w:rsid w:val="00E3136B"/>
    <w:rsid w:val="00E318FB"/>
    <w:rsid w:val="00E31DF1"/>
    <w:rsid w:val="00E323EE"/>
    <w:rsid w:val="00E32496"/>
    <w:rsid w:val="00E324D2"/>
    <w:rsid w:val="00E32871"/>
    <w:rsid w:val="00E32F9E"/>
    <w:rsid w:val="00E34197"/>
    <w:rsid w:val="00E34AC6"/>
    <w:rsid w:val="00E3580D"/>
    <w:rsid w:val="00E36718"/>
    <w:rsid w:val="00E36D47"/>
    <w:rsid w:val="00E36DB3"/>
    <w:rsid w:val="00E371E7"/>
    <w:rsid w:val="00E376DB"/>
    <w:rsid w:val="00E37827"/>
    <w:rsid w:val="00E37B51"/>
    <w:rsid w:val="00E37F3F"/>
    <w:rsid w:val="00E40008"/>
    <w:rsid w:val="00E400DA"/>
    <w:rsid w:val="00E40939"/>
    <w:rsid w:val="00E40F14"/>
    <w:rsid w:val="00E41402"/>
    <w:rsid w:val="00E41CD3"/>
    <w:rsid w:val="00E42BE8"/>
    <w:rsid w:val="00E4366D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F3B"/>
    <w:rsid w:val="00E464EB"/>
    <w:rsid w:val="00E465DB"/>
    <w:rsid w:val="00E468D9"/>
    <w:rsid w:val="00E47049"/>
    <w:rsid w:val="00E47062"/>
    <w:rsid w:val="00E47088"/>
    <w:rsid w:val="00E47546"/>
    <w:rsid w:val="00E47673"/>
    <w:rsid w:val="00E47D91"/>
    <w:rsid w:val="00E50755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3162"/>
    <w:rsid w:val="00E53442"/>
    <w:rsid w:val="00E53DAC"/>
    <w:rsid w:val="00E53F71"/>
    <w:rsid w:val="00E540B5"/>
    <w:rsid w:val="00E541AF"/>
    <w:rsid w:val="00E54C1A"/>
    <w:rsid w:val="00E54D2E"/>
    <w:rsid w:val="00E553B6"/>
    <w:rsid w:val="00E5552B"/>
    <w:rsid w:val="00E55CA7"/>
    <w:rsid w:val="00E55D63"/>
    <w:rsid w:val="00E562C9"/>
    <w:rsid w:val="00E56516"/>
    <w:rsid w:val="00E5679E"/>
    <w:rsid w:val="00E56A82"/>
    <w:rsid w:val="00E57CE8"/>
    <w:rsid w:val="00E602D1"/>
    <w:rsid w:val="00E60601"/>
    <w:rsid w:val="00E60E57"/>
    <w:rsid w:val="00E61094"/>
    <w:rsid w:val="00E61154"/>
    <w:rsid w:val="00E61573"/>
    <w:rsid w:val="00E62C9C"/>
    <w:rsid w:val="00E62D9C"/>
    <w:rsid w:val="00E6354F"/>
    <w:rsid w:val="00E63824"/>
    <w:rsid w:val="00E63C44"/>
    <w:rsid w:val="00E641E1"/>
    <w:rsid w:val="00E6436D"/>
    <w:rsid w:val="00E64E5C"/>
    <w:rsid w:val="00E650D6"/>
    <w:rsid w:val="00E654CA"/>
    <w:rsid w:val="00E66B20"/>
    <w:rsid w:val="00E66C62"/>
    <w:rsid w:val="00E66EEE"/>
    <w:rsid w:val="00E677E3"/>
    <w:rsid w:val="00E678E8"/>
    <w:rsid w:val="00E67A90"/>
    <w:rsid w:val="00E7087C"/>
    <w:rsid w:val="00E71B72"/>
    <w:rsid w:val="00E71C09"/>
    <w:rsid w:val="00E71FD8"/>
    <w:rsid w:val="00E72AD3"/>
    <w:rsid w:val="00E72E27"/>
    <w:rsid w:val="00E73830"/>
    <w:rsid w:val="00E742C5"/>
    <w:rsid w:val="00E743D6"/>
    <w:rsid w:val="00E7496F"/>
    <w:rsid w:val="00E7505A"/>
    <w:rsid w:val="00E7520D"/>
    <w:rsid w:val="00E75334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9A3"/>
    <w:rsid w:val="00E77E51"/>
    <w:rsid w:val="00E8020B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E44"/>
    <w:rsid w:val="00E835E9"/>
    <w:rsid w:val="00E83848"/>
    <w:rsid w:val="00E838E0"/>
    <w:rsid w:val="00E83A86"/>
    <w:rsid w:val="00E83DED"/>
    <w:rsid w:val="00E83F9A"/>
    <w:rsid w:val="00E85025"/>
    <w:rsid w:val="00E8503E"/>
    <w:rsid w:val="00E8610A"/>
    <w:rsid w:val="00E8610F"/>
    <w:rsid w:val="00E86423"/>
    <w:rsid w:val="00E86961"/>
    <w:rsid w:val="00E869E3"/>
    <w:rsid w:val="00E8792B"/>
    <w:rsid w:val="00E87D71"/>
    <w:rsid w:val="00E87F05"/>
    <w:rsid w:val="00E9035D"/>
    <w:rsid w:val="00E90D0C"/>
    <w:rsid w:val="00E90D56"/>
    <w:rsid w:val="00E9101F"/>
    <w:rsid w:val="00E91111"/>
    <w:rsid w:val="00E91549"/>
    <w:rsid w:val="00E91816"/>
    <w:rsid w:val="00E92457"/>
    <w:rsid w:val="00E92552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1F1"/>
    <w:rsid w:val="00E942D3"/>
    <w:rsid w:val="00E949A6"/>
    <w:rsid w:val="00E94CD5"/>
    <w:rsid w:val="00E94F8D"/>
    <w:rsid w:val="00E950A8"/>
    <w:rsid w:val="00E95160"/>
    <w:rsid w:val="00E954BE"/>
    <w:rsid w:val="00E95BC5"/>
    <w:rsid w:val="00E95E8A"/>
    <w:rsid w:val="00E96581"/>
    <w:rsid w:val="00E96901"/>
    <w:rsid w:val="00E96AB1"/>
    <w:rsid w:val="00E96F4E"/>
    <w:rsid w:val="00E96FFE"/>
    <w:rsid w:val="00E97435"/>
    <w:rsid w:val="00E97897"/>
    <w:rsid w:val="00EA012C"/>
    <w:rsid w:val="00EA0852"/>
    <w:rsid w:val="00EA1216"/>
    <w:rsid w:val="00EA1964"/>
    <w:rsid w:val="00EA1CC5"/>
    <w:rsid w:val="00EA1DAA"/>
    <w:rsid w:val="00EA1DE1"/>
    <w:rsid w:val="00EA231F"/>
    <w:rsid w:val="00EA26F3"/>
    <w:rsid w:val="00EA2A25"/>
    <w:rsid w:val="00EA2ABD"/>
    <w:rsid w:val="00EA2F35"/>
    <w:rsid w:val="00EA3676"/>
    <w:rsid w:val="00EA379D"/>
    <w:rsid w:val="00EA3F06"/>
    <w:rsid w:val="00EA4066"/>
    <w:rsid w:val="00EA49B6"/>
    <w:rsid w:val="00EA4A3F"/>
    <w:rsid w:val="00EA4CDD"/>
    <w:rsid w:val="00EA4E7D"/>
    <w:rsid w:val="00EA4EC1"/>
    <w:rsid w:val="00EA5612"/>
    <w:rsid w:val="00EA5B5C"/>
    <w:rsid w:val="00EA5F44"/>
    <w:rsid w:val="00EA6304"/>
    <w:rsid w:val="00EA6FA2"/>
    <w:rsid w:val="00EA710D"/>
    <w:rsid w:val="00EA72DE"/>
    <w:rsid w:val="00EA7A0A"/>
    <w:rsid w:val="00EA7F46"/>
    <w:rsid w:val="00EB005C"/>
    <w:rsid w:val="00EB024A"/>
    <w:rsid w:val="00EB0331"/>
    <w:rsid w:val="00EB10CA"/>
    <w:rsid w:val="00EB10D8"/>
    <w:rsid w:val="00EB1112"/>
    <w:rsid w:val="00EB1A78"/>
    <w:rsid w:val="00EB2138"/>
    <w:rsid w:val="00EB213C"/>
    <w:rsid w:val="00EB22E6"/>
    <w:rsid w:val="00EB29C6"/>
    <w:rsid w:val="00EB2FE7"/>
    <w:rsid w:val="00EB36F1"/>
    <w:rsid w:val="00EB42B3"/>
    <w:rsid w:val="00EB4470"/>
    <w:rsid w:val="00EB4676"/>
    <w:rsid w:val="00EB4A9C"/>
    <w:rsid w:val="00EB4B93"/>
    <w:rsid w:val="00EB4D25"/>
    <w:rsid w:val="00EB4E79"/>
    <w:rsid w:val="00EB54D0"/>
    <w:rsid w:val="00EB5604"/>
    <w:rsid w:val="00EB64F0"/>
    <w:rsid w:val="00EB65D5"/>
    <w:rsid w:val="00EB78F8"/>
    <w:rsid w:val="00EB7936"/>
    <w:rsid w:val="00EB7BA1"/>
    <w:rsid w:val="00EB7CB3"/>
    <w:rsid w:val="00EC012E"/>
    <w:rsid w:val="00EC13AF"/>
    <w:rsid w:val="00EC155A"/>
    <w:rsid w:val="00EC1BA3"/>
    <w:rsid w:val="00EC22DA"/>
    <w:rsid w:val="00EC23CD"/>
    <w:rsid w:val="00EC2426"/>
    <w:rsid w:val="00EC26AB"/>
    <w:rsid w:val="00EC28E8"/>
    <w:rsid w:val="00EC2D9B"/>
    <w:rsid w:val="00EC352F"/>
    <w:rsid w:val="00EC36E7"/>
    <w:rsid w:val="00EC3B70"/>
    <w:rsid w:val="00EC45F4"/>
    <w:rsid w:val="00EC4ACF"/>
    <w:rsid w:val="00EC4C3A"/>
    <w:rsid w:val="00EC514E"/>
    <w:rsid w:val="00EC5C8A"/>
    <w:rsid w:val="00EC627C"/>
    <w:rsid w:val="00EC7340"/>
    <w:rsid w:val="00EC766F"/>
    <w:rsid w:val="00EC7C7D"/>
    <w:rsid w:val="00EC7EBE"/>
    <w:rsid w:val="00ED04DD"/>
    <w:rsid w:val="00ED05A9"/>
    <w:rsid w:val="00ED0847"/>
    <w:rsid w:val="00ED099F"/>
    <w:rsid w:val="00ED0F76"/>
    <w:rsid w:val="00ED18A2"/>
    <w:rsid w:val="00ED1B84"/>
    <w:rsid w:val="00ED1BD3"/>
    <w:rsid w:val="00ED1D9A"/>
    <w:rsid w:val="00ED1FAB"/>
    <w:rsid w:val="00ED2358"/>
    <w:rsid w:val="00ED2533"/>
    <w:rsid w:val="00ED2C74"/>
    <w:rsid w:val="00ED2E14"/>
    <w:rsid w:val="00ED2FFE"/>
    <w:rsid w:val="00ED37F6"/>
    <w:rsid w:val="00ED449A"/>
    <w:rsid w:val="00ED482D"/>
    <w:rsid w:val="00ED545F"/>
    <w:rsid w:val="00ED5684"/>
    <w:rsid w:val="00ED59A9"/>
    <w:rsid w:val="00ED6C78"/>
    <w:rsid w:val="00ED6F45"/>
    <w:rsid w:val="00ED76C5"/>
    <w:rsid w:val="00ED76F3"/>
    <w:rsid w:val="00ED7BF2"/>
    <w:rsid w:val="00EE03AC"/>
    <w:rsid w:val="00EE0971"/>
    <w:rsid w:val="00EE0DB2"/>
    <w:rsid w:val="00EE1D29"/>
    <w:rsid w:val="00EE21B5"/>
    <w:rsid w:val="00EE254A"/>
    <w:rsid w:val="00EE25FE"/>
    <w:rsid w:val="00EE28C6"/>
    <w:rsid w:val="00EE2C8C"/>
    <w:rsid w:val="00EE2D61"/>
    <w:rsid w:val="00EE303D"/>
    <w:rsid w:val="00EE3123"/>
    <w:rsid w:val="00EE3400"/>
    <w:rsid w:val="00EE3D23"/>
    <w:rsid w:val="00EE43BE"/>
    <w:rsid w:val="00EE4738"/>
    <w:rsid w:val="00EE47C8"/>
    <w:rsid w:val="00EE5791"/>
    <w:rsid w:val="00EE5857"/>
    <w:rsid w:val="00EE6043"/>
    <w:rsid w:val="00EE664B"/>
    <w:rsid w:val="00EE6664"/>
    <w:rsid w:val="00EE6868"/>
    <w:rsid w:val="00EE6C16"/>
    <w:rsid w:val="00EE7094"/>
    <w:rsid w:val="00EE7CB3"/>
    <w:rsid w:val="00EE7F09"/>
    <w:rsid w:val="00EF00D2"/>
    <w:rsid w:val="00EF030E"/>
    <w:rsid w:val="00EF06FB"/>
    <w:rsid w:val="00EF0D91"/>
    <w:rsid w:val="00EF0FC4"/>
    <w:rsid w:val="00EF2317"/>
    <w:rsid w:val="00EF2B8A"/>
    <w:rsid w:val="00EF2EF9"/>
    <w:rsid w:val="00EF2F9C"/>
    <w:rsid w:val="00EF3299"/>
    <w:rsid w:val="00EF372D"/>
    <w:rsid w:val="00EF3CAA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D37"/>
    <w:rsid w:val="00F00E82"/>
    <w:rsid w:val="00F016DB"/>
    <w:rsid w:val="00F0177E"/>
    <w:rsid w:val="00F01D18"/>
    <w:rsid w:val="00F0253E"/>
    <w:rsid w:val="00F030C2"/>
    <w:rsid w:val="00F038ED"/>
    <w:rsid w:val="00F043FC"/>
    <w:rsid w:val="00F04D39"/>
    <w:rsid w:val="00F052B1"/>
    <w:rsid w:val="00F0530F"/>
    <w:rsid w:val="00F05AE0"/>
    <w:rsid w:val="00F05E11"/>
    <w:rsid w:val="00F05EDE"/>
    <w:rsid w:val="00F067E2"/>
    <w:rsid w:val="00F06AE5"/>
    <w:rsid w:val="00F06C65"/>
    <w:rsid w:val="00F06EAC"/>
    <w:rsid w:val="00F07B9F"/>
    <w:rsid w:val="00F07DF8"/>
    <w:rsid w:val="00F07FA9"/>
    <w:rsid w:val="00F10047"/>
    <w:rsid w:val="00F105E3"/>
    <w:rsid w:val="00F10A34"/>
    <w:rsid w:val="00F10BDB"/>
    <w:rsid w:val="00F10C3D"/>
    <w:rsid w:val="00F113A4"/>
    <w:rsid w:val="00F11470"/>
    <w:rsid w:val="00F11623"/>
    <w:rsid w:val="00F11C21"/>
    <w:rsid w:val="00F11C9F"/>
    <w:rsid w:val="00F12532"/>
    <w:rsid w:val="00F12FF1"/>
    <w:rsid w:val="00F13061"/>
    <w:rsid w:val="00F13E90"/>
    <w:rsid w:val="00F14203"/>
    <w:rsid w:val="00F1444D"/>
    <w:rsid w:val="00F14FF3"/>
    <w:rsid w:val="00F15249"/>
    <w:rsid w:val="00F1586E"/>
    <w:rsid w:val="00F15B5B"/>
    <w:rsid w:val="00F15C94"/>
    <w:rsid w:val="00F17C11"/>
    <w:rsid w:val="00F20704"/>
    <w:rsid w:val="00F20C51"/>
    <w:rsid w:val="00F21B13"/>
    <w:rsid w:val="00F21F46"/>
    <w:rsid w:val="00F229F5"/>
    <w:rsid w:val="00F22D1E"/>
    <w:rsid w:val="00F22D38"/>
    <w:rsid w:val="00F22D78"/>
    <w:rsid w:val="00F2396A"/>
    <w:rsid w:val="00F23D23"/>
    <w:rsid w:val="00F24527"/>
    <w:rsid w:val="00F24C02"/>
    <w:rsid w:val="00F24F18"/>
    <w:rsid w:val="00F251F7"/>
    <w:rsid w:val="00F257F5"/>
    <w:rsid w:val="00F264CE"/>
    <w:rsid w:val="00F2697B"/>
    <w:rsid w:val="00F26AB6"/>
    <w:rsid w:val="00F26DBC"/>
    <w:rsid w:val="00F275D8"/>
    <w:rsid w:val="00F27FF4"/>
    <w:rsid w:val="00F3002F"/>
    <w:rsid w:val="00F30408"/>
    <w:rsid w:val="00F30AED"/>
    <w:rsid w:val="00F30EC6"/>
    <w:rsid w:val="00F30FC5"/>
    <w:rsid w:val="00F311F8"/>
    <w:rsid w:val="00F313B7"/>
    <w:rsid w:val="00F31B6A"/>
    <w:rsid w:val="00F31BDE"/>
    <w:rsid w:val="00F31CD6"/>
    <w:rsid w:val="00F31DF8"/>
    <w:rsid w:val="00F32152"/>
    <w:rsid w:val="00F3230E"/>
    <w:rsid w:val="00F32CDE"/>
    <w:rsid w:val="00F32CDF"/>
    <w:rsid w:val="00F33736"/>
    <w:rsid w:val="00F33CD1"/>
    <w:rsid w:val="00F33ED7"/>
    <w:rsid w:val="00F34203"/>
    <w:rsid w:val="00F34266"/>
    <w:rsid w:val="00F34BAD"/>
    <w:rsid w:val="00F34E96"/>
    <w:rsid w:val="00F34FA8"/>
    <w:rsid w:val="00F3589F"/>
    <w:rsid w:val="00F35DA8"/>
    <w:rsid w:val="00F36E78"/>
    <w:rsid w:val="00F37162"/>
    <w:rsid w:val="00F375B8"/>
    <w:rsid w:val="00F37E44"/>
    <w:rsid w:val="00F401E7"/>
    <w:rsid w:val="00F40524"/>
    <w:rsid w:val="00F40F26"/>
    <w:rsid w:val="00F4114D"/>
    <w:rsid w:val="00F413FB"/>
    <w:rsid w:val="00F417A6"/>
    <w:rsid w:val="00F41E2A"/>
    <w:rsid w:val="00F42021"/>
    <w:rsid w:val="00F42890"/>
    <w:rsid w:val="00F429ED"/>
    <w:rsid w:val="00F42F5C"/>
    <w:rsid w:val="00F43377"/>
    <w:rsid w:val="00F435D0"/>
    <w:rsid w:val="00F438DD"/>
    <w:rsid w:val="00F440E0"/>
    <w:rsid w:val="00F4414B"/>
    <w:rsid w:val="00F44B7B"/>
    <w:rsid w:val="00F44D25"/>
    <w:rsid w:val="00F44FBF"/>
    <w:rsid w:val="00F44FD7"/>
    <w:rsid w:val="00F450BD"/>
    <w:rsid w:val="00F46063"/>
    <w:rsid w:val="00F46E89"/>
    <w:rsid w:val="00F470F2"/>
    <w:rsid w:val="00F471D3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587"/>
    <w:rsid w:val="00F532F2"/>
    <w:rsid w:val="00F5348C"/>
    <w:rsid w:val="00F53C2A"/>
    <w:rsid w:val="00F53CFA"/>
    <w:rsid w:val="00F54A22"/>
    <w:rsid w:val="00F54F21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70C3"/>
    <w:rsid w:val="00F575CD"/>
    <w:rsid w:val="00F5768E"/>
    <w:rsid w:val="00F578EC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3B8A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133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70D31"/>
    <w:rsid w:val="00F7238C"/>
    <w:rsid w:val="00F72F44"/>
    <w:rsid w:val="00F7352A"/>
    <w:rsid w:val="00F73690"/>
    <w:rsid w:val="00F74092"/>
    <w:rsid w:val="00F74C8F"/>
    <w:rsid w:val="00F74FA1"/>
    <w:rsid w:val="00F7519E"/>
    <w:rsid w:val="00F7589D"/>
    <w:rsid w:val="00F76613"/>
    <w:rsid w:val="00F76799"/>
    <w:rsid w:val="00F7699A"/>
    <w:rsid w:val="00F772F4"/>
    <w:rsid w:val="00F77C9B"/>
    <w:rsid w:val="00F8113E"/>
    <w:rsid w:val="00F81AC0"/>
    <w:rsid w:val="00F81C6B"/>
    <w:rsid w:val="00F82052"/>
    <w:rsid w:val="00F821FF"/>
    <w:rsid w:val="00F82B76"/>
    <w:rsid w:val="00F8351E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4C3"/>
    <w:rsid w:val="00F85EC6"/>
    <w:rsid w:val="00F862EE"/>
    <w:rsid w:val="00F86A0B"/>
    <w:rsid w:val="00F87870"/>
    <w:rsid w:val="00F878DA"/>
    <w:rsid w:val="00F87CF6"/>
    <w:rsid w:val="00F87EE6"/>
    <w:rsid w:val="00F87F94"/>
    <w:rsid w:val="00F900CB"/>
    <w:rsid w:val="00F9020A"/>
    <w:rsid w:val="00F90E6B"/>
    <w:rsid w:val="00F90FD8"/>
    <w:rsid w:val="00F911B1"/>
    <w:rsid w:val="00F911FF"/>
    <w:rsid w:val="00F91823"/>
    <w:rsid w:val="00F93099"/>
    <w:rsid w:val="00F93449"/>
    <w:rsid w:val="00F93528"/>
    <w:rsid w:val="00F937F6"/>
    <w:rsid w:val="00F949A2"/>
    <w:rsid w:val="00F94EC4"/>
    <w:rsid w:val="00F9597B"/>
    <w:rsid w:val="00F95A3B"/>
    <w:rsid w:val="00F95A70"/>
    <w:rsid w:val="00F95B46"/>
    <w:rsid w:val="00F9616D"/>
    <w:rsid w:val="00F965F1"/>
    <w:rsid w:val="00F96ED3"/>
    <w:rsid w:val="00F978E2"/>
    <w:rsid w:val="00F97BF5"/>
    <w:rsid w:val="00F97E1E"/>
    <w:rsid w:val="00FA0969"/>
    <w:rsid w:val="00FA0BFC"/>
    <w:rsid w:val="00FA0C22"/>
    <w:rsid w:val="00FA0C3E"/>
    <w:rsid w:val="00FA10F8"/>
    <w:rsid w:val="00FA126D"/>
    <w:rsid w:val="00FA1520"/>
    <w:rsid w:val="00FA1561"/>
    <w:rsid w:val="00FA16A7"/>
    <w:rsid w:val="00FA171A"/>
    <w:rsid w:val="00FA18FF"/>
    <w:rsid w:val="00FA211C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FE2"/>
    <w:rsid w:val="00FA6457"/>
    <w:rsid w:val="00FA6474"/>
    <w:rsid w:val="00FA653D"/>
    <w:rsid w:val="00FA686D"/>
    <w:rsid w:val="00FA69E1"/>
    <w:rsid w:val="00FB0E06"/>
    <w:rsid w:val="00FB0F46"/>
    <w:rsid w:val="00FB100F"/>
    <w:rsid w:val="00FB14AC"/>
    <w:rsid w:val="00FB161B"/>
    <w:rsid w:val="00FB1DB0"/>
    <w:rsid w:val="00FB20CE"/>
    <w:rsid w:val="00FB2E2A"/>
    <w:rsid w:val="00FB3038"/>
    <w:rsid w:val="00FB317D"/>
    <w:rsid w:val="00FB346C"/>
    <w:rsid w:val="00FB361C"/>
    <w:rsid w:val="00FB3DDF"/>
    <w:rsid w:val="00FB3F2D"/>
    <w:rsid w:val="00FB42A3"/>
    <w:rsid w:val="00FB4716"/>
    <w:rsid w:val="00FB495D"/>
    <w:rsid w:val="00FB4CA2"/>
    <w:rsid w:val="00FB4F3C"/>
    <w:rsid w:val="00FB5B09"/>
    <w:rsid w:val="00FB5BFC"/>
    <w:rsid w:val="00FB60F1"/>
    <w:rsid w:val="00FB6389"/>
    <w:rsid w:val="00FB69DD"/>
    <w:rsid w:val="00FB6DBE"/>
    <w:rsid w:val="00FC0439"/>
    <w:rsid w:val="00FC090F"/>
    <w:rsid w:val="00FC0B3F"/>
    <w:rsid w:val="00FC119E"/>
    <w:rsid w:val="00FC1432"/>
    <w:rsid w:val="00FC189F"/>
    <w:rsid w:val="00FC1E21"/>
    <w:rsid w:val="00FC1E76"/>
    <w:rsid w:val="00FC211F"/>
    <w:rsid w:val="00FC2196"/>
    <w:rsid w:val="00FC2576"/>
    <w:rsid w:val="00FC3A9E"/>
    <w:rsid w:val="00FC3D26"/>
    <w:rsid w:val="00FC3F5D"/>
    <w:rsid w:val="00FC3FED"/>
    <w:rsid w:val="00FC40B7"/>
    <w:rsid w:val="00FC4AE5"/>
    <w:rsid w:val="00FC4D48"/>
    <w:rsid w:val="00FC501E"/>
    <w:rsid w:val="00FC506B"/>
    <w:rsid w:val="00FC5623"/>
    <w:rsid w:val="00FC5A23"/>
    <w:rsid w:val="00FC5D13"/>
    <w:rsid w:val="00FC61F7"/>
    <w:rsid w:val="00FC66E6"/>
    <w:rsid w:val="00FC6B2F"/>
    <w:rsid w:val="00FC736E"/>
    <w:rsid w:val="00FC7831"/>
    <w:rsid w:val="00FD01B5"/>
    <w:rsid w:val="00FD0226"/>
    <w:rsid w:val="00FD02DF"/>
    <w:rsid w:val="00FD030A"/>
    <w:rsid w:val="00FD041B"/>
    <w:rsid w:val="00FD2721"/>
    <w:rsid w:val="00FD297D"/>
    <w:rsid w:val="00FD4B9C"/>
    <w:rsid w:val="00FD54B4"/>
    <w:rsid w:val="00FD5FBC"/>
    <w:rsid w:val="00FD623B"/>
    <w:rsid w:val="00FD63E2"/>
    <w:rsid w:val="00FD67C3"/>
    <w:rsid w:val="00FD6BB0"/>
    <w:rsid w:val="00FD7015"/>
    <w:rsid w:val="00FD70CF"/>
    <w:rsid w:val="00FE0041"/>
    <w:rsid w:val="00FE02BE"/>
    <w:rsid w:val="00FE0365"/>
    <w:rsid w:val="00FE07C0"/>
    <w:rsid w:val="00FE0901"/>
    <w:rsid w:val="00FE0C1C"/>
    <w:rsid w:val="00FE11CB"/>
    <w:rsid w:val="00FE168F"/>
    <w:rsid w:val="00FE23AD"/>
    <w:rsid w:val="00FE3125"/>
    <w:rsid w:val="00FE3A6B"/>
    <w:rsid w:val="00FE3B39"/>
    <w:rsid w:val="00FE3C13"/>
    <w:rsid w:val="00FE4095"/>
    <w:rsid w:val="00FE47BE"/>
    <w:rsid w:val="00FE48EB"/>
    <w:rsid w:val="00FE4DF6"/>
    <w:rsid w:val="00FE4EA1"/>
    <w:rsid w:val="00FE5435"/>
    <w:rsid w:val="00FE5450"/>
    <w:rsid w:val="00FE5F4E"/>
    <w:rsid w:val="00FE5F90"/>
    <w:rsid w:val="00FE6416"/>
    <w:rsid w:val="00FE652B"/>
    <w:rsid w:val="00FE68C7"/>
    <w:rsid w:val="00FE71F2"/>
    <w:rsid w:val="00FF0B85"/>
    <w:rsid w:val="00FF191A"/>
    <w:rsid w:val="00FF1CFB"/>
    <w:rsid w:val="00FF1FF5"/>
    <w:rsid w:val="00FF257B"/>
    <w:rsid w:val="00FF28BF"/>
    <w:rsid w:val="00FF3A44"/>
    <w:rsid w:val="00FF3F1F"/>
    <w:rsid w:val="00FF468A"/>
    <w:rsid w:val="00FF4EFF"/>
    <w:rsid w:val="00FF53CE"/>
    <w:rsid w:val="00FF5A45"/>
    <w:rsid w:val="00FF5CD4"/>
    <w:rsid w:val="00FF5FA6"/>
    <w:rsid w:val="00FF739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54A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38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4A6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54A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38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4A6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9C14A-4516-4408-8C12-D7FDC1D6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978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Jirapat, Bunyakunakron</dc:creator>
  <cp:lastModifiedBy>nalida.y</cp:lastModifiedBy>
  <cp:revision>4</cp:revision>
  <cp:lastPrinted>2018-03-09T11:30:00Z</cp:lastPrinted>
  <dcterms:created xsi:type="dcterms:W3CDTF">2018-03-29T02:05:00Z</dcterms:created>
  <dcterms:modified xsi:type="dcterms:W3CDTF">2018-03-29T02:06:00Z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