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846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</w:rPr>
      </w:pPr>
    </w:p>
    <w:p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bookmarkStart w:id="0" w:name="_GoBack"/>
      <w:bookmarkEnd w:id="0"/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:rsidR="000D77DB" w:rsidRDefault="000D77DB" w:rsidP="006E479E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>
        <w:rPr>
          <w:rFonts w:ascii="Angsana New" w:hAnsi="Angsana New"/>
          <w:sz w:val="30"/>
          <w:szCs w:val="30"/>
          <w:cs/>
        </w:rPr>
        <w:t>ทั่วไป</w:t>
      </w:r>
    </w:p>
    <w:p w:rsidR="00E628E1" w:rsidRDefault="003776E4" w:rsidP="00E628E1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E628E1">
        <w:rPr>
          <w:rFonts w:ascii="Angsana New" w:hAnsi="Angsana New" w:hint="cs"/>
          <w:sz w:val="30"/>
          <w:szCs w:val="30"/>
          <w:cs/>
        </w:rPr>
        <w:t>ระหว่างกาล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บุคคลหรือ</w:t>
      </w:r>
      <w:r w:rsidRPr="00F50929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:rsidR="00B24D79" w:rsidRPr="009551EE" w:rsidRDefault="00B24D79" w:rsidP="00CF5967">
      <w:pPr>
        <w:numPr>
          <w:ilvl w:val="0"/>
          <w:numId w:val="4"/>
        </w:numPr>
        <w:spacing w:line="240" w:lineRule="auto"/>
        <w:rPr>
          <w:rFonts w:ascii="Angsana New" w:hAnsi="Angsana New"/>
          <w:sz w:val="30"/>
          <w:szCs w:val="30"/>
        </w:rPr>
      </w:pPr>
      <w:r w:rsidRPr="009551EE">
        <w:rPr>
          <w:rFonts w:ascii="Angsana New" w:hAnsi="Angsana New" w:hint="cs"/>
          <w:sz w:val="30"/>
          <w:szCs w:val="30"/>
          <w:cs/>
        </w:rPr>
        <w:t>เงินลงทุน</w:t>
      </w:r>
      <w:r w:rsidR="00CF5967" w:rsidRPr="00CF5967">
        <w:rPr>
          <w:rFonts w:ascii="Angsana New" w:hAnsi="Angsana New"/>
          <w:sz w:val="30"/>
          <w:szCs w:val="30"/>
          <w:cs/>
        </w:rPr>
        <w:t>อื่น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C13355" w:rsidRPr="00C13355" w:rsidRDefault="00C13355" w:rsidP="005913AD">
      <w:pPr>
        <w:numPr>
          <w:ilvl w:val="0"/>
          <w:numId w:val="4"/>
        </w:numPr>
        <w:spacing w:line="240" w:lineRule="auto"/>
        <w:ind w:left="1555"/>
        <w:rPr>
          <w:rFonts w:ascii="Angsana New" w:hAnsi="Angsana New"/>
          <w:sz w:val="30"/>
          <w:szCs w:val="30"/>
        </w:rPr>
      </w:pPr>
      <w:r w:rsidRPr="00C13355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C81FBA" w:rsidRPr="0090796C" w:rsidRDefault="00C81FBA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:rsidR="005A0745" w:rsidRDefault="005A0745" w:rsidP="005A0745">
      <w:pPr>
        <w:numPr>
          <w:ilvl w:val="0"/>
          <w:numId w:val="4"/>
        </w:numPr>
        <w:rPr>
          <w:rFonts w:ascii="Angsana New" w:hAnsi="Angsana New"/>
          <w:sz w:val="30"/>
          <w:szCs w:val="30"/>
        </w:rPr>
      </w:pPr>
      <w:r w:rsidRPr="005A0745">
        <w:rPr>
          <w:rFonts w:ascii="Angsana New" w:hAnsi="Angsana New"/>
          <w:sz w:val="30"/>
          <w:szCs w:val="30"/>
          <w:cs/>
        </w:rPr>
        <w:t>ส่วนงาน</w:t>
      </w:r>
      <w:r w:rsidR="009414C3">
        <w:rPr>
          <w:rFonts w:ascii="Angsana New" w:hAnsi="Angsana New" w:hint="cs"/>
          <w:sz w:val="30"/>
          <w:szCs w:val="30"/>
          <w:cs/>
        </w:rPr>
        <w:t>ดำเนินงาน</w:t>
      </w:r>
    </w:p>
    <w:p w:rsidR="00581076" w:rsidRPr="005A0745" w:rsidRDefault="00581076" w:rsidP="005A0745">
      <w:pPr>
        <w:numPr>
          <w:ilvl w:val="0"/>
          <w:numId w:val="4"/>
        </w:numPr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กำไรต่อหุ้น</w:t>
      </w:r>
      <w:r w:rsidR="002C486E">
        <w:rPr>
          <w:rFonts w:ascii="Angsana New" w:hAnsi="Angsana New" w:hint="cs"/>
          <w:sz w:val="30"/>
          <w:szCs w:val="30"/>
          <w:cs/>
        </w:rPr>
        <w:t>ขั้นพื้นฐาน</w:t>
      </w:r>
    </w:p>
    <w:p w:rsidR="00423DFA" w:rsidRDefault="00423DFA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423DFA"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</w:t>
      </w:r>
      <w:r w:rsidR="00155018">
        <w:rPr>
          <w:rFonts w:ascii="Angsana New" w:hAnsi="Angsana New" w:hint="cs"/>
          <w:sz w:val="30"/>
          <w:szCs w:val="30"/>
          <w:cs/>
        </w:rPr>
        <w:t>ูกพันกับ</w:t>
      </w:r>
      <w:r>
        <w:rPr>
          <w:rFonts w:ascii="Angsana New" w:hAnsi="Angsana New" w:hint="cs"/>
          <w:sz w:val="30"/>
          <w:szCs w:val="30"/>
          <w:cs/>
        </w:rPr>
        <w:t>กิจการที่ไม่เกี่ยวข้องกัน</w:t>
      </w:r>
    </w:p>
    <w:p w:rsidR="0005491A" w:rsidRDefault="0005491A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:rsidR="007B2482" w:rsidRPr="00602254" w:rsidRDefault="000D77DB" w:rsidP="00435278">
      <w:pPr>
        <w:pStyle w:val="Ang15"/>
      </w:pPr>
      <w:r>
        <w:rPr>
          <w:cs/>
        </w:rPr>
        <w:br w:type="page"/>
      </w:r>
      <w:r w:rsidR="00203EEF" w:rsidRPr="00602254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A0745">
        <w:rPr>
          <w:rFonts w:hint="cs"/>
          <w:cs/>
        </w:rPr>
        <w:t>ระหว่างกาล</w:t>
      </w:r>
      <w:r w:rsidR="00203EEF" w:rsidRPr="00602254">
        <w:rPr>
          <w:cs/>
        </w:rPr>
        <w:t>นี้</w:t>
      </w:r>
    </w:p>
    <w:p w:rsidR="00B7732B" w:rsidRPr="00D1506D" w:rsidRDefault="00B7732B" w:rsidP="00435278">
      <w:pPr>
        <w:pStyle w:val="Caption"/>
        <w:numPr>
          <w:ilvl w:val="0"/>
          <w:numId w:val="0"/>
        </w:numPr>
        <w:ind w:left="900"/>
        <w:rPr>
          <w:sz w:val="20"/>
          <w:szCs w:val="20"/>
        </w:rPr>
      </w:pPr>
    </w:p>
    <w:p w:rsidR="007B2482" w:rsidRPr="00624F76" w:rsidRDefault="00203EEF" w:rsidP="00435278">
      <w:pPr>
        <w:pStyle w:val="Ang15"/>
        <w:rPr>
          <w:cs/>
          <w:lang w:val="en-US"/>
        </w:rPr>
      </w:pPr>
      <w:r w:rsidRPr="00203EEF">
        <w:rPr>
          <w:cs/>
        </w:rPr>
        <w:t>งบการเงิน</w:t>
      </w:r>
      <w:r w:rsidR="00C41850">
        <w:rPr>
          <w:rFonts w:hint="cs"/>
          <w:cs/>
        </w:rPr>
        <w:t>ระหว่างกาล</w:t>
      </w:r>
      <w:r w:rsidRPr="00203EEF">
        <w:rPr>
          <w:cs/>
        </w:rPr>
        <w:t>นี</w:t>
      </w:r>
      <w:r w:rsidR="00800E16">
        <w:rPr>
          <w:cs/>
        </w:rPr>
        <w:t>้ได้รับอนุมัติให้ออกงบ</w:t>
      </w:r>
      <w:r w:rsidR="00800E16" w:rsidRPr="00DE642D">
        <w:rPr>
          <w:cs/>
        </w:rPr>
        <w:t>การเงิน</w:t>
      </w:r>
      <w:r w:rsidRPr="00DE642D">
        <w:rPr>
          <w:cs/>
        </w:rPr>
        <w:t>จาก</w:t>
      </w:r>
      <w:r w:rsidR="00732BAC" w:rsidRPr="00203EEF">
        <w:rPr>
          <w:cs/>
        </w:rPr>
        <w:t>คณะกรรมการตรวจสอบตามการมอบหมายจากคณะกรรมการบริษัท</w:t>
      </w:r>
      <w:r w:rsidRPr="00DE642D">
        <w:rPr>
          <w:cs/>
        </w:rPr>
        <w:t xml:space="preserve"> เมื่อวันที่</w:t>
      </w:r>
      <w:r w:rsidRPr="00203EEF">
        <w:rPr>
          <w:cs/>
        </w:rPr>
        <w:t xml:space="preserve"> </w:t>
      </w:r>
      <w:r w:rsidR="00317C85">
        <w:rPr>
          <w:lang w:val="en-US"/>
        </w:rPr>
        <w:t>3</w:t>
      </w:r>
      <w:r w:rsidR="0005491A">
        <w:rPr>
          <w:lang w:val="en-US"/>
        </w:rPr>
        <w:t xml:space="preserve"> </w:t>
      </w:r>
      <w:r w:rsidR="0005491A">
        <w:rPr>
          <w:rFonts w:hint="cs"/>
          <w:cs/>
        </w:rPr>
        <w:t xml:space="preserve">พฤษภาคม </w:t>
      </w:r>
      <w:r w:rsidR="00317C85">
        <w:t>2561</w:t>
      </w:r>
    </w:p>
    <w:p w:rsidR="00B7732B" w:rsidRPr="00D1506D" w:rsidRDefault="00B7732B" w:rsidP="00435278">
      <w:pPr>
        <w:pStyle w:val="Caption"/>
        <w:numPr>
          <w:ilvl w:val="0"/>
          <w:numId w:val="0"/>
        </w:numPr>
        <w:ind w:left="900"/>
        <w:rPr>
          <w:sz w:val="20"/>
          <w:szCs w:val="20"/>
          <w:lang w:val="en-GB"/>
        </w:rPr>
      </w:pPr>
    </w:p>
    <w:p w:rsidR="007B2482" w:rsidRPr="00E76832" w:rsidRDefault="007B2482" w:rsidP="00435278">
      <w:pPr>
        <w:pStyle w:val="Caption"/>
        <w:ind w:left="567" w:hanging="567"/>
      </w:pPr>
      <w:r w:rsidRPr="00E76832">
        <w:rPr>
          <w:cs/>
        </w:rPr>
        <w:t>ข้อมูลทั่วไป</w:t>
      </w:r>
    </w:p>
    <w:p w:rsidR="00B7732B" w:rsidRPr="00D1506D" w:rsidRDefault="00B7732B" w:rsidP="00435278">
      <w:pPr>
        <w:pStyle w:val="Caption"/>
        <w:numPr>
          <w:ilvl w:val="0"/>
          <w:numId w:val="0"/>
        </w:numPr>
        <w:ind w:left="900"/>
        <w:rPr>
          <w:sz w:val="20"/>
          <w:szCs w:val="20"/>
        </w:rPr>
      </w:pPr>
    </w:p>
    <w:p w:rsidR="004C37E0" w:rsidRPr="00E34840" w:rsidRDefault="004C37E0" w:rsidP="004C37E0">
      <w:pPr>
        <w:pStyle w:val="Ang15"/>
      </w:pPr>
      <w:r w:rsidRPr="00E34840">
        <w:rPr>
          <w:cs/>
        </w:rPr>
        <w:t>บริษัท ทีพีไอ โพลีน</w:t>
      </w:r>
      <w:r w:rsidRPr="00E34840">
        <w:t xml:space="preserve"> </w:t>
      </w:r>
      <w:r w:rsidRPr="00E34840">
        <w:rPr>
          <w:cs/>
        </w:rPr>
        <w:t>เพาเวอร์ จำกัด (มหาชน)</w:t>
      </w:r>
      <w:r w:rsidRPr="00E34840">
        <w:t xml:space="preserve"> “</w:t>
      </w:r>
      <w:r w:rsidRPr="00E34840">
        <w:rPr>
          <w:cs/>
        </w:rPr>
        <w:t>บริษัท</w:t>
      </w:r>
      <w:r w:rsidRPr="00E34840">
        <w:rPr>
          <w:lang w:val="en-US"/>
        </w:rPr>
        <w:t xml:space="preserve">” </w:t>
      </w:r>
      <w:r w:rsidRPr="00E34840">
        <w:rPr>
          <w:cs/>
        </w:rPr>
        <w:t>เป็นนิติบุคคล</w:t>
      </w:r>
      <w:r w:rsidRPr="00E34840">
        <w:rPr>
          <w:cs/>
          <w:lang w:val="en-US"/>
        </w:rPr>
        <w:t>ที่จัดตั้งขึ้นใน</w:t>
      </w:r>
      <w:r w:rsidRPr="00E34840">
        <w:rPr>
          <w:cs/>
        </w:rPr>
        <w:t xml:space="preserve">ประเทศไทย และมีที่อยู่จดทะเบียนตั้งอยู่เลขที่ </w:t>
      </w:r>
      <w:r w:rsidR="00317C85">
        <w:t>26</w:t>
      </w:r>
      <w:r w:rsidRPr="00E34840">
        <w:t>/</w:t>
      </w:r>
      <w:r w:rsidR="00317C85">
        <w:t>56</w:t>
      </w:r>
      <w:r w:rsidRPr="00E34840">
        <w:rPr>
          <w:cs/>
        </w:rPr>
        <w:t xml:space="preserve"> อาคารทีพีไอ ทาวเวอร์ ถนนจันทน์ตัดใหม่ แขวงทุ่งมหาเมฆ เขตสาทร กรุงเทพฯ</w:t>
      </w:r>
    </w:p>
    <w:p w:rsidR="004C37E0" w:rsidRPr="00E534EC" w:rsidRDefault="004C37E0" w:rsidP="004C37E0">
      <w:pPr>
        <w:pStyle w:val="Bo-Blankline"/>
        <w:rPr>
          <w:sz w:val="16"/>
          <w:szCs w:val="16"/>
        </w:rPr>
      </w:pPr>
    </w:p>
    <w:p w:rsidR="004C37E0" w:rsidRPr="00E34840" w:rsidRDefault="004C37E0" w:rsidP="004C37E0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317C85">
        <w:rPr>
          <w:rFonts w:ascii="Angsana New" w:hAnsi="Angsana New"/>
          <w:sz w:val="30"/>
          <w:szCs w:val="30"/>
        </w:rPr>
        <w:t>5</w:t>
      </w:r>
      <w:r w:rsidRPr="00C41850">
        <w:rPr>
          <w:rFonts w:ascii="Angsana New" w:hAnsi="Angsana New"/>
          <w:sz w:val="30"/>
          <w:szCs w:val="30"/>
        </w:rPr>
        <w:t xml:space="preserve"> </w:t>
      </w:r>
      <w:r w:rsidRPr="00C41850">
        <w:rPr>
          <w:rFonts w:ascii="Angsana New" w:hAnsi="Angsana New"/>
          <w:sz w:val="30"/>
          <w:szCs w:val="30"/>
          <w:cs/>
        </w:rPr>
        <w:t>เมษายน</w:t>
      </w:r>
      <w:r w:rsidRPr="00E34840">
        <w:rPr>
          <w:rFonts w:ascii="Angsana New" w:hAnsi="Angsana New"/>
          <w:sz w:val="30"/>
          <w:szCs w:val="30"/>
          <w:cs/>
        </w:rPr>
        <w:t xml:space="preserve"> </w:t>
      </w:r>
      <w:r w:rsidR="00317C85">
        <w:rPr>
          <w:rFonts w:ascii="Angsana New" w:hAnsi="Angsana New"/>
          <w:sz w:val="30"/>
          <w:szCs w:val="30"/>
          <w:cs/>
        </w:rPr>
        <w:t>2560</w:t>
      </w:r>
    </w:p>
    <w:p w:rsidR="004C37E0" w:rsidRPr="00E534EC" w:rsidRDefault="004C37E0" w:rsidP="004C37E0">
      <w:pPr>
        <w:pStyle w:val="Bo-Blankline"/>
        <w:rPr>
          <w:sz w:val="16"/>
          <w:szCs w:val="16"/>
        </w:rPr>
      </w:pPr>
    </w:p>
    <w:p w:rsidR="004C37E0" w:rsidRPr="005E16DF" w:rsidRDefault="004C37E0" w:rsidP="004C37E0">
      <w:pPr>
        <w:spacing w:line="240" w:lineRule="auto"/>
        <w:ind w:left="547" w:right="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4840">
        <w:rPr>
          <w:rFonts w:ascii="Angsana New" w:hAnsi="Angsana New"/>
          <w:sz w:val="30"/>
          <w:szCs w:val="30"/>
          <w:cs/>
        </w:rPr>
        <w:t>บริษัท</w:t>
      </w:r>
      <w:r w:rsidRPr="00C44DB7">
        <w:rPr>
          <w:rFonts w:ascii="Angsana New" w:hAnsi="Angsana New"/>
          <w:sz w:val="30"/>
          <w:szCs w:val="30"/>
          <w:cs/>
        </w:rPr>
        <w:t>ใหญ่ในระหว่าง</w:t>
      </w:r>
      <w:r w:rsidR="00C41850">
        <w:rPr>
          <w:rFonts w:ascii="Angsana New" w:hAnsi="Angsana New" w:hint="cs"/>
          <w:sz w:val="30"/>
          <w:szCs w:val="30"/>
          <w:cs/>
        </w:rPr>
        <w:t>งวด</w:t>
      </w:r>
      <w:r w:rsidRPr="00C44DB7">
        <w:rPr>
          <w:rFonts w:ascii="Angsana New" w:hAnsi="Angsana New"/>
          <w:sz w:val="30"/>
          <w:szCs w:val="30"/>
          <w:cs/>
        </w:rPr>
        <w:t xml:space="preserve">คือบริษัท ทีพีไอ โพลีน จำกัด </w:t>
      </w:r>
      <w:r w:rsidRPr="00C44DB7">
        <w:rPr>
          <w:rFonts w:ascii="Angsana New" w:hAnsi="Angsana New"/>
          <w:sz w:val="30"/>
          <w:szCs w:val="30"/>
        </w:rPr>
        <w:t>(</w:t>
      </w:r>
      <w:r w:rsidRPr="00C44DB7">
        <w:rPr>
          <w:rFonts w:ascii="Angsana New" w:hAnsi="Angsana New"/>
          <w:sz w:val="30"/>
          <w:szCs w:val="30"/>
          <w:cs/>
        </w:rPr>
        <w:t>มหาชน</w:t>
      </w:r>
      <w:r w:rsidRPr="00C44DB7">
        <w:rPr>
          <w:rFonts w:ascii="Angsana New" w:hAnsi="Angsana New"/>
          <w:sz w:val="30"/>
          <w:szCs w:val="30"/>
        </w:rPr>
        <w:t>) “</w:t>
      </w:r>
      <w:r w:rsidRPr="00C44DB7">
        <w:rPr>
          <w:rFonts w:ascii="Angsana New" w:hAnsi="Angsana New"/>
          <w:sz w:val="30"/>
          <w:szCs w:val="30"/>
          <w:cs/>
        </w:rPr>
        <w:t>บริษัทใหญ่</w:t>
      </w:r>
      <w:r w:rsidRPr="00C44DB7">
        <w:rPr>
          <w:rFonts w:ascii="Angsana New" w:hAnsi="Angsana New"/>
          <w:sz w:val="30"/>
          <w:szCs w:val="30"/>
        </w:rPr>
        <w:t xml:space="preserve">” </w:t>
      </w:r>
      <w:r w:rsidRPr="00C44DB7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ซึ่งเป็นนิติบุคคลที่จัดตั้งขึ้นในประเทศไทย</w:t>
      </w:r>
      <w:r w:rsidRPr="00C44DB7">
        <w:rPr>
          <w:rFonts w:ascii="Angsana New" w:hAnsi="Angsana New" w:hint="cs"/>
          <w:sz w:val="30"/>
          <w:szCs w:val="30"/>
          <w:cs/>
        </w:rPr>
        <w:t xml:space="preserve"> และเป็นผู้ถือหุ้นรายใหญ่ของบริษัท โดยมีอัตราส่วนการถือหุ้นร้อยละ </w:t>
      </w:r>
      <w:r w:rsidR="00317C85">
        <w:rPr>
          <w:rFonts w:ascii="Angsana New" w:hAnsi="Angsana New"/>
          <w:sz w:val="30"/>
          <w:szCs w:val="30"/>
        </w:rPr>
        <w:t>70</w:t>
      </w:r>
      <w:r w:rsidRPr="00C44DB7">
        <w:rPr>
          <w:rFonts w:ascii="Angsana New" w:hAnsi="Angsana New" w:hint="cs"/>
          <w:sz w:val="30"/>
          <w:szCs w:val="30"/>
          <w:cs/>
        </w:rPr>
        <w:t>.</w:t>
      </w:r>
      <w:r w:rsidR="00317C85">
        <w:rPr>
          <w:rFonts w:ascii="Angsana New" w:hAnsi="Angsana New" w:hint="cs"/>
          <w:sz w:val="30"/>
          <w:szCs w:val="30"/>
          <w:cs/>
        </w:rPr>
        <w:t>24</w:t>
      </w:r>
      <w:r w:rsidRPr="00C44DB7">
        <w:rPr>
          <w:rFonts w:ascii="Angsana New" w:hAnsi="Angsana New" w:hint="cs"/>
          <w:sz w:val="30"/>
          <w:szCs w:val="30"/>
          <w:cs/>
        </w:rPr>
        <w:t xml:space="preserve"> ของทุนที่ออกและชำระแล้วของบริษัท ณ วันที่ </w:t>
      </w:r>
      <w:r w:rsidR="00317C85">
        <w:rPr>
          <w:rFonts w:ascii="Angsana New" w:hAnsi="Angsana New"/>
          <w:sz w:val="30"/>
          <w:szCs w:val="30"/>
        </w:rPr>
        <w:t>31</w:t>
      </w:r>
      <w:r w:rsidR="00BC4E08">
        <w:rPr>
          <w:rFonts w:ascii="Angsana New" w:hAnsi="Angsana New" w:hint="cs"/>
          <w:sz w:val="30"/>
          <w:szCs w:val="30"/>
          <w:cs/>
        </w:rPr>
        <w:t xml:space="preserve"> มีน</w:t>
      </w:r>
      <w:r w:rsidRPr="00C44DB7">
        <w:rPr>
          <w:rFonts w:ascii="Angsana New" w:hAnsi="Angsana New" w:hint="cs"/>
          <w:sz w:val="30"/>
          <w:szCs w:val="30"/>
          <w:cs/>
        </w:rPr>
        <w:t xml:space="preserve">าคม </w:t>
      </w:r>
      <w:r w:rsidR="00317C85">
        <w:rPr>
          <w:rFonts w:ascii="Angsana New" w:hAnsi="Angsana New"/>
          <w:sz w:val="30"/>
          <w:szCs w:val="30"/>
        </w:rPr>
        <w:t>256</w:t>
      </w:r>
      <w:r w:rsidR="00317C85">
        <w:rPr>
          <w:rFonts w:ascii="Angsana New" w:hAnsi="Angsana New"/>
          <w:sz w:val="30"/>
          <w:szCs w:val="30"/>
          <w:lang w:val="en-US"/>
        </w:rPr>
        <w:t>1</w:t>
      </w:r>
      <w:r w:rsidRPr="00C44DB7">
        <w:rPr>
          <w:rFonts w:ascii="Angsana New" w:hAnsi="Angsana New" w:hint="cs"/>
          <w:sz w:val="30"/>
          <w:szCs w:val="30"/>
          <w:cs/>
        </w:rPr>
        <w:t xml:space="preserve"> </w:t>
      </w:r>
      <w:r w:rsidRPr="00C44DB7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317C85">
        <w:rPr>
          <w:rFonts w:ascii="Angsana New" w:hAnsi="Angsana New"/>
          <w:i/>
          <w:iCs/>
          <w:sz w:val="30"/>
          <w:szCs w:val="30"/>
        </w:rPr>
        <w:t>31</w:t>
      </w:r>
      <w:r w:rsidRPr="00C44DB7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317C85">
        <w:rPr>
          <w:rFonts w:ascii="Angsana New" w:hAnsi="Angsana New"/>
          <w:i/>
          <w:iCs/>
          <w:sz w:val="30"/>
          <w:szCs w:val="30"/>
        </w:rPr>
        <w:t>2560</w:t>
      </w:r>
      <w:r w:rsidRPr="00C44DB7">
        <w:rPr>
          <w:rFonts w:ascii="Angsana New" w:hAnsi="Angsana New"/>
          <w:i/>
          <w:iCs/>
          <w:sz w:val="30"/>
          <w:szCs w:val="30"/>
          <w:lang w:val="en-US"/>
        </w:rPr>
        <w:t>:</w:t>
      </w:r>
      <w:r w:rsidRPr="00C44DB7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ร้อยละ </w:t>
      </w:r>
      <w:r w:rsidR="00317C85">
        <w:rPr>
          <w:rFonts w:ascii="Angsana New" w:hAnsi="Angsana New"/>
          <w:i/>
          <w:iCs/>
          <w:sz w:val="30"/>
          <w:szCs w:val="30"/>
          <w:lang w:val="en-US"/>
        </w:rPr>
        <w:t>70</w:t>
      </w:r>
      <w:r w:rsidR="00C41850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317C85">
        <w:rPr>
          <w:rFonts w:ascii="Angsana New" w:hAnsi="Angsana New"/>
          <w:i/>
          <w:iCs/>
          <w:sz w:val="30"/>
          <w:szCs w:val="30"/>
          <w:lang w:val="en-US"/>
        </w:rPr>
        <w:t>24</w:t>
      </w:r>
      <w:r w:rsidRPr="00C44DB7">
        <w:rPr>
          <w:rFonts w:ascii="Angsana New" w:hAnsi="Angsana New" w:hint="cs"/>
          <w:i/>
          <w:iCs/>
          <w:sz w:val="30"/>
          <w:szCs w:val="30"/>
          <w:cs/>
          <w:lang w:val="en-US"/>
        </w:rPr>
        <w:t>)</w:t>
      </w:r>
    </w:p>
    <w:p w:rsidR="004C37E0" w:rsidRPr="000857F2" w:rsidRDefault="004C37E0" w:rsidP="004C37E0">
      <w:pPr>
        <w:pStyle w:val="Bo-Blankline"/>
      </w:pPr>
    </w:p>
    <w:p w:rsidR="004C37E0" w:rsidRDefault="004C37E0" w:rsidP="004C37E0">
      <w:pPr>
        <w:pStyle w:val="Bo-Blankline"/>
        <w:jc w:val="thaiDistribute"/>
        <w:rPr>
          <w:sz w:val="30"/>
          <w:szCs w:val="30"/>
          <w:cs/>
        </w:rPr>
      </w:pPr>
      <w:r w:rsidRPr="00E34840">
        <w:rPr>
          <w:sz w:val="30"/>
          <w:szCs w:val="30"/>
          <w:cs/>
        </w:rPr>
        <w:t>บริษัทดำเนินธุรกิจหลักเกี่ยวกับ</w:t>
      </w:r>
      <w:r w:rsidRPr="00E34840">
        <w:rPr>
          <w:sz w:val="30"/>
          <w:szCs w:val="30"/>
        </w:rPr>
        <w:t xml:space="preserve"> </w:t>
      </w:r>
      <w:r w:rsidRPr="00E34840">
        <w:rPr>
          <w:sz w:val="30"/>
          <w:szCs w:val="30"/>
          <w:cs/>
        </w:rPr>
        <w:t>การผลิตและจำหน่ายกระแสไฟฟ้าและเชื้อเพลิงจากขยะ</w:t>
      </w:r>
      <w:r w:rsidRPr="00E34840">
        <w:rPr>
          <w:sz w:val="30"/>
          <w:szCs w:val="30"/>
        </w:rPr>
        <w:t xml:space="preserve"> </w:t>
      </w:r>
      <w:r w:rsidRPr="00E34840">
        <w:rPr>
          <w:sz w:val="30"/>
          <w:szCs w:val="30"/>
          <w:cs/>
        </w:rPr>
        <w:t>รวมทั้งเศษหรือขยะหรือของเสีย และประกอบกิจการสถานีบริการน้ำมันเชื้อเพลิง และก๊าซธรรมชาติ</w:t>
      </w:r>
      <w:r w:rsidRPr="00E34840">
        <w:rPr>
          <w:sz w:val="30"/>
          <w:szCs w:val="30"/>
        </w:rPr>
        <w:t xml:space="preserve"> </w:t>
      </w:r>
      <w:r w:rsidRPr="00E34840">
        <w:rPr>
          <w:sz w:val="30"/>
          <w:szCs w:val="30"/>
          <w:cs/>
        </w:rPr>
        <w:t xml:space="preserve">โดยมีสถานีบริการรวม </w:t>
      </w:r>
      <w:r w:rsidR="00317C85">
        <w:rPr>
          <w:sz w:val="30"/>
          <w:szCs w:val="30"/>
        </w:rPr>
        <w:t>12</w:t>
      </w:r>
      <w:r w:rsidRPr="00E34840">
        <w:rPr>
          <w:sz w:val="30"/>
          <w:szCs w:val="30"/>
        </w:rPr>
        <w:t xml:space="preserve"> </w:t>
      </w:r>
      <w:r w:rsidRPr="00E34840">
        <w:rPr>
          <w:sz w:val="30"/>
          <w:szCs w:val="30"/>
          <w:cs/>
        </w:rPr>
        <w:t>แห่ง</w:t>
      </w:r>
    </w:p>
    <w:p w:rsidR="0085153D" w:rsidRDefault="0085153D" w:rsidP="0085153D">
      <w:pPr>
        <w:pStyle w:val="Bo-Blankline"/>
      </w:pPr>
    </w:p>
    <w:p w:rsidR="007B2482" w:rsidRPr="00E76832" w:rsidRDefault="007B2482" w:rsidP="004C37E0">
      <w:pPr>
        <w:pStyle w:val="Caption"/>
        <w:ind w:left="549" w:hanging="549"/>
      </w:pPr>
      <w:r w:rsidRPr="00E76832">
        <w:rPr>
          <w:cs/>
        </w:rPr>
        <w:t>เกณฑ์</w:t>
      </w:r>
      <w:r w:rsidRPr="00E76832">
        <w:rPr>
          <w:rFonts w:hint="cs"/>
          <w:cs/>
        </w:rPr>
        <w:t>การจัดทำงบการเงิน</w:t>
      </w:r>
      <w:r w:rsidR="00AA3030">
        <w:rPr>
          <w:rFonts w:hint="cs"/>
          <w:cs/>
        </w:rPr>
        <w:t>ระหว่างกาล</w:t>
      </w:r>
    </w:p>
    <w:p w:rsidR="007B2482" w:rsidRPr="00D1506D" w:rsidRDefault="007B2482" w:rsidP="00435278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 w:right="-43"/>
        <w:jc w:val="both"/>
        <w:rPr>
          <w:rFonts w:ascii="Angsana New" w:hAnsi="Angsana New"/>
          <w:color w:val="000000"/>
          <w:sz w:val="20"/>
          <w:szCs w:val="20"/>
        </w:rPr>
      </w:pPr>
    </w:p>
    <w:p w:rsidR="00EF58C8" w:rsidRPr="00C41850" w:rsidRDefault="00EF58C8" w:rsidP="00282D9D">
      <w:pPr>
        <w:pStyle w:val="Bo-H2Main"/>
        <w:numPr>
          <w:ilvl w:val="0"/>
          <w:numId w:val="28"/>
        </w:numPr>
        <w:spacing w:line="240" w:lineRule="auto"/>
        <w:ind w:left="567" w:hanging="425"/>
        <w:contextualSpacing w:val="0"/>
        <w:rPr>
          <w:b w:val="0"/>
          <w:bCs w:val="0"/>
        </w:rPr>
      </w:pPr>
      <w:r w:rsidRPr="00C41850">
        <w:rPr>
          <w:b w:val="0"/>
          <w:bCs w:val="0"/>
          <w:cs/>
        </w:rPr>
        <w:t>เกณฑ์การถือปฏิบัติ</w:t>
      </w:r>
    </w:p>
    <w:p w:rsidR="00B7732B" w:rsidRDefault="00B7732B" w:rsidP="00282D9D">
      <w:pPr>
        <w:pStyle w:val="Bo-Blankline"/>
      </w:pPr>
    </w:p>
    <w:p w:rsidR="00282D9D" w:rsidRDefault="00282D9D" w:rsidP="00915E78">
      <w:pPr>
        <w:pStyle w:val="Ang15"/>
      </w:pPr>
      <w:r>
        <w:rPr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="00317C85">
        <w:rPr>
          <w:cs/>
        </w:rPr>
        <w:t>34</w:t>
      </w:r>
      <w:r>
        <w:rPr>
          <w:cs/>
        </w:rPr>
        <w:t xml:space="preserve"> (ปรับปรุง </w:t>
      </w:r>
      <w:r w:rsidR="00317C85">
        <w:rPr>
          <w:cs/>
        </w:rPr>
        <w:t>25</w:t>
      </w:r>
      <w:r w:rsidR="00317C85">
        <w:t>60</w:t>
      </w:r>
      <w:r w:rsidR="002A3C5F">
        <w:rPr>
          <w:cs/>
        </w:rPr>
        <w:t xml:space="preserve">) </w:t>
      </w:r>
      <w:r w:rsidR="002A3C5F" w:rsidRPr="00EC102A">
        <w:rPr>
          <w:i/>
          <w:iCs/>
          <w:cs/>
        </w:rPr>
        <w:t>เรื่อง</w:t>
      </w:r>
      <w:r w:rsidR="00B24D79">
        <w:rPr>
          <w:cs/>
        </w:rPr>
        <w:br/>
      </w:r>
      <w:r w:rsidR="00FD5BF7" w:rsidRPr="00EC102A">
        <w:rPr>
          <w:rFonts w:hint="cs"/>
          <w:i/>
          <w:iCs/>
          <w:cs/>
        </w:rPr>
        <w:t>การ</w:t>
      </w:r>
      <w:r w:rsidR="00C27575" w:rsidRPr="00EC102A">
        <w:rPr>
          <w:rFonts w:hint="cs"/>
          <w:i/>
          <w:iCs/>
          <w:cs/>
        </w:rPr>
        <w:t>รายงานทาง</w:t>
      </w:r>
      <w:r w:rsidR="002A3C5F" w:rsidRPr="00EC102A">
        <w:rPr>
          <w:i/>
          <w:iCs/>
          <w:cs/>
        </w:rPr>
        <w:t>การเงินระหว่างกาล</w:t>
      </w:r>
      <w:r w:rsidR="00EC102A">
        <w:rPr>
          <w:cs/>
        </w:rPr>
        <w:t xml:space="preserve"> </w:t>
      </w:r>
      <w:r>
        <w:rPr>
          <w:cs/>
        </w:rPr>
        <w:t>รวมถึงแนวปฏิบัติทางการบัญชีที่ประกาศใช้โดยสภาวิชาชีพบัญชีฯ</w:t>
      </w:r>
      <w:r w:rsidR="00EC102A">
        <w:rPr>
          <w:rFonts w:hint="cs"/>
          <w:cs/>
        </w:rPr>
        <w:t xml:space="preserve"> </w:t>
      </w:r>
      <w:r>
        <w:rPr>
          <w:cs/>
        </w:rPr>
        <w:t>(</w:t>
      </w:r>
      <w:r>
        <w:t>“</w:t>
      </w:r>
      <w:r>
        <w:rPr>
          <w:cs/>
        </w:rPr>
        <w:t>สภาวิชาชีพบัญชี</w:t>
      </w:r>
      <w:r w:rsidR="002A3C5F">
        <w:t>”)</w:t>
      </w:r>
      <w:r w:rsidR="00FD5BF7">
        <w:rPr>
          <w:rFonts w:hint="cs"/>
          <w:cs/>
        </w:rPr>
        <w:t xml:space="preserve"> </w:t>
      </w:r>
      <w:r w:rsidR="00FD5BF7">
        <w:rPr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282D9D" w:rsidRDefault="00282D9D" w:rsidP="00282D9D">
      <w:pPr>
        <w:pStyle w:val="Bo-Blankline"/>
      </w:pPr>
    </w:p>
    <w:p w:rsidR="00282D9D" w:rsidRDefault="00282D9D" w:rsidP="00282D9D">
      <w:pPr>
        <w:pStyle w:val="Ang15"/>
      </w:pPr>
      <w:r>
        <w:rPr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317C85">
        <w:rPr>
          <w:cs/>
        </w:rPr>
        <w:t>31</w:t>
      </w:r>
      <w:r>
        <w:rPr>
          <w:cs/>
        </w:rPr>
        <w:t xml:space="preserve"> ธันวาคม </w:t>
      </w:r>
      <w:r w:rsidR="00317C85">
        <w:rPr>
          <w:cs/>
        </w:rPr>
        <w:t>25</w:t>
      </w:r>
      <w:r w:rsidR="00317C85">
        <w:t>60</w:t>
      </w:r>
      <w:r w:rsidR="007C764D">
        <w:br/>
      </w:r>
      <w:r>
        <w:rPr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2A3C5F">
        <w:rPr>
          <w:rFonts w:hint="cs"/>
          <w:cs/>
        </w:rPr>
        <w:t xml:space="preserve"> </w:t>
      </w:r>
      <w:r>
        <w:rPr>
          <w:cs/>
        </w:rPr>
        <w:t>ๆ เพื่อไม่ให้ซ้ำซ้อนกับข้อ</w:t>
      </w:r>
      <w:r w:rsidR="00B24D79">
        <w:rPr>
          <w:cs/>
        </w:rPr>
        <w:t xml:space="preserve">มูลที่ได้เคยนำเสนอรายงานไปแล้ว </w:t>
      </w:r>
      <w:r>
        <w:rPr>
          <w:cs/>
        </w:rPr>
        <w:t>ดังนั้นการอ่านงบการเงินระหว่างกาลนี้จึงควรอ่านควบคู่กับงบ</w:t>
      </w:r>
      <w:r w:rsidRPr="009B6696">
        <w:rPr>
          <w:cs/>
        </w:rPr>
        <w:t>การเงินของบริษัทสำหรับ</w:t>
      </w:r>
      <w:r>
        <w:rPr>
          <w:cs/>
        </w:rPr>
        <w:t xml:space="preserve">ปีสิ้นสุดวันที่ </w:t>
      </w:r>
      <w:r w:rsidR="00317C85">
        <w:rPr>
          <w:cs/>
        </w:rPr>
        <w:t>31</w:t>
      </w:r>
      <w:r>
        <w:rPr>
          <w:cs/>
        </w:rPr>
        <w:t xml:space="preserve"> ธันวาคม </w:t>
      </w:r>
      <w:r w:rsidR="00317C85">
        <w:rPr>
          <w:cs/>
        </w:rPr>
        <w:t>25</w:t>
      </w:r>
      <w:r w:rsidR="00317C85">
        <w:t>60</w:t>
      </w:r>
    </w:p>
    <w:p w:rsidR="009B6696" w:rsidRPr="00915E78" w:rsidRDefault="002A3C5F" w:rsidP="00C41850">
      <w:pPr>
        <w:pStyle w:val="Ang15"/>
      </w:pPr>
      <w:r>
        <w:rPr>
          <w:cs/>
        </w:rPr>
        <w:br w:type="page"/>
      </w:r>
      <w:r w:rsidR="009B6696" w:rsidRPr="005E5A75">
        <w:rPr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915E78" w:rsidRPr="005E5A75">
        <w:t xml:space="preserve">                      </w:t>
      </w:r>
      <w:r w:rsidR="009B6696" w:rsidRPr="005E5A75">
        <w:rPr>
          <w:cs/>
        </w:rPr>
        <w:t xml:space="preserve">งบการเงินสำหรับปีสิ้นสุดวันที่ </w:t>
      </w:r>
      <w:r w:rsidR="00317C85">
        <w:rPr>
          <w:cs/>
        </w:rPr>
        <w:t>31</w:t>
      </w:r>
      <w:r w:rsidR="009B6696" w:rsidRPr="005E5A75">
        <w:rPr>
          <w:cs/>
        </w:rPr>
        <w:t xml:space="preserve"> ธันวาคม </w:t>
      </w:r>
      <w:r w:rsidR="00317C85">
        <w:rPr>
          <w:cs/>
        </w:rPr>
        <w:t>2</w:t>
      </w:r>
      <w:r w:rsidR="00317C85">
        <w:t>560</w:t>
      </w:r>
      <w:r w:rsidR="009B6696" w:rsidRPr="005E5A75">
        <w:rPr>
          <w:cs/>
        </w:rPr>
        <w:t xml:space="preserve"> </w:t>
      </w:r>
      <w:r w:rsidR="005E5A75" w:rsidRPr="005E5A75">
        <w:rPr>
          <w:rFonts w:hint="cs"/>
          <w:cs/>
        </w:rPr>
        <w:t>ยก</w:t>
      </w:r>
      <w:r w:rsidR="009B6696" w:rsidRPr="005E5A75">
        <w:rPr>
          <w:cs/>
        </w:rPr>
        <w:t>เว้นกรณีที่บริษัทได้นำมาตรฐานการรายงานทางการเงิน</w:t>
      </w:r>
      <w:r w:rsidR="009B6696" w:rsidRPr="005E5A75">
        <w:rPr>
          <w:rFonts w:hint="cs"/>
          <w:cs/>
        </w:rPr>
        <w:br/>
      </w:r>
      <w:r w:rsidR="009B6696" w:rsidRPr="005E5A75">
        <w:rPr>
          <w:cs/>
        </w:rPr>
        <w:t>ที่ออกและปรับปรุงใหม่ซึ่งมีผลบังคับใช้สำหรับรอบระยะเวลาบัญชีที่เริ่มในหรือหลัง</w:t>
      </w:r>
      <w:r w:rsidRPr="005E5A75">
        <w:rPr>
          <w:cs/>
        </w:rPr>
        <w:t xml:space="preserve">วันที่ </w:t>
      </w:r>
      <w:r w:rsidR="00317C85">
        <w:rPr>
          <w:cs/>
        </w:rPr>
        <w:t>1</w:t>
      </w:r>
      <w:r w:rsidRPr="005E5A75">
        <w:rPr>
          <w:cs/>
        </w:rPr>
        <w:t xml:space="preserve"> มกราคม </w:t>
      </w:r>
      <w:r w:rsidR="00317C85">
        <w:rPr>
          <w:cs/>
        </w:rPr>
        <w:t>256</w:t>
      </w:r>
      <w:r w:rsidR="00317C85">
        <w:t>1</w:t>
      </w:r>
      <w:r w:rsidR="009B6696" w:rsidRPr="005E5A75">
        <w:rPr>
          <w:cs/>
        </w:rPr>
        <w:t xml:space="preserve"> </w:t>
      </w:r>
      <w:r w:rsidR="009B6696" w:rsidRPr="005E5A75">
        <w:br/>
      </w:r>
      <w:r w:rsidR="009B6696" w:rsidRPr="005E5A75">
        <w:rPr>
          <w:cs/>
        </w:rPr>
        <w:t>ทุกฉบับมาถือปฏิบัติ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และผลการดำเนินงานหรือฐานะการเงินของบริษัท</w:t>
      </w:r>
    </w:p>
    <w:p w:rsidR="00DB5127" w:rsidRDefault="00DB5127" w:rsidP="008A231B">
      <w:pPr>
        <w:pStyle w:val="Bo-Blankline"/>
        <w:rPr>
          <w:lang w:val="en-US"/>
        </w:rPr>
      </w:pPr>
    </w:p>
    <w:p w:rsidR="005E5A75" w:rsidRDefault="005E5A75" w:rsidP="005E5A7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23EF3">
        <w:rPr>
          <w:rFonts w:ascii="Angsana New" w:hAnsi="Angsana New"/>
          <w:sz w:val="30"/>
          <w:szCs w:val="30"/>
          <w:cs/>
        </w:rPr>
        <w:t xml:space="preserve">นอกเหนือจากมาตรฐานการรายงานทางการเงินที่ออกและปรับปรุงใหม่ข้างต้นสภาวิชาชีพบัญชีได้ออกมาตรฐาน การรายงานทางการเงินฉบับที่ </w:t>
      </w:r>
      <w:r w:rsidR="00317C85">
        <w:rPr>
          <w:rFonts w:ascii="Angsana New" w:hAnsi="Angsana New"/>
          <w:sz w:val="30"/>
          <w:szCs w:val="30"/>
          <w:cs/>
        </w:rPr>
        <w:t>15</w:t>
      </w:r>
      <w:r w:rsidRPr="00E23EF3">
        <w:rPr>
          <w:rFonts w:ascii="Angsana New" w:hAnsi="Angsana New"/>
          <w:sz w:val="30"/>
          <w:szCs w:val="30"/>
          <w:cs/>
        </w:rPr>
        <w:t xml:space="preserve"> เรื่อง รายได้จากสัญญาที่ทำกับลูกค้า ซึ่งมีผลบังคับสำหรับรอบระยะเวลาบัญชีที่ เริ่ม</w:t>
      </w:r>
      <w:r>
        <w:rPr>
          <w:rFonts w:ascii="Angsana New" w:hAnsi="Angsana New"/>
          <w:sz w:val="30"/>
          <w:szCs w:val="30"/>
          <w:cs/>
        </w:rPr>
        <w:t xml:space="preserve">ในหรือหลังวันที่ </w:t>
      </w:r>
      <w:r w:rsidR="00317C85">
        <w:rPr>
          <w:rFonts w:ascii="Angsana New" w:hAnsi="Angsana New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  <w:cs/>
        </w:rPr>
        <w:t xml:space="preserve"> มกราคม </w:t>
      </w:r>
      <w:r w:rsidR="00317C85">
        <w:rPr>
          <w:rFonts w:ascii="Angsana New" w:hAnsi="Angsana New"/>
          <w:sz w:val="30"/>
          <w:szCs w:val="30"/>
          <w:cs/>
        </w:rPr>
        <w:t>2562</w:t>
      </w:r>
      <w:r>
        <w:rPr>
          <w:rFonts w:ascii="Angsana New" w:hAnsi="Angsana New"/>
          <w:sz w:val="30"/>
          <w:szCs w:val="30"/>
          <w:cs/>
        </w:rPr>
        <w:t xml:space="preserve"> บริษัท</w:t>
      </w:r>
      <w:r w:rsidRPr="00E23EF3">
        <w:rPr>
          <w:rFonts w:ascii="Angsana New" w:hAnsi="Angsana New"/>
          <w:sz w:val="30"/>
          <w:szCs w:val="30"/>
          <w:cs/>
        </w:rPr>
        <w:t>ไม่ได้ใช้มาตรฐานการรายงานทางการเงินดังกล่าวในการ จัดทำงบการเงินระหว่างกาลก่อนวันที่มีผลบังคับใช้</w:t>
      </w:r>
    </w:p>
    <w:p w:rsidR="005E5A75" w:rsidRPr="00317C85" w:rsidRDefault="005E5A75" w:rsidP="005E5A75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5E5A75" w:rsidRDefault="005E5A75" w:rsidP="005E5A7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317C85">
        <w:rPr>
          <w:rFonts w:ascii="Angsana New" w:hAnsi="Angsana New"/>
          <w:color w:val="000000"/>
          <w:sz w:val="30"/>
          <w:szCs w:val="30"/>
        </w:rPr>
        <w:t>15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รายได้ที่กิจการคาดว่าจะได้รับ 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มาตรฐาน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:rsidR="005E5A75" w:rsidRPr="004B5942" w:rsidRDefault="005E5A75" w:rsidP="005E5A75">
      <w:pPr>
        <w:pStyle w:val="NoSpacing"/>
        <w:rPr>
          <w:sz w:val="10"/>
          <w:szCs w:val="14"/>
        </w:rPr>
      </w:pPr>
    </w:p>
    <w:p w:rsidR="005E5A75" w:rsidRPr="00E23EF3" w:rsidRDefault="005E5A75" w:rsidP="005E5A7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="00317C85">
        <w:rPr>
          <w:rFonts w:ascii="Angsana New" w:hAnsi="Angsana New"/>
          <w:color w:val="000000"/>
          <w:sz w:val="30"/>
          <w:szCs w:val="30"/>
        </w:rPr>
        <w:t>11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="00317C85">
        <w:rPr>
          <w:rFonts w:ascii="Angsana New" w:hAnsi="Angsana New"/>
          <w:color w:val="000000"/>
          <w:sz w:val="30"/>
          <w:szCs w:val="30"/>
        </w:rPr>
        <w:t>2560</w:t>
      </w:r>
      <w:r w:rsidRPr="00E23EF3">
        <w:rPr>
          <w:rFonts w:ascii="Angsana New" w:hAnsi="Angsana New"/>
          <w:color w:val="000000"/>
          <w:sz w:val="30"/>
          <w:szCs w:val="30"/>
          <w:cs/>
        </w:rPr>
        <w:t>)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E23EF3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E23EF3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5E5A75" w:rsidRPr="00E23EF3" w:rsidRDefault="005E5A75" w:rsidP="005E5A7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="00317C85">
        <w:rPr>
          <w:rFonts w:ascii="Angsana New" w:hAnsi="Angsana New"/>
          <w:color w:val="000000"/>
          <w:sz w:val="30"/>
          <w:szCs w:val="30"/>
        </w:rPr>
        <w:t>18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="00317C85">
        <w:rPr>
          <w:rFonts w:ascii="Angsana New" w:hAnsi="Angsana New"/>
          <w:color w:val="000000"/>
          <w:sz w:val="30"/>
          <w:szCs w:val="30"/>
        </w:rPr>
        <w:t>2560</w:t>
      </w:r>
      <w:r w:rsidRPr="00E23EF3">
        <w:rPr>
          <w:rFonts w:ascii="Angsana New" w:hAnsi="Angsana New"/>
          <w:color w:val="000000"/>
          <w:sz w:val="30"/>
          <w:szCs w:val="30"/>
        </w:rPr>
        <w:t>)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5E5A75" w:rsidRPr="00E23EF3" w:rsidRDefault="005E5A75" w:rsidP="005E5A7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="00317C85">
        <w:rPr>
          <w:rFonts w:ascii="Angsana New" w:hAnsi="Angsana New"/>
          <w:color w:val="000000"/>
          <w:sz w:val="30"/>
          <w:szCs w:val="30"/>
        </w:rPr>
        <w:t>31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="00317C85">
        <w:rPr>
          <w:rFonts w:ascii="Angsana New" w:hAnsi="Angsana New"/>
          <w:color w:val="000000"/>
          <w:sz w:val="30"/>
          <w:szCs w:val="30"/>
        </w:rPr>
        <w:t>2560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รายได้ </w:t>
      </w:r>
      <w:r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-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รายการแลกเปลี่ยนเกี่ยวกับบริการ</w:t>
      </w:r>
      <w:r w:rsidRPr="00E23EF3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5E5A75" w:rsidRPr="00E23EF3" w:rsidRDefault="005E5A75" w:rsidP="005E5A7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="00317C85">
        <w:rPr>
          <w:rFonts w:ascii="Angsana New" w:hAnsi="Angsana New"/>
          <w:color w:val="000000"/>
          <w:sz w:val="30"/>
          <w:szCs w:val="30"/>
        </w:rPr>
        <w:t>13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="00317C85">
        <w:rPr>
          <w:rFonts w:ascii="Angsana New" w:hAnsi="Angsana New"/>
          <w:color w:val="000000"/>
          <w:sz w:val="30"/>
          <w:szCs w:val="30"/>
        </w:rPr>
        <w:t>2560</w:t>
      </w:r>
      <w:r w:rsidRPr="00E23EF3">
        <w:rPr>
          <w:rFonts w:ascii="Angsana New" w:hAnsi="Angsana New"/>
          <w:color w:val="000000"/>
          <w:sz w:val="30"/>
          <w:szCs w:val="30"/>
        </w:rPr>
        <w:t>)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5E5A75" w:rsidRPr="00E23EF3" w:rsidRDefault="005E5A75" w:rsidP="005E5A7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="00317C85">
        <w:rPr>
          <w:rFonts w:ascii="Angsana New" w:hAnsi="Angsana New"/>
          <w:color w:val="000000"/>
          <w:sz w:val="30"/>
          <w:szCs w:val="30"/>
        </w:rPr>
        <w:t>15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="00317C85">
        <w:rPr>
          <w:rFonts w:ascii="Angsana New" w:hAnsi="Angsana New"/>
          <w:color w:val="000000"/>
          <w:sz w:val="30"/>
          <w:szCs w:val="30"/>
        </w:rPr>
        <w:t>2560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E23EF3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5E5A75" w:rsidRPr="00E23EF3" w:rsidRDefault="005E5A75" w:rsidP="005E5A7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="00317C85">
        <w:rPr>
          <w:rFonts w:ascii="Angsana New" w:hAnsi="Angsana New"/>
          <w:color w:val="000000"/>
          <w:sz w:val="30"/>
          <w:szCs w:val="30"/>
        </w:rPr>
        <w:t>18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="00317C85">
        <w:rPr>
          <w:rFonts w:ascii="Angsana New" w:hAnsi="Angsana New"/>
          <w:color w:val="000000"/>
          <w:sz w:val="30"/>
          <w:szCs w:val="30"/>
        </w:rPr>
        <w:t>2560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) 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5E5A75" w:rsidRPr="00317C85" w:rsidRDefault="005E5A75" w:rsidP="005E5A75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5E5A75" w:rsidRDefault="005E5A75" w:rsidP="005E5A75">
      <w:pPr>
        <w:ind w:left="540"/>
        <w:jc w:val="thaiDistribute"/>
      </w:pPr>
      <w:r w:rsidRPr="00E23EF3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</w:t>
      </w:r>
      <w:r>
        <w:rPr>
          <w:rFonts w:ascii="Angsana New" w:hAnsi="Angsana New"/>
          <w:sz w:val="30"/>
          <w:szCs w:val="30"/>
          <w:cs/>
        </w:rPr>
        <w:t xml:space="preserve">งิน ฉบับที่ </w:t>
      </w:r>
      <w:r w:rsidR="00317C85">
        <w:rPr>
          <w:rFonts w:ascii="Angsana New" w:hAnsi="Angsana New"/>
          <w:sz w:val="30"/>
          <w:szCs w:val="30"/>
          <w:cs/>
        </w:rPr>
        <w:t>15</w:t>
      </w:r>
      <w:r>
        <w:rPr>
          <w:rFonts w:ascii="Angsana New" w:hAnsi="Angsana New"/>
          <w:sz w:val="30"/>
          <w:szCs w:val="30"/>
          <w:cs/>
        </w:rPr>
        <w:t xml:space="preserve"> เป็นครั้งแรกต่อ</w:t>
      </w:r>
      <w:r w:rsidRPr="00E23EF3">
        <w:rPr>
          <w:rFonts w:ascii="Angsana New" w:hAnsi="Angsana New"/>
          <w:sz w:val="30"/>
          <w:szCs w:val="30"/>
          <w:cs/>
        </w:rPr>
        <w:t>งบการเงิน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</w:p>
    <w:p w:rsidR="005E5A75" w:rsidRPr="005E5A75" w:rsidRDefault="005E5A75" w:rsidP="008A231B">
      <w:pPr>
        <w:pStyle w:val="Bo-Blankline"/>
      </w:pPr>
    </w:p>
    <w:p w:rsidR="00012E2C" w:rsidRPr="00C41850" w:rsidRDefault="009B6696" w:rsidP="00282D9D">
      <w:pPr>
        <w:pStyle w:val="Bo-H2Main"/>
        <w:numPr>
          <w:ilvl w:val="0"/>
          <w:numId w:val="28"/>
        </w:numPr>
        <w:spacing w:line="240" w:lineRule="auto"/>
        <w:ind w:left="567" w:hanging="425"/>
        <w:contextualSpacing w:val="0"/>
        <w:rPr>
          <w:b w:val="0"/>
          <w:bCs w:val="0"/>
        </w:rPr>
      </w:pPr>
      <w:r w:rsidRPr="00C41850">
        <w:rPr>
          <w:rFonts w:hint="cs"/>
          <w:b w:val="0"/>
          <w:bCs w:val="0"/>
          <w:cs/>
          <w:lang w:val="en-GB"/>
        </w:rPr>
        <w:t>ส</w:t>
      </w:r>
      <w:r w:rsidR="00012E2C" w:rsidRPr="00C41850">
        <w:rPr>
          <w:b w:val="0"/>
          <w:bCs w:val="0"/>
          <w:cs/>
        </w:rPr>
        <w:t>กุลเงินที่</w:t>
      </w:r>
      <w:r w:rsidR="00012E2C" w:rsidRPr="00C41850">
        <w:rPr>
          <w:rFonts w:hint="cs"/>
          <w:b w:val="0"/>
          <w:bCs w:val="0"/>
          <w:cs/>
        </w:rPr>
        <w:t>ใช้ในการดำเนินงานและ</w:t>
      </w:r>
      <w:r w:rsidR="00012E2C" w:rsidRPr="00C41850">
        <w:rPr>
          <w:b w:val="0"/>
          <w:bCs w:val="0"/>
          <w:cs/>
        </w:rPr>
        <w:t>นำเสนองบการเงิน</w:t>
      </w:r>
    </w:p>
    <w:p w:rsidR="00012E2C" w:rsidRPr="00D1506D" w:rsidRDefault="00012E2C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12E2C" w:rsidRPr="00E76832" w:rsidRDefault="00012E2C" w:rsidP="00435278">
      <w:pPr>
        <w:pStyle w:val="Ang15"/>
        <w:rPr>
          <w:lang w:val="en-US"/>
        </w:rPr>
      </w:pPr>
      <w:r w:rsidRPr="00E76832">
        <w:rPr>
          <w:rFonts w:hint="cs"/>
          <w:cs/>
          <w:lang w:val="en-US"/>
        </w:rPr>
        <w:t>งบการเงิน</w:t>
      </w:r>
      <w:r w:rsidR="001D5971">
        <w:rPr>
          <w:rFonts w:hint="cs"/>
          <w:cs/>
          <w:lang w:val="en-US"/>
        </w:rPr>
        <w:t>ระหว่างกาล</w:t>
      </w:r>
      <w:r w:rsidRPr="00E76832">
        <w:rPr>
          <w:rFonts w:hint="cs"/>
          <w:cs/>
          <w:lang w:val="en-US"/>
        </w:rPr>
        <w:t>นี้จัดทำและแสดงหน่วยเงินตราเป็นเงินบาท</w:t>
      </w:r>
      <w:r w:rsidR="00317C85">
        <w:rPr>
          <w:lang w:val="en-US"/>
        </w:rPr>
        <w:t xml:space="preserve"> </w:t>
      </w:r>
      <w:r w:rsidRPr="00E76832">
        <w:rPr>
          <w:rFonts w:hint="cs"/>
          <w:cs/>
          <w:lang w:val="en-US"/>
        </w:rPr>
        <w:t>ซึ่งเป็นสกุลเงินที่ใช้ดำเนินงานของบริษัท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317C85" w:rsidRDefault="00317C85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x-none" w:eastAsia="x-none"/>
        </w:rPr>
      </w:pPr>
      <w:r>
        <w:rPr>
          <w:b/>
          <w:bCs/>
          <w:cs/>
        </w:rPr>
        <w:br w:type="page"/>
      </w:r>
    </w:p>
    <w:p w:rsidR="0098712A" w:rsidRPr="00C41850" w:rsidRDefault="00D70079" w:rsidP="00282D9D">
      <w:pPr>
        <w:pStyle w:val="Bo-H2Main"/>
        <w:numPr>
          <w:ilvl w:val="0"/>
          <w:numId w:val="28"/>
        </w:numPr>
        <w:spacing w:line="240" w:lineRule="auto"/>
        <w:ind w:left="567" w:hanging="425"/>
        <w:contextualSpacing w:val="0"/>
        <w:rPr>
          <w:b w:val="0"/>
          <w:bCs w:val="0"/>
        </w:rPr>
      </w:pPr>
      <w:r w:rsidRPr="00C41850">
        <w:rPr>
          <w:b w:val="0"/>
          <w:bCs w:val="0"/>
          <w:cs/>
        </w:rPr>
        <w:lastRenderedPageBreak/>
        <w:t>การใช้วิจารณญาณและการประมาณการ</w:t>
      </w:r>
    </w:p>
    <w:p w:rsidR="0098712A" w:rsidRPr="00D1506D" w:rsidRDefault="0098712A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71950" w:rsidRPr="00E76832" w:rsidRDefault="000F3EFE" w:rsidP="00435278">
      <w:pPr>
        <w:pStyle w:val="Ang15"/>
      </w:pPr>
      <w:r w:rsidRPr="00E76832">
        <w:rPr>
          <w:cs/>
        </w:rPr>
        <w:t>ในการจัดทำงบการเงิน</w:t>
      </w:r>
      <w:r w:rsidR="001D5971">
        <w:rPr>
          <w:rFonts w:hint="cs"/>
          <w:cs/>
        </w:rPr>
        <w:t>ระหว่างกาล</w:t>
      </w:r>
      <w:r w:rsidRPr="00E76832">
        <w:rPr>
          <w:rFonts w:hint="cs"/>
          <w:cs/>
        </w:rPr>
        <w:t>ให้</w:t>
      </w:r>
      <w:r w:rsidRPr="00E76832">
        <w:rPr>
          <w:cs/>
        </w:rPr>
        <w:t>เป็นไปตามมาตรฐานการรายงานทางการเงิน ผู้บริหารต้องใช้ว</w:t>
      </w:r>
      <w:r w:rsidR="00C27575">
        <w:rPr>
          <w:cs/>
        </w:rPr>
        <w:t>ิจารณญาณ การประมาณและข้อสมมติ</w:t>
      </w:r>
      <w:r w:rsidRPr="00E76832">
        <w:rPr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0F3EFE" w:rsidRDefault="000F3EFE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1D5971" w:rsidRDefault="001D5971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F31F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Pr="00CE4666">
        <w:rPr>
          <w:rFonts w:ascii="Angsana New" w:hAnsi="Angsana New"/>
          <w:sz w:val="30"/>
          <w:szCs w:val="30"/>
          <w:cs/>
        </w:rPr>
        <w:t>วิจารณญาณ</w:t>
      </w:r>
      <w:r w:rsidRPr="003F31F5">
        <w:rPr>
          <w:rFonts w:ascii="Angsana New" w:hAnsi="Angsana New"/>
          <w:sz w:val="30"/>
          <w:szCs w:val="30"/>
          <w:cs/>
        </w:rPr>
        <w:t>อย่างมีนัยสำคัญในการถือปฏิบัติตามนโยบายการบัญชีข</w:t>
      </w:r>
      <w:r w:rsidRPr="001D5971">
        <w:rPr>
          <w:rFonts w:ascii="Angsana New" w:hAnsi="Angsana New"/>
          <w:sz w:val="30"/>
          <w:szCs w:val="30"/>
          <w:cs/>
        </w:rPr>
        <w:t>องบริษัท และแหล่</w:t>
      </w:r>
      <w:r w:rsidRPr="003F31F5">
        <w:rPr>
          <w:rFonts w:ascii="Angsana New" w:hAnsi="Angsana New"/>
          <w:sz w:val="30"/>
          <w:szCs w:val="30"/>
          <w:cs/>
        </w:rPr>
        <w:t xml:space="preserve">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317C85">
        <w:rPr>
          <w:rFonts w:ascii="Angsana New" w:hAnsi="Angsana New"/>
          <w:sz w:val="30"/>
          <w:szCs w:val="30"/>
        </w:rPr>
        <w:t>31</w:t>
      </w:r>
      <w:r w:rsidRPr="003F31F5">
        <w:rPr>
          <w:rFonts w:ascii="Angsana New" w:hAnsi="Angsana New"/>
          <w:sz w:val="30"/>
          <w:szCs w:val="30"/>
        </w:rPr>
        <w:t xml:space="preserve"> </w:t>
      </w:r>
      <w:r w:rsidRPr="003F31F5">
        <w:rPr>
          <w:rFonts w:ascii="Angsana New" w:hAnsi="Angsana New"/>
          <w:sz w:val="30"/>
          <w:szCs w:val="30"/>
          <w:cs/>
        </w:rPr>
        <w:t xml:space="preserve">ธันวาคม </w:t>
      </w:r>
      <w:r w:rsidR="00317C85">
        <w:rPr>
          <w:rFonts w:ascii="Angsana New" w:hAnsi="Angsana New"/>
          <w:sz w:val="30"/>
          <w:szCs w:val="30"/>
        </w:rPr>
        <w:t>2560</w:t>
      </w:r>
    </w:p>
    <w:p w:rsidR="000626DF" w:rsidRPr="000626DF" w:rsidRDefault="000626DF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0626DF" w:rsidRPr="0034019B" w:rsidRDefault="000626DF" w:rsidP="000626DF">
      <w:pPr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  <w:r w:rsidRPr="0034019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:rsidR="000626DF" w:rsidRPr="000626DF" w:rsidRDefault="000626DF" w:rsidP="000626D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:rsidR="000626DF" w:rsidRPr="00E16F84" w:rsidRDefault="000626DF" w:rsidP="000626D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16F84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E16F84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E16F84">
        <w:rPr>
          <w:rFonts w:ascii="Angsana New" w:hAnsi="Angsana New"/>
          <w:sz w:val="30"/>
          <w:szCs w:val="30"/>
          <w:cs/>
        </w:rPr>
        <w:t>ได้ใช้</w:t>
      </w:r>
      <w:r w:rsidRPr="00E16F84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E16F84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E16F84">
        <w:rPr>
          <w:rFonts w:ascii="Angsana New" w:hAnsi="Angsana New" w:hint="cs"/>
          <w:sz w:val="30"/>
          <w:szCs w:val="30"/>
          <w:cs/>
        </w:rPr>
        <w:t>ในแต่ละ</w:t>
      </w:r>
      <w:r w:rsidRPr="00E16F84">
        <w:rPr>
          <w:rFonts w:ascii="Angsana New" w:hAnsi="Angsana New"/>
          <w:sz w:val="30"/>
          <w:szCs w:val="30"/>
          <w:cs/>
        </w:rPr>
        <w:t>ลำดับชั้น</w:t>
      </w:r>
      <w:r w:rsidRPr="00E16F84">
        <w:rPr>
          <w:rFonts w:ascii="Angsana New" w:hAnsi="Angsana New" w:hint="cs"/>
          <w:sz w:val="30"/>
          <w:szCs w:val="30"/>
          <w:cs/>
        </w:rPr>
        <w:t>ของ</w:t>
      </w:r>
      <w:r w:rsidRPr="00E16F84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E16F84">
        <w:rPr>
          <w:rFonts w:ascii="Angsana New" w:hAnsi="Angsana New"/>
          <w:sz w:val="30"/>
          <w:szCs w:val="30"/>
        </w:rPr>
        <w:t xml:space="preserve"> </w:t>
      </w:r>
      <w:r w:rsidRPr="00E16F84">
        <w:rPr>
          <w:rFonts w:ascii="Angsana New" w:hAnsi="Angsana New" w:hint="cs"/>
          <w:sz w:val="30"/>
          <w:szCs w:val="30"/>
          <w:cs/>
        </w:rPr>
        <w:t>ดังนี้</w:t>
      </w:r>
    </w:p>
    <w:p w:rsidR="000626DF" w:rsidRPr="0013231F" w:rsidRDefault="000626DF" w:rsidP="000626DF">
      <w:pPr>
        <w:pStyle w:val="Bo-Blankline"/>
      </w:pPr>
      <w:r w:rsidRPr="00E16F84">
        <w:rPr>
          <w:rFonts w:hint="cs"/>
          <w:cs/>
        </w:rPr>
        <w:t xml:space="preserve"> </w:t>
      </w:r>
    </w:p>
    <w:p w:rsidR="000626DF" w:rsidRPr="00E16F84" w:rsidRDefault="000626DF" w:rsidP="000626DF">
      <w:pPr>
        <w:pStyle w:val="block"/>
        <w:numPr>
          <w:ilvl w:val="0"/>
          <w:numId w:val="8"/>
        </w:numPr>
        <w:tabs>
          <w:tab w:val="left" w:pos="851"/>
        </w:tabs>
        <w:spacing w:after="0" w:line="240" w:lineRule="auto"/>
        <w:ind w:left="851" w:right="-7" w:hanging="284"/>
        <w:jc w:val="thaiDistribute"/>
        <w:rPr>
          <w:rFonts w:ascii="Angsana New" w:hAnsi="Angsana New"/>
          <w:sz w:val="30"/>
          <w:szCs w:val="30"/>
        </w:rPr>
      </w:pPr>
      <w:r w:rsidRPr="00E16F84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317C85">
        <w:rPr>
          <w:rFonts w:ascii="Angsana New" w:hAnsi="Angsana New"/>
          <w:sz w:val="30"/>
          <w:szCs w:val="30"/>
          <w:lang w:val="en-US"/>
        </w:rPr>
        <w:t>1</w:t>
      </w:r>
      <w:r w:rsidRPr="00E16F84">
        <w:rPr>
          <w:rFonts w:ascii="Angsana New" w:hAnsi="Angsana New"/>
          <w:sz w:val="30"/>
          <w:szCs w:val="30"/>
          <w:lang w:val="en-US"/>
        </w:rPr>
        <w:t xml:space="preserve"> </w:t>
      </w:r>
      <w:r w:rsidRPr="00E16F84">
        <w:rPr>
          <w:rFonts w:ascii="Angsana New" w:hAnsi="Angsana New"/>
          <w:sz w:val="30"/>
          <w:szCs w:val="30"/>
          <w:cs/>
        </w:rPr>
        <w:t xml:space="preserve">เป็นราคาเสนอซื้อขาย </w:t>
      </w:r>
      <w:r w:rsidRPr="00E16F84">
        <w:rPr>
          <w:rFonts w:ascii="Angsana New" w:hAnsi="Angsana New"/>
          <w:sz w:val="30"/>
          <w:szCs w:val="30"/>
        </w:rPr>
        <w:t>(</w:t>
      </w:r>
      <w:r w:rsidRPr="00E16F84">
        <w:rPr>
          <w:rFonts w:ascii="Angsana New" w:hAnsi="Angsana New"/>
          <w:sz w:val="30"/>
          <w:szCs w:val="30"/>
          <w:cs/>
        </w:rPr>
        <w:t>ไม่</w:t>
      </w:r>
      <w:r w:rsidRPr="00E16F84">
        <w:rPr>
          <w:rFonts w:ascii="Angsana New" w:hAnsi="Angsana New" w:hint="cs"/>
          <w:sz w:val="30"/>
          <w:szCs w:val="30"/>
          <w:cs/>
        </w:rPr>
        <w:t>ต้อง</w:t>
      </w:r>
      <w:r w:rsidRPr="00E16F84">
        <w:rPr>
          <w:rFonts w:ascii="Angsana New" w:hAnsi="Angsana New"/>
          <w:sz w:val="30"/>
          <w:szCs w:val="30"/>
          <w:cs/>
        </w:rPr>
        <w:t>ปรับปรุง</w:t>
      </w:r>
      <w:r w:rsidRPr="00E16F84">
        <w:rPr>
          <w:rFonts w:ascii="Angsana New" w:hAnsi="Angsana New"/>
          <w:sz w:val="30"/>
          <w:szCs w:val="30"/>
        </w:rPr>
        <w:t xml:space="preserve">) </w:t>
      </w:r>
      <w:r w:rsidRPr="00E16F84">
        <w:rPr>
          <w:rFonts w:ascii="Angsana New" w:hAnsi="Angsana New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0626DF" w:rsidRPr="00E16F84" w:rsidRDefault="000626DF" w:rsidP="000626DF">
      <w:pPr>
        <w:pStyle w:val="block"/>
        <w:numPr>
          <w:ilvl w:val="0"/>
          <w:numId w:val="8"/>
        </w:numPr>
        <w:tabs>
          <w:tab w:val="left" w:pos="851"/>
        </w:tabs>
        <w:spacing w:after="0" w:line="240" w:lineRule="auto"/>
        <w:ind w:left="851" w:right="-7" w:hanging="284"/>
        <w:jc w:val="thaiDistribute"/>
        <w:rPr>
          <w:rFonts w:ascii="Angsana New" w:hAnsi="Angsana New"/>
          <w:sz w:val="30"/>
          <w:szCs w:val="30"/>
        </w:rPr>
      </w:pPr>
      <w:r w:rsidRPr="00E16F84">
        <w:rPr>
          <w:rFonts w:ascii="Angsana New" w:hAnsi="Angsana New"/>
          <w:sz w:val="30"/>
          <w:szCs w:val="30"/>
          <w:cs/>
        </w:rPr>
        <w:t>ข้อมูลระดับ</w:t>
      </w:r>
      <w:r w:rsidRPr="00E16F84">
        <w:rPr>
          <w:rFonts w:ascii="Angsana New" w:hAnsi="Angsana New"/>
          <w:sz w:val="30"/>
          <w:szCs w:val="30"/>
        </w:rPr>
        <w:t xml:space="preserve"> </w:t>
      </w:r>
      <w:r w:rsidR="00317C85">
        <w:rPr>
          <w:rFonts w:ascii="Angsana New" w:hAnsi="Angsana New"/>
          <w:sz w:val="30"/>
          <w:szCs w:val="30"/>
        </w:rPr>
        <w:t>2</w:t>
      </w:r>
      <w:r w:rsidRPr="00E16F84">
        <w:rPr>
          <w:rFonts w:ascii="Angsana New" w:hAnsi="Angsana New"/>
          <w:sz w:val="30"/>
          <w:szCs w:val="30"/>
        </w:rPr>
        <w:t xml:space="preserve"> </w:t>
      </w:r>
      <w:r w:rsidRPr="00E16F84">
        <w:rPr>
          <w:rFonts w:ascii="Angsana New" w:hAnsi="Angsana New"/>
          <w:sz w:val="30"/>
          <w:szCs w:val="30"/>
          <w:cs/>
        </w:rPr>
        <w:t>เป็นข้อมูลอื่นที่สังเกตได้โดยตรง</w:t>
      </w:r>
      <w:r w:rsidRPr="00E16F84">
        <w:rPr>
          <w:rFonts w:ascii="Angsana New" w:hAnsi="Angsana New" w:hint="cs"/>
          <w:sz w:val="30"/>
          <w:szCs w:val="30"/>
          <w:cs/>
        </w:rPr>
        <w:t xml:space="preserve"> </w:t>
      </w:r>
      <w:r w:rsidRPr="00E16F84">
        <w:rPr>
          <w:rFonts w:ascii="Angsana New" w:hAnsi="Angsana New"/>
          <w:sz w:val="30"/>
          <w:szCs w:val="30"/>
        </w:rPr>
        <w:t>(</w:t>
      </w:r>
      <w:r w:rsidRPr="00E16F84">
        <w:rPr>
          <w:rFonts w:ascii="Angsana New" w:hAnsi="Angsana New" w:hint="cs"/>
          <w:sz w:val="30"/>
          <w:szCs w:val="30"/>
          <w:cs/>
        </w:rPr>
        <w:t xml:space="preserve">เช่น ราคาขาย) </w:t>
      </w:r>
      <w:r w:rsidRPr="00E16F84">
        <w:rPr>
          <w:rFonts w:ascii="Angsana New" w:hAnsi="Angsana New"/>
          <w:sz w:val="30"/>
          <w:szCs w:val="30"/>
          <w:cs/>
        </w:rPr>
        <w:t>หรือโดยอ้อม</w:t>
      </w:r>
      <w:r w:rsidRPr="00E16F84">
        <w:rPr>
          <w:rFonts w:ascii="Angsana New" w:hAnsi="Angsana New" w:hint="cs"/>
          <w:sz w:val="30"/>
          <w:szCs w:val="30"/>
          <w:cs/>
        </w:rPr>
        <w:t xml:space="preserve"> (เช่น ได้มาจากราคา) </w:t>
      </w:r>
      <w:r w:rsidRPr="00E16F84">
        <w:rPr>
          <w:rFonts w:ascii="Angsana New" w:hAnsi="Angsana New"/>
          <w:sz w:val="30"/>
          <w:szCs w:val="30"/>
          <w:cs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317C85">
        <w:rPr>
          <w:rFonts w:ascii="Angsana New" w:hAnsi="Angsana New"/>
          <w:sz w:val="30"/>
          <w:szCs w:val="30"/>
        </w:rPr>
        <w:t>1</w:t>
      </w:r>
    </w:p>
    <w:p w:rsidR="000626DF" w:rsidRDefault="000626DF" w:rsidP="000626DF">
      <w:pPr>
        <w:pStyle w:val="block"/>
        <w:numPr>
          <w:ilvl w:val="0"/>
          <w:numId w:val="8"/>
        </w:numPr>
        <w:tabs>
          <w:tab w:val="left" w:pos="851"/>
        </w:tabs>
        <w:spacing w:after="0" w:line="240" w:lineRule="auto"/>
        <w:ind w:left="851" w:right="-7" w:hanging="284"/>
        <w:jc w:val="thaiDistribute"/>
        <w:rPr>
          <w:rFonts w:ascii="Angsana New" w:hAnsi="Angsana New"/>
          <w:sz w:val="30"/>
          <w:szCs w:val="30"/>
          <w:cs/>
        </w:rPr>
      </w:pPr>
      <w:r w:rsidRPr="00E16F84">
        <w:rPr>
          <w:rFonts w:ascii="Angsana New" w:hAnsi="Angsana New" w:hint="cs"/>
          <w:sz w:val="30"/>
          <w:szCs w:val="30"/>
          <w:cs/>
        </w:rPr>
        <w:t>ข้อมูล</w:t>
      </w:r>
      <w:r w:rsidRPr="00E16F84">
        <w:rPr>
          <w:rFonts w:ascii="Angsana New" w:hAnsi="Angsana New"/>
          <w:sz w:val="30"/>
          <w:szCs w:val="30"/>
          <w:cs/>
        </w:rPr>
        <w:t>ระดับ</w:t>
      </w:r>
      <w:r w:rsidRPr="00E16F84">
        <w:rPr>
          <w:rFonts w:ascii="Angsana New" w:hAnsi="Angsana New"/>
          <w:sz w:val="30"/>
          <w:szCs w:val="30"/>
        </w:rPr>
        <w:t xml:space="preserve"> </w:t>
      </w:r>
      <w:r w:rsidR="00317C85">
        <w:rPr>
          <w:rFonts w:ascii="Angsana New" w:hAnsi="Angsana New"/>
          <w:sz w:val="30"/>
          <w:szCs w:val="30"/>
        </w:rPr>
        <w:t>3</w:t>
      </w:r>
      <w:r w:rsidRPr="00E16F84">
        <w:rPr>
          <w:rFonts w:ascii="Angsana New" w:hAnsi="Angsana New"/>
          <w:sz w:val="30"/>
          <w:szCs w:val="30"/>
        </w:rPr>
        <w:t xml:space="preserve"> </w:t>
      </w:r>
      <w:r w:rsidRPr="00E16F84">
        <w:rPr>
          <w:rFonts w:ascii="Angsana New" w:hAnsi="Angsana New" w:hint="cs"/>
          <w:sz w:val="30"/>
          <w:szCs w:val="30"/>
          <w:cs/>
        </w:rPr>
        <w:t>เป็น</w:t>
      </w:r>
      <w:r w:rsidRPr="00E16F84">
        <w:rPr>
          <w:rFonts w:ascii="Angsana New" w:hAnsi="Angsana New"/>
          <w:sz w:val="30"/>
          <w:szCs w:val="30"/>
          <w:cs/>
        </w:rPr>
        <w:t>ข้อมูลสำหรับสินทรัพย์หรือหนี้สินที่</w:t>
      </w:r>
      <w:r w:rsidRPr="00E16F84">
        <w:rPr>
          <w:rFonts w:ascii="Angsana New" w:hAnsi="Angsana New" w:hint="cs"/>
          <w:sz w:val="30"/>
          <w:szCs w:val="30"/>
          <w:cs/>
        </w:rPr>
        <w:t>ไม่ได้มาจากข้อมูลที่</w:t>
      </w:r>
      <w:r>
        <w:rPr>
          <w:rFonts w:ascii="Angsana New" w:hAnsi="Angsana New" w:hint="cs"/>
          <w:sz w:val="30"/>
          <w:szCs w:val="30"/>
          <w:cs/>
        </w:rPr>
        <w:t>สามารถ</w:t>
      </w:r>
      <w:r w:rsidRPr="00E16F84">
        <w:rPr>
          <w:rFonts w:ascii="Angsana New" w:hAnsi="Angsana New" w:hint="cs"/>
          <w:sz w:val="30"/>
          <w:szCs w:val="30"/>
          <w:cs/>
        </w:rPr>
        <w:t>สังเกตได้ (ข้อมูลที่ไม่สามารถ</w:t>
      </w:r>
      <w:r w:rsidRPr="00E16F84">
        <w:rPr>
          <w:rFonts w:ascii="Angsana New" w:hAnsi="Angsana New"/>
          <w:sz w:val="30"/>
          <w:szCs w:val="30"/>
          <w:cs/>
        </w:rPr>
        <w:t>สังเกตได้</w:t>
      </w:r>
      <w:r w:rsidRPr="00E16F84">
        <w:rPr>
          <w:rFonts w:ascii="Angsana New" w:hAnsi="Angsana New" w:hint="cs"/>
          <w:sz w:val="30"/>
          <w:szCs w:val="30"/>
          <w:cs/>
        </w:rPr>
        <w:t>)</w:t>
      </w:r>
    </w:p>
    <w:p w:rsidR="005E5A75" w:rsidRPr="005E5A75" w:rsidRDefault="005E5A75" w:rsidP="000626DF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/>
          <w:sz w:val="20"/>
          <w:szCs w:val="20"/>
        </w:rPr>
      </w:pPr>
    </w:p>
    <w:p w:rsidR="000626DF" w:rsidRPr="000626DF" w:rsidRDefault="000626DF" w:rsidP="000626DF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/>
          <w:sz w:val="20"/>
          <w:szCs w:val="20"/>
          <w:lang w:val="en-US"/>
        </w:rPr>
      </w:pPr>
      <w:r w:rsidRPr="0056198A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0626DF" w:rsidRPr="00DE6FA4" w:rsidRDefault="000626DF" w:rsidP="000626DF">
      <w:pPr>
        <w:pStyle w:val="Bo-Blankline"/>
        <w:rPr>
          <w:sz w:val="16"/>
          <w:szCs w:val="16"/>
        </w:rPr>
      </w:pPr>
    </w:p>
    <w:p w:rsidR="000626DF" w:rsidRDefault="000626DF" w:rsidP="000626DF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="Angsana New" w:hAnsi="Angsana New"/>
          <w:sz w:val="30"/>
          <w:szCs w:val="30"/>
        </w:rPr>
      </w:pPr>
      <w:r w:rsidRPr="0056198A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56198A"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0626DF" w:rsidRPr="00DE6FA4" w:rsidRDefault="000626DF" w:rsidP="000626DF">
      <w:pPr>
        <w:pStyle w:val="Bo-Blankline"/>
        <w:rPr>
          <w:sz w:val="16"/>
          <w:szCs w:val="16"/>
        </w:rPr>
      </w:pPr>
    </w:p>
    <w:p w:rsidR="000626DF" w:rsidRDefault="000626DF" w:rsidP="000626D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6198A">
        <w:rPr>
          <w:rFonts w:ascii="Angsana New" w:hAnsi="Angsana New"/>
          <w:sz w:val="30"/>
          <w:szCs w:val="30"/>
          <w:cs/>
        </w:rPr>
        <w:t>ข้อ</w:t>
      </w:r>
      <w:r>
        <w:rPr>
          <w:rFonts w:ascii="Angsana New" w:hAnsi="Angsana New"/>
          <w:sz w:val="30"/>
          <w:szCs w:val="30"/>
          <w:cs/>
        </w:rPr>
        <w:t>มูลเพิ่มเติมเกี่ยวกับข้อสมมติ</w:t>
      </w:r>
      <w:r w:rsidRPr="0056198A">
        <w:rPr>
          <w:rFonts w:ascii="Angsana New" w:hAnsi="Angsana New"/>
          <w:sz w:val="30"/>
          <w:szCs w:val="30"/>
          <w:cs/>
        </w:rPr>
        <w:t>ที่ใช้ในการวัดมูลค่ายุติธรร</w:t>
      </w:r>
      <w:r>
        <w:rPr>
          <w:rFonts w:ascii="Angsana New" w:hAnsi="Angsana New"/>
          <w:sz w:val="30"/>
          <w:szCs w:val="30"/>
          <w:cs/>
        </w:rPr>
        <w:t>ม อยู่ในหมายเหตุประกอบงบการเงิน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104988">
        <w:rPr>
          <w:rFonts w:ascii="Angsana New" w:hAnsi="Angsana New" w:hint="cs"/>
          <w:sz w:val="30"/>
          <w:szCs w:val="30"/>
          <w:cs/>
        </w:rPr>
        <w:t xml:space="preserve">ข้อ </w:t>
      </w:r>
      <w:r w:rsidR="00317C85">
        <w:rPr>
          <w:rFonts w:ascii="Angsana New" w:hAnsi="Angsana New"/>
          <w:sz w:val="30"/>
          <w:szCs w:val="30"/>
          <w:lang w:val="en-US"/>
        </w:rPr>
        <w:t>4</w:t>
      </w:r>
      <w:r>
        <w:rPr>
          <w:rFonts w:ascii="Angsana New" w:hAnsi="Angsana New"/>
          <w:sz w:val="30"/>
          <w:szCs w:val="30"/>
          <w:cs/>
        </w:rPr>
        <w:br/>
      </w:r>
      <w:r w:rsidRPr="00CB226F">
        <w:rPr>
          <w:rFonts w:hint="cs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เงินลงทุนอื่น</w:t>
      </w:r>
    </w:p>
    <w:p w:rsidR="00B7732B" w:rsidRPr="00DE6FA4" w:rsidRDefault="00B7732B" w:rsidP="00435278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="Angsana New" w:hAnsi="Angsana New"/>
          <w:sz w:val="20"/>
          <w:szCs w:val="20"/>
        </w:rPr>
      </w:pPr>
    </w:p>
    <w:p w:rsidR="005E5A75" w:rsidRDefault="005E5A75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7B2482" w:rsidRPr="0034019B" w:rsidRDefault="0000702A" w:rsidP="00435278">
      <w:pPr>
        <w:pStyle w:val="Caption"/>
        <w:rPr>
          <w:cs/>
        </w:rPr>
      </w:pPr>
      <w:r w:rsidRPr="0034019B">
        <w:rPr>
          <w:rFonts w:hint="cs"/>
          <w:cs/>
        </w:rPr>
        <w:lastRenderedPageBreak/>
        <w:t>บุคคลหรือ</w:t>
      </w:r>
      <w:r w:rsidR="007B2482" w:rsidRPr="0034019B">
        <w:rPr>
          <w:cs/>
        </w:rPr>
        <w:t>กิจการที่เกี่ยวข้องกัน</w:t>
      </w:r>
    </w:p>
    <w:p w:rsidR="00CF2B36" w:rsidRPr="00DE6FA4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F2B36" w:rsidRPr="0034019B" w:rsidRDefault="00CF2B36" w:rsidP="00435278">
      <w:pPr>
        <w:pStyle w:val="Ang15"/>
      </w:pPr>
      <w:r w:rsidRPr="0034019B">
        <w:rPr>
          <w:rFonts w:hint="cs"/>
          <w:cs/>
        </w:rPr>
        <w:t xml:space="preserve">เพื่อวัตถุประสงค์ในการจัดทำงบการเงิน </w:t>
      </w:r>
      <w:r w:rsidRPr="0034019B">
        <w:rPr>
          <w:cs/>
        </w:rPr>
        <w:t>บุคคลหรือกิจการ</w:t>
      </w:r>
      <w:r w:rsidRPr="0034019B">
        <w:rPr>
          <w:rFonts w:hint="cs"/>
          <w:cs/>
        </w:rPr>
        <w:t>เป็นบุคคลหรือกิจการ</w:t>
      </w:r>
      <w:r w:rsidRPr="0034019B">
        <w:rPr>
          <w:cs/>
        </w:rPr>
        <w:t>ที่เกี่ยวข้องกัน</w:t>
      </w:r>
      <w:r w:rsidR="00C01AF5">
        <w:rPr>
          <w:rFonts w:hint="cs"/>
          <w:cs/>
        </w:rPr>
        <w:t>กับ</w:t>
      </w:r>
      <w:r w:rsidRPr="0034019B">
        <w:rPr>
          <w:rFonts w:hint="cs"/>
          <w:cs/>
        </w:rPr>
        <w:t>บริษัท</w:t>
      </w:r>
      <w:r w:rsidR="00691214">
        <w:t xml:space="preserve"> </w:t>
      </w:r>
      <w:r w:rsidRPr="0034019B">
        <w:rPr>
          <w:rFonts w:hint="cs"/>
          <w:cs/>
        </w:rPr>
        <w:t>หากบริษัทมีอำนาจควบคุมหรือควบคุมร่วมกันทั้งทางตรงและทางอ้อมหรือมีอิทธิพลอย่างมี</w:t>
      </w:r>
      <w:r w:rsidR="008F12C5" w:rsidRPr="0034019B">
        <w:rPr>
          <w:rFonts w:hint="cs"/>
          <w:cs/>
        </w:rPr>
        <w:t>นัย</w:t>
      </w:r>
      <w:r w:rsidRPr="0034019B">
        <w:rPr>
          <w:rFonts w:hint="cs"/>
          <w:cs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="008F12C5" w:rsidRPr="0034019B">
        <w:rPr>
          <w:rFonts w:hint="cs"/>
          <w:cs/>
        </w:rPr>
        <w:t>หรือ</w:t>
      </w:r>
      <w:r w:rsidR="006868D4" w:rsidRPr="0034019B">
        <w:rPr>
          <w:rFonts w:hint="cs"/>
          <w:cs/>
        </w:rPr>
        <w:t>บริษัทอยู่ภายใต้</w:t>
      </w:r>
      <w:r w:rsidR="006522B5" w:rsidRPr="0034019B">
        <w:rPr>
          <w:rFonts w:hint="cs"/>
          <w:cs/>
          <w:lang w:val="en-US"/>
        </w:rPr>
        <w:t>การ</w:t>
      </w:r>
      <w:r w:rsidRPr="0034019B">
        <w:rPr>
          <w:rFonts w:hint="cs"/>
          <w:cs/>
        </w:rPr>
        <w:t>ควบคุมเดียวกันหรือ</w:t>
      </w:r>
      <w:r w:rsidR="008F12C5" w:rsidRPr="0034019B">
        <w:rPr>
          <w:rFonts w:hint="cs"/>
          <w:cs/>
        </w:rPr>
        <w:t>อยู่ภายใต้</w:t>
      </w:r>
      <w:r w:rsidRPr="0034019B">
        <w:rPr>
          <w:rFonts w:hint="cs"/>
          <w:cs/>
        </w:rPr>
        <w:t>อิทธิพลอย่างมี</w:t>
      </w:r>
      <w:r w:rsidR="008F12C5" w:rsidRPr="0034019B">
        <w:rPr>
          <w:rFonts w:hint="cs"/>
          <w:cs/>
        </w:rPr>
        <w:t>นัย</w:t>
      </w:r>
      <w:r w:rsidRPr="0034019B">
        <w:rPr>
          <w:rFonts w:hint="cs"/>
          <w:cs/>
        </w:rPr>
        <w:t>สำคัญเดียวกัน</w:t>
      </w:r>
      <w:r w:rsidR="008907A6" w:rsidRPr="0034019B">
        <w:rPr>
          <w:rFonts w:hint="cs"/>
          <w:b/>
          <w:cs/>
        </w:rPr>
        <w:t>กับบุคคลหรือกิจการนั้น</w:t>
      </w:r>
      <w:r w:rsidRPr="0034019B">
        <w:rPr>
          <w:rFonts w:hint="cs"/>
          <w:cs/>
        </w:rPr>
        <w:t xml:space="preserve"> การเกี่ยวข้องกันนี้อาจเป็นรายบุคคลหรือเป็นกิจการ</w:t>
      </w:r>
    </w:p>
    <w:p w:rsidR="002A3C5F" w:rsidRPr="00DE6FA4" w:rsidRDefault="002A3C5F">
      <w:pPr>
        <w:spacing w:line="240" w:lineRule="auto"/>
        <w:rPr>
          <w:rFonts w:ascii="Angsana New" w:hAnsi="Angsana New"/>
          <w:sz w:val="16"/>
          <w:szCs w:val="16"/>
          <w:cs/>
        </w:rPr>
      </w:pPr>
    </w:p>
    <w:p w:rsidR="00CF2B36" w:rsidRPr="0034019B" w:rsidRDefault="00CF2B36" w:rsidP="00435278">
      <w:pPr>
        <w:pStyle w:val="Ang15"/>
      </w:pPr>
      <w:r w:rsidRPr="0034019B">
        <w:rPr>
          <w:cs/>
        </w:rPr>
        <w:t>ความสัมพันธ์ที่มีกับ</w:t>
      </w:r>
      <w:r w:rsidR="006A7EFD" w:rsidRPr="0034019B">
        <w:rPr>
          <w:rFonts w:hint="cs"/>
          <w:b/>
          <w:cs/>
        </w:rPr>
        <w:t>กับผู้บริหารสำคัญ</w:t>
      </w:r>
      <w:r w:rsidRPr="0034019B">
        <w:rPr>
          <w:cs/>
        </w:rPr>
        <w:t>หรือกิจการที่</w:t>
      </w:r>
      <w:r w:rsidRPr="006977C2">
        <w:rPr>
          <w:cs/>
        </w:rPr>
        <w:t>เกี่ยวข้องกัน</w:t>
      </w:r>
      <w:r w:rsidRPr="006977C2">
        <w:t xml:space="preserve"> </w:t>
      </w:r>
      <w:r w:rsidRPr="006977C2">
        <w:rPr>
          <w:cs/>
        </w:rPr>
        <w:t>มีดังนี้</w:t>
      </w:r>
    </w:p>
    <w:p w:rsidR="005950A8" w:rsidRPr="00DE6FA4" w:rsidRDefault="005950A8" w:rsidP="006977C2">
      <w:pPr>
        <w:pStyle w:val="Bo-Blankline"/>
        <w:rPr>
          <w:sz w:val="16"/>
          <w:szCs w:val="16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14"/>
        <w:gridCol w:w="3960"/>
      </w:tblGrid>
      <w:tr w:rsidR="002244ED" w:rsidRPr="00F902C1" w:rsidTr="00C24709">
        <w:trPr>
          <w:trHeight w:val="20"/>
          <w:tblHeader/>
        </w:trPr>
        <w:tc>
          <w:tcPr>
            <w:tcW w:w="3960" w:type="dxa"/>
            <w:shd w:val="clear" w:color="auto" w:fill="auto"/>
          </w:tcPr>
          <w:p w:rsidR="002244ED" w:rsidRPr="003C652D" w:rsidRDefault="00086B7B" w:rsidP="005950A8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 w:rsidR="002244ED"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14" w:type="dxa"/>
            <w:shd w:val="clear" w:color="auto" w:fill="auto"/>
          </w:tcPr>
          <w:p w:rsidR="002244ED" w:rsidRPr="003C652D" w:rsidRDefault="002244ED" w:rsidP="002244E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:rsidR="002244ED" w:rsidRPr="002244ED" w:rsidRDefault="002244ED" w:rsidP="002244E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  <w:shd w:val="clear" w:color="auto" w:fill="auto"/>
          </w:tcPr>
          <w:p w:rsidR="002244ED" w:rsidRPr="003C652D" w:rsidRDefault="002244ED" w:rsidP="002244ED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244ED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244ED" w:rsidRPr="002244ED" w:rsidRDefault="002244ED" w:rsidP="002244ED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14" w:type="dxa"/>
            <w:shd w:val="clear" w:color="auto" w:fill="auto"/>
          </w:tcPr>
          <w:p w:rsidR="002244ED" w:rsidRPr="002244ED" w:rsidRDefault="002244ED" w:rsidP="002244E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244ED" w:rsidRPr="002244ED" w:rsidRDefault="002244ED" w:rsidP="00DE6FA4">
            <w:pPr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ๆ ของกิจการไม่ว่าทางตรงหรือทางอ้อม ทั้งนี้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รวมถึงกรรมการของบริษัท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244ED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244ED" w:rsidRPr="002244ED" w:rsidRDefault="002244ED" w:rsidP="002244ED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โพลีน จำกัด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:rsidR="002244ED" w:rsidRPr="002244ED" w:rsidRDefault="002244ED" w:rsidP="002244E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244ED" w:rsidRPr="002244ED" w:rsidRDefault="002244ED" w:rsidP="002A3C5F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เป็นบริษัทใหญ่ถือหุ้นร้อยละ </w:t>
            </w:r>
            <w:r w:rsidR="00317C85"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  <w:r w:rsidR="003E198D" w:rsidRPr="003E198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317C85">
              <w:rPr>
                <w:rFonts w:ascii="Angsana New" w:hAnsi="Angsana New"/>
                <w:sz w:val="30"/>
                <w:szCs w:val="30"/>
              </w:rPr>
              <w:t>24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ในบริษัทและมีกรรมการร่วมกันกับบริษัท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DE6FA4" w:rsidRDefault="00DE6FA4" w:rsidP="00DE6FA4">
            <w:pPr>
              <w:ind w:right="-108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DE6FA4">
              <w:rPr>
                <w:rFonts w:ascii="Angsana New" w:hAnsi="Angsana New"/>
                <w:spacing w:val="-2"/>
                <w:sz w:val="30"/>
                <w:szCs w:val="30"/>
              </w:rPr>
              <w:t>TPI Polene Power Investment Company Limited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303A13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317C85">
              <w:rPr>
                <w:rFonts w:ascii="Angsana New" w:hAnsi="Angsana New"/>
                <w:sz w:val="30"/>
                <w:szCs w:val="30"/>
              </w:rPr>
              <w:t>100</w:t>
            </w:r>
            <w:r w:rsidR="00303A13">
              <w:rPr>
                <w:rFonts w:ascii="Angsana New" w:hAnsi="Angsana New"/>
                <w:sz w:val="30"/>
                <w:szCs w:val="30"/>
              </w:rPr>
              <w:t>.</w:t>
            </w:r>
            <w:r w:rsidR="00317C85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362C28" w:rsidRDefault="00DE6FA4" w:rsidP="00DE6FA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2C28">
              <w:rPr>
                <w:rFonts w:ascii="Angsana New" w:hAnsi="Angsana New" w:hint="cs"/>
                <w:sz w:val="30"/>
                <w:szCs w:val="30"/>
                <w:cs/>
              </w:rPr>
              <w:t>บริษัท ซีนิธ อินเตอร์เนชั่นแนล เทรดดิ้ง จำกัด</w:t>
            </w:r>
          </w:p>
          <w:p w:rsidR="00DE6FA4" w:rsidRPr="002244ED" w:rsidRDefault="00DE6FA4" w:rsidP="00DE6FA4">
            <w:pPr>
              <w:ind w:right="-108" w:firstLine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บริการ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6D1C09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6D1C09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1C09">
              <w:rPr>
                <w:rFonts w:ascii="Angsana New" w:hAnsi="Angsana New" w:hint="cs"/>
                <w:sz w:val="30"/>
                <w:szCs w:val="30"/>
                <w:cs/>
              </w:rPr>
              <w:t>บริษัท โรงกลั่นน้ำมันทีพีไอ (</w:t>
            </w:r>
            <w:r w:rsidR="00317C85">
              <w:rPr>
                <w:rFonts w:ascii="Angsana New" w:hAnsi="Angsana New" w:hint="cs"/>
                <w:sz w:val="30"/>
                <w:szCs w:val="30"/>
                <w:cs/>
              </w:rPr>
              <w:t>1997</w:t>
            </w:r>
            <w:r w:rsidRPr="006D1C09">
              <w:rPr>
                <w:rFonts w:ascii="Angsana New" w:hAnsi="Angsana New" w:hint="cs"/>
                <w:sz w:val="30"/>
                <w:szCs w:val="30"/>
                <w:cs/>
              </w:rPr>
              <w:t>)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6D1C09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1C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6D1C09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1C09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อินเตอร์เทรด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6D1C09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1C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6D1C09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พาณิชย์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6D1C09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ทีพีไอ ออล ซีซั่นส์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โพรพ็อกไซด์ไทย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6977C2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77C2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6977C2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77C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6977C2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6977C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977C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6977C2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77C2">
              <w:rPr>
                <w:rFonts w:ascii="Angsana New" w:hAnsi="Angsana New"/>
                <w:sz w:val="30"/>
                <w:szCs w:val="30"/>
                <w:cs/>
              </w:rPr>
              <w:t>บริษัท พลาสติก โพลีน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6977C2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77C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6977C2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6977C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เป็นบริษัทย่อยทางอ้อมของบริษัทใหญ่และ</w:t>
            </w:r>
            <w:r w:rsidRPr="006977C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 w:rsidRPr="00804F46">
              <w:rPr>
                <w:rFonts w:ascii="Angsana New" w:hAnsi="Angsana New" w:hint="cs"/>
                <w:sz w:val="30"/>
                <w:szCs w:val="30"/>
                <w:cs/>
              </w:rPr>
              <w:t>บริษัทร่วมของบริษัท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tabs>
                <w:tab w:val="left" w:pos="3672"/>
              </w:tabs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เป็นบริษัทร่วมทางอ้อมของบริษัทใหญ่และ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โปรดักส์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เป็นบริษัทร่วมทางอ้อมของบริษัทใหญ่และ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ธนาพรชัย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วิสาหกิจ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วิสาหกิจ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902C1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2244ED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2244ED" w:rsidRDefault="00DE6FA4" w:rsidP="00DE6FA4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187D86" w:rsidRPr="0034019B" w:rsidRDefault="00DE6FA4" w:rsidP="00435278">
      <w:pPr>
        <w:pStyle w:val="Ang15"/>
      </w:pPr>
      <w:r>
        <w:rPr>
          <w:sz w:val="20"/>
          <w:szCs w:val="20"/>
        </w:rPr>
        <w:br w:type="page"/>
      </w:r>
      <w:r w:rsidR="00187D86" w:rsidRPr="0034019B">
        <w:rPr>
          <w:rFonts w:hint="cs"/>
          <w:cs/>
        </w:rPr>
        <w:lastRenderedPageBreak/>
        <w:t>นโยบายการกำหนดราคาสำหรับรายการ</w:t>
      </w:r>
      <w:r w:rsidR="0004140C" w:rsidRPr="0034019B">
        <w:rPr>
          <w:rFonts w:hint="cs"/>
          <w:cs/>
        </w:rPr>
        <w:t>แต่ละประเภท</w:t>
      </w:r>
      <w:r w:rsidR="00187D86" w:rsidRPr="0034019B">
        <w:rPr>
          <w:rFonts w:hint="cs"/>
          <w:cs/>
        </w:rPr>
        <w:t>อธิบายได้ดังต่อไปนี้</w:t>
      </w:r>
    </w:p>
    <w:p w:rsidR="00F9189B" w:rsidRDefault="00F9189B" w:rsidP="009A4B8E">
      <w:pPr>
        <w:pStyle w:val="Ang15"/>
        <w:rPr>
          <w:sz w:val="20"/>
          <w:szCs w:val="20"/>
        </w:rPr>
      </w:pP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4819"/>
      </w:tblGrid>
      <w:tr w:rsidR="00CD78A1" w:rsidRPr="00F902C1" w:rsidTr="00C24709">
        <w:trPr>
          <w:tblHeader/>
        </w:trPr>
        <w:tc>
          <w:tcPr>
            <w:tcW w:w="3945" w:type="dxa"/>
          </w:tcPr>
          <w:p w:rsidR="00CD78A1" w:rsidRPr="003C652D" w:rsidRDefault="00CD78A1" w:rsidP="00AA53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19" w:type="dxa"/>
          </w:tcPr>
          <w:p w:rsidR="00CD78A1" w:rsidRPr="003C652D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CD78A1" w:rsidRPr="00F902C1" w:rsidTr="00C24709">
        <w:tc>
          <w:tcPr>
            <w:tcW w:w="3945" w:type="dxa"/>
          </w:tcPr>
          <w:p w:rsidR="00CD78A1" w:rsidRPr="005C563F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4819" w:type="dxa"/>
          </w:tcPr>
          <w:p w:rsidR="00CD78A1" w:rsidRPr="00DB0648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064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  <w:r w:rsidRPr="00DB0648">
              <w:rPr>
                <w:rFonts w:ascii="Angsana New" w:hAnsi="Angsana New"/>
                <w:sz w:val="30"/>
                <w:szCs w:val="30"/>
                <w:lang w:val="en-US"/>
              </w:rPr>
              <w:t xml:space="preserve"> / </w:t>
            </w:r>
            <w:r w:rsidRPr="00DB06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902C1" w:rsidTr="00C24709">
        <w:tc>
          <w:tcPr>
            <w:tcW w:w="3945" w:type="dxa"/>
          </w:tcPr>
          <w:p w:rsidR="00CD78A1" w:rsidRPr="005C563F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4819" w:type="dxa"/>
          </w:tcPr>
          <w:p w:rsidR="00CD78A1" w:rsidRPr="005C563F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/ </w:t>
            </w: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902C1" w:rsidTr="00C24709">
        <w:tc>
          <w:tcPr>
            <w:tcW w:w="3945" w:type="dxa"/>
          </w:tcPr>
          <w:p w:rsidR="00CD78A1" w:rsidRPr="00CB0A44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819" w:type="dxa"/>
          </w:tcPr>
          <w:p w:rsidR="00CD78A1" w:rsidRPr="00CB0A44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902C1" w:rsidTr="00C24709">
        <w:tc>
          <w:tcPr>
            <w:tcW w:w="3945" w:type="dxa"/>
          </w:tcPr>
          <w:p w:rsidR="00CD78A1" w:rsidRPr="00CB0A44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4819" w:type="dxa"/>
          </w:tcPr>
          <w:p w:rsidR="00CD78A1" w:rsidRPr="00CB0A44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902C1" w:rsidTr="00C24709">
        <w:tc>
          <w:tcPr>
            <w:tcW w:w="3945" w:type="dxa"/>
          </w:tcPr>
          <w:p w:rsidR="00CD78A1" w:rsidRPr="005C563F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819" w:type="dxa"/>
          </w:tcPr>
          <w:p w:rsidR="00CD78A1" w:rsidRPr="005C563F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902C1" w:rsidTr="00C24709">
        <w:tc>
          <w:tcPr>
            <w:tcW w:w="3945" w:type="dxa"/>
          </w:tcPr>
          <w:p w:rsidR="00CD78A1" w:rsidRPr="005C563F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4819" w:type="dxa"/>
          </w:tcPr>
          <w:p w:rsidR="00CD78A1" w:rsidRPr="005C563F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</w:p>
        </w:tc>
      </w:tr>
      <w:tr w:rsidR="00CD78A1" w:rsidRPr="00F902C1" w:rsidTr="00C24709">
        <w:tc>
          <w:tcPr>
            <w:tcW w:w="3945" w:type="dxa"/>
          </w:tcPr>
          <w:p w:rsidR="00CD78A1" w:rsidRPr="005C563F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19" w:type="dxa"/>
          </w:tcPr>
          <w:p w:rsidR="00CD78A1" w:rsidRPr="005C563F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ลบร้อยละ </w:t>
            </w:r>
            <w:r w:rsidR="00317C8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317C8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</w:tbl>
    <w:p w:rsidR="00945C89" w:rsidRPr="00945C89" w:rsidRDefault="00945C89" w:rsidP="00435278">
      <w:pPr>
        <w:pStyle w:val="Ang15"/>
        <w:rPr>
          <w:sz w:val="20"/>
          <w:szCs w:val="20"/>
        </w:rPr>
      </w:pPr>
    </w:p>
    <w:p w:rsidR="007B2482" w:rsidRPr="0034019B" w:rsidRDefault="00B66F41" w:rsidP="00435278">
      <w:pPr>
        <w:pStyle w:val="Ang15"/>
      </w:pPr>
      <w:r w:rsidRPr="0034019B">
        <w:rPr>
          <w:cs/>
        </w:rPr>
        <w:t>รายการที่สำคัญกับบุคคลหรือกิจการที่เกี่ยวข้อ</w:t>
      </w:r>
      <w:r w:rsidR="004C4F0E" w:rsidRPr="0034019B">
        <w:rPr>
          <w:cs/>
        </w:rPr>
        <w:t>งกันสำหรับ</w:t>
      </w:r>
      <w:r w:rsidR="00331D98">
        <w:rPr>
          <w:rFonts w:hint="cs"/>
          <w:cs/>
        </w:rPr>
        <w:t xml:space="preserve">งวดสามเดือนสิ้นสุดวันที่ </w:t>
      </w:r>
      <w:r w:rsidR="00317C85">
        <w:rPr>
          <w:lang w:val="en-US"/>
        </w:rPr>
        <w:t>31</w:t>
      </w:r>
      <w:r w:rsidR="00331D98">
        <w:rPr>
          <w:lang w:val="en-US"/>
        </w:rPr>
        <w:t xml:space="preserve"> </w:t>
      </w:r>
      <w:r w:rsidR="00331D98">
        <w:rPr>
          <w:rFonts w:hint="cs"/>
          <w:cs/>
          <w:lang w:val="en-US"/>
        </w:rPr>
        <w:t xml:space="preserve">มีนาคม </w:t>
      </w:r>
      <w:r w:rsidR="007B2482" w:rsidRPr="0034019B">
        <w:rPr>
          <w:cs/>
        </w:rPr>
        <w:t>สรุปได้ดังนี้</w:t>
      </w:r>
    </w:p>
    <w:p w:rsidR="001D2C76" w:rsidRPr="00945C89" w:rsidRDefault="001D2C76" w:rsidP="00435278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9"/>
        <w:gridCol w:w="909"/>
        <w:gridCol w:w="270"/>
        <w:gridCol w:w="1350"/>
        <w:gridCol w:w="270"/>
        <w:gridCol w:w="1260"/>
      </w:tblGrid>
      <w:tr w:rsidR="00F361F9" w:rsidRPr="005E6955" w:rsidTr="00C24709">
        <w:trPr>
          <w:cantSplit/>
          <w:trHeight w:val="397"/>
          <w:tblHeader/>
        </w:trPr>
        <w:tc>
          <w:tcPr>
            <w:tcW w:w="5139" w:type="dxa"/>
          </w:tcPr>
          <w:p w:rsidR="00F361F9" w:rsidRPr="00C12557" w:rsidRDefault="00F361F9" w:rsidP="00F361F9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1" w:name="OLE_LINK2"/>
            <w:r w:rsidRPr="002429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งวดสามเดือนสิ้นสุดวันที่</w:t>
            </w:r>
            <w:r w:rsidR="003F24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17C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3F24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09" w:type="dxa"/>
            <w:vAlign w:val="bottom"/>
          </w:tcPr>
          <w:p w:rsidR="00F361F9" w:rsidRPr="00441DD0" w:rsidRDefault="00F361F9" w:rsidP="00F361F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361F9" w:rsidRDefault="00F361F9" w:rsidP="00F361F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361F9" w:rsidRPr="00322005" w:rsidRDefault="00317C85" w:rsidP="00F361F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F361F9" w:rsidRPr="00D87537" w:rsidRDefault="00F361F9" w:rsidP="00F361F9">
            <w:pPr>
              <w:spacing w:line="240" w:lineRule="atLeast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361F9" w:rsidRPr="00D87537" w:rsidRDefault="00317C85" w:rsidP="00F361F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D78CE" w:rsidRPr="005E6955" w:rsidTr="00C24709">
        <w:trPr>
          <w:cantSplit/>
          <w:trHeight w:val="397"/>
          <w:tblHeader/>
        </w:trPr>
        <w:tc>
          <w:tcPr>
            <w:tcW w:w="5139" w:type="dxa"/>
          </w:tcPr>
          <w:p w:rsidR="00DD78CE" w:rsidRPr="00DD78CE" w:rsidRDefault="00DD78CE" w:rsidP="00DD78CE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9" w:type="dxa"/>
            <w:vAlign w:val="bottom"/>
          </w:tcPr>
          <w:p w:rsidR="00DD78CE" w:rsidRPr="00D87537" w:rsidRDefault="00DD78CE" w:rsidP="00DD78C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78CE" w:rsidRDefault="00DD78CE" w:rsidP="00DD78C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:rsidR="00DD78CE" w:rsidRDefault="00DD78CE" w:rsidP="00DD78C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0431" w:rsidRPr="005E6955" w:rsidTr="00C24709">
        <w:tc>
          <w:tcPr>
            <w:tcW w:w="5139" w:type="dxa"/>
          </w:tcPr>
          <w:p w:rsidR="00EE0431" w:rsidRPr="00C12557" w:rsidRDefault="00EE0431" w:rsidP="00EE0431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09" w:type="dxa"/>
          </w:tcPr>
          <w:p w:rsidR="00EE0431" w:rsidRPr="000458E9" w:rsidRDefault="00EE0431" w:rsidP="00EE0431">
            <w:pPr>
              <w:tabs>
                <w:tab w:val="decimal" w:pos="809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0431" w:rsidRPr="00604263" w:rsidRDefault="00EE0431" w:rsidP="00EE0431">
            <w:pPr>
              <w:tabs>
                <w:tab w:val="decimal" w:pos="882"/>
              </w:tabs>
              <w:spacing w:line="240" w:lineRule="atLeast"/>
              <w:ind w:left="-119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0431" w:rsidRPr="00604263" w:rsidRDefault="00EE0431" w:rsidP="00EE0431">
            <w:pPr>
              <w:tabs>
                <w:tab w:val="decimal" w:pos="882"/>
              </w:tabs>
              <w:spacing w:line="240" w:lineRule="atLeast"/>
              <w:ind w:left="-119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E0431" w:rsidRPr="00604263" w:rsidRDefault="00EE0431" w:rsidP="00EE043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0431" w:rsidRPr="00604263" w:rsidRDefault="00EE0431" w:rsidP="00EE0431">
            <w:pPr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5E78" w:rsidRPr="005E6955" w:rsidTr="00C24709">
        <w:tc>
          <w:tcPr>
            <w:tcW w:w="5139" w:type="dxa"/>
          </w:tcPr>
          <w:p w:rsidR="00915E78" w:rsidRPr="00C12557" w:rsidRDefault="00915E78" w:rsidP="00915E7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909" w:type="dxa"/>
          </w:tcPr>
          <w:p w:rsidR="00915E78" w:rsidRPr="000458E9" w:rsidRDefault="00915E78" w:rsidP="00915E78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15E78" w:rsidRPr="00C12557" w:rsidRDefault="00915E78" w:rsidP="00915E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915E78" w:rsidRPr="000458E9" w:rsidRDefault="00317C85" w:rsidP="00441DD0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="00AF4F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  <w:tc>
          <w:tcPr>
            <w:tcW w:w="270" w:type="dxa"/>
          </w:tcPr>
          <w:p w:rsidR="00915E78" w:rsidRPr="00604263" w:rsidRDefault="00915E78" w:rsidP="00915E7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15E78" w:rsidRPr="000458E9" w:rsidRDefault="00317C85" w:rsidP="00441DD0">
            <w:pPr>
              <w:tabs>
                <w:tab w:val="decimal" w:pos="88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  <w:r w:rsidR="00915E78" w:rsidRPr="0053267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847</w:t>
            </w:r>
          </w:p>
        </w:tc>
      </w:tr>
      <w:tr w:rsidR="00441DD0" w:rsidRPr="005E6955" w:rsidTr="00C24709">
        <w:tc>
          <w:tcPr>
            <w:tcW w:w="5139" w:type="dxa"/>
          </w:tcPr>
          <w:p w:rsidR="00441DD0" w:rsidRPr="00C12557" w:rsidRDefault="00441DD0" w:rsidP="00441DD0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909" w:type="dxa"/>
          </w:tcPr>
          <w:p w:rsidR="00441DD0" w:rsidRPr="000458E9" w:rsidRDefault="00441DD0" w:rsidP="00441DD0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41DD0" w:rsidRPr="00C12557" w:rsidRDefault="00441DD0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441DD0" w:rsidRPr="000458E9" w:rsidRDefault="00317C85" w:rsidP="00441DD0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307</w:t>
            </w:r>
            <w:r w:rsidR="00AF4F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731</w:t>
            </w:r>
          </w:p>
        </w:tc>
        <w:tc>
          <w:tcPr>
            <w:tcW w:w="270" w:type="dxa"/>
          </w:tcPr>
          <w:p w:rsidR="00441DD0" w:rsidRPr="00604263" w:rsidRDefault="00441DD0" w:rsidP="00441D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1DD0" w:rsidRPr="000458E9" w:rsidRDefault="00317C85" w:rsidP="00441DD0">
            <w:pPr>
              <w:tabs>
                <w:tab w:val="decimal" w:pos="88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 w:rsidR="00441DD0" w:rsidRPr="0053267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262</w:t>
            </w:r>
          </w:p>
        </w:tc>
      </w:tr>
      <w:tr w:rsidR="00441DD0" w:rsidRPr="005E6955" w:rsidTr="00C24709">
        <w:tc>
          <w:tcPr>
            <w:tcW w:w="5139" w:type="dxa"/>
          </w:tcPr>
          <w:p w:rsidR="00441DD0" w:rsidRPr="00C12557" w:rsidRDefault="00441DD0" w:rsidP="00441DD0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09" w:type="dxa"/>
          </w:tcPr>
          <w:p w:rsidR="00441DD0" w:rsidRPr="000458E9" w:rsidRDefault="00441DD0" w:rsidP="00441DD0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41DD0" w:rsidRPr="00C12557" w:rsidRDefault="00441DD0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441DD0" w:rsidRPr="000458E9" w:rsidRDefault="00317C85" w:rsidP="00441DD0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F4F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003</w:t>
            </w:r>
          </w:p>
        </w:tc>
        <w:tc>
          <w:tcPr>
            <w:tcW w:w="270" w:type="dxa"/>
          </w:tcPr>
          <w:p w:rsidR="00441DD0" w:rsidRPr="00604263" w:rsidRDefault="00441DD0" w:rsidP="00441D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1DD0" w:rsidRPr="000458E9" w:rsidRDefault="00317C85" w:rsidP="00441DD0">
            <w:pPr>
              <w:tabs>
                <w:tab w:val="decimal" w:pos="88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863</w:t>
            </w:r>
          </w:p>
        </w:tc>
      </w:tr>
      <w:tr w:rsidR="00441DD0" w:rsidRPr="005E6955" w:rsidTr="00C24709">
        <w:tc>
          <w:tcPr>
            <w:tcW w:w="5139" w:type="dxa"/>
          </w:tcPr>
          <w:p w:rsidR="00441DD0" w:rsidRPr="00CD78A1" w:rsidRDefault="00441DD0" w:rsidP="00441DD0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909" w:type="dxa"/>
          </w:tcPr>
          <w:p w:rsidR="00441DD0" w:rsidRPr="00CD78A1" w:rsidRDefault="00441DD0" w:rsidP="00441DD0">
            <w:pPr>
              <w:pStyle w:val="acctfourfigures"/>
              <w:tabs>
                <w:tab w:val="clear" w:pos="765"/>
              </w:tabs>
              <w:spacing w:line="240" w:lineRule="auto"/>
              <w:ind w:left="-72" w:right="-1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41DD0" w:rsidRPr="00CD78A1" w:rsidRDefault="00441DD0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441DD0" w:rsidRPr="00AF4F60" w:rsidRDefault="00317C85" w:rsidP="00441DD0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AF4F60" w:rsidRPr="00AF4F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  <w:tc>
          <w:tcPr>
            <w:tcW w:w="270" w:type="dxa"/>
          </w:tcPr>
          <w:p w:rsidR="00441DD0" w:rsidRPr="00CD78A1" w:rsidRDefault="00441DD0" w:rsidP="00441DD0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1DD0" w:rsidRPr="00CD78A1" w:rsidRDefault="00317C85" w:rsidP="00441DD0">
            <w:pPr>
              <w:tabs>
                <w:tab w:val="decimal" w:pos="882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</w:t>
            </w:r>
            <w:r w:rsidR="00441DD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313</w:t>
            </w:r>
          </w:p>
        </w:tc>
      </w:tr>
      <w:tr w:rsidR="00441DD0" w:rsidRPr="005E6955" w:rsidTr="00C24709">
        <w:tc>
          <w:tcPr>
            <w:tcW w:w="5139" w:type="dxa"/>
          </w:tcPr>
          <w:p w:rsidR="00441DD0" w:rsidRPr="00CD78A1" w:rsidRDefault="00441DD0" w:rsidP="00441DD0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ค่าบริการส่วนกลาง </w:t>
            </w:r>
            <w:r w:rsidRPr="00CD78A1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CD78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909" w:type="dxa"/>
          </w:tcPr>
          <w:p w:rsidR="00441DD0" w:rsidRPr="00CD78A1" w:rsidRDefault="00441DD0" w:rsidP="00441DD0">
            <w:pPr>
              <w:pStyle w:val="acctfourfigures"/>
              <w:tabs>
                <w:tab w:val="clear" w:pos="765"/>
              </w:tabs>
              <w:spacing w:line="240" w:lineRule="auto"/>
              <w:ind w:left="-72" w:right="-1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41DD0" w:rsidRPr="00CD78A1" w:rsidRDefault="00441DD0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441DD0" w:rsidRPr="00AF4F60" w:rsidRDefault="00317C85" w:rsidP="00441DD0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AF4F60" w:rsidRPr="00AF4F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555</w:t>
            </w:r>
          </w:p>
        </w:tc>
        <w:tc>
          <w:tcPr>
            <w:tcW w:w="270" w:type="dxa"/>
          </w:tcPr>
          <w:p w:rsidR="00441DD0" w:rsidRPr="00CD78A1" w:rsidRDefault="00441DD0" w:rsidP="00441DD0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1DD0" w:rsidRPr="00CD78A1" w:rsidRDefault="00317C85" w:rsidP="00441DD0">
            <w:pPr>
              <w:tabs>
                <w:tab w:val="decimal" w:pos="882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441DD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687</w:t>
            </w:r>
          </w:p>
        </w:tc>
      </w:tr>
      <w:tr w:rsidR="00441DD0" w:rsidRPr="00B67BB2" w:rsidTr="00C24709">
        <w:tc>
          <w:tcPr>
            <w:tcW w:w="5139" w:type="dxa"/>
            <w:shd w:val="clear" w:color="auto" w:fill="auto"/>
          </w:tcPr>
          <w:p w:rsidR="00441DD0" w:rsidRPr="00C12557" w:rsidRDefault="00441DD0" w:rsidP="00441DD0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09" w:type="dxa"/>
            <w:shd w:val="clear" w:color="auto" w:fill="auto"/>
          </w:tcPr>
          <w:p w:rsidR="00441DD0" w:rsidRPr="000458E9" w:rsidRDefault="00441DD0" w:rsidP="00441DD0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41DD0" w:rsidRPr="00C12557" w:rsidRDefault="00441DD0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441DD0" w:rsidRPr="000458E9" w:rsidRDefault="00AF4F60" w:rsidP="00AF4F60">
            <w:pPr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41DD0" w:rsidRPr="00604263" w:rsidRDefault="00441DD0" w:rsidP="00441D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41DD0" w:rsidRPr="00C12557" w:rsidRDefault="00317C85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441DD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337</w:t>
            </w:r>
          </w:p>
        </w:tc>
      </w:tr>
      <w:tr w:rsidR="00441DD0" w:rsidRPr="00B67BB2" w:rsidTr="00C24709">
        <w:tc>
          <w:tcPr>
            <w:tcW w:w="5139" w:type="dxa"/>
            <w:shd w:val="clear" w:color="auto" w:fill="auto"/>
          </w:tcPr>
          <w:p w:rsidR="00441DD0" w:rsidRPr="00C12557" w:rsidRDefault="00441DD0" w:rsidP="00441DD0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909" w:type="dxa"/>
            <w:shd w:val="clear" w:color="auto" w:fill="auto"/>
          </w:tcPr>
          <w:p w:rsidR="00441DD0" w:rsidRPr="000458E9" w:rsidRDefault="00441DD0" w:rsidP="00441DD0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41DD0" w:rsidRPr="00C12557" w:rsidRDefault="00441DD0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441DD0" w:rsidRPr="000458E9" w:rsidRDefault="00AF4F60" w:rsidP="00AF4F60">
            <w:pPr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41DD0" w:rsidRPr="00604263" w:rsidRDefault="00441DD0" w:rsidP="00441D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41DD0" w:rsidRDefault="00317C85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="00441DD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593</w:t>
            </w:r>
            <w:r w:rsidR="00441DD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441DD0" w:rsidRPr="00B67BB2" w:rsidTr="00C24709">
        <w:tc>
          <w:tcPr>
            <w:tcW w:w="5139" w:type="dxa"/>
            <w:shd w:val="clear" w:color="auto" w:fill="auto"/>
          </w:tcPr>
          <w:p w:rsidR="00441DD0" w:rsidRPr="00C12557" w:rsidRDefault="00441DD0" w:rsidP="00441DD0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09" w:type="dxa"/>
            <w:shd w:val="clear" w:color="auto" w:fill="auto"/>
          </w:tcPr>
          <w:p w:rsidR="00441DD0" w:rsidRPr="000458E9" w:rsidRDefault="00441DD0" w:rsidP="00441DD0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41DD0" w:rsidRPr="00C12557" w:rsidRDefault="00441DD0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441DD0" w:rsidRPr="000458E9" w:rsidRDefault="00317C85" w:rsidP="00441DD0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  <w:shd w:val="clear" w:color="auto" w:fill="auto"/>
          </w:tcPr>
          <w:p w:rsidR="00441DD0" w:rsidRPr="00604263" w:rsidRDefault="00441DD0" w:rsidP="00441D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41DD0" w:rsidRPr="00C12557" w:rsidRDefault="00317C85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</w:tr>
      <w:tr w:rsidR="00441DD0" w:rsidRPr="00C27575" w:rsidTr="00C24709">
        <w:tc>
          <w:tcPr>
            <w:tcW w:w="5139" w:type="dxa"/>
          </w:tcPr>
          <w:p w:rsidR="00441DD0" w:rsidRPr="007A03E1" w:rsidRDefault="00441DD0" w:rsidP="00441DD0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09" w:type="dxa"/>
          </w:tcPr>
          <w:p w:rsidR="00441DD0" w:rsidRPr="00C12557" w:rsidRDefault="00441DD0" w:rsidP="00441DD0">
            <w:pPr>
              <w:pStyle w:val="acctfourfigures"/>
              <w:tabs>
                <w:tab w:val="clear" w:pos="765"/>
              </w:tabs>
              <w:spacing w:line="240" w:lineRule="auto"/>
              <w:ind w:left="-72" w:right="-1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41DD0" w:rsidRPr="00867F77" w:rsidRDefault="00441DD0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441DD0" w:rsidRPr="000458E9" w:rsidRDefault="00441DD0" w:rsidP="00441DD0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41DD0" w:rsidRPr="00604263" w:rsidRDefault="00441DD0" w:rsidP="00441DD0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1DD0" w:rsidRPr="00867F77" w:rsidRDefault="00441DD0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1DD0" w:rsidRPr="005E6955" w:rsidTr="00C24709">
        <w:tc>
          <w:tcPr>
            <w:tcW w:w="5139" w:type="dxa"/>
          </w:tcPr>
          <w:p w:rsidR="00441DD0" w:rsidRPr="007A03E1" w:rsidRDefault="00441DD0" w:rsidP="00441DD0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09" w:type="dxa"/>
          </w:tcPr>
          <w:p w:rsidR="00441DD0" w:rsidRPr="00C12557" w:rsidRDefault="00441DD0" w:rsidP="00441DD0">
            <w:pPr>
              <w:pStyle w:val="acctfourfigures"/>
              <w:tabs>
                <w:tab w:val="clear" w:pos="765"/>
              </w:tabs>
              <w:spacing w:line="240" w:lineRule="auto"/>
              <w:ind w:left="-72" w:right="-1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41DD0" w:rsidRPr="00867F77" w:rsidRDefault="00441DD0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441DD0" w:rsidRPr="000458E9" w:rsidRDefault="00317C85" w:rsidP="00441DD0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F4F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270" w:type="dxa"/>
          </w:tcPr>
          <w:p w:rsidR="00441DD0" w:rsidRPr="00604263" w:rsidRDefault="00441DD0" w:rsidP="00441DD0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441DD0" w:rsidRDefault="00317C85" w:rsidP="00441DD0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441D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844</w:t>
            </w:r>
          </w:p>
        </w:tc>
      </w:tr>
      <w:tr w:rsidR="00441DD0" w:rsidRPr="005E6955" w:rsidTr="00C24709">
        <w:tc>
          <w:tcPr>
            <w:tcW w:w="5139" w:type="dxa"/>
          </w:tcPr>
          <w:p w:rsidR="00441DD0" w:rsidRPr="00C639E1" w:rsidRDefault="00441DD0" w:rsidP="00441DD0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09" w:type="dxa"/>
          </w:tcPr>
          <w:p w:rsidR="00441DD0" w:rsidRPr="00C12557" w:rsidRDefault="00441DD0" w:rsidP="00441DD0">
            <w:pPr>
              <w:pStyle w:val="acctfourfigures"/>
              <w:tabs>
                <w:tab w:val="clear" w:pos="765"/>
              </w:tabs>
              <w:spacing w:line="240" w:lineRule="auto"/>
              <w:ind w:left="-72" w:right="-1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41DD0" w:rsidRPr="00867F77" w:rsidRDefault="00441DD0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441DD0" w:rsidRPr="000458E9" w:rsidRDefault="00317C85" w:rsidP="00441DD0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526</w:t>
            </w:r>
          </w:p>
        </w:tc>
        <w:tc>
          <w:tcPr>
            <w:tcW w:w="270" w:type="dxa"/>
          </w:tcPr>
          <w:p w:rsidR="00441DD0" w:rsidRPr="00604263" w:rsidRDefault="00441DD0" w:rsidP="00441DD0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441DD0" w:rsidRDefault="00317C85" w:rsidP="00441DD0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747</w:t>
            </w:r>
          </w:p>
        </w:tc>
      </w:tr>
      <w:tr w:rsidR="00441DD0" w:rsidRPr="00C27575" w:rsidTr="00C24709">
        <w:tc>
          <w:tcPr>
            <w:tcW w:w="5139" w:type="dxa"/>
          </w:tcPr>
          <w:p w:rsidR="00441DD0" w:rsidRPr="00C12557" w:rsidRDefault="00441DD0" w:rsidP="00441DD0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09" w:type="dxa"/>
          </w:tcPr>
          <w:p w:rsidR="00441DD0" w:rsidRPr="000458E9" w:rsidRDefault="00441DD0" w:rsidP="00441DD0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41DD0" w:rsidRPr="00C12557" w:rsidRDefault="00441DD0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441DD0" w:rsidRPr="000458E9" w:rsidRDefault="00317C85" w:rsidP="00441DD0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0" w:type="dxa"/>
          </w:tcPr>
          <w:p w:rsidR="00441DD0" w:rsidRPr="00604263" w:rsidRDefault="00441DD0" w:rsidP="00441D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1DD0" w:rsidRPr="000458E9" w:rsidRDefault="00317C85" w:rsidP="00441DD0">
            <w:pPr>
              <w:tabs>
                <w:tab w:val="decimal" w:pos="882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</w:tr>
      <w:tr w:rsidR="00441DD0" w:rsidRPr="005E6955" w:rsidTr="00C24709">
        <w:tc>
          <w:tcPr>
            <w:tcW w:w="5139" w:type="dxa"/>
          </w:tcPr>
          <w:p w:rsidR="00441DD0" w:rsidRPr="00C639E1" w:rsidRDefault="00441DD0" w:rsidP="00441DD0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909" w:type="dxa"/>
          </w:tcPr>
          <w:p w:rsidR="00441DD0" w:rsidRPr="00C12557" w:rsidRDefault="00441DD0" w:rsidP="00441DD0">
            <w:pPr>
              <w:pStyle w:val="acctfourfigures"/>
              <w:tabs>
                <w:tab w:val="clear" w:pos="765"/>
              </w:tabs>
              <w:spacing w:line="240" w:lineRule="auto"/>
              <w:ind w:left="-72" w:right="-1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41DD0" w:rsidRPr="00867F77" w:rsidRDefault="00441DD0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441DD0" w:rsidRPr="000458E9" w:rsidRDefault="00317C85" w:rsidP="00441DD0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AF4F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876</w:t>
            </w:r>
          </w:p>
        </w:tc>
        <w:tc>
          <w:tcPr>
            <w:tcW w:w="270" w:type="dxa"/>
          </w:tcPr>
          <w:p w:rsidR="00441DD0" w:rsidRPr="00604263" w:rsidRDefault="00441DD0" w:rsidP="00441DD0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441DD0" w:rsidRDefault="00317C85" w:rsidP="00441DD0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441D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840</w:t>
            </w:r>
          </w:p>
        </w:tc>
      </w:tr>
      <w:tr w:rsidR="00441DD0" w:rsidRPr="005E6955" w:rsidTr="00C24709">
        <w:tc>
          <w:tcPr>
            <w:tcW w:w="5139" w:type="dxa"/>
          </w:tcPr>
          <w:p w:rsidR="00441DD0" w:rsidRPr="00C12557" w:rsidRDefault="00441DD0" w:rsidP="00441DD0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09" w:type="dxa"/>
          </w:tcPr>
          <w:p w:rsidR="00441DD0" w:rsidRPr="000458E9" w:rsidRDefault="00441DD0" w:rsidP="00441DD0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41DD0" w:rsidRPr="00C12557" w:rsidRDefault="00441DD0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441DD0" w:rsidRPr="000458E9" w:rsidRDefault="00317C85" w:rsidP="00441DD0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F4F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70" w:type="dxa"/>
          </w:tcPr>
          <w:p w:rsidR="00441DD0" w:rsidRPr="00604263" w:rsidRDefault="00441DD0" w:rsidP="00441D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441DD0" w:rsidRDefault="00317C85" w:rsidP="00441DD0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441D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113</w:t>
            </w:r>
          </w:p>
        </w:tc>
      </w:tr>
      <w:tr w:rsidR="0005491A" w:rsidRPr="005E6955" w:rsidTr="00C24709">
        <w:tc>
          <w:tcPr>
            <w:tcW w:w="5139" w:type="dxa"/>
          </w:tcPr>
          <w:p w:rsidR="0005491A" w:rsidRPr="008930E9" w:rsidRDefault="0005491A" w:rsidP="00441DD0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9" w:type="dxa"/>
          </w:tcPr>
          <w:p w:rsidR="0005491A" w:rsidRPr="008930E9" w:rsidRDefault="0005491A" w:rsidP="00441DD0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5491A" w:rsidRPr="008930E9" w:rsidRDefault="0005491A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05491A" w:rsidRPr="000458E9" w:rsidRDefault="0005491A" w:rsidP="00441DD0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5491A" w:rsidRPr="008930E9" w:rsidRDefault="0005491A" w:rsidP="00441D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5491A" w:rsidRPr="008930E9" w:rsidRDefault="0005491A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491A" w:rsidRPr="005E6955" w:rsidTr="00C24709">
        <w:tc>
          <w:tcPr>
            <w:tcW w:w="5139" w:type="dxa"/>
          </w:tcPr>
          <w:p w:rsidR="0005491A" w:rsidRPr="008930E9" w:rsidRDefault="0005491A" w:rsidP="00441DD0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9" w:type="dxa"/>
          </w:tcPr>
          <w:p w:rsidR="0005491A" w:rsidRPr="008930E9" w:rsidRDefault="0005491A" w:rsidP="00441DD0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5491A" w:rsidRPr="008930E9" w:rsidRDefault="0005491A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05491A" w:rsidRPr="000458E9" w:rsidRDefault="0005491A" w:rsidP="00441DD0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5491A" w:rsidRPr="008930E9" w:rsidRDefault="0005491A" w:rsidP="00441D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5491A" w:rsidRPr="008930E9" w:rsidRDefault="0005491A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4709" w:rsidRPr="005E6955" w:rsidTr="00C24709">
        <w:tc>
          <w:tcPr>
            <w:tcW w:w="5139" w:type="dxa"/>
          </w:tcPr>
          <w:p w:rsidR="00C24709" w:rsidRPr="008930E9" w:rsidRDefault="00C24709" w:rsidP="00441DD0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9" w:type="dxa"/>
          </w:tcPr>
          <w:p w:rsidR="00C24709" w:rsidRPr="008930E9" w:rsidRDefault="00C24709" w:rsidP="00441DD0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24709" w:rsidRPr="008930E9" w:rsidRDefault="00C24709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C24709" w:rsidRPr="000458E9" w:rsidRDefault="00C24709" w:rsidP="00441DD0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24709" w:rsidRPr="008930E9" w:rsidRDefault="00C24709" w:rsidP="00441D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24709" w:rsidRPr="008930E9" w:rsidRDefault="00C24709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1DD0" w:rsidRPr="005E6955" w:rsidTr="00C24709">
        <w:tc>
          <w:tcPr>
            <w:tcW w:w="5139" w:type="dxa"/>
          </w:tcPr>
          <w:p w:rsidR="00441DD0" w:rsidRPr="008930E9" w:rsidRDefault="00441DD0" w:rsidP="00441DD0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0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909" w:type="dxa"/>
          </w:tcPr>
          <w:p w:rsidR="00441DD0" w:rsidRPr="008930E9" w:rsidRDefault="00441DD0" w:rsidP="00441DD0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41DD0" w:rsidRPr="008930E9" w:rsidRDefault="00441DD0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441DD0" w:rsidRPr="000458E9" w:rsidRDefault="00441DD0" w:rsidP="00441DD0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41DD0" w:rsidRPr="008930E9" w:rsidRDefault="00441DD0" w:rsidP="00441D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1DD0" w:rsidRPr="008930E9" w:rsidRDefault="00441DD0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1DD0" w:rsidRPr="005E6955" w:rsidTr="00C24709">
        <w:tc>
          <w:tcPr>
            <w:tcW w:w="5139" w:type="dxa"/>
          </w:tcPr>
          <w:p w:rsidR="00441DD0" w:rsidRPr="008930E9" w:rsidRDefault="00441DD0" w:rsidP="00441DD0">
            <w:pPr>
              <w:tabs>
                <w:tab w:val="left" w:pos="27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30E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09" w:type="dxa"/>
          </w:tcPr>
          <w:p w:rsidR="00441DD0" w:rsidRPr="008930E9" w:rsidRDefault="00441DD0" w:rsidP="00441DD0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41DD0" w:rsidRPr="008930E9" w:rsidRDefault="00441DD0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441DD0" w:rsidRPr="000458E9" w:rsidRDefault="00441DD0" w:rsidP="00441DD0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41DD0" w:rsidRPr="008930E9" w:rsidRDefault="00441DD0" w:rsidP="00441D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1DD0" w:rsidRPr="008930E9" w:rsidRDefault="00441DD0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1DD0" w:rsidRPr="005E6955" w:rsidTr="00C24709">
        <w:tc>
          <w:tcPr>
            <w:tcW w:w="5139" w:type="dxa"/>
            <w:vAlign w:val="bottom"/>
          </w:tcPr>
          <w:p w:rsidR="00441DD0" w:rsidRPr="008930E9" w:rsidRDefault="00441DD0" w:rsidP="00441DD0">
            <w:pPr>
              <w:spacing w:line="240" w:lineRule="auto"/>
              <w:ind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30E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09" w:type="dxa"/>
          </w:tcPr>
          <w:p w:rsidR="00441DD0" w:rsidRPr="008930E9" w:rsidRDefault="00441DD0" w:rsidP="00441DD0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41DD0" w:rsidRPr="008930E9" w:rsidRDefault="00441DD0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441DD0" w:rsidRPr="000458E9" w:rsidRDefault="00317C85" w:rsidP="00441DD0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AF4F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861</w:t>
            </w:r>
          </w:p>
        </w:tc>
        <w:tc>
          <w:tcPr>
            <w:tcW w:w="270" w:type="dxa"/>
          </w:tcPr>
          <w:p w:rsidR="00441DD0" w:rsidRPr="008930E9" w:rsidRDefault="00441DD0" w:rsidP="00441DD0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41DD0" w:rsidRPr="008930E9" w:rsidRDefault="00317C85" w:rsidP="00441DD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441DD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648</w:t>
            </w:r>
          </w:p>
        </w:tc>
      </w:tr>
      <w:tr w:rsidR="00441DD0" w:rsidRPr="005E6955" w:rsidTr="00C24709">
        <w:tc>
          <w:tcPr>
            <w:tcW w:w="5139" w:type="dxa"/>
            <w:vAlign w:val="bottom"/>
          </w:tcPr>
          <w:p w:rsidR="00441DD0" w:rsidRPr="008930E9" w:rsidRDefault="00441DD0" w:rsidP="00441DD0">
            <w:pPr>
              <w:spacing w:line="240" w:lineRule="auto"/>
              <w:ind w:firstLine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30E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09" w:type="dxa"/>
          </w:tcPr>
          <w:p w:rsidR="00441DD0" w:rsidRPr="008930E9" w:rsidRDefault="00441DD0" w:rsidP="00441DD0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41DD0" w:rsidRPr="008930E9" w:rsidRDefault="00441DD0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41DD0" w:rsidRPr="000458E9" w:rsidRDefault="00317C85" w:rsidP="00441DD0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</w:p>
        </w:tc>
        <w:tc>
          <w:tcPr>
            <w:tcW w:w="270" w:type="dxa"/>
          </w:tcPr>
          <w:p w:rsidR="00441DD0" w:rsidRPr="008930E9" w:rsidRDefault="00441DD0" w:rsidP="00441DD0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41DD0" w:rsidRPr="008930E9" w:rsidRDefault="00317C85" w:rsidP="00441DD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</w:tr>
      <w:tr w:rsidR="00441DD0" w:rsidRPr="005E6955" w:rsidTr="00C24709">
        <w:tc>
          <w:tcPr>
            <w:tcW w:w="5139" w:type="dxa"/>
          </w:tcPr>
          <w:p w:rsidR="00441DD0" w:rsidRPr="008930E9" w:rsidRDefault="00BF2321" w:rsidP="00BF2321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232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909" w:type="dxa"/>
          </w:tcPr>
          <w:p w:rsidR="00441DD0" w:rsidRPr="008930E9" w:rsidRDefault="00441DD0" w:rsidP="00441DD0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41DD0" w:rsidRPr="008930E9" w:rsidRDefault="00441DD0" w:rsidP="00441D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41DD0" w:rsidRPr="008930E9" w:rsidRDefault="00317C85" w:rsidP="00441DD0">
            <w:pPr>
              <w:tabs>
                <w:tab w:val="decimal" w:pos="9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AF4F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973</w:t>
            </w:r>
          </w:p>
        </w:tc>
        <w:tc>
          <w:tcPr>
            <w:tcW w:w="270" w:type="dxa"/>
          </w:tcPr>
          <w:p w:rsidR="00441DD0" w:rsidRPr="008930E9" w:rsidRDefault="00441DD0" w:rsidP="00441DD0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41DD0" w:rsidRPr="008930E9" w:rsidRDefault="00317C85" w:rsidP="00441DD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441D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811</w:t>
            </w:r>
          </w:p>
        </w:tc>
      </w:tr>
      <w:bookmarkEnd w:id="1"/>
    </w:tbl>
    <w:p w:rsidR="003E5957" w:rsidRPr="00AF4F60" w:rsidRDefault="003E5957" w:rsidP="00C103F6">
      <w:pPr>
        <w:pStyle w:val="Bo-Blankline"/>
        <w:rPr>
          <w:sz w:val="16"/>
          <w:szCs w:val="16"/>
          <w:cs/>
        </w:rPr>
      </w:pPr>
    </w:p>
    <w:p w:rsidR="00A45C0D" w:rsidRDefault="000B20C7" w:rsidP="00F514BE">
      <w:pPr>
        <w:pStyle w:val="Ang15"/>
        <w:tabs>
          <w:tab w:val="left" w:pos="1134"/>
        </w:tabs>
      </w:pPr>
      <w:r w:rsidRPr="00B210DE">
        <w:rPr>
          <w:cs/>
        </w:rPr>
        <w:t>ยอดคงเหลือกับกิจการที่เก</w:t>
      </w:r>
      <w:r w:rsidR="00DA0482" w:rsidRPr="00B210DE">
        <w:rPr>
          <w:cs/>
        </w:rPr>
        <w:t xml:space="preserve">ี่ยวข้องกัน ณ วันที่ </w:t>
      </w:r>
      <w:r w:rsidR="00317C85">
        <w:t>31</w:t>
      </w:r>
      <w:r w:rsidRPr="00B210DE">
        <w:rPr>
          <w:cs/>
        </w:rPr>
        <w:t xml:space="preserve"> </w:t>
      </w:r>
      <w:r w:rsidR="0038525F">
        <w:rPr>
          <w:rFonts w:hint="cs"/>
          <w:cs/>
        </w:rPr>
        <w:t xml:space="preserve">มีนาคม </w:t>
      </w:r>
      <w:r w:rsidR="00317C85">
        <w:rPr>
          <w:rFonts w:hint="cs"/>
          <w:cs/>
        </w:rPr>
        <w:t>256</w:t>
      </w:r>
      <w:r w:rsidR="00317C85">
        <w:t>1</w:t>
      </w:r>
      <w:r w:rsidR="00006723">
        <w:rPr>
          <w:rFonts w:hint="cs"/>
          <w:cs/>
        </w:rPr>
        <w:t xml:space="preserve"> </w:t>
      </w:r>
      <w:r w:rsidR="0038525F">
        <w:rPr>
          <w:rFonts w:hint="cs"/>
          <w:cs/>
        </w:rPr>
        <w:t xml:space="preserve">และ </w:t>
      </w:r>
      <w:r w:rsidR="00317C85">
        <w:rPr>
          <w:rFonts w:hint="cs"/>
          <w:cs/>
        </w:rPr>
        <w:t>31</w:t>
      </w:r>
      <w:r w:rsidR="0038525F">
        <w:rPr>
          <w:rFonts w:hint="cs"/>
          <w:cs/>
        </w:rPr>
        <w:t xml:space="preserve"> </w:t>
      </w:r>
      <w:r w:rsidR="0038525F">
        <w:rPr>
          <w:rFonts w:hint="cs"/>
          <w:cs/>
          <w:lang w:val="en-US"/>
        </w:rPr>
        <w:t xml:space="preserve">ธันวาคม </w:t>
      </w:r>
      <w:r w:rsidR="00317C85">
        <w:rPr>
          <w:rFonts w:hint="cs"/>
          <w:cs/>
          <w:lang w:val="en-US"/>
        </w:rPr>
        <w:t>25</w:t>
      </w:r>
      <w:r w:rsidR="00317C85">
        <w:rPr>
          <w:lang w:val="en-US"/>
        </w:rPr>
        <w:t>60</w:t>
      </w:r>
      <w:r w:rsidR="00006723">
        <w:rPr>
          <w:rFonts w:hint="cs"/>
          <w:cs/>
          <w:lang w:val="en-US"/>
        </w:rPr>
        <w:t xml:space="preserve"> </w:t>
      </w:r>
      <w:r w:rsidR="007B2482" w:rsidRPr="00B210DE">
        <w:rPr>
          <w:cs/>
        </w:rPr>
        <w:t>มีดังนี้</w:t>
      </w:r>
    </w:p>
    <w:p w:rsidR="00F34266" w:rsidRPr="00AF4F60" w:rsidRDefault="00F34266" w:rsidP="00F34266">
      <w:pPr>
        <w:pStyle w:val="Ang15"/>
        <w:ind w:left="0" w:firstLine="567"/>
        <w:rPr>
          <w:sz w:val="16"/>
          <w:szCs w:val="16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4908"/>
        <w:gridCol w:w="1410"/>
        <w:gridCol w:w="1350"/>
        <w:gridCol w:w="270"/>
        <w:gridCol w:w="1260"/>
      </w:tblGrid>
      <w:tr w:rsidR="00CC360F" w:rsidRPr="00D87537" w:rsidTr="00C24709">
        <w:tc>
          <w:tcPr>
            <w:tcW w:w="4908" w:type="dxa"/>
          </w:tcPr>
          <w:p w:rsidR="00CC360F" w:rsidRPr="00FC5BFF" w:rsidRDefault="00CC360F" w:rsidP="00CC360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1410" w:type="dxa"/>
          </w:tcPr>
          <w:p w:rsidR="00CC360F" w:rsidRPr="00F32380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CC360F" w:rsidRPr="00A82EE4" w:rsidRDefault="00317C85" w:rsidP="00CC36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</w:t>
            </w:r>
            <w:r w:rsidR="00CC360F" w:rsidRPr="00A82E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CC360F" w:rsidRPr="00A82EE4" w:rsidRDefault="00CC360F" w:rsidP="00CC360F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CC360F" w:rsidRPr="00A82EE4" w:rsidRDefault="00317C85" w:rsidP="00CC36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</w:t>
            </w:r>
            <w:r w:rsidR="00CC360F" w:rsidRPr="00A82E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360F" w:rsidRPr="00D87537" w:rsidTr="00C24709">
        <w:tc>
          <w:tcPr>
            <w:tcW w:w="4908" w:type="dxa"/>
          </w:tcPr>
          <w:p w:rsidR="00CC360F" w:rsidRDefault="00CC360F" w:rsidP="00CC360F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</w:tcPr>
          <w:p w:rsidR="00CC360F" w:rsidRPr="00F32380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CC360F" w:rsidRPr="00322005" w:rsidRDefault="00317C85" w:rsidP="00CC360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CC360F" w:rsidRPr="00D87537" w:rsidRDefault="00CC360F" w:rsidP="00CC360F">
            <w:pPr>
              <w:spacing w:line="240" w:lineRule="atLeast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C360F" w:rsidRPr="00D87537" w:rsidRDefault="00317C85" w:rsidP="00CC360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C360F" w:rsidRPr="00D87537" w:rsidTr="00C24709">
        <w:tc>
          <w:tcPr>
            <w:tcW w:w="4908" w:type="dxa"/>
          </w:tcPr>
          <w:p w:rsidR="00CC360F" w:rsidRPr="00970BCB" w:rsidRDefault="00CC360F" w:rsidP="00A82E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CC360F" w:rsidRPr="00D87537" w:rsidRDefault="00CC360F" w:rsidP="00A82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CC360F" w:rsidRPr="00D87537" w:rsidRDefault="00CC360F" w:rsidP="00A82EE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C360F" w:rsidRPr="00970BCB" w:rsidTr="00C24709">
        <w:tc>
          <w:tcPr>
            <w:tcW w:w="4908" w:type="dxa"/>
          </w:tcPr>
          <w:p w:rsidR="00CC360F" w:rsidRPr="00C12557" w:rsidRDefault="00CC360F" w:rsidP="00CC360F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10" w:type="dxa"/>
          </w:tcPr>
          <w:p w:rsidR="00CC360F" w:rsidRPr="00604263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C360F" w:rsidRPr="003362A8" w:rsidRDefault="00317C85" w:rsidP="00CC360F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</w:t>
            </w:r>
            <w:r w:rsidR="00AF4F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270" w:type="dxa"/>
          </w:tcPr>
          <w:p w:rsidR="00CC360F" w:rsidRPr="00970BCB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C360F" w:rsidRPr="003362A8" w:rsidRDefault="00317C85" w:rsidP="00441DD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  <w:r w:rsidR="00CC360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822</w:t>
            </w:r>
          </w:p>
        </w:tc>
      </w:tr>
      <w:tr w:rsidR="00CC360F" w:rsidRPr="00080F53" w:rsidTr="00C24709">
        <w:tc>
          <w:tcPr>
            <w:tcW w:w="4908" w:type="dxa"/>
          </w:tcPr>
          <w:p w:rsidR="00CC360F" w:rsidRPr="00C12557" w:rsidRDefault="00CC360F" w:rsidP="00CC360F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410" w:type="dxa"/>
          </w:tcPr>
          <w:p w:rsidR="00CC360F" w:rsidRPr="00604263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C360F" w:rsidRPr="003362A8" w:rsidRDefault="00CC360F" w:rsidP="00CC360F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C360F" w:rsidRPr="00970BCB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C360F" w:rsidRPr="003362A8" w:rsidRDefault="00CC360F" w:rsidP="00441DD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360F" w:rsidRPr="00080F53" w:rsidTr="00C24709">
        <w:tc>
          <w:tcPr>
            <w:tcW w:w="4908" w:type="dxa"/>
          </w:tcPr>
          <w:p w:rsidR="00CC360F" w:rsidRPr="00C12557" w:rsidRDefault="00CC360F" w:rsidP="00CC360F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410" w:type="dxa"/>
          </w:tcPr>
          <w:p w:rsidR="00CC360F" w:rsidRPr="00970BCB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C360F" w:rsidRPr="003362A8" w:rsidRDefault="00317C85" w:rsidP="00CC360F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C360F" w:rsidRPr="00970BCB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C360F" w:rsidRPr="003362A8" w:rsidRDefault="00317C85" w:rsidP="00441DD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C360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  <w:tr w:rsidR="00CC360F" w:rsidRPr="00080F53" w:rsidTr="00C24709">
        <w:tc>
          <w:tcPr>
            <w:tcW w:w="4908" w:type="dxa"/>
          </w:tcPr>
          <w:p w:rsidR="00CC360F" w:rsidRPr="00C12557" w:rsidRDefault="00CC360F" w:rsidP="00CC360F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410" w:type="dxa"/>
          </w:tcPr>
          <w:p w:rsidR="00CC360F" w:rsidRPr="00970BCB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C360F" w:rsidRPr="003362A8" w:rsidRDefault="00317C85" w:rsidP="00CC360F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835</w:t>
            </w:r>
          </w:p>
        </w:tc>
        <w:tc>
          <w:tcPr>
            <w:tcW w:w="270" w:type="dxa"/>
          </w:tcPr>
          <w:p w:rsidR="00CC360F" w:rsidRPr="00970BCB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C360F" w:rsidRPr="003362A8" w:rsidRDefault="00317C85" w:rsidP="00441DD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</w:tr>
      <w:tr w:rsidR="00CC360F" w:rsidRPr="00080F53" w:rsidTr="00C24709">
        <w:tc>
          <w:tcPr>
            <w:tcW w:w="4908" w:type="dxa"/>
          </w:tcPr>
          <w:p w:rsidR="00CC360F" w:rsidRPr="00C12557" w:rsidRDefault="00CC360F" w:rsidP="00CC360F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410" w:type="dxa"/>
          </w:tcPr>
          <w:p w:rsidR="00CC360F" w:rsidRPr="00970BCB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C360F" w:rsidRPr="003362A8" w:rsidRDefault="00317C85" w:rsidP="00CC360F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:rsidR="00CC360F" w:rsidRPr="00970BCB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C360F" w:rsidRPr="003362A8" w:rsidRDefault="00317C85" w:rsidP="00441DD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AF4F60" w:rsidRPr="00080F53" w:rsidTr="00C24709">
        <w:tc>
          <w:tcPr>
            <w:tcW w:w="4908" w:type="dxa"/>
          </w:tcPr>
          <w:p w:rsidR="00AF4F60" w:rsidRPr="00C12557" w:rsidRDefault="00AF4F60" w:rsidP="00AF4F60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410" w:type="dxa"/>
          </w:tcPr>
          <w:p w:rsidR="00AF4F60" w:rsidRPr="00970BCB" w:rsidRDefault="00AF4F60" w:rsidP="00AF4F6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AF4F60" w:rsidRPr="003362A8" w:rsidRDefault="00AF4F60" w:rsidP="00AF4F60">
            <w:pPr>
              <w:tabs>
                <w:tab w:val="left" w:pos="260"/>
                <w:tab w:val="center" w:pos="52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</w:tcPr>
          <w:p w:rsidR="00AF4F60" w:rsidRPr="00970BCB" w:rsidRDefault="00AF4F60" w:rsidP="00AF4F6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AF4F60" w:rsidRPr="003362A8" w:rsidRDefault="00317C85" w:rsidP="00AF4F6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F4F60" w:rsidRPr="00970BCB" w:rsidTr="00C24709">
        <w:tc>
          <w:tcPr>
            <w:tcW w:w="4908" w:type="dxa"/>
          </w:tcPr>
          <w:p w:rsidR="00AF4F60" w:rsidRPr="00C12557" w:rsidRDefault="00AF4F60" w:rsidP="00AF4F60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</w:rPr>
              <w:t>(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1255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0" w:type="dxa"/>
          </w:tcPr>
          <w:p w:rsidR="00AF4F60" w:rsidRDefault="00AF4F60" w:rsidP="00AF4F6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AF4F60" w:rsidRPr="003362A8" w:rsidRDefault="00317C85" w:rsidP="00AF4F60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AF4F60" w:rsidRPr="00970BCB" w:rsidRDefault="00AF4F60" w:rsidP="00AF4F6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AF4F60" w:rsidRPr="003362A8" w:rsidRDefault="00317C85" w:rsidP="00AF4F6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AF4F60" w:rsidRPr="00970BCB" w:rsidTr="00C24709">
        <w:tc>
          <w:tcPr>
            <w:tcW w:w="4908" w:type="dxa"/>
          </w:tcPr>
          <w:p w:rsidR="00AF4F60" w:rsidRPr="00EA3DD2" w:rsidRDefault="00AF4F60" w:rsidP="00AF4F60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410" w:type="dxa"/>
          </w:tcPr>
          <w:p w:rsidR="00AF4F60" w:rsidRPr="0001755B" w:rsidRDefault="00AF4F60" w:rsidP="00AF4F6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AF4F60" w:rsidRPr="003362A8" w:rsidRDefault="00317C85" w:rsidP="00AF4F60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AF4F60" w:rsidRPr="00970BCB" w:rsidRDefault="00AF4F60" w:rsidP="00AF4F6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AF4F60" w:rsidRPr="003362A8" w:rsidRDefault="00317C85" w:rsidP="00AF4F6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AF4F60" w:rsidRPr="00FC5BFF" w:rsidTr="00C24709">
        <w:trPr>
          <w:trHeight w:val="91"/>
        </w:trPr>
        <w:tc>
          <w:tcPr>
            <w:tcW w:w="4908" w:type="dxa"/>
            <w:vAlign w:val="bottom"/>
          </w:tcPr>
          <w:p w:rsidR="00AF4F60" w:rsidRPr="00AD37E5" w:rsidRDefault="00AF4F60" w:rsidP="00AF4F6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0" w:type="dxa"/>
            <w:tcBorders>
              <w:bottom w:val="nil"/>
            </w:tcBorders>
          </w:tcPr>
          <w:p w:rsidR="00AF4F60" w:rsidRPr="0025051D" w:rsidRDefault="00AF4F60" w:rsidP="00AF4F6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AF4F60" w:rsidRPr="003362A8" w:rsidRDefault="00317C85" w:rsidP="00AF4F60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185</w:t>
            </w:r>
            <w:r w:rsidR="00AF4F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842</w:t>
            </w:r>
          </w:p>
        </w:tc>
        <w:tc>
          <w:tcPr>
            <w:tcW w:w="270" w:type="dxa"/>
          </w:tcPr>
          <w:p w:rsidR="00AF4F60" w:rsidRPr="0025051D" w:rsidRDefault="00AF4F60" w:rsidP="00AF4F6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F4F60" w:rsidRPr="003362A8" w:rsidRDefault="00317C85" w:rsidP="00AF4F6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  <w:r w:rsidR="00AF4F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007</w:t>
            </w:r>
          </w:p>
        </w:tc>
      </w:tr>
    </w:tbl>
    <w:p w:rsidR="0044399C" w:rsidRPr="00AF4F60" w:rsidRDefault="0044399C" w:rsidP="00F34266">
      <w:pPr>
        <w:pStyle w:val="Ang15"/>
        <w:ind w:left="0" w:firstLine="567"/>
        <w:rPr>
          <w:sz w:val="16"/>
          <w:szCs w:val="16"/>
        </w:rPr>
      </w:pPr>
    </w:p>
    <w:p w:rsidR="00AF4F60" w:rsidRDefault="00AF4F60">
      <w:r>
        <w:br w:type="page"/>
      </w: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6318"/>
        <w:gridCol w:w="1350"/>
        <w:gridCol w:w="270"/>
        <w:gridCol w:w="1251"/>
      </w:tblGrid>
      <w:tr w:rsidR="00CC360F" w:rsidRPr="00A27D1E" w:rsidTr="00C24709">
        <w:trPr>
          <w:trHeight w:val="397"/>
        </w:trPr>
        <w:tc>
          <w:tcPr>
            <w:tcW w:w="6318" w:type="dxa"/>
          </w:tcPr>
          <w:p w:rsidR="00CC360F" w:rsidRPr="00A27D1E" w:rsidRDefault="0044399C" w:rsidP="00CC360F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sz w:val="20"/>
                <w:szCs w:val="20"/>
                <w:cs/>
              </w:rPr>
              <w:lastRenderedPageBreak/>
              <w:br w:type="page"/>
            </w:r>
            <w:r>
              <w:br w:type="page"/>
            </w:r>
            <w:r w:rsidR="00CC360F" w:rsidRPr="00A27D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ลูกหนี้และ</w:t>
            </w:r>
            <w:r w:rsidR="00CC360F"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เงินทดรอง</w:t>
            </w:r>
            <w:r w:rsidR="00CC360F" w:rsidRPr="00A27D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จ่าย</w:t>
            </w:r>
            <w:r w:rsidR="00CC360F"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350" w:type="dxa"/>
          </w:tcPr>
          <w:p w:rsidR="00CC360F" w:rsidRPr="00A82EE4" w:rsidRDefault="00317C85" w:rsidP="00CC36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</w:t>
            </w:r>
            <w:r w:rsidR="00CC360F" w:rsidRPr="00A82E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CC360F" w:rsidRPr="00A82EE4" w:rsidRDefault="00CC360F" w:rsidP="00CC360F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</w:tcPr>
          <w:p w:rsidR="00CC360F" w:rsidRPr="00A82EE4" w:rsidRDefault="00317C85" w:rsidP="00CC36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</w:t>
            </w:r>
            <w:r w:rsidR="00CC360F" w:rsidRPr="00A82E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360F" w:rsidRPr="00A27D1E" w:rsidTr="00C24709">
        <w:trPr>
          <w:trHeight w:val="397"/>
        </w:trPr>
        <w:tc>
          <w:tcPr>
            <w:tcW w:w="6318" w:type="dxa"/>
          </w:tcPr>
          <w:p w:rsidR="00CC360F" w:rsidRPr="00A27D1E" w:rsidRDefault="00CC360F" w:rsidP="00CC360F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CC360F" w:rsidRPr="00322005" w:rsidRDefault="00317C85" w:rsidP="00CC360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CC360F" w:rsidRPr="00D87537" w:rsidRDefault="00CC360F" w:rsidP="00CC360F">
            <w:pPr>
              <w:spacing w:line="240" w:lineRule="atLeast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:rsidR="00CC360F" w:rsidRPr="00D87537" w:rsidRDefault="00317C85" w:rsidP="00CC360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C360F" w:rsidRPr="00A27D1E" w:rsidTr="00C24709">
        <w:trPr>
          <w:trHeight w:val="397"/>
        </w:trPr>
        <w:tc>
          <w:tcPr>
            <w:tcW w:w="6318" w:type="dxa"/>
          </w:tcPr>
          <w:p w:rsidR="00CC360F" w:rsidRPr="00A27D1E" w:rsidRDefault="00CC360F" w:rsidP="00A82EE4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1" w:type="dxa"/>
            <w:gridSpan w:val="3"/>
          </w:tcPr>
          <w:p w:rsidR="00CC360F" w:rsidRPr="00A27D1E" w:rsidRDefault="00CC360F" w:rsidP="00A82EE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27D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27D1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C360F" w:rsidRPr="00A27D1E" w:rsidTr="00C24709">
        <w:tc>
          <w:tcPr>
            <w:tcW w:w="6318" w:type="dxa"/>
          </w:tcPr>
          <w:p w:rsidR="00CC360F" w:rsidRPr="00A27D1E" w:rsidRDefault="00CC360F" w:rsidP="00CC360F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:rsidR="00CC360F" w:rsidRPr="00A27D1E" w:rsidRDefault="00317C85" w:rsidP="00CC360F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AF4F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083</w:t>
            </w:r>
          </w:p>
        </w:tc>
        <w:tc>
          <w:tcPr>
            <w:tcW w:w="270" w:type="dxa"/>
          </w:tcPr>
          <w:p w:rsidR="00CC360F" w:rsidRPr="00A27D1E" w:rsidRDefault="00CC360F" w:rsidP="00CC360F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CC360F" w:rsidRPr="00A27D1E" w:rsidRDefault="00317C85" w:rsidP="00441DD0">
            <w:pPr>
              <w:tabs>
                <w:tab w:val="decimal" w:pos="88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CC360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969</w:t>
            </w:r>
          </w:p>
        </w:tc>
      </w:tr>
      <w:tr w:rsidR="00CC360F" w:rsidRPr="00A27D1E" w:rsidTr="00C24709">
        <w:tc>
          <w:tcPr>
            <w:tcW w:w="6318" w:type="dxa"/>
          </w:tcPr>
          <w:p w:rsidR="00CC360F" w:rsidRPr="00A27D1E" w:rsidRDefault="00CC360F" w:rsidP="00CC360F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:rsidR="00CC360F" w:rsidRPr="00A27D1E" w:rsidRDefault="00CC360F" w:rsidP="00CC360F">
            <w:pPr>
              <w:tabs>
                <w:tab w:val="left" w:pos="67"/>
                <w:tab w:val="center" w:pos="457"/>
                <w:tab w:val="decimal" w:pos="972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C360F" w:rsidRPr="00A27D1E" w:rsidRDefault="00CC360F" w:rsidP="00CC360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CC360F" w:rsidRPr="00A27D1E" w:rsidRDefault="00CC360F" w:rsidP="00441DD0">
            <w:pPr>
              <w:tabs>
                <w:tab w:val="left" w:pos="67"/>
                <w:tab w:val="center" w:pos="457"/>
                <w:tab w:val="decimal" w:pos="882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360F" w:rsidRPr="00A27D1E" w:rsidTr="00C24709">
        <w:tc>
          <w:tcPr>
            <w:tcW w:w="6318" w:type="dxa"/>
          </w:tcPr>
          <w:p w:rsidR="00CC360F" w:rsidRPr="00A27D1E" w:rsidRDefault="00CC360F" w:rsidP="00CC360F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350" w:type="dxa"/>
          </w:tcPr>
          <w:p w:rsidR="00CC360F" w:rsidRPr="00A27D1E" w:rsidRDefault="00317C85" w:rsidP="00441DD0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F4F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270" w:type="dxa"/>
          </w:tcPr>
          <w:p w:rsidR="00CC360F" w:rsidRPr="00A27D1E" w:rsidRDefault="00CC360F" w:rsidP="00CC360F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CC360F" w:rsidRPr="00A27D1E" w:rsidRDefault="00317C85" w:rsidP="00441DD0">
            <w:pPr>
              <w:tabs>
                <w:tab w:val="decimal" w:pos="88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CC360F" w:rsidRPr="00A27D1E" w:rsidTr="00C24709">
        <w:tc>
          <w:tcPr>
            <w:tcW w:w="6318" w:type="dxa"/>
          </w:tcPr>
          <w:p w:rsidR="00CC360F" w:rsidRPr="00A27D1E" w:rsidRDefault="00CC360F" w:rsidP="00CC360F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พืช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:rsidR="00CC360F" w:rsidRPr="00A27D1E" w:rsidRDefault="00317C85" w:rsidP="00CC360F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F4F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021</w:t>
            </w:r>
          </w:p>
        </w:tc>
        <w:tc>
          <w:tcPr>
            <w:tcW w:w="270" w:type="dxa"/>
          </w:tcPr>
          <w:p w:rsidR="00CC360F" w:rsidRPr="00A27D1E" w:rsidRDefault="00CC360F" w:rsidP="00CC360F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CC360F" w:rsidRPr="00A27D1E" w:rsidRDefault="00317C85" w:rsidP="00441DD0">
            <w:pPr>
              <w:tabs>
                <w:tab w:val="decimal" w:pos="88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C360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414</w:t>
            </w:r>
          </w:p>
        </w:tc>
      </w:tr>
      <w:tr w:rsidR="00CC360F" w:rsidRPr="00A27D1E" w:rsidTr="00C24709">
        <w:tc>
          <w:tcPr>
            <w:tcW w:w="6318" w:type="dxa"/>
          </w:tcPr>
          <w:p w:rsidR="00CC360F" w:rsidRPr="00A27D1E" w:rsidRDefault="00CC360F" w:rsidP="00CC360F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>ชีวิต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  <w:r w:rsidRPr="00A27D1E">
              <w:rPr>
                <w:rFonts w:ascii="Angsana New" w:hAnsi="Angsana New"/>
                <w:sz w:val="30"/>
                <w:szCs w:val="30"/>
              </w:rPr>
              <w:t>(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27D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CC360F" w:rsidRPr="00A27D1E" w:rsidRDefault="00317C85" w:rsidP="00C24709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F4F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70" w:type="dxa"/>
          </w:tcPr>
          <w:p w:rsidR="00CC360F" w:rsidRPr="00A27D1E" w:rsidRDefault="00CC360F" w:rsidP="00CC360F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CC360F" w:rsidRPr="00A27D1E" w:rsidRDefault="00317C85" w:rsidP="00441DD0">
            <w:pPr>
              <w:tabs>
                <w:tab w:val="decimal" w:pos="882"/>
              </w:tabs>
              <w:spacing w:line="240" w:lineRule="auto"/>
              <w:ind w:left="-115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578</w:t>
            </w:r>
          </w:p>
        </w:tc>
      </w:tr>
      <w:tr w:rsidR="00CC360F" w:rsidRPr="00A27D1E" w:rsidTr="00C24709">
        <w:tc>
          <w:tcPr>
            <w:tcW w:w="6318" w:type="dxa"/>
          </w:tcPr>
          <w:p w:rsidR="00CC360F" w:rsidRPr="00A27D1E" w:rsidRDefault="00CC360F" w:rsidP="00CC360F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27D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CC360F" w:rsidRPr="00A27D1E" w:rsidRDefault="00317C85" w:rsidP="0044399C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AF4F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:rsidR="00CC360F" w:rsidRPr="00A27D1E" w:rsidRDefault="00CC360F" w:rsidP="00CC360F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CC360F" w:rsidRPr="00A27D1E" w:rsidRDefault="00317C85" w:rsidP="00C24709">
            <w:pPr>
              <w:tabs>
                <w:tab w:val="decimal" w:pos="88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CC360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642</w:t>
            </w:r>
          </w:p>
        </w:tc>
      </w:tr>
      <w:tr w:rsidR="00441DD0" w:rsidRPr="00A27D1E" w:rsidTr="00C24709">
        <w:tc>
          <w:tcPr>
            <w:tcW w:w="6318" w:type="dxa"/>
          </w:tcPr>
          <w:p w:rsidR="00441DD0" w:rsidRPr="00A27D1E" w:rsidRDefault="00441DD0" w:rsidP="00AF4F60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AF4F60">
              <w:rPr>
                <w:rFonts w:ascii="Angsana New" w:hAnsi="Angsana New" w:hint="cs"/>
                <w:sz w:val="30"/>
                <w:szCs w:val="30"/>
                <w:cs/>
              </w:rPr>
              <w:t>พรชัยวิสาหกิจ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:rsidR="00441DD0" w:rsidRPr="00AF4F60" w:rsidRDefault="00317C85" w:rsidP="00441DD0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  <w:tc>
          <w:tcPr>
            <w:tcW w:w="270" w:type="dxa"/>
          </w:tcPr>
          <w:p w:rsidR="00441DD0" w:rsidRPr="00A27D1E" w:rsidRDefault="00441DD0" w:rsidP="00441DD0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441DD0" w:rsidRPr="003362A8" w:rsidRDefault="00441DD0" w:rsidP="00441D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1DD0" w:rsidRPr="00A27D1E" w:rsidTr="00C24709">
        <w:tc>
          <w:tcPr>
            <w:tcW w:w="6318" w:type="dxa"/>
          </w:tcPr>
          <w:p w:rsidR="00441DD0" w:rsidRPr="00A27D1E" w:rsidRDefault="00441DD0" w:rsidP="00441DD0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41DD0" w:rsidRPr="00A27D1E" w:rsidRDefault="00317C85" w:rsidP="00441DD0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AF4F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472</w:t>
            </w:r>
          </w:p>
        </w:tc>
        <w:tc>
          <w:tcPr>
            <w:tcW w:w="270" w:type="dxa"/>
          </w:tcPr>
          <w:p w:rsidR="00441DD0" w:rsidRPr="00A27D1E" w:rsidRDefault="00441DD0" w:rsidP="00441DD0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441DD0" w:rsidRPr="00A27D1E" w:rsidRDefault="00317C85" w:rsidP="00441DD0">
            <w:pPr>
              <w:tabs>
                <w:tab w:val="decimal" w:pos="882"/>
              </w:tabs>
              <w:spacing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 w:rsidR="00441D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617</w:t>
            </w:r>
          </w:p>
        </w:tc>
      </w:tr>
    </w:tbl>
    <w:p w:rsidR="00CC360F" w:rsidRPr="00F34266" w:rsidRDefault="00CC360F" w:rsidP="00F34266">
      <w:pPr>
        <w:pStyle w:val="Ang15"/>
        <w:ind w:left="0" w:firstLine="567"/>
        <w:rPr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18"/>
        <w:gridCol w:w="1350"/>
        <w:gridCol w:w="270"/>
        <w:gridCol w:w="1260"/>
      </w:tblGrid>
      <w:tr w:rsidR="00CC360F" w:rsidRPr="00A27D1E" w:rsidTr="00C24709">
        <w:trPr>
          <w:trHeight w:val="397"/>
        </w:trPr>
        <w:tc>
          <w:tcPr>
            <w:tcW w:w="6318" w:type="dxa"/>
          </w:tcPr>
          <w:p w:rsidR="00CC360F" w:rsidRPr="00A27D1E" w:rsidRDefault="00CC360F" w:rsidP="00CC360F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27D1E">
              <w:rPr>
                <w:sz w:val="30"/>
                <w:szCs w:val="30"/>
              </w:rPr>
              <w:br w:type="page"/>
            </w:r>
            <w:r w:rsidRPr="00A27D1E">
              <w:rPr>
                <w:sz w:val="30"/>
                <w:szCs w:val="30"/>
                <w:cs/>
              </w:rPr>
              <w:br w:type="page"/>
            </w:r>
            <w:r w:rsidRPr="00A27D1E">
              <w:rPr>
                <w:sz w:val="30"/>
                <w:szCs w:val="30"/>
              </w:rPr>
              <w:br w:type="page"/>
            </w:r>
            <w:r w:rsidRPr="00A27D1E">
              <w:rPr>
                <w:sz w:val="30"/>
                <w:szCs w:val="30"/>
              </w:rPr>
              <w:br w:type="page"/>
            </w:r>
            <w:r w:rsidRPr="00A27D1E">
              <w:rPr>
                <w:sz w:val="30"/>
                <w:szCs w:val="30"/>
              </w:rPr>
              <w:br w:type="page"/>
            </w:r>
            <w:r w:rsidRPr="00A27D1E">
              <w:rPr>
                <w:sz w:val="30"/>
                <w:szCs w:val="30"/>
              </w:rPr>
              <w:br w:type="page"/>
            </w:r>
            <w:r w:rsidRPr="00A27D1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br w:type="page"/>
            </w:r>
            <w:r w:rsidRPr="00A27D1E">
              <w:rPr>
                <w:sz w:val="30"/>
                <w:szCs w:val="30"/>
              </w:rPr>
              <w:br w:type="page"/>
            </w:r>
            <w:r w:rsidRPr="00A27D1E">
              <w:rPr>
                <w:sz w:val="30"/>
                <w:szCs w:val="30"/>
              </w:rPr>
              <w:br w:type="page"/>
            </w: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A27D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A27D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:rsidR="00CC360F" w:rsidRPr="00A82EE4" w:rsidRDefault="00317C85" w:rsidP="00CC36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</w:t>
            </w:r>
            <w:r w:rsidR="00CC360F" w:rsidRPr="00A82E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CC360F" w:rsidRPr="00A82EE4" w:rsidRDefault="00CC360F" w:rsidP="00CC360F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CC360F" w:rsidRPr="00A82EE4" w:rsidRDefault="00317C85" w:rsidP="00CC36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</w:t>
            </w:r>
            <w:r w:rsidR="00CC360F" w:rsidRPr="00A82E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360F" w:rsidRPr="00A27D1E" w:rsidTr="00C24709">
        <w:trPr>
          <w:trHeight w:val="397"/>
        </w:trPr>
        <w:tc>
          <w:tcPr>
            <w:tcW w:w="6318" w:type="dxa"/>
          </w:tcPr>
          <w:p w:rsidR="00CC360F" w:rsidRPr="00A27D1E" w:rsidRDefault="00CC360F" w:rsidP="00CC360F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C360F" w:rsidRPr="00322005" w:rsidRDefault="00317C85" w:rsidP="00CC360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CC360F" w:rsidRPr="00D87537" w:rsidRDefault="00CC360F" w:rsidP="00CC360F">
            <w:pPr>
              <w:spacing w:line="240" w:lineRule="atLeast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C360F" w:rsidRPr="00D87537" w:rsidRDefault="00317C85" w:rsidP="00CC360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C360F" w:rsidRPr="00A27D1E" w:rsidTr="00C24709">
        <w:trPr>
          <w:trHeight w:val="397"/>
        </w:trPr>
        <w:tc>
          <w:tcPr>
            <w:tcW w:w="6318" w:type="dxa"/>
          </w:tcPr>
          <w:p w:rsidR="00CC360F" w:rsidRPr="00A27D1E" w:rsidRDefault="00CC360F" w:rsidP="00A82EE4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CC360F" w:rsidRPr="00A27D1E" w:rsidRDefault="00CC360F" w:rsidP="00A82EE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27D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27D1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41DD0" w:rsidRPr="00A27D1E" w:rsidTr="00C24709">
        <w:tc>
          <w:tcPr>
            <w:tcW w:w="6318" w:type="dxa"/>
          </w:tcPr>
          <w:p w:rsidR="00441DD0" w:rsidRPr="00A27D1E" w:rsidRDefault="00441DD0" w:rsidP="00441D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:rsidR="00441DD0" w:rsidRPr="00A27D1E" w:rsidRDefault="00317C85" w:rsidP="00441DD0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109</w:t>
            </w:r>
            <w:r w:rsidR="00AF4F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270" w:type="dxa"/>
          </w:tcPr>
          <w:p w:rsidR="00441DD0" w:rsidRPr="00A27D1E" w:rsidRDefault="00441DD0" w:rsidP="00441DD0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1DD0" w:rsidRPr="00A27D1E" w:rsidRDefault="00317C85" w:rsidP="00441DD0">
            <w:pPr>
              <w:tabs>
                <w:tab w:val="decimal" w:pos="882"/>
              </w:tabs>
              <w:spacing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 w:rsidR="00441DD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027</w:t>
            </w:r>
          </w:p>
        </w:tc>
      </w:tr>
      <w:tr w:rsidR="00441DD0" w:rsidRPr="00A27D1E" w:rsidTr="00C24709">
        <w:tc>
          <w:tcPr>
            <w:tcW w:w="6318" w:type="dxa"/>
          </w:tcPr>
          <w:p w:rsidR="00441DD0" w:rsidRPr="00A27D1E" w:rsidRDefault="00441DD0" w:rsidP="00441D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441DD0" w:rsidRPr="00A27D1E" w:rsidRDefault="00441DD0" w:rsidP="00441DD0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41DD0" w:rsidRPr="00A27D1E" w:rsidRDefault="00441DD0" w:rsidP="00441DD0">
            <w:pPr>
              <w:tabs>
                <w:tab w:val="decimal" w:pos="892"/>
              </w:tabs>
              <w:spacing w:line="240" w:lineRule="auto"/>
              <w:ind w:left="-108"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1DD0" w:rsidRPr="00A27D1E" w:rsidRDefault="00441DD0" w:rsidP="00441DD0">
            <w:pPr>
              <w:tabs>
                <w:tab w:val="decimal" w:pos="88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41DD0" w:rsidRPr="00A27D1E" w:rsidTr="00C24709">
        <w:tc>
          <w:tcPr>
            <w:tcW w:w="6318" w:type="dxa"/>
          </w:tcPr>
          <w:p w:rsidR="00441DD0" w:rsidRPr="00A27D1E" w:rsidRDefault="00441DD0" w:rsidP="00441D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:rsidR="00441DD0" w:rsidRPr="00A27D1E" w:rsidRDefault="00317C85" w:rsidP="00441DD0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678</w:t>
            </w:r>
          </w:p>
        </w:tc>
        <w:tc>
          <w:tcPr>
            <w:tcW w:w="270" w:type="dxa"/>
          </w:tcPr>
          <w:p w:rsidR="00441DD0" w:rsidRPr="00A27D1E" w:rsidRDefault="00441DD0" w:rsidP="00441DD0">
            <w:pPr>
              <w:tabs>
                <w:tab w:val="decimal" w:pos="892"/>
              </w:tabs>
              <w:spacing w:line="240" w:lineRule="auto"/>
              <w:ind w:left="-108"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1DD0" w:rsidRPr="00A27D1E" w:rsidRDefault="00317C85" w:rsidP="00441DD0">
            <w:pPr>
              <w:tabs>
                <w:tab w:val="decimal" w:pos="88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716</w:t>
            </w:r>
          </w:p>
        </w:tc>
      </w:tr>
      <w:tr w:rsidR="00441DD0" w:rsidRPr="00A27D1E" w:rsidTr="00C24709">
        <w:tc>
          <w:tcPr>
            <w:tcW w:w="6318" w:type="dxa"/>
          </w:tcPr>
          <w:p w:rsidR="00441DD0" w:rsidRPr="00C12557" w:rsidRDefault="00441DD0" w:rsidP="00441DD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350" w:type="dxa"/>
          </w:tcPr>
          <w:p w:rsidR="00441DD0" w:rsidRPr="00A27D1E" w:rsidRDefault="00AF4F60" w:rsidP="00AF4F60">
            <w:pPr>
              <w:spacing w:line="240" w:lineRule="auto"/>
              <w:ind w:left="-108"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41DD0" w:rsidRPr="00A27D1E" w:rsidRDefault="00441DD0" w:rsidP="00441DD0">
            <w:pPr>
              <w:tabs>
                <w:tab w:val="decimal" w:pos="892"/>
              </w:tabs>
              <w:spacing w:line="240" w:lineRule="auto"/>
              <w:ind w:left="-108"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1DD0" w:rsidRPr="00A27D1E" w:rsidRDefault="00317C85" w:rsidP="00441DD0">
            <w:pPr>
              <w:tabs>
                <w:tab w:val="decimal" w:pos="88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C360F" w:rsidRPr="00A27D1E" w:rsidTr="00C24709">
        <w:tc>
          <w:tcPr>
            <w:tcW w:w="6318" w:type="dxa"/>
            <w:vAlign w:val="bottom"/>
          </w:tcPr>
          <w:p w:rsidR="00CC360F" w:rsidRPr="00A27D1E" w:rsidRDefault="00CC360F" w:rsidP="00CC360F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27D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C360F" w:rsidRPr="00A27D1E" w:rsidRDefault="00317C85" w:rsidP="00CC360F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</w:t>
            </w:r>
            <w:r w:rsidR="00AF4F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319</w:t>
            </w:r>
          </w:p>
        </w:tc>
        <w:tc>
          <w:tcPr>
            <w:tcW w:w="270" w:type="dxa"/>
          </w:tcPr>
          <w:p w:rsidR="00CC360F" w:rsidRPr="00A27D1E" w:rsidRDefault="00CC360F" w:rsidP="00CC360F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C360F" w:rsidRPr="00A27D1E" w:rsidRDefault="00317C85" w:rsidP="00441DD0">
            <w:pPr>
              <w:tabs>
                <w:tab w:val="decimal" w:pos="882"/>
              </w:tabs>
              <w:spacing w:line="240" w:lineRule="auto"/>
              <w:ind w:left="-108"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  <w:r w:rsidR="00CC36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748</w:t>
            </w:r>
          </w:p>
        </w:tc>
      </w:tr>
    </w:tbl>
    <w:p w:rsidR="00CC360F" w:rsidRDefault="00CC360F" w:rsidP="00CC360F">
      <w:pPr>
        <w:pStyle w:val="Bo-Blankline"/>
      </w:pPr>
    </w:p>
    <w:p w:rsidR="00CC360F" w:rsidRPr="0064714B" w:rsidRDefault="00CC360F" w:rsidP="00CC360F">
      <w:pPr>
        <w:spacing w:line="240" w:lineRule="auto"/>
        <w:rPr>
          <w:sz w:val="2"/>
          <w:szCs w:val="2"/>
        </w:rPr>
      </w:pPr>
    </w:p>
    <w:tbl>
      <w:tblPr>
        <w:tblW w:w="9165" w:type="dxa"/>
        <w:tblInd w:w="450" w:type="dxa"/>
        <w:tblLook w:val="04A0" w:firstRow="1" w:lastRow="0" w:firstColumn="1" w:lastColumn="0" w:noHBand="0" w:noVBand="1"/>
      </w:tblPr>
      <w:tblGrid>
        <w:gridCol w:w="5859"/>
        <w:gridCol w:w="468"/>
        <w:gridCol w:w="1333"/>
        <w:gridCol w:w="270"/>
        <w:gridCol w:w="1235"/>
      </w:tblGrid>
      <w:tr w:rsidR="00CC360F" w:rsidRPr="00970BCB" w:rsidTr="00C24709">
        <w:trPr>
          <w:tblHeader/>
        </w:trPr>
        <w:tc>
          <w:tcPr>
            <w:tcW w:w="5859" w:type="dxa"/>
          </w:tcPr>
          <w:p w:rsidR="00CC360F" w:rsidRPr="00A7698F" w:rsidRDefault="00CC360F" w:rsidP="00CC360F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A7698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468" w:type="dxa"/>
          </w:tcPr>
          <w:p w:rsidR="00CC360F" w:rsidRPr="00970BCB" w:rsidRDefault="00CC360F" w:rsidP="00CC360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</w:tcPr>
          <w:p w:rsidR="00CC360F" w:rsidRPr="00A82EE4" w:rsidRDefault="00317C85" w:rsidP="00CC36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</w:t>
            </w:r>
            <w:r w:rsidR="00CC360F" w:rsidRPr="00A82E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CC360F" w:rsidRPr="00A82EE4" w:rsidRDefault="00CC360F" w:rsidP="00CC360F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5" w:type="dxa"/>
          </w:tcPr>
          <w:p w:rsidR="00CC360F" w:rsidRPr="00A82EE4" w:rsidRDefault="00317C85" w:rsidP="00CC36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</w:t>
            </w:r>
            <w:r w:rsidR="00CC360F" w:rsidRPr="00A82E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360F" w:rsidRPr="00970BCB" w:rsidTr="00C24709">
        <w:trPr>
          <w:tblHeader/>
        </w:trPr>
        <w:tc>
          <w:tcPr>
            <w:tcW w:w="5859" w:type="dxa"/>
          </w:tcPr>
          <w:p w:rsidR="00CC360F" w:rsidRPr="00A7698F" w:rsidRDefault="00CC360F" w:rsidP="00CC360F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468" w:type="dxa"/>
          </w:tcPr>
          <w:p w:rsidR="00CC360F" w:rsidRPr="00970BCB" w:rsidRDefault="00CC360F" w:rsidP="00CC360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  <w:vAlign w:val="bottom"/>
          </w:tcPr>
          <w:p w:rsidR="00CC360F" w:rsidRPr="00322005" w:rsidRDefault="00317C85" w:rsidP="00CC360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CC360F" w:rsidRPr="00D87537" w:rsidRDefault="00CC360F" w:rsidP="00CC360F">
            <w:pPr>
              <w:spacing w:line="240" w:lineRule="atLeast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:rsidR="00CC360F" w:rsidRPr="00D87537" w:rsidRDefault="00317C85" w:rsidP="00CC360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C360F" w:rsidRPr="00970BCB" w:rsidTr="00C24709">
        <w:trPr>
          <w:tblHeader/>
        </w:trPr>
        <w:tc>
          <w:tcPr>
            <w:tcW w:w="5859" w:type="dxa"/>
          </w:tcPr>
          <w:p w:rsidR="00CC360F" w:rsidRPr="00A7698F" w:rsidRDefault="00CC360F" w:rsidP="00A82EE4">
            <w:pPr>
              <w:spacing w:line="240" w:lineRule="atLeast"/>
              <w:ind w:right="65" w:firstLine="270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468" w:type="dxa"/>
          </w:tcPr>
          <w:p w:rsidR="00CC360F" w:rsidRPr="00970BCB" w:rsidRDefault="00CC360F" w:rsidP="00A82EE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8" w:type="dxa"/>
            <w:gridSpan w:val="3"/>
          </w:tcPr>
          <w:p w:rsidR="00CC360F" w:rsidRPr="00970BCB" w:rsidRDefault="00CC360F" w:rsidP="00A82EE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41DD0" w:rsidRPr="001E3E99" w:rsidTr="00C24709">
        <w:tc>
          <w:tcPr>
            <w:tcW w:w="5859" w:type="dxa"/>
          </w:tcPr>
          <w:p w:rsidR="00441DD0" w:rsidRPr="00C12557" w:rsidRDefault="00441DD0" w:rsidP="00441D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468" w:type="dxa"/>
          </w:tcPr>
          <w:p w:rsidR="00441DD0" w:rsidRPr="00970BCB" w:rsidRDefault="00441DD0" w:rsidP="00441D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:rsidR="00441DD0" w:rsidRPr="00A27D1E" w:rsidRDefault="00317C85" w:rsidP="00441DD0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AF4F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270" w:type="dxa"/>
          </w:tcPr>
          <w:p w:rsidR="00441DD0" w:rsidRPr="00970BCB" w:rsidRDefault="00441DD0" w:rsidP="00441D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:rsidR="00441DD0" w:rsidRPr="000874F1" w:rsidRDefault="00317C85" w:rsidP="00441DD0">
            <w:pPr>
              <w:tabs>
                <w:tab w:val="decimal" w:pos="89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441DD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019</w:t>
            </w:r>
          </w:p>
        </w:tc>
      </w:tr>
      <w:tr w:rsidR="00441DD0" w:rsidRPr="001E3E99" w:rsidTr="00C24709">
        <w:tc>
          <w:tcPr>
            <w:tcW w:w="5859" w:type="dxa"/>
          </w:tcPr>
          <w:p w:rsidR="00441DD0" w:rsidRPr="00522E6A" w:rsidRDefault="00441DD0" w:rsidP="00441D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468" w:type="dxa"/>
          </w:tcPr>
          <w:p w:rsidR="00441DD0" w:rsidRPr="00970BCB" w:rsidRDefault="00441DD0" w:rsidP="00441D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:rsidR="00441DD0" w:rsidRPr="00A27D1E" w:rsidRDefault="00441DD0" w:rsidP="00441DD0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41DD0" w:rsidRPr="00970BCB" w:rsidRDefault="00441DD0" w:rsidP="00441D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:rsidR="00441DD0" w:rsidRPr="000874F1" w:rsidRDefault="00441DD0" w:rsidP="00441DD0">
            <w:pPr>
              <w:tabs>
                <w:tab w:val="decimal" w:pos="89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DD0" w:rsidRPr="001E3E99" w:rsidTr="00C24709">
        <w:tc>
          <w:tcPr>
            <w:tcW w:w="5859" w:type="dxa"/>
          </w:tcPr>
          <w:p w:rsidR="00441DD0" w:rsidRPr="00C12557" w:rsidRDefault="00441DD0" w:rsidP="00441DD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468" w:type="dxa"/>
          </w:tcPr>
          <w:p w:rsidR="00441DD0" w:rsidRPr="00970BCB" w:rsidRDefault="00441DD0" w:rsidP="00441D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:rsidR="00441DD0" w:rsidRPr="00A27D1E" w:rsidRDefault="00AF4F60" w:rsidP="00AF4F60">
            <w:pPr>
              <w:spacing w:line="240" w:lineRule="auto"/>
              <w:ind w:left="-108"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41DD0" w:rsidRPr="00970BCB" w:rsidRDefault="00441DD0" w:rsidP="00441D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:rsidR="00441DD0" w:rsidRPr="000874F1" w:rsidRDefault="00317C85" w:rsidP="00441DD0">
            <w:pPr>
              <w:tabs>
                <w:tab w:val="decimal" w:pos="89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441DD0" w:rsidRPr="001E3E99" w:rsidTr="00C24709">
        <w:tc>
          <w:tcPr>
            <w:tcW w:w="5859" w:type="dxa"/>
          </w:tcPr>
          <w:p w:rsidR="00441DD0" w:rsidRPr="00C12557" w:rsidRDefault="00441DD0" w:rsidP="00441DD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468" w:type="dxa"/>
          </w:tcPr>
          <w:p w:rsidR="00441DD0" w:rsidRPr="00970BCB" w:rsidRDefault="00441DD0" w:rsidP="00441D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:rsidR="00441DD0" w:rsidRPr="00A27D1E" w:rsidRDefault="00317C85" w:rsidP="00441DD0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270" w:type="dxa"/>
          </w:tcPr>
          <w:p w:rsidR="00441DD0" w:rsidRPr="00970BCB" w:rsidRDefault="00441DD0" w:rsidP="00441D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:rsidR="00441DD0" w:rsidRPr="000874F1" w:rsidRDefault="00317C85" w:rsidP="00441DD0">
            <w:pPr>
              <w:tabs>
                <w:tab w:val="decimal" w:pos="89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</w:t>
            </w:r>
          </w:p>
        </w:tc>
      </w:tr>
      <w:tr w:rsidR="00AF4F60" w:rsidRPr="001E3E99" w:rsidTr="00C24709">
        <w:tc>
          <w:tcPr>
            <w:tcW w:w="5859" w:type="dxa"/>
          </w:tcPr>
          <w:p w:rsidR="00AF4F60" w:rsidRDefault="00AF4F60" w:rsidP="005E5A7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77C2">
              <w:rPr>
                <w:rFonts w:ascii="Angsana New" w:hAnsi="Angsana New"/>
                <w:sz w:val="30"/>
                <w:szCs w:val="30"/>
                <w:cs/>
              </w:rPr>
              <w:t>บริษัท พลาสติก โพลีน จำกัด</w:t>
            </w:r>
          </w:p>
        </w:tc>
        <w:tc>
          <w:tcPr>
            <w:tcW w:w="468" w:type="dxa"/>
          </w:tcPr>
          <w:p w:rsidR="00AF4F60" w:rsidRPr="00970BCB" w:rsidRDefault="00AF4F60" w:rsidP="005E5A7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:rsidR="00AF4F60" w:rsidRPr="00A27D1E" w:rsidRDefault="00317C85" w:rsidP="005E5A75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AF4F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951</w:t>
            </w:r>
          </w:p>
        </w:tc>
        <w:tc>
          <w:tcPr>
            <w:tcW w:w="270" w:type="dxa"/>
          </w:tcPr>
          <w:p w:rsidR="00AF4F60" w:rsidRPr="00970BCB" w:rsidRDefault="00AF4F60" w:rsidP="005E5A7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:rsidR="00AF4F60" w:rsidRPr="000874F1" w:rsidRDefault="00AF4F60" w:rsidP="005E5A7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4F60" w:rsidRPr="001E3E99" w:rsidTr="00C24709">
        <w:tc>
          <w:tcPr>
            <w:tcW w:w="5859" w:type="dxa"/>
          </w:tcPr>
          <w:p w:rsidR="00AF4F60" w:rsidRPr="00C12557" w:rsidRDefault="00AF4F60" w:rsidP="00AF4F6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468" w:type="dxa"/>
          </w:tcPr>
          <w:p w:rsidR="00AF4F60" w:rsidRPr="00970BCB" w:rsidRDefault="00AF4F60" w:rsidP="00AF4F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:rsidR="00AF4F60" w:rsidRPr="00A27D1E" w:rsidRDefault="00AF4F60" w:rsidP="00AF4F60">
            <w:pPr>
              <w:spacing w:line="240" w:lineRule="auto"/>
              <w:ind w:left="-108"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F4F60" w:rsidRPr="00970BCB" w:rsidRDefault="00AF4F60" w:rsidP="00AF4F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:rsidR="00AF4F60" w:rsidRPr="000874F1" w:rsidRDefault="00317C85" w:rsidP="00AF4F60">
            <w:pPr>
              <w:tabs>
                <w:tab w:val="decimal" w:pos="89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F4F60" w:rsidRPr="001E3E99" w:rsidTr="00C24709">
        <w:tc>
          <w:tcPr>
            <w:tcW w:w="5859" w:type="dxa"/>
          </w:tcPr>
          <w:p w:rsidR="00AF4F60" w:rsidRDefault="00AF4F60" w:rsidP="00AF4F6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68" w:type="dxa"/>
          </w:tcPr>
          <w:p w:rsidR="00AF4F60" w:rsidRPr="00970BCB" w:rsidRDefault="00AF4F60" w:rsidP="00AF4F6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:rsidR="00AF4F60" w:rsidRPr="00A27D1E" w:rsidRDefault="00317C85" w:rsidP="00AF4F60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F4F60" w:rsidRPr="00970BCB" w:rsidRDefault="00AF4F60" w:rsidP="00AF4F6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:rsidR="00AF4F60" w:rsidRPr="000874F1" w:rsidRDefault="00AF4F60" w:rsidP="00AF4F6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4F60" w:rsidRPr="00970BCB" w:rsidTr="00C24709">
        <w:tc>
          <w:tcPr>
            <w:tcW w:w="5859" w:type="dxa"/>
            <w:vAlign w:val="bottom"/>
          </w:tcPr>
          <w:p w:rsidR="00AF4F60" w:rsidRPr="00AD37E5" w:rsidRDefault="00AF4F60" w:rsidP="00AF4F6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68" w:type="dxa"/>
          </w:tcPr>
          <w:p w:rsidR="00AF4F60" w:rsidRPr="000905CD" w:rsidRDefault="00AF4F60" w:rsidP="00AF4F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:rsidR="00AF4F60" w:rsidRPr="001B27F3" w:rsidRDefault="00317C85" w:rsidP="00AF4F60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</w:t>
            </w:r>
            <w:r w:rsidR="00AF4F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689</w:t>
            </w:r>
          </w:p>
        </w:tc>
        <w:tc>
          <w:tcPr>
            <w:tcW w:w="270" w:type="dxa"/>
          </w:tcPr>
          <w:p w:rsidR="00AF4F60" w:rsidRPr="00AD37E5" w:rsidRDefault="00AF4F60" w:rsidP="00AF4F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:rsidR="00AF4F60" w:rsidRPr="001B27F3" w:rsidRDefault="00317C85" w:rsidP="00AF4F60">
            <w:pPr>
              <w:tabs>
                <w:tab w:val="decimal" w:pos="89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AF4F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366</w:t>
            </w:r>
          </w:p>
        </w:tc>
      </w:tr>
    </w:tbl>
    <w:p w:rsidR="00D87537" w:rsidRPr="00F855CB" w:rsidRDefault="0044399C" w:rsidP="00F514BE">
      <w:pPr>
        <w:pStyle w:val="Ang15"/>
        <w:ind w:left="0" w:firstLine="567"/>
        <w:rPr>
          <w:sz w:val="20"/>
          <w:szCs w:val="20"/>
          <w:lang w:val="en-US"/>
        </w:rPr>
      </w:pPr>
      <w:r>
        <w:rPr>
          <w:sz w:val="20"/>
          <w:szCs w:val="20"/>
          <w:cs/>
          <w:lang w:val="en-US"/>
        </w:rPr>
        <w:br w:type="page"/>
      </w:r>
      <w:r w:rsidRPr="003B2CC7">
        <w:rPr>
          <w:b/>
          <w:bCs/>
          <w:i/>
          <w:iCs/>
          <w:cs/>
        </w:rPr>
        <w:lastRenderedPageBreak/>
        <w:t>เงิ</w:t>
      </w:r>
      <w:r w:rsidRPr="003B2CC7">
        <w:rPr>
          <w:rFonts w:hint="cs"/>
          <w:b/>
          <w:bCs/>
          <w:i/>
          <w:iCs/>
          <w:cs/>
        </w:rPr>
        <w:t>น</w:t>
      </w:r>
      <w:r>
        <w:rPr>
          <w:b/>
          <w:bCs/>
          <w:i/>
          <w:iCs/>
          <w:cs/>
        </w:rPr>
        <w:t>กู้ยืม</w:t>
      </w:r>
      <w:r w:rsidRPr="003B2CC7">
        <w:rPr>
          <w:rFonts w:hint="cs"/>
          <w:b/>
          <w:bCs/>
          <w:i/>
          <w:iCs/>
          <w:cs/>
        </w:rPr>
        <w:t>จาก</w:t>
      </w:r>
      <w:r w:rsidRPr="003B2CC7">
        <w:rPr>
          <w:b/>
          <w:bCs/>
          <w:i/>
          <w:iCs/>
          <w:cs/>
        </w:rPr>
        <w:t>กิจการที่เกี่ยวข้องกัน</w:t>
      </w:r>
    </w:p>
    <w:p w:rsidR="00A11EAB" w:rsidRPr="00006723" w:rsidRDefault="00A11EAB" w:rsidP="00006723">
      <w:pPr>
        <w:spacing w:line="240" w:lineRule="auto"/>
        <w:rPr>
          <w:sz w:val="2"/>
          <w:szCs w:val="2"/>
        </w:rPr>
      </w:pPr>
    </w:p>
    <w:p w:rsidR="00B70326" w:rsidRDefault="00B70326" w:rsidP="004A49A4">
      <w:pPr>
        <w:pStyle w:val="Ang15"/>
        <w:rPr>
          <w:sz w:val="20"/>
          <w:szCs w:val="20"/>
        </w:rPr>
      </w:pPr>
    </w:p>
    <w:p w:rsidR="00B70326" w:rsidRPr="00B70326" w:rsidRDefault="00B70326" w:rsidP="004A49A4">
      <w:pPr>
        <w:pStyle w:val="Ang15"/>
        <w:rPr>
          <w:sz w:val="20"/>
          <w:szCs w:val="20"/>
          <w:cs/>
          <w:lang w:val="en-US"/>
        </w:rPr>
      </w:pPr>
      <w:r w:rsidRPr="00B210DE">
        <w:rPr>
          <w:cs/>
        </w:rPr>
        <w:t xml:space="preserve">ณ วันที่ </w:t>
      </w:r>
      <w:r w:rsidR="00317C85">
        <w:t>31</w:t>
      </w:r>
      <w:r w:rsidRPr="00B210DE">
        <w:rPr>
          <w:cs/>
        </w:rPr>
        <w:t xml:space="preserve"> </w:t>
      </w:r>
      <w:r>
        <w:rPr>
          <w:rFonts w:hint="cs"/>
          <w:cs/>
        </w:rPr>
        <w:t xml:space="preserve">มีนาคม </w:t>
      </w:r>
      <w:r w:rsidR="00317C85">
        <w:rPr>
          <w:rFonts w:hint="cs"/>
          <w:cs/>
        </w:rPr>
        <w:t>256</w:t>
      </w:r>
      <w:r w:rsidR="00317C85">
        <w:t>1</w:t>
      </w:r>
      <w:r>
        <w:rPr>
          <w:rFonts w:hint="cs"/>
          <w:cs/>
        </w:rPr>
        <w:t xml:space="preserve"> และ </w:t>
      </w:r>
      <w:r w:rsidR="00317C85">
        <w:rPr>
          <w:rFonts w:hint="cs"/>
          <w:cs/>
        </w:rPr>
        <w:t>31</w:t>
      </w:r>
      <w:r>
        <w:rPr>
          <w:rFonts w:hint="cs"/>
          <w:cs/>
        </w:rPr>
        <w:t xml:space="preserve"> </w:t>
      </w:r>
      <w:r>
        <w:rPr>
          <w:rFonts w:hint="cs"/>
          <w:cs/>
          <w:lang w:val="en-US"/>
        </w:rPr>
        <w:t xml:space="preserve">ธันวาคม </w:t>
      </w:r>
      <w:r w:rsidR="00317C85">
        <w:rPr>
          <w:rFonts w:hint="cs"/>
          <w:cs/>
          <w:lang w:val="en-US"/>
        </w:rPr>
        <w:t>25</w:t>
      </w:r>
      <w:r w:rsidR="00317C85">
        <w:rPr>
          <w:lang w:val="en-US"/>
        </w:rPr>
        <w:t>60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>บริษัทไม่มีเงินกู้ยืมจากกิจการที่เกี่ยวข้องกัน</w:t>
      </w:r>
    </w:p>
    <w:p w:rsidR="00B70326" w:rsidRPr="00B70326" w:rsidRDefault="00B70326" w:rsidP="004A49A4">
      <w:pPr>
        <w:pStyle w:val="Ang15"/>
        <w:rPr>
          <w:sz w:val="20"/>
          <w:szCs w:val="20"/>
        </w:rPr>
      </w:pPr>
    </w:p>
    <w:p w:rsidR="001D7EFB" w:rsidRDefault="001D7EFB" w:rsidP="004A49A4">
      <w:pPr>
        <w:pStyle w:val="Ang15"/>
      </w:pPr>
      <w:r w:rsidRPr="00B210DE">
        <w:rPr>
          <w:cs/>
        </w:rPr>
        <w:t>รายการเคลื่อนไหว</w:t>
      </w:r>
      <w:r w:rsidR="0076173F">
        <w:rPr>
          <w:rFonts w:hint="cs"/>
          <w:cs/>
        </w:rPr>
        <w:t>ของเงินกู้ยืม</w:t>
      </w:r>
      <w:r w:rsidRPr="00B210DE">
        <w:rPr>
          <w:rFonts w:hint="cs"/>
          <w:cs/>
        </w:rPr>
        <w:t>จากกิจการที่เกี่ยวข้องกันสำหรับ</w:t>
      </w:r>
      <w:r w:rsidR="00C078DF" w:rsidRPr="00B210DE">
        <w:rPr>
          <w:cs/>
        </w:rPr>
        <w:t>แต่ละ</w:t>
      </w:r>
      <w:r w:rsidR="0078293B">
        <w:rPr>
          <w:rFonts w:hint="cs"/>
          <w:cs/>
        </w:rPr>
        <w:t>งวดสามเดือนสิ้นสุด</w:t>
      </w:r>
      <w:r w:rsidR="00C078DF" w:rsidRPr="00B210DE">
        <w:rPr>
          <w:cs/>
        </w:rPr>
        <w:t xml:space="preserve">วันที่ </w:t>
      </w:r>
      <w:r w:rsidR="00317C85">
        <w:t>31</w:t>
      </w:r>
      <w:r w:rsidR="0083669C" w:rsidRPr="00B210DE">
        <w:rPr>
          <w:cs/>
        </w:rPr>
        <w:t xml:space="preserve"> </w:t>
      </w:r>
      <w:r w:rsidR="0078293B">
        <w:rPr>
          <w:rFonts w:hint="cs"/>
          <w:cs/>
        </w:rPr>
        <w:t xml:space="preserve">มีนาคม </w:t>
      </w:r>
      <w:r w:rsidRPr="00B210DE">
        <w:rPr>
          <w:cs/>
        </w:rPr>
        <w:t>มีดังนี้</w:t>
      </w:r>
    </w:p>
    <w:p w:rsidR="001D71A3" w:rsidRPr="008B5FE8" w:rsidRDefault="001D71A3" w:rsidP="008B5FE8">
      <w:pPr>
        <w:pStyle w:val="Bo-Blankline"/>
      </w:pPr>
    </w:p>
    <w:tbl>
      <w:tblPr>
        <w:tblW w:w="92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8"/>
        <w:gridCol w:w="732"/>
        <w:gridCol w:w="283"/>
        <w:gridCol w:w="1415"/>
        <w:gridCol w:w="270"/>
        <w:gridCol w:w="1260"/>
        <w:gridCol w:w="236"/>
        <w:gridCol w:w="1260"/>
      </w:tblGrid>
      <w:tr w:rsidR="006977C2" w:rsidRPr="00970BCB" w:rsidTr="005E5A75">
        <w:tc>
          <w:tcPr>
            <w:tcW w:w="3798" w:type="dxa"/>
          </w:tcPr>
          <w:p w:rsidR="006977C2" w:rsidRPr="00970BCB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เงินกู้ยืมจาก</w:t>
            </w:r>
            <w:r w:rsidRPr="005C32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</w:t>
            </w:r>
            <w:r w:rsidRPr="003B2C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732" w:type="dxa"/>
            <w:shd w:val="clear" w:color="auto" w:fill="auto"/>
          </w:tcPr>
          <w:p w:rsidR="006977C2" w:rsidRPr="00970BCB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6977C2" w:rsidRPr="00970BCB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:rsidR="006977C2" w:rsidRPr="00970BCB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6977C2" w:rsidRPr="00970BCB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6977C2" w:rsidRPr="00970BCB" w:rsidRDefault="00317C85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6977C2" w:rsidRPr="00970BCB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977C2" w:rsidRPr="00970BCB" w:rsidRDefault="00317C85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977C2" w:rsidRPr="00970BCB" w:rsidTr="005E5A75">
        <w:tc>
          <w:tcPr>
            <w:tcW w:w="3798" w:type="dxa"/>
          </w:tcPr>
          <w:p w:rsidR="006977C2" w:rsidRPr="00C12557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2" w:type="dxa"/>
            <w:shd w:val="clear" w:color="auto" w:fill="auto"/>
          </w:tcPr>
          <w:p w:rsidR="006977C2" w:rsidRPr="00970BCB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6977C2" w:rsidRPr="00970BCB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:rsidR="006977C2" w:rsidRPr="00970BCB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6977C2" w:rsidRPr="00970BCB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6" w:type="dxa"/>
            <w:gridSpan w:val="3"/>
            <w:shd w:val="clear" w:color="auto" w:fill="auto"/>
          </w:tcPr>
          <w:p w:rsidR="006977C2" w:rsidRPr="003B2CC7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B2C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977C2" w:rsidRPr="00970BCB" w:rsidTr="005E5A75">
        <w:tc>
          <w:tcPr>
            <w:tcW w:w="3798" w:type="dxa"/>
          </w:tcPr>
          <w:p w:rsidR="006977C2" w:rsidRPr="00C12557" w:rsidRDefault="006977C2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732" w:type="dxa"/>
            <w:shd w:val="clear" w:color="auto" w:fill="auto"/>
          </w:tcPr>
          <w:p w:rsidR="006977C2" w:rsidRPr="00970BCB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6977C2" w:rsidRPr="00970BCB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:rsidR="006977C2" w:rsidRPr="00970BCB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6977C2" w:rsidRPr="00970BCB" w:rsidRDefault="006977C2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6" w:type="dxa"/>
            <w:gridSpan w:val="3"/>
            <w:shd w:val="clear" w:color="auto" w:fill="auto"/>
          </w:tcPr>
          <w:p w:rsidR="006977C2" w:rsidRDefault="006977C2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54BC" w:rsidRPr="00970BCB" w:rsidTr="005E5A75">
        <w:tc>
          <w:tcPr>
            <w:tcW w:w="3798" w:type="dxa"/>
          </w:tcPr>
          <w:p w:rsidR="006A54BC" w:rsidRPr="00695971" w:rsidRDefault="006A54BC" w:rsidP="006A54BC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959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317C8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6959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732" w:type="dxa"/>
            <w:shd w:val="clear" w:color="auto" w:fill="auto"/>
          </w:tcPr>
          <w:p w:rsidR="006A54BC" w:rsidRPr="00711358" w:rsidRDefault="006A54BC" w:rsidP="006A54BC">
            <w:pPr>
              <w:pStyle w:val="Signature"/>
              <w:tabs>
                <w:tab w:val="decimal" w:pos="1074"/>
              </w:tabs>
              <w:ind w:right="2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6A54BC" w:rsidRPr="00970BCB" w:rsidRDefault="006A54BC" w:rsidP="006A54B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:rsidR="006A54BC" w:rsidRPr="00970BCB" w:rsidRDefault="006A54BC" w:rsidP="006A54B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54BC" w:rsidRPr="00970BCB" w:rsidRDefault="006A54BC" w:rsidP="006A54B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54BC" w:rsidRPr="00604263" w:rsidRDefault="00B70326" w:rsidP="00B70326">
            <w:pPr>
              <w:pStyle w:val="Signature"/>
              <w:ind w:right="2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36" w:type="dxa"/>
          </w:tcPr>
          <w:p w:rsidR="006A54BC" w:rsidRPr="00970BCB" w:rsidRDefault="006A54BC" w:rsidP="006A54B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54BC" w:rsidRPr="005E5A75" w:rsidRDefault="00317C85" w:rsidP="00715796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6A54BC" w:rsidRPr="005E5A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528</w:t>
            </w:r>
            <w:r w:rsidR="006A54BC" w:rsidRPr="005E5A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846</w:t>
            </w:r>
          </w:p>
        </w:tc>
      </w:tr>
      <w:tr w:rsidR="006A54BC" w:rsidRPr="00970BCB" w:rsidTr="005E5A75">
        <w:tc>
          <w:tcPr>
            <w:tcW w:w="3798" w:type="dxa"/>
          </w:tcPr>
          <w:p w:rsidR="006A54BC" w:rsidRPr="00695971" w:rsidRDefault="006A54BC" w:rsidP="006A54BC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597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32" w:type="dxa"/>
            <w:shd w:val="clear" w:color="auto" w:fill="auto"/>
          </w:tcPr>
          <w:p w:rsidR="006A54BC" w:rsidRPr="00676D06" w:rsidRDefault="006A54BC" w:rsidP="006A54BC">
            <w:pPr>
              <w:pStyle w:val="Signature"/>
              <w:tabs>
                <w:tab w:val="decimal" w:pos="1074"/>
              </w:tabs>
              <w:ind w:right="2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6A54BC" w:rsidRPr="00970BCB" w:rsidRDefault="006A54BC" w:rsidP="006A54B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:rsidR="006A54BC" w:rsidRPr="00970BCB" w:rsidRDefault="006A54BC" w:rsidP="006A54B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54BC" w:rsidRPr="00970BCB" w:rsidRDefault="006A54BC" w:rsidP="006A54B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54BC" w:rsidRPr="00676D06" w:rsidRDefault="00B70326" w:rsidP="00B70326">
            <w:pPr>
              <w:pStyle w:val="Signature"/>
              <w:ind w:right="2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36" w:type="dxa"/>
          </w:tcPr>
          <w:p w:rsidR="006A54BC" w:rsidRPr="00970BCB" w:rsidRDefault="006A54BC" w:rsidP="006A54B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54BC" w:rsidRPr="005E5A75" w:rsidRDefault="00317C85" w:rsidP="005E5A75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A54BC" w:rsidRPr="005E5A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887</w:t>
            </w:r>
            <w:r w:rsidR="006A54BC" w:rsidRPr="005E5A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081</w:t>
            </w:r>
          </w:p>
        </w:tc>
      </w:tr>
      <w:tr w:rsidR="006A54BC" w:rsidRPr="00970BCB" w:rsidTr="005E5A75">
        <w:tc>
          <w:tcPr>
            <w:tcW w:w="3798" w:type="dxa"/>
          </w:tcPr>
          <w:p w:rsidR="006A54BC" w:rsidRPr="00695971" w:rsidRDefault="006A54BC" w:rsidP="006A54BC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732" w:type="dxa"/>
            <w:shd w:val="clear" w:color="auto" w:fill="auto"/>
          </w:tcPr>
          <w:p w:rsidR="006A54BC" w:rsidRPr="00676D06" w:rsidRDefault="006A54BC" w:rsidP="006A54BC">
            <w:pPr>
              <w:pStyle w:val="Signature"/>
              <w:tabs>
                <w:tab w:val="decimal" w:pos="1074"/>
              </w:tabs>
              <w:ind w:right="2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6A54BC" w:rsidRPr="00970BCB" w:rsidRDefault="006A54BC" w:rsidP="006A54B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:rsidR="006A54BC" w:rsidRPr="00970BCB" w:rsidRDefault="006A54BC" w:rsidP="006A54B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54BC" w:rsidRPr="00970BCB" w:rsidRDefault="006A54BC" w:rsidP="006A54B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A54BC" w:rsidRPr="00676D06" w:rsidRDefault="00B70326" w:rsidP="00B70326">
            <w:pPr>
              <w:pStyle w:val="Signature"/>
              <w:ind w:right="2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36" w:type="dxa"/>
          </w:tcPr>
          <w:p w:rsidR="006A54BC" w:rsidRPr="00970BCB" w:rsidRDefault="006A54BC" w:rsidP="006A54B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A54BC" w:rsidRPr="005E5A75" w:rsidRDefault="006A54BC" w:rsidP="005E5A75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A7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17C8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5E5A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17C85">
              <w:rPr>
                <w:rFonts w:ascii="Angsana New" w:hAnsi="Angsana New"/>
                <w:sz w:val="30"/>
                <w:szCs w:val="30"/>
                <w:lang w:val="en-US"/>
              </w:rPr>
              <w:t>415</w:t>
            </w:r>
            <w:r w:rsidRPr="005E5A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17C85">
              <w:rPr>
                <w:rFonts w:ascii="Angsana New" w:hAnsi="Angsana New"/>
                <w:sz w:val="30"/>
                <w:szCs w:val="30"/>
                <w:lang w:val="en-US"/>
              </w:rPr>
              <w:t>927</w:t>
            </w:r>
            <w:r w:rsidRPr="005E5A7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6A54BC" w:rsidRPr="00970BCB" w:rsidTr="005E5A75">
        <w:tc>
          <w:tcPr>
            <w:tcW w:w="3798" w:type="dxa"/>
            <w:vAlign w:val="bottom"/>
          </w:tcPr>
          <w:p w:rsidR="006A54BC" w:rsidRPr="00FC15C0" w:rsidRDefault="006A54BC" w:rsidP="006A54B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959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17C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732" w:type="dxa"/>
            <w:shd w:val="clear" w:color="auto" w:fill="auto"/>
          </w:tcPr>
          <w:p w:rsidR="006A54BC" w:rsidRPr="007B6A56" w:rsidRDefault="006A54BC" w:rsidP="006A54BC">
            <w:pPr>
              <w:pStyle w:val="Signature"/>
              <w:tabs>
                <w:tab w:val="decimal" w:pos="1074"/>
              </w:tabs>
              <w:ind w:right="2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6A54BC" w:rsidRPr="001D7EFB" w:rsidRDefault="006A54BC" w:rsidP="006A54B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5" w:type="dxa"/>
          </w:tcPr>
          <w:p w:rsidR="006A54BC" w:rsidRPr="001D7EFB" w:rsidRDefault="006A54BC" w:rsidP="006A54B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A54BC" w:rsidRPr="001D7EFB" w:rsidRDefault="006A54BC" w:rsidP="006A54B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A54BC" w:rsidRPr="00462060" w:rsidRDefault="00B70326" w:rsidP="006A54BC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A54BC" w:rsidRPr="001D7EFB" w:rsidRDefault="006A54BC" w:rsidP="006A54B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A54BC" w:rsidRPr="00462060" w:rsidRDefault="006A54BC" w:rsidP="006A54BC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206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91740E" w:rsidRDefault="0091740E" w:rsidP="008B5FE8">
      <w:pPr>
        <w:pStyle w:val="Bo-Blankline"/>
        <w:rPr>
          <w:lang w:val="en-US"/>
        </w:rPr>
      </w:pPr>
    </w:p>
    <w:p w:rsidR="00B70326" w:rsidRPr="00B70326" w:rsidRDefault="00B70326" w:rsidP="00B70326">
      <w:pPr>
        <w:pStyle w:val="Ang15"/>
        <w:rPr>
          <w:lang w:val="en-US"/>
        </w:rPr>
      </w:pPr>
      <w:r>
        <w:rPr>
          <w:rFonts w:hint="cs"/>
          <w:cs/>
          <w:lang w:val="en-US"/>
        </w:rPr>
        <w:t>อัตราดอกเบี้ยในระหว่างงวด</w:t>
      </w:r>
      <w:r>
        <w:rPr>
          <w:rFonts w:hint="cs"/>
          <w:cs/>
        </w:rPr>
        <w:t>สิ้นสุด</w:t>
      </w:r>
      <w:r w:rsidRPr="00B210DE">
        <w:rPr>
          <w:cs/>
        </w:rPr>
        <w:t xml:space="preserve">วันที่ </w:t>
      </w:r>
      <w:r w:rsidR="00317C85">
        <w:t>31</w:t>
      </w:r>
      <w:r w:rsidRPr="00B210DE">
        <w:rPr>
          <w:cs/>
        </w:rPr>
        <w:t xml:space="preserve"> </w:t>
      </w:r>
      <w:r>
        <w:rPr>
          <w:rFonts w:hint="cs"/>
          <w:cs/>
        </w:rPr>
        <w:t xml:space="preserve">มีนาคม </w:t>
      </w:r>
      <w:r w:rsidR="00317C85">
        <w:rPr>
          <w:lang w:val="en-US"/>
        </w:rPr>
        <w:t>25</w:t>
      </w:r>
      <w:r w:rsidR="00317C85">
        <w:rPr>
          <w:rFonts w:hint="cs"/>
          <w:cs/>
          <w:lang w:val="en-US"/>
        </w:rPr>
        <w:t>6</w:t>
      </w:r>
      <w:r w:rsidR="00317C85">
        <w:rPr>
          <w:lang w:val="en-US"/>
        </w:rPr>
        <w:t>0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 xml:space="preserve">มีอัตราเท่ากับร้อยละ </w:t>
      </w:r>
      <w:r>
        <w:rPr>
          <w:lang w:val="en-US"/>
        </w:rPr>
        <w:t>MLR-</w:t>
      </w:r>
      <w:r w:rsidR="00317C85">
        <w:rPr>
          <w:lang w:val="en-US"/>
        </w:rPr>
        <w:t>1</w:t>
      </w:r>
      <w:r>
        <w:rPr>
          <w:lang w:val="en-US"/>
        </w:rPr>
        <w:t>.</w:t>
      </w:r>
      <w:r w:rsidR="00317C85">
        <w:rPr>
          <w:lang w:val="en-US"/>
        </w:rPr>
        <w:t>5</w:t>
      </w:r>
    </w:p>
    <w:p w:rsidR="00B70326" w:rsidRPr="002C65CA" w:rsidRDefault="00B70326" w:rsidP="008B5FE8">
      <w:pPr>
        <w:pStyle w:val="Bo-Blankline"/>
        <w:rPr>
          <w:lang w:val="en-US"/>
        </w:rPr>
      </w:pPr>
    </w:p>
    <w:p w:rsidR="001229FB" w:rsidRPr="00B210DE" w:rsidRDefault="001229FB" w:rsidP="001229FB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3248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1229FB" w:rsidRPr="00D12203" w:rsidRDefault="001229FB" w:rsidP="001229FB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:rsidR="001229FB" w:rsidRDefault="0051745E" w:rsidP="00D3486D">
      <w:pPr>
        <w:numPr>
          <w:ilvl w:val="0"/>
          <w:numId w:val="15"/>
        </w:numPr>
        <w:spacing w:line="240" w:lineRule="auto"/>
        <w:ind w:right="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บริษัททำสัญญาเช่าที่ดิน</w:t>
      </w:r>
      <w:r w:rsidR="00E963F5">
        <w:rPr>
          <w:rFonts w:ascii="Angsana New" w:hAnsi="Angsana New" w:hint="cs"/>
          <w:sz w:val="30"/>
          <w:szCs w:val="30"/>
          <w:cs/>
        </w:rPr>
        <w:t xml:space="preserve"> </w:t>
      </w:r>
      <w:r w:rsidR="001229FB" w:rsidRPr="00B210DE">
        <w:rPr>
          <w:rFonts w:ascii="Angsana New" w:hAnsi="Angsana New"/>
          <w:sz w:val="30"/>
          <w:szCs w:val="30"/>
          <w:cs/>
        </w:rPr>
        <w:t>อาคาร</w:t>
      </w:r>
      <w:r w:rsidR="00A5584E">
        <w:rPr>
          <w:rFonts w:ascii="Angsana New" w:hAnsi="Angsana New" w:hint="cs"/>
          <w:sz w:val="30"/>
          <w:szCs w:val="30"/>
          <w:cs/>
        </w:rPr>
        <w:t>สำนักงาน</w:t>
      </w:r>
      <w:r w:rsidR="0076173F">
        <w:rPr>
          <w:rFonts w:ascii="Angsana New" w:hAnsi="Angsana New" w:hint="cs"/>
          <w:sz w:val="30"/>
          <w:szCs w:val="30"/>
          <w:cs/>
        </w:rPr>
        <w:t>และ</w:t>
      </w:r>
      <w:r w:rsidR="003E198D">
        <w:rPr>
          <w:rFonts w:ascii="Angsana New" w:hAnsi="Angsana New" w:hint="cs"/>
          <w:sz w:val="30"/>
          <w:szCs w:val="30"/>
          <w:cs/>
        </w:rPr>
        <w:t>โรงงาน</w:t>
      </w:r>
      <w:r w:rsidR="001229FB" w:rsidRPr="00B210DE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หลายสัญญา</w:t>
      </w:r>
      <w:r w:rsidR="00A5584E">
        <w:rPr>
          <w:rFonts w:ascii="Angsana New" w:hAnsi="Angsana New"/>
          <w:sz w:val="30"/>
          <w:szCs w:val="30"/>
          <w:cs/>
        </w:rPr>
        <w:t xml:space="preserve"> กำหนดระยะเวลา</w:t>
      </w:r>
      <w:r w:rsidR="00A5584E">
        <w:rPr>
          <w:rFonts w:ascii="Angsana New" w:hAnsi="Angsana New"/>
          <w:sz w:val="30"/>
          <w:szCs w:val="30"/>
          <w:cs/>
        </w:rPr>
        <w:br/>
      </w:r>
      <w:r w:rsidR="00317C85">
        <w:rPr>
          <w:rFonts w:ascii="Angsana New" w:hAnsi="Angsana New"/>
          <w:sz w:val="30"/>
          <w:szCs w:val="30"/>
        </w:rPr>
        <w:t>3</w:t>
      </w:r>
      <w:r w:rsidR="003E198D">
        <w:rPr>
          <w:rFonts w:ascii="Angsana New" w:hAnsi="Angsana New" w:hint="cs"/>
          <w:sz w:val="30"/>
          <w:szCs w:val="30"/>
          <w:cs/>
        </w:rPr>
        <w:t xml:space="preserve"> ปี</w:t>
      </w:r>
      <w:r w:rsidR="00D263A3">
        <w:rPr>
          <w:rFonts w:ascii="Angsana New" w:hAnsi="Angsana New" w:hint="cs"/>
          <w:sz w:val="30"/>
          <w:szCs w:val="30"/>
          <w:cs/>
        </w:rPr>
        <w:t xml:space="preserve"> </w:t>
      </w:r>
      <w:r w:rsidR="003E198D">
        <w:rPr>
          <w:rFonts w:ascii="Angsana New" w:hAnsi="Angsana New" w:hint="cs"/>
          <w:sz w:val="30"/>
          <w:szCs w:val="30"/>
          <w:cs/>
        </w:rPr>
        <w:t>ถึง</w:t>
      </w:r>
      <w:r w:rsidR="00A5584E">
        <w:rPr>
          <w:rFonts w:ascii="Angsana New" w:hAnsi="Angsana New" w:hint="cs"/>
          <w:sz w:val="30"/>
          <w:szCs w:val="30"/>
          <w:cs/>
        </w:rPr>
        <w:t xml:space="preserve"> </w:t>
      </w:r>
      <w:r w:rsidR="00317C85">
        <w:rPr>
          <w:rFonts w:ascii="Angsana New" w:hAnsi="Angsana New" w:hint="cs"/>
          <w:sz w:val="30"/>
          <w:szCs w:val="30"/>
          <w:cs/>
        </w:rPr>
        <w:t>30</w:t>
      </w:r>
      <w:r w:rsidR="003E198D">
        <w:rPr>
          <w:rFonts w:ascii="Angsana New" w:hAnsi="Angsana New" w:hint="cs"/>
          <w:sz w:val="30"/>
          <w:szCs w:val="30"/>
          <w:cs/>
        </w:rPr>
        <w:t xml:space="preserve"> </w:t>
      </w:r>
      <w:r w:rsidR="001229FB" w:rsidRPr="00B210DE">
        <w:rPr>
          <w:rFonts w:ascii="Angsana New" w:hAnsi="Angsana New"/>
          <w:sz w:val="30"/>
          <w:szCs w:val="30"/>
          <w:cs/>
        </w:rPr>
        <w:t>ปี มีรายละเอียดดังนี้</w:t>
      </w:r>
    </w:p>
    <w:p w:rsidR="00D3486D" w:rsidRPr="00D12203" w:rsidRDefault="00D3486D" w:rsidP="00D3486D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688"/>
        <w:gridCol w:w="468"/>
        <w:gridCol w:w="1224"/>
        <w:gridCol w:w="236"/>
        <w:gridCol w:w="1294"/>
      </w:tblGrid>
      <w:tr w:rsidR="00B70075" w:rsidRPr="00031E80" w:rsidTr="00715796">
        <w:tc>
          <w:tcPr>
            <w:tcW w:w="5688" w:type="dxa"/>
          </w:tcPr>
          <w:p w:rsidR="00B70075" w:rsidRPr="00031E80" w:rsidRDefault="00B70075" w:rsidP="00490D7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:rsidR="00B70075" w:rsidRPr="00970BCB" w:rsidRDefault="00B70075" w:rsidP="007D4FF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B70075" w:rsidRPr="00970BCB" w:rsidRDefault="00317C85" w:rsidP="002D002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B700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7007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B70075" w:rsidRPr="00970BCB" w:rsidRDefault="00B70075" w:rsidP="002D00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B70075" w:rsidRPr="00F3095F" w:rsidRDefault="00317C85" w:rsidP="002D002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B7007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7007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70075" w:rsidRPr="00031E80" w:rsidTr="00715796">
        <w:tc>
          <w:tcPr>
            <w:tcW w:w="5688" w:type="dxa"/>
          </w:tcPr>
          <w:p w:rsidR="00B70075" w:rsidRPr="00031E80" w:rsidRDefault="00B70075" w:rsidP="00490D7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:rsidR="00B70075" w:rsidRPr="00970BCB" w:rsidRDefault="00B70075" w:rsidP="007D4FF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B70075" w:rsidRPr="00D87537" w:rsidRDefault="00317C85" w:rsidP="002D002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B70075" w:rsidRPr="00D87537" w:rsidRDefault="00B70075" w:rsidP="002D00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B70075" w:rsidRPr="00D87537" w:rsidRDefault="00317C85" w:rsidP="002D002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70075" w:rsidRPr="00031E80" w:rsidTr="00715796">
        <w:tc>
          <w:tcPr>
            <w:tcW w:w="5688" w:type="dxa"/>
          </w:tcPr>
          <w:p w:rsidR="00B70075" w:rsidRPr="00031E80" w:rsidRDefault="00B70075" w:rsidP="00490D7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:rsidR="00B70075" w:rsidRPr="00970BCB" w:rsidRDefault="00B70075" w:rsidP="007D4FF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B70075" w:rsidRPr="00970BCB" w:rsidRDefault="00B70075" w:rsidP="007D4F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57581" w:rsidRPr="00031E80" w:rsidTr="00715796">
        <w:tc>
          <w:tcPr>
            <w:tcW w:w="5688" w:type="dxa"/>
          </w:tcPr>
          <w:p w:rsidR="00D57581" w:rsidRPr="00031E80" w:rsidRDefault="00D57581" w:rsidP="00B70075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963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468" w:type="dxa"/>
          </w:tcPr>
          <w:p w:rsidR="00D57581" w:rsidRPr="00031E80" w:rsidRDefault="00D57581" w:rsidP="00490D7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D57581" w:rsidRPr="00031E80" w:rsidRDefault="00D57581" w:rsidP="00490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57581" w:rsidRPr="00031E80" w:rsidRDefault="00D57581" w:rsidP="00490D7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D57581" w:rsidRPr="00031E80" w:rsidRDefault="00D57581" w:rsidP="005E5A7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54BC" w:rsidRPr="00031E80" w:rsidTr="00715796">
        <w:tc>
          <w:tcPr>
            <w:tcW w:w="5688" w:type="dxa"/>
          </w:tcPr>
          <w:p w:rsidR="006A54BC" w:rsidRPr="006479D0" w:rsidRDefault="006A54BC" w:rsidP="006A54B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468" w:type="dxa"/>
          </w:tcPr>
          <w:p w:rsidR="006A54BC" w:rsidRPr="00031E80" w:rsidRDefault="006A54BC" w:rsidP="006A54B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6A54BC" w:rsidRPr="00031E80" w:rsidRDefault="00317C85" w:rsidP="005E5A7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AF4F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371</w:t>
            </w:r>
          </w:p>
        </w:tc>
        <w:tc>
          <w:tcPr>
            <w:tcW w:w="236" w:type="dxa"/>
          </w:tcPr>
          <w:p w:rsidR="006A54BC" w:rsidRPr="00031E80" w:rsidRDefault="006A54BC" w:rsidP="006A54B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6A54BC" w:rsidRPr="00DE40F3" w:rsidRDefault="00317C85" w:rsidP="00715796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6A54B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371</w:t>
            </w:r>
          </w:p>
        </w:tc>
      </w:tr>
      <w:tr w:rsidR="006A54BC" w:rsidRPr="00031E80" w:rsidTr="00715796">
        <w:tc>
          <w:tcPr>
            <w:tcW w:w="5688" w:type="dxa"/>
          </w:tcPr>
          <w:p w:rsidR="006A54BC" w:rsidRPr="006479D0" w:rsidRDefault="006A54BC" w:rsidP="006A54B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468" w:type="dxa"/>
          </w:tcPr>
          <w:p w:rsidR="006A54BC" w:rsidRPr="00031E80" w:rsidRDefault="006A54BC" w:rsidP="006A54B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6A54BC" w:rsidRPr="00031E80" w:rsidRDefault="00317C85" w:rsidP="006A54B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  <w:r w:rsidR="00AF4F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236" w:type="dxa"/>
          </w:tcPr>
          <w:p w:rsidR="006A54BC" w:rsidRPr="00031E80" w:rsidRDefault="006A54BC" w:rsidP="006A54B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6A54BC" w:rsidRPr="006479D0" w:rsidRDefault="00317C85" w:rsidP="00715796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  <w:r w:rsidR="006A54B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575</w:t>
            </w:r>
          </w:p>
        </w:tc>
      </w:tr>
      <w:tr w:rsidR="006A54BC" w:rsidRPr="006479D0" w:rsidTr="00715796">
        <w:tc>
          <w:tcPr>
            <w:tcW w:w="5688" w:type="dxa"/>
          </w:tcPr>
          <w:p w:rsidR="006A54BC" w:rsidRPr="006479D0" w:rsidRDefault="006A54BC" w:rsidP="006A54B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468" w:type="dxa"/>
          </w:tcPr>
          <w:p w:rsidR="006A54BC" w:rsidRPr="006479D0" w:rsidRDefault="006A54BC" w:rsidP="006A54B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6A54BC" w:rsidRPr="00604263" w:rsidRDefault="00317C85" w:rsidP="006A54BC">
            <w:pPr>
              <w:pStyle w:val="Signature"/>
              <w:tabs>
                <w:tab w:val="decimal" w:pos="882"/>
              </w:tabs>
              <w:ind w:right="2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321</w:t>
            </w:r>
            <w:r w:rsidR="00AF4F60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885</w:t>
            </w:r>
          </w:p>
        </w:tc>
        <w:tc>
          <w:tcPr>
            <w:tcW w:w="236" w:type="dxa"/>
          </w:tcPr>
          <w:p w:rsidR="006A54BC" w:rsidRPr="006479D0" w:rsidRDefault="006A54BC" w:rsidP="006A54B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6A54BC" w:rsidRPr="006479D0" w:rsidRDefault="00317C85" w:rsidP="00715796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</w:t>
            </w:r>
            <w:r w:rsidR="006A54B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589</w:t>
            </w:r>
          </w:p>
        </w:tc>
      </w:tr>
      <w:tr w:rsidR="006A54BC" w:rsidRPr="00031E80" w:rsidTr="00715796">
        <w:tc>
          <w:tcPr>
            <w:tcW w:w="5688" w:type="dxa"/>
          </w:tcPr>
          <w:p w:rsidR="006A54BC" w:rsidRPr="006479D0" w:rsidRDefault="006A54BC" w:rsidP="006A54BC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8" w:type="dxa"/>
          </w:tcPr>
          <w:p w:rsidR="006A54BC" w:rsidRPr="00C05971" w:rsidRDefault="006A54BC" w:rsidP="006A54B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:rsidR="006A54BC" w:rsidRPr="00C05971" w:rsidRDefault="00317C85" w:rsidP="006A54BC">
            <w:pPr>
              <w:tabs>
                <w:tab w:val="decimal" w:pos="88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397</w:t>
            </w:r>
            <w:r w:rsidR="00AF4F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528</w:t>
            </w:r>
          </w:p>
        </w:tc>
        <w:tc>
          <w:tcPr>
            <w:tcW w:w="236" w:type="dxa"/>
          </w:tcPr>
          <w:p w:rsidR="006A54BC" w:rsidRPr="00C05971" w:rsidRDefault="006A54BC" w:rsidP="006A54B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6A54BC" w:rsidRPr="00C05971" w:rsidRDefault="00317C85" w:rsidP="00715796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403</w:t>
            </w:r>
            <w:r w:rsidR="006A54B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535</w:t>
            </w:r>
          </w:p>
        </w:tc>
      </w:tr>
    </w:tbl>
    <w:p w:rsidR="00031E80" w:rsidRDefault="00031E80" w:rsidP="00C103F6">
      <w:pPr>
        <w:pStyle w:val="Bo-Blankline"/>
      </w:pPr>
    </w:p>
    <w:p w:rsidR="003E198D" w:rsidRPr="00787023" w:rsidRDefault="003E198D" w:rsidP="003E198D">
      <w:pPr>
        <w:pStyle w:val="Bo-Blankline"/>
        <w:ind w:left="900"/>
        <w:jc w:val="thaiDistribute"/>
        <w:rPr>
          <w:lang w:val="en-US"/>
        </w:rPr>
      </w:pPr>
      <w:r w:rsidRPr="00787023">
        <w:rPr>
          <w:rFonts w:hint="cs"/>
          <w:sz w:val="30"/>
          <w:szCs w:val="30"/>
          <w:cs/>
        </w:rPr>
        <w:t xml:space="preserve">สัญญาเช่าที่ดินหลายฉบับระบุว่าบริษัทต้องรื้อถอนสิ่งปลูกสร้างทั้งหมดออกจากพื้นที่เช่าเมื่อสิ้นสุดสัญญา ทำให้บริษัทมียอดประมาณการหนี้สินสำหรับต้นทุนในการรื้อถอน ณ วันที่ </w:t>
      </w:r>
      <w:r w:rsidR="00317C85">
        <w:rPr>
          <w:sz w:val="30"/>
          <w:szCs w:val="30"/>
        </w:rPr>
        <w:t>31</w:t>
      </w:r>
      <w:r w:rsidRPr="00787023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มีนาคม </w:t>
      </w:r>
      <w:r w:rsidR="00317C85">
        <w:rPr>
          <w:rFonts w:hint="cs"/>
          <w:sz w:val="30"/>
          <w:szCs w:val="30"/>
          <w:cs/>
        </w:rPr>
        <w:t>256</w:t>
      </w:r>
      <w:r w:rsidR="00317C85">
        <w:rPr>
          <w:sz w:val="30"/>
          <w:szCs w:val="30"/>
        </w:rPr>
        <w:t>1</w:t>
      </w:r>
      <w:r w:rsidRPr="00787023">
        <w:rPr>
          <w:rFonts w:hint="cs"/>
          <w:sz w:val="30"/>
          <w:szCs w:val="30"/>
          <w:cs/>
        </w:rPr>
        <w:t xml:space="preserve"> เป็น</w:t>
      </w:r>
      <w:r w:rsidRPr="00AF4F60">
        <w:rPr>
          <w:rFonts w:hint="cs"/>
          <w:sz w:val="30"/>
          <w:szCs w:val="30"/>
          <w:cs/>
        </w:rPr>
        <w:t xml:space="preserve">จำนวน </w:t>
      </w:r>
      <w:r w:rsidR="00317C85">
        <w:rPr>
          <w:sz w:val="30"/>
          <w:szCs w:val="30"/>
        </w:rPr>
        <w:t>119</w:t>
      </w:r>
      <w:r w:rsidRPr="00787023">
        <w:rPr>
          <w:rFonts w:hint="cs"/>
          <w:sz w:val="30"/>
          <w:szCs w:val="30"/>
          <w:cs/>
        </w:rPr>
        <w:t xml:space="preserve"> ล้านบาท</w:t>
      </w:r>
      <w:r w:rsidRPr="00787023">
        <w:rPr>
          <w:sz w:val="30"/>
          <w:szCs w:val="30"/>
        </w:rPr>
        <w:t xml:space="preserve"> </w:t>
      </w:r>
      <w:r>
        <w:rPr>
          <w:rFonts w:hint="cs"/>
          <w:i/>
          <w:iCs/>
          <w:sz w:val="30"/>
          <w:szCs w:val="30"/>
          <w:cs/>
        </w:rPr>
        <w:t>(</w:t>
      </w:r>
      <w:r w:rsidR="00317C85">
        <w:rPr>
          <w:i/>
          <w:iCs/>
          <w:sz w:val="30"/>
          <w:szCs w:val="30"/>
        </w:rPr>
        <w:t>31</w:t>
      </w:r>
      <w:r w:rsidR="00A84617">
        <w:rPr>
          <w:i/>
          <w:iCs/>
          <w:sz w:val="30"/>
          <w:szCs w:val="30"/>
        </w:rPr>
        <w:t xml:space="preserve"> </w:t>
      </w:r>
      <w:r w:rsidR="00A84617">
        <w:rPr>
          <w:rFonts w:hint="cs"/>
          <w:i/>
          <w:iCs/>
          <w:sz w:val="30"/>
          <w:szCs w:val="30"/>
          <w:cs/>
        </w:rPr>
        <w:t>ธันวาคม</w:t>
      </w:r>
      <w:r w:rsidR="00A84617">
        <w:rPr>
          <w:i/>
          <w:iCs/>
          <w:sz w:val="30"/>
          <w:szCs w:val="30"/>
        </w:rPr>
        <w:t xml:space="preserve"> </w:t>
      </w:r>
      <w:r w:rsidR="00317C85">
        <w:rPr>
          <w:rFonts w:hint="cs"/>
          <w:i/>
          <w:iCs/>
          <w:sz w:val="30"/>
          <w:szCs w:val="30"/>
          <w:cs/>
        </w:rPr>
        <w:t>25</w:t>
      </w:r>
      <w:r w:rsidR="00317C85">
        <w:rPr>
          <w:i/>
          <w:iCs/>
          <w:sz w:val="30"/>
          <w:szCs w:val="30"/>
        </w:rPr>
        <w:t>60</w:t>
      </w:r>
      <w:r w:rsidRPr="00787023">
        <w:rPr>
          <w:i/>
          <w:iCs/>
          <w:sz w:val="30"/>
          <w:szCs w:val="30"/>
          <w:lang w:val="en-US"/>
        </w:rPr>
        <w:t xml:space="preserve">: </w:t>
      </w:r>
      <w:r w:rsidR="00317C85">
        <w:rPr>
          <w:i/>
          <w:iCs/>
          <w:sz w:val="30"/>
          <w:szCs w:val="30"/>
          <w:lang w:val="en-US"/>
        </w:rPr>
        <w:t>118</w:t>
      </w:r>
      <w:r>
        <w:rPr>
          <w:rFonts w:hint="cs"/>
          <w:i/>
          <w:iCs/>
          <w:sz w:val="30"/>
          <w:szCs w:val="30"/>
          <w:cs/>
          <w:lang w:val="en-US"/>
        </w:rPr>
        <w:t xml:space="preserve"> ล้านบาท</w:t>
      </w:r>
      <w:r w:rsidRPr="00787023">
        <w:rPr>
          <w:rFonts w:hint="cs"/>
          <w:i/>
          <w:iCs/>
          <w:sz w:val="30"/>
          <w:szCs w:val="30"/>
          <w:cs/>
          <w:lang w:val="en-US"/>
        </w:rPr>
        <w:t>)</w:t>
      </w:r>
    </w:p>
    <w:p w:rsidR="003E198D" w:rsidRPr="00D12203" w:rsidRDefault="003E198D" w:rsidP="00C103F6">
      <w:pPr>
        <w:pStyle w:val="Bo-Blankline"/>
      </w:pPr>
    </w:p>
    <w:p w:rsidR="00234C45" w:rsidRDefault="00234C45" w:rsidP="00234C45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210DE">
        <w:rPr>
          <w:rFonts w:ascii="Angsana New" w:hAnsi="Angsana New"/>
          <w:sz w:val="30"/>
          <w:szCs w:val="30"/>
          <w:cs/>
        </w:rPr>
        <w:lastRenderedPageBreak/>
        <w:t>บริษัทได้ทำสัญญาซื้อขายไฟฟ้าและบริการกับบริษัทใหญ่</w:t>
      </w:r>
      <w:r w:rsidRPr="00B210DE">
        <w:rPr>
          <w:rFonts w:ascii="Angsana New" w:hAnsi="Angsana New"/>
          <w:sz w:val="30"/>
          <w:szCs w:val="30"/>
        </w:rPr>
        <w:t xml:space="preserve"> </w:t>
      </w:r>
      <w:r w:rsidRPr="00B210DE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:rsidR="006554A2" w:rsidRDefault="006554A2" w:rsidP="006554A2">
      <w:pPr>
        <w:pStyle w:val="Bo-Blankline"/>
      </w:pPr>
    </w:p>
    <w:p w:rsidR="006554A2" w:rsidRPr="00E7328A" w:rsidRDefault="006554A2" w:rsidP="00380B3E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17C85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>
        <w:rPr>
          <w:rFonts w:ascii="Angsana New" w:hAnsi="Angsana New"/>
          <w:sz w:val="30"/>
          <w:szCs w:val="30"/>
          <w:lang w:val="en-US"/>
        </w:rPr>
        <w:t>2559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การซื้อขายสินค้าและทรัพยากรและการบริการอื่นๆแก่บริษัท 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317C85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317C85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>
        <w:rPr>
          <w:rFonts w:ascii="Angsana New" w:hAnsi="Angsana New"/>
          <w:sz w:val="30"/>
          <w:szCs w:val="30"/>
          <w:lang w:val="en-US"/>
        </w:rPr>
        <w:t>2559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317C85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:rsidR="00E7328A" w:rsidRDefault="00E7328A" w:rsidP="00E7328A">
      <w:pPr>
        <w:pStyle w:val="Bo-Blankline"/>
        <w:rPr>
          <w:lang w:val="en-US"/>
        </w:rPr>
      </w:pPr>
    </w:p>
    <w:p w:rsidR="003F0D6A" w:rsidRPr="00AC36F8" w:rsidRDefault="00104178" w:rsidP="00AC36F8">
      <w:pPr>
        <w:pStyle w:val="Caption"/>
      </w:pPr>
      <w:r w:rsidRPr="00B210DE">
        <w:rPr>
          <w:cs/>
        </w:rPr>
        <w:t>เงิน</w:t>
      </w:r>
      <w:r w:rsidR="00CF5967" w:rsidRPr="00CF5967">
        <w:rPr>
          <w:cs/>
        </w:rPr>
        <w:t>ลงทุนอื่น</w:t>
      </w:r>
    </w:p>
    <w:p w:rsidR="007863B5" w:rsidRDefault="007863B5" w:rsidP="007863B5">
      <w:pPr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990"/>
        <w:gridCol w:w="1260"/>
        <w:gridCol w:w="270"/>
        <w:gridCol w:w="1260"/>
      </w:tblGrid>
      <w:tr w:rsidR="002F0E3D" w:rsidRPr="00E34840" w:rsidTr="00C24709">
        <w:trPr>
          <w:trHeight w:val="397"/>
        </w:trPr>
        <w:tc>
          <w:tcPr>
            <w:tcW w:w="5310" w:type="dxa"/>
          </w:tcPr>
          <w:p w:rsidR="002F0E3D" w:rsidRPr="00A82EE4" w:rsidRDefault="002F0E3D" w:rsidP="002F0E3D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2F0E3D" w:rsidRPr="00A82EE4" w:rsidRDefault="002F0E3D" w:rsidP="002F0E3D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2F0E3D" w:rsidRPr="00970BCB" w:rsidRDefault="00317C85" w:rsidP="002F0E3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2F0E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F0E3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2F0E3D" w:rsidRPr="00970BCB" w:rsidRDefault="002F0E3D" w:rsidP="002F0E3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F0E3D" w:rsidRPr="00F3095F" w:rsidRDefault="00317C85" w:rsidP="002F0E3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F0E3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F0E3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F0E3D" w:rsidRPr="00E34840" w:rsidTr="00C24709">
        <w:trPr>
          <w:trHeight w:val="397"/>
        </w:trPr>
        <w:tc>
          <w:tcPr>
            <w:tcW w:w="5310" w:type="dxa"/>
          </w:tcPr>
          <w:p w:rsidR="002F0E3D" w:rsidRPr="00A82EE4" w:rsidRDefault="002F0E3D" w:rsidP="002F0E3D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2F0E3D" w:rsidRPr="00A82EE4" w:rsidRDefault="002F0E3D" w:rsidP="002F0E3D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2F0E3D" w:rsidRPr="00D87537" w:rsidRDefault="00317C85" w:rsidP="002F0E3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F0E3D" w:rsidRPr="00D87537" w:rsidRDefault="002F0E3D" w:rsidP="002F0E3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F0E3D" w:rsidRPr="00D87537" w:rsidRDefault="00317C85" w:rsidP="002F0E3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F0E3D" w:rsidRPr="00E34840" w:rsidTr="00C24709">
        <w:trPr>
          <w:trHeight w:val="70"/>
        </w:trPr>
        <w:tc>
          <w:tcPr>
            <w:tcW w:w="5310" w:type="dxa"/>
          </w:tcPr>
          <w:p w:rsidR="002F0E3D" w:rsidRPr="00A82EE4" w:rsidRDefault="002F0E3D" w:rsidP="00A82EE4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2F0E3D" w:rsidRPr="00A82EE4" w:rsidRDefault="002F0E3D" w:rsidP="00A82EE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2F0E3D" w:rsidRPr="00A82EE4" w:rsidRDefault="002F0E3D" w:rsidP="00A82EE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2EE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82E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82EE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66228" w:rsidRPr="00E34840" w:rsidTr="00C24709">
        <w:tc>
          <w:tcPr>
            <w:tcW w:w="5310" w:type="dxa"/>
          </w:tcPr>
          <w:p w:rsidR="00366228" w:rsidRPr="00A82EE4" w:rsidRDefault="00366228" w:rsidP="00366228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เงินสดและรายการเทียบเท่าเงินสด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(ในกองทุนส่วนบุคคล)</w:t>
            </w:r>
          </w:p>
        </w:tc>
        <w:tc>
          <w:tcPr>
            <w:tcW w:w="990" w:type="dxa"/>
          </w:tcPr>
          <w:p w:rsidR="00366228" w:rsidRPr="00A82EE4" w:rsidRDefault="00366228" w:rsidP="0036622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366228" w:rsidRPr="00A82EE4" w:rsidRDefault="00317C85" w:rsidP="00366228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  <w:r w:rsidR="003B14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710</w:t>
            </w:r>
          </w:p>
        </w:tc>
        <w:tc>
          <w:tcPr>
            <w:tcW w:w="270" w:type="dxa"/>
            <w:vAlign w:val="center"/>
          </w:tcPr>
          <w:p w:rsidR="00366228" w:rsidRPr="00A82EE4" w:rsidRDefault="00366228" w:rsidP="00366228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366228" w:rsidRPr="00A82EE4" w:rsidRDefault="00317C85" w:rsidP="00366228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3662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930</w:t>
            </w:r>
          </w:p>
        </w:tc>
      </w:tr>
      <w:tr w:rsidR="00366228" w:rsidRPr="00366228" w:rsidTr="00C24709">
        <w:tc>
          <w:tcPr>
            <w:tcW w:w="5310" w:type="dxa"/>
          </w:tcPr>
          <w:p w:rsidR="00366228" w:rsidRPr="00366228" w:rsidRDefault="00366228" w:rsidP="002F0E3D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366228" w:rsidRPr="00366228" w:rsidRDefault="00366228" w:rsidP="002F0E3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366228" w:rsidRPr="00366228" w:rsidRDefault="00366228" w:rsidP="002F0E3D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366228" w:rsidRPr="00366228" w:rsidRDefault="00366228" w:rsidP="002F0E3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366228" w:rsidRPr="00366228" w:rsidRDefault="00366228" w:rsidP="002F0E3D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366228" w:rsidRPr="00E34840" w:rsidTr="00C24709">
        <w:tc>
          <w:tcPr>
            <w:tcW w:w="5310" w:type="dxa"/>
          </w:tcPr>
          <w:p w:rsidR="00366228" w:rsidRPr="00A82EE4" w:rsidRDefault="00366228" w:rsidP="002F0E3D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2E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:rsidR="00366228" w:rsidRPr="00A82EE4" w:rsidRDefault="00366228" w:rsidP="002F0E3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366228" w:rsidRPr="00A82EE4" w:rsidRDefault="00366228" w:rsidP="002F0E3D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366228" w:rsidRPr="00A82EE4" w:rsidRDefault="00366228" w:rsidP="002F0E3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66228" w:rsidRPr="00A82EE4" w:rsidRDefault="00366228" w:rsidP="002F0E3D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F0E3D" w:rsidRPr="00E34840" w:rsidTr="00C24709">
        <w:tc>
          <w:tcPr>
            <w:tcW w:w="5310" w:type="dxa"/>
          </w:tcPr>
          <w:p w:rsidR="002F0E3D" w:rsidRPr="00A82EE4" w:rsidRDefault="002F0E3D" w:rsidP="002F0E3D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2EE4">
              <w:rPr>
                <w:rFonts w:ascii="Angsana New" w:hAnsi="Angsana New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990" w:type="dxa"/>
          </w:tcPr>
          <w:p w:rsidR="002F0E3D" w:rsidRPr="00A82EE4" w:rsidRDefault="002F0E3D" w:rsidP="002F0E3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2F0E3D" w:rsidRPr="00A82EE4" w:rsidRDefault="003B1476" w:rsidP="003B1476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:rsidR="002F0E3D" w:rsidRPr="00A82EE4" w:rsidRDefault="002F0E3D" w:rsidP="002F0E3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F0E3D" w:rsidRPr="00A82EE4" w:rsidRDefault="00317C85" w:rsidP="002F0E3D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850</w:t>
            </w:r>
            <w:r w:rsidR="002F0E3D" w:rsidRPr="00A82E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</w:p>
        </w:tc>
      </w:tr>
      <w:tr w:rsidR="0037315D" w:rsidRPr="00E34840" w:rsidTr="00C24709">
        <w:tc>
          <w:tcPr>
            <w:tcW w:w="5310" w:type="dxa"/>
            <w:shd w:val="clear" w:color="auto" w:fill="auto"/>
          </w:tcPr>
          <w:p w:rsidR="0037315D" w:rsidRPr="00A82EE4" w:rsidRDefault="0037315D" w:rsidP="0037315D">
            <w:pPr>
              <w:spacing w:line="240" w:lineRule="atLeast"/>
              <w:ind w:left="270" w:right="6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82EE4">
              <w:rPr>
                <w:rFonts w:ascii="Angsana New" w:hAnsi="Angsana New"/>
                <w:sz w:val="30"/>
                <w:szCs w:val="30"/>
                <w:cs/>
              </w:rPr>
              <w:t xml:space="preserve">ตราสารทุนถือไว้เพื่อค้า </w:t>
            </w:r>
            <w:r w:rsidRPr="00A82EE4">
              <w:rPr>
                <w:rFonts w:ascii="Angsana New" w:hAnsi="Angsana New"/>
                <w:sz w:val="30"/>
                <w:szCs w:val="30"/>
              </w:rPr>
              <w:t>(</w:t>
            </w:r>
            <w:r w:rsidRPr="00A82EE4">
              <w:rPr>
                <w:rFonts w:ascii="Angsana New" w:hAnsi="Angsana New"/>
                <w:sz w:val="30"/>
                <w:szCs w:val="30"/>
                <w:cs/>
              </w:rPr>
              <w:t>ในกองทุนรวม)</w:t>
            </w:r>
          </w:p>
        </w:tc>
        <w:tc>
          <w:tcPr>
            <w:tcW w:w="990" w:type="dxa"/>
            <w:shd w:val="clear" w:color="auto" w:fill="auto"/>
          </w:tcPr>
          <w:p w:rsidR="0037315D" w:rsidRPr="00A82EE4" w:rsidRDefault="0037315D" w:rsidP="0037315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37315D" w:rsidRPr="00A82EE4" w:rsidRDefault="00317C85" w:rsidP="0037315D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37315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37315D" w:rsidRPr="00A82EE4" w:rsidRDefault="0037315D" w:rsidP="0037315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7315D" w:rsidRPr="00A82EE4" w:rsidRDefault="00317C85" w:rsidP="0037315D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100</w:t>
            </w:r>
            <w:r w:rsidR="0037315D" w:rsidRPr="00A82E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</w:tr>
      <w:tr w:rsidR="00361DDD" w:rsidRPr="00E34840" w:rsidTr="00C24709">
        <w:tc>
          <w:tcPr>
            <w:tcW w:w="5310" w:type="dxa"/>
            <w:shd w:val="clear" w:color="auto" w:fill="auto"/>
          </w:tcPr>
          <w:p w:rsidR="00361DDD" w:rsidRPr="00A82EE4" w:rsidRDefault="00361DDD" w:rsidP="00361DDD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2EE4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990" w:type="dxa"/>
            <w:shd w:val="clear" w:color="auto" w:fill="auto"/>
          </w:tcPr>
          <w:p w:rsidR="00361DDD" w:rsidRPr="00A82EE4" w:rsidRDefault="00361DDD" w:rsidP="00361DD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361DDD" w:rsidRPr="00A82EE4" w:rsidRDefault="00361DDD" w:rsidP="00361DDD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199,193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361DDD" w:rsidRPr="00A82EE4" w:rsidRDefault="00361DDD" w:rsidP="00361DD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61DDD" w:rsidRPr="00A82EE4" w:rsidRDefault="00361DDD" w:rsidP="00361DDD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  <w:r w:rsidRPr="00A82E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307</w:t>
            </w:r>
          </w:p>
        </w:tc>
      </w:tr>
      <w:tr w:rsidR="00361DDD" w:rsidRPr="00E34840" w:rsidTr="00C24709">
        <w:tc>
          <w:tcPr>
            <w:tcW w:w="5310" w:type="dxa"/>
            <w:shd w:val="clear" w:color="auto" w:fill="auto"/>
          </w:tcPr>
          <w:p w:rsidR="00361DDD" w:rsidRPr="00A82EE4" w:rsidRDefault="00361DDD" w:rsidP="00361DDD">
            <w:pPr>
              <w:spacing w:line="240" w:lineRule="atLeast"/>
              <w:ind w:left="270" w:right="65" w:hanging="2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2EE4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  <w:r w:rsidRPr="00A82EE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A82EE4">
              <w:rPr>
                <w:rFonts w:ascii="Angsana New" w:hAnsi="Angsana New"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990" w:type="dxa"/>
            <w:shd w:val="clear" w:color="auto" w:fill="auto"/>
          </w:tcPr>
          <w:p w:rsidR="00361DDD" w:rsidRPr="00A82EE4" w:rsidRDefault="00361DDD" w:rsidP="00361DD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361DDD" w:rsidRPr="00A82EE4" w:rsidRDefault="00361DDD" w:rsidP="00361DDD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2,448,274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361DDD" w:rsidRPr="00A82EE4" w:rsidRDefault="00361DDD" w:rsidP="00361DD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61DDD" w:rsidRPr="00A82EE4" w:rsidRDefault="00361DDD" w:rsidP="00361DDD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A82E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623</w:t>
            </w:r>
            <w:r w:rsidRPr="00A82E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</w:p>
        </w:tc>
      </w:tr>
      <w:tr w:rsidR="00361DDD" w:rsidRPr="00E34840" w:rsidTr="00C24709">
        <w:tc>
          <w:tcPr>
            <w:tcW w:w="5310" w:type="dxa"/>
          </w:tcPr>
          <w:p w:rsidR="00361DDD" w:rsidRPr="00A82EE4" w:rsidRDefault="00361DDD" w:rsidP="00361DDD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2E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361DDD" w:rsidRPr="00A82EE4" w:rsidRDefault="00361DDD" w:rsidP="00361DDD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61DDD" w:rsidRPr="00A82EE4" w:rsidRDefault="00361DDD" w:rsidP="00361DDD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2,747,903</w:t>
            </w:r>
          </w:p>
        </w:tc>
        <w:tc>
          <w:tcPr>
            <w:tcW w:w="270" w:type="dxa"/>
          </w:tcPr>
          <w:p w:rsidR="00361DDD" w:rsidRPr="00A82EE4" w:rsidRDefault="00361DDD" w:rsidP="00361DD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61DDD" w:rsidRPr="00A82EE4" w:rsidRDefault="00361DDD" w:rsidP="00361DDD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A82E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774</w:t>
            </w:r>
            <w:r w:rsidRPr="00A82E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563</w:t>
            </w:r>
          </w:p>
        </w:tc>
      </w:tr>
      <w:tr w:rsidR="00361DDD" w:rsidRPr="00366228" w:rsidTr="00C24709">
        <w:tc>
          <w:tcPr>
            <w:tcW w:w="5310" w:type="dxa"/>
          </w:tcPr>
          <w:p w:rsidR="00361DDD" w:rsidRPr="00366228" w:rsidRDefault="00361DDD" w:rsidP="00361DDD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361DDD" w:rsidRPr="00366228" w:rsidRDefault="00361DDD" w:rsidP="00361DDD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361DDD" w:rsidRPr="00366228" w:rsidRDefault="00361DDD" w:rsidP="00361DDD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361DDD" w:rsidRPr="00366228" w:rsidRDefault="00361DDD" w:rsidP="00361DD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361DDD" w:rsidRPr="00366228" w:rsidRDefault="00361DDD" w:rsidP="00361DDD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61DDD" w:rsidRPr="00E34840" w:rsidTr="00C24709">
        <w:tc>
          <w:tcPr>
            <w:tcW w:w="5310" w:type="dxa"/>
          </w:tcPr>
          <w:p w:rsidR="00361DDD" w:rsidRPr="00A82EE4" w:rsidRDefault="00361DDD" w:rsidP="00361DDD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3D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D63D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-</w:t>
            </w:r>
            <w:r w:rsidRPr="00D63D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ดอกเบี้ยค้างรับ</w:t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990" w:type="dxa"/>
          </w:tcPr>
          <w:p w:rsidR="00361DDD" w:rsidRPr="00A82EE4" w:rsidRDefault="00361DDD" w:rsidP="00361DD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361DDD" w:rsidRPr="00366228" w:rsidRDefault="00361DDD" w:rsidP="00361DDD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  <w:vAlign w:val="center"/>
          </w:tcPr>
          <w:p w:rsidR="00361DDD" w:rsidRPr="00366228" w:rsidRDefault="00361DDD" w:rsidP="00361DDD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361DDD" w:rsidRPr="00366228" w:rsidRDefault="00361DDD" w:rsidP="00361DDD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5,936</w:t>
            </w:r>
          </w:p>
        </w:tc>
      </w:tr>
      <w:tr w:rsidR="00361DDD" w:rsidRPr="00366228" w:rsidTr="00C24709">
        <w:tc>
          <w:tcPr>
            <w:tcW w:w="5310" w:type="dxa"/>
          </w:tcPr>
          <w:p w:rsidR="00361DDD" w:rsidRPr="00366228" w:rsidRDefault="00361DDD" w:rsidP="00361DDD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361DDD" w:rsidRPr="00366228" w:rsidRDefault="00361DDD" w:rsidP="00361DD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361DDD" w:rsidRPr="00366228" w:rsidRDefault="00361DDD" w:rsidP="00361DDD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361DDD" w:rsidRPr="00366228" w:rsidRDefault="00361DDD" w:rsidP="00361DD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361DDD" w:rsidRPr="00366228" w:rsidRDefault="00361DDD" w:rsidP="00361DDD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361DDD" w:rsidRPr="00E34840" w:rsidTr="00C24709">
        <w:tc>
          <w:tcPr>
            <w:tcW w:w="5310" w:type="dxa"/>
          </w:tcPr>
          <w:p w:rsidR="00361DDD" w:rsidRPr="00A82EE4" w:rsidRDefault="00361DDD" w:rsidP="00361DDD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2E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990" w:type="dxa"/>
          </w:tcPr>
          <w:p w:rsidR="00361DDD" w:rsidRPr="00A82EE4" w:rsidRDefault="00361DDD" w:rsidP="00361DD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361DDD" w:rsidRPr="00A82EE4" w:rsidRDefault="00361DDD" w:rsidP="00361DDD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361DDD" w:rsidRPr="00A82EE4" w:rsidRDefault="00361DDD" w:rsidP="00361DD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61DDD" w:rsidRPr="00A82EE4" w:rsidRDefault="00361DDD" w:rsidP="00361DDD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1DDD" w:rsidRPr="008123A2" w:rsidTr="00C24709">
        <w:tc>
          <w:tcPr>
            <w:tcW w:w="5310" w:type="dxa"/>
          </w:tcPr>
          <w:p w:rsidR="00361DDD" w:rsidRPr="00A82EE4" w:rsidRDefault="00361DDD" w:rsidP="00361D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2EE4">
              <w:rPr>
                <w:rFonts w:ascii="Angsana New" w:hAnsi="Angsana New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990" w:type="dxa"/>
          </w:tcPr>
          <w:p w:rsidR="00361DDD" w:rsidRPr="00A82EE4" w:rsidRDefault="00361DDD" w:rsidP="00361DD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361DDD" w:rsidRPr="00A82EE4" w:rsidRDefault="00361DDD" w:rsidP="00361DDD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5,392</w:t>
            </w:r>
          </w:p>
        </w:tc>
        <w:tc>
          <w:tcPr>
            <w:tcW w:w="270" w:type="dxa"/>
            <w:vAlign w:val="center"/>
          </w:tcPr>
          <w:p w:rsidR="00361DDD" w:rsidRPr="00A82EE4" w:rsidRDefault="00361DDD" w:rsidP="00361DDD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361DDD" w:rsidRPr="00A82EE4" w:rsidRDefault="00361DDD" w:rsidP="00361DDD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A82E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410</w:t>
            </w:r>
          </w:p>
        </w:tc>
      </w:tr>
    </w:tbl>
    <w:p w:rsidR="002F0E3D" w:rsidRDefault="002F0E3D" w:rsidP="007863B5">
      <w:pPr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E46727" w:rsidRPr="00E46727" w:rsidRDefault="00366228" w:rsidP="00AF7EBF">
      <w:pPr>
        <w:pStyle w:val="Bo-C1Content"/>
        <w:rPr>
          <w:b/>
          <w:bCs/>
          <w:i/>
          <w:iCs/>
        </w:rPr>
      </w:pPr>
      <w:r>
        <w:rPr>
          <w:sz w:val="20"/>
          <w:szCs w:val="20"/>
          <w:lang w:val="en-US"/>
        </w:rPr>
        <w:br w:type="page"/>
      </w:r>
    </w:p>
    <w:p w:rsidR="00FE613D" w:rsidRDefault="00FE613D" w:rsidP="00FE613D">
      <w:pPr>
        <w:pStyle w:val="Bo-Blankline"/>
        <w:rPr>
          <w:b/>
          <w:bCs/>
          <w:i/>
          <w:iCs/>
          <w:sz w:val="30"/>
          <w:szCs w:val="30"/>
        </w:rPr>
      </w:pPr>
      <w:r w:rsidRPr="00FE613D">
        <w:rPr>
          <w:b/>
          <w:bCs/>
          <w:i/>
          <w:iCs/>
          <w:sz w:val="30"/>
          <w:szCs w:val="30"/>
          <w:cs/>
        </w:rPr>
        <w:lastRenderedPageBreak/>
        <w:t>มูลค่าตามบัญชีและมูลค่ายุติธรรม</w:t>
      </w:r>
    </w:p>
    <w:p w:rsidR="00FE613D" w:rsidRPr="00F41E0D" w:rsidRDefault="00FE613D" w:rsidP="00FE613D">
      <w:pPr>
        <w:pStyle w:val="Bo-Blankline"/>
        <w:rPr>
          <w:b/>
          <w:bCs/>
          <w:i/>
          <w:iCs/>
          <w:sz w:val="16"/>
          <w:szCs w:val="16"/>
        </w:rPr>
      </w:pPr>
    </w:p>
    <w:p w:rsidR="00FE613D" w:rsidRPr="00FE613D" w:rsidRDefault="00FA778C" w:rsidP="00FE613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FA778C">
        <w:rPr>
          <w:rFonts w:ascii="Angsana New" w:hAnsi="Angsana New"/>
          <w:sz w:val="30"/>
          <w:szCs w:val="30"/>
          <w:cs/>
        </w:rPr>
        <w:t>ตารางดังต่อไปนี้แสดง</w:t>
      </w:r>
      <w:r w:rsidR="00FE613D" w:rsidRPr="00FE613D">
        <w:rPr>
          <w:rFonts w:ascii="Angsana New" w:hAnsi="Angsana New"/>
          <w:sz w:val="30"/>
          <w:szCs w:val="30"/>
          <w:cs/>
        </w:rPr>
        <w:t>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</w:t>
      </w:r>
      <w:r w:rsidR="00FE613D" w:rsidRPr="00FE613D">
        <w:rPr>
          <w:rFonts w:ascii="Angsana New" w:hAnsi="Angsana New" w:hint="cs"/>
          <w:sz w:val="30"/>
          <w:szCs w:val="30"/>
          <w:cs/>
        </w:rPr>
        <w:t>มูล</w:t>
      </w:r>
      <w:r>
        <w:rPr>
          <w:rFonts w:ascii="Angsana New" w:hAnsi="Angsana New"/>
          <w:sz w:val="30"/>
          <w:szCs w:val="30"/>
          <w:cs/>
        </w:rPr>
        <w:t>ค่าด้วยมูลค่ายุติธรรม</w:t>
      </w:r>
    </w:p>
    <w:p w:rsidR="00FA778C" w:rsidRPr="00F41E0D" w:rsidRDefault="00FA778C" w:rsidP="00FE613D">
      <w:pPr>
        <w:pStyle w:val="Bo-Blankline"/>
        <w:rPr>
          <w:sz w:val="16"/>
          <w:szCs w:val="16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900"/>
        <w:gridCol w:w="810"/>
        <w:gridCol w:w="236"/>
        <w:gridCol w:w="844"/>
        <w:gridCol w:w="236"/>
        <w:gridCol w:w="844"/>
        <w:gridCol w:w="236"/>
        <w:gridCol w:w="844"/>
      </w:tblGrid>
      <w:tr w:rsidR="00FE613D" w:rsidRPr="00CF7566" w:rsidTr="00CC6F3C">
        <w:tc>
          <w:tcPr>
            <w:tcW w:w="4140" w:type="dxa"/>
            <w:vAlign w:val="bottom"/>
          </w:tcPr>
          <w:p w:rsidR="00FE613D" w:rsidRPr="00CF7566" w:rsidRDefault="00FE613D" w:rsidP="000A497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FE613D" w:rsidRPr="00CF7566" w:rsidRDefault="00FE613D" w:rsidP="000A49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  <w:vAlign w:val="bottom"/>
          </w:tcPr>
          <w:p w:rsidR="00FE613D" w:rsidRPr="00CF7566" w:rsidRDefault="00FE613D" w:rsidP="000A497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E613D" w:rsidRPr="00CF7566" w:rsidTr="00CC6F3C">
        <w:tc>
          <w:tcPr>
            <w:tcW w:w="4140" w:type="dxa"/>
            <w:shd w:val="clear" w:color="auto" w:fill="auto"/>
            <w:vAlign w:val="bottom"/>
          </w:tcPr>
          <w:p w:rsidR="00FE613D" w:rsidRPr="00CF7566" w:rsidRDefault="00FE613D" w:rsidP="000A497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E613D" w:rsidRPr="00CF7566" w:rsidRDefault="00FE613D" w:rsidP="000A49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บัญชี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613D" w:rsidRPr="00CF7566" w:rsidRDefault="00FE613D" w:rsidP="000A497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317C8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613D" w:rsidRPr="00CF7566" w:rsidRDefault="00FE613D" w:rsidP="000A4973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613D" w:rsidRPr="00CF7566" w:rsidRDefault="00FE613D" w:rsidP="000A497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CF75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17C8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613D" w:rsidRPr="00CF7566" w:rsidRDefault="00FE613D" w:rsidP="000A4973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613D" w:rsidRPr="00CF7566" w:rsidRDefault="00FE613D" w:rsidP="000A497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CF75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17C8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613D" w:rsidRPr="00CF7566" w:rsidRDefault="00FE613D" w:rsidP="000A4973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613D" w:rsidRPr="00CF7566" w:rsidRDefault="00FE613D" w:rsidP="000A497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E613D" w:rsidRPr="00CF7566" w:rsidTr="00CC6F3C">
        <w:tc>
          <w:tcPr>
            <w:tcW w:w="4140" w:type="dxa"/>
            <w:shd w:val="clear" w:color="auto" w:fill="auto"/>
            <w:vAlign w:val="bottom"/>
          </w:tcPr>
          <w:p w:rsidR="00FE613D" w:rsidRPr="00CF7566" w:rsidRDefault="00FE613D" w:rsidP="000A497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8"/>
            <w:shd w:val="clear" w:color="auto" w:fill="auto"/>
            <w:vAlign w:val="bottom"/>
          </w:tcPr>
          <w:p w:rsidR="00FE613D" w:rsidRPr="00CF7566" w:rsidRDefault="00FE613D" w:rsidP="000A497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778C" w:rsidRPr="00CF7566" w:rsidTr="00CC6F3C">
        <w:tc>
          <w:tcPr>
            <w:tcW w:w="4140" w:type="dxa"/>
            <w:shd w:val="clear" w:color="auto" w:fill="auto"/>
            <w:vAlign w:val="bottom"/>
          </w:tcPr>
          <w:p w:rsidR="00FA778C" w:rsidRPr="00CF7566" w:rsidRDefault="00FA778C" w:rsidP="000A497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F756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A778C" w:rsidRPr="00CF7566" w:rsidRDefault="00FA778C" w:rsidP="000A4973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A778C" w:rsidRPr="00CF7566" w:rsidRDefault="00FA778C" w:rsidP="000A49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CF7566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CF7566" w:rsidRDefault="00FA778C" w:rsidP="000A4973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CF7566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CF7566" w:rsidRDefault="00FA778C" w:rsidP="000A49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CF7566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CF7566" w:rsidRDefault="00FA778C" w:rsidP="000A4973">
            <w:pPr>
              <w:tabs>
                <w:tab w:val="decimal" w:pos="73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778C" w:rsidRPr="00FA778C" w:rsidTr="00CC6F3C">
        <w:tc>
          <w:tcPr>
            <w:tcW w:w="4140" w:type="dxa"/>
            <w:shd w:val="clear" w:color="auto" w:fill="auto"/>
            <w:vAlign w:val="bottom"/>
          </w:tcPr>
          <w:p w:rsidR="00FA778C" w:rsidRPr="00FA778C" w:rsidRDefault="00317C85" w:rsidP="00FA778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FA778C" w:rsidRPr="00FA77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FA778C" w:rsidRPr="00FA778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A778C" w:rsidRPr="00FA778C" w:rsidRDefault="00FA778C" w:rsidP="000A4973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A778C" w:rsidRPr="00FA778C" w:rsidRDefault="00FA778C" w:rsidP="000A49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FA778C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FA778C" w:rsidRDefault="00FA778C" w:rsidP="000A4973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FA778C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FA778C" w:rsidRDefault="00FA778C" w:rsidP="000A49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FA778C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FA778C" w:rsidRDefault="00FA778C" w:rsidP="000A4973">
            <w:pPr>
              <w:tabs>
                <w:tab w:val="decimal" w:pos="73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064" w:rsidRPr="00CF7566" w:rsidTr="00CC6F3C">
        <w:tc>
          <w:tcPr>
            <w:tcW w:w="4140" w:type="dxa"/>
            <w:shd w:val="clear" w:color="auto" w:fill="auto"/>
          </w:tcPr>
          <w:p w:rsidR="006F6064" w:rsidRPr="00AB4AFF" w:rsidRDefault="006F6064" w:rsidP="006F6064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B4AFF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  <w:r w:rsidRPr="00AB4AFF">
              <w:rPr>
                <w:rFonts w:ascii="Angsana New" w:hAnsi="Angsana New" w:hint="cs"/>
                <w:sz w:val="28"/>
                <w:szCs w:val="28"/>
                <w:cs/>
              </w:rPr>
              <w:t xml:space="preserve">ถือไว้เพื่อค้า </w:t>
            </w:r>
            <w:r w:rsidRPr="00AB4AFF">
              <w:rPr>
                <w:rFonts w:ascii="Angsana New" w:hAnsi="Angsana New"/>
                <w:sz w:val="28"/>
                <w:szCs w:val="28"/>
              </w:rPr>
              <w:t>(</w:t>
            </w:r>
            <w:r w:rsidRPr="00AB4AFF">
              <w:rPr>
                <w:rFonts w:ascii="Angsana New" w:hAnsi="Angsana New"/>
                <w:sz w:val="28"/>
                <w:szCs w:val="28"/>
                <w:cs/>
              </w:rPr>
              <w:t>ในกองทุน</w:t>
            </w:r>
            <w:r w:rsidRPr="00AB4AF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AB4AF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F6064" w:rsidRDefault="00317C85" w:rsidP="006F6064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  <w:r w:rsidR="006F606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436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F6064" w:rsidRPr="00CF7566" w:rsidRDefault="006F6064" w:rsidP="006F6064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F6064" w:rsidRPr="00CF7566" w:rsidRDefault="006F6064" w:rsidP="006F606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F6064" w:rsidRDefault="00317C85" w:rsidP="006F6064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  <w:r w:rsidR="006F606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436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F6064" w:rsidRPr="00CF7566" w:rsidRDefault="006F6064" w:rsidP="006F606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F6064" w:rsidRPr="00CF7566" w:rsidRDefault="006F6064" w:rsidP="006F6064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F6064" w:rsidRPr="00CF7566" w:rsidRDefault="006F6064" w:rsidP="006F606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F6064" w:rsidRDefault="00317C85" w:rsidP="006F6064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  <w:r w:rsidR="006F606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436</w:t>
            </w:r>
          </w:p>
        </w:tc>
      </w:tr>
      <w:tr w:rsidR="006F6064" w:rsidRPr="00CF7566" w:rsidTr="00CC6F3C">
        <w:tc>
          <w:tcPr>
            <w:tcW w:w="4140" w:type="dxa"/>
            <w:shd w:val="clear" w:color="auto" w:fill="auto"/>
          </w:tcPr>
          <w:p w:rsidR="006F6064" w:rsidRPr="00AB4AFF" w:rsidRDefault="006F6064" w:rsidP="006F6064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4AFF">
              <w:rPr>
                <w:rFonts w:ascii="Angsana New" w:hAnsi="Angsana New" w:hint="cs"/>
                <w:sz w:val="28"/>
                <w:szCs w:val="28"/>
                <w:cs/>
              </w:rPr>
              <w:t>ตราสารหนี้ถือไว้เพื่อค้า</w:t>
            </w:r>
            <w:r w:rsidRPr="00AB4AF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B4AFF">
              <w:rPr>
                <w:rFonts w:ascii="Angsana New" w:hAnsi="Angsana New"/>
                <w:sz w:val="28"/>
                <w:szCs w:val="28"/>
                <w:cs/>
              </w:rPr>
              <w:t>ในกองทุนส่วนบุคคล)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F6064" w:rsidRPr="00CF7566" w:rsidRDefault="00317C85" w:rsidP="006F6064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6F606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448</w:t>
            </w:r>
            <w:r w:rsidR="006F606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274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F6064" w:rsidRPr="00CF7566" w:rsidRDefault="006F6064" w:rsidP="006F6064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F6064" w:rsidRPr="00CF7566" w:rsidRDefault="006F6064" w:rsidP="006F606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F6064" w:rsidRPr="00CF7566" w:rsidRDefault="00317C85" w:rsidP="006F6064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6F606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448</w:t>
            </w:r>
            <w:r w:rsidR="006F606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274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F6064" w:rsidRPr="00CF7566" w:rsidRDefault="006F6064" w:rsidP="006F606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F6064" w:rsidRPr="00CF7566" w:rsidRDefault="006F6064" w:rsidP="006F6064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F6064" w:rsidRPr="00CF7566" w:rsidRDefault="006F6064" w:rsidP="006F606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F6064" w:rsidRPr="00CF7566" w:rsidRDefault="00317C85" w:rsidP="006F6064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6F606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448</w:t>
            </w:r>
            <w:r w:rsidR="006F606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274</w:t>
            </w:r>
          </w:p>
        </w:tc>
      </w:tr>
      <w:tr w:rsidR="00FA778C" w:rsidRPr="00FA778C" w:rsidTr="00CC6F3C">
        <w:tc>
          <w:tcPr>
            <w:tcW w:w="4140" w:type="dxa"/>
            <w:shd w:val="clear" w:color="auto" w:fill="auto"/>
            <w:vAlign w:val="bottom"/>
          </w:tcPr>
          <w:p w:rsidR="00FA778C" w:rsidRPr="00FA778C" w:rsidRDefault="00FA778C" w:rsidP="000A497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A778C" w:rsidRPr="00FA778C" w:rsidRDefault="00FA778C" w:rsidP="000A4973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A778C" w:rsidRPr="00FA778C" w:rsidRDefault="00FA778C" w:rsidP="000A49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FA778C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FA778C" w:rsidRDefault="00FA778C" w:rsidP="000A4973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FA778C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FA778C" w:rsidRDefault="00FA778C" w:rsidP="000A49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FA778C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FA778C" w:rsidRDefault="00FA778C" w:rsidP="000A4973">
            <w:pPr>
              <w:tabs>
                <w:tab w:val="decimal" w:pos="73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778C" w:rsidRPr="00FA778C" w:rsidTr="00CC6F3C">
        <w:tc>
          <w:tcPr>
            <w:tcW w:w="4140" w:type="dxa"/>
            <w:shd w:val="clear" w:color="auto" w:fill="auto"/>
            <w:vAlign w:val="bottom"/>
          </w:tcPr>
          <w:p w:rsidR="00FA778C" w:rsidRPr="00FA778C" w:rsidRDefault="00317C85" w:rsidP="00FA778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FA778C" w:rsidRPr="00FA77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FA778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A778C" w:rsidRPr="00FA778C" w:rsidRDefault="00FA778C" w:rsidP="000A4973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A778C" w:rsidRPr="00FA778C" w:rsidRDefault="00FA778C" w:rsidP="000A49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FA778C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FA778C" w:rsidRDefault="00FA778C" w:rsidP="000A4973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FA778C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FA778C" w:rsidRDefault="00FA778C" w:rsidP="000A49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FA778C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FA778C" w:rsidRDefault="00FA778C" w:rsidP="000A4973">
            <w:pPr>
              <w:tabs>
                <w:tab w:val="decimal" w:pos="73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613D" w:rsidRPr="00CF7566" w:rsidTr="00CC6F3C">
        <w:tc>
          <w:tcPr>
            <w:tcW w:w="4140" w:type="dxa"/>
            <w:shd w:val="clear" w:color="auto" w:fill="auto"/>
          </w:tcPr>
          <w:p w:rsidR="00FE613D" w:rsidRPr="00AB4AFF" w:rsidRDefault="00FE613D" w:rsidP="00FA778C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B4AFF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  <w:r w:rsidRPr="00AB4AFF">
              <w:rPr>
                <w:rFonts w:ascii="Angsana New" w:hAnsi="Angsana New" w:hint="cs"/>
                <w:sz w:val="28"/>
                <w:szCs w:val="28"/>
                <w:cs/>
              </w:rPr>
              <w:t xml:space="preserve">ถือไว้เพื่อค้า </w:t>
            </w:r>
            <w:r w:rsidRPr="00AB4AFF">
              <w:rPr>
                <w:rFonts w:ascii="Angsana New" w:hAnsi="Angsana New"/>
                <w:sz w:val="28"/>
                <w:szCs w:val="28"/>
              </w:rPr>
              <w:t>(</w:t>
            </w:r>
            <w:r w:rsidRPr="00AB4AFF">
              <w:rPr>
                <w:rFonts w:ascii="Angsana New" w:hAnsi="Angsana New"/>
                <w:sz w:val="28"/>
                <w:szCs w:val="28"/>
                <w:cs/>
              </w:rPr>
              <w:t>ในกองทุน</w:t>
            </w:r>
            <w:r w:rsidRPr="00AB4AF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AB4AF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E613D" w:rsidRDefault="00317C85" w:rsidP="000A4973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100</w:t>
            </w:r>
            <w:r w:rsidR="00FE613D" w:rsidRPr="00F905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113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FE613D" w:rsidRPr="00CF7566" w:rsidRDefault="00FE613D" w:rsidP="000A4973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613D" w:rsidRPr="00CF7566" w:rsidRDefault="00FE613D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E613D" w:rsidRDefault="00317C85" w:rsidP="000A4973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100</w:t>
            </w:r>
            <w:r w:rsidR="00FE613D" w:rsidRPr="00F905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113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613D" w:rsidRPr="00CF7566" w:rsidRDefault="00FE613D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E613D" w:rsidRPr="00CF7566" w:rsidRDefault="00FE613D" w:rsidP="000A4973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613D" w:rsidRPr="00CF7566" w:rsidRDefault="00FE613D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E613D" w:rsidRDefault="00317C85" w:rsidP="000A4973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100</w:t>
            </w:r>
            <w:r w:rsidR="00FE613D" w:rsidRPr="00F905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113</w:t>
            </w:r>
          </w:p>
        </w:tc>
      </w:tr>
      <w:tr w:rsidR="00FE613D" w:rsidRPr="00CF7566" w:rsidTr="00CC6F3C">
        <w:tc>
          <w:tcPr>
            <w:tcW w:w="4140" w:type="dxa"/>
            <w:shd w:val="clear" w:color="auto" w:fill="auto"/>
          </w:tcPr>
          <w:p w:rsidR="00FE613D" w:rsidRPr="00AB4AFF" w:rsidRDefault="00FE613D" w:rsidP="000A4973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4AFF">
              <w:rPr>
                <w:rFonts w:ascii="Angsana New" w:hAnsi="Angsana New" w:hint="cs"/>
                <w:sz w:val="28"/>
                <w:szCs w:val="28"/>
                <w:cs/>
              </w:rPr>
              <w:t>ตราสารหนี้ถือไว้เพื่อค้า</w:t>
            </w:r>
            <w:r w:rsidRPr="00AB4AF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B4AFF">
              <w:rPr>
                <w:rFonts w:ascii="Angsana New" w:hAnsi="Angsana New"/>
                <w:sz w:val="28"/>
                <w:szCs w:val="28"/>
                <w:cs/>
              </w:rPr>
              <w:t>ในกองทุนส่วนบุคคล)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E613D" w:rsidRPr="00CF7566" w:rsidRDefault="00317C85" w:rsidP="000A4973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FE613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623</w:t>
            </w:r>
            <w:r w:rsidR="00FE613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452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FE613D" w:rsidRPr="00CF7566" w:rsidRDefault="00FE613D" w:rsidP="000A4973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613D" w:rsidRPr="00CF7566" w:rsidRDefault="00FE613D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E613D" w:rsidRPr="00CF7566" w:rsidRDefault="00317C85" w:rsidP="000A4973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FE613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623</w:t>
            </w:r>
            <w:r w:rsidR="00FE613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613D" w:rsidRPr="00CF7566" w:rsidRDefault="00FE613D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E613D" w:rsidRPr="00CF7566" w:rsidRDefault="00FE613D" w:rsidP="000A4973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613D" w:rsidRPr="00CF7566" w:rsidRDefault="00FE613D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E613D" w:rsidRPr="00CF7566" w:rsidRDefault="00317C85" w:rsidP="000A4973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FE613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623</w:t>
            </w:r>
            <w:r w:rsidR="00FE613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452</w:t>
            </w:r>
          </w:p>
        </w:tc>
      </w:tr>
    </w:tbl>
    <w:p w:rsidR="00FE613D" w:rsidRDefault="00FE613D" w:rsidP="00FE613D">
      <w:pPr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FE613D" w:rsidRPr="00FE613D" w:rsidRDefault="00FE613D" w:rsidP="00FE613D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</w:rPr>
      </w:pPr>
      <w:r w:rsidRPr="00FE613D">
        <w:rPr>
          <w:rFonts w:ascii="Angsana New" w:hAnsi="Angsana New"/>
          <w:b/>
          <w:bCs/>
          <w:sz w:val="30"/>
          <w:szCs w:val="30"/>
          <w:cs/>
        </w:rPr>
        <w:t xml:space="preserve">การวัดมูลค่ายุติธรรม </w:t>
      </w:r>
    </w:p>
    <w:p w:rsidR="00FE613D" w:rsidRPr="00FE613D" w:rsidRDefault="00FE613D" w:rsidP="00FE613D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16"/>
          <w:szCs w:val="16"/>
        </w:rPr>
      </w:pPr>
    </w:p>
    <w:p w:rsidR="00FE613D" w:rsidRPr="00FE613D" w:rsidRDefault="00FE613D" w:rsidP="00FE613D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</w:rPr>
      </w:pPr>
      <w:r w:rsidRPr="00FE613D">
        <w:rPr>
          <w:rFonts w:ascii="Angsana New" w:hAnsi="Angsana New"/>
          <w:b/>
          <w:bCs/>
          <w:i/>
          <w:iCs/>
          <w:sz w:val="30"/>
          <w:szCs w:val="30"/>
          <w:cs/>
        </w:rPr>
        <w:t>เทคนิคการประเมินมูลค่า</w:t>
      </w:r>
    </w:p>
    <w:p w:rsidR="00FE613D" w:rsidRPr="00FE613D" w:rsidRDefault="00FE613D" w:rsidP="00FE613D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/>
        </w:rPr>
      </w:pPr>
      <w:r w:rsidRPr="00FE613D">
        <w:rPr>
          <w:rFonts w:ascii="Angsana New" w:hAnsi="Angsana New"/>
          <w:sz w:val="30"/>
          <w:szCs w:val="3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317C85">
        <w:rPr>
          <w:rFonts w:ascii="Angsana New" w:hAnsi="Angsana New"/>
          <w:sz w:val="30"/>
          <w:szCs w:val="30"/>
          <w:lang w:val="en-US"/>
        </w:rPr>
        <w:t>2</w:t>
      </w:r>
      <w:r w:rsidRPr="00FE613D">
        <w:rPr>
          <w:rFonts w:ascii="Angsana New" w:hAnsi="Angsana New"/>
          <w:sz w:val="30"/>
          <w:szCs w:val="30"/>
          <w:lang w:val="en-US"/>
        </w:rPr>
        <w:t xml:space="preserve"> </w:t>
      </w:r>
    </w:p>
    <w:p w:rsidR="00FE613D" w:rsidRPr="00FE613D" w:rsidRDefault="00FE613D" w:rsidP="00FE613D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236" w:type="dxa"/>
        <w:tblInd w:w="450" w:type="dxa"/>
        <w:tblLook w:val="04A0" w:firstRow="1" w:lastRow="0" w:firstColumn="1" w:lastColumn="0" w:noHBand="0" w:noVBand="1"/>
      </w:tblPr>
      <w:tblGrid>
        <w:gridCol w:w="3386"/>
        <w:gridCol w:w="236"/>
        <w:gridCol w:w="5614"/>
      </w:tblGrid>
      <w:tr w:rsidR="00FE613D" w:rsidRPr="002274A4" w:rsidTr="00CC6F3C">
        <w:trPr>
          <w:tblHeader/>
        </w:trPr>
        <w:tc>
          <w:tcPr>
            <w:tcW w:w="3386" w:type="dxa"/>
            <w:shd w:val="clear" w:color="auto" w:fill="auto"/>
            <w:vAlign w:val="bottom"/>
          </w:tcPr>
          <w:p w:rsidR="00FE613D" w:rsidRPr="000A4973" w:rsidRDefault="00FE613D" w:rsidP="000A49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613D" w:rsidRPr="000A4973" w:rsidRDefault="00FE613D" w:rsidP="000A49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14" w:type="dxa"/>
            <w:shd w:val="clear" w:color="auto" w:fill="auto"/>
            <w:vAlign w:val="bottom"/>
          </w:tcPr>
          <w:p w:rsidR="00FE613D" w:rsidRPr="000A4973" w:rsidRDefault="00FE613D" w:rsidP="000A49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FE613D" w:rsidRPr="002274A4" w:rsidTr="00CC6F3C">
        <w:tc>
          <w:tcPr>
            <w:tcW w:w="3386" w:type="dxa"/>
            <w:shd w:val="clear" w:color="auto" w:fill="auto"/>
          </w:tcPr>
          <w:p w:rsidR="00FE613D" w:rsidRPr="000A4973" w:rsidRDefault="00FE613D" w:rsidP="000A49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0A4973">
              <w:rPr>
                <w:rFonts w:ascii="Angsana New" w:hAnsi="Angsana New" w:hint="cs"/>
                <w:sz w:val="28"/>
                <w:szCs w:val="28"/>
                <w:cs/>
              </w:rPr>
              <w:t>ตราสารทุนถือไว้เพื่อค้า</w:t>
            </w:r>
            <w:r w:rsidRPr="000A4973">
              <w:rPr>
                <w:rFonts w:ascii="Angsana New" w:hAnsi="Angsana New" w:cs="Times New Roman" w:hint="cs"/>
                <w:sz w:val="28"/>
                <w:szCs w:val="28"/>
                <w:cs/>
              </w:rPr>
              <w:t xml:space="preserve"> </w:t>
            </w:r>
            <w:r w:rsidRPr="000A4973">
              <w:rPr>
                <w:rFonts w:ascii="Angsana New" w:hAnsi="Angsana New" w:cs="Times New Roman"/>
                <w:sz w:val="28"/>
                <w:szCs w:val="28"/>
              </w:rPr>
              <w:t>(</w:t>
            </w:r>
            <w:r w:rsidRPr="000A4973">
              <w:rPr>
                <w:rFonts w:ascii="Angsana New" w:hAnsi="Angsana New" w:hint="cs"/>
                <w:sz w:val="28"/>
                <w:szCs w:val="28"/>
                <w:cs/>
              </w:rPr>
              <w:t>ในกองทุนรวม</w:t>
            </w:r>
            <w:r w:rsidR="002C6820" w:rsidRPr="000A497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FE613D" w:rsidRPr="000A4973" w:rsidRDefault="00FE613D" w:rsidP="000A49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4" w:type="dxa"/>
            <w:shd w:val="clear" w:color="auto" w:fill="auto"/>
          </w:tcPr>
          <w:p w:rsidR="00FE613D" w:rsidRPr="000A4973" w:rsidRDefault="00FE613D" w:rsidP="000A49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4973">
              <w:rPr>
                <w:rFonts w:ascii="Angsana New" w:hAnsi="Angsana New"/>
                <w:sz w:val="28"/>
                <w:szCs w:val="28"/>
                <w:cs/>
              </w:rPr>
              <w:t>มูลค่าสินทรัพย์สุทธิ ณ วันที่รายงาน</w:t>
            </w:r>
          </w:p>
        </w:tc>
      </w:tr>
      <w:tr w:rsidR="00FE613D" w:rsidRPr="002274A4" w:rsidTr="00CC6F3C">
        <w:tc>
          <w:tcPr>
            <w:tcW w:w="3386" w:type="dxa"/>
            <w:shd w:val="clear" w:color="auto" w:fill="auto"/>
          </w:tcPr>
          <w:p w:rsidR="00FE613D" w:rsidRPr="000A4973" w:rsidRDefault="00FE613D" w:rsidP="00353C32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18"/>
              <w:rPr>
                <w:rFonts w:ascii="Angsana New" w:hAnsi="Angsana New" w:cs="Times New Roman"/>
                <w:sz w:val="28"/>
                <w:szCs w:val="28"/>
                <w:cs/>
              </w:rPr>
            </w:pPr>
            <w:r w:rsidRPr="000A4973">
              <w:rPr>
                <w:rFonts w:ascii="Angsana New" w:hAnsi="Angsana New" w:hint="cs"/>
                <w:sz w:val="28"/>
                <w:szCs w:val="28"/>
                <w:cs/>
              </w:rPr>
              <w:t>ตราสารหนี้ถือไว้เพื่อค้า</w:t>
            </w:r>
            <w:r w:rsidR="00F829E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829EE" w:rsidRPr="00AB4AFF">
              <w:rPr>
                <w:rFonts w:ascii="Angsana New" w:hAnsi="Angsana New"/>
                <w:sz w:val="28"/>
                <w:szCs w:val="28"/>
              </w:rPr>
              <w:t>(</w:t>
            </w:r>
            <w:r w:rsidR="00F829EE" w:rsidRPr="00AB4AFF">
              <w:rPr>
                <w:rFonts w:ascii="Angsana New" w:hAnsi="Angsana New"/>
                <w:sz w:val="28"/>
                <w:szCs w:val="28"/>
                <w:cs/>
              </w:rPr>
              <w:t>ในกองทุนส่วนบุคคล)</w:t>
            </w:r>
          </w:p>
        </w:tc>
        <w:tc>
          <w:tcPr>
            <w:tcW w:w="236" w:type="dxa"/>
            <w:shd w:val="clear" w:color="auto" w:fill="auto"/>
          </w:tcPr>
          <w:p w:rsidR="00FE613D" w:rsidRPr="000A4973" w:rsidRDefault="00FE613D" w:rsidP="000A49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4" w:type="dxa"/>
            <w:shd w:val="clear" w:color="auto" w:fill="auto"/>
          </w:tcPr>
          <w:p w:rsidR="00FE613D" w:rsidRPr="000A4973" w:rsidRDefault="00F829EE" w:rsidP="000A49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29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F829E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F829EE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F829EE">
              <w:rPr>
                <w:rFonts w:ascii="Angsana New" w:hAnsi="Angsana New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F829EE">
              <w:rPr>
                <w:rFonts w:ascii="Angsana New" w:hAnsi="Angsana New"/>
                <w:sz w:val="30"/>
                <w:szCs w:val="30"/>
              </w:rPr>
              <w:t xml:space="preserve">(1) </w:t>
            </w:r>
            <w:r w:rsidRPr="00F829EE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F829EE">
              <w:rPr>
                <w:rFonts w:ascii="Angsana New" w:hAnsi="Angsana New"/>
                <w:sz w:val="30"/>
                <w:szCs w:val="30"/>
              </w:rPr>
              <w:t xml:space="preserve">(2) </w:t>
            </w:r>
            <w:r w:rsidRPr="00F829EE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</w:t>
            </w:r>
            <w:r w:rsidRPr="00F829EE">
              <w:rPr>
                <w:rFonts w:asciiTheme="majorBidi" w:hAnsiTheme="majorBidi"/>
                <w:sz w:val="30"/>
                <w:szCs w:val="30"/>
                <w:cs/>
              </w:rPr>
              <w:t>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F829EE">
              <w:rPr>
                <w:rtl/>
                <w:cs/>
              </w:rPr>
              <w:t xml:space="preserve"> </w:t>
            </w:r>
            <w:r w:rsidRPr="00F829EE">
              <w:rPr>
                <w:rFonts w:asciiTheme="majorBidi" w:hAnsiTheme="majorBidi"/>
                <w:sz w:val="30"/>
                <w:szCs w:val="30"/>
              </w:rPr>
              <w:t>illiquidity factor</w:t>
            </w:r>
          </w:p>
        </w:tc>
      </w:tr>
    </w:tbl>
    <w:p w:rsidR="00FE613D" w:rsidRPr="00FE613D" w:rsidRDefault="00FE613D" w:rsidP="00AC36F8">
      <w:pPr>
        <w:pStyle w:val="Bo-Blankline"/>
      </w:pPr>
    </w:p>
    <w:p w:rsidR="00380B3E" w:rsidRDefault="002C6820" w:rsidP="005D32AC">
      <w:pPr>
        <w:pStyle w:val="Caption"/>
      </w:pPr>
      <w:r>
        <w:rPr>
          <w:cs/>
        </w:rPr>
        <w:br w:type="page"/>
      </w:r>
      <w:r w:rsidR="00380B3E" w:rsidRPr="005420D9">
        <w:rPr>
          <w:rFonts w:hint="cs"/>
          <w:cs/>
        </w:rPr>
        <w:lastRenderedPageBreak/>
        <w:t>ลูกหนี้การค้า</w:t>
      </w:r>
    </w:p>
    <w:p w:rsidR="005C313B" w:rsidRDefault="005C313B" w:rsidP="00AC36F8">
      <w:pPr>
        <w:pStyle w:val="Bo-Blankline"/>
        <w:rPr>
          <w:lang w:val="en-US"/>
        </w:rPr>
      </w:pPr>
    </w:p>
    <w:tbl>
      <w:tblPr>
        <w:tblW w:w="92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70"/>
        <w:gridCol w:w="1170"/>
        <w:gridCol w:w="1278"/>
        <w:gridCol w:w="270"/>
        <w:gridCol w:w="1233"/>
      </w:tblGrid>
      <w:tr w:rsidR="005D32AC" w:rsidRPr="005A64AC" w:rsidTr="00B37765">
        <w:tc>
          <w:tcPr>
            <w:tcW w:w="5040" w:type="dxa"/>
          </w:tcPr>
          <w:p w:rsidR="005D32AC" w:rsidRPr="005A64AC" w:rsidRDefault="005D32AC" w:rsidP="005D32A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D32AC" w:rsidRPr="005A64AC" w:rsidRDefault="005D32AC" w:rsidP="005D32A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D32AC" w:rsidRPr="005A64AC" w:rsidRDefault="005D32AC" w:rsidP="005D32A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5D32AC" w:rsidRPr="00970BCB" w:rsidRDefault="00317C85" w:rsidP="005D32A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D32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D32AC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5D32AC" w:rsidRPr="00970BCB" w:rsidRDefault="005D32AC" w:rsidP="005D32A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5D32AC" w:rsidRPr="00F3095F" w:rsidRDefault="00317C85" w:rsidP="005D32A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5D32A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5D32A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D32AC" w:rsidRPr="005A64AC" w:rsidTr="00B37765">
        <w:tc>
          <w:tcPr>
            <w:tcW w:w="5040" w:type="dxa"/>
          </w:tcPr>
          <w:p w:rsidR="005D32AC" w:rsidRPr="005A64AC" w:rsidRDefault="005D32AC" w:rsidP="005D32A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D32AC" w:rsidRPr="005A64AC" w:rsidRDefault="005D32AC" w:rsidP="005D32A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D32AC" w:rsidRPr="005A64AC" w:rsidRDefault="00715796" w:rsidP="005D32A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78" w:type="dxa"/>
          </w:tcPr>
          <w:p w:rsidR="005D32AC" w:rsidRPr="00D87537" w:rsidRDefault="00317C85" w:rsidP="005D32A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D32AC" w:rsidRPr="00D87537" w:rsidRDefault="005D32AC" w:rsidP="005D32A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5D32AC" w:rsidRPr="00D87537" w:rsidRDefault="00317C85" w:rsidP="005D32A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D32AC" w:rsidRPr="005A64AC" w:rsidTr="00B37765">
        <w:tc>
          <w:tcPr>
            <w:tcW w:w="5040" w:type="dxa"/>
          </w:tcPr>
          <w:p w:rsidR="005D32AC" w:rsidRPr="005A64AC" w:rsidRDefault="005D32AC" w:rsidP="00A82EE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D32AC" w:rsidRPr="005A64AC" w:rsidRDefault="005D32AC" w:rsidP="00A82EE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D32AC" w:rsidRPr="005A64AC" w:rsidRDefault="005D32AC" w:rsidP="00A82EE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:rsidR="005D32AC" w:rsidRPr="005A64AC" w:rsidRDefault="005D32AC" w:rsidP="00A82EE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A64A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D32AC" w:rsidRPr="005A64AC" w:rsidTr="00B37765">
        <w:tc>
          <w:tcPr>
            <w:tcW w:w="5040" w:type="dxa"/>
          </w:tcPr>
          <w:p w:rsidR="005D32AC" w:rsidRPr="005A64AC" w:rsidRDefault="005D32AC" w:rsidP="005D32AC">
            <w:pPr>
              <w:tabs>
                <w:tab w:val="decimal" w:pos="89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vAlign w:val="center"/>
          </w:tcPr>
          <w:p w:rsidR="005D32AC" w:rsidRPr="005A64AC" w:rsidRDefault="005D32AC" w:rsidP="005D32A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5D32AC" w:rsidRPr="005A64AC" w:rsidRDefault="00715796" w:rsidP="005D32AC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78" w:type="dxa"/>
          </w:tcPr>
          <w:p w:rsidR="005D32AC" w:rsidRPr="005A64AC" w:rsidRDefault="00317C85" w:rsidP="00B37765">
            <w:pPr>
              <w:tabs>
                <w:tab w:val="decimal" w:pos="89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185</w:t>
            </w:r>
            <w:r w:rsidR="006F606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842</w:t>
            </w:r>
          </w:p>
        </w:tc>
        <w:tc>
          <w:tcPr>
            <w:tcW w:w="270" w:type="dxa"/>
            <w:vAlign w:val="center"/>
          </w:tcPr>
          <w:p w:rsidR="005D32AC" w:rsidRPr="005A64AC" w:rsidRDefault="005D32AC" w:rsidP="005D32A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5D32AC" w:rsidRPr="005A64AC" w:rsidRDefault="00317C85" w:rsidP="00B37765">
            <w:pPr>
              <w:tabs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  <w:r w:rsidR="005D32A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007</w:t>
            </w:r>
          </w:p>
        </w:tc>
      </w:tr>
      <w:tr w:rsidR="005D32AC" w:rsidRPr="005A64AC" w:rsidTr="00B37765">
        <w:tc>
          <w:tcPr>
            <w:tcW w:w="5040" w:type="dxa"/>
          </w:tcPr>
          <w:p w:rsidR="005D32AC" w:rsidRPr="005A64AC" w:rsidRDefault="005D32AC" w:rsidP="005D32AC">
            <w:pPr>
              <w:tabs>
                <w:tab w:val="decimal" w:pos="89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  <w:vAlign w:val="center"/>
          </w:tcPr>
          <w:p w:rsidR="005D32AC" w:rsidRPr="005A64AC" w:rsidRDefault="005D32AC" w:rsidP="005D32A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5D32AC" w:rsidRPr="005A64AC" w:rsidRDefault="005D32AC" w:rsidP="005D32A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D32AC" w:rsidRPr="005A64AC" w:rsidRDefault="00317C85" w:rsidP="005D32A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668</w:t>
            </w:r>
            <w:r w:rsidR="006F606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270" w:type="dxa"/>
            <w:vAlign w:val="center"/>
          </w:tcPr>
          <w:p w:rsidR="005D32AC" w:rsidRPr="005A64AC" w:rsidRDefault="005D32AC" w:rsidP="005D32A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5D32AC" w:rsidRPr="005A64AC" w:rsidRDefault="00317C85" w:rsidP="00B37765">
            <w:pPr>
              <w:tabs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643</w:t>
            </w:r>
            <w:r w:rsidR="005D32A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985</w:t>
            </w:r>
          </w:p>
        </w:tc>
      </w:tr>
      <w:tr w:rsidR="005D32AC" w:rsidRPr="005A64AC" w:rsidTr="00B37765">
        <w:tc>
          <w:tcPr>
            <w:tcW w:w="5040" w:type="dxa"/>
          </w:tcPr>
          <w:p w:rsidR="005D32AC" w:rsidRPr="005A64AC" w:rsidRDefault="005D32AC" w:rsidP="005D32AC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5D32AC" w:rsidRPr="005A64AC" w:rsidRDefault="005D32AC" w:rsidP="005D32A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D32AC" w:rsidRPr="005A64AC" w:rsidRDefault="005D32AC" w:rsidP="005D32A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5D32AC" w:rsidRPr="005A64AC" w:rsidRDefault="00317C85" w:rsidP="005D32A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854</w:t>
            </w:r>
            <w:r w:rsidR="006F60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083</w:t>
            </w:r>
          </w:p>
        </w:tc>
        <w:tc>
          <w:tcPr>
            <w:tcW w:w="270" w:type="dxa"/>
          </w:tcPr>
          <w:p w:rsidR="005D32AC" w:rsidRPr="005A64AC" w:rsidRDefault="005D32AC" w:rsidP="005D32A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:rsidR="005D32AC" w:rsidRPr="005A64AC" w:rsidRDefault="00317C85" w:rsidP="00B37765">
            <w:pPr>
              <w:tabs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736</w:t>
            </w:r>
            <w:r w:rsidR="005D32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992</w:t>
            </w:r>
          </w:p>
        </w:tc>
      </w:tr>
      <w:tr w:rsidR="005D32AC" w:rsidRPr="005A64AC" w:rsidTr="00B37765">
        <w:tc>
          <w:tcPr>
            <w:tcW w:w="5040" w:type="dxa"/>
          </w:tcPr>
          <w:p w:rsidR="005D32AC" w:rsidRPr="005A64AC" w:rsidRDefault="005D32AC" w:rsidP="005D32AC">
            <w:pPr>
              <w:pStyle w:val="BodyText"/>
              <w:tabs>
                <w:tab w:val="decimal" w:pos="89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  <w:vAlign w:val="center"/>
          </w:tcPr>
          <w:p w:rsidR="005D32AC" w:rsidRPr="005A64AC" w:rsidRDefault="005D32AC" w:rsidP="005D32A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D32AC" w:rsidRPr="005A64AC" w:rsidRDefault="005D32AC" w:rsidP="005D32AC">
            <w:pPr>
              <w:pStyle w:val="BodyText"/>
              <w:tabs>
                <w:tab w:val="decimal" w:pos="62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5D32AC" w:rsidRPr="005A64AC" w:rsidRDefault="006F6064" w:rsidP="005D32A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5D32AC" w:rsidRPr="005A64AC" w:rsidRDefault="005D32AC" w:rsidP="005D32A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:rsidR="005D32AC" w:rsidRPr="005A64AC" w:rsidRDefault="005D32AC" w:rsidP="00B3776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6820" w:rsidRPr="005A64AC" w:rsidTr="00B37765">
        <w:tc>
          <w:tcPr>
            <w:tcW w:w="5040" w:type="dxa"/>
          </w:tcPr>
          <w:p w:rsidR="002C6820" w:rsidRPr="005A64AC" w:rsidRDefault="002C6820" w:rsidP="000A4973">
            <w:pPr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vAlign w:val="center"/>
          </w:tcPr>
          <w:p w:rsidR="002C6820" w:rsidRPr="005A64AC" w:rsidRDefault="002C6820" w:rsidP="000A4973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C6820" w:rsidRPr="005A64AC" w:rsidRDefault="002C6820" w:rsidP="000A4973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2C6820" w:rsidRPr="005A64AC" w:rsidRDefault="00317C85" w:rsidP="000A4973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854</w:t>
            </w:r>
            <w:r w:rsidR="006F60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083</w:t>
            </w:r>
          </w:p>
        </w:tc>
        <w:tc>
          <w:tcPr>
            <w:tcW w:w="270" w:type="dxa"/>
            <w:vAlign w:val="center"/>
          </w:tcPr>
          <w:p w:rsidR="002C6820" w:rsidRPr="005A64AC" w:rsidRDefault="002C6820" w:rsidP="000A4973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2C6820" w:rsidRPr="005A64AC" w:rsidRDefault="00317C85" w:rsidP="00B37765">
            <w:pPr>
              <w:tabs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736</w:t>
            </w:r>
            <w:r w:rsidR="002C68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992</w:t>
            </w:r>
          </w:p>
        </w:tc>
      </w:tr>
      <w:tr w:rsidR="002C6820" w:rsidRPr="005A64AC" w:rsidTr="00B37765">
        <w:tc>
          <w:tcPr>
            <w:tcW w:w="5040" w:type="dxa"/>
          </w:tcPr>
          <w:p w:rsidR="002C6820" w:rsidRPr="005A64AC" w:rsidRDefault="002C6820" w:rsidP="000A4973">
            <w:pPr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2C6820" w:rsidRPr="005A64AC" w:rsidRDefault="002C6820" w:rsidP="000A4973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C6820" w:rsidRPr="005A64AC" w:rsidRDefault="002C6820" w:rsidP="000A4973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2C6820" w:rsidRPr="005A64AC" w:rsidRDefault="002C6820" w:rsidP="000A4973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2C6820" w:rsidRPr="005A64AC" w:rsidRDefault="002C6820" w:rsidP="000A4973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:rsidR="002C6820" w:rsidRPr="005A64AC" w:rsidRDefault="002C6820" w:rsidP="000A4973">
            <w:pPr>
              <w:tabs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E6A33" w:rsidRPr="005A64AC" w:rsidTr="00B37765">
        <w:tc>
          <w:tcPr>
            <w:tcW w:w="5040" w:type="dxa"/>
          </w:tcPr>
          <w:p w:rsidR="002E6A33" w:rsidRPr="005A64AC" w:rsidRDefault="002E6A33" w:rsidP="002E6A33">
            <w:pPr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2E6A33" w:rsidRPr="005A64AC" w:rsidRDefault="002E6A33" w:rsidP="002E6A33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E6A33" w:rsidRPr="005A64AC" w:rsidRDefault="002E6A33" w:rsidP="002E6A33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2E6A33" w:rsidRPr="00D87537" w:rsidRDefault="00317C85" w:rsidP="002E6A3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E6A33" w:rsidRPr="00D87537" w:rsidRDefault="002E6A33" w:rsidP="002E6A3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2E6A33" w:rsidRPr="00D87537" w:rsidRDefault="00317C85" w:rsidP="002E6A3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E6A33" w:rsidRPr="005A64AC" w:rsidTr="00B37765">
        <w:tc>
          <w:tcPr>
            <w:tcW w:w="5040" w:type="dxa"/>
          </w:tcPr>
          <w:p w:rsidR="002E6A33" w:rsidRPr="005A64AC" w:rsidRDefault="002E6A33" w:rsidP="000A4973">
            <w:pPr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2E6A33" w:rsidRPr="005A64AC" w:rsidRDefault="002E6A33" w:rsidP="000A4973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E6A33" w:rsidRPr="005A64AC" w:rsidRDefault="002E6A33" w:rsidP="000A4973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:rsidR="002E6A33" w:rsidRPr="005A64AC" w:rsidRDefault="002E6A33" w:rsidP="002E6A3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A64A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D32AC" w:rsidRPr="005A64AC" w:rsidTr="00B37765">
        <w:tc>
          <w:tcPr>
            <w:tcW w:w="5040" w:type="dxa"/>
          </w:tcPr>
          <w:p w:rsidR="005D32AC" w:rsidRPr="00750E61" w:rsidRDefault="00750E61" w:rsidP="00180EBB">
            <w:pPr>
              <w:spacing w:line="240" w:lineRule="auto"/>
              <w:ind w:left="162" w:right="-115" w:hanging="180"/>
              <w:rPr>
                <w:rFonts w:ascii="Angsana New" w:hAnsi="Angsana New"/>
                <w:sz w:val="30"/>
                <w:szCs w:val="30"/>
              </w:rPr>
            </w:pPr>
            <w:r w:rsidRPr="00C04DE0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  <w:r w:rsidR="00180EBB">
              <w:rPr>
                <w:rFonts w:ascii="Angsana New" w:hAnsi="Angsana New"/>
                <w:sz w:val="30"/>
                <w:szCs w:val="30"/>
              </w:rPr>
              <w:br/>
            </w:r>
            <w:r w:rsidR="00180EBB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317C85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:rsidR="005D32AC" w:rsidRPr="005A64AC" w:rsidRDefault="005D32AC" w:rsidP="005D32A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D32AC" w:rsidRPr="005A64AC" w:rsidRDefault="005D32AC" w:rsidP="005D32A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5D32AC" w:rsidRDefault="005D32AC" w:rsidP="002C682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2E6A33" w:rsidRPr="005A64AC" w:rsidRDefault="006F6064" w:rsidP="002C682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5D32AC" w:rsidRPr="005A64AC" w:rsidRDefault="005D32AC" w:rsidP="005D32A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:rsidR="002E6A33" w:rsidRDefault="002E6A33" w:rsidP="002C682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5D32AC" w:rsidRPr="005A64AC" w:rsidRDefault="002C6820" w:rsidP="002C682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5D32AC" w:rsidRDefault="005D32AC" w:rsidP="00AC36F8">
      <w:pPr>
        <w:pStyle w:val="Bo-Blankline"/>
        <w:rPr>
          <w:lang w:val="en-US"/>
        </w:rPr>
      </w:pPr>
    </w:p>
    <w:p w:rsidR="0044218F" w:rsidRDefault="005164E4" w:rsidP="005164E4">
      <w:pPr>
        <w:tabs>
          <w:tab w:val="left" w:pos="540"/>
        </w:tabs>
        <w:spacing w:line="240" w:lineRule="auto"/>
        <w:rPr>
          <w:sz w:val="30"/>
          <w:szCs w:val="30"/>
        </w:rPr>
      </w:pPr>
      <w:r>
        <w:rPr>
          <w:sz w:val="30"/>
          <w:szCs w:val="30"/>
        </w:rPr>
        <w:tab/>
      </w:r>
      <w:r w:rsidR="0044218F" w:rsidRPr="008B5FE8">
        <w:rPr>
          <w:rFonts w:hint="cs"/>
          <w:sz w:val="30"/>
          <w:szCs w:val="30"/>
          <w:cs/>
        </w:rPr>
        <w:t>การวิเคราะห์อายุของลูกหนี้การค้ามีดังนี้</w:t>
      </w:r>
    </w:p>
    <w:p w:rsidR="005C313B" w:rsidRPr="002E6A33" w:rsidRDefault="005C313B" w:rsidP="007863B5">
      <w:pPr>
        <w:ind w:left="540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6210"/>
        <w:gridCol w:w="270"/>
        <w:gridCol w:w="1260"/>
        <w:gridCol w:w="270"/>
        <w:gridCol w:w="1260"/>
      </w:tblGrid>
      <w:tr w:rsidR="005164E4" w:rsidRPr="003F6269" w:rsidTr="00715796">
        <w:trPr>
          <w:trHeight w:val="290"/>
          <w:tblHeader/>
        </w:trPr>
        <w:tc>
          <w:tcPr>
            <w:tcW w:w="6210" w:type="dxa"/>
          </w:tcPr>
          <w:p w:rsidR="005164E4" w:rsidRPr="003F6269" w:rsidRDefault="005164E4" w:rsidP="005164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5164E4" w:rsidRPr="003F6269" w:rsidRDefault="005164E4" w:rsidP="005164E4">
            <w:pPr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</w:tcPr>
          <w:p w:rsidR="005164E4" w:rsidRPr="00970BCB" w:rsidRDefault="00317C85" w:rsidP="005164E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164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164E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5164E4" w:rsidRPr="00970BCB" w:rsidRDefault="005164E4" w:rsidP="005164E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64E4" w:rsidRPr="00F3095F" w:rsidRDefault="00317C85" w:rsidP="005164E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5164E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5164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164E4" w:rsidRPr="003F6269" w:rsidTr="00715796">
        <w:trPr>
          <w:trHeight w:val="290"/>
          <w:tblHeader/>
        </w:trPr>
        <w:tc>
          <w:tcPr>
            <w:tcW w:w="6210" w:type="dxa"/>
          </w:tcPr>
          <w:p w:rsidR="005164E4" w:rsidRPr="003F6269" w:rsidRDefault="005164E4" w:rsidP="005164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5164E4" w:rsidRPr="003F6269" w:rsidRDefault="005164E4" w:rsidP="005164E4">
            <w:pPr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</w:tcPr>
          <w:p w:rsidR="005164E4" w:rsidRPr="00D87537" w:rsidRDefault="00317C85" w:rsidP="005164E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164E4" w:rsidRPr="00D87537" w:rsidRDefault="005164E4" w:rsidP="005164E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64E4" w:rsidRPr="00D87537" w:rsidRDefault="00317C85" w:rsidP="005164E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164E4" w:rsidRPr="00ED338C" w:rsidTr="00715796">
        <w:trPr>
          <w:tblHeader/>
        </w:trPr>
        <w:tc>
          <w:tcPr>
            <w:tcW w:w="6210" w:type="dxa"/>
          </w:tcPr>
          <w:p w:rsidR="005164E4" w:rsidRPr="00ED338C" w:rsidRDefault="005164E4" w:rsidP="00A82E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64E4" w:rsidRPr="00ED338C" w:rsidRDefault="005164E4" w:rsidP="00A82EE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5164E4" w:rsidRPr="00ED338C" w:rsidRDefault="005164E4" w:rsidP="00A82EE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3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38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164E4" w:rsidRPr="00ED338C" w:rsidTr="00B37765">
        <w:tc>
          <w:tcPr>
            <w:tcW w:w="6210" w:type="dxa"/>
          </w:tcPr>
          <w:p w:rsidR="005164E4" w:rsidRPr="00ED338C" w:rsidRDefault="005164E4" w:rsidP="00A82EE4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</w:tcPr>
          <w:p w:rsidR="005164E4" w:rsidRPr="00ED338C" w:rsidRDefault="005164E4" w:rsidP="00A82EE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64E4" w:rsidRPr="00ED338C" w:rsidRDefault="005164E4" w:rsidP="00A82EE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64E4" w:rsidRPr="00ED338C" w:rsidRDefault="005164E4" w:rsidP="00A82EE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64E4" w:rsidRPr="00ED338C" w:rsidRDefault="005164E4" w:rsidP="00A82EE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64E4" w:rsidRPr="00ED338C" w:rsidTr="00B37765">
        <w:tc>
          <w:tcPr>
            <w:tcW w:w="6210" w:type="dxa"/>
          </w:tcPr>
          <w:p w:rsidR="005164E4" w:rsidRPr="00ED338C" w:rsidRDefault="005164E4" w:rsidP="005164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270" w:type="dxa"/>
          </w:tcPr>
          <w:p w:rsidR="005164E4" w:rsidRPr="00ED338C" w:rsidRDefault="005164E4" w:rsidP="005164E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64E4" w:rsidRPr="00ED338C" w:rsidRDefault="00317C85" w:rsidP="005164E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="006F606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031</w:t>
            </w:r>
          </w:p>
        </w:tc>
        <w:tc>
          <w:tcPr>
            <w:tcW w:w="270" w:type="dxa"/>
          </w:tcPr>
          <w:p w:rsidR="005164E4" w:rsidRPr="00ED338C" w:rsidRDefault="005164E4" w:rsidP="005164E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64E4" w:rsidRPr="00ED338C" w:rsidRDefault="00317C85" w:rsidP="005164E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="005164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997</w:t>
            </w:r>
          </w:p>
        </w:tc>
      </w:tr>
      <w:tr w:rsidR="005164E4" w:rsidRPr="00ED338C" w:rsidTr="00B37765">
        <w:tc>
          <w:tcPr>
            <w:tcW w:w="6210" w:type="dxa"/>
          </w:tcPr>
          <w:p w:rsidR="005164E4" w:rsidRPr="00ED338C" w:rsidRDefault="005164E4" w:rsidP="005164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เกิ</w:t>
            </w:r>
            <w:r w:rsidR="002E6A33">
              <w:rPr>
                <w:rFonts w:ascii="Angsana New" w:hAnsi="Angsana New"/>
                <w:sz w:val="30"/>
                <w:szCs w:val="30"/>
                <w:cs/>
              </w:rPr>
              <w:t>นกำหนดชำระ</w:t>
            </w:r>
          </w:p>
        </w:tc>
        <w:tc>
          <w:tcPr>
            <w:tcW w:w="270" w:type="dxa"/>
          </w:tcPr>
          <w:p w:rsidR="005164E4" w:rsidRPr="00ED338C" w:rsidRDefault="005164E4" w:rsidP="005164E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64E4" w:rsidRPr="00ED338C" w:rsidRDefault="005164E4" w:rsidP="005164E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64E4" w:rsidRPr="00ED338C" w:rsidRDefault="005164E4" w:rsidP="005164E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64E4" w:rsidRPr="00ED338C" w:rsidRDefault="005164E4" w:rsidP="005164E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64E4" w:rsidRPr="00ED338C" w:rsidTr="00B37765">
        <w:tc>
          <w:tcPr>
            <w:tcW w:w="6210" w:type="dxa"/>
          </w:tcPr>
          <w:p w:rsidR="005164E4" w:rsidRPr="00ED338C" w:rsidRDefault="005164E4" w:rsidP="005164E4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="00317C8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</w:tcPr>
          <w:p w:rsidR="005164E4" w:rsidRPr="00ED338C" w:rsidRDefault="005164E4" w:rsidP="005164E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64E4" w:rsidRPr="00ED338C" w:rsidRDefault="00317C85" w:rsidP="005164E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  <w:r w:rsidR="006F606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811</w:t>
            </w:r>
          </w:p>
        </w:tc>
        <w:tc>
          <w:tcPr>
            <w:tcW w:w="270" w:type="dxa"/>
          </w:tcPr>
          <w:p w:rsidR="005164E4" w:rsidRPr="00ED338C" w:rsidRDefault="005164E4" w:rsidP="005164E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64E4" w:rsidRPr="00ED338C" w:rsidRDefault="00317C85" w:rsidP="005164E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164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010</w:t>
            </w:r>
          </w:p>
        </w:tc>
      </w:tr>
      <w:tr w:rsidR="005164E4" w:rsidRPr="00ED338C" w:rsidTr="00B37765">
        <w:tc>
          <w:tcPr>
            <w:tcW w:w="6210" w:type="dxa"/>
          </w:tcPr>
          <w:p w:rsidR="005164E4" w:rsidRPr="00ED338C" w:rsidRDefault="005164E4" w:rsidP="005164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64E4" w:rsidRPr="00ED338C" w:rsidRDefault="005164E4" w:rsidP="005164E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164E4" w:rsidRPr="00ED338C" w:rsidRDefault="00317C85" w:rsidP="005164E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185</w:t>
            </w:r>
            <w:r w:rsidR="006F60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842</w:t>
            </w:r>
          </w:p>
        </w:tc>
        <w:tc>
          <w:tcPr>
            <w:tcW w:w="270" w:type="dxa"/>
          </w:tcPr>
          <w:p w:rsidR="005164E4" w:rsidRPr="00ED338C" w:rsidRDefault="005164E4" w:rsidP="005164E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164E4" w:rsidRPr="00ED338C" w:rsidRDefault="00317C85" w:rsidP="005164E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  <w:r w:rsidR="005164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007</w:t>
            </w:r>
          </w:p>
        </w:tc>
      </w:tr>
      <w:tr w:rsidR="006F6064" w:rsidRPr="00ED338C" w:rsidTr="00B37765">
        <w:tc>
          <w:tcPr>
            <w:tcW w:w="6210" w:type="dxa"/>
          </w:tcPr>
          <w:p w:rsidR="006F6064" w:rsidRPr="00ED338C" w:rsidRDefault="006F6064" w:rsidP="006F60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</w:tcPr>
          <w:p w:rsidR="006F6064" w:rsidRPr="00ED338C" w:rsidRDefault="006F6064" w:rsidP="006F606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F6064" w:rsidRPr="00ED338C" w:rsidRDefault="006F6064" w:rsidP="006F6064">
            <w:pPr>
              <w:pStyle w:val="acctfourfigures"/>
              <w:tabs>
                <w:tab w:val="clear" w:pos="765"/>
                <w:tab w:val="left" w:pos="396"/>
                <w:tab w:val="center" w:pos="473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F6064" w:rsidRPr="00ED338C" w:rsidRDefault="006F6064" w:rsidP="006F606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F6064" w:rsidRPr="00ED338C" w:rsidRDefault="006F6064" w:rsidP="006F6064">
            <w:pPr>
              <w:pStyle w:val="acctfourfigures"/>
              <w:tabs>
                <w:tab w:val="clear" w:pos="765"/>
                <w:tab w:val="left" w:pos="396"/>
                <w:tab w:val="center" w:pos="473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F6064" w:rsidRPr="00ED338C" w:rsidTr="00B37765">
        <w:tc>
          <w:tcPr>
            <w:tcW w:w="6210" w:type="dxa"/>
          </w:tcPr>
          <w:p w:rsidR="006F6064" w:rsidRPr="00ED338C" w:rsidRDefault="006F6064" w:rsidP="006F60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6064" w:rsidRPr="00ED338C" w:rsidRDefault="006F6064" w:rsidP="006F606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F6064" w:rsidRPr="00ED338C" w:rsidRDefault="00317C85" w:rsidP="006F606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185</w:t>
            </w:r>
            <w:r w:rsidR="006F60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842</w:t>
            </w:r>
          </w:p>
        </w:tc>
        <w:tc>
          <w:tcPr>
            <w:tcW w:w="270" w:type="dxa"/>
          </w:tcPr>
          <w:p w:rsidR="006F6064" w:rsidRPr="00ED338C" w:rsidRDefault="006F6064" w:rsidP="006F606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F6064" w:rsidRPr="00ED338C" w:rsidRDefault="00317C85" w:rsidP="006F606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  <w:r w:rsidR="006F60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007</w:t>
            </w:r>
          </w:p>
        </w:tc>
      </w:tr>
      <w:tr w:rsidR="006F6064" w:rsidRPr="002E6A33" w:rsidTr="00B37765">
        <w:trPr>
          <w:trHeight w:val="42"/>
        </w:trPr>
        <w:tc>
          <w:tcPr>
            <w:tcW w:w="6210" w:type="dxa"/>
          </w:tcPr>
          <w:p w:rsidR="006F6064" w:rsidRPr="002E6A33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F6064" w:rsidRPr="002E6A33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F6064" w:rsidRPr="002E6A33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F6064" w:rsidRPr="002E6A33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F6064" w:rsidRPr="002E6A33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6064" w:rsidRPr="002E6A33" w:rsidTr="00B37765">
        <w:trPr>
          <w:trHeight w:val="42"/>
        </w:trPr>
        <w:tc>
          <w:tcPr>
            <w:tcW w:w="6210" w:type="dxa"/>
          </w:tcPr>
          <w:p w:rsidR="006F6064" w:rsidRPr="002E6A33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F6064" w:rsidRPr="002E6A33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F6064" w:rsidRPr="002E6A33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F6064" w:rsidRPr="002E6A33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F6064" w:rsidRPr="002E6A33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6064" w:rsidRPr="002E6A33" w:rsidTr="00B37765">
        <w:trPr>
          <w:trHeight w:val="42"/>
        </w:trPr>
        <w:tc>
          <w:tcPr>
            <w:tcW w:w="6210" w:type="dxa"/>
          </w:tcPr>
          <w:p w:rsidR="006F6064" w:rsidRPr="002E6A33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F6064" w:rsidRPr="002E6A33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F6064" w:rsidRPr="002E6A33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F6064" w:rsidRPr="002E6A33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F6064" w:rsidRPr="002E6A33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6064" w:rsidRPr="002E6A33" w:rsidTr="00B37765">
        <w:trPr>
          <w:trHeight w:val="42"/>
        </w:trPr>
        <w:tc>
          <w:tcPr>
            <w:tcW w:w="6210" w:type="dxa"/>
          </w:tcPr>
          <w:p w:rsidR="006F6064" w:rsidRPr="002E6A33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F6064" w:rsidRPr="002E6A33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F6064" w:rsidRPr="002E6A33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F6064" w:rsidRPr="002E6A33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F6064" w:rsidRPr="002E6A33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6064" w:rsidRPr="002E6A33" w:rsidTr="00B37765">
        <w:trPr>
          <w:trHeight w:val="42"/>
        </w:trPr>
        <w:tc>
          <w:tcPr>
            <w:tcW w:w="6210" w:type="dxa"/>
          </w:tcPr>
          <w:p w:rsidR="006F6064" w:rsidRPr="002E6A33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F6064" w:rsidRPr="002E6A33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F6064" w:rsidRPr="002E6A33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F6064" w:rsidRPr="002E6A33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F6064" w:rsidRPr="002E6A33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6064" w:rsidRPr="00ED338C" w:rsidTr="00B37765">
        <w:tc>
          <w:tcPr>
            <w:tcW w:w="6210" w:type="dxa"/>
            <w:vAlign w:val="center"/>
          </w:tcPr>
          <w:p w:rsidR="006F6064" w:rsidRPr="00ED338C" w:rsidRDefault="006F6064" w:rsidP="006F6064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กิจการอื่น ๆ</w:t>
            </w:r>
          </w:p>
        </w:tc>
        <w:tc>
          <w:tcPr>
            <w:tcW w:w="270" w:type="dxa"/>
          </w:tcPr>
          <w:p w:rsidR="006F6064" w:rsidRPr="00ED338C" w:rsidRDefault="006F6064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F6064" w:rsidRPr="00ED338C" w:rsidRDefault="006F6064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6064" w:rsidRPr="00ED338C" w:rsidRDefault="006F6064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F6064" w:rsidRPr="00ED338C" w:rsidRDefault="006F6064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6064" w:rsidRPr="00ED338C" w:rsidTr="00B37765">
        <w:tc>
          <w:tcPr>
            <w:tcW w:w="6210" w:type="dxa"/>
            <w:vAlign w:val="center"/>
          </w:tcPr>
          <w:p w:rsidR="006F6064" w:rsidRPr="00ED338C" w:rsidRDefault="006F6064" w:rsidP="006F60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270" w:type="dxa"/>
          </w:tcPr>
          <w:p w:rsidR="006F6064" w:rsidRPr="00ED338C" w:rsidRDefault="006F6064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F6064" w:rsidRPr="00ED338C" w:rsidRDefault="00317C85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663</w:t>
            </w:r>
            <w:r w:rsidR="006F606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</w:p>
        </w:tc>
        <w:tc>
          <w:tcPr>
            <w:tcW w:w="270" w:type="dxa"/>
          </w:tcPr>
          <w:p w:rsidR="006F6064" w:rsidRPr="00ED338C" w:rsidRDefault="006F6064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F6064" w:rsidRPr="00ED338C" w:rsidRDefault="00317C85" w:rsidP="00B37765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643</w:t>
            </w:r>
            <w:r w:rsidR="006F606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402</w:t>
            </w:r>
          </w:p>
        </w:tc>
      </w:tr>
      <w:tr w:rsidR="006F6064" w:rsidRPr="00ED338C" w:rsidTr="00B37765">
        <w:tc>
          <w:tcPr>
            <w:tcW w:w="6210" w:type="dxa"/>
            <w:vAlign w:val="center"/>
          </w:tcPr>
          <w:p w:rsidR="006F6064" w:rsidRPr="00ED338C" w:rsidRDefault="006F6064" w:rsidP="006F606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:rsidR="006F6064" w:rsidRPr="00ED338C" w:rsidRDefault="006F6064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F6064" w:rsidRPr="00ED338C" w:rsidRDefault="006F6064" w:rsidP="00B37765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F6064" w:rsidRPr="00ED338C" w:rsidRDefault="006F6064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F6064" w:rsidRPr="00ED338C" w:rsidRDefault="006F6064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6064" w:rsidRPr="00ED338C" w:rsidTr="00B37765">
        <w:tc>
          <w:tcPr>
            <w:tcW w:w="6210" w:type="dxa"/>
            <w:vAlign w:val="center"/>
          </w:tcPr>
          <w:p w:rsidR="006F6064" w:rsidRPr="00ED338C" w:rsidRDefault="006F6064" w:rsidP="006F6064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="00317C8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  <w:vAlign w:val="center"/>
          </w:tcPr>
          <w:p w:rsidR="006F6064" w:rsidRPr="00ED338C" w:rsidRDefault="006F6064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F6064" w:rsidRPr="00ED338C" w:rsidRDefault="00317C85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F606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044</w:t>
            </w:r>
          </w:p>
        </w:tc>
        <w:tc>
          <w:tcPr>
            <w:tcW w:w="270" w:type="dxa"/>
          </w:tcPr>
          <w:p w:rsidR="006F6064" w:rsidRPr="00ED338C" w:rsidRDefault="006F6064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F6064" w:rsidRPr="00ED338C" w:rsidRDefault="00317C85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583</w:t>
            </w:r>
          </w:p>
        </w:tc>
      </w:tr>
      <w:tr w:rsidR="006F6064" w:rsidRPr="00ED338C" w:rsidTr="00B37765">
        <w:tc>
          <w:tcPr>
            <w:tcW w:w="6210" w:type="dxa"/>
            <w:vAlign w:val="center"/>
          </w:tcPr>
          <w:p w:rsidR="006F6064" w:rsidRPr="00ED338C" w:rsidRDefault="006F6064" w:rsidP="006F6064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6064" w:rsidRPr="00ED338C" w:rsidRDefault="006F6064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F6064" w:rsidRPr="00ED338C" w:rsidRDefault="00317C85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668</w:t>
            </w:r>
            <w:r w:rsidR="006F60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241</w:t>
            </w:r>
          </w:p>
        </w:tc>
        <w:tc>
          <w:tcPr>
            <w:tcW w:w="270" w:type="dxa"/>
          </w:tcPr>
          <w:p w:rsidR="006F6064" w:rsidRPr="00ED338C" w:rsidRDefault="006F6064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F6064" w:rsidRPr="00ED338C" w:rsidRDefault="00317C85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643</w:t>
            </w:r>
            <w:r w:rsidR="006F60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985</w:t>
            </w:r>
          </w:p>
        </w:tc>
      </w:tr>
      <w:tr w:rsidR="006F6064" w:rsidRPr="00ED338C" w:rsidTr="00B37765">
        <w:tc>
          <w:tcPr>
            <w:tcW w:w="6210" w:type="dxa"/>
            <w:vAlign w:val="center"/>
          </w:tcPr>
          <w:p w:rsidR="006F6064" w:rsidRPr="00ED338C" w:rsidRDefault="006F6064" w:rsidP="006F6064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</w:tcPr>
          <w:p w:rsidR="006F6064" w:rsidRPr="00ED338C" w:rsidRDefault="006F6064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F6064" w:rsidRPr="00ED338C" w:rsidRDefault="006F6064" w:rsidP="006F6064">
            <w:pPr>
              <w:pStyle w:val="acctfourfigures"/>
              <w:tabs>
                <w:tab w:val="clear" w:pos="765"/>
                <w:tab w:val="left" w:pos="240"/>
                <w:tab w:val="left" w:pos="396"/>
                <w:tab w:val="center" w:pos="448"/>
              </w:tabs>
              <w:spacing w:line="240" w:lineRule="auto"/>
              <w:ind w:left="-11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F6064" w:rsidRPr="00ED338C" w:rsidRDefault="006F6064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F6064" w:rsidRPr="00ED338C" w:rsidRDefault="006F6064" w:rsidP="006F6064">
            <w:pPr>
              <w:pStyle w:val="acctfourfigures"/>
              <w:tabs>
                <w:tab w:val="clear" w:pos="765"/>
                <w:tab w:val="left" w:pos="240"/>
                <w:tab w:val="left" w:pos="396"/>
                <w:tab w:val="center" w:pos="448"/>
              </w:tabs>
              <w:spacing w:line="240" w:lineRule="auto"/>
              <w:ind w:left="-11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F6064" w:rsidRPr="00ED338C" w:rsidTr="00B37765">
        <w:tc>
          <w:tcPr>
            <w:tcW w:w="6210" w:type="dxa"/>
            <w:vAlign w:val="center"/>
          </w:tcPr>
          <w:p w:rsidR="006F6064" w:rsidRPr="00ED338C" w:rsidRDefault="006F6064" w:rsidP="006F6064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6064" w:rsidRPr="00ED338C" w:rsidRDefault="006F6064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F6064" w:rsidRPr="00ED338C" w:rsidRDefault="00317C85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668</w:t>
            </w:r>
            <w:r w:rsidR="006F60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241</w:t>
            </w:r>
          </w:p>
        </w:tc>
        <w:tc>
          <w:tcPr>
            <w:tcW w:w="270" w:type="dxa"/>
          </w:tcPr>
          <w:p w:rsidR="006F6064" w:rsidRPr="00ED338C" w:rsidRDefault="006F6064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F6064" w:rsidRPr="00ED338C" w:rsidRDefault="00317C85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643</w:t>
            </w:r>
            <w:r w:rsidR="006F60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985</w:t>
            </w:r>
          </w:p>
        </w:tc>
      </w:tr>
      <w:tr w:rsidR="006F6064" w:rsidRPr="00627911" w:rsidTr="00B37765">
        <w:tc>
          <w:tcPr>
            <w:tcW w:w="6210" w:type="dxa"/>
            <w:vAlign w:val="center"/>
          </w:tcPr>
          <w:p w:rsidR="006F6064" w:rsidRPr="00627911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:rsidR="006F6064" w:rsidRPr="00627911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:rsidR="006F6064" w:rsidRPr="00627911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:rsidR="006F6064" w:rsidRPr="00627911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:rsidR="006F6064" w:rsidRPr="00627911" w:rsidRDefault="006F6064" w:rsidP="006F606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6F6064" w:rsidRPr="00ED338C" w:rsidTr="00B37765">
        <w:tc>
          <w:tcPr>
            <w:tcW w:w="6210" w:type="dxa"/>
            <w:vAlign w:val="center"/>
          </w:tcPr>
          <w:p w:rsidR="006F6064" w:rsidRPr="00ED338C" w:rsidRDefault="006F6064" w:rsidP="006F6064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6F6064" w:rsidRPr="00ED338C" w:rsidRDefault="006F6064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6F6064" w:rsidRPr="00ED338C" w:rsidRDefault="00317C85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854</w:t>
            </w:r>
            <w:r w:rsidR="006F60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083</w:t>
            </w:r>
          </w:p>
        </w:tc>
        <w:tc>
          <w:tcPr>
            <w:tcW w:w="270" w:type="dxa"/>
          </w:tcPr>
          <w:p w:rsidR="006F6064" w:rsidRPr="00ED338C" w:rsidRDefault="006F6064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6F6064" w:rsidRPr="00ED338C" w:rsidRDefault="00317C85" w:rsidP="006F606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736</w:t>
            </w:r>
            <w:r w:rsidR="006F60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992</w:t>
            </w:r>
          </w:p>
        </w:tc>
      </w:tr>
    </w:tbl>
    <w:p w:rsidR="006F6064" w:rsidRPr="006F6064" w:rsidRDefault="006F6064" w:rsidP="007863B5">
      <w:pPr>
        <w:pStyle w:val="Ang15"/>
        <w:rPr>
          <w:sz w:val="20"/>
          <w:szCs w:val="20"/>
          <w:lang w:val="en-US"/>
        </w:rPr>
      </w:pPr>
    </w:p>
    <w:p w:rsidR="00AA2CFF" w:rsidRPr="005164E4" w:rsidRDefault="00420C0F" w:rsidP="007863B5">
      <w:pPr>
        <w:pStyle w:val="Ang15"/>
        <w:rPr>
          <w:lang w:val="en-US"/>
        </w:rPr>
      </w:pPr>
      <w:r w:rsidRPr="005164E4">
        <w:rPr>
          <w:cs/>
          <w:lang w:val="en-US"/>
        </w:rPr>
        <w:t>บริษัท</w:t>
      </w:r>
      <w:r w:rsidRPr="005164E4">
        <w:rPr>
          <w:rFonts w:hint="cs"/>
          <w:cs/>
          <w:lang w:val="en-US"/>
        </w:rPr>
        <w:t>กำหนดให้ลูกค้าหลายรายนำเงิน</w:t>
      </w:r>
      <w:r w:rsidR="002E6A33">
        <w:rPr>
          <w:rFonts w:hint="cs"/>
          <w:cs/>
          <w:lang w:val="en-US"/>
        </w:rPr>
        <w:t>สดหรือหนังสือค้ำประกันโดยธนาคาร</w:t>
      </w:r>
      <w:r w:rsidRPr="005164E4">
        <w:rPr>
          <w:rFonts w:hint="cs"/>
          <w:cs/>
          <w:lang w:val="en-US"/>
        </w:rPr>
        <w:t>มาใช้เป็นหลักประกัน</w:t>
      </w:r>
    </w:p>
    <w:p w:rsidR="005C313B" w:rsidRPr="002E6A33" w:rsidRDefault="005C313B" w:rsidP="00776522">
      <w:pPr>
        <w:pStyle w:val="Ang15"/>
        <w:rPr>
          <w:sz w:val="20"/>
          <w:szCs w:val="20"/>
        </w:rPr>
      </w:pPr>
    </w:p>
    <w:p w:rsidR="005164E4" w:rsidRPr="005164E4" w:rsidRDefault="00420C0F" w:rsidP="00776522">
      <w:pPr>
        <w:pStyle w:val="Ang15"/>
        <w:rPr>
          <w:lang w:val="en-US"/>
        </w:rPr>
      </w:pPr>
      <w:r w:rsidRPr="005164E4">
        <w:rPr>
          <w:cs/>
        </w:rPr>
        <w:t>โดยปกติระยะเวล</w:t>
      </w:r>
      <w:r w:rsidR="002B33CA" w:rsidRPr="005164E4">
        <w:rPr>
          <w:cs/>
        </w:rPr>
        <w:t>าการให้สินเชื่อแก่ลูกค้าของ</w:t>
      </w:r>
      <w:r w:rsidRPr="005164E4">
        <w:rPr>
          <w:cs/>
        </w:rPr>
        <w:t>บริษัท</w:t>
      </w:r>
      <w:r w:rsidRPr="005164E4">
        <w:rPr>
          <w:rFonts w:hint="cs"/>
          <w:cs/>
        </w:rPr>
        <w:t>มีระยะเวลาตั้งแต่</w:t>
      </w:r>
      <w:r w:rsidRPr="005164E4">
        <w:rPr>
          <w:cs/>
        </w:rPr>
        <w:t xml:space="preserve"> </w:t>
      </w:r>
      <w:r w:rsidR="00317C85">
        <w:rPr>
          <w:lang w:val="en-US"/>
        </w:rPr>
        <w:t>15</w:t>
      </w:r>
      <w:r w:rsidRPr="005164E4">
        <w:t xml:space="preserve"> </w:t>
      </w:r>
      <w:r w:rsidRPr="005164E4">
        <w:rPr>
          <w:rFonts w:hint="cs"/>
          <w:cs/>
        </w:rPr>
        <w:t>วัน ถึง</w:t>
      </w:r>
      <w:r w:rsidRPr="005164E4">
        <w:t xml:space="preserve"> </w:t>
      </w:r>
      <w:r w:rsidR="00317C85">
        <w:t>30</w:t>
      </w:r>
      <w:r w:rsidRPr="005164E4">
        <w:t xml:space="preserve"> </w:t>
      </w:r>
      <w:r w:rsidRPr="005164E4">
        <w:rPr>
          <w:rFonts w:hint="cs"/>
          <w:cs/>
        </w:rPr>
        <w:t>วัน</w:t>
      </w:r>
      <w:r w:rsidR="00CC102C" w:rsidRPr="005164E4">
        <w:rPr>
          <w:lang w:val="en-US"/>
        </w:rPr>
        <w:t xml:space="preserve"> </w:t>
      </w:r>
    </w:p>
    <w:p w:rsidR="00776522" w:rsidRPr="002E6A33" w:rsidRDefault="00776522" w:rsidP="00776522">
      <w:pPr>
        <w:pStyle w:val="Ang15"/>
        <w:rPr>
          <w:sz w:val="20"/>
          <w:szCs w:val="20"/>
          <w:lang w:val="en-US"/>
        </w:rPr>
      </w:pPr>
    </w:p>
    <w:p w:rsidR="00C13355" w:rsidRDefault="00C13355" w:rsidP="00C13355">
      <w:pPr>
        <w:pStyle w:val="Caption"/>
      </w:pPr>
      <w:r w:rsidRPr="00C13355">
        <w:rPr>
          <w:cs/>
        </w:rPr>
        <w:t>เงินลงทุนในบริษัทย่อย</w:t>
      </w:r>
    </w:p>
    <w:p w:rsidR="00C13355" w:rsidRPr="00C13355" w:rsidRDefault="00C13355" w:rsidP="00C13355">
      <w:pPr>
        <w:rPr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1081"/>
        <w:gridCol w:w="273"/>
        <w:gridCol w:w="1261"/>
        <w:gridCol w:w="274"/>
        <w:gridCol w:w="1253"/>
      </w:tblGrid>
      <w:tr w:rsidR="00C13355" w:rsidRPr="00474634" w:rsidTr="00B37765">
        <w:trPr>
          <w:tblHeader/>
        </w:trPr>
        <w:tc>
          <w:tcPr>
            <w:tcW w:w="2766" w:type="pct"/>
          </w:tcPr>
          <w:p w:rsidR="00C13355" w:rsidRPr="002C5947" w:rsidRDefault="00C13355" w:rsidP="002C5947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46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C594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746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746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17C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2C59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C594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3" w:type="pct"/>
          </w:tcPr>
          <w:p w:rsidR="00C13355" w:rsidRPr="00474634" w:rsidRDefault="00C13355" w:rsidP="005913AD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C13355" w:rsidRPr="00474634" w:rsidRDefault="00C13355" w:rsidP="005913A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C13355" w:rsidRPr="00474634" w:rsidRDefault="00317C85" w:rsidP="002C5947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C13355" w:rsidRPr="00474634" w:rsidRDefault="00C13355" w:rsidP="002C5947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C13355" w:rsidRPr="00474634" w:rsidRDefault="00317C85" w:rsidP="002C5947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C5947" w:rsidRPr="00474634" w:rsidTr="00B37765">
        <w:trPr>
          <w:tblHeader/>
        </w:trPr>
        <w:tc>
          <w:tcPr>
            <w:tcW w:w="2766" w:type="pct"/>
          </w:tcPr>
          <w:p w:rsidR="00C13355" w:rsidRPr="00474634" w:rsidRDefault="00C13355" w:rsidP="005913AD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C13355" w:rsidRPr="00474634" w:rsidRDefault="00C13355" w:rsidP="005913AD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C13355" w:rsidRPr="00474634" w:rsidRDefault="00C13355" w:rsidP="005913A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4" w:type="pct"/>
            <w:gridSpan w:val="3"/>
          </w:tcPr>
          <w:p w:rsidR="00C13355" w:rsidRPr="00474634" w:rsidRDefault="00C13355" w:rsidP="00375B6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46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375B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746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C5947" w:rsidRPr="00474634" w:rsidTr="00B37765">
        <w:trPr>
          <w:tblHeader/>
        </w:trPr>
        <w:tc>
          <w:tcPr>
            <w:tcW w:w="2766" w:type="pct"/>
          </w:tcPr>
          <w:p w:rsidR="002C5947" w:rsidRPr="00474634" w:rsidRDefault="002C5947" w:rsidP="002C594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17C85">
              <w:rPr>
                <w:rFonts w:ascii="Angsana New" w:hAnsi="Angsana New"/>
                <w:sz w:val="30"/>
                <w:szCs w:val="30"/>
              </w:rPr>
              <w:t>1</w:t>
            </w:r>
            <w:r w:rsidRPr="004746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463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3" w:type="pct"/>
          </w:tcPr>
          <w:p w:rsidR="002C5947" w:rsidRPr="00474634" w:rsidRDefault="002C5947" w:rsidP="002C5947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2C5947" w:rsidRPr="00474634" w:rsidRDefault="002C5947" w:rsidP="002C594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2C5947" w:rsidRPr="002C5947" w:rsidRDefault="002C5947" w:rsidP="002C5947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:rsidR="002C5947" w:rsidRPr="00474634" w:rsidRDefault="002C5947" w:rsidP="002C594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2C5947" w:rsidRPr="002C5947" w:rsidRDefault="002C5947" w:rsidP="002C5947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C5947" w:rsidRPr="00474634" w:rsidTr="00B37765">
        <w:trPr>
          <w:tblHeader/>
        </w:trPr>
        <w:tc>
          <w:tcPr>
            <w:tcW w:w="2766" w:type="pct"/>
          </w:tcPr>
          <w:p w:rsidR="002C5947" w:rsidRPr="00474634" w:rsidRDefault="00A2095D" w:rsidP="002C594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86D8D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83" w:type="pct"/>
          </w:tcPr>
          <w:p w:rsidR="002C5947" w:rsidRPr="00474634" w:rsidRDefault="002C5947" w:rsidP="002C5947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2C5947" w:rsidRPr="00474634" w:rsidRDefault="002C5947" w:rsidP="002C594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2C5947" w:rsidRPr="00E17914" w:rsidRDefault="00317C85" w:rsidP="00E17914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1791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957</w:t>
            </w:r>
          </w:p>
        </w:tc>
        <w:tc>
          <w:tcPr>
            <w:tcW w:w="148" w:type="pct"/>
          </w:tcPr>
          <w:p w:rsidR="002C5947" w:rsidRPr="00474634" w:rsidRDefault="002C5947" w:rsidP="002C594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2C5947" w:rsidRPr="002C5947" w:rsidRDefault="002C5947" w:rsidP="002C5947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C5947" w:rsidRPr="00272D23" w:rsidTr="00B37765">
        <w:trPr>
          <w:tblHeader/>
        </w:trPr>
        <w:tc>
          <w:tcPr>
            <w:tcW w:w="2766" w:type="pct"/>
          </w:tcPr>
          <w:p w:rsidR="002C5947" w:rsidRPr="00474634" w:rsidRDefault="002C5947" w:rsidP="002C594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6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17C8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746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C5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3" w:type="pct"/>
          </w:tcPr>
          <w:p w:rsidR="002C5947" w:rsidRPr="00474634" w:rsidRDefault="002C5947" w:rsidP="002C5947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2C5947" w:rsidRPr="00474634" w:rsidRDefault="002C5947" w:rsidP="002C594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2C5947" w:rsidRPr="00474634" w:rsidRDefault="00317C85" w:rsidP="00E17914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17914" w:rsidRPr="00E1791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957</w:t>
            </w:r>
          </w:p>
        </w:tc>
        <w:tc>
          <w:tcPr>
            <w:tcW w:w="148" w:type="pct"/>
          </w:tcPr>
          <w:p w:rsidR="002C5947" w:rsidRPr="00474634" w:rsidRDefault="002C5947" w:rsidP="002C594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:rsidR="002C5947" w:rsidRPr="002C5947" w:rsidRDefault="002C5947" w:rsidP="002C5947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C13355" w:rsidRPr="005913AD" w:rsidRDefault="00C13355" w:rsidP="00C13355">
      <w:pPr>
        <w:rPr>
          <w:rFonts w:ascii="Angsana New" w:hAnsi="Angsana New"/>
          <w:lang w:val="en-US"/>
        </w:rPr>
      </w:pPr>
    </w:p>
    <w:p w:rsidR="00CF0D1C" w:rsidRDefault="00CF0D1C" w:rsidP="00294AA4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17C85">
        <w:rPr>
          <w:rFonts w:ascii="Angsana New" w:hAnsi="Angsana New"/>
          <w:sz w:val="30"/>
          <w:szCs w:val="30"/>
        </w:rPr>
        <w:t>17</w:t>
      </w:r>
      <w:r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317C85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ที่ประชุมคณะกรรมการบริษัทมีมติให้บริษัทลงทุนจัดตั้งบริษัท </w:t>
      </w:r>
      <w:r>
        <w:rPr>
          <w:rFonts w:ascii="Angsana New" w:hAnsi="Angsana New"/>
          <w:sz w:val="30"/>
          <w:szCs w:val="30"/>
        </w:rPr>
        <w:t>TPI Polene Power Investment Company Limited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(“TPIPPI”) </w:t>
      </w:r>
      <w:r>
        <w:rPr>
          <w:rFonts w:ascii="Angsana New" w:hAnsi="Angsana New" w:hint="cs"/>
          <w:sz w:val="30"/>
          <w:szCs w:val="30"/>
          <w:cs/>
        </w:rPr>
        <w:t xml:space="preserve">ในประเทศกัมพูชา โดยมีทุนจดทะเบียนจำนวน </w:t>
      </w:r>
      <w:r w:rsidR="00317C85">
        <w:rPr>
          <w:rFonts w:ascii="Angsana New" w:hAnsi="Angsana New"/>
          <w:sz w:val="30"/>
          <w:szCs w:val="30"/>
        </w:rPr>
        <w:t>125</w:t>
      </w:r>
      <w:r>
        <w:rPr>
          <w:rFonts w:ascii="Angsana New" w:hAnsi="Angsana New"/>
          <w:sz w:val="30"/>
          <w:szCs w:val="30"/>
        </w:rPr>
        <w:t>,</w:t>
      </w:r>
      <w:r w:rsidR="00317C85">
        <w:rPr>
          <w:rFonts w:ascii="Angsana New" w:hAnsi="Angsana New"/>
          <w:sz w:val="30"/>
          <w:szCs w:val="30"/>
        </w:rPr>
        <w:t>000</w:t>
      </w:r>
      <w:r w:rsidR="00294AA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เหรียญดอลลาร์สหรัฐ (</w:t>
      </w:r>
      <w:r w:rsidR="00317C85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>,</w:t>
      </w:r>
      <w:r w:rsidR="00317C85">
        <w:rPr>
          <w:rFonts w:ascii="Angsana New" w:hAnsi="Angsana New" w:hint="cs"/>
          <w:sz w:val="30"/>
          <w:szCs w:val="30"/>
          <w:cs/>
        </w:rPr>
        <w:t>000</w:t>
      </w:r>
      <w:r>
        <w:rPr>
          <w:rFonts w:ascii="Angsana New" w:hAnsi="Angsana New" w:hint="cs"/>
          <w:sz w:val="30"/>
          <w:szCs w:val="30"/>
          <w:cs/>
        </w:rPr>
        <w:t xml:space="preserve"> หุ้น มูลค่าหุ้นละ </w:t>
      </w:r>
      <w:r w:rsidR="00317C85">
        <w:rPr>
          <w:rFonts w:ascii="Angsana New" w:hAnsi="Angsana New"/>
          <w:sz w:val="30"/>
          <w:szCs w:val="30"/>
        </w:rPr>
        <w:t>125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เหรียญดอลลาร์สหรัฐ) ซึ่งได้จดทะเบียนนิติบุคคลเมื่อวันที่ </w:t>
      </w:r>
      <w:r w:rsidR="00317C85">
        <w:rPr>
          <w:rFonts w:ascii="Angsana New" w:hAnsi="Angsana New"/>
          <w:sz w:val="30"/>
          <w:szCs w:val="30"/>
        </w:rPr>
        <w:t>23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17C85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และบริษัทถือหุ้นจำนวน </w:t>
      </w:r>
      <w:r w:rsidR="00317C85">
        <w:rPr>
          <w:rFonts w:ascii="Angsana New" w:hAnsi="Angsana New"/>
          <w:sz w:val="30"/>
          <w:szCs w:val="30"/>
        </w:rPr>
        <w:t>1</w:t>
      </w:r>
      <w:r w:rsidR="00294AA4">
        <w:rPr>
          <w:rFonts w:ascii="Angsana New" w:hAnsi="Angsana New"/>
          <w:sz w:val="30"/>
          <w:szCs w:val="30"/>
        </w:rPr>
        <w:t>,</w:t>
      </w:r>
      <w:r w:rsidR="00317C85">
        <w:rPr>
          <w:rFonts w:ascii="Angsana New" w:hAnsi="Angsana New"/>
          <w:sz w:val="30"/>
          <w:szCs w:val="30"/>
        </w:rPr>
        <w:t>000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หรือร้อยละ </w:t>
      </w:r>
      <w:r w:rsidR="00317C85">
        <w:rPr>
          <w:rFonts w:ascii="Angsana New" w:hAnsi="Angsana New"/>
          <w:sz w:val="30"/>
          <w:szCs w:val="30"/>
        </w:rPr>
        <w:t>100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="00294AA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ต่อ</w:t>
      </w:r>
      <w:r w:rsidR="00294AA4">
        <w:rPr>
          <w:rFonts w:ascii="Angsana New" w:hAnsi="Angsana New" w:hint="cs"/>
          <w:sz w:val="30"/>
          <w:szCs w:val="30"/>
          <w:cs/>
        </w:rPr>
        <w:t>มา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17C85">
        <w:rPr>
          <w:rFonts w:ascii="Angsana New" w:hAnsi="Angsana New"/>
          <w:sz w:val="30"/>
          <w:szCs w:val="30"/>
          <w:lang w:val="en-US"/>
        </w:rPr>
        <w:t>23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มกราคม </w:t>
      </w:r>
      <w:r w:rsidR="00317C85">
        <w:rPr>
          <w:rFonts w:ascii="Angsana New" w:hAnsi="Angsana New"/>
          <w:sz w:val="30"/>
          <w:szCs w:val="30"/>
          <w:lang w:val="en-US"/>
        </w:rPr>
        <w:t>2561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บริษัทได้ชำระค่าหุ้นดังกล่าวเต็มมูลค่าเป็นจำนวนเงิน </w:t>
      </w:r>
      <w:r w:rsidR="00317C85">
        <w:rPr>
          <w:rFonts w:ascii="Angsana New" w:hAnsi="Angsana New"/>
          <w:sz w:val="30"/>
          <w:szCs w:val="30"/>
          <w:lang w:val="en-US"/>
        </w:rPr>
        <w:t>125</w:t>
      </w:r>
      <w:r>
        <w:rPr>
          <w:rFonts w:ascii="Angsana New" w:hAnsi="Angsana New"/>
          <w:sz w:val="30"/>
          <w:szCs w:val="30"/>
          <w:lang w:val="en-US"/>
        </w:rPr>
        <w:t>,</w:t>
      </w:r>
      <w:r w:rsidR="00317C85">
        <w:rPr>
          <w:rFonts w:ascii="Angsana New" w:hAnsi="Angsana New"/>
          <w:sz w:val="30"/>
          <w:szCs w:val="30"/>
          <w:lang w:val="en-US"/>
        </w:rPr>
        <w:t>000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294AA4" w:rsidRPr="00294AA4">
        <w:rPr>
          <w:rFonts w:ascii="Angsana New" w:hAnsi="Angsana New"/>
          <w:sz w:val="30"/>
          <w:szCs w:val="30"/>
          <w:cs/>
          <w:lang w:val="en-US"/>
        </w:rPr>
        <w:t xml:space="preserve">เหรียญดอลลาร์สหรัฐ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หรือเทียบเท่า </w:t>
      </w:r>
      <w:r w:rsidR="00317C85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>.</w:t>
      </w:r>
      <w:r w:rsidR="00317C85">
        <w:rPr>
          <w:rFonts w:ascii="Angsana New" w:hAnsi="Angsana New"/>
          <w:sz w:val="30"/>
          <w:szCs w:val="30"/>
          <w:lang w:val="en-US"/>
        </w:rPr>
        <w:t>96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:rsidR="00CF0D1C" w:rsidRDefault="00CF0D1C" w:rsidP="00CF0D1C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17914" w:rsidRDefault="00CF0D1C" w:rsidP="00CF0D1C">
      <w:pPr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 w:rsidR="00317C85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17C85">
        <w:rPr>
          <w:rFonts w:ascii="Angsana New" w:hAnsi="Angsana New"/>
          <w:sz w:val="30"/>
          <w:szCs w:val="30"/>
        </w:rPr>
        <w:t>256</w:t>
      </w:r>
      <w:r w:rsidR="00317C85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</w:rPr>
        <w:t xml:space="preserve">  TPIPPI </w:t>
      </w:r>
      <w:r>
        <w:rPr>
          <w:rFonts w:ascii="Angsana New" w:hAnsi="Angsana New" w:hint="cs"/>
          <w:sz w:val="30"/>
          <w:szCs w:val="30"/>
          <w:cs/>
        </w:rPr>
        <w:t xml:space="preserve">ยังไม่มีการเปิดดำเนินการเชิงพาณิชย์ บริษัทจึงไม่ได้จัดทำงบการเงินรวมเนื่องจากงบการเงินของ </w:t>
      </w:r>
      <w:r>
        <w:rPr>
          <w:rFonts w:ascii="Angsana New" w:hAnsi="Angsana New"/>
          <w:sz w:val="30"/>
          <w:szCs w:val="30"/>
        </w:rPr>
        <w:t xml:space="preserve">TPIPPI </w:t>
      </w:r>
      <w:r>
        <w:rPr>
          <w:rFonts w:ascii="Angsana New" w:hAnsi="Angsana New" w:hint="cs"/>
          <w:sz w:val="30"/>
          <w:szCs w:val="30"/>
          <w:cs/>
        </w:rPr>
        <w:t>ไม่มีสาระสำคัญต่องบการเงินรวมของบริษัท</w:t>
      </w:r>
    </w:p>
    <w:p w:rsidR="004350F8" w:rsidRDefault="004350F8" w:rsidP="00CF0D1C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4350F8" w:rsidSect="0053501C">
          <w:headerReference w:type="default" r:id="rId9"/>
          <w:footerReference w:type="default" r:id="rId10"/>
          <w:pgSz w:w="11909" w:h="16834" w:code="9"/>
          <w:pgMar w:top="691" w:right="1109" w:bottom="720" w:left="1152" w:header="706" w:footer="706" w:gutter="0"/>
          <w:pgNumType w:start="11"/>
          <w:cols w:space="737"/>
          <w:docGrid w:linePitch="360"/>
        </w:sectPr>
      </w:pPr>
    </w:p>
    <w:p w:rsidR="004350F8" w:rsidRDefault="004350F8" w:rsidP="00F371EC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>
        <w:rPr>
          <w:rFonts w:ascii="Angsana New" w:hAnsi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17C85">
        <w:rPr>
          <w:rFonts w:ascii="Angsana New" w:hAnsi="Angsana New"/>
          <w:sz w:val="30"/>
          <w:szCs w:val="30"/>
        </w:rPr>
        <w:t>31</w:t>
      </w:r>
      <w:r w:rsidR="00F371EC">
        <w:rPr>
          <w:rFonts w:ascii="Angsana New" w:hAnsi="Angsana New"/>
          <w:sz w:val="30"/>
          <w:szCs w:val="30"/>
        </w:rPr>
        <w:t xml:space="preserve"> </w:t>
      </w:r>
      <w:r w:rsidR="00F371EC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17C85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 xml:space="preserve">และ </w:t>
      </w:r>
      <w:r w:rsidR="00317C85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 w:rsidR="00317C85">
        <w:rPr>
          <w:rFonts w:ascii="Angsana New" w:hAnsi="Angsana New"/>
          <w:sz w:val="30"/>
          <w:szCs w:val="30"/>
        </w:rPr>
        <w:t>2560</w:t>
      </w:r>
      <w:r w:rsidRPr="00F8282A"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>มีดังนี้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7573ED" w:rsidRPr="007573ED" w:rsidRDefault="007573ED" w:rsidP="00F371EC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horzAnchor="margin" w:tblpX="428" w:tblpY="47"/>
        <w:tblW w:w="142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09"/>
        <w:gridCol w:w="180"/>
        <w:gridCol w:w="1350"/>
        <w:gridCol w:w="184"/>
        <w:gridCol w:w="1346"/>
        <w:gridCol w:w="184"/>
        <w:gridCol w:w="1346"/>
        <w:gridCol w:w="185"/>
        <w:gridCol w:w="1345"/>
        <w:gridCol w:w="184"/>
        <w:gridCol w:w="1256"/>
        <w:gridCol w:w="184"/>
        <w:gridCol w:w="1346"/>
      </w:tblGrid>
      <w:tr w:rsidR="007573ED" w:rsidRPr="00362BE5" w:rsidTr="00CC6F3C">
        <w:trPr>
          <w:cantSplit/>
          <w:trHeight w:val="576"/>
          <w:tblHeader/>
        </w:trPr>
        <w:tc>
          <w:tcPr>
            <w:tcW w:w="5209" w:type="dxa"/>
            <w:vAlign w:val="bottom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vAlign w:val="bottom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BE5">
              <w:rPr>
                <w:rFonts w:ascii="Angsana New" w:hAnsi="Angsana New"/>
                <w:sz w:val="30"/>
                <w:szCs w:val="30"/>
                <w:cs/>
              </w:rPr>
              <w:t>สัดส่วน</w:t>
            </w:r>
          </w:p>
          <w:p w:rsidR="007573ED" w:rsidRPr="00362BE5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BE5">
              <w:rPr>
                <w:rFonts w:ascii="Angsana New" w:hAnsi="Angsana New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6" w:type="dxa"/>
            <w:gridSpan w:val="3"/>
            <w:vAlign w:val="bottom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573ED" w:rsidRPr="00362BE5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BE5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vAlign w:val="bottom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573ED" w:rsidRPr="00362BE5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BE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</w:tr>
      <w:tr w:rsidR="007573ED" w:rsidRPr="00362BE5" w:rsidTr="00CC6F3C">
        <w:trPr>
          <w:cantSplit/>
          <w:trHeight w:val="459"/>
          <w:tblHeader/>
        </w:trPr>
        <w:tc>
          <w:tcPr>
            <w:tcW w:w="5209" w:type="dxa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573ED" w:rsidRPr="00362BE5" w:rsidRDefault="00317C85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573ED" w:rsidRPr="00362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573ED" w:rsidRPr="00362BE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4" w:type="dxa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:rsidR="007573ED" w:rsidRPr="00362BE5" w:rsidRDefault="00317C85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573ED" w:rsidRPr="00362BE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4" w:type="dxa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:rsidR="007573ED" w:rsidRPr="00362BE5" w:rsidRDefault="00317C85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573ED" w:rsidRPr="007573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573ED" w:rsidRPr="007573E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5" w:type="dxa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:rsidR="007573ED" w:rsidRPr="00362BE5" w:rsidRDefault="00317C85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573ED" w:rsidRPr="00362BE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4" w:type="dxa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7573ED" w:rsidRPr="00362BE5" w:rsidRDefault="00317C85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573ED" w:rsidRPr="007573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573ED" w:rsidRPr="007573E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4" w:type="dxa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:rsidR="007573ED" w:rsidRPr="00362BE5" w:rsidRDefault="00317C85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573ED" w:rsidRPr="00362BE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573ED" w:rsidRPr="00362BE5" w:rsidTr="00CC6F3C">
        <w:trPr>
          <w:cantSplit/>
          <w:trHeight w:val="189"/>
          <w:tblHeader/>
        </w:trPr>
        <w:tc>
          <w:tcPr>
            <w:tcW w:w="5209" w:type="dxa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573ED" w:rsidRPr="00362BE5" w:rsidRDefault="00317C85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4" w:type="dxa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:rsidR="007573ED" w:rsidRPr="00362BE5" w:rsidRDefault="00317C85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4" w:type="dxa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:rsidR="007573ED" w:rsidRPr="00362BE5" w:rsidRDefault="00317C85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5" w:type="dxa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:rsidR="007573ED" w:rsidRPr="00362BE5" w:rsidRDefault="00317C85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4" w:type="dxa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7573ED" w:rsidRPr="00362BE5" w:rsidRDefault="00317C85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4" w:type="dxa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:rsidR="007573ED" w:rsidRPr="00362BE5" w:rsidRDefault="00317C85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75B6C" w:rsidRPr="00362BE5" w:rsidTr="00CC6F3C">
        <w:trPr>
          <w:cantSplit/>
          <w:trHeight w:val="189"/>
          <w:tblHeader/>
        </w:trPr>
        <w:tc>
          <w:tcPr>
            <w:tcW w:w="5209" w:type="dxa"/>
          </w:tcPr>
          <w:p w:rsidR="00375B6C" w:rsidRPr="00362BE5" w:rsidRDefault="00375B6C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75B6C" w:rsidRPr="00362BE5" w:rsidRDefault="00375B6C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375B6C" w:rsidRPr="00362BE5" w:rsidRDefault="00375B6C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B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4" w:type="dxa"/>
          </w:tcPr>
          <w:p w:rsidR="00375B6C" w:rsidRPr="00362BE5" w:rsidRDefault="00375B6C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6" w:type="dxa"/>
            <w:gridSpan w:val="7"/>
          </w:tcPr>
          <w:p w:rsidR="00375B6C" w:rsidRPr="00362BE5" w:rsidRDefault="00375B6C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62B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573ED" w:rsidRPr="00362BE5" w:rsidTr="00CC6F3C">
        <w:trPr>
          <w:cantSplit/>
        </w:trPr>
        <w:tc>
          <w:tcPr>
            <w:tcW w:w="5389" w:type="dxa"/>
            <w:gridSpan w:val="2"/>
          </w:tcPr>
          <w:p w:rsidR="007573ED" w:rsidRPr="00375B6C" w:rsidRDefault="00375B6C" w:rsidP="00CC6F3C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" w:type="dxa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:rsidR="007573ED" w:rsidRPr="00362BE5" w:rsidRDefault="007573ED" w:rsidP="00CC6F3C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7000D" w:rsidRPr="00362BE5" w:rsidTr="00CC6F3C">
        <w:trPr>
          <w:cantSplit/>
        </w:trPr>
        <w:tc>
          <w:tcPr>
            <w:tcW w:w="5209" w:type="dxa"/>
          </w:tcPr>
          <w:p w:rsidR="00C7000D" w:rsidRPr="00362BE5" w:rsidRDefault="00C7000D" w:rsidP="00CC6F3C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375B6C">
              <w:rPr>
                <w:rFonts w:ascii="Angsana New" w:hAnsi="Angsana New"/>
                <w:sz w:val="30"/>
                <w:szCs w:val="30"/>
              </w:rPr>
              <w:t>TPI Polene Power Investment Company Limited</w:t>
            </w:r>
          </w:p>
        </w:tc>
        <w:tc>
          <w:tcPr>
            <w:tcW w:w="180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C7000D" w:rsidRPr="00362BE5" w:rsidRDefault="00317C85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84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:rsidR="00C7000D" w:rsidRPr="00362BE5" w:rsidRDefault="00317C85" w:rsidP="00CC6F3C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C7000D" w:rsidRPr="00375B6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957</w:t>
            </w:r>
          </w:p>
        </w:tc>
        <w:tc>
          <w:tcPr>
            <w:tcW w:w="185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C7000D" w:rsidRPr="00362BE5" w:rsidRDefault="00317C85" w:rsidP="00CC6F3C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C7000D" w:rsidRPr="00375B6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957</w:t>
            </w:r>
          </w:p>
        </w:tc>
        <w:tc>
          <w:tcPr>
            <w:tcW w:w="184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000D" w:rsidRPr="00362BE5" w:rsidTr="00CC6F3C">
        <w:trPr>
          <w:cantSplit/>
          <w:trHeight w:val="197"/>
        </w:trPr>
        <w:tc>
          <w:tcPr>
            <w:tcW w:w="5209" w:type="dxa"/>
            <w:vAlign w:val="bottom"/>
          </w:tcPr>
          <w:p w:rsidR="00C7000D" w:rsidRPr="00362BE5" w:rsidRDefault="00C7000D" w:rsidP="00CC6F3C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2B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:rsidR="00C7000D" w:rsidRPr="00375B6C" w:rsidRDefault="00317C85" w:rsidP="00CC6F3C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="00C7000D" w:rsidRPr="00375B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957</w:t>
            </w:r>
          </w:p>
        </w:tc>
        <w:tc>
          <w:tcPr>
            <w:tcW w:w="184" w:type="dxa"/>
          </w:tcPr>
          <w:p w:rsidR="00C7000D" w:rsidRPr="00375B6C" w:rsidRDefault="00C7000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:rsidR="00C7000D" w:rsidRPr="00C7000D" w:rsidRDefault="00C7000D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00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7000D" w:rsidRPr="00375B6C" w:rsidTr="00CC6F3C">
        <w:trPr>
          <w:cantSplit/>
        </w:trPr>
        <w:tc>
          <w:tcPr>
            <w:tcW w:w="5389" w:type="dxa"/>
            <w:gridSpan w:val="2"/>
          </w:tcPr>
          <w:p w:rsidR="00C7000D" w:rsidRPr="00375B6C" w:rsidRDefault="00C7000D" w:rsidP="00CC6F3C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thaiDistribute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</w:tcPr>
          <w:p w:rsidR="00C7000D" w:rsidRPr="00375B6C" w:rsidRDefault="00C7000D" w:rsidP="00CC6F3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4" w:type="dxa"/>
          </w:tcPr>
          <w:p w:rsidR="00C7000D" w:rsidRPr="00375B6C" w:rsidRDefault="00C7000D" w:rsidP="00CC6F3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6" w:type="dxa"/>
          </w:tcPr>
          <w:p w:rsidR="00C7000D" w:rsidRPr="00375B6C" w:rsidRDefault="00C7000D" w:rsidP="00CC6F3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4" w:type="dxa"/>
          </w:tcPr>
          <w:p w:rsidR="00C7000D" w:rsidRPr="00375B6C" w:rsidRDefault="00C7000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6" w:type="dxa"/>
          </w:tcPr>
          <w:p w:rsidR="00C7000D" w:rsidRPr="00375B6C" w:rsidRDefault="00C7000D" w:rsidP="00CC6F3C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5" w:type="dxa"/>
          </w:tcPr>
          <w:p w:rsidR="00C7000D" w:rsidRPr="00375B6C" w:rsidRDefault="00C7000D" w:rsidP="00CC6F3C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5" w:type="dxa"/>
          </w:tcPr>
          <w:p w:rsidR="00C7000D" w:rsidRPr="00375B6C" w:rsidRDefault="00C7000D" w:rsidP="00CC6F3C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4" w:type="dxa"/>
          </w:tcPr>
          <w:p w:rsidR="00C7000D" w:rsidRPr="00375B6C" w:rsidRDefault="00C7000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6" w:type="dxa"/>
          </w:tcPr>
          <w:p w:rsidR="00C7000D" w:rsidRPr="00375B6C" w:rsidRDefault="00C7000D" w:rsidP="00CC6F3C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4" w:type="dxa"/>
          </w:tcPr>
          <w:p w:rsidR="00C7000D" w:rsidRPr="00375B6C" w:rsidRDefault="00C7000D" w:rsidP="00CC6F3C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6" w:type="dxa"/>
          </w:tcPr>
          <w:p w:rsidR="00C7000D" w:rsidRPr="00375B6C" w:rsidRDefault="00C7000D" w:rsidP="00CC6F3C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7000D" w:rsidRPr="00362BE5" w:rsidTr="00CC6F3C">
        <w:trPr>
          <w:cantSplit/>
        </w:trPr>
        <w:tc>
          <w:tcPr>
            <w:tcW w:w="5209" w:type="dxa"/>
          </w:tcPr>
          <w:p w:rsidR="00C7000D" w:rsidRPr="00362BE5" w:rsidRDefault="00C7000D" w:rsidP="00CC6F3C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375B6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75B6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80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:rsidR="00C7000D" w:rsidRPr="00375B6C" w:rsidRDefault="00C7000D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000D" w:rsidRPr="00362BE5" w:rsidTr="00CC6F3C">
        <w:trPr>
          <w:cantSplit/>
          <w:trHeight w:val="197"/>
        </w:trPr>
        <w:tc>
          <w:tcPr>
            <w:tcW w:w="5209" w:type="dxa"/>
            <w:vAlign w:val="bottom"/>
          </w:tcPr>
          <w:p w:rsidR="00C7000D" w:rsidRPr="00362BE5" w:rsidRDefault="00C7000D" w:rsidP="00CC6F3C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:rsidR="00C7000D" w:rsidRPr="00362BE5" w:rsidRDefault="00C7000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C7000D" w:rsidRPr="00375B6C" w:rsidRDefault="00317C85" w:rsidP="00CC6F3C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="00C7000D" w:rsidRPr="00375B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957</w:t>
            </w:r>
          </w:p>
        </w:tc>
        <w:tc>
          <w:tcPr>
            <w:tcW w:w="184" w:type="dxa"/>
          </w:tcPr>
          <w:p w:rsidR="00C7000D" w:rsidRPr="00375B6C" w:rsidRDefault="00C7000D" w:rsidP="00CC6F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:rsidR="00C7000D" w:rsidRPr="00C7000D" w:rsidRDefault="00C7000D" w:rsidP="00CC6F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00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D3736D" w:rsidRDefault="00D3736D" w:rsidP="00CF0D1C">
      <w:pPr>
        <w:pStyle w:val="Caption"/>
        <w:numPr>
          <w:ilvl w:val="0"/>
          <w:numId w:val="0"/>
        </w:numPr>
        <w:ind w:left="567"/>
        <w:rPr>
          <w:lang w:val="en-GB"/>
        </w:rPr>
      </w:pPr>
    </w:p>
    <w:p w:rsidR="006773F7" w:rsidRDefault="006773F7" w:rsidP="006773F7"/>
    <w:p w:rsidR="006773F7" w:rsidRDefault="006773F7" w:rsidP="006773F7"/>
    <w:p w:rsidR="006773F7" w:rsidRDefault="006773F7" w:rsidP="006773F7"/>
    <w:p w:rsidR="006773F7" w:rsidRDefault="006773F7" w:rsidP="006773F7"/>
    <w:p w:rsidR="006773F7" w:rsidRDefault="006773F7" w:rsidP="006773F7"/>
    <w:p w:rsidR="006773F7" w:rsidRDefault="006773F7" w:rsidP="006773F7"/>
    <w:p w:rsidR="006773F7" w:rsidRDefault="006773F7" w:rsidP="006773F7"/>
    <w:p w:rsidR="006773F7" w:rsidRDefault="006773F7" w:rsidP="006773F7"/>
    <w:p w:rsidR="006773F7" w:rsidRDefault="006773F7" w:rsidP="006773F7"/>
    <w:p w:rsidR="006773F7" w:rsidRDefault="006773F7" w:rsidP="006773F7"/>
    <w:p w:rsidR="006773F7" w:rsidRDefault="006773F7" w:rsidP="006773F7"/>
    <w:p w:rsidR="006773F7" w:rsidRDefault="006773F7" w:rsidP="006773F7"/>
    <w:p w:rsidR="006773F7" w:rsidRDefault="006773F7" w:rsidP="006773F7"/>
    <w:p w:rsidR="006773F7" w:rsidRDefault="006773F7" w:rsidP="006773F7"/>
    <w:p w:rsidR="006773F7" w:rsidRDefault="006773F7" w:rsidP="006773F7"/>
    <w:p w:rsidR="006773F7" w:rsidRDefault="006773F7" w:rsidP="006773F7"/>
    <w:p w:rsidR="00727F24" w:rsidRDefault="00727F24" w:rsidP="006773F7">
      <w:pPr>
        <w:ind w:firstLine="540"/>
        <w:rPr>
          <w:rFonts w:ascii="Angsana New" w:hAnsi="Angsana New"/>
          <w:sz w:val="30"/>
          <w:szCs w:val="30"/>
        </w:rPr>
      </w:pPr>
    </w:p>
    <w:p w:rsidR="006773F7" w:rsidRDefault="006773F7" w:rsidP="006773F7">
      <w:pPr>
        <w:ind w:firstLine="540"/>
        <w:rPr>
          <w:rFonts w:ascii="Angsana New" w:hAnsi="Angsana New"/>
          <w:sz w:val="30"/>
          <w:szCs w:val="30"/>
        </w:rPr>
      </w:pPr>
      <w:r w:rsidRPr="006773F7">
        <w:rPr>
          <w:rFonts w:ascii="Angsana New" w:hAnsi="Angsana New"/>
          <w:sz w:val="30"/>
          <w:szCs w:val="30"/>
          <w:cs/>
        </w:rPr>
        <w:t>บริษัทย่อยของบริษัทไม่มีการจ่ายเงินปันผลในระหว่าง</w:t>
      </w:r>
      <w:r w:rsidR="00727F24">
        <w:rPr>
          <w:rFonts w:ascii="Angsana New" w:hAnsi="Angsana New" w:hint="cs"/>
          <w:sz w:val="30"/>
          <w:szCs w:val="30"/>
          <w:cs/>
        </w:rPr>
        <w:t>งวด</w:t>
      </w:r>
      <w:r w:rsidRPr="006773F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15796">
        <w:rPr>
          <w:rFonts w:ascii="Angsana New" w:hAnsi="Angsana New"/>
          <w:sz w:val="30"/>
          <w:szCs w:val="30"/>
        </w:rPr>
        <w:t>31</w:t>
      </w:r>
      <w:r w:rsidRPr="006773F7">
        <w:rPr>
          <w:rFonts w:ascii="Angsana New" w:hAnsi="Angsana New"/>
          <w:sz w:val="30"/>
          <w:szCs w:val="30"/>
          <w:cs/>
        </w:rPr>
        <w:t xml:space="preserve"> </w:t>
      </w:r>
      <w:r w:rsidR="00727F24">
        <w:rPr>
          <w:rFonts w:ascii="Angsana New" w:hAnsi="Angsana New" w:hint="cs"/>
          <w:sz w:val="30"/>
          <w:szCs w:val="30"/>
          <w:cs/>
        </w:rPr>
        <w:t>มีนาคม</w:t>
      </w:r>
      <w:r w:rsidRPr="006773F7">
        <w:rPr>
          <w:rFonts w:ascii="Angsana New" w:hAnsi="Angsana New"/>
          <w:sz w:val="30"/>
          <w:szCs w:val="30"/>
          <w:cs/>
        </w:rPr>
        <w:t xml:space="preserve"> </w:t>
      </w:r>
      <w:r w:rsidR="00317C85">
        <w:rPr>
          <w:rFonts w:ascii="Angsana New" w:hAnsi="Angsana New"/>
          <w:sz w:val="30"/>
          <w:szCs w:val="30"/>
          <w:cs/>
        </w:rPr>
        <w:t>256</w:t>
      </w:r>
      <w:r w:rsidR="00317C85">
        <w:rPr>
          <w:rFonts w:ascii="Angsana New" w:hAnsi="Angsana New"/>
          <w:sz w:val="30"/>
          <w:szCs w:val="30"/>
          <w:lang w:val="en-US"/>
        </w:rPr>
        <w:t>1</w:t>
      </w:r>
    </w:p>
    <w:p w:rsidR="00727F24" w:rsidRPr="00727F24" w:rsidRDefault="00727F24" w:rsidP="006773F7">
      <w:pPr>
        <w:ind w:firstLine="540"/>
        <w:rPr>
          <w:rFonts w:ascii="Angsana New" w:hAnsi="Angsana New"/>
          <w:sz w:val="20"/>
          <w:szCs w:val="20"/>
          <w:lang w:val="en-US"/>
        </w:rPr>
      </w:pPr>
    </w:p>
    <w:p w:rsidR="006773F7" w:rsidRPr="006773F7" w:rsidRDefault="006773F7" w:rsidP="006773F7">
      <w:pPr>
        <w:ind w:firstLine="540"/>
        <w:rPr>
          <w:rFonts w:ascii="Angsana New" w:hAnsi="Angsana New"/>
          <w:sz w:val="30"/>
          <w:szCs w:val="30"/>
        </w:rPr>
      </w:pPr>
      <w:r w:rsidRPr="006773F7">
        <w:rPr>
          <w:rFonts w:ascii="Angsana New" w:hAnsi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:rsidR="006773F7" w:rsidRPr="006773F7" w:rsidRDefault="006773F7" w:rsidP="006773F7"/>
    <w:p w:rsidR="004350F8" w:rsidRDefault="004350F8" w:rsidP="00375B6C">
      <w:pPr>
        <w:pStyle w:val="Caption"/>
        <w:framePr w:w="13707" w:wrap="auto" w:hAnchor="text"/>
        <w:numPr>
          <w:ilvl w:val="0"/>
          <w:numId w:val="0"/>
        </w:numPr>
        <w:ind w:left="567"/>
        <w:rPr>
          <w:cs/>
          <w:lang w:val="en-GB"/>
        </w:rPr>
        <w:sectPr w:rsidR="004350F8" w:rsidSect="001D542A">
          <w:pgSz w:w="16834" w:h="11909" w:orient="landscape" w:code="9"/>
          <w:pgMar w:top="1152" w:right="691" w:bottom="1109" w:left="720" w:header="706" w:footer="706" w:gutter="0"/>
          <w:pgNumType w:start="25"/>
          <w:cols w:space="737"/>
          <w:docGrid w:linePitch="360"/>
        </w:sectPr>
      </w:pPr>
    </w:p>
    <w:p w:rsidR="00F356C1" w:rsidRPr="00CB1538" w:rsidRDefault="00F356C1" w:rsidP="00F34C1E">
      <w:pPr>
        <w:pStyle w:val="Caption"/>
        <w:ind w:left="567" w:hanging="567"/>
      </w:pPr>
      <w:r w:rsidRPr="00CB1538">
        <w:rPr>
          <w:cs/>
        </w:rPr>
        <w:lastRenderedPageBreak/>
        <w:t>ที่ดิน อาคารและอุปกรณ์</w:t>
      </w:r>
    </w:p>
    <w:p w:rsidR="00EB712A" w:rsidRPr="009E3604" w:rsidRDefault="00EB712A" w:rsidP="008B5FE8">
      <w:pPr>
        <w:pStyle w:val="Bo-Blankline"/>
        <w:rPr>
          <w:cs/>
          <w:lang w:val="en-US"/>
        </w:rPr>
      </w:pPr>
    </w:p>
    <w:p w:rsidR="004B1C75" w:rsidRPr="00C70B55" w:rsidRDefault="004B1C75" w:rsidP="004B1C75">
      <w:pPr>
        <w:pStyle w:val="ListParagraph"/>
        <w:tabs>
          <w:tab w:val="clear" w:pos="680"/>
          <w:tab w:val="left" w:pos="540"/>
        </w:tabs>
        <w:spacing w:line="240" w:lineRule="auto"/>
        <w:ind w:right="54" w:hanging="180"/>
        <w:jc w:val="both"/>
        <w:rPr>
          <w:rFonts w:ascii="Angsana New" w:hAnsi="Angsana New"/>
          <w:sz w:val="30"/>
          <w:szCs w:val="30"/>
        </w:rPr>
      </w:pPr>
      <w:r w:rsidRPr="00C70B55">
        <w:rPr>
          <w:rFonts w:ascii="Angsana New" w:hAnsi="Angsana New"/>
          <w:sz w:val="30"/>
          <w:szCs w:val="30"/>
          <w:cs/>
        </w:rPr>
        <w:t>การซื้อและจำหน่ายที่ดิน</w:t>
      </w:r>
      <w:r w:rsidRPr="00C70B55">
        <w:rPr>
          <w:rFonts w:ascii="Angsana New" w:hAnsi="Angsana New"/>
          <w:sz w:val="30"/>
          <w:szCs w:val="30"/>
        </w:rPr>
        <w:t xml:space="preserve"> </w:t>
      </w:r>
      <w:r w:rsidRPr="00C70B55">
        <w:rPr>
          <w:rFonts w:ascii="Angsana New" w:hAnsi="Angsana New"/>
          <w:sz w:val="30"/>
          <w:szCs w:val="30"/>
          <w:cs/>
        </w:rPr>
        <w:t xml:space="preserve">อาคารและอุปกรณ์ระหว่างงวดสามเดือนสิ้นสุดวันที่ </w:t>
      </w:r>
      <w:r w:rsidR="00317C85">
        <w:rPr>
          <w:rFonts w:ascii="Angsana New" w:hAnsi="Angsana New"/>
          <w:sz w:val="30"/>
          <w:szCs w:val="30"/>
          <w:cs/>
        </w:rPr>
        <w:t>3</w:t>
      </w:r>
      <w:r w:rsidR="00317C85">
        <w:rPr>
          <w:rFonts w:ascii="Angsana New" w:hAnsi="Angsana New"/>
          <w:sz w:val="30"/>
          <w:szCs w:val="30"/>
        </w:rPr>
        <w:t>1</w:t>
      </w:r>
      <w:r w:rsidRPr="00C70B55">
        <w:rPr>
          <w:rFonts w:ascii="Angsana New" w:hAnsi="Angsana New"/>
          <w:sz w:val="30"/>
          <w:szCs w:val="30"/>
        </w:rPr>
        <w:t xml:space="preserve"> </w:t>
      </w:r>
      <w:r w:rsidRPr="00C70B55">
        <w:rPr>
          <w:rFonts w:ascii="Angsana New" w:hAnsi="Angsana New"/>
          <w:sz w:val="30"/>
          <w:szCs w:val="30"/>
          <w:cs/>
        </w:rPr>
        <w:t>มีนาคม มีดังนี้</w:t>
      </w:r>
    </w:p>
    <w:p w:rsidR="004B1C75" w:rsidRPr="004B1C75" w:rsidRDefault="004B1C75" w:rsidP="008B5FE8">
      <w:pPr>
        <w:pStyle w:val="Bo-Blanklin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4B1C75" w:rsidRPr="00D91B3F" w:rsidTr="008B2F78">
        <w:tc>
          <w:tcPr>
            <w:tcW w:w="4050" w:type="dxa"/>
            <w:shd w:val="clear" w:color="auto" w:fill="auto"/>
            <w:vAlign w:val="bottom"/>
          </w:tcPr>
          <w:p w:rsidR="004B1C75" w:rsidRPr="004B1C75" w:rsidRDefault="004B1C75" w:rsidP="004B1C75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1C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B1C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4B1C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317C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="00317C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4B1C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B1C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430" w:type="dxa"/>
            <w:gridSpan w:val="3"/>
            <w:shd w:val="clear" w:color="auto" w:fill="auto"/>
          </w:tcPr>
          <w:p w:rsidR="004B1C75" w:rsidRPr="004B1C75" w:rsidRDefault="00317C85" w:rsidP="004B1C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4B1C75" w:rsidRPr="004B1C75" w:rsidRDefault="004B1C75" w:rsidP="004B1C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4B1C75" w:rsidRPr="004B1C75" w:rsidRDefault="00317C85" w:rsidP="004B1C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90374" w:rsidRPr="00D91B3F" w:rsidTr="008B2F78">
        <w:tc>
          <w:tcPr>
            <w:tcW w:w="4050" w:type="dxa"/>
            <w:shd w:val="clear" w:color="auto" w:fill="auto"/>
          </w:tcPr>
          <w:p w:rsidR="00C90374" w:rsidRPr="004B1C75" w:rsidRDefault="00C90374" w:rsidP="00C90374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การซื้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</w:p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C7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B1C7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C7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C75">
              <w:rPr>
                <w:rFonts w:ascii="Angsana New" w:hAnsi="Angsana New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การซื้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</w:p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C7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B1C7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C7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C75">
              <w:rPr>
                <w:rFonts w:ascii="Angsana New" w:hAnsi="Angsana New"/>
                <w:sz w:val="30"/>
                <w:szCs w:val="30"/>
                <w:cs/>
              </w:rPr>
              <w:t>- ราคาตามบัญชีสุทธิ</w:t>
            </w:r>
          </w:p>
        </w:tc>
      </w:tr>
      <w:tr w:rsidR="00C90374" w:rsidRPr="00D91B3F" w:rsidTr="008B2F78">
        <w:trPr>
          <w:trHeight w:val="247"/>
        </w:trPr>
        <w:tc>
          <w:tcPr>
            <w:tcW w:w="4050" w:type="dxa"/>
            <w:shd w:val="clear" w:color="auto" w:fill="auto"/>
          </w:tcPr>
          <w:p w:rsidR="00C90374" w:rsidRPr="004B1C75" w:rsidRDefault="00C90374" w:rsidP="00C9037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C90374" w:rsidRPr="004B1C75" w:rsidRDefault="00C90374" w:rsidP="00C903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C7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B1C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B1C7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F2902" w:rsidRPr="00D91B3F" w:rsidTr="008B2F78">
        <w:trPr>
          <w:trHeight w:hRule="exact" w:val="420"/>
        </w:trPr>
        <w:tc>
          <w:tcPr>
            <w:tcW w:w="4050" w:type="dxa"/>
            <w:shd w:val="clear" w:color="auto" w:fill="auto"/>
          </w:tcPr>
          <w:p w:rsidR="00AF2902" w:rsidRPr="004B1C75" w:rsidRDefault="00AF2902" w:rsidP="00AF2902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:rsidR="00AF2902" w:rsidRPr="00D0258F" w:rsidRDefault="00317C85" w:rsidP="00AF2902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  <w:r w:rsidR="00AF290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:rsidR="00AF2902" w:rsidRPr="00E7328A" w:rsidRDefault="00AF2902" w:rsidP="00AF2902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AF2902" w:rsidRPr="00D0258F" w:rsidRDefault="00AF2902" w:rsidP="00AF290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F2902" w:rsidRPr="004B1C75" w:rsidRDefault="00AF2902" w:rsidP="00AF2902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AF2902" w:rsidRPr="00D0258F" w:rsidRDefault="00AF2902" w:rsidP="00AF2902">
            <w:pPr>
              <w:tabs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F2902" w:rsidRPr="00E7328A" w:rsidRDefault="00AF2902" w:rsidP="00AF2902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AF2902" w:rsidRPr="00D0258F" w:rsidRDefault="00AF2902" w:rsidP="00AF290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72D3A" w:rsidRPr="00D91B3F" w:rsidTr="008B2F78">
        <w:trPr>
          <w:trHeight w:hRule="exact" w:val="420"/>
        </w:trPr>
        <w:tc>
          <w:tcPr>
            <w:tcW w:w="4050" w:type="dxa"/>
            <w:shd w:val="clear" w:color="auto" w:fill="auto"/>
          </w:tcPr>
          <w:p w:rsidR="00872D3A" w:rsidRPr="004B1C75" w:rsidRDefault="00872D3A" w:rsidP="00872D3A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เครื่องจักรและอุปกรณ์ในการผลิต</w:t>
            </w:r>
          </w:p>
        </w:tc>
        <w:tc>
          <w:tcPr>
            <w:tcW w:w="1080" w:type="dxa"/>
            <w:shd w:val="clear" w:color="auto" w:fill="auto"/>
          </w:tcPr>
          <w:p w:rsidR="00872D3A" w:rsidRPr="00D0258F" w:rsidRDefault="00317C85" w:rsidP="00872D3A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72D3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089</w:t>
            </w:r>
          </w:p>
        </w:tc>
        <w:tc>
          <w:tcPr>
            <w:tcW w:w="270" w:type="dxa"/>
            <w:shd w:val="clear" w:color="auto" w:fill="auto"/>
          </w:tcPr>
          <w:p w:rsidR="00872D3A" w:rsidRPr="00E7328A" w:rsidRDefault="00872D3A" w:rsidP="00872D3A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872D3A" w:rsidRPr="00D0258F" w:rsidRDefault="00872D3A" w:rsidP="00872D3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72D3A" w:rsidRPr="004B1C75" w:rsidRDefault="00872D3A" w:rsidP="00872D3A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872D3A" w:rsidRPr="00D0258F" w:rsidRDefault="00872D3A" w:rsidP="00872D3A">
            <w:pPr>
              <w:tabs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72D3A" w:rsidRPr="00E7328A" w:rsidRDefault="00872D3A" w:rsidP="00872D3A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872D3A" w:rsidRPr="00D0258F" w:rsidRDefault="00872D3A" w:rsidP="00872D3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72D3A" w:rsidRPr="00D91B3F" w:rsidTr="008B2F78">
        <w:trPr>
          <w:trHeight w:hRule="exact" w:val="420"/>
        </w:trPr>
        <w:tc>
          <w:tcPr>
            <w:tcW w:w="4050" w:type="dxa"/>
            <w:shd w:val="clear" w:color="auto" w:fill="auto"/>
          </w:tcPr>
          <w:p w:rsidR="00872D3A" w:rsidRPr="004B1C75" w:rsidRDefault="00872D3A" w:rsidP="00872D3A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1C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เครื่องมือ เครื่องใช้และอุปกรณ์โรงงาน</w:t>
            </w:r>
          </w:p>
        </w:tc>
        <w:tc>
          <w:tcPr>
            <w:tcW w:w="1080" w:type="dxa"/>
            <w:shd w:val="clear" w:color="auto" w:fill="auto"/>
          </w:tcPr>
          <w:p w:rsidR="00872D3A" w:rsidRPr="00D0258F" w:rsidRDefault="00317C85" w:rsidP="00872D3A">
            <w:pPr>
              <w:tabs>
                <w:tab w:val="decimal" w:pos="792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 w:rsidR="00872D3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578</w:t>
            </w:r>
          </w:p>
        </w:tc>
        <w:tc>
          <w:tcPr>
            <w:tcW w:w="270" w:type="dxa"/>
            <w:shd w:val="clear" w:color="auto" w:fill="auto"/>
          </w:tcPr>
          <w:p w:rsidR="00872D3A" w:rsidRPr="00E7328A" w:rsidRDefault="00872D3A" w:rsidP="00872D3A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872D3A" w:rsidRPr="00D0258F" w:rsidRDefault="00872D3A" w:rsidP="00872D3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72D3A" w:rsidRPr="004B1C75" w:rsidRDefault="00872D3A" w:rsidP="00872D3A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872D3A" w:rsidRPr="00D0258F" w:rsidRDefault="00317C85" w:rsidP="00872D3A">
            <w:pPr>
              <w:tabs>
                <w:tab w:val="decimal" w:pos="792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872D3A" w:rsidRPr="00D0258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:rsidR="00872D3A" w:rsidRPr="00E7328A" w:rsidRDefault="00872D3A" w:rsidP="00872D3A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872D3A" w:rsidRPr="00D0258F" w:rsidRDefault="00872D3A" w:rsidP="00872D3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72D3A" w:rsidRPr="00D91B3F" w:rsidTr="008B2F78">
        <w:trPr>
          <w:trHeight w:hRule="exact" w:val="420"/>
        </w:trPr>
        <w:tc>
          <w:tcPr>
            <w:tcW w:w="4050" w:type="dxa"/>
            <w:shd w:val="clear" w:color="auto" w:fill="auto"/>
          </w:tcPr>
          <w:p w:rsidR="00872D3A" w:rsidRPr="004B1C75" w:rsidRDefault="00872D3A" w:rsidP="00872D3A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1C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080" w:type="dxa"/>
            <w:shd w:val="clear" w:color="auto" w:fill="auto"/>
          </w:tcPr>
          <w:p w:rsidR="00872D3A" w:rsidRPr="00D0258F" w:rsidRDefault="00317C85" w:rsidP="00872D3A">
            <w:pPr>
              <w:tabs>
                <w:tab w:val="decimal" w:pos="792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872D3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490</w:t>
            </w:r>
          </w:p>
        </w:tc>
        <w:tc>
          <w:tcPr>
            <w:tcW w:w="270" w:type="dxa"/>
            <w:shd w:val="clear" w:color="auto" w:fill="auto"/>
          </w:tcPr>
          <w:p w:rsidR="00872D3A" w:rsidRPr="00E7328A" w:rsidRDefault="00872D3A" w:rsidP="00872D3A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872D3A" w:rsidRPr="00D0258F" w:rsidRDefault="00872D3A" w:rsidP="00872D3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72D3A" w:rsidRPr="004B1C75" w:rsidRDefault="00872D3A" w:rsidP="00872D3A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872D3A" w:rsidRPr="00D0258F" w:rsidRDefault="00317C85" w:rsidP="00872D3A">
            <w:pPr>
              <w:tabs>
                <w:tab w:val="decimal" w:pos="792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857</w:t>
            </w:r>
          </w:p>
        </w:tc>
        <w:tc>
          <w:tcPr>
            <w:tcW w:w="270" w:type="dxa"/>
            <w:shd w:val="clear" w:color="auto" w:fill="auto"/>
          </w:tcPr>
          <w:p w:rsidR="00872D3A" w:rsidRPr="00E7328A" w:rsidRDefault="00872D3A" w:rsidP="00872D3A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872D3A" w:rsidRPr="00D0258F" w:rsidRDefault="00872D3A" w:rsidP="00872D3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72D3A" w:rsidRPr="00D91B3F" w:rsidTr="008B2F78">
        <w:trPr>
          <w:trHeight w:hRule="exact" w:val="420"/>
        </w:trPr>
        <w:tc>
          <w:tcPr>
            <w:tcW w:w="4050" w:type="dxa"/>
            <w:shd w:val="clear" w:color="auto" w:fill="auto"/>
          </w:tcPr>
          <w:p w:rsidR="00872D3A" w:rsidRPr="004B1C75" w:rsidRDefault="00872D3A" w:rsidP="00872D3A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:rsidR="00872D3A" w:rsidRPr="00D0258F" w:rsidRDefault="00872D3A" w:rsidP="00872D3A">
            <w:pPr>
              <w:spacing w:line="240" w:lineRule="auto"/>
              <w:ind w:right="-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72D3A" w:rsidRPr="00E7328A" w:rsidRDefault="00872D3A" w:rsidP="00872D3A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872D3A" w:rsidRPr="00D0258F" w:rsidRDefault="00872D3A" w:rsidP="00872D3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72D3A" w:rsidRPr="004B1C75" w:rsidRDefault="00872D3A" w:rsidP="00872D3A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872D3A" w:rsidRPr="00D0258F" w:rsidRDefault="00317C85" w:rsidP="00872D3A">
            <w:pPr>
              <w:tabs>
                <w:tab w:val="decimal" w:pos="792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:rsidR="00872D3A" w:rsidRPr="00E7328A" w:rsidRDefault="00872D3A" w:rsidP="00872D3A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872D3A" w:rsidRPr="00D0258F" w:rsidRDefault="00872D3A" w:rsidP="00872D3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72D3A" w:rsidRPr="00D91B3F" w:rsidTr="008B2F78">
        <w:trPr>
          <w:trHeight w:hRule="exact" w:val="420"/>
        </w:trPr>
        <w:tc>
          <w:tcPr>
            <w:tcW w:w="4050" w:type="dxa"/>
            <w:shd w:val="clear" w:color="auto" w:fill="auto"/>
            <w:vAlign w:val="bottom"/>
          </w:tcPr>
          <w:p w:rsidR="00872D3A" w:rsidRPr="004B1C75" w:rsidRDefault="00872D3A" w:rsidP="00872D3A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2CC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72D3A" w:rsidRPr="00D0258F" w:rsidRDefault="00317C85" w:rsidP="00872D3A">
            <w:pPr>
              <w:tabs>
                <w:tab w:val="decimal" w:pos="792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512</w:t>
            </w:r>
            <w:r w:rsidR="00CC6F3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867</w:t>
            </w:r>
          </w:p>
        </w:tc>
        <w:tc>
          <w:tcPr>
            <w:tcW w:w="270" w:type="dxa"/>
            <w:shd w:val="clear" w:color="auto" w:fill="auto"/>
          </w:tcPr>
          <w:p w:rsidR="00872D3A" w:rsidRPr="00E7328A" w:rsidRDefault="00872D3A" w:rsidP="00872D3A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72D3A" w:rsidRPr="00D0258F" w:rsidRDefault="00872D3A" w:rsidP="00872D3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72D3A" w:rsidRPr="004B1C75" w:rsidRDefault="00872D3A" w:rsidP="00872D3A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72D3A" w:rsidRPr="00D0258F" w:rsidRDefault="00317C85" w:rsidP="00872D3A">
            <w:pPr>
              <w:tabs>
                <w:tab w:val="decimal" w:pos="792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 w:rsidR="00872D3A" w:rsidRPr="00D0258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170</w:t>
            </w:r>
            <w:r w:rsidR="00872D3A" w:rsidRPr="00D0258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793</w:t>
            </w:r>
          </w:p>
        </w:tc>
        <w:tc>
          <w:tcPr>
            <w:tcW w:w="270" w:type="dxa"/>
            <w:shd w:val="clear" w:color="auto" w:fill="auto"/>
          </w:tcPr>
          <w:p w:rsidR="00872D3A" w:rsidRPr="00E7328A" w:rsidRDefault="00872D3A" w:rsidP="00872D3A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72D3A" w:rsidRPr="00D0258F" w:rsidRDefault="00872D3A" w:rsidP="00872D3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72D3A" w:rsidRPr="00D91B3F" w:rsidTr="008B2F78">
        <w:trPr>
          <w:trHeight w:hRule="exact" w:val="420"/>
        </w:trPr>
        <w:tc>
          <w:tcPr>
            <w:tcW w:w="4050" w:type="dxa"/>
            <w:shd w:val="clear" w:color="auto" w:fill="auto"/>
          </w:tcPr>
          <w:p w:rsidR="00872D3A" w:rsidRPr="00AF2902" w:rsidRDefault="00872D3A" w:rsidP="00872D3A">
            <w:pPr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F290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2D3A" w:rsidRPr="00872D3A" w:rsidRDefault="00317C85" w:rsidP="00872D3A">
            <w:pPr>
              <w:tabs>
                <w:tab w:val="decimal" w:pos="792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872D3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078</w:t>
            </w:r>
            <w:r w:rsidR="00872D3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157</w:t>
            </w:r>
          </w:p>
        </w:tc>
        <w:tc>
          <w:tcPr>
            <w:tcW w:w="270" w:type="dxa"/>
            <w:shd w:val="clear" w:color="auto" w:fill="auto"/>
          </w:tcPr>
          <w:p w:rsidR="00872D3A" w:rsidRPr="00E7328A" w:rsidRDefault="00872D3A" w:rsidP="00872D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2D3A" w:rsidRPr="00D0258F" w:rsidRDefault="00872D3A" w:rsidP="00872D3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72D3A" w:rsidRPr="004B1C75" w:rsidRDefault="00872D3A" w:rsidP="00872D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2D3A" w:rsidRPr="00E7328A" w:rsidRDefault="00317C85" w:rsidP="00872D3A">
            <w:pPr>
              <w:tabs>
                <w:tab w:val="decimal" w:pos="792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872D3A" w:rsidRPr="00D0258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172</w:t>
            </w:r>
            <w:r w:rsidR="00872D3A" w:rsidRPr="00D0258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906</w:t>
            </w:r>
          </w:p>
        </w:tc>
        <w:tc>
          <w:tcPr>
            <w:tcW w:w="270" w:type="dxa"/>
            <w:shd w:val="clear" w:color="auto" w:fill="auto"/>
          </w:tcPr>
          <w:p w:rsidR="00872D3A" w:rsidRPr="00E7328A" w:rsidRDefault="00872D3A" w:rsidP="00872D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2D3A" w:rsidRPr="00D0258F" w:rsidRDefault="00872D3A" w:rsidP="00872D3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25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2E6A33" w:rsidRDefault="002E6A33" w:rsidP="008B5FE8">
      <w:pPr>
        <w:pStyle w:val="Bo-Blankline"/>
        <w:rPr>
          <w:lang w:val="en-US"/>
        </w:rPr>
      </w:pPr>
    </w:p>
    <w:p w:rsidR="00E7328A" w:rsidRDefault="002E6A33" w:rsidP="002E6A33">
      <w:pPr>
        <w:pStyle w:val="Ang15"/>
        <w:rPr>
          <w:i/>
          <w:iCs/>
        </w:rPr>
      </w:pPr>
      <w:r>
        <w:rPr>
          <w:rFonts w:hint="cs"/>
          <w:cs/>
          <w:lang w:val="en-US"/>
        </w:rPr>
        <w:t>บริษัทไม่มี</w:t>
      </w:r>
      <w:r w:rsidR="00857607" w:rsidRPr="00DA6F99">
        <w:rPr>
          <w:cs/>
        </w:rPr>
        <w:t>ต้นทุนการกู้ยืมที่เกี่ยวข้องกับก</w:t>
      </w:r>
      <w:r w:rsidR="00857607" w:rsidRPr="0063684B">
        <w:rPr>
          <w:cs/>
        </w:rPr>
        <w:t>ารได้มาซึ่งการก่อสร้างโรงงานใหม่</w:t>
      </w:r>
      <w:r>
        <w:rPr>
          <w:rFonts w:hint="cs"/>
          <w:cs/>
        </w:rPr>
        <w:t>ที่</w:t>
      </w:r>
      <w:r w:rsidR="00857607" w:rsidRPr="0063684B">
        <w:rPr>
          <w:cs/>
        </w:rPr>
        <w:t xml:space="preserve">บันทึกเป็นส่วนหนึ่งของต้นทุนสินทรัพย์ </w:t>
      </w:r>
      <w:r>
        <w:rPr>
          <w:rFonts w:hint="cs"/>
          <w:cs/>
        </w:rPr>
        <w:t>สำหรับงวดสามเดือนสิ้นสุด</w:t>
      </w:r>
      <w:r w:rsidR="00857607" w:rsidRPr="0063684B">
        <w:rPr>
          <w:cs/>
        </w:rPr>
        <w:t xml:space="preserve">วันที่ </w:t>
      </w:r>
      <w:r w:rsidR="00317C85">
        <w:t>31</w:t>
      </w:r>
      <w:r w:rsidR="00CD1207" w:rsidRPr="0063684B">
        <w:rPr>
          <w:cs/>
        </w:rPr>
        <w:t xml:space="preserve"> มีนาคม </w:t>
      </w:r>
      <w:r w:rsidR="00317C85">
        <w:t>2561</w:t>
      </w:r>
      <w:r w:rsidR="00A25479">
        <w:rPr>
          <w:rFonts w:hint="cs"/>
          <w:cs/>
        </w:rPr>
        <w:t xml:space="preserve"> </w:t>
      </w:r>
      <w:r w:rsidR="00857607" w:rsidRPr="00DA6F99">
        <w:rPr>
          <w:i/>
          <w:iCs/>
          <w:cs/>
        </w:rPr>
        <w:t>(</w:t>
      </w:r>
      <w:r w:rsidR="00317C85">
        <w:rPr>
          <w:i/>
          <w:iCs/>
        </w:rPr>
        <w:t>31</w:t>
      </w:r>
      <w:r w:rsidR="00CD1207">
        <w:rPr>
          <w:i/>
          <w:iCs/>
        </w:rPr>
        <w:t xml:space="preserve"> </w:t>
      </w:r>
      <w:r w:rsidR="00CD1207">
        <w:rPr>
          <w:rFonts w:hint="cs"/>
          <w:i/>
          <w:iCs/>
          <w:cs/>
        </w:rPr>
        <w:t xml:space="preserve">ธันวาคม </w:t>
      </w:r>
      <w:r w:rsidR="00317C85">
        <w:rPr>
          <w:i/>
          <w:iCs/>
        </w:rPr>
        <w:t>2560</w:t>
      </w:r>
      <w:r w:rsidR="00857607" w:rsidRPr="00DA6F99">
        <w:rPr>
          <w:i/>
          <w:iCs/>
        </w:rPr>
        <w:t xml:space="preserve">: </w:t>
      </w:r>
      <w:r w:rsidR="00317C85">
        <w:rPr>
          <w:i/>
          <w:iCs/>
        </w:rPr>
        <w:t>55</w:t>
      </w:r>
      <w:r w:rsidR="00857607" w:rsidRPr="00DA6F99">
        <w:rPr>
          <w:i/>
          <w:iCs/>
          <w:cs/>
        </w:rPr>
        <w:t xml:space="preserve"> ล้านบาท</w:t>
      </w:r>
      <w:r w:rsidR="00A25479">
        <w:rPr>
          <w:i/>
          <w:iCs/>
        </w:rPr>
        <w:t xml:space="preserve"> </w:t>
      </w:r>
      <w:r w:rsidR="00A25479">
        <w:rPr>
          <w:rFonts w:hint="cs"/>
          <w:i/>
          <w:iCs/>
          <w:cs/>
        </w:rPr>
        <w:t>และ</w:t>
      </w:r>
      <w:r w:rsidR="00A25479">
        <w:rPr>
          <w:i/>
          <w:iCs/>
          <w:cs/>
        </w:rPr>
        <w:t>มีอัตราดอกเบี้ยที่รับรู้</w:t>
      </w:r>
      <w:r w:rsidR="00A25479" w:rsidRPr="00543266">
        <w:rPr>
          <w:i/>
          <w:iCs/>
          <w:cs/>
        </w:rPr>
        <w:t xml:space="preserve">ร้อยละ </w:t>
      </w:r>
      <w:r w:rsidR="00A25479">
        <w:rPr>
          <w:i/>
          <w:iCs/>
        </w:rPr>
        <w:t>MLR-</w:t>
      </w:r>
      <w:r w:rsidR="00317C85">
        <w:rPr>
          <w:i/>
          <w:iCs/>
        </w:rPr>
        <w:t>1</w:t>
      </w:r>
      <w:r w:rsidR="00A25479">
        <w:rPr>
          <w:i/>
          <w:iCs/>
        </w:rPr>
        <w:t>.</w:t>
      </w:r>
      <w:r w:rsidR="00317C85">
        <w:rPr>
          <w:i/>
          <w:iCs/>
        </w:rPr>
        <w:t>75</w:t>
      </w:r>
      <w:r w:rsidR="00A25479" w:rsidRPr="00543266">
        <w:rPr>
          <w:i/>
          <w:iCs/>
        </w:rPr>
        <w:t xml:space="preserve"> </w:t>
      </w:r>
      <w:r w:rsidR="00A25479" w:rsidRPr="00543266">
        <w:rPr>
          <w:i/>
          <w:iCs/>
          <w:cs/>
        </w:rPr>
        <w:t xml:space="preserve">ถึง </w:t>
      </w:r>
      <w:r w:rsidR="00A25479">
        <w:rPr>
          <w:i/>
          <w:iCs/>
        </w:rPr>
        <w:t>MLR-</w:t>
      </w:r>
      <w:r w:rsidR="00317C85">
        <w:rPr>
          <w:i/>
          <w:iCs/>
        </w:rPr>
        <w:t>1</w:t>
      </w:r>
      <w:r w:rsidR="00A25479">
        <w:rPr>
          <w:i/>
          <w:iCs/>
        </w:rPr>
        <w:t>.</w:t>
      </w:r>
      <w:r w:rsidR="00317C85">
        <w:rPr>
          <w:i/>
          <w:iCs/>
        </w:rPr>
        <w:t>5</w:t>
      </w:r>
      <w:r w:rsidR="00857607" w:rsidRPr="00DA6F99">
        <w:rPr>
          <w:i/>
          <w:iCs/>
          <w:cs/>
        </w:rPr>
        <w:t>)</w:t>
      </w:r>
    </w:p>
    <w:p w:rsidR="005F425C" w:rsidRPr="005F425C" w:rsidRDefault="005F425C" w:rsidP="002E6A33">
      <w:pPr>
        <w:pStyle w:val="Ang15"/>
        <w:rPr>
          <w:i/>
          <w:iCs/>
          <w:sz w:val="20"/>
          <w:szCs w:val="20"/>
        </w:rPr>
      </w:pPr>
    </w:p>
    <w:p w:rsidR="005F425C" w:rsidRPr="005F425C" w:rsidRDefault="005F425C" w:rsidP="002E6A33">
      <w:pPr>
        <w:pStyle w:val="Ang15"/>
        <w:rPr>
          <w:cs/>
          <w:lang w:val="en-US"/>
        </w:rPr>
      </w:pPr>
      <w:r w:rsidRPr="00C86D8D">
        <w:rPr>
          <w:rFonts w:hint="cs"/>
          <w:cs/>
        </w:rPr>
        <w:t xml:space="preserve">ในระหว่างปี </w:t>
      </w:r>
      <w:r w:rsidR="00DC29A7" w:rsidRPr="00C86D8D">
        <w:rPr>
          <w:lang w:val="en-US"/>
        </w:rPr>
        <w:t>2561</w:t>
      </w:r>
      <w:r w:rsidRPr="00C86D8D">
        <w:rPr>
          <w:lang w:val="en-US"/>
        </w:rPr>
        <w:t xml:space="preserve"> </w:t>
      </w:r>
      <w:r w:rsidRPr="00C86D8D">
        <w:rPr>
          <w:rFonts w:hint="cs"/>
          <w:cs/>
          <w:lang w:val="en-US"/>
        </w:rPr>
        <w:t>บริษัท</w:t>
      </w:r>
      <w:r w:rsidR="00C86D8D" w:rsidRPr="00C86D8D">
        <w:rPr>
          <w:rFonts w:hint="cs"/>
          <w:cs/>
          <w:lang w:val="en-US"/>
        </w:rPr>
        <w:t>ได้</w:t>
      </w:r>
      <w:r w:rsidRPr="00C86D8D">
        <w:rPr>
          <w:rFonts w:hint="cs"/>
          <w:cs/>
          <w:lang w:val="en-US"/>
        </w:rPr>
        <w:t>ซื้อที่ดิน</w:t>
      </w:r>
      <w:r w:rsidR="00093981" w:rsidRPr="00C86D8D">
        <w:rPr>
          <w:rFonts w:hint="cs"/>
          <w:cs/>
          <w:lang w:val="en-US"/>
        </w:rPr>
        <w:t>จำนวนหนึ่งสำหรับ</w:t>
      </w:r>
      <w:r w:rsidRPr="00C86D8D">
        <w:rPr>
          <w:rFonts w:hint="cs"/>
          <w:cs/>
          <w:lang w:val="en-US"/>
        </w:rPr>
        <w:t>โครงการในอนาคต</w:t>
      </w:r>
      <w:r w:rsidR="00C86D8D" w:rsidRPr="00C86D8D">
        <w:rPr>
          <w:rFonts w:hint="cs"/>
          <w:cs/>
          <w:lang w:val="en-US"/>
        </w:rPr>
        <w:t>ของ</w:t>
      </w:r>
      <w:r w:rsidR="00C86D8D">
        <w:rPr>
          <w:rFonts w:hint="cs"/>
          <w:cs/>
          <w:lang w:val="en-US"/>
        </w:rPr>
        <w:t>บริษัท</w:t>
      </w:r>
    </w:p>
    <w:p w:rsidR="009E3604" w:rsidRDefault="009E3604" w:rsidP="006C393D">
      <w:pPr>
        <w:ind w:left="567"/>
        <w:jc w:val="thaiDistribute"/>
        <w:rPr>
          <w:rFonts w:ascii="Angsana New" w:hAnsi="Angsana New"/>
          <w:sz w:val="20"/>
          <w:szCs w:val="20"/>
          <w:cs/>
          <w:lang w:eastAsia="x-none"/>
        </w:rPr>
      </w:pPr>
    </w:p>
    <w:p w:rsidR="00E7328A" w:rsidRDefault="008649F5" w:rsidP="002D7AA2">
      <w:pPr>
        <w:pStyle w:val="Caption"/>
      </w:pPr>
      <w:r>
        <w:rPr>
          <w:cs/>
        </w:rPr>
        <w:br w:type="page"/>
      </w:r>
      <w:r w:rsidR="00E7328A" w:rsidRPr="00DA6F99">
        <w:rPr>
          <w:rFonts w:hint="cs"/>
          <w:cs/>
        </w:rPr>
        <w:lastRenderedPageBreak/>
        <w:t>ทุนเรือนหุ้น</w:t>
      </w:r>
    </w:p>
    <w:p w:rsidR="00E7328A" w:rsidRDefault="00E7328A" w:rsidP="00E7328A">
      <w:pPr>
        <w:pStyle w:val="Bo-Blankline"/>
        <w:rPr>
          <w:lang w:val="en-US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810"/>
        <w:gridCol w:w="1080"/>
        <w:gridCol w:w="236"/>
        <w:gridCol w:w="9"/>
        <w:gridCol w:w="1105"/>
        <w:gridCol w:w="270"/>
        <w:gridCol w:w="1080"/>
        <w:gridCol w:w="270"/>
        <w:gridCol w:w="1170"/>
      </w:tblGrid>
      <w:tr w:rsidR="00E7328A" w:rsidRPr="000B0FFB" w:rsidTr="00CC6F3C">
        <w:tc>
          <w:tcPr>
            <w:tcW w:w="3042" w:type="dxa"/>
          </w:tcPr>
          <w:p w:rsidR="00E7328A" w:rsidRPr="00027098" w:rsidRDefault="00027098" w:rsidP="00027098">
            <w:pPr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D2CF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AD2CF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AD2CF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:rsidR="00E7328A" w:rsidRPr="000B0FFB" w:rsidRDefault="00E7328A" w:rsidP="00480BC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4"/>
            <w:tcBorders>
              <w:bottom w:val="single" w:sz="4" w:space="0" w:color="auto"/>
            </w:tcBorders>
          </w:tcPr>
          <w:p w:rsidR="00E7328A" w:rsidRPr="000B0FFB" w:rsidRDefault="00317C85" w:rsidP="00480BCF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E7328A" w:rsidRPr="000B0FFB" w:rsidRDefault="00E7328A" w:rsidP="00480BCF">
            <w:pPr>
              <w:spacing w:line="240" w:lineRule="auto"/>
              <w:ind w:left="-11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E7328A" w:rsidRPr="000B0FFB" w:rsidRDefault="00317C85" w:rsidP="00480BCF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E7328A" w:rsidRPr="000B0FFB" w:rsidTr="00CC6F3C">
        <w:tc>
          <w:tcPr>
            <w:tcW w:w="3042" w:type="dxa"/>
          </w:tcPr>
          <w:p w:rsidR="00E7328A" w:rsidRPr="000B0FFB" w:rsidRDefault="00027098" w:rsidP="00027098">
            <w:pPr>
              <w:spacing w:line="240" w:lineRule="auto"/>
              <w:ind w:left="252"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2CF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17C8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  <w:r w:rsidRPr="005F14E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</w:tcPr>
          <w:p w:rsidR="00E7328A" w:rsidRPr="000B0FFB" w:rsidRDefault="00E7328A" w:rsidP="00480BC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7328A" w:rsidRPr="000B0FFB" w:rsidRDefault="00E7328A" w:rsidP="00480BCF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45" w:type="dxa"/>
            <w:gridSpan w:val="2"/>
            <w:tcBorders>
              <w:top w:val="single" w:sz="4" w:space="0" w:color="auto"/>
            </w:tcBorders>
          </w:tcPr>
          <w:p w:rsidR="00E7328A" w:rsidRPr="000B0FFB" w:rsidRDefault="00E7328A" w:rsidP="00480BCF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E7328A" w:rsidRPr="000B0FFB" w:rsidRDefault="00E7328A" w:rsidP="00480BCF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E7328A" w:rsidRPr="000B0FFB" w:rsidRDefault="00E7328A" w:rsidP="00480BCF">
            <w:pPr>
              <w:pStyle w:val="3"/>
              <w:ind w:left="-116" w:right="-1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7328A" w:rsidRPr="000B0FFB" w:rsidRDefault="00E7328A" w:rsidP="00480BCF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E7328A" w:rsidRPr="000B0FFB" w:rsidRDefault="00E7328A" w:rsidP="00480BCF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7328A" w:rsidRPr="000B0FFB" w:rsidRDefault="00E7328A" w:rsidP="00480BCF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E7328A" w:rsidRPr="000B0FFB" w:rsidTr="00CC6F3C">
        <w:tc>
          <w:tcPr>
            <w:tcW w:w="3042" w:type="dxa"/>
          </w:tcPr>
          <w:p w:rsidR="00E7328A" w:rsidRPr="000B0FFB" w:rsidRDefault="00E7328A" w:rsidP="00480BCF">
            <w:pPr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7328A" w:rsidRPr="000B0FFB" w:rsidRDefault="00E7328A" w:rsidP="00480BCF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5220" w:type="dxa"/>
            <w:gridSpan w:val="8"/>
          </w:tcPr>
          <w:p w:rsidR="00E7328A" w:rsidRPr="000B0FFB" w:rsidRDefault="00E7328A" w:rsidP="00480BCF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/ 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7328A" w:rsidRPr="000B0FFB" w:rsidTr="00CC6F3C">
        <w:tc>
          <w:tcPr>
            <w:tcW w:w="3042" w:type="dxa"/>
          </w:tcPr>
          <w:p w:rsidR="00E7328A" w:rsidRPr="000B0FFB" w:rsidRDefault="00E7328A" w:rsidP="00480BCF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0F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:rsidR="00E7328A" w:rsidRPr="000B0FFB" w:rsidRDefault="00E7328A" w:rsidP="00480BCF">
            <w:pPr>
              <w:pStyle w:val="ASSETS"/>
              <w:ind w:left="-468" w:right="2"/>
              <w:jc w:val="right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080" w:type="dxa"/>
          </w:tcPr>
          <w:p w:rsidR="00E7328A" w:rsidRPr="000B0FFB" w:rsidRDefault="00E7328A" w:rsidP="00480BCF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45" w:type="dxa"/>
            <w:gridSpan w:val="2"/>
          </w:tcPr>
          <w:p w:rsidR="00E7328A" w:rsidRPr="000B0FFB" w:rsidRDefault="00E7328A" w:rsidP="00480BCF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</w:tcPr>
          <w:p w:rsidR="00E7328A" w:rsidRPr="000B0FFB" w:rsidRDefault="00E7328A" w:rsidP="00480BCF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E7328A" w:rsidRPr="000B0FFB" w:rsidRDefault="00E7328A" w:rsidP="00480BCF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E7328A" w:rsidRPr="000B0FFB" w:rsidRDefault="00E7328A" w:rsidP="00480BCF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E7328A" w:rsidRPr="000B0FFB" w:rsidRDefault="00E7328A" w:rsidP="00480BCF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E7328A" w:rsidRPr="000B0FFB" w:rsidRDefault="00E7328A" w:rsidP="00480BCF">
            <w:pPr>
              <w:pStyle w:val="ASSETS"/>
              <w:tabs>
                <w:tab w:val="decimal" w:pos="1080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</w:tr>
      <w:tr w:rsidR="0086019D" w:rsidRPr="00A25479" w:rsidTr="00CC6F3C">
        <w:tc>
          <w:tcPr>
            <w:tcW w:w="3042" w:type="dxa"/>
          </w:tcPr>
          <w:p w:rsidR="0086019D" w:rsidRPr="000B0FFB" w:rsidRDefault="008649F5" w:rsidP="00027098">
            <w:pPr>
              <w:pStyle w:val="ASSETS"/>
              <w:ind w:right="-108"/>
              <w:jc w:val="left"/>
              <w:rPr>
                <w:rFonts w:ascii="Angsana New" w:hAnsi="Angsana New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 xml:space="preserve">ณ </w:t>
            </w:r>
            <w:r w:rsidR="0086019D" w:rsidRPr="000B0FFB">
              <w:rPr>
                <w:rFonts w:ascii="Angsana New" w:hAnsi="Angsana New"/>
                <w:sz w:val="30"/>
                <w:szCs w:val="30"/>
                <w:u w:val="none"/>
                <w:cs/>
              </w:rPr>
              <w:t xml:space="preserve">วันที่ </w:t>
            </w:r>
            <w:r w:rsidR="00317C85">
              <w:rPr>
                <w:rFonts w:ascii="Angsana New" w:hAnsi="Angsana New"/>
                <w:sz w:val="30"/>
                <w:szCs w:val="30"/>
                <w:u w:val="none"/>
                <w:cs/>
              </w:rPr>
              <w:t>31</w:t>
            </w:r>
            <w:r w:rsidR="0086019D" w:rsidRPr="000B0FFB">
              <w:rPr>
                <w:rFonts w:ascii="Angsana New" w:hAnsi="Angsana New"/>
                <w:sz w:val="30"/>
                <w:szCs w:val="30"/>
                <w:u w:val="none"/>
                <w:cs/>
              </w:rPr>
              <w:t xml:space="preserve"> </w:t>
            </w:r>
            <w:r w:rsidR="0086019D" w:rsidRPr="000B0FFB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มีนาคม</w:t>
            </w:r>
          </w:p>
        </w:tc>
        <w:tc>
          <w:tcPr>
            <w:tcW w:w="810" w:type="dxa"/>
          </w:tcPr>
          <w:p w:rsidR="0086019D" w:rsidRPr="0086019D" w:rsidRDefault="0086019D" w:rsidP="000A497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6019D" w:rsidRPr="0086019D" w:rsidRDefault="0086019D" w:rsidP="000A497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6019D" w:rsidRPr="0086019D" w:rsidRDefault="0086019D" w:rsidP="000A497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</w:tcPr>
          <w:p w:rsidR="0086019D" w:rsidRPr="0086019D" w:rsidRDefault="0086019D" w:rsidP="000A497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6019D" w:rsidRPr="0086019D" w:rsidRDefault="0086019D" w:rsidP="000A497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86019D" w:rsidRPr="0086019D" w:rsidRDefault="0086019D" w:rsidP="000A497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6019D" w:rsidRPr="0086019D" w:rsidRDefault="0086019D" w:rsidP="000A497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86019D" w:rsidRPr="0086019D" w:rsidRDefault="0086019D" w:rsidP="000A497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7098" w:rsidRPr="00C12557" w:rsidTr="00CC6F3C">
        <w:tc>
          <w:tcPr>
            <w:tcW w:w="3042" w:type="dxa"/>
          </w:tcPr>
          <w:p w:rsidR="00027098" w:rsidRPr="000B0FFB" w:rsidRDefault="00027098" w:rsidP="00027098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F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0B0FFB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B0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027098" w:rsidRPr="000B0FFB" w:rsidRDefault="00317C85" w:rsidP="000270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27098" w:rsidRPr="0086019D" w:rsidRDefault="00317C85" w:rsidP="0002709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027098" w:rsidRPr="00860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  <w:r w:rsidR="00027098" w:rsidRPr="00860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5" w:type="dxa"/>
            <w:gridSpan w:val="2"/>
          </w:tcPr>
          <w:p w:rsidR="00027098" w:rsidRPr="0086019D" w:rsidRDefault="00027098" w:rsidP="0002709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:rsidR="00027098" w:rsidRPr="0086019D" w:rsidRDefault="00317C85" w:rsidP="0002709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8</w:t>
            </w:r>
            <w:r w:rsidR="00027098" w:rsidRPr="0086019D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400</w:t>
            </w:r>
            <w:r w:rsidR="00027098" w:rsidRPr="0086019D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:rsidR="00027098" w:rsidRPr="0086019D" w:rsidRDefault="00027098" w:rsidP="00027098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27098" w:rsidRPr="0086019D" w:rsidRDefault="00317C85" w:rsidP="0002709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027098" w:rsidRPr="00860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  <w:r w:rsidR="00027098" w:rsidRPr="00860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027098" w:rsidRPr="0086019D" w:rsidRDefault="00027098" w:rsidP="0002709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27098" w:rsidRPr="0086019D" w:rsidRDefault="00317C85" w:rsidP="0002709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8</w:t>
            </w:r>
            <w:r w:rsidR="00027098" w:rsidRPr="0086019D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400</w:t>
            </w:r>
            <w:r w:rsidR="00027098" w:rsidRPr="0086019D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000</w:t>
            </w:r>
          </w:p>
        </w:tc>
      </w:tr>
      <w:tr w:rsidR="00027098" w:rsidRPr="0086019D" w:rsidTr="00CC6F3C">
        <w:tc>
          <w:tcPr>
            <w:tcW w:w="3042" w:type="dxa"/>
          </w:tcPr>
          <w:p w:rsidR="00027098" w:rsidRPr="0086019D" w:rsidRDefault="00027098" w:rsidP="00027098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:rsidR="00027098" w:rsidRPr="0086019D" w:rsidRDefault="00027098" w:rsidP="00027098">
            <w:pPr>
              <w:tabs>
                <w:tab w:val="left" w:pos="225"/>
              </w:tabs>
              <w:spacing w:line="240" w:lineRule="auto"/>
              <w:ind w:left="-468" w:right="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027098" w:rsidRPr="0086019D" w:rsidRDefault="00027098" w:rsidP="00027098">
            <w:pPr>
              <w:tabs>
                <w:tab w:val="left" w:pos="225"/>
              </w:tabs>
              <w:spacing w:line="240" w:lineRule="auto"/>
              <w:ind w:left="-108"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027098" w:rsidRPr="0086019D" w:rsidRDefault="00027098" w:rsidP="00027098">
            <w:pPr>
              <w:tabs>
                <w:tab w:val="left" w:pos="225"/>
              </w:tabs>
              <w:spacing w:line="240" w:lineRule="auto"/>
              <w:ind w:left="-108"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:rsidR="00027098" w:rsidRPr="0086019D" w:rsidRDefault="00027098" w:rsidP="00027098">
            <w:pPr>
              <w:tabs>
                <w:tab w:val="left" w:pos="225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027098" w:rsidRPr="0086019D" w:rsidRDefault="00027098" w:rsidP="00027098">
            <w:pPr>
              <w:tabs>
                <w:tab w:val="left" w:pos="225"/>
              </w:tabs>
              <w:spacing w:line="240" w:lineRule="auto"/>
              <w:ind w:left="-108"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027098" w:rsidRPr="0086019D" w:rsidRDefault="00027098" w:rsidP="00027098">
            <w:pPr>
              <w:tabs>
                <w:tab w:val="left" w:pos="225"/>
              </w:tabs>
              <w:spacing w:line="240" w:lineRule="auto"/>
              <w:ind w:left="-108"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027098" w:rsidRPr="0086019D" w:rsidRDefault="00027098" w:rsidP="00027098">
            <w:pPr>
              <w:tabs>
                <w:tab w:val="left" w:pos="225"/>
              </w:tabs>
              <w:spacing w:line="240" w:lineRule="auto"/>
              <w:ind w:left="-108"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027098" w:rsidRPr="0086019D" w:rsidRDefault="00027098" w:rsidP="00027098">
            <w:pPr>
              <w:tabs>
                <w:tab w:val="left" w:pos="225"/>
              </w:tabs>
              <w:spacing w:line="240" w:lineRule="auto"/>
              <w:ind w:left="-108" w:right="-10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27098" w:rsidRPr="00A25479" w:rsidTr="00CC6F3C">
        <w:tc>
          <w:tcPr>
            <w:tcW w:w="3042" w:type="dxa"/>
          </w:tcPr>
          <w:p w:rsidR="00027098" w:rsidRPr="000B0FFB" w:rsidRDefault="00027098" w:rsidP="00027098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0F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10" w:type="dxa"/>
          </w:tcPr>
          <w:p w:rsidR="00027098" w:rsidRPr="0086019D" w:rsidRDefault="00027098" w:rsidP="00027098">
            <w:pPr>
              <w:tabs>
                <w:tab w:val="left" w:pos="225"/>
              </w:tabs>
              <w:spacing w:line="240" w:lineRule="auto"/>
              <w:ind w:left="-46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7098" w:rsidRPr="00A25479" w:rsidRDefault="00027098" w:rsidP="00027098">
            <w:pPr>
              <w:tabs>
                <w:tab w:val="left" w:pos="225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27098" w:rsidRPr="00A25479" w:rsidRDefault="00027098" w:rsidP="00027098">
            <w:pPr>
              <w:tabs>
                <w:tab w:val="left" w:pos="225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027098" w:rsidRPr="00A25479" w:rsidRDefault="00027098" w:rsidP="00027098">
            <w:pPr>
              <w:tabs>
                <w:tab w:val="left" w:pos="225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27098" w:rsidRPr="00A25479" w:rsidRDefault="00027098" w:rsidP="00027098">
            <w:pPr>
              <w:tabs>
                <w:tab w:val="left" w:pos="225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7098" w:rsidRPr="00A25479" w:rsidRDefault="00027098" w:rsidP="00027098">
            <w:pPr>
              <w:tabs>
                <w:tab w:val="left" w:pos="225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27098" w:rsidRPr="00A25479" w:rsidRDefault="00027098" w:rsidP="00027098">
            <w:pPr>
              <w:tabs>
                <w:tab w:val="left" w:pos="225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27098" w:rsidRPr="00A25479" w:rsidRDefault="00027098" w:rsidP="00027098">
            <w:pPr>
              <w:tabs>
                <w:tab w:val="left" w:pos="225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7098" w:rsidRPr="00A25479" w:rsidTr="00CC6F3C">
        <w:tc>
          <w:tcPr>
            <w:tcW w:w="3042" w:type="dxa"/>
          </w:tcPr>
          <w:p w:rsidR="00027098" w:rsidRPr="000B0FFB" w:rsidRDefault="00027098" w:rsidP="00027098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17C85">
              <w:rPr>
                <w:rFonts w:ascii="Angsana New" w:hAnsi="Angsana New"/>
                <w:sz w:val="30"/>
                <w:szCs w:val="30"/>
              </w:rPr>
              <w:t>1</w:t>
            </w:r>
            <w:r w:rsidRPr="000B0F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B0FF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027098" w:rsidRPr="0086019D" w:rsidRDefault="00027098" w:rsidP="00027098">
            <w:pPr>
              <w:tabs>
                <w:tab w:val="left" w:pos="225"/>
              </w:tabs>
              <w:spacing w:line="240" w:lineRule="auto"/>
              <w:ind w:left="-46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7098" w:rsidRPr="00A25479" w:rsidRDefault="00027098" w:rsidP="00027098">
            <w:pPr>
              <w:tabs>
                <w:tab w:val="left" w:pos="225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27098" w:rsidRPr="00A25479" w:rsidRDefault="00027098" w:rsidP="00027098">
            <w:pPr>
              <w:tabs>
                <w:tab w:val="left" w:pos="225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027098" w:rsidRPr="00A25479" w:rsidRDefault="00027098" w:rsidP="00027098">
            <w:pPr>
              <w:tabs>
                <w:tab w:val="left" w:pos="225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27098" w:rsidRPr="00A25479" w:rsidRDefault="00027098" w:rsidP="00027098">
            <w:pPr>
              <w:tabs>
                <w:tab w:val="left" w:pos="225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7098" w:rsidRPr="00A25479" w:rsidRDefault="00027098" w:rsidP="00027098">
            <w:pPr>
              <w:tabs>
                <w:tab w:val="left" w:pos="225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27098" w:rsidRPr="00A25479" w:rsidRDefault="00027098" w:rsidP="00027098">
            <w:pPr>
              <w:tabs>
                <w:tab w:val="left" w:pos="225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27098" w:rsidRPr="00A25479" w:rsidRDefault="00027098" w:rsidP="00027098">
            <w:pPr>
              <w:tabs>
                <w:tab w:val="left" w:pos="225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7098" w:rsidRPr="00A25479" w:rsidTr="00CC6F3C">
        <w:tc>
          <w:tcPr>
            <w:tcW w:w="3042" w:type="dxa"/>
          </w:tcPr>
          <w:p w:rsidR="00027098" w:rsidRPr="0086019D" w:rsidRDefault="00027098" w:rsidP="00027098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0FFB">
              <w:rPr>
                <w:rFonts w:ascii="Angsana New" w:hAnsi="Angsana New"/>
                <w:sz w:val="30"/>
                <w:szCs w:val="30"/>
              </w:rPr>
              <w:t>-</w:t>
            </w:r>
            <w:r w:rsidRPr="000B0FFB">
              <w:rPr>
                <w:rFonts w:ascii="Angsana New" w:hAnsi="Angsana New"/>
                <w:sz w:val="30"/>
                <w:szCs w:val="30"/>
              </w:rPr>
              <w:tab/>
            </w:r>
            <w:r w:rsidRPr="000B0FFB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027098" w:rsidRPr="0086019D" w:rsidRDefault="00317C85" w:rsidP="000270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:rsidR="00027098" w:rsidRPr="00027098" w:rsidRDefault="00317C85" w:rsidP="0002709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027098" w:rsidRPr="0002709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  <w:r w:rsidR="00027098" w:rsidRPr="0002709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:rsidR="00027098" w:rsidRPr="0086019D" w:rsidRDefault="00027098" w:rsidP="0002709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14" w:type="dxa"/>
            <w:gridSpan w:val="2"/>
          </w:tcPr>
          <w:p w:rsidR="00027098" w:rsidRPr="00E40D02" w:rsidRDefault="00317C85" w:rsidP="0002709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8</w:t>
            </w:r>
            <w:r w:rsidR="00027098" w:rsidRPr="00E40D0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400</w:t>
            </w:r>
            <w:r w:rsidR="00027098" w:rsidRPr="00E40D0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:rsidR="00027098" w:rsidRPr="0086019D" w:rsidRDefault="00027098" w:rsidP="0002709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7098" w:rsidRPr="0086019D" w:rsidRDefault="00317C85" w:rsidP="0002709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27098" w:rsidRPr="008601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  <w:r w:rsidR="00027098" w:rsidRPr="008601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027098" w:rsidRPr="0086019D" w:rsidRDefault="00027098" w:rsidP="0002709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027098" w:rsidRPr="0086019D" w:rsidRDefault="00317C85" w:rsidP="0002709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27098" w:rsidRPr="000B0F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  <w:r w:rsidR="00027098" w:rsidRPr="000B0F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027098" w:rsidRPr="00A25479" w:rsidTr="00CC6F3C">
        <w:tc>
          <w:tcPr>
            <w:tcW w:w="3042" w:type="dxa"/>
          </w:tcPr>
          <w:p w:rsidR="00027098" w:rsidRPr="0086019D" w:rsidRDefault="00027098" w:rsidP="00027098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0FFB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:rsidR="00027098" w:rsidRPr="0086019D" w:rsidRDefault="00317C85" w:rsidP="000270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27098" w:rsidRPr="0086019D" w:rsidRDefault="00027098" w:rsidP="00027098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027098" w:rsidRPr="0086019D" w:rsidRDefault="00027098" w:rsidP="0002709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:rsidR="00027098" w:rsidRPr="0086019D" w:rsidRDefault="00027098" w:rsidP="00027098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27098" w:rsidRPr="0086019D" w:rsidRDefault="00027098" w:rsidP="0002709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27098" w:rsidRPr="0086019D" w:rsidRDefault="00317C85" w:rsidP="0002709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27098" w:rsidRPr="008601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="00027098" w:rsidRPr="008601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027098" w:rsidRPr="0086019D" w:rsidRDefault="00027098" w:rsidP="0002709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27098" w:rsidRPr="0086019D" w:rsidRDefault="00317C85" w:rsidP="0002709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27098" w:rsidRPr="008601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="00027098" w:rsidRPr="008601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027098" w:rsidRPr="00A25479" w:rsidTr="00CC6F3C">
        <w:tc>
          <w:tcPr>
            <w:tcW w:w="3042" w:type="dxa"/>
          </w:tcPr>
          <w:p w:rsidR="00027098" w:rsidRPr="000B0FFB" w:rsidRDefault="008649F5" w:rsidP="00027098">
            <w:pPr>
              <w:pStyle w:val="ASSETS"/>
              <w:ind w:right="-108"/>
              <w:jc w:val="left"/>
              <w:rPr>
                <w:rFonts w:ascii="Angsana New" w:hAnsi="Angsana New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 xml:space="preserve">ณ </w:t>
            </w:r>
            <w:r w:rsidR="00027098" w:rsidRPr="000B0FFB">
              <w:rPr>
                <w:rFonts w:ascii="Angsana New" w:hAnsi="Angsana New"/>
                <w:sz w:val="30"/>
                <w:szCs w:val="30"/>
                <w:u w:val="none"/>
                <w:cs/>
              </w:rPr>
              <w:t xml:space="preserve">วันที่ </w:t>
            </w:r>
            <w:r w:rsidR="00317C85">
              <w:rPr>
                <w:rFonts w:ascii="Angsana New" w:hAnsi="Angsana New"/>
                <w:sz w:val="30"/>
                <w:szCs w:val="30"/>
                <w:u w:val="none"/>
                <w:cs/>
              </w:rPr>
              <w:t>31</w:t>
            </w:r>
            <w:r w:rsidR="00027098" w:rsidRPr="000B0FFB">
              <w:rPr>
                <w:rFonts w:ascii="Angsana New" w:hAnsi="Angsana New"/>
                <w:sz w:val="30"/>
                <w:szCs w:val="30"/>
                <w:u w:val="none"/>
                <w:cs/>
              </w:rPr>
              <w:t xml:space="preserve"> </w:t>
            </w:r>
            <w:r w:rsidR="00027098" w:rsidRPr="000B0FFB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มีนาคม</w:t>
            </w:r>
          </w:p>
        </w:tc>
        <w:tc>
          <w:tcPr>
            <w:tcW w:w="810" w:type="dxa"/>
          </w:tcPr>
          <w:p w:rsidR="00027098" w:rsidRPr="0086019D" w:rsidRDefault="00027098" w:rsidP="000270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27098" w:rsidRPr="0086019D" w:rsidRDefault="00027098" w:rsidP="0002709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27098" w:rsidRPr="0086019D" w:rsidRDefault="00027098" w:rsidP="0002709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</w:tcPr>
          <w:p w:rsidR="00027098" w:rsidRPr="0086019D" w:rsidRDefault="00027098" w:rsidP="0002709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7098" w:rsidRPr="0086019D" w:rsidRDefault="00027098" w:rsidP="0002709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27098" w:rsidRPr="0086019D" w:rsidRDefault="00027098" w:rsidP="0002709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7098" w:rsidRPr="0086019D" w:rsidRDefault="00027098" w:rsidP="0002709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27098" w:rsidRPr="0086019D" w:rsidRDefault="00027098" w:rsidP="0002709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7098" w:rsidRPr="00A25479" w:rsidTr="00CC6F3C">
        <w:tc>
          <w:tcPr>
            <w:tcW w:w="3042" w:type="dxa"/>
          </w:tcPr>
          <w:p w:rsidR="00027098" w:rsidRPr="000B0FFB" w:rsidRDefault="00027098" w:rsidP="00027098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F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0B0FFB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B0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027098" w:rsidRPr="0086019D" w:rsidRDefault="00317C85" w:rsidP="000270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27098" w:rsidRPr="0086019D" w:rsidRDefault="00317C85" w:rsidP="0002709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027098" w:rsidRPr="00860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  <w:r w:rsidR="00027098" w:rsidRPr="00860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:rsidR="00027098" w:rsidRPr="0086019D" w:rsidRDefault="00027098" w:rsidP="0002709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14" w:type="dxa"/>
            <w:gridSpan w:val="2"/>
            <w:tcBorders>
              <w:bottom w:val="double" w:sz="4" w:space="0" w:color="auto"/>
            </w:tcBorders>
          </w:tcPr>
          <w:p w:rsidR="00027098" w:rsidRPr="0086019D" w:rsidRDefault="00317C85" w:rsidP="0002709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8</w:t>
            </w:r>
            <w:r w:rsidR="00027098" w:rsidRPr="0086019D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400</w:t>
            </w:r>
            <w:r w:rsidR="00027098" w:rsidRPr="0086019D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:rsidR="00027098" w:rsidRPr="0086019D" w:rsidRDefault="00027098" w:rsidP="0002709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27098" w:rsidRPr="0086019D" w:rsidRDefault="00317C85" w:rsidP="0002709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027098" w:rsidRPr="00860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  <w:r w:rsidR="00027098" w:rsidRPr="00860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027098" w:rsidRPr="0086019D" w:rsidRDefault="00027098" w:rsidP="0002709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27098" w:rsidRPr="0086019D" w:rsidRDefault="00317C85" w:rsidP="00027098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8</w:t>
            </w:r>
            <w:r w:rsidR="00027098" w:rsidRPr="0086019D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400</w:t>
            </w:r>
            <w:r w:rsidR="00027098" w:rsidRPr="0086019D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000</w:t>
            </w:r>
          </w:p>
        </w:tc>
      </w:tr>
    </w:tbl>
    <w:p w:rsidR="00E7328A" w:rsidRDefault="00E7328A" w:rsidP="00E7328A">
      <w:pPr>
        <w:pStyle w:val="Bo-Blankline"/>
      </w:pPr>
    </w:p>
    <w:p w:rsidR="001078CF" w:rsidRPr="00F41E0D" w:rsidRDefault="001078CF" w:rsidP="001078CF">
      <w:pPr>
        <w:pStyle w:val="Bo-C1Content"/>
        <w:ind w:left="540"/>
        <w:rPr>
          <w:b/>
          <w:bCs/>
          <w:i/>
          <w:iCs/>
        </w:rPr>
      </w:pPr>
      <w:r w:rsidRPr="00F41E0D">
        <w:rPr>
          <w:b/>
          <w:bCs/>
          <w:i/>
          <w:iCs/>
          <w:cs/>
        </w:rPr>
        <w:t>การเพิ่มทุนจดทะเบียน</w:t>
      </w:r>
      <w:r w:rsidR="008649F5" w:rsidRPr="00F41E0D">
        <w:rPr>
          <w:rFonts w:hint="cs"/>
          <w:b/>
          <w:bCs/>
          <w:i/>
          <w:iCs/>
          <w:cs/>
        </w:rPr>
        <w:t>และ</w:t>
      </w:r>
      <w:r w:rsidR="008649F5" w:rsidRPr="00F41E0D">
        <w:rPr>
          <w:b/>
          <w:bCs/>
          <w:i/>
          <w:iCs/>
          <w:cs/>
        </w:rPr>
        <w:t>การเสนอขายหุ้นใหม่ต่อประชาชนทั่วไปเป็นครั้งแรก</w:t>
      </w:r>
    </w:p>
    <w:p w:rsidR="001078CF" w:rsidRPr="00F41E0D" w:rsidRDefault="001078CF" w:rsidP="001078CF">
      <w:pPr>
        <w:pStyle w:val="Bo-C1Content"/>
        <w:ind w:left="540"/>
        <w:rPr>
          <w:b/>
          <w:bCs/>
          <w:sz w:val="20"/>
          <w:szCs w:val="20"/>
        </w:rPr>
      </w:pPr>
    </w:p>
    <w:p w:rsidR="000D2FC9" w:rsidRPr="008649F5" w:rsidRDefault="001078CF" w:rsidP="008649F5">
      <w:pPr>
        <w:ind w:left="562"/>
        <w:jc w:val="thaiDistribute"/>
        <w:rPr>
          <w:rStyle w:val="Ang15Char"/>
          <w:lang w:val="en-US"/>
        </w:rPr>
      </w:pPr>
      <w:r w:rsidRPr="00F41E0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17C85">
        <w:rPr>
          <w:rFonts w:ascii="Angsana New" w:hAnsi="Angsana New"/>
          <w:sz w:val="30"/>
          <w:szCs w:val="30"/>
          <w:cs/>
        </w:rPr>
        <w:t>19</w:t>
      </w:r>
      <w:r w:rsidRPr="00F41E0D">
        <w:rPr>
          <w:rFonts w:ascii="Angsana New" w:hAnsi="Angsana New"/>
          <w:sz w:val="30"/>
          <w:szCs w:val="30"/>
          <w:cs/>
        </w:rPr>
        <w:t xml:space="preserve"> เมษายน </w:t>
      </w:r>
      <w:r w:rsidR="00317C85">
        <w:rPr>
          <w:rFonts w:ascii="Angsana New" w:hAnsi="Angsana New"/>
          <w:sz w:val="30"/>
          <w:szCs w:val="30"/>
          <w:cs/>
        </w:rPr>
        <w:t>2559</w:t>
      </w:r>
      <w:r w:rsidRPr="00F41E0D">
        <w:rPr>
          <w:rFonts w:ascii="Angsana New" w:hAnsi="Angsana New"/>
          <w:sz w:val="30"/>
          <w:szCs w:val="30"/>
        </w:rPr>
        <w:t xml:space="preserve"> </w:t>
      </w:r>
      <w:r w:rsidRPr="00F41E0D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ที่ประชุมสามัญผู้ถือหุ้นมีมติอนุมัติเพิ่มทุนจดทะเบียนของบริษัทจำนวน </w:t>
      </w:r>
      <w:r w:rsidR="00317C85">
        <w:rPr>
          <w:rFonts w:ascii="Angsana New" w:hAnsi="Angsana New"/>
          <w:sz w:val="30"/>
          <w:szCs w:val="30"/>
        </w:rPr>
        <w:t>2</w:t>
      </w:r>
      <w:r w:rsidRPr="00F41E0D">
        <w:rPr>
          <w:rFonts w:ascii="Angsana New" w:hAnsi="Angsana New"/>
          <w:sz w:val="30"/>
          <w:szCs w:val="30"/>
        </w:rPr>
        <w:t>,</w:t>
      </w:r>
      <w:r w:rsidR="00317C85">
        <w:rPr>
          <w:rFonts w:ascii="Angsana New" w:hAnsi="Angsana New"/>
          <w:sz w:val="30"/>
          <w:szCs w:val="30"/>
        </w:rPr>
        <w:t>500</w:t>
      </w:r>
      <w:r w:rsidRPr="00F41E0D">
        <w:rPr>
          <w:rFonts w:ascii="Angsana New" w:hAnsi="Angsana New"/>
          <w:sz w:val="30"/>
          <w:szCs w:val="30"/>
        </w:rPr>
        <w:t xml:space="preserve"> </w:t>
      </w:r>
      <w:r w:rsidRPr="00F41E0D">
        <w:rPr>
          <w:rFonts w:ascii="Angsana New" w:hAnsi="Angsana New"/>
          <w:sz w:val="30"/>
          <w:szCs w:val="30"/>
          <w:cs/>
        </w:rPr>
        <w:t xml:space="preserve">ล้านบาท (เพิ่มทุนจดทะเบียนจาก </w:t>
      </w:r>
      <w:r w:rsidR="00317C85">
        <w:rPr>
          <w:rFonts w:ascii="Angsana New" w:hAnsi="Angsana New"/>
          <w:sz w:val="30"/>
          <w:szCs w:val="30"/>
        </w:rPr>
        <w:t>5</w:t>
      </w:r>
      <w:r w:rsidRPr="00F41E0D">
        <w:rPr>
          <w:rFonts w:ascii="Angsana New" w:hAnsi="Angsana New"/>
          <w:sz w:val="30"/>
          <w:szCs w:val="30"/>
        </w:rPr>
        <w:t>,</w:t>
      </w:r>
      <w:r w:rsidR="00317C85">
        <w:rPr>
          <w:rFonts w:ascii="Angsana New" w:hAnsi="Angsana New"/>
          <w:sz w:val="30"/>
          <w:szCs w:val="30"/>
        </w:rPr>
        <w:t>900</w:t>
      </w:r>
      <w:r w:rsidRPr="00F41E0D">
        <w:rPr>
          <w:rFonts w:ascii="Angsana New" w:hAnsi="Angsana New"/>
          <w:sz w:val="30"/>
          <w:szCs w:val="30"/>
        </w:rPr>
        <w:t xml:space="preserve"> </w:t>
      </w:r>
      <w:r w:rsidRPr="00F41E0D">
        <w:rPr>
          <w:rFonts w:ascii="Angsana New" w:hAnsi="Angsana New"/>
          <w:sz w:val="30"/>
          <w:szCs w:val="30"/>
          <w:cs/>
        </w:rPr>
        <w:t xml:space="preserve">ล้านบาทเป็นทุนจดทะเบียนจำนวน </w:t>
      </w:r>
      <w:r w:rsidR="00317C85">
        <w:rPr>
          <w:rFonts w:ascii="Angsana New" w:hAnsi="Angsana New"/>
          <w:sz w:val="30"/>
          <w:szCs w:val="30"/>
        </w:rPr>
        <w:t>8</w:t>
      </w:r>
      <w:r w:rsidRPr="00F41E0D">
        <w:rPr>
          <w:rFonts w:ascii="Angsana New" w:hAnsi="Angsana New"/>
          <w:sz w:val="30"/>
          <w:szCs w:val="30"/>
        </w:rPr>
        <w:t>,</w:t>
      </w:r>
      <w:r w:rsidR="00317C85">
        <w:rPr>
          <w:rFonts w:ascii="Angsana New" w:hAnsi="Angsana New"/>
          <w:sz w:val="30"/>
          <w:szCs w:val="30"/>
        </w:rPr>
        <w:t>400</w:t>
      </w:r>
      <w:r w:rsidRPr="00F41E0D">
        <w:rPr>
          <w:rFonts w:ascii="Angsana New" w:hAnsi="Angsana New"/>
          <w:sz w:val="30"/>
          <w:szCs w:val="30"/>
        </w:rPr>
        <w:t xml:space="preserve"> </w:t>
      </w:r>
      <w:r w:rsidRPr="00F41E0D">
        <w:rPr>
          <w:rFonts w:ascii="Angsana New" w:hAnsi="Angsana New"/>
          <w:sz w:val="30"/>
          <w:szCs w:val="30"/>
          <w:cs/>
        </w:rPr>
        <w:t xml:space="preserve">ล้านบาท) โดยออกหุ้นสามัญเพิ่มทุนเป็นจำนวน </w:t>
      </w:r>
      <w:r w:rsidR="00317C85">
        <w:rPr>
          <w:rFonts w:ascii="Angsana New" w:hAnsi="Angsana New"/>
          <w:sz w:val="30"/>
          <w:szCs w:val="30"/>
        </w:rPr>
        <w:t>2</w:t>
      </w:r>
      <w:r w:rsidRPr="00F41E0D">
        <w:rPr>
          <w:rFonts w:ascii="Angsana New" w:hAnsi="Angsana New"/>
          <w:sz w:val="30"/>
          <w:szCs w:val="30"/>
        </w:rPr>
        <w:t>,</w:t>
      </w:r>
      <w:r w:rsidR="00317C85">
        <w:rPr>
          <w:rFonts w:ascii="Angsana New" w:hAnsi="Angsana New"/>
          <w:sz w:val="30"/>
          <w:szCs w:val="30"/>
        </w:rPr>
        <w:t>500</w:t>
      </w:r>
      <w:r w:rsidRPr="00F41E0D">
        <w:rPr>
          <w:rFonts w:ascii="Angsana New" w:hAnsi="Angsana New"/>
          <w:sz w:val="30"/>
          <w:szCs w:val="30"/>
        </w:rPr>
        <w:t xml:space="preserve"> </w:t>
      </w:r>
      <w:r w:rsidRPr="00F41E0D">
        <w:rPr>
          <w:rFonts w:ascii="Angsana New" w:hAnsi="Angsana New"/>
          <w:sz w:val="30"/>
          <w:szCs w:val="30"/>
          <w:cs/>
        </w:rPr>
        <w:t xml:space="preserve">ล้านหุ้น มูลค่าหุ้นละ </w:t>
      </w:r>
      <w:r w:rsidR="00317C85">
        <w:rPr>
          <w:rFonts w:ascii="Angsana New" w:hAnsi="Angsana New"/>
          <w:sz w:val="30"/>
          <w:szCs w:val="30"/>
        </w:rPr>
        <w:t>1</w:t>
      </w:r>
      <w:r w:rsidRPr="00F41E0D">
        <w:rPr>
          <w:rFonts w:ascii="Angsana New" w:hAnsi="Angsana New"/>
          <w:sz w:val="30"/>
          <w:szCs w:val="30"/>
        </w:rPr>
        <w:t xml:space="preserve"> </w:t>
      </w:r>
      <w:r w:rsidRPr="00F41E0D">
        <w:rPr>
          <w:rFonts w:ascii="Angsana New" w:hAnsi="Angsana New"/>
          <w:sz w:val="30"/>
          <w:szCs w:val="30"/>
          <w:cs/>
        </w:rPr>
        <w:t>บาท เพื่อการเสนอขายให้แก่ประชาชนเป็นการทั่วไปครั้งแรก (</w:t>
      </w:r>
      <w:r w:rsidRPr="00F41E0D">
        <w:rPr>
          <w:rFonts w:ascii="Angsana New" w:hAnsi="Angsana New"/>
          <w:sz w:val="30"/>
          <w:szCs w:val="30"/>
        </w:rPr>
        <w:t xml:space="preserve">Initial Public Offering) </w:t>
      </w:r>
      <w:r w:rsidR="008649F5" w:rsidRPr="00F41E0D">
        <w:rPr>
          <w:rFonts w:ascii="Angsana New" w:hAnsi="Angsana New" w:hint="cs"/>
          <w:sz w:val="30"/>
          <w:szCs w:val="30"/>
          <w:cs/>
        </w:rPr>
        <w:t>ต่อมา</w:t>
      </w:r>
      <w:r w:rsidR="000D2FC9" w:rsidRPr="00F41E0D">
        <w:rPr>
          <w:rFonts w:ascii="AngsanaNew" w:hAnsi="AngsanaNew" w:cs="AngsanaNew" w:hint="cs"/>
          <w:sz w:val="30"/>
          <w:szCs w:val="30"/>
          <w:cs/>
          <w:lang w:val="en-US"/>
        </w:rPr>
        <w:t>ในเดือน</w:t>
      </w:r>
      <w:r w:rsidR="009C5248" w:rsidRPr="00F41E0D">
        <w:rPr>
          <w:rFonts w:ascii="AngsanaNew" w:hAnsi="AngsanaNew" w:cs="AngsanaNew" w:hint="cs"/>
          <w:sz w:val="30"/>
          <w:szCs w:val="30"/>
          <w:cs/>
          <w:lang w:val="en-US"/>
        </w:rPr>
        <w:t xml:space="preserve">มีนาคม </w:t>
      </w:r>
      <w:r w:rsidR="00317C85">
        <w:rPr>
          <w:rFonts w:ascii="AngsanaNew" w:hAnsi="AngsanaNew" w:cs="AngsanaNew"/>
          <w:sz w:val="30"/>
          <w:szCs w:val="30"/>
          <w:lang w:val="en-US"/>
        </w:rPr>
        <w:t>25</w:t>
      </w:r>
      <w:r w:rsidR="00317C85">
        <w:rPr>
          <w:rFonts w:ascii="AngsanaNew" w:hAnsi="AngsanaNew" w:cs="AngsanaNew" w:hint="cs"/>
          <w:sz w:val="30"/>
          <w:szCs w:val="30"/>
          <w:cs/>
          <w:lang w:val="en-US"/>
        </w:rPr>
        <w:t>60</w:t>
      </w:r>
      <w:r w:rsidR="000D2FC9" w:rsidRPr="00F41E0D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="00AA5309" w:rsidRPr="00F41E0D">
        <w:rPr>
          <w:rFonts w:ascii="AngsanaNew" w:hAnsi="AngsanaNew" w:cs="AngsanaNew" w:hint="cs"/>
          <w:sz w:val="30"/>
          <w:szCs w:val="30"/>
          <w:cs/>
          <w:lang w:val="en-US"/>
        </w:rPr>
        <w:t>บริษัทได้เ</w:t>
      </w:r>
      <w:r w:rsidR="000D2FC9" w:rsidRPr="00F41E0D">
        <w:rPr>
          <w:rFonts w:ascii="AngsanaNew" w:hAnsi="AngsanaNew" w:cs="AngsanaNew" w:hint="cs"/>
          <w:sz w:val="30"/>
          <w:szCs w:val="30"/>
          <w:cs/>
          <w:lang w:val="en-US"/>
        </w:rPr>
        <w:t>สนอขายหุ้นใหม่ต่อประชาชนทั่วไปเป็นครั้งแรกเสร็จสิ้นจำนวน</w:t>
      </w:r>
      <w:r w:rsidR="000D2FC9"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="00317C85">
        <w:rPr>
          <w:rFonts w:ascii="AngsanaNew" w:hAnsi="AngsanaNew" w:cs="AngsanaNew" w:hint="cs"/>
          <w:sz w:val="30"/>
          <w:szCs w:val="30"/>
          <w:cs/>
          <w:lang w:val="en-US"/>
        </w:rPr>
        <w:t>2</w:t>
      </w:r>
      <w:r w:rsidR="000D2FC9" w:rsidRPr="009551EE">
        <w:rPr>
          <w:rFonts w:ascii="AngsanaNew" w:hAnsi="AngsanaNew" w:cs="AngsanaNew"/>
          <w:sz w:val="30"/>
          <w:szCs w:val="30"/>
          <w:lang w:val="en-US"/>
        </w:rPr>
        <w:t>,</w:t>
      </w:r>
      <w:r w:rsidR="00317C85">
        <w:rPr>
          <w:rFonts w:ascii="AngsanaNew" w:hAnsi="AngsanaNew" w:cs="AngsanaNew"/>
          <w:sz w:val="30"/>
          <w:szCs w:val="30"/>
          <w:lang w:val="en-US"/>
        </w:rPr>
        <w:t>500</w:t>
      </w:r>
      <w:r w:rsidR="000D2FC9"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="000D2FC9" w:rsidRPr="009551EE">
        <w:rPr>
          <w:rFonts w:ascii="AngsanaNew" w:hAnsi="AngsanaNew" w:cs="AngsanaNew" w:hint="cs"/>
          <w:sz w:val="30"/>
          <w:szCs w:val="30"/>
          <w:cs/>
          <w:lang w:val="en-US"/>
        </w:rPr>
        <w:t xml:space="preserve">ล้านหุ้นในราคาหุ้นละ </w:t>
      </w:r>
      <w:r w:rsidR="00317C85">
        <w:rPr>
          <w:rFonts w:ascii="AngsanaNew" w:hAnsi="AngsanaNew" w:cs="AngsanaNew" w:hint="cs"/>
          <w:sz w:val="30"/>
          <w:szCs w:val="30"/>
          <w:cs/>
          <w:lang w:val="en-US"/>
        </w:rPr>
        <w:t>7</w:t>
      </w:r>
      <w:r w:rsidR="000D2FC9" w:rsidRPr="009551EE">
        <w:rPr>
          <w:rFonts w:ascii="AngsanaNew" w:hAnsi="AngsanaNew" w:cs="AngsanaNew" w:hint="cs"/>
          <w:sz w:val="30"/>
          <w:szCs w:val="30"/>
          <w:cs/>
          <w:lang w:val="en-US"/>
        </w:rPr>
        <w:t xml:space="preserve"> บาท</w:t>
      </w:r>
      <w:r w:rsidR="000D2FC9" w:rsidRPr="009551EE">
        <w:rPr>
          <w:rFonts w:ascii="AngsanaNew" w:hAnsi="AngsanaNew" w:cs="AngsanaNew"/>
          <w:sz w:val="30"/>
          <w:szCs w:val="30"/>
          <w:lang w:val="en-US"/>
        </w:rPr>
        <w:t xml:space="preserve"> (</w:t>
      </w:r>
      <w:r w:rsidR="000D2FC9" w:rsidRPr="009551EE">
        <w:rPr>
          <w:rFonts w:ascii="AngsanaNew" w:hAnsi="AngsanaNew" w:cs="AngsanaNew" w:hint="cs"/>
          <w:sz w:val="30"/>
          <w:szCs w:val="30"/>
          <w:cs/>
          <w:lang w:val="en-US"/>
        </w:rPr>
        <w:t>มูลค่าที่ตราไว้</w:t>
      </w:r>
      <w:r w:rsidR="000D2FC9"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="00317C85">
        <w:rPr>
          <w:rFonts w:ascii="AngsanaNew" w:hAnsi="AngsanaNew" w:cs="AngsanaNew" w:hint="cs"/>
          <w:sz w:val="30"/>
          <w:szCs w:val="30"/>
          <w:cs/>
          <w:lang w:val="en-US"/>
        </w:rPr>
        <w:t>1</w:t>
      </w:r>
      <w:r w:rsidR="000D2FC9"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="000D2FC9" w:rsidRPr="009551EE">
        <w:rPr>
          <w:rFonts w:ascii="AngsanaNew" w:hAnsi="AngsanaNew" w:cs="AngsanaNew" w:hint="cs"/>
          <w:sz w:val="30"/>
          <w:szCs w:val="30"/>
          <w:cs/>
          <w:lang w:val="en-US"/>
        </w:rPr>
        <w:t>บาท</w:t>
      </w:r>
      <w:r w:rsidR="000D2FC9"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="000D2FC9" w:rsidRPr="009551EE">
        <w:rPr>
          <w:rFonts w:ascii="AngsanaNew" w:hAnsi="AngsanaNew" w:cs="AngsanaNew" w:hint="cs"/>
          <w:sz w:val="30"/>
          <w:szCs w:val="30"/>
          <w:cs/>
          <w:lang w:val="en-US"/>
        </w:rPr>
        <w:t>และส่วนเกินมูลค่าหุ้น</w:t>
      </w:r>
      <w:r w:rsidR="000D2FC9"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="00317C85">
        <w:rPr>
          <w:rFonts w:ascii="AngsanaNew" w:hAnsi="AngsanaNew" w:cs="AngsanaNew" w:hint="cs"/>
          <w:sz w:val="30"/>
          <w:szCs w:val="30"/>
          <w:cs/>
          <w:lang w:val="en-US"/>
        </w:rPr>
        <w:t>6</w:t>
      </w:r>
      <w:r w:rsidR="000D2FC9"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="000D2FC9" w:rsidRPr="009551EE">
        <w:rPr>
          <w:rFonts w:ascii="AngsanaNew" w:hAnsi="AngsanaNew" w:cs="AngsanaNew" w:hint="cs"/>
          <w:sz w:val="30"/>
          <w:szCs w:val="30"/>
          <w:cs/>
          <w:lang w:val="en-US"/>
        </w:rPr>
        <w:t>บาท</w:t>
      </w:r>
      <w:r w:rsidR="000D2FC9" w:rsidRPr="009551EE">
        <w:rPr>
          <w:rFonts w:ascii="AngsanaNew" w:hAnsi="AngsanaNew" w:cs="AngsanaNew"/>
          <w:sz w:val="30"/>
          <w:szCs w:val="30"/>
          <w:lang w:val="en-US"/>
        </w:rPr>
        <w:t xml:space="preserve">) </w:t>
      </w:r>
      <w:r w:rsidR="000D2FC9" w:rsidRPr="009551EE">
        <w:rPr>
          <w:rFonts w:ascii="AngsanaNew" w:hAnsi="AngsanaNew" w:cs="AngsanaNew" w:hint="cs"/>
          <w:sz w:val="30"/>
          <w:szCs w:val="30"/>
          <w:cs/>
          <w:lang w:val="en-US"/>
        </w:rPr>
        <w:t>เป็นจำนวนเงินรวม</w:t>
      </w:r>
      <w:r w:rsidR="000D2FC9"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="00317C85">
        <w:rPr>
          <w:rFonts w:ascii="AngsanaNew" w:hAnsi="AngsanaNew" w:cs="AngsanaNew" w:hint="cs"/>
          <w:sz w:val="30"/>
          <w:szCs w:val="30"/>
          <w:cs/>
          <w:lang w:val="en-US"/>
        </w:rPr>
        <w:t>17</w:t>
      </w:r>
      <w:r w:rsidR="000D2FC9" w:rsidRPr="009551EE">
        <w:rPr>
          <w:rFonts w:ascii="AngsanaNew" w:hAnsi="AngsanaNew" w:cs="AngsanaNew"/>
          <w:sz w:val="30"/>
          <w:szCs w:val="30"/>
          <w:lang w:val="en-US"/>
        </w:rPr>
        <w:t>,</w:t>
      </w:r>
      <w:r w:rsidR="00317C85">
        <w:rPr>
          <w:rFonts w:ascii="AngsanaNew" w:hAnsi="AngsanaNew" w:cs="AngsanaNew" w:hint="cs"/>
          <w:sz w:val="30"/>
          <w:szCs w:val="30"/>
          <w:cs/>
          <w:lang w:val="en-US"/>
        </w:rPr>
        <w:t>5</w:t>
      </w:r>
      <w:r w:rsidR="00317C85">
        <w:rPr>
          <w:rFonts w:ascii="AngsanaNew" w:hAnsi="AngsanaNew" w:cs="AngsanaNew"/>
          <w:sz w:val="30"/>
          <w:szCs w:val="30"/>
          <w:lang w:val="en-US"/>
        </w:rPr>
        <w:t>00</w:t>
      </w:r>
      <w:r w:rsidR="000D2FC9"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="000D2FC9" w:rsidRPr="009551EE">
        <w:rPr>
          <w:rFonts w:ascii="AngsanaNew" w:hAnsi="AngsanaNew" w:cs="AngsanaNew" w:hint="cs"/>
          <w:sz w:val="30"/>
          <w:szCs w:val="30"/>
          <w:cs/>
          <w:lang w:val="en-US"/>
        </w:rPr>
        <w:t>ล้านบาทซึ่งมีส่วนเกินมูลค่าหุ้นเป็นจำนวนเงิน</w:t>
      </w:r>
      <w:r w:rsidR="000D2FC9"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="00317C85">
        <w:rPr>
          <w:rFonts w:ascii="AngsanaNew" w:hAnsi="AngsanaNew" w:cs="AngsanaNew" w:hint="cs"/>
          <w:sz w:val="30"/>
          <w:szCs w:val="30"/>
          <w:cs/>
          <w:lang w:val="en-US"/>
        </w:rPr>
        <w:t>15</w:t>
      </w:r>
      <w:r w:rsidR="000D2FC9" w:rsidRPr="009551EE">
        <w:rPr>
          <w:rFonts w:ascii="AngsanaNew" w:hAnsi="AngsanaNew" w:cs="AngsanaNew"/>
          <w:sz w:val="30"/>
          <w:szCs w:val="30"/>
          <w:lang w:val="en-US"/>
        </w:rPr>
        <w:t>,</w:t>
      </w:r>
      <w:r w:rsidR="00317C85">
        <w:rPr>
          <w:rFonts w:ascii="AngsanaNew" w:hAnsi="AngsanaNew" w:cs="AngsanaNew"/>
          <w:sz w:val="30"/>
          <w:szCs w:val="30"/>
          <w:lang w:val="en-US"/>
        </w:rPr>
        <w:t>000</w:t>
      </w:r>
      <w:r w:rsidR="000D2FC9"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="000D2FC9" w:rsidRPr="009551EE">
        <w:rPr>
          <w:rFonts w:ascii="AngsanaNew" w:hAnsi="AngsanaNew" w:cs="AngsanaNew" w:hint="cs"/>
          <w:sz w:val="30"/>
          <w:szCs w:val="30"/>
          <w:cs/>
          <w:lang w:val="en-US"/>
        </w:rPr>
        <w:t>ล้านบาท</w:t>
      </w:r>
      <w:r w:rsidR="000D2FC9"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="000D2FC9" w:rsidRPr="009551EE">
        <w:rPr>
          <w:rFonts w:ascii="AngsanaNew" w:hAnsi="AngsanaNew" w:cs="AngsanaNew" w:hint="cs"/>
          <w:sz w:val="30"/>
          <w:szCs w:val="30"/>
          <w:cs/>
          <w:lang w:val="en-US"/>
        </w:rPr>
        <w:t>โดยมีค่าใช้จ่ายที่เกี่ยวข้องโดยตรงกับการเสนอขายหุ้นจำนวนเงิน</w:t>
      </w:r>
      <w:r w:rsidR="009C5248">
        <w:rPr>
          <w:rFonts w:ascii="AngsanaNew" w:hAnsi="AngsanaNew" w:cs="AngsanaNew" w:hint="cs"/>
          <w:sz w:val="30"/>
          <w:szCs w:val="30"/>
          <w:cs/>
          <w:lang w:val="en-US"/>
        </w:rPr>
        <w:t>รวมประมาณ</w:t>
      </w:r>
      <w:r w:rsidR="000D2FC9"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="00317C85">
        <w:rPr>
          <w:rFonts w:ascii="AngsanaNew" w:hAnsi="AngsanaNew" w:cs="AngsanaNew" w:hint="cs"/>
          <w:sz w:val="30"/>
          <w:szCs w:val="30"/>
          <w:cs/>
          <w:lang w:val="en-US"/>
        </w:rPr>
        <w:t>419</w:t>
      </w:r>
      <w:r w:rsidR="000D2FC9"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="000D2FC9" w:rsidRPr="009551EE">
        <w:rPr>
          <w:rFonts w:ascii="AngsanaNew" w:hAnsi="AngsanaNew" w:cs="AngsanaNew" w:hint="cs"/>
          <w:sz w:val="30"/>
          <w:szCs w:val="30"/>
          <w:cs/>
          <w:lang w:val="en-US"/>
        </w:rPr>
        <w:t>ล้านบาท</w:t>
      </w:r>
      <w:r w:rsidR="000D2FC9" w:rsidRPr="009551EE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="000D2FC9" w:rsidRPr="009551EE">
        <w:rPr>
          <w:rFonts w:ascii="AngsanaNew" w:hAnsi="AngsanaNew" w:cs="AngsanaNew" w:hint="cs"/>
          <w:sz w:val="30"/>
          <w:szCs w:val="30"/>
          <w:cs/>
          <w:lang w:val="en-US"/>
        </w:rPr>
        <w:t>แสดง</w:t>
      </w:r>
      <w:r w:rsidR="000D2FC9">
        <w:rPr>
          <w:rFonts w:ascii="AngsanaNew" w:hAnsi="AngsanaNew" w:cs="AngsanaNew" w:hint="cs"/>
          <w:sz w:val="30"/>
          <w:szCs w:val="30"/>
          <w:cs/>
          <w:lang w:val="en-US"/>
        </w:rPr>
        <w:t>หักจากส่วนเกินมูลค่าหุ้นที่ได้รับจากการเสนอขายหุ้นใหม่</w:t>
      </w:r>
      <w:r w:rsidR="000D2FC9">
        <w:rPr>
          <w:rFonts w:ascii="AngsanaNew" w:hAnsi="AngsanaNew" w:cs="AngsanaNew"/>
          <w:sz w:val="30"/>
          <w:szCs w:val="30"/>
          <w:lang w:val="en-US"/>
        </w:rPr>
        <w:t xml:space="preserve"> </w:t>
      </w:r>
      <w:r w:rsidR="000D2FC9">
        <w:rPr>
          <w:rFonts w:ascii="AngsanaNew" w:hAnsi="AngsanaNew" w:cs="AngsanaNew" w:hint="cs"/>
          <w:sz w:val="30"/>
          <w:szCs w:val="30"/>
          <w:cs/>
          <w:lang w:val="en-US"/>
        </w:rPr>
        <w:t>หุ้นของบริษัทเริ่ม</w:t>
      </w:r>
      <w:r w:rsidR="000D2FC9" w:rsidRPr="004B05C0">
        <w:rPr>
          <w:rStyle w:val="Ang15Char"/>
          <w:rFonts w:hint="cs"/>
          <w:cs/>
        </w:rPr>
        <w:t>การซื้อขายในตลาดหลักทรัพย์แห่งประเทศไทยในวันที่</w:t>
      </w:r>
      <w:r w:rsidR="000D2FC9" w:rsidRPr="004B05C0">
        <w:rPr>
          <w:rStyle w:val="Ang15Char"/>
        </w:rPr>
        <w:t xml:space="preserve"> </w:t>
      </w:r>
      <w:r w:rsidR="00317C85">
        <w:rPr>
          <w:rStyle w:val="Ang15Char"/>
        </w:rPr>
        <w:t>5</w:t>
      </w:r>
      <w:r w:rsidR="00480BCF" w:rsidRPr="004B05C0">
        <w:rPr>
          <w:rStyle w:val="Ang15Char"/>
        </w:rPr>
        <w:t xml:space="preserve"> </w:t>
      </w:r>
      <w:r w:rsidR="00480BCF" w:rsidRPr="004B05C0">
        <w:rPr>
          <w:rStyle w:val="Ang15Char"/>
          <w:rFonts w:hint="cs"/>
          <w:cs/>
        </w:rPr>
        <w:t xml:space="preserve">เมษายน </w:t>
      </w:r>
      <w:r w:rsidR="00317C85">
        <w:rPr>
          <w:rStyle w:val="Ang15Char"/>
          <w:rFonts w:hint="cs"/>
          <w:cs/>
        </w:rPr>
        <w:t>2560</w:t>
      </w:r>
    </w:p>
    <w:p w:rsidR="000F2197" w:rsidRPr="000F2197" w:rsidRDefault="000F2197" w:rsidP="000D2FC9">
      <w:pPr>
        <w:pStyle w:val="Ang15"/>
        <w:ind w:left="540"/>
        <w:rPr>
          <w:rFonts w:ascii="AngsanaNew" w:hAnsi="AngsanaNew" w:cs="AngsanaNew"/>
          <w:sz w:val="20"/>
          <w:szCs w:val="20"/>
          <w:lang w:val="en-US"/>
        </w:rPr>
      </w:pPr>
    </w:p>
    <w:p w:rsidR="00C21040" w:rsidRPr="008E1464" w:rsidRDefault="005A0745" w:rsidP="00C50CF6">
      <w:pPr>
        <w:pStyle w:val="Caption"/>
      </w:pPr>
      <w:r w:rsidRPr="005A0745">
        <w:rPr>
          <w:cs/>
        </w:rPr>
        <w:t>ส่วนงา</w:t>
      </w:r>
      <w:r>
        <w:rPr>
          <w:rFonts w:hint="cs"/>
          <w:cs/>
        </w:rPr>
        <w:t>น</w:t>
      </w:r>
      <w:r w:rsidR="006271EE">
        <w:rPr>
          <w:rFonts w:hint="cs"/>
          <w:cs/>
        </w:rPr>
        <w:t>ดำเนินงาน</w:t>
      </w:r>
    </w:p>
    <w:p w:rsidR="00C21040" w:rsidRPr="007C466E" w:rsidRDefault="00C21040" w:rsidP="007C466E">
      <w:pPr>
        <w:pStyle w:val="Bo-Blankline"/>
      </w:pPr>
    </w:p>
    <w:p w:rsidR="00624F44" w:rsidRPr="007C466E" w:rsidRDefault="00626878" w:rsidP="00624F4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บริษัทเสนอส่วนงานธุรกิจที่สำคัญ ดังนี้</w:t>
      </w:r>
    </w:p>
    <w:p w:rsidR="00EE0881" w:rsidRPr="007C466E" w:rsidRDefault="00EE0881" w:rsidP="00EE0881">
      <w:pPr>
        <w:pStyle w:val="Bo-Blankline"/>
        <w:rPr>
          <w:lang w:val="en-US"/>
        </w:rPr>
      </w:pPr>
    </w:p>
    <w:p w:rsidR="00624F44" w:rsidRPr="007C466E" w:rsidRDefault="00624F44" w:rsidP="00624F44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C466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:rsidR="00624F44" w:rsidRPr="007C466E" w:rsidRDefault="00624F44" w:rsidP="00624F44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C466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:rsidR="00C21040" w:rsidRPr="00093981" w:rsidRDefault="009D4F3A" w:rsidP="00093981">
      <w:pPr>
        <w:numPr>
          <w:ilvl w:val="0"/>
          <w:numId w:val="24"/>
        </w:numPr>
        <w:tabs>
          <w:tab w:val="left" w:pos="1620"/>
        </w:tabs>
        <w:spacing w:line="240" w:lineRule="auto"/>
        <w:ind w:left="547" w:right="191" w:hanging="7"/>
        <w:jc w:val="thaiDistribute"/>
        <w:rPr>
          <w:rFonts w:ascii="Angsana New" w:hAnsi="Angsana New"/>
          <w:sz w:val="30"/>
          <w:szCs w:val="30"/>
        </w:rPr>
      </w:pPr>
      <w:r w:rsidRPr="00093981">
        <w:rPr>
          <w:rFonts w:ascii="Angsana New" w:hAnsi="Angsana New"/>
          <w:sz w:val="30"/>
          <w:szCs w:val="30"/>
          <w:cs/>
          <w:lang w:eastAsia="x-none"/>
        </w:rPr>
        <w:t>การเกษตร</w:t>
      </w:r>
      <w:r w:rsidR="00027098" w:rsidRPr="00093981">
        <w:rPr>
          <w:rFonts w:ascii="Angsana New" w:hAnsi="Angsana New" w:hint="cs"/>
          <w:sz w:val="30"/>
          <w:szCs w:val="30"/>
          <w:cs/>
          <w:lang w:eastAsia="x-none"/>
        </w:rPr>
        <w:t>และอื่น</w:t>
      </w:r>
      <w:r w:rsidR="00027098" w:rsidRPr="00093981">
        <w:rPr>
          <w:rFonts w:ascii="Angsana New" w:hAnsi="Angsana New" w:hint="cs"/>
          <w:sz w:val="30"/>
          <w:szCs w:val="30"/>
          <w:cs/>
          <w:lang w:val="en-US" w:eastAsia="x-none"/>
        </w:rPr>
        <w:t>ๆ</w:t>
      </w:r>
    </w:p>
    <w:p w:rsidR="003D354D" w:rsidRDefault="003D354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3D354D" w:rsidSect="001D542A">
          <w:pgSz w:w="11909" w:h="16834" w:code="9"/>
          <w:pgMar w:top="691" w:right="1109" w:bottom="720" w:left="1152" w:header="706" w:footer="706" w:gutter="0"/>
          <w:pgNumType w:start="26"/>
          <w:cols w:space="737"/>
          <w:docGrid w:linePitch="360"/>
        </w:sectPr>
      </w:pPr>
    </w:p>
    <w:p w:rsidR="00093981" w:rsidRDefault="00093981" w:rsidP="00093981">
      <w:pPr>
        <w:pStyle w:val="Ang15"/>
      </w:pPr>
      <w:r w:rsidRPr="007C466E">
        <w:rPr>
          <w:cs/>
        </w:rPr>
        <w:lastRenderedPageBreak/>
        <w:t>ข้อมูลผลการดำเนินงานของแต่ละส่วนงานที่รายงานได้รวมอยู่ดังข้างล่างนี้</w:t>
      </w:r>
      <w:r w:rsidRPr="007C466E">
        <w:t xml:space="preserve"> </w:t>
      </w:r>
      <w:r w:rsidRPr="007C466E">
        <w:rPr>
          <w:cs/>
        </w:rPr>
        <w:t>ผลการดำเนินงานวัดโดยใช้กำไรก่อนภาษีเงินได้ของส่วนงาน</w:t>
      </w:r>
      <w:r w:rsidRPr="007C466E">
        <w:t xml:space="preserve"> </w:t>
      </w:r>
      <w:r w:rsidRPr="007C466E">
        <w:rPr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ซึ่งนำเสนอในรายงานการจัดการภายในและสอบทานโดยผู้มีอำนาจตัดสินใจสูงสุดด้านการดำเนินงานของบริษัท</w:t>
      </w:r>
      <w:r w:rsidRPr="007C466E">
        <w:t xml:space="preserve"> </w:t>
      </w:r>
      <w:r w:rsidRPr="007C466E">
        <w:rPr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Pr="00BF5810">
        <w:rPr>
          <w:cs/>
        </w:rPr>
        <w:t>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093981" w:rsidRPr="00093981" w:rsidRDefault="00093981" w:rsidP="00093981">
      <w:pPr>
        <w:pStyle w:val="Heading2"/>
        <w:keepLines w:val="0"/>
        <w:numPr>
          <w:ilvl w:val="0"/>
          <w:numId w:val="0"/>
        </w:numPr>
        <w:shd w:val="clear" w:color="auto" w:fill="FFFFFF"/>
        <w:spacing w:after="0" w:line="240" w:lineRule="auto"/>
        <w:ind w:left="540" w:right="191"/>
        <w:rPr>
          <w:rFonts w:ascii="Angsana New" w:hAnsi="Angsana New"/>
          <w:b w:val="0"/>
          <w:bCs w:val="0"/>
          <w:i w:val="0"/>
          <w:iCs w:val="0"/>
          <w:sz w:val="20"/>
          <w:szCs w:val="20"/>
        </w:rPr>
      </w:pPr>
    </w:p>
    <w:p w:rsidR="00C21040" w:rsidRDefault="00C21040" w:rsidP="00CC6F3C">
      <w:pPr>
        <w:pStyle w:val="Heading2"/>
        <w:keepLines w:val="0"/>
        <w:numPr>
          <w:ilvl w:val="1"/>
          <w:numId w:val="1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:rsidR="00C21040" w:rsidRDefault="00C21040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38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24"/>
        <w:gridCol w:w="1152"/>
        <w:gridCol w:w="236"/>
        <w:gridCol w:w="1152"/>
        <w:gridCol w:w="236"/>
        <w:gridCol w:w="1152"/>
        <w:gridCol w:w="236"/>
        <w:gridCol w:w="66"/>
        <w:gridCol w:w="1086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C21040" w:rsidRPr="00844EC7" w:rsidTr="00CC6F3C">
        <w:tc>
          <w:tcPr>
            <w:tcW w:w="3024" w:type="dxa"/>
            <w:shd w:val="clear" w:color="auto" w:fill="auto"/>
            <w:vAlign w:val="bottom"/>
          </w:tcPr>
          <w:p w:rsidR="00C21040" w:rsidRPr="00844EC7" w:rsidRDefault="003F6971" w:rsidP="00D06FA6">
            <w:pPr>
              <w:rPr>
                <w:rFonts w:ascii="Angsana New" w:hAnsi="Angsana New"/>
                <w:sz w:val="30"/>
                <w:szCs w:val="30"/>
              </w:rPr>
            </w:pP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C21040" w:rsidRPr="00844EC7" w:rsidRDefault="00C21040" w:rsidP="00D06FA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21040" w:rsidRPr="00844EC7" w:rsidRDefault="00C21040" w:rsidP="00D06FA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4"/>
            <w:shd w:val="clear" w:color="auto" w:fill="auto"/>
            <w:vAlign w:val="bottom"/>
          </w:tcPr>
          <w:p w:rsidR="00C21040" w:rsidRPr="0095749C" w:rsidRDefault="00C21040" w:rsidP="00D06FA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21040" w:rsidRPr="00844EC7" w:rsidRDefault="00C21040" w:rsidP="00D06FA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C21040" w:rsidRPr="00844EC7" w:rsidRDefault="00C21040" w:rsidP="00D06FA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21040" w:rsidRPr="00844EC7" w:rsidRDefault="00C21040" w:rsidP="00D06FA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C21040" w:rsidRPr="00844EC7" w:rsidRDefault="00C21040" w:rsidP="00D06FA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ก่อนหักภาษีที่รายงาน</w:t>
            </w:r>
          </w:p>
        </w:tc>
      </w:tr>
      <w:tr w:rsidR="00F91635" w:rsidRPr="00844EC7" w:rsidTr="00CC6F3C">
        <w:tc>
          <w:tcPr>
            <w:tcW w:w="3024" w:type="dxa"/>
            <w:shd w:val="clear" w:color="auto" w:fill="auto"/>
            <w:vAlign w:val="bottom"/>
          </w:tcPr>
          <w:p w:rsidR="00F91635" w:rsidRPr="00844EC7" w:rsidRDefault="00F91635" w:rsidP="00F91635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317C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31</w:t>
            </w: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91635" w:rsidRPr="00844EC7" w:rsidRDefault="00317C85" w:rsidP="00F9163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91635" w:rsidRPr="00844EC7" w:rsidRDefault="00F91635" w:rsidP="00F9163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91635" w:rsidRPr="00844EC7" w:rsidRDefault="00317C85" w:rsidP="00F9163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91635" w:rsidRPr="00844EC7" w:rsidRDefault="00F91635" w:rsidP="00F9163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91635" w:rsidRPr="00844EC7" w:rsidRDefault="00317C85" w:rsidP="00F9163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91635" w:rsidRPr="00844EC7" w:rsidRDefault="00F91635" w:rsidP="00F9163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:rsidR="00F91635" w:rsidRPr="00844EC7" w:rsidRDefault="00317C85" w:rsidP="00F9163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91635" w:rsidRPr="00844EC7" w:rsidRDefault="00F91635" w:rsidP="00F9163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91635" w:rsidRPr="00844EC7" w:rsidRDefault="00317C85" w:rsidP="00F9163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91635" w:rsidRPr="00844EC7" w:rsidRDefault="00F91635" w:rsidP="00F9163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91635" w:rsidRPr="00844EC7" w:rsidRDefault="00317C85" w:rsidP="00F9163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91635" w:rsidRPr="00844EC7" w:rsidRDefault="00F91635" w:rsidP="00F9163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91635" w:rsidRPr="00844EC7" w:rsidRDefault="00317C85" w:rsidP="00F9163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91635" w:rsidRPr="00844EC7" w:rsidRDefault="00F91635" w:rsidP="00F9163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91635" w:rsidRPr="00844EC7" w:rsidRDefault="00317C85" w:rsidP="00F9163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F91635" w:rsidRPr="00844EC7" w:rsidTr="00CC6F3C">
        <w:tc>
          <w:tcPr>
            <w:tcW w:w="3024" w:type="dxa"/>
            <w:shd w:val="clear" w:color="auto" w:fill="auto"/>
          </w:tcPr>
          <w:p w:rsidR="00F91635" w:rsidRPr="00844EC7" w:rsidRDefault="00F91635" w:rsidP="00F9163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:rsidR="00F91635" w:rsidRPr="0095749C" w:rsidRDefault="00F91635" w:rsidP="00F9163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95749C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37315D" w:rsidRPr="003818AE" w:rsidTr="00CC6F3C">
        <w:tc>
          <w:tcPr>
            <w:tcW w:w="3024" w:type="dxa"/>
            <w:shd w:val="clear" w:color="auto" w:fill="auto"/>
            <w:vAlign w:val="center"/>
          </w:tcPr>
          <w:p w:rsidR="0037315D" w:rsidRPr="00844EC7" w:rsidRDefault="0037315D" w:rsidP="0037315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37315D" w:rsidRPr="00844EC7" w:rsidRDefault="00317C85" w:rsidP="0037315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7315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176</w:t>
            </w:r>
            <w:r w:rsidR="0037315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7315D" w:rsidRPr="00844EC7" w:rsidRDefault="00317C85" w:rsidP="0037315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985</w:t>
            </w:r>
            <w:r w:rsidR="0037315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7315D" w:rsidRPr="0095749C" w:rsidRDefault="0037315D" w:rsidP="0037315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37315D" w:rsidRPr="0095749C" w:rsidRDefault="0037315D" w:rsidP="0037315D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37315D" w:rsidRPr="0095749C" w:rsidRDefault="0037315D" w:rsidP="0037315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7315D" w:rsidRPr="00844EC7" w:rsidRDefault="00317C85" w:rsidP="0037315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7315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176</w:t>
            </w:r>
            <w:r w:rsidR="0037315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7315D" w:rsidRPr="00844EC7" w:rsidRDefault="00317C85" w:rsidP="0037315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985</w:t>
            </w:r>
            <w:r w:rsidR="0037315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7315D" w:rsidRPr="00844EC7" w:rsidRDefault="00317C85" w:rsidP="0037315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787</w:t>
            </w:r>
            <w:r w:rsidR="0037315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772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7315D" w:rsidRPr="0037315D" w:rsidRDefault="00317C85" w:rsidP="0037315D">
            <w:pPr>
              <w:tabs>
                <w:tab w:val="decimal" w:pos="91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  <w:r w:rsidR="0037315D" w:rsidRPr="003731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874</w:t>
            </w:r>
          </w:p>
        </w:tc>
      </w:tr>
      <w:tr w:rsidR="0037315D" w:rsidRPr="003818AE" w:rsidTr="00CC6F3C">
        <w:tc>
          <w:tcPr>
            <w:tcW w:w="3024" w:type="dxa"/>
            <w:shd w:val="clear" w:color="auto" w:fill="auto"/>
            <w:vAlign w:val="center"/>
          </w:tcPr>
          <w:p w:rsidR="0037315D" w:rsidRPr="00844EC7" w:rsidRDefault="0037315D" w:rsidP="0037315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37315D" w:rsidRPr="00844EC7" w:rsidRDefault="00317C85" w:rsidP="0037315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  <w:r w:rsidR="0037315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868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7315D" w:rsidRPr="00844EC7" w:rsidRDefault="00317C85" w:rsidP="0037315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 w:rsidR="0037315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580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7315D" w:rsidRPr="0095749C" w:rsidRDefault="0037315D" w:rsidP="0037315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37315D" w:rsidRPr="0095749C" w:rsidRDefault="0037315D" w:rsidP="0037315D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37315D" w:rsidRPr="0095749C" w:rsidRDefault="0037315D" w:rsidP="0037315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7315D" w:rsidRPr="00844EC7" w:rsidRDefault="00317C85" w:rsidP="0037315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  <w:r w:rsidR="0037315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868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7315D" w:rsidRPr="00844EC7" w:rsidRDefault="00317C85" w:rsidP="0037315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 w:rsidR="0037315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580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7315D" w:rsidRPr="00844EC7" w:rsidRDefault="00317C85" w:rsidP="00093981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37315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09</w:t>
            </w:r>
            <w:r w:rsidR="0009398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7315D" w:rsidRPr="0037315D" w:rsidRDefault="00317C85" w:rsidP="0037315D">
            <w:pPr>
              <w:tabs>
                <w:tab w:val="decimal" w:pos="91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37315D" w:rsidRPr="003731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</w:tr>
      <w:tr w:rsidR="0037315D" w:rsidRPr="003818AE" w:rsidTr="00CC6F3C">
        <w:tc>
          <w:tcPr>
            <w:tcW w:w="3024" w:type="dxa"/>
            <w:shd w:val="clear" w:color="auto" w:fill="auto"/>
            <w:vAlign w:val="center"/>
          </w:tcPr>
          <w:p w:rsidR="0037315D" w:rsidRPr="00844EC7" w:rsidRDefault="0037315D" w:rsidP="0037315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การเกษตร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และอื่น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x-none"/>
              </w:rPr>
              <w:t>ๆ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37315D" w:rsidRPr="00844EC7" w:rsidRDefault="0037315D" w:rsidP="0037315D">
            <w:pPr>
              <w:spacing w:line="240" w:lineRule="atLeast"/>
              <w:ind w:left="-112" w:right="-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7315D" w:rsidRPr="00844EC7" w:rsidRDefault="00317C85" w:rsidP="0037315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7315D" w:rsidRPr="0095749C" w:rsidRDefault="0037315D" w:rsidP="0037315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37315D" w:rsidRPr="0095749C" w:rsidRDefault="0037315D" w:rsidP="0037315D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37315D" w:rsidRPr="0095749C" w:rsidRDefault="0037315D" w:rsidP="0037315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7315D" w:rsidRPr="00844EC7" w:rsidRDefault="0037315D" w:rsidP="0037315D">
            <w:pPr>
              <w:spacing w:line="240" w:lineRule="atLeast"/>
              <w:ind w:left="-112" w:right="-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7315D" w:rsidRPr="00844EC7" w:rsidRDefault="00317C85" w:rsidP="0037315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7315D" w:rsidRPr="0095749C" w:rsidRDefault="0037315D" w:rsidP="0037315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7315D" w:rsidRPr="0037315D" w:rsidRDefault="0037315D" w:rsidP="0037315D">
            <w:pPr>
              <w:tabs>
                <w:tab w:val="decimal" w:pos="91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1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17C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3731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17C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  <w:r w:rsidRPr="003731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7315D" w:rsidRPr="003818AE" w:rsidTr="00CC6F3C">
        <w:tc>
          <w:tcPr>
            <w:tcW w:w="3024" w:type="dxa"/>
            <w:shd w:val="clear" w:color="auto" w:fill="auto"/>
            <w:vAlign w:val="center"/>
          </w:tcPr>
          <w:p w:rsidR="0037315D" w:rsidRPr="00844EC7" w:rsidRDefault="0037315D" w:rsidP="0037315D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315D" w:rsidRPr="00844EC7" w:rsidRDefault="00317C85" w:rsidP="0037315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731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350</w:t>
            </w:r>
            <w:r w:rsidR="003731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315D" w:rsidRPr="00844EC7" w:rsidRDefault="00317C85" w:rsidP="0037315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731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166</w:t>
            </w:r>
            <w:r w:rsidR="003731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315D" w:rsidRPr="0095749C" w:rsidRDefault="0037315D" w:rsidP="0037315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37315D" w:rsidRPr="0095749C" w:rsidRDefault="0037315D" w:rsidP="0037315D">
            <w:pPr>
              <w:spacing w:line="240" w:lineRule="atLeast"/>
              <w:ind w:right="2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315D" w:rsidRPr="0095749C" w:rsidRDefault="0037315D" w:rsidP="0037315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315D" w:rsidRPr="00844EC7" w:rsidRDefault="00317C85" w:rsidP="0037315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731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350</w:t>
            </w:r>
            <w:r w:rsidR="003731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315D" w:rsidRPr="00844EC7" w:rsidRDefault="00317C85" w:rsidP="0037315D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731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166</w:t>
            </w:r>
            <w:r w:rsidR="003731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315D" w:rsidRPr="00844EC7" w:rsidRDefault="00317C85" w:rsidP="00093981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814</w:t>
            </w:r>
            <w:r w:rsidR="003731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</w:t>
            </w:r>
            <w:r w:rsidR="000939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315D" w:rsidRPr="0037315D" w:rsidRDefault="00317C85" w:rsidP="0037315D">
            <w:pPr>
              <w:tabs>
                <w:tab w:val="decimal" w:pos="91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701</w:t>
            </w:r>
            <w:r w:rsidR="0037315D" w:rsidRPr="003731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109</w:t>
            </w:r>
          </w:p>
        </w:tc>
      </w:tr>
      <w:tr w:rsidR="00F41E0D" w:rsidRPr="003818AE" w:rsidTr="00CC6F3C">
        <w:trPr>
          <w:trHeight w:val="58"/>
        </w:trPr>
        <w:tc>
          <w:tcPr>
            <w:tcW w:w="3024" w:type="dxa"/>
            <w:shd w:val="clear" w:color="auto" w:fill="auto"/>
            <w:vAlign w:val="center"/>
          </w:tcPr>
          <w:p w:rsidR="00F41E0D" w:rsidRPr="00844EC7" w:rsidRDefault="00F41E0D" w:rsidP="00F41E0D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1E0D" w:rsidRPr="00844EC7" w:rsidRDefault="00F41E0D" w:rsidP="00F41E0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41E0D" w:rsidRPr="00844EC7" w:rsidRDefault="00F41E0D" w:rsidP="00F41E0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1E0D" w:rsidRPr="00844EC7" w:rsidRDefault="00F41E0D" w:rsidP="00F41E0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41E0D" w:rsidRPr="00844EC7" w:rsidRDefault="00F41E0D" w:rsidP="00F41E0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1E0D" w:rsidRPr="00844EC7" w:rsidRDefault="00F41E0D" w:rsidP="00F41E0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F41E0D" w:rsidRPr="00844EC7" w:rsidRDefault="00F41E0D" w:rsidP="00F41E0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1E0D" w:rsidRPr="00844EC7" w:rsidRDefault="00F41E0D" w:rsidP="00F41E0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41E0D" w:rsidRPr="00844EC7" w:rsidRDefault="00F41E0D" w:rsidP="00F41E0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1E0D" w:rsidRPr="00844EC7" w:rsidRDefault="00F41E0D" w:rsidP="00F41E0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41E0D" w:rsidRPr="00844EC7" w:rsidRDefault="00F41E0D" w:rsidP="00F41E0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1E0D" w:rsidRPr="00844EC7" w:rsidRDefault="00F41E0D" w:rsidP="00F41E0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41E0D" w:rsidRPr="00844EC7" w:rsidRDefault="00F41E0D" w:rsidP="00F41E0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1E0D" w:rsidRPr="00844EC7" w:rsidRDefault="00F41E0D" w:rsidP="00F41E0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41E0D" w:rsidRPr="00844EC7" w:rsidRDefault="00F41E0D" w:rsidP="00F41E0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1E0D" w:rsidRPr="00844EC7" w:rsidRDefault="00F41E0D" w:rsidP="00F41E0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</w:tr>
      <w:tr w:rsidR="0037315D" w:rsidRPr="003818AE" w:rsidTr="00CC6F3C">
        <w:tc>
          <w:tcPr>
            <w:tcW w:w="5564" w:type="dxa"/>
            <w:gridSpan w:val="4"/>
            <w:shd w:val="clear" w:color="auto" w:fill="auto"/>
            <w:vAlign w:val="center"/>
          </w:tcPr>
          <w:p w:rsidR="0037315D" w:rsidRPr="00844EC7" w:rsidRDefault="0037315D" w:rsidP="0037315D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844EC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 w:rsidRPr="00844EC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</w:t>
            </w:r>
            <w:r w:rsidRPr="00844EC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ร) ขาดทุน</w:t>
            </w:r>
            <w:r w:rsidRPr="00844EC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315D" w:rsidRPr="003818AE" w:rsidRDefault="0037315D" w:rsidP="0037315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D307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844EC7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315D" w:rsidRPr="003818AE" w:rsidRDefault="0037315D" w:rsidP="0037315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D307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7315D" w:rsidRPr="003818AE" w:rsidTr="00CC6F3C">
        <w:tc>
          <w:tcPr>
            <w:tcW w:w="5564" w:type="dxa"/>
            <w:gridSpan w:val="4"/>
            <w:shd w:val="clear" w:color="auto" w:fill="auto"/>
            <w:vAlign w:val="center"/>
          </w:tcPr>
          <w:p w:rsidR="0037315D" w:rsidRPr="00090330" w:rsidRDefault="0037315D" w:rsidP="0037315D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</w:t>
            </w: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090330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7315D" w:rsidRPr="00090330" w:rsidRDefault="0037315D" w:rsidP="0037315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37315D" w:rsidRPr="00090330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37315D" w:rsidRPr="00090330" w:rsidRDefault="0037315D" w:rsidP="0037315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090330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7315D" w:rsidRPr="00090330" w:rsidRDefault="0037315D" w:rsidP="0037315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090330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7315D" w:rsidRPr="00090330" w:rsidRDefault="0037315D" w:rsidP="0037315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090330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7315D" w:rsidRPr="00090330" w:rsidRDefault="00317C85" w:rsidP="00093981">
            <w:pPr>
              <w:tabs>
                <w:tab w:val="decimal" w:pos="834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814</w:t>
            </w:r>
            <w:r w:rsidR="003731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</w:t>
            </w:r>
            <w:r w:rsidR="000939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315D" w:rsidRPr="00090330" w:rsidRDefault="0037315D" w:rsidP="0037315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7315D" w:rsidRPr="00090330" w:rsidRDefault="00317C85" w:rsidP="0037315D">
            <w:pPr>
              <w:tabs>
                <w:tab w:val="decimal" w:pos="834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701</w:t>
            </w:r>
            <w:r w:rsidR="003731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</w:t>
            </w:r>
          </w:p>
        </w:tc>
      </w:tr>
    </w:tbl>
    <w:p w:rsidR="003637ED" w:rsidRDefault="003637ED" w:rsidP="00C21040">
      <w:pPr>
        <w:rPr>
          <w:lang w:val="en-US"/>
        </w:rPr>
      </w:pPr>
    </w:p>
    <w:p w:rsidR="003637ED" w:rsidRDefault="003637ED" w:rsidP="00C21040">
      <w:pPr>
        <w:rPr>
          <w:lang w:val="en-US"/>
        </w:rPr>
        <w:sectPr w:rsidR="003637ED" w:rsidSect="00994E11">
          <w:footerReference w:type="default" r:id="rId11"/>
          <w:pgSz w:w="16834" w:h="11909" w:orient="landscape" w:code="9"/>
          <w:pgMar w:top="1166" w:right="691" w:bottom="1152" w:left="1170" w:header="706" w:footer="706" w:gutter="0"/>
          <w:cols w:space="737"/>
          <w:docGrid w:linePitch="360"/>
        </w:sectPr>
      </w:pPr>
    </w:p>
    <w:p w:rsidR="005A69E3" w:rsidRPr="001F5A2E" w:rsidRDefault="005A69E3" w:rsidP="00CC6F3C">
      <w:pPr>
        <w:pStyle w:val="Heading2"/>
        <w:keepLines w:val="0"/>
        <w:numPr>
          <w:ilvl w:val="1"/>
          <w:numId w:val="1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 w:rsidRPr="001F5A2E"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ข้อมูลเกี่ยวกับฐานะการเงินตามส่วนงานที่รายงาน</w:t>
      </w:r>
    </w:p>
    <w:p w:rsidR="001B3E66" w:rsidRDefault="001B3E66" w:rsidP="005A69E3">
      <w:pPr>
        <w:spacing w:line="240" w:lineRule="auto"/>
        <w:ind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127" w:type="dxa"/>
        <w:tblInd w:w="450" w:type="dxa"/>
        <w:tblLook w:val="04A0" w:firstRow="1" w:lastRow="0" w:firstColumn="1" w:lastColumn="0" w:noHBand="0" w:noVBand="1"/>
      </w:tblPr>
      <w:tblGrid>
        <w:gridCol w:w="4824"/>
        <w:gridCol w:w="990"/>
        <w:gridCol w:w="236"/>
        <w:gridCol w:w="1438"/>
        <w:gridCol w:w="234"/>
        <w:gridCol w:w="1405"/>
      </w:tblGrid>
      <w:tr w:rsidR="005A69E3" w:rsidRPr="001F5A2E" w:rsidTr="00CC6F3C">
        <w:tc>
          <w:tcPr>
            <w:tcW w:w="4824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A69E3" w:rsidRPr="001F5A2E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7" w:type="dxa"/>
            <w:gridSpan w:val="3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5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5A69E3" w:rsidRPr="001F5A2E" w:rsidTr="00CC6F3C">
        <w:tc>
          <w:tcPr>
            <w:tcW w:w="4824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A69E3" w:rsidRPr="001F5A2E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5A69E3" w:rsidRPr="004B1C75" w:rsidRDefault="00317C85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B1C7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B1C7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4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5A69E3" w:rsidRPr="001F5A2E" w:rsidRDefault="00317C85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4B1C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B1C7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B1C75" w:rsidRPr="001F5A2E" w:rsidTr="00CC6F3C">
        <w:tc>
          <w:tcPr>
            <w:tcW w:w="4824" w:type="dxa"/>
            <w:shd w:val="clear" w:color="auto" w:fill="auto"/>
          </w:tcPr>
          <w:p w:rsidR="004B1C75" w:rsidRPr="001F5A2E" w:rsidRDefault="004B1C75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B1C75" w:rsidRPr="001F5A2E" w:rsidRDefault="004B1C75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B1C75" w:rsidRPr="001F5A2E" w:rsidRDefault="004B1C75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4B1C75" w:rsidRPr="001F5A2E" w:rsidRDefault="00317C85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4" w:type="dxa"/>
            <w:shd w:val="clear" w:color="auto" w:fill="auto"/>
          </w:tcPr>
          <w:p w:rsidR="004B1C75" w:rsidRPr="001F5A2E" w:rsidRDefault="004B1C75" w:rsidP="00D06FA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4B1C75" w:rsidRPr="001F5A2E" w:rsidRDefault="00317C85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A69E3" w:rsidRPr="001F5A2E" w:rsidTr="00CC6F3C">
        <w:tc>
          <w:tcPr>
            <w:tcW w:w="4824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A69E3" w:rsidRPr="001F5A2E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7" w:type="dxa"/>
            <w:gridSpan w:val="3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F5A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1F5A2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1B3E66" w:rsidRPr="001F5A2E" w:rsidTr="00CC6F3C">
        <w:tc>
          <w:tcPr>
            <w:tcW w:w="4824" w:type="dxa"/>
            <w:shd w:val="clear" w:color="auto" w:fill="auto"/>
            <w:vAlign w:val="center"/>
          </w:tcPr>
          <w:p w:rsidR="001B3E66" w:rsidRPr="001F5A2E" w:rsidRDefault="001B3E66" w:rsidP="001B3E6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F5A2E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990" w:type="dxa"/>
            <w:shd w:val="clear" w:color="auto" w:fill="auto"/>
          </w:tcPr>
          <w:p w:rsidR="001B3E66" w:rsidRPr="001F5A2E" w:rsidRDefault="001B3E66" w:rsidP="001B3E6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B3E66" w:rsidRPr="001F5A2E" w:rsidRDefault="001B3E66" w:rsidP="001B3E6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1B3E66" w:rsidRPr="00EC69A2" w:rsidRDefault="00317C85" w:rsidP="00484999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="00EC69A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  <w:r w:rsidR="00EC69A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234" w:type="dxa"/>
            <w:shd w:val="clear" w:color="auto" w:fill="auto"/>
          </w:tcPr>
          <w:p w:rsidR="001B3E66" w:rsidRPr="001F5A2E" w:rsidRDefault="001B3E66" w:rsidP="001B3E66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1B3E66" w:rsidRPr="00C30615" w:rsidRDefault="00317C85" w:rsidP="00484999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1B3E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  <w:r w:rsidR="001B3E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</w:p>
        </w:tc>
      </w:tr>
      <w:tr w:rsidR="001B3E66" w:rsidRPr="001F5A2E" w:rsidTr="00CC6F3C">
        <w:tc>
          <w:tcPr>
            <w:tcW w:w="4824" w:type="dxa"/>
            <w:shd w:val="clear" w:color="auto" w:fill="auto"/>
            <w:vAlign w:val="center"/>
          </w:tcPr>
          <w:p w:rsidR="001B3E66" w:rsidRPr="001F5A2E" w:rsidRDefault="001B3E66" w:rsidP="001B3E6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990" w:type="dxa"/>
            <w:shd w:val="clear" w:color="auto" w:fill="auto"/>
          </w:tcPr>
          <w:p w:rsidR="001B3E66" w:rsidRPr="001F5A2E" w:rsidRDefault="001B3E66" w:rsidP="001B3E6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B3E66" w:rsidRPr="001F5A2E" w:rsidRDefault="001B3E66" w:rsidP="001B3E6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1B3E66" w:rsidRPr="006D25CF" w:rsidRDefault="00317C85" w:rsidP="00484999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  <w:r w:rsidR="00EC69A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883</w:t>
            </w:r>
          </w:p>
        </w:tc>
        <w:tc>
          <w:tcPr>
            <w:tcW w:w="234" w:type="dxa"/>
            <w:shd w:val="clear" w:color="auto" w:fill="auto"/>
          </w:tcPr>
          <w:p w:rsidR="001B3E66" w:rsidRPr="006D25CF" w:rsidRDefault="001B3E66" w:rsidP="001B3E66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1B3E66" w:rsidRPr="0078123E" w:rsidRDefault="00317C85" w:rsidP="00484999">
            <w:pPr>
              <w:tabs>
                <w:tab w:val="decimal" w:pos="108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="001B3E6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770</w:t>
            </w:r>
          </w:p>
        </w:tc>
      </w:tr>
      <w:tr w:rsidR="001B3E66" w:rsidRPr="001F5A2E" w:rsidTr="00CC6F3C">
        <w:tc>
          <w:tcPr>
            <w:tcW w:w="4824" w:type="dxa"/>
            <w:shd w:val="clear" w:color="auto" w:fill="auto"/>
            <w:vAlign w:val="center"/>
          </w:tcPr>
          <w:p w:rsidR="001B3E66" w:rsidRPr="001F5A2E" w:rsidRDefault="001B3E66" w:rsidP="001B3E6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0330">
              <w:rPr>
                <w:rFonts w:ascii="Angsana New" w:hAnsi="Angsana New" w:hint="cs"/>
                <w:sz w:val="30"/>
                <w:szCs w:val="30"/>
                <w:cs/>
              </w:rPr>
              <w:t>การเกษตร</w:t>
            </w:r>
            <w:r w:rsidR="001A160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และอื่น</w:t>
            </w:r>
            <w:r w:rsidR="001A160B">
              <w:rPr>
                <w:rFonts w:ascii="Angsana New" w:hAnsi="Angsana New" w:hint="cs"/>
                <w:sz w:val="30"/>
                <w:szCs w:val="30"/>
                <w:cs/>
                <w:lang w:val="en-US" w:eastAsia="x-none"/>
              </w:rPr>
              <w:t>ๆ</w:t>
            </w:r>
          </w:p>
        </w:tc>
        <w:tc>
          <w:tcPr>
            <w:tcW w:w="990" w:type="dxa"/>
            <w:shd w:val="clear" w:color="auto" w:fill="auto"/>
          </w:tcPr>
          <w:p w:rsidR="001B3E66" w:rsidRPr="001F5A2E" w:rsidRDefault="001B3E66" w:rsidP="001B3E6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B3E66" w:rsidRPr="001F5A2E" w:rsidRDefault="001B3E66" w:rsidP="001B3E6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1B3E66" w:rsidRPr="006D25CF" w:rsidRDefault="00EC69A2" w:rsidP="004849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:rsidR="001B3E66" w:rsidRPr="006D25CF" w:rsidRDefault="001B3E66" w:rsidP="001B3E66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1B3E66" w:rsidRPr="0078123E" w:rsidRDefault="00317C85" w:rsidP="00484999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1B3E6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</w:tr>
      <w:tr w:rsidR="001B3E66" w:rsidRPr="00944713" w:rsidTr="00CC6F3C">
        <w:tc>
          <w:tcPr>
            <w:tcW w:w="4824" w:type="dxa"/>
            <w:shd w:val="clear" w:color="auto" w:fill="auto"/>
          </w:tcPr>
          <w:p w:rsidR="001B3E66" w:rsidRPr="00944713" w:rsidRDefault="001B3E66" w:rsidP="001B3E6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B3E66" w:rsidRPr="00944713" w:rsidRDefault="001B3E66" w:rsidP="001B3E6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B3E66" w:rsidRPr="00944713" w:rsidRDefault="001B3E66" w:rsidP="001B3E6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:rsidR="001B3E66" w:rsidRPr="006D25CF" w:rsidRDefault="00317C85" w:rsidP="00484999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EC69A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186</w:t>
            </w:r>
            <w:r w:rsidR="00EC69A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483</w:t>
            </w:r>
          </w:p>
        </w:tc>
        <w:tc>
          <w:tcPr>
            <w:tcW w:w="234" w:type="dxa"/>
            <w:shd w:val="clear" w:color="auto" w:fill="auto"/>
          </w:tcPr>
          <w:p w:rsidR="001B3E66" w:rsidRPr="006D25CF" w:rsidRDefault="001B3E66" w:rsidP="001B3E66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B3E66" w:rsidRPr="0078123E" w:rsidRDefault="00317C85" w:rsidP="00484999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1B3E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012</w:t>
            </w:r>
            <w:r w:rsidR="001B3E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652</w:t>
            </w:r>
          </w:p>
        </w:tc>
      </w:tr>
      <w:tr w:rsidR="001B3E66" w:rsidRPr="001F5A2E" w:rsidTr="00CC6F3C">
        <w:tc>
          <w:tcPr>
            <w:tcW w:w="4824" w:type="dxa"/>
            <w:shd w:val="clear" w:color="auto" w:fill="auto"/>
          </w:tcPr>
          <w:p w:rsidR="001B3E66" w:rsidRPr="001F5A2E" w:rsidRDefault="001B3E66" w:rsidP="001B3E6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5A2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  <w:shd w:val="clear" w:color="auto" w:fill="auto"/>
          </w:tcPr>
          <w:p w:rsidR="001B3E66" w:rsidRPr="001F5A2E" w:rsidRDefault="001B3E66" w:rsidP="001B3E6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B3E66" w:rsidRPr="001F5A2E" w:rsidRDefault="001B3E66" w:rsidP="001B3E6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:rsidR="001B3E66" w:rsidRPr="006D25CF" w:rsidRDefault="00317C85" w:rsidP="00484999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C69A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453</w:t>
            </w:r>
            <w:r w:rsidR="00EC69A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862</w:t>
            </w:r>
          </w:p>
        </w:tc>
        <w:tc>
          <w:tcPr>
            <w:tcW w:w="234" w:type="dxa"/>
            <w:shd w:val="clear" w:color="auto" w:fill="auto"/>
          </w:tcPr>
          <w:p w:rsidR="001B3E66" w:rsidRPr="006D25CF" w:rsidRDefault="001B3E66" w:rsidP="001B3E66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3E66" w:rsidRPr="0078123E" w:rsidRDefault="00317C85" w:rsidP="00484999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1B3E6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554</w:t>
            </w:r>
            <w:r w:rsidR="001B3E6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</w:p>
        </w:tc>
      </w:tr>
      <w:tr w:rsidR="001B3E66" w:rsidRPr="00CC0312" w:rsidTr="00CC6F3C">
        <w:tc>
          <w:tcPr>
            <w:tcW w:w="4824" w:type="dxa"/>
            <w:shd w:val="clear" w:color="auto" w:fill="auto"/>
          </w:tcPr>
          <w:p w:rsidR="001B3E66" w:rsidRPr="001F5A2E" w:rsidRDefault="001B3E66" w:rsidP="001B3E6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5A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990" w:type="dxa"/>
            <w:shd w:val="clear" w:color="auto" w:fill="auto"/>
          </w:tcPr>
          <w:p w:rsidR="001B3E66" w:rsidRPr="001F5A2E" w:rsidRDefault="001B3E66" w:rsidP="001B3E6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B3E66" w:rsidRPr="001F5A2E" w:rsidRDefault="001B3E66" w:rsidP="001B3E6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3E66" w:rsidRPr="000336D3" w:rsidRDefault="00317C85" w:rsidP="00484999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EC69A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640</w:t>
            </w:r>
            <w:r w:rsidR="00EC69A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</w:p>
        </w:tc>
        <w:tc>
          <w:tcPr>
            <w:tcW w:w="234" w:type="dxa"/>
            <w:shd w:val="clear" w:color="auto" w:fill="auto"/>
          </w:tcPr>
          <w:p w:rsidR="001B3E66" w:rsidRPr="001F5A2E" w:rsidRDefault="001B3E66" w:rsidP="001B3E66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B3E66" w:rsidRPr="0078123E" w:rsidRDefault="00317C85" w:rsidP="00484999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1B3E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566</w:t>
            </w:r>
            <w:r w:rsidR="001B3E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908</w:t>
            </w:r>
          </w:p>
        </w:tc>
      </w:tr>
    </w:tbl>
    <w:p w:rsidR="005A69E3" w:rsidRPr="00480BCF" w:rsidRDefault="005A69E3" w:rsidP="00480BCF">
      <w:pPr>
        <w:pStyle w:val="Bo-Blankline"/>
        <w:rPr>
          <w:cs/>
        </w:rPr>
      </w:pPr>
    </w:p>
    <w:p w:rsidR="00581076" w:rsidRDefault="00581076" w:rsidP="006E00CD">
      <w:pPr>
        <w:pStyle w:val="Caption"/>
        <w:ind w:left="567" w:hanging="567"/>
      </w:pPr>
      <w:r>
        <w:rPr>
          <w:rFonts w:hint="cs"/>
          <w:cs/>
        </w:rPr>
        <w:t>ภาษีเงินได้</w:t>
      </w:r>
    </w:p>
    <w:p w:rsidR="00581076" w:rsidRPr="00581076" w:rsidRDefault="00581076" w:rsidP="00581076">
      <w:pPr>
        <w:rPr>
          <w:sz w:val="20"/>
          <w:szCs w:val="20"/>
          <w:lang w:val="en-US"/>
        </w:rPr>
      </w:pPr>
    </w:p>
    <w:p w:rsidR="00E51617" w:rsidRDefault="009E6E8A" w:rsidP="00E51617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อัตราภาษีเงินได้ที่แท้จริง</w:t>
      </w:r>
      <w:r w:rsidR="00E51617">
        <w:rPr>
          <w:rFonts w:ascii="Angsana New" w:hAnsi="Angsana New"/>
          <w:sz w:val="30"/>
          <w:szCs w:val="30"/>
          <w:cs/>
        </w:rPr>
        <w:t>ของ</w:t>
      </w:r>
      <w:r w:rsidR="00E51617" w:rsidRPr="00E51617">
        <w:rPr>
          <w:rFonts w:ascii="Angsana New" w:hAnsi="Angsana New"/>
          <w:sz w:val="30"/>
          <w:szCs w:val="30"/>
          <w:cs/>
        </w:rPr>
        <w:t>บริษัท</w:t>
      </w:r>
      <w:r w:rsidR="00E51617">
        <w:rPr>
          <w:rFonts w:ascii="Angsana New" w:hAnsi="Angsana New"/>
          <w:sz w:val="30"/>
          <w:szCs w:val="30"/>
          <w:cs/>
        </w:rPr>
        <w:t>ในการดำเนินงานต่อเนื่อง</w:t>
      </w:r>
      <w:r w:rsidR="005E10D8">
        <w:rPr>
          <w:rFonts w:ascii="Angsana New" w:hAnsi="Angsana New" w:hint="cs"/>
          <w:sz w:val="30"/>
          <w:szCs w:val="30"/>
          <w:cs/>
        </w:rPr>
        <w:t>สำหรับรอบ</w:t>
      </w:r>
      <w:r w:rsidR="00E51617">
        <w:rPr>
          <w:rFonts w:ascii="Angsana New" w:hAnsi="Angsana New"/>
          <w:sz w:val="30"/>
          <w:szCs w:val="30"/>
          <w:cs/>
        </w:rPr>
        <w:t>ระยะเวลา</w:t>
      </w:r>
      <w:r w:rsidR="00E51617">
        <w:rPr>
          <w:rFonts w:ascii="Angsana New" w:hAnsi="Angsana New" w:hint="cs"/>
          <w:sz w:val="30"/>
          <w:szCs w:val="30"/>
          <w:cs/>
        </w:rPr>
        <w:t>สาม</w:t>
      </w:r>
      <w:r w:rsidR="00E5161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51617">
        <w:rPr>
          <w:rFonts w:ascii="Angsana New" w:hAnsi="Angsana New"/>
          <w:sz w:val="30"/>
          <w:szCs w:val="30"/>
          <w:lang w:val="en-US"/>
        </w:rPr>
        <w:t xml:space="preserve">31 </w:t>
      </w:r>
      <w:r w:rsidR="00E51617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E51617">
        <w:rPr>
          <w:rFonts w:ascii="Angsana New" w:hAnsi="Angsana New"/>
          <w:sz w:val="30"/>
          <w:szCs w:val="30"/>
          <w:cs/>
        </w:rPr>
        <w:t xml:space="preserve"> 2561</w:t>
      </w:r>
      <w:r w:rsidR="00E51617">
        <w:rPr>
          <w:rFonts w:ascii="Angsana New" w:hAnsi="Angsana New"/>
          <w:sz w:val="30"/>
          <w:szCs w:val="30"/>
        </w:rPr>
        <w:t xml:space="preserve"> </w:t>
      </w:r>
      <w:r w:rsidR="00E51617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E51617">
        <w:rPr>
          <w:rFonts w:ascii="Angsana New" w:hAnsi="Angsana New"/>
          <w:sz w:val="30"/>
          <w:szCs w:val="30"/>
        </w:rPr>
        <w:t>7</w:t>
      </w:r>
      <w:r w:rsidR="005E10D8">
        <w:rPr>
          <w:rFonts w:ascii="Angsana New" w:hAnsi="Angsana New"/>
          <w:sz w:val="30"/>
          <w:szCs w:val="30"/>
        </w:rPr>
        <w:t>.5</w:t>
      </w:r>
      <w:r w:rsidR="00E51617">
        <w:rPr>
          <w:rFonts w:ascii="Angsana New" w:hAnsi="Angsana New"/>
          <w:sz w:val="30"/>
          <w:szCs w:val="30"/>
        </w:rPr>
        <w:t xml:space="preserve"> </w:t>
      </w:r>
      <w:r w:rsidR="00E51617" w:rsidRPr="00635BD3">
        <w:rPr>
          <w:rFonts w:ascii="Angsana New" w:hAnsi="Angsana New"/>
          <w:i/>
          <w:iCs/>
          <w:sz w:val="30"/>
          <w:szCs w:val="30"/>
        </w:rPr>
        <w:t>(</w:t>
      </w:r>
      <w:r w:rsidR="00E51617" w:rsidRPr="00E51617">
        <w:rPr>
          <w:rFonts w:ascii="Angsana New" w:hAnsi="Angsana New"/>
          <w:i/>
          <w:iCs/>
          <w:sz w:val="30"/>
          <w:szCs w:val="30"/>
          <w:lang w:val="en-US"/>
        </w:rPr>
        <w:t xml:space="preserve">31 </w:t>
      </w:r>
      <w:r w:rsidR="00E51617" w:rsidRPr="00E51617">
        <w:rPr>
          <w:rFonts w:ascii="Angsana New" w:hAnsi="Angsana New" w:hint="cs"/>
          <w:i/>
          <w:iCs/>
          <w:sz w:val="30"/>
          <w:szCs w:val="30"/>
          <w:cs/>
        </w:rPr>
        <w:t>มีนาคม</w:t>
      </w:r>
      <w:r w:rsidR="00E51617" w:rsidRPr="00E5161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51617">
        <w:rPr>
          <w:rFonts w:ascii="Angsana New" w:hAnsi="Angsana New"/>
          <w:i/>
          <w:iCs/>
          <w:sz w:val="30"/>
          <w:szCs w:val="30"/>
        </w:rPr>
        <w:t>2560</w:t>
      </w:r>
      <w:r w:rsidR="00E51617" w:rsidRPr="00635BD3">
        <w:rPr>
          <w:rFonts w:ascii="Angsana New" w:hAnsi="Angsana New"/>
          <w:i/>
          <w:iCs/>
          <w:sz w:val="30"/>
          <w:szCs w:val="30"/>
        </w:rPr>
        <w:t xml:space="preserve">: </w:t>
      </w:r>
      <w:r w:rsidR="00E51617" w:rsidRPr="00635BD3">
        <w:rPr>
          <w:rFonts w:ascii="Angsana New" w:hAnsi="Angsana New"/>
          <w:i/>
          <w:iCs/>
          <w:sz w:val="30"/>
          <w:szCs w:val="30"/>
          <w:cs/>
        </w:rPr>
        <w:t>ร้อย</w:t>
      </w:r>
      <w:r w:rsidR="00E51617" w:rsidRPr="00E51617">
        <w:rPr>
          <w:rFonts w:ascii="Angsana New" w:hAnsi="Angsana New"/>
          <w:i/>
          <w:iCs/>
          <w:sz w:val="30"/>
          <w:szCs w:val="30"/>
          <w:cs/>
        </w:rPr>
        <w:t xml:space="preserve">ละ </w:t>
      </w:r>
      <w:r w:rsidR="00E51617" w:rsidRPr="00E51617">
        <w:rPr>
          <w:rFonts w:ascii="Angsana New" w:hAnsi="Angsana New"/>
          <w:i/>
          <w:iCs/>
          <w:sz w:val="30"/>
          <w:szCs w:val="30"/>
        </w:rPr>
        <w:t>0.4)</w:t>
      </w:r>
      <w:r w:rsidR="00E51617" w:rsidRPr="00635BD3">
        <w:rPr>
          <w:rFonts w:ascii="Angsana New" w:hAnsi="Angsana New"/>
          <w:i/>
          <w:iCs/>
          <w:sz w:val="30"/>
          <w:szCs w:val="30"/>
        </w:rPr>
        <w:t xml:space="preserve"> </w:t>
      </w:r>
      <w:r w:rsidR="00E609BA" w:rsidRPr="00E609BA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</w:t>
      </w:r>
      <w:r w:rsidR="00BF2321">
        <w:rPr>
          <w:rFonts w:ascii="Angsana New" w:hAnsi="Angsana New"/>
          <w:sz w:val="30"/>
          <w:szCs w:val="30"/>
          <w:cs/>
        </w:rPr>
        <w:t>แท้จริงมีสาเหตุหลักจาก กำไร</w:t>
      </w:r>
      <w:r w:rsidR="00E609BA" w:rsidRPr="00E609BA">
        <w:rPr>
          <w:rFonts w:ascii="Angsana New" w:hAnsi="Angsana New"/>
          <w:sz w:val="30"/>
          <w:szCs w:val="30"/>
          <w:cs/>
        </w:rPr>
        <w:t>จากกิจการที่ได้รับการส่งเสริมการลงทุนบางส่วนหมดอายุ และผลขาดทุน</w:t>
      </w:r>
      <w:r w:rsidR="00E609BA">
        <w:rPr>
          <w:rFonts w:ascii="Angsana New" w:hAnsi="Angsana New" w:hint="cs"/>
          <w:sz w:val="30"/>
          <w:szCs w:val="30"/>
          <w:cs/>
        </w:rPr>
        <w:t>ทางภาษี</w:t>
      </w:r>
      <w:r w:rsidR="00E609BA" w:rsidRPr="00E609BA">
        <w:rPr>
          <w:rFonts w:ascii="Angsana New" w:hAnsi="Angsana New"/>
          <w:sz w:val="30"/>
          <w:szCs w:val="30"/>
          <w:cs/>
        </w:rPr>
        <w:t>ยกมาลดลงอย่างเป็นสาระสำคัญเมื่อเทียบกับปีก่อน จึงทำให้บริษัทมีค่าใช้จ่ายภาษีเงินได้ในงวดปัจจุบันมากกว่าปีก่อน</w:t>
      </w:r>
    </w:p>
    <w:p w:rsidR="00581076" w:rsidRPr="00581076" w:rsidRDefault="00581076" w:rsidP="00581076">
      <w:pPr>
        <w:rPr>
          <w:sz w:val="20"/>
          <w:szCs w:val="20"/>
          <w:lang w:val="en-US"/>
        </w:rPr>
      </w:pPr>
    </w:p>
    <w:p w:rsidR="00F90B1F" w:rsidRPr="00DA6F99" w:rsidRDefault="007B2482" w:rsidP="006E00CD">
      <w:pPr>
        <w:pStyle w:val="Caption"/>
        <w:ind w:left="567" w:hanging="567"/>
      </w:pPr>
      <w:r w:rsidRPr="00DA6F99">
        <w:rPr>
          <w:cs/>
        </w:rPr>
        <w:t>กำไรต่อหุ้น</w:t>
      </w:r>
      <w:r w:rsidR="00C9729C" w:rsidRPr="00DA6F99">
        <w:rPr>
          <w:rFonts w:hint="cs"/>
          <w:cs/>
        </w:rPr>
        <w:t>ขั้นพื้นฐาน</w:t>
      </w:r>
    </w:p>
    <w:p w:rsidR="00F90B1F" w:rsidRPr="001029D1" w:rsidRDefault="00F90B1F" w:rsidP="00F46F21">
      <w:pPr>
        <w:pStyle w:val="Bo-Blankline"/>
        <w:rPr>
          <w:lang w:val="en-US"/>
        </w:rPr>
      </w:pPr>
    </w:p>
    <w:p w:rsidR="00D765AD" w:rsidRDefault="00D765AD" w:rsidP="00D765AD">
      <w:pPr>
        <w:pStyle w:val="Ang15"/>
        <w:rPr>
          <w:spacing w:val="4"/>
        </w:rPr>
      </w:pPr>
      <w:r w:rsidRPr="00620CA3">
        <w:rPr>
          <w:spacing w:val="4"/>
          <w:cs/>
        </w:rPr>
        <w:t>กำไร</w:t>
      </w:r>
      <w:r>
        <w:rPr>
          <w:spacing w:val="4"/>
          <w:cs/>
        </w:rPr>
        <w:t>ต่อหุ้นขั้นพื้นฐานสำหรั</w:t>
      </w:r>
      <w:r>
        <w:rPr>
          <w:rFonts w:hint="cs"/>
          <w:spacing w:val="4"/>
          <w:cs/>
        </w:rPr>
        <w:t>บงวดสามเดือน</w:t>
      </w:r>
      <w:r w:rsidRPr="00620CA3">
        <w:rPr>
          <w:spacing w:val="4"/>
          <w:cs/>
        </w:rPr>
        <w:t>สิ้นสุด</w:t>
      </w:r>
      <w:r w:rsidRPr="00620CA3">
        <w:rPr>
          <w:rFonts w:hint="cs"/>
          <w:spacing w:val="4"/>
          <w:cs/>
        </w:rPr>
        <w:t>วั</w:t>
      </w:r>
      <w:r w:rsidRPr="00620CA3">
        <w:rPr>
          <w:spacing w:val="4"/>
          <w:cs/>
        </w:rPr>
        <w:t xml:space="preserve">นที่ </w:t>
      </w:r>
      <w:r w:rsidR="00317C85">
        <w:rPr>
          <w:spacing w:val="4"/>
          <w:cs/>
        </w:rPr>
        <w:t>3</w:t>
      </w:r>
      <w:r w:rsidR="00317C85">
        <w:rPr>
          <w:rFonts w:hint="cs"/>
          <w:spacing w:val="4"/>
          <w:cs/>
        </w:rPr>
        <w:t>1</w:t>
      </w:r>
      <w:r w:rsidRPr="00620CA3">
        <w:rPr>
          <w:spacing w:val="4"/>
          <w:cs/>
        </w:rPr>
        <w:t xml:space="preserve"> </w:t>
      </w:r>
      <w:r>
        <w:rPr>
          <w:rFonts w:hint="cs"/>
          <w:spacing w:val="4"/>
          <w:cs/>
        </w:rPr>
        <w:t>มีนาคม</w:t>
      </w:r>
      <w:r w:rsidRPr="00620CA3">
        <w:rPr>
          <w:rFonts w:hint="cs"/>
          <w:cs/>
        </w:rPr>
        <w:t xml:space="preserve"> </w:t>
      </w:r>
      <w:r w:rsidR="00317C85">
        <w:t>25</w:t>
      </w:r>
      <w:r w:rsidR="00317C85">
        <w:rPr>
          <w:rFonts w:hint="cs"/>
          <w:cs/>
        </w:rPr>
        <w:t>6</w:t>
      </w:r>
      <w:r w:rsidR="00317C85">
        <w:t>1</w:t>
      </w:r>
      <w:r w:rsidR="00600AD1">
        <w:t xml:space="preserve"> </w:t>
      </w:r>
      <w:r w:rsidRPr="00620CA3">
        <w:rPr>
          <w:cs/>
        </w:rPr>
        <w:t xml:space="preserve">และ </w:t>
      </w:r>
      <w:r w:rsidR="00317C85">
        <w:t>2560</w:t>
      </w:r>
      <w:r w:rsidRPr="00620CA3">
        <w:rPr>
          <w:rFonts w:hint="cs"/>
          <w:cs/>
        </w:rPr>
        <w:t xml:space="preserve"> </w:t>
      </w:r>
      <w:r w:rsidRPr="00620CA3">
        <w:rPr>
          <w:spacing w:val="4"/>
          <w:cs/>
        </w:rPr>
        <w:t>คำนวณจากกำไรสำหรับ</w:t>
      </w:r>
      <w:r>
        <w:rPr>
          <w:rFonts w:hint="cs"/>
          <w:spacing w:val="4"/>
          <w:cs/>
        </w:rPr>
        <w:t>งวดที่</w:t>
      </w:r>
      <w:r w:rsidRPr="00620CA3">
        <w:rPr>
          <w:spacing w:val="4"/>
          <w:cs/>
        </w:rPr>
        <w:t>เป็นส่วนของผู้ถือหุ้นสามัญของบริษัทและจำนวนหุ้นสามัญที่ออกจำหน่ายแล้วระหว่าง</w:t>
      </w:r>
      <w:r w:rsidR="001A160B">
        <w:rPr>
          <w:rFonts w:hint="cs"/>
          <w:spacing w:val="4"/>
          <w:cs/>
        </w:rPr>
        <w:t>งวด</w:t>
      </w:r>
      <w:r w:rsidRPr="00620CA3">
        <w:rPr>
          <w:spacing w:val="4"/>
        </w:rPr>
        <w:t xml:space="preserve"> </w:t>
      </w:r>
      <w:r w:rsidRPr="00620CA3">
        <w:rPr>
          <w:spacing w:val="4"/>
          <w:cs/>
        </w:rPr>
        <w:t>โดยแสดงการคำนวณดังนี้</w:t>
      </w:r>
    </w:p>
    <w:p w:rsidR="005908B9" w:rsidRDefault="005908B9" w:rsidP="00480BCF">
      <w:pPr>
        <w:pStyle w:val="Bo-Blankline"/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350"/>
      </w:tblGrid>
      <w:tr w:rsidR="00480BCF" w:rsidRPr="00D91B3F" w:rsidTr="00484999">
        <w:tc>
          <w:tcPr>
            <w:tcW w:w="6030" w:type="dxa"/>
          </w:tcPr>
          <w:p w:rsidR="00480BCF" w:rsidRPr="00EF3A6F" w:rsidRDefault="00480BCF" w:rsidP="00480BC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A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17C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F3A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EF3A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0" w:type="dxa"/>
          </w:tcPr>
          <w:p w:rsidR="00480BCF" w:rsidRDefault="00317C85" w:rsidP="00480BCF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480BCF" w:rsidRPr="003C652D" w:rsidRDefault="00480BCF" w:rsidP="00480BCF">
            <w:pPr>
              <w:spacing w:line="240" w:lineRule="auto"/>
              <w:ind w:righ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80BCF" w:rsidRDefault="00317C85" w:rsidP="00480BCF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80BCF" w:rsidRPr="00D91B3F" w:rsidTr="00484999">
        <w:tc>
          <w:tcPr>
            <w:tcW w:w="6030" w:type="dxa"/>
          </w:tcPr>
          <w:p w:rsidR="00480BCF" w:rsidRPr="003C652D" w:rsidRDefault="00480BCF" w:rsidP="00480BCF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:rsidR="00480BCF" w:rsidRPr="003C652D" w:rsidRDefault="00480BCF" w:rsidP="00480BCF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652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 / พันหุ้น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00AD1" w:rsidRPr="00D91B3F" w:rsidTr="00484999">
        <w:tc>
          <w:tcPr>
            <w:tcW w:w="6030" w:type="dxa"/>
          </w:tcPr>
          <w:p w:rsidR="00600AD1" w:rsidRPr="003C652D" w:rsidRDefault="00600AD1" w:rsidP="00600AD1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600AD1" w:rsidRPr="00484999" w:rsidRDefault="00317C85" w:rsidP="00484999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753</w:t>
            </w:r>
            <w:r w:rsidR="00AF2902" w:rsidRPr="004849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852</w:t>
            </w:r>
          </w:p>
        </w:tc>
        <w:tc>
          <w:tcPr>
            <w:tcW w:w="270" w:type="dxa"/>
          </w:tcPr>
          <w:p w:rsidR="00600AD1" w:rsidRPr="00484999" w:rsidRDefault="00600AD1" w:rsidP="00600AD1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600AD1" w:rsidRPr="003C652D" w:rsidRDefault="00317C85" w:rsidP="00600AD1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698</w:t>
            </w:r>
            <w:r w:rsidR="00600AD1" w:rsidRPr="001067F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493</w:t>
            </w:r>
          </w:p>
        </w:tc>
      </w:tr>
      <w:tr w:rsidR="00484999" w:rsidRPr="00484999" w:rsidTr="00484999">
        <w:tc>
          <w:tcPr>
            <w:tcW w:w="6030" w:type="dxa"/>
          </w:tcPr>
          <w:p w:rsidR="00484999" w:rsidRPr="00484999" w:rsidRDefault="00484999" w:rsidP="00484999">
            <w:pPr>
              <w:tabs>
                <w:tab w:val="left" w:pos="4752"/>
              </w:tabs>
              <w:spacing w:line="240" w:lineRule="auto"/>
              <w:ind w:right="2"/>
              <w:rPr>
                <w:rFonts w:ascii="Angsana New" w:hAnsi="Angsana New"/>
                <w:sz w:val="10"/>
                <w:szCs w:val="10"/>
              </w:rPr>
            </w:pPr>
            <w:r>
              <w:rPr>
                <w:rFonts w:ascii="Angsana New" w:hAnsi="Angsana New"/>
                <w:sz w:val="10"/>
                <w:szCs w:val="10"/>
              </w:rPr>
              <w:tab/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484999" w:rsidRPr="00484999" w:rsidRDefault="00484999" w:rsidP="00484999">
            <w:pPr>
              <w:tabs>
                <w:tab w:val="left" w:pos="4752"/>
              </w:tabs>
              <w:spacing w:line="240" w:lineRule="auto"/>
              <w:ind w:right="2"/>
              <w:rPr>
                <w:rFonts w:ascii="Angsana New" w:hAnsi="Angsana New"/>
                <w:sz w:val="10"/>
                <w:szCs w:val="10"/>
              </w:rPr>
            </w:pPr>
            <w:r>
              <w:rPr>
                <w:rFonts w:ascii="Angsana New" w:hAnsi="Angsana New"/>
                <w:sz w:val="10"/>
                <w:szCs w:val="10"/>
              </w:rPr>
              <w:tab/>
            </w:r>
          </w:p>
        </w:tc>
        <w:tc>
          <w:tcPr>
            <w:tcW w:w="270" w:type="dxa"/>
          </w:tcPr>
          <w:p w:rsidR="00484999" w:rsidRPr="00484999" w:rsidRDefault="00484999" w:rsidP="00484999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484999" w:rsidRPr="00484999" w:rsidRDefault="00484999" w:rsidP="00484999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84999" w:rsidRPr="00D91B3F" w:rsidTr="00484999">
        <w:tc>
          <w:tcPr>
            <w:tcW w:w="6030" w:type="dxa"/>
          </w:tcPr>
          <w:p w:rsidR="00484999" w:rsidRPr="003C652D" w:rsidRDefault="00484999" w:rsidP="00484999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317C85">
              <w:rPr>
                <w:rFonts w:ascii="Angsana New" w:hAnsi="Angsana New"/>
                <w:sz w:val="30"/>
                <w:szCs w:val="30"/>
              </w:rPr>
              <w:t>1</w:t>
            </w:r>
            <w:r w:rsidRPr="003C652D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:rsidR="00484999" w:rsidRPr="00484999" w:rsidRDefault="00317C85" w:rsidP="00484999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484999" w:rsidRPr="004849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  <w:r w:rsidR="00484999" w:rsidRPr="004849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484999" w:rsidRPr="003C652D" w:rsidRDefault="00484999" w:rsidP="00484999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84999" w:rsidRPr="00785FB8" w:rsidRDefault="00317C85" w:rsidP="00484999">
            <w:pPr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484999" w:rsidRPr="00785FB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900</w:t>
            </w:r>
            <w:r w:rsidR="00484999" w:rsidRPr="00785FB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484999" w:rsidRPr="00D91B3F" w:rsidTr="00484999">
        <w:tc>
          <w:tcPr>
            <w:tcW w:w="6030" w:type="dxa"/>
          </w:tcPr>
          <w:p w:rsidR="00484999" w:rsidRPr="003C652D" w:rsidRDefault="00484999" w:rsidP="00484999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C652D">
              <w:rPr>
                <w:rFonts w:ascii="Angsana New" w:hAnsi="Angsana New" w:hint="cs"/>
                <w:sz w:val="30"/>
                <w:szCs w:val="30"/>
                <w:cs/>
              </w:rPr>
              <w:t>ผลกระทบจาก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หุ้นที่ออกจำหน่าย</w:t>
            </w:r>
          </w:p>
        </w:tc>
        <w:tc>
          <w:tcPr>
            <w:tcW w:w="1440" w:type="dxa"/>
          </w:tcPr>
          <w:p w:rsidR="00484999" w:rsidRPr="00785FB8" w:rsidRDefault="00484999" w:rsidP="00484999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484999" w:rsidRPr="003C652D" w:rsidRDefault="00484999" w:rsidP="00484999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484999" w:rsidRPr="00785FB8" w:rsidRDefault="00317C85" w:rsidP="000F0455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59</w:t>
            </w:r>
            <w:r w:rsidR="00484999" w:rsidRPr="00785FB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444</w:t>
            </w:r>
          </w:p>
        </w:tc>
      </w:tr>
      <w:tr w:rsidR="00484999" w:rsidRPr="00D91B3F" w:rsidTr="00484999">
        <w:tc>
          <w:tcPr>
            <w:tcW w:w="6030" w:type="dxa"/>
          </w:tcPr>
          <w:p w:rsidR="00484999" w:rsidRPr="003C652D" w:rsidRDefault="00484999" w:rsidP="00484999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484999" w:rsidRPr="00AF2902" w:rsidRDefault="00317C85" w:rsidP="00484999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484999" w:rsidRPr="00AF29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  <w:r w:rsidR="00484999" w:rsidRPr="00AF29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484999" w:rsidRPr="003C652D" w:rsidRDefault="00484999" w:rsidP="00484999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84999" w:rsidRPr="003C652D" w:rsidRDefault="00317C85" w:rsidP="00484999">
            <w:pPr>
              <w:tabs>
                <w:tab w:val="decimal" w:pos="945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849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959</w:t>
            </w:r>
            <w:r w:rsidR="004849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444</w:t>
            </w:r>
          </w:p>
        </w:tc>
      </w:tr>
      <w:tr w:rsidR="00484999" w:rsidRPr="00D91B3F" w:rsidTr="00484999">
        <w:tc>
          <w:tcPr>
            <w:tcW w:w="6030" w:type="dxa"/>
          </w:tcPr>
          <w:p w:rsidR="00484999" w:rsidRPr="003C652D" w:rsidRDefault="00484999" w:rsidP="00484999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484999" w:rsidRPr="003C652D" w:rsidRDefault="00317C85" w:rsidP="00484999">
            <w:pPr>
              <w:tabs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48499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090</w:t>
            </w:r>
          </w:p>
        </w:tc>
        <w:tc>
          <w:tcPr>
            <w:tcW w:w="270" w:type="dxa"/>
          </w:tcPr>
          <w:p w:rsidR="00484999" w:rsidRPr="003C652D" w:rsidRDefault="00484999" w:rsidP="00484999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484999" w:rsidRPr="003C652D" w:rsidRDefault="00317C85" w:rsidP="00484999">
            <w:pPr>
              <w:tabs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484999" w:rsidRPr="009551E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</w:tr>
    </w:tbl>
    <w:p w:rsidR="00BF5810" w:rsidRPr="00D30733" w:rsidRDefault="00BF5810" w:rsidP="00D30733">
      <w:pPr>
        <w:pStyle w:val="Bo-Blankline"/>
        <w:ind w:left="0"/>
        <w:rPr>
          <w:sz w:val="2"/>
          <w:szCs w:val="2"/>
        </w:rPr>
      </w:pPr>
    </w:p>
    <w:p w:rsidR="00DA4DAD" w:rsidRPr="00DA4DAD" w:rsidRDefault="00DA4DAD" w:rsidP="00DA4DAD">
      <w:pPr>
        <w:pStyle w:val="Caption"/>
        <w:numPr>
          <w:ilvl w:val="0"/>
          <w:numId w:val="0"/>
        </w:numPr>
        <w:ind w:left="540"/>
        <w:rPr>
          <w:sz w:val="20"/>
          <w:szCs w:val="20"/>
        </w:rPr>
      </w:pPr>
    </w:p>
    <w:p w:rsidR="007E3725" w:rsidRPr="00A82EE4" w:rsidRDefault="00423DFA" w:rsidP="0077287F">
      <w:pPr>
        <w:pStyle w:val="Caption"/>
      </w:pPr>
      <w:r>
        <w:rPr>
          <w:rFonts w:hint="cs"/>
          <w:cs/>
        </w:rPr>
        <w:lastRenderedPageBreak/>
        <w:t>เงินปันผล</w:t>
      </w:r>
    </w:p>
    <w:p w:rsidR="002350A6" w:rsidRPr="002350A6" w:rsidRDefault="002350A6" w:rsidP="001A160B">
      <w:pPr>
        <w:pStyle w:val="Bo-C1Content"/>
        <w:rPr>
          <w:sz w:val="20"/>
          <w:szCs w:val="20"/>
          <w:lang w:val="en-US"/>
        </w:rPr>
      </w:pPr>
    </w:p>
    <w:p w:rsidR="001A160B" w:rsidRDefault="001A160B" w:rsidP="001A160B">
      <w:pPr>
        <w:pStyle w:val="Bo-C1Content"/>
        <w:rPr>
          <w:lang w:val="en-US"/>
        </w:rPr>
      </w:pPr>
      <w:r>
        <w:rPr>
          <w:rFonts w:hint="cs"/>
          <w:cs/>
          <w:lang w:val="en-US"/>
        </w:rPr>
        <w:t>ในการ</w:t>
      </w:r>
      <w:r w:rsidRPr="00E34840">
        <w:rPr>
          <w:cs/>
          <w:lang w:val="en-US"/>
        </w:rPr>
        <w:t>ประชุมคณะกรรมการบริษัท</w:t>
      </w:r>
      <w:r>
        <w:rPr>
          <w:rFonts w:hint="cs"/>
          <w:cs/>
          <w:lang w:val="en-US"/>
        </w:rPr>
        <w:t xml:space="preserve">เมื่อวันที่ </w:t>
      </w:r>
      <w:r w:rsidR="00317C85">
        <w:rPr>
          <w:lang w:val="en-US"/>
        </w:rPr>
        <w:t>30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>พฤศจิกายน</w:t>
      </w:r>
      <w:r w:rsidRPr="00E34840">
        <w:rPr>
          <w:cs/>
          <w:lang w:val="en-US"/>
        </w:rPr>
        <w:t xml:space="preserve"> </w:t>
      </w:r>
      <w:r w:rsidR="00317C85">
        <w:rPr>
          <w:lang w:val="en-US"/>
        </w:rPr>
        <w:t>2560</w:t>
      </w:r>
      <w:r w:rsidRPr="00E34840">
        <w:rPr>
          <w:lang w:val="en-US"/>
        </w:rPr>
        <w:t xml:space="preserve"> </w:t>
      </w:r>
      <w:r w:rsidRPr="00E34840">
        <w:rPr>
          <w:cs/>
          <w:lang w:val="en-US"/>
        </w:rPr>
        <w:t xml:space="preserve">มีมติอนุมัติการจ่ายเงินปันผลระหว่างกาลจากกำไรสะสมจนถึงวันที่ </w:t>
      </w:r>
      <w:r w:rsidR="00317C85">
        <w:rPr>
          <w:lang w:val="en-US"/>
        </w:rPr>
        <w:t>30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>กันยายน</w:t>
      </w:r>
      <w:r w:rsidRPr="00E34840">
        <w:rPr>
          <w:cs/>
          <w:lang w:val="en-US"/>
        </w:rPr>
        <w:t xml:space="preserve"> </w:t>
      </w:r>
      <w:r w:rsidR="00317C85">
        <w:rPr>
          <w:cs/>
          <w:lang w:val="en-US"/>
        </w:rPr>
        <w:t>2560</w:t>
      </w:r>
      <w:r w:rsidRPr="00E34840">
        <w:rPr>
          <w:cs/>
          <w:lang w:val="en-US"/>
        </w:rPr>
        <w:t xml:space="preserve"> ในอัตราหุ้นละ </w:t>
      </w:r>
      <w:r w:rsidR="00317C85">
        <w:rPr>
          <w:cs/>
          <w:lang w:val="en-US"/>
        </w:rPr>
        <w:t>0</w:t>
      </w:r>
      <w:r w:rsidRPr="00E34840">
        <w:rPr>
          <w:cs/>
          <w:lang w:val="en-US"/>
        </w:rPr>
        <w:t>.</w:t>
      </w:r>
      <w:r w:rsidR="00317C85">
        <w:rPr>
          <w:lang w:val="en-US"/>
        </w:rPr>
        <w:t>06</w:t>
      </w:r>
      <w:r w:rsidRPr="00E34840">
        <w:rPr>
          <w:cs/>
          <w:lang w:val="en-US"/>
        </w:rPr>
        <w:t xml:space="preserve"> บาท</w:t>
      </w:r>
      <w:r>
        <w:rPr>
          <w:rFonts w:hint="cs"/>
          <w:cs/>
          <w:lang w:val="en-US"/>
        </w:rPr>
        <w:t xml:space="preserve"> </w:t>
      </w:r>
      <w:r w:rsidRPr="00E34840">
        <w:rPr>
          <w:cs/>
          <w:lang w:val="en-US"/>
        </w:rPr>
        <w:t xml:space="preserve">สำหรับหุ้นสามัญจำนวน </w:t>
      </w:r>
      <w:r w:rsidR="00317C85">
        <w:rPr>
          <w:lang w:val="en-US"/>
        </w:rPr>
        <w:t>8</w:t>
      </w:r>
      <w:r w:rsidRPr="00E34840">
        <w:rPr>
          <w:lang w:val="en-US"/>
        </w:rPr>
        <w:t>,</w:t>
      </w:r>
      <w:r w:rsidR="00317C85">
        <w:rPr>
          <w:lang w:val="en-US"/>
        </w:rPr>
        <w:t>400</w:t>
      </w:r>
      <w:r w:rsidRPr="00E34840">
        <w:rPr>
          <w:cs/>
          <w:lang w:val="en-US"/>
        </w:rPr>
        <w:t xml:space="preserve"> ล้านหุ้น เป็นจำนวนเงินทั้งสิ้น </w:t>
      </w:r>
      <w:r w:rsidR="00317C85">
        <w:rPr>
          <w:lang w:val="en-US"/>
        </w:rPr>
        <w:t>504</w:t>
      </w:r>
      <w:r w:rsidRPr="00E34840">
        <w:rPr>
          <w:cs/>
          <w:lang w:val="en-US"/>
        </w:rPr>
        <w:t xml:space="preserve"> </w:t>
      </w:r>
      <w:r>
        <w:rPr>
          <w:cs/>
          <w:lang w:val="en-US"/>
        </w:rPr>
        <w:t>ล้านบาท เงินปันผลดังกล่า</w:t>
      </w:r>
      <w:r>
        <w:rPr>
          <w:rFonts w:hint="cs"/>
          <w:cs/>
          <w:lang w:val="en-US"/>
        </w:rPr>
        <w:t>วได้</w:t>
      </w:r>
      <w:r w:rsidRPr="00E34840">
        <w:rPr>
          <w:cs/>
          <w:lang w:val="en-US"/>
        </w:rPr>
        <w:t xml:space="preserve">จ่ายให้แก่ผู้ถือหุ้นในวันที่ </w:t>
      </w:r>
      <w:r w:rsidR="00317C85">
        <w:rPr>
          <w:lang w:val="en-US"/>
        </w:rPr>
        <w:t>27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>ธันวาคม</w:t>
      </w:r>
      <w:r w:rsidRPr="00E34840">
        <w:rPr>
          <w:cs/>
          <w:lang w:val="en-US"/>
        </w:rPr>
        <w:t xml:space="preserve"> </w:t>
      </w:r>
      <w:r w:rsidR="00317C85">
        <w:rPr>
          <w:cs/>
          <w:lang w:val="en-US"/>
        </w:rPr>
        <w:t>25</w:t>
      </w:r>
      <w:r w:rsidR="00317C85">
        <w:rPr>
          <w:lang w:val="en-US"/>
        </w:rPr>
        <w:t>60</w:t>
      </w:r>
    </w:p>
    <w:p w:rsidR="001A160B" w:rsidRPr="001A160B" w:rsidRDefault="001A160B" w:rsidP="001A160B">
      <w:pPr>
        <w:pStyle w:val="Bo-Blankline"/>
        <w:rPr>
          <w:lang w:val="en-US"/>
        </w:rPr>
      </w:pPr>
    </w:p>
    <w:p w:rsidR="001A160B" w:rsidRDefault="001A160B" w:rsidP="001A160B">
      <w:pPr>
        <w:pStyle w:val="Bo-C1Content"/>
        <w:rPr>
          <w:lang w:val="en-US"/>
        </w:rPr>
      </w:pPr>
      <w:r>
        <w:rPr>
          <w:rFonts w:hint="cs"/>
          <w:cs/>
          <w:lang w:val="en-US"/>
        </w:rPr>
        <w:t>ในการ</w:t>
      </w:r>
      <w:r w:rsidRPr="00E34840">
        <w:rPr>
          <w:cs/>
          <w:lang w:val="en-US"/>
        </w:rPr>
        <w:t>ประชุมคณะกรรมการบริษัท</w:t>
      </w:r>
      <w:r>
        <w:rPr>
          <w:rFonts w:hint="cs"/>
          <w:cs/>
          <w:lang w:val="en-US"/>
        </w:rPr>
        <w:t xml:space="preserve">เมื่อวันที่ </w:t>
      </w:r>
      <w:r w:rsidR="00317C85">
        <w:rPr>
          <w:lang w:val="en-US"/>
        </w:rPr>
        <w:t>31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>สิงหาคม</w:t>
      </w:r>
      <w:r w:rsidRPr="00E34840">
        <w:rPr>
          <w:cs/>
          <w:lang w:val="en-US"/>
        </w:rPr>
        <w:t xml:space="preserve"> </w:t>
      </w:r>
      <w:r w:rsidR="00317C85">
        <w:rPr>
          <w:lang w:val="en-US"/>
        </w:rPr>
        <w:t>2560</w:t>
      </w:r>
      <w:r w:rsidRPr="00E34840">
        <w:rPr>
          <w:lang w:val="en-US"/>
        </w:rPr>
        <w:t xml:space="preserve"> </w:t>
      </w:r>
      <w:r w:rsidRPr="00E34840">
        <w:rPr>
          <w:cs/>
          <w:lang w:val="en-US"/>
        </w:rPr>
        <w:t xml:space="preserve">มีมติอนุมัติการจ่ายเงินปันผลระหว่างกาลจากกำไรสะสมจนถึงวันที่ </w:t>
      </w:r>
      <w:r w:rsidR="00317C85">
        <w:rPr>
          <w:cs/>
          <w:lang w:val="en-US"/>
        </w:rPr>
        <w:t>3</w:t>
      </w:r>
      <w:r w:rsidR="00317C85">
        <w:rPr>
          <w:rFonts w:hint="cs"/>
          <w:cs/>
          <w:lang w:val="en-US"/>
        </w:rPr>
        <w:t>0</w:t>
      </w:r>
      <w:r w:rsidRPr="00E34840">
        <w:rPr>
          <w:cs/>
          <w:lang w:val="en-US"/>
        </w:rPr>
        <w:t xml:space="preserve"> </w:t>
      </w:r>
      <w:r>
        <w:rPr>
          <w:rFonts w:hint="cs"/>
          <w:cs/>
          <w:lang w:val="en-US"/>
        </w:rPr>
        <w:t>มิถุนายน</w:t>
      </w:r>
      <w:r w:rsidRPr="00E34840">
        <w:rPr>
          <w:cs/>
          <w:lang w:val="en-US"/>
        </w:rPr>
        <w:t xml:space="preserve"> </w:t>
      </w:r>
      <w:r w:rsidR="00317C85">
        <w:rPr>
          <w:cs/>
          <w:lang w:val="en-US"/>
        </w:rPr>
        <w:t>2560</w:t>
      </w:r>
      <w:r w:rsidRPr="00E34840">
        <w:rPr>
          <w:cs/>
          <w:lang w:val="en-US"/>
        </w:rPr>
        <w:t xml:space="preserve"> ในอัตราหุ้นละ </w:t>
      </w:r>
      <w:r w:rsidR="00317C85">
        <w:rPr>
          <w:cs/>
          <w:lang w:val="en-US"/>
        </w:rPr>
        <w:t>0</w:t>
      </w:r>
      <w:r w:rsidRPr="00E34840">
        <w:rPr>
          <w:cs/>
          <w:lang w:val="en-US"/>
        </w:rPr>
        <w:t>.</w:t>
      </w:r>
      <w:r w:rsidR="00317C85">
        <w:rPr>
          <w:lang w:val="en-US"/>
        </w:rPr>
        <w:t>1</w:t>
      </w:r>
      <w:r w:rsidRPr="00E34840">
        <w:rPr>
          <w:cs/>
          <w:lang w:val="en-US"/>
        </w:rPr>
        <w:t xml:space="preserve"> บาท</w:t>
      </w:r>
      <w:r>
        <w:rPr>
          <w:rFonts w:hint="cs"/>
          <w:cs/>
          <w:lang w:val="en-US"/>
        </w:rPr>
        <w:t xml:space="preserve"> </w:t>
      </w:r>
      <w:r w:rsidRPr="00E34840">
        <w:rPr>
          <w:cs/>
          <w:lang w:val="en-US"/>
        </w:rPr>
        <w:t xml:space="preserve">สำหรับหุ้นสามัญจำนวน </w:t>
      </w:r>
      <w:r w:rsidR="00317C85">
        <w:rPr>
          <w:lang w:val="en-US"/>
        </w:rPr>
        <w:t>8</w:t>
      </w:r>
      <w:r w:rsidRPr="00E34840">
        <w:rPr>
          <w:lang w:val="en-US"/>
        </w:rPr>
        <w:t>,</w:t>
      </w:r>
      <w:r w:rsidR="00317C85">
        <w:rPr>
          <w:lang w:val="en-US"/>
        </w:rPr>
        <w:t>400</w:t>
      </w:r>
      <w:r w:rsidRPr="00E34840">
        <w:rPr>
          <w:cs/>
          <w:lang w:val="en-US"/>
        </w:rPr>
        <w:t xml:space="preserve"> ล้านหุ้น เป็นจำนวนเงินทั้งสิ้น </w:t>
      </w:r>
      <w:r w:rsidR="00317C85">
        <w:rPr>
          <w:lang w:val="en-US"/>
        </w:rPr>
        <w:t>840</w:t>
      </w:r>
      <w:r w:rsidRPr="00E34840">
        <w:rPr>
          <w:cs/>
          <w:lang w:val="en-US"/>
        </w:rPr>
        <w:t xml:space="preserve"> </w:t>
      </w:r>
      <w:r>
        <w:rPr>
          <w:cs/>
          <w:lang w:val="en-US"/>
        </w:rPr>
        <w:t>ล้านบาท เงินปันผลดังกล่า</w:t>
      </w:r>
      <w:r>
        <w:rPr>
          <w:rFonts w:hint="cs"/>
          <w:cs/>
          <w:lang w:val="en-US"/>
        </w:rPr>
        <w:t>วได้</w:t>
      </w:r>
      <w:r w:rsidRPr="00E34840">
        <w:rPr>
          <w:cs/>
          <w:lang w:val="en-US"/>
        </w:rPr>
        <w:t xml:space="preserve">จ่ายให้แก่ผู้ถือหุ้นในวันที่ </w:t>
      </w:r>
      <w:r w:rsidR="00317C85">
        <w:rPr>
          <w:lang w:val="en-US"/>
        </w:rPr>
        <w:t>2</w:t>
      </w:r>
      <w:r w:rsidR="00317C85">
        <w:rPr>
          <w:rFonts w:hint="cs"/>
          <w:cs/>
          <w:lang w:val="en-US"/>
        </w:rPr>
        <w:t>2</w:t>
      </w:r>
      <w:r w:rsidRPr="00E34840">
        <w:rPr>
          <w:lang w:val="en-US"/>
        </w:rPr>
        <w:t xml:space="preserve"> </w:t>
      </w:r>
      <w:r>
        <w:rPr>
          <w:rFonts w:hint="cs"/>
          <w:cs/>
          <w:lang w:val="en-US"/>
        </w:rPr>
        <w:t>กันยายน</w:t>
      </w:r>
      <w:r w:rsidRPr="00E34840">
        <w:rPr>
          <w:cs/>
          <w:lang w:val="en-US"/>
        </w:rPr>
        <w:t xml:space="preserve"> </w:t>
      </w:r>
      <w:r w:rsidR="00317C85">
        <w:rPr>
          <w:cs/>
          <w:lang w:val="en-US"/>
        </w:rPr>
        <w:t>25</w:t>
      </w:r>
      <w:r w:rsidR="00317C85">
        <w:rPr>
          <w:lang w:val="en-US"/>
        </w:rPr>
        <w:t>60</w:t>
      </w:r>
    </w:p>
    <w:p w:rsidR="001A160B" w:rsidRPr="000342C8" w:rsidRDefault="001A160B" w:rsidP="001A160B">
      <w:pPr>
        <w:pStyle w:val="Bo-C1Content"/>
        <w:rPr>
          <w:sz w:val="20"/>
          <w:szCs w:val="20"/>
          <w:lang w:val="en-US"/>
        </w:rPr>
      </w:pPr>
    </w:p>
    <w:p w:rsidR="001A160B" w:rsidRDefault="001A160B" w:rsidP="001A160B">
      <w:pPr>
        <w:pStyle w:val="Bo-C1Content"/>
        <w:rPr>
          <w:lang w:val="en-US"/>
        </w:rPr>
      </w:pPr>
      <w:r>
        <w:rPr>
          <w:rFonts w:hint="cs"/>
          <w:cs/>
          <w:lang w:val="en-US"/>
        </w:rPr>
        <w:t>ในการ</w:t>
      </w:r>
      <w:r w:rsidRPr="00E34840">
        <w:rPr>
          <w:cs/>
          <w:lang w:val="en-US"/>
        </w:rPr>
        <w:t>ประชุมคณะกรรมการบริษัท</w:t>
      </w:r>
      <w:r>
        <w:rPr>
          <w:rFonts w:hint="cs"/>
          <w:cs/>
          <w:lang w:val="en-US"/>
        </w:rPr>
        <w:t xml:space="preserve">เมื่อวันที่ </w:t>
      </w:r>
      <w:r w:rsidR="00317C85">
        <w:rPr>
          <w:lang w:val="en-US"/>
        </w:rPr>
        <w:t>8</w:t>
      </w:r>
      <w:r w:rsidRPr="00E34840">
        <w:rPr>
          <w:lang w:val="en-US"/>
        </w:rPr>
        <w:t xml:space="preserve"> </w:t>
      </w:r>
      <w:r w:rsidRPr="00E34840">
        <w:rPr>
          <w:cs/>
          <w:lang w:val="en-US"/>
        </w:rPr>
        <w:t xml:space="preserve">พฤษภาคม </w:t>
      </w:r>
      <w:r w:rsidR="00317C85">
        <w:rPr>
          <w:lang w:val="en-US"/>
        </w:rPr>
        <w:t>2560</w:t>
      </w:r>
      <w:r w:rsidRPr="00E34840">
        <w:rPr>
          <w:lang w:val="en-US"/>
        </w:rPr>
        <w:t xml:space="preserve"> </w:t>
      </w:r>
      <w:r w:rsidRPr="00E34840">
        <w:rPr>
          <w:cs/>
          <w:lang w:val="en-US"/>
        </w:rPr>
        <w:t xml:space="preserve">มีมติอนุมัติการจ่ายเงินปันผลระหว่างกาลจากกำไรสะสมจนถึงวันที่ </w:t>
      </w:r>
      <w:r w:rsidR="00317C85">
        <w:rPr>
          <w:cs/>
          <w:lang w:val="en-US"/>
        </w:rPr>
        <w:t>31</w:t>
      </w:r>
      <w:r w:rsidRPr="00E34840">
        <w:rPr>
          <w:cs/>
          <w:lang w:val="en-US"/>
        </w:rPr>
        <w:t xml:space="preserve"> มีนาคม </w:t>
      </w:r>
      <w:r w:rsidR="00317C85">
        <w:rPr>
          <w:cs/>
          <w:lang w:val="en-US"/>
        </w:rPr>
        <w:t>2560</w:t>
      </w:r>
      <w:r w:rsidRPr="00E34840">
        <w:rPr>
          <w:cs/>
          <w:lang w:val="en-US"/>
        </w:rPr>
        <w:t xml:space="preserve"> ในอัตราหุ้นละ </w:t>
      </w:r>
      <w:r w:rsidR="00317C85">
        <w:rPr>
          <w:cs/>
          <w:lang w:val="en-US"/>
        </w:rPr>
        <w:t>0</w:t>
      </w:r>
      <w:r w:rsidRPr="00E34840">
        <w:rPr>
          <w:cs/>
          <w:lang w:val="en-US"/>
        </w:rPr>
        <w:t>.</w:t>
      </w:r>
      <w:r w:rsidR="00317C85">
        <w:rPr>
          <w:lang w:val="en-US"/>
        </w:rPr>
        <w:t>1</w:t>
      </w:r>
      <w:r w:rsidRPr="00E34840">
        <w:rPr>
          <w:cs/>
          <w:lang w:val="en-US"/>
        </w:rPr>
        <w:t xml:space="preserve"> บาท</w:t>
      </w:r>
      <w:r>
        <w:rPr>
          <w:rFonts w:hint="cs"/>
          <w:cs/>
          <w:lang w:val="en-US"/>
        </w:rPr>
        <w:t xml:space="preserve"> </w:t>
      </w:r>
      <w:r w:rsidRPr="00E34840">
        <w:rPr>
          <w:cs/>
          <w:lang w:val="en-US"/>
        </w:rPr>
        <w:t xml:space="preserve">สำหรับหุ้นสามัญจำนวน </w:t>
      </w:r>
      <w:r w:rsidR="00317C85">
        <w:rPr>
          <w:lang w:val="en-US"/>
        </w:rPr>
        <w:t>8</w:t>
      </w:r>
      <w:r w:rsidRPr="00E34840">
        <w:rPr>
          <w:lang w:val="en-US"/>
        </w:rPr>
        <w:t>,</w:t>
      </w:r>
      <w:r w:rsidR="00317C85">
        <w:rPr>
          <w:lang w:val="en-US"/>
        </w:rPr>
        <w:t>400</w:t>
      </w:r>
      <w:r w:rsidRPr="00E34840">
        <w:rPr>
          <w:cs/>
          <w:lang w:val="en-US"/>
        </w:rPr>
        <w:t xml:space="preserve"> ล้านหุ้น เป็นจำนวนเงินทั้งสิ้น </w:t>
      </w:r>
      <w:r w:rsidR="00317C85">
        <w:rPr>
          <w:lang w:val="en-US"/>
        </w:rPr>
        <w:t>840</w:t>
      </w:r>
      <w:r w:rsidRPr="00E34840">
        <w:rPr>
          <w:cs/>
          <w:lang w:val="en-US"/>
        </w:rPr>
        <w:t xml:space="preserve"> </w:t>
      </w:r>
      <w:r>
        <w:rPr>
          <w:cs/>
          <w:lang w:val="en-US"/>
        </w:rPr>
        <w:t>ล้านบาท เงินปันผลดังกล่า</w:t>
      </w:r>
      <w:r>
        <w:rPr>
          <w:rFonts w:hint="cs"/>
          <w:cs/>
          <w:lang w:val="en-US"/>
        </w:rPr>
        <w:t>วได้</w:t>
      </w:r>
      <w:r w:rsidRPr="00E34840">
        <w:rPr>
          <w:cs/>
          <w:lang w:val="en-US"/>
        </w:rPr>
        <w:t xml:space="preserve">จ่ายให้แก่ผู้ถือหุ้นในวันที่ </w:t>
      </w:r>
      <w:r w:rsidR="00317C85">
        <w:rPr>
          <w:lang w:val="en-US"/>
        </w:rPr>
        <w:t>2</w:t>
      </w:r>
      <w:r w:rsidRPr="00E34840">
        <w:rPr>
          <w:lang w:val="en-US"/>
        </w:rPr>
        <w:t xml:space="preserve"> </w:t>
      </w:r>
      <w:r w:rsidRPr="00E34840">
        <w:rPr>
          <w:cs/>
          <w:lang w:val="en-US"/>
        </w:rPr>
        <w:t xml:space="preserve">มิถุนายน </w:t>
      </w:r>
      <w:r w:rsidR="00317C85">
        <w:rPr>
          <w:cs/>
          <w:lang w:val="en-US"/>
        </w:rPr>
        <w:t>25</w:t>
      </w:r>
      <w:r w:rsidR="00317C85">
        <w:rPr>
          <w:lang w:val="en-US"/>
        </w:rPr>
        <w:t>60</w:t>
      </w:r>
    </w:p>
    <w:p w:rsidR="001A160B" w:rsidRPr="001A160B" w:rsidRDefault="001A160B" w:rsidP="006D3EA2">
      <w:pPr>
        <w:pStyle w:val="Bo-Blankline"/>
        <w:rPr>
          <w:lang w:val="en-US"/>
        </w:rPr>
      </w:pPr>
    </w:p>
    <w:p w:rsidR="006D3EA2" w:rsidRPr="00A82EE4" w:rsidRDefault="006D3EA2" w:rsidP="006D3EA2">
      <w:pPr>
        <w:pStyle w:val="Ang15"/>
      </w:pPr>
      <w:r w:rsidRPr="00A82EE4">
        <w:rPr>
          <w:cs/>
        </w:rPr>
        <w:t>ในการประชุมสามัญประจำปี</w:t>
      </w:r>
      <w:r w:rsidR="00093981">
        <w:rPr>
          <w:rFonts w:hint="cs"/>
          <w:cs/>
        </w:rPr>
        <w:t>ของ</w:t>
      </w:r>
      <w:r w:rsidRPr="00A82EE4">
        <w:rPr>
          <w:cs/>
        </w:rPr>
        <w:t xml:space="preserve">ผู้ถือหุ้นของบริษัทเมื่อวันที่ </w:t>
      </w:r>
      <w:r w:rsidR="00317C85">
        <w:rPr>
          <w:cs/>
        </w:rPr>
        <w:t>1</w:t>
      </w:r>
      <w:r w:rsidRPr="00A82EE4">
        <w:rPr>
          <w:cs/>
        </w:rPr>
        <w:t xml:space="preserve"> มีนาคม </w:t>
      </w:r>
      <w:r w:rsidR="00317C85">
        <w:rPr>
          <w:cs/>
        </w:rPr>
        <w:t>2560</w:t>
      </w:r>
      <w:r w:rsidRPr="00A82EE4">
        <w:rPr>
          <w:cs/>
        </w:rPr>
        <w:t xml:space="preserve"> ผู้ถือหุ้นมีมติอนุมัติการจ่าย</w:t>
      </w:r>
      <w:r w:rsidRPr="00A82EE4">
        <w:rPr>
          <w:cs/>
        </w:rPr>
        <w:br/>
        <w:t xml:space="preserve">เงินปันผล ในอัตราหุ้นละ </w:t>
      </w:r>
      <w:r w:rsidR="00317C85">
        <w:rPr>
          <w:cs/>
        </w:rPr>
        <w:t>0</w:t>
      </w:r>
      <w:r w:rsidRPr="00A82EE4">
        <w:rPr>
          <w:cs/>
        </w:rPr>
        <w:t>.</w:t>
      </w:r>
      <w:r w:rsidR="00317C85">
        <w:rPr>
          <w:cs/>
        </w:rPr>
        <w:t>27</w:t>
      </w:r>
      <w:r w:rsidRPr="00A82EE4">
        <w:rPr>
          <w:cs/>
        </w:rPr>
        <w:t xml:space="preserve"> บาท</w:t>
      </w:r>
      <w:r w:rsidRPr="00A82EE4">
        <w:t xml:space="preserve"> </w:t>
      </w:r>
      <w:r w:rsidRPr="00A82EE4">
        <w:rPr>
          <w:cs/>
        </w:rPr>
        <w:t xml:space="preserve">สำหรับหุ้นสามัญจำนวน </w:t>
      </w:r>
      <w:r w:rsidR="00317C85">
        <w:rPr>
          <w:cs/>
        </w:rPr>
        <w:t>5</w:t>
      </w:r>
      <w:r w:rsidRPr="00A82EE4">
        <w:rPr>
          <w:lang w:val="en-US"/>
        </w:rPr>
        <w:t>,</w:t>
      </w:r>
      <w:r w:rsidR="00317C85">
        <w:rPr>
          <w:lang w:val="en-US"/>
        </w:rPr>
        <w:t>900</w:t>
      </w:r>
      <w:r w:rsidR="00F774ED" w:rsidRPr="00A82EE4">
        <w:rPr>
          <w:cs/>
        </w:rPr>
        <w:t xml:space="preserve"> ล้านหุ้น </w:t>
      </w:r>
      <w:r w:rsidRPr="00A82EE4">
        <w:rPr>
          <w:cs/>
        </w:rPr>
        <w:t xml:space="preserve">เป็นจำนวนเงินทั้งสิ้น </w:t>
      </w:r>
      <w:r w:rsidR="00317C85">
        <w:t>1</w:t>
      </w:r>
      <w:r w:rsidRPr="00A82EE4">
        <w:t>,</w:t>
      </w:r>
      <w:r w:rsidR="00317C85">
        <w:t>593</w:t>
      </w:r>
      <w:r w:rsidRPr="00A82EE4">
        <w:rPr>
          <w:cs/>
        </w:rPr>
        <w:t xml:space="preserve"> ล้านบาท</w:t>
      </w:r>
      <w:r w:rsidRPr="00A82EE4">
        <w:t xml:space="preserve"> </w:t>
      </w:r>
      <w:r w:rsidRPr="00A82EE4">
        <w:rPr>
          <w:cs/>
        </w:rPr>
        <w:t xml:space="preserve">เงินปันผลดังกล่าวได้จ่ายให้แก่ผู้ถือหุ้นในวันที่ </w:t>
      </w:r>
      <w:r w:rsidR="00317C85">
        <w:t>15</w:t>
      </w:r>
      <w:r w:rsidRPr="00A82EE4">
        <w:t xml:space="preserve"> </w:t>
      </w:r>
      <w:r w:rsidRPr="00A82EE4">
        <w:rPr>
          <w:cs/>
        </w:rPr>
        <w:t xml:space="preserve">มีนาคม </w:t>
      </w:r>
      <w:r w:rsidR="00317C85">
        <w:rPr>
          <w:cs/>
        </w:rPr>
        <w:t>2560</w:t>
      </w:r>
    </w:p>
    <w:p w:rsidR="006D3EA2" w:rsidRDefault="006D3EA2" w:rsidP="006D3EA2">
      <w:pPr>
        <w:pStyle w:val="Bo-Blankline"/>
        <w:rPr>
          <w:highlight w:val="yellow"/>
          <w:lang w:val="en-US"/>
        </w:rPr>
      </w:pPr>
    </w:p>
    <w:p w:rsidR="006D3EA2" w:rsidRPr="00A82EE4" w:rsidRDefault="006D3EA2" w:rsidP="006D3EA2">
      <w:pPr>
        <w:pStyle w:val="Caption"/>
        <w:ind w:left="567" w:hanging="567"/>
      </w:pPr>
      <w:r w:rsidRPr="00A82EE4">
        <w:rPr>
          <w:cs/>
        </w:rPr>
        <w:t>ภาระผูกพันกิจการที่ไม่เกี่ยวข้องกัน</w:t>
      </w:r>
    </w:p>
    <w:p w:rsidR="00F32D39" w:rsidRPr="001A160B" w:rsidRDefault="00F32D39" w:rsidP="00F32D39">
      <w:pPr>
        <w:rPr>
          <w:rFonts w:ascii="Angsana New" w:hAnsi="Angsana New"/>
          <w:sz w:val="20"/>
          <w:szCs w:val="20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170"/>
      </w:tblGrid>
      <w:tr w:rsidR="00F32D39" w:rsidRPr="00A82EE4" w:rsidTr="00CC6F3C">
        <w:trPr>
          <w:tblHeader/>
        </w:trPr>
        <w:tc>
          <w:tcPr>
            <w:tcW w:w="6480" w:type="dxa"/>
          </w:tcPr>
          <w:p w:rsidR="00F32D39" w:rsidRPr="00A82EE4" w:rsidRDefault="00F32D39" w:rsidP="00F32D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32D39" w:rsidRPr="00A82EE4" w:rsidRDefault="00317C85" w:rsidP="00F32D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F32D39" w:rsidRPr="00A82E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32D39" w:rsidRPr="00A82EE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F32D39" w:rsidRPr="00A82EE4" w:rsidRDefault="00F32D39" w:rsidP="00F32D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32D39" w:rsidRPr="00A82EE4" w:rsidRDefault="00317C85" w:rsidP="00F32D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F32D39" w:rsidRPr="00A82EE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32D39" w:rsidRPr="00A82EE4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32D39" w:rsidRPr="00A82EE4" w:rsidTr="00CC6F3C">
        <w:trPr>
          <w:tblHeader/>
        </w:trPr>
        <w:tc>
          <w:tcPr>
            <w:tcW w:w="6480" w:type="dxa"/>
          </w:tcPr>
          <w:p w:rsidR="00F32D39" w:rsidRPr="00A82EE4" w:rsidRDefault="00F32D39" w:rsidP="00F32D3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32D39" w:rsidRPr="00A82EE4" w:rsidRDefault="00317C85" w:rsidP="00F32D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32D39" w:rsidRPr="00A82EE4" w:rsidRDefault="00F32D39" w:rsidP="00F32D3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32D39" w:rsidRPr="00A82EE4" w:rsidRDefault="00317C85" w:rsidP="00F32D3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32D39" w:rsidRPr="00A82EE4" w:rsidTr="00CC6F3C">
        <w:trPr>
          <w:tblHeader/>
        </w:trPr>
        <w:tc>
          <w:tcPr>
            <w:tcW w:w="6480" w:type="dxa"/>
          </w:tcPr>
          <w:p w:rsidR="00F32D39" w:rsidRPr="00A82EE4" w:rsidRDefault="00F32D39" w:rsidP="00A82E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F32D39" w:rsidRPr="00A82EE4" w:rsidRDefault="00F32D39" w:rsidP="00A82EE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2E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2D39" w:rsidRPr="00A82EE4" w:rsidTr="00CC6F3C">
        <w:tc>
          <w:tcPr>
            <w:tcW w:w="6480" w:type="dxa"/>
          </w:tcPr>
          <w:p w:rsidR="00F32D39" w:rsidRPr="00A82EE4" w:rsidRDefault="00F32D39" w:rsidP="00A82EE4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2E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</w:tcPr>
          <w:p w:rsidR="00F32D39" w:rsidRPr="00A82EE4" w:rsidRDefault="00F32D39" w:rsidP="00A82EE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32D39" w:rsidRPr="00A82EE4" w:rsidRDefault="00F32D39" w:rsidP="00A82EE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32D39" w:rsidRPr="00A82EE4" w:rsidRDefault="00F32D39" w:rsidP="00A82EE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2D39" w:rsidRPr="00A82EE4" w:rsidTr="00CC6F3C">
        <w:tc>
          <w:tcPr>
            <w:tcW w:w="6480" w:type="dxa"/>
          </w:tcPr>
          <w:p w:rsidR="00F32D39" w:rsidRPr="00A82EE4" w:rsidRDefault="00F32D39" w:rsidP="00A82EE4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82EE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260" w:type="dxa"/>
          </w:tcPr>
          <w:p w:rsidR="00F32D39" w:rsidRPr="00A82EE4" w:rsidRDefault="00F32D39" w:rsidP="00A82EE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32D39" w:rsidRPr="00A82EE4" w:rsidRDefault="00F32D39" w:rsidP="00A82EE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F32D39" w:rsidRPr="00A82EE4" w:rsidRDefault="00F32D39" w:rsidP="00A82EE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2D39" w:rsidRPr="00A82EE4" w:rsidTr="00CC6F3C">
        <w:tc>
          <w:tcPr>
            <w:tcW w:w="6480" w:type="dxa"/>
          </w:tcPr>
          <w:p w:rsidR="00F32D39" w:rsidRPr="00A82EE4" w:rsidRDefault="00F32D39" w:rsidP="00F32D39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2EE4">
              <w:rPr>
                <w:rFonts w:ascii="Angsana New" w:hAnsi="Angsana New"/>
                <w:sz w:val="30"/>
                <w:szCs w:val="30"/>
                <w:cs/>
              </w:rPr>
              <w:t>สัญญาก่อสร้าง เครื่องจักร</w:t>
            </w:r>
            <w:r w:rsidRPr="00A82E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82EE4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D39" w:rsidRPr="00A82EE4" w:rsidRDefault="00317C85" w:rsidP="00F32D39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223</w:t>
            </w:r>
            <w:r w:rsidR="00AF29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2D39" w:rsidRPr="00A82EE4" w:rsidRDefault="00F32D39" w:rsidP="00F32D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D39" w:rsidRPr="00A82EE4" w:rsidRDefault="00317C85" w:rsidP="00F32D39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447</w:t>
            </w:r>
            <w:r w:rsidR="00F32D39" w:rsidRPr="00A82E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427</w:t>
            </w:r>
          </w:p>
        </w:tc>
      </w:tr>
      <w:tr w:rsidR="00F32D39" w:rsidRPr="00A82EE4" w:rsidTr="00CC6F3C">
        <w:tc>
          <w:tcPr>
            <w:tcW w:w="6480" w:type="dxa"/>
          </w:tcPr>
          <w:p w:rsidR="00F32D39" w:rsidRPr="00A82EE4" w:rsidRDefault="00F32D39" w:rsidP="00F32D3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F32D39" w:rsidRPr="00A82EE4" w:rsidRDefault="00F32D39" w:rsidP="00F32D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F32D39" w:rsidRPr="00A82EE4" w:rsidRDefault="00F32D39" w:rsidP="00F32D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F32D39" w:rsidRPr="00A82EE4" w:rsidRDefault="00F32D39" w:rsidP="00F32D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2D39" w:rsidRPr="00A82EE4" w:rsidTr="00CC6F3C">
        <w:tc>
          <w:tcPr>
            <w:tcW w:w="6480" w:type="dxa"/>
          </w:tcPr>
          <w:p w:rsidR="00F32D39" w:rsidRPr="00A82EE4" w:rsidRDefault="00F32D39" w:rsidP="00F32D39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2E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260" w:type="dxa"/>
            <w:vAlign w:val="bottom"/>
          </w:tcPr>
          <w:p w:rsidR="00F32D39" w:rsidRPr="00A82EE4" w:rsidRDefault="00F32D39" w:rsidP="00F32D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F32D39" w:rsidRPr="00A82EE4" w:rsidRDefault="00F32D39" w:rsidP="00F32D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32D39" w:rsidRPr="00A82EE4" w:rsidRDefault="00F32D39" w:rsidP="00F32D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2D39" w:rsidRPr="00A82EE4" w:rsidTr="00CC6F3C">
        <w:tc>
          <w:tcPr>
            <w:tcW w:w="6480" w:type="dxa"/>
          </w:tcPr>
          <w:p w:rsidR="00F32D39" w:rsidRPr="00A82EE4" w:rsidRDefault="00F32D39" w:rsidP="00F32D39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2EE4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32D39" w:rsidRPr="00A82EE4" w:rsidRDefault="00317C85" w:rsidP="00F32D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F290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2D39" w:rsidRPr="00A82EE4" w:rsidRDefault="00F32D39" w:rsidP="00F32D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32D39" w:rsidRPr="00A82EE4" w:rsidRDefault="00317C85" w:rsidP="00F32D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32D39" w:rsidRPr="00A82E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640</w:t>
            </w:r>
          </w:p>
        </w:tc>
      </w:tr>
      <w:tr w:rsidR="00F32D39" w:rsidRPr="00A82EE4" w:rsidTr="00CC6F3C">
        <w:tc>
          <w:tcPr>
            <w:tcW w:w="6480" w:type="dxa"/>
          </w:tcPr>
          <w:p w:rsidR="00F32D39" w:rsidRPr="00A82EE4" w:rsidRDefault="00F32D39" w:rsidP="00F32D39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2EE4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32D39" w:rsidRPr="00A82EE4" w:rsidRDefault="00317C85" w:rsidP="00F32D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F290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2D39" w:rsidRPr="00A82EE4" w:rsidRDefault="00F32D39" w:rsidP="00F32D39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32D39" w:rsidRPr="00A82EE4" w:rsidRDefault="00317C85" w:rsidP="00F32D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32D39" w:rsidRPr="00A82E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690</w:t>
            </w:r>
          </w:p>
        </w:tc>
      </w:tr>
      <w:tr w:rsidR="00F32D39" w:rsidRPr="00A82EE4" w:rsidTr="00CC6F3C">
        <w:tc>
          <w:tcPr>
            <w:tcW w:w="6480" w:type="dxa"/>
            <w:vAlign w:val="bottom"/>
          </w:tcPr>
          <w:p w:rsidR="00F32D39" w:rsidRPr="00A82EE4" w:rsidRDefault="00F32D39" w:rsidP="00F32D3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82E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32D39" w:rsidRPr="00A82EE4" w:rsidRDefault="00317C85" w:rsidP="00F32D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AF29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824</w:t>
            </w:r>
          </w:p>
        </w:tc>
        <w:tc>
          <w:tcPr>
            <w:tcW w:w="270" w:type="dxa"/>
            <w:vAlign w:val="bottom"/>
          </w:tcPr>
          <w:p w:rsidR="00F32D39" w:rsidRPr="00A82EE4" w:rsidRDefault="00F32D39" w:rsidP="00F32D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32D39" w:rsidRPr="00A82EE4" w:rsidRDefault="00317C85" w:rsidP="00F32D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F32D39" w:rsidRPr="00A82E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</w:t>
            </w:r>
          </w:p>
        </w:tc>
      </w:tr>
    </w:tbl>
    <w:p w:rsidR="00F32D39" w:rsidRPr="001A160B" w:rsidRDefault="00F32D39" w:rsidP="00F32D39">
      <w:pPr>
        <w:rPr>
          <w:rFonts w:ascii="Angsana New" w:hAnsi="Angsana New"/>
          <w:sz w:val="20"/>
          <w:szCs w:val="20"/>
          <w:lang w:val="en-US"/>
        </w:rPr>
      </w:pPr>
    </w:p>
    <w:p w:rsidR="00E609BA" w:rsidRDefault="00E609BA">
      <w:pPr>
        <w:spacing w:line="240" w:lineRule="auto"/>
        <w:rPr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:rsidR="002E0FF0" w:rsidRPr="00D52BDC" w:rsidRDefault="002E0FF0" w:rsidP="001A160B">
      <w:pPr>
        <w:spacing w:line="240" w:lineRule="auto"/>
        <w:ind w:firstLine="540"/>
        <w:rPr>
          <w:b/>
          <w:bCs/>
          <w:i/>
          <w:iCs/>
          <w:sz w:val="30"/>
          <w:szCs w:val="30"/>
        </w:rPr>
      </w:pPr>
      <w:r w:rsidRPr="00D52BDC">
        <w:rPr>
          <w:b/>
          <w:bCs/>
          <w:i/>
          <w:iCs/>
          <w:sz w:val="30"/>
          <w:szCs w:val="30"/>
          <w:cs/>
        </w:rPr>
        <w:lastRenderedPageBreak/>
        <w:t>สัญญาเช่าดำเนินงาน</w:t>
      </w:r>
    </w:p>
    <w:p w:rsidR="002E0FF0" w:rsidRPr="005844B4" w:rsidRDefault="002E0FF0" w:rsidP="002E0FF0">
      <w:pPr>
        <w:tabs>
          <w:tab w:val="left" w:pos="8364"/>
        </w:tabs>
        <w:ind w:left="540" w:right="2"/>
        <w:rPr>
          <w:rFonts w:ascii="Angsana New" w:hAnsi="Angsana New"/>
          <w:sz w:val="16"/>
          <w:szCs w:val="16"/>
        </w:rPr>
      </w:pPr>
    </w:p>
    <w:p w:rsidR="001A160B" w:rsidRPr="005A64AC" w:rsidRDefault="001A160B" w:rsidP="001A160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A64AC">
        <w:rPr>
          <w:rFonts w:ascii="Angsana New" w:hAnsi="Angsana New"/>
          <w:sz w:val="30"/>
          <w:szCs w:val="30"/>
          <w:cs/>
        </w:rPr>
        <w:t xml:space="preserve">บริษัทได้ทำสัญญาเช่าที่ดินและยานพาหนะหลายฉบับเป็นระยะเวลา </w:t>
      </w:r>
      <w:r w:rsidR="00317C85">
        <w:rPr>
          <w:rFonts w:ascii="Angsana New" w:hAnsi="Angsana New"/>
          <w:sz w:val="30"/>
          <w:szCs w:val="30"/>
        </w:rPr>
        <w:t>1</w:t>
      </w:r>
      <w:r w:rsidRPr="005A64AC">
        <w:rPr>
          <w:rFonts w:ascii="Angsana New" w:hAnsi="Angsana New"/>
          <w:sz w:val="30"/>
          <w:szCs w:val="30"/>
        </w:rPr>
        <w:t xml:space="preserve"> </w:t>
      </w:r>
      <w:r w:rsidRPr="005A64AC">
        <w:rPr>
          <w:rFonts w:ascii="Angsana New" w:hAnsi="Angsana New"/>
          <w:sz w:val="30"/>
          <w:szCs w:val="30"/>
          <w:cs/>
        </w:rPr>
        <w:t>ปี</w:t>
      </w:r>
      <w:r w:rsidR="00864578">
        <w:rPr>
          <w:rFonts w:ascii="Angsana New" w:hAnsi="Angsana New"/>
          <w:sz w:val="30"/>
          <w:szCs w:val="30"/>
        </w:rPr>
        <w:t xml:space="preserve"> </w:t>
      </w:r>
      <w:r w:rsidRPr="005A64AC">
        <w:rPr>
          <w:rFonts w:ascii="Angsana New" w:hAnsi="Angsana New"/>
          <w:sz w:val="30"/>
          <w:szCs w:val="30"/>
          <w:cs/>
        </w:rPr>
        <w:t xml:space="preserve">ถึง </w:t>
      </w:r>
      <w:r w:rsidR="00317C85">
        <w:rPr>
          <w:rFonts w:ascii="Angsana New" w:hAnsi="Angsana New"/>
          <w:sz w:val="30"/>
          <w:szCs w:val="30"/>
        </w:rPr>
        <w:t>5</w:t>
      </w:r>
      <w:r w:rsidRPr="005A64AC">
        <w:rPr>
          <w:rFonts w:ascii="Angsana New" w:hAnsi="Angsana New"/>
          <w:sz w:val="30"/>
          <w:szCs w:val="30"/>
        </w:rPr>
        <w:t xml:space="preserve"> </w:t>
      </w:r>
      <w:r w:rsidRPr="005A64AC">
        <w:rPr>
          <w:rFonts w:ascii="Angsana New" w:hAnsi="Angsana New"/>
          <w:sz w:val="30"/>
          <w:szCs w:val="30"/>
          <w:cs/>
        </w:rPr>
        <w:t xml:space="preserve">ปี ในการนี้ บริษัทผูกพันที่จะต้องจ่ายค่าเช่าในอัตราค่าเช่าต่อปีที่แตกต่างกันตามที่ระบุในสัญญา </w:t>
      </w:r>
    </w:p>
    <w:p w:rsidR="009D2FBF" w:rsidRPr="005844B4" w:rsidRDefault="009D2FBF" w:rsidP="00480BCF">
      <w:pPr>
        <w:pStyle w:val="Bo-Blankline"/>
        <w:rPr>
          <w:sz w:val="16"/>
          <w:szCs w:val="16"/>
        </w:rPr>
      </w:pPr>
    </w:p>
    <w:tbl>
      <w:tblPr>
        <w:tblW w:w="9098" w:type="dxa"/>
        <w:tblInd w:w="450" w:type="dxa"/>
        <w:tblLook w:val="04A0" w:firstRow="1" w:lastRow="0" w:firstColumn="1" w:lastColumn="0" w:noHBand="0" w:noVBand="1"/>
      </w:tblPr>
      <w:tblGrid>
        <w:gridCol w:w="2994"/>
        <w:gridCol w:w="1061"/>
        <w:gridCol w:w="261"/>
        <w:gridCol w:w="770"/>
        <w:gridCol w:w="1034"/>
        <w:gridCol w:w="1409"/>
        <w:gridCol w:w="261"/>
        <w:gridCol w:w="1308"/>
      </w:tblGrid>
      <w:tr w:rsidR="002C0EA9" w:rsidRPr="00A82EE4" w:rsidTr="00CC6F3C">
        <w:trPr>
          <w:tblHeader/>
        </w:trPr>
        <w:tc>
          <w:tcPr>
            <w:tcW w:w="2994" w:type="dxa"/>
          </w:tcPr>
          <w:p w:rsidR="002C0EA9" w:rsidRPr="00A82EE4" w:rsidRDefault="002C0EA9" w:rsidP="00842A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:rsidR="002C0EA9" w:rsidRPr="00A82EE4" w:rsidRDefault="002C0EA9" w:rsidP="00842AE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:rsidR="002C0EA9" w:rsidRPr="00A82EE4" w:rsidRDefault="002C0EA9" w:rsidP="00842AE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</w:tcPr>
          <w:p w:rsidR="002C0EA9" w:rsidRPr="00A82EE4" w:rsidRDefault="002C0EA9" w:rsidP="00842AE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34" w:type="dxa"/>
          </w:tcPr>
          <w:p w:rsidR="002C0EA9" w:rsidRPr="00A82EE4" w:rsidRDefault="002C0EA9" w:rsidP="00842AE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:rsidR="002C0EA9" w:rsidRPr="00A82EE4" w:rsidRDefault="00317C85" w:rsidP="00842AE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2C0EA9" w:rsidRPr="00A82E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0EA9" w:rsidRPr="00A82EE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" w:type="dxa"/>
          </w:tcPr>
          <w:p w:rsidR="002C0EA9" w:rsidRPr="00A82EE4" w:rsidRDefault="002C0EA9" w:rsidP="00842AE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</w:tcPr>
          <w:p w:rsidR="002C0EA9" w:rsidRPr="00A82EE4" w:rsidRDefault="00317C85" w:rsidP="00842AE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C0EA9" w:rsidRPr="00A82EE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C0EA9" w:rsidRPr="00A82EE4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C0EA9" w:rsidRPr="00A82EE4" w:rsidTr="00CC6F3C">
        <w:tc>
          <w:tcPr>
            <w:tcW w:w="2994" w:type="dxa"/>
          </w:tcPr>
          <w:p w:rsidR="002C0EA9" w:rsidRPr="00A82EE4" w:rsidRDefault="002C0EA9" w:rsidP="002C0E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:rsidR="002C0EA9" w:rsidRPr="00A82EE4" w:rsidRDefault="002C0EA9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2C0EA9" w:rsidRPr="00A82EE4" w:rsidRDefault="002C0EA9" w:rsidP="002C0E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</w:tcPr>
          <w:p w:rsidR="002C0EA9" w:rsidRPr="00A82EE4" w:rsidRDefault="002C0EA9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</w:tcPr>
          <w:p w:rsidR="002C0EA9" w:rsidRPr="00A82EE4" w:rsidRDefault="002C0EA9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:rsidR="002C0EA9" w:rsidRPr="00A82EE4" w:rsidRDefault="00317C85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:rsidR="002C0EA9" w:rsidRPr="00A82EE4" w:rsidRDefault="002C0EA9" w:rsidP="002C0E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</w:tcPr>
          <w:p w:rsidR="002C0EA9" w:rsidRPr="00A82EE4" w:rsidRDefault="00317C85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B62E9" w:rsidRPr="00A82EE4" w:rsidTr="00CC6F3C">
        <w:tc>
          <w:tcPr>
            <w:tcW w:w="2994" w:type="dxa"/>
          </w:tcPr>
          <w:p w:rsidR="00BB62E9" w:rsidRPr="00A82EE4" w:rsidRDefault="00BB62E9" w:rsidP="002C0E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:rsidR="00BB62E9" w:rsidRPr="00A82EE4" w:rsidRDefault="00BB62E9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:rsidR="00BB62E9" w:rsidRPr="00A82EE4" w:rsidRDefault="00BB62E9" w:rsidP="002C0E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</w:tcPr>
          <w:p w:rsidR="00BB62E9" w:rsidRPr="00A82EE4" w:rsidRDefault="00BB62E9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4" w:type="dxa"/>
          </w:tcPr>
          <w:p w:rsidR="00BB62E9" w:rsidRPr="00A82EE4" w:rsidRDefault="00BB62E9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8" w:type="dxa"/>
            <w:gridSpan w:val="3"/>
          </w:tcPr>
          <w:p w:rsidR="00BB62E9" w:rsidRPr="00A82EE4" w:rsidRDefault="00BB62E9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2E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0EA9" w:rsidRPr="00A82EE4" w:rsidTr="00CC6F3C">
        <w:tc>
          <w:tcPr>
            <w:tcW w:w="2994" w:type="dxa"/>
          </w:tcPr>
          <w:p w:rsidR="002C0EA9" w:rsidRPr="00A82EE4" w:rsidRDefault="002C0EA9" w:rsidP="002C0EA9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2E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061" w:type="dxa"/>
            <w:vAlign w:val="bottom"/>
          </w:tcPr>
          <w:p w:rsidR="002C0EA9" w:rsidRPr="00A82EE4" w:rsidRDefault="002C0EA9" w:rsidP="002C0EA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  <w:vAlign w:val="bottom"/>
          </w:tcPr>
          <w:p w:rsidR="002C0EA9" w:rsidRPr="00A82EE4" w:rsidRDefault="002C0EA9" w:rsidP="002C0EA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0" w:type="dxa"/>
            <w:vAlign w:val="bottom"/>
          </w:tcPr>
          <w:p w:rsidR="002C0EA9" w:rsidRPr="00A82EE4" w:rsidRDefault="002C0EA9" w:rsidP="002C0EA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4" w:type="dxa"/>
            <w:vAlign w:val="bottom"/>
          </w:tcPr>
          <w:p w:rsidR="002C0EA9" w:rsidRPr="00A82EE4" w:rsidRDefault="002C0EA9" w:rsidP="002C0EA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9" w:type="dxa"/>
            <w:vAlign w:val="bottom"/>
          </w:tcPr>
          <w:p w:rsidR="002C0EA9" w:rsidRPr="00A82EE4" w:rsidRDefault="002C0EA9" w:rsidP="002C0EA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vAlign w:val="bottom"/>
          </w:tcPr>
          <w:p w:rsidR="002C0EA9" w:rsidRPr="00A82EE4" w:rsidRDefault="002C0EA9" w:rsidP="002C0EA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vAlign w:val="bottom"/>
          </w:tcPr>
          <w:p w:rsidR="002C0EA9" w:rsidRPr="00A82EE4" w:rsidRDefault="002C0EA9" w:rsidP="002C0EA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2902" w:rsidRPr="00A82EE4" w:rsidTr="00CC6F3C">
        <w:tc>
          <w:tcPr>
            <w:tcW w:w="2994" w:type="dxa"/>
          </w:tcPr>
          <w:p w:rsidR="00AF2902" w:rsidRPr="00A82EE4" w:rsidRDefault="00AF2902" w:rsidP="00AF2902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82EE4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61" w:type="dxa"/>
            <w:vAlign w:val="bottom"/>
          </w:tcPr>
          <w:p w:rsidR="00AF2902" w:rsidRPr="00A82EE4" w:rsidRDefault="00AF2902" w:rsidP="00AF290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vAlign w:val="bottom"/>
          </w:tcPr>
          <w:p w:rsidR="00AF2902" w:rsidRPr="00A82EE4" w:rsidRDefault="00AF2902" w:rsidP="00AF2902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0" w:type="dxa"/>
            <w:shd w:val="clear" w:color="auto" w:fill="auto"/>
          </w:tcPr>
          <w:p w:rsidR="00AF2902" w:rsidRPr="00A82EE4" w:rsidRDefault="00AF2902" w:rsidP="00AF290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4" w:type="dxa"/>
            <w:vAlign w:val="bottom"/>
          </w:tcPr>
          <w:p w:rsidR="00AF2902" w:rsidRPr="00A82EE4" w:rsidRDefault="00AF2902" w:rsidP="00AF2902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9" w:type="dxa"/>
            <w:vAlign w:val="bottom"/>
          </w:tcPr>
          <w:p w:rsidR="00AF2902" w:rsidRPr="00A82EE4" w:rsidRDefault="00317C85" w:rsidP="00AF2902">
            <w:pPr>
              <w:tabs>
                <w:tab w:val="decimal" w:pos="9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="00AF2902" w:rsidRPr="00A82E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252</w:t>
            </w:r>
          </w:p>
        </w:tc>
        <w:tc>
          <w:tcPr>
            <w:tcW w:w="261" w:type="dxa"/>
            <w:vAlign w:val="bottom"/>
          </w:tcPr>
          <w:p w:rsidR="00AF2902" w:rsidRPr="00A82EE4" w:rsidRDefault="00AF2902" w:rsidP="00AF2902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vAlign w:val="bottom"/>
          </w:tcPr>
          <w:p w:rsidR="00AF2902" w:rsidRPr="00A82EE4" w:rsidRDefault="00317C85" w:rsidP="00AF2902">
            <w:pPr>
              <w:tabs>
                <w:tab w:val="decimal" w:pos="9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="00AF2902" w:rsidRPr="00A82E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252</w:t>
            </w:r>
          </w:p>
        </w:tc>
      </w:tr>
      <w:tr w:rsidR="00AF2902" w:rsidRPr="00A82EE4" w:rsidTr="00CC6F3C">
        <w:tc>
          <w:tcPr>
            <w:tcW w:w="2994" w:type="dxa"/>
            <w:vAlign w:val="bottom"/>
          </w:tcPr>
          <w:p w:rsidR="00AF2902" w:rsidRPr="00A82EE4" w:rsidRDefault="00AF2902" w:rsidP="00AF290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82E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1" w:type="dxa"/>
            <w:tcBorders>
              <w:bottom w:val="nil"/>
            </w:tcBorders>
            <w:vAlign w:val="bottom"/>
          </w:tcPr>
          <w:p w:rsidR="00AF2902" w:rsidRPr="00A82EE4" w:rsidRDefault="00AF2902" w:rsidP="00AF290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:rsidR="00AF2902" w:rsidRPr="00A82EE4" w:rsidRDefault="00AF2902" w:rsidP="00AF290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70" w:type="dxa"/>
            <w:tcBorders>
              <w:bottom w:val="nil"/>
            </w:tcBorders>
          </w:tcPr>
          <w:p w:rsidR="00AF2902" w:rsidRPr="00A82EE4" w:rsidRDefault="00AF2902" w:rsidP="00AF290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4" w:type="dxa"/>
            <w:vAlign w:val="bottom"/>
          </w:tcPr>
          <w:p w:rsidR="00AF2902" w:rsidRPr="00A82EE4" w:rsidRDefault="00AF2902" w:rsidP="00AF290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2902" w:rsidRPr="00A82EE4" w:rsidRDefault="00317C85" w:rsidP="00AF2902">
            <w:pPr>
              <w:tabs>
                <w:tab w:val="decimal" w:pos="9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  <w:r w:rsidR="00AF2902" w:rsidRPr="00A82E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252</w:t>
            </w:r>
          </w:p>
        </w:tc>
        <w:tc>
          <w:tcPr>
            <w:tcW w:w="261" w:type="dxa"/>
            <w:vAlign w:val="bottom"/>
          </w:tcPr>
          <w:p w:rsidR="00AF2902" w:rsidRPr="00A82EE4" w:rsidRDefault="00AF2902" w:rsidP="00AF2902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2902" w:rsidRPr="00A82EE4" w:rsidRDefault="00317C85" w:rsidP="00AF2902">
            <w:pPr>
              <w:tabs>
                <w:tab w:val="decimal" w:pos="9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  <w:r w:rsidR="00AF2902" w:rsidRPr="00A82E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252</w:t>
            </w:r>
          </w:p>
        </w:tc>
      </w:tr>
    </w:tbl>
    <w:p w:rsidR="00480BCF" w:rsidRPr="005844B4" w:rsidRDefault="00480BCF">
      <w:pPr>
        <w:spacing w:line="240" w:lineRule="auto"/>
        <w:rPr>
          <w:rFonts w:ascii="Angsana New" w:hAnsi="Angsana New"/>
          <w:sz w:val="16"/>
          <w:szCs w:val="16"/>
          <w:cs/>
          <w:lang w:val="en-US"/>
        </w:rPr>
      </w:pPr>
    </w:p>
    <w:p w:rsidR="001A160B" w:rsidRPr="00D52BDC" w:rsidRDefault="001A160B" w:rsidP="001A160B">
      <w:pPr>
        <w:spacing w:line="240" w:lineRule="auto"/>
        <w:ind w:firstLine="540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D52BDC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สัญญาซื้อขาย</w:t>
      </w:r>
      <w:r w:rsidRPr="00D52BDC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ไฟฟ้า</w:t>
      </w:r>
    </w:p>
    <w:p w:rsidR="001A160B" w:rsidRPr="005844B4" w:rsidRDefault="001A160B" w:rsidP="001A160B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010FDF" w:rsidRPr="00010FDF" w:rsidRDefault="001A160B" w:rsidP="00010FDF">
      <w:pPr>
        <w:spacing w:line="240" w:lineRule="auto"/>
        <w:ind w:left="540" w:right="2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E34840">
        <w:rPr>
          <w:rFonts w:ascii="Angsana New" w:hAnsi="Angsana New"/>
          <w:sz w:val="30"/>
          <w:szCs w:val="30"/>
          <w:cs/>
        </w:rPr>
        <w:t>บริษัทได้ทำสัญญาซื้อขายไฟฟ้า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ประเภท </w:t>
      </w:r>
      <w:r w:rsidRPr="00E34840">
        <w:rPr>
          <w:rFonts w:ascii="Angsana New" w:hAnsi="Angsana New"/>
          <w:sz w:val="30"/>
          <w:szCs w:val="30"/>
        </w:rPr>
        <w:t xml:space="preserve">Non-Firm </w:t>
      </w:r>
      <w:r w:rsidRPr="00E34840">
        <w:rPr>
          <w:rFonts w:ascii="Angsana New" w:hAnsi="Angsana New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pacing w:val="-4"/>
          <w:sz w:val="30"/>
          <w:szCs w:val="30"/>
          <w:cs/>
        </w:rPr>
        <w:t>(</w:t>
      </w:r>
      <w:r w:rsidRPr="00E34840">
        <w:rPr>
          <w:rFonts w:ascii="Angsana New" w:hAnsi="Angsana New"/>
          <w:spacing w:val="-4"/>
          <w:sz w:val="30"/>
          <w:szCs w:val="30"/>
        </w:rPr>
        <w:t>“</w:t>
      </w:r>
      <w:r w:rsidRPr="00E34840">
        <w:rPr>
          <w:rFonts w:ascii="Angsana New" w:hAnsi="Angsana New"/>
          <w:spacing w:val="-4"/>
          <w:sz w:val="30"/>
          <w:szCs w:val="30"/>
          <w:cs/>
        </w:rPr>
        <w:t>กฟผ.</w:t>
      </w:r>
      <w:r w:rsidRPr="00E34840">
        <w:rPr>
          <w:rFonts w:ascii="Angsana New" w:hAnsi="Angsana New"/>
          <w:spacing w:val="-4"/>
          <w:sz w:val="30"/>
          <w:szCs w:val="30"/>
        </w:rPr>
        <w:t>”)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อายุสัญญานับตั้งแต่เดือนที่บริษัทขายไฟฟ้า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เป็นระยะเวลา </w:t>
      </w:r>
      <w:r w:rsidR="00317C85">
        <w:rPr>
          <w:rFonts w:ascii="Angsana New" w:hAnsi="Angsana New"/>
          <w:spacing w:val="-4"/>
          <w:sz w:val="30"/>
          <w:szCs w:val="30"/>
        </w:rPr>
        <w:t>5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 ปี </w:t>
      </w:r>
      <w:r w:rsidRPr="00E34840">
        <w:rPr>
          <w:rFonts w:ascii="Angsana New" w:hAnsi="Angsana New"/>
          <w:b/>
          <w:sz w:val="30"/>
          <w:szCs w:val="30"/>
          <w:cs/>
        </w:rPr>
        <w:t>และเมื่อสิ้นสุดอายุสัญญา หากคู่สัญญาฝ่ายใดประสงค์จะต่ออายุสัญญา ต้องแจ้งเป็นหนังสือล่วงหน้าไม่น้อยกว่า</w:t>
      </w:r>
      <w:r w:rsidRPr="00E34840">
        <w:rPr>
          <w:rFonts w:ascii="Angsana New" w:hAnsi="Angsana New"/>
          <w:bCs/>
          <w:sz w:val="30"/>
          <w:szCs w:val="30"/>
          <w:cs/>
        </w:rPr>
        <w:t xml:space="preserve"> </w:t>
      </w:r>
      <w:r w:rsidR="00317C85">
        <w:rPr>
          <w:rFonts w:ascii="Angsana New" w:hAnsi="Angsana New"/>
          <w:bCs/>
          <w:sz w:val="30"/>
          <w:szCs w:val="30"/>
        </w:rPr>
        <w:t>30</w:t>
      </w:r>
      <w:r w:rsidRPr="00E34840">
        <w:rPr>
          <w:rFonts w:ascii="Angsana New" w:hAnsi="Angsana New"/>
          <w:b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วัน และให้สัญญามีอายุต่อไปอีกคราวละ </w:t>
      </w:r>
      <w:r w:rsidR="00317C85">
        <w:rPr>
          <w:rFonts w:ascii="Angsana New" w:hAnsi="Angsana New"/>
          <w:bCs/>
          <w:sz w:val="30"/>
          <w:szCs w:val="30"/>
        </w:rPr>
        <w:t>5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 ปี โดยได้รับค่าส่วนเพิ่มราคารับซื้อไฟฟ้า</w:t>
      </w:r>
      <w:r w:rsidRPr="00E34840">
        <w:rPr>
          <w:rFonts w:ascii="Angsana New" w:hAnsi="Angsana New"/>
          <w:b/>
          <w:sz w:val="30"/>
          <w:szCs w:val="30"/>
        </w:rPr>
        <w:t xml:space="preserve"> </w:t>
      </w:r>
      <w:r w:rsidRPr="00E34840">
        <w:rPr>
          <w:rFonts w:ascii="Angsana New" w:hAnsi="Angsana New"/>
          <w:bCs/>
          <w:sz w:val="30"/>
          <w:szCs w:val="30"/>
        </w:rPr>
        <w:t>(Adder)</w:t>
      </w:r>
      <w:r w:rsidRPr="00E34840">
        <w:rPr>
          <w:rFonts w:ascii="Angsana New" w:hAnsi="Angsana New"/>
          <w:b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เป็นระยะเวลา </w:t>
      </w:r>
      <w:r w:rsidR="00317C85">
        <w:rPr>
          <w:rFonts w:ascii="Angsana New" w:hAnsi="Angsana New"/>
          <w:bCs/>
          <w:sz w:val="30"/>
          <w:szCs w:val="30"/>
        </w:rPr>
        <w:t>7</w:t>
      </w:r>
      <w:r w:rsidRPr="00E34840">
        <w:rPr>
          <w:rFonts w:ascii="Angsana New" w:hAnsi="Angsana New"/>
          <w:b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ปี นับจากวันเริ่มต้นซื้อขายไฟฟ้า </w:t>
      </w:r>
      <w:r w:rsidRPr="00453893">
        <w:rPr>
          <w:b/>
          <w:sz w:val="30"/>
          <w:szCs w:val="30"/>
          <w:cs/>
        </w:rPr>
        <w:t>ทั้งนี้บริษัทต้องปฏิบัติตามเงื่อนไขที่ระบุได้ในสัญญาซื้อ</w:t>
      </w:r>
      <w:r w:rsidRPr="00010FDF">
        <w:rPr>
          <w:rFonts w:asciiTheme="majorBidi" w:hAnsiTheme="majorBidi" w:cstheme="majorBidi"/>
          <w:b/>
          <w:sz w:val="30"/>
          <w:szCs w:val="30"/>
          <w:cs/>
        </w:rPr>
        <w:t>ขายไฟฟ้า</w:t>
      </w:r>
      <w:r w:rsidR="00010FD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10FDF">
        <w:rPr>
          <w:rFonts w:asciiTheme="majorBidi" w:hAnsiTheme="majorBidi" w:cstheme="majorBidi" w:hint="cs"/>
          <w:b/>
          <w:sz w:val="30"/>
          <w:szCs w:val="30"/>
          <w:cs/>
        </w:rPr>
        <w:t>ปัจจุบันบริษัทมีสัญญาซื้อขายไฟฟ้าดังนี้</w:t>
      </w:r>
    </w:p>
    <w:p w:rsidR="00010FDF" w:rsidRPr="00010FDF" w:rsidRDefault="00010FDF" w:rsidP="00010FDF">
      <w:pPr>
        <w:spacing w:line="240" w:lineRule="auto"/>
        <w:ind w:left="540" w:right="27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Style w:val="PlainTable4"/>
        <w:tblW w:w="9090" w:type="dxa"/>
        <w:tblInd w:w="450" w:type="dxa"/>
        <w:tblLook w:val="04A0" w:firstRow="1" w:lastRow="0" w:firstColumn="1" w:lastColumn="0" w:noHBand="0" w:noVBand="1"/>
      </w:tblPr>
      <w:tblGrid>
        <w:gridCol w:w="1890"/>
        <w:gridCol w:w="3060"/>
        <w:gridCol w:w="2070"/>
        <w:gridCol w:w="2070"/>
      </w:tblGrid>
      <w:tr w:rsidR="00010FDF" w:rsidRPr="0060456B" w:rsidTr="00010F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010FDF" w:rsidRPr="0060456B" w:rsidRDefault="00010FDF" w:rsidP="002B7094">
            <w:pPr>
              <w:pStyle w:val="Caption"/>
              <w:numPr>
                <w:ilvl w:val="0"/>
                <w:numId w:val="0"/>
              </w:num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0456B">
              <w:rPr>
                <w:rFonts w:hint="cs"/>
                <w:b/>
                <w:bCs/>
                <w:sz w:val="28"/>
                <w:szCs w:val="28"/>
                <w:cs/>
              </w:rPr>
              <w:t>สัญญา</w:t>
            </w:r>
            <w:r w:rsidR="00AB2AF5">
              <w:rPr>
                <w:rFonts w:hint="cs"/>
                <w:b/>
                <w:bCs/>
                <w:sz w:val="28"/>
                <w:szCs w:val="28"/>
                <w:cs/>
              </w:rPr>
              <w:t>ซื้อ</w:t>
            </w:r>
            <w:r w:rsidRPr="0060456B">
              <w:rPr>
                <w:rFonts w:hint="cs"/>
                <w:b/>
                <w:bCs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3060" w:type="dxa"/>
            <w:shd w:val="clear" w:color="auto" w:fill="auto"/>
          </w:tcPr>
          <w:p w:rsidR="00010FDF" w:rsidRPr="0060456B" w:rsidRDefault="00010FDF" w:rsidP="002B7094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  <w:cs/>
              </w:rPr>
            </w:pPr>
            <w:r w:rsidRPr="00010FDF">
              <w:rPr>
                <w:b/>
                <w:bCs/>
                <w:sz w:val="28"/>
                <w:szCs w:val="28"/>
                <w:cs/>
              </w:rPr>
              <w:t>ปริมาณพลังไฟฟ้าที่รับซื้อตามสัญญา</w:t>
            </w:r>
          </w:p>
        </w:tc>
        <w:tc>
          <w:tcPr>
            <w:tcW w:w="2070" w:type="dxa"/>
            <w:shd w:val="clear" w:color="auto" w:fill="auto"/>
          </w:tcPr>
          <w:p w:rsidR="00010FDF" w:rsidRPr="0060456B" w:rsidRDefault="00010FDF" w:rsidP="002B7094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  <w:r w:rsidRPr="0060456B">
              <w:rPr>
                <w:rFonts w:hint="cs"/>
                <w:b/>
                <w:bCs/>
                <w:sz w:val="28"/>
                <w:szCs w:val="28"/>
                <w:cs/>
              </w:rPr>
              <w:t>วันเริ่มสัญญา</w:t>
            </w:r>
          </w:p>
        </w:tc>
        <w:tc>
          <w:tcPr>
            <w:tcW w:w="2070" w:type="dxa"/>
            <w:shd w:val="clear" w:color="auto" w:fill="auto"/>
          </w:tcPr>
          <w:p w:rsidR="00010FDF" w:rsidRPr="0060456B" w:rsidRDefault="00010FDF" w:rsidP="002B7094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  <w:r w:rsidRPr="0060456B">
              <w:rPr>
                <w:rFonts w:hint="cs"/>
                <w:b/>
                <w:bCs/>
                <w:sz w:val="28"/>
                <w:szCs w:val="28"/>
                <w:cs/>
              </w:rPr>
              <w:t>วันที่เริ่มมีรายได้</w:t>
            </w:r>
          </w:p>
        </w:tc>
      </w:tr>
      <w:tr w:rsidR="00010FDF" w:rsidRPr="0060456B" w:rsidTr="00010F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010FDF" w:rsidRPr="0060456B" w:rsidRDefault="00010FDF" w:rsidP="002B7094">
            <w:pPr>
              <w:pStyle w:val="Caption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 w:rsidRPr="0060456B">
              <w:rPr>
                <w:rFonts w:hint="cs"/>
                <w:sz w:val="28"/>
                <w:szCs w:val="28"/>
                <w:cs/>
              </w:rPr>
              <w:t xml:space="preserve">โครงการที่ </w:t>
            </w:r>
            <w:r w:rsidRPr="0060456B">
              <w:rPr>
                <w:sz w:val="28"/>
                <w:szCs w:val="28"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:rsidR="00010FDF" w:rsidRPr="0060456B" w:rsidRDefault="00010FDF" w:rsidP="002B7094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cs/>
              </w:rPr>
            </w:pPr>
            <w:r w:rsidRPr="0060456B">
              <w:rPr>
                <w:b w:val="0"/>
                <w:bCs w:val="0"/>
                <w:sz w:val="28"/>
                <w:szCs w:val="28"/>
              </w:rPr>
              <w:t xml:space="preserve">55 </w:t>
            </w:r>
            <w:r w:rsidRPr="0060456B">
              <w:rPr>
                <w:rFonts w:hint="cs"/>
                <w:b w:val="0"/>
                <w:bCs w:val="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:rsidR="00010FDF" w:rsidRPr="0060456B" w:rsidRDefault="00010FDF" w:rsidP="002B709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</w:rPr>
            </w:pPr>
            <w:r w:rsidRPr="0060456B">
              <w:rPr>
                <w:b w:val="0"/>
                <w:bCs w:val="0"/>
                <w:sz w:val="28"/>
                <w:szCs w:val="28"/>
              </w:rPr>
              <w:t xml:space="preserve">13 </w:t>
            </w:r>
            <w:r w:rsidRPr="0060456B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พฤศจิกายน </w:t>
            </w:r>
            <w:r w:rsidRPr="0060456B">
              <w:rPr>
                <w:b w:val="0"/>
                <w:bCs w:val="0"/>
                <w:sz w:val="28"/>
                <w:szCs w:val="28"/>
              </w:rPr>
              <w:t>2556</w:t>
            </w:r>
          </w:p>
        </w:tc>
        <w:tc>
          <w:tcPr>
            <w:tcW w:w="2070" w:type="dxa"/>
            <w:shd w:val="clear" w:color="auto" w:fill="auto"/>
          </w:tcPr>
          <w:p w:rsidR="00010FDF" w:rsidRPr="0060456B" w:rsidRDefault="00010FDF" w:rsidP="002B709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</w:rPr>
            </w:pPr>
            <w:r w:rsidRPr="0060456B">
              <w:rPr>
                <w:b w:val="0"/>
                <w:bCs w:val="0"/>
                <w:sz w:val="28"/>
                <w:szCs w:val="28"/>
              </w:rPr>
              <w:t xml:space="preserve">6 </w:t>
            </w:r>
            <w:r w:rsidRPr="0060456B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สิงหาคม </w:t>
            </w:r>
            <w:r w:rsidRPr="0060456B">
              <w:rPr>
                <w:b w:val="0"/>
                <w:bCs w:val="0"/>
                <w:sz w:val="28"/>
                <w:szCs w:val="28"/>
              </w:rPr>
              <w:t>2558</w:t>
            </w:r>
          </w:p>
        </w:tc>
      </w:tr>
      <w:tr w:rsidR="00010FDF" w:rsidRPr="0060456B" w:rsidTr="00010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010FDF" w:rsidRPr="0060456B" w:rsidRDefault="00010FDF" w:rsidP="002B7094">
            <w:pPr>
              <w:pStyle w:val="Caption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 w:rsidRPr="0060456B">
              <w:rPr>
                <w:rFonts w:hint="cs"/>
                <w:sz w:val="28"/>
                <w:szCs w:val="28"/>
                <w:cs/>
              </w:rPr>
              <w:t>โครงการที่</w:t>
            </w:r>
            <w:r w:rsidRPr="0060456B">
              <w:rPr>
                <w:sz w:val="28"/>
                <w:szCs w:val="28"/>
              </w:rPr>
              <w:t xml:space="preserve"> 2</w:t>
            </w:r>
          </w:p>
        </w:tc>
        <w:tc>
          <w:tcPr>
            <w:tcW w:w="3060" w:type="dxa"/>
            <w:shd w:val="clear" w:color="auto" w:fill="auto"/>
          </w:tcPr>
          <w:p w:rsidR="00010FDF" w:rsidRPr="0060456B" w:rsidRDefault="0027444F" w:rsidP="002B7094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b w:val="0"/>
                <w:bCs w:val="0"/>
                <w:sz w:val="28"/>
                <w:szCs w:val="28"/>
              </w:rPr>
              <w:t>90</w:t>
            </w:r>
            <w:r w:rsidR="00010FDF" w:rsidRPr="0060456B">
              <w:rPr>
                <w:b w:val="0"/>
                <w:bCs w:val="0"/>
                <w:sz w:val="28"/>
                <w:szCs w:val="28"/>
              </w:rPr>
              <w:t xml:space="preserve"> </w:t>
            </w:r>
            <w:r w:rsidR="00010FDF" w:rsidRPr="0060456B">
              <w:rPr>
                <w:rFonts w:hint="cs"/>
                <w:b w:val="0"/>
                <w:bCs w:val="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:rsidR="00010FDF" w:rsidRPr="0060456B" w:rsidRDefault="00010FDF" w:rsidP="002B709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</w:rPr>
            </w:pPr>
            <w:r w:rsidRPr="0060456B">
              <w:rPr>
                <w:b w:val="0"/>
                <w:bCs w:val="0"/>
                <w:sz w:val="28"/>
                <w:szCs w:val="28"/>
              </w:rPr>
              <w:t xml:space="preserve">17 </w:t>
            </w:r>
            <w:r w:rsidRPr="0060456B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สิงหาคม </w:t>
            </w:r>
            <w:r w:rsidRPr="0060456B">
              <w:rPr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2070" w:type="dxa"/>
            <w:shd w:val="clear" w:color="auto" w:fill="auto"/>
          </w:tcPr>
          <w:p w:rsidR="00010FDF" w:rsidRPr="0060456B" w:rsidRDefault="00010FDF" w:rsidP="002B709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</w:rPr>
            </w:pPr>
            <w:r w:rsidRPr="0060456B">
              <w:rPr>
                <w:b w:val="0"/>
                <w:bCs w:val="0"/>
                <w:sz w:val="28"/>
                <w:szCs w:val="28"/>
              </w:rPr>
              <w:t xml:space="preserve">5 </w:t>
            </w:r>
            <w:r w:rsidRPr="0060456B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เมษายน </w:t>
            </w:r>
            <w:r w:rsidRPr="0060456B">
              <w:rPr>
                <w:b w:val="0"/>
                <w:bCs w:val="0"/>
                <w:sz w:val="28"/>
                <w:szCs w:val="28"/>
              </w:rPr>
              <w:t>2561</w:t>
            </w:r>
          </w:p>
        </w:tc>
      </w:tr>
      <w:tr w:rsidR="00010FDF" w:rsidRPr="0060456B" w:rsidTr="00010F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010FDF" w:rsidRPr="0060456B" w:rsidRDefault="00010FDF" w:rsidP="002B7094">
            <w:pPr>
              <w:pStyle w:val="Caption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 w:rsidRPr="0060456B">
              <w:rPr>
                <w:rFonts w:hint="cs"/>
                <w:sz w:val="28"/>
                <w:szCs w:val="28"/>
                <w:cs/>
              </w:rPr>
              <w:t>โครงการที่</w:t>
            </w:r>
            <w:r w:rsidRPr="0060456B">
              <w:rPr>
                <w:sz w:val="28"/>
                <w:szCs w:val="28"/>
              </w:rPr>
              <w:t xml:space="preserve"> 3</w:t>
            </w:r>
          </w:p>
        </w:tc>
        <w:tc>
          <w:tcPr>
            <w:tcW w:w="3060" w:type="dxa"/>
            <w:shd w:val="clear" w:color="auto" w:fill="auto"/>
          </w:tcPr>
          <w:p w:rsidR="00010FDF" w:rsidRPr="0060456B" w:rsidRDefault="0027444F" w:rsidP="002B7094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b w:val="0"/>
                <w:bCs w:val="0"/>
                <w:sz w:val="28"/>
                <w:szCs w:val="28"/>
              </w:rPr>
              <w:t>18</w:t>
            </w:r>
            <w:r w:rsidR="00010FDF" w:rsidRPr="0060456B">
              <w:rPr>
                <w:b w:val="0"/>
                <w:bCs w:val="0"/>
                <w:sz w:val="28"/>
                <w:szCs w:val="28"/>
              </w:rPr>
              <w:t xml:space="preserve"> </w:t>
            </w:r>
            <w:r w:rsidR="00010FDF" w:rsidRPr="0060456B">
              <w:rPr>
                <w:rFonts w:hint="cs"/>
                <w:b w:val="0"/>
                <w:bCs w:val="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:rsidR="00010FDF" w:rsidRPr="0060456B" w:rsidRDefault="00010FDF" w:rsidP="002B709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</w:rPr>
            </w:pPr>
            <w:r w:rsidRPr="0060456B">
              <w:rPr>
                <w:b w:val="0"/>
                <w:bCs w:val="0"/>
                <w:sz w:val="28"/>
                <w:szCs w:val="28"/>
              </w:rPr>
              <w:t xml:space="preserve">7 </w:t>
            </w:r>
            <w:r w:rsidRPr="0060456B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พฤศจิกายน </w:t>
            </w:r>
            <w:r w:rsidRPr="0060456B">
              <w:rPr>
                <w:b w:val="0"/>
                <w:bCs w:val="0"/>
                <w:sz w:val="28"/>
                <w:szCs w:val="28"/>
              </w:rPr>
              <w:t>2557</w:t>
            </w:r>
          </w:p>
        </w:tc>
        <w:tc>
          <w:tcPr>
            <w:tcW w:w="2070" w:type="dxa"/>
            <w:shd w:val="clear" w:color="auto" w:fill="auto"/>
          </w:tcPr>
          <w:p w:rsidR="00010FDF" w:rsidRPr="0060456B" w:rsidRDefault="00010FDF" w:rsidP="002B709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</w:rPr>
            </w:pPr>
            <w:r w:rsidRPr="0060456B">
              <w:rPr>
                <w:b w:val="0"/>
                <w:bCs w:val="0"/>
                <w:sz w:val="28"/>
                <w:szCs w:val="28"/>
              </w:rPr>
              <w:t xml:space="preserve">16 </w:t>
            </w:r>
            <w:r w:rsidRPr="0060456B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มกราคม </w:t>
            </w:r>
            <w:r w:rsidRPr="0060456B">
              <w:rPr>
                <w:b w:val="0"/>
                <w:bCs w:val="0"/>
                <w:sz w:val="28"/>
                <w:szCs w:val="28"/>
              </w:rPr>
              <w:t>2558</w:t>
            </w:r>
          </w:p>
        </w:tc>
      </w:tr>
    </w:tbl>
    <w:p w:rsidR="0060456B" w:rsidRPr="00010FDF" w:rsidRDefault="0060456B" w:rsidP="005844B4">
      <w:pPr>
        <w:pStyle w:val="Caption"/>
        <w:numPr>
          <w:ilvl w:val="0"/>
          <w:numId w:val="0"/>
        </w:numPr>
        <w:ind w:left="540"/>
        <w:rPr>
          <w:bCs w:val="0"/>
          <w:sz w:val="20"/>
          <w:szCs w:val="20"/>
          <w:lang w:val="en-GB"/>
        </w:rPr>
      </w:pPr>
    </w:p>
    <w:p w:rsidR="00863F5F" w:rsidRPr="00D52BDC" w:rsidRDefault="00863F5F" w:rsidP="00863F5F">
      <w:pPr>
        <w:spacing w:line="240" w:lineRule="auto"/>
        <w:ind w:firstLine="540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D52BDC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</w:t>
      </w:r>
      <w:r w:rsidRPr="00D52BDC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เช่าเครื่องจักรสำหรับ คัดแยกขยะประเภทพลาสติก</w:t>
      </w:r>
    </w:p>
    <w:p w:rsidR="00863F5F" w:rsidRPr="00172C0D" w:rsidRDefault="00863F5F" w:rsidP="00863F5F">
      <w:pPr>
        <w:pStyle w:val="Ang15"/>
        <w:rPr>
          <w:sz w:val="20"/>
          <w:szCs w:val="20"/>
          <w:lang w:val="en-US"/>
        </w:rPr>
      </w:pPr>
    </w:p>
    <w:p w:rsidR="00863F5F" w:rsidRDefault="00863F5F" w:rsidP="00863F5F">
      <w:pPr>
        <w:pStyle w:val="Ang15"/>
        <w:rPr>
          <w:lang w:val="en-US"/>
        </w:rPr>
      </w:pPr>
      <w:r w:rsidRPr="003C5E48">
        <w:rPr>
          <w:b/>
          <w:cs/>
        </w:rPr>
        <w:t>บริษัท</w:t>
      </w:r>
      <w:r w:rsidR="004624BE">
        <w:rPr>
          <w:rFonts w:hint="cs"/>
          <w:b/>
          <w:cs/>
        </w:rPr>
        <w:t>ได้</w:t>
      </w:r>
      <w:r w:rsidR="00AA6E08">
        <w:rPr>
          <w:rFonts w:hint="cs"/>
          <w:b/>
          <w:cs/>
        </w:rPr>
        <w:t>ทำ</w:t>
      </w:r>
      <w:r w:rsidRPr="003C5E48">
        <w:rPr>
          <w:b/>
          <w:cs/>
        </w:rPr>
        <w:t>สัญญา</w:t>
      </w:r>
      <w:r>
        <w:rPr>
          <w:b/>
          <w:cs/>
        </w:rPr>
        <w:t>เช่าเครื่องจักรสำหรับ</w:t>
      </w:r>
      <w:r w:rsidRPr="00172C0D">
        <w:rPr>
          <w:b/>
          <w:cs/>
        </w:rPr>
        <w:t>คัดแยกขยะประเภทพลาสติก</w:t>
      </w:r>
      <w:r w:rsidR="004624BE">
        <w:rPr>
          <w:rFonts w:hint="cs"/>
          <w:b/>
          <w:cs/>
        </w:rPr>
        <w:t xml:space="preserve"> </w:t>
      </w:r>
      <w:r>
        <w:rPr>
          <w:rFonts w:hint="cs"/>
          <w:b/>
          <w:cs/>
        </w:rPr>
        <w:t>โดยบริษัทเป็นผู้มีกรรมสิทธิ์ในเครื่องจักรที่ให้เช่า ผู้เช่ามีหน้าที่นำเครื่องจักรดังกล่าวไปใช้คัดแยกขยะประเภท</w:t>
      </w:r>
      <w:r w:rsidRPr="005E4022">
        <w:rPr>
          <w:rFonts w:hint="cs"/>
          <w:b/>
          <w:cs/>
        </w:rPr>
        <w:t>พลาสติกและนำมา</w:t>
      </w:r>
      <w:r>
        <w:rPr>
          <w:rFonts w:hint="cs"/>
          <w:b/>
          <w:cs/>
        </w:rPr>
        <w:t>จำหน่ายให้กับบริษัทเพี</w:t>
      </w:r>
      <w:r w:rsidR="00860C5F">
        <w:rPr>
          <w:rFonts w:hint="cs"/>
          <w:b/>
          <w:cs/>
        </w:rPr>
        <w:t>ยงรายเดียวตามสัญญาซื้อขายขยะด้าน</w:t>
      </w:r>
      <w:r>
        <w:rPr>
          <w:rFonts w:hint="cs"/>
          <w:b/>
          <w:cs/>
        </w:rPr>
        <w:t xml:space="preserve">ล่าง อัตราค่าเช่าเป็นไปตามที่ระบุในสัญญา </w:t>
      </w:r>
      <w:r>
        <w:rPr>
          <w:rFonts w:hint="cs"/>
          <w:cs/>
          <w:lang w:val="en-US"/>
        </w:rPr>
        <w:t xml:space="preserve">สัญญานี้มีระยะเวลา </w:t>
      </w:r>
      <w:r>
        <w:rPr>
          <w:lang w:val="en-US"/>
        </w:rPr>
        <w:t xml:space="preserve">7 </w:t>
      </w:r>
      <w:r>
        <w:rPr>
          <w:rFonts w:hint="cs"/>
          <w:cs/>
          <w:lang w:val="en-US"/>
        </w:rPr>
        <w:t>ปี นับแต่วันที่บริษัทได้ส่งมอบพร้อมติดตั้งเครื่องจักรให้แก่คู่สัญญาเสร็จเรียบร้อย</w:t>
      </w:r>
    </w:p>
    <w:p w:rsidR="00863F5F" w:rsidRPr="00DA4DAD" w:rsidRDefault="00863F5F">
      <w:pPr>
        <w:spacing w:line="240" w:lineRule="auto"/>
        <w:rPr>
          <w:rFonts w:ascii="Angsana New" w:eastAsia="Cordia New" w:hAnsi="Angsana New"/>
          <w:b/>
          <w:bCs/>
          <w:i/>
          <w:iCs/>
          <w:snapToGrid w:val="0"/>
          <w:sz w:val="20"/>
          <w:szCs w:val="20"/>
          <w:cs/>
          <w:lang w:val="th-TH" w:eastAsia="th-TH"/>
        </w:rPr>
      </w:pPr>
    </w:p>
    <w:p w:rsidR="00E609BA" w:rsidRDefault="00E609BA">
      <w:pPr>
        <w:spacing w:line="240" w:lineRule="auto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br w:type="page"/>
      </w:r>
    </w:p>
    <w:p w:rsidR="004822B1" w:rsidRPr="00D52BDC" w:rsidRDefault="004822B1" w:rsidP="004822B1">
      <w:pPr>
        <w:spacing w:line="240" w:lineRule="auto"/>
        <w:ind w:firstLine="540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D52BDC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สัญญาซื้อขาย</w:t>
      </w:r>
      <w:r w:rsidR="003C5E48" w:rsidRPr="00D52BDC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ขยะที่ผ่านการคัดแยกประเภทพลาสติก</w:t>
      </w:r>
    </w:p>
    <w:p w:rsidR="004822B1" w:rsidRPr="003C5E48" w:rsidRDefault="004822B1" w:rsidP="004822B1">
      <w:pPr>
        <w:pStyle w:val="Ang15"/>
        <w:rPr>
          <w:sz w:val="20"/>
          <w:szCs w:val="20"/>
          <w:lang w:val="en-US"/>
        </w:rPr>
      </w:pPr>
    </w:p>
    <w:p w:rsidR="003C5E48" w:rsidRDefault="00AA6E08" w:rsidP="004822B1">
      <w:pPr>
        <w:pStyle w:val="Ang15"/>
        <w:rPr>
          <w:lang w:val="en-US"/>
        </w:rPr>
      </w:pPr>
      <w:r>
        <w:rPr>
          <w:rFonts w:hint="cs"/>
          <w:cs/>
          <w:lang w:val="en-US"/>
        </w:rPr>
        <w:t>บริษัท</w:t>
      </w:r>
      <w:r w:rsidR="004624BE">
        <w:rPr>
          <w:rFonts w:hint="cs"/>
          <w:cs/>
          <w:lang w:val="en-US"/>
        </w:rPr>
        <w:t>ได้</w:t>
      </w:r>
      <w:r>
        <w:rPr>
          <w:rFonts w:hint="cs"/>
          <w:cs/>
          <w:lang w:val="en-US"/>
        </w:rPr>
        <w:t>ทำ</w:t>
      </w:r>
      <w:r w:rsidR="003C5E48">
        <w:rPr>
          <w:rFonts w:hint="cs"/>
          <w:cs/>
          <w:lang w:val="en-US"/>
        </w:rPr>
        <w:t>สัญญา</w:t>
      </w:r>
      <w:r w:rsidR="003C5E48" w:rsidRPr="003C5E48">
        <w:rPr>
          <w:cs/>
          <w:lang w:val="en-US"/>
        </w:rPr>
        <w:t>ซื้อขายขยะที่ผ่านการคัดแยกประเภทพลาสติก</w:t>
      </w:r>
      <w:r w:rsidR="004624BE">
        <w:rPr>
          <w:rFonts w:hint="cs"/>
          <w:cs/>
          <w:lang w:val="en-US"/>
        </w:rPr>
        <w:t xml:space="preserve"> </w:t>
      </w:r>
      <w:r w:rsidR="003C5E48">
        <w:rPr>
          <w:rFonts w:hint="cs"/>
          <w:cs/>
          <w:lang w:val="en-US"/>
        </w:rPr>
        <w:t xml:space="preserve">โดยคู่สัญญาตกลงขายขยะที่ผ่านการบำบัดและคัดแยก </w:t>
      </w:r>
      <w:r w:rsidR="003C5E48">
        <w:rPr>
          <w:lang w:val="en-US"/>
        </w:rPr>
        <w:t xml:space="preserve">(Composting Municipal Solid Waste) </w:t>
      </w:r>
      <w:r w:rsidR="003C5E48">
        <w:rPr>
          <w:rFonts w:hint="cs"/>
          <w:cs/>
          <w:lang w:val="en-US"/>
        </w:rPr>
        <w:t xml:space="preserve">ประเภทพลาสติก สำหรับนำมาใช้เป็นเชื้อเพลิง </w:t>
      </w:r>
      <w:r w:rsidR="003C5E48">
        <w:rPr>
          <w:lang w:val="en-US"/>
        </w:rPr>
        <w:t xml:space="preserve">(RDF) </w:t>
      </w:r>
      <w:r w:rsidR="003C5E48">
        <w:rPr>
          <w:rFonts w:hint="cs"/>
          <w:cs/>
          <w:lang w:val="en-US"/>
        </w:rPr>
        <w:t xml:space="preserve">โดยต้องมีคุณสมบัติค่าความร้อนและราคาตามที่กำหนดในสัญญา สัญญานี้มีระยะเวลา </w:t>
      </w:r>
      <w:r w:rsidR="00317C85">
        <w:rPr>
          <w:lang w:val="en-US"/>
        </w:rPr>
        <w:t>7</w:t>
      </w:r>
      <w:r w:rsidR="003C5E48">
        <w:rPr>
          <w:lang w:val="en-US"/>
        </w:rPr>
        <w:t xml:space="preserve"> </w:t>
      </w:r>
      <w:r w:rsidR="003C5E48">
        <w:rPr>
          <w:rFonts w:hint="cs"/>
          <w:cs/>
          <w:lang w:val="en-US"/>
        </w:rPr>
        <w:t>ปี</w:t>
      </w:r>
      <w:r w:rsidR="004779E9">
        <w:rPr>
          <w:rFonts w:hint="cs"/>
          <w:cs/>
          <w:lang w:val="en-US"/>
        </w:rPr>
        <w:t xml:space="preserve"> นับแต่วันที่บริษัทได้ส่งมอบพร้อมติดตั้งเครื่องจักรให้แก่คู่สัญญา</w:t>
      </w:r>
      <w:r w:rsidR="00587E62">
        <w:rPr>
          <w:rFonts w:hint="cs"/>
          <w:cs/>
          <w:lang w:val="en-US"/>
        </w:rPr>
        <w:t>เสร็จ</w:t>
      </w:r>
      <w:r w:rsidR="004779E9">
        <w:rPr>
          <w:rFonts w:hint="cs"/>
          <w:cs/>
          <w:lang w:val="en-US"/>
        </w:rPr>
        <w:t>เรียบร้อย</w:t>
      </w:r>
    </w:p>
    <w:p w:rsidR="004779E9" w:rsidRPr="004779E9" w:rsidRDefault="004779E9" w:rsidP="004822B1">
      <w:pPr>
        <w:pStyle w:val="Ang15"/>
        <w:rPr>
          <w:sz w:val="20"/>
          <w:szCs w:val="20"/>
          <w:lang w:val="en-US"/>
        </w:rPr>
      </w:pPr>
    </w:p>
    <w:p w:rsidR="001A160B" w:rsidRPr="00D52BDC" w:rsidRDefault="001A160B" w:rsidP="001A160B">
      <w:pPr>
        <w:ind w:left="540"/>
        <w:rPr>
          <w:rFonts w:ascii="Angsana New" w:hAnsi="Angsana New"/>
          <w:bCs/>
          <w:i/>
          <w:iCs/>
          <w:sz w:val="30"/>
          <w:szCs w:val="30"/>
        </w:rPr>
      </w:pPr>
      <w:r w:rsidRPr="00D52BDC">
        <w:rPr>
          <w:rFonts w:ascii="Angsana New" w:hAnsi="Angsana New" w:hint="cs"/>
          <w:bCs/>
          <w:i/>
          <w:iCs/>
          <w:sz w:val="30"/>
          <w:szCs w:val="30"/>
          <w:cs/>
        </w:rPr>
        <w:t>สัญญาอื่น</w:t>
      </w:r>
    </w:p>
    <w:p w:rsidR="001A160B" w:rsidRPr="003C5E48" w:rsidRDefault="001A160B" w:rsidP="001A160B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b/>
          <w:sz w:val="20"/>
          <w:szCs w:val="20"/>
        </w:rPr>
      </w:pPr>
    </w:p>
    <w:p w:rsidR="001A160B" w:rsidRPr="002448FE" w:rsidRDefault="001A160B" w:rsidP="001A160B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  <w:cs/>
        </w:rPr>
      </w:pPr>
      <w:r w:rsidRPr="003C5E48">
        <w:rPr>
          <w:rFonts w:ascii="Angsana New" w:hAnsi="Angsana New"/>
          <w:b/>
          <w:sz w:val="30"/>
          <w:szCs w:val="30"/>
          <w:cs/>
        </w:rPr>
        <w:t>บริษัท</w:t>
      </w:r>
      <w:r w:rsidR="003C5E48">
        <w:rPr>
          <w:rFonts w:ascii="Angsana New" w:hAnsi="Angsana New" w:hint="cs"/>
          <w:b/>
          <w:sz w:val="30"/>
          <w:szCs w:val="30"/>
          <w:cs/>
        </w:rPr>
        <w:t>มี</w:t>
      </w:r>
      <w:r w:rsidRPr="003C5E48">
        <w:rPr>
          <w:rFonts w:ascii="Angsana New" w:hAnsi="Angsana New"/>
          <w:b/>
          <w:sz w:val="30"/>
          <w:szCs w:val="30"/>
          <w:cs/>
        </w:rPr>
        <w:t>สัญญาจะซื้อจะขายที่ดินกับบริษัทแห่งหนึ่ง ในการนี้ บริษัทผูกพันที่จะต้องจ่ายชำระเงินตามเงื่อนไขที่ระบุใ</w:t>
      </w:r>
      <w:r w:rsidRPr="003C5E48">
        <w:rPr>
          <w:rFonts w:ascii="Angsana New" w:hAnsi="Angsana New" w:hint="cs"/>
          <w:b/>
          <w:sz w:val="30"/>
          <w:szCs w:val="30"/>
          <w:cs/>
        </w:rPr>
        <w:t>นสัญญา</w:t>
      </w:r>
    </w:p>
    <w:p w:rsidR="009551EE" w:rsidRPr="00303A13" w:rsidRDefault="009551EE" w:rsidP="001A160B">
      <w:pPr>
        <w:pStyle w:val="Ang15"/>
        <w:rPr>
          <w:sz w:val="20"/>
          <w:szCs w:val="20"/>
        </w:rPr>
      </w:pPr>
    </w:p>
    <w:p w:rsidR="00303A13" w:rsidRPr="0021252D" w:rsidRDefault="00303A13" w:rsidP="00303A13">
      <w:pPr>
        <w:pStyle w:val="Caption"/>
        <w:ind w:left="567" w:hanging="567"/>
      </w:pPr>
      <w:r w:rsidRPr="0021252D">
        <w:rPr>
          <w:rFonts w:hint="cs"/>
          <w:cs/>
        </w:rPr>
        <w:t>เหตุการณ์ภายหลังรอบระยะเวลารายงาน</w:t>
      </w:r>
    </w:p>
    <w:p w:rsidR="00303A13" w:rsidRPr="00303A13" w:rsidRDefault="00303A13" w:rsidP="00303A13">
      <w:pPr>
        <w:pStyle w:val="Bo-C1Content"/>
        <w:ind w:left="0"/>
        <w:rPr>
          <w:sz w:val="20"/>
          <w:szCs w:val="20"/>
          <w:lang w:val="en-US"/>
        </w:rPr>
      </w:pPr>
    </w:p>
    <w:p w:rsidR="002350A6" w:rsidRPr="002350A6" w:rsidRDefault="002350A6" w:rsidP="002350A6">
      <w:pPr>
        <w:pStyle w:val="Bo-C1Content"/>
        <w:rPr>
          <w:lang w:val="en-US"/>
        </w:rPr>
      </w:pPr>
      <w:r w:rsidRPr="00A82EE4">
        <w:rPr>
          <w:cs/>
        </w:rPr>
        <w:t>ในการประชุมสามัญ</w:t>
      </w:r>
      <w:r w:rsidR="00093981" w:rsidRPr="00A82EE4">
        <w:rPr>
          <w:cs/>
        </w:rPr>
        <w:t>ประจำปี</w:t>
      </w:r>
      <w:r w:rsidR="00093981">
        <w:rPr>
          <w:rFonts w:hint="cs"/>
          <w:cs/>
        </w:rPr>
        <w:t>ของ</w:t>
      </w:r>
      <w:r w:rsidRPr="00A82EE4">
        <w:rPr>
          <w:cs/>
        </w:rPr>
        <w:t xml:space="preserve">ผู้ถือหุ้นของบริษัทเมื่อวันที่ </w:t>
      </w:r>
      <w:r w:rsidR="00317C85">
        <w:rPr>
          <w:cs/>
        </w:rPr>
        <w:t>1</w:t>
      </w:r>
      <w:r w:rsidR="00317C85">
        <w:t>9</w:t>
      </w:r>
      <w:r w:rsidRPr="00A82EE4">
        <w:rPr>
          <w:cs/>
        </w:rPr>
        <w:t xml:space="preserve"> </w:t>
      </w:r>
      <w:r>
        <w:rPr>
          <w:rFonts w:hint="cs"/>
          <w:cs/>
        </w:rPr>
        <w:t>เมษายน</w:t>
      </w:r>
      <w:r w:rsidRPr="00A82EE4">
        <w:rPr>
          <w:cs/>
        </w:rPr>
        <w:t xml:space="preserve"> </w:t>
      </w:r>
      <w:r w:rsidR="00317C85">
        <w:rPr>
          <w:cs/>
        </w:rPr>
        <w:t>256</w:t>
      </w:r>
      <w:r w:rsidR="00317C85">
        <w:rPr>
          <w:lang w:val="en-US"/>
        </w:rPr>
        <w:t>1</w:t>
      </w:r>
      <w:r>
        <w:rPr>
          <w:lang w:val="en-US"/>
        </w:rPr>
        <w:t xml:space="preserve"> </w:t>
      </w:r>
      <w:r w:rsidR="006F6F8C">
        <w:rPr>
          <w:cs/>
        </w:rPr>
        <w:t>ผู้ถือหุ้นมีมติอนุมัติ</w:t>
      </w:r>
      <w:r w:rsidR="00C24709">
        <w:rPr>
          <w:rFonts w:hint="cs"/>
          <w:cs/>
        </w:rPr>
        <w:t>การ</w:t>
      </w:r>
      <w:r w:rsidRPr="00A82EE4">
        <w:rPr>
          <w:cs/>
        </w:rPr>
        <w:t>จ่ายเงินปันผล</w:t>
      </w:r>
      <w:r>
        <w:rPr>
          <w:rFonts w:hint="cs"/>
          <w:cs/>
        </w:rPr>
        <w:t xml:space="preserve">สำหรับปี </w:t>
      </w:r>
      <w:r w:rsidR="00317C85">
        <w:rPr>
          <w:lang w:val="en-US"/>
        </w:rPr>
        <w:t>2560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 xml:space="preserve">ในอัตราหุ้นละ </w:t>
      </w:r>
      <w:r w:rsidR="00317C85">
        <w:rPr>
          <w:lang w:val="en-US"/>
        </w:rPr>
        <w:t>0</w:t>
      </w:r>
      <w:r>
        <w:rPr>
          <w:lang w:val="en-US"/>
        </w:rPr>
        <w:t>.</w:t>
      </w:r>
      <w:r w:rsidR="00317C85">
        <w:rPr>
          <w:lang w:val="en-US"/>
        </w:rPr>
        <w:t>30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>บาท</w:t>
      </w:r>
      <w:r w:rsidR="006F6F8C">
        <w:rPr>
          <w:rFonts w:hint="cs"/>
          <w:cs/>
          <w:lang w:val="en-US"/>
        </w:rPr>
        <w:t xml:space="preserve"> เป็นจำนวนเงิน </w:t>
      </w:r>
      <w:r w:rsidR="00317C85">
        <w:rPr>
          <w:lang w:val="en-US"/>
        </w:rPr>
        <w:t>2</w:t>
      </w:r>
      <w:r w:rsidR="006F6F8C">
        <w:rPr>
          <w:lang w:val="en-US"/>
        </w:rPr>
        <w:t>,</w:t>
      </w:r>
      <w:r w:rsidR="00317C85">
        <w:rPr>
          <w:lang w:val="en-US"/>
        </w:rPr>
        <w:t>520</w:t>
      </w:r>
      <w:r w:rsidR="006F6F8C">
        <w:rPr>
          <w:lang w:val="en-US"/>
        </w:rPr>
        <w:t xml:space="preserve"> </w:t>
      </w:r>
      <w:r w:rsidR="006F6F8C">
        <w:rPr>
          <w:rFonts w:hint="cs"/>
          <w:cs/>
          <w:lang w:val="en-US"/>
        </w:rPr>
        <w:t>ล้านบาท</w:t>
      </w:r>
      <w:r>
        <w:rPr>
          <w:rFonts w:hint="cs"/>
          <w:cs/>
          <w:lang w:val="en-US"/>
        </w:rPr>
        <w:t xml:space="preserve"> </w:t>
      </w:r>
      <w:r w:rsidRPr="001B066B">
        <w:rPr>
          <w:cs/>
        </w:rPr>
        <w:t>เงินปันผลสำหรับปีดังกล่าวได้รวมเงินปันผลระหว่างกาลในอัตราหุ้น</w:t>
      </w:r>
      <w:r>
        <w:rPr>
          <w:rFonts w:hint="cs"/>
          <w:cs/>
        </w:rPr>
        <w:t>ละ</w:t>
      </w:r>
      <w:r>
        <w:t xml:space="preserve"> </w:t>
      </w:r>
      <w:r w:rsidR="00317C85">
        <w:t>0</w:t>
      </w:r>
      <w:r>
        <w:t>.</w:t>
      </w:r>
      <w:r w:rsidR="00317C85">
        <w:t>26</w:t>
      </w:r>
      <w:r>
        <w:t xml:space="preserve"> </w:t>
      </w:r>
      <w:r w:rsidRPr="001B066B">
        <w:rPr>
          <w:cs/>
        </w:rPr>
        <w:t>บาท</w:t>
      </w:r>
      <w:r>
        <w:t xml:space="preserve"> </w:t>
      </w:r>
      <w:r w:rsidRPr="001B066B">
        <w:rPr>
          <w:cs/>
        </w:rPr>
        <w:t>ซึ่งบริษัทได้จ่ายให้กับผู้ถือหุ้นของบริษัทแล้ว</w:t>
      </w:r>
      <w:r>
        <w:rPr>
          <w:rFonts w:hint="cs"/>
          <w:cs/>
        </w:rPr>
        <w:t xml:space="preserve">ในระหว่างปี </w:t>
      </w:r>
      <w:r w:rsidR="00317C85">
        <w:rPr>
          <w:lang w:val="en-US"/>
        </w:rPr>
        <w:t>2560</w:t>
      </w:r>
      <w:r>
        <w:rPr>
          <w:lang w:val="en-US"/>
        </w:rPr>
        <w:t xml:space="preserve"> </w:t>
      </w:r>
      <w:r w:rsidRPr="001B066B">
        <w:rPr>
          <w:cs/>
        </w:rPr>
        <w:t>ดังนั้นเงินปันผลที่จะต้องจ่ายเพิ่มอีกจึงเท่ากับอัตราหุ้น</w:t>
      </w:r>
      <w:r w:rsidRPr="00DF2EA0">
        <w:rPr>
          <w:cs/>
        </w:rPr>
        <w:t xml:space="preserve">ละ </w:t>
      </w:r>
      <w:r w:rsidR="00317C85">
        <w:t>0</w:t>
      </w:r>
      <w:r>
        <w:t>.</w:t>
      </w:r>
      <w:r w:rsidR="00317C85">
        <w:t>04</w:t>
      </w:r>
      <w:r>
        <w:t xml:space="preserve"> </w:t>
      </w:r>
      <w:r>
        <w:rPr>
          <w:cs/>
        </w:rPr>
        <w:t>บาท คิดเป็นจำนวนเงินรวม</w:t>
      </w:r>
      <w:r>
        <w:t xml:space="preserve"> </w:t>
      </w:r>
      <w:r w:rsidR="00317C85">
        <w:t>336</w:t>
      </w:r>
      <w:r>
        <w:t xml:space="preserve"> </w:t>
      </w:r>
      <w:r w:rsidRPr="001B066B">
        <w:rPr>
          <w:cs/>
        </w:rPr>
        <w:t>ล้านบาท โดยมีกำหนดการจ่ายเงินปันผลให้กับผู้ถือหุ้นใน</w:t>
      </w:r>
      <w:r w:rsidRPr="001B066B">
        <w:rPr>
          <w:rFonts w:hint="cs"/>
          <w:cs/>
        </w:rPr>
        <w:t>เดือน</w:t>
      </w:r>
      <w:r>
        <w:rPr>
          <w:rFonts w:hint="cs"/>
          <w:cs/>
        </w:rPr>
        <w:t>พฤษภาคม</w:t>
      </w:r>
      <w:r w:rsidRPr="001B066B">
        <w:rPr>
          <w:rFonts w:hint="cs"/>
          <w:cs/>
        </w:rPr>
        <w:t xml:space="preserve"> </w:t>
      </w:r>
      <w:r w:rsidR="00317C85">
        <w:rPr>
          <w:rFonts w:hint="cs"/>
          <w:cs/>
        </w:rPr>
        <w:t>256</w:t>
      </w:r>
      <w:r w:rsidR="00317C85">
        <w:t>1</w:t>
      </w:r>
    </w:p>
    <w:p w:rsidR="00303A13" w:rsidRPr="00303A13" w:rsidRDefault="00303A13" w:rsidP="00010FDF">
      <w:pPr>
        <w:spacing w:line="240" w:lineRule="auto"/>
        <w:rPr>
          <w:sz w:val="20"/>
          <w:szCs w:val="20"/>
        </w:rPr>
      </w:pPr>
    </w:p>
    <w:sectPr w:rsidR="00303A13" w:rsidRPr="00303A13" w:rsidSect="00C21040">
      <w:pgSz w:w="11909" w:h="16834" w:code="9"/>
      <w:pgMar w:top="691" w:right="1152" w:bottom="720" w:left="1166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55B" w:rsidRDefault="00C8555B">
      <w:r>
        <w:separator/>
      </w:r>
    </w:p>
  </w:endnote>
  <w:endnote w:type="continuationSeparator" w:id="0">
    <w:p w:rsidR="00C8555B" w:rsidRDefault="00C85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New">
    <w:altName w:val="Angsana New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BFF" w:rsidRPr="00C660F5" w:rsidRDefault="00446BFF">
    <w:pPr>
      <w:pStyle w:val="Footer"/>
      <w:jc w:val="center"/>
      <w:rPr>
        <w:rFonts w:ascii="Angsana New" w:hAnsi="Angsana New"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D76F88">
      <w:rPr>
        <w:rFonts w:ascii="Angsana New" w:hAnsi="Angsana New"/>
        <w:noProof/>
        <w:sz w:val="30"/>
        <w:szCs w:val="30"/>
      </w:rPr>
      <w:t>27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BFF" w:rsidRDefault="00446BF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76F88">
      <w:rPr>
        <w:noProof/>
      </w:rPr>
      <w:t>32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55B" w:rsidRDefault="00C8555B">
      <w:r>
        <w:separator/>
      </w:r>
    </w:p>
  </w:footnote>
  <w:footnote w:type="continuationSeparator" w:id="0">
    <w:p w:rsidR="00C8555B" w:rsidRDefault="00C855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BFF" w:rsidRDefault="00446BFF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446BFF" w:rsidRDefault="00446BFF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446BFF" w:rsidRPr="00E22BD2" w:rsidRDefault="00446BFF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446BFF" w:rsidRDefault="00446BFF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B02865C0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4">
    <w:nsid w:val="17252A40"/>
    <w:multiLevelType w:val="multilevel"/>
    <w:tmpl w:val="69AAFF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105AD8"/>
    <w:multiLevelType w:val="multilevel"/>
    <w:tmpl w:val="63B491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B2B6FB1"/>
    <w:multiLevelType w:val="hybridMultilevel"/>
    <w:tmpl w:val="87287248"/>
    <w:lvl w:ilvl="0" w:tplc="E13C39D4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CG Times (W1)" w:hAnsi="CG Times (W1)" w:hint="default"/>
      </w:rPr>
    </w:lvl>
  </w:abstractNum>
  <w:abstractNum w:abstractNumId="9">
    <w:nsid w:val="20C43D16"/>
    <w:multiLevelType w:val="hybridMultilevel"/>
    <w:tmpl w:val="8186989A"/>
    <w:lvl w:ilvl="0" w:tplc="797282DC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44" w:hanging="360"/>
      </w:pPr>
    </w:lvl>
    <w:lvl w:ilvl="2" w:tplc="0409001B" w:tentative="1">
      <w:start w:val="1"/>
      <w:numFmt w:val="lowerRoman"/>
      <w:lvlText w:val="%3."/>
      <w:lvlJc w:val="right"/>
      <w:pPr>
        <w:ind w:left="4464" w:hanging="180"/>
      </w:pPr>
    </w:lvl>
    <w:lvl w:ilvl="3" w:tplc="0409000F" w:tentative="1">
      <w:start w:val="1"/>
      <w:numFmt w:val="decimal"/>
      <w:lvlText w:val="%4."/>
      <w:lvlJc w:val="left"/>
      <w:pPr>
        <w:ind w:left="5184" w:hanging="360"/>
      </w:pPr>
    </w:lvl>
    <w:lvl w:ilvl="4" w:tplc="04090019" w:tentative="1">
      <w:start w:val="1"/>
      <w:numFmt w:val="lowerLetter"/>
      <w:lvlText w:val="%5."/>
      <w:lvlJc w:val="left"/>
      <w:pPr>
        <w:ind w:left="5904" w:hanging="360"/>
      </w:pPr>
    </w:lvl>
    <w:lvl w:ilvl="5" w:tplc="0409001B" w:tentative="1">
      <w:start w:val="1"/>
      <w:numFmt w:val="lowerRoman"/>
      <w:lvlText w:val="%6."/>
      <w:lvlJc w:val="right"/>
      <w:pPr>
        <w:ind w:left="6624" w:hanging="180"/>
      </w:pPr>
    </w:lvl>
    <w:lvl w:ilvl="6" w:tplc="0409000F" w:tentative="1">
      <w:start w:val="1"/>
      <w:numFmt w:val="decimal"/>
      <w:lvlText w:val="%7."/>
      <w:lvlJc w:val="left"/>
      <w:pPr>
        <w:ind w:left="7344" w:hanging="360"/>
      </w:pPr>
    </w:lvl>
    <w:lvl w:ilvl="7" w:tplc="04090019" w:tentative="1">
      <w:start w:val="1"/>
      <w:numFmt w:val="lowerLetter"/>
      <w:lvlText w:val="%8."/>
      <w:lvlJc w:val="left"/>
      <w:pPr>
        <w:ind w:left="8064" w:hanging="360"/>
      </w:pPr>
    </w:lvl>
    <w:lvl w:ilvl="8" w:tplc="0409001B" w:tentative="1">
      <w:start w:val="1"/>
      <w:numFmt w:val="lowerRoman"/>
      <w:lvlText w:val="%9."/>
      <w:lvlJc w:val="right"/>
      <w:pPr>
        <w:ind w:left="8784" w:hanging="180"/>
      </w:pPr>
    </w:lvl>
  </w:abstractNum>
  <w:abstractNum w:abstractNumId="1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15">
    <w:nsid w:val="40251DEB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9">
    <w:nsid w:val="4FF40B81"/>
    <w:multiLevelType w:val="hybridMultilevel"/>
    <w:tmpl w:val="CD7812C0"/>
    <w:lvl w:ilvl="0" w:tplc="8250DBE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>
    <w:nsid w:val="59F30A13"/>
    <w:multiLevelType w:val="multilevel"/>
    <w:tmpl w:val="A878A2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thaiLetters"/>
      <w:lvlText w:val="%2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>
    <w:nsid w:val="5BE35078"/>
    <w:multiLevelType w:val="multilevel"/>
    <w:tmpl w:val="151AED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7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8">
    <w:nsid w:val="7759649B"/>
    <w:multiLevelType w:val="hybridMultilevel"/>
    <w:tmpl w:val="299A7EDA"/>
    <w:lvl w:ilvl="0" w:tplc="310031B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29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3"/>
  </w:num>
  <w:num w:numId="2">
    <w:abstractNumId w:val="18"/>
  </w:num>
  <w:num w:numId="3">
    <w:abstractNumId w:val="25"/>
  </w:num>
  <w:num w:numId="4">
    <w:abstractNumId w:val="26"/>
  </w:num>
  <w:num w:numId="5">
    <w:abstractNumId w:val="13"/>
  </w:num>
  <w:num w:numId="6">
    <w:abstractNumId w:val="1"/>
  </w:num>
  <w:num w:numId="7">
    <w:abstractNumId w:val="27"/>
  </w:num>
  <w:num w:numId="8">
    <w:abstractNumId w:val="14"/>
  </w:num>
  <w:num w:numId="9">
    <w:abstractNumId w:val="8"/>
  </w:num>
  <w:num w:numId="10">
    <w:abstractNumId w:val="17"/>
  </w:num>
  <w:num w:numId="11">
    <w:abstractNumId w:val="28"/>
  </w:num>
  <w:num w:numId="12">
    <w:abstractNumId w:val="12"/>
  </w:num>
  <w:num w:numId="13">
    <w:abstractNumId w:val="24"/>
  </w:num>
  <w:num w:numId="14">
    <w:abstractNumId w:val="10"/>
  </w:num>
  <w:num w:numId="15">
    <w:abstractNumId w:val="16"/>
  </w:num>
  <w:num w:numId="16">
    <w:abstractNumId w:val="2"/>
  </w:num>
  <w:num w:numId="17">
    <w:abstractNumId w:val="29"/>
  </w:num>
  <w:num w:numId="18">
    <w:abstractNumId w:val="15"/>
  </w:num>
  <w:num w:numId="19">
    <w:abstractNumId w:val="7"/>
  </w:num>
  <w:num w:numId="20">
    <w:abstractNumId w:val="23"/>
  </w:num>
  <w:num w:numId="21">
    <w:abstractNumId w:val="1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</w:num>
  <w:num w:numId="26">
    <w:abstractNumId w:val="1"/>
  </w:num>
  <w:num w:numId="27">
    <w:abstractNumId w:val="1"/>
  </w:num>
  <w:num w:numId="28">
    <w:abstractNumId w:val="5"/>
  </w:num>
  <w:num w:numId="29">
    <w:abstractNumId w:val="19"/>
  </w:num>
  <w:num w:numId="30">
    <w:abstractNumId w:val="1"/>
  </w:num>
  <w:num w:numId="31">
    <w:abstractNumId w:val="9"/>
  </w:num>
  <w:num w:numId="32">
    <w:abstractNumId w:val="4"/>
  </w:num>
  <w:num w:numId="33">
    <w:abstractNumId w:val="21"/>
  </w:num>
  <w:num w:numId="34">
    <w:abstractNumId w:val="22"/>
  </w:num>
  <w:num w:numId="35">
    <w:abstractNumId w:val="6"/>
  </w:num>
  <w:num w:numId="36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D81"/>
    <w:rsid w:val="00001EB9"/>
    <w:rsid w:val="00001FF3"/>
    <w:rsid w:val="0000222D"/>
    <w:rsid w:val="0000260D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E64"/>
    <w:rsid w:val="00004F7E"/>
    <w:rsid w:val="00005133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19F"/>
    <w:rsid w:val="000074BC"/>
    <w:rsid w:val="00010439"/>
    <w:rsid w:val="00010620"/>
    <w:rsid w:val="00010FDF"/>
    <w:rsid w:val="000116AA"/>
    <w:rsid w:val="00011710"/>
    <w:rsid w:val="00011797"/>
    <w:rsid w:val="00012023"/>
    <w:rsid w:val="00012953"/>
    <w:rsid w:val="00012E2C"/>
    <w:rsid w:val="000134E4"/>
    <w:rsid w:val="000135E2"/>
    <w:rsid w:val="00013992"/>
    <w:rsid w:val="000139DA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C87"/>
    <w:rsid w:val="00020F5B"/>
    <w:rsid w:val="00020FA0"/>
    <w:rsid w:val="00021067"/>
    <w:rsid w:val="0002142E"/>
    <w:rsid w:val="000214BC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FB"/>
    <w:rsid w:val="0002470F"/>
    <w:rsid w:val="00024824"/>
    <w:rsid w:val="00024C15"/>
    <w:rsid w:val="00024DEA"/>
    <w:rsid w:val="00025619"/>
    <w:rsid w:val="00025F5D"/>
    <w:rsid w:val="00026326"/>
    <w:rsid w:val="00026507"/>
    <w:rsid w:val="000265B8"/>
    <w:rsid w:val="00026C1F"/>
    <w:rsid w:val="00026CE5"/>
    <w:rsid w:val="00026EA3"/>
    <w:rsid w:val="00027098"/>
    <w:rsid w:val="00027169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8DC"/>
    <w:rsid w:val="00031C5A"/>
    <w:rsid w:val="00031E80"/>
    <w:rsid w:val="00031F3A"/>
    <w:rsid w:val="00031FC0"/>
    <w:rsid w:val="00032081"/>
    <w:rsid w:val="00032439"/>
    <w:rsid w:val="0003299A"/>
    <w:rsid w:val="000333B0"/>
    <w:rsid w:val="000336D3"/>
    <w:rsid w:val="00033902"/>
    <w:rsid w:val="00034935"/>
    <w:rsid w:val="00034A53"/>
    <w:rsid w:val="00034E29"/>
    <w:rsid w:val="00034F54"/>
    <w:rsid w:val="0003573E"/>
    <w:rsid w:val="000361D4"/>
    <w:rsid w:val="000363DC"/>
    <w:rsid w:val="000367E2"/>
    <w:rsid w:val="00037204"/>
    <w:rsid w:val="000401D1"/>
    <w:rsid w:val="000402DB"/>
    <w:rsid w:val="00040752"/>
    <w:rsid w:val="0004100D"/>
    <w:rsid w:val="000413E5"/>
    <w:rsid w:val="0004140C"/>
    <w:rsid w:val="000415C9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860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F98"/>
    <w:rsid w:val="00053145"/>
    <w:rsid w:val="000533B7"/>
    <w:rsid w:val="000540BB"/>
    <w:rsid w:val="0005413E"/>
    <w:rsid w:val="00054473"/>
    <w:rsid w:val="0005491A"/>
    <w:rsid w:val="00055217"/>
    <w:rsid w:val="00055284"/>
    <w:rsid w:val="00055503"/>
    <w:rsid w:val="000555AD"/>
    <w:rsid w:val="00055BFA"/>
    <w:rsid w:val="00055D70"/>
    <w:rsid w:val="000560AD"/>
    <w:rsid w:val="00056112"/>
    <w:rsid w:val="00056162"/>
    <w:rsid w:val="00056B0E"/>
    <w:rsid w:val="00056C84"/>
    <w:rsid w:val="00057D43"/>
    <w:rsid w:val="00060224"/>
    <w:rsid w:val="000602DE"/>
    <w:rsid w:val="000604EB"/>
    <w:rsid w:val="00060CA2"/>
    <w:rsid w:val="00060E97"/>
    <w:rsid w:val="000611A7"/>
    <w:rsid w:val="0006214C"/>
    <w:rsid w:val="00062556"/>
    <w:rsid w:val="000626DF"/>
    <w:rsid w:val="000629B5"/>
    <w:rsid w:val="00063824"/>
    <w:rsid w:val="000639B2"/>
    <w:rsid w:val="00063A04"/>
    <w:rsid w:val="000640AD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AFD"/>
    <w:rsid w:val="00070377"/>
    <w:rsid w:val="00070732"/>
    <w:rsid w:val="00070EE1"/>
    <w:rsid w:val="000712EB"/>
    <w:rsid w:val="000718D6"/>
    <w:rsid w:val="00071902"/>
    <w:rsid w:val="00072143"/>
    <w:rsid w:val="00072781"/>
    <w:rsid w:val="000728A0"/>
    <w:rsid w:val="000734A8"/>
    <w:rsid w:val="00073A37"/>
    <w:rsid w:val="00073A92"/>
    <w:rsid w:val="00074120"/>
    <w:rsid w:val="0007456B"/>
    <w:rsid w:val="00074B0F"/>
    <w:rsid w:val="00074B36"/>
    <w:rsid w:val="0007576D"/>
    <w:rsid w:val="000757D0"/>
    <w:rsid w:val="00076255"/>
    <w:rsid w:val="000764DF"/>
    <w:rsid w:val="00076683"/>
    <w:rsid w:val="0007767E"/>
    <w:rsid w:val="000778BE"/>
    <w:rsid w:val="00077F93"/>
    <w:rsid w:val="00080AC3"/>
    <w:rsid w:val="00080ECF"/>
    <w:rsid w:val="00080F53"/>
    <w:rsid w:val="000818B2"/>
    <w:rsid w:val="00082B00"/>
    <w:rsid w:val="00083067"/>
    <w:rsid w:val="0008341D"/>
    <w:rsid w:val="0008358E"/>
    <w:rsid w:val="0008392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B7B"/>
    <w:rsid w:val="000874F1"/>
    <w:rsid w:val="00087692"/>
    <w:rsid w:val="00087955"/>
    <w:rsid w:val="00090330"/>
    <w:rsid w:val="000905CD"/>
    <w:rsid w:val="000912A8"/>
    <w:rsid w:val="00091A06"/>
    <w:rsid w:val="00091C4F"/>
    <w:rsid w:val="00092292"/>
    <w:rsid w:val="000922A7"/>
    <w:rsid w:val="000926D0"/>
    <w:rsid w:val="0009291E"/>
    <w:rsid w:val="00093981"/>
    <w:rsid w:val="00093A5B"/>
    <w:rsid w:val="00094332"/>
    <w:rsid w:val="000944C1"/>
    <w:rsid w:val="00095BA4"/>
    <w:rsid w:val="00095C0B"/>
    <w:rsid w:val="000962FA"/>
    <w:rsid w:val="0009663B"/>
    <w:rsid w:val="00096B41"/>
    <w:rsid w:val="00096B87"/>
    <w:rsid w:val="00096FB9"/>
    <w:rsid w:val="000970B4"/>
    <w:rsid w:val="00097656"/>
    <w:rsid w:val="0009773F"/>
    <w:rsid w:val="0009775B"/>
    <w:rsid w:val="00097B33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810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8A1"/>
    <w:rsid w:val="000B2CD6"/>
    <w:rsid w:val="000B3152"/>
    <w:rsid w:val="000B3394"/>
    <w:rsid w:val="000B3823"/>
    <w:rsid w:val="000B3BD0"/>
    <w:rsid w:val="000B3D66"/>
    <w:rsid w:val="000B4032"/>
    <w:rsid w:val="000B49B0"/>
    <w:rsid w:val="000B513E"/>
    <w:rsid w:val="000B51EF"/>
    <w:rsid w:val="000B552D"/>
    <w:rsid w:val="000B55A8"/>
    <w:rsid w:val="000B59B4"/>
    <w:rsid w:val="000B5CF2"/>
    <w:rsid w:val="000B63D5"/>
    <w:rsid w:val="000B6414"/>
    <w:rsid w:val="000B6506"/>
    <w:rsid w:val="000B653B"/>
    <w:rsid w:val="000B6632"/>
    <w:rsid w:val="000B6BB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DE0"/>
    <w:rsid w:val="000C410B"/>
    <w:rsid w:val="000C4878"/>
    <w:rsid w:val="000C4EF2"/>
    <w:rsid w:val="000C5ABA"/>
    <w:rsid w:val="000C5C1A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D60"/>
    <w:rsid w:val="000D2FC9"/>
    <w:rsid w:val="000D3476"/>
    <w:rsid w:val="000D384B"/>
    <w:rsid w:val="000D3CF9"/>
    <w:rsid w:val="000D4170"/>
    <w:rsid w:val="000D42AD"/>
    <w:rsid w:val="000D44B7"/>
    <w:rsid w:val="000D5299"/>
    <w:rsid w:val="000D56E2"/>
    <w:rsid w:val="000D5C0F"/>
    <w:rsid w:val="000D5EDE"/>
    <w:rsid w:val="000D60F2"/>
    <w:rsid w:val="000D628B"/>
    <w:rsid w:val="000D6791"/>
    <w:rsid w:val="000D6A9B"/>
    <w:rsid w:val="000D6BE9"/>
    <w:rsid w:val="000D6BFA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D62"/>
    <w:rsid w:val="000E11C0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52D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3E"/>
    <w:rsid w:val="000E70DF"/>
    <w:rsid w:val="000E7176"/>
    <w:rsid w:val="000E7E84"/>
    <w:rsid w:val="000F02C6"/>
    <w:rsid w:val="000F0455"/>
    <w:rsid w:val="000F0E11"/>
    <w:rsid w:val="000F10D9"/>
    <w:rsid w:val="000F1243"/>
    <w:rsid w:val="000F13DC"/>
    <w:rsid w:val="000F14C9"/>
    <w:rsid w:val="000F19D1"/>
    <w:rsid w:val="000F1FB3"/>
    <w:rsid w:val="000F2197"/>
    <w:rsid w:val="000F23C6"/>
    <w:rsid w:val="000F242F"/>
    <w:rsid w:val="000F2639"/>
    <w:rsid w:val="000F28B6"/>
    <w:rsid w:val="000F2A9A"/>
    <w:rsid w:val="000F3074"/>
    <w:rsid w:val="000F3EFE"/>
    <w:rsid w:val="000F42D2"/>
    <w:rsid w:val="000F4377"/>
    <w:rsid w:val="000F4859"/>
    <w:rsid w:val="000F57ED"/>
    <w:rsid w:val="000F62B4"/>
    <w:rsid w:val="000F62BB"/>
    <w:rsid w:val="000F6DF2"/>
    <w:rsid w:val="000F7176"/>
    <w:rsid w:val="000F788D"/>
    <w:rsid w:val="000F7D57"/>
    <w:rsid w:val="00100327"/>
    <w:rsid w:val="001005B5"/>
    <w:rsid w:val="00101321"/>
    <w:rsid w:val="001016DC"/>
    <w:rsid w:val="00101B33"/>
    <w:rsid w:val="00101BD2"/>
    <w:rsid w:val="00101F4C"/>
    <w:rsid w:val="00101F50"/>
    <w:rsid w:val="0010278C"/>
    <w:rsid w:val="001029D1"/>
    <w:rsid w:val="001029F0"/>
    <w:rsid w:val="00103A99"/>
    <w:rsid w:val="00103DD9"/>
    <w:rsid w:val="00104178"/>
    <w:rsid w:val="00104302"/>
    <w:rsid w:val="00104B1A"/>
    <w:rsid w:val="00104ED3"/>
    <w:rsid w:val="00105101"/>
    <w:rsid w:val="00105738"/>
    <w:rsid w:val="00105F4F"/>
    <w:rsid w:val="00105FFD"/>
    <w:rsid w:val="001067F4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16A5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1F6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307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514"/>
    <w:rsid w:val="001315EE"/>
    <w:rsid w:val="001319A0"/>
    <w:rsid w:val="00131AE7"/>
    <w:rsid w:val="00131CC1"/>
    <w:rsid w:val="00131F55"/>
    <w:rsid w:val="00131FB5"/>
    <w:rsid w:val="00132E27"/>
    <w:rsid w:val="00132F9A"/>
    <w:rsid w:val="001332CB"/>
    <w:rsid w:val="00133352"/>
    <w:rsid w:val="0013363E"/>
    <w:rsid w:val="00133F92"/>
    <w:rsid w:val="0013438A"/>
    <w:rsid w:val="00134E9F"/>
    <w:rsid w:val="00135B88"/>
    <w:rsid w:val="001362FD"/>
    <w:rsid w:val="00136853"/>
    <w:rsid w:val="0013696E"/>
    <w:rsid w:val="00136BE5"/>
    <w:rsid w:val="00137061"/>
    <w:rsid w:val="001374E1"/>
    <w:rsid w:val="001378CB"/>
    <w:rsid w:val="00137C0B"/>
    <w:rsid w:val="001408CF"/>
    <w:rsid w:val="0014094B"/>
    <w:rsid w:val="00141213"/>
    <w:rsid w:val="0014182A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1AA"/>
    <w:rsid w:val="00145424"/>
    <w:rsid w:val="00145440"/>
    <w:rsid w:val="00145BA8"/>
    <w:rsid w:val="00145BEE"/>
    <w:rsid w:val="00146C24"/>
    <w:rsid w:val="00146C97"/>
    <w:rsid w:val="00147011"/>
    <w:rsid w:val="00147414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8DE"/>
    <w:rsid w:val="0015416B"/>
    <w:rsid w:val="00154216"/>
    <w:rsid w:val="001543A0"/>
    <w:rsid w:val="00154FCB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6029D"/>
    <w:rsid w:val="001607FB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465E"/>
    <w:rsid w:val="00164BA5"/>
    <w:rsid w:val="00164E0C"/>
    <w:rsid w:val="00165003"/>
    <w:rsid w:val="001655C0"/>
    <w:rsid w:val="00165903"/>
    <w:rsid w:val="00165AF4"/>
    <w:rsid w:val="00165D2F"/>
    <w:rsid w:val="00165FF8"/>
    <w:rsid w:val="001664C1"/>
    <w:rsid w:val="00166517"/>
    <w:rsid w:val="0016655F"/>
    <w:rsid w:val="00166EF3"/>
    <w:rsid w:val="001674DD"/>
    <w:rsid w:val="00167650"/>
    <w:rsid w:val="001676F0"/>
    <w:rsid w:val="0017007D"/>
    <w:rsid w:val="0017008A"/>
    <w:rsid w:val="001703A0"/>
    <w:rsid w:val="001706FD"/>
    <w:rsid w:val="00171049"/>
    <w:rsid w:val="00171264"/>
    <w:rsid w:val="001713EE"/>
    <w:rsid w:val="00171A63"/>
    <w:rsid w:val="00172290"/>
    <w:rsid w:val="00172C0D"/>
    <w:rsid w:val="001730DE"/>
    <w:rsid w:val="001733EF"/>
    <w:rsid w:val="0017393A"/>
    <w:rsid w:val="00173C2E"/>
    <w:rsid w:val="00173D5A"/>
    <w:rsid w:val="001748AB"/>
    <w:rsid w:val="00174A83"/>
    <w:rsid w:val="00175397"/>
    <w:rsid w:val="00175993"/>
    <w:rsid w:val="001764AE"/>
    <w:rsid w:val="0017688F"/>
    <w:rsid w:val="0017754D"/>
    <w:rsid w:val="00177F67"/>
    <w:rsid w:val="00180A11"/>
    <w:rsid w:val="00180DF9"/>
    <w:rsid w:val="00180EBB"/>
    <w:rsid w:val="00181642"/>
    <w:rsid w:val="00181AE2"/>
    <w:rsid w:val="001821E2"/>
    <w:rsid w:val="00182395"/>
    <w:rsid w:val="00182A3E"/>
    <w:rsid w:val="00182BB8"/>
    <w:rsid w:val="00182D19"/>
    <w:rsid w:val="0018336E"/>
    <w:rsid w:val="00183760"/>
    <w:rsid w:val="001839E2"/>
    <w:rsid w:val="0018402E"/>
    <w:rsid w:val="001842C5"/>
    <w:rsid w:val="00184A21"/>
    <w:rsid w:val="00184C69"/>
    <w:rsid w:val="00184F39"/>
    <w:rsid w:val="001861F9"/>
    <w:rsid w:val="00186445"/>
    <w:rsid w:val="00186985"/>
    <w:rsid w:val="00186DD6"/>
    <w:rsid w:val="00187508"/>
    <w:rsid w:val="00187D86"/>
    <w:rsid w:val="00190A5A"/>
    <w:rsid w:val="00191009"/>
    <w:rsid w:val="0019163D"/>
    <w:rsid w:val="001917F4"/>
    <w:rsid w:val="00191A5B"/>
    <w:rsid w:val="00192181"/>
    <w:rsid w:val="00192420"/>
    <w:rsid w:val="00192504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434B"/>
    <w:rsid w:val="001A461E"/>
    <w:rsid w:val="001A49E4"/>
    <w:rsid w:val="001A4E00"/>
    <w:rsid w:val="001A4FA3"/>
    <w:rsid w:val="001A5DFD"/>
    <w:rsid w:val="001A5F1D"/>
    <w:rsid w:val="001A60CF"/>
    <w:rsid w:val="001A6797"/>
    <w:rsid w:val="001A6CDD"/>
    <w:rsid w:val="001A70ED"/>
    <w:rsid w:val="001A7558"/>
    <w:rsid w:val="001A7714"/>
    <w:rsid w:val="001A7994"/>
    <w:rsid w:val="001A7F31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B07"/>
    <w:rsid w:val="001B2D00"/>
    <w:rsid w:val="001B2D57"/>
    <w:rsid w:val="001B3E66"/>
    <w:rsid w:val="001B48C7"/>
    <w:rsid w:val="001B4927"/>
    <w:rsid w:val="001B4EAB"/>
    <w:rsid w:val="001B51B5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DE0"/>
    <w:rsid w:val="001C3014"/>
    <w:rsid w:val="001C31AD"/>
    <w:rsid w:val="001C37CA"/>
    <w:rsid w:val="001C3998"/>
    <w:rsid w:val="001C3AFE"/>
    <w:rsid w:val="001C3EAF"/>
    <w:rsid w:val="001C40EA"/>
    <w:rsid w:val="001C48AC"/>
    <w:rsid w:val="001C52D3"/>
    <w:rsid w:val="001C52E8"/>
    <w:rsid w:val="001C5D53"/>
    <w:rsid w:val="001C5D92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CA"/>
    <w:rsid w:val="001D1AFA"/>
    <w:rsid w:val="001D1C68"/>
    <w:rsid w:val="001D1DA9"/>
    <w:rsid w:val="001D2A5A"/>
    <w:rsid w:val="001D2BCF"/>
    <w:rsid w:val="001D2C76"/>
    <w:rsid w:val="001D32FF"/>
    <w:rsid w:val="001D397C"/>
    <w:rsid w:val="001D39D6"/>
    <w:rsid w:val="001D3B84"/>
    <w:rsid w:val="001D482F"/>
    <w:rsid w:val="001D4D40"/>
    <w:rsid w:val="001D51E9"/>
    <w:rsid w:val="001D542A"/>
    <w:rsid w:val="001D5971"/>
    <w:rsid w:val="001D606A"/>
    <w:rsid w:val="001D66B8"/>
    <w:rsid w:val="001D6FA9"/>
    <w:rsid w:val="001D70FD"/>
    <w:rsid w:val="001D711A"/>
    <w:rsid w:val="001D71A3"/>
    <w:rsid w:val="001D7377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D30"/>
    <w:rsid w:val="001E2638"/>
    <w:rsid w:val="001E2B1E"/>
    <w:rsid w:val="001E2CEB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F0448"/>
    <w:rsid w:val="001F10CC"/>
    <w:rsid w:val="001F1215"/>
    <w:rsid w:val="001F17B3"/>
    <w:rsid w:val="001F2188"/>
    <w:rsid w:val="001F2A87"/>
    <w:rsid w:val="001F2BD0"/>
    <w:rsid w:val="001F2E65"/>
    <w:rsid w:val="001F318E"/>
    <w:rsid w:val="001F403C"/>
    <w:rsid w:val="001F44C6"/>
    <w:rsid w:val="001F4BC7"/>
    <w:rsid w:val="001F4D42"/>
    <w:rsid w:val="001F5243"/>
    <w:rsid w:val="001F5254"/>
    <w:rsid w:val="001F5895"/>
    <w:rsid w:val="001F5A2E"/>
    <w:rsid w:val="001F6146"/>
    <w:rsid w:val="001F625F"/>
    <w:rsid w:val="001F6592"/>
    <w:rsid w:val="001F6806"/>
    <w:rsid w:val="001F68AC"/>
    <w:rsid w:val="001F6E71"/>
    <w:rsid w:val="001F70E4"/>
    <w:rsid w:val="001F7559"/>
    <w:rsid w:val="001F7909"/>
    <w:rsid w:val="001F7F0C"/>
    <w:rsid w:val="002001F3"/>
    <w:rsid w:val="00200D97"/>
    <w:rsid w:val="00201378"/>
    <w:rsid w:val="00201688"/>
    <w:rsid w:val="00202402"/>
    <w:rsid w:val="00202639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D89"/>
    <w:rsid w:val="002077B5"/>
    <w:rsid w:val="002077F9"/>
    <w:rsid w:val="00207840"/>
    <w:rsid w:val="00207ABD"/>
    <w:rsid w:val="00207BAC"/>
    <w:rsid w:val="0021006F"/>
    <w:rsid w:val="002101E7"/>
    <w:rsid w:val="00211234"/>
    <w:rsid w:val="0021141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93C"/>
    <w:rsid w:val="00215A34"/>
    <w:rsid w:val="002160B2"/>
    <w:rsid w:val="002162A6"/>
    <w:rsid w:val="002164C4"/>
    <w:rsid w:val="002166C4"/>
    <w:rsid w:val="00216B27"/>
    <w:rsid w:val="002177AB"/>
    <w:rsid w:val="00217FD2"/>
    <w:rsid w:val="00220131"/>
    <w:rsid w:val="002204A7"/>
    <w:rsid w:val="002205BA"/>
    <w:rsid w:val="002206AB"/>
    <w:rsid w:val="00220732"/>
    <w:rsid w:val="00221016"/>
    <w:rsid w:val="00221FBC"/>
    <w:rsid w:val="002224AF"/>
    <w:rsid w:val="002224EB"/>
    <w:rsid w:val="00222B85"/>
    <w:rsid w:val="00222C32"/>
    <w:rsid w:val="00224189"/>
    <w:rsid w:val="002244ED"/>
    <w:rsid w:val="0022466A"/>
    <w:rsid w:val="00224937"/>
    <w:rsid w:val="00224D33"/>
    <w:rsid w:val="00225003"/>
    <w:rsid w:val="002250B5"/>
    <w:rsid w:val="00225D32"/>
    <w:rsid w:val="002261AC"/>
    <w:rsid w:val="00226538"/>
    <w:rsid w:val="002268D5"/>
    <w:rsid w:val="00226B7A"/>
    <w:rsid w:val="002271C3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5F9"/>
    <w:rsid w:val="002349CD"/>
    <w:rsid w:val="00234B62"/>
    <w:rsid w:val="00234C45"/>
    <w:rsid w:val="00234D20"/>
    <w:rsid w:val="00234FF9"/>
    <w:rsid w:val="002350A6"/>
    <w:rsid w:val="00235202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750A"/>
    <w:rsid w:val="0024780F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43D"/>
    <w:rsid w:val="0025279C"/>
    <w:rsid w:val="002528E6"/>
    <w:rsid w:val="00252EEC"/>
    <w:rsid w:val="00253713"/>
    <w:rsid w:val="00253794"/>
    <w:rsid w:val="00253EA0"/>
    <w:rsid w:val="0025458D"/>
    <w:rsid w:val="0025532B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840"/>
    <w:rsid w:val="00257B20"/>
    <w:rsid w:val="00257C6E"/>
    <w:rsid w:val="002606AC"/>
    <w:rsid w:val="00260B16"/>
    <w:rsid w:val="00260C53"/>
    <w:rsid w:val="00260D02"/>
    <w:rsid w:val="00260DC7"/>
    <w:rsid w:val="00260E9F"/>
    <w:rsid w:val="0026142E"/>
    <w:rsid w:val="00261C1E"/>
    <w:rsid w:val="00261E63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F17"/>
    <w:rsid w:val="002671AA"/>
    <w:rsid w:val="00267267"/>
    <w:rsid w:val="00267E34"/>
    <w:rsid w:val="00267F25"/>
    <w:rsid w:val="00270A9D"/>
    <w:rsid w:val="00271788"/>
    <w:rsid w:val="002720E2"/>
    <w:rsid w:val="002721B7"/>
    <w:rsid w:val="00272293"/>
    <w:rsid w:val="00272942"/>
    <w:rsid w:val="0027302C"/>
    <w:rsid w:val="002730F0"/>
    <w:rsid w:val="002732E0"/>
    <w:rsid w:val="00273734"/>
    <w:rsid w:val="002737B4"/>
    <w:rsid w:val="00273A87"/>
    <w:rsid w:val="00273ECC"/>
    <w:rsid w:val="00274068"/>
    <w:rsid w:val="0027444F"/>
    <w:rsid w:val="002744BB"/>
    <w:rsid w:val="0027493C"/>
    <w:rsid w:val="00274AA3"/>
    <w:rsid w:val="00274E0E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D31"/>
    <w:rsid w:val="00282D9D"/>
    <w:rsid w:val="00283176"/>
    <w:rsid w:val="002834F8"/>
    <w:rsid w:val="002835EC"/>
    <w:rsid w:val="002845AF"/>
    <w:rsid w:val="00284626"/>
    <w:rsid w:val="00285191"/>
    <w:rsid w:val="002853F7"/>
    <w:rsid w:val="002855E5"/>
    <w:rsid w:val="00285AA2"/>
    <w:rsid w:val="00285E22"/>
    <w:rsid w:val="00286480"/>
    <w:rsid w:val="0028731F"/>
    <w:rsid w:val="00287590"/>
    <w:rsid w:val="00287D47"/>
    <w:rsid w:val="002902DF"/>
    <w:rsid w:val="002904B5"/>
    <w:rsid w:val="002914C9"/>
    <w:rsid w:val="002916C5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4166"/>
    <w:rsid w:val="0029433B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4C6"/>
    <w:rsid w:val="002A1CB5"/>
    <w:rsid w:val="002A1CF2"/>
    <w:rsid w:val="002A22DD"/>
    <w:rsid w:val="002A3209"/>
    <w:rsid w:val="002A3918"/>
    <w:rsid w:val="002A3933"/>
    <w:rsid w:val="002A3C5F"/>
    <w:rsid w:val="002A48BA"/>
    <w:rsid w:val="002A5535"/>
    <w:rsid w:val="002A560C"/>
    <w:rsid w:val="002A5903"/>
    <w:rsid w:val="002A5B3B"/>
    <w:rsid w:val="002A6BFE"/>
    <w:rsid w:val="002A6CC1"/>
    <w:rsid w:val="002A7715"/>
    <w:rsid w:val="002A7747"/>
    <w:rsid w:val="002B0329"/>
    <w:rsid w:val="002B03DF"/>
    <w:rsid w:val="002B07C0"/>
    <w:rsid w:val="002B0A30"/>
    <w:rsid w:val="002B0F62"/>
    <w:rsid w:val="002B0F99"/>
    <w:rsid w:val="002B169A"/>
    <w:rsid w:val="002B18EB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DCC"/>
    <w:rsid w:val="002B5428"/>
    <w:rsid w:val="002B5EBB"/>
    <w:rsid w:val="002B5EC1"/>
    <w:rsid w:val="002B6FCF"/>
    <w:rsid w:val="002B7094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B6A"/>
    <w:rsid w:val="002C3E60"/>
    <w:rsid w:val="002C4379"/>
    <w:rsid w:val="002C486C"/>
    <w:rsid w:val="002C486E"/>
    <w:rsid w:val="002C50AE"/>
    <w:rsid w:val="002C55E8"/>
    <w:rsid w:val="002C581E"/>
    <w:rsid w:val="002C5947"/>
    <w:rsid w:val="002C5DCE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AE"/>
    <w:rsid w:val="002C78C4"/>
    <w:rsid w:val="002C7B34"/>
    <w:rsid w:val="002C7B7D"/>
    <w:rsid w:val="002D0021"/>
    <w:rsid w:val="002D03BE"/>
    <w:rsid w:val="002D0EB3"/>
    <w:rsid w:val="002D115C"/>
    <w:rsid w:val="002D1453"/>
    <w:rsid w:val="002D1629"/>
    <w:rsid w:val="002D1741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760"/>
    <w:rsid w:val="002D3815"/>
    <w:rsid w:val="002D38B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758"/>
    <w:rsid w:val="002D6E39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5F3"/>
    <w:rsid w:val="002E1B47"/>
    <w:rsid w:val="002E1E09"/>
    <w:rsid w:val="002E1E81"/>
    <w:rsid w:val="002E1FD1"/>
    <w:rsid w:val="002E25F6"/>
    <w:rsid w:val="002E26AC"/>
    <w:rsid w:val="002E28DC"/>
    <w:rsid w:val="002E2D0C"/>
    <w:rsid w:val="002E3ED0"/>
    <w:rsid w:val="002E411D"/>
    <w:rsid w:val="002E4339"/>
    <w:rsid w:val="002E43F5"/>
    <w:rsid w:val="002E48BC"/>
    <w:rsid w:val="002E48BE"/>
    <w:rsid w:val="002E5756"/>
    <w:rsid w:val="002E5E5C"/>
    <w:rsid w:val="002E5F66"/>
    <w:rsid w:val="002E5FE1"/>
    <w:rsid w:val="002E6407"/>
    <w:rsid w:val="002E6A33"/>
    <w:rsid w:val="002E6DB4"/>
    <w:rsid w:val="002E7274"/>
    <w:rsid w:val="002E7301"/>
    <w:rsid w:val="002E75B3"/>
    <w:rsid w:val="002E776A"/>
    <w:rsid w:val="002F026F"/>
    <w:rsid w:val="002F0AA8"/>
    <w:rsid w:val="002F0D82"/>
    <w:rsid w:val="002F0E3D"/>
    <w:rsid w:val="002F1017"/>
    <w:rsid w:val="002F1AEA"/>
    <w:rsid w:val="002F291B"/>
    <w:rsid w:val="002F3294"/>
    <w:rsid w:val="002F41F5"/>
    <w:rsid w:val="002F4550"/>
    <w:rsid w:val="002F4653"/>
    <w:rsid w:val="002F4903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4F"/>
    <w:rsid w:val="003011D6"/>
    <w:rsid w:val="00301392"/>
    <w:rsid w:val="0030177A"/>
    <w:rsid w:val="003024B0"/>
    <w:rsid w:val="003024CA"/>
    <w:rsid w:val="00302578"/>
    <w:rsid w:val="00302E8F"/>
    <w:rsid w:val="003037E4"/>
    <w:rsid w:val="00303869"/>
    <w:rsid w:val="00303A13"/>
    <w:rsid w:val="00303D79"/>
    <w:rsid w:val="00304554"/>
    <w:rsid w:val="00304581"/>
    <w:rsid w:val="0030484A"/>
    <w:rsid w:val="00304999"/>
    <w:rsid w:val="0030527C"/>
    <w:rsid w:val="003052A6"/>
    <w:rsid w:val="003063F4"/>
    <w:rsid w:val="003068D3"/>
    <w:rsid w:val="00306A9D"/>
    <w:rsid w:val="0030714F"/>
    <w:rsid w:val="003077D4"/>
    <w:rsid w:val="00310318"/>
    <w:rsid w:val="0031051A"/>
    <w:rsid w:val="003106F6"/>
    <w:rsid w:val="00310804"/>
    <w:rsid w:val="00310994"/>
    <w:rsid w:val="00310B91"/>
    <w:rsid w:val="00311024"/>
    <w:rsid w:val="00311C49"/>
    <w:rsid w:val="00311E00"/>
    <w:rsid w:val="00311E08"/>
    <w:rsid w:val="00311F54"/>
    <w:rsid w:val="00312CF4"/>
    <w:rsid w:val="00312F19"/>
    <w:rsid w:val="00312F66"/>
    <w:rsid w:val="0031326E"/>
    <w:rsid w:val="0031333B"/>
    <w:rsid w:val="003133C7"/>
    <w:rsid w:val="00313CB7"/>
    <w:rsid w:val="00313D0E"/>
    <w:rsid w:val="00314228"/>
    <w:rsid w:val="00314396"/>
    <w:rsid w:val="0031477C"/>
    <w:rsid w:val="003155F1"/>
    <w:rsid w:val="00315E02"/>
    <w:rsid w:val="00315F34"/>
    <w:rsid w:val="00315F41"/>
    <w:rsid w:val="00316041"/>
    <w:rsid w:val="00316108"/>
    <w:rsid w:val="00316193"/>
    <w:rsid w:val="00316217"/>
    <w:rsid w:val="003164B4"/>
    <w:rsid w:val="00316C50"/>
    <w:rsid w:val="0031701C"/>
    <w:rsid w:val="00317220"/>
    <w:rsid w:val="003173E4"/>
    <w:rsid w:val="003174AA"/>
    <w:rsid w:val="003175AE"/>
    <w:rsid w:val="00317771"/>
    <w:rsid w:val="00317917"/>
    <w:rsid w:val="00317C85"/>
    <w:rsid w:val="0032016A"/>
    <w:rsid w:val="00320184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F9"/>
    <w:rsid w:val="00324642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C21"/>
    <w:rsid w:val="00335B2A"/>
    <w:rsid w:val="00335D0A"/>
    <w:rsid w:val="00335F7C"/>
    <w:rsid w:val="00336D0D"/>
    <w:rsid w:val="00337361"/>
    <w:rsid w:val="0033768D"/>
    <w:rsid w:val="00337D5F"/>
    <w:rsid w:val="0034002A"/>
    <w:rsid w:val="003400E5"/>
    <w:rsid w:val="0034019B"/>
    <w:rsid w:val="00340311"/>
    <w:rsid w:val="003403D5"/>
    <w:rsid w:val="00340410"/>
    <w:rsid w:val="003408DB"/>
    <w:rsid w:val="00340D60"/>
    <w:rsid w:val="00340D6C"/>
    <w:rsid w:val="00340DA5"/>
    <w:rsid w:val="0034162E"/>
    <w:rsid w:val="003418B3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829"/>
    <w:rsid w:val="00346E3C"/>
    <w:rsid w:val="00347639"/>
    <w:rsid w:val="003476AE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A0D"/>
    <w:rsid w:val="00351FAB"/>
    <w:rsid w:val="00352524"/>
    <w:rsid w:val="00352700"/>
    <w:rsid w:val="00352D19"/>
    <w:rsid w:val="00352ECF"/>
    <w:rsid w:val="00352ED0"/>
    <w:rsid w:val="003532AE"/>
    <w:rsid w:val="003537E2"/>
    <w:rsid w:val="00353A6B"/>
    <w:rsid w:val="00353C32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FA4"/>
    <w:rsid w:val="0035728D"/>
    <w:rsid w:val="003574C5"/>
    <w:rsid w:val="00357660"/>
    <w:rsid w:val="0036055E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7C4"/>
    <w:rsid w:val="00364A47"/>
    <w:rsid w:val="00365004"/>
    <w:rsid w:val="0036563C"/>
    <w:rsid w:val="003656D0"/>
    <w:rsid w:val="00365867"/>
    <w:rsid w:val="003659AC"/>
    <w:rsid w:val="00365B4D"/>
    <w:rsid w:val="00365D6F"/>
    <w:rsid w:val="00365D84"/>
    <w:rsid w:val="003661E3"/>
    <w:rsid w:val="00366228"/>
    <w:rsid w:val="003662FA"/>
    <w:rsid w:val="00366C9F"/>
    <w:rsid w:val="00367857"/>
    <w:rsid w:val="00367A08"/>
    <w:rsid w:val="00367D2D"/>
    <w:rsid w:val="003700DF"/>
    <w:rsid w:val="0037027D"/>
    <w:rsid w:val="00370CC3"/>
    <w:rsid w:val="00371242"/>
    <w:rsid w:val="00371304"/>
    <w:rsid w:val="003713F5"/>
    <w:rsid w:val="00371489"/>
    <w:rsid w:val="003715DA"/>
    <w:rsid w:val="00371A73"/>
    <w:rsid w:val="00371E53"/>
    <w:rsid w:val="00371FAB"/>
    <w:rsid w:val="00371FF4"/>
    <w:rsid w:val="00372038"/>
    <w:rsid w:val="00372B99"/>
    <w:rsid w:val="00373155"/>
    <w:rsid w:val="0037315D"/>
    <w:rsid w:val="0037353C"/>
    <w:rsid w:val="0037360E"/>
    <w:rsid w:val="00373CB0"/>
    <w:rsid w:val="00373F4D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E0C"/>
    <w:rsid w:val="00377286"/>
    <w:rsid w:val="003776E4"/>
    <w:rsid w:val="00380A70"/>
    <w:rsid w:val="00380B3E"/>
    <w:rsid w:val="00380D5A"/>
    <w:rsid w:val="003816EB"/>
    <w:rsid w:val="0038177F"/>
    <w:rsid w:val="003818AE"/>
    <w:rsid w:val="00382427"/>
    <w:rsid w:val="0038250C"/>
    <w:rsid w:val="0038276A"/>
    <w:rsid w:val="00382DDF"/>
    <w:rsid w:val="003831E6"/>
    <w:rsid w:val="003833E3"/>
    <w:rsid w:val="00383783"/>
    <w:rsid w:val="003837AF"/>
    <w:rsid w:val="00383A00"/>
    <w:rsid w:val="00383F82"/>
    <w:rsid w:val="00384096"/>
    <w:rsid w:val="003848C9"/>
    <w:rsid w:val="0038525F"/>
    <w:rsid w:val="00385448"/>
    <w:rsid w:val="003861D5"/>
    <w:rsid w:val="00386514"/>
    <w:rsid w:val="00386F1F"/>
    <w:rsid w:val="00387312"/>
    <w:rsid w:val="003873B6"/>
    <w:rsid w:val="003879BD"/>
    <w:rsid w:val="00390148"/>
    <w:rsid w:val="00390493"/>
    <w:rsid w:val="00390F02"/>
    <w:rsid w:val="0039141E"/>
    <w:rsid w:val="0039141F"/>
    <w:rsid w:val="0039153C"/>
    <w:rsid w:val="00391705"/>
    <w:rsid w:val="0039186F"/>
    <w:rsid w:val="003919D9"/>
    <w:rsid w:val="003919FC"/>
    <w:rsid w:val="00391AED"/>
    <w:rsid w:val="00393820"/>
    <w:rsid w:val="003938DB"/>
    <w:rsid w:val="003938E2"/>
    <w:rsid w:val="00393D8F"/>
    <w:rsid w:val="00393F27"/>
    <w:rsid w:val="003941D8"/>
    <w:rsid w:val="00394338"/>
    <w:rsid w:val="003945D7"/>
    <w:rsid w:val="003948B5"/>
    <w:rsid w:val="00394A59"/>
    <w:rsid w:val="00394D1C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ECB"/>
    <w:rsid w:val="003A1EFB"/>
    <w:rsid w:val="003A286B"/>
    <w:rsid w:val="003A2AB2"/>
    <w:rsid w:val="003A2AC8"/>
    <w:rsid w:val="003A2AD7"/>
    <w:rsid w:val="003A2FA0"/>
    <w:rsid w:val="003A3596"/>
    <w:rsid w:val="003A36FF"/>
    <w:rsid w:val="003A373A"/>
    <w:rsid w:val="003A38A7"/>
    <w:rsid w:val="003A3E64"/>
    <w:rsid w:val="003A3E7C"/>
    <w:rsid w:val="003A4055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EF5"/>
    <w:rsid w:val="003A720A"/>
    <w:rsid w:val="003A734A"/>
    <w:rsid w:val="003A73D2"/>
    <w:rsid w:val="003A74F8"/>
    <w:rsid w:val="003A7713"/>
    <w:rsid w:val="003B030D"/>
    <w:rsid w:val="003B0BA5"/>
    <w:rsid w:val="003B0CAE"/>
    <w:rsid w:val="003B0D93"/>
    <w:rsid w:val="003B0DD5"/>
    <w:rsid w:val="003B136A"/>
    <w:rsid w:val="003B1476"/>
    <w:rsid w:val="003B15BC"/>
    <w:rsid w:val="003B194E"/>
    <w:rsid w:val="003B1C1C"/>
    <w:rsid w:val="003B1D07"/>
    <w:rsid w:val="003B1E68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A0F"/>
    <w:rsid w:val="003B52FD"/>
    <w:rsid w:val="003B64A6"/>
    <w:rsid w:val="003B6507"/>
    <w:rsid w:val="003B6B50"/>
    <w:rsid w:val="003B6F9A"/>
    <w:rsid w:val="003B733C"/>
    <w:rsid w:val="003B73D2"/>
    <w:rsid w:val="003B7480"/>
    <w:rsid w:val="003B7857"/>
    <w:rsid w:val="003C05AF"/>
    <w:rsid w:val="003C07CF"/>
    <w:rsid w:val="003C09C8"/>
    <w:rsid w:val="003C0C86"/>
    <w:rsid w:val="003C19F7"/>
    <w:rsid w:val="003C1A84"/>
    <w:rsid w:val="003C1B10"/>
    <w:rsid w:val="003C1C0F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B57"/>
    <w:rsid w:val="003C4BA1"/>
    <w:rsid w:val="003C4CF5"/>
    <w:rsid w:val="003C4FD1"/>
    <w:rsid w:val="003C546B"/>
    <w:rsid w:val="003C5E48"/>
    <w:rsid w:val="003C62B6"/>
    <w:rsid w:val="003C6DFB"/>
    <w:rsid w:val="003C7245"/>
    <w:rsid w:val="003C7291"/>
    <w:rsid w:val="003C72A3"/>
    <w:rsid w:val="003C748C"/>
    <w:rsid w:val="003C7BC9"/>
    <w:rsid w:val="003C7D1B"/>
    <w:rsid w:val="003C7DCF"/>
    <w:rsid w:val="003D0BF5"/>
    <w:rsid w:val="003D0E4A"/>
    <w:rsid w:val="003D110B"/>
    <w:rsid w:val="003D13A6"/>
    <w:rsid w:val="003D14C2"/>
    <w:rsid w:val="003D196D"/>
    <w:rsid w:val="003D1D58"/>
    <w:rsid w:val="003D23D2"/>
    <w:rsid w:val="003D2772"/>
    <w:rsid w:val="003D2951"/>
    <w:rsid w:val="003D299F"/>
    <w:rsid w:val="003D2C3B"/>
    <w:rsid w:val="003D2CBF"/>
    <w:rsid w:val="003D2FA4"/>
    <w:rsid w:val="003D3040"/>
    <w:rsid w:val="003D3245"/>
    <w:rsid w:val="003D354D"/>
    <w:rsid w:val="003D35B6"/>
    <w:rsid w:val="003D36D6"/>
    <w:rsid w:val="003D3C99"/>
    <w:rsid w:val="003D3D40"/>
    <w:rsid w:val="003D41CB"/>
    <w:rsid w:val="003D4256"/>
    <w:rsid w:val="003D5A0F"/>
    <w:rsid w:val="003D5B1A"/>
    <w:rsid w:val="003D5DBA"/>
    <w:rsid w:val="003D5F15"/>
    <w:rsid w:val="003D65CC"/>
    <w:rsid w:val="003D6B91"/>
    <w:rsid w:val="003D7D0E"/>
    <w:rsid w:val="003D7D5B"/>
    <w:rsid w:val="003E0433"/>
    <w:rsid w:val="003E0482"/>
    <w:rsid w:val="003E0819"/>
    <w:rsid w:val="003E0C21"/>
    <w:rsid w:val="003E129F"/>
    <w:rsid w:val="003E1354"/>
    <w:rsid w:val="003E1551"/>
    <w:rsid w:val="003E18DB"/>
    <w:rsid w:val="003E198D"/>
    <w:rsid w:val="003E1BDE"/>
    <w:rsid w:val="003E1EE7"/>
    <w:rsid w:val="003E243B"/>
    <w:rsid w:val="003E3115"/>
    <w:rsid w:val="003E3690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9B"/>
    <w:rsid w:val="003F02B6"/>
    <w:rsid w:val="003F0724"/>
    <w:rsid w:val="003F0D6A"/>
    <w:rsid w:val="003F1005"/>
    <w:rsid w:val="003F163D"/>
    <w:rsid w:val="003F1945"/>
    <w:rsid w:val="003F1ADA"/>
    <w:rsid w:val="003F1D96"/>
    <w:rsid w:val="003F241D"/>
    <w:rsid w:val="003F2896"/>
    <w:rsid w:val="003F2DE8"/>
    <w:rsid w:val="003F2F81"/>
    <w:rsid w:val="003F3C7E"/>
    <w:rsid w:val="003F3F73"/>
    <w:rsid w:val="003F4470"/>
    <w:rsid w:val="003F4A40"/>
    <w:rsid w:val="003F505A"/>
    <w:rsid w:val="003F56E7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71F"/>
    <w:rsid w:val="00402EEC"/>
    <w:rsid w:val="0040333E"/>
    <w:rsid w:val="0040389D"/>
    <w:rsid w:val="00403CA1"/>
    <w:rsid w:val="00403D9F"/>
    <w:rsid w:val="004047B3"/>
    <w:rsid w:val="00404F42"/>
    <w:rsid w:val="004051DB"/>
    <w:rsid w:val="004052F1"/>
    <w:rsid w:val="004055E3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72E"/>
    <w:rsid w:val="00410E0B"/>
    <w:rsid w:val="00411D5F"/>
    <w:rsid w:val="00411D90"/>
    <w:rsid w:val="0041218C"/>
    <w:rsid w:val="004129E2"/>
    <w:rsid w:val="00412BED"/>
    <w:rsid w:val="0041305F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EBE"/>
    <w:rsid w:val="00417550"/>
    <w:rsid w:val="004178F5"/>
    <w:rsid w:val="00417A74"/>
    <w:rsid w:val="00417F81"/>
    <w:rsid w:val="004202D0"/>
    <w:rsid w:val="00420519"/>
    <w:rsid w:val="00420C0F"/>
    <w:rsid w:val="00420D9E"/>
    <w:rsid w:val="0042150B"/>
    <w:rsid w:val="004215E9"/>
    <w:rsid w:val="00421B8F"/>
    <w:rsid w:val="0042237F"/>
    <w:rsid w:val="00422580"/>
    <w:rsid w:val="00422DB0"/>
    <w:rsid w:val="00423178"/>
    <w:rsid w:val="00423B61"/>
    <w:rsid w:val="00423B6F"/>
    <w:rsid w:val="00423DFA"/>
    <w:rsid w:val="00423F4E"/>
    <w:rsid w:val="00424887"/>
    <w:rsid w:val="00424E04"/>
    <w:rsid w:val="00424E17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13E8"/>
    <w:rsid w:val="00431A69"/>
    <w:rsid w:val="00431D63"/>
    <w:rsid w:val="0043230D"/>
    <w:rsid w:val="004323CD"/>
    <w:rsid w:val="00432EAA"/>
    <w:rsid w:val="004330AA"/>
    <w:rsid w:val="0043328B"/>
    <w:rsid w:val="004333EB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EA8"/>
    <w:rsid w:val="004350F8"/>
    <w:rsid w:val="00435278"/>
    <w:rsid w:val="004353C4"/>
    <w:rsid w:val="0043574F"/>
    <w:rsid w:val="00435C38"/>
    <w:rsid w:val="00435FA5"/>
    <w:rsid w:val="0043637C"/>
    <w:rsid w:val="00436693"/>
    <w:rsid w:val="00437B94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944"/>
    <w:rsid w:val="0044399C"/>
    <w:rsid w:val="00443AD2"/>
    <w:rsid w:val="00443B02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B9E"/>
    <w:rsid w:val="00446BFF"/>
    <w:rsid w:val="004474BB"/>
    <w:rsid w:val="00450A57"/>
    <w:rsid w:val="00450B5D"/>
    <w:rsid w:val="004511F2"/>
    <w:rsid w:val="00451269"/>
    <w:rsid w:val="004515D0"/>
    <w:rsid w:val="00451672"/>
    <w:rsid w:val="004518A4"/>
    <w:rsid w:val="00451E6C"/>
    <w:rsid w:val="00452A63"/>
    <w:rsid w:val="00452B9C"/>
    <w:rsid w:val="00452C72"/>
    <w:rsid w:val="00452E24"/>
    <w:rsid w:val="00453092"/>
    <w:rsid w:val="00453159"/>
    <w:rsid w:val="00453893"/>
    <w:rsid w:val="00453C8E"/>
    <w:rsid w:val="004544D5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2D1"/>
    <w:rsid w:val="004577B1"/>
    <w:rsid w:val="00457E43"/>
    <w:rsid w:val="00460239"/>
    <w:rsid w:val="004607BA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782"/>
    <w:rsid w:val="0046313F"/>
    <w:rsid w:val="00463A2C"/>
    <w:rsid w:val="0046425F"/>
    <w:rsid w:val="00464443"/>
    <w:rsid w:val="004644ED"/>
    <w:rsid w:val="004645C8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7FC"/>
    <w:rsid w:val="00467913"/>
    <w:rsid w:val="00467AC3"/>
    <w:rsid w:val="00467F11"/>
    <w:rsid w:val="004702D8"/>
    <w:rsid w:val="004702ED"/>
    <w:rsid w:val="00470C49"/>
    <w:rsid w:val="00470E15"/>
    <w:rsid w:val="00470EA6"/>
    <w:rsid w:val="00471117"/>
    <w:rsid w:val="004714B5"/>
    <w:rsid w:val="004716C4"/>
    <w:rsid w:val="004716EA"/>
    <w:rsid w:val="0047198F"/>
    <w:rsid w:val="00471D56"/>
    <w:rsid w:val="00472257"/>
    <w:rsid w:val="00472390"/>
    <w:rsid w:val="00472C3D"/>
    <w:rsid w:val="00472D0D"/>
    <w:rsid w:val="00472FD7"/>
    <w:rsid w:val="00473BBB"/>
    <w:rsid w:val="00473FAA"/>
    <w:rsid w:val="00474333"/>
    <w:rsid w:val="0047436B"/>
    <w:rsid w:val="004744FB"/>
    <w:rsid w:val="00474DC4"/>
    <w:rsid w:val="00474E5D"/>
    <w:rsid w:val="004750BC"/>
    <w:rsid w:val="0047532A"/>
    <w:rsid w:val="004754DE"/>
    <w:rsid w:val="00475A30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9E9"/>
    <w:rsid w:val="00477AFC"/>
    <w:rsid w:val="00477D3C"/>
    <w:rsid w:val="00477D6D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D0D"/>
    <w:rsid w:val="00485E81"/>
    <w:rsid w:val="00485ECD"/>
    <w:rsid w:val="0048612F"/>
    <w:rsid w:val="004862C2"/>
    <w:rsid w:val="00486774"/>
    <w:rsid w:val="00487BB6"/>
    <w:rsid w:val="00487BF8"/>
    <w:rsid w:val="00487CEF"/>
    <w:rsid w:val="00490C12"/>
    <w:rsid w:val="00490D7D"/>
    <w:rsid w:val="0049146D"/>
    <w:rsid w:val="0049155D"/>
    <w:rsid w:val="004922D3"/>
    <w:rsid w:val="00492557"/>
    <w:rsid w:val="00492BC4"/>
    <w:rsid w:val="00492C70"/>
    <w:rsid w:val="0049328A"/>
    <w:rsid w:val="004932D6"/>
    <w:rsid w:val="00493505"/>
    <w:rsid w:val="004936D1"/>
    <w:rsid w:val="004937B4"/>
    <w:rsid w:val="00494457"/>
    <w:rsid w:val="00494B97"/>
    <w:rsid w:val="00494E42"/>
    <w:rsid w:val="00495053"/>
    <w:rsid w:val="00495A00"/>
    <w:rsid w:val="00496262"/>
    <w:rsid w:val="00496999"/>
    <w:rsid w:val="004969ED"/>
    <w:rsid w:val="00496C34"/>
    <w:rsid w:val="00496E1E"/>
    <w:rsid w:val="00496E4E"/>
    <w:rsid w:val="00496E8A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EA6"/>
    <w:rsid w:val="004A1239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DAD"/>
    <w:rsid w:val="004A6F8A"/>
    <w:rsid w:val="004A747B"/>
    <w:rsid w:val="004A7627"/>
    <w:rsid w:val="004A7B31"/>
    <w:rsid w:val="004A7CF3"/>
    <w:rsid w:val="004B0576"/>
    <w:rsid w:val="004B05C0"/>
    <w:rsid w:val="004B070C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EA7"/>
    <w:rsid w:val="004B47B5"/>
    <w:rsid w:val="004B4877"/>
    <w:rsid w:val="004B493F"/>
    <w:rsid w:val="004B4CA0"/>
    <w:rsid w:val="004B534E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543"/>
    <w:rsid w:val="004C2906"/>
    <w:rsid w:val="004C2B3A"/>
    <w:rsid w:val="004C2EDD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4CD"/>
    <w:rsid w:val="004C597F"/>
    <w:rsid w:val="004C5CB8"/>
    <w:rsid w:val="004C6138"/>
    <w:rsid w:val="004C62CD"/>
    <w:rsid w:val="004C69B1"/>
    <w:rsid w:val="004C6B30"/>
    <w:rsid w:val="004C6FEE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464"/>
    <w:rsid w:val="004D2C14"/>
    <w:rsid w:val="004D2CC9"/>
    <w:rsid w:val="004D2EF0"/>
    <w:rsid w:val="004D307D"/>
    <w:rsid w:val="004D3900"/>
    <w:rsid w:val="004D3955"/>
    <w:rsid w:val="004D3C6D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C78"/>
    <w:rsid w:val="004F2CDC"/>
    <w:rsid w:val="004F2D46"/>
    <w:rsid w:val="004F2D7A"/>
    <w:rsid w:val="004F34A0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CD5"/>
    <w:rsid w:val="004F7D55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7F3"/>
    <w:rsid w:val="00502F4A"/>
    <w:rsid w:val="005036FF"/>
    <w:rsid w:val="00503D08"/>
    <w:rsid w:val="0050409B"/>
    <w:rsid w:val="00504C31"/>
    <w:rsid w:val="00504CCD"/>
    <w:rsid w:val="00504CD7"/>
    <w:rsid w:val="00505343"/>
    <w:rsid w:val="00505476"/>
    <w:rsid w:val="0050550A"/>
    <w:rsid w:val="005057EC"/>
    <w:rsid w:val="00505821"/>
    <w:rsid w:val="00505CA2"/>
    <w:rsid w:val="0050635B"/>
    <w:rsid w:val="005064FB"/>
    <w:rsid w:val="00506C3F"/>
    <w:rsid w:val="00507B2E"/>
    <w:rsid w:val="00507E55"/>
    <w:rsid w:val="005102EB"/>
    <w:rsid w:val="0051082D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D84"/>
    <w:rsid w:val="0051614E"/>
    <w:rsid w:val="00516250"/>
    <w:rsid w:val="005164E4"/>
    <w:rsid w:val="00516843"/>
    <w:rsid w:val="00517305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1743"/>
    <w:rsid w:val="00521F2B"/>
    <w:rsid w:val="005222E5"/>
    <w:rsid w:val="0052232F"/>
    <w:rsid w:val="0052241B"/>
    <w:rsid w:val="00522C88"/>
    <w:rsid w:val="00522FDA"/>
    <w:rsid w:val="00523518"/>
    <w:rsid w:val="00523B7F"/>
    <w:rsid w:val="005248E2"/>
    <w:rsid w:val="00525172"/>
    <w:rsid w:val="0052557E"/>
    <w:rsid w:val="005255A4"/>
    <w:rsid w:val="00525A06"/>
    <w:rsid w:val="00525CE6"/>
    <w:rsid w:val="00525EFC"/>
    <w:rsid w:val="005264B3"/>
    <w:rsid w:val="00526FF2"/>
    <w:rsid w:val="005271BB"/>
    <w:rsid w:val="005272FC"/>
    <w:rsid w:val="005274A4"/>
    <w:rsid w:val="0052774B"/>
    <w:rsid w:val="00527B8E"/>
    <w:rsid w:val="00527BAE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371"/>
    <w:rsid w:val="00536716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20D9"/>
    <w:rsid w:val="00542649"/>
    <w:rsid w:val="005426AB"/>
    <w:rsid w:val="00543266"/>
    <w:rsid w:val="0054331D"/>
    <w:rsid w:val="00543480"/>
    <w:rsid w:val="005435D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37"/>
    <w:rsid w:val="00554E6C"/>
    <w:rsid w:val="0055544D"/>
    <w:rsid w:val="005561E5"/>
    <w:rsid w:val="00556632"/>
    <w:rsid w:val="0055708C"/>
    <w:rsid w:val="00557ADA"/>
    <w:rsid w:val="0056032F"/>
    <w:rsid w:val="0056067F"/>
    <w:rsid w:val="00560A36"/>
    <w:rsid w:val="00560FEF"/>
    <w:rsid w:val="0056198A"/>
    <w:rsid w:val="00561E55"/>
    <w:rsid w:val="00562054"/>
    <w:rsid w:val="00562869"/>
    <w:rsid w:val="0056287A"/>
    <w:rsid w:val="00562B97"/>
    <w:rsid w:val="005631AC"/>
    <w:rsid w:val="00563569"/>
    <w:rsid w:val="0056392B"/>
    <w:rsid w:val="0056459F"/>
    <w:rsid w:val="00564A24"/>
    <w:rsid w:val="00564EE9"/>
    <w:rsid w:val="00565387"/>
    <w:rsid w:val="00565406"/>
    <w:rsid w:val="005655AE"/>
    <w:rsid w:val="00565AA8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9FB"/>
    <w:rsid w:val="00575AE0"/>
    <w:rsid w:val="00575BEF"/>
    <w:rsid w:val="00575C9C"/>
    <w:rsid w:val="00575D53"/>
    <w:rsid w:val="005762D5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A0"/>
    <w:rsid w:val="00582284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48A"/>
    <w:rsid w:val="005908B9"/>
    <w:rsid w:val="00590B92"/>
    <w:rsid w:val="005910C0"/>
    <w:rsid w:val="00591299"/>
    <w:rsid w:val="005913AD"/>
    <w:rsid w:val="0059158F"/>
    <w:rsid w:val="00591ACB"/>
    <w:rsid w:val="00591C70"/>
    <w:rsid w:val="00591CCD"/>
    <w:rsid w:val="005921EB"/>
    <w:rsid w:val="00592554"/>
    <w:rsid w:val="00592694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745"/>
    <w:rsid w:val="005A080D"/>
    <w:rsid w:val="005A0EC9"/>
    <w:rsid w:val="005A0F8D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13A"/>
    <w:rsid w:val="005A629B"/>
    <w:rsid w:val="005A6485"/>
    <w:rsid w:val="005A6886"/>
    <w:rsid w:val="005A68FC"/>
    <w:rsid w:val="005A69E3"/>
    <w:rsid w:val="005A6F4C"/>
    <w:rsid w:val="005A746F"/>
    <w:rsid w:val="005A78FB"/>
    <w:rsid w:val="005A7D6D"/>
    <w:rsid w:val="005B02F1"/>
    <w:rsid w:val="005B047D"/>
    <w:rsid w:val="005B0957"/>
    <w:rsid w:val="005B0AA0"/>
    <w:rsid w:val="005B125D"/>
    <w:rsid w:val="005B14E6"/>
    <w:rsid w:val="005B2287"/>
    <w:rsid w:val="005B254A"/>
    <w:rsid w:val="005B2737"/>
    <w:rsid w:val="005B2D9D"/>
    <w:rsid w:val="005B3018"/>
    <w:rsid w:val="005B385F"/>
    <w:rsid w:val="005B4551"/>
    <w:rsid w:val="005B48B4"/>
    <w:rsid w:val="005B4DCE"/>
    <w:rsid w:val="005B56E2"/>
    <w:rsid w:val="005B587F"/>
    <w:rsid w:val="005B5F60"/>
    <w:rsid w:val="005B6905"/>
    <w:rsid w:val="005B6C16"/>
    <w:rsid w:val="005B6D78"/>
    <w:rsid w:val="005C0427"/>
    <w:rsid w:val="005C06AA"/>
    <w:rsid w:val="005C06FF"/>
    <w:rsid w:val="005C0BA3"/>
    <w:rsid w:val="005C114F"/>
    <w:rsid w:val="005C12AE"/>
    <w:rsid w:val="005C137C"/>
    <w:rsid w:val="005C18A6"/>
    <w:rsid w:val="005C194F"/>
    <w:rsid w:val="005C2082"/>
    <w:rsid w:val="005C2C10"/>
    <w:rsid w:val="005C313B"/>
    <w:rsid w:val="005C32F2"/>
    <w:rsid w:val="005C335B"/>
    <w:rsid w:val="005C40EE"/>
    <w:rsid w:val="005C4557"/>
    <w:rsid w:val="005C47F3"/>
    <w:rsid w:val="005C4C5C"/>
    <w:rsid w:val="005C4CD1"/>
    <w:rsid w:val="005C529E"/>
    <w:rsid w:val="005C563F"/>
    <w:rsid w:val="005C5E17"/>
    <w:rsid w:val="005C5E63"/>
    <w:rsid w:val="005C5FED"/>
    <w:rsid w:val="005C603A"/>
    <w:rsid w:val="005C6813"/>
    <w:rsid w:val="005C7363"/>
    <w:rsid w:val="005C758C"/>
    <w:rsid w:val="005C7714"/>
    <w:rsid w:val="005C786F"/>
    <w:rsid w:val="005C7E6D"/>
    <w:rsid w:val="005C7F7A"/>
    <w:rsid w:val="005D0080"/>
    <w:rsid w:val="005D0A50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912"/>
    <w:rsid w:val="005D3D00"/>
    <w:rsid w:val="005D4310"/>
    <w:rsid w:val="005D467C"/>
    <w:rsid w:val="005D4903"/>
    <w:rsid w:val="005D498A"/>
    <w:rsid w:val="005D4AE5"/>
    <w:rsid w:val="005D4E97"/>
    <w:rsid w:val="005D7E96"/>
    <w:rsid w:val="005E02D7"/>
    <w:rsid w:val="005E02F6"/>
    <w:rsid w:val="005E0774"/>
    <w:rsid w:val="005E09F2"/>
    <w:rsid w:val="005E0D6D"/>
    <w:rsid w:val="005E10D8"/>
    <w:rsid w:val="005E10E6"/>
    <w:rsid w:val="005E1382"/>
    <w:rsid w:val="005E14CC"/>
    <w:rsid w:val="005E19DB"/>
    <w:rsid w:val="005E1B79"/>
    <w:rsid w:val="005E2126"/>
    <w:rsid w:val="005E214F"/>
    <w:rsid w:val="005E237E"/>
    <w:rsid w:val="005E2395"/>
    <w:rsid w:val="005E2408"/>
    <w:rsid w:val="005E2621"/>
    <w:rsid w:val="005E2675"/>
    <w:rsid w:val="005E2838"/>
    <w:rsid w:val="005E295A"/>
    <w:rsid w:val="005E3524"/>
    <w:rsid w:val="005E3E65"/>
    <w:rsid w:val="005E4022"/>
    <w:rsid w:val="005E4131"/>
    <w:rsid w:val="005E44AA"/>
    <w:rsid w:val="005E5039"/>
    <w:rsid w:val="005E585C"/>
    <w:rsid w:val="005E5925"/>
    <w:rsid w:val="005E596F"/>
    <w:rsid w:val="005E5A75"/>
    <w:rsid w:val="005E6348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AD1"/>
    <w:rsid w:val="00600AFF"/>
    <w:rsid w:val="00600D60"/>
    <w:rsid w:val="00600F10"/>
    <w:rsid w:val="00601C4A"/>
    <w:rsid w:val="00602254"/>
    <w:rsid w:val="00602F21"/>
    <w:rsid w:val="0060309B"/>
    <w:rsid w:val="00603277"/>
    <w:rsid w:val="00603456"/>
    <w:rsid w:val="00603A85"/>
    <w:rsid w:val="006044AC"/>
    <w:rsid w:val="0060456B"/>
    <w:rsid w:val="0060471A"/>
    <w:rsid w:val="00604A9B"/>
    <w:rsid w:val="00604C23"/>
    <w:rsid w:val="00604D42"/>
    <w:rsid w:val="00605A40"/>
    <w:rsid w:val="00605FF7"/>
    <w:rsid w:val="006061D5"/>
    <w:rsid w:val="0060641C"/>
    <w:rsid w:val="00606692"/>
    <w:rsid w:val="00606C11"/>
    <w:rsid w:val="00607155"/>
    <w:rsid w:val="00607291"/>
    <w:rsid w:val="00607422"/>
    <w:rsid w:val="006077FB"/>
    <w:rsid w:val="00607FBC"/>
    <w:rsid w:val="006100FC"/>
    <w:rsid w:val="00610483"/>
    <w:rsid w:val="00610E34"/>
    <w:rsid w:val="00610FD0"/>
    <w:rsid w:val="00611639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45B"/>
    <w:rsid w:val="0062367D"/>
    <w:rsid w:val="00623F18"/>
    <w:rsid w:val="0062404C"/>
    <w:rsid w:val="00624112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618"/>
    <w:rsid w:val="0062680C"/>
    <w:rsid w:val="00626878"/>
    <w:rsid w:val="00626CD0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131E"/>
    <w:rsid w:val="00632652"/>
    <w:rsid w:val="006328F2"/>
    <w:rsid w:val="00632C66"/>
    <w:rsid w:val="00632DF3"/>
    <w:rsid w:val="00632F99"/>
    <w:rsid w:val="00633E08"/>
    <w:rsid w:val="00634AAE"/>
    <w:rsid w:val="00634BDB"/>
    <w:rsid w:val="00634CA2"/>
    <w:rsid w:val="00634F88"/>
    <w:rsid w:val="00636658"/>
    <w:rsid w:val="00636680"/>
    <w:rsid w:val="006367F7"/>
    <w:rsid w:val="0063684B"/>
    <w:rsid w:val="00636950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119C"/>
    <w:rsid w:val="0064175A"/>
    <w:rsid w:val="0064180D"/>
    <w:rsid w:val="00641825"/>
    <w:rsid w:val="00641D8B"/>
    <w:rsid w:val="00641E54"/>
    <w:rsid w:val="00641FC4"/>
    <w:rsid w:val="006425C5"/>
    <w:rsid w:val="0064262E"/>
    <w:rsid w:val="006429CE"/>
    <w:rsid w:val="00643B14"/>
    <w:rsid w:val="006444B3"/>
    <w:rsid w:val="00644802"/>
    <w:rsid w:val="0064480A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22B5"/>
    <w:rsid w:val="0065236D"/>
    <w:rsid w:val="006524F0"/>
    <w:rsid w:val="00652871"/>
    <w:rsid w:val="00652983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A2"/>
    <w:rsid w:val="00655A88"/>
    <w:rsid w:val="006563C8"/>
    <w:rsid w:val="0065689A"/>
    <w:rsid w:val="00656E1C"/>
    <w:rsid w:val="006570C2"/>
    <w:rsid w:val="0065733F"/>
    <w:rsid w:val="0065747F"/>
    <w:rsid w:val="006600CE"/>
    <w:rsid w:val="006607F5"/>
    <w:rsid w:val="00660811"/>
    <w:rsid w:val="00660890"/>
    <w:rsid w:val="0066098C"/>
    <w:rsid w:val="0066127F"/>
    <w:rsid w:val="00661B9D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C52"/>
    <w:rsid w:val="00664ACD"/>
    <w:rsid w:val="00664BFA"/>
    <w:rsid w:val="00664FD2"/>
    <w:rsid w:val="00665339"/>
    <w:rsid w:val="00665FFA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80026"/>
    <w:rsid w:val="006802E2"/>
    <w:rsid w:val="00680481"/>
    <w:rsid w:val="00680714"/>
    <w:rsid w:val="00680814"/>
    <w:rsid w:val="00680BB5"/>
    <w:rsid w:val="006818A7"/>
    <w:rsid w:val="00681B5E"/>
    <w:rsid w:val="00681BE3"/>
    <w:rsid w:val="00681C1E"/>
    <w:rsid w:val="00682994"/>
    <w:rsid w:val="00682C5A"/>
    <w:rsid w:val="006833B6"/>
    <w:rsid w:val="006833D7"/>
    <w:rsid w:val="006834A0"/>
    <w:rsid w:val="00683951"/>
    <w:rsid w:val="0068455E"/>
    <w:rsid w:val="006848D3"/>
    <w:rsid w:val="00684A65"/>
    <w:rsid w:val="006855DE"/>
    <w:rsid w:val="0068567F"/>
    <w:rsid w:val="00685749"/>
    <w:rsid w:val="0068597C"/>
    <w:rsid w:val="00685ECC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7E0"/>
    <w:rsid w:val="00687805"/>
    <w:rsid w:val="00687C6F"/>
    <w:rsid w:val="0069022D"/>
    <w:rsid w:val="00690705"/>
    <w:rsid w:val="0069090F"/>
    <w:rsid w:val="00690AFD"/>
    <w:rsid w:val="00690BE3"/>
    <w:rsid w:val="00690F70"/>
    <w:rsid w:val="00691214"/>
    <w:rsid w:val="00691748"/>
    <w:rsid w:val="00691809"/>
    <w:rsid w:val="00691C7D"/>
    <w:rsid w:val="006925E6"/>
    <w:rsid w:val="00692C1E"/>
    <w:rsid w:val="00692EE4"/>
    <w:rsid w:val="006937B8"/>
    <w:rsid w:val="006937DB"/>
    <w:rsid w:val="00694805"/>
    <w:rsid w:val="00694916"/>
    <w:rsid w:val="00694961"/>
    <w:rsid w:val="00694CDF"/>
    <w:rsid w:val="00694E39"/>
    <w:rsid w:val="00695235"/>
    <w:rsid w:val="00695971"/>
    <w:rsid w:val="00695D38"/>
    <w:rsid w:val="0069650C"/>
    <w:rsid w:val="006966E3"/>
    <w:rsid w:val="006970CF"/>
    <w:rsid w:val="00697147"/>
    <w:rsid w:val="0069718E"/>
    <w:rsid w:val="006977C2"/>
    <w:rsid w:val="00697C7A"/>
    <w:rsid w:val="00697CD4"/>
    <w:rsid w:val="006A0612"/>
    <w:rsid w:val="006A089B"/>
    <w:rsid w:val="006A0F87"/>
    <w:rsid w:val="006A109F"/>
    <w:rsid w:val="006A1B99"/>
    <w:rsid w:val="006A1F8A"/>
    <w:rsid w:val="006A1FC9"/>
    <w:rsid w:val="006A21C7"/>
    <w:rsid w:val="006A22CD"/>
    <w:rsid w:val="006A2358"/>
    <w:rsid w:val="006A2542"/>
    <w:rsid w:val="006A26A5"/>
    <w:rsid w:val="006A2AF4"/>
    <w:rsid w:val="006A2ECA"/>
    <w:rsid w:val="006A3083"/>
    <w:rsid w:val="006A428E"/>
    <w:rsid w:val="006A4718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23F8"/>
    <w:rsid w:val="006B281D"/>
    <w:rsid w:val="006B2AA2"/>
    <w:rsid w:val="006B334F"/>
    <w:rsid w:val="006B33DA"/>
    <w:rsid w:val="006B3561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625"/>
    <w:rsid w:val="006B56D9"/>
    <w:rsid w:val="006B57F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3F4"/>
    <w:rsid w:val="006C0419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6086"/>
    <w:rsid w:val="006C6142"/>
    <w:rsid w:val="006C64CD"/>
    <w:rsid w:val="006C64EB"/>
    <w:rsid w:val="006C6E30"/>
    <w:rsid w:val="006C6EE0"/>
    <w:rsid w:val="006C71FD"/>
    <w:rsid w:val="006C74E6"/>
    <w:rsid w:val="006C79B0"/>
    <w:rsid w:val="006D09C1"/>
    <w:rsid w:val="006D0B94"/>
    <w:rsid w:val="006D0E51"/>
    <w:rsid w:val="006D10D7"/>
    <w:rsid w:val="006D1B35"/>
    <w:rsid w:val="006D1BA1"/>
    <w:rsid w:val="006D1C09"/>
    <w:rsid w:val="006D1C5A"/>
    <w:rsid w:val="006D2369"/>
    <w:rsid w:val="006D24C8"/>
    <w:rsid w:val="006D25CF"/>
    <w:rsid w:val="006D2916"/>
    <w:rsid w:val="006D2DC9"/>
    <w:rsid w:val="006D2E48"/>
    <w:rsid w:val="006D30C1"/>
    <w:rsid w:val="006D32E4"/>
    <w:rsid w:val="006D3EA2"/>
    <w:rsid w:val="006D44FD"/>
    <w:rsid w:val="006D4D25"/>
    <w:rsid w:val="006D5E47"/>
    <w:rsid w:val="006D5E6F"/>
    <w:rsid w:val="006D62E2"/>
    <w:rsid w:val="006D67E1"/>
    <w:rsid w:val="006D6817"/>
    <w:rsid w:val="006D7466"/>
    <w:rsid w:val="006D7813"/>
    <w:rsid w:val="006D7B7C"/>
    <w:rsid w:val="006E00CD"/>
    <w:rsid w:val="006E01DC"/>
    <w:rsid w:val="006E0594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91B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60B4"/>
    <w:rsid w:val="006E64AF"/>
    <w:rsid w:val="006E68C2"/>
    <w:rsid w:val="006E69D1"/>
    <w:rsid w:val="006E6B4C"/>
    <w:rsid w:val="006E6E77"/>
    <w:rsid w:val="006E7BB7"/>
    <w:rsid w:val="006E7E92"/>
    <w:rsid w:val="006F03C0"/>
    <w:rsid w:val="006F05BA"/>
    <w:rsid w:val="006F08CC"/>
    <w:rsid w:val="006F13D0"/>
    <w:rsid w:val="006F143A"/>
    <w:rsid w:val="006F174A"/>
    <w:rsid w:val="006F178B"/>
    <w:rsid w:val="006F1AEB"/>
    <w:rsid w:val="006F1F89"/>
    <w:rsid w:val="006F2336"/>
    <w:rsid w:val="006F25AC"/>
    <w:rsid w:val="006F25F4"/>
    <w:rsid w:val="006F2A9C"/>
    <w:rsid w:val="006F3214"/>
    <w:rsid w:val="006F33D4"/>
    <w:rsid w:val="006F3505"/>
    <w:rsid w:val="006F432C"/>
    <w:rsid w:val="006F4941"/>
    <w:rsid w:val="006F4A94"/>
    <w:rsid w:val="006F4B18"/>
    <w:rsid w:val="006F4C63"/>
    <w:rsid w:val="006F5D32"/>
    <w:rsid w:val="006F6064"/>
    <w:rsid w:val="006F6564"/>
    <w:rsid w:val="006F6799"/>
    <w:rsid w:val="006F6C4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14E7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B73"/>
    <w:rsid w:val="00706FF1"/>
    <w:rsid w:val="0070786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83D"/>
    <w:rsid w:val="00712C6E"/>
    <w:rsid w:val="00712E1D"/>
    <w:rsid w:val="00712E83"/>
    <w:rsid w:val="0071310D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6458"/>
    <w:rsid w:val="00716467"/>
    <w:rsid w:val="00716475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4072"/>
    <w:rsid w:val="007243FA"/>
    <w:rsid w:val="0072448E"/>
    <w:rsid w:val="007248E6"/>
    <w:rsid w:val="00725CB3"/>
    <w:rsid w:val="00725CFC"/>
    <w:rsid w:val="0072630E"/>
    <w:rsid w:val="007263BC"/>
    <w:rsid w:val="007265B1"/>
    <w:rsid w:val="00726604"/>
    <w:rsid w:val="007267E0"/>
    <w:rsid w:val="00726916"/>
    <w:rsid w:val="007276AA"/>
    <w:rsid w:val="00727892"/>
    <w:rsid w:val="00727C0B"/>
    <w:rsid w:val="00727F24"/>
    <w:rsid w:val="00727F8B"/>
    <w:rsid w:val="007310E0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2103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7A5B"/>
    <w:rsid w:val="00747A7D"/>
    <w:rsid w:val="00750408"/>
    <w:rsid w:val="00750CB6"/>
    <w:rsid w:val="00750D1A"/>
    <w:rsid w:val="00750D55"/>
    <w:rsid w:val="00750E61"/>
    <w:rsid w:val="00751458"/>
    <w:rsid w:val="007515AF"/>
    <w:rsid w:val="0075237B"/>
    <w:rsid w:val="007524A3"/>
    <w:rsid w:val="00752B44"/>
    <w:rsid w:val="00752EC4"/>
    <w:rsid w:val="00753F0F"/>
    <w:rsid w:val="0075408F"/>
    <w:rsid w:val="0075429D"/>
    <w:rsid w:val="00754885"/>
    <w:rsid w:val="00754E3C"/>
    <w:rsid w:val="00755013"/>
    <w:rsid w:val="007551A1"/>
    <w:rsid w:val="007551B7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3ED"/>
    <w:rsid w:val="007575FC"/>
    <w:rsid w:val="00757634"/>
    <w:rsid w:val="00757C00"/>
    <w:rsid w:val="00760387"/>
    <w:rsid w:val="00760DCB"/>
    <w:rsid w:val="0076173F"/>
    <w:rsid w:val="00761B78"/>
    <w:rsid w:val="007625A9"/>
    <w:rsid w:val="00762AFC"/>
    <w:rsid w:val="00762D76"/>
    <w:rsid w:val="00762F3A"/>
    <w:rsid w:val="007634DF"/>
    <w:rsid w:val="00763B90"/>
    <w:rsid w:val="007640D9"/>
    <w:rsid w:val="007642A9"/>
    <w:rsid w:val="00764856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6A8"/>
    <w:rsid w:val="00767B89"/>
    <w:rsid w:val="00767F68"/>
    <w:rsid w:val="00767FFE"/>
    <w:rsid w:val="00770F56"/>
    <w:rsid w:val="007715B8"/>
    <w:rsid w:val="0077176D"/>
    <w:rsid w:val="00771811"/>
    <w:rsid w:val="00771F32"/>
    <w:rsid w:val="007720F0"/>
    <w:rsid w:val="007723F7"/>
    <w:rsid w:val="007726A7"/>
    <w:rsid w:val="007727C5"/>
    <w:rsid w:val="0077287F"/>
    <w:rsid w:val="00772A78"/>
    <w:rsid w:val="00772D0D"/>
    <w:rsid w:val="0077301B"/>
    <w:rsid w:val="007730D5"/>
    <w:rsid w:val="00774A0B"/>
    <w:rsid w:val="00774E45"/>
    <w:rsid w:val="0077510C"/>
    <w:rsid w:val="00775AFB"/>
    <w:rsid w:val="00776522"/>
    <w:rsid w:val="00776A60"/>
    <w:rsid w:val="0077778D"/>
    <w:rsid w:val="00777F2B"/>
    <w:rsid w:val="00780594"/>
    <w:rsid w:val="007807F2"/>
    <w:rsid w:val="007811E1"/>
    <w:rsid w:val="00781523"/>
    <w:rsid w:val="0078152D"/>
    <w:rsid w:val="00781994"/>
    <w:rsid w:val="00781D14"/>
    <w:rsid w:val="00781DB6"/>
    <w:rsid w:val="0078224C"/>
    <w:rsid w:val="0078249D"/>
    <w:rsid w:val="0078255F"/>
    <w:rsid w:val="007827F8"/>
    <w:rsid w:val="0078293B"/>
    <w:rsid w:val="00782A5E"/>
    <w:rsid w:val="00782E64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507B"/>
    <w:rsid w:val="007950D3"/>
    <w:rsid w:val="007951AA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7EF2"/>
    <w:rsid w:val="007A03E1"/>
    <w:rsid w:val="007A04F2"/>
    <w:rsid w:val="007A0503"/>
    <w:rsid w:val="007A056B"/>
    <w:rsid w:val="007A06F0"/>
    <w:rsid w:val="007A08FF"/>
    <w:rsid w:val="007A0ABE"/>
    <w:rsid w:val="007A0E35"/>
    <w:rsid w:val="007A16EB"/>
    <w:rsid w:val="007A1DA2"/>
    <w:rsid w:val="007A1E8E"/>
    <w:rsid w:val="007A22EA"/>
    <w:rsid w:val="007A2B6D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BE8"/>
    <w:rsid w:val="007A6056"/>
    <w:rsid w:val="007A641D"/>
    <w:rsid w:val="007A6458"/>
    <w:rsid w:val="007A6725"/>
    <w:rsid w:val="007A6A13"/>
    <w:rsid w:val="007A6CA0"/>
    <w:rsid w:val="007A6EFA"/>
    <w:rsid w:val="007A72F6"/>
    <w:rsid w:val="007A75EF"/>
    <w:rsid w:val="007A75F7"/>
    <w:rsid w:val="007A7F50"/>
    <w:rsid w:val="007B006C"/>
    <w:rsid w:val="007B0410"/>
    <w:rsid w:val="007B0479"/>
    <w:rsid w:val="007B06B3"/>
    <w:rsid w:val="007B07BD"/>
    <w:rsid w:val="007B0CB3"/>
    <w:rsid w:val="007B0E00"/>
    <w:rsid w:val="007B0EC3"/>
    <w:rsid w:val="007B1014"/>
    <w:rsid w:val="007B1082"/>
    <w:rsid w:val="007B13F2"/>
    <w:rsid w:val="007B16B5"/>
    <w:rsid w:val="007B170B"/>
    <w:rsid w:val="007B1A35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3096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449"/>
    <w:rsid w:val="007C5808"/>
    <w:rsid w:val="007C5A80"/>
    <w:rsid w:val="007C691A"/>
    <w:rsid w:val="007C6B95"/>
    <w:rsid w:val="007C6D06"/>
    <w:rsid w:val="007C71EB"/>
    <w:rsid w:val="007C7373"/>
    <w:rsid w:val="007C764D"/>
    <w:rsid w:val="007C764E"/>
    <w:rsid w:val="007C7E11"/>
    <w:rsid w:val="007D0022"/>
    <w:rsid w:val="007D02B8"/>
    <w:rsid w:val="007D05A7"/>
    <w:rsid w:val="007D0A8B"/>
    <w:rsid w:val="007D10DB"/>
    <w:rsid w:val="007D1595"/>
    <w:rsid w:val="007D1B4B"/>
    <w:rsid w:val="007D1FB9"/>
    <w:rsid w:val="007D20E7"/>
    <w:rsid w:val="007D242F"/>
    <w:rsid w:val="007D257F"/>
    <w:rsid w:val="007D299E"/>
    <w:rsid w:val="007D347C"/>
    <w:rsid w:val="007D3A08"/>
    <w:rsid w:val="007D4F06"/>
    <w:rsid w:val="007D4FF9"/>
    <w:rsid w:val="007D503D"/>
    <w:rsid w:val="007D50FA"/>
    <w:rsid w:val="007D5175"/>
    <w:rsid w:val="007D53E6"/>
    <w:rsid w:val="007D59EB"/>
    <w:rsid w:val="007D5C53"/>
    <w:rsid w:val="007D65D4"/>
    <w:rsid w:val="007D6F1C"/>
    <w:rsid w:val="007D7FD0"/>
    <w:rsid w:val="007E016F"/>
    <w:rsid w:val="007E0935"/>
    <w:rsid w:val="007E0B38"/>
    <w:rsid w:val="007E1B43"/>
    <w:rsid w:val="007E1CC1"/>
    <w:rsid w:val="007E1D60"/>
    <w:rsid w:val="007E1F47"/>
    <w:rsid w:val="007E227C"/>
    <w:rsid w:val="007E259A"/>
    <w:rsid w:val="007E2A30"/>
    <w:rsid w:val="007E2CE0"/>
    <w:rsid w:val="007E2D6F"/>
    <w:rsid w:val="007E3725"/>
    <w:rsid w:val="007E37E6"/>
    <w:rsid w:val="007E3B36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8B9"/>
    <w:rsid w:val="007F03B5"/>
    <w:rsid w:val="007F04FA"/>
    <w:rsid w:val="007F085A"/>
    <w:rsid w:val="007F0A95"/>
    <w:rsid w:val="007F1919"/>
    <w:rsid w:val="007F1B4F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A1A"/>
    <w:rsid w:val="007F5C82"/>
    <w:rsid w:val="007F5CDE"/>
    <w:rsid w:val="007F622A"/>
    <w:rsid w:val="007F63D2"/>
    <w:rsid w:val="007F7185"/>
    <w:rsid w:val="007F721D"/>
    <w:rsid w:val="007F736F"/>
    <w:rsid w:val="007F7573"/>
    <w:rsid w:val="007F758A"/>
    <w:rsid w:val="007F75E8"/>
    <w:rsid w:val="00800844"/>
    <w:rsid w:val="0080095A"/>
    <w:rsid w:val="00800C48"/>
    <w:rsid w:val="00800E16"/>
    <w:rsid w:val="0080164C"/>
    <w:rsid w:val="00801724"/>
    <w:rsid w:val="00801869"/>
    <w:rsid w:val="00801CC2"/>
    <w:rsid w:val="00801E2A"/>
    <w:rsid w:val="00802009"/>
    <w:rsid w:val="008021B5"/>
    <w:rsid w:val="00802774"/>
    <w:rsid w:val="008029EC"/>
    <w:rsid w:val="00803289"/>
    <w:rsid w:val="0080336F"/>
    <w:rsid w:val="00804282"/>
    <w:rsid w:val="0080473E"/>
    <w:rsid w:val="00804DF5"/>
    <w:rsid w:val="00804F2B"/>
    <w:rsid w:val="00804F46"/>
    <w:rsid w:val="00804F5C"/>
    <w:rsid w:val="008052EE"/>
    <w:rsid w:val="008062E3"/>
    <w:rsid w:val="0080649C"/>
    <w:rsid w:val="00806620"/>
    <w:rsid w:val="00806956"/>
    <w:rsid w:val="00807235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C9F"/>
    <w:rsid w:val="00813E94"/>
    <w:rsid w:val="00814B2F"/>
    <w:rsid w:val="00815C29"/>
    <w:rsid w:val="00816236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140D"/>
    <w:rsid w:val="00821578"/>
    <w:rsid w:val="008220D2"/>
    <w:rsid w:val="008226B9"/>
    <w:rsid w:val="00822841"/>
    <w:rsid w:val="00822865"/>
    <w:rsid w:val="00822B7A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EE1"/>
    <w:rsid w:val="00833360"/>
    <w:rsid w:val="00833397"/>
    <w:rsid w:val="00833A26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EB8"/>
    <w:rsid w:val="0084241D"/>
    <w:rsid w:val="008428D5"/>
    <w:rsid w:val="00842AE2"/>
    <w:rsid w:val="00842E99"/>
    <w:rsid w:val="00843E7F"/>
    <w:rsid w:val="00843FD6"/>
    <w:rsid w:val="00844223"/>
    <w:rsid w:val="00844690"/>
    <w:rsid w:val="0084498C"/>
    <w:rsid w:val="00844ABE"/>
    <w:rsid w:val="00844B7C"/>
    <w:rsid w:val="00844EC7"/>
    <w:rsid w:val="00845F9C"/>
    <w:rsid w:val="00846214"/>
    <w:rsid w:val="00846552"/>
    <w:rsid w:val="0084665B"/>
    <w:rsid w:val="00846698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6679"/>
    <w:rsid w:val="0085725D"/>
    <w:rsid w:val="00857607"/>
    <w:rsid w:val="00857C54"/>
    <w:rsid w:val="0086019D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91A"/>
    <w:rsid w:val="00866D21"/>
    <w:rsid w:val="00866E11"/>
    <w:rsid w:val="00866FB2"/>
    <w:rsid w:val="00867299"/>
    <w:rsid w:val="00867434"/>
    <w:rsid w:val="0086749D"/>
    <w:rsid w:val="008674E9"/>
    <w:rsid w:val="00867D63"/>
    <w:rsid w:val="00867D8A"/>
    <w:rsid w:val="00867F77"/>
    <w:rsid w:val="0087025B"/>
    <w:rsid w:val="00870DB3"/>
    <w:rsid w:val="0087136F"/>
    <w:rsid w:val="00871890"/>
    <w:rsid w:val="00871C28"/>
    <w:rsid w:val="00872025"/>
    <w:rsid w:val="00872376"/>
    <w:rsid w:val="00872D3A"/>
    <w:rsid w:val="008738D7"/>
    <w:rsid w:val="008749A3"/>
    <w:rsid w:val="00874B60"/>
    <w:rsid w:val="00875675"/>
    <w:rsid w:val="008763F7"/>
    <w:rsid w:val="0087649D"/>
    <w:rsid w:val="008765C0"/>
    <w:rsid w:val="008766C0"/>
    <w:rsid w:val="00876DCE"/>
    <w:rsid w:val="00876F20"/>
    <w:rsid w:val="0087725D"/>
    <w:rsid w:val="00877262"/>
    <w:rsid w:val="00877277"/>
    <w:rsid w:val="008772E5"/>
    <w:rsid w:val="008773AC"/>
    <w:rsid w:val="0087779F"/>
    <w:rsid w:val="00877DC5"/>
    <w:rsid w:val="00877F4A"/>
    <w:rsid w:val="008800BC"/>
    <w:rsid w:val="00880269"/>
    <w:rsid w:val="00880563"/>
    <w:rsid w:val="00880EAC"/>
    <w:rsid w:val="00881689"/>
    <w:rsid w:val="00881875"/>
    <w:rsid w:val="00881C98"/>
    <w:rsid w:val="008820C9"/>
    <w:rsid w:val="00882339"/>
    <w:rsid w:val="008823D8"/>
    <w:rsid w:val="008826A9"/>
    <w:rsid w:val="00882B0C"/>
    <w:rsid w:val="00882FA3"/>
    <w:rsid w:val="00882FA5"/>
    <w:rsid w:val="008836F0"/>
    <w:rsid w:val="00883A51"/>
    <w:rsid w:val="00883D25"/>
    <w:rsid w:val="00883E6F"/>
    <w:rsid w:val="00884317"/>
    <w:rsid w:val="00884B99"/>
    <w:rsid w:val="008851C7"/>
    <w:rsid w:val="0088539C"/>
    <w:rsid w:val="00885B5C"/>
    <w:rsid w:val="00885BDB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C4D"/>
    <w:rsid w:val="00893F0D"/>
    <w:rsid w:val="00894096"/>
    <w:rsid w:val="008946DA"/>
    <w:rsid w:val="0089493C"/>
    <w:rsid w:val="008950D5"/>
    <w:rsid w:val="00895511"/>
    <w:rsid w:val="008959A8"/>
    <w:rsid w:val="008964E5"/>
    <w:rsid w:val="008965B7"/>
    <w:rsid w:val="00896772"/>
    <w:rsid w:val="00896B9D"/>
    <w:rsid w:val="00896DD3"/>
    <w:rsid w:val="008973F1"/>
    <w:rsid w:val="008A0372"/>
    <w:rsid w:val="008A097F"/>
    <w:rsid w:val="008A0DE6"/>
    <w:rsid w:val="008A1278"/>
    <w:rsid w:val="008A231B"/>
    <w:rsid w:val="008A253E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F0"/>
    <w:rsid w:val="008A6CD3"/>
    <w:rsid w:val="008A6E26"/>
    <w:rsid w:val="008A7533"/>
    <w:rsid w:val="008A77DE"/>
    <w:rsid w:val="008A78B1"/>
    <w:rsid w:val="008A78BC"/>
    <w:rsid w:val="008B02E8"/>
    <w:rsid w:val="008B0A8E"/>
    <w:rsid w:val="008B0FB8"/>
    <w:rsid w:val="008B11D4"/>
    <w:rsid w:val="008B1A8C"/>
    <w:rsid w:val="008B2978"/>
    <w:rsid w:val="008B2F78"/>
    <w:rsid w:val="008B32D5"/>
    <w:rsid w:val="008B34E9"/>
    <w:rsid w:val="008B367A"/>
    <w:rsid w:val="008B3768"/>
    <w:rsid w:val="008B4144"/>
    <w:rsid w:val="008B4258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1BD6"/>
    <w:rsid w:val="008C1D38"/>
    <w:rsid w:val="008C1E81"/>
    <w:rsid w:val="008C251A"/>
    <w:rsid w:val="008C25CF"/>
    <w:rsid w:val="008C27FA"/>
    <w:rsid w:val="008C287E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4ED"/>
    <w:rsid w:val="008C687F"/>
    <w:rsid w:val="008C6BC0"/>
    <w:rsid w:val="008C6FCE"/>
    <w:rsid w:val="008C764D"/>
    <w:rsid w:val="008C76A0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B13"/>
    <w:rsid w:val="008D2C1F"/>
    <w:rsid w:val="008D32AA"/>
    <w:rsid w:val="008D3570"/>
    <w:rsid w:val="008D419A"/>
    <w:rsid w:val="008D4B89"/>
    <w:rsid w:val="008D5292"/>
    <w:rsid w:val="008D55A7"/>
    <w:rsid w:val="008D55D5"/>
    <w:rsid w:val="008D5647"/>
    <w:rsid w:val="008D59E4"/>
    <w:rsid w:val="008D5B04"/>
    <w:rsid w:val="008D618A"/>
    <w:rsid w:val="008D6629"/>
    <w:rsid w:val="008D6767"/>
    <w:rsid w:val="008D6DC9"/>
    <w:rsid w:val="008D6F10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0D1C"/>
    <w:rsid w:val="008E1464"/>
    <w:rsid w:val="008E1A59"/>
    <w:rsid w:val="008E1A6E"/>
    <w:rsid w:val="008E1E81"/>
    <w:rsid w:val="008E20C4"/>
    <w:rsid w:val="008E2168"/>
    <w:rsid w:val="008E2184"/>
    <w:rsid w:val="008E293F"/>
    <w:rsid w:val="008E2B87"/>
    <w:rsid w:val="008E2E69"/>
    <w:rsid w:val="008E37BB"/>
    <w:rsid w:val="008E3C86"/>
    <w:rsid w:val="008E3DD2"/>
    <w:rsid w:val="008E4680"/>
    <w:rsid w:val="008E4CEB"/>
    <w:rsid w:val="008E4DBE"/>
    <w:rsid w:val="008E4E33"/>
    <w:rsid w:val="008E5170"/>
    <w:rsid w:val="008E53BD"/>
    <w:rsid w:val="008E620F"/>
    <w:rsid w:val="008E646D"/>
    <w:rsid w:val="008E652B"/>
    <w:rsid w:val="008E669D"/>
    <w:rsid w:val="008E6B0B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12C5"/>
    <w:rsid w:val="008F1313"/>
    <w:rsid w:val="008F148B"/>
    <w:rsid w:val="008F2425"/>
    <w:rsid w:val="008F2639"/>
    <w:rsid w:val="008F269F"/>
    <w:rsid w:val="008F26A3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56B"/>
    <w:rsid w:val="009001EC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96C"/>
    <w:rsid w:val="00907CA5"/>
    <w:rsid w:val="00907D1B"/>
    <w:rsid w:val="00907DC6"/>
    <w:rsid w:val="00907EF8"/>
    <w:rsid w:val="00907FF6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31B7"/>
    <w:rsid w:val="009132C0"/>
    <w:rsid w:val="009132D9"/>
    <w:rsid w:val="00913593"/>
    <w:rsid w:val="009139A2"/>
    <w:rsid w:val="00913A86"/>
    <w:rsid w:val="00913CBA"/>
    <w:rsid w:val="00913FC2"/>
    <w:rsid w:val="0091489C"/>
    <w:rsid w:val="00914B3E"/>
    <w:rsid w:val="00915360"/>
    <w:rsid w:val="009154B5"/>
    <w:rsid w:val="00915691"/>
    <w:rsid w:val="009157F5"/>
    <w:rsid w:val="00915E78"/>
    <w:rsid w:val="00916358"/>
    <w:rsid w:val="00916A2A"/>
    <w:rsid w:val="00916F9A"/>
    <w:rsid w:val="0091740E"/>
    <w:rsid w:val="009174BF"/>
    <w:rsid w:val="00917699"/>
    <w:rsid w:val="0091773A"/>
    <w:rsid w:val="00917D0F"/>
    <w:rsid w:val="00917DBC"/>
    <w:rsid w:val="009200C4"/>
    <w:rsid w:val="00920952"/>
    <w:rsid w:val="0092188C"/>
    <w:rsid w:val="00921ECC"/>
    <w:rsid w:val="00921F28"/>
    <w:rsid w:val="00922ADE"/>
    <w:rsid w:val="00922BE5"/>
    <w:rsid w:val="009232DE"/>
    <w:rsid w:val="00923B0B"/>
    <w:rsid w:val="009243D1"/>
    <w:rsid w:val="00924C36"/>
    <w:rsid w:val="0092514C"/>
    <w:rsid w:val="0092580B"/>
    <w:rsid w:val="0092588E"/>
    <w:rsid w:val="00926808"/>
    <w:rsid w:val="00926CF4"/>
    <w:rsid w:val="00927241"/>
    <w:rsid w:val="00927768"/>
    <w:rsid w:val="0092799A"/>
    <w:rsid w:val="00927AA3"/>
    <w:rsid w:val="00927C24"/>
    <w:rsid w:val="00927C99"/>
    <w:rsid w:val="0093011D"/>
    <w:rsid w:val="009306B9"/>
    <w:rsid w:val="0093086F"/>
    <w:rsid w:val="009312F1"/>
    <w:rsid w:val="0093182D"/>
    <w:rsid w:val="009319CA"/>
    <w:rsid w:val="00931C25"/>
    <w:rsid w:val="00931FA1"/>
    <w:rsid w:val="0093208B"/>
    <w:rsid w:val="0093229F"/>
    <w:rsid w:val="00932624"/>
    <w:rsid w:val="00932B26"/>
    <w:rsid w:val="00933FAC"/>
    <w:rsid w:val="009343CB"/>
    <w:rsid w:val="00934545"/>
    <w:rsid w:val="0093528C"/>
    <w:rsid w:val="00935919"/>
    <w:rsid w:val="00935DC6"/>
    <w:rsid w:val="00936641"/>
    <w:rsid w:val="0093726A"/>
    <w:rsid w:val="00937745"/>
    <w:rsid w:val="0093776F"/>
    <w:rsid w:val="009379E2"/>
    <w:rsid w:val="00937C48"/>
    <w:rsid w:val="009407C0"/>
    <w:rsid w:val="00940870"/>
    <w:rsid w:val="009414C3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9E2"/>
    <w:rsid w:val="00943B07"/>
    <w:rsid w:val="00943B08"/>
    <w:rsid w:val="00943E8F"/>
    <w:rsid w:val="0094418C"/>
    <w:rsid w:val="009443E7"/>
    <w:rsid w:val="00944713"/>
    <w:rsid w:val="00945127"/>
    <w:rsid w:val="00945483"/>
    <w:rsid w:val="009456ED"/>
    <w:rsid w:val="00945863"/>
    <w:rsid w:val="00945C89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717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CB0"/>
    <w:rsid w:val="0096151D"/>
    <w:rsid w:val="00961988"/>
    <w:rsid w:val="00961F75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3CF"/>
    <w:rsid w:val="0096459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6A1"/>
    <w:rsid w:val="009677C5"/>
    <w:rsid w:val="00967881"/>
    <w:rsid w:val="00967AEF"/>
    <w:rsid w:val="0097014E"/>
    <w:rsid w:val="0097068E"/>
    <w:rsid w:val="009709C6"/>
    <w:rsid w:val="009709F8"/>
    <w:rsid w:val="00970C66"/>
    <w:rsid w:val="00970FF0"/>
    <w:rsid w:val="00971230"/>
    <w:rsid w:val="009712EE"/>
    <w:rsid w:val="009715D8"/>
    <w:rsid w:val="00971B60"/>
    <w:rsid w:val="00971D77"/>
    <w:rsid w:val="00972C6D"/>
    <w:rsid w:val="00972D2C"/>
    <w:rsid w:val="00973303"/>
    <w:rsid w:val="00974C6F"/>
    <w:rsid w:val="00974FAC"/>
    <w:rsid w:val="0097521F"/>
    <w:rsid w:val="0097563B"/>
    <w:rsid w:val="0097583C"/>
    <w:rsid w:val="00975FB3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29EC"/>
    <w:rsid w:val="00982B3E"/>
    <w:rsid w:val="00983290"/>
    <w:rsid w:val="0098395C"/>
    <w:rsid w:val="00983D29"/>
    <w:rsid w:val="00984481"/>
    <w:rsid w:val="009845D2"/>
    <w:rsid w:val="00984C7F"/>
    <w:rsid w:val="00984DF7"/>
    <w:rsid w:val="00984F04"/>
    <w:rsid w:val="00985B61"/>
    <w:rsid w:val="00985BEA"/>
    <w:rsid w:val="00985CE2"/>
    <w:rsid w:val="00985EE5"/>
    <w:rsid w:val="00986185"/>
    <w:rsid w:val="0098648D"/>
    <w:rsid w:val="009865F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90E4E"/>
    <w:rsid w:val="00990E55"/>
    <w:rsid w:val="00990FA9"/>
    <w:rsid w:val="0099100D"/>
    <w:rsid w:val="009912E6"/>
    <w:rsid w:val="009913C7"/>
    <w:rsid w:val="00991AEC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A4"/>
    <w:rsid w:val="00993A83"/>
    <w:rsid w:val="0099406D"/>
    <w:rsid w:val="00994204"/>
    <w:rsid w:val="00994E11"/>
    <w:rsid w:val="00994EAA"/>
    <w:rsid w:val="0099511E"/>
    <w:rsid w:val="00995A7B"/>
    <w:rsid w:val="00995BEE"/>
    <w:rsid w:val="009973DB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2FA7"/>
    <w:rsid w:val="009A30EC"/>
    <w:rsid w:val="009A3701"/>
    <w:rsid w:val="009A3B7D"/>
    <w:rsid w:val="009A3D81"/>
    <w:rsid w:val="009A3F43"/>
    <w:rsid w:val="009A41FE"/>
    <w:rsid w:val="009A4656"/>
    <w:rsid w:val="009A4AAF"/>
    <w:rsid w:val="009A4B8E"/>
    <w:rsid w:val="009A5925"/>
    <w:rsid w:val="009A5A2A"/>
    <w:rsid w:val="009A5ADF"/>
    <w:rsid w:val="009A64D3"/>
    <w:rsid w:val="009A6E01"/>
    <w:rsid w:val="009A6FAE"/>
    <w:rsid w:val="009B040E"/>
    <w:rsid w:val="009B04F7"/>
    <w:rsid w:val="009B081C"/>
    <w:rsid w:val="009B15F6"/>
    <w:rsid w:val="009B1BC0"/>
    <w:rsid w:val="009B21C5"/>
    <w:rsid w:val="009B26EE"/>
    <w:rsid w:val="009B2A75"/>
    <w:rsid w:val="009B2DC7"/>
    <w:rsid w:val="009B2E53"/>
    <w:rsid w:val="009B35E2"/>
    <w:rsid w:val="009B3E42"/>
    <w:rsid w:val="009B40D7"/>
    <w:rsid w:val="009B46D7"/>
    <w:rsid w:val="009B491E"/>
    <w:rsid w:val="009B49C5"/>
    <w:rsid w:val="009B4A30"/>
    <w:rsid w:val="009B4EF3"/>
    <w:rsid w:val="009B4F19"/>
    <w:rsid w:val="009B5C2B"/>
    <w:rsid w:val="009B5C4B"/>
    <w:rsid w:val="009B5F25"/>
    <w:rsid w:val="009B61BD"/>
    <w:rsid w:val="009B65AD"/>
    <w:rsid w:val="009B6696"/>
    <w:rsid w:val="009B6EDB"/>
    <w:rsid w:val="009B711A"/>
    <w:rsid w:val="009B75C8"/>
    <w:rsid w:val="009B7BC1"/>
    <w:rsid w:val="009B7D7A"/>
    <w:rsid w:val="009C0515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E64"/>
    <w:rsid w:val="009C2FDE"/>
    <w:rsid w:val="009C30A1"/>
    <w:rsid w:val="009C36CF"/>
    <w:rsid w:val="009C37B4"/>
    <w:rsid w:val="009C3B63"/>
    <w:rsid w:val="009C3BDA"/>
    <w:rsid w:val="009C41B4"/>
    <w:rsid w:val="009C4A1E"/>
    <w:rsid w:val="009C4AA8"/>
    <w:rsid w:val="009C4C55"/>
    <w:rsid w:val="009C4D19"/>
    <w:rsid w:val="009C5248"/>
    <w:rsid w:val="009C5D5E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C90"/>
    <w:rsid w:val="009D0F59"/>
    <w:rsid w:val="009D1068"/>
    <w:rsid w:val="009D108F"/>
    <w:rsid w:val="009D16BE"/>
    <w:rsid w:val="009D2133"/>
    <w:rsid w:val="009D2746"/>
    <w:rsid w:val="009D2779"/>
    <w:rsid w:val="009D2FBF"/>
    <w:rsid w:val="009D30DE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7B86"/>
    <w:rsid w:val="009D7C81"/>
    <w:rsid w:val="009E0A19"/>
    <w:rsid w:val="009E0A58"/>
    <w:rsid w:val="009E0BFA"/>
    <w:rsid w:val="009E15FD"/>
    <w:rsid w:val="009E1A8C"/>
    <w:rsid w:val="009E284A"/>
    <w:rsid w:val="009E2AF6"/>
    <w:rsid w:val="009E3103"/>
    <w:rsid w:val="009E3518"/>
    <w:rsid w:val="009E3604"/>
    <w:rsid w:val="009E375C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875"/>
    <w:rsid w:val="009F0D0A"/>
    <w:rsid w:val="009F0F82"/>
    <w:rsid w:val="009F1CA5"/>
    <w:rsid w:val="009F1CD3"/>
    <w:rsid w:val="009F20DB"/>
    <w:rsid w:val="009F2296"/>
    <w:rsid w:val="009F2760"/>
    <w:rsid w:val="009F2C4C"/>
    <w:rsid w:val="009F2CB8"/>
    <w:rsid w:val="009F406E"/>
    <w:rsid w:val="009F4DA9"/>
    <w:rsid w:val="009F4DF6"/>
    <w:rsid w:val="009F5C81"/>
    <w:rsid w:val="009F5CC7"/>
    <w:rsid w:val="009F65BE"/>
    <w:rsid w:val="009F674D"/>
    <w:rsid w:val="009F6782"/>
    <w:rsid w:val="009F6D77"/>
    <w:rsid w:val="009F79EB"/>
    <w:rsid w:val="009F7E9A"/>
    <w:rsid w:val="00A0003D"/>
    <w:rsid w:val="00A006E5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7037"/>
    <w:rsid w:val="00A07199"/>
    <w:rsid w:val="00A0742F"/>
    <w:rsid w:val="00A1048D"/>
    <w:rsid w:val="00A105B1"/>
    <w:rsid w:val="00A105F0"/>
    <w:rsid w:val="00A107F0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950"/>
    <w:rsid w:val="00A14E61"/>
    <w:rsid w:val="00A15854"/>
    <w:rsid w:val="00A15EA0"/>
    <w:rsid w:val="00A168D0"/>
    <w:rsid w:val="00A16B0C"/>
    <w:rsid w:val="00A17145"/>
    <w:rsid w:val="00A177F3"/>
    <w:rsid w:val="00A200F0"/>
    <w:rsid w:val="00A2095D"/>
    <w:rsid w:val="00A209A2"/>
    <w:rsid w:val="00A21233"/>
    <w:rsid w:val="00A21458"/>
    <w:rsid w:val="00A21577"/>
    <w:rsid w:val="00A21A43"/>
    <w:rsid w:val="00A21C8B"/>
    <w:rsid w:val="00A21DCA"/>
    <w:rsid w:val="00A21EC1"/>
    <w:rsid w:val="00A2295D"/>
    <w:rsid w:val="00A22FBE"/>
    <w:rsid w:val="00A239A4"/>
    <w:rsid w:val="00A239B3"/>
    <w:rsid w:val="00A239B8"/>
    <w:rsid w:val="00A23D6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2013"/>
    <w:rsid w:val="00A320F1"/>
    <w:rsid w:val="00A32485"/>
    <w:rsid w:val="00A33A21"/>
    <w:rsid w:val="00A34009"/>
    <w:rsid w:val="00A34683"/>
    <w:rsid w:val="00A34BBD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BD2"/>
    <w:rsid w:val="00A41F68"/>
    <w:rsid w:val="00A430A9"/>
    <w:rsid w:val="00A43778"/>
    <w:rsid w:val="00A43B04"/>
    <w:rsid w:val="00A443E1"/>
    <w:rsid w:val="00A45021"/>
    <w:rsid w:val="00A45C0D"/>
    <w:rsid w:val="00A460D8"/>
    <w:rsid w:val="00A46498"/>
    <w:rsid w:val="00A46779"/>
    <w:rsid w:val="00A46866"/>
    <w:rsid w:val="00A470A6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AD8"/>
    <w:rsid w:val="00A570DA"/>
    <w:rsid w:val="00A57256"/>
    <w:rsid w:val="00A57776"/>
    <w:rsid w:val="00A601D6"/>
    <w:rsid w:val="00A60422"/>
    <w:rsid w:val="00A60B22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A67"/>
    <w:rsid w:val="00A63B63"/>
    <w:rsid w:val="00A63BBB"/>
    <w:rsid w:val="00A63BEC"/>
    <w:rsid w:val="00A63DD2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E67"/>
    <w:rsid w:val="00A663C1"/>
    <w:rsid w:val="00A66718"/>
    <w:rsid w:val="00A668D5"/>
    <w:rsid w:val="00A6697A"/>
    <w:rsid w:val="00A669DA"/>
    <w:rsid w:val="00A66A40"/>
    <w:rsid w:val="00A66A8E"/>
    <w:rsid w:val="00A6729C"/>
    <w:rsid w:val="00A6746B"/>
    <w:rsid w:val="00A67EEB"/>
    <w:rsid w:val="00A705B0"/>
    <w:rsid w:val="00A706BD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64A5"/>
    <w:rsid w:val="00A7698F"/>
    <w:rsid w:val="00A76BBD"/>
    <w:rsid w:val="00A76DF7"/>
    <w:rsid w:val="00A80153"/>
    <w:rsid w:val="00A8047F"/>
    <w:rsid w:val="00A81DDF"/>
    <w:rsid w:val="00A81FDF"/>
    <w:rsid w:val="00A820C0"/>
    <w:rsid w:val="00A8222E"/>
    <w:rsid w:val="00A82ADC"/>
    <w:rsid w:val="00A82EA1"/>
    <w:rsid w:val="00A82EE4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61CE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245"/>
    <w:rsid w:val="00A93351"/>
    <w:rsid w:val="00A93551"/>
    <w:rsid w:val="00A94497"/>
    <w:rsid w:val="00A94FF4"/>
    <w:rsid w:val="00A95D34"/>
    <w:rsid w:val="00A96194"/>
    <w:rsid w:val="00A961B4"/>
    <w:rsid w:val="00A9686C"/>
    <w:rsid w:val="00A9767A"/>
    <w:rsid w:val="00A97B1E"/>
    <w:rsid w:val="00AA0132"/>
    <w:rsid w:val="00AA0AFA"/>
    <w:rsid w:val="00AA0C0E"/>
    <w:rsid w:val="00AA1474"/>
    <w:rsid w:val="00AA1C2F"/>
    <w:rsid w:val="00AA21DA"/>
    <w:rsid w:val="00AA2351"/>
    <w:rsid w:val="00AA2CFF"/>
    <w:rsid w:val="00AA3030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4D5D"/>
    <w:rsid w:val="00AA5309"/>
    <w:rsid w:val="00AA5516"/>
    <w:rsid w:val="00AA55EE"/>
    <w:rsid w:val="00AA5767"/>
    <w:rsid w:val="00AA5A4F"/>
    <w:rsid w:val="00AA60A3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508"/>
    <w:rsid w:val="00AB2AF5"/>
    <w:rsid w:val="00AB2C50"/>
    <w:rsid w:val="00AB2FE0"/>
    <w:rsid w:val="00AB32A4"/>
    <w:rsid w:val="00AB345C"/>
    <w:rsid w:val="00AB4059"/>
    <w:rsid w:val="00AB41B0"/>
    <w:rsid w:val="00AB49B1"/>
    <w:rsid w:val="00AB524D"/>
    <w:rsid w:val="00AB5497"/>
    <w:rsid w:val="00AB5614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8B7"/>
    <w:rsid w:val="00AC1E86"/>
    <w:rsid w:val="00AC1FC7"/>
    <w:rsid w:val="00AC2509"/>
    <w:rsid w:val="00AC25DA"/>
    <w:rsid w:val="00AC28FB"/>
    <w:rsid w:val="00AC2E06"/>
    <w:rsid w:val="00AC30B8"/>
    <w:rsid w:val="00AC30EB"/>
    <w:rsid w:val="00AC3179"/>
    <w:rsid w:val="00AC333B"/>
    <w:rsid w:val="00AC3398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631B"/>
    <w:rsid w:val="00AC6412"/>
    <w:rsid w:val="00AC659D"/>
    <w:rsid w:val="00AC6BCB"/>
    <w:rsid w:val="00AC6C4F"/>
    <w:rsid w:val="00AC6C75"/>
    <w:rsid w:val="00AC6C7B"/>
    <w:rsid w:val="00AC7CBC"/>
    <w:rsid w:val="00AC7D8B"/>
    <w:rsid w:val="00AC7E2E"/>
    <w:rsid w:val="00AD08A9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B4B"/>
    <w:rsid w:val="00AD2EFD"/>
    <w:rsid w:val="00AD37E5"/>
    <w:rsid w:val="00AD38AE"/>
    <w:rsid w:val="00AD3FB1"/>
    <w:rsid w:val="00AD4235"/>
    <w:rsid w:val="00AD4BEC"/>
    <w:rsid w:val="00AD5D80"/>
    <w:rsid w:val="00AD5E92"/>
    <w:rsid w:val="00AD6B78"/>
    <w:rsid w:val="00AD7588"/>
    <w:rsid w:val="00AD7ABF"/>
    <w:rsid w:val="00AD7CB7"/>
    <w:rsid w:val="00AD7E5C"/>
    <w:rsid w:val="00AE05A0"/>
    <w:rsid w:val="00AE0A16"/>
    <w:rsid w:val="00AE0FF5"/>
    <w:rsid w:val="00AE1AA6"/>
    <w:rsid w:val="00AE2495"/>
    <w:rsid w:val="00AE2FAE"/>
    <w:rsid w:val="00AE3132"/>
    <w:rsid w:val="00AE37E6"/>
    <w:rsid w:val="00AE41D3"/>
    <w:rsid w:val="00AE497A"/>
    <w:rsid w:val="00AE4ED8"/>
    <w:rsid w:val="00AE5908"/>
    <w:rsid w:val="00AE5B87"/>
    <w:rsid w:val="00AE5D2A"/>
    <w:rsid w:val="00AE6335"/>
    <w:rsid w:val="00AE6359"/>
    <w:rsid w:val="00AE6807"/>
    <w:rsid w:val="00AE6B73"/>
    <w:rsid w:val="00AE70D9"/>
    <w:rsid w:val="00AE7175"/>
    <w:rsid w:val="00AE72AD"/>
    <w:rsid w:val="00AE77A5"/>
    <w:rsid w:val="00AE79A2"/>
    <w:rsid w:val="00AF0769"/>
    <w:rsid w:val="00AF0ACA"/>
    <w:rsid w:val="00AF13B4"/>
    <w:rsid w:val="00AF1561"/>
    <w:rsid w:val="00AF166D"/>
    <w:rsid w:val="00AF16F0"/>
    <w:rsid w:val="00AF174B"/>
    <w:rsid w:val="00AF1B7D"/>
    <w:rsid w:val="00AF2680"/>
    <w:rsid w:val="00AF2902"/>
    <w:rsid w:val="00AF2D6E"/>
    <w:rsid w:val="00AF2E29"/>
    <w:rsid w:val="00AF328B"/>
    <w:rsid w:val="00AF3408"/>
    <w:rsid w:val="00AF3429"/>
    <w:rsid w:val="00AF3745"/>
    <w:rsid w:val="00AF3C04"/>
    <w:rsid w:val="00AF425C"/>
    <w:rsid w:val="00AF480E"/>
    <w:rsid w:val="00AF4F48"/>
    <w:rsid w:val="00AF4F60"/>
    <w:rsid w:val="00AF5A0D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77A4"/>
    <w:rsid w:val="00AF7EBF"/>
    <w:rsid w:val="00B00181"/>
    <w:rsid w:val="00B00354"/>
    <w:rsid w:val="00B005F1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FAB"/>
    <w:rsid w:val="00B030FC"/>
    <w:rsid w:val="00B03563"/>
    <w:rsid w:val="00B03C28"/>
    <w:rsid w:val="00B03C6A"/>
    <w:rsid w:val="00B03F73"/>
    <w:rsid w:val="00B04AB0"/>
    <w:rsid w:val="00B05BA4"/>
    <w:rsid w:val="00B05EE6"/>
    <w:rsid w:val="00B060FD"/>
    <w:rsid w:val="00B0673F"/>
    <w:rsid w:val="00B06749"/>
    <w:rsid w:val="00B06D30"/>
    <w:rsid w:val="00B0756A"/>
    <w:rsid w:val="00B0765F"/>
    <w:rsid w:val="00B07B47"/>
    <w:rsid w:val="00B07D2B"/>
    <w:rsid w:val="00B10364"/>
    <w:rsid w:val="00B113DA"/>
    <w:rsid w:val="00B11969"/>
    <w:rsid w:val="00B119F0"/>
    <w:rsid w:val="00B12271"/>
    <w:rsid w:val="00B12397"/>
    <w:rsid w:val="00B127C8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B5F"/>
    <w:rsid w:val="00B16372"/>
    <w:rsid w:val="00B164DB"/>
    <w:rsid w:val="00B166FC"/>
    <w:rsid w:val="00B16746"/>
    <w:rsid w:val="00B170C0"/>
    <w:rsid w:val="00B1773D"/>
    <w:rsid w:val="00B177D3"/>
    <w:rsid w:val="00B17A25"/>
    <w:rsid w:val="00B2003F"/>
    <w:rsid w:val="00B20405"/>
    <w:rsid w:val="00B205ED"/>
    <w:rsid w:val="00B20792"/>
    <w:rsid w:val="00B210DE"/>
    <w:rsid w:val="00B21117"/>
    <w:rsid w:val="00B213EB"/>
    <w:rsid w:val="00B2151A"/>
    <w:rsid w:val="00B218C9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D79"/>
    <w:rsid w:val="00B25263"/>
    <w:rsid w:val="00B25402"/>
    <w:rsid w:val="00B2569E"/>
    <w:rsid w:val="00B25C62"/>
    <w:rsid w:val="00B25E83"/>
    <w:rsid w:val="00B266C9"/>
    <w:rsid w:val="00B26D73"/>
    <w:rsid w:val="00B27857"/>
    <w:rsid w:val="00B3035F"/>
    <w:rsid w:val="00B30B8E"/>
    <w:rsid w:val="00B319AA"/>
    <w:rsid w:val="00B319F6"/>
    <w:rsid w:val="00B3239C"/>
    <w:rsid w:val="00B32972"/>
    <w:rsid w:val="00B32F5F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F5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BD6"/>
    <w:rsid w:val="00B45770"/>
    <w:rsid w:val="00B45936"/>
    <w:rsid w:val="00B46CC7"/>
    <w:rsid w:val="00B46F6B"/>
    <w:rsid w:val="00B47CDE"/>
    <w:rsid w:val="00B47ECA"/>
    <w:rsid w:val="00B5106F"/>
    <w:rsid w:val="00B510ED"/>
    <w:rsid w:val="00B519D1"/>
    <w:rsid w:val="00B51B54"/>
    <w:rsid w:val="00B51CF1"/>
    <w:rsid w:val="00B51D0A"/>
    <w:rsid w:val="00B52376"/>
    <w:rsid w:val="00B52485"/>
    <w:rsid w:val="00B52FBC"/>
    <w:rsid w:val="00B5398A"/>
    <w:rsid w:val="00B53F97"/>
    <w:rsid w:val="00B54067"/>
    <w:rsid w:val="00B54716"/>
    <w:rsid w:val="00B54D5D"/>
    <w:rsid w:val="00B54D9D"/>
    <w:rsid w:val="00B5525F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199"/>
    <w:rsid w:val="00B60454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F4C"/>
    <w:rsid w:val="00B62F70"/>
    <w:rsid w:val="00B630D2"/>
    <w:rsid w:val="00B633D9"/>
    <w:rsid w:val="00B637C1"/>
    <w:rsid w:val="00B63EF4"/>
    <w:rsid w:val="00B6426D"/>
    <w:rsid w:val="00B645C0"/>
    <w:rsid w:val="00B65737"/>
    <w:rsid w:val="00B66069"/>
    <w:rsid w:val="00B66F41"/>
    <w:rsid w:val="00B671F1"/>
    <w:rsid w:val="00B67AC7"/>
    <w:rsid w:val="00B67B4C"/>
    <w:rsid w:val="00B67B6F"/>
    <w:rsid w:val="00B67BB2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3429"/>
    <w:rsid w:val="00B73B0B"/>
    <w:rsid w:val="00B73E3C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272"/>
    <w:rsid w:val="00B77277"/>
    <w:rsid w:val="00B7727D"/>
    <w:rsid w:val="00B7732B"/>
    <w:rsid w:val="00B77534"/>
    <w:rsid w:val="00B77AFD"/>
    <w:rsid w:val="00B77C97"/>
    <w:rsid w:val="00B77D64"/>
    <w:rsid w:val="00B804F7"/>
    <w:rsid w:val="00B8065F"/>
    <w:rsid w:val="00B80FE1"/>
    <w:rsid w:val="00B81089"/>
    <w:rsid w:val="00B81463"/>
    <w:rsid w:val="00B81B09"/>
    <w:rsid w:val="00B838A7"/>
    <w:rsid w:val="00B838E2"/>
    <w:rsid w:val="00B84224"/>
    <w:rsid w:val="00B84CE7"/>
    <w:rsid w:val="00B85161"/>
    <w:rsid w:val="00B852FA"/>
    <w:rsid w:val="00B85BD5"/>
    <w:rsid w:val="00B85CF8"/>
    <w:rsid w:val="00B863C9"/>
    <w:rsid w:val="00B86714"/>
    <w:rsid w:val="00B875F2"/>
    <w:rsid w:val="00B901B5"/>
    <w:rsid w:val="00B90BDA"/>
    <w:rsid w:val="00B90F6C"/>
    <w:rsid w:val="00B90FDF"/>
    <w:rsid w:val="00B9103E"/>
    <w:rsid w:val="00B91555"/>
    <w:rsid w:val="00B918BC"/>
    <w:rsid w:val="00B91D75"/>
    <w:rsid w:val="00B922C8"/>
    <w:rsid w:val="00B929E4"/>
    <w:rsid w:val="00B93C5F"/>
    <w:rsid w:val="00B94B8F"/>
    <w:rsid w:val="00B9502A"/>
    <w:rsid w:val="00B950A1"/>
    <w:rsid w:val="00B950B1"/>
    <w:rsid w:val="00B954C6"/>
    <w:rsid w:val="00B9571D"/>
    <w:rsid w:val="00B95CA1"/>
    <w:rsid w:val="00B95CD2"/>
    <w:rsid w:val="00B95DF6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10EB"/>
    <w:rsid w:val="00BA1325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31E"/>
    <w:rsid w:val="00BA4B10"/>
    <w:rsid w:val="00BA4C61"/>
    <w:rsid w:val="00BA4FB7"/>
    <w:rsid w:val="00BA5120"/>
    <w:rsid w:val="00BA5402"/>
    <w:rsid w:val="00BA5684"/>
    <w:rsid w:val="00BA5CB7"/>
    <w:rsid w:val="00BA60EE"/>
    <w:rsid w:val="00BA6187"/>
    <w:rsid w:val="00BA7347"/>
    <w:rsid w:val="00BA75E4"/>
    <w:rsid w:val="00BA79EF"/>
    <w:rsid w:val="00BA7A05"/>
    <w:rsid w:val="00BA7F9E"/>
    <w:rsid w:val="00BB121D"/>
    <w:rsid w:val="00BB1643"/>
    <w:rsid w:val="00BB18FD"/>
    <w:rsid w:val="00BB1C61"/>
    <w:rsid w:val="00BB220B"/>
    <w:rsid w:val="00BB229D"/>
    <w:rsid w:val="00BB26A0"/>
    <w:rsid w:val="00BB2D40"/>
    <w:rsid w:val="00BB302C"/>
    <w:rsid w:val="00BB30E7"/>
    <w:rsid w:val="00BB32B0"/>
    <w:rsid w:val="00BB4161"/>
    <w:rsid w:val="00BB495C"/>
    <w:rsid w:val="00BB4F4D"/>
    <w:rsid w:val="00BB5103"/>
    <w:rsid w:val="00BB556E"/>
    <w:rsid w:val="00BB62E9"/>
    <w:rsid w:val="00BB69CA"/>
    <w:rsid w:val="00BB6A31"/>
    <w:rsid w:val="00BB6F40"/>
    <w:rsid w:val="00BB744D"/>
    <w:rsid w:val="00BB74F9"/>
    <w:rsid w:val="00BB75AF"/>
    <w:rsid w:val="00BB7657"/>
    <w:rsid w:val="00BB767D"/>
    <w:rsid w:val="00BB778D"/>
    <w:rsid w:val="00BB7A6E"/>
    <w:rsid w:val="00BC072F"/>
    <w:rsid w:val="00BC08D8"/>
    <w:rsid w:val="00BC0D3C"/>
    <w:rsid w:val="00BC0E74"/>
    <w:rsid w:val="00BC175A"/>
    <w:rsid w:val="00BC1982"/>
    <w:rsid w:val="00BC25E2"/>
    <w:rsid w:val="00BC2D4A"/>
    <w:rsid w:val="00BC2E7B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68C"/>
    <w:rsid w:val="00BC769B"/>
    <w:rsid w:val="00BC772F"/>
    <w:rsid w:val="00BC776A"/>
    <w:rsid w:val="00BD044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D06"/>
    <w:rsid w:val="00BD44EE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695"/>
    <w:rsid w:val="00BE0AD8"/>
    <w:rsid w:val="00BE0BA5"/>
    <w:rsid w:val="00BE0CCE"/>
    <w:rsid w:val="00BE162A"/>
    <w:rsid w:val="00BE1840"/>
    <w:rsid w:val="00BE2712"/>
    <w:rsid w:val="00BE29BA"/>
    <w:rsid w:val="00BE3888"/>
    <w:rsid w:val="00BE39C0"/>
    <w:rsid w:val="00BE3E48"/>
    <w:rsid w:val="00BE4479"/>
    <w:rsid w:val="00BE4DD9"/>
    <w:rsid w:val="00BE58B3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978"/>
    <w:rsid w:val="00BF0CC3"/>
    <w:rsid w:val="00BF1533"/>
    <w:rsid w:val="00BF1B63"/>
    <w:rsid w:val="00BF1EB2"/>
    <w:rsid w:val="00BF2321"/>
    <w:rsid w:val="00BF26F0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EB"/>
    <w:rsid w:val="00BF541B"/>
    <w:rsid w:val="00BF5443"/>
    <w:rsid w:val="00BF5810"/>
    <w:rsid w:val="00BF5C1D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840"/>
    <w:rsid w:val="00C028FA"/>
    <w:rsid w:val="00C02D6B"/>
    <w:rsid w:val="00C02E95"/>
    <w:rsid w:val="00C031E2"/>
    <w:rsid w:val="00C0326D"/>
    <w:rsid w:val="00C0378F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50D"/>
    <w:rsid w:val="00C065EA"/>
    <w:rsid w:val="00C066E0"/>
    <w:rsid w:val="00C06BA6"/>
    <w:rsid w:val="00C06E32"/>
    <w:rsid w:val="00C06F2A"/>
    <w:rsid w:val="00C078DF"/>
    <w:rsid w:val="00C07DB9"/>
    <w:rsid w:val="00C103F6"/>
    <w:rsid w:val="00C106AB"/>
    <w:rsid w:val="00C107AC"/>
    <w:rsid w:val="00C10DFE"/>
    <w:rsid w:val="00C10FC7"/>
    <w:rsid w:val="00C11497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221"/>
    <w:rsid w:val="00C13355"/>
    <w:rsid w:val="00C13A62"/>
    <w:rsid w:val="00C1424D"/>
    <w:rsid w:val="00C1469B"/>
    <w:rsid w:val="00C14E87"/>
    <w:rsid w:val="00C1519B"/>
    <w:rsid w:val="00C151AA"/>
    <w:rsid w:val="00C15426"/>
    <w:rsid w:val="00C15B68"/>
    <w:rsid w:val="00C15DC1"/>
    <w:rsid w:val="00C16AD7"/>
    <w:rsid w:val="00C16CF5"/>
    <w:rsid w:val="00C17346"/>
    <w:rsid w:val="00C174DC"/>
    <w:rsid w:val="00C1755A"/>
    <w:rsid w:val="00C178A4"/>
    <w:rsid w:val="00C17AB2"/>
    <w:rsid w:val="00C20C65"/>
    <w:rsid w:val="00C20F93"/>
    <w:rsid w:val="00C21040"/>
    <w:rsid w:val="00C21404"/>
    <w:rsid w:val="00C218FE"/>
    <w:rsid w:val="00C21A24"/>
    <w:rsid w:val="00C21FB0"/>
    <w:rsid w:val="00C220A7"/>
    <w:rsid w:val="00C22D5E"/>
    <w:rsid w:val="00C22EE6"/>
    <w:rsid w:val="00C23070"/>
    <w:rsid w:val="00C235B9"/>
    <w:rsid w:val="00C237CF"/>
    <w:rsid w:val="00C237EA"/>
    <w:rsid w:val="00C23951"/>
    <w:rsid w:val="00C23D40"/>
    <w:rsid w:val="00C23E1C"/>
    <w:rsid w:val="00C241B7"/>
    <w:rsid w:val="00C24709"/>
    <w:rsid w:val="00C24728"/>
    <w:rsid w:val="00C25751"/>
    <w:rsid w:val="00C25E57"/>
    <w:rsid w:val="00C26CCA"/>
    <w:rsid w:val="00C27575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C13"/>
    <w:rsid w:val="00C343EA"/>
    <w:rsid w:val="00C345CF"/>
    <w:rsid w:val="00C348F3"/>
    <w:rsid w:val="00C34A4E"/>
    <w:rsid w:val="00C351CA"/>
    <w:rsid w:val="00C3529D"/>
    <w:rsid w:val="00C3582D"/>
    <w:rsid w:val="00C361C4"/>
    <w:rsid w:val="00C36647"/>
    <w:rsid w:val="00C36C80"/>
    <w:rsid w:val="00C36E07"/>
    <w:rsid w:val="00C36FAE"/>
    <w:rsid w:val="00C3710D"/>
    <w:rsid w:val="00C3730C"/>
    <w:rsid w:val="00C379CB"/>
    <w:rsid w:val="00C37B4E"/>
    <w:rsid w:val="00C40884"/>
    <w:rsid w:val="00C40E69"/>
    <w:rsid w:val="00C413CE"/>
    <w:rsid w:val="00C416C6"/>
    <w:rsid w:val="00C41850"/>
    <w:rsid w:val="00C41962"/>
    <w:rsid w:val="00C41B46"/>
    <w:rsid w:val="00C41FE4"/>
    <w:rsid w:val="00C4243E"/>
    <w:rsid w:val="00C4280E"/>
    <w:rsid w:val="00C43349"/>
    <w:rsid w:val="00C43862"/>
    <w:rsid w:val="00C43FC7"/>
    <w:rsid w:val="00C44137"/>
    <w:rsid w:val="00C44AF8"/>
    <w:rsid w:val="00C44C93"/>
    <w:rsid w:val="00C4534E"/>
    <w:rsid w:val="00C455DB"/>
    <w:rsid w:val="00C45A47"/>
    <w:rsid w:val="00C45CB8"/>
    <w:rsid w:val="00C45CBD"/>
    <w:rsid w:val="00C45D72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7D2"/>
    <w:rsid w:val="00C50CF6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4AEE"/>
    <w:rsid w:val="00C54C49"/>
    <w:rsid w:val="00C54FB0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6037C"/>
    <w:rsid w:val="00C60FE4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39E1"/>
    <w:rsid w:val="00C63C1D"/>
    <w:rsid w:val="00C63EBA"/>
    <w:rsid w:val="00C643BD"/>
    <w:rsid w:val="00C648DB"/>
    <w:rsid w:val="00C650E2"/>
    <w:rsid w:val="00C65445"/>
    <w:rsid w:val="00C65F4A"/>
    <w:rsid w:val="00C660F5"/>
    <w:rsid w:val="00C66389"/>
    <w:rsid w:val="00C66609"/>
    <w:rsid w:val="00C66D9E"/>
    <w:rsid w:val="00C6747F"/>
    <w:rsid w:val="00C67751"/>
    <w:rsid w:val="00C67DB8"/>
    <w:rsid w:val="00C7000D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9E"/>
    <w:rsid w:val="00C73B65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759"/>
    <w:rsid w:val="00C76AA0"/>
    <w:rsid w:val="00C76C79"/>
    <w:rsid w:val="00C76CFE"/>
    <w:rsid w:val="00C76FEB"/>
    <w:rsid w:val="00C77387"/>
    <w:rsid w:val="00C77735"/>
    <w:rsid w:val="00C80002"/>
    <w:rsid w:val="00C810EE"/>
    <w:rsid w:val="00C81ACC"/>
    <w:rsid w:val="00C81B0C"/>
    <w:rsid w:val="00C81FBA"/>
    <w:rsid w:val="00C82053"/>
    <w:rsid w:val="00C82179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DC"/>
    <w:rsid w:val="00C85501"/>
    <w:rsid w:val="00C8555B"/>
    <w:rsid w:val="00C85763"/>
    <w:rsid w:val="00C85813"/>
    <w:rsid w:val="00C8592E"/>
    <w:rsid w:val="00C85A65"/>
    <w:rsid w:val="00C863C6"/>
    <w:rsid w:val="00C867A0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248"/>
    <w:rsid w:val="00C915BD"/>
    <w:rsid w:val="00C91C7B"/>
    <w:rsid w:val="00C91DCD"/>
    <w:rsid w:val="00C91FA7"/>
    <w:rsid w:val="00C923B7"/>
    <w:rsid w:val="00C92677"/>
    <w:rsid w:val="00C9327E"/>
    <w:rsid w:val="00C93B86"/>
    <w:rsid w:val="00C94292"/>
    <w:rsid w:val="00C94F61"/>
    <w:rsid w:val="00C95E81"/>
    <w:rsid w:val="00C968DA"/>
    <w:rsid w:val="00C9729C"/>
    <w:rsid w:val="00C979AF"/>
    <w:rsid w:val="00C97A3B"/>
    <w:rsid w:val="00CA0314"/>
    <w:rsid w:val="00CA10F7"/>
    <w:rsid w:val="00CA13D6"/>
    <w:rsid w:val="00CA155F"/>
    <w:rsid w:val="00CA1604"/>
    <w:rsid w:val="00CA1830"/>
    <w:rsid w:val="00CA1890"/>
    <w:rsid w:val="00CA21C6"/>
    <w:rsid w:val="00CA22F2"/>
    <w:rsid w:val="00CA2817"/>
    <w:rsid w:val="00CA3030"/>
    <w:rsid w:val="00CA358C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4EDD"/>
    <w:rsid w:val="00CA54E0"/>
    <w:rsid w:val="00CA55C0"/>
    <w:rsid w:val="00CA577E"/>
    <w:rsid w:val="00CA5F65"/>
    <w:rsid w:val="00CA64C9"/>
    <w:rsid w:val="00CA74A4"/>
    <w:rsid w:val="00CA7D15"/>
    <w:rsid w:val="00CB000E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852"/>
    <w:rsid w:val="00CB3CD2"/>
    <w:rsid w:val="00CB4592"/>
    <w:rsid w:val="00CB4680"/>
    <w:rsid w:val="00CB4B98"/>
    <w:rsid w:val="00CB4EC2"/>
    <w:rsid w:val="00CB4FA4"/>
    <w:rsid w:val="00CB642C"/>
    <w:rsid w:val="00CB6BE2"/>
    <w:rsid w:val="00CB6DA6"/>
    <w:rsid w:val="00CB7B3F"/>
    <w:rsid w:val="00CB7C53"/>
    <w:rsid w:val="00CB7CFB"/>
    <w:rsid w:val="00CB7D80"/>
    <w:rsid w:val="00CC0312"/>
    <w:rsid w:val="00CC065E"/>
    <w:rsid w:val="00CC077F"/>
    <w:rsid w:val="00CC102C"/>
    <w:rsid w:val="00CC104A"/>
    <w:rsid w:val="00CC1516"/>
    <w:rsid w:val="00CC16C0"/>
    <w:rsid w:val="00CC1ACE"/>
    <w:rsid w:val="00CC1CB4"/>
    <w:rsid w:val="00CC2053"/>
    <w:rsid w:val="00CC30A0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521D"/>
    <w:rsid w:val="00CC5236"/>
    <w:rsid w:val="00CC5A6A"/>
    <w:rsid w:val="00CC5F00"/>
    <w:rsid w:val="00CC6080"/>
    <w:rsid w:val="00CC6425"/>
    <w:rsid w:val="00CC64F7"/>
    <w:rsid w:val="00CC6F3C"/>
    <w:rsid w:val="00CC7C47"/>
    <w:rsid w:val="00CC7D21"/>
    <w:rsid w:val="00CC7EBC"/>
    <w:rsid w:val="00CD0124"/>
    <w:rsid w:val="00CD1207"/>
    <w:rsid w:val="00CD1881"/>
    <w:rsid w:val="00CD2159"/>
    <w:rsid w:val="00CD25D4"/>
    <w:rsid w:val="00CD283E"/>
    <w:rsid w:val="00CD2BD9"/>
    <w:rsid w:val="00CD313E"/>
    <w:rsid w:val="00CD356A"/>
    <w:rsid w:val="00CD3592"/>
    <w:rsid w:val="00CD3CAB"/>
    <w:rsid w:val="00CD3FF2"/>
    <w:rsid w:val="00CD408D"/>
    <w:rsid w:val="00CD4355"/>
    <w:rsid w:val="00CD47EF"/>
    <w:rsid w:val="00CD48A9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7AE"/>
    <w:rsid w:val="00CE09AE"/>
    <w:rsid w:val="00CE0DBE"/>
    <w:rsid w:val="00CE0E6A"/>
    <w:rsid w:val="00CE2198"/>
    <w:rsid w:val="00CE2529"/>
    <w:rsid w:val="00CE27D8"/>
    <w:rsid w:val="00CE2B71"/>
    <w:rsid w:val="00CE3CED"/>
    <w:rsid w:val="00CE4236"/>
    <w:rsid w:val="00CE48A4"/>
    <w:rsid w:val="00CE48C4"/>
    <w:rsid w:val="00CE4C87"/>
    <w:rsid w:val="00CE4F37"/>
    <w:rsid w:val="00CE586D"/>
    <w:rsid w:val="00CE5973"/>
    <w:rsid w:val="00CE5CD2"/>
    <w:rsid w:val="00CE5D9A"/>
    <w:rsid w:val="00CE6B78"/>
    <w:rsid w:val="00CE6F1E"/>
    <w:rsid w:val="00CE798B"/>
    <w:rsid w:val="00CE7B79"/>
    <w:rsid w:val="00CE7C4B"/>
    <w:rsid w:val="00CE7D55"/>
    <w:rsid w:val="00CF064F"/>
    <w:rsid w:val="00CF0AF5"/>
    <w:rsid w:val="00CF0B07"/>
    <w:rsid w:val="00CF0D1C"/>
    <w:rsid w:val="00CF13DC"/>
    <w:rsid w:val="00CF19BA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FB"/>
    <w:rsid w:val="00CF6C1A"/>
    <w:rsid w:val="00CF6EE0"/>
    <w:rsid w:val="00CF7498"/>
    <w:rsid w:val="00CF791B"/>
    <w:rsid w:val="00CF797E"/>
    <w:rsid w:val="00CF7FDA"/>
    <w:rsid w:val="00D001A4"/>
    <w:rsid w:val="00D002E5"/>
    <w:rsid w:val="00D0035D"/>
    <w:rsid w:val="00D00F7C"/>
    <w:rsid w:val="00D015CE"/>
    <w:rsid w:val="00D02362"/>
    <w:rsid w:val="00D0258F"/>
    <w:rsid w:val="00D028C6"/>
    <w:rsid w:val="00D02B1C"/>
    <w:rsid w:val="00D03061"/>
    <w:rsid w:val="00D031AE"/>
    <w:rsid w:val="00D03891"/>
    <w:rsid w:val="00D039CD"/>
    <w:rsid w:val="00D03DC5"/>
    <w:rsid w:val="00D04106"/>
    <w:rsid w:val="00D04812"/>
    <w:rsid w:val="00D04C77"/>
    <w:rsid w:val="00D04FC0"/>
    <w:rsid w:val="00D05619"/>
    <w:rsid w:val="00D058F6"/>
    <w:rsid w:val="00D05A90"/>
    <w:rsid w:val="00D05D2E"/>
    <w:rsid w:val="00D067EF"/>
    <w:rsid w:val="00D068A8"/>
    <w:rsid w:val="00D06ACD"/>
    <w:rsid w:val="00D06C61"/>
    <w:rsid w:val="00D06EF2"/>
    <w:rsid w:val="00D06FA6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A07"/>
    <w:rsid w:val="00D141B7"/>
    <w:rsid w:val="00D14C6D"/>
    <w:rsid w:val="00D14CB8"/>
    <w:rsid w:val="00D1506D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680"/>
    <w:rsid w:val="00D20BC1"/>
    <w:rsid w:val="00D21124"/>
    <w:rsid w:val="00D21332"/>
    <w:rsid w:val="00D23146"/>
    <w:rsid w:val="00D2355B"/>
    <w:rsid w:val="00D23B9C"/>
    <w:rsid w:val="00D241E3"/>
    <w:rsid w:val="00D247CA"/>
    <w:rsid w:val="00D248B9"/>
    <w:rsid w:val="00D248F4"/>
    <w:rsid w:val="00D24A67"/>
    <w:rsid w:val="00D24B47"/>
    <w:rsid w:val="00D24CF4"/>
    <w:rsid w:val="00D259A2"/>
    <w:rsid w:val="00D2611B"/>
    <w:rsid w:val="00D263A3"/>
    <w:rsid w:val="00D2681A"/>
    <w:rsid w:val="00D2698E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224C"/>
    <w:rsid w:val="00D32328"/>
    <w:rsid w:val="00D32450"/>
    <w:rsid w:val="00D32765"/>
    <w:rsid w:val="00D328E3"/>
    <w:rsid w:val="00D32FF8"/>
    <w:rsid w:val="00D3335A"/>
    <w:rsid w:val="00D34069"/>
    <w:rsid w:val="00D34408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B67"/>
    <w:rsid w:val="00D42F01"/>
    <w:rsid w:val="00D431C6"/>
    <w:rsid w:val="00D436B6"/>
    <w:rsid w:val="00D437A5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56F0"/>
    <w:rsid w:val="00D45FFD"/>
    <w:rsid w:val="00D460C8"/>
    <w:rsid w:val="00D46536"/>
    <w:rsid w:val="00D46D73"/>
    <w:rsid w:val="00D47709"/>
    <w:rsid w:val="00D47979"/>
    <w:rsid w:val="00D47E36"/>
    <w:rsid w:val="00D506D0"/>
    <w:rsid w:val="00D50809"/>
    <w:rsid w:val="00D50A02"/>
    <w:rsid w:val="00D50B51"/>
    <w:rsid w:val="00D51123"/>
    <w:rsid w:val="00D51214"/>
    <w:rsid w:val="00D5157C"/>
    <w:rsid w:val="00D51B8A"/>
    <w:rsid w:val="00D51E0B"/>
    <w:rsid w:val="00D5213E"/>
    <w:rsid w:val="00D5289E"/>
    <w:rsid w:val="00D52A41"/>
    <w:rsid w:val="00D52BDC"/>
    <w:rsid w:val="00D52D4D"/>
    <w:rsid w:val="00D53288"/>
    <w:rsid w:val="00D5398A"/>
    <w:rsid w:val="00D542B3"/>
    <w:rsid w:val="00D55905"/>
    <w:rsid w:val="00D5591D"/>
    <w:rsid w:val="00D5614E"/>
    <w:rsid w:val="00D56268"/>
    <w:rsid w:val="00D562CC"/>
    <w:rsid w:val="00D563F5"/>
    <w:rsid w:val="00D56995"/>
    <w:rsid w:val="00D56D3A"/>
    <w:rsid w:val="00D56E27"/>
    <w:rsid w:val="00D57505"/>
    <w:rsid w:val="00D57581"/>
    <w:rsid w:val="00D576DE"/>
    <w:rsid w:val="00D57F45"/>
    <w:rsid w:val="00D60019"/>
    <w:rsid w:val="00D6012F"/>
    <w:rsid w:val="00D6053F"/>
    <w:rsid w:val="00D607D2"/>
    <w:rsid w:val="00D60884"/>
    <w:rsid w:val="00D60980"/>
    <w:rsid w:val="00D60BEF"/>
    <w:rsid w:val="00D60F8D"/>
    <w:rsid w:val="00D61411"/>
    <w:rsid w:val="00D614C1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C2D"/>
    <w:rsid w:val="00D65433"/>
    <w:rsid w:val="00D65AB0"/>
    <w:rsid w:val="00D66434"/>
    <w:rsid w:val="00D665FA"/>
    <w:rsid w:val="00D667B7"/>
    <w:rsid w:val="00D667EE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6F88"/>
    <w:rsid w:val="00D7722F"/>
    <w:rsid w:val="00D77291"/>
    <w:rsid w:val="00D77CA1"/>
    <w:rsid w:val="00D77F69"/>
    <w:rsid w:val="00D80096"/>
    <w:rsid w:val="00D817F9"/>
    <w:rsid w:val="00D81C9F"/>
    <w:rsid w:val="00D81E2F"/>
    <w:rsid w:val="00D82452"/>
    <w:rsid w:val="00D82842"/>
    <w:rsid w:val="00D82A0A"/>
    <w:rsid w:val="00D82D0E"/>
    <w:rsid w:val="00D82D61"/>
    <w:rsid w:val="00D8315A"/>
    <w:rsid w:val="00D83589"/>
    <w:rsid w:val="00D838B1"/>
    <w:rsid w:val="00D83998"/>
    <w:rsid w:val="00D83B21"/>
    <w:rsid w:val="00D83C53"/>
    <w:rsid w:val="00D83CAD"/>
    <w:rsid w:val="00D8431D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BB1"/>
    <w:rsid w:val="00D90FC6"/>
    <w:rsid w:val="00D91405"/>
    <w:rsid w:val="00D915BD"/>
    <w:rsid w:val="00D91730"/>
    <w:rsid w:val="00D91778"/>
    <w:rsid w:val="00D918F5"/>
    <w:rsid w:val="00D91903"/>
    <w:rsid w:val="00D91E43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BE"/>
    <w:rsid w:val="00DB2F42"/>
    <w:rsid w:val="00DB3C15"/>
    <w:rsid w:val="00DB3C20"/>
    <w:rsid w:val="00DB43F8"/>
    <w:rsid w:val="00DB4489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9A7"/>
    <w:rsid w:val="00DC2CA5"/>
    <w:rsid w:val="00DC2F7C"/>
    <w:rsid w:val="00DC3A12"/>
    <w:rsid w:val="00DC3CD4"/>
    <w:rsid w:val="00DC3CFB"/>
    <w:rsid w:val="00DC411A"/>
    <w:rsid w:val="00DC4134"/>
    <w:rsid w:val="00DC4766"/>
    <w:rsid w:val="00DC488F"/>
    <w:rsid w:val="00DC4D71"/>
    <w:rsid w:val="00DC53A5"/>
    <w:rsid w:val="00DC57CF"/>
    <w:rsid w:val="00DC5B34"/>
    <w:rsid w:val="00DC5C9E"/>
    <w:rsid w:val="00DC5D66"/>
    <w:rsid w:val="00DC6A64"/>
    <w:rsid w:val="00DC7309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56E"/>
    <w:rsid w:val="00DD1C0F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E02CB"/>
    <w:rsid w:val="00DE0C9E"/>
    <w:rsid w:val="00DE0E23"/>
    <w:rsid w:val="00DE121D"/>
    <w:rsid w:val="00DE1337"/>
    <w:rsid w:val="00DE187B"/>
    <w:rsid w:val="00DE18B2"/>
    <w:rsid w:val="00DE2061"/>
    <w:rsid w:val="00DE226E"/>
    <w:rsid w:val="00DE2F90"/>
    <w:rsid w:val="00DE31FC"/>
    <w:rsid w:val="00DE36C8"/>
    <w:rsid w:val="00DE377B"/>
    <w:rsid w:val="00DE3CD7"/>
    <w:rsid w:val="00DE4008"/>
    <w:rsid w:val="00DE4477"/>
    <w:rsid w:val="00DE4B27"/>
    <w:rsid w:val="00DE4F25"/>
    <w:rsid w:val="00DE5222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133F"/>
    <w:rsid w:val="00DF1988"/>
    <w:rsid w:val="00DF1C2F"/>
    <w:rsid w:val="00DF1F60"/>
    <w:rsid w:val="00DF2385"/>
    <w:rsid w:val="00DF2978"/>
    <w:rsid w:val="00DF2AD9"/>
    <w:rsid w:val="00DF2CEF"/>
    <w:rsid w:val="00DF3207"/>
    <w:rsid w:val="00DF342A"/>
    <w:rsid w:val="00DF402C"/>
    <w:rsid w:val="00DF4996"/>
    <w:rsid w:val="00DF4DA1"/>
    <w:rsid w:val="00DF56A4"/>
    <w:rsid w:val="00DF56A5"/>
    <w:rsid w:val="00DF632B"/>
    <w:rsid w:val="00DF642C"/>
    <w:rsid w:val="00DF662A"/>
    <w:rsid w:val="00DF6641"/>
    <w:rsid w:val="00DF6B30"/>
    <w:rsid w:val="00DF6BD7"/>
    <w:rsid w:val="00DF6CCB"/>
    <w:rsid w:val="00DF6E65"/>
    <w:rsid w:val="00DF711A"/>
    <w:rsid w:val="00DF718E"/>
    <w:rsid w:val="00DF76A8"/>
    <w:rsid w:val="00DF77B9"/>
    <w:rsid w:val="00DF78C8"/>
    <w:rsid w:val="00DF78F0"/>
    <w:rsid w:val="00DF7A9E"/>
    <w:rsid w:val="00E00398"/>
    <w:rsid w:val="00E00549"/>
    <w:rsid w:val="00E00F4B"/>
    <w:rsid w:val="00E0150B"/>
    <w:rsid w:val="00E01988"/>
    <w:rsid w:val="00E02CE1"/>
    <w:rsid w:val="00E037FA"/>
    <w:rsid w:val="00E0380D"/>
    <w:rsid w:val="00E038B4"/>
    <w:rsid w:val="00E0392B"/>
    <w:rsid w:val="00E03E2B"/>
    <w:rsid w:val="00E0448D"/>
    <w:rsid w:val="00E04AF9"/>
    <w:rsid w:val="00E04DFC"/>
    <w:rsid w:val="00E05B01"/>
    <w:rsid w:val="00E06188"/>
    <w:rsid w:val="00E06DE1"/>
    <w:rsid w:val="00E07118"/>
    <w:rsid w:val="00E07273"/>
    <w:rsid w:val="00E07702"/>
    <w:rsid w:val="00E10049"/>
    <w:rsid w:val="00E1072D"/>
    <w:rsid w:val="00E10A77"/>
    <w:rsid w:val="00E10AD2"/>
    <w:rsid w:val="00E10D5D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4259"/>
    <w:rsid w:val="00E146FE"/>
    <w:rsid w:val="00E14813"/>
    <w:rsid w:val="00E15A17"/>
    <w:rsid w:val="00E15DB7"/>
    <w:rsid w:val="00E16ACF"/>
    <w:rsid w:val="00E16B29"/>
    <w:rsid w:val="00E16B6A"/>
    <w:rsid w:val="00E16D30"/>
    <w:rsid w:val="00E177D8"/>
    <w:rsid w:val="00E17914"/>
    <w:rsid w:val="00E20064"/>
    <w:rsid w:val="00E208F0"/>
    <w:rsid w:val="00E214B0"/>
    <w:rsid w:val="00E21507"/>
    <w:rsid w:val="00E21829"/>
    <w:rsid w:val="00E21C6F"/>
    <w:rsid w:val="00E22769"/>
    <w:rsid w:val="00E227F5"/>
    <w:rsid w:val="00E22AE0"/>
    <w:rsid w:val="00E22BD2"/>
    <w:rsid w:val="00E22D76"/>
    <w:rsid w:val="00E23569"/>
    <w:rsid w:val="00E23B41"/>
    <w:rsid w:val="00E23B5D"/>
    <w:rsid w:val="00E23CCC"/>
    <w:rsid w:val="00E23F5B"/>
    <w:rsid w:val="00E24646"/>
    <w:rsid w:val="00E24DB4"/>
    <w:rsid w:val="00E252C0"/>
    <w:rsid w:val="00E2540C"/>
    <w:rsid w:val="00E255C7"/>
    <w:rsid w:val="00E256E4"/>
    <w:rsid w:val="00E257F6"/>
    <w:rsid w:val="00E267CE"/>
    <w:rsid w:val="00E26845"/>
    <w:rsid w:val="00E2694A"/>
    <w:rsid w:val="00E26D00"/>
    <w:rsid w:val="00E27870"/>
    <w:rsid w:val="00E300EC"/>
    <w:rsid w:val="00E30E8E"/>
    <w:rsid w:val="00E313A7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602C"/>
    <w:rsid w:val="00E363AC"/>
    <w:rsid w:val="00E36774"/>
    <w:rsid w:val="00E36DE3"/>
    <w:rsid w:val="00E36EC5"/>
    <w:rsid w:val="00E37A6F"/>
    <w:rsid w:val="00E4036E"/>
    <w:rsid w:val="00E40432"/>
    <w:rsid w:val="00E404B1"/>
    <w:rsid w:val="00E40ABB"/>
    <w:rsid w:val="00E40D02"/>
    <w:rsid w:val="00E41518"/>
    <w:rsid w:val="00E41DA0"/>
    <w:rsid w:val="00E42205"/>
    <w:rsid w:val="00E423CF"/>
    <w:rsid w:val="00E424CE"/>
    <w:rsid w:val="00E424F9"/>
    <w:rsid w:val="00E42811"/>
    <w:rsid w:val="00E42B4F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D17"/>
    <w:rsid w:val="00E45451"/>
    <w:rsid w:val="00E45B30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E0E"/>
    <w:rsid w:val="00E51617"/>
    <w:rsid w:val="00E51841"/>
    <w:rsid w:val="00E51F14"/>
    <w:rsid w:val="00E52269"/>
    <w:rsid w:val="00E52914"/>
    <w:rsid w:val="00E537AC"/>
    <w:rsid w:val="00E53E0A"/>
    <w:rsid w:val="00E53F31"/>
    <w:rsid w:val="00E54197"/>
    <w:rsid w:val="00E541B3"/>
    <w:rsid w:val="00E5426E"/>
    <w:rsid w:val="00E54791"/>
    <w:rsid w:val="00E54D3B"/>
    <w:rsid w:val="00E553FD"/>
    <w:rsid w:val="00E568A5"/>
    <w:rsid w:val="00E569D6"/>
    <w:rsid w:val="00E56DE6"/>
    <w:rsid w:val="00E573DB"/>
    <w:rsid w:val="00E57643"/>
    <w:rsid w:val="00E57F52"/>
    <w:rsid w:val="00E601EC"/>
    <w:rsid w:val="00E605E3"/>
    <w:rsid w:val="00E6098D"/>
    <w:rsid w:val="00E609BA"/>
    <w:rsid w:val="00E60AB2"/>
    <w:rsid w:val="00E60D12"/>
    <w:rsid w:val="00E60FC2"/>
    <w:rsid w:val="00E616CB"/>
    <w:rsid w:val="00E61913"/>
    <w:rsid w:val="00E61C34"/>
    <w:rsid w:val="00E6204D"/>
    <w:rsid w:val="00E628E1"/>
    <w:rsid w:val="00E62BE9"/>
    <w:rsid w:val="00E63854"/>
    <w:rsid w:val="00E63971"/>
    <w:rsid w:val="00E63EF3"/>
    <w:rsid w:val="00E64515"/>
    <w:rsid w:val="00E646EA"/>
    <w:rsid w:val="00E6473F"/>
    <w:rsid w:val="00E648E6"/>
    <w:rsid w:val="00E6492E"/>
    <w:rsid w:val="00E64F6E"/>
    <w:rsid w:val="00E6578D"/>
    <w:rsid w:val="00E65C1F"/>
    <w:rsid w:val="00E65DCD"/>
    <w:rsid w:val="00E663CA"/>
    <w:rsid w:val="00E664D3"/>
    <w:rsid w:val="00E666DF"/>
    <w:rsid w:val="00E66F60"/>
    <w:rsid w:val="00E67424"/>
    <w:rsid w:val="00E67B2B"/>
    <w:rsid w:val="00E70575"/>
    <w:rsid w:val="00E707EA"/>
    <w:rsid w:val="00E70978"/>
    <w:rsid w:val="00E70A69"/>
    <w:rsid w:val="00E70BEF"/>
    <w:rsid w:val="00E71859"/>
    <w:rsid w:val="00E71ADC"/>
    <w:rsid w:val="00E71B82"/>
    <w:rsid w:val="00E72264"/>
    <w:rsid w:val="00E7227F"/>
    <w:rsid w:val="00E72EFE"/>
    <w:rsid w:val="00E73010"/>
    <w:rsid w:val="00E73222"/>
    <w:rsid w:val="00E7328A"/>
    <w:rsid w:val="00E73579"/>
    <w:rsid w:val="00E74132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710D"/>
    <w:rsid w:val="00E77C82"/>
    <w:rsid w:val="00E77C9C"/>
    <w:rsid w:val="00E77E2E"/>
    <w:rsid w:val="00E77E39"/>
    <w:rsid w:val="00E8017D"/>
    <w:rsid w:val="00E80415"/>
    <w:rsid w:val="00E8045E"/>
    <w:rsid w:val="00E8049A"/>
    <w:rsid w:val="00E81E1A"/>
    <w:rsid w:val="00E81ECD"/>
    <w:rsid w:val="00E82349"/>
    <w:rsid w:val="00E82CC5"/>
    <w:rsid w:val="00E830FE"/>
    <w:rsid w:val="00E831E4"/>
    <w:rsid w:val="00E8340A"/>
    <w:rsid w:val="00E83A85"/>
    <w:rsid w:val="00E83CA2"/>
    <w:rsid w:val="00E84594"/>
    <w:rsid w:val="00E8470F"/>
    <w:rsid w:val="00E84E03"/>
    <w:rsid w:val="00E857DC"/>
    <w:rsid w:val="00E85D43"/>
    <w:rsid w:val="00E85EA0"/>
    <w:rsid w:val="00E85FBC"/>
    <w:rsid w:val="00E86492"/>
    <w:rsid w:val="00E86697"/>
    <w:rsid w:val="00E8714B"/>
    <w:rsid w:val="00E87173"/>
    <w:rsid w:val="00E87BFF"/>
    <w:rsid w:val="00E905DF"/>
    <w:rsid w:val="00E9102B"/>
    <w:rsid w:val="00E913AB"/>
    <w:rsid w:val="00E91420"/>
    <w:rsid w:val="00E915A0"/>
    <w:rsid w:val="00E91906"/>
    <w:rsid w:val="00E91A18"/>
    <w:rsid w:val="00E92A5E"/>
    <w:rsid w:val="00E9326A"/>
    <w:rsid w:val="00E93366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2C2"/>
    <w:rsid w:val="00EA042E"/>
    <w:rsid w:val="00EA060A"/>
    <w:rsid w:val="00EA06E6"/>
    <w:rsid w:val="00EA0ADD"/>
    <w:rsid w:val="00EA0D32"/>
    <w:rsid w:val="00EA0D8F"/>
    <w:rsid w:val="00EA0E00"/>
    <w:rsid w:val="00EA1459"/>
    <w:rsid w:val="00EA1629"/>
    <w:rsid w:val="00EA187A"/>
    <w:rsid w:val="00EA1966"/>
    <w:rsid w:val="00EA1F05"/>
    <w:rsid w:val="00EA247B"/>
    <w:rsid w:val="00EA25C5"/>
    <w:rsid w:val="00EA2F53"/>
    <w:rsid w:val="00EA3B2E"/>
    <w:rsid w:val="00EA3B59"/>
    <w:rsid w:val="00EA3D41"/>
    <w:rsid w:val="00EA439D"/>
    <w:rsid w:val="00EA4609"/>
    <w:rsid w:val="00EA4984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7DF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F5A"/>
    <w:rsid w:val="00EB712A"/>
    <w:rsid w:val="00EB784F"/>
    <w:rsid w:val="00EB78E5"/>
    <w:rsid w:val="00EB7EF7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5883"/>
    <w:rsid w:val="00EC5C58"/>
    <w:rsid w:val="00EC5D85"/>
    <w:rsid w:val="00EC61A0"/>
    <w:rsid w:val="00EC6344"/>
    <w:rsid w:val="00EC637A"/>
    <w:rsid w:val="00EC69A2"/>
    <w:rsid w:val="00EC6B7C"/>
    <w:rsid w:val="00EC6B9D"/>
    <w:rsid w:val="00EC74AB"/>
    <w:rsid w:val="00EC7800"/>
    <w:rsid w:val="00EC7985"/>
    <w:rsid w:val="00ED0235"/>
    <w:rsid w:val="00ED0249"/>
    <w:rsid w:val="00ED0B95"/>
    <w:rsid w:val="00ED0EB2"/>
    <w:rsid w:val="00ED1150"/>
    <w:rsid w:val="00ED131C"/>
    <w:rsid w:val="00ED16EF"/>
    <w:rsid w:val="00ED1AC3"/>
    <w:rsid w:val="00ED1BA7"/>
    <w:rsid w:val="00ED1C1E"/>
    <w:rsid w:val="00ED1C1F"/>
    <w:rsid w:val="00ED1E96"/>
    <w:rsid w:val="00ED20F2"/>
    <w:rsid w:val="00ED2837"/>
    <w:rsid w:val="00ED2A73"/>
    <w:rsid w:val="00ED3246"/>
    <w:rsid w:val="00ED3579"/>
    <w:rsid w:val="00ED39EB"/>
    <w:rsid w:val="00ED3FB7"/>
    <w:rsid w:val="00ED47AF"/>
    <w:rsid w:val="00ED47E4"/>
    <w:rsid w:val="00ED496E"/>
    <w:rsid w:val="00ED564D"/>
    <w:rsid w:val="00ED5651"/>
    <w:rsid w:val="00ED56B2"/>
    <w:rsid w:val="00ED5AB4"/>
    <w:rsid w:val="00ED6142"/>
    <w:rsid w:val="00ED6228"/>
    <w:rsid w:val="00ED62D5"/>
    <w:rsid w:val="00ED6397"/>
    <w:rsid w:val="00ED6983"/>
    <w:rsid w:val="00ED6E95"/>
    <w:rsid w:val="00ED78AA"/>
    <w:rsid w:val="00ED797F"/>
    <w:rsid w:val="00ED7B78"/>
    <w:rsid w:val="00ED7E4D"/>
    <w:rsid w:val="00EE0431"/>
    <w:rsid w:val="00EE0881"/>
    <w:rsid w:val="00EE09DA"/>
    <w:rsid w:val="00EE0B05"/>
    <w:rsid w:val="00EE0D68"/>
    <w:rsid w:val="00EE10A2"/>
    <w:rsid w:val="00EE1202"/>
    <w:rsid w:val="00EE1593"/>
    <w:rsid w:val="00EE1B51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40AD"/>
    <w:rsid w:val="00EE4485"/>
    <w:rsid w:val="00EE4528"/>
    <w:rsid w:val="00EE4682"/>
    <w:rsid w:val="00EE4A92"/>
    <w:rsid w:val="00EE4EA1"/>
    <w:rsid w:val="00EE4EBD"/>
    <w:rsid w:val="00EE55AE"/>
    <w:rsid w:val="00EE5616"/>
    <w:rsid w:val="00EE562E"/>
    <w:rsid w:val="00EE5E74"/>
    <w:rsid w:val="00EE6BC2"/>
    <w:rsid w:val="00EE6E0A"/>
    <w:rsid w:val="00EE743E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467C"/>
    <w:rsid w:val="00EF46AC"/>
    <w:rsid w:val="00EF46D5"/>
    <w:rsid w:val="00EF475C"/>
    <w:rsid w:val="00EF49C3"/>
    <w:rsid w:val="00EF55AB"/>
    <w:rsid w:val="00EF58C8"/>
    <w:rsid w:val="00EF5CAF"/>
    <w:rsid w:val="00EF5F56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ECC"/>
    <w:rsid w:val="00F001C9"/>
    <w:rsid w:val="00F00486"/>
    <w:rsid w:val="00F00815"/>
    <w:rsid w:val="00F0098C"/>
    <w:rsid w:val="00F009EB"/>
    <w:rsid w:val="00F0102E"/>
    <w:rsid w:val="00F012B6"/>
    <w:rsid w:val="00F02081"/>
    <w:rsid w:val="00F020C0"/>
    <w:rsid w:val="00F02E3D"/>
    <w:rsid w:val="00F03076"/>
    <w:rsid w:val="00F032BD"/>
    <w:rsid w:val="00F036C1"/>
    <w:rsid w:val="00F037B5"/>
    <w:rsid w:val="00F038A5"/>
    <w:rsid w:val="00F03916"/>
    <w:rsid w:val="00F03A44"/>
    <w:rsid w:val="00F0414D"/>
    <w:rsid w:val="00F04344"/>
    <w:rsid w:val="00F047AF"/>
    <w:rsid w:val="00F0532A"/>
    <w:rsid w:val="00F055CE"/>
    <w:rsid w:val="00F05672"/>
    <w:rsid w:val="00F05775"/>
    <w:rsid w:val="00F057B2"/>
    <w:rsid w:val="00F05B2A"/>
    <w:rsid w:val="00F06059"/>
    <w:rsid w:val="00F0634B"/>
    <w:rsid w:val="00F07312"/>
    <w:rsid w:val="00F07606"/>
    <w:rsid w:val="00F07ADF"/>
    <w:rsid w:val="00F10304"/>
    <w:rsid w:val="00F10500"/>
    <w:rsid w:val="00F10750"/>
    <w:rsid w:val="00F10E0D"/>
    <w:rsid w:val="00F10EEE"/>
    <w:rsid w:val="00F11052"/>
    <w:rsid w:val="00F119BF"/>
    <w:rsid w:val="00F11AEC"/>
    <w:rsid w:val="00F126A7"/>
    <w:rsid w:val="00F12CA4"/>
    <w:rsid w:val="00F140F9"/>
    <w:rsid w:val="00F1426B"/>
    <w:rsid w:val="00F143DA"/>
    <w:rsid w:val="00F14695"/>
    <w:rsid w:val="00F14BB4"/>
    <w:rsid w:val="00F151E8"/>
    <w:rsid w:val="00F15631"/>
    <w:rsid w:val="00F15F28"/>
    <w:rsid w:val="00F16CE8"/>
    <w:rsid w:val="00F172C5"/>
    <w:rsid w:val="00F174FB"/>
    <w:rsid w:val="00F175DB"/>
    <w:rsid w:val="00F17794"/>
    <w:rsid w:val="00F201E9"/>
    <w:rsid w:val="00F202BD"/>
    <w:rsid w:val="00F2063F"/>
    <w:rsid w:val="00F209F3"/>
    <w:rsid w:val="00F20F0D"/>
    <w:rsid w:val="00F20FB9"/>
    <w:rsid w:val="00F2111B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929"/>
    <w:rsid w:val="00F24AD9"/>
    <w:rsid w:val="00F24BDE"/>
    <w:rsid w:val="00F24C4C"/>
    <w:rsid w:val="00F24CB4"/>
    <w:rsid w:val="00F24E7C"/>
    <w:rsid w:val="00F250E4"/>
    <w:rsid w:val="00F25610"/>
    <w:rsid w:val="00F25711"/>
    <w:rsid w:val="00F25840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42C"/>
    <w:rsid w:val="00F3049D"/>
    <w:rsid w:val="00F305E8"/>
    <w:rsid w:val="00F30649"/>
    <w:rsid w:val="00F30930"/>
    <w:rsid w:val="00F31272"/>
    <w:rsid w:val="00F31890"/>
    <w:rsid w:val="00F321D1"/>
    <w:rsid w:val="00F328F8"/>
    <w:rsid w:val="00F32D39"/>
    <w:rsid w:val="00F32DBD"/>
    <w:rsid w:val="00F33877"/>
    <w:rsid w:val="00F3393D"/>
    <w:rsid w:val="00F33A4B"/>
    <w:rsid w:val="00F34122"/>
    <w:rsid w:val="00F34266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E9D"/>
    <w:rsid w:val="00F46F06"/>
    <w:rsid w:val="00F46F21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E6E"/>
    <w:rsid w:val="00F54156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913"/>
    <w:rsid w:val="00F63327"/>
    <w:rsid w:val="00F633DA"/>
    <w:rsid w:val="00F63EC7"/>
    <w:rsid w:val="00F63F70"/>
    <w:rsid w:val="00F6412D"/>
    <w:rsid w:val="00F6413B"/>
    <w:rsid w:val="00F64186"/>
    <w:rsid w:val="00F641FC"/>
    <w:rsid w:val="00F64908"/>
    <w:rsid w:val="00F64A12"/>
    <w:rsid w:val="00F64A2C"/>
    <w:rsid w:val="00F6578B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3062"/>
    <w:rsid w:val="00F730D7"/>
    <w:rsid w:val="00F73186"/>
    <w:rsid w:val="00F73C61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B71"/>
    <w:rsid w:val="00F770F8"/>
    <w:rsid w:val="00F774ED"/>
    <w:rsid w:val="00F805CE"/>
    <w:rsid w:val="00F80FC3"/>
    <w:rsid w:val="00F813F9"/>
    <w:rsid w:val="00F814CF"/>
    <w:rsid w:val="00F8183B"/>
    <w:rsid w:val="00F81B40"/>
    <w:rsid w:val="00F81C32"/>
    <w:rsid w:val="00F8248F"/>
    <w:rsid w:val="00F825B7"/>
    <w:rsid w:val="00F82658"/>
    <w:rsid w:val="00F829EE"/>
    <w:rsid w:val="00F82C81"/>
    <w:rsid w:val="00F83146"/>
    <w:rsid w:val="00F831AB"/>
    <w:rsid w:val="00F83807"/>
    <w:rsid w:val="00F8389E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ABC"/>
    <w:rsid w:val="00F91F19"/>
    <w:rsid w:val="00F9220C"/>
    <w:rsid w:val="00F92433"/>
    <w:rsid w:val="00F9278C"/>
    <w:rsid w:val="00F9288E"/>
    <w:rsid w:val="00F92F3C"/>
    <w:rsid w:val="00F935DA"/>
    <w:rsid w:val="00F93A72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F3E"/>
    <w:rsid w:val="00F964E7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5F1"/>
    <w:rsid w:val="00FA3A90"/>
    <w:rsid w:val="00FA4205"/>
    <w:rsid w:val="00FA4538"/>
    <w:rsid w:val="00FA454D"/>
    <w:rsid w:val="00FA4D1A"/>
    <w:rsid w:val="00FA51AE"/>
    <w:rsid w:val="00FA51D5"/>
    <w:rsid w:val="00FA5250"/>
    <w:rsid w:val="00FA54C6"/>
    <w:rsid w:val="00FA57BC"/>
    <w:rsid w:val="00FA58A3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78C"/>
    <w:rsid w:val="00FA78BE"/>
    <w:rsid w:val="00FA7DE5"/>
    <w:rsid w:val="00FB05A9"/>
    <w:rsid w:val="00FB069F"/>
    <w:rsid w:val="00FB0C7F"/>
    <w:rsid w:val="00FB0F9D"/>
    <w:rsid w:val="00FB0FB6"/>
    <w:rsid w:val="00FB1AD2"/>
    <w:rsid w:val="00FB1C75"/>
    <w:rsid w:val="00FB30F4"/>
    <w:rsid w:val="00FB3991"/>
    <w:rsid w:val="00FB3D02"/>
    <w:rsid w:val="00FB42B2"/>
    <w:rsid w:val="00FB43D1"/>
    <w:rsid w:val="00FB4597"/>
    <w:rsid w:val="00FB4A51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43E"/>
    <w:rsid w:val="00FC284B"/>
    <w:rsid w:val="00FC2A7D"/>
    <w:rsid w:val="00FC2EB4"/>
    <w:rsid w:val="00FC32FB"/>
    <w:rsid w:val="00FC38AF"/>
    <w:rsid w:val="00FC3D09"/>
    <w:rsid w:val="00FC42E2"/>
    <w:rsid w:val="00FC45EC"/>
    <w:rsid w:val="00FC501D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79CD"/>
    <w:rsid w:val="00FC7CAE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20C"/>
    <w:rsid w:val="00FD52E4"/>
    <w:rsid w:val="00FD549C"/>
    <w:rsid w:val="00FD5B31"/>
    <w:rsid w:val="00FD5B91"/>
    <w:rsid w:val="00FD5BB9"/>
    <w:rsid w:val="00FD5BF7"/>
    <w:rsid w:val="00FD6027"/>
    <w:rsid w:val="00FD608B"/>
    <w:rsid w:val="00FD67B1"/>
    <w:rsid w:val="00FD6B58"/>
    <w:rsid w:val="00FD6C68"/>
    <w:rsid w:val="00FD7C83"/>
    <w:rsid w:val="00FD7EEF"/>
    <w:rsid w:val="00FE01AB"/>
    <w:rsid w:val="00FE031F"/>
    <w:rsid w:val="00FE0574"/>
    <w:rsid w:val="00FE0682"/>
    <w:rsid w:val="00FE06B7"/>
    <w:rsid w:val="00FE0AEE"/>
    <w:rsid w:val="00FE1817"/>
    <w:rsid w:val="00FE1E65"/>
    <w:rsid w:val="00FE2139"/>
    <w:rsid w:val="00FE21FA"/>
    <w:rsid w:val="00FE2231"/>
    <w:rsid w:val="00FE2235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6120"/>
    <w:rsid w:val="00FE613D"/>
    <w:rsid w:val="00FE67C0"/>
    <w:rsid w:val="00FE6D81"/>
    <w:rsid w:val="00FE6DFA"/>
    <w:rsid w:val="00FE7338"/>
    <w:rsid w:val="00FE7352"/>
    <w:rsid w:val="00FE7610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846"/>
    <w:rsid w:val="00FF5A63"/>
    <w:rsid w:val="00FF5AEB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267F8A-4F67-4072-B899-3E3B7700F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4</TotalTime>
  <Pages>22</Pages>
  <Words>3986</Words>
  <Characters>22724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26657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Chutsorn, Likitpipattanakul</dc:creator>
  <cp:lastModifiedBy>user</cp:lastModifiedBy>
  <cp:revision>3</cp:revision>
  <cp:lastPrinted>2018-05-03T06:34:00Z</cp:lastPrinted>
  <dcterms:created xsi:type="dcterms:W3CDTF">2018-05-04T02:41:00Z</dcterms:created>
  <dcterms:modified xsi:type="dcterms:W3CDTF">2018-05-04T02:59:00Z</dcterms:modified>
</cp:coreProperties>
</file>