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F214D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D306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A27C6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DC11FC" w:rsidRPr="00084BBD" w:rsidRDefault="00DC11FC" w:rsidP="001045FE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736"/>
        <w:gridCol w:w="2520"/>
        <w:gridCol w:w="2345"/>
      </w:tblGrid>
      <w:tr w:rsidR="001045FE" w:rsidRPr="007C2707" w:rsidTr="004E356C">
        <w:tc>
          <w:tcPr>
            <w:tcW w:w="2268" w:type="dxa"/>
            <w:vMerge w:val="restart"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2736" w:type="dxa"/>
            <w:vMerge w:val="restart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865" w:type="dxa"/>
            <w:gridSpan w:val="2"/>
            <w:tcBorders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vMerge/>
            <w:tcBorders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934AD" w:rsidRDefault="005D1841" w:rsidP="005D184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34A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7934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34AD">
              <w:rPr>
                <w:rFonts w:ascii="Angsana New" w:hAnsi="Angsana New" w:cs="Angsana New"/>
                <w:sz w:val="28"/>
                <w:szCs w:val="28"/>
              </w:rPr>
              <w:t>Holding</w:t>
            </w:r>
            <w:r w:rsidR="001045FE" w:rsidRPr="007934AD">
              <w:rPr>
                <w:rFonts w:ascii="Angsana New" w:hAnsi="Angsana New" w:cs="Angsana New"/>
                <w:sz w:val="28"/>
                <w:szCs w:val="28"/>
              </w:rPr>
              <w:t xml:space="preserve"> LLC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345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กฎหมายไทยและจดทะเบียนใน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7C2707" w:rsidRDefault="001045FE" w:rsidP="00233DF7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233DF7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  <w:r w:rsidR="005D1841">
              <w:rPr>
                <w:rFonts w:ascii="Angsana New" w:hAnsi="Angsana New" w:cs="Angsana New" w:hint="cs"/>
                <w:sz w:val="28"/>
                <w:szCs w:val="28"/>
                <w:cs/>
              </w:rPr>
              <w:t>อเมริกา</w:t>
            </w:r>
          </w:p>
        </w:tc>
      </w:tr>
      <w:tr w:rsidR="001045FE" w:rsidRPr="007C2707" w:rsidTr="004E356C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7C2707" w:rsidRDefault="00FD627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="001045FE"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นอดเฮนเนต</w:t>
            </w:r>
            <w:r w:rsidR="001045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567577" w:rsidRDefault="005D1841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</w:rPr>
              <w:t xml:space="preserve">850 </w:t>
            </w:r>
            <w:r w:rsidR="00321E4F">
              <w:rPr>
                <w:rFonts w:ascii="Angsana New" w:hAnsi="Angsana New" w:cs="Angsana New" w:hint="cs"/>
                <w:sz w:val="28"/>
                <w:szCs w:val="28"/>
                <w:cs/>
              </w:rPr>
              <w:t>ถนนนิวเบอร์ตัน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เมืองซอนเดอร์เบอร์ก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ห้อง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201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โดเวอร์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E356C">
              <w:rPr>
                <w:rFonts w:ascii="Angsana New" w:hAnsi="Angsana New" w:cs="Angsana New" w:hint="cs"/>
                <w:sz w:val="28"/>
                <w:szCs w:val="28"/>
                <w:cs/>
              </w:rPr>
              <w:t>เมืองเคนต์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รัฐเดลาแวร์</w:t>
            </w:r>
            <w:r w:rsidR="005D1841"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>19904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4E356C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  <w:cs/>
              </w:rPr>
              <w:t>ประเทศ</w:t>
            </w:r>
            <w:r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สหรัฐอเมริกา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045FE" w:rsidRPr="002F37CC" w:rsidTr="004E356C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1045FE" w:rsidRPr="00F45C00" w:rsidRDefault="001045FE" w:rsidP="003259D8">
      <w:pPr>
        <w:numPr>
          <w:ilvl w:val="0"/>
          <w:numId w:val="1"/>
        </w:numPr>
        <w:spacing w:before="240" w:after="120"/>
        <w:ind w:right="576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A714BD" w:rsidRDefault="00A714BD" w:rsidP="00102DB0">
      <w:pPr>
        <w:spacing w:after="60"/>
        <w:ind w:left="851" w:right="11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 ควรอ่านประกอบกับงบการเงินสำหรับปีสิ้นสุดวันที่ 31 ธันวาคม 25</w:t>
      </w:r>
      <w:r w:rsidR="00BA27C6">
        <w:rPr>
          <w:rFonts w:ascii="Angsana New" w:hAnsi="Angsana New" w:cs="Angsana New"/>
          <w:spacing w:val="-6"/>
          <w:sz w:val="32"/>
          <w:szCs w:val="32"/>
        </w:rPr>
        <w:t>60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102DB0">
      <w:pPr>
        <w:spacing w:before="120"/>
        <w:ind w:left="1168" w:right="119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BA27C6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BA27C6">
        <w:rPr>
          <w:rFonts w:ascii="Angsana New" w:hAnsi="Angsana New" w:cs="Angsana New"/>
          <w:spacing w:val="-2"/>
          <w:sz w:val="32"/>
          <w:szCs w:val="32"/>
        </w:rPr>
        <w:t>60</w:t>
      </w:r>
    </w:p>
    <w:p w:rsidR="00A714BD" w:rsidRPr="0002662C" w:rsidRDefault="00A714BD" w:rsidP="00102DB0">
      <w:pPr>
        <w:spacing w:before="120" w:after="120"/>
        <w:ind w:left="1170" w:right="119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 </w:t>
      </w:r>
    </w:p>
    <w:p w:rsidR="00133645" w:rsidRDefault="00A714BD" w:rsidP="00B72C9D">
      <w:pPr>
        <w:spacing w:before="60"/>
        <w:ind w:left="851" w:right="119" w:hanging="425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  <w:r w:rsidR="00133645">
        <w:rPr>
          <w:rFonts w:ascii="Angsana New" w:hAnsi="Angsana New" w:cs="Angsana New"/>
          <w:sz w:val="32"/>
          <w:szCs w:val="32"/>
        </w:rPr>
        <w:br w:type="page"/>
      </w:r>
    </w:p>
    <w:p w:rsidR="00133645" w:rsidRDefault="00133645" w:rsidP="008552BC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  <w:sectPr w:rsidR="00133645" w:rsidSect="002201EE">
          <w:headerReference w:type="default" r:id="rId8"/>
          <w:pgSz w:w="11909" w:h="16834" w:code="9"/>
          <w:pgMar w:top="1224" w:right="852" w:bottom="284" w:left="1440" w:header="432" w:footer="0" w:gutter="0"/>
          <w:cols w:space="720"/>
          <w:noEndnote/>
          <w:docGrid w:linePitch="360"/>
        </w:sectPr>
      </w:pPr>
    </w:p>
    <w:p w:rsidR="00A714BD" w:rsidRPr="00370B7A" w:rsidRDefault="00A714BD" w:rsidP="008552BC">
      <w:pPr>
        <w:spacing w:before="60"/>
        <w:ind w:left="851" w:right="29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>ของบริษัท ทีมพรีซิชั่น จำกัด (มหาชน) และบริษัทย่อยที่บริษัท ทีมพรีซิชั่น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Default="00A714BD" w:rsidP="00251FAA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>Team Precision (Europe) ApS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5D1841" w:rsidRDefault="005D1841" w:rsidP="005D1841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D1841">
        <w:rPr>
          <w:rFonts w:ascii="Angsana New" w:hAnsi="Angsana New" w:cs="Angsana New"/>
          <w:sz w:val="32"/>
          <w:szCs w:val="32"/>
        </w:rPr>
        <w:t>TPA H</w:t>
      </w:r>
      <w:r>
        <w:rPr>
          <w:rFonts w:ascii="Angsana New" w:hAnsi="Angsana New" w:cs="Angsana New"/>
          <w:sz w:val="32"/>
          <w:szCs w:val="32"/>
        </w:rPr>
        <w:t>olding</w:t>
      </w:r>
      <w:r w:rsidRPr="005D1841">
        <w:rPr>
          <w:rFonts w:ascii="Angsana New" w:hAnsi="Angsana New" w:cs="Angsana New"/>
          <w:sz w:val="32"/>
          <w:szCs w:val="32"/>
        </w:rPr>
        <w:t xml:space="preserve"> LLC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EE3929" w:rsidRDefault="00A714BD" w:rsidP="005750E0">
      <w:pPr>
        <w:spacing w:before="60"/>
        <w:ind w:left="851" w:right="-164" w:hanging="425"/>
        <w:jc w:val="both"/>
        <w:rPr>
          <w:rFonts w:ascii="Angsana New" w:hAnsi="Angsana New" w:cs="Angsana New"/>
          <w:b/>
          <w:bCs/>
          <w:spacing w:val="-18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5750E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5750E0">
        <w:rPr>
          <w:rFonts w:ascii="Angsana New" w:hAnsi="Angsana New" w:cs="Angsana New"/>
          <w:spacing w:val="-10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5750E0">
        <w:rPr>
          <w:rFonts w:ascii="Angsana New" w:hAnsi="Angsana New" w:cs="Angsana New" w:hint="cs"/>
          <w:spacing w:val="-10"/>
          <w:sz w:val="32"/>
          <w:szCs w:val="32"/>
          <w:cs/>
        </w:rPr>
        <w:t>ระหว่างกาล</w:t>
      </w:r>
      <w:r w:rsidRPr="005750E0">
        <w:rPr>
          <w:rFonts w:ascii="Angsana New" w:hAnsi="Angsana New" w:cs="Angsana New"/>
          <w:spacing w:val="-10"/>
          <w:sz w:val="32"/>
          <w:szCs w:val="32"/>
          <w:cs/>
        </w:rPr>
        <w:t>รวม</w:t>
      </w:r>
      <w:r w:rsidR="00EE3929" w:rsidRPr="005750E0">
        <w:rPr>
          <w:rFonts w:ascii="Angsana New" w:hAnsi="Angsana New" w:cs="Angsana New" w:hint="cs"/>
          <w:spacing w:val="-10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833E27">
      <w:pPr>
        <w:spacing w:line="276" w:lineRule="auto"/>
        <w:ind w:left="907" w:right="11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</w:t>
      </w:r>
      <w:r w:rsidR="00833E27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BA27C6">
        <w:rPr>
          <w:rFonts w:ascii="Angsana New" w:hAnsi="Angsana New" w:cs="Angsana New"/>
          <w:sz w:val="32"/>
          <w:szCs w:val="32"/>
        </w:rPr>
        <w:t>60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BE7B95">
      <w:pPr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1679"/>
        <w:gridCol w:w="1678"/>
        <w:gridCol w:w="1678"/>
        <w:gridCol w:w="1678"/>
      </w:tblGrid>
      <w:tr w:rsidR="00BE7B95" w:rsidRPr="002F37CC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D29C1"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BD29C1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802A60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701074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074" w:rsidRPr="002F37CC" w:rsidRDefault="00701074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57,47</w:t>
            </w:r>
            <w:r w:rsidR="00193E6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802A60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138,703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701074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55,238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136,114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074" w:rsidRPr="002F37CC" w:rsidRDefault="00701074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57,53</w:t>
            </w:r>
            <w:r w:rsidR="00193E6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802A60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138,763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55,298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136,174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4D596B" w:rsidRDefault="004D596B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D28F9" w:rsidRDefault="002D28F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8C0DCE" w:rsidRDefault="008C0DCE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8552BC" w:rsidRDefault="008552BC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B61437" w:rsidRPr="00B61437" w:rsidRDefault="008A209E" w:rsidP="00C6006E">
      <w:pPr>
        <w:numPr>
          <w:ilvl w:val="0"/>
          <w:numId w:val="1"/>
        </w:numPr>
        <w:spacing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251FAA" w:rsidRDefault="0051259B" w:rsidP="00F15CD6">
      <w:pPr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204"/>
        <w:gridCol w:w="1612"/>
        <w:gridCol w:w="1551"/>
        <w:gridCol w:w="1628"/>
        <w:gridCol w:w="1662"/>
      </w:tblGrid>
      <w:tr w:rsidR="0051259B" w:rsidRPr="002F37CC" w:rsidTr="00B72C9D">
        <w:trPr>
          <w:trHeight w:val="20"/>
          <w:jc w:val="center"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:rsidTr="00B72C9D">
        <w:trPr>
          <w:trHeight w:val="454"/>
          <w:jc w:val="center"/>
        </w:trPr>
        <w:tc>
          <w:tcPr>
            <w:tcW w:w="320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2F37CC" w:rsidRDefault="00B72C9D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B72C9D">
            <w:pPr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2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6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2560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0D353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160970" w:rsidRDefault="0051259B" w:rsidP="0051259B">
            <w:pPr>
              <w:tabs>
                <w:tab w:val="decimal" w:pos="1146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ยังไม่ถึงกำหนดชำระ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BE77CE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139,987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158,22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BE77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139,987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431FF9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158,481</w:t>
            </w:r>
          </w:p>
        </w:tc>
      </w:tr>
      <w:tr w:rsidR="00BE77CE" w:rsidRPr="002F37CC" w:rsidTr="00B72C9D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BE77CE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61,161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BE77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61,161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BE77CE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7,721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BE77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7,721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BE77CE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219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757F27">
            <w:pPr>
              <w:tabs>
                <w:tab w:val="decimal" w:pos="1144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BE77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219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</w:tr>
      <w:tr w:rsidR="00757F27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57F27" w:rsidRPr="002F37CC" w:rsidRDefault="00757F27" w:rsidP="008C0DC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757F27" w:rsidRPr="00AF5018" w:rsidRDefault="00757F2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51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160970" w:rsidRDefault="00757F27" w:rsidP="00757F27">
            <w:pPr>
              <w:tabs>
                <w:tab w:val="decimal" w:pos="958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757F27" w:rsidRPr="00160970" w:rsidRDefault="00757F2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51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160970" w:rsidRDefault="00757F27" w:rsidP="00757F27">
            <w:pPr>
              <w:tabs>
                <w:tab w:val="decimal" w:pos="93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AF5018" w:rsidRDefault="008C0DCE" w:rsidP="00BE77CE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209,</w:t>
            </w:r>
            <w:r w:rsidR="00A07162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="00BE77CE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39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215,99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160970" w:rsidRDefault="008C0D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209,139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25</w:t>
            </w:r>
            <w:r w:rsidR="00801BC0">
              <w:rPr>
                <w:rFonts w:ascii="Angsana New" w:hAnsi="Angsana New" w:cs="Angsana New"/>
                <w:sz w:val="32"/>
                <w:szCs w:val="32"/>
                <w:lang w:eastAsia="zh-CN"/>
              </w:rPr>
              <w:t>2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ค่าเผื่อหนี้สงสัยจะสูญ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AF5018" w:rsidRDefault="008C0DCE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(51)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EC73D8" w:rsidRDefault="0051259B" w:rsidP="00801BC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(1</w:t>
            </w:r>
            <w:r w:rsidR="00801BC0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EC73D8" w:rsidRDefault="008C0D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(51)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EC73D8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(</w:t>
            </w:r>
            <w:r w:rsidR="00894AFE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="00801BC0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</w:tr>
      <w:tr w:rsidR="0051259B" w:rsidRPr="002F37CC" w:rsidTr="00B72C9D">
        <w:trPr>
          <w:trHeight w:val="528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259B" w:rsidRPr="00AF5018" w:rsidRDefault="008C0DCE" w:rsidP="00B60829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209,0</w:t>
            </w:r>
            <w:r w:rsidR="00A07162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  <w:r w:rsidR="00B60829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215,80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8C0DCE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209,088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801BC0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216,06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AF5018" w:rsidRDefault="0051259B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160970" w:rsidRDefault="0051259B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6C3FF0">
            <w:pPr>
              <w:tabs>
                <w:tab w:val="decimal" w:pos="1189"/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ค่าใช้จ่ายรอเรียกคืน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AF5018" w:rsidRDefault="008C0DCE" w:rsidP="00C6006E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1,921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160970" w:rsidRDefault="008C0DCE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1,929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อื่นๆ</w:t>
            </w:r>
          </w:p>
        </w:tc>
        <w:tc>
          <w:tcPr>
            <w:tcW w:w="1612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8C0DCE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1,</w:t>
            </w:r>
            <w:r w:rsidR="00B60829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338</w:t>
            </w:r>
          </w:p>
        </w:tc>
        <w:tc>
          <w:tcPr>
            <w:tcW w:w="15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8C0DCE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1,298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8C0DCE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3,</w:t>
            </w:r>
            <w:r w:rsidR="00B60829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259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8C0DCE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3,227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</w:tr>
      <w:tr w:rsidR="0051259B" w:rsidRPr="002F37CC" w:rsidTr="00B72C9D">
        <w:trPr>
          <w:trHeight w:val="528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8C0DCE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212,</w:t>
            </w:r>
            <w:r w:rsidR="00B60829" w:rsidRPr="00AF5018">
              <w:rPr>
                <w:rFonts w:ascii="Angsana New" w:hAnsi="Angsana New" w:cs="Angsana New"/>
                <w:sz w:val="32"/>
                <w:szCs w:val="32"/>
                <w:lang w:eastAsia="zh-CN"/>
              </w:rPr>
              <w:t>347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219,7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8C0DCE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212,315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894AFE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219,976</w:t>
            </w:r>
          </w:p>
        </w:tc>
      </w:tr>
    </w:tbl>
    <w:p w:rsidR="002B4788" w:rsidRPr="00545775" w:rsidRDefault="002B4788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33829" w:rsidRDefault="0048572B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64F6" w:rsidRPr="000A64F6" w:rsidRDefault="000A64F6" w:rsidP="00B72C9D">
      <w:pPr>
        <w:ind w:left="446" w:right="-22"/>
        <w:jc w:val="right"/>
        <w:rPr>
          <w:rFonts w:ascii="Angsana New" w:hAnsi="Angsana New" w:cs="Angsana New"/>
          <w:sz w:val="28"/>
          <w:szCs w:val="28"/>
          <w:cs/>
        </w:rPr>
      </w:pPr>
      <w:r w:rsidRPr="000A64F6">
        <w:rPr>
          <w:rFonts w:ascii="Angsana New" w:hAnsi="Angsana New" w:cs="Angsana New"/>
          <w:sz w:val="32"/>
          <w:szCs w:val="32"/>
          <w:cs/>
        </w:rPr>
        <w:t>หน่วย</w:t>
      </w:r>
      <w:r w:rsidRPr="000A64F6">
        <w:rPr>
          <w:rFonts w:ascii="Angsana New" w:hAnsi="Angsana New" w:cs="Angsana New"/>
          <w:sz w:val="32"/>
          <w:szCs w:val="32"/>
        </w:rPr>
        <w:t xml:space="preserve"> :</w:t>
      </w:r>
      <w:r w:rsidRPr="000A64F6">
        <w:rPr>
          <w:rFonts w:ascii="Angsana New" w:hAnsi="Angsana New" w:cs="Angsana New"/>
          <w:sz w:val="32"/>
          <w:szCs w:val="32"/>
          <w:cs/>
        </w:rPr>
        <w:t xml:space="preserve"> พัน</w:t>
      </w:r>
      <w:r w:rsidR="00FD627E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701"/>
        <w:gridCol w:w="1559"/>
        <w:gridCol w:w="1418"/>
        <w:gridCol w:w="1417"/>
      </w:tblGrid>
      <w:tr w:rsidR="00D25287" w:rsidRPr="000A64F6" w:rsidTr="00B72C9D">
        <w:trPr>
          <w:trHeight w:hRule="exact" w:val="454"/>
        </w:trPr>
        <w:tc>
          <w:tcPr>
            <w:tcW w:w="3544" w:type="dxa"/>
            <w:vMerge w:val="restart"/>
            <w:vAlign w:val="center"/>
          </w:tcPr>
          <w:p w:rsidR="00A87579" w:rsidRPr="00FD627E" w:rsidRDefault="00A87579" w:rsidP="00DB6D7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3260" w:type="dxa"/>
            <w:gridSpan w:val="2"/>
            <w:vAlign w:val="center"/>
          </w:tcPr>
          <w:p w:rsidR="00A87579" w:rsidRPr="00FD627E" w:rsidRDefault="00A87579" w:rsidP="00DB6D7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835" w:type="dxa"/>
            <w:gridSpan w:val="2"/>
            <w:vAlign w:val="center"/>
          </w:tcPr>
          <w:p w:rsidR="00A87579" w:rsidRPr="00FD627E" w:rsidRDefault="00A87579" w:rsidP="00DB6D77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D25287" w:rsidRPr="000A64F6" w:rsidTr="00B72C9D">
        <w:trPr>
          <w:trHeight w:hRule="exact" w:val="454"/>
        </w:trPr>
        <w:tc>
          <w:tcPr>
            <w:tcW w:w="3544" w:type="dxa"/>
            <w:vMerge/>
            <w:vAlign w:val="center"/>
          </w:tcPr>
          <w:p w:rsidR="00A87579" w:rsidRPr="00FD627E" w:rsidRDefault="00A87579" w:rsidP="00DB6D7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31 มี.ค. 256</w:t>
            </w:r>
            <w:r w:rsidRPr="00FD62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31 ธ.ค. 25</w:t>
            </w:r>
            <w:r w:rsidRPr="00FD627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31 มี.ค. 256</w:t>
            </w:r>
            <w:r w:rsidRPr="00FD62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31 ธ.ค. 25</w:t>
            </w:r>
            <w:r w:rsidRPr="00FD627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25287" w:rsidRPr="000A64F6" w:rsidTr="00B72C9D">
        <w:trPr>
          <w:trHeight w:hRule="exact" w:val="454"/>
        </w:trPr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A87579" w:rsidRPr="00FD627E" w:rsidRDefault="00A87579" w:rsidP="00DB6D77">
            <w:pPr>
              <w:ind w:left="237" w:right="-250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70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5287" w:rsidRPr="000A64F6" w:rsidTr="00FD627E">
        <w:trPr>
          <w:trHeight w:hRule="exact" w:val="454"/>
        </w:trPr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A87579" w:rsidRPr="00FD627E" w:rsidRDefault="00A87579" w:rsidP="00DB6D77">
            <w:pPr>
              <w:ind w:left="237"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A87579" w:rsidRPr="00FD627E" w:rsidRDefault="00A87579" w:rsidP="002F2B9A">
            <w:pPr>
              <w:tabs>
                <w:tab w:val="decimal" w:pos="938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A87579" w:rsidRPr="00FD627E" w:rsidRDefault="00A87579" w:rsidP="002F2B9A">
            <w:pPr>
              <w:tabs>
                <w:tab w:val="decimal" w:pos="767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A87579" w:rsidRPr="00FD627E" w:rsidRDefault="00A87579" w:rsidP="00DB6D7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5287" w:rsidRPr="000A64F6" w:rsidTr="00FD627E">
        <w:trPr>
          <w:trHeight w:hRule="exact" w:val="454"/>
        </w:trPr>
        <w:tc>
          <w:tcPr>
            <w:tcW w:w="3544" w:type="dxa"/>
            <w:tcBorders>
              <w:top w:val="nil"/>
              <w:bottom w:val="nil"/>
            </w:tcBorders>
          </w:tcPr>
          <w:p w:rsidR="00A87579" w:rsidRPr="00FD627E" w:rsidRDefault="00A87579" w:rsidP="00DB6D77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="00B72C9D"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FD627E"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="006B2AE0" w:rsidRPr="00FD627E">
              <w:rPr>
                <w:rFonts w:ascii="Angsana New" w:hAnsi="Angsana New" w:cs="Angsana New"/>
                <w:sz w:val="28"/>
                <w:szCs w:val="28"/>
              </w:rPr>
              <w:t xml:space="preserve"> 100</w:t>
            </w:r>
            <w:r w:rsidR="00FD627E"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FD627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D627E"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>00</w:t>
            </w: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  <w:right w:val="dashed" w:sz="4" w:space="0" w:color="auto"/>
            </w:tcBorders>
          </w:tcPr>
          <w:p w:rsidR="00A87579" w:rsidRPr="00FD627E" w:rsidRDefault="00FD627E" w:rsidP="00DB6D77">
            <w:pPr>
              <w:tabs>
                <w:tab w:val="decimal" w:pos="1188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3,1</w:t>
            </w: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A87579" w:rsidRPr="00FD627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</w:tcPr>
          <w:p w:rsidR="00A87579" w:rsidRPr="00FD627E" w:rsidRDefault="00A87579" w:rsidP="002F2B9A">
            <w:pPr>
              <w:tabs>
                <w:tab w:val="decimal" w:pos="767"/>
              </w:tabs>
              <w:ind w:left="-74" w:right="-122" w:hanging="37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</w:tcPr>
          <w:p w:rsidR="00A87579" w:rsidRPr="00FD627E" w:rsidRDefault="00A87579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</w:tcBorders>
          </w:tcPr>
          <w:p w:rsidR="00A87579" w:rsidRPr="00FD627E" w:rsidRDefault="00A87579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627E" w:rsidRPr="000A64F6" w:rsidTr="00FD627E">
        <w:trPr>
          <w:trHeight w:hRule="exact" w:val="454"/>
        </w:trPr>
        <w:tc>
          <w:tcPr>
            <w:tcW w:w="3544" w:type="dxa"/>
            <w:tcBorders>
              <w:top w:val="nil"/>
              <w:bottom w:val="nil"/>
            </w:tcBorders>
          </w:tcPr>
          <w:p w:rsidR="00FD627E" w:rsidRPr="00FD627E" w:rsidRDefault="00FD627E" w:rsidP="00FD627E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2A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D627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ขาดทุนที่ยังไม่เกิดขึ้นจาก</w:t>
            </w:r>
          </w:p>
        </w:tc>
        <w:tc>
          <w:tcPr>
            <w:tcW w:w="1701" w:type="dxa"/>
            <w:tcBorders>
              <w:top w:val="nil"/>
              <w:bottom w:val="nil"/>
              <w:right w:val="dashed" w:sz="4" w:space="0" w:color="auto"/>
            </w:tcBorders>
          </w:tcPr>
          <w:p w:rsidR="00FD627E" w:rsidRPr="00FD627E" w:rsidRDefault="00FD627E" w:rsidP="00FD627E">
            <w:pPr>
              <w:tabs>
                <w:tab w:val="decimal" w:pos="1188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</w:tcPr>
          <w:p w:rsidR="00FD627E" w:rsidRPr="00FD627E" w:rsidRDefault="00FD627E" w:rsidP="002F2B9A">
            <w:pPr>
              <w:tabs>
                <w:tab w:val="decimal" w:pos="767"/>
              </w:tabs>
              <w:ind w:left="-74" w:right="-122" w:hanging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</w:tcPr>
          <w:p w:rsidR="00FD627E" w:rsidRPr="00FD627E" w:rsidRDefault="00FD627E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</w:tcBorders>
          </w:tcPr>
          <w:p w:rsidR="00FD627E" w:rsidRPr="00FD627E" w:rsidRDefault="00FD627E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627E" w:rsidRPr="000A64F6" w:rsidTr="00B72C9D">
        <w:trPr>
          <w:trHeight w:hRule="exact" w:val="454"/>
        </w:trPr>
        <w:tc>
          <w:tcPr>
            <w:tcW w:w="3544" w:type="dxa"/>
            <w:tcBorders>
              <w:top w:val="nil"/>
              <w:bottom w:val="nil"/>
            </w:tcBorders>
          </w:tcPr>
          <w:p w:rsidR="00FD627E" w:rsidRPr="00FD627E" w:rsidRDefault="00FD627E" w:rsidP="00DB6D77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12AC1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D627E" w:rsidRPr="00FD627E" w:rsidRDefault="00FD627E" w:rsidP="00FD627E">
            <w:pPr>
              <w:tabs>
                <w:tab w:val="decimal" w:pos="1188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FD627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FD627E" w:rsidRPr="00FD627E" w:rsidRDefault="00FD627E" w:rsidP="002F2B9A">
            <w:pPr>
              <w:tabs>
                <w:tab w:val="decimal" w:pos="767"/>
              </w:tabs>
              <w:ind w:left="-74" w:right="-122" w:hanging="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</w:tcPr>
          <w:p w:rsidR="00FD627E" w:rsidRPr="00FD627E" w:rsidRDefault="00FD627E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nil"/>
            </w:tcBorders>
          </w:tcPr>
          <w:p w:rsidR="00FD627E" w:rsidRPr="00FD627E" w:rsidRDefault="00FD627E" w:rsidP="00DB6D77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5287" w:rsidRPr="000A64F6" w:rsidTr="00B72C9D">
        <w:trPr>
          <w:trHeight w:hRule="exact" w:val="454"/>
        </w:trPr>
        <w:tc>
          <w:tcPr>
            <w:tcW w:w="3544" w:type="dxa"/>
            <w:tcBorders>
              <w:top w:val="nil"/>
              <w:bottom w:val="single" w:sz="4" w:space="0" w:color="auto"/>
            </w:tcBorders>
            <w:vAlign w:val="center"/>
          </w:tcPr>
          <w:p w:rsidR="00A87579" w:rsidRPr="00FD627E" w:rsidRDefault="00A87579" w:rsidP="00DB6D77">
            <w:pPr>
              <w:ind w:left="237"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87579" w:rsidRPr="00FD627E" w:rsidRDefault="00A87579" w:rsidP="00FD627E">
            <w:pPr>
              <w:tabs>
                <w:tab w:val="decimal" w:pos="1188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3,106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A87579" w:rsidRPr="00FD627E" w:rsidRDefault="00A87579" w:rsidP="002F2B9A">
            <w:pPr>
              <w:tabs>
                <w:tab w:val="decimal" w:pos="767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A87579" w:rsidRPr="00FD627E" w:rsidRDefault="00A87579" w:rsidP="00DB6D77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27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2B4788" w:rsidRPr="00FD627E" w:rsidRDefault="002B4788" w:rsidP="004352E3">
      <w:pPr>
        <w:ind w:right="29"/>
        <w:jc w:val="thaiDistribute"/>
        <w:rPr>
          <w:rFonts w:ascii="Angsana New" w:hAnsi="Angsana New" w:cs="Angsana New"/>
          <w:sz w:val="24"/>
          <w:szCs w:val="24"/>
        </w:rPr>
      </w:pPr>
    </w:p>
    <w:p w:rsidR="00B72C9D" w:rsidRDefault="006B58FC" w:rsidP="00FD627E">
      <w:pPr>
        <w:ind w:right="29" w:firstLine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2B4788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 w:rsidR="002B4788"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:rsidR="00EC3932" w:rsidRPr="002F37CC" w:rsidRDefault="00EC3932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133829" w:rsidRPr="00B44A55" w:rsidRDefault="00F43F5B" w:rsidP="00CF3A47">
      <w:pPr>
        <w:spacing w:line="276" w:lineRule="auto"/>
        <w:ind w:left="7058" w:right="168" w:firstLine="17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133829" w:rsidRPr="00B44A55">
        <w:rPr>
          <w:rFonts w:ascii="Angsana New" w:hAnsi="Angsana New" w:cs="Angsana New"/>
          <w:sz w:val="32"/>
          <w:szCs w:val="32"/>
        </w:rPr>
        <w:t>: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56" w:type="dxa"/>
        <w:jc w:val="center"/>
        <w:tblInd w:w="198" w:type="dxa"/>
        <w:tblLayout w:type="fixed"/>
        <w:tblLook w:val="0000"/>
      </w:tblPr>
      <w:tblGrid>
        <w:gridCol w:w="2933"/>
        <w:gridCol w:w="1580"/>
        <w:gridCol w:w="1581"/>
        <w:gridCol w:w="1581"/>
        <w:gridCol w:w="1581"/>
      </w:tblGrid>
      <w:tr w:rsidR="00133829" w:rsidRPr="00DA3C17" w:rsidTr="00F43F5B">
        <w:trPr>
          <w:trHeight w:val="490"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829" w:rsidRPr="00DA3C17" w:rsidTr="00F43F5B">
        <w:trPr>
          <w:trHeight w:val="417"/>
          <w:jc w:val="center"/>
        </w:trPr>
        <w:tc>
          <w:tcPr>
            <w:tcW w:w="2933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33829" w:rsidRPr="00DA3C17" w:rsidRDefault="00133829" w:rsidP="0013382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DA3C17" w:rsidRDefault="00DB15B4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772E8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="005772E8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16370B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DA3C1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DA3C1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DA3C17" w:rsidRDefault="00DB15B4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33829" w:rsidRPr="00DA3C1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DA3C1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677DEC" w:rsidRPr="00DA3C17" w:rsidTr="00C6006E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677DEC" w:rsidRPr="00DA3C17" w:rsidRDefault="00677DEC" w:rsidP="00C6006E">
            <w:pPr>
              <w:pStyle w:val="Heading5"/>
              <w:tabs>
                <w:tab w:val="clear" w:pos="252"/>
              </w:tabs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</w:rPr>
            </w:pPr>
            <w:r w:rsidRPr="00DA3C1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77DEC" w:rsidRPr="00DA3C17" w:rsidRDefault="00B112E2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266,44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677DEC" w:rsidRPr="00DA3C1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218,201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677DEC" w:rsidRPr="00DA3C17" w:rsidRDefault="002D11F9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266,56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677DEC" w:rsidRPr="00DA3C1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218,648</w:t>
            </w:r>
          </w:p>
        </w:tc>
      </w:tr>
      <w:tr w:rsidR="00B112E2" w:rsidRPr="00DA3C17" w:rsidTr="00C6006E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DA3C17" w:rsidRDefault="00B112E2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35,804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35,804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</w:tr>
      <w:tr w:rsidR="00B112E2" w:rsidRPr="00DA3C17" w:rsidTr="00C6006E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DA3C17" w:rsidRDefault="00B112E2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13,061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13,061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</w:tr>
      <w:tr w:rsidR="00B112E2" w:rsidRPr="00DA3C17" w:rsidTr="00C6006E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B112E2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13,39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B112E2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13,39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</w:tr>
      <w:tr w:rsidR="00B112E2" w:rsidRPr="00DA3C17" w:rsidTr="00C6006E">
        <w:trPr>
          <w:trHeight w:val="528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12E2" w:rsidRPr="00DA3C17" w:rsidRDefault="00B112E2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328,70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268,864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B112E2" w:rsidRPr="00DA3C17" w:rsidRDefault="00B112E2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328,8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269,311</w:t>
            </w:r>
          </w:p>
        </w:tc>
      </w:tr>
      <w:tr w:rsidR="00B112E2" w:rsidRPr="00DA3C17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DA3C17" w:rsidP="00DD675D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(35,890</w:t>
            </w:r>
            <w:r w:rsidR="00B112E2" w:rsidRPr="00DA3C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DA3C17" w:rsidRDefault="00B112E2" w:rsidP="001045FE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B112E2" w:rsidP="00DA3C1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(35,8</w:t>
            </w:r>
            <w:r w:rsidR="00DA3C17" w:rsidRPr="00DA3C17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DA3C17" w:rsidRDefault="00B112E2" w:rsidP="00E80BB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</w:tr>
      <w:tr w:rsidR="00B112E2" w:rsidRPr="002F37CC" w:rsidTr="00F43F5B">
        <w:trPr>
          <w:trHeight w:val="417"/>
          <w:jc w:val="center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112E2" w:rsidRPr="00DA3C17" w:rsidRDefault="00B112E2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112E2" w:rsidRPr="00DA3C17" w:rsidRDefault="00B112E2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292,816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112E2" w:rsidRPr="00DA3C17" w:rsidRDefault="00B112E2" w:rsidP="00677DEC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229,177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12E2" w:rsidRPr="00DA3C17" w:rsidRDefault="00B112E2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292,934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112E2" w:rsidRPr="00DA3C17" w:rsidRDefault="00B112E2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229,624</w:t>
            </w:r>
          </w:p>
        </w:tc>
      </w:tr>
    </w:tbl>
    <w:p w:rsidR="0095240B" w:rsidRDefault="0095240B" w:rsidP="007752AC">
      <w:pPr>
        <w:spacing w:before="120" w:line="276" w:lineRule="auto"/>
        <w:ind w:left="448" w:right="28"/>
        <w:jc w:val="thaiDistribute"/>
        <w:rPr>
          <w:rFonts w:ascii="Angsana New" w:hAnsi="Angsana New" w:cs="Angsana New"/>
          <w:sz w:val="24"/>
          <w:szCs w:val="24"/>
        </w:rPr>
      </w:pPr>
    </w:p>
    <w:p w:rsidR="007752AC" w:rsidRDefault="00E1435F" w:rsidP="007752AC">
      <w:pPr>
        <w:numPr>
          <w:ilvl w:val="0"/>
          <w:numId w:val="1"/>
        </w:numPr>
        <w:spacing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เงินจ่ายล่วงหน้าค่าเงินลงทุน</w:t>
      </w:r>
    </w:p>
    <w:p w:rsidR="00E1435F" w:rsidRDefault="00DB6D77" w:rsidP="00845FCB">
      <w:pPr>
        <w:spacing w:after="240" w:line="276" w:lineRule="auto"/>
        <w:ind w:left="450" w:right="261" w:firstLine="72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ในเดือน</w:t>
      </w:r>
      <w:r w:rsidR="002B478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2B4788">
        <w:rPr>
          <w:rFonts w:ascii="Angsana New" w:hAnsi="Angsana New" w:cs="Angsana New"/>
          <w:spacing w:val="-2"/>
          <w:sz w:val="32"/>
          <w:szCs w:val="32"/>
        </w:rPr>
        <w:t>2561</w:t>
      </w:r>
      <w:r w:rsidR="00DC5C4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83F84" w:rsidRPr="005D1841">
        <w:rPr>
          <w:rFonts w:ascii="Angsana New" w:hAnsi="Angsana New" w:cs="Angsana New"/>
          <w:sz w:val="32"/>
          <w:szCs w:val="32"/>
        </w:rPr>
        <w:t>TPA H</w:t>
      </w:r>
      <w:r w:rsidR="00683F84">
        <w:rPr>
          <w:rFonts w:ascii="Angsana New" w:hAnsi="Angsana New" w:cs="Angsana New"/>
          <w:sz w:val="32"/>
          <w:szCs w:val="32"/>
        </w:rPr>
        <w:t>olding</w:t>
      </w:r>
      <w:r w:rsidR="00683F84" w:rsidRPr="005D1841">
        <w:rPr>
          <w:rFonts w:ascii="Angsana New" w:hAnsi="Angsana New" w:cs="Angsana New"/>
          <w:sz w:val="32"/>
          <w:szCs w:val="32"/>
        </w:rPr>
        <w:t xml:space="preserve"> LLC</w:t>
      </w:r>
      <w:r w:rsidR="00040DAF">
        <w:rPr>
          <w:rFonts w:ascii="Angsana New" w:hAnsi="Angsana New" w:cs="Angsana New"/>
          <w:sz w:val="32"/>
          <w:szCs w:val="32"/>
        </w:rPr>
        <w:t xml:space="preserve"> </w:t>
      </w:r>
      <w:r w:rsidR="00040DAF">
        <w:rPr>
          <w:rFonts w:ascii="Angsana New" w:hAnsi="Angsana New" w:cs="Angsana New" w:hint="cs"/>
          <w:sz w:val="32"/>
          <w:szCs w:val="32"/>
          <w:cs/>
        </w:rPr>
        <w:t>ซึ่งเป็นบริษัทย่อยของบริษัท</w:t>
      </w:r>
      <w:r w:rsidR="00683F84" w:rsidRPr="00E1435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40DAF"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="00683F84">
        <w:rPr>
          <w:rFonts w:ascii="Angsana New" w:hAnsi="Angsana New" w:cs="Angsana New"/>
          <w:spacing w:val="-2"/>
          <w:sz w:val="32"/>
          <w:szCs w:val="32"/>
          <w:cs/>
        </w:rPr>
        <w:t>จ่าย</w:t>
      </w:r>
      <w:r w:rsidR="00FD627E">
        <w:rPr>
          <w:rFonts w:ascii="Angsana New" w:hAnsi="Angsana New" w:cs="Angsana New" w:hint="cs"/>
          <w:spacing w:val="-2"/>
          <w:sz w:val="32"/>
          <w:szCs w:val="32"/>
          <w:cs/>
        </w:rPr>
        <w:t>เงินจ่ายล่วงหน้า</w:t>
      </w:r>
      <w:r w:rsidR="00683F84">
        <w:rPr>
          <w:rFonts w:ascii="Angsana New" w:hAnsi="Angsana New" w:cs="Angsana New"/>
          <w:spacing w:val="-2"/>
          <w:sz w:val="32"/>
          <w:szCs w:val="32"/>
          <w:cs/>
        </w:rPr>
        <w:t>ค่า</w:t>
      </w:r>
      <w:r w:rsidR="00683F84">
        <w:rPr>
          <w:rFonts w:ascii="Angsana New" w:hAnsi="Angsana New" w:cs="Angsana New" w:hint="cs"/>
          <w:spacing w:val="-2"/>
          <w:sz w:val="32"/>
          <w:szCs w:val="32"/>
          <w:cs/>
        </w:rPr>
        <w:t>เงินลงทุน</w:t>
      </w:r>
      <w:r w:rsidR="00E1435F" w:rsidRPr="00E1435F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เป็นจำนวนเงิน </w:t>
      </w:r>
      <w:r w:rsidR="00E1435F" w:rsidRPr="00E1435F">
        <w:rPr>
          <w:rFonts w:ascii="Angsana New" w:hAnsi="Angsana New" w:cs="Angsana New"/>
          <w:spacing w:val="-2"/>
          <w:sz w:val="32"/>
          <w:szCs w:val="32"/>
        </w:rPr>
        <w:t xml:space="preserve">33.65 </w:t>
      </w:r>
      <w:r w:rsidR="00E1435F" w:rsidRPr="00E1435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FD627E">
        <w:rPr>
          <w:rFonts w:ascii="Angsana New" w:hAnsi="Angsana New" w:cs="Angsana New"/>
          <w:spacing w:val="-2"/>
          <w:sz w:val="32"/>
          <w:szCs w:val="32"/>
        </w:rPr>
        <w:t xml:space="preserve">(USD </w:t>
      </w:r>
      <w:r w:rsidR="00FD627E" w:rsidRPr="00FD627E">
        <w:rPr>
          <w:rFonts w:ascii="Angsana New" w:hAnsi="Angsana New" w:cs="Angsana New"/>
          <w:spacing w:val="-2"/>
          <w:sz w:val="32"/>
          <w:szCs w:val="32"/>
        </w:rPr>
        <w:t>1,077,200</w:t>
      </w:r>
      <w:r w:rsidR="00FD627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="00E1435F" w:rsidRPr="00E1435F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เพื่อลงทุนใน </w:t>
      </w:r>
      <w:r w:rsidR="00E1435F" w:rsidRPr="00E1435F">
        <w:rPr>
          <w:rFonts w:ascii="Angsana New" w:hAnsi="Angsana New" w:cs="Angsana New"/>
          <w:spacing w:val="-2"/>
          <w:sz w:val="32"/>
          <w:szCs w:val="32"/>
        </w:rPr>
        <w:t>Team Precision America</w:t>
      </w:r>
      <w:r w:rsidR="00683F84">
        <w:rPr>
          <w:rFonts w:ascii="Angsana New" w:hAnsi="Angsana New" w:cs="Angsana New"/>
          <w:spacing w:val="-2"/>
          <w:sz w:val="32"/>
          <w:szCs w:val="32"/>
        </w:rPr>
        <w:t>,</w:t>
      </w:r>
      <w:r w:rsidR="00E1435F" w:rsidRPr="00E1435F">
        <w:rPr>
          <w:rFonts w:ascii="Angsana New" w:hAnsi="Angsana New" w:cs="Angsana New"/>
          <w:spacing w:val="-2"/>
          <w:sz w:val="32"/>
          <w:szCs w:val="32"/>
        </w:rPr>
        <w:t xml:space="preserve"> LLC </w:t>
      </w:r>
      <w:r w:rsidR="00E1435F" w:rsidRPr="00E1435F">
        <w:rPr>
          <w:rFonts w:ascii="Angsana New" w:hAnsi="Angsana New" w:cs="Angsana New"/>
          <w:sz w:val="32"/>
          <w:szCs w:val="32"/>
          <w:cs/>
        </w:rPr>
        <w:t>ซึ่งเป็นบริษัทที่จะจัดตั้งขึ้นในประเทศสหรัฐอเ</w:t>
      </w:r>
      <w:r w:rsidR="00683F84">
        <w:rPr>
          <w:rFonts w:ascii="Angsana New" w:hAnsi="Angsana New" w:cs="Angsana New"/>
          <w:sz w:val="32"/>
          <w:szCs w:val="32"/>
          <w:cs/>
        </w:rPr>
        <w:t>มริกา</w:t>
      </w:r>
      <w:r w:rsidR="00E1435F" w:rsidRPr="00E1435F">
        <w:rPr>
          <w:rFonts w:ascii="Angsana New" w:hAnsi="Angsana New" w:cs="Angsana New"/>
          <w:sz w:val="32"/>
          <w:szCs w:val="32"/>
          <w:cs/>
        </w:rPr>
        <w:t xml:space="preserve"> บริษัทย่อยจึงได้แสดงจำนวน</w:t>
      </w:r>
      <w:r w:rsidR="004E356C">
        <w:rPr>
          <w:rFonts w:ascii="Angsana New" w:hAnsi="Angsana New" w:cs="Angsana New" w:hint="cs"/>
          <w:sz w:val="32"/>
          <w:szCs w:val="32"/>
          <w:cs/>
        </w:rPr>
        <w:t>เงิน</w:t>
      </w:r>
      <w:r w:rsidR="00E1435F" w:rsidRPr="00E1435F">
        <w:rPr>
          <w:rFonts w:ascii="Angsana New" w:hAnsi="Angsana New" w:cs="Angsana New"/>
          <w:sz w:val="32"/>
          <w:szCs w:val="32"/>
          <w:cs/>
        </w:rPr>
        <w:t>ดังกล่าวเป็นเงินจ่ายล่วงหน้าค่าเงินลงทุนไว้ในงบแสดงฐานะการเงิน</w:t>
      </w:r>
    </w:p>
    <w:p w:rsidR="00E1435F" w:rsidRDefault="00E1435F" w:rsidP="007752AC">
      <w:pPr>
        <w:numPr>
          <w:ilvl w:val="0"/>
          <w:numId w:val="1"/>
        </w:numPr>
        <w:spacing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2F37CC" w:rsidRDefault="0095240B" w:rsidP="00CF3A47">
      <w:pPr>
        <w:spacing w:line="276" w:lineRule="auto"/>
        <w:ind w:right="168"/>
        <w:jc w:val="right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4720" w:type="pct"/>
        <w:tblInd w:w="290" w:type="dxa"/>
        <w:tblLook w:val="0000"/>
      </w:tblPr>
      <w:tblGrid>
        <w:gridCol w:w="3218"/>
        <w:gridCol w:w="1517"/>
        <w:gridCol w:w="1519"/>
        <w:gridCol w:w="1517"/>
        <w:gridCol w:w="1511"/>
      </w:tblGrid>
      <w:tr w:rsidR="00E3237F" w:rsidRPr="00E11249" w:rsidTr="00CF3A47">
        <w:tc>
          <w:tcPr>
            <w:tcW w:w="17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E3237F" w:rsidRPr="00E11249" w:rsidTr="00CF3A47">
        <w:tc>
          <w:tcPr>
            <w:tcW w:w="1734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31 มี.ค</w:t>
            </w:r>
            <w:r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31 มี.ค</w:t>
            </w:r>
            <w:r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 w:rsidR="004E7066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4E7066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</w:tr>
      <w:tr w:rsidR="00E3237F" w:rsidRPr="00E11249" w:rsidTr="00CF3A47">
        <w:trPr>
          <w:trHeight w:val="368"/>
        </w:trPr>
        <w:tc>
          <w:tcPr>
            <w:tcW w:w="17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Team Precision (Europe) ApS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  <w:tr w:rsidR="00E3237F" w:rsidRPr="00E11249" w:rsidTr="00CF3A47">
        <w:trPr>
          <w:trHeight w:val="284"/>
        </w:trPr>
        <w:tc>
          <w:tcPr>
            <w:tcW w:w="173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</w:tr>
      <w:tr w:rsidR="00E3237F" w:rsidRPr="00E11249" w:rsidTr="00CF3A47">
        <w:trPr>
          <w:trHeight w:val="368"/>
        </w:trPr>
        <w:tc>
          <w:tcPr>
            <w:tcW w:w="173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3237F" w:rsidRPr="00A93C31" w:rsidRDefault="00E3237F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</w:rPr>
            </w:pPr>
            <w:r w:rsidRPr="00A93C31">
              <w:rPr>
                <w:rFonts w:ascii="Angsana New" w:hAnsi="Angsana New" w:cs="Angsana New"/>
                <w:sz w:val="27"/>
                <w:szCs w:val="27"/>
              </w:rPr>
              <w:t>TPA</w:t>
            </w:r>
            <w:r w:rsidRPr="00A93C3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93C31">
              <w:rPr>
                <w:rFonts w:ascii="Angsana New" w:hAnsi="Angsana New" w:cs="Angsana New"/>
                <w:sz w:val="27"/>
                <w:szCs w:val="27"/>
              </w:rPr>
              <w:t xml:space="preserve">Holding LLC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33,634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3237F" w:rsidRPr="00E11249" w:rsidTr="00CF3A47">
        <w:trPr>
          <w:trHeight w:val="432"/>
        </w:trPr>
        <w:tc>
          <w:tcPr>
            <w:tcW w:w="173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USD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1,077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3237F" w:rsidRPr="00E11249" w:rsidTr="00CF3A47">
        <w:trPr>
          <w:trHeight w:val="368"/>
        </w:trPr>
        <w:tc>
          <w:tcPr>
            <w:tcW w:w="17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43,422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</w:tbl>
    <w:p w:rsidR="0016370B" w:rsidRDefault="0016370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01811" w:rsidRDefault="00E01811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545775" w:rsidRDefault="00545775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01811" w:rsidRDefault="00E01811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845FCB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497CC4" w:rsidP="00F15CD6">
      <w:pPr>
        <w:spacing w:line="276" w:lineRule="auto"/>
        <w:ind w:right="-22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 w:hint="cs"/>
          <w:b/>
          <w:bCs/>
          <w:sz w:val="24"/>
          <w:szCs w:val="24"/>
          <w:cs/>
        </w:rPr>
        <w:lastRenderedPageBreak/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85C9B" w:rsidRPr="002F37CC">
        <w:rPr>
          <w:rFonts w:ascii="Angsana New" w:hAnsi="Angsana New" w:cs="Angsana New"/>
          <w:sz w:val="32"/>
          <w:szCs w:val="32"/>
        </w:rPr>
        <w:t>: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E85C9B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9" w:type="dxa"/>
        <w:tblInd w:w="108" w:type="dxa"/>
        <w:tblLayout w:type="fixed"/>
        <w:tblLook w:val="0000"/>
      </w:tblPr>
      <w:tblGrid>
        <w:gridCol w:w="1767"/>
        <w:gridCol w:w="1843"/>
        <w:gridCol w:w="1417"/>
        <w:gridCol w:w="1494"/>
        <w:gridCol w:w="1559"/>
        <w:gridCol w:w="1559"/>
      </w:tblGrid>
      <w:tr w:rsidR="00E85C9B" w:rsidRPr="00EB2BE9" w:rsidTr="00EB2BE9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8322D5" w:rsidRDefault="008322D5" w:rsidP="000824A3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256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8322D5" w:rsidRDefault="008322D5" w:rsidP="008322D5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ดสาม</w:t>
            </w:r>
            <w:r w:rsidR="00E85C9B"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25010A" w:rsidRDefault="000824A3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16370B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25010A" w:rsidRDefault="00216A77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4A0448" w:rsidRPr="00EB2BE9" w:rsidTr="00EB2BE9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4A0448" w:rsidRPr="00EB2BE9" w:rsidRDefault="007E3D9B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</w:tcBorders>
          </w:tcPr>
          <w:p w:rsidR="004A0448" w:rsidRPr="00EB2BE9" w:rsidRDefault="004A0448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A0448" w:rsidRPr="0025010A" w:rsidRDefault="007E3D9B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A0448" w:rsidRPr="0025010A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0448" w:rsidRPr="00EB2BE9" w:rsidTr="00EB2BE9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A0448" w:rsidRPr="00EB2BE9" w:rsidRDefault="004A0448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4A0448" w:rsidRPr="00EB2BE9" w:rsidRDefault="004A0448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4A0448" w:rsidRPr="0016370B" w:rsidRDefault="004A0448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4A0448" w:rsidRPr="0016370B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4A0448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A0448" w:rsidRPr="00EB2BE9" w:rsidRDefault="004A0448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4A0448" w:rsidRPr="00EB2BE9" w:rsidRDefault="004A0448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448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4A0448" w:rsidRPr="00EB2BE9" w:rsidRDefault="004A0448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</w:tcPr>
          <w:p w:rsidR="004A0448" w:rsidRPr="00EB2BE9" w:rsidRDefault="004A0448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752AC" w:rsidRPr="00EB2BE9" w:rsidTr="007752AC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AC" w:rsidRPr="00EB2BE9" w:rsidRDefault="007752AC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AC" w:rsidRPr="00EB2BE9" w:rsidRDefault="007752AC" w:rsidP="004C592D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7752AC" w:rsidRPr="00EB2BE9" w:rsidRDefault="007752AC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2AC" w:rsidRPr="00EB2BE9" w:rsidRDefault="00BC4F79" w:rsidP="004C592D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752AC" w:rsidRPr="0025010A" w:rsidRDefault="007752AC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752AC" w:rsidRPr="0025010A" w:rsidRDefault="007752AC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8470C2" w:rsidRPr="00DB6D77" w:rsidRDefault="008470C2" w:rsidP="00DB6D77">
      <w:pPr>
        <w:ind w:right="261"/>
        <w:jc w:val="thaiDistribute"/>
        <w:rPr>
          <w:rFonts w:ascii="Angsana New" w:hAnsi="Angsana New" w:cs="Angsana New"/>
          <w:sz w:val="32"/>
          <w:szCs w:val="32"/>
        </w:rPr>
      </w:pPr>
    </w:p>
    <w:p w:rsidR="0016370B" w:rsidRDefault="00B40E39" w:rsidP="00E01811">
      <w:pPr>
        <w:ind w:left="450" w:right="261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5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0B6510">
        <w:rPr>
          <w:rFonts w:ascii="Angsana New" w:hAnsi="Angsana New" w:cs="Angsana New"/>
          <w:sz w:val="32"/>
          <w:szCs w:val="32"/>
        </w:rPr>
        <w:t xml:space="preserve">Team Precision (Europe) ApS </w:t>
      </w:r>
      <w:r w:rsidRPr="000B65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สอบทาน</w:t>
      </w:r>
      <w:r w:rsidRPr="000B6510">
        <w:rPr>
          <w:rFonts w:ascii="Angsana New" w:hAnsi="Angsana New" w:cs="Angsana New"/>
          <w:sz w:val="32"/>
          <w:szCs w:val="32"/>
          <w:cs/>
        </w:rPr>
        <w:t>โดย</w:t>
      </w:r>
      <w:r w:rsidRPr="000B65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0B65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B65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บงวดสามเดือน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22538C">
        <w:rPr>
          <w:rFonts w:ascii="Angsana New" w:hAnsi="Angsana New" w:cs="Angsana New"/>
          <w:sz w:val="32"/>
          <w:szCs w:val="32"/>
        </w:rPr>
        <w:t>1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22538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61EFC" w:rsidRPr="000B65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>
        <w:rPr>
          <w:rFonts w:ascii="Angsana New" w:hAnsi="Angsana New" w:cs="Angsana New" w:hint="cs"/>
          <w:sz w:val="32"/>
          <w:szCs w:val="32"/>
          <w:cs/>
        </w:rPr>
        <w:t>6</w:t>
      </w:r>
      <w:r w:rsidR="0022538C">
        <w:rPr>
          <w:rFonts w:ascii="Angsana New" w:hAnsi="Angsana New" w:cs="Angsana New"/>
          <w:sz w:val="32"/>
          <w:szCs w:val="32"/>
        </w:rPr>
        <w:t>1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และ 25</w:t>
      </w:r>
      <w:r w:rsidR="0022538C">
        <w:rPr>
          <w:rFonts w:ascii="Angsana New" w:hAnsi="Angsana New" w:cs="Angsana New"/>
          <w:sz w:val="32"/>
          <w:szCs w:val="32"/>
        </w:rPr>
        <w:t>60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22538C">
        <w:rPr>
          <w:rFonts w:ascii="Angsana New" w:hAnsi="Angsana New" w:cs="Angsana New"/>
          <w:sz w:val="32"/>
          <w:szCs w:val="32"/>
        </w:rPr>
        <w:t>1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22538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16370B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>
        <w:rPr>
          <w:rFonts w:ascii="Angsana New" w:hAnsi="Angsana New" w:cs="Angsana New" w:hint="cs"/>
          <w:sz w:val="32"/>
          <w:szCs w:val="32"/>
          <w:cs/>
        </w:rPr>
        <w:t>6</w:t>
      </w:r>
      <w:r w:rsidR="0022538C">
        <w:rPr>
          <w:rFonts w:ascii="Angsana New" w:hAnsi="Angsana New" w:cs="Angsana New"/>
          <w:sz w:val="32"/>
          <w:szCs w:val="32"/>
        </w:rPr>
        <w:t>1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B6F57" w:rsidRPr="002A1010">
        <w:rPr>
          <w:rFonts w:ascii="Angsana New" w:hAnsi="Angsana New" w:cs="Angsana New"/>
          <w:sz w:val="32"/>
          <w:szCs w:val="32"/>
          <w:cs/>
        </w:rPr>
        <w:t>เงิน</w:t>
      </w:r>
      <w:r w:rsidR="00D27FB8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52AC">
        <w:rPr>
          <w:rFonts w:ascii="Angsana New" w:hAnsi="Angsana New" w:cs="Angsana New"/>
          <w:sz w:val="32"/>
          <w:szCs w:val="32"/>
        </w:rPr>
        <w:t>11.94</w:t>
      </w:r>
      <w:r w:rsidR="006B6F57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1010">
        <w:rPr>
          <w:rFonts w:ascii="Angsana New" w:hAnsi="Angsana New" w:cs="Angsana New"/>
          <w:sz w:val="32"/>
          <w:szCs w:val="32"/>
          <w:cs/>
        </w:rPr>
        <w:t>ล้าน</w:t>
      </w:r>
      <w:r w:rsidRPr="000B6510">
        <w:rPr>
          <w:rFonts w:ascii="Angsana New" w:hAnsi="Angsana New" w:cs="Angsana New"/>
          <w:sz w:val="32"/>
          <w:szCs w:val="32"/>
          <w:cs/>
        </w:rPr>
        <w:t>บาท</w:t>
      </w:r>
      <w:r w:rsidR="00AC2A55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และ</w:t>
      </w:r>
      <w:r w:rsidRPr="000B65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F146E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C4744" w:rsidRPr="00F146E5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B4434E" w:rsidRPr="00F146E5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7155C" w:rsidRPr="00F146E5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22538C" w:rsidRPr="00F146E5">
        <w:rPr>
          <w:rFonts w:ascii="Angsana New" w:hAnsi="Angsana New" w:cs="Angsana New"/>
          <w:spacing w:val="-6"/>
          <w:sz w:val="32"/>
          <w:szCs w:val="32"/>
        </w:rPr>
        <w:t>1</w:t>
      </w:r>
      <w:r w:rsidR="00216A7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2538C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16370B" w:rsidRPr="00F146E5">
        <w:rPr>
          <w:rFonts w:ascii="Angsana New" w:hAnsi="Angsana New" w:cs="Angsana New"/>
          <w:spacing w:val="-6"/>
          <w:sz w:val="32"/>
          <w:szCs w:val="32"/>
          <w:cs/>
        </w:rPr>
        <w:t>25</w:t>
      </w:r>
      <w:r w:rsidR="0016370B" w:rsidRPr="00F146E5"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="0022538C" w:rsidRPr="00F146E5">
        <w:rPr>
          <w:rFonts w:ascii="Angsana New" w:hAnsi="Angsana New" w:cs="Angsana New"/>
          <w:spacing w:val="-6"/>
          <w:sz w:val="32"/>
          <w:szCs w:val="32"/>
        </w:rPr>
        <w:t>1</w:t>
      </w:r>
      <w:r w:rsidR="00B4434E" w:rsidRPr="00F146E5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22538C" w:rsidRPr="00F146E5">
        <w:rPr>
          <w:rFonts w:ascii="Angsana New" w:hAnsi="Angsana New" w:cs="Angsana New"/>
          <w:spacing w:val="-6"/>
          <w:sz w:val="32"/>
          <w:szCs w:val="32"/>
        </w:rPr>
        <w:t>60</w:t>
      </w:r>
      <w:r w:rsidR="00B4434E" w:rsidRPr="00F146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B6F57" w:rsidRPr="00F146E5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</w:t>
      </w:r>
      <w:r w:rsidR="006B6F5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752AC" w:rsidRPr="00F146E5">
        <w:rPr>
          <w:rFonts w:ascii="Angsana New" w:hAnsi="Angsana New" w:cs="Angsana New"/>
          <w:spacing w:val="-6"/>
          <w:sz w:val="32"/>
          <w:szCs w:val="32"/>
        </w:rPr>
        <w:t>18.23</w:t>
      </w:r>
      <w:r w:rsidR="006B6F5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4380E" w:rsidRPr="00F146E5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="00E5568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4380E" w:rsidRPr="00F146E5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6B6F5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752AC" w:rsidRPr="00F146E5">
        <w:rPr>
          <w:rFonts w:ascii="Angsana New" w:hAnsi="Angsana New" w:cs="Angsana New"/>
          <w:spacing w:val="-6"/>
          <w:sz w:val="32"/>
          <w:szCs w:val="32"/>
        </w:rPr>
        <w:t>10.10</w:t>
      </w:r>
      <w:r w:rsidR="006B6F57" w:rsidRPr="00F146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16A77" w:rsidRPr="00F146E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2253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B6510">
        <w:rPr>
          <w:rFonts w:ascii="Angsana New" w:hAnsi="Angsana New" w:cs="Angsana New"/>
          <w:sz w:val="32"/>
          <w:szCs w:val="32"/>
          <w:cs/>
        </w:rPr>
        <w:t>ตามลำดั</w:t>
      </w:r>
      <w:r w:rsidR="0016370B">
        <w:rPr>
          <w:rFonts w:ascii="Angsana New" w:hAnsi="Angsana New" w:cs="Angsana New" w:hint="cs"/>
          <w:sz w:val="32"/>
          <w:szCs w:val="32"/>
          <w:cs/>
        </w:rPr>
        <w:t>บ</w:t>
      </w:r>
    </w:p>
    <w:p w:rsidR="008470C2" w:rsidRPr="00834812" w:rsidRDefault="008470C2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B6510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470C2">
        <w:rPr>
          <w:rFonts w:ascii="Angsana New" w:hAnsi="Angsana New" w:cs="Angsana New"/>
          <w:sz w:val="32"/>
          <w:szCs w:val="32"/>
          <w:cs/>
        </w:rPr>
        <w:t xml:space="preserve">ของ </w:t>
      </w:r>
      <w:r w:rsidRPr="008470C2">
        <w:rPr>
          <w:rFonts w:ascii="Angsana New" w:hAnsi="Angsana New" w:cs="Angsana New"/>
          <w:sz w:val="32"/>
          <w:szCs w:val="32"/>
        </w:rPr>
        <w:t>TPA</w:t>
      </w:r>
      <w:r w:rsidRPr="008470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70C2">
        <w:rPr>
          <w:rFonts w:ascii="Angsana New" w:hAnsi="Angsana New" w:cs="Angsana New"/>
          <w:sz w:val="32"/>
          <w:szCs w:val="32"/>
        </w:rPr>
        <w:t>Holding LLC</w:t>
      </w:r>
      <w:r w:rsidRPr="000B6510">
        <w:rPr>
          <w:rFonts w:ascii="Angsana New" w:hAnsi="Angsana New" w:cs="Angsana New"/>
          <w:sz w:val="32"/>
          <w:szCs w:val="32"/>
        </w:rPr>
        <w:t xml:space="preserve"> </w:t>
      </w:r>
      <w:r w:rsidRPr="000B65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06734">
        <w:rPr>
          <w:rFonts w:ascii="Angsana New" w:hAnsi="Angsana New" w:cs="Angsana New"/>
          <w:spacing w:val="-6"/>
          <w:sz w:val="32"/>
          <w:szCs w:val="32"/>
          <w:cs/>
        </w:rPr>
        <w:t>ถือตามข้อมูลของผู้บริหาร ซึ่งยังไม่ได้ผ่านการสอบทานโดยผู้สอบบัญช</w:t>
      </w:r>
      <w:r w:rsidRPr="00706734">
        <w:rPr>
          <w:rFonts w:ascii="Angsana New" w:hAnsi="Angsana New" w:cs="Angsana New" w:hint="cs"/>
          <w:spacing w:val="-6"/>
          <w:sz w:val="32"/>
          <w:szCs w:val="32"/>
          <w:cs/>
        </w:rPr>
        <w:t>ี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และนำมาจัดทำงบการเงินระหว่า</w:t>
      </w:r>
      <w:r w:rsidR="00E557DC">
        <w:rPr>
          <w:rFonts w:ascii="Angsana New" w:hAnsi="Angsana New" w:cs="Angsana New"/>
          <w:sz w:val="32"/>
          <w:szCs w:val="32"/>
          <w:cs/>
        </w:rPr>
        <w:t>งกาลรวมสำหรับงวดสามเดือนสิ้นสุด</w:t>
      </w:r>
      <w:r w:rsidRPr="000B6510">
        <w:rPr>
          <w:rFonts w:ascii="Angsana New" w:hAnsi="Angsana New" w:cs="Angsana New"/>
          <w:sz w:val="32"/>
          <w:szCs w:val="32"/>
          <w:cs/>
        </w:rPr>
        <w:t>วันที่ 3</w:t>
      </w:r>
      <w:r>
        <w:rPr>
          <w:rFonts w:ascii="Angsana New" w:hAnsi="Angsana New" w:cs="Angsana New"/>
          <w:sz w:val="32"/>
          <w:szCs w:val="32"/>
        </w:rPr>
        <w:t>1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>1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3</w:t>
      </w:r>
      <w:r>
        <w:rPr>
          <w:rFonts w:ascii="Angsana New" w:hAnsi="Angsana New" w:cs="Angsana New"/>
          <w:sz w:val="32"/>
          <w:szCs w:val="32"/>
        </w:rPr>
        <w:t>1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2A1010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/>
          <w:sz w:val="32"/>
          <w:szCs w:val="32"/>
        </w:rPr>
        <w:t xml:space="preserve"> 33.65</w:t>
      </w:r>
      <w:r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1010">
        <w:rPr>
          <w:rFonts w:ascii="Angsana New" w:hAnsi="Angsana New" w:cs="Angsana New"/>
          <w:sz w:val="32"/>
          <w:szCs w:val="32"/>
          <w:cs/>
        </w:rPr>
        <w:t>ล้าน</w:t>
      </w:r>
      <w:r w:rsidRPr="000B6510">
        <w:rPr>
          <w:rFonts w:ascii="Angsana New" w:hAnsi="Angsana New" w:cs="Angsana New"/>
          <w:sz w:val="32"/>
          <w:szCs w:val="32"/>
          <w:cs/>
        </w:rPr>
        <w:t>บาท</w:t>
      </w:r>
      <w:r w:rsidR="009E441E">
        <w:rPr>
          <w:rFonts w:ascii="Angsana New" w:hAnsi="Angsana New" w:cs="Angsana New"/>
          <w:sz w:val="32"/>
          <w:szCs w:val="32"/>
          <w:cs/>
        </w:rPr>
        <w:t xml:space="preserve"> </w:t>
      </w:r>
      <w:r w:rsidR="00FD627E">
        <w:rPr>
          <w:rFonts w:ascii="Angsana New" w:hAnsi="Angsana New" w:cs="Angsana New" w:hint="cs"/>
          <w:sz w:val="32"/>
          <w:szCs w:val="32"/>
          <w:cs/>
        </w:rPr>
        <w:t>และไม่มี</w:t>
      </w:r>
      <w:r w:rsidR="00FD627E" w:rsidRPr="00834812">
        <w:rPr>
          <w:rFonts w:ascii="Angsana New" w:hAnsi="Angsana New" w:cs="Angsana New" w:hint="cs"/>
          <w:spacing w:val="-6"/>
          <w:sz w:val="32"/>
          <w:szCs w:val="32"/>
          <w:cs/>
        </w:rPr>
        <w:t>รายได้จากการดำเนินงาน</w:t>
      </w:r>
    </w:p>
    <w:p w:rsidR="00834812" w:rsidRDefault="00834812" w:rsidP="00834812">
      <w:pPr>
        <w:ind w:left="450" w:right="261" w:firstLine="720"/>
        <w:jc w:val="thaiDistribute"/>
        <w:rPr>
          <w:rFonts w:ascii="Angsana New" w:hAnsi="Angsana New" w:cs="Angsana New"/>
          <w:sz w:val="32"/>
          <w:szCs w:val="32"/>
        </w:rPr>
      </w:pPr>
      <w:r w:rsidRPr="00B13778">
        <w:rPr>
          <w:rFonts w:ascii="Angsana New" w:hAnsi="Angsana New" w:cs="Angsana New"/>
          <w:spacing w:val="-6"/>
          <w:sz w:val="32"/>
          <w:szCs w:val="32"/>
        </w:rPr>
        <w:t xml:space="preserve">TPA Holding LLC </w:t>
      </w:r>
      <w:r w:rsidRPr="00B13778">
        <w:rPr>
          <w:rFonts w:ascii="Angsana New" w:hAnsi="Angsana New" w:cs="Angsana New"/>
          <w:spacing w:val="-6"/>
          <w:sz w:val="32"/>
          <w:szCs w:val="32"/>
          <w:cs/>
        </w:rPr>
        <w:t>ซึ่งเป็นบริษัทย่อยของบริษัท</w:t>
      </w:r>
      <w:r w:rsidRPr="00B13778">
        <w:rPr>
          <w:rFonts w:ascii="Angsana New" w:hAnsi="Angsana New" w:cs="Angsana New" w:hint="cs"/>
          <w:spacing w:val="-6"/>
          <w:sz w:val="32"/>
          <w:szCs w:val="32"/>
          <w:cs/>
        </w:rPr>
        <w:t>ในต่างประเทศ</w:t>
      </w:r>
      <w:r w:rsidRPr="00B13778">
        <w:rPr>
          <w:rFonts w:ascii="Angsana New" w:hAnsi="Angsana New" w:cs="Angsana New"/>
          <w:spacing w:val="-6"/>
          <w:sz w:val="32"/>
          <w:szCs w:val="32"/>
          <w:cs/>
        </w:rPr>
        <w:t xml:space="preserve"> ได้เรียกชำระเงินค่าหุ้น โดยบริษัทได้จ่ายชำระเงินค่าหุ้นแล้ว 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33.63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Pr="00B13778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  <w:r w:rsidRPr="00B1377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 xml:space="preserve">(USD 1,077,300) </w:t>
      </w:r>
      <w:r w:rsidRPr="00B13778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Pr="00B13778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B13778">
        <w:rPr>
          <w:rFonts w:ascii="Angsana New" w:hAnsi="Angsana New" w:cs="Angsana New"/>
          <w:spacing w:val="-6"/>
          <w:sz w:val="32"/>
          <w:szCs w:val="32"/>
          <w:cs/>
        </w:rPr>
        <w:t xml:space="preserve"> 256</w:t>
      </w:r>
      <w:r w:rsidRPr="00B13778">
        <w:rPr>
          <w:rFonts w:ascii="Angsana New" w:hAnsi="Angsana New" w:cs="Angsana New"/>
          <w:spacing w:val="-6"/>
          <w:sz w:val="32"/>
          <w:szCs w:val="32"/>
        </w:rPr>
        <w:t>1</w:t>
      </w:r>
    </w:p>
    <w:p w:rsidR="00834812" w:rsidRPr="00834812" w:rsidRDefault="00834812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16370B" w:rsidRDefault="00CE42D4" w:rsidP="00CE42D4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2F37CC" w:rsidRDefault="00CE42D4" w:rsidP="00CE42D4">
      <w:pPr>
        <w:spacing w:line="276" w:lineRule="auto"/>
        <w:ind w:left="450"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2693"/>
        <w:gridCol w:w="2410"/>
      </w:tblGrid>
      <w:tr w:rsidR="00CE42D4" w:rsidRPr="00F44102" w:rsidTr="00CE42D4">
        <w:trPr>
          <w:cantSplit/>
          <w:trHeight w:val="423"/>
        </w:trPr>
        <w:tc>
          <w:tcPr>
            <w:tcW w:w="41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:rsidTr="00CE42D4">
        <w:trPr>
          <w:cantSplit/>
          <w:trHeight w:val="423"/>
        </w:trPr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CE42D4" w:rsidRPr="002F37CC" w:rsidTr="00CE42D4">
        <w:trPr>
          <w:cantSplit/>
          <w:trHeight w:val="476"/>
        </w:trPr>
        <w:tc>
          <w:tcPr>
            <w:tcW w:w="4110" w:type="dxa"/>
            <w:tcBorders>
              <w:left w:val="single" w:sz="4" w:space="0" w:color="auto"/>
              <w:bottom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42D4" w:rsidRPr="000946D4" w:rsidRDefault="00CE42D4" w:rsidP="00CE42D4">
            <w:pPr>
              <w:spacing w:line="276" w:lineRule="auto"/>
              <w:ind w:right="9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</w:tbl>
    <w:p w:rsidR="00CE42D4" w:rsidRPr="00E90A84" w:rsidRDefault="00CE42D4" w:rsidP="00E90A84">
      <w:pPr>
        <w:spacing w:before="240" w:after="240"/>
        <w:ind w:left="450" w:right="261" w:firstLine="720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60 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Pr="00E90A84">
        <w:rPr>
          <w:rFonts w:ascii="Angsana New" w:hAnsi="Angsana New" w:cs="Angsana New"/>
          <w:spacing w:val="-2"/>
          <w:sz w:val="32"/>
          <w:szCs w:val="32"/>
          <w:cs/>
        </w:rPr>
        <w:t>2.15 - 2.80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CE42D4" w:rsidRDefault="00CE42D4" w:rsidP="00CE42D4">
      <w:pPr>
        <w:pStyle w:val="ListParagraph"/>
        <w:tabs>
          <w:tab w:val="left" w:pos="-426"/>
        </w:tabs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596DFA" w:rsidRDefault="00596DFA" w:rsidP="00CE42D4">
      <w:pPr>
        <w:pStyle w:val="ListParagraph"/>
        <w:tabs>
          <w:tab w:val="left" w:pos="-426"/>
        </w:tabs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596DFA" w:rsidRDefault="00596DFA" w:rsidP="00CE42D4">
      <w:pPr>
        <w:pStyle w:val="ListParagraph"/>
        <w:tabs>
          <w:tab w:val="left" w:pos="-426"/>
        </w:tabs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CE42D4" w:rsidRDefault="00CE42D4" w:rsidP="00CE42D4">
      <w:pPr>
        <w:pStyle w:val="ListParagraph"/>
        <w:tabs>
          <w:tab w:val="left" w:pos="-426"/>
        </w:tabs>
        <w:ind w:left="450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E42D4" w:rsidRDefault="00CE42D4" w:rsidP="00CD6F0E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16370B" w:rsidRPr="0016370B" w:rsidRDefault="00007DAE" w:rsidP="00007DAE">
      <w:pPr>
        <w:tabs>
          <w:tab w:val="left" w:pos="-426"/>
        </w:tabs>
        <w:ind w:right="11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637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5CD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6370B"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16370B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="0016370B"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701"/>
        <w:gridCol w:w="1681"/>
        <w:gridCol w:w="1699"/>
        <w:gridCol w:w="1707"/>
      </w:tblGrid>
      <w:tr w:rsidR="0016370B" w:rsidRPr="00E70F0C" w:rsidTr="00B012C2">
        <w:trPr>
          <w:cantSplit/>
          <w:trHeight w:val="495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2C2" w:rsidRPr="00E70F0C" w:rsidTr="001045FE">
        <w:trPr>
          <w:cantSplit/>
          <w:trHeight w:val="495"/>
          <w:jc w:val="center"/>
        </w:trPr>
        <w:tc>
          <w:tcPr>
            <w:tcW w:w="25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2C2" w:rsidRPr="00E70F0C" w:rsidRDefault="00B012C2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6370B" w:rsidRPr="00E70F0C" w:rsidTr="00CD6F0E">
        <w:trPr>
          <w:cantSplit/>
          <w:jc w:val="center"/>
        </w:trPr>
        <w:tc>
          <w:tcPr>
            <w:tcW w:w="2510" w:type="dxa"/>
            <w:tcBorders>
              <w:top w:val="nil"/>
              <w:bottom w:val="nil"/>
            </w:tcBorders>
            <w:vAlign w:val="bottom"/>
          </w:tcPr>
          <w:p w:rsidR="0016370B" w:rsidRPr="00E70F0C" w:rsidRDefault="0016370B" w:rsidP="00CD6F0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370B" w:rsidRPr="00E70F0C" w:rsidRDefault="001B7130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185,018</w:t>
            </w:r>
          </w:p>
        </w:tc>
        <w:tc>
          <w:tcPr>
            <w:tcW w:w="1681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146,661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bottom"/>
          </w:tcPr>
          <w:p w:rsidR="0016370B" w:rsidRPr="00E70F0C" w:rsidRDefault="0034699B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184,903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146,962</w:t>
            </w:r>
          </w:p>
        </w:tc>
      </w:tr>
      <w:tr w:rsidR="0016370B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E70F0C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E70F0C" w:rsidRDefault="001B7130" w:rsidP="004133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9,920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10,9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34699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9,787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10,71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591BD5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44,480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44,480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591BD5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2,137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2,137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591BD5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2,100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2,100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</w:tr>
      <w:tr w:rsidR="00591BD5" w:rsidRPr="007646DF" w:rsidTr="00B012C2">
        <w:trPr>
          <w:cantSplit/>
          <w:jc w:val="center"/>
        </w:trPr>
        <w:tc>
          <w:tcPr>
            <w:tcW w:w="2510" w:type="dxa"/>
            <w:tcBorders>
              <w:left w:val="single" w:sz="4" w:space="0" w:color="auto"/>
            </w:tcBorders>
          </w:tcPr>
          <w:p w:rsidR="00591BD5" w:rsidRPr="00E70F0C" w:rsidRDefault="00591BD5" w:rsidP="00CD6F0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1BD5" w:rsidRPr="00E70F0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243,655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E70F0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191,468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E70F0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243,407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2F37C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191,525</w:t>
            </w:r>
          </w:p>
        </w:tc>
      </w:tr>
    </w:tbl>
    <w:p w:rsidR="008A2E3D" w:rsidRPr="0016370B" w:rsidRDefault="008A2E3D" w:rsidP="004D596B">
      <w:pPr>
        <w:pStyle w:val="ListParagraph"/>
        <w:numPr>
          <w:ilvl w:val="0"/>
          <w:numId w:val="1"/>
        </w:numPr>
        <w:spacing w:before="24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8A2E3D" w:rsidRPr="007646DF" w:rsidRDefault="008A2E3D" w:rsidP="000A7C58">
      <w:pPr>
        <w:spacing w:line="276" w:lineRule="auto"/>
        <w:ind w:right="11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5772E8" w:rsidP="0016166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16166D">
              <w:rPr>
                <w:rFonts w:ascii="Angsana New" w:hAnsi="Angsana New" w:cs="Angsana New" w:hint="cs"/>
                <w:sz w:val="31"/>
                <w:szCs w:val="31"/>
                <w:cs/>
              </w:rPr>
              <w:t>มี.ค.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16166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FC0EE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22,993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FC0EE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16166D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13,139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64EA" w:rsidRPr="007646DF" w:rsidRDefault="00FC0EE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9,854</w:t>
            </w:r>
          </w:p>
        </w:tc>
      </w:tr>
    </w:tbl>
    <w:p w:rsidR="008A2E3D" w:rsidRPr="007646DF" w:rsidRDefault="0076131D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ณ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วันที่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67155C" w:rsidRPr="007646DF">
        <w:rPr>
          <w:rFonts w:ascii="Angsana New" w:hAnsi="Angsana New" w:cs="Angsana New"/>
          <w:sz w:val="32"/>
          <w:szCs w:val="32"/>
        </w:rPr>
        <w:t>3</w:t>
      </w:r>
      <w:r w:rsidR="0016166D">
        <w:rPr>
          <w:rFonts w:ascii="Angsana New" w:hAnsi="Angsana New" w:cs="Angsana New"/>
          <w:sz w:val="32"/>
          <w:szCs w:val="32"/>
        </w:rPr>
        <w:t>1</w:t>
      </w:r>
      <w:r w:rsidR="007646DF" w:rsidRPr="007646DF">
        <w:rPr>
          <w:rFonts w:ascii="Angsana New" w:hAnsi="Angsana New" w:cs="Angsana New"/>
          <w:sz w:val="32"/>
          <w:szCs w:val="32"/>
        </w:rPr>
        <w:t xml:space="preserve"> </w:t>
      </w:r>
      <w:r w:rsidR="0016166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25</w:t>
      </w:r>
      <w:r w:rsidR="00443883">
        <w:rPr>
          <w:rFonts w:ascii="Angsana New" w:hAnsi="Angsana New" w:cs="Angsana New" w:hint="cs"/>
          <w:sz w:val="32"/>
          <w:szCs w:val="32"/>
          <w:cs/>
        </w:rPr>
        <w:t>6</w:t>
      </w:r>
      <w:r w:rsidR="0016166D">
        <w:rPr>
          <w:rFonts w:ascii="Angsana New" w:hAnsi="Angsana New" w:cs="Angsana New"/>
          <w:sz w:val="32"/>
          <w:szCs w:val="32"/>
        </w:rPr>
        <w:t>1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537509" w:rsidRPr="007646DF" w:rsidRDefault="00537509" w:rsidP="008A2E3D">
      <w:pPr>
        <w:spacing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(ดอลล่าร์</w:t>
            </w:r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FF11C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  <w:p w:rsidR="00596DFA" w:rsidRPr="007646DF" w:rsidRDefault="00834812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       </w:t>
            </w:r>
            <w:r w:rsidR="00596D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ในเดือนมีนาคม 2561 บริษัทจ่ายชำระคืนเงินกู้ยืมทั้งหมดแล้ว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443883" w:rsidRPr="00443883" w:rsidRDefault="00443883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16"/>
          <w:szCs w:val="16"/>
        </w:rPr>
      </w:pPr>
    </w:p>
    <w:p w:rsidR="00B11945" w:rsidRDefault="008A2E3D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4EA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</w:t>
      </w:r>
      <w:r w:rsidR="009064E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</w:p>
    <w:p w:rsidR="00CE42D4" w:rsidRDefault="00CE42D4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630419" w:rsidRDefault="00630419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4D596B" w:rsidRPr="009064EA" w:rsidRDefault="004D596B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542ADC" w:rsidRPr="007646DF" w:rsidRDefault="00F342CF" w:rsidP="00A92C85">
      <w:pPr>
        <w:numPr>
          <w:ilvl w:val="0"/>
          <w:numId w:val="1"/>
        </w:numPr>
        <w:spacing w:before="60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หนี้สินตามสัญญาเช่าการเงิน  </w:t>
      </w:r>
    </w:p>
    <w:p w:rsidR="00F342CF" w:rsidRPr="007646DF" w:rsidRDefault="00F342CF" w:rsidP="00A92C85">
      <w:pPr>
        <w:spacing w:before="60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407D93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 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98780D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3C79E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3C79E6">
              <w:rPr>
                <w:rFonts w:ascii="Angsana New" w:hAnsi="Angsana New" w:cs="Angsana New"/>
                <w:sz w:val="31"/>
                <w:szCs w:val="31"/>
              </w:rPr>
              <w:t>1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3C79E6">
              <w:rPr>
                <w:rFonts w:ascii="Angsana New" w:hAnsi="Angsana New" w:cs="Angsana New" w:hint="cs"/>
                <w:sz w:val="31"/>
                <w:szCs w:val="31"/>
                <w:cs/>
              </w:rPr>
              <w:t>มี.ค.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3C79E6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3C79E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3C79E6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9064EA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EE0738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6A4EA1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1 ปี แต่ไม่เกิน </w:t>
            </w:r>
            <w:r w:rsidR="00064EF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EE0738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3,374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3,805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434E1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5,095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434E1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(446)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(521)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434E1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4,649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064EA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434E1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1,479)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F15CD6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(1,456</w:t>
            </w:r>
            <w:r w:rsidR="0097353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434E1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3,170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3,549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EB1947">
      <w:pPr>
        <w:tabs>
          <w:tab w:val="left" w:pos="1134"/>
        </w:tabs>
        <w:spacing w:before="120"/>
        <w:ind w:left="357" w:right="578"/>
        <w:jc w:val="both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9064EA">
        <w:rPr>
          <w:rFonts w:ascii="Angsana New" w:hAnsi="Angsana New" w:cs="Angsana New" w:hint="cs"/>
          <w:sz w:val="32"/>
          <w:szCs w:val="32"/>
          <w:cs/>
        </w:rPr>
        <w:t>ปี 2564</w:t>
      </w:r>
    </w:p>
    <w:p w:rsidR="00CD3866" w:rsidRPr="009064EA" w:rsidRDefault="00407D93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AC12B7" w:rsidRPr="00CF33ED" w:rsidRDefault="00AC12B7" w:rsidP="00A92C85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AC12B7" w:rsidRPr="00CF33ED" w:rsidRDefault="00AC12B7" w:rsidP="00AC12B7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556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="00B77D56">
        <w:rPr>
          <w:rFonts w:ascii="Angsana New" w:hAnsi="Angsana New" w:cs="Angsana New"/>
          <w:sz w:val="32"/>
          <w:szCs w:val="32"/>
          <w:cs/>
        </w:rPr>
        <w:t xml:space="preserve"> คำนวณจาก</w:t>
      </w:r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AC12B7">
      <w:pPr>
        <w:tabs>
          <w:tab w:val="left" w:pos="1134"/>
        </w:tabs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AC12B7">
      <w:pPr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581AE2">
        <w:rPr>
          <w:rFonts w:ascii="Angsana New" w:hAnsi="Angsana New" w:cs="Angsana New"/>
          <w:sz w:val="32"/>
          <w:szCs w:val="32"/>
        </w:rPr>
        <w:t>6</w:t>
      </w:r>
      <w:r w:rsidR="00875562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AC12B7">
      <w:pPr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AC12B7" w:rsidRPr="00CF33ED" w:rsidRDefault="00B77D56" w:rsidP="00AC12B7">
      <w:pPr>
        <w:tabs>
          <w:tab w:val="left" w:pos="1134"/>
        </w:tabs>
        <w:ind w:left="360" w:right="-1063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76131D" w:rsidRDefault="00B77D56" w:rsidP="00695EF0">
      <w:pPr>
        <w:ind w:left="360" w:right="-103" w:firstLine="540"/>
        <w:jc w:val="center"/>
        <w:rPr>
          <w:rFonts w:ascii="Angsana New" w:hAnsi="Angsana New" w:cs="Angsana New"/>
          <w:sz w:val="32"/>
          <w:szCs w:val="32"/>
          <w:highlight w:val="yellow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="00AC12B7" w:rsidRPr="00CF33ED">
        <w:rPr>
          <w:rFonts w:ascii="Angsana New" w:hAnsi="Angsana New" w:cs="Angsana New"/>
          <w:sz w:val="32"/>
          <w:szCs w:val="32"/>
        </w:rPr>
        <w:t xml:space="preserve">: </w:t>
      </w:r>
      <w:r w:rsidR="00AC12B7"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jc w:val="righ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177"/>
        <w:gridCol w:w="1178"/>
        <w:gridCol w:w="1178"/>
        <w:gridCol w:w="1178"/>
      </w:tblGrid>
      <w:tr w:rsidR="00AC12B7" w:rsidRPr="00CF33ED" w:rsidTr="00454B6E">
        <w:trPr>
          <w:jc w:val="right"/>
        </w:trPr>
        <w:tc>
          <w:tcPr>
            <w:tcW w:w="4786" w:type="dxa"/>
            <w:vMerge w:val="restart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AC12B7" w:rsidRPr="00CF33ED" w:rsidRDefault="00D46435" w:rsidP="00D46435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  <w:r w:rsidR="00CF33ED"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 w:rsid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2E50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A2E50"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355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2B7" w:rsidRPr="00CF33ED" w:rsidTr="00B11945">
        <w:trPr>
          <w:jc w:val="right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B77D56" w:rsidRPr="00CF33ED" w:rsidTr="00F15CD6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B77D56" w:rsidRPr="00CF33ED" w:rsidRDefault="00B77D56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B77D56" w:rsidRPr="00CF33ED" w:rsidRDefault="00B77D56" w:rsidP="00B77D56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B77D56" w:rsidRPr="00CF33ED" w:rsidRDefault="00B77D56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B77D56" w:rsidRPr="00CF33ED" w:rsidRDefault="00B77D56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B77D56" w:rsidRPr="00CF33ED" w:rsidRDefault="00B77D56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46435" w:rsidRPr="00CF33ED" w:rsidTr="00F15CD6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D46435" w:rsidRPr="00CF33ED" w:rsidRDefault="00D46435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D46435" w:rsidRPr="00CF33ED" w:rsidRDefault="00D46435" w:rsidP="006A4EA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D46435" w:rsidRPr="00CF33ED" w:rsidRDefault="00D46435" w:rsidP="001045FE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D46435" w:rsidRPr="00CF33ED" w:rsidRDefault="00D46435" w:rsidP="005343B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D46435" w:rsidRPr="00286D54" w:rsidRDefault="00D46435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6435" w:rsidRPr="00CF33ED" w:rsidTr="00135BFC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D46435" w:rsidRPr="00CF33ED" w:rsidRDefault="00D46435" w:rsidP="00454B6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C73A17" w:rsidP="006A4EA1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2,207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D46435" w:rsidP="00D46435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C73A17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2,207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286D54" w:rsidRDefault="00D46435" w:rsidP="00D46435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</w:tr>
      <w:tr w:rsidR="00135BFC" w:rsidRPr="00CF33ED" w:rsidTr="00135BFC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135BFC" w:rsidRPr="00CF33ED" w:rsidRDefault="00135BFC" w:rsidP="006A2A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FC" w:rsidRPr="00CF33ED" w:rsidRDefault="00135BFC" w:rsidP="006A2A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2,207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FC" w:rsidRPr="00CF33ED" w:rsidRDefault="00135BFC" w:rsidP="006A2A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FC" w:rsidRPr="00CF33ED" w:rsidRDefault="00135BFC" w:rsidP="006A2A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2,207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FC" w:rsidRPr="00286D54" w:rsidRDefault="00135BFC" w:rsidP="006A2A38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</w:tr>
    </w:tbl>
    <w:p w:rsidR="00F15CD6" w:rsidRPr="00F15CD6" w:rsidRDefault="00FE6B11" w:rsidP="00B50202">
      <w:pPr>
        <w:spacing w:before="240"/>
        <w:ind w:left="720" w:right="3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47736C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736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47736C">
        <w:rPr>
          <w:rFonts w:ascii="Angsana New" w:hAnsi="Angsana New" w:cs="Angsana New"/>
          <w:sz w:val="32"/>
          <w:szCs w:val="32"/>
        </w:rPr>
        <w:t>1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47736C">
        <w:rPr>
          <w:rFonts w:ascii="Angsana New" w:hAnsi="Angsana New" w:cs="Angsana New"/>
          <w:sz w:val="32"/>
          <w:szCs w:val="32"/>
        </w:rPr>
        <w:t>560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0"/>
        <w:gridCol w:w="1777"/>
        <w:gridCol w:w="1980"/>
      </w:tblGrid>
      <w:tr w:rsidR="00EE2256" w:rsidRPr="00A63755" w:rsidTr="005155C9">
        <w:trPr>
          <w:trHeight w:val="511"/>
        </w:trPr>
        <w:tc>
          <w:tcPr>
            <w:tcW w:w="5740" w:type="dxa"/>
            <w:vMerge w:val="restart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:rsidTr="005155C9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EE2256" w:rsidRPr="00A63755" w:rsidRDefault="002B3C08" w:rsidP="002B3C0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2256" w:rsidRPr="00A63755" w:rsidRDefault="00EE2256" w:rsidP="002B3C0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EE2256" w:rsidRPr="00A63755" w:rsidTr="005155C9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3D7F4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4D07F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3D7F40" w:rsidP="003D7F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189</w:t>
            </w:r>
          </w:p>
        </w:tc>
      </w:tr>
      <w:tr w:rsidR="003D7F40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1045F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4D07F3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6,300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8,068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4D07F3" w:rsidP="004D07F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(44,479)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(20,317)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4D07F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25,067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19,683</w:t>
            </w:r>
          </w:p>
        </w:tc>
      </w:tr>
      <w:tr w:rsidR="003D7F40" w:rsidRPr="006B4530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F67661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3D7F40"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4D07F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(222)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4D07F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41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E6318F" w:rsidRDefault="004D07F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(12,947)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7,452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สินทรัพย์(หนี้สิน)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E6318F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F40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20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E6318F" w:rsidRDefault="00BB6E77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E6790">
              <w:rPr>
                <w:rFonts w:ascii="AngsanaUPC" w:hAnsi="AngsanaUPC" w:cs="AngsanaUPC"/>
                <w:sz w:val="28"/>
                <w:szCs w:val="28"/>
              </w:rPr>
              <w:t>2,589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1,490</w:t>
            </w:r>
          </w:p>
        </w:tc>
      </w:tr>
      <w:tr w:rsidR="003D7F40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6E6643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4D07F3" w:rsidRDefault="004D07F3" w:rsidP="004D07F3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 w:rsidRPr="004D07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4D07F3" w:rsidRDefault="004D07F3" w:rsidP="004D07F3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 w:rsidRPr="004D07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</w:tr>
      <w:tr w:rsidR="00F15CD6" w:rsidRPr="009003C7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F15CD6" w:rsidRPr="00E6318F" w:rsidRDefault="00F15CD6" w:rsidP="004D07F3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(18,724)</w:t>
            </w:r>
          </w:p>
        </w:tc>
      </w:tr>
      <w:tr w:rsidR="00F15CD6" w:rsidRPr="009003C7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F15CD6" w:rsidRPr="00E6318F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15CD6" w:rsidRPr="00A63755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10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F15CD6" w:rsidRPr="00E6318F" w:rsidRDefault="00F15CD6" w:rsidP="004D07F3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(1,872)</w:t>
            </w:r>
          </w:p>
        </w:tc>
      </w:tr>
      <w:tr w:rsidR="00F15CD6" w:rsidRPr="00A63755" w:rsidTr="00321E4F">
        <w:trPr>
          <w:trHeight w:val="85"/>
        </w:trPr>
        <w:tc>
          <w:tcPr>
            <w:tcW w:w="5740" w:type="dxa"/>
            <w:tcBorders>
              <w:top w:val="nil"/>
            </w:tcBorders>
            <w:vAlign w:val="center"/>
          </w:tcPr>
          <w:p w:rsidR="00F15CD6" w:rsidRPr="00A63755" w:rsidRDefault="00F15CD6" w:rsidP="00BB6E7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15CD6" w:rsidRPr="00E6318F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(2,589)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(382)</w:t>
            </w:r>
          </w:p>
        </w:tc>
      </w:tr>
    </w:tbl>
    <w:p w:rsidR="00AC12B7" w:rsidRDefault="00AC12B7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E2256" w:rsidRPr="00EE2256" w:rsidRDefault="00EE2256" w:rsidP="00EE2256">
      <w:pPr>
        <w:pStyle w:val="ListParagraph"/>
        <w:numPr>
          <w:ilvl w:val="0"/>
          <w:numId w:val="1"/>
        </w:numPr>
        <w:spacing w:after="120" w:line="276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25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EE2256" w:rsidRPr="00EE2256" w:rsidRDefault="00D91B72" w:rsidP="00EE2256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>
        <w:rPr>
          <w:rFonts w:ascii="Angsana New" w:hAnsi="Angsana New" w:cs="Angsana New"/>
          <w:sz w:val="32"/>
          <w:szCs w:val="32"/>
        </w:rPr>
        <w:t>2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25</w:t>
      </w:r>
      <w:r>
        <w:rPr>
          <w:rFonts w:ascii="Angsana New" w:hAnsi="Angsana New" w:cs="Angsana New"/>
          <w:sz w:val="32"/>
          <w:szCs w:val="32"/>
        </w:rPr>
        <w:t>61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 ได้มีมติงดจ่ายเงินปันผลแก่ผู้ถือหุ้น และ</w:t>
      </w:r>
      <w:r w:rsidRPr="00EE2256">
        <w:rPr>
          <w:rFonts w:ascii="Angsana New" w:hAnsi="Angsana New" w:cs="Angsana New" w:hint="cs"/>
          <w:sz w:val="32"/>
          <w:szCs w:val="32"/>
          <w:cs/>
        </w:rPr>
        <w:t>ที่ประชุมสามัญ</w:t>
      </w:r>
      <w:r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ผู้ถือหุ้นของบริษัทครั้งที่ 1/2</w:t>
      </w:r>
      <w:r>
        <w:rPr>
          <w:rFonts w:ascii="Angsana New" w:hAnsi="Angsana New" w:cs="Angsana New"/>
          <w:sz w:val="32"/>
          <w:szCs w:val="32"/>
        </w:rPr>
        <w:t>561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 w:rsidRPr="00EE2256">
        <w:rPr>
          <w:rFonts w:ascii="Angsana New" w:hAnsi="Angsana New" w:cs="Angsana New" w:hint="cs"/>
          <w:sz w:val="32"/>
          <w:szCs w:val="32"/>
          <w:cs/>
        </w:rPr>
        <w:t>ได้มีมติ</w:t>
      </w:r>
      <w:r>
        <w:rPr>
          <w:rFonts w:ascii="Angsana New" w:hAnsi="Angsana New" w:cs="Angsana New" w:hint="cs"/>
          <w:sz w:val="32"/>
          <w:szCs w:val="32"/>
          <w:cs/>
        </w:rPr>
        <w:t>อนุมัติการงดจ่ายเงินปันผลดังกล่าว รวมทั้ง</w:t>
      </w:r>
      <w:r w:rsidRPr="00EE2256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จำนวนไม่เกิน </w:t>
      </w:r>
      <w:r w:rsidRPr="00064EF0">
        <w:rPr>
          <w:rFonts w:ascii="Angsana New" w:hAnsi="Angsana New" w:cs="Angsana New" w:hint="cs"/>
          <w:sz w:val="32"/>
          <w:szCs w:val="32"/>
          <w:cs/>
        </w:rPr>
        <w:t>2.</w:t>
      </w:r>
      <w:r w:rsidRPr="00064EF0">
        <w:rPr>
          <w:rFonts w:ascii="Angsana New" w:hAnsi="Angsana New" w:cs="Angsana New"/>
          <w:sz w:val="32"/>
          <w:szCs w:val="32"/>
        </w:rPr>
        <w:t>73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EE2256" w:rsidRPr="00B72F66" w:rsidRDefault="00EE2256" w:rsidP="00064EF0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 w:rsidR="00301A65">
        <w:rPr>
          <w:rFonts w:ascii="Angsana New" w:hAnsi="Angsana New" w:cs="Angsana New"/>
          <w:sz w:val="32"/>
          <w:szCs w:val="32"/>
        </w:rPr>
        <w:t>3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A6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301A65">
        <w:rPr>
          <w:rFonts w:ascii="Angsana New" w:hAnsi="Angsana New" w:cs="Angsana New"/>
          <w:sz w:val="32"/>
          <w:szCs w:val="32"/>
        </w:rPr>
        <w:t>60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A65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 ได้มีมติงดจ่ายเงินปันผลแก่ผู้ถือหุ้น และ</w:t>
      </w:r>
      <w:r w:rsidRPr="00EE2256">
        <w:rPr>
          <w:rFonts w:ascii="Angsana New" w:hAnsi="Angsana New" w:cs="Angsana New" w:hint="cs"/>
          <w:sz w:val="32"/>
          <w:szCs w:val="32"/>
          <w:cs/>
        </w:rPr>
        <w:t>ที่ประชุมสามัญ</w:t>
      </w:r>
      <w:r w:rsidR="00301A65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ผู้ถือหุ้นของบริษัทครั้งที่ 1/2</w:t>
      </w:r>
      <w:r w:rsidR="00301A65">
        <w:rPr>
          <w:rFonts w:ascii="Angsana New" w:hAnsi="Angsana New" w:cs="Angsana New"/>
          <w:sz w:val="32"/>
          <w:szCs w:val="32"/>
        </w:rPr>
        <w:t>560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A6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301A65">
        <w:rPr>
          <w:rFonts w:ascii="Angsana New" w:hAnsi="Angsana New" w:cs="Angsana New"/>
          <w:sz w:val="32"/>
          <w:szCs w:val="32"/>
        </w:rPr>
        <w:t xml:space="preserve">20 </w:t>
      </w:r>
      <w:r w:rsidR="00301A65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301A65">
        <w:rPr>
          <w:rFonts w:ascii="Angsana New" w:hAnsi="Angsana New" w:cs="Angsana New"/>
          <w:sz w:val="32"/>
          <w:szCs w:val="32"/>
        </w:rPr>
        <w:t xml:space="preserve">2560 </w:t>
      </w:r>
      <w:r w:rsidRPr="00EE2256">
        <w:rPr>
          <w:rFonts w:ascii="Angsana New" w:hAnsi="Angsana New" w:cs="Angsana New" w:hint="cs"/>
          <w:sz w:val="32"/>
          <w:szCs w:val="32"/>
          <w:cs/>
        </w:rPr>
        <w:t>ได้มีมติ</w:t>
      </w:r>
      <w:r w:rsidR="00301A65">
        <w:rPr>
          <w:rFonts w:ascii="Angsana New" w:hAnsi="Angsana New" w:cs="Angsana New" w:hint="cs"/>
          <w:sz w:val="32"/>
          <w:szCs w:val="32"/>
          <w:cs/>
        </w:rPr>
        <w:t xml:space="preserve">อนุมัติการงดจ่ายเงินปันผลดังกล่าว </w:t>
      </w:r>
      <w:r w:rsidR="00E11177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EE2256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จำนวนไม่เกิน 2.40 ล้านบาท </w:t>
      </w:r>
    </w:p>
    <w:p w:rsidR="006E6643" w:rsidRDefault="00EE2256" w:rsidP="007870CC">
      <w:pPr>
        <w:ind w:left="426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</w:p>
    <w:p w:rsidR="007870CC" w:rsidRDefault="007870CC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64EF0" w:rsidRDefault="00064EF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34221A" w:rsidRDefault="0034221A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64EF0" w:rsidRPr="00064EF0" w:rsidRDefault="00064EF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DC11FC" w:rsidRPr="00A63755" w:rsidRDefault="00DC11FC" w:rsidP="007870CC">
      <w:pPr>
        <w:numPr>
          <w:ilvl w:val="0"/>
          <w:numId w:val="1"/>
        </w:numPr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Default="00DC11FC" w:rsidP="007870CC">
      <w:pPr>
        <w:ind w:left="450" w:right="28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p w:rsidR="00ED1D73" w:rsidRPr="00ED1D73" w:rsidRDefault="00ED1D73" w:rsidP="007870CC">
      <w:pPr>
        <w:ind w:left="450" w:right="28" w:firstLine="720"/>
        <w:rPr>
          <w:rFonts w:ascii="Angsana New" w:hAnsi="Angsana New" w:cs="Angsana New"/>
          <w:sz w:val="14"/>
          <w:szCs w:val="14"/>
        </w:rPr>
      </w:pP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12 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 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2543)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7870CC" w:rsidRDefault="007870CC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159.40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 xml:space="preserve">356.60 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26.77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Pr="00A63755" w:rsidRDefault="00DC11FC" w:rsidP="007870C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455027" w:rsidRPr="00A63755" w:rsidRDefault="00455027" w:rsidP="000D14C2">
      <w:pPr>
        <w:spacing w:line="276" w:lineRule="auto"/>
        <w:ind w:left="450" w:right="29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C61E4B" w:rsidRDefault="00C61E4B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55A71" w:rsidRPr="00216A77" w:rsidRDefault="00755A71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870CC" w:rsidRDefault="007870CC" w:rsidP="007870CC">
      <w:pPr>
        <w:spacing w:before="120" w:after="60" w:line="276" w:lineRule="auto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25B05" w:rsidRDefault="00D25B05" w:rsidP="007870CC">
      <w:pPr>
        <w:spacing w:before="120" w:after="60" w:line="276" w:lineRule="auto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D645D" w:rsidRPr="007870CC" w:rsidRDefault="00DD645D" w:rsidP="007870CC">
      <w:pPr>
        <w:pStyle w:val="ListParagraph"/>
        <w:numPr>
          <w:ilvl w:val="0"/>
          <w:numId w:val="1"/>
        </w:numPr>
        <w:spacing w:before="120" w:after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0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926EA3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5"/>
        <w:gridCol w:w="1499"/>
        <w:gridCol w:w="1499"/>
        <w:gridCol w:w="1499"/>
        <w:gridCol w:w="1555"/>
      </w:tblGrid>
      <w:tr w:rsidR="00130405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3FC3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2CD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33FC3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2CD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833FC3" w:rsidRPr="00A63755" w:rsidRDefault="00833FC3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EE391B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3628" w:rsidRPr="00302E63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0F7A58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(2,830)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(16,340)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0F7A58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(2,830)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F0034B" w:rsidP="00F0034B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(16,340)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0F7A58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171,026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157,756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0F7A58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171,326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157,562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8,580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177D34" w:rsidRDefault="00F0034B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8,540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8,580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8,540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65,463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177D34" w:rsidRDefault="00F0034B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64,236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65,463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64,236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15,106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177D34" w:rsidRDefault="00F0034B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15,106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16,140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177D34" w:rsidRDefault="00F0034B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F7A58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687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</w:tr>
      <w:tr w:rsidR="00674B7C" w:rsidRPr="00A63755" w:rsidTr="00674B7C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674B7C" w:rsidRPr="00A63755" w:rsidRDefault="00C076D3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ขาดทุนจากการลดมูลค่า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74B7C" w:rsidRDefault="00674B7C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674B7C" w:rsidRDefault="00674B7C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74B7C" w:rsidRDefault="00674B7C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74B7C" w:rsidRDefault="00674B7C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6D3" w:rsidRPr="00A63755" w:rsidTr="00674B7C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C076D3" w:rsidRPr="00A63755" w:rsidRDefault="00C076D3" w:rsidP="00AA5FA6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076D3" w:rsidRDefault="00C076D3" w:rsidP="00C076D3">
            <w:pPr>
              <w:spacing w:line="276" w:lineRule="auto"/>
              <w:ind w:right="1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</w:t>
            </w:r>
            <w:r>
              <w:rPr>
                <w:rFonts w:ascii="Angsana New" w:hAnsi="Angsana New" w:cs="Angsana New"/>
                <w:sz w:val="32"/>
                <w:szCs w:val="32"/>
              </w:rPr>
              <w:t>,797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C076D3" w:rsidRDefault="006A2A38" w:rsidP="000E3B9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076D3" w:rsidRDefault="00C076D3" w:rsidP="00C076D3">
            <w:pPr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</w:t>
            </w:r>
            <w:r>
              <w:rPr>
                <w:rFonts w:ascii="Angsana New" w:hAnsi="Angsana New" w:cs="Angsana New"/>
                <w:sz w:val="32"/>
                <w:szCs w:val="32"/>
              </w:rPr>
              <w:t>,797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076D3" w:rsidRDefault="006A2A38" w:rsidP="000E3B9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C076D3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0F7A5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878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</w:t>
            </w:r>
            <w:r w:rsidR="006A2A38">
              <w:rPr>
                <w:rFonts w:ascii="Angsana New" w:hAnsi="Angsana New" w:cs="Angsana New"/>
                <w:sz w:val="32"/>
                <w:szCs w:val="32"/>
              </w:rPr>
              <w:t>798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C076D3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0F7A5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673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</w:t>
            </w:r>
            <w:r w:rsidR="006A2A38">
              <w:rPr>
                <w:rFonts w:ascii="Angsana New" w:hAnsi="Angsana New" w:cs="Angsana New"/>
                <w:sz w:val="32"/>
                <w:szCs w:val="32"/>
              </w:rPr>
              <w:t>077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0F7A58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292,11</w:t>
            </w:r>
            <w:r w:rsidR="00674B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263,572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0F7A58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292,20</w:t>
            </w:r>
            <w:r w:rsidR="00674B7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DF3628" w:rsidRPr="00177D34" w:rsidRDefault="00F0034B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263,657</w:t>
            </w:r>
          </w:p>
        </w:tc>
      </w:tr>
    </w:tbl>
    <w:p w:rsidR="00C477A0" w:rsidRDefault="00C477A0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A63755" w:rsidRDefault="00A666E9" w:rsidP="00EE2256">
      <w:pPr>
        <w:numPr>
          <w:ilvl w:val="0"/>
          <w:numId w:val="1"/>
        </w:numPr>
        <w:spacing w:line="276" w:lineRule="auto"/>
        <w:ind w:left="448" w:right="28" w:hanging="448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A666E9" w:rsidRPr="00A63755" w:rsidRDefault="00521A85" w:rsidP="00755A71">
      <w:pPr>
        <w:spacing w:line="276" w:lineRule="auto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18.1</w:t>
      </w:r>
      <w:r w:rsidR="0047005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755A7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755A71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1055FF" w:rsidRPr="00A63755" w:rsidRDefault="00A666E9" w:rsidP="00755A71">
      <w:pPr>
        <w:spacing w:line="276" w:lineRule="auto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90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6B2902">
        <w:rPr>
          <w:rFonts w:ascii="Angsana New" w:hAnsi="Angsana New" w:cs="Angsana New"/>
          <w:sz w:val="32"/>
          <w:szCs w:val="32"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A666E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55544D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55544D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F81DDD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1DDD" w:rsidRPr="002A2FFA" w:rsidRDefault="00F81DD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F81DDD" w:rsidP="00F81DD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F81DD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F81DDD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5544D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734065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FB6023">
              <w:rPr>
                <w:rFonts w:ascii="Angsana New" w:hAnsi="Angsana New" w:cs="Angsana New"/>
                <w:sz w:val="31"/>
                <w:szCs w:val="31"/>
              </w:rPr>
              <w:t>,882.12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8,614.48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734065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6023">
              <w:rPr>
                <w:rFonts w:ascii="Angsana New" w:hAnsi="Angsana New" w:cs="Angsana New"/>
                <w:sz w:val="30"/>
                <w:szCs w:val="30"/>
              </w:rPr>
              <w:t>13,740.05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280,096.48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734065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2.84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2.94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734065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108.21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113.79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 w:rsidR="006A2A38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734065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734065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331.93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337.77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5544D" w:rsidRPr="00146D21" w:rsidRDefault="00734065" w:rsidP="002D7500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81862">
              <w:rPr>
                <w:rFonts w:ascii="Angsana New" w:hAnsi="Angsana New" w:cs="Angsana New"/>
                <w:sz w:val="30"/>
                <w:szCs w:val="30"/>
              </w:rPr>
              <w:t>14,180.19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280,548.04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845503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6A2A38" w:rsidRDefault="00734065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highlight w:val="yellow"/>
                <w:cs/>
              </w:rPr>
            </w:pPr>
            <w:r w:rsidRPr="00FB6023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FB6023" w:rsidRPr="00FB6023">
              <w:rPr>
                <w:rFonts w:ascii="Angsana New" w:hAnsi="Angsana New" w:cs="Angsana New"/>
                <w:sz w:val="31"/>
                <w:szCs w:val="31"/>
              </w:rPr>
              <w:t>,418.56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6A2A38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4,197.80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6A2A38" w:rsidRDefault="00FB602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138,770.72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6A2A38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137,885.96</w:t>
            </w:r>
          </w:p>
        </w:tc>
      </w:tr>
      <w:tr w:rsidR="0055544D" w:rsidRPr="002A2FFA" w:rsidTr="00845503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734065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120.05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202.96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9C6DC9" w:rsidRDefault="00734065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4,659.32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7,995.19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5544D" w:rsidRPr="009C6DC9" w:rsidRDefault="00734065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FB6023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81862">
              <w:rPr>
                <w:rFonts w:ascii="Angsana New" w:hAnsi="Angsana New" w:cs="Angsana New"/>
                <w:sz w:val="30"/>
                <w:szCs w:val="30"/>
              </w:rPr>
              <w:t>430.04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145,881.15</w:t>
            </w:r>
          </w:p>
        </w:tc>
      </w:tr>
    </w:tbl>
    <w:p w:rsidR="00A17846" w:rsidRDefault="00A17846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5155C9" w:rsidRPr="002A2FFA" w:rsidRDefault="00166D39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5155C9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C9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0F10CC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0CC" w:rsidRPr="002A2FFA" w:rsidRDefault="000F10CC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155C9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734065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</w:t>
            </w:r>
            <w:r w:rsidR="005079AA">
              <w:rPr>
                <w:rFonts w:ascii="Angsana New" w:hAnsi="Angsana New" w:cs="Angsana New"/>
                <w:sz w:val="31"/>
                <w:szCs w:val="31"/>
              </w:rPr>
              <w:t>931.82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8,577.98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21</w:t>
            </w:r>
            <w:r w:rsidR="005079AA">
              <w:rPr>
                <w:rFonts w:ascii="Angsana New" w:hAnsi="Angsana New" w:cs="Angsana New"/>
                <w:sz w:val="31"/>
                <w:szCs w:val="31"/>
              </w:rPr>
              <w:t>5,283.67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278,909.54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 w:rsidR="006A2A38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907618" w:rsidRDefault="00734065" w:rsidP="00E047E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07618"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907618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907618"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907618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07618">
              <w:rPr>
                <w:rFonts w:ascii="Angsana New" w:hAnsi="Angsana New" w:cs="Angsana New"/>
                <w:sz w:val="31"/>
                <w:szCs w:val="31"/>
              </w:rPr>
              <w:t>331.93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337.77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155C9" w:rsidRPr="00205159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21</w:t>
            </w:r>
            <w:r w:rsidR="00DC235B">
              <w:rPr>
                <w:rFonts w:ascii="Angsana New" w:hAnsi="Angsana New" w:cs="Angsana New"/>
                <w:sz w:val="31"/>
                <w:szCs w:val="31"/>
              </w:rPr>
              <w:t>5,615.60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55C9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279,247.31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460B68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460B68" w:rsidRDefault="00734065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5079AA" w:rsidRPr="00460B68">
              <w:rPr>
                <w:rFonts w:ascii="Angsana New" w:hAnsi="Angsana New" w:cs="Angsana New"/>
                <w:sz w:val="31"/>
                <w:szCs w:val="31"/>
              </w:rPr>
              <w:t>,408.91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460B68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4,294.23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460B68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="00460B68" w:rsidRPr="00460B68">
              <w:rPr>
                <w:rFonts w:ascii="Angsana New" w:hAnsi="Angsana New" w:cs="Angsana New"/>
                <w:sz w:val="31"/>
                <w:szCs w:val="31"/>
              </w:rPr>
              <w:t>8,467.39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460B68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141,053.42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734065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118.77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4,609.34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8,008.51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9025A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</w:t>
            </w:r>
            <w:r w:rsidR="009025A3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734065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33.42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23.16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173.98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122.53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155C9" w:rsidRPr="00205159" w:rsidRDefault="00734065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</w:t>
            </w:r>
            <w:r w:rsidR="00DC235B">
              <w:rPr>
                <w:rFonts w:ascii="Angsana New" w:hAnsi="Angsana New" w:cs="Angsana New"/>
                <w:sz w:val="31"/>
                <w:szCs w:val="31"/>
              </w:rPr>
              <w:t>3,250.71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149,184.46</w:t>
            </w:r>
          </w:p>
        </w:tc>
      </w:tr>
    </w:tbl>
    <w:p w:rsidR="00EE1BBE" w:rsidRPr="002F37CC" w:rsidRDefault="00EE1BBE" w:rsidP="00755A71">
      <w:pPr>
        <w:spacing w:before="240" w:line="276" w:lineRule="auto"/>
        <w:ind w:left="851" w:right="29" w:hanging="401"/>
        <w:jc w:val="thaiDistribute"/>
        <w:rPr>
          <w:rFonts w:ascii="Angsana New" w:hAnsi="Angsana New" w:cs="Angsana New"/>
          <w:sz w:val="32"/>
          <w:szCs w:val="32"/>
        </w:rPr>
      </w:pPr>
      <w:r w:rsidRPr="00EE1BBE">
        <w:rPr>
          <w:rFonts w:ascii="Angsana New" w:hAnsi="Angsana New" w:cs="Angsana New"/>
          <w:b/>
          <w:bCs/>
          <w:sz w:val="32"/>
          <w:szCs w:val="32"/>
        </w:rPr>
        <w:t>18.2</w:t>
      </w:r>
      <w:r w:rsidR="00240CD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5078F" w:rsidRPr="00A63755">
        <w:rPr>
          <w:rFonts w:ascii="Angsana New" w:hAnsi="Angsana New" w:cs="Angsana New"/>
          <w:sz w:val="32"/>
          <w:szCs w:val="32"/>
        </w:rPr>
        <w:t>3</w:t>
      </w:r>
      <w:r w:rsidR="0025078F">
        <w:rPr>
          <w:rFonts w:ascii="Angsana New" w:hAnsi="Angsana New" w:cs="Angsana New"/>
          <w:sz w:val="32"/>
          <w:szCs w:val="32"/>
        </w:rPr>
        <w:t>1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078F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 w:hint="cs"/>
          <w:sz w:val="32"/>
          <w:szCs w:val="32"/>
          <w:cs/>
        </w:rPr>
        <w:t>6</w:t>
      </w:r>
      <w:r w:rsidR="0025078F">
        <w:rPr>
          <w:rFonts w:ascii="Angsana New" w:hAnsi="Angsana New" w:cs="Angsana New"/>
          <w:sz w:val="32"/>
          <w:szCs w:val="32"/>
        </w:rPr>
        <w:t>1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/>
          <w:sz w:val="32"/>
          <w:szCs w:val="32"/>
        </w:rPr>
        <w:t>60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บริษัทมีสัญญาขายเงินตราต่างประเทศล่วงหน้า กับ</w:t>
      </w:r>
      <w:r w:rsidRPr="002F37CC">
        <w:rPr>
          <w:rFonts w:ascii="Angsana New" w:hAnsi="Angsana New" w:cs="Angsana New"/>
          <w:spacing w:val="2"/>
          <w:sz w:val="32"/>
          <w:szCs w:val="32"/>
          <w:cs/>
        </w:rPr>
        <w:t>ธนาคารพาณิชย์ในประเทศ เพื่อป้องกันความเสี่ยงของการเปลี่ยนแปลงในอัตราแลกเปลี่ยน ที่อาจมี</w:t>
      </w:r>
      <w:r w:rsidRPr="002F37CC">
        <w:rPr>
          <w:rFonts w:ascii="Angsana New" w:hAnsi="Angsana New" w:cs="Angsana New"/>
          <w:sz w:val="32"/>
          <w:szCs w:val="32"/>
          <w:cs/>
        </w:rPr>
        <w:t>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EE1BBE" w:rsidRPr="002F37CC" w:rsidRDefault="00B71968" w:rsidP="00EE1BBE">
      <w:pPr>
        <w:spacing w:line="276" w:lineRule="auto"/>
        <w:ind w:right="-22"/>
        <w:contextualSpacing/>
        <w:jc w:val="right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E1BBE" w:rsidRPr="002F37CC">
        <w:rPr>
          <w:rFonts w:ascii="Angsana New" w:hAnsi="Angsana New" w:cs="Angsana New"/>
          <w:sz w:val="32"/>
          <w:szCs w:val="32"/>
        </w:rPr>
        <w:t xml:space="preserve">: </w:t>
      </w:r>
      <w:r w:rsidR="00EE1BBE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1843"/>
        <w:gridCol w:w="1701"/>
        <w:gridCol w:w="2967"/>
      </w:tblGrid>
      <w:tr w:rsidR="00EE1BBE" w:rsidRPr="002F37CC" w:rsidTr="00B71968">
        <w:tc>
          <w:tcPr>
            <w:tcW w:w="2693" w:type="dxa"/>
            <w:vMerge w:val="restart"/>
            <w:vAlign w:val="center"/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511" w:type="dxa"/>
            <w:gridSpan w:val="3"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1BBE" w:rsidRPr="002F37CC" w:rsidTr="00B71968">
        <w:tc>
          <w:tcPr>
            <w:tcW w:w="2693" w:type="dxa"/>
            <w:vMerge/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967" w:type="dxa"/>
            <w:vMerge w:val="restart"/>
            <w:vAlign w:val="center"/>
          </w:tcPr>
          <w:p w:rsidR="00EE1BBE" w:rsidRPr="00E76F6F" w:rsidRDefault="00566229" w:rsidP="0056622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EE1BBE" w:rsidRPr="002F37CC" w:rsidTr="00B71968"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BBE" w:rsidRPr="002F37CC" w:rsidTr="00B71968">
        <w:tc>
          <w:tcPr>
            <w:tcW w:w="2693" w:type="dxa"/>
            <w:tcBorders>
              <w:bottom w:val="nil"/>
            </w:tcBorders>
          </w:tcPr>
          <w:p w:rsidR="00EE1BBE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>าคม 25</w:t>
            </w:r>
            <w:r w:rsidR="00EE1BBE"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1BBE" w:rsidRPr="002F37CC" w:rsidTr="00B71968">
        <w:trPr>
          <w:trHeight w:val="55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8B202B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E1BBE" w:rsidRPr="008B202B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5078F" w:rsidRPr="008B202B">
              <w:rPr>
                <w:rFonts w:ascii="Angsana New" w:hAnsi="Angsana New" w:cs="Angsana New"/>
                <w:sz w:val="30"/>
                <w:szCs w:val="30"/>
              </w:rPr>
              <w:t>,207.51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EE1BBE" w:rsidRPr="008B202B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EE1BBE"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2561</w:t>
            </w: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,510.31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 2561</w:t>
            </w:r>
          </w:p>
        </w:tc>
      </w:tr>
    </w:tbl>
    <w:p w:rsidR="00825D8F" w:rsidRDefault="00825D8F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Pr="002A2FFA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</w:p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DC11FC" w:rsidRPr="002A2FFA" w:rsidRDefault="00DC11FC" w:rsidP="00EE225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5155C9" w:rsidRDefault="00DC11FC" w:rsidP="00BD0EBB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และการลงทุน ซึ่งการดำเนินงานสำหรับงวดสามเดือนสิ้นสุดวันที่ </w:t>
      </w:r>
      <w:r w:rsidR="00F2193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F21932">
        <w:rPr>
          <w:rFonts w:ascii="Angsana New" w:hAnsi="Angsana New" w:cs="Angsana New"/>
          <w:spacing w:val="-2"/>
          <w:sz w:val="32"/>
          <w:szCs w:val="32"/>
        </w:rPr>
        <w:t xml:space="preserve">2561 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546D2D">
        <w:rPr>
          <w:rFonts w:ascii="Angsana New" w:hAnsi="Angsana New" w:cs="Angsana New"/>
          <w:spacing w:val="-2"/>
          <w:sz w:val="32"/>
          <w:szCs w:val="32"/>
        </w:rPr>
        <w:t>2560</w:t>
      </w:r>
      <w:r w:rsidR="00F219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>มีการดำเนินงาน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คือ </w:t>
      </w:r>
      <w:r w:rsidR="00FB3BF8"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="00FB3BF8"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B3BF8"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F21932" w:rsidRPr="005B40D7" w:rsidRDefault="00F21932" w:rsidP="00F21932">
      <w:pPr>
        <w:spacing w:line="276" w:lineRule="auto"/>
        <w:ind w:right="-22"/>
        <w:jc w:val="right"/>
        <w:rPr>
          <w:rFonts w:ascii="Angsana New" w:hAnsi="Angsana New" w:cs="Angsana New"/>
        </w:rPr>
      </w:pPr>
      <w:r w:rsidRPr="005B40D7">
        <w:rPr>
          <w:rFonts w:ascii="Angsana New" w:hAnsi="Angsana New" w:cs="Angsana New"/>
          <w:cs/>
        </w:rPr>
        <w:t xml:space="preserve">หน่วย : </w:t>
      </w:r>
      <w:r w:rsidRPr="005B40D7">
        <w:rPr>
          <w:rFonts w:ascii="Angsana New" w:hAnsi="Angsana New" w:cs="Angsana New" w:hint="cs"/>
          <w:cs/>
        </w:rPr>
        <w:t>พัน</w:t>
      </w:r>
      <w:r w:rsidRPr="005B40D7">
        <w:rPr>
          <w:rFonts w:ascii="Angsana New" w:hAnsi="Angsana New" w:cs="Angsana New"/>
          <w:cs/>
        </w:rPr>
        <w:t>บาท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992"/>
        <w:gridCol w:w="709"/>
        <w:gridCol w:w="992"/>
        <w:gridCol w:w="712"/>
        <w:gridCol w:w="847"/>
        <w:gridCol w:w="425"/>
        <w:gridCol w:w="954"/>
        <w:gridCol w:w="464"/>
        <w:gridCol w:w="991"/>
        <w:gridCol w:w="992"/>
      </w:tblGrid>
      <w:tr w:rsidR="006E51FE" w:rsidRPr="001877EF" w:rsidTr="006E51FE">
        <w:tc>
          <w:tcPr>
            <w:tcW w:w="1560" w:type="dxa"/>
            <w:vMerge w:val="restart"/>
            <w:shd w:val="clear" w:color="auto" w:fill="auto"/>
            <w:vAlign w:val="center"/>
          </w:tcPr>
          <w:p w:rsidR="006E51FE" w:rsidRPr="001877EF" w:rsidRDefault="006E51FE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405" w:type="dxa"/>
            <w:gridSpan w:val="4"/>
            <w:tcBorders>
              <w:bottom w:val="nil"/>
            </w:tcBorders>
          </w:tcPr>
          <w:p w:rsidR="006E51FE" w:rsidRPr="001877EF" w:rsidRDefault="006E51F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  <w:spacing w:val="-2"/>
                <w:cs/>
              </w:rPr>
              <w:t>ธุรกิจผลิตและประกอบแผงวงจรไฟฟ้า</w:t>
            </w:r>
            <w:r w:rsidRPr="001877EF">
              <w:rPr>
                <w:rFonts w:ascii="Angsana New" w:hAnsi="Angsana New" w:cs="Angsana New"/>
                <w:spacing w:val="-2"/>
              </w:rPr>
              <w:t xml:space="preserve"> </w:t>
            </w:r>
          </w:p>
        </w:tc>
        <w:tc>
          <w:tcPr>
            <w:tcW w:w="2690" w:type="dxa"/>
            <w:gridSpan w:val="4"/>
            <w:vMerge w:val="restart"/>
            <w:vAlign w:val="center"/>
          </w:tcPr>
          <w:p w:rsidR="006E51FE" w:rsidRPr="001877EF" w:rsidRDefault="006E51FE" w:rsidP="001877E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 w:hint="cs"/>
                <w:spacing w:val="-2"/>
                <w:cs/>
              </w:rPr>
              <w:t>ธุรกิจการลงทุน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6E51FE" w:rsidRPr="001877EF" w:rsidRDefault="006E51FE" w:rsidP="006E51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1877EF">
              <w:rPr>
                <w:rFonts w:ascii="Angsana New" w:hAnsi="Angsana New" w:cs="Angsana New" w:hint="cs"/>
                <w:spacing w:val="-2"/>
                <w:cs/>
              </w:rPr>
              <w:t>รวม</w:t>
            </w:r>
          </w:p>
        </w:tc>
      </w:tr>
      <w:tr w:rsidR="006E51FE" w:rsidRPr="001877EF" w:rsidTr="00FD627E">
        <w:tc>
          <w:tcPr>
            <w:tcW w:w="1560" w:type="dxa"/>
            <w:vMerge/>
            <w:shd w:val="clear" w:color="auto" w:fill="auto"/>
            <w:vAlign w:val="center"/>
          </w:tcPr>
          <w:p w:rsidR="006E51FE" w:rsidRPr="001877EF" w:rsidRDefault="006E51FE" w:rsidP="00FB3BF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05" w:type="dxa"/>
            <w:gridSpan w:val="4"/>
            <w:tcBorders>
              <w:top w:val="nil"/>
            </w:tcBorders>
          </w:tcPr>
          <w:p w:rsidR="006E51FE" w:rsidRPr="001877EF" w:rsidRDefault="006E51F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1877EF">
              <w:rPr>
                <w:rFonts w:ascii="Angsana New" w:hAnsi="Angsana New" w:cs="Angsana New"/>
                <w:spacing w:val="-2"/>
                <w:cs/>
              </w:rPr>
              <w:t>หรือแผงวงจรอิเล็คทรอนิคส์</w:t>
            </w:r>
          </w:p>
        </w:tc>
        <w:tc>
          <w:tcPr>
            <w:tcW w:w="2690" w:type="dxa"/>
            <w:gridSpan w:val="4"/>
            <w:vMerge/>
          </w:tcPr>
          <w:p w:rsidR="006E51FE" w:rsidRPr="001877EF" w:rsidRDefault="006E51F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cs/>
              </w:rPr>
            </w:pPr>
          </w:p>
        </w:tc>
        <w:tc>
          <w:tcPr>
            <w:tcW w:w="1983" w:type="dxa"/>
            <w:gridSpan w:val="2"/>
            <w:vMerge/>
          </w:tcPr>
          <w:p w:rsidR="006E51FE" w:rsidRPr="001877EF" w:rsidRDefault="006E51F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cs/>
              </w:rPr>
            </w:pPr>
          </w:p>
        </w:tc>
      </w:tr>
      <w:tr w:rsidR="001877EF" w:rsidRPr="001877EF" w:rsidTr="006E51FE">
        <w:tc>
          <w:tcPr>
            <w:tcW w:w="1560" w:type="dxa"/>
            <w:vMerge/>
            <w:shd w:val="clear" w:color="auto" w:fill="auto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61</w:t>
            </w:r>
          </w:p>
        </w:tc>
        <w:tc>
          <w:tcPr>
            <w:tcW w:w="1704" w:type="dxa"/>
            <w:gridSpan w:val="2"/>
          </w:tcPr>
          <w:p w:rsidR="001877EF" w:rsidRPr="001877EF" w:rsidRDefault="001877EF" w:rsidP="001877E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60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61</w:t>
            </w:r>
          </w:p>
        </w:tc>
        <w:tc>
          <w:tcPr>
            <w:tcW w:w="1418" w:type="dxa"/>
            <w:gridSpan w:val="2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60</w:t>
            </w:r>
          </w:p>
        </w:tc>
        <w:tc>
          <w:tcPr>
            <w:tcW w:w="991" w:type="dxa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61</w:t>
            </w:r>
          </w:p>
        </w:tc>
        <w:tc>
          <w:tcPr>
            <w:tcW w:w="992" w:type="dxa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  <w:cs/>
              </w:rPr>
              <w:t>25</w:t>
            </w:r>
            <w:r w:rsidRPr="001877EF">
              <w:rPr>
                <w:rFonts w:ascii="Angsana New" w:hAnsi="Angsana New" w:cs="Angsana New"/>
              </w:rPr>
              <w:t>60</w:t>
            </w:r>
          </w:p>
        </w:tc>
      </w:tr>
      <w:tr w:rsidR="001877EF" w:rsidRPr="001877EF" w:rsidTr="006E51FE"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712" w:type="dxa"/>
            <w:tcBorders>
              <w:left w:val="dashed" w:sz="4" w:space="0" w:color="auto"/>
              <w:bottom w:val="single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%</w:t>
            </w:r>
          </w:p>
        </w:tc>
        <w:tc>
          <w:tcPr>
            <w:tcW w:w="847" w:type="dxa"/>
            <w:tcBorders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425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%</w:t>
            </w:r>
          </w:p>
        </w:tc>
        <w:tc>
          <w:tcPr>
            <w:tcW w:w="954" w:type="dxa"/>
            <w:tcBorders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464" w:type="dxa"/>
            <w:tcBorders>
              <w:left w:val="dashed" w:sz="4" w:space="0" w:color="auto"/>
              <w:bottom w:val="single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%</w:t>
            </w:r>
          </w:p>
        </w:tc>
        <w:tc>
          <w:tcPr>
            <w:tcW w:w="991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</w:tcBorders>
          </w:tcPr>
          <w:p w:rsidR="001877EF" w:rsidRPr="001877EF" w:rsidRDefault="001877EF" w:rsidP="00FD627E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04EDA" w:rsidRPr="001877EF" w:rsidTr="00FD627E">
        <w:tc>
          <w:tcPr>
            <w:tcW w:w="1560" w:type="dxa"/>
            <w:tcBorders>
              <w:bottom w:val="nil"/>
            </w:tcBorders>
            <w:vAlign w:val="center"/>
          </w:tcPr>
          <w:p w:rsidR="00104EDA" w:rsidRPr="001877EF" w:rsidRDefault="00104EDA" w:rsidP="00FD627E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258,075</w:t>
            </w:r>
          </w:p>
        </w:tc>
        <w:tc>
          <w:tcPr>
            <w:tcW w:w="709" w:type="dxa"/>
            <w:tcBorders>
              <w:left w:val="dashed" w:sz="4" w:space="0" w:color="auto"/>
              <w:bottom w:val="nil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95.60</w:t>
            </w:r>
          </w:p>
        </w:tc>
        <w:tc>
          <w:tcPr>
            <w:tcW w:w="992" w:type="dxa"/>
            <w:tcBorders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236,220</w:t>
            </w:r>
          </w:p>
        </w:tc>
        <w:tc>
          <w:tcPr>
            <w:tcW w:w="712" w:type="dxa"/>
            <w:tcBorders>
              <w:left w:val="dashed" w:sz="4" w:space="0" w:color="auto"/>
              <w:bottom w:val="nil"/>
            </w:tcBorders>
            <w:vAlign w:val="center"/>
          </w:tcPr>
          <w:p w:rsidR="00104EDA" w:rsidRPr="001877EF" w:rsidRDefault="00104EDA" w:rsidP="000E3B9E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95.</w:t>
            </w:r>
            <w:r w:rsidR="000E3B9E">
              <w:rPr>
                <w:rFonts w:ascii="Angsana New" w:hAnsi="Angsana New" w:cs="Angsana New"/>
              </w:rPr>
              <w:t>26</w:t>
            </w:r>
          </w:p>
        </w:tc>
        <w:tc>
          <w:tcPr>
            <w:tcW w:w="847" w:type="dxa"/>
            <w:tcBorders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25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20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54" w:type="dxa"/>
            <w:tcBorders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64" w:type="dxa"/>
            <w:tcBorders>
              <w:left w:val="dashed" w:sz="4" w:space="0" w:color="auto"/>
              <w:bottom w:val="nil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317"/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258,075</w:t>
            </w:r>
          </w:p>
        </w:tc>
        <w:tc>
          <w:tcPr>
            <w:tcW w:w="992" w:type="dxa"/>
            <w:tcBorders>
              <w:left w:val="dashed" w:sz="4" w:space="0" w:color="auto"/>
              <w:bottom w:val="nil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236,220</w:t>
            </w:r>
          </w:p>
        </w:tc>
      </w:tr>
      <w:tr w:rsidR="00104EDA" w:rsidRPr="001877EF" w:rsidTr="00FD627E">
        <w:tc>
          <w:tcPr>
            <w:tcW w:w="1560" w:type="dxa"/>
            <w:tcBorders>
              <w:top w:val="nil"/>
            </w:tcBorders>
            <w:vAlign w:val="center"/>
          </w:tcPr>
          <w:p w:rsidR="00104EDA" w:rsidRPr="001877EF" w:rsidRDefault="00104EDA" w:rsidP="00FD627E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ในประเทศ</w:t>
            </w:r>
          </w:p>
        </w:tc>
        <w:tc>
          <w:tcPr>
            <w:tcW w:w="992" w:type="dxa"/>
            <w:tcBorders>
              <w:top w:val="nil"/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11,881</w:t>
            </w:r>
          </w:p>
        </w:tc>
        <w:tc>
          <w:tcPr>
            <w:tcW w:w="709" w:type="dxa"/>
            <w:tcBorders>
              <w:top w:val="nil"/>
              <w:lef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4.40</w:t>
            </w:r>
          </w:p>
        </w:tc>
        <w:tc>
          <w:tcPr>
            <w:tcW w:w="992" w:type="dxa"/>
            <w:tcBorders>
              <w:top w:val="nil"/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11,767</w:t>
            </w:r>
          </w:p>
        </w:tc>
        <w:tc>
          <w:tcPr>
            <w:tcW w:w="712" w:type="dxa"/>
            <w:tcBorders>
              <w:top w:val="nil"/>
              <w:lef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4.74</w:t>
            </w:r>
          </w:p>
        </w:tc>
        <w:tc>
          <w:tcPr>
            <w:tcW w:w="847" w:type="dxa"/>
            <w:tcBorders>
              <w:top w:val="nil"/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25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20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54" w:type="dxa"/>
            <w:tcBorders>
              <w:top w:val="nil"/>
              <w:right w:val="dashed" w:sz="4" w:space="0" w:color="auto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64" w:type="dxa"/>
            <w:tcBorders>
              <w:top w:val="nil"/>
              <w:left w:val="dashed" w:sz="4" w:space="0" w:color="auto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317"/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 w:rsidRPr="001877EF">
              <w:rPr>
                <w:rFonts w:ascii="Angsana New" w:hAnsi="Angsana New" w:cs="Angsana New"/>
              </w:rPr>
              <w:t>11,881</w:t>
            </w:r>
          </w:p>
        </w:tc>
        <w:tc>
          <w:tcPr>
            <w:tcW w:w="992" w:type="dxa"/>
            <w:tcBorders>
              <w:top w:val="nil"/>
              <w:left w:val="dashed" w:sz="4" w:space="0" w:color="auto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11,767</w:t>
            </w:r>
          </w:p>
        </w:tc>
      </w:tr>
      <w:tr w:rsidR="00104EDA" w:rsidRPr="001877EF" w:rsidTr="00FD627E">
        <w:tc>
          <w:tcPr>
            <w:tcW w:w="1560" w:type="dxa"/>
            <w:vAlign w:val="center"/>
          </w:tcPr>
          <w:p w:rsidR="00104EDA" w:rsidRPr="001877EF" w:rsidRDefault="00104EDA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269,956</w:t>
            </w:r>
          </w:p>
        </w:tc>
        <w:tc>
          <w:tcPr>
            <w:tcW w:w="709" w:type="dxa"/>
            <w:tcBorders>
              <w:lef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92" w:type="dxa"/>
            <w:tcBorders>
              <w:righ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247,987</w:t>
            </w:r>
          </w:p>
        </w:tc>
        <w:tc>
          <w:tcPr>
            <w:tcW w:w="712" w:type="dxa"/>
            <w:tcBorders>
              <w:left w:val="dashed" w:sz="4" w:space="0" w:color="auto"/>
            </w:tcBorders>
            <w:vAlign w:val="center"/>
          </w:tcPr>
          <w:p w:rsidR="00104EDA" w:rsidRPr="001877EF" w:rsidRDefault="00104EDA" w:rsidP="001877EF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47" w:type="dxa"/>
            <w:tcBorders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2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104EDA" w:rsidRPr="001877EF" w:rsidRDefault="00104EDA" w:rsidP="006E51FE">
            <w:pPr>
              <w:tabs>
                <w:tab w:val="decimal" w:pos="209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54" w:type="dxa"/>
            <w:tcBorders>
              <w:right w:val="dashed" w:sz="4" w:space="0" w:color="auto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464" w:type="dxa"/>
            <w:tcBorders>
              <w:left w:val="dashed" w:sz="4" w:space="0" w:color="auto"/>
            </w:tcBorders>
            <w:vAlign w:val="center"/>
          </w:tcPr>
          <w:p w:rsidR="00104EDA" w:rsidRPr="001877EF" w:rsidRDefault="00104EDA" w:rsidP="009A53AF">
            <w:pPr>
              <w:tabs>
                <w:tab w:val="decimal" w:pos="317"/>
                <w:tab w:val="decimal" w:pos="456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1877EF">
              <w:rPr>
                <w:rFonts w:ascii="Angsana New" w:hAnsi="Angsana New" w:cs="Angsana New"/>
              </w:rPr>
              <w:t>269,956</w:t>
            </w:r>
          </w:p>
        </w:tc>
        <w:tc>
          <w:tcPr>
            <w:tcW w:w="992" w:type="dxa"/>
            <w:tcBorders>
              <w:left w:val="dashed" w:sz="4" w:space="0" w:color="auto"/>
            </w:tcBorders>
            <w:vAlign w:val="center"/>
          </w:tcPr>
          <w:p w:rsidR="00104EDA" w:rsidRPr="001877EF" w:rsidRDefault="00104EDA" w:rsidP="00FD627E">
            <w:pPr>
              <w:tabs>
                <w:tab w:val="decimal" w:pos="681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247,987</w:t>
            </w:r>
          </w:p>
        </w:tc>
      </w:tr>
    </w:tbl>
    <w:p w:rsidR="00F21932" w:rsidRPr="00216A77" w:rsidRDefault="00F21932" w:rsidP="00F21932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F0C7A" w:rsidRPr="002A2FFA" w:rsidRDefault="00EF0C7A" w:rsidP="00EE2256">
      <w:pPr>
        <w:numPr>
          <w:ilvl w:val="0"/>
          <w:numId w:val="1"/>
        </w:numPr>
        <w:spacing w:before="6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Pr="002A2FFA" w:rsidRDefault="003D670E" w:rsidP="00EA63FF">
      <w:pPr>
        <w:pStyle w:val="BlockText"/>
        <w:tabs>
          <w:tab w:val="clear" w:pos="900"/>
        </w:tabs>
        <w:spacing w:line="276" w:lineRule="auto"/>
        <w:ind w:left="446" w:right="-306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7"/>
        <w:gridCol w:w="3075"/>
        <w:gridCol w:w="2552"/>
      </w:tblGrid>
      <w:tr w:rsidR="005155C9" w:rsidRPr="002A2FFA" w:rsidTr="005155C9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55C9" w:rsidRPr="002A2FFA" w:rsidTr="005155C9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155C9" w:rsidRPr="00411DBB" w:rsidTr="000566AC">
        <w:trPr>
          <w:trHeight w:val="20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C497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2.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="000566AC" w:rsidRPr="00AC497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5155C9" w:rsidRPr="00AC4975" w:rsidRDefault="000566AC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 w:rsidRPr="00AC4975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</w:tc>
      </w:tr>
      <w:tr w:rsidR="005155C9" w:rsidRPr="002A2FFA" w:rsidTr="005155C9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5155C9" w:rsidRPr="002A2FFA" w:rsidTr="005155C9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 บริษัท แอล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แมนูแฟคเจอริ่ง 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กรรมการเป็นกรรมการและผู้ถือหุ้น</w:t>
            </w:r>
          </w:p>
        </w:tc>
      </w:tr>
      <w:tr w:rsidR="005155C9" w:rsidRPr="002A2FFA" w:rsidTr="00776312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5.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ไฟน์เนส เมด ดีไซน์ จำกัด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  <w:tr w:rsidR="00776312" w:rsidRPr="0000397A" w:rsidTr="00A6039B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776312" w:rsidRDefault="00776312" w:rsidP="00A6039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6.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Team Precision </w:t>
            </w:r>
            <w:r>
              <w:rPr>
                <w:rFonts w:ascii="Angsana New" w:hAnsi="Angsana New" w:cs="Angsana New"/>
                <w:sz w:val="32"/>
                <w:szCs w:val="32"/>
              </w:rPr>
              <w:t>America, LLC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776312" w:rsidRPr="002A2FFA" w:rsidRDefault="00776312" w:rsidP="00A6039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776312" w:rsidRPr="0000397A" w:rsidRDefault="00776312" w:rsidP="00A6039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776312" w:rsidRPr="0000397A" w:rsidRDefault="00776312" w:rsidP="00A603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</w:t>
            </w:r>
          </w:p>
        </w:tc>
      </w:tr>
    </w:tbl>
    <w:p w:rsidR="00734065" w:rsidRDefault="00734065" w:rsidP="00765958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</w:rPr>
      </w:pPr>
    </w:p>
    <w:p w:rsidR="00BD0EBB" w:rsidRDefault="00BD0EBB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BD0EBB" w:rsidRDefault="00BD0EBB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BD0EBB" w:rsidRDefault="00BD0EBB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3D670E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2A2FFA" w:rsidRDefault="00DD4911" w:rsidP="00DD4911">
      <w:pPr>
        <w:pStyle w:val="BlockText"/>
        <w:tabs>
          <w:tab w:val="clear" w:pos="900"/>
        </w:tabs>
        <w:spacing w:line="276" w:lineRule="auto"/>
        <w:ind w:left="7952" w:right="-22" w:firstLine="0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Pr="002A2FFA">
        <w:rPr>
          <w:rFonts w:ascii="Angsana New" w:hAnsi="Angsana New" w:cs="Angsana New"/>
          <w:spacing w:val="-2"/>
          <w:cs/>
        </w:rPr>
        <w:t>พันบาท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48"/>
        <w:gridCol w:w="1253"/>
        <w:gridCol w:w="1255"/>
        <w:gridCol w:w="1300"/>
        <w:gridCol w:w="1259"/>
      </w:tblGrid>
      <w:tr w:rsidR="005155C9" w:rsidRPr="002F37CC" w:rsidTr="00765958">
        <w:trPr>
          <w:trHeight w:val="360"/>
          <w:jc w:val="center"/>
        </w:trPr>
        <w:tc>
          <w:tcPr>
            <w:tcW w:w="2392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291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7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F37CC" w:rsidTr="006A2A38">
        <w:trPr>
          <w:trHeight w:val="360"/>
          <w:jc w:val="center"/>
        </w:trPr>
        <w:tc>
          <w:tcPr>
            <w:tcW w:w="23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F37CC" w:rsidRDefault="003635CA" w:rsidP="003635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46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3635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48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5155C9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155C9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FD05AE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73406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FD05AE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5C9" w:rsidRPr="002F37CC" w:rsidRDefault="00734065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FD05AE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  <w:tr w:rsidR="00734065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34065" w:rsidRPr="002F37CC" w:rsidRDefault="00734065" w:rsidP="0073406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 w:rsidR="006A2A38">
              <w:rPr>
                <w:rFonts w:ascii="Angsana New" w:hAnsi="Angsana New" w:cs="Angsana New"/>
                <w:sz w:val="28"/>
                <w:szCs w:val="28"/>
              </w:rPr>
              <w:t>eam Precision America,</w:t>
            </w:r>
            <w:r w:rsidR="00067A1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A2A38">
              <w:rPr>
                <w:rFonts w:ascii="Angsana New" w:hAnsi="Angsana New" w:cs="Angsana New"/>
                <w:sz w:val="28"/>
                <w:szCs w:val="28"/>
              </w:rPr>
              <w:t>LLC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734065" w:rsidRPr="002F37CC" w:rsidRDefault="0073406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734065" w:rsidRDefault="00734065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34065" w:rsidRPr="002F37CC" w:rsidRDefault="00765958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734065" w:rsidRDefault="00765958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D05AE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05AE" w:rsidRPr="002F37CC" w:rsidRDefault="00FD05AE" w:rsidP="001045FE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D05AE" w:rsidRPr="002F37CC" w:rsidRDefault="0073406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AE" w:rsidRPr="002F37CC" w:rsidRDefault="00FD05AE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D05AE" w:rsidRPr="002F37CC" w:rsidRDefault="00734065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FD05AE" w:rsidRPr="002F37CC" w:rsidRDefault="00FD05AE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</w:tr>
      <w:tr w:rsidR="006A2A38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2A38" w:rsidRDefault="00FD0770" w:rsidP="00FD0770">
            <w:pPr>
              <w:tabs>
                <w:tab w:val="left" w:pos="811"/>
                <w:tab w:val="left" w:pos="946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="006A2A38"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="006A2A38"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="006A2A38"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A2A38" w:rsidRDefault="006A2A3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38" w:rsidRDefault="006A2A38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2A38" w:rsidRDefault="006A2A38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6A2A38" w:rsidRDefault="006A2A38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734065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34065" w:rsidRDefault="008E17D5" w:rsidP="0073406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ค่าใช้จ่ายรอเรีย</w:t>
            </w:r>
            <w:r w:rsidR="006A2A38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กคืน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734065" w:rsidRDefault="00734065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734065" w:rsidRDefault="00734065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34065" w:rsidRDefault="00734065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734065" w:rsidRDefault="00734065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4065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34065" w:rsidRPr="002F37CC" w:rsidRDefault="00734065" w:rsidP="0073406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734065" w:rsidRDefault="0073406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734065" w:rsidRDefault="00734065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34065" w:rsidRDefault="006E51FE" w:rsidP="006E51F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="0073406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734065" w:rsidRDefault="00734065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E17D5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17D5" w:rsidRPr="002F37CC" w:rsidRDefault="008E17D5" w:rsidP="00734065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E17D5" w:rsidRDefault="008E17D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E17D5" w:rsidRDefault="008E17D5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E17D5" w:rsidRDefault="008E17D5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E17D5" w:rsidRDefault="008E17D5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17D5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17D5" w:rsidRPr="002F37CC" w:rsidRDefault="006A2A38" w:rsidP="00DB6D7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</w:t>
            </w:r>
            <w:r w:rsidR="00067A1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LLC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E17D5" w:rsidRDefault="008E17D5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5" w:rsidRDefault="008E17D5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E17D5" w:rsidRDefault="008E17D5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8E17D5" w:rsidRDefault="008E17D5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55C9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Default="00FD0770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="005155C9"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="0073406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155C9" w:rsidRPr="002F37CC" w:rsidRDefault="006A2A3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C9" w:rsidRDefault="006A2A38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6A2A38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5155C9" w:rsidRDefault="006A2A38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C1364" w:rsidRPr="002F37CC" w:rsidTr="006A2A38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364" w:rsidRDefault="00AC1364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รวมลูกหนี้การค้าและลูกหนี้อื่น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AC1364" w:rsidRPr="00AC1364" w:rsidRDefault="00AC1364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64" w:rsidRDefault="00AC1364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1364" w:rsidRDefault="00AC1364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AC1364" w:rsidRDefault="00AC1364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220157" w:rsidRPr="002F37CC" w:rsidTr="00220157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20157" w:rsidRDefault="00220157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6A2A38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Default="00220157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0157" w:rsidRPr="002F37CC" w:rsidTr="00220157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20157" w:rsidRDefault="00FD0770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</w:t>
            </w:r>
            <w:r w:rsidR="00067A1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LLC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3,106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20157" w:rsidRPr="002F37CC" w:rsidTr="00F14696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Default="00FD0770" w:rsidP="00FD0770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="00220157"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="00220157"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="00220157"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3,106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3,106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14696" w:rsidRPr="002F37CC" w:rsidTr="00F14696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14696" w:rsidRDefault="00F14696" w:rsidP="00FD0770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14696" w:rsidRDefault="00F14696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14696" w:rsidRDefault="00F14696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14696" w:rsidRDefault="00F14696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14696" w:rsidRDefault="00F14696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14696" w:rsidRPr="002F37CC" w:rsidTr="00F14696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14696" w:rsidRDefault="00F14696" w:rsidP="00FD0770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14696" w:rsidRDefault="00F14696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96" w:rsidRDefault="00F14696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14696" w:rsidRDefault="00F14696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F14696" w:rsidRDefault="00F14696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14696" w:rsidRPr="002F37CC" w:rsidTr="00220157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14696" w:rsidRPr="002F37CC" w:rsidRDefault="00F14696" w:rsidP="00FD0770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14696" w:rsidRDefault="00F14696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96" w:rsidRDefault="00F14696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4696" w:rsidRDefault="00F14696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F14696" w:rsidRDefault="00F14696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55C9" w:rsidRPr="002F37CC" w:rsidTr="00220157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75B3" w:rsidRPr="002F37CC" w:rsidTr="00765958">
        <w:trPr>
          <w:trHeight w:val="360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75B3" w:rsidRPr="002F37CC" w:rsidRDefault="003075B3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075B3" w:rsidRPr="002F37CC" w:rsidRDefault="003075B3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075B3" w:rsidRPr="002F37CC" w:rsidRDefault="003075B3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75B3" w:rsidRPr="002F37CC" w:rsidRDefault="003075B3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8,763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075B3" w:rsidRPr="002F37CC" w:rsidRDefault="003075B3" w:rsidP="00067A1F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  <w:tr w:rsidR="003075B3" w:rsidRPr="002F37CC" w:rsidTr="00765958">
        <w:trPr>
          <w:trHeight w:val="360"/>
          <w:jc w:val="center"/>
        </w:trPr>
        <w:tc>
          <w:tcPr>
            <w:tcW w:w="23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2A2FFA" w:rsidRDefault="00580BC4" w:rsidP="00580BC4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="003075B3"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2F37CC" w:rsidRDefault="003075B3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46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2F37CC" w:rsidRDefault="003075B3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2F37CC" w:rsidRDefault="003075B3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8,763</w:t>
            </w:r>
          </w:p>
        </w:tc>
        <w:tc>
          <w:tcPr>
            <w:tcW w:w="648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2F37CC" w:rsidRDefault="003075B3" w:rsidP="00067A1F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</w:tbl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3D670E" w:rsidRPr="002A2FFA" w:rsidRDefault="003D670E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  <w:cs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="00DA6813" w:rsidRPr="002A2FFA">
        <w:rPr>
          <w:rFonts w:ascii="Angsana New" w:hAnsi="Angsana New" w:cs="Angsana New"/>
          <w:spacing w:val="-2"/>
          <w:cs/>
        </w:rPr>
        <w:t>พัน</w:t>
      </w:r>
      <w:r w:rsidR="001173B9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10457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60"/>
        <w:gridCol w:w="1472"/>
        <w:gridCol w:w="1440"/>
        <w:gridCol w:w="1440"/>
        <w:gridCol w:w="1445"/>
      </w:tblGrid>
      <w:tr w:rsidR="00B0663F" w:rsidRPr="00216A77" w:rsidTr="003075B3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2A2FF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2A2FFA" w:rsidRDefault="001173B9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10208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2A2FFA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9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5CA" w:rsidRPr="00216A77" w:rsidTr="00D3578C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A2FFA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A2FFA" w:rsidRDefault="003635C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6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A2FFA" w:rsidRDefault="003635CA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6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A2FFA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6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A2FFA" w:rsidRDefault="003635CA" w:rsidP="001045FE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6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20157" w:rsidRPr="00216A77" w:rsidTr="000C3AF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7B3F3B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2A2FFA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A2FFA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A2FFA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Pr="002A2FFA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578C" w:rsidRPr="00216A77" w:rsidTr="000C3AF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7B3F3B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>Team Precision America,</w:t>
            </w:r>
            <w:r w:rsidR="00067A1F" w:rsidRPr="007B3F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>LLC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2A2FFA" w:rsidRDefault="00D3578C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2A2FFA" w:rsidRDefault="00D3578C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8C" w:rsidRPr="002A2FFA" w:rsidRDefault="00D3578C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D3578C" w:rsidRPr="002A2FFA" w:rsidRDefault="00D3578C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3AF3" w:rsidRPr="00216A77" w:rsidTr="00D3578C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C3AF3" w:rsidRPr="007B3F3B" w:rsidRDefault="000C3AF3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(ราคา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0C3AF3" w:rsidRDefault="000C3AF3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AF3" w:rsidRDefault="000C3AF3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C3AF3" w:rsidRDefault="000C3AF3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0C3AF3" w:rsidRDefault="000C3AF3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578C" w:rsidRPr="00216A77" w:rsidTr="00D3578C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7B3F3B" w:rsidRDefault="000A48F3" w:rsidP="000A48F3">
            <w:pPr>
              <w:spacing w:line="276" w:lineRule="auto"/>
              <w:ind w:left="97" w:right="29" w:firstLine="12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มขายสินค้า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2A2FFA" w:rsidRDefault="00D3578C" w:rsidP="00D3578C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2A2FFA" w:rsidRDefault="00D3578C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2A2FFA" w:rsidRDefault="00D3578C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2A2FFA" w:rsidRDefault="00D3578C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578C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7B3F3B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2A2FFA" w:rsidRDefault="00D3578C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2A2FFA" w:rsidRDefault="00D3578C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2A2FFA" w:rsidRDefault="00D3578C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2A2FFA" w:rsidRDefault="00D3578C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5B06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7B3F3B" w:rsidRDefault="00C75B06" w:rsidP="00DB6D7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แอล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ไพน์</w:t>
            </w:r>
            <w:r w:rsidRPr="007B3F3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2A2FFA" w:rsidRDefault="00C75B06" w:rsidP="00220157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2A2FFA" w:rsidRDefault="00C75B06" w:rsidP="00220157">
            <w:pPr>
              <w:tabs>
                <w:tab w:val="decimal" w:pos="612"/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2A2FFA" w:rsidRDefault="00C75B06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2A2FFA" w:rsidRDefault="00C75B06" w:rsidP="00220157">
            <w:pPr>
              <w:tabs>
                <w:tab w:val="decimal" w:pos="612"/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5B06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7B3F3B" w:rsidRDefault="007B3F3B" w:rsidP="00DB6D7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C75B06" w:rsidRPr="007B3F3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(ประเทศไทย)  จำกัด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2A2FFA" w:rsidRDefault="00C031D6" w:rsidP="00C031D6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2A2FFA" w:rsidRDefault="00C031D6" w:rsidP="000A48F3">
            <w:pPr>
              <w:tabs>
                <w:tab w:val="decimal" w:pos="75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2A2FFA" w:rsidRDefault="00C031D6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2A2FFA" w:rsidRDefault="00C031D6" w:rsidP="000A48F3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</w:tr>
      <w:tr w:rsidR="00F14696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14696" w:rsidRDefault="00F14696" w:rsidP="00DB6D77">
            <w:pPr>
              <w:spacing w:line="276" w:lineRule="auto"/>
              <w:ind w:right="29" w:firstLine="32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14696" w:rsidRDefault="00F14696" w:rsidP="00F14696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14696" w:rsidRDefault="00F14696" w:rsidP="00F14696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4696" w:rsidRDefault="00F14696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F14696" w:rsidRDefault="00F14696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1D6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31D6" w:rsidRPr="007B3F3B" w:rsidRDefault="0030146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ายได้อื่น</w:t>
            </w:r>
            <w:r w:rsidR="00C031D6" w:rsidRPr="007B3F3B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031D6" w:rsidRPr="002A2FFA" w:rsidRDefault="00C031D6" w:rsidP="00220157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D6" w:rsidRPr="002A2FFA" w:rsidRDefault="00C031D6" w:rsidP="00220157">
            <w:pPr>
              <w:tabs>
                <w:tab w:val="decimal" w:pos="612"/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1D6" w:rsidRPr="002A2FFA" w:rsidRDefault="00C031D6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C031D6" w:rsidRPr="002A2FFA" w:rsidRDefault="00C031D6" w:rsidP="00220157">
            <w:pPr>
              <w:tabs>
                <w:tab w:val="decimal" w:pos="612"/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75B3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75B3" w:rsidRPr="007B3F3B" w:rsidRDefault="003075B3" w:rsidP="00C031D6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2A2FFA" w:rsidRDefault="003075B3" w:rsidP="00F14696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F1469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2A2FFA" w:rsidRDefault="003075B3" w:rsidP="00F14696">
            <w:pPr>
              <w:tabs>
                <w:tab w:val="decimal" w:pos="93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F1469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2A2FFA" w:rsidRDefault="003075B3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F1469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2A2FFA" w:rsidRDefault="003075B3" w:rsidP="000A48F3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</w:tr>
      <w:tr w:rsidR="00BE0EC8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BE0EC8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2A2FFA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Pr="002A2FFA" w:rsidRDefault="00BE0EC8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2A2FFA" w:rsidRDefault="00BE0EC8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EC8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2D3C96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2A2FFA" w:rsidRDefault="00BE0EC8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2A2FFA" w:rsidRDefault="002D3C96" w:rsidP="00C031D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,233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5F1DFD" w:rsidRDefault="00BE0EC8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10,104</w:t>
            </w:r>
          </w:p>
        </w:tc>
      </w:tr>
      <w:tr w:rsidR="00BE0EC8" w:rsidRPr="00216A77" w:rsidTr="003075B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BE0EC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2A2FFA" w:rsidRDefault="00BE0EC8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2A2FFA" w:rsidRDefault="00BE0EC8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5F1DFD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EC8" w:rsidRPr="00216A77" w:rsidTr="003075B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Pr="002A2FFA" w:rsidRDefault="002D3C96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Pr="002A2FFA" w:rsidRDefault="00BE0EC8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Pr="002A2FFA" w:rsidRDefault="002D3C96" w:rsidP="00C031D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18,233</w:t>
            </w: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5F1DFD" w:rsidRDefault="00BE0EC8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10,104</w:t>
            </w:r>
          </w:p>
        </w:tc>
      </w:tr>
      <w:tr w:rsidR="00BE0EC8" w:rsidRPr="00216A77" w:rsidTr="003075B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0C3AF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Default="00BE0EC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Default="00BE0EC8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5F1DFD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5B3" w:rsidRPr="00216A77" w:rsidTr="00DB6D77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075B3" w:rsidRPr="007B3F3B" w:rsidRDefault="003075B3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075B3" w:rsidRPr="002A2FFA" w:rsidRDefault="003075B3" w:rsidP="00DB6D77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075B3" w:rsidRPr="002A2FFA" w:rsidRDefault="003075B3" w:rsidP="000A48F3">
            <w:pPr>
              <w:tabs>
                <w:tab w:val="decimal" w:pos="75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75B3" w:rsidRPr="002A2FFA" w:rsidRDefault="003075B3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075B3" w:rsidRPr="002A2FFA" w:rsidRDefault="003075B3" w:rsidP="000A48F3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5B40D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BE0EC8" w:rsidRPr="00216A77" w:rsidTr="003075B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BE0EC8" w:rsidRPr="007B3F3B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Default="00BE0EC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Default="00BE0EC8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5F1DFD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5B3" w:rsidRPr="00216A77" w:rsidTr="00DB6D77">
        <w:trPr>
          <w:trHeight w:val="363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7B3F3B" w:rsidRDefault="003075B3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2A2FFA" w:rsidRDefault="003075B3" w:rsidP="00DB6D77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2A2FFA" w:rsidRDefault="003075B3" w:rsidP="000A48F3">
            <w:pPr>
              <w:tabs>
                <w:tab w:val="decimal" w:pos="75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2A2FFA" w:rsidRDefault="003075B3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2A2FFA" w:rsidRDefault="003075B3" w:rsidP="000A48F3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5B40D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</w:tbl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P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DC11FC" w:rsidRPr="005112AB" w:rsidRDefault="00DC11FC" w:rsidP="00EE2256">
      <w:pPr>
        <w:numPr>
          <w:ilvl w:val="0"/>
          <w:numId w:val="1"/>
        </w:num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5112AB" w:rsidRDefault="00DC11FC" w:rsidP="00AC69D3">
      <w:pPr>
        <w:numPr>
          <w:ilvl w:val="1"/>
          <w:numId w:val="1"/>
        </w:numPr>
        <w:ind w:right="29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810567">
        <w:rPr>
          <w:rFonts w:ascii="Angsana New" w:hAnsi="Angsana New" w:cs="Angsana New"/>
          <w:sz w:val="32"/>
          <w:szCs w:val="32"/>
        </w:rPr>
        <w:t>1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056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810567">
        <w:rPr>
          <w:rFonts w:ascii="Angsana New" w:hAnsi="Angsana New" w:cs="Angsana New"/>
          <w:sz w:val="32"/>
          <w:szCs w:val="32"/>
        </w:rPr>
        <w:t>1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10567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Default="00810567" w:rsidP="00810567">
      <w:pPr>
        <w:spacing w:line="276" w:lineRule="auto"/>
        <w:ind w:right="28" w:firstLine="448"/>
        <w:jc w:val="right"/>
        <w:rPr>
          <w:rFonts w:ascii="Angsana New" w:hAnsi="Angsana New" w:cs="Angsana New"/>
          <w:sz w:val="24"/>
          <w:szCs w:val="24"/>
          <w:highlight w:val="yellow"/>
        </w:rPr>
      </w:pPr>
      <w:r w:rsidRPr="005112AB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5112AB">
        <w:rPr>
          <w:rFonts w:ascii="Angsana New" w:hAnsi="Angsana New" w:cs="Angsana New"/>
          <w:sz w:val="32"/>
          <w:szCs w:val="32"/>
        </w:rPr>
        <w:t>: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1701"/>
        <w:gridCol w:w="1701"/>
        <w:gridCol w:w="1701"/>
        <w:gridCol w:w="1559"/>
      </w:tblGrid>
      <w:tr w:rsidR="00810567" w:rsidRPr="005112AB" w:rsidTr="001045FE">
        <w:trPr>
          <w:cantSplit/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:rsidTr="001045FE">
        <w:trPr>
          <w:cantSplit/>
          <w:trHeight w:val="408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:rsidTr="001045FE">
        <w:trPr>
          <w:cantSplit/>
          <w:trHeight w:val="20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7D281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A6039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81056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7D281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A6039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BF2CB9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BF2CB9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</w:tr>
    </w:tbl>
    <w:p w:rsidR="00810567" w:rsidRPr="00216A77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C8713C" w:rsidRPr="005733E1" w:rsidRDefault="00DC11FC" w:rsidP="003075B3">
      <w:pPr>
        <w:ind w:right="28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8449CC">
        <w:rPr>
          <w:rFonts w:ascii="Angsana New" w:hAnsi="Angsana New" w:cs="Angsana New"/>
          <w:sz w:val="32"/>
          <w:szCs w:val="32"/>
        </w:rPr>
        <w:t>1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49C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8449CC">
        <w:rPr>
          <w:rFonts w:ascii="Angsana New" w:hAnsi="Angsana New" w:cs="Angsana New"/>
          <w:sz w:val="32"/>
          <w:szCs w:val="32"/>
        </w:rPr>
        <w:t>1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FC7337">
        <w:rPr>
          <w:rFonts w:ascii="Angsana New" w:hAnsi="Angsana New" w:cs="Angsana New"/>
          <w:sz w:val="32"/>
          <w:szCs w:val="32"/>
        </w:rPr>
        <w:t xml:space="preserve"> </w:t>
      </w:r>
      <w:r w:rsidR="001E2E63">
        <w:rPr>
          <w:rFonts w:ascii="Angsana New" w:hAnsi="Angsana New" w:cs="Angsana New"/>
          <w:sz w:val="32"/>
          <w:szCs w:val="32"/>
        </w:rPr>
        <w:t>4</w:t>
      </w:r>
      <w:r w:rsidR="000E04BA" w:rsidRPr="001E2E63">
        <w:rPr>
          <w:rFonts w:ascii="Angsana New" w:hAnsi="Angsana New" w:cs="Angsana New"/>
          <w:sz w:val="32"/>
          <w:szCs w:val="32"/>
        </w:rPr>
        <w:t>5</w:t>
      </w:r>
      <w:r w:rsidR="00A47774" w:rsidRPr="001E2E63">
        <w:rPr>
          <w:rFonts w:ascii="Angsana New" w:hAnsi="Angsana New" w:cs="Angsana New"/>
          <w:sz w:val="32"/>
          <w:szCs w:val="32"/>
        </w:rPr>
        <w:t>0</w:t>
      </w:r>
      <w:r w:rsidR="00A47774" w:rsidRPr="00FC7337">
        <w:rPr>
          <w:rFonts w:ascii="Angsana New" w:hAnsi="Angsana New" w:cs="Angsana New"/>
          <w:sz w:val="32"/>
          <w:szCs w:val="32"/>
        </w:rPr>
        <w:t xml:space="preserve"> 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267B2" w:rsidRPr="005112AB" w:rsidRDefault="00581AE2" w:rsidP="00E8782D">
      <w:pPr>
        <w:ind w:left="892" w:right="28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7267B2" w:rsidRPr="005112AB">
        <w:rPr>
          <w:rFonts w:ascii="Angsana New" w:hAnsi="Angsana New" w:cs="Angsana New"/>
          <w:sz w:val="32"/>
          <w:szCs w:val="32"/>
        </w:rPr>
        <w:t>.2</w:t>
      </w:r>
      <w:r w:rsidR="007267B2" w:rsidRPr="005112AB"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E85163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cs="Angsana New" w:hint="cs"/>
          <w:sz w:val="32"/>
          <w:szCs w:val="32"/>
          <w:cs/>
        </w:rPr>
        <w:t>เครื่องใช้สำนักงานและ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C26AA6">
        <w:rPr>
          <w:rFonts w:ascii="Angsana New" w:hAnsi="Angsana New" w:cs="Angsana New"/>
          <w:sz w:val="32"/>
          <w:szCs w:val="32"/>
        </w:rPr>
        <w:t>4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1F2CD8" w:rsidRDefault="00E85163" w:rsidP="00C8713C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A43F8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3F8C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A43F8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E85163">
      <w:pPr>
        <w:spacing w:line="276" w:lineRule="auto"/>
        <w:ind w:left="4320" w:right="29" w:firstLine="37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385"/>
      </w:tblGrid>
      <w:tr w:rsidR="004E4E5A" w:rsidRPr="002F37CC" w:rsidTr="00A43F8C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4E4E5A" w:rsidRPr="006A0FD8" w:rsidRDefault="004E4E5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4E5A" w:rsidRPr="006A0FD8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6A0FD8" w:rsidRDefault="004E4E5A" w:rsidP="00833E2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A43F8C" w:rsidRDefault="001F2CD8" w:rsidP="00367A66">
            <w:pPr>
              <w:tabs>
                <w:tab w:val="left" w:pos="2162"/>
                <w:tab w:val="left" w:pos="2252"/>
              </w:tabs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6A0FD8" w:rsidRDefault="004E4E5A" w:rsidP="00F15C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C26AA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1F2CD8" w:rsidRDefault="001F2CD8" w:rsidP="001F2CD8">
            <w:pPr>
              <w:spacing w:line="276" w:lineRule="auto"/>
              <w:ind w:right="29" w:firstLine="1451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F2CD8">
              <w:rPr>
                <w:rFonts w:ascii="Angsana New" w:hAnsi="Angsana New" w:cs="Angsana New"/>
                <w:sz w:val="32"/>
                <w:szCs w:val="32"/>
              </w:rPr>
              <w:t>1,668</w:t>
            </w:r>
          </w:p>
        </w:tc>
      </w:tr>
    </w:tbl>
    <w:p w:rsidR="00C61E4B" w:rsidRPr="0040067B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EE2256">
      <w:pPr>
        <w:numPr>
          <w:ilvl w:val="0"/>
          <w:numId w:val="1"/>
        </w:numPr>
        <w:spacing w:before="120" w:after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อนุมัติจากคณะกรรมการของบริษัท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แล้ว</w:t>
      </w:r>
      <w:r w:rsidRPr="00BB770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Pr="00A017F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43F8C">
        <w:rPr>
          <w:rFonts w:ascii="Angsana New" w:hAnsi="Angsana New" w:cs="Angsana New"/>
          <w:spacing w:val="-6"/>
          <w:sz w:val="32"/>
          <w:szCs w:val="32"/>
        </w:rPr>
        <w:t>8</w:t>
      </w:r>
      <w:r w:rsidR="00AC6F51" w:rsidRPr="00A017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F4CFC" w:rsidRPr="00A017FD">
        <w:rPr>
          <w:rFonts w:ascii="Angsana New" w:hAnsi="Angsana New" w:cs="Angsana New" w:hint="cs"/>
          <w:spacing w:val="-6"/>
          <w:sz w:val="32"/>
          <w:szCs w:val="32"/>
          <w:cs/>
        </w:rPr>
        <w:t>พฤ</w:t>
      </w:r>
      <w:r w:rsidR="00A43F8C">
        <w:rPr>
          <w:rFonts w:ascii="Angsana New" w:hAnsi="Angsana New" w:cs="Angsana New" w:hint="cs"/>
          <w:spacing w:val="-6"/>
          <w:sz w:val="32"/>
          <w:szCs w:val="32"/>
          <w:cs/>
        </w:rPr>
        <w:t>ษภาคม</w:t>
      </w:r>
      <w:r w:rsidR="00DB050B" w:rsidRPr="00A017FD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A017FD">
        <w:rPr>
          <w:rFonts w:ascii="Angsana New" w:hAnsi="Angsana New" w:cs="Angsana New" w:hint="cs"/>
          <w:sz w:val="32"/>
          <w:szCs w:val="32"/>
          <w:cs/>
        </w:rPr>
        <w:t>6</w:t>
      </w:r>
      <w:r w:rsidR="00A43F8C">
        <w:rPr>
          <w:rFonts w:ascii="Angsana New" w:hAnsi="Angsana New" w:cs="Angsana New"/>
          <w:sz w:val="32"/>
          <w:szCs w:val="32"/>
        </w:rPr>
        <w:t>1</w:t>
      </w:r>
    </w:p>
    <w:sectPr w:rsidR="00E20CF3" w:rsidRPr="004F28FB" w:rsidSect="00D25B05">
      <w:headerReference w:type="default" r:id="rId9"/>
      <w:pgSz w:w="11909" w:h="16834" w:code="9"/>
      <w:pgMar w:top="1224" w:right="852" w:bottom="284" w:left="1440" w:header="850" w:footer="0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A33" w:rsidRDefault="002A7A33" w:rsidP="007167DA">
      <w:r>
        <w:separator/>
      </w:r>
    </w:p>
  </w:endnote>
  <w:endnote w:type="continuationSeparator" w:id="0">
    <w:p w:rsidR="002A7A33" w:rsidRDefault="002A7A33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A33" w:rsidRDefault="002A7A33" w:rsidP="007167DA">
      <w:r>
        <w:separator/>
      </w:r>
    </w:p>
  </w:footnote>
  <w:footnote w:type="continuationSeparator" w:id="0">
    <w:p w:rsidR="002A7A33" w:rsidRDefault="002A7A33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27E" w:rsidRPr="00B1083A" w:rsidRDefault="00FD627E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27E" w:rsidRPr="00D25B05" w:rsidRDefault="00FD627E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D25B05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1169030504"/>
        <w:docPartObj>
          <w:docPartGallery w:val="Page Numbers (Top of Page)"/>
          <w:docPartUnique/>
        </w:docPartObj>
      </w:sdtPr>
      <w:sdtContent>
        <w:r w:rsidR="00734630" w:rsidRPr="00D25B0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5B0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734630" w:rsidRPr="00D25B0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E356C"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="00734630" w:rsidRPr="00D25B05">
          <w:rPr>
            <w:rFonts w:asciiTheme="majorBidi" w:hAnsiTheme="majorBidi" w:cstheme="majorBidi"/>
            <w:sz w:val="32"/>
            <w:szCs w:val="32"/>
          </w:rPr>
          <w:fldChar w:fldCharType="end"/>
        </w:r>
        <w:r w:rsidRPr="00D25B05">
          <w:rPr>
            <w:rFonts w:asciiTheme="majorBidi" w:hAnsiTheme="majorBidi" w:cstheme="majorBidi"/>
            <w:sz w:val="32"/>
            <w:szCs w:val="32"/>
          </w:rPr>
          <w:t xml:space="preserve"> -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3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A36C97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103E9"/>
    <w:rsid w:val="000109D8"/>
    <w:rsid w:val="000113BC"/>
    <w:rsid w:val="000125E7"/>
    <w:rsid w:val="0001308E"/>
    <w:rsid w:val="00013113"/>
    <w:rsid w:val="00014110"/>
    <w:rsid w:val="00014DD1"/>
    <w:rsid w:val="00015E54"/>
    <w:rsid w:val="00016AA6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AD2"/>
    <w:rsid w:val="0004433E"/>
    <w:rsid w:val="0004436D"/>
    <w:rsid w:val="000454A3"/>
    <w:rsid w:val="000463C6"/>
    <w:rsid w:val="0004651C"/>
    <w:rsid w:val="00047A0B"/>
    <w:rsid w:val="00051337"/>
    <w:rsid w:val="000527E1"/>
    <w:rsid w:val="00052E08"/>
    <w:rsid w:val="00054886"/>
    <w:rsid w:val="000550F8"/>
    <w:rsid w:val="000551F7"/>
    <w:rsid w:val="000554C5"/>
    <w:rsid w:val="0005655D"/>
    <w:rsid w:val="000566AC"/>
    <w:rsid w:val="000601DF"/>
    <w:rsid w:val="00060953"/>
    <w:rsid w:val="00064464"/>
    <w:rsid w:val="000645B2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2C07"/>
    <w:rsid w:val="0009419E"/>
    <w:rsid w:val="00094AD6"/>
    <w:rsid w:val="00096D1E"/>
    <w:rsid w:val="00096E57"/>
    <w:rsid w:val="00097687"/>
    <w:rsid w:val="000A03DD"/>
    <w:rsid w:val="000A0DF2"/>
    <w:rsid w:val="000A2B3F"/>
    <w:rsid w:val="000A48F3"/>
    <w:rsid w:val="000A4E5A"/>
    <w:rsid w:val="000A5E8A"/>
    <w:rsid w:val="000A610E"/>
    <w:rsid w:val="000A64F6"/>
    <w:rsid w:val="000A672E"/>
    <w:rsid w:val="000A6BB2"/>
    <w:rsid w:val="000A7C58"/>
    <w:rsid w:val="000B2535"/>
    <w:rsid w:val="000B4169"/>
    <w:rsid w:val="000B49BB"/>
    <w:rsid w:val="000B59CC"/>
    <w:rsid w:val="000B6510"/>
    <w:rsid w:val="000C1154"/>
    <w:rsid w:val="000C18E9"/>
    <w:rsid w:val="000C27BF"/>
    <w:rsid w:val="000C2A5D"/>
    <w:rsid w:val="000C3AF3"/>
    <w:rsid w:val="000C3D27"/>
    <w:rsid w:val="000C423E"/>
    <w:rsid w:val="000C45B7"/>
    <w:rsid w:val="000C58FA"/>
    <w:rsid w:val="000C5ECE"/>
    <w:rsid w:val="000C6C7D"/>
    <w:rsid w:val="000C7673"/>
    <w:rsid w:val="000C7F07"/>
    <w:rsid w:val="000D1419"/>
    <w:rsid w:val="000D14C2"/>
    <w:rsid w:val="000D26F4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43D3"/>
    <w:rsid w:val="000E59ED"/>
    <w:rsid w:val="000E601A"/>
    <w:rsid w:val="000E7073"/>
    <w:rsid w:val="000F10CC"/>
    <w:rsid w:val="000F238E"/>
    <w:rsid w:val="000F450D"/>
    <w:rsid w:val="000F4D3F"/>
    <w:rsid w:val="000F4E9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EDA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3DA7"/>
    <w:rsid w:val="00115A73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378"/>
    <w:rsid w:val="0014571F"/>
    <w:rsid w:val="0014655E"/>
    <w:rsid w:val="00146DA8"/>
    <w:rsid w:val="0015196A"/>
    <w:rsid w:val="00151AC0"/>
    <w:rsid w:val="00151DA3"/>
    <w:rsid w:val="00151F14"/>
    <w:rsid w:val="00152545"/>
    <w:rsid w:val="0015254B"/>
    <w:rsid w:val="0015255C"/>
    <w:rsid w:val="00153708"/>
    <w:rsid w:val="001550A6"/>
    <w:rsid w:val="00155987"/>
    <w:rsid w:val="001561FB"/>
    <w:rsid w:val="00156EAD"/>
    <w:rsid w:val="001604DA"/>
    <w:rsid w:val="001607D9"/>
    <w:rsid w:val="00160970"/>
    <w:rsid w:val="0016166D"/>
    <w:rsid w:val="00163643"/>
    <w:rsid w:val="0016370B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7EF"/>
    <w:rsid w:val="00187C94"/>
    <w:rsid w:val="00187E05"/>
    <w:rsid w:val="00190B93"/>
    <w:rsid w:val="0019129B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918"/>
    <w:rsid w:val="001A1054"/>
    <w:rsid w:val="001A280C"/>
    <w:rsid w:val="001A3669"/>
    <w:rsid w:val="001A3877"/>
    <w:rsid w:val="001A4153"/>
    <w:rsid w:val="001A42E1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5964"/>
    <w:rsid w:val="00216A77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538C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CDE"/>
    <w:rsid w:val="00241191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31B0"/>
    <w:rsid w:val="00254062"/>
    <w:rsid w:val="00254124"/>
    <w:rsid w:val="002543FA"/>
    <w:rsid w:val="0025462E"/>
    <w:rsid w:val="00254A6C"/>
    <w:rsid w:val="00257C38"/>
    <w:rsid w:val="00257DFA"/>
    <w:rsid w:val="0026086A"/>
    <w:rsid w:val="00260CED"/>
    <w:rsid w:val="00261076"/>
    <w:rsid w:val="002613DD"/>
    <w:rsid w:val="002626F6"/>
    <w:rsid w:val="00262AF4"/>
    <w:rsid w:val="002638A6"/>
    <w:rsid w:val="00263DA7"/>
    <w:rsid w:val="00264272"/>
    <w:rsid w:val="00265C8F"/>
    <w:rsid w:val="002676C5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ED0"/>
    <w:rsid w:val="002F0157"/>
    <w:rsid w:val="002F254C"/>
    <w:rsid w:val="002F2B9A"/>
    <w:rsid w:val="002F37CC"/>
    <w:rsid w:val="002F4767"/>
    <w:rsid w:val="002F74DB"/>
    <w:rsid w:val="002F7A0A"/>
    <w:rsid w:val="00300807"/>
    <w:rsid w:val="003008DD"/>
    <w:rsid w:val="00301201"/>
    <w:rsid w:val="00301463"/>
    <w:rsid w:val="003018FE"/>
    <w:rsid w:val="00301A65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1EA"/>
    <w:rsid w:val="00314538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706"/>
    <w:rsid w:val="003369B1"/>
    <w:rsid w:val="00336C4B"/>
    <w:rsid w:val="00337EDF"/>
    <w:rsid w:val="00341444"/>
    <w:rsid w:val="003417D4"/>
    <w:rsid w:val="0034221A"/>
    <w:rsid w:val="00343B43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C7"/>
    <w:rsid w:val="00356A47"/>
    <w:rsid w:val="00357174"/>
    <w:rsid w:val="003574C1"/>
    <w:rsid w:val="00360922"/>
    <w:rsid w:val="00361FC1"/>
    <w:rsid w:val="00362849"/>
    <w:rsid w:val="00363325"/>
    <w:rsid w:val="003635CA"/>
    <w:rsid w:val="00367A66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ED6"/>
    <w:rsid w:val="00383075"/>
    <w:rsid w:val="00383AA1"/>
    <w:rsid w:val="00385E2C"/>
    <w:rsid w:val="00386073"/>
    <w:rsid w:val="003868A3"/>
    <w:rsid w:val="00387B23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74D"/>
    <w:rsid w:val="0039675F"/>
    <w:rsid w:val="003979AC"/>
    <w:rsid w:val="003A202A"/>
    <w:rsid w:val="003A20A2"/>
    <w:rsid w:val="003A2D89"/>
    <w:rsid w:val="003A2EFB"/>
    <w:rsid w:val="003A321A"/>
    <w:rsid w:val="003A44FC"/>
    <w:rsid w:val="003A4DFD"/>
    <w:rsid w:val="003A5239"/>
    <w:rsid w:val="003A68EB"/>
    <w:rsid w:val="003A71D0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C99"/>
    <w:rsid w:val="003D31A2"/>
    <w:rsid w:val="003D3DF9"/>
    <w:rsid w:val="003D47DE"/>
    <w:rsid w:val="003D53A7"/>
    <w:rsid w:val="003D59C0"/>
    <w:rsid w:val="003D670E"/>
    <w:rsid w:val="003D6BB6"/>
    <w:rsid w:val="003D7F40"/>
    <w:rsid w:val="003E08A6"/>
    <w:rsid w:val="003E1507"/>
    <w:rsid w:val="003E2D54"/>
    <w:rsid w:val="003E3545"/>
    <w:rsid w:val="003E37D7"/>
    <w:rsid w:val="003E6BC8"/>
    <w:rsid w:val="003E6F4E"/>
    <w:rsid w:val="003E7B0A"/>
    <w:rsid w:val="003F06F0"/>
    <w:rsid w:val="003F1421"/>
    <w:rsid w:val="003F3574"/>
    <w:rsid w:val="003F3CB9"/>
    <w:rsid w:val="003F61FA"/>
    <w:rsid w:val="0040067B"/>
    <w:rsid w:val="00401479"/>
    <w:rsid w:val="00401873"/>
    <w:rsid w:val="004019D3"/>
    <w:rsid w:val="004027A9"/>
    <w:rsid w:val="00403903"/>
    <w:rsid w:val="0040416E"/>
    <w:rsid w:val="0040784D"/>
    <w:rsid w:val="00407C39"/>
    <w:rsid w:val="00407C69"/>
    <w:rsid w:val="00407D9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B5B"/>
    <w:rsid w:val="00435B8F"/>
    <w:rsid w:val="004361B6"/>
    <w:rsid w:val="004368E1"/>
    <w:rsid w:val="00437B21"/>
    <w:rsid w:val="00441353"/>
    <w:rsid w:val="00442BDD"/>
    <w:rsid w:val="004430F3"/>
    <w:rsid w:val="004433AC"/>
    <w:rsid w:val="00443883"/>
    <w:rsid w:val="00444C96"/>
    <w:rsid w:val="00444DCD"/>
    <w:rsid w:val="00446313"/>
    <w:rsid w:val="00446EC1"/>
    <w:rsid w:val="004505F5"/>
    <w:rsid w:val="00450661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B68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5C2"/>
    <w:rsid w:val="00480F19"/>
    <w:rsid w:val="00480F24"/>
    <w:rsid w:val="004814A9"/>
    <w:rsid w:val="004818D5"/>
    <w:rsid w:val="00483A33"/>
    <w:rsid w:val="00483DE0"/>
    <w:rsid w:val="0048572B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CC4"/>
    <w:rsid w:val="004A0448"/>
    <w:rsid w:val="004A0869"/>
    <w:rsid w:val="004A251B"/>
    <w:rsid w:val="004A318C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72D9"/>
    <w:rsid w:val="004B78E9"/>
    <w:rsid w:val="004C080E"/>
    <w:rsid w:val="004C1BA7"/>
    <w:rsid w:val="004C1BE5"/>
    <w:rsid w:val="004C1F23"/>
    <w:rsid w:val="004C236F"/>
    <w:rsid w:val="004C2EE1"/>
    <w:rsid w:val="004C3308"/>
    <w:rsid w:val="004C4F49"/>
    <w:rsid w:val="004C57CB"/>
    <w:rsid w:val="004C592D"/>
    <w:rsid w:val="004C5DD4"/>
    <w:rsid w:val="004C6751"/>
    <w:rsid w:val="004C690E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4E1"/>
    <w:rsid w:val="004E5D0F"/>
    <w:rsid w:val="004E65EF"/>
    <w:rsid w:val="004E6EEF"/>
    <w:rsid w:val="004E6EFD"/>
    <w:rsid w:val="004E7066"/>
    <w:rsid w:val="004E70D2"/>
    <w:rsid w:val="004E7421"/>
    <w:rsid w:val="004E7FCA"/>
    <w:rsid w:val="004F1472"/>
    <w:rsid w:val="004F14F9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A66"/>
    <w:rsid w:val="00506C85"/>
    <w:rsid w:val="005072D0"/>
    <w:rsid w:val="005079AA"/>
    <w:rsid w:val="005101A4"/>
    <w:rsid w:val="005111B8"/>
    <w:rsid w:val="005112AB"/>
    <w:rsid w:val="0051259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964"/>
    <w:rsid w:val="00521A85"/>
    <w:rsid w:val="00521BE8"/>
    <w:rsid w:val="00521EEC"/>
    <w:rsid w:val="0052297B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7098A"/>
    <w:rsid w:val="005721BE"/>
    <w:rsid w:val="00572958"/>
    <w:rsid w:val="00572C21"/>
    <w:rsid w:val="005733E1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538E"/>
    <w:rsid w:val="00585BB6"/>
    <w:rsid w:val="00587265"/>
    <w:rsid w:val="00587836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4C0"/>
    <w:rsid w:val="005962B1"/>
    <w:rsid w:val="00596DFA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6E8"/>
    <w:rsid w:val="00627099"/>
    <w:rsid w:val="00630419"/>
    <w:rsid w:val="00631267"/>
    <w:rsid w:val="00632994"/>
    <w:rsid w:val="00632D0B"/>
    <w:rsid w:val="006330B2"/>
    <w:rsid w:val="00633790"/>
    <w:rsid w:val="0063558C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08E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EF0"/>
    <w:rsid w:val="00695FF2"/>
    <w:rsid w:val="0069609C"/>
    <w:rsid w:val="006963AC"/>
    <w:rsid w:val="00697718"/>
    <w:rsid w:val="0069784E"/>
    <w:rsid w:val="00697BA7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A92"/>
    <w:rsid w:val="00733D60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2B21"/>
    <w:rsid w:val="007736DD"/>
    <w:rsid w:val="007745A2"/>
    <w:rsid w:val="0077469B"/>
    <w:rsid w:val="007752AC"/>
    <w:rsid w:val="00776312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67D4"/>
    <w:rsid w:val="007970F3"/>
    <w:rsid w:val="0079753E"/>
    <w:rsid w:val="007A0D4D"/>
    <w:rsid w:val="007A178F"/>
    <w:rsid w:val="007A29D0"/>
    <w:rsid w:val="007A341A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17C8"/>
    <w:rsid w:val="007B3F3B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74F9"/>
    <w:rsid w:val="007D0A91"/>
    <w:rsid w:val="007D11D9"/>
    <w:rsid w:val="007D136D"/>
    <w:rsid w:val="007D2817"/>
    <w:rsid w:val="007D324F"/>
    <w:rsid w:val="007D3306"/>
    <w:rsid w:val="007D33C5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6E8C"/>
    <w:rsid w:val="007E793B"/>
    <w:rsid w:val="007E7C99"/>
    <w:rsid w:val="007F004B"/>
    <w:rsid w:val="007F0884"/>
    <w:rsid w:val="007F1B2D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867"/>
    <w:rsid w:val="00831A60"/>
    <w:rsid w:val="00831CF0"/>
    <w:rsid w:val="00831E74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559A"/>
    <w:rsid w:val="00836135"/>
    <w:rsid w:val="00836367"/>
    <w:rsid w:val="00836F85"/>
    <w:rsid w:val="00840747"/>
    <w:rsid w:val="008409D8"/>
    <w:rsid w:val="00841A6C"/>
    <w:rsid w:val="0084206F"/>
    <w:rsid w:val="00842AFA"/>
    <w:rsid w:val="00843740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80"/>
    <w:rsid w:val="00852F78"/>
    <w:rsid w:val="00853AAF"/>
    <w:rsid w:val="008552BC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5562"/>
    <w:rsid w:val="008758BC"/>
    <w:rsid w:val="00876DE3"/>
    <w:rsid w:val="00877376"/>
    <w:rsid w:val="00881193"/>
    <w:rsid w:val="008816EF"/>
    <w:rsid w:val="00881829"/>
    <w:rsid w:val="00881CF1"/>
    <w:rsid w:val="008826B8"/>
    <w:rsid w:val="0088481E"/>
    <w:rsid w:val="00885AEC"/>
    <w:rsid w:val="00885AFA"/>
    <w:rsid w:val="008867B2"/>
    <w:rsid w:val="00886C73"/>
    <w:rsid w:val="008871B2"/>
    <w:rsid w:val="008904A1"/>
    <w:rsid w:val="00890D88"/>
    <w:rsid w:val="0089287A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2188"/>
    <w:rsid w:val="008C2385"/>
    <w:rsid w:val="008C3628"/>
    <w:rsid w:val="008C4562"/>
    <w:rsid w:val="008C5D80"/>
    <w:rsid w:val="008C76DC"/>
    <w:rsid w:val="008C7DE7"/>
    <w:rsid w:val="008D0893"/>
    <w:rsid w:val="008D17A3"/>
    <w:rsid w:val="008D200D"/>
    <w:rsid w:val="008D2123"/>
    <w:rsid w:val="008D3237"/>
    <w:rsid w:val="008D40D1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CF8"/>
    <w:rsid w:val="008E3FE9"/>
    <w:rsid w:val="008E50C7"/>
    <w:rsid w:val="008E56C7"/>
    <w:rsid w:val="008E59AE"/>
    <w:rsid w:val="008E7C5A"/>
    <w:rsid w:val="008F037C"/>
    <w:rsid w:val="008F3872"/>
    <w:rsid w:val="008F3954"/>
    <w:rsid w:val="008F3EBD"/>
    <w:rsid w:val="008F44E1"/>
    <w:rsid w:val="008F4531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328F"/>
    <w:rsid w:val="0090339A"/>
    <w:rsid w:val="009064EA"/>
    <w:rsid w:val="00907618"/>
    <w:rsid w:val="00907BEF"/>
    <w:rsid w:val="009100A5"/>
    <w:rsid w:val="009110F0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5F52"/>
    <w:rsid w:val="00946362"/>
    <w:rsid w:val="0094659D"/>
    <w:rsid w:val="00947BBE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534"/>
    <w:rsid w:val="009751AD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CE9"/>
    <w:rsid w:val="00992606"/>
    <w:rsid w:val="0099337B"/>
    <w:rsid w:val="0099371F"/>
    <w:rsid w:val="00993BE8"/>
    <w:rsid w:val="00994044"/>
    <w:rsid w:val="00995816"/>
    <w:rsid w:val="00995AA0"/>
    <w:rsid w:val="009972E3"/>
    <w:rsid w:val="009A08C1"/>
    <w:rsid w:val="009A12CF"/>
    <w:rsid w:val="009A1576"/>
    <w:rsid w:val="009A1A7E"/>
    <w:rsid w:val="009A26A0"/>
    <w:rsid w:val="009A42D2"/>
    <w:rsid w:val="009A53AF"/>
    <w:rsid w:val="009A53FF"/>
    <w:rsid w:val="009A6A87"/>
    <w:rsid w:val="009A6AF1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788F"/>
    <w:rsid w:val="009C133E"/>
    <w:rsid w:val="009C1E4C"/>
    <w:rsid w:val="009C3156"/>
    <w:rsid w:val="009C4921"/>
    <w:rsid w:val="009C4A45"/>
    <w:rsid w:val="009C5B8F"/>
    <w:rsid w:val="009C6722"/>
    <w:rsid w:val="009C6DC9"/>
    <w:rsid w:val="009C7AF8"/>
    <w:rsid w:val="009C7C41"/>
    <w:rsid w:val="009D0001"/>
    <w:rsid w:val="009D1E24"/>
    <w:rsid w:val="009D2F08"/>
    <w:rsid w:val="009D37EC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10A6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2968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8FB"/>
    <w:rsid w:val="00A31D22"/>
    <w:rsid w:val="00A330BE"/>
    <w:rsid w:val="00A342F1"/>
    <w:rsid w:val="00A35207"/>
    <w:rsid w:val="00A40823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BB0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4B77"/>
    <w:rsid w:val="00A74E94"/>
    <w:rsid w:val="00A76A40"/>
    <w:rsid w:val="00A77973"/>
    <w:rsid w:val="00A77FF6"/>
    <w:rsid w:val="00A8048D"/>
    <w:rsid w:val="00A80F85"/>
    <w:rsid w:val="00A81F59"/>
    <w:rsid w:val="00A863C4"/>
    <w:rsid w:val="00A87579"/>
    <w:rsid w:val="00A87899"/>
    <w:rsid w:val="00A90292"/>
    <w:rsid w:val="00A9091F"/>
    <w:rsid w:val="00A916EB"/>
    <w:rsid w:val="00A92C85"/>
    <w:rsid w:val="00A93C31"/>
    <w:rsid w:val="00A93F4C"/>
    <w:rsid w:val="00A94D02"/>
    <w:rsid w:val="00A94D6B"/>
    <w:rsid w:val="00A95722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2867"/>
    <w:rsid w:val="00AF3590"/>
    <w:rsid w:val="00AF4DD6"/>
    <w:rsid w:val="00AF5018"/>
    <w:rsid w:val="00AF56F2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4AEB"/>
    <w:rsid w:val="00B04CCC"/>
    <w:rsid w:val="00B0663F"/>
    <w:rsid w:val="00B06949"/>
    <w:rsid w:val="00B0723E"/>
    <w:rsid w:val="00B0737D"/>
    <w:rsid w:val="00B07EF1"/>
    <w:rsid w:val="00B07FE5"/>
    <w:rsid w:val="00B1083A"/>
    <w:rsid w:val="00B10D99"/>
    <w:rsid w:val="00B112E2"/>
    <w:rsid w:val="00B118E1"/>
    <w:rsid w:val="00B1194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CAB"/>
    <w:rsid w:val="00B2565F"/>
    <w:rsid w:val="00B25F93"/>
    <w:rsid w:val="00B262F6"/>
    <w:rsid w:val="00B26847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01D"/>
    <w:rsid w:val="00B41805"/>
    <w:rsid w:val="00B41A6D"/>
    <w:rsid w:val="00B42072"/>
    <w:rsid w:val="00B43FCD"/>
    <w:rsid w:val="00B4407E"/>
    <w:rsid w:val="00B4434E"/>
    <w:rsid w:val="00B44367"/>
    <w:rsid w:val="00B44A55"/>
    <w:rsid w:val="00B4696B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462A"/>
    <w:rsid w:val="00B65D62"/>
    <w:rsid w:val="00B6650E"/>
    <w:rsid w:val="00B6702B"/>
    <w:rsid w:val="00B713AC"/>
    <w:rsid w:val="00B71777"/>
    <w:rsid w:val="00B71968"/>
    <w:rsid w:val="00B72C9D"/>
    <w:rsid w:val="00B72D95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2A8F"/>
    <w:rsid w:val="00B8348A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7E5"/>
    <w:rsid w:val="00B95807"/>
    <w:rsid w:val="00B97645"/>
    <w:rsid w:val="00B97E83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921"/>
    <w:rsid w:val="00BA779D"/>
    <w:rsid w:val="00BA7C99"/>
    <w:rsid w:val="00BB0242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6790"/>
    <w:rsid w:val="00BE68C9"/>
    <w:rsid w:val="00BE68D3"/>
    <w:rsid w:val="00BE6978"/>
    <w:rsid w:val="00BE77CE"/>
    <w:rsid w:val="00BE7B95"/>
    <w:rsid w:val="00BF0DA1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A6A"/>
    <w:rsid w:val="00C076D3"/>
    <w:rsid w:val="00C07840"/>
    <w:rsid w:val="00C1023A"/>
    <w:rsid w:val="00C10551"/>
    <w:rsid w:val="00C107E9"/>
    <w:rsid w:val="00C10B22"/>
    <w:rsid w:val="00C10DCF"/>
    <w:rsid w:val="00C13227"/>
    <w:rsid w:val="00C13382"/>
    <w:rsid w:val="00C149F1"/>
    <w:rsid w:val="00C14C49"/>
    <w:rsid w:val="00C15983"/>
    <w:rsid w:val="00C16EF7"/>
    <w:rsid w:val="00C200B8"/>
    <w:rsid w:val="00C203D2"/>
    <w:rsid w:val="00C2075C"/>
    <w:rsid w:val="00C208C8"/>
    <w:rsid w:val="00C21323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4A63"/>
    <w:rsid w:val="00C44D0C"/>
    <w:rsid w:val="00C45184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550AB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83D"/>
    <w:rsid w:val="00CA08F3"/>
    <w:rsid w:val="00CA31E6"/>
    <w:rsid w:val="00CA43F6"/>
    <w:rsid w:val="00CA6515"/>
    <w:rsid w:val="00CB0385"/>
    <w:rsid w:val="00CB19EF"/>
    <w:rsid w:val="00CB2011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D0A4D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A47"/>
    <w:rsid w:val="00CF3D7A"/>
    <w:rsid w:val="00CF476A"/>
    <w:rsid w:val="00CF5A44"/>
    <w:rsid w:val="00CF5C26"/>
    <w:rsid w:val="00CF696C"/>
    <w:rsid w:val="00CF7832"/>
    <w:rsid w:val="00D007D6"/>
    <w:rsid w:val="00D00D9F"/>
    <w:rsid w:val="00D01E8C"/>
    <w:rsid w:val="00D0277F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578C"/>
    <w:rsid w:val="00D362CD"/>
    <w:rsid w:val="00D37DA1"/>
    <w:rsid w:val="00D405C0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4E"/>
    <w:rsid w:val="00D443E9"/>
    <w:rsid w:val="00D45791"/>
    <w:rsid w:val="00D45D6E"/>
    <w:rsid w:val="00D46435"/>
    <w:rsid w:val="00D4719B"/>
    <w:rsid w:val="00D47A7C"/>
    <w:rsid w:val="00D47BB8"/>
    <w:rsid w:val="00D50620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7D17"/>
    <w:rsid w:val="00D87EE0"/>
    <w:rsid w:val="00D91796"/>
    <w:rsid w:val="00D91B72"/>
    <w:rsid w:val="00D91D51"/>
    <w:rsid w:val="00D9224A"/>
    <w:rsid w:val="00D930A6"/>
    <w:rsid w:val="00D943DF"/>
    <w:rsid w:val="00D9554D"/>
    <w:rsid w:val="00D95919"/>
    <w:rsid w:val="00D95A02"/>
    <w:rsid w:val="00D97312"/>
    <w:rsid w:val="00DA03FC"/>
    <w:rsid w:val="00DA0DA1"/>
    <w:rsid w:val="00DA144A"/>
    <w:rsid w:val="00DA14C7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D014E"/>
    <w:rsid w:val="00DD10F8"/>
    <w:rsid w:val="00DD1F70"/>
    <w:rsid w:val="00DD355E"/>
    <w:rsid w:val="00DD3DC8"/>
    <w:rsid w:val="00DD491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ED"/>
    <w:rsid w:val="00DE4CFE"/>
    <w:rsid w:val="00DE5353"/>
    <w:rsid w:val="00DE5922"/>
    <w:rsid w:val="00DE7480"/>
    <w:rsid w:val="00DE752D"/>
    <w:rsid w:val="00DF00F4"/>
    <w:rsid w:val="00DF2074"/>
    <w:rsid w:val="00DF33BB"/>
    <w:rsid w:val="00DF3628"/>
    <w:rsid w:val="00DF3BAA"/>
    <w:rsid w:val="00DF3D01"/>
    <w:rsid w:val="00DF4327"/>
    <w:rsid w:val="00DF4365"/>
    <w:rsid w:val="00DF4D00"/>
    <w:rsid w:val="00DF54E8"/>
    <w:rsid w:val="00DF5ABF"/>
    <w:rsid w:val="00E01811"/>
    <w:rsid w:val="00E01E87"/>
    <w:rsid w:val="00E020C7"/>
    <w:rsid w:val="00E037AC"/>
    <w:rsid w:val="00E03AE2"/>
    <w:rsid w:val="00E047E3"/>
    <w:rsid w:val="00E05035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37F"/>
    <w:rsid w:val="00E327B2"/>
    <w:rsid w:val="00E32BF4"/>
    <w:rsid w:val="00E34927"/>
    <w:rsid w:val="00E349FB"/>
    <w:rsid w:val="00E3553A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6CCC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A84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3932"/>
    <w:rsid w:val="00EC4575"/>
    <w:rsid w:val="00EC5198"/>
    <w:rsid w:val="00EC528D"/>
    <w:rsid w:val="00EC5D99"/>
    <w:rsid w:val="00EC73D8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1356"/>
    <w:rsid w:val="00EE1BBE"/>
    <w:rsid w:val="00EE2256"/>
    <w:rsid w:val="00EE391B"/>
    <w:rsid w:val="00EE3929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DB8"/>
    <w:rsid w:val="00EF7368"/>
    <w:rsid w:val="00EF7640"/>
    <w:rsid w:val="00EF78BD"/>
    <w:rsid w:val="00F0034B"/>
    <w:rsid w:val="00F00924"/>
    <w:rsid w:val="00F0269A"/>
    <w:rsid w:val="00F0343B"/>
    <w:rsid w:val="00F035CF"/>
    <w:rsid w:val="00F03657"/>
    <w:rsid w:val="00F03DCB"/>
    <w:rsid w:val="00F05081"/>
    <w:rsid w:val="00F05201"/>
    <w:rsid w:val="00F05CC7"/>
    <w:rsid w:val="00F07DA9"/>
    <w:rsid w:val="00F12085"/>
    <w:rsid w:val="00F12160"/>
    <w:rsid w:val="00F12446"/>
    <w:rsid w:val="00F132C9"/>
    <w:rsid w:val="00F137D8"/>
    <w:rsid w:val="00F13E7A"/>
    <w:rsid w:val="00F14696"/>
    <w:rsid w:val="00F146E5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42CF"/>
    <w:rsid w:val="00F3471F"/>
    <w:rsid w:val="00F34D03"/>
    <w:rsid w:val="00F34E52"/>
    <w:rsid w:val="00F3566D"/>
    <w:rsid w:val="00F3577A"/>
    <w:rsid w:val="00F35E94"/>
    <w:rsid w:val="00F3680E"/>
    <w:rsid w:val="00F36BDB"/>
    <w:rsid w:val="00F373A1"/>
    <w:rsid w:val="00F4080C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48C"/>
    <w:rsid w:val="00F504C9"/>
    <w:rsid w:val="00F52A3D"/>
    <w:rsid w:val="00F53E1E"/>
    <w:rsid w:val="00F5474F"/>
    <w:rsid w:val="00F5496C"/>
    <w:rsid w:val="00F54D1A"/>
    <w:rsid w:val="00F555BF"/>
    <w:rsid w:val="00F55C50"/>
    <w:rsid w:val="00F5614C"/>
    <w:rsid w:val="00F56786"/>
    <w:rsid w:val="00F57A31"/>
    <w:rsid w:val="00F60A20"/>
    <w:rsid w:val="00F60E72"/>
    <w:rsid w:val="00F61740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A9D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291"/>
    <w:rsid w:val="00F839CB"/>
    <w:rsid w:val="00F85BA2"/>
    <w:rsid w:val="00F86034"/>
    <w:rsid w:val="00F86B8D"/>
    <w:rsid w:val="00F87722"/>
    <w:rsid w:val="00F877AD"/>
    <w:rsid w:val="00F908DA"/>
    <w:rsid w:val="00F90AA9"/>
    <w:rsid w:val="00F9161C"/>
    <w:rsid w:val="00F9168F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9A1"/>
    <w:rsid w:val="00FB03FE"/>
    <w:rsid w:val="00FB0EA8"/>
    <w:rsid w:val="00FB17F1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4459"/>
    <w:rsid w:val="00FC71B8"/>
    <w:rsid w:val="00FC7337"/>
    <w:rsid w:val="00FD05AE"/>
    <w:rsid w:val="00FD06D7"/>
    <w:rsid w:val="00FD0770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64B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7E419-CC67-4D89-9BA3-832A027D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2096</TotalTime>
  <Pages>1</Pages>
  <Words>3419</Words>
  <Characters>19492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Windows User</cp:lastModifiedBy>
  <cp:revision>368</cp:revision>
  <cp:lastPrinted>2018-05-03T04:01:00Z</cp:lastPrinted>
  <dcterms:created xsi:type="dcterms:W3CDTF">2016-08-23T08:32:00Z</dcterms:created>
  <dcterms:modified xsi:type="dcterms:W3CDTF">2018-05-03T04:03:00Z</dcterms:modified>
</cp:coreProperties>
</file>