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77777777" w:rsidR="00364E2E" w:rsidRPr="0044408F" w:rsidRDefault="00364E2E" w:rsidP="003C2E5E">
      <w:pPr>
        <w:pStyle w:val="acctmainheading"/>
        <w:tabs>
          <w:tab w:val="left" w:pos="1134"/>
        </w:tabs>
        <w:spacing w:after="0" w:line="240" w:lineRule="atLeast"/>
        <w:jc w:val="thaiDistribute"/>
        <w:rPr>
          <w:sz w:val="22"/>
          <w:szCs w:val="22"/>
          <w:lang w:val="en-US" w:bidi="th-TH"/>
        </w:rPr>
      </w:pPr>
      <w:bookmarkStart w:id="0" w:name="_GoBack"/>
      <w:bookmarkEnd w:id="0"/>
      <w:r w:rsidRPr="0044408F">
        <w:rPr>
          <w:sz w:val="22"/>
          <w:szCs w:val="22"/>
        </w:rPr>
        <w:t>Note</w:t>
      </w:r>
      <w:r w:rsidRPr="0044408F">
        <w:rPr>
          <w:sz w:val="22"/>
          <w:szCs w:val="22"/>
        </w:rPr>
        <w:tab/>
        <w:t>Contents</w:t>
      </w:r>
    </w:p>
    <w:p w14:paraId="42C7421B" w14:textId="77777777" w:rsidR="004A72B0" w:rsidRPr="0044408F" w:rsidRDefault="004A72B0" w:rsidP="00227FAB">
      <w:pPr>
        <w:pStyle w:val="acctmainheading"/>
        <w:tabs>
          <w:tab w:val="left" w:pos="1170"/>
          <w:tab w:val="left" w:pos="7810"/>
        </w:tabs>
        <w:spacing w:after="0" w:line="240" w:lineRule="atLeast"/>
        <w:jc w:val="thaiDistribute"/>
        <w:rPr>
          <w:sz w:val="22"/>
          <w:szCs w:val="22"/>
          <w:lang w:bidi="th-TH"/>
        </w:rPr>
      </w:pPr>
    </w:p>
    <w:p w14:paraId="713FD288" w14:textId="77777777" w:rsidR="004A72B0" w:rsidRPr="00D03AE8" w:rsidRDefault="004A72B0" w:rsidP="003C5DFE">
      <w:pPr>
        <w:pStyle w:val="index"/>
        <w:numPr>
          <w:ilvl w:val="0"/>
          <w:numId w:val="3"/>
        </w:numPr>
        <w:tabs>
          <w:tab w:val="clear" w:pos="360"/>
          <w:tab w:val="num" w:pos="1134"/>
        </w:tabs>
        <w:spacing w:after="0" w:line="360" w:lineRule="atLeast"/>
        <w:ind w:left="1134" w:hanging="1134"/>
        <w:jc w:val="thaiDistribute"/>
        <w:outlineLvl w:val="0"/>
      </w:pPr>
      <w:r w:rsidRPr="00D03AE8">
        <w:t>General</w:t>
      </w:r>
      <w:r w:rsidR="007B1DB2" w:rsidRPr="00D03AE8">
        <w:rPr>
          <w:lang w:val="en-US"/>
        </w:rPr>
        <w:t xml:space="preserve"> </w:t>
      </w:r>
      <w:r w:rsidRPr="00D03AE8">
        <w:t>information</w:t>
      </w:r>
    </w:p>
    <w:p w14:paraId="387CAB9C" w14:textId="77777777" w:rsidR="0063065C" w:rsidRPr="00D03AE8" w:rsidRDefault="004A72B0" w:rsidP="00C65CEA">
      <w:pPr>
        <w:pStyle w:val="index"/>
        <w:numPr>
          <w:ilvl w:val="0"/>
          <w:numId w:val="3"/>
        </w:numPr>
        <w:tabs>
          <w:tab w:val="clear" w:pos="360"/>
          <w:tab w:val="num" w:pos="1134"/>
        </w:tabs>
        <w:spacing w:after="0" w:line="360" w:lineRule="atLeast"/>
        <w:ind w:left="1134" w:hanging="1134"/>
        <w:jc w:val="thaiDistribute"/>
        <w:outlineLvl w:val="0"/>
      </w:pPr>
      <w:r w:rsidRPr="00D03AE8">
        <w:t>Basis</w:t>
      </w:r>
      <w:r w:rsidR="007B1DB2" w:rsidRPr="00D03AE8">
        <w:rPr>
          <w:lang w:val="en-US"/>
        </w:rPr>
        <w:t xml:space="preserve"> </w:t>
      </w:r>
      <w:r w:rsidRPr="00D03AE8">
        <w:t>of</w:t>
      </w:r>
      <w:r w:rsidR="007B1DB2" w:rsidRPr="00D03AE8">
        <w:rPr>
          <w:lang w:val="en-US"/>
        </w:rPr>
        <w:t xml:space="preserve"> </w:t>
      </w:r>
      <w:r w:rsidRPr="00D03AE8">
        <w:t>preparation</w:t>
      </w:r>
      <w:r w:rsidR="007B1DB2" w:rsidRPr="00D03AE8">
        <w:rPr>
          <w:lang w:val="en-US"/>
        </w:rPr>
        <w:t xml:space="preserve"> </w:t>
      </w:r>
      <w:r w:rsidRPr="00D03AE8">
        <w:t>of</w:t>
      </w:r>
      <w:r w:rsidR="007B1DB2" w:rsidRPr="00D03AE8">
        <w:rPr>
          <w:lang w:val="en-US"/>
        </w:rPr>
        <w:t xml:space="preserve"> </w:t>
      </w:r>
      <w:r w:rsidRPr="00D03AE8">
        <w:t>the</w:t>
      </w:r>
      <w:r w:rsidR="007B1DB2" w:rsidRPr="00D03AE8">
        <w:rPr>
          <w:lang w:val="en-US"/>
        </w:rPr>
        <w:t xml:space="preserve"> </w:t>
      </w:r>
      <w:r w:rsidR="0014740C">
        <w:rPr>
          <w:lang w:val="en-US"/>
        </w:rPr>
        <w:t xml:space="preserve">interim </w:t>
      </w:r>
      <w:r w:rsidRPr="00D03AE8">
        <w:t>financial</w:t>
      </w:r>
      <w:r w:rsidR="007B1DB2" w:rsidRPr="00D03AE8">
        <w:rPr>
          <w:lang w:val="en-US"/>
        </w:rPr>
        <w:t xml:space="preserve"> </w:t>
      </w:r>
      <w:r w:rsidRPr="00D03AE8">
        <w:t>statements</w:t>
      </w:r>
    </w:p>
    <w:p w14:paraId="21D0516C" w14:textId="1D429A26" w:rsidR="00E47EE1" w:rsidRPr="00D03AE8" w:rsidRDefault="00E47EE1" w:rsidP="003C5DFE">
      <w:pPr>
        <w:pStyle w:val="index"/>
        <w:numPr>
          <w:ilvl w:val="0"/>
          <w:numId w:val="3"/>
        </w:numPr>
        <w:tabs>
          <w:tab w:val="clear" w:pos="360"/>
          <w:tab w:val="num" w:pos="1134"/>
        </w:tabs>
        <w:spacing w:after="0" w:line="360" w:lineRule="atLeast"/>
        <w:ind w:left="1134" w:hanging="1134"/>
        <w:jc w:val="thaiDistribute"/>
        <w:outlineLvl w:val="0"/>
        <w:rPr>
          <w:szCs w:val="22"/>
        </w:rPr>
      </w:pPr>
      <w:r w:rsidRPr="00D03AE8">
        <w:rPr>
          <w:bCs/>
          <w:lang w:val="en-US"/>
        </w:rPr>
        <w:t xml:space="preserve">Acquisitions of business and </w:t>
      </w:r>
      <w:r w:rsidRPr="00D03AE8">
        <w:rPr>
          <w:bCs/>
          <w:lang w:val="en-GB"/>
        </w:rPr>
        <w:t>changes in ownership interests in subsidiar</w:t>
      </w:r>
      <w:r w:rsidR="00860A80">
        <w:rPr>
          <w:bCs/>
          <w:lang w:val="en-GB"/>
        </w:rPr>
        <w:t>ies</w:t>
      </w:r>
      <w:r w:rsidRPr="00D03AE8">
        <w:rPr>
          <w:bCs/>
          <w:lang w:val="en-GB"/>
        </w:rPr>
        <w:t xml:space="preserve"> </w:t>
      </w:r>
    </w:p>
    <w:p w14:paraId="4FD0563A" w14:textId="77777777" w:rsidR="0063065C" w:rsidRPr="0044408F" w:rsidRDefault="0063065C" w:rsidP="003C5DFE">
      <w:pPr>
        <w:pStyle w:val="index"/>
        <w:numPr>
          <w:ilvl w:val="0"/>
          <w:numId w:val="3"/>
        </w:numPr>
        <w:tabs>
          <w:tab w:val="clear" w:pos="360"/>
          <w:tab w:val="num" w:pos="1134"/>
        </w:tabs>
        <w:spacing w:after="0" w:line="360" w:lineRule="atLeast"/>
        <w:ind w:left="1134" w:hanging="1134"/>
        <w:jc w:val="thaiDistribute"/>
        <w:outlineLvl w:val="0"/>
      </w:pPr>
      <w:r w:rsidRPr="0044408F">
        <w:t>Related</w:t>
      </w:r>
      <w:r w:rsidRPr="007B1DB2">
        <w:rPr>
          <w:lang w:val="en-US"/>
        </w:rPr>
        <w:t xml:space="preserve"> </w:t>
      </w:r>
      <w:r w:rsidRPr="0044408F">
        <w:t>parties</w:t>
      </w:r>
    </w:p>
    <w:p w14:paraId="0688DF8B" w14:textId="77777777" w:rsidR="009742A1" w:rsidRPr="00022400" w:rsidRDefault="0063065C" w:rsidP="00C65CEA">
      <w:pPr>
        <w:pStyle w:val="index"/>
        <w:numPr>
          <w:ilvl w:val="0"/>
          <w:numId w:val="3"/>
        </w:numPr>
        <w:tabs>
          <w:tab w:val="clear" w:pos="360"/>
          <w:tab w:val="num" w:pos="1134"/>
        </w:tabs>
        <w:spacing w:after="0" w:line="360" w:lineRule="atLeast"/>
        <w:ind w:left="1134" w:hanging="1134"/>
        <w:jc w:val="thaiDistribute"/>
        <w:outlineLvl w:val="0"/>
      </w:pPr>
      <w:r w:rsidRPr="00830738">
        <w:t>Trade</w:t>
      </w:r>
      <w:r w:rsidRPr="00830738">
        <w:rPr>
          <w:lang w:val="en-US"/>
        </w:rPr>
        <w:t xml:space="preserve"> </w:t>
      </w:r>
      <w:r w:rsidRPr="00830738">
        <w:rPr>
          <w:lang w:val="en-US" w:bidi="th-TH"/>
        </w:rPr>
        <w:t xml:space="preserve">and other </w:t>
      </w:r>
      <w:r w:rsidR="004D2A4E" w:rsidRPr="00757365">
        <w:rPr>
          <w:lang w:val="en-US" w:bidi="th-TH"/>
        </w:rPr>
        <w:t>current</w:t>
      </w:r>
      <w:r w:rsidR="004D2A4E" w:rsidRPr="00022400">
        <w:rPr>
          <w:lang w:val="en-US" w:bidi="th-TH"/>
        </w:rPr>
        <w:t xml:space="preserve"> </w:t>
      </w:r>
      <w:r w:rsidRPr="00022400">
        <w:t>receivable</w:t>
      </w:r>
      <w:r w:rsidR="00C02A78" w:rsidRPr="00022400">
        <w:t>s</w:t>
      </w:r>
    </w:p>
    <w:p w14:paraId="7D763BCB" w14:textId="681185AD" w:rsidR="00C65CEA" w:rsidRDefault="003768AD" w:rsidP="00C65CEA">
      <w:pPr>
        <w:pStyle w:val="index"/>
        <w:numPr>
          <w:ilvl w:val="0"/>
          <w:numId w:val="3"/>
        </w:numPr>
        <w:tabs>
          <w:tab w:val="clear" w:pos="360"/>
          <w:tab w:val="num" w:pos="1134"/>
        </w:tabs>
        <w:spacing w:after="0" w:line="360" w:lineRule="atLeast"/>
        <w:ind w:left="1134" w:hanging="1134"/>
        <w:jc w:val="thaiDistribute"/>
        <w:outlineLvl w:val="0"/>
      </w:pPr>
      <w:r>
        <w:t xml:space="preserve">Current investments </w:t>
      </w:r>
      <w:r>
        <w:rPr>
          <w:lang w:val="en-US"/>
        </w:rPr>
        <w:t>and</w:t>
      </w:r>
      <w:r w:rsidR="00C65CEA" w:rsidRPr="00022400">
        <w:rPr>
          <w:lang w:val="en-US"/>
        </w:rPr>
        <w:t xml:space="preserve"> </w:t>
      </w:r>
      <w:r w:rsidR="00C65CEA" w:rsidRPr="00022400">
        <w:t>investments</w:t>
      </w:r>
      <w:r>
        <w:t xml:space="preserve"> held as available for sale</w:t>
      </w:r>
    </w:p>
    <w:p w14:paraId="4515B471" w14:textId="77777777"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pPr>
      <w:r w:rsidRPr="00022400">
        <w:t>Investments</w:t>
      </w:r>
      <w:r w:rsidRPr="00022400">
        <w:rPr>
          <w:lang w:val="en-US"/>
        </w:rPr>
        <w:t xml:space="preserve"> </w:t>
      </w:r>
      <w:r w:rsidRPr="00022400">
        <w:t>in</w:t>
      </w:r>
      <w:r w:rsidRPr="00022400">
        <w:rPr>
          <w:lang w:val="en-US"/>
        </w:rPr>
        <w:t xml:space="preserve"> </w:t>
      </w:r>
      <w:r w:rsidRPr="00022400">
        <w:t>associates</w:t>
      </w:r>
      <w:r w:rsidRPr="00022400">
        <w:rPr>
          <w:lang w:val="en-US"/>
        </w:rPr>
        <w:t xml:space="preserve"> </w:t>
      </w:r>
      <w:r w:rsidRPr="00022400">
        <w:t>and</w:t>
      </w:r>
      <w:r w:rsidRPr="00022400">
        <w:rPr>
          <w:lang w:val="en-US"/>
        </w:rPr>
        <w:t xml:space="preserve"> </w:t>
      </w:r>
      <w:r w:rsidRPr="00022400">
        <w:t>joint ventures</w:t>
      </w:r>
    </w:p>
    <w:p w14:paraId="057474E1" w14:textId="66BE6412" w:rsidR="00553FB9" w:rsidRPr="00022400" w:rsidRDefault="00553FB9" w:rsidP="00553FB9">
      <w:pPr>
        <w:pStyle w:val="index"/>
        <w:numPr>
          <w:ilvl w:val="0"/>
          <w:numId w:val="3"/>
        </w:numPr>
        <w:tabs>
          <w:tab w:val="clear" w:pos="360"/>
          <w:tab w:val="num" w:pos="1134"/>
        </w:tabs>
        <w:spacing w:after="0" w:line="360" w:lineRule="atLeast"/>
        <w:ind w:left="1134" w:hanging="1134"/>
        <w:jc w:val="thaiDistribute"/>
        <w:outlineLvl w:val="0"/>
      </w:pPr>
      <w:r w:rsidRPr="00553FB9">
        <w:t>Changes in liabi</w:t>
      </w:r>
      <w:r w:rsidR="00FA5976">
        <w:t xml:space="preserve">lities arising from financing </w:t>
      </w:r>
      <w:r w:rsidR="00FA5976">
        <w:rPr>
          <w:lang w:val="en-US" w:bidi="th-TH"/>
        </w:rPr>
        <w:t>activities</w:t>
      </w:r>
    </w:p>
    <w:p w14:paraId="3A342582" w14:textId="77777777" w:rsidR="0063065C" w:rsidRPr="00022400" w:rsidRDefault="00C65CEA" w:rsidP="003C5DFE">
      <w:pPr>
        <w:pStyle w:val="index"/>
        <w:numPr>
          <w:ilvl w:val="0"/>
          <w:numId w:val="3"/>
        </w:numPr>
        <w:tabs>
          <w:tab w:val="clear" w:pos="360"/>
          <w:tab w:val="num" w:pos="1134"/>
        </w:tabs>
        <w:spacing w:after="0" w:line="360" w:lineRule="atLeast"/>
        <w:ind w:left="1134" w:hanging="1134"/>
        <w:jc w:val="thaiDistribute"/>
        <w:outlineLvl w:val="0"/>
      </w:pPr>
      <w:r>
        <w:t>Debentures</w:t>
      </w:r>
    </w:p>
    <w:p w14:paraId="7D8FBE32" w14:textId="77777777" w:rsidR="00C65CEA" w:rsidRPr="00C65CEA" w:rsidRDefault="00C65CEA" w:rsidP="003C5DFE">
      <w:pPr>
        <w:pStyle w:val="index"/>
        <w:numPr>
          <w:ilvl w:val="0"/>
          <w:numId w:val="3"/>
        </w:numPr>
        <w:tabs>
          <w:tab w:val="clear" w:pos="360"/>
          <w:tab w:val="num" w:pos="1134"/>
        </w:tabs>
        <w:spacing w:after="0" w:line="360" w:lineRule="atLeast"/>
        <w:ind w:left="1134" w:hanging="1134"/>
        <w:jc w:val="thaiDistribute"/>
        <w:outlineLvl w:val="0"/>
      </w:pPr>
      <w:r w:rsidRPr="00C65CEA">
        <w:rPr>
          <w:lang w:val="en-GB"/>
        </w:rPr>
        <w:t xml:space="preserve">Non-current provisions for employee benefits </w:t>
      </w:r>
    </w:p>
    <w:p w14:paraId="0E80796E" w14:textId="77777777" w:rsidR="0063065C" w:rsidRPr="00A0586D"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A0586D">
        <w:rPr>
          <w:lang w:val="en-GB"/>
        </w:rPr>
        <w:t>Business</w:t>
      </w:r>
      <w:r w:rsidRPr="00A0586D">
        <w:rPr>
          <w:lang w:val="en-US"/>
        </w:rPr>
        <w:t xml:space="preserve"> </w:t>
      </w:r>
      <w:r w:rsidRPr="00A0586D">
        <w:rPr>
          <w:lang w:val="en-GB"/>
        </w:rPr>
        <w:t>segment</w:t>
      </w:r>
      <w:r w:rsidRPr="00A0586D">
        <w:rPr>
          <w:lang w:val="en-US"/>
        </w:rPr>
        <w:t xml:space="preserve"> </w:t>
      </w:r>
      <w:r w:rsidRPr="00A0586D">
        <w:rPr>
          <w:lang w:val="en-GB"/>
        </w:rPr>
        <w:t>information</w:t>
      </w:r>
    </w:p>
    <w:p w14:paraId="4E725C83" w14:textId="77777777" w:rsidR="00A0586D" w:rsidRPr="00A0586D" w:rsidRDefault="00A0586D" w:rsidP="003C5DFE">
      <w:pPr>
        <w:pStyle w:val="index"/>
        <w:numPr>
          <w:ilvl w:val="0"/>
          <w:numId w:val="3"/>
        </w:numPr>
        <w:tabs>
          <w:tab w:val="clear" w:pos="360"/>
          <w:tab w:val="num" w:pos="1134"/>
        </w:tabs>
        <w:spacing w:after="0" w:line="360" w:lineRule="atLeast"/>
        <w:ind w:left="1134" w:hanging="1134"/>
        <w:jc w:val="thaiDistribute"/>
        <w:outlineLvl w:val="0"/>
      </w:pPr>
      <w:r w:rsidRPr="00A0586D">
        <w:rPr>
          <w:lang w:val="en-GB"/>
        </w:rPr>
        <w:t>Basic</w:t>
      </w:r>
      <w:r w:rsidRPr="00A0586D">
        <w:rPr>
          <w:lang w:val="en-US"/>
        </w:rPr>
        <w:t xml:space="preserve"> </w:t>
      </w:r>
      <w:r w:rsidRPr="00A0586D">
        <w:rPr>
          <w:lang w:val="en-GB"/>
        </w:rPr>
        <w:t>earnings</w:t>
      </w:r>
      <w:r w:rsidRPr="00A0586D">
        <w:rPr>
          <w:lang w:val="en-US"/>
        </w:rPr>
        <w:t xml:space="preserve"> </w:t>
      </w:r>
      <w:r w:rsidRPr="00A0586D">
        <w:rPr>
          <w:lang w:val="en-GB"/>
        </w:rPr>
        <w:t>per</w:t>
      </w:r>
      <w:r w:rsidRPr="00A0586D">
        <w:rPr>
          <w:lang w:val="en-US"/>
        </w:rPr>
        <w:t xml:space="preserve"> </w:t>
      </w:r>
      <w:r w:rsidRPr="00A0586D">
        <w:rPr>
          <w:lang w:val="en-GB"/>
        </w:rPr>
        <w:t>share</w:t>
      </w:r>
    </w:p>
    <w:p w14:paraId="1453EDBA" w14:textId="77777777" w:rsidR="00D86A9E" w:rsidRDefault="00A0586D" w:rsidP="00A0586D">
      <w:pPr>
        <w:pStyle w:val="index"/>
        <w:numPr>
          <w:ilvl w:val="0"/>
          <w:numId w:val="3"/>
        </w:numPr>
        <w:tabs>
          <w:tab w:val="clear" w:pos="360"/>
          <w:tab w:val="num" w:pos="1134"/>
        </w:tabs>
        <w:spacing w:after="0" w:line="360" w:lineRule="atLeast"/>
        <w:ind w:left="1134" w:hanging="1134"/>
        <w:jc w:val="thaiDistribute"/>
        <w:outlineLvl w:val="0"/>
      </w:pPr>
      <w:r w:rsidRPr="00A0586D">
        <w:rPr>
          <w:lang w:val="en-GB"/>
        </w:rPr>
        <w:t>Dividend</w:t>
      </w:r>
      <w:r>
        <w:rPr>
          <w:lang w:val="en-GB"/>
        </w:rPr>
        <w:t>s</w:t>
      </w:r>
    </w:p>
    <w:p w14:paraId="72D3ADC4" w14:textId="77777777" w:rsidR="0063065C" w:rsidRPr="0044408F" w:rsidRDefault="0063065C" w:rsidP="003C5DFE">
      <w:pPr>
        <w:pStyle w:val="index"/>
        <w:numPr>
          <w:ilvl w:val="0"/>
          <w:numId w:val="3"/>
        </w:numPr>
        <w:tabs>
          <w:tab w:val="clear" w:pos="360"/>
          <w:tab w:val="num" w:pos="1138"/>
        </w:tabs>
        <w:spacing w:after="0" w:line="360" w:lineRule="atLeast"/>
        <w:ind w:left="1134" w:hanging="1134"/>
        <w:jc w:val="thaiDistribute"/>
        <w:outlineLvl w:val="0"/>
      </w:pPr>
      <w:r w:rsidRPr="0044408F">
        <w:t>Commitments</w:t>
      </w:r>
      <w:r w:rsidRPr="007B1DB2">
        <w:rPr>
          <w:lang w:val="en-US"/>
        </w:rPr>
        <w:t xml:space="preserve"> </w:t>
      </w:r>
      <w:r w:rsidRPr="0044408F">
        <w:t>and</w:t>
      </w:r>
      <w:r w:rsidRPr="007B1DB2">
        <w:rPr>
          <w:lang w:val="en-US"/>
        </w:rPr>
        <w:t xml:space="preserve"> </w:t>
      </w:r>
      <w:r w:rsidRPr="0044408F">
        <w:t>contingent</w:t>
      </w:r>
      <w:r w:rsidRPr="007B1DB2">
        <w:rPr>
          <w:lang w:val="en-US"/>
        </w:rPr>
        <w:t xml:space="preserve"> </w:t>
      </w:r>
      <w:r w:rsidRPr="0044408F">
        <w:t>liabilities</w:t>
      </w:r>
    </w:p>
    <w:p w14:paraId="455301DB" w14:textId="72D6FE7A" w:rsidR="007178A8" w:rsidRPr="005452D3" w:rsidRDefault="0063065C" w:rsidP="00A345C9">
      <w:pPr>
        <w:pStyle w:val="index"/>
        <w:numPr>
          <w:ilvl w:val="0"/>
          <w:numId w:val="3"/>
        </w:numPr>
        <w:tabs>
          <w:tab w:val="clear" w:pos="360"/>
          <w:tab w:val="num" w:pos="1138"/>
        </w:tabs>
        <w:spacing w:after="0" w:line="360" w:lineRule="atLeast"/>
        <w:ind w:left="1134" w:hanging="1134"/>
        <w:jc w:val="thaiDistribute"/>
        <w:outlineLvl w:val="0"/>
      </w:pPr>
      <w:r w:rsidRPr="00A345C9">
        <w:rPr>
          <w:rFonts w:cs="Times New Roman"/>
        </w:rPr>
        <w:t>Other</w:t>
      </w:r>
      <w:r w:rsidR="00446882" w:rsidRPr="00A345C9">
        <w:rPr>
          <w:rFonts w:cs="Times New Roman"/>
        </w:rPr>
        <w:t>s</w:t>
      </w:r>
    </w:p>
    <w:p w14:paraId="38A542E4" w14:textId="74B40EB8" w:rsidR="008B6B11" w:rsidRPr="008B6B11" w:rsidRDefault="008B6B11" w:rsidP="008B6B11">
      <w:pPr>
        <w:pStyle w:val="index"/>
        <w:numPr>
          <w:ilvl w:val="0"/>
          <w:numId w:val="3"/>
        </w:numPr>
        <w:tabs>
          <w:tab w:val="clear" w:pos="360"/>
          <w:tab w:val="num" w:pos="1134"/>
        </w:tabs>
        <w:spacing w:line="360" w:lineRule="atLeast"/>
        <w:ind w:left="1276" w:hanging="1276"/>
        <w:jc w:val="thaiDistribute"/>
        <w:outlineLvl w:val="0"/>
        <w:rPr>
          <w:lang w:val="en-US" w:bidi="th-TH"/>
        </w:rPr>
      </w:pPr>
      <w:r w:rsidRPr="008B6B11">
        <w:rPr>
          <w:lang w:val="en-US" w:bidi="th-TH"/>
        </w:rPr>
        <w:t>Th</w:t>
      </w:r>
      <w:r>
        <w:rPr>
          <w:lang w:val="en-US" w:bidi="th-TH"/>
        </w:rPr>
        <w:t>ai Financial Reporting Standard (TFRS) that has been issued but is</w:t>
      </w:r>
      <w:r w:rsidRPr="008B6B11">
        <w:rPr>
          <w:lang w:val="en-US" w:bidi="th-TH"/>
        </w:rPr>
        <w:t xml:space="preserve"> not yet effective</w:t>
      </w:r>
    </w:p>
    <w:p w14:paraId="3703FDFE" w14:textId="2F33D8F5" w:rsidR="008B6B11" w:rsidRPr="008B6B11" w:rsidRDefault="008B6B11" w:rsidP="005452D3">
      <w:pPr>
        <w:pStyle w:val="index"/>
        <w:spacing w:line="360" w:lineRule="atLeast"/>
        <w:ind w:left="360"/>
        <w:jc w:val="thaiDistribute"/>
        <w:outlineLvl w:val="0"/>
        <w:rPr>
          <w:lang w:val="en-US" w:bidi="th-TH"/>
        </w:rPr>
      </w:pPr>
    </w:p>
    <w:p w14:paraId="1C7B0C5F" w14:textId="418196E7" w:rsidR="0054128B" w:rsidRPr="0044408F" w:rsidRDefault="004A72B0" w:rsidP="00126E02">
      <w:pPr>
        <w:pStyle w:val="Heading3"/>
        <w:spacing w:before="0" w:after="0" w:line="240" w:lineRule="atLeast"/>
        <w:ind w:left="562"/>
        <w:jc w:val="thaiDistribute"/>
        <w:rPr>
          <w:i w:val="0"/>
          <w:iCs/>
          <w:lang w:bidi="th-TH"/>
        </w:rPr>
      </w:pPr>
      <w:r w:rsidRPr="0044408F">
        <w:br w:type="page"/>
      </w:r>
      <w:r w:rsidR="0054128B" w:rsidRPr="0044408F">
        <w:rPr>
          <w:i w:val="0"/>
          <w:iCs/>
        </w:rPr>
        <w:lastRenderedPageBreak/>
        <w:t>These</w:t>
      </w:r>
      <w:r w:rsidR="007B1DB2" w:rsidRPr="007B1DB2">
        <w:rPr>
          <w:i w:val="0"/>
          <w:iCs/>
          <w:lang w:val="en-US"/>
        </w:rPr>
        <w:t xml:space="preserve"> </w:t>
      </w:r>
      <w:r w:rsidR="0054128B" w:rsidRPr="0044408F">
        <w:rPr>
          <w:i w:val="0"/>
          <w:iCs/>
        </w:rPr>
        <w:t>notes</w:t>
      </w:r>
      <w:r w:rsidR="007B1DB2" w:rsidRPr="007B1DB2">
        <w:rPr>
          <w:i w:val="0"/>
          <w:iCs/>
          <w:lang w:val="en-US"/>
        </w:rPr>
        <w:t xml:space="preserve"> </w:t>
      </w:r>
      <w:r w:rsidR="0054128B" w:rsidRPr="0044408F">
        <w:rPr>
          <w:i w:val="0"/>
          <w:iCs/>
        </w:rPr>
        <w:t>form</w:t>
      </w:r>
      <w:r w:rsidR="007B1DB2" w:rsidRPr="007B1DB2">
        <w:rPr>
          <w:i w:val="0"/>
          <w:iCs/>
          <w:lang w:val="en-US"/>
        </w:rPr>
        <w:t xml:space="preserve"> </w:t>
      </w:r>
      <w:r w:rsidR="0054128B" w:rsidRPr="0044408F">
        <w:rPr>
          <w:i w:val="0"/>
          <w:iCs/>
        </w:rPr>
        <w:t>an</w:t>
      </w:r>
      <w:r w:rsidR="007B1DB2" w:rsidRPr="007B1DB2">
        <w:rPr>
          <w:i w:val="0"/>
          <w:iCs/>
          <w:lang w:val="en-US"/>
        </w:rPr>
        <w:t xml:space="preserve"> </w:t>
      </w:r>
      <w:r w:rsidR="0054128B" w:rsidRPr="0044408F">
        <w:rPr>
          <w:i w:val="0"/>
          <w:iCs/>
        </w:rPr>
        <w:t>integral</w:t>
      </w:r>
      <w:r w:rsidR="007B1DB2" w:rsidRPr="007B1DB2">
        <w:rPr>
          <w:i w:val="0"/>
          <w:iCs/>
          <w:lang w:val="en-US"/>
        </w:rPr>
        <w:t xml:space="preserve"> </w:t>
      </w:r>
      <w:r w:rsidR="0054128B" w:rsidRPr="0044408F">
        <w:rPr>
          <w:i w:val="0"/>
          <w:iCs/>
        </w:rPr>
        <w:t>part</w:t>
      </w:r>
      <w:r w:rsidR="007B1DB2" w:rsidRPr="007B1DB2">
        <w:rPr>
          <w:i w:val="0"/>
          <w:iCs/>
          <w:lang w:val="en-US"/>
        </w:rPr>
        <w:t xml:space="preserve"> </w:t>
      </w:r>
      <w:r w:rsidR="0054128B" w:rsidRPr="0044408F">
        <w:rPr>
          <w:i w:val="0"/>
          <w:iCs/>
        </w:rPr>
        <w:t>of</w:t>
      </w:r>
      <w:r w:rsidR="007B1DB2" w:rsidRPr="007B1DB2">
        <w:rPr>
          <w:i w:val="0"/>
          <w:iCs/>
          <w:lang w:val="en-US"/>
        </w:rPr>
        <w:t xml:space="preserve"> </w:t>
      </w:r>
      <w:r w:rsidR="0054128B" w:rsidRPr="00F930DC">
        <w:rPr>
          <w:i w:val="0"/>
          <w:iCs/>
        </w:rPr>
        <w:t>the</w:t>
      </w:r>
      <w:r w:rsidR="007B1DB2" w:rsidRPr="00F930DC">
        <w:rPr>
          <w:i w:val="0"/>
          <w:iCs/>
          <w:lang w:val="en-US"/>
        </w:rPr>
        <w:t xml:space="preserve"> </w:t>
      </w:r>
      <w:r w:rsidR="004F4D27">
        <w:rPr>
          <w:i w:val="0"/>
          <w:iCs/>
        </w:rPr>
        <w:t>interim financial statements</w:t>
      </w:r>
      <w:r w:rsidR="0054128B" w:rsidRPr="0044408F">
        <w:rPr>
          <w:i w:val="0"/>
          <w:iCs/>
        </w:rPr>
        <w:t>.</w:t>
      </w:r>
    </w:p>
    <w:p w14:paraId="37965BE0" w14:textId="77777777" w:rsidR="00224201" w:rsidRPr="004F4D27" w:rsidRDefault="00224201" w:rsidP="00224201">
      <w:pPr>
        <w:pStyle w:val="BodyText"/>
        <w:spacing w:after="0" w:line="240" w:lineRule="atLeast"/>
        <w:ind w:left="567"/>
        <w:jc w:val="thaiDistribute"/>
        <w:rPr>
          <w:rFonts w:cs="Times New Roman"/>
          <w:szCs w:val="22"/>
          <w:cs/>
          <w:lang w:bidi="th-TH"/>
        </w:rPr>
      </w:pPr>
    </w:p>
    <w:p w14:paraId="1E4F5F2B" w14:textId="2386FB61" w:rsidR="00F960DB" w:rsidRPr="003F3724" w:rsidRDefault="00F960DB" w:rsidP="00126E02">
      <w:pPr>
        <w:pStyle w:val="BodyText"/>
        <w:spacing w:after="0" w:line="240" w:lineRule="atLeast"/>
        <w:ind w:left="567"/>
        <w:jc w:val="thaiDistribute"/>
        <w:rPr>
          <w:szCs w:val="22"/>
          <w:lang w:val="en-US"/>
        </w:rPr>
      </w:pPr>
      <w:r w:rsidRPr="00F60F3E">
        <w:rPr>
          <w:spacing w:val="-2"/>
        </w:rPr>
        <w:t>The</w:t>
      </w:r>
      <w:r w:rsidR="007B1DB2" w:rsidRPr="007B1DB2">
        <w:rPr>
          <w:spacing w:val="-2"/>
          <w:lang w:val="en-US"/>
        </w:rPr>
        <w:t xml:space="preserve"> </w:t>
      </w:r>
      <w:r w:rsidR="004F4D27">
        <w:rPr>
          <w:spacing w:val="-2"/>
          <w:lang w:bidi="th-TH"/>
        </w:rPr>
        <w:t>interim financial statements</w:t>
      </w:r>
      <w:r w:rsidR="007B1DB2" w:rsidRPr="007B1DB2">
        <w:rPr>
          <w:spacing w:val="-2"/>
          <w:lang w:val="en-US"/>
        </w:rPr>
        <w:t xml:space="preserve"> </w:t>
      </w:r>
      <w:r w:rsidRPr="00F60F3E">
        <w:rPr>
          <w:spacing w:val="-2"/>
        </w:rPr>
        <w:t>issued</w:t>
      </w:r>
      <w:r w:rsidR="007B1DB2" w:rsidRPr="007B1DB2">
        <w:rPr>
          <w:spacing w:val="-2"/>
          <w:lang w:val="en-US"/>
        </w:rPr>
        <w:t xml:space="preserve"> </w:t>
      </w:r>
      <w:r w:rsidRPr="00F60F3E">
        <w:rPr>
          <w:spacing w:val="-2"/>
        </w:rPr>
        <w:t>for</w:t>
      </w:r>
      <w:r w:rsidR="007B1DB2" w:rsidRPr="007B1DB2">
        <w:rPr>
          <w:spacing w:val="-2"/>
          <w:lang w:val="en-US"/>
        </w:rPr>
        <w:t xml:space="preserve"> </w:t>
      </w:r>
      <w:r w:rsidRPr="00F60F3E">
        <w:rPr>
          <w:spacing w:val="-2"/>
        </w:rPr>
        <w:t>Thai</w:t>
      </w:r>
      <w:r w:rsidR="007B1DB2" w:rsidRPr="007B1DB2">
        <w:rPr>
          <w:spacing w:val="-2"/>
          <w:lang w:val="en-US"/>
        </w:rPr>
        <w:t xml:space="preserve"> </w:t>
      </w:r>
      <w:r w:rsidRPr="00D03AE8">
        <w:rPr>
          <w:spacing w:val="-2"/>
        </w:rPr>
        <w:t>statutory</w:t>
      </w:r>
      <w:r w:rsidR="007B1DB2" w:rsidRPr="00D03AE8">
        <w:rPr>
          <w:spacing w:val="-2"/>
          <w:lang w:val="en-US"/>
        </w:rPr>
        <w:t xml:space="preserve"> </w:t>
      </w:r>
      <w:r w:rsidRPr="00D03AE8">
        <w:rPr>
          <w:spacing w:val="-2"/>
        </w:rPr>
        <w:t>and</w:t>
      </w:r>
      <w:r w:rsidR="007B1DB2" w:rsidRPr="00D03AE8">
        <w:rPr>
          <w:spacing w:val="-2"/>
          <w:lang w:val="en-US"/>
        </w:rPr>
        <w:t xml:space="preserve"> </w:t>
      </w:r>
      <w:r w:rsidRPr="00D03AE8">
        <w:rPr>
          <w:spacing w:val="-2"/>
        </w:rPr>
        <w:t>regulatory</w:t>
      </w:r>
      <w:r w:rsidR="007B1DB2" w:rsidRPr="00D03AE8">
        <w:rPr>
          <w:spacing w:val="-2"/>
          <w:lang w:val="en-US"/>
        </w:rPr>
        <w:t xml:space="preserve"> </w:t>
      </w:r>
      <w:r w:rsidRPr="00D03AE8">
        <w:rPr>
          <w:spacing w:val="-2"/>
        </w:rPr>
        <w:t>reporting</w:t>
      </w:r>
      <w:r w:rsidR="007B1DB2" w:rsidRPr="00D03AE8">
        <w:rPr>
          <w:spacing w:val="-2"/>
          <w:lang w:val="en-US"/>
        </w:rPr>
        <w:t xml:space="preserve"> </w:t>
      </w:r>
      <w:r w:rsidRPr="00D03AE8">
        <w:rPr>
          <w:spacing w:val="-2"/>
        </w:rPr>
        <w:t>purposes</w:t>
      </w:r>
      <w:r w:rsidR="007B1DB2" w:rsidRPr="00D03AE8">
        <w:rPr>
          <w:spacing w:val="-2"/>
          <w:lang w:val="en-US"/>
        </w:rPr>
        <w:t xml:space="preserve"> </w:t>
      </w:r>
      <w:r w:rsidRPr="00D03AE8">
        <w:rPr>
          <w:spacing w:val="-2"/>
        </w:rPr>
        <w:t>are</w:t>
      </w:r>
      <w:r w:rsidR="007B1DB2" w:rsidRPr="00D03AE8">
        <w:rPr>
          <w:lang w:val="en-US"/>
        </w:rPr>
        <w:t xml:space="preserve"> </w:t>
      </w:r>
      <w:r w:rsidRPr="00D03AE8">
        <w:t>prepared</w:t>
      </w:r>
      <w:r w:rsidR="007B1DB2" w:rsidRPr="00D03AE8">
        <w:rPr>
          <w:lang w:val="en-US"/>
        </w:rPr>
        <w:t xml:space="preserve"> </w:t>
      </w:r>
      <w:r w:rsidRPr="00D03AE8">
        <w:t>in</w:t>
      </w:r>
      <w:r w:rsidR="007B1DB2" w:rsidRPr="00D03AE8">
        <w:rPr>
          <w:lang w:val="en-US"/>
        </w:rPr>
        <w:t xml:space="preserve"> </w:t>
      </w:r>
      <w:r w:rsidRPr="00D03AE8">
        <w:t>the</w:t>
      </w:r>
      <w:r w:rsidR="007B1DB2" w:rsidRPr="00D03AE8">
        <w:rPr>
          <w:lang w:val="en-US"/>
        </w:rPr>
        <w:t xml:space="preserve"> </w:t>
      </w:r>
      <w:r w:rsidRPr="00D03AE8">
        <w:t>Thai</w:t>
      </w:r>
      <w:r w:rsidR="007B1DB2" w:rsidRPr="00D03AE8">
        <w:rPr>
          <w:lang w:val="en-US"/>
        </w:rPr>
        <w:t xml:space="preserve"> </w:t>
      </w:r>
      <w:r w:rsidR="007D5044" w:rsidRPr="00D03AE8">
        <w:t>and</w:t>
      </w:r>
      <w:r w:rsidR="007B1DB2" w:rsidRPr="00D03AE8">
        <w:rPr>
          <w:lang w:val="en-US"/>
        </w:rPr>
        <w:t xml:space="preserve"> </w:t>
      </w:r>
      <w:r w:rsidR="007D5044" w:rsidRPr="00D03AE8">
        <w:t>English</w:t>
      </w:r>
      <w:r w:rsidR="007B1DB2" w:rsidRPr="00D03AE8">
        <w:rPr>
          <w:lang w:val="en-US"/>
        </w:rPr>
        <w:t xml:space="preserve"> </w:t>
      </w:r>
      <w:r w:rsidRPr="00D03AE8">
        <w:t>language</w:t>
      </w:r>
      <w:r w:rsidR="007D5044" w:rsidRPr="00D03AE8">
        <w:t>s,</w:t>
      </w:r>
      <w:r w:rsidR="007B1DB2" w:rsidRPr="00D03AE8">
        <w:rPr>
          <w:lang w:val="en-US"/>
        </w:rPr>
        <w:t xml:space="preserve"> </w:t>
      </w:r>
      <w:r w:rsidR="00AA76AF" w:rsidRPr="00D03AE8">
        <w:t>and</w:t>
      </w:r>
      <w:r w:rsidR="007B1DB2" w:rsidRPr="00D03AE8">
        <w:rPr>
          <w:lang w:val="en-US"/>
        </w:rPr>
        <w:t xml:space="preserve"> </w:t>
      </w:r>
      <w:r w:rsidR="00AA76AF" w:rsidRPr="00D03AE8">
        <w:t>were</w:t>
      </w:r>
      <w:r w:rsidR="007B1DB2" w:rsidRPr="00D03AE8">
        <w:rPr>
          <w:lang w:val="en-US"/>
        </w:rPr>
        <w:t xml:space="preserve"> </w:t>
      </w:r>
      <w:r w:rsidR="00AA76AF" w:rsidRPr="00D03AE8">
        <w:t>approved</w:t>
      </w:r>
      <w:r w:rsidR="007B1DB2" w:rsidRPr="00D03AE8">
        <w:rPr>
          <w:lang w:val="en-US"/>
        </w:rPr>
        <w:t xml:space="preserve"> </w:t>
      </w:r>
      <w:r w:rsidR="00AA76AF" w:rsidRPr="00D03AE8">
        <w:t>and</w:t>
      </w:r>
      <w:r w:rsidR="007B1DB2" w:rsidRPr="00D03AE8">
        <w:rPr>
          <w:lang w:val="en-US"/>
        </w:rPr>
        <w:t xml:space="preserve"> </w:t>
      </w:r>
      <w:r w:rsidR="00256311">
        <w:t>authoriz</w:t>
      </w:r>
      <w:r w:rsidRPr="00D03AE8">
        <w:t>ed</w:t>
      </w:r>
      <w:r w:rsidR="007B1DB2" w:rsidRPr="00D03AE8">
        <w:rPr>
          <w:lang w:val="en-US"/>
        </w:rPr>
        <w:t xml:space="preserve"> </w:t>
      </w:r>
      <w:r w:rsidRPr="00D03AE8">
        <w:t>for</w:t>
      </w:r>
      <w:r w:rsidR="007B1DB2" w:rsidRPr="00D03AE8">
        <w:rPr>
          <w:lang w:val="en-US"/>
        </w:rPr>
        <w:t xml:space="preserve"> </w:t>
      </w:r>
      <w:r w:rsidRPr="00D03AE8">
        <w:t>issue</w:t>
      </w:r>
      <w:r w:rsidR="007B1DB2" w:rsidRPr="00D03AE8">
        <w:rPr>
          <w:lang w:val="en-US"/>
        </w:rPr>
        <w:t xml:space="preserve"> </w:t>
      </w:r>
      <w:r w:rsidRPr="00D03AE8">
        <w:t>by</w:t>
      </w:r>
      <w:r w:rsidR="007B1DB2" w:rsidRPr="00D03AE8">
        <w:rPr>
          <w:lang w:val="en-US"/>
        </w:rPr>
        <w:t xml:space="preserve"> </w:t>
      </w:r>
      <w:r w:rsidRPr="00D03AE8">
        <w:t>the</w:t>
      </w:r>
      <w:r w:rsidR="007B1DB2" w:rsidRPr="00D03AE8">
        <w:rPr>
          <w:lang w:val="en-US"/>
        </w:rPr>
        <w:t xml:space="preserve"> </w:t>
      </w:r>
      <w:r w:rsidR="00C87AC1" w:rsidRPr="00D03AE8">
        <w:t>audit</w:t>
      </w:r>
      <w:r w:rsidR="007B1DB2" w:rsidRPr="00D03AE8">
        <w:rPr>
          <w:lang w:val="en-US"/>
        </w:rPr>
        <w:t xml:space="preserve"> </w:t>
      </w:r>
      <w:r w:rsidR="00C87AC1" w:rsidRPr="00D03AE8">
        <w:t>committee,</w:t>
      </w:r>
      <w:r w:rsidR="007B1DB2" w:rsidRPr="00D03AE8">
        <w:rPr>
          <w:lang w:val="en-US"/>
        </w:rPr>
        <w:t xml:space="preserve"> </w:t>
      </w:r>
      <w:r w:rsidR="00C87AC1" w:rsidRPr="00D03AE8">
        <w:t>as</w:t>
      </w:r>
      <w:r w:rsidR="007B1DB2" w:rsidRPr="00D03AE8">
        <w:rPr>
          <w:lang w:val="en-US"/>
        </w:rPr>
        <w:t xml:space="preserve"> </w:t>
      </w:r>
      <w:r w:rsidR="00C87AC1" w:rsidRPr="00D03AE8">
        <w:t>appointed</w:t>
      </w:r>
      <w:r w:rsidR="007B1DB2" w:rsidRPr="00D03AE8">
        <w:rPr>
          <w:lang w:val="en-US"/>
        </w:rPr>
        <w:t xml:space="preserve"> </w:t>
      </w:r>
      <w:r w:rsidR="00C87AC1" w:rsidRPr="00D03AE8">
        <w:t>by</w:t>
      </w:r>
      <w:r w:rsidR="007B1DB2" w:rsidRPr="00D03AE8">
        <w:rPr>
          <w:lang w:val="en-US"/>
        </w:rPr>
        <w:t xml:space="preserve"> </w:t>
      </w:r>
      <w:r w:rsidR="00C87AC1" w:rsidRPr="00D03AE8">
        <w:t>the</w:t>
      </w:r>
      <w:r w:rsidR="007B1DB2" w:rsidRPr="00D03AE8">
        <w:rPr>
          <w:lang w:val="en-US"/>
        </w:rPr>
        <w:t xml:space="preserve"> </w:t>
      </w:r>
      <w:r w:rsidRPr="00D03AE8">
        <w:t>Board</w:t>
      </w:r>
      <w:r w:rsidR="007B1DB2" w:rsidRPr="00D03AE8">
        <w:rPr>
          <w:lang w:val="en-US"/>
        </w:rPr>
        <w:t xml:space="preserve"> </w:t>
      </w:r>
      <w:r w:rsidRPr="00D03AE8">
        <w:t>of</w:t>
      </w:r>
      <w:r w:rsidR="007B1DB2" w:rsidRPr="00D03AE8">
        <w:rPr>
          <w:lang w:val="en-US"/>
        </w:rPr>
        <w:t xml:space="preserve"> </w:t>
      </w:r>
      <w:r w:rsidRPr="00D03AE8">
        <w:t>Directors</w:t>
      </w:r>
      <w:r w:rsidR="007B1DB2" w:rsidRPr="00D03AE8">
        <w:rPr>
          <w:lang w:val="en-US"/>
        </w:rPr>
        <w:t xml:space="preserve"> </w:t>
      </w:r>
      <w:r w:rsidR="00C87AC1" w:rsidRPr="00D03AE8">
        <w:t>of</w:t>
      </w:r>
      <w:r w:rsidR="007B1DB2" w:rsidRPr="00D03AE8">
        <w:rPr>
          <w:lang w:val="en-US"/>
        </w:rPr>
        <w:t xml:space="preserve"> </w:t>
      </w:r>
      <w:r w:rsidR="00C87AC1" w:rsidRPr="00D03AE8">
        <w:t>the</w:t>
      </w:r>
      <w:r w:rsidR="007B1DB2" w:rsidRPr="00D03AE8">
        <w:rPr>
          <w:lang w:val="en-US"/>
        </w:rPr>
        <w:t xml:space="preserve"> </w:t>
      </w:r>
      <w:r w:rsidR="00C87AC1" w:rsidRPr="00D03AE8">
        <w:t>Company,</w:t>
      </w:r>
      <w:r w:rsidR="007B1DB2" w:rsidRPr="00D03AE8">
        <w:rPr>
          <w:lang w:val="en-US"/>
        </w:rPr>
        <w:t xml:space="preserve"> </w:t>
      </w:r>
      <w:r w:rsidRPr="00D03AE8">
        <w:t>on</w:t>
      </w:r>
      <w:r w:rsidR="0063065C" w:rsidRPr="00D03AE8">
        <w:rPr>
          <w:lang w:val="en-US"/>
        </w:rPr>
        <w:t xml:space="preserve"> </w:t>
      </w:r>
      <w:r w:rsidR="00C4334D">
        <w:rPr>
          <w:lang w:val="en-US"/>
        </w:rPr>
        <w:t>9 May</w:t>
      </w:r>
      <w:r w:rsidR="00244466">
        <w:rPr>
          <w:lang w:val="en-US"/>
        </w:rPr>
        <w:t xml:space="preserve"> </w:t>
      </w:r>
      <w:r w:rsidR="00BC4D67">
        <w:rPr>
          <w:lang w:val="en-US"/>
        </w:rPr>
        <w:t>2018.</w:t>
      </w:r>
    </w:p>
    <w:p w14:paraId="6602B056" w14:textId="77777777" w:rsidR="00F960DB" w:rsidRPr="004F4D27" w:rsidRDefault="00F960DB" w:rsidP="00126E02">
      <w:pPr>
        <w:pStyle w:val="BodyText"/>
        <w:spacing w:after="0" w:line="240" w:lineRule="atLeast"/>
        <w:ind w:left="567"/>
        <w:jc w:val="thaiDistribute"/>
        <w:rPr>
          <w:rFonts w:cs="Times New Roman"/>
          <w:szCs w:val="22"/>
          <w:cs/>
          <w:lang w:bidi="th-TH"/>
        </w:rPr>
      </w:pPr>
    </w:p>
    <w:p w14:paraId="1033CA88" w14:textId="77777777" w:rsidR="0054128B" w:rsidRPr="0044408F" w:rsidRDefault="0054128B" w:rsidP="003C5DFE">
      <w:pPr>
        <w:pStyle w:val="BodyText"/>
        <w:numPr>
          <w:ilvl w:val="0"/>
          <w:numId w:val="8"/>
        </w:numPr>
        <w:tabs>
          <w:tab w:val="left" w:pos="567"/>
        </w:tabs>
        <w:spacing w:after="0" w:line="240" w:lineRule="atLeast"/>
        <w:ind w:left="567" w:hanging="567"/>
        <w:jc w:val="thaiDistribute"/>
        <w:rPr>
          <w:b/>
          <w:bCs/>
          <w:sz w:val="24"/>
          <w:szCs w:val="24"/>
        </w:rPr>
      </w:pPr>
      <w:r w:rsidRPr="0044408F">
        <w:rPr>
          <w:b/>
          <w:bCs/>
          <w:sz w:val="24"/>
          <w:szCs w:val="24"/>
        </w:rPr>
        <w:t>General</w:t>
      </w:r>
      <w:r w:rsidR="007B1DB2" w:rsidRPr="007B1DB2">
        <w:rPr>
          <w:b/>
          <w:bCs/>
          <w:sz w:val="24"/>
          <w:szCs w:val="24"/>
          <w:lang w:val="en-US"/>
        </w:rPr>
        <w:t xml:space="preserve"> </w:t>
      </w:r>
      <w:r w:rsidRPr="0044408F">
        <w:rPr>
          <w:b/>
          <w:bCs/>
          <w:sz w:val="24"/>
          <w:szCs w:val="24"/>
        </w:rPr>
        <w:t>information</w:t>
      </w:r>
    </w:p>
    <w:p w14:paraId="2DED7D7A" w14:textId="77777777" w:rsidR="00FB0D69" w:rsidRPr="004F4D27" w:rsidRDefault="00FB0D69" w:rsidP="00126E02">
      <w:pPr>
        <w:pStyle w:val="BodyText"/>
        <w:spacing w:after="0" w:line="240" w:lineRule="atLeast"/>
        <w:ind w:left="567"/>
        <w:jc w:val="thaiDistribute"/>
        <w:rPr>
          <w:rFonts w:cs="Times New Roman"/>
          <w:szCs w:val="22"/>
          <w:cs/>
          <w:lang w:bidi="th-TH"/>
        </w:rPr>
      </w:pPr>
    </w:p>
    <w:p w14:paraId="0AF38265" w14:textId="77777777" w:rsidR="0054128B" w:rsidRPr="0044408F" w:rsidRDefault="0054128B" w:rsidP="00126E02">
      <w:pPr>
        <w:pStyle w:val="BodyText"/>
        <w:spacing w:after="0" w:line="240" w:lineRule="atLeast"/>
        <w:ind w:left="567"/>
        <w:jc w:val="thaiDistribute"/>
      </w:pPr>
      <w:r w:rsidRPr="00F60F3E">
        <w:rPr>
          <w:spacing w:val="-4"/>
        </w:rPr>
        <w:t>The</w:t>
      </w:r>
      <w:r w:rsidR="007B1DB2" w:rsidRPr="007B1DB2">
        <w:rPr>
          <w:spacing w:val="-4"/>
          <w:lang w:val="en-US"/>
        </w:rPr>
        <w:t xml:space="preserve"> </w:t>
      </w:r>
      <w:r w:rsidRPr="00F60F3E">
        <w:rPr>
          <w:spacing w:val="-4"/>
        </w:rPr>
        <w:t>Siam</w:t>
      </w:r>
      <w:r w:rsidR="007B1DB2" w:rsidRPr="007B1DB2">
        <w:rPr>
          <w:spacing w:val="-4"/>
          <w:lang w:val="en-US"/>
        </w:rPr>
        <w:t xml:space="preserve"> </w:t>
      </w:r>
      <w:r w:rsidRPr="00F60F3E">
        <w:rPr>
          <w:spacing w:val="-4"/>
        </w:rPr>
        <w:t>Cement</w:t>
      </w:r>
      <w:r w:rsidR="007B1DB2" w:rsidRPr="007B1DB2">
        <w:rPr>
          <w:spacing w:val="-4"/>
          <w:lang w:val="en-US"/>
        </w:rPr>
        <w:t xml:space="preserve"> </w:t>
      </w:r>
      <w:r w:rsidRPr="00F60F3E">
        <w:rPr>
          <w:spacing w:val="-4"/>
        </w:rPr>
        <w:t>Public</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Limited,</w:t>
      </w:r>
      <w:r w:rsidR="007B1DB2" w:rsidRPr="007B1DB2">
        <w:rPr>
          <w:spacing w:val="-4"/>
          <w:lang w:val="en-US"/>
        </w:rPr>
        <w:t xml:space="preserve"> </w:t>
      </w:r>
      <w:r w:rsidRPr="00F60F3E">
        <w:rPr>
          <w:spacing w:val="-4"/>
        </w:rPr>
        <w:t>the</w:t>
      </w:r>
      <w:r w:rsidR="007B1DB2" w:rsidRPr="007B1DB2">
        <w:rPr>
          <w:spacing w:val="-4"/>
          <w:lang w:val="en-US"/>
        </w:rPr>
        <w:t xml:space="preserve"> </w:t>
      </w:r>
      <w:r w:rsidRPr="00F60F3E">
        <w:rPr>
          <w:spacing w:val="-4"/>
        </w:rPr>
        <w:t>“Company”,</w:t>
      </w:r>
      <w:r w:rsidR="007B1DB2" w:rsidRPr="007B1DB2">
        <w:rPr>
          <w:spacing w:val="-4"/>
          <w:lang w:val="en-US"/>
        </w:rPr>
        <w:t xml:space="preserve"> </w:t>
      </w:r>
      <w:r w:rsidRPr="00F60F3E">
        <w:rPr>
          <w:spacing w:val="-4"/>
        </w:rPr>
        <w:t>is</w:t>
      </w:r>
      <w:r w:rsidR="007B1DB2" w:rsidRPr="007B1DB2">
        <w:rPr>
          <w:spacing w:val="-4"/>
          <w:lang w:val="en-US"/>
        </w:rPr>
        <w:t xml:space="preserve"> </w:t>
      </w:r>
      <w:r w:rsidRPr="00F60F3E">
        <w:rPr>
          <w:spacing w:val="-4"/>
        </w:rPr>
        <w:t>incorporated</w:t>
      </w:r>
      <w:r w:rsidR="007B1DB2" w:rsidRPr="007B1DB2">
        <w:rPr>
          <w:spacing w:val="-4"/>
          <w:lang w:val="en-US"/>
        </w:rPr>
        <w:t xml:space="preserve"> </w:t>
      </w:r>
      <w:r w:rsidRPr="00F60F3E">
        <w:rPr>
          <w:spacing w:val="-4"/>
        </w:rPr>
        <w:t>in</w:t>
      </w:r>
      <w:r w:rsidR="007B1DB2" w:rsidRPr="007B1DB2">
        <w:rPr>
          <w:spacing w:val="-4"/>
          <w:lang w:val="en-US"/>
        </w:rPr>
        <w:t xml:space="preserve"> </w:t>
      </w:r>
      <w:r w:rsidRPr="00F60F3E">
        <w:rPr>
          <w:spacing w:val="-4"/>
        </w:rPr>
        <w:t>Thailand</w:t>
      </w:r>
      <w:r w:rsidR="007B1DB2" w:rsidRPr="007B1DB2">
        <w:rPr>
          <w:spacing w:val="-4"/>
          <w:lang w:val="en-US"/>
        </w:rPr>
        <w:t xml:space="preserve"> </w:t>
      </w:r>
      <w:r w:rsidRPr="00F60F3E">
        <w:rPr>
          <w:spacing w:val="-4"/>
        </w:rPr>
        <w:t>and</w:t>
      </w:r>
      <w:r w:rsidR="007B1DB2" w:rsidRPr="007B1DB2">
        <w:rPr>
          <w:spacing w:val="-4"/>
          <w:lang w:val="en-US"/>
        </w:rPr>
        <w:t xml:space="preserve"> </w:t>
      </w:r>
      <w:r w:rsidRPr="00F60F3E">
        <w:rPr>
          <w:spacing w:val="-4"/>
        </w:rPr>
        <w:t>has</w:t>
      </w:r>
      <w:r w:rsidR="007B1DB2" w:rsidRPr="007B1DB2">
        <w:rPr>
          <w:spacing w:val="-4"/>
          <w:lang w:val="en-US"/>
        </w:rPr>
        <w:t xml:space="preserve"> </w:t>
      </w:r>
      <w:r w:rsidRPr="00F60F3E">
        <w:rPr>
          <w:spacing w:val="-4"/>
        </w:rPr>
        <w:t>its</w:t>
      </w:r>
      <w:r w:rsidR="007B1DB2" w:rsidRPr="007B1DB2">
        <w:rPr>
          <w:lang w:val="en-US"/>
        </w:rPr>
        <w:t xml:space="preserve"> </w:t>
      </w:r>
      <w:r w:rsidRPr="0044408F">
        <w:t>registered</w:t>
      </w:r>
      <w:r w:rsidR="007B1DB2" w:rsidRPr="007B1DB2">
        <w:rPr>
          <w:lang w:val="en-US"/>
        </w:rPr>
        <w:t xml:space="preserve"> </w:t>
      </w:r>
      <w:r w:rsidRPr="0044408F">
        <w:t>office</w:t>
      </w:r>
      <w:r w:rsidR="007B1DB2" w:rsidRPr="007B1DB2">
        <w:rPr>
          <w:lang w:val="en-US"/>
        </w:rPr>
        <w:t xml:space="preserve"> </w:t>
      </w:r>
      <w:r w:rsidRPr="0044408F">
        <w:t>at</w:t>
      </w:r>
      <w:r w:rsidR="007B1DB2" w:rsidRPr="007B1DB2">
        <w:rPr>
          <w:lang w:val="en-US"/>
        </w:rPr>
        <w:t xml:space="preserve"> 1 </w:t>
      </w:r>
      <w:r w:rsidRPr="0044408F">
        <w:t>Siam</w:t>
      </w:r>
      <w:r w:rsidR="007B1DB2" w:rsidRPr="007B1DB2">
        <w:rPr>
          <w:lang w:val="en-US"/>
        </w:rPr>
        <w:t xml:space="preserve"> </w:t>
      </w:r>
      <w:r w:rsidRPr="0044408F">
        <w:t>Cement</w:t>
      </w:r>
      <w:r w:rsidR="007B1DB2" w:rsidRPr="007B1DB2">
        <w:rPr>
          <w:lang w:val="en-US"/>
        </w:rPr>
        <w:t xml:space="preserve"> </w:t>
      </w:r>
      <w:r w:rsidRPr="0044408F">
        <w:t>Road,</w:t>
      </w:r>
      <w:r w:rsidR="007B1DB2" w:rsidRPr="007B1DB2">
        <w:rPr>
          <w:lang w:val="en-US"/>
        </w:rPr>
        <w:t xml:space="preserve"> </w:t>
      </w:r>
      <w:r w:rsidRPr="0044408F">
        <w:t>Bangsue,</w:t>
      </w:r>
      <w:r w:rsidR="007B1DB2" w:rsidRPr="007B1DB2">
        <w:rPr>
          <w:lang w:val="en-US"/>
        </w:rPr>
        <w:t xml:space="preserve"> </w:t>
      </w:r>
      <w:r w:rsidRPr="0044408F">
        <w:t>Bangkok</w:t>
      </w:r>
      <w:r w:rsidR="007B1DB2" w:rsidRPr="007B1DB2">
        <w:rPr>
          <w:lang w:val="en-US"/>
        </w:rPr>
        <w:t xml:space="preserve"> 10800</w:t>
      </w:r>
      <w:r w:rsidRPr="0044408F">
        <w:t>,</w:t>
      </w:r>
      <w:r w:rsidR="007B1DB2" w:rsidRPr="007B1DB2">
        <w:rPr>
          <w:lang w:val="en-US"/>
        </w:rPr>
        <w:t xml:space="preserve"> </w:t>
      </w:r>
      <w:r w:rsidRPr="0044408F">
        <w:t>Thailand.</w:t>
      </w:r>
    </w:p>
    <w:p w14:paraId="3ADE24B3" w14:textId="77777777" w:rsidR="00FB0D69" w:rsidRPr="004F4D27" w:rsidRDefault="00FB0D69" w:rsidP="00126E02">
      <w:pPr>
        <w:pStyle w:val="BodyText"/>
        <w:spacing w:after="0" w:line="240" w:lineRule="atLeast"/>
        <w:ind w:left="567"/>
        <w:jc w:val="thaiDistribute"/>
        <w:rPr>
          <w:rFonts w:cs="Times New Roman"/>
          <w:szCs w:val="22"/>
          <w:lang w:bidi="th-TH"/>
        </w:rPr>
      </w:pPr>
    </w:p>
    <w:p w14:paraId="7732AFDB" w14:textId="77777777" w:rsidR="0054128B" w:rsidRPr="0044408F" w:rsidRDefault="0054128B" w:rsidP="00126E02">
      <w:pPr>
        <w:pStyle w:val="BodyText"/>
        <w:spacing w:after="0" w:line="240" w:lineRule="atLeast"/>
        <w:ind w:left="567"/>
        <w:jc w:val="thaiDistribute"/>
      </w:pPr>
      <w:r w:rsidRPr="0044408F">
        <w:t>The</w:t>
      </w:r>
      <w:r w:rsidR="007B1DB2" w:rsidRPr="007B1DB2">
        <w:rPr>
          <w:lang w:val="en-US"/>
        </w:rPr>
        <w:t xml:space="preserve"> </w:t>
      </w:r>
      <w:r w:rsidRPr="0044408F">
        <w:t>Company</w:t>
      </w:r>
      <w:r w:rsidR="007B1DB2" w:rsidRPr="007B1DB2">
        <w:rPr>
          <w:lang w:val="en-US"/>
        </w:rPr>
        <w:t xml:space="preserve"> </w:t>
      </w:r>
      <w:r w:rsidRPr="0044408F">
        <w:t>was</w:t>
      </w:r>
      <w:r w:rsidR="007B1DB2" w:rsidRPr="007B1DB2">
        <w:rPr>
          <w:lang w:val="en-US"/>
        </w:rPr>
        <w:t xml:space="preserve"> </w:t>
      </w:r>
      <w:r w:rsidRPr="0044408F">
        <w:t>listed</w:t>
      </w:r>
      <w:r w:rsidR="007B1DB2" w:rsidRPr="007B1DB2">
        <w:rPr>
          <w:lang w:val="en-US"/>
        </w:rPr>
        <w:t xml:space="preserve"> </w:t>
      </w:r>
      <w:r w:rsidRPr="0044408F">
        <w:t>on</w:t>
      </w:r>
      <w:r w:rsidR="007B1DB2" w:rsidRPr="007B1DB2">
        <w:rPr>
          <w:lang w:val="en-US"/>
        </w:rPr>
        <w:t xml:space="preserve"> </w:t>
      </w:r>
      <w:r w:rsidR="00FA5B4C" w:rsidRPr="0044408F">
        <w:t>the</w:t>
      </w:r>
      <w:r w:rsidR="007B1DB2" w:rsidRPr="007B1DB2">
        <w:rPr>
          <w:lang w:val="en-US"/>
        </w:rPr>
        <w:t xml:space="preserve"> </w:t>
      </w:r>
      <w:r w:rsidR="00FA5B4C" w:rsidRPr="0044408F">
        <w:t>Stock</w:t>
      </w:r>
      <w:r w:rsidR="007B1DB2" w:rsidRPr="007B1DB2">
        <w:rPr>
          <w:lang w:val="en-US"/>
        </w:rPr>
        <w:t xml:space="preserve"> </w:t>
      </w:r>
      <w:r w:rsidR="00FA5B4C" w:rsidRPr="0044408F">
        <w:t>Exchange</w:t>
      </w:r>
      <w:r w:rsidR="007B1DB2" w:rsidRPr="007B1DB2">
        <w:rPr>
          <w:lang w:val="en-US"/>
        </w:rPr>
        <w:t xml:space="preserve"> </w:t>
      </w:r>
      <w:r w:rsidR="00FA5B4C" w:rsidRPr="0044408F">
        <w:t>of</w:t>
      </w:r>
      <w:r w:rsidR="007B1DB2" w:rsidRPr="007B1DB2">
        <w:rPr>
          <w:lang w:val="en-US"/>
        </w:rPr>
        <w:t xml:space="preserve"> </w:t>
      </w:r>
      <w:r w:rsidR="00FA5B4C" w:rsidRPr="0044408F">
        <w:t>Thailand</w:t>
      </w:r>
      <w:r w:rsidR="007B1DB2" w:rsidRPr="007B1DB2">
        <w:rPr>
          <w:lang w:val="en-US"/>
        </w:rPr>
        <w:t xml:space="preserve"> </w:t>
      </w:r>
      <w:r w:rsidR="00FA5B4C" w:rsidRPr="0044408F">
        <w:t>on</w:t>
      </w:r>
      <w:r w:rsidR="007B1DB2" w:rsidRPr="007B1DB2">
        <w:rPr>
          <w:lang w:val="en-US"/>
        </w:rPr>
        <w:t xml:space="preserve"> 25 </w:t>
      </w:r>
      <w:r w:rsidR="006B7B4A" w:rsidRPr="0044408F">
        <w:t>April</w:t>
      </w:r>
      <w:r w:rsidR="007B1DB2" w:rsidRPr="007B1DB2">
        <w:rPr>
          <w:lang w:val="en-US"/>
        </w:rPr>
        <w:t xml:space="preserve"> 1975</w:t>
      </w:r>
      <w:r w:rsidR="006B7B4A" w:rsidRPr="0044408F">
        <w:t>.</w:t>
      </w:r>
    </w:p>
    <w:p w14:paraId="6E9153AD" w14:textId="77777777" w:rsidR="00FB0D69" w:rsidRPr="004F4D27" w:rsidRDefault="00FB0D69" w:rsidP="00126E02">
      <w:pPr>
        <w:pStyle w:val="BodyText"/>
        <w:spacing w:after="0" w:line="240" w:lineRule="atLeast"/>
        <w:ind w:left="567"/>
        <w:jc w:val="thaiDistribute"/>
        <w:rPr>
          <w:rFonts w:cs="Times New Roman"/>
          <w:szCs w:val="22"/>
        </w:rPr>
      </w:pPr>
    </w:p>
    <w:p w14:paraId="5843FC12" w14:textId="3D05F31B" w:rsidR="00EE3CC8" w:rsidRDefault="0054128B" w:rsidP="00126E02">
      <w:pPr>
        <w:pStyle w:val="BodyText"/>
        <w:spacing w:after="0" w:line="240" w:lineRule="atLeast"/>
        <w:ind w:left="567"/>
        <w:jc w:val="thaiDistribute"/>
        <w:rPr>
          <w:sz w:val="16"/>
          <w:szCs w:val="16"/>
          <w:lang w:val="en-US"/>
        </w:rPr>
      </w:pPr>
      <w:r w:rsidRPr="00F60F3E">
        <w:rPr>
          <w:spacing w:val="-4"/>
        </w:rPr>
        <w:t>The</w:t>
      </w:r>
      <w:r w:rsidR="007B1DB2" w:rsidRPr="007B1DB2">
        <w:rPr>
          <w:spacing w:val="-4"/>
          <w:lang w:val="en-US"/>
        </w:rPr>
        <w:t xml:space="preserve"> </w:t>
      </w:r>
      <w:r w:rsidR="00645A8A" w:rsidRPr="00F60F3E">
        <w:rPr>
          <w:spacing w:val="-4"/>
        </w:rPr>
        <w:t>Company</w:t>
      </w:r>
      <w:r w:rsidR="007B1DB2" w:rsidRPr="007B1DB2">
        <w:rPr>
          <w:spacing w:val="-4"/>
          <w:lang w:val="en-US"/>
        </w:rPr>
        <w:t xml:space="preserve"> </w:t>
      </w:r>
      <w:r w:rsidR="00645A8A" w:rsidRPr="00F60F3E">
        <w:rPr>
          <w:spacing w:val="-4"/>
        </w:rPr>
        <w:t>and</w:t>
      </w:r>
      <w:r w:rsidR="007B1DB2" w:rsidRPr="007B1DB2">
        <w:rPr>
          <w:spacing w:val="-4"/>
          <w:lang w:val="en-US"/>
        </w:rPr>
        <w:t xml:space="preserve"> </w:t>
      </w:r>
      <w:r w:rsidR="00645A8A" w:rsidRPr="00F60F3E">
        <w:rPr>
          <w:spacing w:val="-4"/>
        </w:rPr>
        <w:t>its</w:t>
      </w:r>
      <w:r w:rsidR="007B1DB2" w:rsidRPr="007B1DB2">
        <w:rPr>
          <w:spacing w:val="-4"/>
          <w:lang w:val="en-US"/>
        </w:rPr>
        <w:t xml:space="preserve"> </w:t>
      </w:r>
      <w:r w:rsidR="00645A8A" w:rsidRPr="00F60F3E">
        <w:rPr>
          <w:spacing w:val="-4"/>
        </w:rPr>
        <w:t>subsidiaries</w:t>
      </w:r>
      <w:r w:rsidR="00DC200D" w:rsidRPr="00F60F3E">
        <w:rPr>
          <w:spacing w:val="-4"/>
        </w:rPr>
        <w:t>,</w:t>
      </w:r>
      <w:r w:rsidR="007B1DB2" w:rsidRPr="007B1DB2">
        <w:rPr>
          <w:spacing w:val="-4"/>
          <w:lang w:val="en-US"/>
        </w:rPr>
        <w:t xml:space="preserve"> </w:t>
      </w:r>
      <w:r w:rsidR="00B52B0B" w:rsidRPr="00F60F3E">
        <w:rPr>
          <w:spacing w:val="-4"/>
        </w:rPr>
        <w:t>the</w:t>
      </w:r>
      <w:r w:rsidR="007B1DB2" w:rsidRPr="007B1DB2">
        <w:rPr>
          <w:spacing w:val="-4"/>
          <w:lang w:val="en-US"/>
        </w:rPr>
        <w:t xml:space="preserve"> </w:t>
      </w:r>
      <w:r w:rsidR="00645A8A" w:rsidRPr="00F60F3E">
        <w:rPr>
          <w:spacing w:val="-4"/>
        </w:rPr>
        <w:t>“</w:t>
      </w:r>
      <w:r w:rsidRPr="00F60F3E">
        <w:rPr>
          <w:spacing w:val="-4"/>
        </w:rPr>
        <w:t>Group”</w:t>
      </w:r>
      <w:r w:rsidR="00DC200D" w:rsidRPr="00F60F3E">
        <w:rPr>
          <w:spacing w:val="-4"/>
        </w:rPr>
        <w:t>,</w:t>
      </w:r>
      <w:r w:rsidR="007B1DB2" w:rsidRPr="007B1DB2">
        <w:rPr>
          <w:spacing w:val="-4"/>
          <w:lang w:val="en-US"/>
        </w:rPr>
        <w:t xml:space="preserve"> </w:t>
      </w:r>
      <w:r w:rsidR="007C51A9" w:rsidRPr="00F60F3E">
        <w:rPr>
          <w:spacing w:val="-4"/>
        </w:rPr>
        <w:t>is</w:t>
      </w:r>
      <w:r w:rsidR="007B1DB2" w:rsidRPr="007B1DB2">
        <w:rPr>
          <w:spacing w:val="-4"/>
          <w:lang w:val="en-US"/>
        </w:rPr>
        <w:t xml:space="preserve"> </w:t>
      </w:r>
      <w:r w:rsidR="00F46A5F" w:rsidRPr="00F60F3E">
        <w:rPr>
          <w:spacing w:val="-4"/>
        </w:rPr>
        <w:t>an</w:t>
      </w:r>
      <w:r w:rsidR="007B1DB2" w:rsidRPr="007B1DB2">
        <w:rPr>
          <w:spacing w:val="-4"/>
          <w:lang w:val="en-US"/>
        </w:rPr>
        <w:t xml:space="preserve"> </w:t>
      </w:r>
      <w:r w:rsidRPr="00F60F3E">
        <w:rPr>
          <w:spacing w:val="-4"/>
        </w:rPr>
        <w:t>industrial</w:t>
      </w:r>
      <w:r w:rsidR="007B1DB2" w:rsidRPr="007B1DB2">
        <w:rPr>
          <w:spacing w:val="-4"/>
          <w:lang w:val="en-US"/>
        </w:rPr>
        <w:t xml:space="preserve"> </w:t>
      </w:r>
      <w:r w:rsidRPr="00B84BB2">
        <w:rPr>
          <w:spacing w:val="-4"/>
        </w:rPr>
        <w:t>group</w:t>
      </w:r>
      <w:r w:rsidR="007B1DB2" w:rsidRPr="007B1DB2">
        <w:rPr>
          <w:spacing w:val="-4"/>
          <w:lang w:val="en-US"/>
        </w:rPr>
        <w:t xml:space="preserve"> </w:t>
      </w:r>
      <w:r w:rsidR="00F46A5F" w:rsidRPr="00227FAB">
        <w:rPr>
          <w:spacing w:val="-4"/>
        </w:rPr>
        <w:t>which</w:t>
      </w:r>
      <w:r w:rsidR="007B1DB2" w:rsidRPr="007B1DB2">
        <w:rPr>
          <w:spacing w:val="-4"/>
          <w:lang w:val="en-US"/>
        </w:rPr>
        <w:t xml:space="preserve"> </w:t>
      </w:r>
      <w:r w:rsidR="00F46A5F" w:rsidRPr="00227FAB">
        <w:rPr>
          <w:spacing w:val="-4"/>
        </w:rPr>
        <w:t>operates</w:t>
      </w:r>
      <w:r w:rsidR="007B1DB2" w:rsidRPr="007B1DB2">
        <w:rPr>
          <w:spacing w:val="-4"/>
          <w:lang w:val="en-US"/>
        </w:rPr>
        <w:t xml:space="preserve"> </w:t>
      </w:r>
      <w:r w:rsidR="00F46A5F" w:rsidRPr="00B84BB2">
        <w:rPr>
          <w:spacing w:val="-4"/>
        </w:rPr>
        <w:t>core</w:t>
      </w:r>
      <w:r w:rsidR="007B1DB2" w:rsidRPr="007B1DB2">
        <w:rPr>
          <w:spacing w:val="-4"/>
          <w:lang w:val="en-US"/>
        </w:rPr>
        <w:t xml:space="preserve"> </w:t>
      </w:r>
      <w:r w:rsidR="00F46A5F" w:rsidRPr="00F60F3E">
        <w:rPr>
          <w:spacing w:val="-4"/>
        </w:rPr>
        <w:t>businesses</w:t>
      </w:r>
      <w:r w:rsidR="007B1DB2" w:rsidRPr="007B1DB2">
        <w:rPr>
          <w:lang w:val="en-US"/>
        </w:rPr>
        <w:t xml:space="preserve"> </w:t>
      </w:r>
      <w:r w:rsidR="0010643C" w:rsidRPr="005E7C12">
        <w:t>of</w:t>
      </w:r>
      <w:r w:rsidR="007B1DB2" w:rsidRPr="007B1DB2">
        <w:rPr>
          <w:lang w:val="en-US"/>
        </w:rPr>
        <w:t xml:space="preserve"> </w:t>
      </w:r>
      <w:r w:rsidR="00A66874" w:rsidRPr="00F60F3E">
        <w:t>Cement</w:t>
      </w:r>
      <w:r w:rsidR="00A66874">
        <w:t>-Building</w:t>
      </w:r>
      <w:r w:rsidR="007B1DB2" w:rsidRPr="007B1DB2">
        <w:rPr>
          <w:lang w:val="en-US"/>
        </w:rPr>
        <w:t xml:space="preserve"> </w:t>
      </w:r>
      <w:r w:rsidR="00A66874">
        <w:t>Materials</w:t>
      </w:r>
      <w:r w:rsidR="00A56B37">
        <w:t xml:space="preserve"> Business</w:t>
      </w:r>
      <w:r w:rsidR="00A66874">
        <w:t>,</w:t>
      </w:r>
      <w:r w:rsidR="007B1DB2" w:rsidRPr="007B1DB2">
        <w:rPr>
          <w:lang w:val="en-US"/>
        </w:rPr>
        <w:t xml:space="preserve"> </w:t>
      </w:r>
      <w:r w:rsidR="00937DEC" w:rsidRPr="00F60F3E">
        <w:t>Chemical</w:t>
      </w:r>
      <w:r w:rsidR="005812D9">
        <w:rPr>
          <w:lang w:bidi="th-TH"/>
        </w:rPr>
        <w:t>s</w:t>
      </w:r>
      <w:r w:rsidR="00A56B37">
        <w:t xml:space="preserve"> Business</w:t>
      </w:r>
      <w:r w:rsidR="007B1DB2" w:rsidRPr="007B1DB2">
        <w:rPr>
          <w:lang w:val="en-US"/>
        </w:rPr>
        <w:t xml:space="preserve"> </w:t>
      </w:r>
      <w:r w:rsidR="00A66874">
        <w:t>and</w:t>
      </w:r>
      <w:r w:rsidR="007B1DB2" w:rsidRPr="007B1DB2">
        <w:rPr>
          <w:lang w:val="en-US"/>
        </w:rPr>
        <w:t xml:space="preserve"> </w:t>
      </w:r>
      <w:r w:rsidR="00113CD4">
        <w:rPr>
          <w:lang w:val="en-US"/>
        </w:rPr>
        <w:t>Packaging</w:t>
      </w:r>
      <w:r w:rsidR="00A56B37">
        <w:rPr>
          <w:lang w:val="en-US"/>
        </w:rPr>
        <w:t xml:space="preserve"> Business</w:t>
      </w:r>
      <w:r w:rsidR="00A36B5D">
        <w:rPr>
          <w:lang w:val="en-US"/>
        </w:rPr>
        <w:t>.</w:t>
      </w:r>
    </w:p>
    <w:p w14:paraId="432A31DB" w14:textId="77777777" w:rsidR="008D2173" w:rsidRPr="004F4D27" w:rsidRDefault="008D2173" w:rsidP="008118DC">
      <w:pPr>
        <w:pStyle w:val="BodyText"/>
        <w:spacing w:after="0" w:line="240" w:lineRule="atLeast"/>
        <w:ind w:left="567"/>
        <w:jc w:val="thaiDistribute"/>
        <w:rPr>
          <w:rFonts w:cs="Times New Roman"/>
          <w:szCs w:val="22"/>
        </w:rPr>
      </w:pPr>
    </w:p>
    <w:p w14:paraId="44C766F0" w14:textId="77777777" w:rsidR="0054128B" w:rsidRPr="0044408F" w:rsidRDefault="00365678" w:rsidP="003C5DFE">
      <w:pPr>
        <w:pStyle w:val="BodyText"/>
        <w:numPr>
          <w:ilvl w:val="0"/>
          <w:numId w:val="8"/>
        </w:numPr>
        <w:spacing w:after="0" w:line="240" w:lineRule="atLeast"/>
        <w:ind w:left="567" w:hanging="567"/>
        <w:jc w:val="thaiDistribute"/>
      </w:pPr>
      <w:r w:rsidRPr="0044408F">
        <w:rPr>
          <w:b/>
          <w:bCs/>
          <w:sz w:val="24"/>
          <w:szCs w:val="24"/>
        </w:rPr>
        <w:t>Basis</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preparation</w:t>
      </w:r>
      <w:r w:rsidR="007B1DB2" w:rsidRPr="007B1DB2">
        <w:rPr>
          <w:b/>
          <w:bCs/>
          <w:sz w:val="24"/>
          <w:szCs w:val="24"/>
          <w:lang w:val="en-US"/>
        </w:rPr>
        <w:t xml:space="preserve"> </w:t>
      </w:r>
      <w:r w:rsidRPr="0044408F">
        <w:rPr>
          <w:b/>
          <w:bCs/>
          <w:sz w:val="24"/>
          <w:szCs w:val="24"/>
        </w:rPr>
        <w:t>of</w:t>
      </w:r>
      <w:r w:rsidR="007B1DB2" w:rsidRPr="007B1DB2">
        <w:rPr>
          <w:b/>
          <w:bCs/>
          <w:sz w:val="24"/>
          <w:szCs w:val="24"/>
          <w:lang w:val="en-US"/>
        </w:rPr>
        <w:t xml:space="preserve"> </w:t>
      </w:r>
      <w:r w:rsidRPr="0044408F">
        <w:rPr>
          <w:b/>
          <w:bCs/>
          <w:sz w:val="24"/>
          <w:szCs w:val="24"/>
        </w:rPr>
        <w:t>the</w:t>
      </w:r>
      <w:r w:rsidR="007B1DB2" w:rsidRPr="007B1DB2">
        <w:rPr>
          <w:b/>
          <w:bCs/>
          <w:sz w:val="24"/>
          <w:szCs w:val="24"/>
          <w:lang w:val="en-US"/>
        </w:rPr>
        <w:t xml:space="preserve"> </w:t>
      </w:r>
      <w:r w:rsidR="0014740C">
        <w:rPr>
          <w:b/>
          <w:bCs/>
          <w:sz w:val="24"/>
          <w:szCs w:val="24"/>
          <w:lang w:val="en-US"/>
        </w:rPr>
        <w:t xml:space="preserve">interim </w:t>
      </w:r>
      <w:r w:rsidRPr="0044408F">
        <w:rPr>
          <w:b/>
          <w:bCs/>
          <w:sz w:val="24"/>
          <w:szCs w:val="24"/>
        </w:rPr>
        <w:t>financial</w:t>
      </w:r>
      <w:r w:rsidR="007B1DB2" w:rsidRPr="007B1DB2">
        <w:rPr>
          <w:b/>
          <w:bCs/>
          <w:sz w:val="24"/>
          <w:szCs w:val="24"/>
          <w:lang w:val="en-US"/>
        </w:rPr>
        <w:t xml:space="preserve"> </w:t>
      </w:r>
      <w:r w:rsidRPr="0044408F">
        <w:rPr>
          <w:b/>
          <w:bCs/>
          <w:sz w:val="24"/>
          <w:szCs w:val="24"/>
        </w:rPr>
        <w:t>statements</w:t>
      </w:r>
    </w:p>
    <w:p w14:paraId="30C4F0DC" w14:textId="77777777" w:rsidR="001B57B9" w:rsidRDefault="001B57B9" w:rsidP="00AC06F0">
      <w:pPr>
        <w:pStyle w:val="BodyText"/>
        <w:spacing w:before="240" w:after="0" w:line="240" w:lineRule="atLeast"/>
        <w:ind w:left="567" w:hanging="567"/>
        <w:jc w:val="thaiDistribute"/>
        <w:rPr>
          <w:b/>
          <w:bCs/>
          <w:i/>
          <w:iCs/>
        </w:rPr>
      </w:pPr>
      <w:r w:rsidRPr="0044408F">
        <w:rPr>
          <w:b/>
          <w:bCs/>
          <w:i/>
          <w:iCs/>
        </w:rPr>
        <w:t>(a)</w:t>
      </w:r>
      <w:r w:rsidRPr="0044408F">
        <w:rPr>
          <w:b/>
          <w:bCs/>
          <w:i/>
          <w:iCs/>
        </w:rPr>
        <w:tab/>
        <w:t>Statement</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compliance</w:t>
      </w:r>
    </w:p>
    <w:p w14:paraId="0E590270" w14:textId="77777777" w:rsidR="00C061FD" w:rsidRPr="004F4D27" w:rsidRDefault="00C061FD" w:rsidP="004F4D27">
      <w:pPr>
        <w:pStyle w:val="BodyText"/>
        <w:spacing w:after="0" w:line="240" w:lineRule="atLeast"/>
        <w:ind w:left="567"/>
        <w:jc w:val="thaiDistribute"/>
        <w:rPr>
          <w:rFonts w:cs="Times New Roman"/>
          <w:szCs w:val="22"/>
          <w:lang w:val="en-US"/>
        </w:rPr>
      </w:pPr>
    </w:p>
    <w:p w14:paraId="07BF465A" w14:textId="0B96BD37" w:rsidR="004F4D27" w:rsidRPr="004F4D27" w:rsidRDefault="004F4D27" w:rsidP="004F4D27">
      <w:pPr>
        <w:spacing w:line="240" w:lineRule="atLeast"/>
        <w:ind w:left="567"/>
        <w:jc w:val="thaiDistribute"/>
      </w:pPr>
      <w:r w:rsidRPr="004F4D27">
        <w:t>The</w:t>
      </w:r>
      <w:r w:rsidRPr="004F4D27">
        <w:rPr>
          <w:lang w:val="en-US"/>
        </w:rPr>
        <w:t xml:space="preserve"> </w:t>
      </w:r>
      <w:r w:rsidRPr="004F4D27">
        <w:t>interim</w:t>
      </w:r>
      <w:r>
        <w:t xml:space="preserve"> </w:t>
      </w:r>
      <w:r w:rsidR="00EA3DF8">
        <w:t xml:space="preserve">consolidated </w:t>
      </w:r>
      <w:r>
        <w:t>financial statements</w:t>
      </w:r>
      <w:r w:rsidRPr="004F4D27">
        <w:rPr>
          <w:lang w:val="en-US"/>
        </w:rPr>
        <w:t xml:space="preserve"> </w:t>
      </w:r>
      <w:r w:rsidRPr="004F4D27">
        <w:t>are</w:t>
      </w:r>
      <w:r w:rsidRPr="004F4D27">
        <w:rPr>
          <w:lang w:val="en-US"/>
        </w:rPr>
        <w:t xml:space="preserve"> </w:t>
      </w:r>
      <w:r w:rsidRPr="004F4D27">
        <w:t>prepared</w:t>
      </w:r>
      <w:r w:rsidRPr="004F4D27">
        <w:rPr>
          <w:lang w:val="en-US"/>
        </w:rPr>
        <w:t xml:space="preserve"> </w:t>
      </w:r>
      <w:r w:rsidRPr="004F4D27">
        <w:t>on</w:t>
      </w:r>
      <w:r w:rsidRPr="004F4D27">
        <w:rPr>
          <w:lang w:val="en-US"/>
        </w:rPr>
        <w:t xml:space="preserve"> </w:t>
      </w:r>
      <w:r w:rsidRPr="004F4D27">
        <w:t>a</w:t>
      </w:r>
      <w:r w:rsidRPr="004F4D27">
        <w:rPr>
          <w:lang w:val="en-US"/>
        </w:rPr>
        <w:t xml:space="preserve"> </w:t>
      </w:r>
      <w:r w:rsidRPr="004F4D27">
        <w:t>condensed</w:t>
      </w:r>
      <w:r w:rsidRPr="004F4D27">
        <w:rPr>
          <w:lang w:val="en-US"/>
        </w:rPr>
        <w:t xml:space="preserve"> </w:t>
      </w:r>
      <w:r w:rsidRPr="004F4D27">
        <w:t>basis</w:t>
      </w:r>
      <w:r w:rsidRPr="004F4D27">
        <w:rPr>
          <w:lang w:val="en-US"/>
        </w:rPr>
        <w:t xml:space="preserve"> </w:t>
      </w:r>
      <w:r w:rsidRPr="004F4D27">
        <w:t>in</w:t>
      </w:r>
      <w:r w:rsidRPr="004F4D27">
        <w:rPr>
          <w:lang w:val="en-US"/>
        </w:rPr>
        <w:t xml:space="preserve"> </w:t>
      </w:r>
      <w:r w:rsidRPr="004F4D27">
        <w:t>accordance</w:t>
      </w:r>
      <w:r w:rsidRPr="004F4D27">
        <w:rPr>
          <w:lang w:val="en-US"/>
        </w:rPr>
        <w:t xml:space="preserve"> </w:t>
      </w:r>
      <w:r w:rsidRPr="004F4D27">
        <w:t>with</w:t>
      </w:r>
      <w:r w:rsidRPr="004F4D27">
        <w:rPr>
          <w:lang w:val="en-US"/>
        </w:rPr>
        <w:t xml:space="preserve"> </w:t>
      </w:r>
      <w:r w:rsidRPr="004F4D27">
        <w:t>Thai</w:t>
      </w:r>
      <w:r w:rsidRPr="004F4D27">
        <w:rPr>
          <w:lang w:val="en-US"/>
        </w:rPr>
        <w:t xml:space="preserve"> </w:t>
      </w:r>
      <w:r w:rsidRPr="004F4D27">
        <w:t>Accounting</w:t>
      </w:r>
      <w:r w:rsidRPr="004F4D27">
        <w:rPr>
          <w:lang w:val="en-US"/>
        </w:rPr>
        <w:t xml:space="preserve"> </w:t>
      </w:r>
      <w:r w:rsidRPr="004F4D27">
        <w:t>Standard</w:t>
      </w:r>
      <w:r w:rsidRPr="004F4D27">
        <w:rPr>
          <w:lang w:val="en-US"/>
        </w:rPr>
        <w:t xml:space="preserve"> </w:t>
      </w:r>
      <w:r w:rsidRPr="004F4D27">
        <w:t>(TAS)</w:t>
      </w:r>
      <w:r w:rsidRPr="004F4D27">
        <w:rPr>
          <w:lang w:val="en-US"/>
        </w:rPr>
        <w:t xml:space="preserve"> </w:t>
      </w:r>
      <w:r w:rsidRPr="004F4D27">
        <w:t>No.</w:t>
      </w:r>
      <w:r w:rsidRPr="004F4D27">
        <w:rPr>
          <w:lang w:val="en-US"/>
        </w:rPr>
        <w:t xml:space="preserve"> </w:t>
      </w:r>
      <w:r w:rsidRPr="004F4D27">
        <w:t>34</w:t>
      </w:r>
      <w:r w:rsidRPr="004F4D27">
        <w:rPr>
          <w:lang w:val="en-US"/>
        </w:rPr>
        <w:t xml:space="preserve"> </w:t>
      </w:r>
      <w:r w:rsidRPr="004F4D27">
        <w:t>(revised</w:t>
      </w:r>
      <w:r w:rsidRPr="004F4D27">
        <w:rPr>
          <w:lang w:val="en-US"/>
        </w:rPr>
        <w:t xml:space="preserve"> </w:t>
      </w:r>
      <w:r w:rsidRPr="004F4D27">
        <w:t>201</w:t>
      </w:r>
      <w:r>
        <w:t>7</w:t>
      </w:r>
      <w:r w:rsidRPr="004F4D27">
        <w:t>)</w:t>
      </w:r>
      <w:r w:rsidRPr="004F4D27">
        <w:rPr>
          <w:lang w:val="en-US"/>
        </w:rPr>
        <w:t xml:space="preserve"> </w:t>
      </w:r>
      <w:r w:rsidRPr="004F4D27">
        <w:t>“Interim</w:t>
      </w:r>
      <w:r w:rsidRPr="004F4D27">
        <w:rPr>
          <w:lang w:val="en-US"/>
        </w:rPr>
        <w:t xml:space="preserve"> </w:t>
      </w:r>
      <w:r w:rsidRPr="004F4D27">
        <w:t>Financial</w:t>
      </w:r>
      <w:r w:rsidRPr="004F4D27">
        <w:rPr>
          <w:lang w:val="en-US"/>
        </w:rPr>
        <w:t xml:space="preserve"> </w:t>
      </w:r>
      <w:r w:rsidRPr="004F4D27">
        <w:t>Reporting”;</w:t>
      </w:r>
      <w:r w:rsidRPr="004F4D27">
        <w:rPr>
          <w:lang w:val="en-US"/>
        </w:rPr>
        <w:t xml:space="preserve"> </w:t>
      </w:r>
      <w:r w:rsidRPr="004F4D27">
        <w:t>guidelines</w:t>
      </w:r>
      <w:r w:rsidRPr="004F4D27">
        <w:rPr>
          <w:lang w:val="en-US"/>
        </w:rPr>
        <w:t xml:space="preserve"> </w:t>
      </w:r>
      <w:r w:rsidRPr="004F4D27">
        <w:t>promulgated</w:t>
      </w:r>
      <w:r w:rsidRPr="004F4D27">
        <w:rPr>
          <w:lang w:val="en-US"/>
        </w:rPr>
        <w:t xml:space="preserve"> </w:t>
      </w:r>
      <w:r w:rsidRPr="004F4D27">
        <w:t>by</w:t>
      </w:r>
      <w:r w:rsidRPr="004F4D27">
        <w:rPr>
          <w:lang w:val="en-US"/>
        </w:rPr>
        <w:t xml:space="preserve"> </w:t>
      </w:r>
      <w:r w:rsidRPr="004F4D27">
        <w:t>the</w:t>
      </w:r>
      <w:r w:rsidRPr="004F4D27">
        <w:rPr>
          <w:lang w:val="en-US"/>
        </w:rPr>
        <w:t xml:space="preserve"> </w:t>
      </w:r>
      <w:r w:rsidRPr="004F4D27">
        <w:t>Federation</w:t>
      </w:r>
      <w:r w:rsidRPr="004F4D27">
        <w:rPr>
          <w:lang w:val="en-US"/>
        </w:rPr>
        <w:t xml:space="preserve"> </w:t>
      </w:r>
      <w:r w:rsidRPr="004F4D27">
        <w:t>of</w:t>
      </w:r>
      <w:r w:rsidRPr="004F4D27">
        <w:rPr>
          <w:lang w:val="en-US"/>
        </w:rPr>
        <w:t xml:space="preserve"> </w:t>
      </w:r>
      <w:r w:rsidRPr="004F4D27">
        <w:t>Accounting</w:t>
      </w:r>
      <w:r w:rsidRPr="004F4D27">
        <w:rPr>
          <w:lang w:val="en-US"/>
        </w:rPr>
        <w:t xml:space="preserve"> </w:t>
      </w:r>
      <w:r w:rsidRPr="004F4D27">
        <w:t>Professions</w:t>
      </w:r>
      <w:r w:rsidRPr="004F4D27">
        <w:rPr>
          <w:lang w:val="en-US"/>
        </w:rPr>
        <w:t xml:space="preserve"> </w:t>
      </w:r>
      <w:r w:rsidRPr="004F4D27">
        <w:t>(FAP);</w:t>
      </w:r>
      <w:r w:rsidRPr="004F4D27">
        <w:rPr>
          <w:lang w:val="en-US"/>
        </w:rPr>
        <w:t xml:space="preserve"> </w:t>
      </w:r>
      <w:r w:rsidRPr="004F4D27">
        <w:t>and</w:t>
      </w:r>
      <w:r w:rsidRPr="004F4D27">
        <w:rPr>
          <w:lang w:val="en-US"/>
        </w:rPr>
        <w:t xml:space="preserve"> </w:t>
      </w:r>
      <w:r w:rsidRPr="004F4D27">
        <w:t>applicable</w:t>
      </w:r>
      <w:r w:rsidRPr="004F4D27">
        <w:rPr>
          <w:lang w:val="en-US"/>
        </w:rPr>
        <w:t xml:space="preserve"> </w:t>
      </w:r>
      <w:r w:rsidRPr="004F4D27">
        <w:t>rules</w:t>
      </w:r>
      <w:r w:rsidRPr="004F4D27">
        <w:rPr>
          <w:lang w:val="en-US"/>
        </w:rPr>
        <w:t xml:space="preserve"> </w:t>
      </w:r>
      <w:r w:rsidRPr="004F4D27">
        <w:t>and</w:t>
      </w:r>
      <w:r w:rsidRPr="004F4D27">
        <w:rPr>
          <w:lang w:val="en-US"/>
        </w:rPr>
        <w:t xml:space="preserve"> </w:t>
      </w:r>
      <w:r w:rsidRPr="004F4D27">
        <w:t>regulations</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Thai</w:t>
      </w:r>
      <w:r w:rsidRPr="004F4D27">
        <w:rPr>
          <w:lang w:val="en-US"/>
        </w:rPr>
        <w:t xml:space="preserve"> </w:t>
      </w:r>
      <w:r w:rsidRPr="004F4D27">
        <w:t>Securities</w:t>
      </w:r>
      <w:r w:rsidRPr="004F4D27">
        <w:rPr>
          <w:lang w:val="en-US"/>
        </w:rPr>
        <w:t xml:space="preserve"> </w:t>
      </w:r>
      <w:r w:rsidRPr="004F4D27">
        <w:t>and</w:t>
      </w:r>
      <w:r w:rsidRPr="004F4D27">
        <w:rPr>
          <w:lang w:val="en-US"/>
        </w:rPr>
        <w:t xml:space="preserve"> </w:t>
      </w:r>
      <w:r w:rsidRPr="004F4D27">
        <w:t>Exchange</w:t>
      </w:r>
      <w:r w:rsidRPr="004F4D27">
        <w:rPr>
          <w:lang w:val="en-US"/>
        </w:rPr>
        <w:t xml:space="preserve"> </w:t>
      </w:r>
      <w:r w:rsidRPr="004F4D27">
        <w:t>Commission.</w:t>
      </w:r>
    </w:p>
    <w:p w14:paraId="4FFA9EFF" w14:textId="77777777" w:rsidR="004F4D27" w:rsidRPr="004F4D27" w:rsidRDefault="004F4D27" w:rsidP="004F4D27">
      <w:pPr>
        <w:spacing w:line="240" w:lineRule="atLeast"/>
        <w:ind w:left="567"/>
        <w:jc w:val="thaiDistribute"/>
        <w:rPr>
          <w:rFonts w:cs="Times New Roman"/>
          <w:szCs w:val="22"/>
          <w:cs/>
          <w:lang w:val="en-AU" w:bidi="th-TH"/>
        </w:rPr>
      </w:pPr>
    </w:p>
    <w:p w14:paraId="5CB26E3B" w14:textId="3D2A6C0F" w:rsidR="004F4D27" w:rsidRPr="004F4D27" w:rsidRDefault="004F4D27" w:rsidP="004F4D27">
      <w:pPr>
        <w:spacing w:line="240" w:lineRule="atLeast"/>
        <w:ind w:left="567"/>
        <w:jc w:val="thaiDistribute"/>
      </w:pPr>
      <w:r w:rsidRPr="004F4D27">
        <w:t>The</w:t>
      </w:r>
      <w:r w:rsidRPr="004F4D27">
        <w:rPr>
          <w:lang w:val="en-US"/>
        </w:rPr>
        <w:t xml:space="preserve"> </w:t>
      </w:r>
      <w:r w:rsidRPr="004F4D27">
        <w:t>interim</w:t>
      </w:r>
      <w:r w:rsidR="007B22F0">
        <w:rPr>
          <w:lang w:val="en-US"/>
        </w:rPr>
        <w:t xml:space="preserve"> </w:t>
      </w:r>
      <w:r>
        <w:t>consolidated financial statements</w:t>
      </w:r>
      <w:r w:rsidRPr="004F4D27">
        <w:rPr>
          <w:lang w:val="en-US"/>
        </w:rPr>
        <w:t xml:space="preserve"> </w:t>
      </w:r>
      <w:r w:rsidRPr="004F4D27">
        <w:t>are</w:t>
      </w:r>
      <w:r w:rsidRPr="004F4D27">
        <w:rPr>
          <w:lang w:val="en-US"/>
        </w:rPr>
        <w:t xml:space="preserve"> </w:t>
      </w:r>
      <w:r w:rsidRPr="004F4D27">
        <w:t>prepared</w:t>
      </w:r>
      <w:r w:rsidRPr="004F4D27">
        <w:rPr>
          <w:lang w:val="en-US"/>
        </w:rPr>
        <w:t xml:space="preserve"> </w:t>
      </w:r>
      <w:r w:rsidRPr="004F4D27">
        <w:t>to</w:t>
      </w:r>
      <w:r w:rsidRPr="004F4D27">
        <w:rPr>
          <w:lang w:val="en-US"/>
        </w:rPr>
        <w:t xml:space="preserve"> </w:t>
      </w:r>
      <w:r w:rsidRPr="004F4D27">
        <w:t>provide</w:t>
      </w:r>
      <w:r w:rsidRPr="004F4D27">
        <w:rPr>
          <w:lang w:val="en-US"/>
        </w:rPr>
        <w:t xml:space="preserve"> </w:t>
      </w:r>
      <w:r w:rsidRPr="004F4D27">
        <w:t>an</w:t>
      </w:r>
      <w:r w:rsidRPr="004F4D27">
        <w:rPr>
          <w:lang w:val="en-US"/>
        </w:rPr>
        <w:t xml:space="preserve"> </w:t>
      </w:r>
      <w:r w:rsidRPr="004F4D27">
        <w:t>update</w:t>
      </w:r>
      <w:r w:rsidRPr="004F4D27">
        <w:rPr>
          <w:lang w:val="en-US"/>
        </w:rPr>
        <w:t xml:space="preserve"> </w:t>
      </w:r>
      <w:r w:rsidRPr="004F4D27">
        <w:t>on</w:t>
      </w:r>
      <w:r w:rsidRPr="004F4D27">
        <w:rPr>
          <w:lang w:val="en-US"/>
        </w:rPr>
        <w:t xml:space="preserve"> </w:t>
      </w:r>
      <w:r w:rsidRPr="004F4D27">
        <w:t>the</w:t>
      </w:r>
      <w:r w:rsidRPr="004F4D27">
        <w:rPr>
          <w:lang w:val="en-US"/>
        </w:rPr>
        <w:t xml:space="preserve"> </w:t>
      </w:r>
      <w:r w:rsidRPr="007F17FA">
        <w:rPr>
          <w:spacing w:val="2"/>
        </w:rPr>
        <w:t>consolidated financial statements</w:t>
      </w:r>
      <w:r w:rsidRPr="007F17FA">
        <w:rPr>
          <w:spacing w:val="2"/>
          <w:lang w:val="en-US"/>
        </w:rPr>
        <w:t xml:space="preserve"> </w:t>
      </w:r>
      <w:r w:rsidRPr="007F17FA">
        <w:rPr>
          <w:spacing w:val="2"/>
        </w:rPr>
        <w:t>for</w:t>
      </w:r>
      <w:r w:rsidRPr="007F17FA">
        <w:rPr>
          <w:spacing w:val="2"/>
          <w:lang w:val="en-US"/>
        </w:rPr>
        <w:t xml:space="preserve"> </w:t>
      </w:r>
      <w:r w:rsidRPr="007F17FA">
        <w:rPr>
          <w:spacing w:val="2"/>
        </w:rPr>
        <w:t>the</w:t>
      </w:r>
      <w:r w:rsidRPr="007F17FA">
        <w:rPr>
          <w:spacing w:val="2"/>
          <w:lang w:val="en-US"/>
        </w:rPr>
        <w:t xml:space="preserve"> </w:t>
      </w:r>
      <w:r w:rsidRPr="007F17FA">
        <w:rPr>
          <w:spacing w:val="2"/>
        </w:rPr>
        <w:t>year</w:t>
      </w:r>
      <w:r w:rsidRPr="007F17FA">
        <w:rPr>
          <w:spacing w:val="2"/>
          <w:lang w:val="en-US"/>
        </w:rPr>
        <w:t xml:space="preserve"> </w:t>
      </w:r>
      <w:r w:rsidRPr="007F17FA">
        <w:rPr>
          <w:spacing w:val="2"/>
        </w:rPr>
        <w:t>ended</w:t>
      </w:r>
      <w:r w:rsidRPr="007F17FA">
        <w:rPr>
          <w:spacing w:val="2"/>
          <w:lang w:val="en-US"/>
        </w:rPr>
        <w:t xml:space="preserve"> </w:t>
      </w:r>
      <w:r w:rsidRPr="007F17FA">
        <w:rPr>
          <w:spacing w:val="2"/>
        </w:rPr>
        <w:t>31</w:t>
      </w:r>
      <w:r w:rsidRPr="007F17FA">
        <w:rPr>
          <w:spacing w:val="2"/>
          <w:lang w:val="en-US"/>
        </w:rPr>
        <w:t xml:space="preserve"> </w:t>
      </w:r>
      <w:r w:rsidRPr="007F17FA">
        <w:rPr>
          <w:spacing w:val="2"/>
        </w:rPr>
        <w:t>December</w:t>
      </w:r>
      <w:r w:rsidRPr="007F17FA">
        <w:rPr>
          <w:spacing w:val="2"/>
          <w:lang w:val="en-US"/>
        </w:rPr>
        <w:t xml:space="preserve"> </w:t>
      </w:r>
      <w:r w:rsidRPr="007F17FA">
        <w:rPr>
          <w:spacing w:val="2"/>
        </w:rPr>
        <w:t>2017.</w:t>
      </w:r>
      <w:r w:rsidRPr="007F17FA">
        <w:rPr>
          <w:spacing w:val="2"/>
          <w:lang w:val="en-US"/>
        </w:rPr>
        <w:t xml:space="preserve"> </w:t>
      </w:r>
      <w:r w:rsidRPr="007F17FA">
        <w:rPr>
          <w:spacing w:val="2"/>
        </w:rPr>
        <w:t>They</w:t>
      </w:r>
      <w:r w:rsidRPr="007F17FA">
        <w:rPr>
          <w:spacing w:val="2"/>
          <w:lang w:val="en-US"/>
        </w:rPr>
        <w:t xml:space="preserve"> </w:t>
      </w:r>
      <w:r w:rsidRPr="007F17FA">
        <w:rPr>
          <w:spacing w:val="2"/>
        </w:rPr>
        <w:t>do</w:t>
      </w:r>
      <w:r w:rsidRPr="007F17FA">
        <w:rPr>
          <w:spacing w:val="2"/>
          <w:lang w:val="en-US"/>
        </w:rPr>
        <w:t xml:space="preserve"> </w:t>
      </w:r>
      <w:r w:rsidRPr="007F17FA">
        <w:rPr>
          <w:spacing w:val="2"/>
        </w:rPr>
        <w:t>not</w:t>
      </w:r>
      <w:r w:rsidRPr="007F17FA">
        <w:rPr>
          <w:spacing w:val="2"/>
          <w:lang w:val="en-US"/>
        </w:rPr>
        <w:t xml:space="preserve"> </w:t>
      </w:r>
      <w:r w:rsidRPr="007F17FA">
        <w:rPr>
          <w:spacing w:val="2"/>
        </w:rPr>
        <w:t>include</w:t>
      </w:r>
      <w:r w:rsidRPr="007F17FA">
        <w:rPr>
          <w:spacing w:val="2"/>
          <w:lang w:val="en-US"/>
        </w:rPr>
        <w:t xml:space="preserve"> </w:t>
      </w:r>
      <w:r w:rsidRPr="007F17FA">
        <w:rPr>
          <w:spacing w:val="2"/>
        </w:rPr>
        <w:t>all</w:t>
      </w:r>
      <w:r w:rsidRPr="007F17FA">
        <w:rPr>
          <w:spacing w:val="2"/>
          <w:lang w:val="en-US"/>
        </w:rPr>
        <w:t xml:space="preserve"> </w:t>
      </w:r>
      <w:r w:rsidRPr="007F17FA">
        <w:rPr>
          <w:spacing w:val="2"/>
        </w:rPr>
        <w:t>of</w:t>
      </w:r>
      <w:r w:rsidRPr="007F17FA">
        <w:rPr>
          <w:spacing w:val="2"/>
          <w:lang w:val="en-US"/>
        </w:rPr>
        <w:t xml:space="preserve"> </w:t>
      </w:r>
      <w:r w:rsidRPr="004E4D0B">
        <w:t>the</w:t>
      </w:r>
      <w:r w:rsidRPr="004E4D0B">
        <w:rPr>
          <w:lang w:val="en-US"/>
        </w:rPr>
        <w:t xml:space="preserve"> </w:t>
      </w:r>
      <w:r w:rsidRPr="004E4D0B">
        <w:t>financial</w:t>
      </w:r>
      <w:r w:rsidRPr="004E4D0B">
        <w:rPr>
          <w:lang w:val="en-US"/>
        </w:rPr>
        <w:t xml:space="preserve"> </w:t>
      </w:r>
      <w:r w:rsidRPr="004E4D0B">
        <w:t>information</w:t>
      </w:r>
      <w:r w:rsidRPr="004E4D0B">
        <w:rPr>
          <w:lang w:val="en-US"/>
        </w:rPr>
        <w:t xml:space="preserve"> </w:t>
      </w:r>
      <w:r w:rsidRPr="004E4D0B">
        <w:t>required</w:t>
      </w:r>
      <w:r w:rsidRPr="004E4D0B">
        <w:rPr>
          <w:lang w:val="en-US"/>
        </w:rPr>
        <w:t xml:space="preserve"> </w:t>
      </w:r>
      <w:r w:rsidRPr="004E4D0B">
        <w:t>for</w:t>
      </w:r>
      <w:r w:rsidRPr="004E4D0B">
        <w:rPr>
          <w:lang w:val="en-US"/>
        </w:rPr>
        <w:t xml:space="preserve"> </w:t>
      </w:r>
      <w:r w:rsidRPr="004E4D0B">
        <w:t>full</w:t>
      </w:r>
      <w:r w:rsidRPr="004E4D0B">
        <w:rPr>
          <w:lang w:val="en-US"/>
        </w:rPr>
        <w:t xml:space="preserve"> </w:t>
      </w:r>
      <w:r w:rsidRPr="004E4D0B">
        <w:t>annual consolidated financial statements</w:t>
      </w:r>
      <w:r w:rsidRPr="004E4D0B">
        <w:rPr>
          <w:lang w:val="en-US"/>
        </w:rPr>
        <w:t xml:space="preserve"> </w:t>
      </w:r>
      <w:r w:rsidRPr="004E4D0B">
        <w:t>but</w:t>
      </w:r>
      <w:r w:rsidRPr="004E4D0B">
        <w:rPr>
          <w:lang w:val="en-US"/>
        </w:rPr>
        <w:t xml:space="preserve"> </w:t>
      </w:r>
      <w:r w:rsidRPr="004E4D0B">
        <w:t>focus</w:t>
      </w:r>
      <w:r w:rsidRPr="004E4D0B">
        <w:rPr>
          <w:lang w:val="en-US"/>
        </w:rPr>
        <w:t xml:space="preserve"> </w:t>
      </w:r>
      <w:r w:rsidRPr="004E4D0B">
        <w:t>on</w:t>
      </w:r>
      <w:r w:rsidRPr="004E4D0B">
        <w:rPr>
          <w:lang w:val="en-US"/>
        </w:rPr>
        <w:t xml:space="preserve"> </w:t>
      </w:r>
      <w:r w:rsidRPr="004E4D0B">
        <w:t>new</w:t>
      </w:r>
      <w:r w:rsidRPr="004F4D27">
        <w:rPr>
          <w:lang w:val="en-US"/>
        </w:rPr>
        <w:t xml:space="preserve"> </w:t>
      </w:r>
      <w:r w:rsidRPr="004F4D27">
        <w:t>activities,</w:t>
      </w:r>
      <w:r w:rsidRPr="004F4D27">
        <w:rPr>
          <w:lang w:val="en-US"/>
        </w:rPr>
        <w:t xml:space="preserve"> </w:t>
      </w:r>
      <w:r w:rsidRPr="004F4D27">
        <w:t>events</w:t>
      </w:r>
      <w:r w:rsidRPr="004F4D27">
        <w:rPr>
          <w:lang w:val="en-US"/>
        </w:rPr>
        <w:t xml:space="preserve"> </w:t>
      </w:r>
      <w:r w:rsidRPr="004F4D27">
        <w:t>and</w:t>
      </w:r>
      <w:r w:rsidRPr="004F4D27">
        <w:rPr>
          <w:lang w:val="en-US"/>
        </w:rPr>
        <w:t xml:space="preserve"> </w:t>
      </w:r>
      <w:r w:rsidRPr="004F4D27">
        <w:t>circumstances</w:t>
      </w:r>
      <w:r w:rsidRPr="004F4D27">
        <w:rPr>
          <w:lang w:val="en-US"/>
        </w:rPr>
        <w:t xml:space="preserve"> </w:t>
      </w:r>
      <w:r w:rsidRPr="004F4D27">
        <w:t>to</w:t>
      </w:r>
      <w:r w:rsidRPr="004F4D27">
        <w:rPr>
          <w:lang w:val="en-US"/>
        </w:rPr>
        <w:t xml:space="preserve"> </w:t>
      </w:r>
      <w:r w:rsidRPr="004F4D27">
        <w:t>avoid</w:t>
      </w:r>
      <w:r w:rsidRPr="004F4D27">
        <w:rPr>
          <w:lang w:val="en-US"/>
        </w:rPr>
        <w:t xml:space="preserve"> </w:t>
      </w:r>
      <w:r w:rsidRPr="004F4D27">
        <w:t>repetition</w:t>
      </w:r>
      <w:r w:rsidRPr="004F4D27">
        <w:rPr>
          <w:lang w:val="en-US"/>
        </w:rPr>
        <w:t xml:space="preserve"> </w:t>
      </w:r>
      <w:r w:rsidRPr="004F4D27">
        <w:t>of</w:t>
      </w:r>
      <w:r w:rsidRPr="004F4D27">
        <w:rPr>
          <w:lang w:val="en-US"/>
        </w:rPr>
        <w:t xml:space="preserve"> </w:t>
      </w:r>
      <w:r w:rsidRPr="004F4D27">
        <w:t>information</w:t>
      </w:r>
      <w:r w:rsidRPr="004F4D27">
        <w:rPr>
          <w:lang w:val="en-US"/>
        </w:rPr>
        <w:t xml:space="preserve"> </w:t>
      </w:r>
      <w:r w:rsidRPr="004F4D27">
        <w:t>previously</w:t>
      </w:r>
      <w:r w:rsidRPr="004F4D27">
        <w:rPr>
          <w:lang w:val="en-US"/>
        </w:rPr>
        <w:t xml:space="preserve"> </w:t>
      </w:r>
      <w:r w:rsidRPr="004F4D27">
        <w:t>reported.</w:t>
      </w:r>
      <w:r w:rsidRPr="004F4D27">
        <w:rPr>
          <w:lang w:val="en-US"/>
        </w:rPr>
        <w:t xml:space="preserve"> </w:t>
      </w:r>
      <w:r w:rsidRPr="004F4D27">
        <w:t>Accordingly,</w:t>
      </w:r>
      <w:r w:rsidRPr="004F4D27">
        <w:rPr>
          <w:lang w:val="en-US"/>
        </w:rPr>
        <w:t xml:space="preserve"> </w:t>
      </w:r>
      <w:r w:rsidRPr="004F4D27">
        <w:t>these</w:t>
      </w:r>
      <w:r w:rsidRPr="004F4D27">
        <w:rPr>
          <w:lang w:val="en-US"/>
        </w:rPr>
        <w:t xml:space="preserve"> </w:t>
      </w:r>
      <w:r>
        <w:t>interim consolidated financial statements</w:t>
      </w:r>
      <w:r w:rsidRPr="004F4D27">
        <w:rPr>
          <w:lang w:val="en-US"/>
        </w:rPr>
        <w:t xml:space="preserve"> </w:t>
      </w:r>
      <w:r w:rsidRPr="004F4D27">
        <w:t>should</w:t>
      </w:r>
      <w:r w:rsidRPr="004F4D27">
        <w:rPr>
          <w:lang w:val="en-US"/>
        </w:rPr>
        <w:t xml:space="preserve"> </w:t>
      </w:r>
      <w:r w:rsidRPr="004F4D27">
        <w:t>be</w:t>
      </w:r>
      <w:r w:rsidRPr="004F4D27">
        <w:rPr>
          <w:lang w:val="en-US"/>
        </w:rPr>
        <w:t xml:space="preserve"> </w:t>
      </w:r>
      <w:r w:rsidRPr="004F4D27">
        <w:t>read</w:t>
      </w:r>
      <w:r w:rsidRPr="004F4D27">
        <w:rPr>
          <w:lang w:val="en-US"/>
        </w:rPr>
        <w:t xml:space="preserve"> </w:t>
      </w:r>
      <w:r w:rsidRPr="004F4D27">
        <w:t>in</w:t>
      </w:r>
      <w:r w:rsidRPr="004F4D27">
        <w:rPr>
          <w:lang w:val="en-US"/>
        </w:rPr>
        <w:t xml:space="preserve"> </w:t>
      </w:r>
      <w:r w:rsidRPr="004F4D27">
        <w:t>conjunction</w:t>
      </w:r>
      <w:r w:rsidRPr="004F4D27">
        <w:rPr>
          <w:lang w:val="en-US"/>
        </w:rPr>
        <w:t xml:space="preserve"> </w:t>
      </w:r>
      <w:r w:rsidRPr="004F4D27">
        <w:t>with</w:t>
      </w:r>
      <w:r w:rsidRPr="004F4D27">
        <w:rPr>
          <w:lang w:val="en-US"/>
        </w:rPr>
        <w:t xml:space="preserve"> </w:t>
      </w:r>
      <w:r w:rsidRPr="004F4D27">
        <w:t>the</w:t>
      </w:r>
      <w:r w:rsidRPr="004F4D27">
        <w:rPr>
          <w:lang w:val="en-US"/>
        </w:rPr>
        <w:t xml:space="preserve"> </w:t>
      </w:r>
      <w:r w:rsidRPr="004F4D27">
        <w:t>consolidated</w:t>
      </w:r>
      <w:r w:rsidRPr="004F4D27">
        <w:rPr>
          <w:lang w:val="en-US"/>
        </w:rPr>
        <w:t xml:space="preserve"> </w:t>
      </w:r>
      <w:r w:rsidRPr="004F4D27">
        <w:t>financial</w:t>
      </w:r>
      <w:r w:rsidRPr="004F4D27">
        <w:rPr>
          <w:lang w:val="en-US"/>
        </w:rPr>
        <w:t xml:space="preserve"> </w:t>
      </w:r>
      <w:r w:rsidRPr="004F4D27">
        <w:t>statements</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r w:rsidRPr="004F4D27">
        <w:t>for</w:t>
      </w:r>
      <w:r w:rsidRPr="004F4D27">
        <w:rPr>
          <w:lang w:val="en-US"/>
        </w:rPr>
        <w:t xml:space="preserve"> </w:t>
      </w:r>
      <w:r w:rsidRPr="004F4D27">
        <w:t>the</w:t>
      </w:r>
      <w:r w:rsidRPr="004F4D27">
        <w:rPr>
          <w:lang w:val="en-US"/>
        </w:rPr>
        <w:t xml:space="preserve"> </w:t>
      </w:r>
      <w:r w:rsidRPr="004F4D27">
        <w:t>year</w:t>
      </w:r>
      <w:r w:rsidRPr="004F4D27">
        <w:rPr>
          <w:lang w:val="en-US"/>
        </w:rPr>
        <w:t xml:space="preserve"> </w:t>
      </w:r>
      <w:r w:rsidRPr="004F4D27">
        <w:t>ended</w:t>
      </w:r>
      <w:r w:rsidRPr="004F4D27">
        <w:rPr>
          <w:lang w:val="en-US"/>
        </w:rPr>
        <w:t xml:space="preserve"> </w:t>
      </w:r>
      <w:r w:rsidRPr="004F4D27">
        <w:t>31</w:t>
      </w:r>
      <w:r w:rsidRPr="004F4D27">
        <w:rPr>
          <w:lang w:val="en-US"/>
        </w:rPr>
        <w:t xml:space="preserve"> </w:t>
      </w:r>
      <w:r w:rsidRPr="004F4D27">
        <w:t>December</w:t>
      </w:r>
      <w:r w:rsidRPr="004F4D27">
        <w:rPr>
          <w:lang w:val="en-US"/>
        </w:rPr>
        <w:t xml:space="preserve"> </w:t>
      </w:r>
      <w:r w:rsidRPr="004F4D27">
        <w:t>201</w:t>
      </w:r>
      <w:r w:rsidR="007B22F0">
        <w:t>7</w:t>
      </w:r>
      <w:r w:rsidRPr="004F4D27">
        <w:t>.</w:t>
      </w:r>
      <w:r w:rsidRPr="004F4D27">
        <w:rPr>
          <w:lang w:val="en-US"/>
        </w:rPr>
        <w:t xml:space="preserve"> </w:t>
      </w:r>
    </w:p>
    <w:p w14:paraId="443BC638" w14:textId="77777777" w:rsidR="004F4D27" w:rsidRPr="007F17FA" w:rsidRDefault="004F4D27" w:rsidP="004F4D27">
      <w:pPr>
        <w:spacing w:line="240" w:lineRule="atLeast"/>
        <w:ind w:left="567"/>
        <w:jc w:val="thaiDistribute"/>
        <w:rPr>
          <w:rFonts w:cs="Times New Roman"/>
          <w:szCs w:val="22"/>
          <w:lang w:val="en-US"/>
        </w:rPr>
      </w:pPr>
    </w:p>
    <w:p w14:paraId="443024B1" w14:textId="1F8050DF" w:rsidR="004F4D27" w:rsidRPr="004F4D27" w:rsidRDefault="004F4D27" w:rsidP="004F4D27">
      <w:pPr>
        <w:spacing w:line="240" w:lineRule="atLeast"/>
        <w:ind w:left="567"/>
        <w:jc w:val="thaiDistribute"/>
      </w:pPr>
      <w:r w:rsidRPr="004F4D27">
        <w:t>The</w:t>
      </w:r>
      <w:r w:rsidRPr="004F4D27">
        <w:rPr>
          <w:lang w:val="en-US"/>
        </w:rPr>
        <w:t xml:space="preserve"> </w:t>
      </w:r>
      <w:r w:rsidRPr="004F4D27">
        <w:t>accounting</w:t>
      </w:r>
      <w:r w:rsidRPr="004F4D27">
        <w:rPr>
          <w:lang w:val="en-US"/>
        </w:rPr>
        <w:t xml:space="preserve"> </w:t>
      </w:r>
      <w:r w:rsidRPr="004F4D27">
        <w:t>policies</w:t>
      </w:r>
      <w:r w:rsidRPr="004F4D27">
        <w:rPr>
          <w:lang w:val="en-US"/>
        </w:rPr>
        <w:t xml:space="preserve"> </w:t>
      </w:r>
      <w:r w:rsidRPr="004F4D27">
        <w:t>and</w:t>
      </w:r>
      <w:r w:rsidRPr="004F4D27">
        <w:rPr>
          <w:lang w:val="en-US"/>
        </w:rPr>
        <w:t xml:space="preserve"> </w:t>
      </w:r>
      <w:r w:rsidRPr="004F4D27">
        <w:t>methods</w:t>
      </w:r>
      <w:r w:rsidRPr="004F4D27">
        <w:rPr>
          <w:lang w:val="en-US"/>
        </w:rPr>
        <w:t xml:space="preserve"> </w:t>
      </w:r>
      <w:r w:rsidRPr="004F4D27">
        <w:t>of</w:t>
      </w:r>
      <w:r w:rsidRPr="004F4D27">
        <w:rPr>
          <w:lang w:val="en-US"/>
        </w:rPr>
        <w:t xml:space="preserve"> </w:t>
      </w:r>
      <w:r w:rsidRPr="004F4D27">
        <w:t>computation</w:t>
      </w:r>
      <w:r w:rsidRPr="004F4D27">
        <w:rPr>
          <w:lang w:val="en-US"/>
        </w:rPr>
        <w:t xml:space="preserve"> </w:t>
      </w:r>
      <w:r w:rsidRPr="004F4D27">
        <w:t>applied</w:t>
      </w:r>
      <w:r w:rsidRPr="004F4D27">
        <w:rPr>
          <w:lang w:val="en-US"/>
        </w:rPr>
        <w:t xml:space="preserve"> </w:t>
      </w:r>
      <w:r w:rsidRPr="004F4D27">
        <w:t>in</w:t>
      </w:r>
      <w:r w:rsidRPr="004F4D27">
        <w:rPr>
          <w:lang w:val="en-US"/>
        </w:rPr>
        <w:t xml:space="preserve"> </w:t>
      </w:r>
      <w:r w:rsidRPr="004F4D27">
        <w:t>these</w:t>
      </w:r>
      <w:r w:rsidRPr="004F4D27">
        <w:rPr>
          <w:lang w:val="en-US"/>
        </w:rPr>
        <w:t xml:space="preserve"> </w:t>
      </w:r>
      <w:r w:rsidRPr="004F4D27">
        <w:t>interim</w:t>
      </w:r>
      <w:r w:rsidRPr="004F4D27">
        <w:rPr>
          <w:lang w:val="en-US"/>
        </w:rPr>
        <w:t xml:space="preserve"> </w:t>
      </w:r>
      <w:r>
        <w:t>consolidated financial statements</w:t>
      </w:r>
      <w:r w:rsidRPr="004F4D27">
        <w:rPr>
          <w:lang w:val="en-US"/>
        </w:rPr>
        <w:t xml:space="preserve"> </w:t>
      </w:r>
      <w:r w:rsidRPr="004F4D27">
        <w:t>are</w:t>
      </w:r>
      <w:r w:rsidRPr="004F4D27">
        <w:rPr>
          <w:lang w:val="en-US"/>
        </w:rPr>
        <w:t xml:space="preserve"> </w:t>
      </w:r>
      <w:r w:rsidRPr="004F4D27">
        <w:t>consistent</w:t>
      </w:r>
      <w:r w:rsidRPr="004F4D27">
        <w:rPr>
          <w:lang w:val="en-US"/>
        </w:rPr>
        <w:t xml:space="preserve"> </w:t>
      </w:r>
      <w:r w:rsidRPr="004F4D27">
        <w:t>with</w:t>
      </w:r>
      <w:r w:rsidRPr="004F4D27">
        <w:rPr>
          <w:lang w:val="en-US"/>
        </w:rPr>
        <w:t xml:space="preserve"> </w:t>
      </w:r>
      <w:r w:rsidRPr="004F4D27">
        <w:t>those</w:t>
      </w:r>
      <w:r w:rsidRPr="004F4D27">
        <w:rPr>
          <w:lang w:val="en-US"/>
        </w:rPr>
        <w:t xml:space="preserve"> </w:t>
      </w:r>
      <w:r w:rsidRPr="004F4D27">
        <w:t>applied</w:t>
      </w:r>
      <w:r w:rsidRPr="004F4D27">
        <w:rPr>
          <w:lang w:val="en-US"/>
        </w:rPr>
        <w:t xml:space="preserve"> </w:t>
      </w:r>
      <w:r w:rsidRPr="004F4D27">
        <w:t>in</w:t>
      </w:r>
      <w:r w:rsidRPr="004F4D27">
        <w:rPr>
          <w:lang w:val="en-US"/>
        </w:rPr>
        <w:t xml:space="preserve"> </w:t>
      </w:r>
      <w:r w:rsidRPr="004F4D27">
        <w:t>the</w:t>
      </w:r>
      <w:r w:rsidRPr="004F4D27">
        <w:rPr>
          <w:rFonts w:hint="cs"/>
          <w:lang w:val="en-US"/>
        </w:rPr>
        <w:t xml:space="preserve"> </w:t>
      </w:r>
      <w:r>
        <w:t>consolidated financial statements</w:t>
      </w:r>
      <w:r w:rsidRPr="004F4D27">
        <w:rPr>
          <w:lang w:val="en-US"/>
        </w:rPr>
        <w:t xml:space="preserve"> </w:t>
      </w:r>
      <w:r w:rsidRPr="004F4D27">
        <w:t>for</w:t>
      </w:r>
      <w:r w:rsidRPr="004F4D27">
        <w:rPr>
          <w:lang w:val="en-US"/>
        </w:rPr>
        <w:t xml:space="preserve"> </w:t>
      </w:r>
      <w:r w:rsidRPr="004F4D27">
        <w:t>the</w:t>
      </w:r>
      <w:r w:rsidRPr="004F4D27">
        <w:rPr>
          <w:lang w:val="en-US"/>
        </w:rPr>
        <w:t xml:space="preserve"> </w:t>
      </w:r>
      <w:r w:rsidRPr="004F4D27">
        <w:t>year</w:t>
      </w:r>
      <w:r w:rsidRPr="004F4D27">
        <w:rPr>
          <w:lang w:val="en-US"/>
        </w:rPr>
        <w:t xml:space="preserve"> </w:t>
      </w:r>
      <w:r w:rsidRPr="004F4D27">
        <w:t>ended</w:t>
      </w:r>
      <w:r w:rsidRPr="004F4D27">
        <w:rPr>
          <w:lang w:val="en-US"/>
        </w:rPr>
        <w:t xml:space="preserve"> </w:t>
      </w:r>
      <w:r w:rsidRPr="004F4D27">
        <w:t>31</w:t>
      </w:r>
      <w:r w:rsidRPr="004F4D27">
        <w:rPr>
          <w:lang w:val="en-US"/>
        </w:rPr>
        <w:t xml:space="preserve"> </w:t>
      </w:r>
      <w:r w:rsidRPr="004F4D27">
        <w:t>December</w:t>
      </w:r>
      <w:r w:rsidRPr="004F4D27">
        <w:rPr>
          <w:lang w:val="en-US"/>
        </w:rPr>
        <w:t xml:space="preserve"> </w:t>
      </w:r>
      <w:r w:rsidRPr="004F4D27">
        <w:t>201</w:t>
      </w:r>
      <w:r>
        <w:t>7</w:t>
      </w:r>
      <w:r w:rsidRPr="004F4D27">
        <w:rPr>
          <w:lang w:val="en-US"/>
        </w:rPr>
        <w:t xml:space="preserve"> </w:t>
      </w:r>
      <w:r w:rsidRPr="004F4D27">
        <w:t>except</w:t>
      </w:r>
      <w:r w:rsidRPr="004F4D27">
        <w:rPr>
          <w:lang w:val="en-US"/>
        </w:rPr>
        <w:t xml:space="preserve"> </w:t>
      </w:r>
      <w:r w:rsidRPr="004F4D27">
        <w:t>that</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r w:rsidRPr="004F4D27">
        <w:t>has</w:t>
      </w:r>
      <w:r w:rsidRPr="004F4D27">
        <w:rPr>
          <w:lang w:val="en-US"/>
        </w:rPr>
        <w:t xml:space="preserve"> </w:t>
      </w:r>
      <w:r w:rsidRPr="004F4D27">
        <w:t>adopted</w:t>
      </w:r>
      <w:r w:rsidRPr="004F4D27">
        <w:rPr>
          <w:lang w:val="en-US"/>
        </w:rPr>
        <w:t xml:space="preserve"> </w:t>
      </w:r>
      <w:r w:rsidRPr="004F4D27">
        <w:t>all</w:t>
      </w:r>
      <w:r w:rsidRPr="004F4D27">
        <w:rPr>
          <w:lang w:val="en-US"/>
        </w:rPr>
        <w:t xml:space="preserve"> </w:t>
      </w:r>
      <w:r w:rsidRPr="004F4D27">
        <w:t>the</w:t>
      </w:r>
      <w:r w:rsidRPr="004F4D27">
        <w:rPr>
          <w:lang w:val="en-US"/>
        </w:rPr>
        <w:t xml:space="preserve"> </w:t>
      </w:r>
      <w:r w:rsidRPr="004F4D27">
        <w:t>new</w:t>
      </w:r>
      <w:r w:rsidRPr="004F4D27">
        <w:rPr>
          <w:lang w:val="en-US"/>
        </w:rPr>
        <w:t xml:space="preserve"> </w:t>
      </w:r>
      <w:r w:rsidRPr="004F4D27">
        <w:t>and</w:t>
      </w:r>
      <w:r w:rsidRPr="004F4D27">
        <w:rPr>
          <w:lang w:val="en-US"/>
        </w:rPr>
        <w:t xml:space="preserve"> </w:t>
      </w:r>
      <w:r w:rsidRPr="004F4D27">
        <w:t>revised</w:t>
      </w:r>
      <w:r w:rsidRPr="004F4D27">
        <w:rPr>
          <w:lang w:val="en-US"/>
        </w:rPr>
        <w:t xml:space="preserve"> </w:t>
      </w:r>
      <w:r w:rsidRPr="004F4D27">
        <w:t>TFRSs</w:t>
      </w:r>
      <w:r w:rsidRPr="004F4D27">
        <w:rPr>
          <w:lang w:val="en-US"/>
        </w:rPr>
        <w:t xml:space="preserve"> </w:t>
      </w:r>
      <w:r w:rsidRPr="004F4D27">
        <w:t>that</w:t>
      </w:r>
      <w:r w:rsidRPr="004F4D27">
        <w:rPr>
          <w:lang w:val="en-US"/>
        </w:rPr>
        <w:t xml:space="preserve"> </w:t>
      </w:r>
      <w:r w:rsidRPr="004F4D27">
        <w:t>are</w:t>
      </w:r>
      <w:r w:rsidRPr="004F4D27">
        <w:rPr>
          <w:lang w:val="en-US"/>
        </w:rPr>
        <w:t xml:space="preserve"> </w:t>
      </w:r>
      <w:r w:rsidRPr="004F4D27">
        <w:t>effective</w:t>
      </w:r>
      <w:r w:rsidRPr="004F4D27">
        <w:rPr>
          <w:lang w:val="en-US"/>
        </w:rPr>
        <w:t xml:space="preserve"> </w:t>
      </w:r>
      <w:r w:rsidRPr="004F4D27">
        <w:t>for</w:t>
      </w:r>
      <w:r w:rsidRPr="004F4D27">
        <w:rPr>
          <w:lang w:val="en-US"/>
        </w:rPr>
        <w:t xml:space="preserve"> </w:t>
      </w:r>
      <w:r w:rsidRPr="004F4D27">
        <w:t>annual</w:t>
      </w:r>
      <w:r w:rsidRPr="004F4D27">
        <w:rPr>
          <w:lang w:val="en-US"/>
        </w:rPr>
        <w:t xml:space="preserve"> </w:t>
      </w:r>
      <w:r w:rsidRPr="004F4D27">
        <w:t>periods</w:t>
      </w:r>
      <w:r w:rsidRPr="004F4D27">
        <w:rPr>
          <w:lang w:val="en-US"/>
        </w:rPr>
        <w:t xml:space="preserve"> </w:t>
      </w:r>
      <w:r w:rsidRPr="004F4D27">
        <w:t>beginning</w:t>
      </w:r>
      <w:r w:rsidRPr="004F4D27">
        <w:rPr>
          <w:lang w:val="en-US"/>
        </w:rPr>
        <w:t xml:space="preserve"> </w:t>
      </w:r>
      <w:r w:rsidRPr="004F4D27">
        <w:t>on</w:t>
      </w:r>
      <w:r w:rsidRPr="004F4D27">
        <w:rPr>
          <w:lang w:val="en-US"/>
        </w:rPr>
        <w:t xml:space="preserve"> </w:t>
      </w:r>
      <w:r w:rsidRPr="004F4D27">
        <w:t>or</w:t>
      </w:r>
      <w:r w:rsidRPr="004F4D27">
        <w:rPr>
          <w:lang w:val="en-US"/>
        </w:rPr>
        <w:t xml:space="preserve"> </w:t>
      </w:r>
      <w:r w:rsidRPr="004F4D27">
        <w:t>after</w:t>
      </w:r>
      <w:r w:rsidRPr="004F4D27">
        <w:rPr>
          <w:lang w:val="en-US"/>
        </w:rPr>
        <w:t xml:space="preserve"> </w:t>
      </w:r>
      <w:r w:rsidRPr="004F4D27">
        <w:t>1</w:t>
      </w:r>
      <w:r w:rsidRPr="004F4D27">
        <w:rPr>
          <w:lang w:val="en-US"/>
        </w:rPr>
        <w:t xml:space="preserve"> </w:t>
      </w:r>
      <w:r w:rsidRPr="004F4D27">
        <w:t>January</w:t>
      </w:r>
      <w:r w:rsidRPr="004F4D27">
        <w:rPr>
          <w:lang w:val="en-US"/>
        </w:rPr>
        <w:t xml:space="preserve"> </w:t>
      </w:r>
      <w:r w:rsidRPr="004F4D27">
        <w:t>20</w:t>
      </w:r>
      <w:r>
        <w:t>18</w:t>
      </w:r>
      <w:r w:rsidRPr="004F4D27">
        <w:t>.</w:t>
      </w:r>
      <w:r w:rsidRPr="004F4D27">
        <w:rPr>
          <w:lang w:val="en-US"/>
        </w:rPr>
        <w:t xml:space="preserve"> </w:t>
      </w:r>
      <w:r w:rsidRPr="004F4D27">
        <w:t>The</w:t>
      </w:r>
      <w:r w:rsidRPr="004F4D27">
        <w:rPr>
          <w:lang w:val="en-US"/>
        </w:rPr>
        <w:t xml:space="preserve"> </w:t>
      </w:r>
      <w:r w:rsidRPr="004F4D27">
        <w:t>adoption</w:t>
      </w:r>
      <w:r w:rsidRPr="004F4D27">
        <w:rPr>
          <w:lang w:val="en-US"/>
        </w:rPr>
        <w:t xml:space="preserve"> </w:t>
      </w:r>
      <w:r w:rsidRPr="004F4D27">
        <w:t>of</w:t>
      </w:r>
      <w:r w:rsidRPr="004F4D27">
        <w:rPr>
          <w:lang w:val="en-US"/>
        </w:rPr>
        <w:t xml:space="preserve"> </w:t>
      </w:r>
      <w:r w:rsidRPr="004F4D27">
        <w:t>these</w:t>
      </w:r>
      <w:r w:rsidRPr="004F4D27">
        <w:rPr>
          <w:lang w:val="en-US"/>
        </w:rPr>
        <w:t xml:space="preserve"> </w:t>
      </w:r>
      <w:r w:rsidRPr="004F4D27">
        <w:t>new</w:t>
      </w:r>
      <w:r w:rsidRPr="004F4D27">
        <w:rPr>
          <w:lang w:val="en-US"/>
        </w:rPr>
        <w:t xml:space="preserve"> </w:t>
      </w:r>
      <w:r w:rsidRPr="004F4D27">
        <w:t>and</w:t>
      </w:r>
      <w:r w:rsidRPr="004F4D27">
        <w:rPr>
          <w:lang w:val="en-US"/>
        </w:rPr>
        <w:t xml:space="preserve"> </w:t>
      </w:r>
      <w:r w:rsidRPr="004F4D27">
        <w:t>revised</w:t>
      </w:r>
      <w:r w:rsidRPr="004F4D27">
        <w:rPr>
          <w:lang w:val="en-US"/>
        </w:rPr>
        <w:t xml:space="preserve"> </w:t>
      </w:r>
      <w:r w:rsidRPr="004F4D27">
        <w:t>TFRSs</w:t>
      </w:r>
      <w:r w:rsidRPr="004F4D27">
        <w:rPr>
          <w:lang w:val="en-US"/>
        </w:rPr>
        <w:t xml:space="preserve"> </w:t>
      </w:r>
      <w:r w:rsidRPr="004F4D27">
        <w:t>did</w:t>
      </w:r>
      <w:r w:rsidRPr="004F4D27">
        <w:rPr>
          <w:lang w:val="en-US"/>
        </w:rPr>
        <w:t xml:space="preserve"> </w:t>
      </w:r>
      <w:r w:rsidRPr="004F4D27">
        <w:t>not</w:t>
      </w:r>
      <w:r w:rsidRPr="004F4D27">
        <w:rPr>
          <w:lang w:val="en-US"/>
        </w:rPr>
        <w:t xml:space="preserve"> </w:t>
      </w:r>
      <w:r w:rsidRPr="004F4D27">
        <w:t>have</w:t>
      </w:r>
      <w:r w:rsidRPr="004F4D27">
        <w:rPr>
          <w:lang w:val="en-US"/>
        </w:rPr>
        <w:t xml:space="preserve"> </w:t>
      </w:r>
      <w:r w:rsidRPr="004F4D27">
        <w:t>any</w:t>
      </w:r>
      <w:r w:rsidRPr="004F4D27">
        <w:rPr>
          <w:lang w:val="en-US"/>
        </w:rPr>
        <w:t xml:space="preserve"> </w:t>
      </w:r>
      <w:r w:rsidRPr="004F4D27">
        <w:t>material</w:t>
      </w:r>
      <w:r w:rsidRPr="004F4D27">
        <w:rPr>
          <w:lang w:val="en-US"/>
        </w:rPr>
        <w:t xml:space="preserve"> </w:t>
      </w:r>
      <w:r w:rsidRPr="004F4D27">
        <w:t>effect</w:t>
      </w:r>
      <w:r w:rsidRPr="004F4D27">
        <w:rPr>
          <w:lang w:val="en-US"/>
        </w:rPr>
        <w:t xml:space="preserve"> </w:t>
      </w:r>
      <w:r w:rsidRPr="004F4D27">
        <w:t>on</w:t>
      </w:r>
      <w:r w:rsidRPr="004F4D27">
        <w:rPr>
          <w:lang w:val="en-US"/>
        </w:rPr>
        <w:t xml:space="preserve"> </w:t>
      </w:r>
      <w:r w:rsidRPr="004F4D27">
        <w:t>the</w:t>
      </w:r>
      <w:r w:rsidRPr="004F4D27">
        <w:rPr>
          <w:lang w:val="en-US"/>
        </w:rPr>
        <w:t xml:space="preserve"> </w:t>
      </w:r>
      <w:r w:rsidRPr="004F4D27">
        <w:t>accounting</w:t>
      </w:r>
      <w:r w:rsidRPr="004F4D27">
        <w:rPr>
          <w:lang w:val="en-US"/>
        </w:rPr>
        <w:t xml:space="preserve"> </w:t>
      </w:r>
      <w:r w:rsidRPr="004F4D27">
        <w:t>policies,</w:t>
      </w:r>
      <w:r w:rsidRPr="004F4D27">
        <w:rPr>
          <w:lang w:val="en-US"/>
        </w:rPr>
        <w:t xml:space="preserve"> </w:t>
      </w:r>
      <w:r w:rsidRPr="004F4D27">
        <w:t>methods</w:t>
      </w:r>
      <w:r w:rsidRPr="004F4D27">
        <w:rPr>
          <w:lang w:val="en-US"/>
        </w:rPr>
        <w:t xml:space="preserve"> </w:t>
      </w:r>
      <w:r w:rsidRPr="004F4D27">
        <w:t>of</w:t>
      </w:r>
      <w:r w:rsidRPr="004F4D27">
        <w:rPr>
          <w:lang w:val="en-US"/>
        </w:rPr>
        <w:t xml:space="preserve"> </w:t>
      </w:r>
      <w:r w:rsidRPr="004F4D27">
        <w:t>computation,</w:t>
      </w:r>
      <w:r w:rsidRPr="004F4D27">
        <w:rPr>
          <w:lang w:val="en-US"/>
        </w:rPr>
        <w:t xml:space="preserve"> </w:t>
      </w:r>
      <w:r w:rsidRPr="004F4D27">
        <w:t>financial</w:t>
      </w:r>
      <w:r w:rsidRPr="004F4D27">
        <w:rPr>
          <w:lang w:val="en-US"/>
        </w:rPr>
        <w:t xml:space="preserve"> </w:t>
      </w:r>
      <w:r w:rsidRPr="004F4D27">
        <w:t>performance</w:t>
      </w:r>
      <w:r w:rsidRPr="004F4D27">
        <w:rPr>
          <w:lang w:val="en-US"/>
        </w:rPr>
        <w:t xml:space="preserve"> </w:t>
      </w:r>
      <w:r w:rsidRPr="004F4D27">
        <w:t>or</w:t>
      </w:r>
      <w:r w:rsidRPr="004F4D27">
        <w:rPr>
          <w:lang w:val="en-US"/>
        </w:rPr>
        <w:t xml:space="preserve"> </w:t>
      </w:r>
      <w:r w:rsidRPr="004F4D27">
        <w:t>position</w:t>
      </w:r>
      <w:r w:rsidRPr="004F4D27">
        <w:rPr>
          <w:lang w:val="en-US"/>
        </w:rPr>
        <w:t xml:space="preserve"> </w:t>
      </w:r>
      <w:r w:rsidRPr="004F4D27">
        <w:t>of</w:t>
      </w:r>
      <w:r w:rsidRPr="004F4D27">
        <w:rPr>
          <w:lang w:val="en-US"/>
        </w:rPr>
        <w:t xml:space="preserve"> </w:t>
      </w:r>
      <w:r w:rsidRPr="004F4D27">
        <w:t>the</w:t>
      </w:r>
      <w:r w:rsidRPr="004F4D27">
        <w:rPr>
          <w:lang w:val="en-US"/>
        </w:rPr>
        <w:t xml:space="preserve"> </w:t>
      </w:r>
      <w:r w:rsidRPr="004F4D27">
        <w:t>Group.</w:t>
      </w:r>
      <w:r w:rsidRPr="004F4D27">
        <w:rPr>
          <w:lang w:val="en-US"/>
        </w:rPr>
        <w:t xml:space="preserve"> </w:t>
      </w:r>
    </w:p>
    <w:p w14:paraId="05FC65AF" w14:textId="77777777" w:rsidR="00C760FA" w:rsidRDefault="00C760FA" w:rsidP="00305A51">
      <w:pPr>
        <w:spacing w:line="240" w:lineRule="atLeast"/>
        <w:ind w:left="567"/>
        <w:jc w:val="thaiDistribute"/>
        <w:rPr>
          <w:rFonts w:cs="Times New Roman"/>
          <w:szCs w:val="22"/>
          <w:lang w:val="en-US"/>
        </w:rPr>
      </w:pPr>
    </w:p>
    <w:p w14:paraId="448F3589" w14:textId="75CE4A05" w:rsidR="00553FB9" w:rsidRDefault="00553FB9" w:rsidP="00553FB9">
      <w:pPr>
        <w:spacing w:line="240" w:lineRule="atLeast"/>
        <w:ind w:left="567"/>
        <w:jc w:val="thaiDistribute"/>
        <w:rPr>
          <w:rFonts w:cs="Times New Roman"/>
          <w:szCs w:val="22"/>
          <w:highlight w:val="yellow"/>
        </w:rPr>
      </w:pPr>
      <w:r w:rsidRPr="005B3A4D">
        <w:rPr>
          <w:rFonts w:cs="Times New Roman"/>
          <w:spacing w:val="-4"/>
          <w:szCs w:val="22"/>
        </w:rPr>
        <w:t>In addition to the above new and revised TFR</w:t>
      </w:r>
      <w:r w:rsidR="00B2077B" w:rsidRPr="005B3A4D">
        <w:rPr>
          <w:rFonts w:cs="Times New Roman"/>
          <w:spacing w:val="-4"/>
          <w:szCs w:val="22"/>
        </w:rPr>
        <w:t>Ss</w:t>
      </w:r>
      <w:r w:rsidRPr="005B3A4D">
        <w:rPr>
          <w:rFonts w:cs="Times New Roman"/>
          <w:spacing w:val="-4"/>
          <w:szCs w:val="22"/>
        </w:rPr>
        <w:t>, The FAP has issued TFRS 15 Revenue from Contracts with</w:t>
      </w:r>
      <w:r w:rsidRPr="005B3A4D">
        <w:rPr>
          <w:rFonts w:cs="Times New Roman"/>
          <w:szCs w:val="22"/>
        </w:rPr>
        <w:t xml:space="preserve"> Customers which is effective for annual periods beginning on or after 1 January 2019. The Group has not early adopted this standard in preparing these interim consolidated financial statements</w:t>
      </w:r>
      <w:r w:rsidR="00860A80" w:rsidRPr="005B3A4D">
        <w:rPr>
          <w:rFonts w:cs="Times New Roman"/>
          <w:szCs w:val="22"/>
        </w:rPr>
        <w:t xml:space="preserve"> because it is not yet effective</w:t>
      </w:r>
      <w:r w:rsidRPr="005B3A4D">
        <w:rPr>
          <w:rFonts w:cs="Times New Roman"/>
          <w:szCs w:val="22"/>
        </w:rPr>
        <w:t>.</w:t>
      </w:r>
      <w:r w:rsidR="005B3A4D" w:rsidRPr="005452D3">
        <w:rPr>
          <w:rFonts w:cs="Times New Roman"/>
          <w:szCs w:val="22"/>
        </w:rPr>
        <w:t xml:space="preserve"> </w:t>
      </w:r>
      <w:r w:rsidR="00DA6F70" w:rsidRPr="00C1244B">
        <w:rPr>
          <w:szCs w:val="22"/>
        </w:rPr>
        <w:t xml:space="preserve">The new TFRS is </w:t>
      </w:r>
      <w:r w:rsidR="00DA6F70" w:rsidRPr="00DA6F70">
        <w:rPr>
          <w:szCs w:val="22"/>
        </w:rPr>
        <w:t>disclosed in note 16</w:t>
      </w:r>
      <w:r w:rsidR="00DA6F70" w:rsidRPr="005452D3">
        <w:rPr>
          <w:rFonts w:cs="Times New Roman"/>
          <w:szCs w:val="22"/>
        </w:rPr>
        <w:t>.</w:t>
      </w:r>
    </w:p>
    <w:p w14:paraId="72F1BD9C" w14:textId="77777777" w:rsidR="00184769" w:rsidRPr="005452D3" w:rsidRDefault="00184769" w:rsidP="00553FB9">
      <w:pPr>
        <w:spacing w:line="240" w:lineRule="atLeast"/>
        <w:ind w:left="567"/>
        <w:jc w:val="thaiDistribute"/>
        <w:rPr>
          <w:rFonts w:cs="Times New Roman"/>
          <w:szCs w:val="22"/>
          <w:highlight w:val="yellow"/>
        </w:rPr>
      </w:pPr>
    </w:p>
    <w:p w14:paraId="132F42A7" w14:textId="2C06F096" w:rsidR="0095494C" w:rsidRPr="0044408F" w:rsidRDefault="004F4D27" w:rsidP="00126E02">
      <w:pPr>
        <w:pStyle w:val="BodyText"/>
        <w:spacing w:after="0" w:line="240" w:lineRule="atLeast"/>
        <w:ind w:left="567" w:hanging="567"/>
        <w:jc w:val="thaiDistribute"/>
        <w:rPr>
          <w:b/>
          <w:bCs/>
          <w:i/>
          <w:iCs/>
        </w:rPr>
      </w:pPr>
      <w:r>
        <w:rPr>
          <w:b/>
          <w:bCs/>
          <w:i/>
          <w:iCs/>
        </w:rPr>
        <w:t>(b</w:t>
      </w:r>
      <w:r w:rsidR="0095494C" w:rsidRPr="0044408F">
        <w:rPr>
          <w:b/>
          <w:bCs/>
          <w:i/>
          <w:iCs/>
        </w:rPr>
        <w:t>)</w:t>
      </w:r>
      <w:r w:rsidR="0095494C" w:rsidRPr="0044408F">
        <w:rPr>
          <w:b/>
          <w:bCs/>
          <w:i/>
          <w:iCs/>
        </w:rPr>
        <w:tab/>
      </w:r>
      <w:r w:rsidR="00CA021C" w:rsidRPr="00A23B47">
        <w:rPr>
          <w:b/>
          <w:bCs/>
          <w:i/>
          <w:iCs/>
        </w:rPr>
        <w:t>Functional</w:t>
      </w:r>
      <w:r w:rsidR="007B1DB2" w:rsidRPr="007B1DB2">
        <w:rPr>
          <w:b/>
          <w:bCs/>
          <w:i/>
          <w:iCs/>
          <w:lang w:val="en-US"/>
        </w:rPr>
        <w:t xml:space="preserve"> </w:t>
      </w:r>
      <w:r w:rsidR="00CA021C" w:rsidRPr="00A23B47">
        <w:rPr>
          <w:b/>
          <w:bCs/>
          <w:i/>
          <w:iCs/>
        </w:rPr>
        <w:t>and</w:t>
      </w:r>
      <w:r w:rsidR="007B1DB2" w:rsidRPr="007B1DB2">
        <w:rPr>
          <w:b/>
          <w:bCs/>
          <w:i/>
          <w:iCs/>
          <w:lang w:val="en-US"/>
        </w:rPr>
        <w:t xml:space="preserve"> </w:t>
      </w:r>
      <w:r w:rsidR="00DB3C89">
        <w:rPr>
          <w:b/>
          <w:bCs/>
          <w:i/>
          <w:iCs/>
        </w:rPr>
        <w:t>p</w:t>
      </w:r>
      <w:r w:rsidR="0095494C" w:rsidRPr="0044408F">
        <w:rPr>
          <w:b/>
          <w:bCs/>
          <w:i/>
          <w:iCs/>
        </w:rPr>
        <w:t>resentation</w:t>
      </w:r>
      <w:r w:rsidR="007B1DB2" w:rsidRPr="007B1DB2">
        <w:rPr>
          <w:b/>
          <w:bCs/>
          <w:i/>
          <w:iCs/>
          <w:lang w:val="en-US"/>
        </w:rPr>
        <w:t xml:space="preserve"> </w:t>
      </w:r>
      <w:r w:rsidR="0095494C" w:rsidRPr="0044408F">
        <w:rPr>
          <w:b/>
          <w:bCs/>
          <w:i/>
          <w:iCs/>
        </w:rPr>
        <w:t>currency</w:t>
      </w:r>
      <w:r w:rsidR="007B1DB2" w:rsidRPr="007B1DB2">
        <w:rPr>
          <w:b/>
          <w:bCs/>
          <w:i/>
          <w:iCs/>
          <w:lang w:val="en-US"/>
        </w:rPr>
        <w:t xml:space="preserve"> </w:t>
      </w:r>
    </w:p>
    <w:p w14:paraId="171CBF29" w14:textId="77777777" w:rsidR="0095494C" w:rsidRPr="004F4D27" w:rsidRDefault="0095494C" w:rsidP="00126E02">
      <w:pPr>
        <w:spacing w:line="240" w:lineRule="atLeast"/>
        <w:ind w:left="567"/>
        <w:jc w:val="thaiDistribute"/>
        <w:rPr>
          <w:rFonts w:cs="Times New Roman"/>
          <w:szCs w:val="22"/>
          <w:lang w:bidi="th-TH"/>
        </w:rPr>
      </w:pPr>
    </w:p>
    <w:p w14:paraId="44DE4E1A" w14:textId="77777777" w:rsidR="00B451B1" w:rsidRDefault="00B451B1" w:rsidP="008F1595">
      <w:pPr>
        <w:spacing w:line="240" w:lineRule="atLeast"/>
        <w:ind w:left="567"/>
        <w:jc w:val="both"/>
      </w:pPr>
      <w:r w:rsidRPr="00610EAB">
        <w:rPr>
          <w:spacing w:val="-4"/>
        </w:rPr>
        <w:t>The</w:t>
      </w:r>
      <w:r w:rsidR="007B1DB2" w:rsidRPr="00610EAB">
        <w:rPr>
          <w:spacing w:val="-4"/>
          <w:lang w:val="en-US"/>
        </w:rPr>
        <w:t xml:space="preserve"> </w:t>
      </w:r>
      <w:r w:rsidR="007B22F0">
        <w:rPr>
          <w:spacing w:val="-4"/>
          <w:lang w:val="en-US"/>
        </w:rPr>
        <w:t>interim</w:t>
      </w:r>
      <w:r w:rsidR="004F4D27">
        <w:rPr>
          <w:spacing w:val="-4"/>
        </w:rPr>
        <w:t xml:space="preserve"> consolidated financial statements</w:t>
      </w:r>
      <w:r w:rsidR="007B1DB2" w:rsidRPr="00610EAB">
        <w:rPr>
          <w:spacing w:val="-4"/>
          <w:lang w:val="en-US"/>
        </w:rPr>
        <w:t xml:space="preserve"> </w:t>
      </w:r>
      <w:r w:rsidRPr="00610EAB">
        <w:rPr>
          <w:spacing w:val="-4"/>
        </w:rPr>
        <w:t>are</w:t>
      </w:r>
      <w:r w:rsidR="007B1DB2" w:rsidRPr="00610EAB">
        <w:rPr>
          <w:spacing w:val="-4"/>
          <w:lang w:val="en-US"/>
        </w:rPr>
        <w:t xml:space="preserve"> </w:t>
      </w:r>
      <w:r w:rsidRPr="00610EAB">
        <w:rPr>
          <w:spacing w:val="-4"/>
        </w:rPr>
        <w:t>prepared</w:t>
      </w:r>
      <w:r w:rsidR="007B1DB2" w:rsidRPr="00610EAB">
        <w:rPr>
          <w:spacing w:val="-4"/>
          <w:lang w:val="en-US"/>
        </w:rPr>
        <w:t xml:space="preserve"> </w:t>
      </w:r>
      <w:r w:rsidRPr="00610EAB">
        <w:rPr>
          <w:spacing w:val="-4"/>
        </w:rPr>
        <w:t>and</w:t>
      </w:r>
      <w:r w:rsidR="007B1DB2" w:rsidRPr="00610EAB">
        <w:rPr>
          <w:spacing w:val="-4"/>
          <w:lang w:val="en-US"/>
        </w:rPr>
        <w:t xml:space="preserve"> </w:t>
      </w:r>
      <w:r w:rsidRPr="00610EAB">
        <w:rPr>
          <w:spacing w:val="-4"/>
        </w:rPr>
        <w:t>presented</w:t>
      </w:r>
      <w:r w:rsidR="007B1DB2" w:rsidRPr="00610EAB">
        <w:rPr>
          <w:spacing w:val="-4"/>
          <w:lang w:val="en-US"/>
        </w:rPr>
        <w:t xml:space="preserve"> </w:t>
      </w:r>
      <w:r w:rsidRPr="00610EAB">
        <w:rPr>
          <w:spacing w:val="-4"/>
        </w:rPr>
        <w:t>in</w:t>
      </w:r>
      <w:r w:rsidR="007B1DB2" w:rsidRPr="00610EAB">
        <w:rPr>
          <w:spacing w:val="-4"/>
          <w:lang w:val="en-US"/>
        </w:rPr>
        <w:t xml:space="preserve"> </w:t>
      </w:r>
      <w:r w:rsidRPr="00610EAB">
        <w:rPr>
          <w:spacing w:val="-4"/>
        </w:rPr>
        <w:t>Thai</w:t>
      </w:r>
      <w:r w:rsidR="007B1DB2" w:rsidRPr="00610EAB">
        <w:rPr>
          <w:spacing w:val="-4"/>
          <w:lang w:val="en-US"/>
        </w:rPr>
        <w:t xml:space="preserve"> </w:t>
      </w:r>
      <w:r w:rsidRPr="00610EAB">
        <w:rPr>
          <w:spacing w:val="-4"/>
        </w:rPr>
        <w:t>Baht,</w:t>
      </w:r>
      <w:r w:rsidR="007B1DB2" w:rsidRPr="00610EAB">
        <w:rPr>
          <w:spacing w:val="-4"/>
          <w:lang w:val="en-US"/>
        </w:rPr>
        <w:t xml:space="preserve"> </w:t>
      </w:r>
      <w:r w:rsidRPr="00610EAB">
        <w:rPr>
          <w:spacing w:val="-4"/>
        </w:rPr>
        <w:t>which</w:t>
      </w:r>
      <w:r w:rsidR="007B1DB2" w:rsidRPr="00610EAB">
        <w:rPr>
          <w:spacing w:val="-4"/>
          <w:lang w:val="en-US"/>
        </w:rPr>
        <w:t xml:space="preserve"> </w:t>
      </w:r>
      <w:r w:rsidRPr="00610EAB">
        <w:rPr>
          <w:spacing w:val="-4"/>
        </w:rPr>
        <w:t>is</w:t>
      </w:r>
      <w:r w:rsidR="007B1DB2" w:rsidRPr="00610EAB">
        <w:rPr>
          <w:spacing w:val="-4"/>
          <w:lang w:val="en-US"/>
        </w:rPr>
        <w:t xml:space="preserve"> </w:t>
      </w:r>
      <w:r w:rsidRPr="00610EAB">
        <w:rPr>
          <w:spacing w:val="-4"/>
        </w:rPr>
        <w:t>the</w:t>
      </w:r>
      <w:r w:rsidR="007B1DB2" w:rsidRPr="00610EAB">
        <w:rPr>
          <w:spacing w:val="-4"/>
          <w:lang w:val="en-US"/>
        </w:rPr>
        <w:t xml:space="preserve"> </w:t>
      </w:r>
      <w:r w:rsidR="003226BD" w:rsidRPr="00610EAB">
        <w:rPr>
          <w:spacing w:val="-4"/>
        </w:rPr>
        <w:t>Company</w:t>
      </w:r>
      <w:r w:rsidRPr="00610EAB">
        <w:rPr>
          <w:spacing w:val="-4"/>
        </w:rPr>
        <w:t>’s</w:t>
      </w:r>
      <w:r w:rsidR="007B1DB2" w:rsidRPr="007B1DB2">
        <w:rPr>
          <w:lang w:val="en-US"/>
        </w:rPr>
        <w:t xml:space="preserve"> </w:t>
      </w:r>
      <w:r w:rsidRPr="00F60F3E">
        <w:t>functional</w:t>
      </w:r>
      <w:r w:rsidR="007B1DB2" w:rsidRPr="007B1DB2">
        <w:rPr>
          <w:lang w:val="en-US"/>
        </w:rPr>
        <w:t xml:space="preserve"> </w:t>
      </w:r>
      <w:r w:rsidRPr="00F60F3E">
        <w:t>currency.</w:t>
      </w:r>
      <w:r w:rsidR="007B1DB2" w:rsidRPr="007B1DB2">
        <w:rPr>
          <w:lang w:val="en-US"/>
        </w:rPr>
        <w:t xml:space="preserve"> </w:t>
      </w:r>
      <w:r w:rsidRPr="00A23B47">
        <w:t>All</w:t>
      </w:r>
      <w:r w:rsidR="007B1DB2" w:rsidRPr="007B1DB2">
        <w:rPr>
          <w:lang w:val="en-US"/>
        </w:rPr>
        <w:t xml:space="preserve"> </w:t>
      </w:r>
      <w:r w:rsidRPr="00A23B47">
        <w:t>financial</w:t>
      </w:r>
      <w:r w:rsidR="007B1DB2" w:rsidRPr="007B1DB2">
        <w:rPr>
          <w:lang w:val="en-US"/>
        </w:rPr>
        <w:t xml:space="preserve"> </w:t>
      </w:r>
      <w:r w:rsidRPr="00A23B47">
        <w:t>information</w:t>
      </w:r>
      <w:r w:rsidR="007B1DB2" w:rsidRPr="007B1DB2">
        <w:rPr>
          <w:lang w:val="en-US"/>
        </w:rPr>
        <w:t xml:space="preserve"> </w:t>
      </w:r>
      <w:r w:rsidRPr="00A23B47">
        <w:t>presented</w:t>
      </w:r>
      <w:r w:rsidR="007B1DB2" w:rsidRPr="007B1DB2">
        <w:rPr>
          <w:lang w:val="en-US"/>
        </w:rPr>
        <w:t xml:space="preserve"> </w:t>
      </w:r>
      <w:r w:rsidRPr="00A23B47">
        <w:t>in</w:t>
      </w:r>
      <w:r w:rsidR="007B1DB2" w:rsidRPr="007B1DB2">
        <w:rPr>
          <w:lang w:val="en-US"/>
        </w:rPr>
        <w:t xml:space="preserve"> </w:t>
      </w:r>
      <w:r w:rsidRPr="00A23B47">
        <w:t>Thai</w:t>
      </w:r>
      <w:r w:rsidR="007B1DB2" w:rsidRPr="007B1DB2">
        <w:rPr>
          <w:lang w:val="en-US"/>
        </w:rPr>
        <w:t xml:space="preserve"> </w:t>
      </w:r>
      <w:r w:rsidRPr="00A23B47">
        <w:t>Baht</w:t>
      </w:r>
      <w:r w:rsidR="007B1DB2" w:rsidRPr="007B1DB2">
        <w:rPr>
          <w:lang w:val="en-US"/>
        </w:rPr>
        <w:t xml:space="preserve"> </w:t>
      </w:r>
      <w:r>
        <w:t>has</w:t>
      </w:r>
      <w:r w:rsidR="007B1DB2" w:rsidRPr="007B1DB2">
        <w:rPr>
          <w:lang w:val="en-US"/>
        </w:rPr>
        <w:t xml:space="preserve"> </w:t>
      </w:r>
      <w:r>
        <w:t>been</w:t>
      </w:r>
      <w:r w:rsidR="007B1DB2" w:rsidRPr="007B1DB2">
        <w:rPr>
          <w:lang w:val="en-US"/>
        </w:rPr>
        <w:t xml:space="preserve"> </w:t>
      </w:r>
      <w:r w:rsidRPr="005471B4">
        <w:t>rounded</w:t>
      </w:r>
      <w:r w:rsidR="007B1DB2" w:rsidRPr="007B1DB2">
        <w:rPr>
          <w:lang w:val="en-US"/>
        </w:rPr>
        <w:t xml:space="preserve"> </w:t>
      </w:r>
      <w:r w:rsidR="00AC2BE1" w:rsidRPr="00F60F3E">
        <w:t>in</w:t>
      </w:r>
      <w:r w:rsidR="007B1DB2" w:rsidRPr="007B1DB2">
        <w:rPr>
          <w:lang w:val="en-US"/>
        </w:rPr>
        <w:t xml:space="preserve"> </w:t>
      </w:r>
      <w:r w:rsidR="00AC2BE1" w:rsidRPr="00F60F3E">
        <w:t>the</w:t>
      </w:r>
      <w:r w:rsidR="007B1DB2" w:rsidRPr="007B1DB2">
        <w:rPr>
          <w:lang w:val="en-US"/>
        </w:rPr>
        <w:t xml:space="preserve"> </w:t>
      </w:r>
      <w:r w:rsidR="00AC2BE1" w:rsidRPr="00F60F3E">
        <w:t>notes</w:t>
      </w:r>
      <w:r w:rsidR="007B1DB2" w:rsidRPr="007B1DB2">
        <w:rPr>
          <w:lang w:val="en-US"/>
        </w:rPr>
        <w:t xml:space="preserve"> </w:t>
      </w:r>
      <w:r w:rsidR="00AC2BE1" w:rsidRPr="00F60F3E">
        <w:t>to</w:t>
      </w:r>
      <w:r w:rsidR="007B1DB2" w:rsidRPr="007B1DB2">
        <w:rPr>
          <w:lang w:val="en-US"/>
        </w:rPr>
        <w:t xml:space="preserve"> </w:t>
      </w:r>
      <w:r w:rsidR="00AC2BE1" w:rsidRPr="00F60F3E">
        <w:t>the</w:t>
      </w:r>
      <w:r w:rsidR="007B1DB2" w:rsidRPr="007B1DB2">
        <w:rPr>
          <w:lang w:val="en-US"/>
        </w:rPr>
        <w:t xml:space="preserve"> </w:t>
      </w:r>
      <w:r w:rsidR="007B22F0">
        <w:rPr>
          <w:lang w:val="en-US"/>
        </w:rPr>
        <w:t xml:space="preserve">interim </w:t>
      </w:r>
      <w:r w:rsidR="00AC2BE1" w:rsidRPr="00F60F3E">
        <w:t>financial</w:t>
      </w:r>
      <w:r w:rsidR="007B1DB2" w:rsidRPr="007B1DB2">
        <w:rPr>
          <w:lang w:val="en-US"/>
        </w:rPr>
        <w:t xml:space="preserve"> </w:t>
      </w:r>
      <w:r w:rsidR="00AC2BE1" w:rsidRPr="00F60F3E">
        <w:t>statements</w:t>
      </w:r>
      <w:r w:rsidR="007B1DB2" w:rsidRPr="007B1DB2">
        <w:rPr>
          <w:lang w:val="en-US"/>
        </w:rPr>
        <w:t xml:space="preserve"> </w:t>
      </w:r>
      <w:r w:rsidRPr="00CA021C">
        <w:t>to</w:t>
      </w:r>
      <w:r w:rsidR="007B1DB2" w:rsidRPr="007B1DB2">
        <w:rPr>
          <w:lang w:val="en-US"/>
        </w:rPr>
        <w:t xml:space="preserve"> </w:t>
      </w:r>
      <w:r w:rsidRPr="005471B4">
        <w:t>the</w:t>
      </w:r>
      <w:r w:rsidR="007B1DB2" w:rsidRPr="007B1DB2">
        <w:rPr>
          <w:lang w:val="en-US"/>
        </w:rPr>
        <w:t xml:space="preserve"> </w:t>
      </w:r>
      <w:r w:rsidRPr="005471B4">
        <w:t>nearest</w:t>
      </w:r>
      <w:r w:rsidR="007B1DB2" w:rsidRPr="007B1DB2">
        <w:rPr>
          <w:lang w:val="en-US"/>
        </w:rPr>
        <w:t xml:space="preserve"> </w:t>
      </w:r>
      <w:r w:rsidRPr="005471B4">
        <w:t>million</w:t>
      </w:r>
      <w:r w:rsidR="007B1DB2" w:rsidRPr="007B1DB2">
        <w:rPr>
          <w:lang w:val="en-US"/>
        </w:rPr>
        <w:t xml:space="preserve"> </w:t>
      </w:r>
      <w:r w:rsidRPr="0044408F">
        <w:t>unless</w:t>
      </w:r>
      <w:r w:rsidR="007B1DB2" w:rsidRPr="007B1DB2">
        <w:rPr>
          <w:lang w:val="en-US"/>
        </w:rPr>
        <w:t xml:space="preserve"> </w:t>
      </w:r>
      <w:r w:rsidRPr="0044408F">
        <w:t>otherwise</w:t>
      </w:r>
      <w:r w:rsidR="007B1DB2" w:rsidRPr="007B1DB2">
        <w:rPr>
          <w:lang w:val="en-US"/>
        </w:rPr>
        <w:t xml:space="preserve"> </w:t>
      </w:r>
      <w:r w:rsidRPr="0044408F">
        <w:t>stated.</w:t>
      </w:r>
    </w:p>
    <w:p w14:paraId="1F671CDB" w14:textId="77777777" w:rsidR="008174B6" w:rsidRDefault="008174B6" w:rsidP="00126E02">
      <w:pPr>
        <w:spacing w:line="240" w:lineRule="atLeast"/>
        <w:ind w:left="567"/>
        <w:jc w:val="thaiDistribute"/>
        <w:rPr>
          <w:rFonts w:cs="Times New Roman"/>
          <w:szCs w:val="22"/>
        </w:rPr>
      </w:pPr>
    </w:p>
    <w:p w14:paraId="0D42F061" w14:textId="77777777" w:rsidR="00460392" w:rsidRDefault="00460392" w:rsidP="00126E02">
      <w:pPr>
        <w:spacing w:line="240" w:lineRule="atLeast"/>
        <w:ind w:left="567"/>
        <w:jc w:val="thaiDistribute"/>
        <w:rPr>
          <w:rFonts w:cs="Times New Roman"/>
          <w:szCs w:val="22"/>
        </w:rPr>
      </w:pPr>
    </w:p>
    <w:p w14:paraId="6DDF8F3C" w14:textId="77777777" w:rsidR="00460392" w:rsidRDefault="00460392" w:rsidP="00126E02">
      <w:pPr>
        <w:spacing w:line="240" w:lineRule="atLeast"/>
        <w:ind w:left="567"/>
        <w:jc w:val="thaiDistribute"/>
        <w:rPr>
          <w:rFonts w:cs="Times New Roman"/>
          <w:szCs w:val="22"/>
        </w:rPr>
      </w:pPr>
    </w:p>
    <w:p w14:paraId="426EC717" w14:textId="77777777" w:rsidR="0058712F" w:rsidRDefault="0058712F" w:rsidP="00126E02">
      <w:pPr>
        <w:spacing w:line="240" w:lineRule="atLeast"/>
        <w:ind w:left="567"/>
        <w:jc w:val="thaiDistribute"/>
        <w:rPr>
          <w:rFonts w:cs="Times New Roman"/>
          <w:szCs w:val="22"/>
        </w:rPr>
      </w:pPr>
    </w:p>
    <w:p w14:paraId="3486EEAD" w14:textId="77777777" w:rsidR="00460392" w:rsidRPr="004F4D27" w:rsidRDefault="00460392" w:rsidP="00126E02">
      <w:pPr>
        <w:spacing w:line="240" w:lineRule="atLeast"/>
        <w:ind w:left="567"/>
        <w:jc w:val="thaiDistribute"/>
        <w:rPr>
          <w:rFonts w:cs="Times New Roman"/>
          <w:szCs w:val="22"/>
        </w:rPr>
      </w:pPr>
    </w:p>
    <w:p w14:paraId="51CAB621" w14:textId="7EB5E0A0" w:rsidR="00A248F2" w:rsidRPr="0044408F" w:rsidRDefault="00A248F2" w:rsidP="00126E02">
      <w:pPr>
        <w:pStyle w:val="BodyText"/>
        <w:tabs>
          <w:tab w:val="left" w:pos="567"/>
        </w:tabs>
        <w:spacing w:after="0" w:line="240" w:lineRule="atLeast"/>
        <w:jc w:val="thaiDistribute"/>
        <w:rPr>
          <w:b/>
          <w:bCs/>
        </w:rPr>
      </w:pPr>
      <w:r w:rsidRPr="0044408F">
        <w:rPr>
          <w:b/>
          <w:bCs/>
          <w:i/>
          <w:iCs/>
        </w:rPr>
        <w:lastRenderedPageBreak/>
        <w:t>(</w:t>
      </w:r>
      <w:r w:rsidR="00274272">
        <w:rPr>
          <w:b/>
          <w:bCs/>
          <w:i/>
          <w:iCs/>
        </w:rPr>
        <w:t>c</w:t>
      </w:r>
      <w:r w:rsidRPr="0044408F">
        <w:rPr>
          <w:b/>
          <w:bCs/>
          <w:i/>
          <w:iCs/>
        </w:rPr>
        <w:t>)</w:t>
      </w:r>
      <w:r w:rsidR="008174B6">
        <w:rPr>
          <w:b/>
          <w:bCs/>
          <w:i/>
          <w:iCs/>
        </w:rPr>
        <w:tab/>
      </w:r>
      <w:r w:rsidRPr="0044408F">
        <w:rPr>
          <w:b/>
          <w:bCs/>
          <w:i/>
          <w:iCs/>
        </w:rPr>
        <w:t>Use</w:t>
      </w:r>
      <w:r w:rsidR="007B1DB2" w:rsidRPr="007B1DB2">
        <w:rPr>
          <w:b/>
          <w:bCs/>
          <w:i/>
          <w:iCs/>
          <w:lang w:val="en-US"/>
        </w:rPr>
        <w:t xml:space="preserve"> </w:t>
      </w:r>
      <w:r w:rsidRPr="0044408F">
        <w:rPr>
          <w:b/>
          <w:bCs/>
          <w:i/>
          <w:iCs/>
        </w:rPr>
        <w:t>of</w:t>
      </w:r>
      <w:r w:rsidR="007B1DB2" w:rsidRPr="007B1DB2">
        <w:rPr>
          <w:b/>
          <w:bCs/>
          <w:i/>
          <w:iCs/>
          <w:lang w:val="en-US"/>
        </w:rPr>
        <w:t xml:space="preserve"> </w:t>
      </w:r>
      <w:r w:rsidRPr="0044408F">
        <w:rPr>
          <w:b/>
          <w:bCs/>
          <w:i/>
          <w:iCs/>
        </w:rPr>
        <w:t>estimates</w:t>
      </w:r>
      <w:r w:rsidR="007B1DB2" w:rsidRPr="007B1DB2">
        <w:rPr>
          <w:b/>
          <w:bCs/>
          <w:i/>
          <w:iCs/>
          <w:lang w:val="en-US"/>
        </w:rPr>
        <w:t xml:space="preserve"> </w:t>
      </w:r>
      <w:r w:rsidRPr="0044408F">
        <w:rPr>
          <w:b/>
          <w:bCs/>
          <w:i/>
          <w:iCs/>
        </w:rPr>
        <w:t>and</w:t>
      </w:r>
      <w:r w:rsidR="007B1DB2" w:rsidRPr="007B1DB2">
        <w:rPr>
          <w:b/>
          <w:bCs/>
          <w:i/>
          <w:iCs/>
          <w:lang w:val="en-US"/>
        </w:rPr>
        <w:t xml:space="preserve"> </w:t>
      </w:r>
      <w:r w:rsidR="00246522">
        <w:rPr>
          <w:b/>
          <w:bCs/>
          <w:i/>
          <w:iCs/>
        </w:rPr>
        <w:t>judgment</w:t>
      </w:r>
      <w:r w:rsidRPr="0044408F">
        <w:rPr>
          <w:b/>
          <w:bCs/>
          <w:i/>
          <w:iCs/>
        </w:rPr>
        <w:t>s</w:t>
      </w:r>
      <w:r w:rsidR="007B1DB2" w:rsidRPr="007B1DB2">
        <w:rPr>
          <w:i/>
          <w:iCs/>
          <w:lang w:val="en-US"/>
        </w:rPr>
        <w:t xml:space="preserve"> </w:t>
      </w:r>
    </w:p>
    <w:p w14:paraId="68B9EF25" w14:textId="77777777" w:rsidR="00A248F2" w:rsidRPr="007F17FA" w:rsidRDefault="00A248F2" w:rsidP="008F1595">
      <w:pPr>
        <w:spacing w:line="240" w:lineRule="atLeast"/>
        <w:ind w:left="567"/>
        <w:jc w:val="both"/>
        <w:rPr>
          <w:rFonts w:cstheme="minorBidi"/>
          <w:i/>
          <w:iCs/>
          <w:szCs w:val="28"/>
          <w:lang w:bidi="th-TH"/>
        </w:rPr>
      </w:pPr>
    </w:p>
    <w:p w14:paraId="40185281" w14:textId="233881E5" w:rsidR="00374AD9" w:rsidRPr="0044408F" w:rsidRDefault="00374AD9" w:rsidP="008F1595">
      <w:pPr>
        <w:spacing w:line="240" w:lineRule="atLeast"/>
        <w:ind w:left="567"/>
        <w:jc w:val="both"/>
      </w:pPr>
      <w:r w:rsidRPr="00F60F3E">
        <w:rPr>
          <w:spacing w:val="-2"/>
        </w:rPr>
        <w:t>The</w:t>
      </w:r>
      <w:r w:rsidR="007B1DB2" w:rsidRPr="007B1DB2">
        <w:rPr>
          <w:spacing w:val="-2"/>
          <w:lang w:val="en-US"/>
        </w:rPr>
        <w:t xml:space="preserve"> </w:t>
      </w:r>
      <w:r w:rsidRPr="00F60F3E">
        <w:rPr>
          <w:spacing w:val="-2"/>
        </w:rPr>
        <w:t>preparation</w:t>
      </w:r>
      <w:r w:rsidR="007B1DB2" w:rsidRPr="007B1DB2">
        <w:rPr>
          <w:spacing w:val="-2"/>
          <w:lang w:val="en-US"/>
        </w:rPr>
        <w:t xml:space="preserve"> </w:t>
      </w:r>
      <w:r w:rsidRPr="00F60F3E">
        <w:rPr>
          <w:spacing w:val="-2"/>
        </w:rPr>
        <w:t>of</w:t>
      </w:r>
      <w:r w:rsidR="007B1DB2" w:rsidRPr="007B1DB2">
        <w:rPr>
          <w:spacing w:val="-2"/>
          <w:lang w:val="en-US"/>
        </w:rPr>
        <w:t xml:space="preserve"> </w:t>
      </w:r>
      <w:r w:rsidR="007B22F0">
        <w:rPr>
          <w:spacing w:val="-2"/>
          <w:lang w:val="en-US"/>
        </w:rPr>
        <w:t xml:space="preserve">interim </w:t>
      </w:r>
      <w:r w:rsidR="004F4D27">
        <w:rPr>
          <w:spacing w:val="-2"/>
        </w:rPr>
        <w:t>consolidated financial statements</w:t>
      </w:r>
      <w:r w:rsidR="007B1DB2" w:rsidRPr="007B1DB2">
        <w:rPr>
          <w:spacing w:val="-2"/>
          <w:lang w:val="en-US"/>
        </w:rPr>
        <w:t xml:space="preserve"> </w:t>
      </w:r>
      <w:r w:rsidRPr="00F60F3E">
        <w:rPr>
          <w:spacing w:val="-2"/>
        </w:rPr>
        <w:t>in</w:t>
      </w:r>
      <w:r w:rsidR="007B1DB2" w:rsidRPr="007B1DB2">
        <w:rPr>
          <w:spacing w:val="-2"/>
          <w:lang w:val="en-US"/>
        </w:rPr>
        <w:t xml:space="preserve"> </w:t>
      </w:r>
      <w:r w:rsidRPr="00F60F3E">
        <w:rPr>
          <w:spacing w:val="-2"/>
        </w:rPr>
        <w:t>conformity</w:t>
      </w:r>
      <w:r w:rsidR="007B1DB2" w:rsidRPr="007B1DB2">
        <w:rPr>
          <w:spacing w:val="-2"/>
          <w:lang w:val="en-US"/>
        </w:rPr>
        <w:t xml:space="preserve"> </w:t>
      </w:r>
      <w:r w:rsidRPr="00F60F3E">
        <w:rPr>
          <w:spacing w:val="-2"/>
        </w:rPr>
        <w:t>with</w:t>
      </w:r>
      <w:r w:rsidR="007B1DB2" w:rsidRPr="007B1DB2">
        <w:rPr>
          <w:spacing w:val="-2"/>
          <w:lang w:val="en-US"/>
        </w:rPr>
        <w:t xml:space="preserve"> </w:t>
      </w:r>
      <w:r w:rsidRPr="00F60F3E">
        <w:rPr>
          <w:spacing w:val="-2"/>
        </w:rPr>
        <w:t>TFRS</w:t>
      </w:r>
      <w:r w:rsidR="00981AD2" w:rsidRPr="00F60F3E">
        <w:rPr>
          <w:spacing w:val="-2"/>
        </w:rPr>
        <w:t>s</w:t>
      </w:r>
      <w:r w:rsidR="007B1DB2" w:rsidRPr="007B1DB2">
        <w:rPr>
          <w:spacing w:val="-2"/>
          <w:lang w:val="en-US"/>
        </w:rPr>
        <w:t xml:space="preserve"> </w:t>
      </w:r>
      <w:r w:rsidRPr="00F60F3E">
        <w:rPr>
          <w:spacing w:val="-2"/>
        </w:rPr>
        <w:t>requires</w:t>
      </w:r>
      <w:r w:rsidR="007B1DB2" w:rsidRPr="007B1DB2">
        <w:rPr>
          <w:spacing w:val="-2"/>
          <w:lang w:val="en-US"/>
        </w:rPr>
        <w:t xml:space="preserve"> </w:t>
      </w:r>
      <w:r w:rsidRPr="00F60F3E">
        <w:rPr>
          <w:spacing w:val="-2"/>
        </w:rPr>
        <w:t>management</w:t>
      </w:r>
      <w:r w:rsidR="007B1DB2" w:rsidRPr="007B1DB2">
        <w:rPr>
          <w:lang w:val="en-US"/>
        </w:rPr>
        <w:t xml:space="preserve"> </w:t>
      </w:r>
      <w:r w:rsidRPr="0044408F">
        <w:t>to</w:t>
      </w:r>
      <w:r w:rsidR="007B1DB2" w:rsidRPr="007B1DB2">
        <w:rPr>
          <w:lang w:val="en-US"/>
        </w:rPr>
        <w:t xml:space="preserve"> </w:t>
      </w:r>
      <w:r w:rsidRPr="005C4A6D">
        <w:rPr>
          <w:spacing w:val="2"/>
        </w:rPr>
        <w:t>make</w:t>
      </w:r>
      <w:r w:rsidR="007B1DB2" w:rsidRPr="00713216">
        <w:rPr>
          <w:spacing w:val="2"/>
        </w:rPr>
        <w:t xml:space="preserve"> </w:t>
      </w:r>
      <w:r w:rsidR="00246522">
        <w:rPr>
          <w:spacing w:val="2"/>
        </w:rPr>
        <w:t>judgment</w:t>
      </w:r>
      <w:r w:rsidRPr="005F5B65">
        <w:rPr>
          <w:spacing w:val="2"/>
        </w:rPr>
        <w:t>s,</w:t>
      </w:r>
      <w:r w:rsidR="007B1DB2" w:rsidRPr="005C4A6D">
        <w:rPr>
          <w:spacing w:val="2"/>
          <w:lang w:val="en-US"/>
        </w:rPr>
        <w:t xml:space="preserve"> </w:t>
      </w:r>
      <w:r w:rsidRPr="005C4A6D">
        <w:rPr>
          <w:spacing w:val="2"/>
        </w:rPr>
        <w:t>estimates</w:t>
      </w:r>
      <w:r w:rsidR="007B1DB2" w:rsidRPr="005C4A6D">
        <w:rPr>
          <w:spacing w:val="2"/>
          <w:lang w:val="en-US"/>
        </w:rPr>
        <w:t xml:space="preserve"> </w:t>
      </w:r>
      <w:r w:rsidRPr="005C4A6D">
        <w:rPr>
          <w:spacing w:val="2"/>
        </w:rPr>
        <w:t>and</w:t>
      </w:r>
      <w:r w:rsidR="007B1DB2" w:rsidRPr="005C4A6D">
        <w:rPr>
          <w:spacing w:val="2"/>
          <w:lang w:val="en-US"/>
        </w:rPr>
        <w:t xml:space="preserve"> </w:t>
      </w:r>
      <w:r w:rsidRPr="005C4A6D">
        <w:rPr>
          <w:spacing w:val="2"/>
        </w:rPr>
        <w:t>assumptions</w:t>
      </w:r>
      <w:r w:rsidR="007B1DB2" w:rsidRPr="005C4A6D">
        <w:rPr>
          <w:spacing w:val="2"/>
          <w:lang w:val="en-US"/>
        </w:rPr>
        <w:t xml:space="preserve"> </w:t>
      </w:r>
      <w:r w:rsidRPr="005C4A6D">
        <w:rPr>
          <w:spacing w:val="2"/>
        </w:rPr>
        <w:t>that</w:t>
      </w:r>
      <w:r w:rsidR="007B1DB2" w:rsidRPr="005C4A6D">
        <w:rPr>
          <w:spacing w:val="2"/>
          <w:lang w:val="en-US"/>
        </w:rPr>
        <w:t xml:space="preserve"> </w:t>
      </w:r>
      <w:r w:rsidRPr="005C4A6D">
        <w:rPr>
          <w:spacing w:val="2"/>
        </w:rPr>
        <w:t>affect</w:t>
      </w:r>
      <w:r w:rsidR="007B1DB2" w:rsidRPr="005C4A6D">
        <w:rPr>
          <w:spacing w:val="2"/>
          <w:lang w:val="en-US"/>
        </w:rPr>
        <w:t xml:space="preserve"> </w:t>
      </w:r>
      <w:r w:rsidRPr="005C4A6D">
        <w:rPr>
          <w:spacing w:val="2"/>
        </w:rPr>
        <w:t>the</w:t>
      </w:r>
      <w:r w:rsidR="007B1DB2" w:rsidRPr="005C4A6D">
        <w:rPr>
          <w:spacing w:val="2"/>
          <w:lang w:val="en-US"/>
        </w:rPr>
        <w:t xml:space="preserve"> </w:t>
      </w:r>
      <w:r w:rsidRPr="005C4A6D">
        <w:rPr>
          <w:spacing w:val="2"/>
        </w:rPr>
        <w:t>application</w:t>
      </w:r>
      <w:r w:rsidR="007B1DB2" w:rsidRPr="005C4A6D">
        <w:rPr>
          <w:spacing w:val="2"/>
          <w:lang w:val="en-US"/>
        </w:rPr>
        <w:t xml:space="preserve"> </w:t>
      </w:r>
      <w:r w:rsidRPr="005C4A6D">
        <w:rPr>
          <w:spacing w:val="2"/>
        </w:rPr>
        <w:t>of</w:t>
      </w:r>
      <w:r w:rsidR="007B1DB2" w:rsidRPr="005C4A6D">
        <w:rPr>
          <w:spacing w:val="2"/>
          <w:lang w:val="en-US"/>
        </w:rPr>
        <w:t xml:space="preserve"> </w:t>
      </w:r>
      <w:r w:rsidR="00FC5EA2" w:rsidRPr="005C4A6D">
        <w:rPr>
          <w:spacing w:val="2"/>
        </w:rPr>
        <w:t>accounting</w:t>
      </w:r>
      <w:r w:rsidR="007B1DB2" w:rsidRPr="005C4A6D">
        <w:rPr>
          <w:spacing w:val="2"/>
          <w:lang w:val="en-US"/>
        </w:rPr>
        <w:t xml:space="preserve"> </w:t>
      </w:r>
      <w:r w:rsidRPr="005C4A6D">
        <w:rPr>
          <w:spacing w:val="2"/>
        </w:rPr>
        <w:t>policies</w:t>
      </w:r>
      <w:r w:rsidR="007B1DB2" w:rsidRPr="005C4A6D">
        <w:rPr>
          <w:spacing w:val="2"/>
          <w:lang w:val="en-US"/>
        </w:rPr>
        <w:t xml:space="preserve"> </w:t>
      </w:r>
      <w:r w:rsidRPr="005C4A6D">
        <w:rPr>
          <w:spacing w:val="2"/>
        </w:rPr>
        <w:t>and</w:t>
      </w:r>
      <w:r w:rsidR="007B1DB2" w:rsidRPr="005C4A6D">
        <w:rPr>
          <w:spacing w:val="2"/>
          <w:lang w:val="en-US"/>
        </w:rPr>
        <w:t xml:space="preserve"> </w:t>
      </w:r>
      <w:r w:rsidR="00FC5EA2" w:rsidRPr="005C4A6D">
        <w:rPr>
          <w:spacing w:val="2"/>
        </w:rPr>
        <w:t>the</w:t>
      </w:r>
      <w:r w:rsidR="007B1DB2" w:rsidRPr="005C4A6D">
        <w:rPr>
          <w:spacing w:val="2"/>
          <w:lang w:val="en-US"/>
        </w:rPr>
        <w:t xml:space="preserve"> </w:t>
      </w:r>
      <w:r w:rsidRPr="005C4A6D">
        <w:rPr>
          <w:spacing w:val="2"/>
        </w:rPr>
        <w:t>reported</w:t>
      </w:r>
      <w:r w:rsidR="007B1DB2" w:rsidRPr="007B1DB2">
        <w:rPr>
          <w:lang w:val="en-US"/>
        </w:rPr>
        <w:t xml:space="preserve"> </w:t>
      </w:r>
      <w:r w:rsidRPr="0044408F">
        <w:t>amounts</w:t>
      </w:r>
      <w:r w:rsidR="007B1DB2" w:rsidRPr="007B1DB2">
        <w:rPr>
          <w:lang w:val="en-US"/>
        </w:rPr>
        <w:t xml:space="preserve"> </w:t>
      </w:r>
      <w:r w:rsidRPr="0044408F">
        <w:t>of</w:t>
      </w:r>
      <w:r w:rsidR="007B1DB2" w:rsidRPr="007B1DB2">
        <w:rPr>
          <w:lang w:val="en-US"/>
        </w:rPr>
        <w:t xml:space="preserve"> </w:t>
      </w:r>
      <w:r w:rsidRPr="0044408F">
        <w:t>assets,</w:t>
      </w:r>
      <w:r w:rsidR="007B1DB2" w:rsidRPr="007B1DB2">
        <w:rPr>
          <w:lang w:val="en-US"/>
        </w:rPr>
        <w:t xml:space="preserve"> </w:t>
      </w:r>
      <w:r w:rsidRPr="0044408F">
        <w:t>liabilities,</w:t>
      </w:r>
      <w:r w:rsidR="007B1DB2" w:rsidRPr="007B1DB2">
        <w:rPr>
          <w:lang w:val="en-US"/>
        </w:rPr>
        <w:t xml:space="preserve"> </w:t>
      </w:r>
      <w:r w:rsidRPr="0044408F">
        <w:t>income</w:t>
      </w:r>
      <w:r w:rsidR="007B1DB2" w:rsidRPr="007B1DB2">
        <w:rPr>
          <w:lang w:val="en-US"/>
        </w:rPr>
        <w:t xml:space="preserve"> </w:t>
      </w:r>
      <w:r w:rsidRPr="0044408F">
        <w:t>and</w:t>
      </w:r>
      <w:r w:rsidR="007B1DB2" w:rsidRPr="007B1DB2">
        <w:rPr>
          <w:lang w:val="en-US"/>
        </w:rPr>
        <w:t xml:space="preserve"> </w:t>
      </w:r>
      <w:r w:rsidRPr="0044408F">
        <w:t>expenses.</w:t>
      </w:r>
      <w:r w:rsidR="007B1DB2" w:rsidRPr="007B1DB2">
        <w:rPr>
          <w:lang w:val="en-US"/>
        </w:rPr>
        <w:t xml:space="preserve"> </w:t>
      </w:r>
      <w:r w:rsidRPr="0044408F">
        <w:t>Actual</w:t>
      </w:r>
      <w:r w:rsidR="007B1DB2" w:rsidRPr="007B1DB2">
        <w:rPr>
          <w:lang w:val="en-US"/>
        </w:rPr>
        <w:t xml:space="preserve"> </w:t>
      </w:r>
      <w:r w:rsidRPr="0044408F">
        <w:t>results</w:t>
      </w:r>
      <w:r w:rsidR="007B1DB2" w:rsidRPr="007B1DB2">
        <w:rPr>
          <w:lang w:val="en-US"/>
        </w:rPr>
        <w:t xml:space="preserve"> </w:t>
      </w:r>
      <w:r w:rsidRPr="0044408F">
        <w:t>may</w:t>
      </w:r>
      <w:r w:rsidR="007B1DB2" w:rsidRPr="007B1DB2">
        <w:rPr>
          <w:lang w:val="en-US"/>
        </w:rPr>
        <w:t xml:space="preserve"> </w:t>
      </w:r>
      <w:r w:rsidRPr="0044408F">
        <w:t>differ</w:t>
      </w:r>
      <w:r w:rsidR="007B1DB2" w:rsidRPr="007B1DB2">
        <w:rPr>
          <w:lang w:val="en-US"/>
        </w:rPr>
        <w:t xml:space="preserve"> </w:t>
      </w:r>
      <w:r w:rsidRPr="0044408F">
        <w:t>from</w:t>
      </w:r>
      <w:r w:rsidR="007B1DB2" w:rsidRPr="007B1DB2">
        <w:rPr>
          <w:lang w:val="en-US"/>
        </w:rPr>
        <w:t xml:space="preserve"> </w:t>
      </w:r>
      <w:r w:rsidR="00FC5EA2" w:rsidRPr="0044408F">
        <w:t>these</w:t>
      </w:r>
      <w:r w:rsidR="007B1DB2" w:rsidRPr="007B1DB2">
        <w:rPr>
          <w:lang w:val="en-US"/>
        </w:rPr>
        <w:t xml:space="preserve"> </w:t>
      </w:r>
      <w:r w:rsidRPr="0044408F">
        <w:t>estimates.</w:t>
      </w:r>
    </w:p>
    <w:p w14:paraId="00220691" w14:textId="77777777" w:rsidR="00374AD9" w:rsidRPr="000A000E" w:rsidRDefault="00374AD9" w:rsidP="000A000E">
      <w:pPr>
        <w:spacing w:line="240" w:lineRule="atLeast"/>
        <w:ind w:left="567"/>
        <w:jc w:val="both"/>
        <w:rPr>
          <w:rFonts w:cs="Times New Roman"/>
          <w:i/>
          <w:iCs/>
          <w:szCs w:val="22"/>
        </w:rPr>
      </w:pPr>
    </w:p>
    <w:p w14:paraId="3462AB23" w14:textId="77777777" w:rsidR="00274272" w:rsidRPr="006850DF" w:rsidRDefault="00274272" w:rsidP="00274272">
      <w:pPr>
        <w:spacing w:line="240" w:lineRule="atLeast"/>
        <w:ind w:left="567"/>
        <w:jc w:val="thaiDistribute"/>
      </w:pPr>
      <w:r w:rsidRPr="005460FC">
        <w:rPr>
          <w:lang w:bidi="th-TH"/>
        </w:rPr>
        <w:t>T</w:t>
      </w:r>
      <w:r w:rsidRPr="00F958DA">
        <w:t>he</w:t>
      </w:r>
      <w:r w:rsidRPr="005824A7">
        <w:rPr>
          <w:lang w:val="en-US"/>
        </w:rPr>
        <w:t xml:space="preserve"> </w:t>
      </w:r>
      <w:r w:rsidRPr="006850DF">
        <w:t>significant</w:t>
      </w:r>
      <w:r w:rsidRPr="006850DF">
        <w:rPr>
          <w:lang w:val="en-US"/>
        </w:rPr>
        <w:t xml:space="preserve"> assumptions </w:t>
      </w:r>
      <w:r w:rsidRPr="006850DF">
        <w:t>in</w:t>
      </w:r>
      <w:r w:rsidRPr="006850DF">
        <w:rPr>
          <w:lang w:val="en-US"/>
        </w:rPr>
        <w:t xml:space="preserve"> </w:t>
      </w:r>
      <w:r w:rsidRPr="006850DF">
        <w:t>applying</w:t>
      </w:r>
      <w:r w:rsidRPr="006850DF">
        <w:rPr>
          <w:lang w:val="en-US"/>
        </w:rPr>
        <w:t xml:space="preserve"> </w:t>
      </w:r>
      <w:r w:rsidRPr="006850DF">
        <w:t>the</w:t>
      </w:r>
      <w:r w:rsidRPr="006850DF">
        <w:rPr>
          <w:lang w:val="en-US"/>
        </w:rPr>
        <w:t xml:space="preserve"> </w:t>
      </w:r>
      <w:r w:rsidRPr="006850DF">
        <w:t>Group’s</w:t>
      </w:r>
      <w:r w:rsidRPr="006850DF">
        <w:rPr>
          <w:lang w:val="en-US"/>
        </w:rPr>
        <w:t xml:space="preserve"> </w:t>
      </w:r>
      <w:r w:rsidRPr="006850DF">
        <w:t>accounting</w:t>
      </w:r>
      <w:r w:rsidRPr="006850DF">
        <w:rPr>
          <w:lang w:val="en-US"/>
        </w:rPr>
        <w:t xml:space="preserve"> </w:t>
      </w:r>
      <w:r w:rsidRPr="006850DF">
        <w:t>policies</w:t>
      </w:r>
      <w:r w:rsidRPr="006850DF">
        <w:rPr>
          <w:lang w:val="en-US"/>
        </w:rPr>
        <w:t xml:space="preserve"> </w:t>
      </w:r>
      <w:r w:rsidRPr="006850DF">
        <w:t>and</w:t>
      </w:r>
      <w:r w:rsidRPr="006850DF">
        <w:rPr>
          <w:lang w:val="en-US"/>
        </w:rPr>
        <w:t xml:space="preserve"> </w:t>
      </w:r>
      <w:r w:rsidRPr="006850DF">
        <w:t>the</w:t>
      </w:r>
      <w:r w:rsidRPr="006850DF">
        <w:rPr>
          <w:lang w:val="en-US"/>
        </w:rPr>
        <w:t xml:space="preserve"> </w:t>
      </w:r>
      <w:r w:rsidRPr="006850DF">
        <w:t>key</w:t>
      </w:r>
      <w:r w:rsidRPr="006850DF">
        <w:rPr>
          <w:lang w:val="en-US"/>
        </w:rPr>
        <w:t xml:space="preserve"> </w:t>
      </w:r>
      <w:r w:rsidRPr="006850DF">
        <w:t>sources</w:t>
      </w:r>
      <w:r w:rsidRPr="006850DF">
        <w:rPr>
          <w:lang w:val="en-US"/>
        </w:rPr>
        <w:t xml:space="preserve"> </w:t>
      </w:r>
      <w:r w:rsidRPr="006850DF">
        <w:t>of</w:t>
      </w:r>
      <w:r w:rsidRPr="006850DF">
        <w:rPr>
          <w:lang w:val="en-US"/>
        </w:rPr>
        <w:t xml:space="preserve"> </w:t>
      </w:r>
      <w:r w:rsidRPr="006850DF">
        <w:t>estimation</w:t>
      </w:r>
      <w:r w:rsidRPr="006850DF">
        <w:rPr>
          <w:lang w:val="en-US"/>
        </w:rPr>
        <w:t xml:space="preserve"> </w:t>
      </w:r>
      <w:r w:rsidRPr="006850DF">
        <w:t>were</w:t>
      </w:r>
      <w:r w:rsidRPr="006850DF">
        <w:rPr>
          <w:lang w:val="en-US"/>
        </w:rPr>
        <w:t xml:space="preserve"> </w:t>
      </w:r>
      <w:r w:rsidRPr="006850DF">
        <w:t>the</w:t>
      </w:r>
      <w:r w:rsidRPr="006850DF">
        <w:rPr>
          <w:lang w:val="en-US"/>
        </w:rPr>
        <w:t xml:space="preserve"> </w:t>
      </w:r>
      <w:r w:rsidRPr="006850DF">
        <w:t>same</w:t>
      </w:r>
      <w:r w:rsidRPr="006850DF">
        <w:rPr>
          <w:lang w:val="en-US"/>
        </w:rPr>
        <w:t xml:space="preserve"> </w:t>
      </w:r>
      <w:r w:rsidRPr="006850DF">
        <w:t>as</w:t>
      </w:r>
      <w:r w:rsidRPr="006850DF">
        <w:rPr>
          <w:lang w:val="en-US"/>
        </w:rPr>
        <w:t xml:space="preserve"> </w:t>
      </w:r>
      <w:r w:rsidRPr="006850DF">
        <w:t>those</w:t>
      </w:r>
      <w:r w:rsidRPr="006850DF">
        <w:rPr>
          <w:lang w:val="en-US"/>
        </w:rPr>
        <w:t xml:space="preserve"> </w:t>
      </w:r>
      <w:r w:rsidRPr="006850DF">
        <w:t>that</w:t>
      </w:r>
      <w:r w:rsidRPr="006850DF">
        <w:rPr>
          <w:lang w:val="en-US"/>
        </w:rPr>
        <w:t xml:space="preserve"> </w:t>
      </w:r>
      <w:r w:rsidRPr="006850DF">
        <w:t>applied</w:t>
      </w:r>
      <w:r w:rsidRPr="006850DF">
        <w:rPr>
          <w:lang w:val="en-US"/>
        </w:rPr>
        <w:t xml:space="preserve"> </w:t>
      </w:r>
      <w:r w:rsidRPr="006850DF">
        <w:t>to</w:t>
      </w:r>
      <w:r w:rsidRPr="006850DF">
        <w:rPr>
          <w:lang w:val="en-US"/>
        </w:rPr>
        <w:t xml:space="preserve"> </w:t>
      </w:r>
      <w:r w:rsidRPr="006850DF">
        <w:t>the</w:t>
      </w:r>
      <w:r w:rsidRPr="006850DF">
        <w:rPr>
          <w:lang w:val="en-US"/>
        </w:rPr>
        <w:t xml:space="preserve"> </w:t>
      </w:r>
      <w:r w:rsidRPr="006850DF">
        <w:t>consolidated</w:t>
      </w:r>
      <w:r w:rsidRPr="006850DF">
        <w:rPr>
          <w:lang w:val="en-US"/>
        </w:rPr>
        <w:t xml:space="preserve"> </w:t>
      </w:r>
      <w:r w:rsidRPr="006850DF">
        <w:t>financial</w:t>
      </w:r>
      <w:r w:rsidRPr="006850DF">
        <w:rPr>
          <w:lang w:val="en-US"/>
        </w:rPr>
        <w:t xml:space="preserve"> </w:t>
      </w:r>
      <w:r w:rsidRPr="006850DF">
        <w:t>statements</w:t>
      </w:r>
      <w:r w:rsidRPr="006850DF">
        <w:rPr>
          <w:lang w:val="en-US"/>
        </w:rPr>
        <w:t xml:space="preserve"> </w:t>
      </w:r>
      <w:r w:rsidRPr="006850DF">
        <w:t>for</w:t>
      </w:r>
      <w:r w:rsidRPr="006850DF">
        <w:rPr>
          <w:lang w:val="en-US"/>
        </w:rPr>
        <w:t xml:space="preserve"> </w:t>
      </w:r>
      <w:r w:rsidRPr="006850DF">
        <w:t>the</w:t>
      </w:r>
      <w:r w:rsidRPr="006850DF">
        <w:rPr>
          <w:lang w:val="en-US"/>
        </w:rPr>
        <w:t xml:space="preserve"> </w:t>
      </w:r>
      <w:r w:rsidRPr="006850DF">
        <w:t>year</w:t>
      </w:r>
      <w:r w:rsidRPr="006850DF">
        <w:rPr>
          <w:lang w:val="en-US"/>
        </w:rPr>
        <w:t xml:space="preserve"> </w:t>
      </w:r>
      <w:r w:rsidRPr="006850DF">
        <w:t>ended</w:t>
      </w:r>
      <w:r w:rsidRPr="006850DF">
        <w:rPr>
          <w:lang w:val="en-US"/>
        </w:rPr>
        <w:t xml:space="preserve"> </w:t>
      </w:r>
      <w:r w:rsidRPr="006850DF">
        <w:t>31</w:t>
      </w:r>
      <w:r w:rsidRPr="006850DF">
        <w:rPr>
          <w:lang w:val="en-US"/>
        </w:rPr>
        <w:t xml:space="preserve"> </w:t>
      </w:r>
      <w:r w:rsidRPr="006850DF">
        <w:t>December</w:t>
      </w:r>
      <w:r w:rsidRPr="006850DF">
        <w:rPr>
          <w:lang w:val="en-US"/>
        </w:rPr>
        <w:t xml:space="preserve"> </w:t>
      </w:r>
      <w:r w:rsidRPr="006850DF">
        <w:t>201</w:t>
      </w:r>
      <w:r>
        <w:t>7</w:t>
      </w:r>
      <w:r w:rsidRPr="006850DF">
        <w:rPr>
          <w:lang w:val="en-US"/>
        </w:rPr>
        <w:t xml:space="preserve"> </w:t>
      </w:r>
      <w:r w:rsidRPr="006850DF">
        <w:t>and</w:t>
      </w:r>
      <w:r w:rsidRPr="006850DF">
        <w:rPr>
          <w:lang w:val="en-US"/>
        </w:rPr>
        <w:t xml:space="preserve"> </w:t>
      </w:r>
      <w:r w:rsidRPr="006850DF">
        <w:t>included</w:t>
      </w:r>
      <w:r w:rsidRPr="006850DF">
        <w:rPr>
          <w:lang w:val="en-US"/>
        </w:rPr>
        <w:t xml:space="preserve"> </w:t>
      </w:r>
      <w:r w:rsidRPr="006850DF">
        <w:t>in</w:t>
      </w:r>
      <w:r w:rsidRPr="006850DF">
        <w:rPr>
          <w:lang w:val="en-US"/>
        </w:rPr>
        <w:t xml:space="preserve"> </w:t>
      </w:r>
      <w:r w:rsidRPr="006850DF">
        <w:t>the</w:t>
      </w:r>
      <w:r w:rsidRPr="006850DF">
        <w:rPr>
          <w:lang w:val="en-US"/>
        </w:rPr>
        <w:t xml:space="preserve"> </w:t>
      </w:r>
      <w:r w:rsidRPr="006850DF">
        <w:t>following</w:t>
      </w:r>
      <w:r w:rsidRPr="006850DF">
        <w:rPr>
          <w:lang w:val="en-US"/>
        </w:rPr>
        <w:t xml:space="preserve"> </w:t>
      </w:r>
      <w:r w:rsidRPr="006850DF">
        <w:t>note</w:t>
      </w:r>
      <w:r w:rsidRPr="006850DF">
        <w:rPr>
          <w:lang w:bidi="th-TH"/>
        </w:rPr>
        <w:t>s</w:t>
      </w:r>
      <w:r w:rsidRPr="006850DF">
        <w:t>:</w:t>
      </w:r>
    </w:p>
    <w:p w14:paraId="484C3BFA" w14:textId="77777777" w:rsidR="00365678" w:rsidRPr="00256311" w:rsidRDefault="00365678" w:rsidP="00274272">
      <w:pPr>
        <w:spacing w:line="240" w:lineRule="atLeast"/>
        <w:ind w:left="567"/>
        <w:jc w:val="thaiDistribute"/>
        <w:rPr>
          <w:szCs w:val="22"/>
        </w:rPr>
      </w:pPr>
    </w:p>
    <w:p w14:paraId="2FA5BB04" w14:textId="77777777" w:rsidR="00365678" w:rsidRPr="00022400" w:rsidRDefault="00365678" w:rsidP="0065741E">
      <w:pPr>
        <w:pStyle w:val="BodyText"/>
        <w:spacing w:after="0" w:line="240" w:lineRule="atLeast"/>
        <w:ind w:left="3150" w:hanging="2583"/>
        <w:jc w:val="both"/>
        <w:rPr>
          <w:bCs/>
          <w:lang w:val="en-GB"/>
        </w:rPr>
      </w:pPr>
      <w:r w:rsidRPr="00022400">
        <w:t>Note</w:t>
      </w:r>
      <w:r w:rsidR="00F61263" w:rsidRPr="00022400">
        <w:t xml:space="preserve"> </w:t>
      </w:r>
      <w:r w:rsidR="00274272">
        <w:t>3</w:t>
      </w:r>
      <w:r w:rsidR="00FF1EE9" w:rsidRPr="00022400">
        <w:tab/>
      </w:r>
      <w:r w:rsidR="002D3E10" w:rsidRPr="00757365">
        <w:rPr>
          <w:bCs/>
          <w:lang w:val="en-GB"/>
        </w:rPr>
        <w:t xml:space="preserve">Acquisition of </w:t>
      </w:r>
      <w:r w:rsidR="0064393A" w:rsidRPr="00757365">
        <w:rPr>
          <w:bCs/>
          <w:lang w:val="en-GB"/>
        </w:rPr>
        <w:t>subsidiary:</w:t>
      </w:r>
      <w:r w:rsidR="002D3E10" w:rsidRPr="00757365">
        <w:rPr>
          <w:bCs/>
          <w:lang w:val="en-GB"/>
        </w:rPr>
        <w:t xml:space="preserve"> fair value of the consideration transferred (including contingent consideration)</w:t>
      </w:r>
      <w:r w:rsidR="00215F20" w:rsidRPr="00757365">
        <w:rPr>
          <w:bCs/>
          <w:lang w:val="en-GB"/>
        </w:rPr>
        <w:t xml:space="preserve"> </w:t>
      </w:r>
      <w:r w:rsidR="002D3E10" w:rsidRPr="00757365">
        <w:rPr>
          <w:bCs/>
          <w:lang w:val="en-GB"/>
        </w:rPr>
        <w:t xml:space="preserve">and </w:t>
      </w:r>
      <w:r w:rsidR="0064393A" w:rsidRPr="00757365">
        <w:rPr>
          <w:bCs/>
          <w:lang w:val="en-GB"/>
        </w:rPr>
        <w:t>fair value of the assets acquired and liabilities assumed</w:t>
      </w:r>
      <w:r w:rsidR="00C46468">
        <w:rPr>
          <w:bCs/>
          <w:lang w:val="en-GB"/>
        </w:rPr>
        <w:t>;</w:t>
      </w:r>
    </w:p>
    <w:p w14:paraId="04045017" w14:textId="49DBEC02" w:rsidR="00274272" w:rsidRPr="006850DF" w:rsidRDefault="00274272" w:rsidP="0065741E">
      <w:pPr>
        <w:pStyle w:val="BodyText"/>
        <w:spacing w:after="0" w:line="240" w:lineRule="atLeast"/>
        <w:ind w:left="3150" w:hanging="2583"/>
        <w:jc w:val="both"/>
      </w:pPr>
      <w:r w:rsidRPr="006850DF">
        <w:t>Note</w:t>
      </w:r>
      <w:r w:rsidRPr="00274272">
        <w:t xml:space="preserve"> </w:t>
      </w:r>
      <w:r w:rsidRPr="006850DF">
        <w:t>5,</w:t>
      </w:r>
      <w:r w:rsidRPr="00274272">
        <w:t xml:space="preserve"> </w:t>
      </w:r>
      <w:r w:rsidR="00553FB9">
        <w:t>6</w:t>
      </w:r>
      <w:r w:rsidRPr="00274272">
        <w:t xml:space="preserve"> </w:t>
      </w:r>
      <w:r w:rsidRPr="006850DF">
        <w:t>and</w:t>
      </w:r>
      <w:r w:rsidRPr="00274272">
        <w:t xml:space="preserve"> </w:t>
      </w:r>
      <w:r w:rsidR="00727E2B">
        <w:t>7</w:t>
      </w:r>
      <w:r w:rsidRPr="00274272">
        <w:t xml:space="preserve"> </w:t>
      </w:r>
      <w:r w:rsidRPr="006850DF">
        <w:tab/>
        <w:t>Measurement</w:t>
      </w:r>
      <w:r w:rsidRPr="00274272">
        <w:t xml:space="preserve"> </w:t>
      </w:r>
      <w:r w:rsidRPr="006850DF">
        <w:t>of</w:t>
      </w:r>
      <w:r w:rsidRPr="00274272">
        <w:t xml:space="preserve"> </w:t>
      </w:r>
      <w:r w:rsidRPr="006850DF">
        <w:t>the</w:t>
      </w:r>
      <w:r w:rsidRPr="00274272">
        <w:t xml:space="preserve"> </w:t>
      </w:r>
      <w:r w:rsidRPr="006850DF">
        <w:t>recoverable</w:t>
      </w:r>
      <w:r w:rsidRPr="00274272">
        <w:t xml:space="preserve"> </w:t>
      </w:r>
      <w:r w:rsidRPr="006850DF">
        <w:t>amounts</w:t>
      </w:r>
      <w:r w:rsidRPr="00274272">
        <w:t xml:space="preserve"> </w:t>
      </w:r>
      <w:r w:rsidRPr="006850DF">
        <w:t>of</w:t>
      </w:r>
      <w:r w:rsidRPr="00274272">
        <w:t xml:space="preserve"> </w:t>
      </w:r>
      <w:r w:rsidRPr="006850DF">
        <w:t>each</w:t>
      </w:r>
      <w:r w:rsidRPr="00274272">
        <w:t xml:space="preserve"> </w:t>
      </w:r>
      <w:r w:rsidRPr="006850DF">
        <w:t>asset</w:t>
      </w:r>
      <w:r w:rsidRPr="00274272">
        <w:t xml:space="preserve"> </w:t>
      </w:r>
      <w:r w:rsidRPr="006850DF">
        <w:t>and</w:t>
      </w:r>
      <w:r w:rsidRPr="00274272">
        <w:t xml:space="preserve"> </w:t>
      </w:r>
      <w:r w:rsidRPr="006850DF">
        <w:t>cash-generating</w:t>
      </w:r>
      <w:r w:rsidRPr="00274272">
        <w:t xml:space="preserve"> </w:t>
      </w:r>
      <w:r w:rsidRPr="006850DF">
        <w:t>units</w:t>
      </w:r>
      <w:r w:rsidRPr="00274272">
        <w:t xml:space="preserve">; </w:t>
      </w:r>
    </w:p>
    <w:p w14:paraId="34812858" w14:textId="77777777" w:rsidR="00274272" w:rsidRPr="006850DF" w:rsidRDefault="00274272" w:rsidP="0065741E">
      <w:pPr>
        <w:pStyle w:val="BodyText"/>
        <w:spacing w:after="0" w:line="240" w:lineRule="atLeast"/>
        <w:ind w:left="3150" w:hanging="2583"/>
        <w:jc w:val="both"/>
      </w:pPr>
      <w:r w:rsidRPr="006850DF">
        <w:t>Note</w:t>
      </w:r>
      <w:r w:rsidRPr="00274272">
        <w:t xml:space="preserve"> </w:t>
      </w:r>
      <w:r w:rsidRPr="006850DF">
        <w:t>10</w:t>
      </w:r>
      <w:r w:rsidRPr="006850DF">
        <w:tab/>
        <w:t>Measurement of</w:t>
      </w:r>
      <w:r w:rsidRPr="00274272">
        <w:t xml:space="preserve"> non-current provisions for </w:t>
      </w:r>
      <w:r w:rsidRPr="006850DF">
        <w:t>defined benefit plan</w:t>
      </w:r>
      <w:r w:rsidRPr="00274272">
        <w:t>s</w:t>
      </w:r>
      <w:r>
        <w:t>:</w:t>
      </w:r>
    </w:p>
    <w:p w14:paraId="59F59554" w14:textId="77777777" w:rsidR="00274272" w:rsidRPr="006850DF" w:rsidRDefault="00274272" w:rsidP="0065741E">
      <w:pPr>
        <w:pStyle w:val="BodyText"/>
        <w:spacing w:after="0" w:line="240" w:lineRule="atLeast"/>
        <w:ind w:left="3150" w:hanging="2583"/>
        <w:jc w:val="both"/>
      </w:pPr>
      <w:r w:rsidRPr="006850DF">
        <w:tab/>
        <w:t>- key actuarial assumptions; and</w:t>
      </w:r>
    </w:p>
    <w:p w14:paraId="3D6E9DCB" w14:textId="3CED7D11" w:rsidR="00274272" w:rsidRPr="006850DF" w:rsidRDefault="00274272" w:rsidP="0065741E">
      <w:pPr>
        <w:pStyle w:val="BodyText"/>
        <w:spacing w:after="0" w:line="240" w:lineRule="atLeast"/>
        <w:ind w:left="3150" w:hanging="2583"/>
        <w:jc w:val="both"/>
      </w:pPr>
      <w:r w:rsidRPr="006850DF">
        <w:t>Note</w:t>
      </w:r>
      <w:r w:rsidRPr="00274272">
        <w:t xml:space="preserve"> </w:t>
      </w:r>
      <w:r w:rsidRPr="006850DF">
        <w:t>1</w:t>
      </w:r>
      <w:r w:rsidR="00E3750B">
        <w:t>4</w:t>
      </w:r>
      <w:r w:rsidRPr="006850DF">
        <w:tab/>
        <w:t>Recognition and measurement of provisions and contingent liabilities.</w:t>
      </w:r>
    </w:p>
    <w:p w14:paraId="57A84C43" w14:textId="77777777" w:rsidR="00365678" w:rsidRPr="00256311" w:rsidRDefault="00365678" w:rsidP="00126E02">
      <w:pPr>
        <w:pStyle w:val="BodyText"/>
        <w:spacing w:after="0" w:line="240" w:lineRule="atLeast"/>
        <w:ind w:left="562"/>
        <w:jc w:val="thaiDistribute"/>
        <w:rPr>
          <w:szCs w:val="22"/>
          <w:lang w:val="en-GB"/>
        </w:rPr>
      </w:pPr>
    </w:p>
    <w:p w14:paraId="6E82862C" w14:textId="77777777" w:rsidR="006C3208" w:rsidRPr="0044408F" w:rsidRDefault="003910DF" w:rsidP="00B14AF9">
      <w:pPr>
        <w:pStyle w:val="BodyText"/>
        <w:spacing w:after="0" w:line="240" w:lineRule="atLeast"/>
        <w:ind w:left="540" w:hanging="540"/>
        <w:jc w:val="both"/>
        <w:rPr>
          <w:b/>
          <w:bCs/>
        </w:rPr>
      </w:pPr>
      <w:r w:rsidRPr="0044408F">
        <w:rPr>
          <w:b/>
          <w:bCs/>
          <w:i/>
          <w:iCs/>
        </w:rPr>
        <w:t>(</w:t>
      </w:r>
      <w:r w:rsidR="00274272">
        <w:rPr>
          <w:b/>
          <w:bCs/>
          <w:i/>
          <w:iCs/>
        </w:rPr>
        <w:t>d</w:t>
      </w:r>
      <w:r w:rsidRPr="0044408F">
        <w:rPr>
          <w:b/>
          <w:bCs/>
          <w:i/>
          <w:iCs/>
        </w:rPr>
        <w:t>)</w:t>
      </w:r>
      <w:r w:rsidR="00B03CC7" w:rsidRPr="0044408F">
        <w:rPr>
          <w:b/>
          <w:bCs/>
          <w:i/>
          <w:iCs/>
        </w:rPr>
        <w:tab/>
      </w:r>
      <w:r w:rsidR="006C3208" w:rsidRPr="0044408F">
        <w:rPr>
          <w:b/>
          <w:bCs/>
          <w:i/>
          <w:iCs/>
        </w:rPr>
        <w:t>Basis</w:t>
      </w:r>
      <w:r w:rsidR="007B1DB2" w:rsidRPr="007B1DB2">
        <w:rPr>
          <w:b/>
          <w:bCs/>
          <w:i/>
          <w:iCs/>
          <w:lang w:val="en-US"/>
        </w:rPr>
        <w:t xml:space="preserve"> </w:t>
      </w:r>
      <w:r w:rsidR="006C3208" w:rsidRPr="0044408F">
        <w:rPr>
          <w:b/>
          <w:bCs/>
          <w:i/>
          <w:iCs/>
        </w:rPr>
        <w:t>of</w:t>
      </w:r>
      <w:r w:rsidR="007B1DB2" w:rsidRPr="007B1DB2">
        <w:rPr>
          <w:b/>
          <w:bCs/>
          <w:i/>
          <w:iCs/>
          <w:lang w:val="en-US"/>
        </w:rPr>
        <w:t xml:space="preserve"> </w:t>
      </w:r>
      <w:r w:rsidR="006C3208" w:rsidRPr="0044408F">
        <w:rPr>
          <w:b/>
          <w:bCs/>
          <w:i/>
          <w:iCs/>
        </w:rPr>
        <w:t>consolidation</w:t>
      </w:r>
    </w:p>
    <w:p w14:paraId="20622C0A" w14:textId="77777777" w:rsidR="003A5EC9" w:rsidRPr="00256311" w:rsidRDefault="003A5EC9" w:rsidP="00274272">
      <w:pPr>
        <w:pStyle w:val="BodyText"/>
        <w:spacing w:after="0" w:line="240" w:lineRule="atLeast"/>
        <w:ind w:left="562"/>
        <w:jc w:val="thaiDistribute"/>
        <w:rPr>
          <w:szCs w:val="22"/>
          <w:cs/>
          <w:lang w:val="en-GB" w:bidi="th-TH"/>
        </w:rPr>
      </w:pPr>
    </w:p>
    <w:p w14:paraId="71403E64" w14:textId="14F9DCF3" w:rsidR="00274272" w:rsidRDefault="000F6B36" w:rsidP="00274272">
      <w:pPr>
        <w:spacing w:line="240" w:lineRule="atLeast"/>
        <w:ind w:left="567"/>
        <w:jc w:val="thaiDistribute"/>
      </w:pPr>
      <w:r w:rsidRPr="0044408F">
        <w:t>The</w:t>
      </w:r>
      <w:r w:rsidR="007B1DB2" w:rsidRPr="007B1DB2">
        <w:rPr>
          <w:lang w:val="en-US"/>
        </w:rPr>
        <w:t xml:space="preserve"> </w:t>
      </w:r>
      <w:r w:rsidR="004F4D27">
        <w:t>interim consolidated financial statements</w:t>
      </w:r>
      <w:r w:rsidR="00274272">
        <w:rPr>
          <w:lang w:val="en-US"/>
        </w:rPr>
        <w:t xml:space="preserve"> f</w:t>
      </w:r>
      <w:r w:rsidR="0046296A">
        <w:rPr>
          <w:lang w:val="en-US"/>
        </w:rPr>
        <w:t>or</w:t>
      </w:r>
      <w:r w:rsidR="00274272">
        <w:rPr>
          <w:lang w:val="en-US"/>
        </w:rPr>
        <w:t xml:space="preserve"> the three-month period end</w:t>
      </w:r>
      <w:r w:rsidR="0046296A">
        <w:rPr>
          <w:lang w:val="en-US"/>
        </w:rPr>
        <w:t>ed</w:t>
      </w:r>
      <w:r w:rsidR="00274272">
        <w:rPr>
          <w:lang w:val="en-US"/>
        </w:rPr>
        <w:t xml:space="preserve"> 31 March 2018 </w:t>
      </w:r>
      <w:r w:rsidR="00274272" w:rsidRPr="006850DF">
        <w:t>include</w:t>
      </w:r>
      <w:r w:rsidR="00274272" w:rsidRPr="006850DF">
        <w:rPr>
          <w:lang w:val="en-US"/>
        </w:rPr>
        <w:t xml:space="preserve"> </w:t>
      </w:r>
      <w:r w:rsidR="00274272" w:rsidRPr="006850DF">
        <w:t>the</w:t>
      </w:r>
      <w:r w:rsidR="00274272" w:rsidRPr="006850DF">
        <w:rPr>
          <w:lang w:val="en-US"/>
        </w:rPr>
        <w:t xml:space="preserve"> </w:t>
      </w:r>
      <w:r w:rsidR="00274272" w:rsidRPr="006850DF">
        <w:t>accounts</w:t>
      </w:r>
      <w:r w:rsidR="00274272" w:rsidRPr="006850DF">
        <w:rPr>
          <w:lang w:val="en-US"/>
        </w:rPr>
        <w:t xml:space="preserve"> </w:t>
      </w:r>
      <w:r w:rsidR="00274272" w:rsidRPr="006850DF">
        <w:t>of</w:t>
      </w:r>
      <w:r w:rsidR="00274272" w:rsidRPr="006850DF">
        <w:rPr>
          <w:lang w:val="en-US"/>
        </w:rPr>
        <w:t xml:space="preserve"> </w:t>
      </w:r>
      <w:r w:rsidR="00274272" w:rsidRPr="006850DF">
        <w:t>The</w:t>
      </w:r>
      <w:r w:rsidR="00274272" w:rsidRPr="006850DF">
        <w:rPr>
          <w:lang w:val="en-US"/>
        </w:rPr>
        <w:t xml:space="preserve"> </w:t>
      </w:r>
      <w:r w:rsidR="00274272" w:rsidRPr="006850DF">
        <w:t>Siam</w:t>
      </w:r>
      <w:r w:rsidR="00274272" w:rsidRPr="006850DF">
        <w:rPr>
          <w:lang w:val="en-US"/>
        </w:rPr>
        <w:t xml:space="preserve"> </w:t>
      </w:r>
      <w:r w:rsidR="00274272" w:rsidRPr="006850DF">
        <w:t>Cement</w:t>
      </w:r>
      <w:r w:rsidR="00274272" w:rsidRPr="006850DF">
        <w:rPr>
          <w:lang w:val="en-US"/>
        </w:rPr>
        <w:t xml:space="preserve"> </w:t>
      </w:r>
      <w:r w:rsidR="00274272" w:rsidRPr="006850DF">
        <w:t>Public</w:t>
      </w:r>
      <w:r w:rsidR="00274272" w:rsidRPr="006850DF">
        <w:rPr>
          <w:lang w:val="en-US"/>
        </w:rPr>
        <w:t xml:space="preserve"> </w:t>
      </w:r>
      <w:r w:rsidR="00274272" w:rsidRPr="006850DF">
        <w:t>Company</w:t>
      </w:r>
      <w:r w:rsidR="00274272" w:rsidRPr="006850DF">
        <w:rPr>
          <w:lang w:val="en-US"/>
        </w:rPr>
        <w:t xml:space="preserve"> </w:t>
      </w:r>
      <w:r w:rsidR="00274272" w:rsidRPr="006850DF">
        <w:t>Limited</w:t>
      </w:r>
      <w:r w:rsidR="00274272" w:rsidRPr="006850DF">
        <w:rPr>
          <w:lang w:val="en-US"/>
        </w:rPr>
        <w:t xml:space="preserve"> </w:t>
      </w:r>
      <w:r w:rsidR="00274272" w:rsidRPr="006850DF">
        <w:t>and</w:t>
      </w:r>
      <w:r w:rsidR="00274272" w:rsidRPr="006850DF">
        <w:rPr>
          <w:lang w:val="en-US"/>
        </w:rPr>
        <w:t xml:space="preserve"> </w:t>
      </w:r>
      <w:r w:rsidR="00274272" w:rsidRPr="006850DF">
        <w:t>its</w:t>
      </w:r>
      <w:r w:rsidR="00274272" w:rsidRPr="006850DF">
        <w:rPr>
          <w:lang w:val="en-US"/>
        </w:rPr>
        <w:t xml:space="preserve"> </w:t>
      </w:r>
      <w:r w:rsidR="00274272" w:rsidRPr="006850DF">
        <w:t>subsidiaries.</w:t>
      </w:r>
      <w:r w:rsidR="00274272" w:rsidRPr="006850DF">
        <w:rPr>
          <w:lang w:val="en-US"/>
        </w:rPr>
        <w:t xml:space="preserve"> </w:t>
      </w:r>
      <w:r w:rsidR="00274272" w:rsidRPr="006850DF">
        <w:t>Subsidiaries</w:t>
      </w:r>
      <w:r w:rsidR="00274272" w:rsidRPr="006850DF">
        <w:rPr>
          <w:lang w:val="en-US"/>
        </w:rPr>
        <w:t xml:space="preserve"> </w:t>
      </w:r>
      <w:r w:rsidR="00274272" w:rsidRPr="006850DF">
        <w:t>included</w:t>
      </w:r>
      <w:r w:rsidR="00274272" w:rsidRPr="006850DF">
        <w:rPr>
          <w:lang w:val="en-US"/>
        </w:rPr>
        <w:t xml:space="preserve"> </w:t>
      </w:r>
      <w:r w:rsidR="00274272" w:rsidRPr="006850DF">
        <w:t>in</w:t>
      </w:r>
      <w:r w:rsidR="00274272" w:rsidRPr="00E500BD">
        <w:rPr>
          <w:lang w:val="en-US"/>
        </w:rPr>
        <w:t xml:space="preserve"> </w:t>
      </w:r>
      <w:r w:rsidR="00274272" w:rsidRPr="00BB492D">
        <w:t>the</w:t>
      </w:r>
      <w:r w:rsidR="00274272" w:rsidRPr="00E500BD">
        <w:rPr>
          <w:lang w:val="en-US"/>
        </w:rPr>
        <w:t xml:space="preserve"> </w:t>
      </w:r>
      <w:r w:rsidR="00274272">
        <w:rPr>
          <w:lang w:val="en-US" w:bidi="th-TH"/>
        </w:rPr>
        <w:t xml:space="preserve">interim </w:t>
      </w:r>
      <w:r w:rsidR="00274272" w:rsidRPr="00BB492D">
        <w:t>consolidated</w:t>
      </w:r>
      <w:r w:rsidR="00274272" w:rsidRPr="00E500BD">
        <w:rPr>
          <w:lang w:val="en-US"/>
        </w:rPr>
        <w:t xml:space="preserve"> </w:t>
      </w:r>
      <w:r w:rsidR="00274272" w:rsidRPr="00BB492D">
        <w:t>financial</w:t>
      </w:r>
      <w:r w:rsidR="00274272" w:rsidRPr="00E500BD">
        <w:rPr>
          <w:lang w:val="en-US"/>
        </w:rPr>
        <w:t xml:space="preserve"> </w:t>
      </w:r>
      <w:r w:rsidR="00274272" w:rsidRPr="00BB492D">
        <w:t>statements</w:t>
      </w:r>
      <w:r w:rsidR="00274272" w:rsidRPr="00E500BD">
        <w:rPr>
          <w:lang w:val="en-US"/>
        </w:rPr>
        <w:t xml:space="preserve"> </w:t>
      </w:r>
      <w:r w:rsidR="00274272" w:rsidRPr="00BB492D">
        <w:t>are</w:t>
      </w:r>
      <w:r w:rsidR="00274272" w:rsidRPr="00E500BD">
        <w:rPr>
          <w:lang w:val="en-US"/>
        </w:rPr>
        <w:t xml:space="preserve"> </w:t>
      </w:r>
      <w:r w:rsidR="00274272" w:rsidRPr="00BB492D">
        <w:t>as</w:t>
      </w:r>
      <w:r w:rsidR="00274272" w:rsidRPr="00E500BD">
        <w:rPr>
          <w:lang w:val="en-US"/>
        </w:rPr>
        <w:t xml:space="preserve"> </w:t>
      </w:r>
      <w:r w:rsidR="00274272" w:rsidRPr="00BB492D">
        <w:t>follows:</w:t>
      </w:r>
    </w:p>
    <w:p w14:paraId="48A67C76" w14:textId="77777777" w:rsidR="00274272" w:rsidRPr="00256311" w:rsidRDefault="00274272" w:rsidP="00274272">
      <w:pPr>
        <w:spacing w:line="240" w:lineRule="atLeast"/>
        <w:ind w:left="567"/>
        <w:jc w:val="thaiDistribute"/>
        <w:rPr>
          <w:rFonts w:cs="Times New Roman"/>
          <w:szCs w:val="22"/>
          <w:lang w:val="en-US"/>
        </w:rPr>
      </w:pPr>
    </w:p>
    <w:tbl>
      <w:tblPr>
        <w:tblW w:w="9096" w:type="dxa"/>
        <w:tblInd w:w="534" w:type="dxa"/>
        <w:tblLayout w:type="fixed"/>
        <w:tblLook w:val="0000" w:firstRow="0" w:lastRow="0" w:firstColumn="0" w:lastColumn="0" w:noHBand="0" w:noVBand="0"/>
      </w:tblPr>
      <w:tblGrid>
        <w:gridCol w:w="9096"/>
      </w:tblGrid>
      <w:tr w:rsidR="00274272" w:rsidRPr="00BB492D" w14:paraId="7625B040" w14:textId="77777777" w:rsidTr="005452D3">
        <w:tc>
          <w:tcPr>
            <w:tcW w:w="9096" w:type="dxa"/>
          </w:tcPr>
          <w:p w14:paraId="360197B4" w14:textId="7290ACD2" w:rsidR="00274272" w:rsidRPr="007F17FA" w:rsidRDefault="00274272" w:rsidP="00596552">
            <w:pPr>
              <w:tabs>
                <w:tab w:val="left" w:pos="342"/>
              </w:tabs>
              <w:ind w:firstLine="33"/>
              <w:jc w:val="both"/>
              <w:rPr>
                <w:szCs w:val="22"/>
                <w:lang w:val="en-US"/>
              </w:rPr>
            </w:pPr>
            <w:r>
              <w:rPr>
                <w:szCs w:val="22"/>
              </w:rPr>
              <w:t>1</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00727E2B" w:rsidRPr="00727E2B">
              <w:rPr>
                <w:szCs w:val="22"/>
              </w:rPr>
              <w:t>Cement-Building Materials Business</w:t>
            </w:r>
          </w:p>
        </w:tc>
      </w:tr>
      <w:tr w:rsidR="00274272" w:rsidRPr="00BB492D" w14:paraId="317E1352" w14:textId="77777777" w:rsidTr="005452D3">
        <w:tc>
          <w:tcPr>
            <w:tcW w:w="9096" w:type="dxa"/>
          </w:tcPr>
          <w:p w14:paraId="1EE77B9E" w14:textId="284C35DE" w:rsidR="00274272" w:rsidRPr="00EA14E9" w:rsidRDefault="00274272" w:rsidP="005452D3">
            <w:pPr>
              <w:tabs>
                <w:tab w:val="left" w:pos="342"/>
              </w:tabs>
              <w:ind w:firstLine="33"/>
              <w:jc w:val="both"/>
              <w:rPr>
                <w:szCs w:val="22"/>
              </w:rPr>
            </w:pPr>
            <w:r>
              <w:rPr>
                <w:szCs w:val="22"/>
              </w:rPr>
              <w:t>2</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sidRPr="00EA14E9">
              <w:rPr>
                <w:szCs w:val="22"/>
              </w:rPr>
              <w:t>Chemical</w:t>
            </w:r>
            <w:r w:rsidR="005812D9">
              <w:rPr>
                <w:szCs w:val="22"/>
              </w:rPr>
              <w:t>s</w:t>
            </w:r>
            <w:r w:rsidR="00727E2B">
              <w:rPr>
                <w:szCs w:val="22"/>
                <w:lang w:val="en-US"/>
              </w:rPr>
              <w:t xml:space="preserve"> Business</w:t>
            </w:r>
            <w:r w:rsidRPr="00E500BD">
              <w:rPr>
                <w:szCs w:val="22"/>
                <w:lang w:val="en-US"/>
              </w:rPr>
              <w:t xml:space="preserve"> </w:t>
            </w:r>
          </w:p>
        </w:tc>
      </w:tr>
      <w:tr w:rsidR="00274272" w:rsidRPr="00BB492D" w14:paraId="4C4E6AB8" w14:textId="77777777" w:rsidTr="005452D3">
        <w:tc>
          <w:tcPr>
            <w:tcW w:w="9096" w:type="dxa"/>
          </w:tcPr>
          <w:p w14:paraId="4CB81019" w14:textId="127502B8" w:rsidR="00274272" w:rsidRPr="00EA14E9" w:rsidRDefault="00274272" w:rsidP="005452D3">
            <w:pPr>
              <w:tabs>
                <w:tab w:val="left" w:pos="342"/>
              </w:tabs>
              <w:ind w:firstLine="33"/>
              <w:jc w:val="both"/>
              <w:rPr>
                <w:szCs w:val="22"/>
              </w:rPr>
            </w:pPr>
            <w:r>
              <w:rPr>
                <w:szCs w:val="22"/>
              </w:rPr>
              <w:t>3</w:t>
            </w:r>
            <w:r w:rsidRPr="00EA14E9">
              <w:rPr>
                <w:szCs w:val="22"/>
              </w:rPr>
              <w:t>.</w:t>
            </w:r>
            <w:r w:rsidRPr="00EA14E9">
              <w:rPr>
                <w:szCs w:val="22"/>
              </w:rPr>
              <w:tab/>
              <w:t>Subsidiaries</w:t>
            </w:r>
            <w:r w:rsidRPr="00E500BD">
              <w:rPr>
                <w:szCs w:val="22"/>
                <w:lang w:val="en-US"/>
              </w:rPr>
              <w:t xml:space="preserve"> </w:t>
            </w:r>
            <w:r w:rsidRPr="00EA14E9">
              <w:rPr>
                <w:szCs w:val="22"/>
              </w:rPr>
              <w:t>in</w:t>
            </w:r>
            <w:r w:rsidRPr="00E500BD">
              <w:rPr>
                <w:szCs w:val="22"/>
                <w:lang w:val="en-US"/>
              </w:rPr>
              <w:t xml:space="preserve"> </w:t>
            </w:r>
            <w:r>
              <w:rPr>
                <w:szCs w:val="22"/>
              </w:rPr>
              <w:t>Packaging</w:t>
            </w:r>
            <w:r w:rsidR="00727E2B">
              <w:rPr>
                <w:szCs w:val="22"/>
              </w:rPr>
              <w:t xml:space="preserve"> Business</w:t>
            </w:r>
          </w:p>
        </w:tc>
      </w:tr>
      <w:tr w:rsidR="00274272" w:rsidRPr="00BB492D" w14:paraId="5D89178C" w14:textId="77777777" w:rsidTr="005452D3">
        <w:tc>
          <w:tcPr>
            <w:tcW w:w="9096" w:type="dxa"/>
          </w:tcPr>
          <w:p w14:paraId="7760F44D" w14:textId="77777777" w:rsidR="00274272" w:rsidRPr="00EA14E9" w:rsidRDefault="00274272" w:rsidP="005452D3">
            <w:pPr>
              <w:tabs>
                <w:tab w:val="left" w:pos="342"/>
              </w:tabs>
              <w:ind w:firstLine="33"/>
              <w:jc w:val="both"/>
              <w:rPr>
                <w:szCs w:val="22"/>
                <w:lang w:val="en-US" w:bidi="th-TH"/>
              </w:rPr>
            </w:pPr>
            <w:r>
              <w:rPr>
                <w:szCs w:val="22"/>
              </w:rPr>
              <w:t>4</w:t>
            </w:r>
            <w:r w:rsidRPr="00EA14E9">
              <w:rPr>
                <w:szCs w:val="22"/>
              </w:rPr>
              <w:t>.</w:t>
            </w:r>
            <w:r w:rsidRPr="00EA14E9">
              <w:rPr>
                <w:szCs w:val="22"/>
              </w:rPr>
              <w:tab/>
            </w:r>
            <w:r w:rsidRPr="00EA14E9">
              <w:rPr>
                <w:szCs w:val="22"/>
                <w:lang w:val="en-US" w:bidi="th-TH"/>
              </w:rPr>
              <w:t>Subsidiaries</w:t>
            </w:r>
            <w:r w:rsidRPr="00E500BD">
              <w:rPr>
                <w:szCs w:val="22"/>
                <w:lang w:val="en-US" w:bidi="th-TH"/>
              </w:rPr>
              <w:t xml:space="preserve"> </w:t>
            </w:r>
            <w:r w:rsidRPr="00EA14E9">
              <w:rPr>
                <w:szCs w:val="22"/>
                <w:lang w:val="en-US" w:bidi="th-TH"/>
              </w:rPr>
              <w:t>in</w:t>
            </w:r>
            <w:r w:rsidRPr="00E500BD">
              <w:rPr>
                <w:szCs w:val="22"/>
                <w:lang w:val="en-US" w:bidi="th-TH"/>
              </w:rPr>
              <w:t xml:space="preserve"> </w:t>
            </w:r>
            <w:r>
              <w:rPr>
                <w:szCs w:val="22"/>
                <w:lang w:val="en-US" w:bidi="th-TH"/>
              </w:rPr>
              <w:t>o</w:t>
            </w:r>
            <w:r w:rsidRPr="00EA14E9">
              <w:rPr>
                <w:szCs w:val="22"/>
                <w:lang w:val="en-US" w:bidi="th-TH"/>
              </w:rPr>
              <w:t>ther</w:t>
            </w:r>
            <w:r w:rsidRPr="00E500BD">
              <w:rPr>
                <w:szCs w:val="22"/>
                <w:lang w:val="en-US" w:bidi="th-TH"/>
              </w:rPr>
              <w:t xml:space="preserve"> </w:t>
            </w:r>
            <w:r>
              <w:rPr>
                <w:szCs w:val="22"/>
                <w:lang w:val="en-US" w:bidi="th-TH"/>
              </w:rPr>
              <w:t>segment</w:t>
            </w:r>
          </w:p>
        </w:tc>
      </w:tr>
    </w:tbl>
    <w:p w14:paraId="6F592D26" w14:textId="77777777" w:rsidR="00274272" w:rsidRPr="00256311" w:rsidRDefault="00274272" w:rsidP="00274272">
      <w:pPr>
        <w:spacing w:line="240" w:lineRule="atLeast"/>
        <w:ind w:left="567"/>
        <w:jc w:val="thaiDistribute"/>
        <w:rPr>
          <w:rFonts w:cs="Times New Roman"/>
          <w:szCs w:val="22"/>
        </w:rPr>
      </w:pPr>
    </w:p>
    <w:p w14:paraId="4B25FC19" w14:textId="77777777" w:rsidR="00274272" w:rsidRDefault="00274272" w:rsidP="00274272">
      <w:pPr>
        <w:spacing w:line="240" w:lineRule="atLeast"/>
        <w:ind w:left="567"/>
        <w:jc w:val="thaiDistribute"/>
      </w:pPr>
      <w:r w:rsidRPr="00BB492D">
        <w:t>All</w:t>
      </w:r>
      <w:r w:rsidRPr="00E500BD">
        <w:rPr>
          <w:lang w:val="en-US"/>
        </w:rPr>
        <w:t xml:space="preserve"> </w:t>
      </w:r>
      <w:r w:rsidRPr="00BB492D">
        <w:t>significant</w:t>
      </w:r>
      <w:r w:rsidRPr="00E500BD">
        <w:rPr>
          <w:lang w:val="en-US"/>
        </w:rPr>
        <w:t xml:space="preserve"> </w:t>
      </w:r>
      <w:r w:rsidRPr="00BB492D">
        <w:t>intercompany</w:t>
      </w:r>
      <w:r w:rsidRPr="00E500BD">
        <w:rPr>
          <w:lang w:val="en-US"/>
        </w:rPr>
        <w:t xml:space="preserve"> </w:t>
      </w:r>
      <w:r w:rsidRPr="00BB492D">
        <w:t>transactions</w:t>
      </w:r>
      <w:r w:rsidRPr="00E500BD">
        <w:rPr>
          <w:lang w:val="en-US"/>
        </w:rPr>
        <w:t xml:space="preserve"> </w:t>
      </w:r>
      <w:r w:rsidRPr="00BB492D">
        <w:t>with</w:t>
      </w:r>
      <w:r w:rsidRPr="00E500BD">
        <w:rPr>
          <w:lang w:val="en-US"/>
        </w:rPr>
        <w:t xml:space="preserve"> </w:t>
      </w:r>
      <w:r w:rsidRPr="00BB492D">
        <w:t>subsidiaries</w:t>
      </w:r>
      <w:r w:rsidRPr="00E500BD">
        <w:rPr>
          <w:lang w:val="en-US"/>
        </w:rPr>
        <w:t xml:space="preserve"> </w:t>
      </w:r>
      <w:r w:rsidRPr="00BB492D">
        <w:t>included</w:t>
      </w:r>
      <w:r w:rsidRPr="00E500BD">
        <w:rPr>
          <w:lang w:val="en-US"/>
        </w:rPr>
        <w:t xml:space="preserve"> </w:t>
      </w:r>
      <w:r w:rsidRPr="00BB492D">
        <w:t>in</w:t>
      </w:r>
      <w:r w:rsidRPr="00E500BD">
        <w:rPr>
          <w:lang w:val="en-US"/>
        </w:rPr>
        <w:t xml:space="preserve"> </w:t>
      </w:r>
      <w:r w:rsidRPr="00BB492D">
        <w:t>the</w:t>
      </w:r>
      <w:r w:rsidRPr="00E500BD">
        <w:rPr>
          <w:lang w:val="en-US"/>
        </w:rPr>
        <w:t xml:space="preserve"> </w:t>
      </w:r>
      <w:r>
        <w:t>interim</w:t>
      </w:r>
      <w:r w:rsidRPr="00E500BD">
        <w:rPr>
          <w:lang w:val="en-US"/>
        </w:rPr>
        <w:t xml:space="preserve"> </w:t>
      </w:r>
      <w:r w:rsidRPr="00BB492D">
        <w:t>consolidated</w:t>
      </w:r>
      <w:r w:rsidRPr="00E500BD">
        <w:rPr>
          <w:lang w:val="en-US"/>
        </w:rPr>
        <w:t xml:space="preserve"> </w:t>
      </w:r>
      <w:r w:rsidRPr="00BB492D">
        <w:t>financial</w:t>
      </w:r>
      <w:r w:rsidRPr="00E500BD">
        <w:rPr>
          <w:lang w:val="en-US"/>
        </w:rPr>
        <w:t xml:space="preserve"> </w:t>
      </w:r>
      <w:r w:rsidRPr="00BB492D">
        <w:t>statements</w:t>
      </w:r>
      <w:r w:rsidRPr="00E500BD">
        <w:rPr>
          <w:lang w:val="en-US"/>
        </w:rPr>
        <w:t xml:space="preserve"> </w:t>
      </w:r>
      <w:r w:rsidRPr="00BB492D">
        <w:t>have</w:t>
      </w:r>
      <w:r w:rsidRPr="00E500BD">
        <w:rPr>
          <w:lang w:val="en-US"/>
        </w:rPr>
        <w:t xml:space="preserve"> </w:t>
      </w:r>
      <w:r w:rsidRPr="00BB492D">
        <w:t>been</w:t>
      </w:r>
      <w:r w:rsidRPr="00E500BD">
        <w:rPr>
          <w:lang w:val="en-US"/>
        </w:rPr>
        <w:t xml:space="preserve"> </w:t>
      </w:r>
      <w:r w:rsidRPr="00BB492D">
        <w:t>eliminated.</w:t>
      </w:r>
    </w:p>
    <w:p w14:paraId="0B451723" w14:textId="77777777" w:rsidR="00FD2134" w:rsidRDefault="00FD2134">
      <w:pPr>
        <w:spacing w:line="240" w:lineRule="auto"/>
        <w:rPr>
          <w:rFonts w:cs="Times New Roman"/>
          <w:szCs w:val="22"/>
        </w:rPr>
      </w:pPr>
      <w:r>
        <w:rPr>
          <w:rFonts w:cs="Times New Roman"/>
          <w:szCs w:val="22"/>
        </w:rPr>
        <w:br w:type="page"/>
      </w:r>
    </w:p>
    <w:p w14:paraId="74955B33" w14:textId="77777777" w:rsidR="003242C6" w:rsidRPr="00FE41A0" w:rsidRDefault="00190C90" w:rsidP="00EC61B4">
      <w:pPr>
        <w:pStyle w:val="Heading1"/>
        <w:tabs>
          <w:tab w:val="num" w:pos="540"/>
        </w:tabs>
        <w:spacing w:before="0" w:after="0" w:line="240" w:lineRule="atLeast"/>
        <w:ind w:left="630" w:hanging="630"/>
      </w:pPr>
      <w:r w:rsidRPr="00B3261C">
        <w:lastRenderedPageBreak/>
        <w:t xml:space="preserve">Acquisitions of </w:t>
      </w:r>
      <w:r w:rsidRPr="00FE41A0">
        <w:t>business and changes in ownership interests in subs</w:t>
      </w:r>
      <w:r w:rsidR="00D03AE8" w:rsidRPr="00FE41A0">
        <w:t>idiaries</w:t>
      </w:r>
    </w:p>
    <w:p w14:paraId="20D8AA4A" w14:textId="77777777" w:rsidR="003242C6" w:rsidRPr="00FD2134" w:rsidRDefault="003242C6" w:rsidP="00EC61B4">
      <w:pPr>
        <w:autoSpaceDE w:val="0"/>
        <w:autoSpaceDN w:val="0"/>
        <w:adjustRightInd w:val="0"/>
        <w:spacing w:line="240" w:lineRule="auto"/>
        <w:ind w:left="540"/>
        <w:jc w:val="thaiDistribute"/>
        <w:rPr>
          <w:rFonts w:cs="Times New Roman"/>
          <w:szCs w:val="22"/>
          <w:cs/>
          <w:lang w:val="en-US" w:bidi="th-TH"/>
        </w:rPr>
      </w:pPr>
    </w:p>
    <w:p w14:paraId="3309AEFA" w14:textId="77777777" w:rsidR="003242C6" w:rsidRPr="007F17FA" w:rsidRDefault="003242C6" w:rsidP="00EC61B4">
      <w:pPr>
        <w:pStyle w:val="ListParagraph"/>
        <w:numPr>
          <w:ilvl w:val="0"/>
          <w:numId w:val="28"/>
        </w:numPr>
        <w:autoSpaceDE w:val="0"/>
        <w:autoSpaceDN w:val="0"/>
        <w:adjustRightInd w:val="0"/>
        <w:spacing w:line="240" w:lineRule="auto"/>
        <w:jc w:val="thaiDistribute"/>
        <w:rPr>
          <w:rFonts w:cs="Cordia New"/>
          <w:b/>
          <w:bCs/>
          <w:i/>
          <w:iCs/>
          <w:sz w:val="24"/>
          <w:szCs w:val="22"/>
          <w:lang w:val="en-US" w:bidi="th-TH"/>
        </w:rPr>
      </w:pPr>
      <w:r w:rsidRPr="007F17FA">
        <w:rPr>
          <w:rFonts w:cs="Cordia New"/>
          <w:b/>
          <w:bCs/>
          <w:i/>
          <w:iCs/>
          <w:sz w:val="24"/>
          <w:szCs w:val="22"/>
          <w:lang w:val="en-US" w:bidi="th-TH"/>
        </w:rPr>
        <w:t>Acquisitions</w:t>
      </w:r>
    </w:p>
    <w:p w14:paraId="158A7B59" w14:textId="77777777" w:rsidR="003242C6" w:rsidRPr="007F17FA" w:rsidRDefault="003242C6" w:rsidP="003242C6">
      <w:pPr>
        <w:autoSpaceDE w:val="0"/>
        <w:autoSpaceDN w:val="0"/>
        <w:adjustRightInd w:val="0"/>
        <w:spacing w:line="240" w:lineRule="auto"/>
        <w:ind w:left="540"/>
        <w:jc w:val="thaiDistribute"/>
        <w:rPr>
          <w:rFonts w:cs="Times New Roman"/>
          <w:szCs w:val="22"/>
          <w:lang w:val="en-US" w:bidi="th-TH"/>
        </w:rPr>
      </w:pPr>
    </w:p>
    <w:p w14:paraId="7CAAC697" w14:textId="466FB8BE" w:rsidR="003242C6" w:rsidRPr="007F17FA" w:rsidRDefault="00111510" w:rsidP="003242C6">
      <w:pPr>
        <w:autoSpaceDE w:val="0"/>
        <w:autoSpaceDN w:val="0"/>
        <w:adjustRightInd w:val="0"/>
        <w:spacing w:line="240" w:lineRule="auto"/>
        <w:ind w:left="540"/>
        <w:jc w:val="thaiDistribute"/>
        <w:rPr>
          <w:rFonts w:cs="Times New Roman"/>
          <w:szCs w:val="22"/>
          <w:lang w:val="en-US" w:bidi="th-TH"/>
        </w:rPr>
      </w:pPr>
      <w:r w:rsidRPr="00111510">
        <w:rPr>
          <w:rFonts w:cs="Times New Roman"/>
          <w:spacing w:val="-2"/>
          <w:szCs w:val="22"/>
          <w:lang w:val="en-US" w:bidi="th-TH"/>
        </w:rPr>
        <w:t xml:space="preserve">In the first quarter of </w:t>
      </w:r>
      <w:r w:rsidRPr="007A5A92">
        <w:rPr>
          <w:rFonts w:cs="Times New Roman"/>
          <w:spacing w:val="-2"/>
          <w:szCs w:val="22"/>
          <w:lang w:val="en-US" w:bidi="th-TH"/>
        </w:rPr>
        <w:t>2018</w:t>
      </w:r>
      <w:r w:rsidRPr="00111510">
        <w:rPr>
          <w:rFonts w:cs="Times New Roman"/>
          <w:szCs w:val="22"/>
          <w:lang w:val="en-US" w:bidi="th-TH"/>
        </w:rPr>
        <w:t>,</w:t>
      </w:r>
      <w:r w:rsidRPr="007F17FA">
        <w:rPr>
          <w:spacing w:val="-2"/>
          <w:szCs w:val="22"/>
          <w:lang w:val="en-US" w:bidi="th-TH"/>
        </w:rPr>
        <w:t xml:space="preserve"> </w:t>
      </w:r>
      <w:r w:rsidR="003242C6" w:rsidRPr="007F17FA">
        <w:rPr>
          <w:rFonts w:cs="Times New Roman"/>
          <w:szCs w:val="22"/>
          <w:lang w:val="en-US" w:bidi="th-TH"/>
        </w:rPr>
        <w:t>the Group had acquired the significant businesses as follows:</w:t>
      </w:r>
    </w:p>
    <w:p w14:paraId="3E919713" w14:textId="77777777" w:rsidR="00D81366" w:rsidRPr="007F17FA" w:rsidRDefault="00D81366" w:rsidP="003242C6">
      <w:pPr>
        <w:autoSpaceDE w:val="0"/>
        <w:autoSpaceDN w:val="0"/>
        <w:adjustRightInd w:val="0"/>
        <w:spacing w:line="240" w:lineRule="auto"/>
        <w:ind w:left="540"/>
        <w:jc w:val="thaiDistribute"/>
        <w:rPr>
          <w:rFonts w:cs="Times New Roman"/>
          <w:spacing w:val="-6"/>
          <w:szCs w:val="22"/>
        </w:rPr>
      </w:pPr>
    </w:p>
    <w:p w14:paraId="725D966E" w14:textId="2E42170F" w:rsidR="000A000E" w:rsidRPr="00156C35" w:rsidRDefault="00BD4078" w:rsidP="000A000E">
      <w:pPr>
        <w:numPr>
          <w:ilvl w:val="0"/>
          <w:numId w:val="19"/>
        </w:numPr>
        <w:autoSpaceDE w:val="0"/>
        <w:autoSpaceDN w:val="0"/>
        <w:adjustRightInd w:val="0"/>
        <w:spacing w:line="240" w:lineRule="auto"/>
        <w:ind w:left="993" w:hanging="426"/>
        <w:jc w:val="thaiDistribute"/>
        <w:rPr>
          <w:rFonts w:cs="Times New Roman"/>
          <w:b/>
          <w:bCs/>
          <w:i/>
          <w:iCs/>
          <w:szCs w:val="22"/>
          <w:lang w:val="en-US" w:bidi="th-TH"/>
        </w:rPr>
      </w:pPr>
      <w:r w:rsidRPr="00156C35">
        <w:rPr>
          <w:rFonts w:cs="Times New Roman"/>
          <w:b/>
          <w:bCs/>
          <w:i/>
          <w:iCs/>
        </w:rPr>
        <w:t>Interpress Printers Sendirian Berhad, Malaysia</w:t>
      </w:r>
    </w:p>
    <w:p w14:paraId="0B60F4B2" w14:textId="77777777" w:rsidR="000A000E" w:rsidRPr="00156C35" w:rsidRDefault="000A000E" w:rsidP="000A000E">
      <w:pPr>
        <w:autoSpaceDE w:val="0"/>
        <w:autoSpaceDN w:val="0"/>
        <w:adjustRightInd w:val="0"/>
        <w:spacing w:line="276" w:lineRule="auto"/>
        <w:ind w:left="567"/>
        <w:jc w:val="thaiDistribute"/>
        <w:rPr>
          <w:rFonts w:cs="Times New Roman"/>
          <w:b/>
          <w:bCs/>
          <w:i/>
          <w:iCs/>
          <w:szCs w:val="22"/>
          <w:lang w:val="en-US" w:bidi="th-TH"/>
        </w:rPr>
      </w:pPr>
    </w:p>
    <w:p w14:paraId="5413521E" w14:textId="77777777" w:rsidR="00BD4078" w:rsidRPr="00156C35" w:rsidRDefault="00BD4078" w:rsidP="00BD4078">
      <w:pPr>
        <w:autoSpaceDE w:val="0"/>
        <w:autoSpaceDN w:val="0"/>
        <w:adjustRightInd w:val="0"/>
        <w:spacing w:line="240" w:lineRule="auto"/>
        <w:ind w:left="993"/>
        <w:jc w:val="thaiDistribute"/>
        <w:rPr>
          <w:rFonts w:cs="Times New Roman"/>
          <w:spacing w:val="-2"/>
          <w:szCs w:val="22"/>
        </w:rPr>
      </w:pPr>
      <w:r w:rsidRPr="00156C35">
        <w:rPr>
          <w:rFonts w:cs="Times New Roman"/>
          <w:spacing w:val="-2"/>
          <w:szCs w:val="22"/>
        </w:rPr>
        <w:t>On 19 January 2018, subsidiary company in Packaging business acquired 68% of ordinary shares of Interpress Printers Sendirian Berhad (“IPSB”), which is a sector-leading food-grade paper packaging company, highly accredited and vetted by the global leading fast food restaurant chain, located in Malaysia, for a total consideration of Ringgit 63 million or equivalent to approximately Baht 511 million.</w:t>
      </w:r>
    </w:p>
    <w:p w14:paraId="78807B3A" w14:textId="77777777" w:rsidR="00BD4078" w:rsidRPr="00156C35" w:rsidRDefault="00BD4078" w:rsidP="00BD4078">
      <w:pPr>
        <w:autoSpaceDE w:val="0"/>
        <w:autoSpaceDN w:val="0"/>
        <w:adjustRightInd w:val="0"/>
        <w:spacing w:line="240" w:lineRule="auto"/>
        <w:ind w:left="993"/>
        <w:jc w:val="thaiDistribute"/>
        <w:rPr>
          <w:spacing w:val="-2"/>
          <w:szCs w:val="22"/>
          <w:lang w:val="en-US" w:bidi="th-TH"/>
        </w:rPr>
      </w:pPr>
    </w:p>
    <w:p w14:paraId="0442248A" w14:textId="1F2075C7" w:rsidR="00BD4078" w:rsidRPr="00156C35" w:rsidRDefault="00BD4078" w:rsidP="00BD4078">
      <w:pPr>
        <w:autoSpaceDE w:val="0"/>
        <w:autoSpaceDN w:val="0"/>
        <w:adjustRightInd w:val="0"/>
        <w:spacing w:line="240" w:lineRule="auto"/>
        <w:ind w:left="993"/>
        <w:jc w:val="thaiDistribute"/>
        <w:rPr>
          <w:rFonts w:cs="Times New Roman"/>
          <w:spacing w:val="-2"/>
          <w:szCs w:val="22"/>
        </w:rPr>
      </w:pPr>
      <w:r w:rsidRPr="00156C35">
        <w:rPr>
          <w:rFonts w:cs="Times New Roman"/>
          <w:spacing w:val="-2"/>
          <w:szCs w:val="22"/>
        </w:rPr>
        <w:t>Obtaining control in IPSB emphasizes</w:t>
      </w:r>
      <w:r w:rsidRPr="00156C35">
        <w:rPr>
          <w:spacing w:val="-2"/>
          <w:szCs w:val="22"/>
        </w:rPr>
        <w:t xml:space="preserve"> </w:t>
      </w:r>
      <w:r w:rsidRPr="00156C35">
        <w:rPr>
          <w:rFonts w:cs="Times New Roman"/>
          <w:spacing w:val="-2"/>
          <w:szCs w:val="22"/>
        </w:rPr>
        <w:t>the Group</w:t>
      </w:r>
      <w:r w:rsidR="005B469B" w:rsidRPr="00156C35">
        <w:rPr>
          <w:rFonts w:cs="Times New Roman"/>
          <w:spacing w:val="-2"/>
          <w:szCs w:val="22"/>
        </w:rPr>
        <w:t>’s</w:t>
      </w:r>
      <w:r w:rsidRPr="00156C35">
        <w:rPr>
          <w:rFonts w:cs="Times New Roman"/>
          <w:spacing w:val="-2"/>
          <w:szCs w:val="22"/>
        </w:rPr>
        <w:t xml:space="preserve"> commitment in becoming a total packaging solutions provider in ASEAN countries and will further enhance the overall portfolio while exhibiting its potential to serve the burgeoning region’s fast food consumption, evolving lifestyle and preferences of consumers.</w:t>
      </w:r>
    </w:p>
    <w:p w14:paraId="519DA7F0" w14:textId="77777777" w:rsidR="0052605A" w:rsidRPr="007F17FA" w:rsidRDefault="0052605A" w:rsidP="00BD4078">
      <w:pPr>
        <w:autoSpaceDE w:val="0"/>
        <w:autoSpaceDN w:val="0"/>
        <w:adjustRightInd w:val="0"/>
        <w:spacing w:line="240" w:lineRule="auto"/>
        <w:ind w:left="993"/>
        <w:jc w:val="thaiDistribute"/>
        <w:rPr>
          <w:rFonts w:cs="Times New Roman"/>
          <w:spacing w:val="-2"/>
          <w:szCs w:val="22"/>
          <w:highlight w:val="yellow"/>
        </w:rPr>
      </w:pPr>
    </w:p>
    <w:p w14:paraId="608182A2" w14:textId="56BAA724" w:rsidR="000A000E" w:rsidRPr="006958B4" w:rsidRDefault="00BD4078" w:rsidP="000A000E">
      <w:pPr>
        <w:pStyle w:val="BodyText2"/>
        <w:numPr>
          <w:ilvl w:val="0"/>
          <w:numId w:val="19"/>
        </w:numPr>
        <w:tabs>
          <w:tab w:val="left" w:pos="540"/>
        </w:tabs>
        <w:spacing w:after="0" w:line="240" w:lineRule="atLeast"/>
        <w:ind w:left="993" w:hanging="426"/>
        <w:jc w:val="thaiDistribute"/>
        <w:rPr>
          <w:rFonts w:cs="Times New Roman"/>
          <w:b/>
          <w:bCs/>
          <w:i/>
          <w:iCs/>
          <w:spacing w:val="-4"/>
          <w:szCs w:val="22"/>
          <w:lang w:val="en-US"/>
        </w:rPr>
      </w:pPr>
      <w:r w:rsidRPr="006958B4">
        <w:rPr>
          <w:rFonts w:cs="Times New Roman"/>
          <w:b/>
          <w:bCs/>
          <w:i/>
          <w:iCs/>
          <w:spacing w:val="-4"/>
          <w:szCs w:val="22"/>
          <w:lang w:val="en-US"/>
        </w:rPr>
        <w:t>Binh Minh Plastics Joint Stock Company</w:t>
      </w:r>
      <w:r w:rsidR="000A000E" w:rsidRPr="006958B4">
        <w:rPr>
          <w:rFonts w:cs="Times New Roman"/>
          <w:b/>
          <w:bCs/>
          <w:i/>
          <w:iCs/>
          <w:spacing w:val="-4"/>
          <w:szCs w:val="22"/>
          <w:lang w:val="en-US"/>
        </w:rPr>
        <w:t>, Vietnam</w:t>
      </w:r>
    </w:p>
    <w:p w14:paraId="637D652E" w14:textId="77777777" w:rsidR="000A000E" w:rsidRPr="006958B4" w:rsidRDefault="000A000E" w:rsidP="00FD2134">
      <w:pPr>
        <w:autoSpaceDE w:val="0"/>
        <w:autoSpaceDN w:val="0"/>
        <w:adjustRightInd w:val="0"/>
        <w:spacing w:line="240" w:lineRule="auto"/>
        <w:ind w:left="993"/>
        <w:jc w:val="thaiDistribute"/>
        <w:rPr>
          <w:szCs w:val="22"/>
        </w:rPr>
      </w:pPr>
    </w:p>
    <w:p w14:paraId="5C9F77DE" w14:textId="0EBB3E13" w:rsidR="000A000E" w:rsidRPr="006958B4" w:rsidRDefault="000A000E" w:rsidP="000A000E">
      <w:pPr>
        <w:autoSpaceDE w:val="0"/>
        <w:autoSpaceDN w:val="0"/>
        <w:adjustRightInd w:val="0"/>
        <w:spacing w:line="240" w:lineRule="auto"/>
        <w:ind w:left="993"/>
        <w:jc w:val="thaiDistribute"/>
        <w:rPr>
          <w:spacing w:val="-2"/>
          <w:szCs w:val="22"/>
        </w:rPr>
      </w:pPr>
      <w:r w:rsidRPr="006958B4">
        <w:rPr>
          <w:spacing w:val="-2"/>
          <w:szCs w:val="22"/>
        </w:rPr>
        <w:t xml:space="preserve">On </w:t>
      </w:r>
      <w:r w:rsidR="00BD4078" w:rsidRPr="006958B4">
        <w:rPr>
          <w:spacing w:val="-2"/>
          <w:szCs w:val="22"/>
        </w:rPr>
        <w:t>19</w:t>
      </w:r>
      <w:r w:rsidRPr="006958B4">
        <w:rPr>
          <w:spacing w:val="-2"/>
          <w:szCs w:val="22"/>
        </w:rPr>
        <w:t xml:space="preserve"> </w:t>
      </w:r>
      <w:r w:rsidR="00BD4078" w:rsidRPr="006958B4">
        <w:rPr>
          <w:spacing w:val="-2"/>
          <w:szCs w:val="22"/>
        </w:rPr>
        <w:t>March</w:t>
      </w:r>
      <w:r w:rsidRPr="006958B4">
        <w:rPr>
          <w:spacing w:val="-2"/>
          <w:szCs w:val="22"/>
        </w:rPr>
        <w:t xml:space="preserve"> 201</w:t>
      </w:r>
      <w:r w:rsidR="00BD4078" w:rsidRPr="006958B4">
        <w:rPr>
          <w:spacing w:val="-2"/>
          <w:szCs w:val="22"/>
        </w:rPr>
        <w:t>8</w:t>
      </w:r>
      <w:r w:rsidRPr="006958B4">
        <w:rPr>
          <w:spacing w:val="-2"/>
          <w:szCs w:val="22"/>
        </w:rPr>
        <w:t xml:space="preserve">, </w:t>
      </w:r>
      <w:r w:rsidRPr="006958B4">
        <w:rPr>
          <w:rFonts w:cs="Times New Roman"/>
          <w:spacing w:val="-4"/>
          <w:szCs w:val="22"/>
          <w:lang w:val="en-US"/>
        </w:rPr>
        <w:t xml:space="preserve">subsidiary company in </w:t>
      </w:r>
      <w:r w:rsidRPr="006958B4">
        <w:rPr>
          <w:spacing w:val="-2"/>
          <w:szCs w:val="22"/>
        </w:rPr>
        <w:t>Chemical</w:t>
      </w:r>
      <w:r w:rsidR="005812D9">
        <w:rPr>
          <w:spacing w:val="-2"/>
          <w:szCs w:val="22"/>
        </w:rPr>
        <w:t>s</w:t>
      </w:r>
      <w:r w:rsidRPr="006958B4">
        <w:rPr>
          <w:spacing w:val="-2"/>
          <w:szCs w:val="22"/>
        </w:rPr>
        <w:t xml:space="preserve"> business acquired an additional </w:t>
      </w:r>
      <w:r w:rsidR="00BD4078" w:rsidRPr="006958B4">
        <w:rPr>
          <w:spacing w:val="-2"/>
          <w:szCs w:val="22"/>
        </w:rPr>
        <w:t>30</w:t>
      </w:r>
      <w:r w:rsidRPr="006958B4">
        <w:rPr>
          <w:spacing w:val="-2"/>
          <w:szCs w:val="22"/>
        </w:rPr>
        <w:t xml:space="preserve">% of </w:t>
      </w:r>
      <w:r w:rsidRPr="006958B4">
        <w:rPr>
          <w:spacing w:val="-6"/>
          <w:szCs w:val="22"/>
        </w:rPr>
        <w:t xml:space="preserve">ordinary shares of </w:t>
      </w:r>
      <w:r w:rsidR="00BD4078" w:rsidRPr="006958B4">
        <w:rPr>
          <w:spacing w:val="-6"/>
          <w:szCs w:val="22"/>
        </w:rPr>
        <w:t>Binh Minh Plastics Joint Stock Company</w:t>
      </w:r>
      <w:r w:rsidRPr="006958B4">
        <w:rPr>
          <w:spacing w:val="-6"/>
          <w:szCs w:val="22"/>
        </w:rPr>
        <w:t xml:space="preserve"> (“</w:t>
      </w:r>
      <w:r w:rsidR="00BD4078" w:rsidRPr="006958B4">
        <w:rPr>
          <w:spacing w:val="-6"/>
          <w:szCs w:val="22"/>
        </w:rPr>
        <w:t>BMP</w:t>
      </w:r>
      <w:r w:rsidRPr="006958B4">
        <w:rPr>
          <w:spacing w:val="-6"/>
          <w:szCs w:val="22"/>
        </w:rPr>
        <w:t xml:space="preserve">”), which is </w:t>
      </w:r>
      <w:r w:rsidR="00BD4078" w:rsidRPr="006958B4">
        <w:rPr>
          <w:spacing w:val="-6"/>
          <w:szCs w:val="22"/>
        </w:rPr>
        <w:t>a PVC pipes and fittings market leader in southern part of Vietnam</w:t>
      </w:r>
      <w:r w:rsidRPr="006958B4">
        <w:rPr>
          <w:spacing w:val="4"/>
          <w:szCs w:val="22"/>
        </w:rPr>
        <w:t xml:space="preserve">, for </w:t>
      </w:r>
      <w:r w:rsidRPr="006958B4">
        <w:rPr>
          <w:spacing w:val="-2"/>
          <w:szCs w:val="22"/>
        </w:rPr>
        <w:t xml:space="preserve">a total </w:t>
      </w:r>
      <w:r w:rsidRPr="006958B4">
        <w:rPr>
          <w:rFonts w:cs="Times New Roman"/>
          <w:spacing w:val="-2"/>
          <w:szCs w:val="22"/>
          <w:lang w:val="en-US"/>
        </w:rPr>
        <w:t>consideration</w:t>
      </w:r>
      <w:r w:rsidRPr="006958B4">
        <w:rPr>
          <w:spacing w:val="-2"/>
          <w:szCs w:val="22"/>
        </w:rPr>
        <w:t xml:space="preserve"> of </w:t>
      </w:r>
      <w:r w:rsidR="00BD4078" w:rsidRPr="006958B4">
        <w:rPr>
          <w:spacing w:val="-2"/>
          <w:szCs w:val="22"/>
        </w:rPr>
        <w:t>Vietnam</w:t>
      </w:r>
      <w:r w:rsidR="009B3A87" w:rsidRPr="006958B4">
        <w:rPr>
          <w:spacing w:val="-2"/>
          <w:szCs w:val="22"/>
        </w:rPr>
        <w:t>ese</w:t>
      </w:r>
      <w:r w:rsidR="00BD4078" w:rsidRPr="006958B4">
        <w:rPr>
          <w:spacing w:val="-2"/>
          <w:szCs w:val="22"/>
        </w:rPr>
        <w:t xml:space="preserve"> Dong 2,330</w:t>
      </w:r>
      <w:r w:rsidRPr="006958B4">
        <w:rPr>
          <w:spacing w:val="-2"/>
          <w:szCs w:val="22"/>
        </w:rPr>
        <w:t xml:space="preserve"> </w:t>
      </w:r>
      <w:r w:rsidR="00BD4078" w:rsidRPr="006958B4">
        <w:rPr>
          <w:spacing w:val="-2"/>
          <w:szCs w:val="22"/>
        </w:rPr>
        <w:t>b</w:t>
      </w:r>
      <w:r w:rsidRPr="006958B4">
        <w:rPr>
          <w:spacing w:val="-2"/>
          <w:szCs w:val="22"/>
        </w:rPr>
        <w:t xml:space="preserve">illion or equivalent to approximately Baht </w:t>
      </w:r>
      <w:r w:rsidR="00BD4078" w:rsidRPr="006958B4">
        <w:rPr>
          <w:spacing w:val="-2"/>
          <w:szCs w:val="22"/>
        </w:rPr>
        <w:t>3,208</w:t>
      </w:r>
      <w:r w:rsidRPr="006958B4">
        <w:rPr>
          <w:spacing w:val="-2"/>
          <w:szCs w:val="22"/>
        </w:rPr>
        <w:t xml:space="preserve"> million.</w:t>
      </w:r>
    </w:p>
    <w:p w14:paraId="6CC65789" w14:textId="77777777" w:rsidR="00FD2134" w:rsidRPr="006958B4" w:rsidRDefault="00FD2134" w:rsidP="000A000E">
      <w:pPr>
        <w:autoSpaceDE w:val="0"/>
        <w:autoSpaceDN w:val="0"/>
        <w:adjustRightInd w:val="0"/>
        <w:spacing w:line="240" w:lineRule="auto"/>
        <w:ind w:left="993"/>
        <w:jc w:val="thaiDistribute"/>
        <w:rPr>
          <w:szCs w:val="22"/>
        </w:rPr>
      </w:pPr>
    </w:p>
    <w:p w14:paraId="10192573" w14:textId="544FBAE8" w:rsidR="000A000E" w:rsidRPr="007F17FA" w:rsidRDefault="000A000E" w:rsidP="000A000E">
      <w:pPr>
        <w:tabs>
          <w:tab w:val="left" w:pos="360"/>
        </w:tabs>
        <w:ind w:left="993"/>
        <w:jc w:val="both"/>
        <w:rPr>
          <w:szCs w:val="22"/>
        </w:rPr>
      </w:pPr>
      <w:r w:rsidRPr="006958B4">
        <w:rPr>
          <w:szCs w:val="22"/>
        </w:rPr>
        <w:t xml:space="preserve">Consequently, the Group’s ownership interests in </w:t>
      </w:r>
      <w:r w:rsidR="00BD4078" w:rsidRPr="006958B4">
        <w:rPr>
          <w:szCs w:val="22"/>
        </w:rPr>
        <w:t xml:space="preserve">BMP </w:t>
      </w:r>
      <w:r w:rsidRPr="006958B4">
        <w:rPr>
          <w:szCs w:val="22"/>
        </w:rPr>
        <w:t xml:space="preserve">increased from </w:t>
      </w:r>
      <w:r w:rsidR="00E827EC" w:rsidRPr="006958B4">
        <w:rPr>
          <w:szCs w:val="22"/>
        </w:rPr>
        <w:t>20</w:t>
      </w:r>
      <w:r w:rsidRPr="006958B4">
        <w:rPr>
          <w:szCs w:val="22"/>
        </w:rPr>
        <w:t xml:space="preserve">% to </w:t>
      </w:r>
      <w:r w:rsidR="00E827EC" w:rsidRPr="006958B4">
        <w:rPr>
          <w:szCs w:val="22"/>
        </w:rPr>
        <w:t>50</w:t>
      </w:r>
      <w:r w:rsidRPr="006958B4">
        <w:rPr>
          <w:szCs w:val="22"/>
        </w:rPr>
        <w:t xml:space="preserve">%, resulted in </w:t>
      </w:r>
      <w:r w:rsidRPr="006958B4">
        <w:rPr>
          <w:spacing w:val="-2"/>
          <w:szCs w:val="22"/>
        </w:rPr>
        <w:t xml:space="preserve">the Group determining the fair value of the previously held equity interest in </w:t>
      </w:r>
      <w:r w:rsidR="00E827EC" w:rsidRPr="006958B4">
        <w:rPr>
          <w:spacing w:val="-2"/>
          <w:szCs w:val="22"/>
        </w:rPr>
        <w:t xml:space="preserve">BMP </w:t>
      </w:r>
      <w:r w:rsidRPr="006958B4">
        <w:rPr>
          <w:spacing w:val="-2"/>
          <w:szCs w:val="22"/>
        </w:rPr>
        <w:t>before changing</w:t>
      </w:r>
      <w:r w:rsidRPr="006958B4">
        <w:rPr>
          <w:szCs w:val="22"/>
        </w:rPr>
        <w:t xml:space="preserve"> the status from </w:t>
      </w:r>
      <w:r w:rsidR="00E827EC" w:rsidRPr="006958B4">
        <w:rPr>
          <w:szCs w:val="22"/>
        </w:rPr>
        <w:t>associate</w:t>
      </w:r>
      <w:r w:rsidRPr="006958B4">
        <w:rPr>
          <w:szCs w:val="22"/>
        </w:rPr>
        <w:t xml:space="preserve"> to subsidiary as follows:</w:t>
      </w:r>
    </w:p>
    <w:p w14:paraId="2FBE57DD" w14:textId="77777777" w:rsidR="000A000E" w:rsidRPr="007F17FA" w:rsidRDefault="000A000E" w:rsidP="00FD2134">
      <w:pPr>
        <w:autoSpaceDE w:val="0"/>
        <w:autoSpaceDN w:val="0"/>
        <w:adjustRightInd w:val="0"/>
        <w:spacing w:line="240" w:lineRule="auto"/>
        <w:ind w:left="993"/>
        <w:jc w:val="thaiDistribute"/>
        <w:rPr>
          <w:szCs w:val="22"/>
        </w:rPr>
      </w:pPr>
    </w:p>
    <w:tbl>
      <w:tblPr>
        <w:tblW w:w="8647" w:type="dxa"/>
        <w:tblInd w:w="959" w:type="dxa"/>
        <w:tblLook w:val="01E0" w:firstRow="1" w:lastRow="1" w:firstColumn="1" w:lastColumn="1" w:noHBand="0" w:noVBand="0"/>
      </w:tblPr>
      <w:tblGrid>
        <w:gridCol w:w="6002"/>
        <w:gridCol w:w="802"/>
        <w:gridCol w:w="1843"/>
      </w:tblGrid>
      <w:tr w:rsidR="000A000E" w:rsidRPr="00E827EC" w14:paraId="0DBCD171" w14:textId="77777777" w:rsidTr="00827349">
        <w:tc>
          <w:tcPr>
            <w:tcW w:w="6002" w:type="dxa"/>
          </w:tcPr>
          <w:p w14:paraId="343D7DC5" w14:textId="77777777" w:rsidR="000A000E" w:rsidRPr="007F17FA" w:rsidRDefault="000A000E" w:rsidP="00827349">
            <w:pPr>
              <w:rPr>
                <w:rFonts w:cs="Times New Roman"/>
                <w:color w:val="000000"/>
                <w:szCs w:val="22"/>
              </w:rPr>
            </w:pPr>
          </w:p>
        </w:tc>
        <w:tc>
          <w:tcPr>
            <w:tcW w:w="802" w:type="dxa"/>
          </w:tcPr>
          <w:p w14:paraId="360EC928" w14:textId="77777777" w:rsidR="000A000E" w:rsidRPr="007F17FA" w:rsidRDefault="000A000E" w:rsidP="00827349">
            <w:pPr>
              <w:tabs>
                <w:tab w:val="decimal" w:pos="1152"/>
              </w:tabs>
              <w:rPr>
                <w:rFonts w:cs="Times New Roman"/>
                <w:b/>
                <w:bCs/>
                <w:color w:val="000000"/>
                <w:szCs w:val="22"/>
              </w:rPr>
            </w:pPr>
          </w:p>
        </w:tc>
        <w:tc>
          <w:tcPr>
            <w:tcW w:w="1843" w:type="dxa"/>
            <w:vAlign w:val="center"/>
          </w:tcPr>
          <w:p w14:paraId="7047CE28" w14:textId="77777777" w:rsidR="000A000E" w:rsidRPr="007F17FA" w:rsidRDefault="000A000E" w:rsidP="00827349">
            <w:pPr>
              <w:jc w:val="center"/>
              <w:rPr>
                <w:rFonts w:cs="Times New Roman"/>
                <w:i/>
                <w:iCs/>
                <w:color w:val="000000"/>
                <w:szCs w:val="22"/>
              </w:rPr>
            </w:pPr>
            <w:r w:rsidRPr="007F17FA">
              <w:rPr>
                <w:rFonts w:cs="Times New Roman"/>
                <w:i/>
                <w:iCs/>
                <w:szCs w:val="22"/>
              </w:rPr>
              <w:t>(in million Baht)</w:t>
            </w:r>
          </w:p>
        </w:tc>
      </w:tr>
      <w:tr w:rsidR="000A000E" w:rsidRPr="00E827EC" w14:paraId="2A3F2E69" w14:textId="77777777" w:rsidTr="00827349">
        <w:tc>
          <w:tcPr>
            <w:tcW w:w="6002" w:type="dxa"/>
            <w:vAlign w:val="center"/>
          </w:tcPr>
          <w:p w14:paraId="1FBB87BC" w14:textId="11C247CD" w:rsidR="000A000E" w:rsidRPr="006958B4" w:rsidRDefault="000A000E" w:rsidP="00827349">
            <w:pPr>
              <w:spacing w:line="240" w:lineRule="atLeast"/>
              <w:ind w:firstLine="34"/>
              <w:rPr>
                <w:rFonts w:cstheme="minorBidi"/>
                <w:szCs w:val="28"/>
                <w:lang w:bidi="th-TH"/>
              </w:rPr>
            </w:pPr>
            <w:r w:rsidRPr="007F17FA">
              <w:rPr>
                <w:rFonts w:cs="Times New Roman"/>
                <w:szCs w:val="22"/>
              </w:rPr>
              <w:t xml:space="preserve">Fair value of previously held equity interest in </w:t>
            </w:r>
            <w:r w:rsidR="00E827EC" w:rsidRPr="007F17FA">
              <w:rPr>
                <w:rFonts w:cs="Times New Roman"/>
                <w:szCs w:val="22"/>
              </w:rPr>
              <w:t>associate</w:t>
            </w:r>
            <w:r w:rsidRPr="007F17FA">
              <w:rPr>
                <w:rFonts w:cs="Times New Roman"/>
                <w:szCs w:val="22"/>
              </w:rPr>
              <w:t xml:space="preserve"> </w:t>
            </w:r>
          </w:p>
          <w:p w14:paraId="78530D29" w14:textId="27EFF152" w:rsidR="000A000E" w:rsidRPr="006958B4" w:rsidRDefault="000A000E" w:rsidP="00827349">
            <w:pPr>
              <w:jc w:val="thaiDistribute"/>
              <w:rPr>
                <w:rFonts w:cstheme="minorBidi"/>
                <w:color w:val="000000"/>
                <w:szCs w:val="28"/>
                <w:lang w:bidi="th-TH"/>
              </w:rPr>
            </w:pPr>
            <w:r w:rsidRPr="007F17FA">
              <w:rPr>
                <w:rFonts w:cs="Times New Roman"/>
                <w:szCs w:val="22"/>
              </w:rPr>
              <w:t xml:space="preserve">     before changing to subsidiary</w:t>
            </w:r>
            <w:r w:rsidR="00A345C9">
              <w:rPr>
                <w:rFonts w:cstheme="minorBidi" w:hint="cs"/>
                <w:szCs w:val="28"/>
                <w:cs/>
                <w:lang w:bidi="th-TH"/>
              </w:rPr>
              <w:t xml:space="preserve"> </w:t>
            </w:r>
            <w:r w:rsidR="00A345C9" w:rsidRPr="00640CF4">
              <w:t>*</w:t>
            </w:r>
          </w:p>
        </w:tc>
        <w:tc>
          <w:tcPr>
            <w:tcW w:w="802" w:type="dxa"/>
          </w:tcPr>
          <w:p w14:paraId="252CE43E" w14:textId="77777777" w:rsidR="000A000E" w:rsidRPr="007F17FA" w:rsidRDefault="000A000E" w:rsidP="00827349">
            <w:pPr>
              <w:tabs>
                <w:tab w:val="decimal" w:pos="1152"/>
              </w:tabs>
              <w:rPr>
                <w:rFonts w:cs="Times New Roman"/>
                <w:color w:val="000000"/>
                <w:szCs w:val="22"/>
              </w:rPr>
            </w:pPr>
          </w:p>
        </w:tc>
        <w:tc>
          <w:tcPr>
            <w:tcW w:w="1843" w:type="dxa"/>
            <w:vAlign w:val="bottom"/>
          </w:tcPr>
          <w:p w14:paraId="463CEC39" w14:textId="45DEEDAA" w:rsidR="000A000E" w:rsidRPr="007F17FA" w:rsidRDefault="00E827EC">
            <w:pPr>
              <w:tabs>
                <w:tab w:val="decimal" w:pos="1309"/>
              </w:tabs>
              <w:rPr>
                <w:rFonts w:cs="Times New Roman"/>
                <w:color w:val="000000"/>
                <w:szCs w:val="22"/>
              </w:rPr>
            </w:pPr>
            <w:r w:rsidRPr="007F17FA">
              <w:rPr>
                <w:rFonts w:cs="Times New Roman"/>
                <w:color w:val="000000"/>
                <w:szCs w:val="22"/>
              </w:rPr>
              <w:t>1</w:t>
            </w:r>
            <w:r w:rsidR="000A000E" w:rsidRPr="007F17FA">
              <w:rPr>
                <w:rFonts w:cs="Times New Roman"/>
                <w:color w:val="000000"/>
                <w:szCs w:val="22"/>
              </w:rPr>
              <w:t>,</w:t>
            </w:r>
            <w:r w:rsidRPr="007F17FA">
              <w:rPr>
                <w:rFonts w:cs="Times New Roman"/>
                <w:color w:val="000000"/>
                <w:szCs w:val="22"/>
              </w:rPr>
              <w:t>696</w:t>
            </w:r>
          </w:p>
        </w:tc>
      </w:tr>
      <w:tr w:rsidR="000A000E" w:rsidRPr="00E827EC" w14:paraId="45B1D842" w14:textId="77777777" w:rsidTr="00827349">
        <w:tc>
          <w:tcPr>
            <w:tcW w:w="6002" w:type="dxa"/>
            <w:vAlign w:val="center"/>
          </w:tcPr>
          <w:p w14:paraId="54E4349B" w14:textId="77777777" w:rsidR="000A000E" w:rsidRPr="007F17FA" w:rsidRDefault="000A000E" w:rsidP="00827349">
            <w:pPr>
              <w:ind w:firstLine="34"/>
              <w:rPr>
                <w:rFonts w:cs="Times New Roman"/>
                <w:color w:val="000000"/>
                <w:szCs w:val="22"/>
              </w:rPr>
            </w:pPr>
            <w:r w:rsidRPr="007F17FA">
              <w:rPr>
                <w:rFonts w:eastAsia="Arial Unicode MS" w:cs="Times New Roman"/>
                <w:i/>
                <w:iCs/>
                <w:szCs w:val="22"/>
              </w:rPr>
              <w:t>Less</w:t>
            </w:r>
            <w:r w:rsidRPr="007F17FA">
              <w:rPr>
                <w:rFonts w:eastAsia="Arial Unicode MS" w:cs="Times New Roman"/>
                <w:szCs w:val="22"/>
              </w:rPr>
              <w:t xml:space="preserve"> </w:t>
            </w:r>
            <w:r w:rsidRPr="007F17FA">
              <w:rPr>
                <w:rFonts w:cs="Times New Roman"/>
                <w:szCs w:val="22"/>
              </w:rPr>
              <w:t>carrying amount of investment at equity method</w:t>
            </w:r>
          </w:p>
        </w:tc>
        <w:tc>
          <w:tcPr>
            <w:tcW w:w="802" w:type="dxa"/>
            <w:vAlign w:val="center"/>
          </w:tcPr>
          <w:p w14:paraId="51C2FC91" w14:textId="77777777" w:rsidR="000A000E" w:rsidRPr="007F17FA" w:rsidRDefault="000A000E" w:rsidP="00827349">
            <w:pPr>
              <w:tabs>
                <w:tab w:val="decimal" w:pos="1152"/>
              </w:tabs>
              <w:rPr>
                <w:rFonts w:cs="Times New Roman"/>
                <w:color w:val="000000"/>
                <w:szCs w:val="22"/>
              </w:rPr>
            </w:pPr>
          </w:p>
        </w:tc>
        <w:tc>
          <w:tcPr>
            <w:tcW w:w="1843" w:type="dxa"/>
            <w:vAlign w:val="center"/>
          </w:tcPr>
          <w:p w14:paraId="406033D9" w14:textId="6B23E99B" w:rsidR="000A000E" w:rsidRPr="007F17FA" w:rsidRDefault="000A000E">
            <w:pPr>
              <w:tabs>
                <w:tab w:val="decimal" w:pos="1309"/>
              </w:tabs>
              <w:rPr>
                <w:rFonts w:cs="Times New Roman"/>
                <w:color w:val="000000"/>
                <w:szCs w:val="22"/>
              </w:rPr>
            </w:pPr>
            <w:r w:rsidRPr="007F17FA">
              <w:rPr>
                <w:rFonts w:cs="Times New Roman"/>
                <w:color w:val="000000"/>
                <w:szCs w:val="22"/>
              </w:rPr>
              <w:t>(</w:t>
            </w:r>
            <w:r w:rsidR="00E827EC" w:rsidRPr="007F17FA">
              <w:rPr>
                <w:rFonts w:cs="Times New Roman"/>
                <w:color w:val="000000"/>
                <w:szCs w:val="22"/>
              </w:rPr>
              <w:t>1</w:t>
            </w:r>
            <w:r w:rsidRPr="007F17FA">
              <w:rPr>
                <w:rFonts w:cs="Times New Roman"/>
                <w:color w:val="000000"/>
                <w:szCs w:val="22"/>
              </w:rPr>
              <w:t>,</w:t>
            </w:r>
            <w:r w:rsidR="00E827EC" w:rsidRPr="007F17FA">
              <w:rPr>
                <w:rFonts w:cs="Times New Roman"/>
                <w:color w:val="000000"/>
                <w:szCs w:val="22"/>
              </w:rPr>
              <w:t>158</w:t>
            </w:r>
            <w:r w:rsidRPr="007F17FA">
              <w:rPr>
                <w:rFonts w:cs="Times New Roman"/>
                <w:color w:val="000000"/>
                <w:szCs w:val="22"/>
              </w:rPr>
              <w:t>)</w:t>
            </w:r>
          </w:p>
        </w:tc>
      </w:tr>
      <w:tr w:rsidR="000A000E" w:rsidRPr="00E827EC" w14:paraId="23026D13" w14:textId="77777777" w:rsidTr="00827349">
        <w:tc>
          <w:tcPr>
            <w:tcW w:w="6002" w:type="dxa"/>
            <w:vAlign w:val="center"/>
          </w:tcPr>
          <w:p w14:paraId="52C2404E" w14:textId="77777777" w:rsidR="000A000E" w:rsidRPr="007F17FA" w:rsidRDefault="000A000E" w:rsidP="00827349">
            <w:pPr>
              <w:ind w:left="34"/>
              <w:rPr>
                <w:rFonts w:cs="Times New Roman"/>
                <w:b/>
                <w:bCs/>
                <w:color w:val="000000"/>
                <w:szCs w:val="22"/>
              </w:rPr>
            </w:pPr>
            <w:r w:rsidRPr="007F17FA">
              <w:rPr>
                <w:rFonts w:cs="Times New Roman"/>
                <w:b/>
                <w:bCs/>
                <w:szCs w:val="22"/>
              </w:rPr>
              <w:t>Gain on revaluation of investment</w:t>
            </w:r>
          </w:p>
        </w:tc>
        <w:tc>
          <w:tcPr>
            <w:tcW w:w="802" w:type="dxa"/>
            <w:vAlign w:val="center"/>
          </w:tcPr>
          <w:p w14:paraId="0129D27F" w14:textId="77777777" w:rsidR="000A000E" w:rsidRPr="007F17FA" w:rsidRDefault="000A000E" w:rsidP="00827349">
            <w:pPr>
              <w:tabs>
                <w:tab w:val="decimal" w:pos="1152"/>
              </w:tabs>
              <w:rPr>
                <w:rFonts w:cs="Times New Roman"/>
                <w:color w:val="000000"/>
                <w:szCs w:val="22"/>
              </w:rPr>
            </w:pPr>
          </w:p>
        </w:tc>
        <w:tc>
          <w:tcPr>
            <w:tcW w:w="1843" w:type="dxa"/>
            <w:tcBorders>
              <w:top w:val="single" w:sz="4" w:space="0" w:color="auto"/>
              <w:bottom w:val="double" w:sz="4" w:space="0" w:color="auto"/>
            </w:tcBorders>
            <w:vAlign w:val="center"/>
          </w:tcPr>
          <w:p w14:paraId="3C7D03AA" w14:textId="5BC5DC23" w:rsidR="000A000E" w:rsidRPr="007F17FA" w:rsidRDefault="00E827EC">
            <w:pPr>
              <w:tabs>
                <w:tab w:val="decimal" w:pos="1309"/>
              </w:tabs>
              <w:rPr>
                <w:rFonts w:cs="Times New Roman"/>
                <w:b/>
                <w:bCs/>
                <w:color w:val="000000"/>
                <w:szCs w:val="22"/>
              </w:rPr>
            </w:pPr>
            <w:r w:rsidRPr="007F17FA">
              <w:rPr>
                <w:rFonts w:cs="Times New Roman"/>
                <w:b/>
                <w:bCs/>
                <w:color w:val="000000"/>
                <w:szCs w:val="22"/>
              </w:rPr>
              <w:t>538</w:t>
            </w:r>
          </w:p>
        </w:tc>
      </w:tr>
    </w:tbl>
    <w:p w14:paraId="53ED71B7" w14:textId="77777777" w:rsidR="005362F8" w:rsidRPr="006958B4" w:rsidRDefault="005362F8" w:rsidP="006958B4">
      <w:pPr>
        <w:pStyle w:val="BodyText"/>
        <w:tabs>
          <w:tab w:val="left" w:pos="1276"/>
        </w:tabs>
        <w:spacing w:after="0" w:line="240" w:lineRule="atLeast"/>
        <w:ind w:left="1134" w:hanging="141"/>
        <w:jc w:val="both"/>
        <w:rPr>
          <w:sz w:val="16"/>
          <w:szCs w:val="16"/>
          <w:lang w:val="en-US" w:bidi="th-TH"/>
        </w:rPr>
      </w:pPr>
    </w:p>
    <w:p w14:paraId="21AAE4A3" w14:textId="16CC1C4A" w:rsidR="00A345C9" w:rsidRPr="00D449FF" w:rsidRDefault="00A345C9" w:rsidP="006958B4">
      <w:pPr>
        <w:pStyle w:val="BodyText"/>
        <w:tabs>
          <w:tab w:val="left" w:pos="1276"/>
        </w:tabs>
        <w:spacing w:after="0" w:line="240" w:lineRule="atLeast"/>
        <w:ind w:left="1134" w:hanging="141"/>
        <w:jc w:val="both"/>
        <w:rPr>
          <w:sz w:val="20"/>
          <w:cs/>
          <w:lang w:val="en-US" w:bidi="th-TH"/>
        </w:rPr>
      </w:pPr>
      <w:r w:rsidRPr="00D449FF">
        <w:rPr>
          <w:sz w:val="20"/>
          <w:lang w:val="en-US" w:bidi="th-TH"/>
        </w:rPr>
        <w:t>*</w:t>
      </w:r>
      <w:r w:rsidRPr="00D449FF">
        <w:rPr>
          <w:sz w:val="20"/>
          <w:lang w:val="en-US" w:bidi="th-TH"/>
        </w:rPr>
        <w:tab/>
      </w:r>
      <w:r w:rsidR="000A2F8A" w:rsidRPr="00D449FF">
        <w:rPr>
          <w:sz w:val="20"/>
          <w:lang w:val="en-US" w:bidi="th-TH"/>
        </w:rPr>
        <w:t>Fair value of previously held equity interest in associate before changing to subsidiary</w:t>
      </w:r>
      <w:r w:rsidR="000A2F8A" w:rsidRPr="00D449FF">
        <w:rPr>
          <w:sz w:val="20"/>
          <w:cs/>
          <w:lang w:val="en-US" w:bidi="th-TH"/>
        </w:rPr>
        <w:t xml:space="preserve"> </w:t>
      </w:r>
      <w:r w:rsidR="000A2F8A" w:rsidRPr="00D449FF">
        <w:rPr>
          <w:sz w:val="20"/>
          <w:lang w:val="en-US" w:bidi="th-TH"/>
        </w:rPr>
        <w:t>of BMP</w:t>
      </w:r>
      <w:r w:rsidR="00D449FF" w:rsidRPr="00D449FF">
        <w:rPr>
          <w:sz w:val="20"/>
          <w:lang w:val="en-US" w:bidi="th-TH"/>
        </w:rPr>
        <w:t xml:space="preserve"> calculate by price reference from stock price in stock exchange at acquisition date.</w:t>
      </w:r>
    </w:p>
    <w:p w14:paraId="2F1F2874" w14:textId="7AA90848" w:rsidR="000A000E" w:rsidRPr="006958B4" w:rsidRDefault="000A000E" w:rsidP="00FD2134">
      <w:pPr>
        <w:autoSpaceDE w:val="0"/>
        <w:autoSpaceDN w:val="0"/>
        <w:adjustRightInd w:val="0"/>
        <w:spacing w:line="240" w:lineRule="auto"/>
        <w:ind w:left="993"/>
        <w:jc w:val="thaiDistribute"/>
        <w:rPr>
          <w:sz w:val="20"/>
          <w:lang w:val="en-US"/>
        </w:rPr>
      </w:pPr>
    </w:p>
    <w:p w14:paraId="595FA69B" w14:textId="0D221947" w:rsidR="000A000E" w:rsidRDefault="000A000E" w:rsidP="000A000E">
      <w:pPr>
        <w:pStyle w:val="BodyText2"/>
        <w:tabs>
          <w:tab w:val="left" w:pos="993"/>
        </w:tabs>
        <w:spacing w:after="0" w:line="240" w:lineRule="atLeast"/>
        <w:ind w:left="993"/>
        <w:jc w:val="thaiDistribute"/>
        <w:rPr>
          <w:color w:val="FF0000"/>
          <w:szCs w:val="22"/>
        </w:rPr>
      </w:pPr>
      <w:r w:rsidRPr="007F17FA">
        <w:rPr>
          <w:szCs w:val="22"/>
        </w:rPr>
        <w:t xml:space="preserve">As a result of obtaining control of </w:t>
      </w:r>
      <w:r w:rsidR="00E827EC" w:rsidRPr="007F17FA">
        <w:rPr>
          <w:szCs w:val="22"/>
        </w:rPr>
        <w:t>BMP</w:t>
      </w:r>
      <w:r w:rsidRPr="00CE160F">
        <w:rPr>
          <w:szCs w:val="22"/>
        </w:rPr>
        <w:t xml:space="preserve">, </w:t>
      </w:r>
      <w:r w:rsidR="00CE160F" w:rsidRPr="006958B4">
        <w:rPr>
          <w:szCs w:val="22"/>
        </w:rPr>
        <w:t>the Group will have capability to expand PVC pipe and fitting business in Vietnam and create value from integration within Vinyl chain. These are the main factors that generate goodwill from acquisition.</w:t>
      </w:r>
    </w:p>
    <w:p w14:paraId="406E0C16" w14:textId="77777777" w:rsidR="00E827EC" w:rsidRDefault="00E827EC" w:rsidP="000A000E">
      <w:pPr>
        <w:pStyle w:val="BodyText2"/>
        <w:tabs>
          <w:tab w:val="left" w:pos="993"/>
        </w:tabs>
        <w:spacing w:after="0" w:line="240" w:lineRule="atLeast"/>
        <w:ind w:left="993"/>
        <w:jc w:val="thaiDistribute"/>
        <w:rPr>
          <w:color w:val="FF0000"/>
          <w:szCs w:val="22"/>
        </w:rPr>
      </w:pPr>
    </w:p>
    <w:p w14:paraId="58D2849A" w14:textId="44AAB288" w:rsidR="00E827EC" w:rsidRPr="007F17FA" w:rsidRDefault="00E827EC" w:rsidP="006958B4">
      <w:pPr>
        <w:pStyle w:val="BodyText2"/>
        <w:tabs>
          <w:tab w:val="left" w:pos="993"/>
        </w:tabs>
        <w:spacing w:after="0" w:line="240" w:lineRule="atLeast"/>
        <w:ind w:left="993"/>
        <w:jc w:val="thaiDistribute"/>
        <w:rPr>
          <w:szCs w:val="22"/>
        </w:rPr>
      </w:pPr>
      <w:r w:rsidRPr="006958B4">
        <w:rPr>
          <w:szCs w:val="22"/>
        </w:rPr>
        <w:t xml:space="preserve">During April 2018, </w:t>
      </w:r>
      <w:r w:rsidR="009B3A87" w:rsidRPr="006958B4">
        <w:rPr>
          <w:szCs w:val="22"/>
        </w:rPr>
        <w:t xml:space="preserve">the </w:t>
      </w:r>
      <w:r w:rsidR="006F51A5" w:rsidRPr="006958B4">
        <w:rPr>
          <w:szCs w:val="22"/>
        </w:rPr>
        <w:t xml:space="preserve">company </w:t>
      </w:r>
      <w:r w:rsidRPr="006958B4">
        <w:rPr>
          <w:szCs w:val="22"/>
        </w:rPr>
        <w:t xml:space="preserve">has purchased BMP shares in Ho Chi Minh City Stock Exchange of additional 1% </w:t>
      </w:r>
      <w:r w:rsidR="006F51A5" w:rsidRPr="006958B4">
        <w:rPr>
          <w:szCs w:val="22"/>
        </w:rPr>
        <w:t>for a total consideration of Vietnam</w:t>
      </w:r>
      <w:r w:rsidR="009B3A87" w:rsidRPr="006958B4">
        <w:rPr>
          <w:szCs w:val="22"/>
        </w:rPr>
        <w:t>ese</w:t>
      </w:r>
      <w:r w:rsidR="006F51A5" w:rsidRPr="006958B4">
        <w:rPr>
          <w:szCs w:val="22"/>
        </w:rPr>
        <w:t xml:space="preserve"> Dong 58 billion or equivalent to approximately Baht</w:t>
      </w:r>
      <w:r w:rsidRPr="006958B4">
        <w:rPr>
          <w:szCs w:val="22"/>
        </w:rPr>
        <w:t xml:space="preserve"> 80 million transaction which made</w:t>
      </w:r>
      <w:r w:rsidR="009B3A87" w:rsidRPr="006958B4">
        <w:rPr>
          <w:szCs w:val="22"/>
        </w:rPr>
        <w:t xml:space="preserve"> the company</w:t>
      </w:r>
      <w:r w:rsidRPr="006958B4">
        <w:rPr>
          <w:szCs w:val="22"/>
        </w:rPr>
        <w:t xml:space="preserve"> e</w:t>
      </w:r>
      <w:r w:rsidR="006F51A5" w:rsidRPr="006958B4">
        <w:rPr>
          <w:szCs w:val="22"/>
        </w:rPr>
        <w:t>xisting stake in BMP become 51</w:t>
      </w:r>
      <w:r w:rsidRPr="006958B4">
        <w:rPr>
          <w:szCs w:val="22"/>
        </w:rPr>
        <w:t>%</w:t>
      </w:r>
      <w:r w:rsidR="006F51A5" w:rsidRPr="006958B4">
        <w:rPr>
          <w:szCs w:val="22"/>
        </w:rPr>
        <w:t>.</w:t>
      </w:r>
    </w:p>
    <w:p w14:paraId="293C1C86" w14:textId="305D18F2" w:rsidR="0080639D" w:rsidRPr="006958B4" w:rsidRDefault="0080639D">
      <w:pPr>
        <w:spacing w:line="240" w:lineRule="auto"/>
        <w:rPr>
          <w:b/>
          <w:bCs/>
          <w:sz w:val="20"/>
          <w:szCs w:val="18"/>
          <w:highlight w:val="yellow"/>
          <w:lang w:val="en-US"/>
        </w:rPr>
      </w:pPr>
    </w:p>
    <w:p w14:paraId="21D14DF8" w14:textId="7BFC3F6C" w:rsidR="00E827EC" w:rsidRDefault="000A000E" w:rsidP="000A000E">
      <w:pPr>
        <w:autoSpaceDE w:val="0"/>
        <w:autoSpaceDN w:val="0"/>
        <w:adjustRightInd w:val="0"/>
        <w:spacing w:line="240" w:lineRule="auto"/>
        <w:ind w:left="540"/>
        <w:jc w:val="thaiDistribute"/>
        <w:rPr>
          <w:szCs w:val="22"/>
        </w:rPr>
      </w:pPr>
      <w:r w:rsidRPr="005362F8">
        <w:rPr>
          <w:spacing w:val="2"/>
          <w:szCs w:val="22"/>
        </w:rPr>
        <w:t xml:space="preserve">According to the above acquisitions, the Group has engaged an independent appraiser to determine </w:t>
      </w:r>
      <w:r w:rsidRPr="006958B4">
        <w:rPr>
          <w:spacing w:val="2"/>
          <w:szCs w:val="22"/>
        </w:rPr>
        <w:t xml:space="preserve">the fair values of net assets and liabilities acquired. As at 31 </w:t>
      </w:r>
      <w:r w:rsidR="00E827EC" w:rsidRPr="006958B4">
        <w:rPr>
          <w:spacing w:val="2"/>
          <w:szCs w:val="22"/>
        </w:rPr>
        <w:t>March</w:t>
      </w:r>
      <w:r w:rsidRPr="006958B4">
        <w:rPr>
          <w:spacing w:val="2"/>
          <w:szCs w:val="22"/>
        </w:rPr>
        <w:t xml:space="preserve"> 201</w:t>
      </w:r>
      <w:r w:rsidR="00E827EC" w:rsidRPr="006958B4">
        <w:rPr>
          <w:spacing w:val="2"/>
          <w:szCs w:val="22"/>
        </w:rPr>
        <w:t>8</w:t>
      </w:r>
      <w:r w:rsidRPr="006958B4">
        <w:rPr>
          <w:spacing w:val="2"/>
          <w:szCs w:val="22"/>
        </w:rPr>
        <w:t xml:space="preserve">, the determination of the fair values of </w:t>
      </w:r>
      <w:r w:rsidR="007D1811" w:rsidRPr="006958B4">
        <w:rPr>
          <w:spacing w:val="2"/>
          <w:szCs w:val="22"/>
          <w:lang w:val="en-US" w:bidi="th-TH"/>
        </w:rPr>
        <w:t>IPSB</w:t>
      </w:r>
      <w:r w:rsidRPr="006958B4">
        <w:rPr>
          <w:spacing w:val="2"/>
          <w:szCs w:val="22"/>
        </w:rPr>
        <w:t xml:space="preserve"> has been completed, and the carrying amount of the assets acquired and liabilities assumed were </w:t>
      </w:r>
      <w:r w:rsidR="007D1811" w:rsidRPr="006958B4">
        <w:rPr>
          <w:spacing w:val="2"/>
          <w:szCs w:val="22"/>
        </w:rPr>
        <w:t>record</w:t>
      </w:r>
      <w:r w:rsidRPr="006958B4">
        <w:rPr>
          <w:spacing w:val="2"/>
          <w:szCs w:val="22"/>
        </w:rPr>
        <w:t>ed accordingly</w:t>
      </w:r>
      <w:r w:rsidR="007D1811" w:rsidRPr="006958B4">
        <w:rPr>
          <w:spacing w:val="2"/>
          <w:szCs w:val="22"/>
        </w:rPr>
        <w:t>.</w:t>
      </w:r>
      <w:r w:rsidR="00E827EC" w:rsidRPr="006958B4">
        <w:rPr>
          <w:spacing w:val="2"/>
          <w:szCs w:val="22"/>
        </w:rPr>
        <w:t xml:space="preserve"> </w:t>
      </w:r>
      <w:r w:rsidR="007D1811" w:rsidRPr="006958B4">
        <w:rPr>
          <w:spacing w:val="2"/>
          <w:szCs w:val="22"/>
        </w:rPr>
        <w:t xml:space="preserve">For </w:t>
      </w:r>
      <w:r w:rsidR="00E827EC" w:rsidRPr="006958B4">
        <w:rPr>
          <w:spacing w:val="2"/>
          <w:szCs w:val="22"/>
        </w:rPr>
        <w:t>the determination of the fair values</w:t>
      </w:r>
      <w:r w:rsidR="007D1811" w:rsidRPr="006958B4">
        <w:rPr>
          <w:spacing w:val="2"/>
          <w:szCs w:val="22"/>
        </w:rPr>
        <w:t xml:space="preserve"> of BMP</w:t>
      </w:r>
      <w:r w:rsidR="00E827EC" w:rsidRPr="006958B4">
        <w:rPr>
          <w:spacing w:val="2"/>
          <w:szCs w:val="22"/>
        </w:rPr>
        <w:t xml:space="preserve"> has not been completed as at the reporting date of the interim consolidated financial statements.</w:t>
      </w:r>
      <w:r w:rsidR="00E827EC" w:rsidRPr="00E827EC">
        <w:rPr>
          <w:szCs w:val="22"/>
        </w:rPr>
        <w:t xml:space="preserve"> </w:t>
      </w:r>
      <w:r w:rsidR="00E827EC" w:rsidRPr="00E827EC">
        <w:rPr>
          <w:szCs w:val="22"/>
        </w:rPr>
        <w:lastRenderedPageBreak/>
        <w:t>Accordingly, the net assets and liabilities of BMP have been recorded at the provisional amount in the consolidated statement of financial position as at 31 March 2018. The results of the valuation may be adjusted when the report of the appraiser is completed.</w:t>
      </w:r>
    </w:p>
    <w:p w14:paraId="27E2A530" w14:textId="77777777" w:rsidR="003135B7" w:rsidRPr="005452D3" w:rsidRDefault="003135B7" w:rsidP="000A000E">
      <w:pPr>
        <w:autoSpaceDE w:val="0"/>
        <w:autoSpaceDN w:val="0"/>
        <w:adjustRightInd w:val="0"/>
        <w:spacing w:line="240" w:lineRule="auto"/>
        <w:ind w:left="540"/>
        <w:jc w:val="thaiDistribute"/>
        <w:rPr>
          <w:sz w:val="18"/>
          <w:szCs w:val="18"/>
        </w:rPr>
      </w:pPr>
    </w:p>
    <w:p w14:paraId="3B618D1E" w14:textId="70306778" w:rsidR="00D85282" w:rsidRDefault="000A000E" w:rsidP="007F17FA">
      <w:pPr>
        <w:autoSpaceDE w:val="0"/>
        <w:autoSpaceDN w:val="0"/>
        <w:adjustRightInd w:val="0"/>
        <w:spacing w:line="240" w:lineRule="auto"/>
        <w:ind w:left="540"/>
        <w:jc w:val="thaiDistribute"/>
        <w:rPr>
          <w:rFonts w:cs="Times New Roman"/>
          <w:szCs w:val="22"/>
          <w:highlight w:val="yellow"/>
          <w:lang w:val="en-AU"/>
        </w:rPr>
      </w:pPr>
      <w:r w:rsidRPr="007F17FA">
        <w:rPr>
          <w:spacing w:val="4"/>
          <w:szCs w:val="22"/>
        </w:rPr>
        <w:t xml:space="preserve">The Group has continuously determined its review of fair values of the business acquired within one </w:t>
      </w:r>
      <w:r w:rsidRPr="007F17FA">
        <w:rPr>
          <w:szCs w:val="22"/>
        </w:rPr>
        <w:t>year from the acquisition date, taking into accounts additional information, facts as well as circumstances that existed at the acquisition date. Consequently, the adjustments on accounting transactions of such acquisition will be made.</w:t>
      </w:r>
      <w:r w:rsidR="00BA28FA">
        <w:rPr>
          <w:szCs w:val="22"/>
        </w:rPr>
        <w:t xml:space="preserve"> </w:t>
      </w:r>
      <w:r w:rsidR="00E70A9B" w:rsidRPr="00E70A9B">
        <w:rPr>
          <w:szCs w:val="22"/>
        </w:rPr>
        <w:t>In the first quarter of 2018, the Group revised the conditions and reviewed assets acquired and liabilities assumed of Vietnam Construction Materials Joint Stock Company which was the business acquisition in the first quarter of 2017, resulting in the decrease in goodwill arising on acquisition of Baht 10 million. The revision was made in accordance with the conditions for adjusting the acquisition accounting as previously mentioned.</w:t>
      </w:r>
    </w:p>
    <w:p w14:paraId="083CD339" w14:textId="77777777" w:rsidR="002E766B" w:rsidRPr="005452D3" w:rsidRDefault="002E766B" w:rsidP="007F17FA">
      <w:pPr>
        <w:autoSpaceDE w:val="0"/>
        <w:autoSpaceDN w:val="0"/>
        <w:adjustRightInd w:val="0"/>
        <w:spacing w:line="240" w:lineRule="auto"/>
        <w:ind w:left="540"/>
        <w:jc w:val="thaiDistribute"/>
        <w:rPr>
          <w:rFonts w:cs="Times New Roman"/>
          <w:sz w:val="18"/>
          <w:szCs w:val="18"/>
          <w:highlight w:val="yellow"/>
          <w:lang w:val="en-AU"/>
        </w:rPr>
      </w:pPr>
    </w:p>
    <w:p w14:paraId="4962B8A3" w14:textId="16F4760D" w:rsidR="000A000E" w:rsidRPr="007F17FA" w:rsidRDefault="000A000E" w:rsidP="000A000E">
      <w:pPr>
        <w:pStyle w:val="BodyText"/>
        <w:spacing w:after="0" w:line="240" w:lineRule="atLeast"/>
        <w:ind w:left="540"/>
        <w:jc w:val="thaiDistribute"/>
        <w:rPr>
          <w:b/>
          <w:bCs/>
          <w:lang w:val="en-GB"/>
        </w:rPr>
      </w:pPr>
      <w:r w:rsidRPr="007F17FA">
        <w:rPr>
          <w:rFonts w:cs="Times New Roman"/>
          <w:szCs w:val="22"/>
        </w:rPr>
        <w:t>Assets acquired and liabilities assumed at the acquisition date were as follows:</w:t>
      </w:r>
    </w:p>
    <w:p w14:paraId="7C1711C5" w14:textId="6EC7BC3B" w:rsidR="000A000E" w:rsidRPr="007F17FA" w:rsidRDefault="00A345C9" w:rsidP="006958B4">
      <w:pPr>
        <w:pStyle w:val="BodyText"/>
        <w:spacing w:after="0" w:line="240" w:lineRule="atLeast"/>
        <w:ind w:left="490"/>
        <w:jc w:val="thaiDistribute"/>
        <w:rPr>
          <w:b/>
          <w:bCs/>
          <w:sz w:val="16"/>
          <w:szCs w:val="14"/>
          <w:lang w:val="en-GB"/>
        </w:rPr>
      </w:pPr>
      <w:r w:rsidRPr="00A345C9">
        <w:rPr>
          <w:noProof/>
          <w:lang w:val="en-US" w:bidi="th-TH"/>
        </w:rPr>
        <w:drawing>
          <wp:inline distT="0" distB="0" distL="0" distR="0" wp14:anchorId="0F8935CC" wp14:editId="24B34781">
            <wp:extent cx="5759450" cy="60115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6011545"/>
                    </a:xfrm>
                    <a:prstGeom prst="rect">
                      <a:avLst/>
                    </a:prstGeom>
                    <a:noFill/>
                    <a:ln>
                      <a:noFill/>
                    </a:ln>
                  </pic:spPr>
                </pic:pic>
              </a:graphicData>
            </a:graphic>
          </wp:inline>
        </w:drawing>
      </w:r>
    </w:p>
    <w:p w14:paraId="0CCAD84A" w14:textId="77777777" w:rsidR="00596552" w:rsidRPr="005452D3" w:rsidRDefault="00596552" w:rsidP="000A000E">
      <w:pPr>
        <w:autoSpaceDE w:val="0"/>
        <w:autoSpaceDN w:val="0"/>
        <w:adjustRightInd w:val="0"/>
        <w:spacing w:line="240" w:lineRule="auto"/>
        <w:ind w:left="540"/>
        <w:jc w:val="both"/>
        <w:rPr>
          <w:spacing w:val="-4"/>
          <w:sz w:val="16"/>
          <w:szCs w:val="16"/>
          <w:lang w:val="en-US"/>
        </w:rPr>
      </w:pPr>
    </w:p>
    <w:p w14:paraId="78461FA7" w14:textId="246486D3" w:rsidR="0095065F" w:rsidRPr="007F17FA" w:rsidRDefault="000A000E" w:rsidP="000A000E">
      <w:pPr>
        <w:autoSpaceDE w:val="0"/>
        <w:autoSpaceDN w:val="0"/>
        <w:adjustRightInd w:val="0"/>
        <w:spacing w:line="240" w:lineRule="auto"/>
        <w:ind w:left="540"/>
        <w:jc w:val="both"/>
        <w:rPr>
          <w:b/>
          <w:bCs/>
          <w:lang w:val="en-US"/>
        </w:rPr>
      </w:pPr>
      <w:r w:rsidRPr="007F17FA">
        <w:rPr>
          <w:spacing w:val="-4"/>
          <w:szCs w:val="22"/>
          <w:lang w:val="en-US"/>
        </w:rPr>
        <w:t xml:space="preserve">The Group has agreed to pay total consideration payables of Baht </w:t>
      </w:r>
      <w:r w:rsidR="00BE0068">
        <w:rPr>
          <w:spacing w:val="-4"/>
          <w:szCs w:val="22"/>
          <w:lang w:val="en-US"/>
        </w:rPr>
        <w:t>88</w:t>
      </w:r>
      <w:r w:rsidRPr="007F17FA">
        <w:rPr>
          <w:spacing w:val="-4"/>
          <w:szCs w:val="22"/>
          <w:lang w:val="en-US"/>
        </w:rPr>
        <w:t xml:space="preserve"> million to the </w:t>
      </w:r>
      <w:r w:rsidRPr="007F17FA">
        <w:rPr>
          <w:rFonts w:cs="Times New Roman"/>
          <w:spacing w:val="-4"/>
          <w:szCs w:val="22"/>
          <w:lang w:val="en-US"/>
        </w:rPr>
        <w:t>former</w:t>
      </w:r>
      <w:r w:rsidRPr="007F17FA">
        <w:rPr>
          <w:rFonts w:cs="Times New Roman"/>
          <w:szCs w:val="22"/>
          <w:lang w:val="en-US"/>
        </w:rPr>
        <w:t xml:space="preserve"> shareholder </w:t>
      </w:r>
      <w:r w:rsidRPr="007F17FA">
        <w:rPr>
          <w:szCs w:val="22"/>
          <w:lang w:val="en-US"/>
        </w:rPr>
        <w:t>when certain conditions are achieved within</w:t>
      </w:r>
      <w:r w:rsidR="00BE0068">
        <w:rPr>
          <w:szCs w:val="22"/>
          <w:lang w:val="en-US"/>
        </w:rPr>
        <w:t xml:space="preserve"> May</w:t>
      </w:r>
      <w:r w:rsidRPr="007F17FA">
        <w:rPr>
          <w:szCs w:val="22"/>
          <w:lang w:val="en-US"/>
        </w:rPr>
        <w:t xml:space="preserve"> 20</w:t>
      </w:r>
      <w:r w:rsidR="00BE0068">
        <w:rPr>
          <w:szCs w:val="22"/>
          <w:lang w:val="en-US"/>
        </w:rPr>
        <w:t>21</w:t>
      </w:r>
      <w:r w:rsidRPr="007F17FA">
        <w:rPr>
          <w:szCs w:val="22"/>
          <w:lang w:val="en-US"/>
        </w:rPr>
        <w:t>.</w:t>
      </w:r>
    </w:p>
    <w:p w14:paraId="7DA15CA5" w14:textId="51CE41ED" w:rsidR="000A000E" w:rsidRPr="007F17FA" w:rsidRDefault="000A000E" w:rsidP="000A000E">
      <w:pPr>
        <w:pStyle w:val="BodyText"/>
        <w:spacing w:after="0" w:line="240" w:lineRule="atLeast"/>
        <w:ind w:left="567"/>
        <w:jc w:val="both"/>
        <w:rPr>
          <w:szCs w:val="22"/>
          <w:rtl/>
          <w:cs/>
          <w:lang w:val="en-US"/>
        </w:rPr>
      </w:pPr>
      <w:r w:rsidRPr="00156C35">
        <w:rPr>
          <w:spacing w:val="-4"/>
          <w:szCs w:val="22"/>
          <w:lang w:val="en-US"/>
        </w:rPr>
        <w:lastRenderedPageBreak/>
        <w:t>The assets, liabilities and operating results since acquisition date of those subsidiaries have been included</w:t>
      </w:r>
      <w:r w:rsidRPr="00156C35">
        <w:rPr>
          <w:spacing w:val="6"/>
          <w:szCs w:val="22"/>
          <w:lang w:val="en-US"/>
        </w:rPr>
        <w:t xml:space="preserve"> </w:t>
      </w:r>
      <w:r w:rsidRPr="00156C35">
        <w:rPr>
          <w:szCs w:val="22"/>
          <w:lang w:val="en-US"/>
        </w:rPr>
        <w:t>in the Group’s consolidated financial statements</w:t>
      </w:r>
      <w:r w:rsidRPr="00156C35">
        <w:rPr>
          <w:spacing w:val="-2"/>
          <w:szCs w:val="22"/>
          <w:lang w:val="en-US"/>
        </w:rPr>
        <w:t xml:space="preserve"> </w:t>
      </w:r>
      <w:r w:rsidRPr="00156C35">
        <w:rPr>
          <w:szCs w:val="22"/>
          <w:lang w:val="en-US"/>
        </w:rPr>
        <w:t xml:space="preserve">for the </w:t>
      </w:r>
      <w:r w:rsidR="00BE0068" w:rsidRPr="00156C35">
        <w:rPr>
          <w:szCs w:val="22"/>
          <w:lang w:val="en-US"/>
        </w:rPr>
        <w:t xml:space="preserve">three-month period </w:t>
      </w:r>
      <w:r w:rsidRPr="00156C35">
        <w:rPr>
          <w:szCs w:val="22"/>
          <w:lang w:val="en-US"/>
        </w:rPr>
        <w:t xml:space="preserve">ended 31 </w:t>
      </w:r>
      <w:r w:rsidR="00BE0068" w:rsidRPr="00156C35">
        <w:rPr>
          <w:szCs w:val="22"/>
          <w:lang w:val="en-US"/>
        </w:rPr>
        <w:t>March</w:t>
      </w:r>
      <w:r w:rsidRPr="00156C35">
        <w:rPr>
          <w:szCs w:val="22"/>
          <w:lang w:val="en-US"/>
        </w:rPr>
        <w:t xml:space="preserve"> 201</w:t>
      </w:r>
      <w:r w:rsidR="00BE0068" w:rsidRPr="00156C35">
        <w:rPr>
          <w:szCs w:val="22"/>
          <w:lang w:val="en-US"/>
        </w:rPr>
        <w:t>8</w:t>
      </w:r>
      <w:r w:rsidRPr="00156C35">
        <w:rPr>
          <w:spacing w:val="-2"/>
          <w:szCs w:val="22"/>
          <w:lang w:val="en-US"/>
        </w:rPr>
        <w:t>.</w:t>
      </w:r>
      <w:r w:rsidRPr="007F17FA">
        <w:rPr>
          <w:spacing w:val="2"/>
          <w:szCs w:val="22"/>
          <w:lang w:val="en-US"/>
        </w:rPr>
        <w:t xml:space="preserve"> </w:t>
      </w:r>
      <w:r w:rsidRPr="00156C35">
        <w:rPr>
          <w:spacing w:val="4"/>
          <w:szCs w:val="22"/>
          <w:lang w:val="en-US"/>
        </w:rPr>
        <w:t xml:space="preserve">The subsidiaries contributed revenue from sales of Baht </w:t>
      </w:r>
      <w:r w:rsidR="00BE0068" w:rsidRPr="00156C35">
        <w:rPr>
          <w:spacing w:val="4"/>
          <w:szCs w:val="22"/>
          <w:lang w:val="en-US"/>
        </w:rPr>
        <w:t>97</w:t>
      </w:r>
      <w:r w:rsidRPr="00156C35">
        <w:rPr>
          <w:spacing w:val="4"/>
          <w:szCs w:val="22"/>
          <w:lang w:val="en-US"/>
        </w:rPr>
        <w:t xml:space="preserve"> million and </w:t>
      </w:r>
      <w:r w:rsidR="00BE0068" w:rsidRPr="00156C35">
        <w:rPr>
          <w:spacing w:val="4"/>
          <w:szCs w:val="22"/>
          <w:lang w:val="en-US"/>
        </w:rPr>
        <w:t>profit</w:t>
      </w:r>
      <w:r w:rsidRPr="00156C35">
        <w:rPr>
          <w:spacing w:val="4"/>
          <w:szCs w:val="22"/>
          <w:lang w:val="en-US"/>
        </w:rPr>
        <w:t xml:space="preserve"> for the </w:t>
      </w:r>
      <w:r w:rsidR="00BE0068" w:rsidRPr="00156C35">
        <w:rPr>
          <w:spacing w:val="4"/>
          <w:szCs w:val="22"/>
          <w:lang w:val="en-US"/>
        </w:rPr>
        <w:t>period</w:t>
      </w:r>
      <w:r w:rsidRPr="00156C35">
        <w:rPr>
          <w:spacing w:val="4"/>
          <w:szCs w:val="22"/>
          <w:lang w:val="en-US"/>
        </w:rPr>
        <w:t xml:space="preserve"> of</w:t>
      </w:r>
      <w:r w:rsidRPr="007F17FA">
        <w:rPr>
          <w:spacing w:val="-2"/>
          <w:szCs w:val="22"/>
          <w:lang w:val="en-US"/>
        </w:rPr>
        <w:t xml:space="preserve"> Baht 3 million to the Group’s operating results. If the acquisition had occurred</w:t>
      </w:r>
      <w:r w:rsidRPr="007F17FA">
        <w:rPr>
          <w:spacing w:val="2"/>
          <w:szCs w:val="22"/>
          <w:lang w:val="en-US"/>
        </w:rPr>
        <w:t xml:space="preserve"> on 1 January 201</w:t>
      </w:r>
      <w:r w:rsidR="00BE0068">
        <w:rPr>
          <w:spacing w:val="2"/>
          <w:szCs w:val="22"/>
          <w:lang w:val="en-US"/>
        </w:rPr>
        <w:t>8</w:t>
      </w:r>
      <w:r w:rsidRPr="007F17FA">
        <w:rPr>
          <w:spacing w:val="2"/>
          <w:szCs w:val="22"/>
          <w:lang w:val="en-US"/>
        </w:rPr>
        <w:t xml:space="preserve">, management estimates that consolidated revenue from sales would have been </w:t>
      </w:r>
      <w:r w:rsidRPr="007F17FA">
        <w:rPr>
          <w:szCs w:val="22"/>
          <w:lang w:val="en-US"/>
        </w:rPr>
        <w:t xml:space="preserve">Baht </w:t>
      </w:r>
      <w:r w:rsidR="00BE0068">
        <w:rPr>
          <w:szCs w:val="22"/>
          <w:lang w:val="en-US"/>
        </w:rPr>
        <w:t>119</w:t>
      </w:r>
      <w:r w:rsidRPr="007F17FA">
        <w:rPr>
          <w:szCs w:val="22"/>
          <w:lang w:val="en-US"/>
        </w:rPr>
        <w:t>,</w:t>
      </w:r>
      <w:r w:rsidR="00BE0068">
        <w:rPr>
          <w:szCs w:val="22"/>
          <w:lang w:val="en-US"/>
        </w:rPr>
        <w:t>499</w:t>
      </w:r>
      <w:r w:rsidRPr="007F17FA">
        <w:rPr>
          <w:szCs w:val="22"/>
          <w:lang w:val="en-US"/>
        </w:rPr>
        <w:t xml:space="preserve"> million and consolidated profit for the </w:t>
      </w:r>
      <w:r w:rsidR="00BE0068">
        <w:rPr>
          <w:szCs w:val="22"/>
          <w:lang w:val="en-US"/>
        </w:rPr>
        <w:t>period</w:t>
      </w:r>
      <w:r w:rsidRPr="007F17FA">
        <w:rPr>
          <w:szCs w:val="22"/>
          <w:lang w:val="en-US"/>
        </w:rPr>
        <w:t xml:space="preserve"> would have been Baht </w:t>
      </w:r>
      <w:r w:rsidR="00BE0068">
        <w:rPr>
          <w:szCs w:val="22"/>
          <w:lang w:val="en-US"/>
        </w:rPr>
        <w:t>12</w:t>
      </w:r>
      <w:r w:rsidRPr="007F17FA">
        <w:rPr>
          <w:szCs w:val="22"/>
          <w:lang w:val="en-US"/>
        </w:rPr>
        <w:t>,</w:t>
      </w:r>
      <w:r w:rsidR="00BE0068">
        <w:rPr>
          <w:szCs w:val="22"/>
          <w:lang w:val="en-US"/>
        </w:rPr>
        <w:t>453</w:t>
      </w:r>
      <w:r w:rsidRPr="007F17FA">
        <w:rPr>
          <w:szCs w:val="22"/>
          <w:lang w:val="en-US"/>
        </w:rPr>
        <w:t xml:space="preserve"> million.</w:t>
      </w:r>
    </w:p>
    <w:p w14:paraId="326C0E78" w14:textId="77777777" w:rsidR="000A000E" w:rsidRPr="00270F18" w:rsidRDefault="000A000E" w:rsidP="000A000E">
      <w:pPr>
        <w:autoSpaceDE w:val="0"/>
        <w:autoSpaceDN w:val="0"/>
        <w:adjustRightInd w:val="0"/>
        <w:spacing w:line="240" w:lineRule="auto"/>
        <w:ind w:left="540"/>
        <w:jc w:val="both"/>
        <w:rPr>
          <w:szCs w:val="22"/>
          <w:highlight w:val="yellow"/>
          <w:lang w:val="en-US"/>
        </w:rPr>
      </w:pPr>
    </w:p>
    <w:p w14:paraId="58A94C4A" w14:textId="150456EA" w:rsidR="00FD2134" w:rsidRPr="007F17FA" w:rsidRDefault="000A000E" w:rsidP="000A000E">
      <w:pPr>
        <w:autoSpaceDE w:val="0"/>
        <w:autoSpaceDN w:val="0"/>
        <w:adjustRightInd w:val="0"/>
        <w:spacing w:line="276" w:lineRule="auto"/>
        <w:ind w:left="540"/>
        <w:jc w:val="both"/>
        <w:rPr>
          <w:szCs w:val="22"/>
          <w:lang w:val="en-US"/>
        </w:rPr>
      </w:pPr>
      <w:r w:rsidRPr="007F17FA">
        <w:rPr>
          <w:spacing w:val="-4"/>
          <w:szCs w:val="22"/>
          <w:lang w:val="en-US"/>
        </w:rPr>
        <w:t xml:space="preserve">The Group incurred acquisition costs </w:t>
      </w:r>
      <w:r w:rsidR="00246522" w:rsidRPr="007F17FA">
        <w:rPr>
          <w:spacing w:val="-4"/>
          <w:szCs w:val="22"/>
          <w:lang w:val="en-US"/>
        </w:rPr>
        <w:t>totaling</w:t>
      </w:r>
      <w:r w:rsidRPr="007F17FA">
        <w:rPr>
          <w:spacing w:val="-4"/>
          <w:szCs w:val="22"/>
          <w:lang w:val="en-US"/>
        </w:rPr>
        <w:t xml:space="preserve"> Baht </w:t>
      </w:r>
      <w:r w:rsidR="00BE0068" w:rsidRPr="007F17FA">
        <w:rPr>
          <w:spacing w:val="-4"/>
          <w:szCs w:val="22"/>
          <w:lang w:val="en-US"/>
        </w:rPr>
        <w:t>14</w:t>
      </w:r>
      <w:r w:rsidRPr="007F17FA">
        <w:rPr>
          <w:spacing w:val="-4"/>
          <w:szCs w:val="22"/>
          <w:lang w:val="en-US"/>
        </w:rPr>
        <w:t xml:space="preserve"> million which had been included in administrative</w:t>
      </w:r>
      <w:r w:rsidRPr="007F17FA">
        <w:rPr>
          <w:szCs w:val="22"/>
          <w:lang w:val="en-US"/>
        </w:rPr>
        <w:t xml:space="preserve"> expenses in the consolidated income statement.</w:t>
      </w:r>
    </w:p>
    <w:p w14:paraId="71E08D3E" w14:textId="77777777" w:rsidR="00FD2134" w:rsidRPr="00270F18" w:rsidRDefault="00FD2134">
      <w:pPr>
        <w:spacing w:line="240" w:lineRule="auto"/>
        <w:rPr>
          <w:szCs w:val="22"/>
          <w:highlight w:val="yellow"/>
          <w:lang w:val="en-US"/>
        </w:rPr>
      </w:pPr>
    </w:p>
    <w:p w14:paraId="4E9785F9" w14:textId="77777777" w:rsidR="000A000E" w:rsidRPr="007F17FA" w:rsidRDefault="000A000E" w:rsidP="007F17FA">
      <w:pPr>
        <w:pStyle w:val="ListParagraph"/>
        <w:numPr>
          <w:ilvl w:val="0"/>
          <w:numId w:val="28"/>
        </w:numPr>
        <w:autoSpaceDE w:val="0"/>
        <w:autoSpaceDN w:val="0"/>
        <w:adjustRightInd w:val="0"/>
        <w:spacing w:line="240" w:lineRule="auto"/>
        <w:jc w:val="thaiDistribute"/>
        <w:rPr>
          <w:rFonts w:cs="Cordia New"/>
          <w:b/>
          <w:bCs/>
          <w:i/>
          <w:iCs/>
          <w:sz w:val="24"/>
          <w:szCs w:val="22"/>
          <w:lang w:val="en-US" w:bidi="th-TH"/>
        </w:rPr>
      </w:pPr>
      <w:r w:rsidRPr="007F17FA">
        <w:rPr>
          <w:rFonts w:cs="Cordia New"/>
          <w:b/>
          <w:bCs/>
          <w:i/>
          <w:iCs/>
          <w:sz w:val="24"/>
          <w:szCs w:val="22"/>
          <w:lang w:val="en-US" w:bidi="th-TH"/>
        </w:rPr>
        <w:t>Change in ownership interests in subsidiaries</w:t>
      </w:r>
    </w:p>
    <w:p w14:paraId="25FB8470" w14:textId="77777777" w:rsidR="000A000E" w:rsidRPr="00270F18" w:rsidRDefault="000A000E" w:rsidP="000A000E">
      <w:pPr>
        <w:autoSpaceDE w:val="0"/>
        <w:autoSpaceDN w:val="0"/>
        <w:adjustRightInd w:val="0"/>
        <w:spacing w:line="240" w:lineRule="auto"/>
        <w:ind w:left="540"/>
        <w:jc w:val="both"/>
        <w:rPr>
          <w:szCs w:val="22"/>
          <w:highlight w:val="yellow"/>
          <w:lang w:val="en-US" w:bidi="th-TH"/>
        </w:rPr>
      </w:pPr>
    </w:p>
    <w:p w14:paraId="3D149481" w14:textId="214883A9" w:rsidR="000A000E" w:rsidRPr="005538D9" w:rsidRDefault="00111510" w:rsidP="000A000E">
      <w:pPr>
        <w:autoSpaceDE w:val="0"/>
        <w:autoSpaceDN w:val="0"/>
        <w:adjustRightInd w:val="0"/>
        <w:spacing w:line="240" w:lineRule="auto"/>
        <w:ind w:left="540"/>
        <w:jc w:val="both"/>
        <w:rPr>
          <w:szCs w:val="22"/>
          <w:highlight w:val="yellow"/>
          <w:lang w:val="en-US"/>
        </w:rPr>
      </w:pPr>
      <w:r w:rsidRPr="00111510">
        <w:rPr>
          <w:rFonts w:cs="Times New Roman"/>
          <w:spacing w:val="-2"/>
          <w:szCs w:val="22"/>
          <w:lang w:val="en-US" w:bidi="th-TH"/>
        </w:rPr>
        <w:t xml:space="preserve">In the first quarter of </w:t>
      </w:r>
      <w:r w:rsidRPr="008877A0">
        <w:rPr>
          <w:rFonts w:cs="Times New Roman"/>
          <w:spacing w:val="-2"/>
          <w:szCs w:val="22"/>
          <w:lang w:val="en-US" w:bidi="th-TH"/>
        </w:rPr>
        <w:t>2018</w:t>
      </w:r>
      <w:r w:rsidRPr="008877A0">
        <w:rPr>
          <w:rFonts w:cs="Times New Roman"/>
          <w:szCs w:val="22"/>
          <w:lang w:val="en-US" w:bidi="th-TH"/>
        </w:rPr>
        <w:t>,</w:t>
      </w:r>
      <w:r w:rsidR="000A000E" w:rsidRPr="007F17FA">
        <w:rPr>
          <w:spacing w:val="-2"/>
          <w:szCs w:val="22"/>
          <w:lang w:val="en-US" w:bidi="th-TH"/>
        </w:rPr>
        <w:t xml:space="preserve"> </w:t>
      </w:r>
      <w:r w:rsidR="00266FBA">
        <w:rPr>
          <w:spacing w:val="-2"/>
          <w:szCs w:val="22"/>
          <w:lang w:val="en-US" w:bidi="th-TH"/>
        </w:rPr>
        <w:t xml:space="preserve">the Group </w:t>
      </w:r>
      <w:r w:rsidR="000A000E" w:rsidRPr="007F17FA">
        <w:rPr>
          <w:spacing w:val="-2"/>
          <w:szCs w:val="22"/>
          <w:lang w:val="en-US" w:bidi="th-TH"/>
        </w:rPr>
        <w:t xml:space="preserve">had </w:t>
      </w:r>
      <w:r w:rsidR="000A000E" w:rsidRPr="007F17FA">
        <w:rPr>
          <w:rFonts w:cs="Times New Roman"/>
          <w:spacing w:val="-4"/>
          <w:szCs w:val="22"/>
          <w:lang w:val="en-US"/>
        </w:rPr>
        <w:t xml:space="preserve">purchased additional ordinary shares of </w:t>
      </w:r>
      <w:r w:rsidRPr="007F17FA">
        <w:rPr>
          <w:rFonts w:cs="Times New Roman"/>
          <w:spacing w:val="-4"/>
          <w:szCs w:val="22"/>
          <w:lang w:val="en-US"/>
        </w:rPr>
        <w:t xml:space="preserve">Dyna Packs </w:t>
      </w:r>
      <w:r w:rsidR="00021DF6" w:rsidRPr="00FE194C">
        <w:t>Co., Ltd.</w:t>
      </w:r>
      <w:r w:rsidRPr="007F17FA">
        <w:rPr>
          <w:rFonts w:cs="Times New Roman"/>
          <w:spacing w:val="-4"/>
          <w:szCs w:val="22"/>
          <w:lang w:val="en-US"/>
        </w:rPr>
        <w:t xml:space="preserve"> </w:t>
      </w:r>
      <w:r w:rsidR="00773740">
        <w:rPr>
          <w:rFonts w:cs="Times New Roman"/>
          <w:spacing w:val="-4"/>
          <w:szCs w:val="22"/>
          <w:lang w:val="en-US"/>
        </w:rPr>
        <w:t>a</w:t>
      </w:r>
      <w:r w:rsidRPr="007F17FA">
        <w:rPr>
          <w:rFonts w:cs="Times New Roman"/>
          <w:spacing w:val="-4"/>
          <w:szCs w:val="22"/>
          <w:lang w:val="en-US"/>
        </w:rPr>
        <w:t>nd</w:t>
      </w:r>
      <w:r w:rsidR="00773740">
        <w:rPr>
          <w:rFonts w:cs="Times New Roman"/>
          <w:spacing w:val="-4"/>
          <w:szCs w:val="22"/>
          <w:lang w:val="en-US"/>
        </w:rPr>
        <w:t xml:space="preserve"> </w:t>
      </w:r>
      <w:r w:rsidRPr="007F17FA">
        <w:rPr>
          <w:rFonts w:cs="Times New Roman"/>
          <w:spacing w:val="-4"/>
          <w:szCs w:val="22"/>
          <w:lang w:val="en-US"/>
        </w:rPr>
        <w:t xml:space="preserve">Orient Containers </w:t>
      </w:r>
      <w:r w:rsidR="00021DF6" w:rsidRPr="00FE194C">
        <w:t>Co., Ltd.</w:t>
      </w:r>
      <w:r w:rsidRPr="007F17FA">
        <w:rPr>
          <w:rFonts w:cs="Times New Roman"/>
          <w:spacing w:val="-4"/>
          <w:szCs w:val="22"/>
          <w:lang w:val="en-US"/>
        </w:rPr>
        <w:t xml:space="preserve"> </w:t>
      </w:r>
      <w:r w:rsidR="008877A0" w:rsidRPr="007F17FA">
        <w:rPr>
          <w:szCs w:val="22"/>
          <w:lang w:val="en-US" w:bidi="th-TH"/>
        </w:rPr>
        <w:t>increased from 75% to 100%</w:t>
      </w:r>
      <w:r w:rsidR="002E766B" w:rsidRPr="007F17FA">
        <w:rPr>
          <w:rFonts w:cs="Times New Roman"/>
          <w:spacing w:val="-4"/>
          <w:szCs w:val="22"/>
          <w:lang w:val="en-US"/>
        </w:rPr>
        <w:t xml:space="preserve">, </w:t>
      </w:r>
      <w:r w:rsidR="002E766B" w:rsidRPr="002E766B">
        <w:rPr>
          <w:rFonts w:cs="Times New Roman"/>
          <w:spacing w:val="-4"/>
          <w:szCs w:val="22"/>
          <w:lang w:val="en-US"/>
        </w:rPr>
        <w:t xml:space="preserve">Sosuco and Group </w:t>
      </w:r>
      <w:r w:rsidR="002E766B" w:rsidRPr="00156C35">
        <w:rPr>
          <w:rFonts w:cs="Times New Roman"/>
          <w:spacing w:val="-6"/>
          <w:szCs w:val="22"/>
          <w:lang w:val="en-US"/>
        </w:rPr>
        <w:t xml:space="preserve">(2008) </w:t>
      </w:r>
      <w:r w:rsidR="00021DF6" w:rsidRPr="00156C35">
        <w:rPr>
          <w:spacing w:val="-6"/>
        </w:rPr>
        <w:t>Co., Ltd.</w:t>
      </w:r>
      <w:r w:rsidR="002E766B" w:rsidRPr="00156C35">
        <w:rPr>
          <w:rFonts w:cs="Times New Roman"/>
          <w:spacing w:val="-6"/>
          <w:szCs w:val="22"/>
          <w:lang w:val="en-US"/>
        </w:rPr>
        <w:t xml:space="preserve"> </w:t>
      </w:r>
      <w:r w:rsidR="002E766B" w:rsidRPr="006958B4">
        <w:rPr>
          <w:szCs w:val="22"/>
          <w:lang w:val="en-US" w:bidi="th-TH"/>
        </w:rPr>
        <w:t>increased from 90% to 100% and</w:t>
      </w:r>
      <w:r w:rsidR="002E766B" w:rsidRPr="006958B4">
        <w:rPr>
          <w:rFonts w:cs="Times New Roman"/>
          <w:szCs w:val="22"/>
          <w:lang w:val="en-US"/>
        </w:rPr>
        <w:t xml:space="preserve"> </w:t>
      </w:r>
      <w:r w:rsidR="009564D4" w:rsidRPr="006958B4">
        <w:rPr>
          <w:rFonts w:cs="Times New Roman"/>
          <w:szCs w:val="22"/>
          <w:lang w:val="en-US"/>
        </w:rPr>
        <w:t>other subsidiaries</w:t>
      </w:r>
      <w:r w:rsidR="000A000E" w:rsidRPr="006958B4">
        <w:rPr>
          <w:szCs w:val="22"/>
          <w:lang w:val="en-US" w:bidi="th-TH"/>
        </w:rPr>
        <w:t xml:space="preserve">, amounting to Baht </w:t>
      </w:r>
      <w:r w:rsidR="00266FBA" w:rsidRPr="006958B4">
        <w:rPr>
          <w:szCs w:val="22"/>
          <w:lang w:val="en-US" w:bidi="th-TH"/>
        </w:rPr>
        <w:t>587</w:t>
      </w:r>
      <w:r w:rsidR="00D030D4" w:rsidRPr="006958B4">
        <w:rPr>
          <w:szCs w:val="22"/>
          <w:lang w:val="en-US" w:bidi="th-TH"/>
        </w:rPr>
        <w:t xml:space="preserve"> </w:t>
      </w:r>
      <w:r w:rsidR="000A000E" w:rsidRPr="006958B4">
        <w:rPr>
          <w:szCs w:val="22"/>
          <w:lang w:val="en-US" w:bidi="th-TH"/>
        </w:rPr>
        <w:t>million.</w:t>
      </w:r>
    </w:p>
    <w:p w14:paraId="5991EE35" w14:textId="77777777" w:rsidR="000A000E" w:rsidRPr="00270F18" w:rsidRDefault="000A000E" w:rsidP="000A000E">
      <w:pPr>
        <w:pStyle w:val="BodyText"/>
        <w:spacing w:after="0" w:line="240" w:lineRule="atLeast"/>
        <w:ind w:left="567"/>
        <w:jc w:val="thaiDistribute"/>
        <w:rPr>
          <w:szCs w:val="22"/>
          <w:highlight w:val="yellow"/>
          <w:lang w:val="en-US"/>
        </w:rPr>
      </w:pPr>
    </w:p>
    <w:p w14:paraId="4E6C3CD2" w14:textId="173816F8" w:rsidR="000A000E" w:rsidRPr="007F17FA" w:rsidRDefault="000A000E" w:rsidP="000A000E">
      <w:pPr>
        <w:autoSpaceDE w:val="0"/>
        <w:autoSpaceDN w:val="0"/>
        <w:adjustRightInd w:val="0"/>
        <w:spacing w:line="240" w:lineRule="auto"/>
        <w:ind w:left="540"/>
        <w:jc w:val="both"/>
        <w:rPr>
          <w:szCs w:val="22"/>
          <w:lang w:val="en-US"/>
        </w:rPr>
      </w:pPr>
      <w:r w:rsidRPr="007F17FA">
        <w:rPr>
          <w:szCs w:val="22"/>
          <w:lang w:val="en-US"/>
        </w:rPr>
        <w:t xml:space="preserve">The following </w:t>
      </w:r>
      <w:r w:rsidR="00246522" w:rsidRPr="007F17FA">
        <w:rPr>
          <w:szCs w:val="22"/>
          <w:lang w:val="en-US"/>
        </w:rPr>
        <w:t>summarize</w:t>
      </w:r>
      <w:r w:rsidRPr="007F17FA">
        <w:rPr>
          <w:szCs w:val="22"/>
          <w:lang w:val="en-US"/>
        </w:rPr>
        <w:t>s the effect of the change in the Group’s ownership interests:</w:t>
      </w:r>
    </w:p>
    <w:p w14:paraId="29662EC4" w14:textId="77777777" w:rsidR="000A000E" w:rsidRPr="00270F18" w:rsidRDefault="000A000E" w:rsidP="000A000E">
      <w:pPr>
        <w:autoSpaceDE w:val="0"/>
        <w:autoSpaceDN w:val="0"/>
        <w:adjustRightInd w:val="0"/>
        <w:spacing w:line="240" w:lineRule="auto"/>
        <w:ind w:left="540"/>
        <w:jc w:val="both"/>
        <w:rPr>
          <w:szCs w:val="22"/>
          <w:highlight w:val="yellow"/>
          <w:lang w:val="en-US"/>
        </w:rPr>
      </w:pPr>
    </w:p>
    <w:tbl>
      <w:tblPr>
        <w:tblW w:w="9189" w:type="dxa"/>
        <w:tblInd w:w="529" w:type="dxa"/>
        <w:tblLayout w:type="fixed"/>
        <w:tblCellMar>
          <w:left w:w="79" w:type="dxa"/>
          <w:right w:w="79" w:type="dxa"/>
        </w:tblCellMar>
        <w:tblLook w:val="0000" w:firstRow="0" w:lastRow="0" w:firstColumn="0" w:lastColumn="0" w:noHBand="0" w:noVBand="0"/>
      </w:tblPr>
      <w:tblGrid>
        <w:gridCol w:w="7169"/>
        <w:gridCol w:w="178"/>
        <w:gridCol w:w="1842"/>
      </w:tblGrid>
      <w:tr w:rsidR="000A000E" w:rsidRPr="00270F18" w14:paraId="2EECF2B5" w14:textId="77777777" w:rsidTr="00827349">
        <w:trPr>
          <w:cantSplit/>
        </w:trPr>
        <w:tc>
          <w:tcPr>
            <w:tcW w:w="7169" w:type="dxa"/>
          </w:tcPr>
          <w:p w14:paraId="501CCCF3" w14:textId="77777777" w:rsidR="000A000E" w:rsidRPr="00270F18" w:rsidRDefault="000A000E" w:rsidP="00827349">
            <w:pPr>
              <w:spacing w:line="240" w:lineRule="atLeast"/>
              <w:jc w:val="center"/>
              <w:rPr>
                <w:szCs w:val="22"/>
                <w:highlight w:val="yellow"/>
              </w:rPr>
            </w:pPr>
          </w:p>
        </w:tc>
        <w:tc>
          <w:tcPr>
            <w:tcW w:w="178" w:type="dxa"/>
          </w:tcPr>
          <w:p w14:paraId="7BEF6582" w14:textId="77777777" w:rsidR="000A000E" w:rsidRPr="00270F18" w:rsidRDefault="000A000E" w:rsidP="00827349">
            <w:pPr>
              <w:spacing w:line="240" w:lineRule="atLeast"/>
              <w:jc w:val="center"/>
              <w:rPr>
                <w:szCs w:val="22"/>
                <w:highlight w:val="yellow"/>
              </w:rPr>
            </w:pPr>
          </w:p>
        </w:tc>
        <w:tc>
          <w:tcPr>
            <w:tcW w:w="1842" w:type="dxa"/>
            <w:vAlign w:val="center"/>
          </w:tcPr>
          <w:p w14:paraId="2A162743" w14:textId="77777777" w:rsidR="000A000E" w:rsidRPr="007F17FA" w:rsidRDefault="000A000E" w:rsidP="00827349">
            <w:pPr>
              <w:spacing w:line="240" w:lineRule="atLeast"/>
              <w:ind w:left="-79" w:right="-79"/>
              <w:jc w:val="center"/>
              <w:rPr>
                <w:i/>
                <w:iCs/>
                <w:szCs w:val="22"/>
              </w:rPr>
            </w:pPr>
            <w:r w:rsidRPr="007F17FA">
              <w:rPr>
                <w:i/>
                <w:iCs/>
                <w:szCs w:val="22"/>
              </w:rPr>
              <w:t>(in million Baht)</w:t>
            </w:r>
          </w:p>
        </w:tc>
      </w:tr>
      <w:tr w:rsidR="000A000E" w:rsidRPr="00270F18" w14:paraId="46F98509" w14:textId="77777777" w:rsidTr="00827349">
        <w:trPr>
          <w:cantSplit/>
        </w:trPr>
        <w:tc>
          <w:tcPr>
            <w:tcW w:w="7169" w:type="dxa"/>
            <w:vAlign w:val="center"/>
          </w:tcPr>
          <w:p w14:paraId="5327DA87" w14:textId="77777777" w:rsidR="000A000E" w:rsidRPr="007F17FA" w:rsidRDefault="000A000E" w:rsidP="00827349">
            <w:pPr>
              <w:spacing w:line="240" w:lineRule="atLeast"/>
              <w:rPr>
                <w:szCs w:val="22"/>
              </w:rPr>
            </w:pPr>
            <w:r w:rsidRPr="007F17FA">
              <w:t xml:space="preserve">Carrying amount </w:t>
            </w:r>
            <w:r w:rsidRPr="007F17FA">
              <w:rPr>
                <w:rFonts w:eastAsia="Arial Unicode MS" w:cs="Times New Roman"/>
                <w:szCs w:val="22"/>
              </w:rPr>
              <w:t>of non-controlling interests acquired</w:t>
            </w:r>
            <w:r w:rsidRPr="007F17FA">
              <w:rPr>
                <w:szCs w:val="22"/>
                <w:lang w:val="en-US" w:bidi="th-TH"/>
              </w:rPr>
              <w:t xml:space="preserve">    </w:t>
            </w:r>
          </w:p>
        </w:tc>
        <w:tc>
          <w:tcPr>
            <w:tcW w:w="178" w:type="dxa"/>
          </w:tcPr>
          <w:p w14:paraId="3AF73F8A" w14:textId="77777777" w:rsidR="000A000E" w:rsidRPr="00270F18" w:rsidRDefault="000A000E" w:rsidP="00827349">
            <w:pPr>
              <w:spacing w:line="240" w:lineRule="atLeast"/>
              <w:rPr>
                <w:szCs w:val="22"/>
                <w:highlight w:val="yellow"/>
              </w:rPr>
            </w:pPr>
          </w:p>
        </w:tc>
        <w:tc>
          <w:tcPr>
            <w:tcW w:w="1842" w:type="dxa"/>
            <w:vAlign w:val="center"/>
          </w:tcPr>
          <w:p w14:paraId="3A4D6A73" w14:textId="723DEBB9" w:rsidR="000A000E" w:rsidRPr="007F17FA" w:rsidRDefault="00266FBA" w:rsidP="00827349">
            <w:pPr>
              <w:tabs>
                <w:tab w:val="decimal" w:pos="1197"/>
              </w:tabs>
              <w:spacing w:line="240" w:lineRule="atLeast"/>
              <w:ind w:left="-108" w:right="-108"/>
              <w:rPr>
                <w:szCs w:val="22"/>
              </w:rPr>
            </w:pPr>
            <w:r>
              <w:rPr>
                <w:szCs w:val="22"/>
              </w:rPr>
              <w:t>411</w:t>
            </w:r>
          </w:p>
        </w:tc>
      </w:tr>
      <w:tr w:rsidR="000A000E" w:rsidRPr="00270F18" w14:paraId="250BE50D" w14:textId="77777777" w:rsidTr="00827349">
        <w:trPr>
          <w:cantSplit/>
        </w:trPr>
        <w:tc>
          <w:tcPr>
            <w:tcW w:w="7169" w:type="dxa"/>
            <w:vAlign w:val="center"/>
          </w:tcPr>
          <w:p w14:paraId="6D717A24" w14:textId="77777777" w:rsidR="000A000E" w:rsidRPr="007F17FA" w:rsidRDefault="000A000E" w:rsidP="00827349">
            <w:pPr>
              <w:rPr>
                <w:rFonts w:eastAsia="Arial Unicode MS" w:cs="Times New Roman"/>
                <w:szCs w:val="22"/>
              </w:rPr>
            </w:pPr>
            <w:r w:rsidRPr="007F17FA">
              <w:rPr>
                <w:rFonts w:eastAsia="Arial Unicode MS" w:cs="Times New Roman"/>
                <w:i/>
                <w:iCs/>
                <w:szCs w:val="22"/>
              </w:rPr>
              <w:t>Less</w:t>
            </w:r>
            <w:r w:rsidRPr="007F17FA">
              <w:rPr>
                <w:rFonts w:eastAsia="Arial Unicode MS" w:cs="Times New Roman"/>
                <w:szCs w:val="22"/>
              </w:rPr>
              <w:t xml:space="preserve"> </w:t>
            </w:r>
            <w:r w:rsidRPr="007F17FA">
              <w:t>Consideration paid to</w:t>
            </w:r>
            <w:r w:rsidRPr="007F17FA">
              <w:rPr>
                <w:szCs w:val="22"/>
                <w:lang w:val="en-US" w:bidi="th-TH"/>
              </w:rPr>
              <w:t xml:space="preserve"> non-controlling interests</w:t>
            </w:r>
          </w:p>
        </w:tc>
        <w:tc>
          <w:tcPr>
            <w:tcW w:w="178" w:type="dxa"/>
          </w:tcPr>
          <w:p w14:paraId="3567A90C" w14:textId="77777777" w:rsidR="000A000E" w:rsidRPr="00270F18" w:rsidRDefault="000A000E" w:rsidP="00827349">
            <w:pPr>
              <w:spacing w:line="240" w:lineRule="atLeast"/>
              <w:rPr>
                <w:szCs w:val="22"/>
                <w:highlight w:val="yellow"/>
              </w:rPr>
            </w:pPr>
          </w:p>
        </w:tc>
        <w:tc>
          <w:tcPr>
            <w:tcW w:w="1842" w:type="dxa"/>
            <w:vAlign w:val="center"/>
          </w:tcPr>
          <w:p w14:paraId="64CCEF79" w14:textId="40E7D7FF" w:rsidR="000A000E" w:rsidRPr="007F17FA" w:rsidRDefault="000A000E">
            <w:pPr>
              <w:tabs>
                <w:tab w:val="decimal" w:pos="1197"/>
              </w:tabs>
              <w:spacing w:line="240" w:lineRule="atLeast"/>
              <w:ind w:left="-108" w:right="-108"/>
              <w:rPr>
                <w:szCs w:val="22"/>
              </w:rPr>
            </w:pPr>
            <w:r w:rsidRPr="007F17FA">
              <w:rPr>
                <w:szCs w:val="22"/>
              </w:rPr>
              <w:t>(</w:t>
            </w:r>
            <w:r w:rsidR="00266FBA">
              <w:rPr>
                <w:szCs w:val="22"/>
              </w:rPr>
              <w:t>587</w:t>
            </w:r>
            <w:r w:rsidRPr="007F17FA">
              <w:rPr>
                <w:szCs w:val="22"/>
              </w:rPr>
              <w:t>)</w:t>
            </w:r>
          </w:p>
        </w:tc>
      </w:tr>
      <w:tr w:rsidR="000A000E" w:rsidRPr="00270F18" w14:paraId="2D0EE80B" w14:textId="77777777" w:rsidTr="00827349">
        <w:trPr>
          <w:cantSplit/>
        </w:trPr>
        <w:tc>
          <w:tcPr>
            <w:tcW w:w="7169" w:type="dxa"/>
          </w:tcPr>
          <w:p w14:paraId="545EF35F" w14:textId="77777777" w:rsidR="000A000E" w:rsidRPr="007F17FA" w:rsidRDefault="000A000E" w:rsidP="00827349">
            <w:pPr>
              <w:spacing w:line="240" w:lineRule="atLeast"/>
              <w:rPr>
                <w:b/>
                <w:bCs/>
                <w:szCs w:val="22"/>
                <w:lang w:val="en-US" w:bidi="th-TH"/>
              </w:rPr>
            </w:pPr>
            <w:r w:rsidRPr="007F17FA">
              <w:rPr>
                <w:b/>
                <w:bCs/>
                <w:szCs w:val="22"/>
                <w:lang w:val="en-US" w:bidi="th-TH"/>
              </w:rPr>
              <w:t xml:space="preserve">Decrease in equity attributable to owners of the Group </w:t>
            </w:r>
          </w:p>
          <w:p w14:paraId="59AB6092" w14:textId="77777777" w:rsidR="000A000E" w:rsidRPr="007F17FA" w:rsidRDefault="000A000E" w:rsidP="00827349">
            <w:pPr>
              <w:spacing w:line="240" w:lineRule="atLeast"/>
              <w:rPr>
                <w:b/>
                <w:bCs/>
                <w:szCs w:val="22"/>
              </w:rPr>
            </w:pPr>
            <w:r w:rsidRPr="007F17FA">
              <w:rPr>
                <w:b/>
                <w:bCs/>
                <w:szCs w:val="22"/>
                <w:lang w:val="en-US" w:bidi="th-TH"/>
              </w:rPr>
              <w:t xml:space="preserve">     from additional investments in subsidiaries</w:t>
            </w:r>
          </w:p>
        </w:tc>
        <w:tc>
          <w:tcPr>
            <w:tcW w:w="178" w:type="dxa"/>
          </w:tcPr>
          <w:p w14:paraId="1EA4B1CF" w14:textId="77777777" w:rsidR="000A000E" w:rsidRPr="00270F18" w:rsidRDefault="000A000E" w:rsidP="00827349">
            <w:pPr>
              <w:spacing w:line="240" w:lineRule="atLeast"/>
              <w:rPr>
                <w:b/>
                <w:bCs/>
                <w:szCs w:val="22"/>
                <w:highlight w:val="yellow"/>
              </w:rPr>
            </w:pPr>
          </w:p>
        </w:tc>
        <w:tc>
          <w:tcPr>
            <w:tcW w:w="1842" w:type="dxa"/>
            <w:tcBorders>
              <w:top w:val="single" w:sz="4" w:space="0" w:color="auto"/>
              <w:bottom w:val="double" w:sz="4" w:space="0" w:color="auto"/>
            </w:tcBorders>
          </w:tcPr>
          <w:p w14:paraId="2F4613D6" w14:textId="77777777" w:rsidR="000A000E" w:rsidRPr="007F17FA" w:rsidRDefault="000A000E" w:rsidP="00827349">
            <w:pPr>
              <w:tabs>
                <w:tab w:val="decimal" w:pos="1197"/>
              </w:tabs>
              <w:spacing w:line="240" w:lineRule="atLeast"/>
              <w:ind w:left="-108" w:right="-108"/>
              <w:rPr>
                <w:b/>
                <w:bCs/>
                <w:szCs w:val="22"/>
                <w:lang w:val="en-US"/>
              </w:rPr>
            </w:pPr>
          </w:p>
          <w:p w14:paraId="2E73D714" w14:textId="1B024B28" w:rsidR="000A000E" w:rsidRPr="007F17FA" w:rsidRDefault="000A000E">
            <w:pPr>
              <w:tabs>
                <w:tab w:val="decimal" w:pos="1197"/>
              </w:tabs>
              <w:spacing w:line="240" w:lineRule="atLeast"/>
              <w:ind w:left="-108" w:right="-108"/>
              <w:rPr>
                <w:b/>
                <w:bCs/>
                <w:szCs w:val="22"/>
                <w:lang w:val="en-US"/>
              </w:rPr>
            </w:pPr>
            <w:r w:rsidRPr="007F17FA">
              <w:rPr>
                <w:b/>
                <w:bCs/>
                <w:szCs w:val="22"/>
                <w:lang w:val="en-US"/>
              </w:rPr>
              <w:t>(</w:t>
            </w:r>
            <w:r w:rsidR="00266FBA">
              <w:rPr>
                <w:b/>
                <w:bCs/>
                <w:szCs w:val="22"/>
                <w:lang w:val="en-US"/>
              </w:rPr>
              <w:t>176</w:t>
            </w:r>
            <w:r w:rsidRPr="007F17FA">
              <w:rPr>
                <w:b/>
                <w:bCs/>
                <w:szCs w:val="22"/>
                <w:lang w:val="en-US"/>
              </w:rPr>
              <w:t>)</w:t>
            </w:r>
          </w:p>
        </w:tc>
      </w:tr>
    </w:tbl>
    <w:p w14:paraId="2FE8B64E" w14:textId="77777777" w:rsidR="000A000E" w:rsidRPr="00270F18" w:rsidRDefault="000A000E" w:rsidP="000A000E">
      <w:pPr>
        <w:pStyle w:val="BodyText"/>
        <w:spacing w:after="0" w:line="240" w:lineRule="atLeast"/>
        <w:ind w:left="567"/>
        <w:jc w:val="thaiDistribute"/>
        <w:rPr>
          <w:szCs w:val="22"/>
          <w:highlight w:val="yellow"/>
          <w:lang w:val="en-US"/>
        </w:rPr>
      </w:pPr>
    </w:p>
    <w:p w14:paraId="496FA77B" w14:textId="77777777" w:rsidR="00EC61B4" w:rsidRPr="00333EC3" w:rsidRDefault="00D81366" w:rsidP="00EC61B4">
      <w:pPr>
        <w:tabs>
          <w:tab w:val="left" w:pos="360"/>
        </w:tabs>
        <w:ind w:left="993"/>
        <w:jc w:val="both"/>
        <w:rPr>
          <w:spacing w:val="-2"/>
          <w:szCs w:val="22"/>
          <w:lang w:val="en-US"/>
        </w:rPr>
      </w:pPr>
      <w:r>
        <w:rPr>
          <w:szCs w:val="22"/>
        </w:rPr>
        <w:br w:type="page"/>
      </w:r>
    </w:p>
    <w:p w14:paraId="5B790355" w14:textId="77777777" w:rsidR="00A5674A" w:rsidRDefault="00A53485" w:rsidP="00C521C0">
      <w:pPr>
        <w:pStyle w:val="Heading1"/>
        <w:tabs>
          <w:tab w:val="num" w:pos="540"/>
        </w:tabs>
        <w:spacing w:before="0" w:after="0" w:line="240" w:lineRule="atLeast"/>
        <w:ind w:left="630" w:hanging="630"/>
      </w:pPr>
      <w:r>
        <w:lastRenderedPageBreak/>
        <w:t>R</w:t>
      </w:r>
      <w:r w:rsidR="00B04FD7">
        <w:t>e</w:t>
      </w:r>
      <w:r w:rsidR="00E5575C" w:rsidRPr="0044408F">
        <w:t>lat</w:t>
      </w:r>
      <w:r w:rsidR="000543CA" w:rsidRPr="0044408F">
        <w:t>ed</w:t>
      </w:r>
      <w:r w:rsidR="007B1DB2" w:rsidRPr="007B1DB2">
        <w:rPr>
          <w:lang w:val="en-US"/>
        </w:rPr>
        <w:t xml:space="preserve"> </w:t>
      </w:r>
      <w:r w:rsidR="000543CA" w:rsidRPr="0044408F">
        <w:t>parties</w:t>
      </w:r>
    </w:p>
    <w:p w14:paraId="4C81B210" w14:textId="77777777" w:rsidR="007E2132" w:rsidRPr="0044408F" w:rsidRDefault="007E2132" w:rsidP="00C521C0">
      <w:pPr>
        <w:spacing w:line="240" w:lineRule="atLeast"/>
        <w:ind w:left="567"/>
        <w:jc w:val="thaiDistribute"/>
        <w:rPr>
          <w:lang w:val="en-US"/>
        </w:rPr>
      </w:pPr>
    </w:p>
    <w:p w14:paraId="2698F604" w14:textId="77777777" w:rsidR="00161100" w:rsidRPr="0044408F" w:rsidRDefault="00161100" w:rsidP="00C521C0">
      <w:pPr>
        <w:spacing w:line="240" w:lineRule="atLeast"/>
        <w:ind w:left="540"/>
        <w:jc w:val="thaiDistribute"/>
      </w:pPr>
      <w:r w:rsidRPr="00713216">
        <w:rPr>
          <w:spacing w:val="4"/>
        </w:rPr>
        <w:t>Parties</w:t>
      </w:r>
      <w:r w:rsidR="007B1DB2" w:rsidRPr="00713216">
        <w:rPr>
          <w:spacing w:val="4"/>
          <w:lang w:val="en-US"/>
        </w:rPr>
        <w:t xml:space="preserve"> </w:t>
      </w:r>
      <w:r w:rsidRPr="00713216">
        <w:rPr>
          <w:spacing w:val="4"/>
        </w:rPr>
        <w:t>are</w:t>
      </w:r>
      <w:r w:rsidR="007B1DB2" w:rsidRPr="00713216">
        <w:rPr>
          <w:spacing w:val="4"/>
          <w:lang w:val="en-US"/>
        </w:rPr>
        <w:t xml:space="preserve"> </w:t>
      </w:r>
      <w:r w:rsidRPr="00713216">
        <w:rPr>
          <w:spacing w:val="4"/>
        </w:rPr>
        <w:t>considered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be</w:t>
      </w:r>
      <w:r w:rsidR="007B1DB2" w:rsidRPr="00713216">
        <w:rPr>
          <w:spacing w:val="4"/>
          <w:lang w:val="en-US"/>
        </w:rPr>
        <w:t xml:space="preserve"> </w:t>
      </w:r>
      <w:r w:rsidRPr="00713216">
        <w:rPr>
          <w:spacing w:val="4"/>
        </w:rPr>
        <w:t>related</w:t>
      </w:r>
      <w:r w:rsidR="007B1DB2" w:rsidRPr="00713216">
        <w:rPr>
          <w:spacing w:val="4"/>
          <w:lang w:val="en-US"/>
        </w:rPr>
        <w:t xml:space="preserve"> </w:t>
      </w:r>
      <w:r w:rsidRPr="00713216">
        <w:rPr>
          <w:spacing w:val="4"/>
        </w:rPr>
        <w:t>to</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if</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Group</w:t>
      </w:r>
      <w:r w:rsidR="007B1DB2" w:rsidRPr="00713216">
        <w:rPr>
          <w:spacing w:val="4"/>
          <w:lang w:val="en-US"/>
        </w:rPr>
        <w:t xml:space="preserve"> </w:t>
      </w:r>
      <w:r w:rsidRPr="00713216">
        <w:rPr>
          <w:spacing w:val="4"/>
        </w:rPr>
        <w:t>has</w:t>
      </w:r>
      <w:r w:rsidR="007B1DB2" w:rsidRPr="00713216">
        <w:rPr>
          <w:spacing w:val="4"/>
          <w:lang w:val="en-US"/>
        </w:rPr>
        <w:t xml:space="preserve"> </w:t>
      </w:r>
      <w:r w:rsidRPr="00713216">
        <w:rPr>
          <w:spacing w:val="4"/>
        </w:rPr>
        <w:t>the</w:t>
      </w:r>
      <w:r w:rsidR="007B1DB2" w:rsidRPr="00713216">
        <w:rPr>
          <w:spacing w:val="4"/>
          <w:lang w:val="en-US"/>
        </w:rPr>
        <w:t xml:space="preserve"> </w:t>
      </w:r>
      <w:r w:rsidRPr="00713216">
        <w:rPr>
          <w:spacing w:val="4"/>
        </w:rPr>
        <w:t>ability,</w:t>
      </w:r>
      <w:r w:rsidR="007B1DB2" w:rsidRPr="00713216">
        <w:rPr>
          <w:spacing w:val="4"/>
          <w:lang w:val="en-US"/>
        </w:rPr>
        <w:t xml:space="preserve"> </w:t>
      </w:r>
      <w:r w:rsidRPr="00713216">
        <w:rPr>
          <w:spacing w:val="4"/>
        </w:rPr>
        <w:t>directly</w:t>
      </w:r>
      <w:r w:rsidR="007B1DB2" w:rsidRPr="00713216">
        <w:rPr>
          <w:spacing w:val="4"/>
          <w:lang w:val="en-US"/>
        </w:rPr>
        <w:t xml:space="preserve"> </w:t>
      </w:r>
      <w:r w:rsidRPr="00713216">
        <w:rPr>
          <w:spacing w:val="4"/>
        </w:rPr>
        <w:t>or</w:t>
      </w:r>
      <w:r w:rsidR="007B1DB2" w:rsidRPr="00713216">
        <w:rPr>
          <w:spacing w:val="4"/>
          <w:lang w:val="en-US"/>
        </w:rPr>
        <w:t xml:space="preserve"> </w:t>
      </w:r>
      <w:r w:rsidRPr="00713216">
        <w:rPr>
          <w:spacing w:val="4"/>
        </w:rPr>
        <w:t>indirectly,</w:t>
      </w:r>
      <w:r w:rsidR="007B1DB2" w:rsidRPr="00713216">
        <w:rPr>
          <w:spacing w:val="4"/>
          <w:lang w:val="en-US"/>
        </w:rPr>
        <w:t xml:space="preserve"> </w:t>
      </w:r>
      <w:r w:rsidRPr="0044408F">
        <w:t>to</w:t>
      </w:r>
      <w:r w:rsidR="007B1DB2" w:rsidRPr="007B1DB2">
        <w:rPr>
          <w:lang w:val="en-US"/>
        </w:rPr>
        <w:t xml:space="preserve"> </w:t>
      </w:r>
      <w:r w:rsidRPr="0044408F">
        <w:t>control</w:t>
      </w:r>
      <w:r w:rsidR="007B1DB2" w:rsidRPr="007B1DB2">
        <w:rPr>
          <w:lang w:val="en-US"/>
        </w:rPr>
        <w:t xml:space="preserve"> </w:t>
      </w:r>
      <w:r w:rsidRPr="0044408F">
        <w:t>or</w:t>
      </w:r>
      <w:r w:rsidR="007B1DB2" w:rsidRPr="007B1DB2">
        <w:rPr>
          <w:lang w:val="en-US"/>
        </w:rPr>
        <w:t xml:space="preserve"> </w:t>
      </w:r>
      <w:r w:rsidRPr="0044408F">
        <w:t>joint</w:t>
      </w:r>
      <w:r w:rsidR="007B1DB2" w:rsidRPr="007B1DB2">
        <w:rPr>
          <w:lang w:val="en-US"/>
        </w:rPr>
        <w:t xml:space="preserve"> </w:t>
      </w:r>
      <w:r w:rsidRPr="0044408F">
        <w:t>control</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or</w:t>
      </w:r>
      <w:r w:rsidR="007B1DB2" w:rsidRPr="007B1DB2">
        <w:rPr>
          <w:lang w:val="en-US"/>
        </w:rPr>
        <w:t xml:space="preserve"> </w:t>
      </w:r>
      <w:r w:rsidRPr="0044408F">
        <w:t>exercise</w:t>
      </w:r>
      <w:r w:rsidR="007B1DB2" w:rsidRPr="007B1DB2">
        <w:rPr>
          <w:lang w:val="en-US"/>
        </w:rPr>
        <w:t xml:space="preserve"> </w:t>
      </w:r>
      <w:r w:rsidRPr="0044408F">
        <w:t>significant</w:t>
      </w:r>
      <w:r w:rsidR="007B1DB2" w:rsidRPr="007B1DB2">
        <w:rPr>
          <w:lang w:val="en-US"/>
        </w:rPr>
        <w:t xml:space="preserve"> </w:t>
      </w:r>
      <w:r w:rsidRPr="0044408F">
        <w:t>influence</w:t>
      </w:r>
      <w:r w:rsidR="007B1DB2" w:rsidRPr="007B1DB2">
        <w:rPr>
          <w:lang w:val="en-US"/>
        </w:rPr>
        <w:t xml:space="preserve"> </w:t>
      </w:r>
      <w:r w:rsidRPr="0044408F">
        <w:t>over</w:t>
      </w:r>
      <w:r w:rsidR="007B1DB2" w:rsidRPr="007B1DB2">
        <w:rPr>
          <w:lang w:val="en-US"/>
        </w:rPr>
        <w:t xml:space="preserve"> </w:t>
      </w:r>
      <w:r w:rsidRPr="0044408F">
        <w:t>the</w:t>
      </w:r>
      <w:r w:rsidR="007B1DB2" w:rsidRPr="007B1DB2">
        <w:rPr>
          <w:lang w:val="en-US"/>
        </w:rPr>
        <w:t xml:space="preserve"> </w:t>
      </w:r>
      <w:r w:rsidRPr="0044408F">
        <w:t>party</w:t>
      </w:r>
      <w:r w:rsidR="007B1DB2" w:rsidRPr="007B1DB2">
        <w:rPr>
          <w:lang w:val="en-US"/>
        </w:rPr>
        <w:t xml:space="preserve"> </w:t>
      </w:r>
      <w:r w:rsidRPr="0044408F">
        <w:t>in</w:t>
      </w:r>
      <w:r w:rsidR="007B1DB2" w:rsidRPr="007B1DB2">
        <w:rPr>
          <w:lang w:val="en-US"/>
        </w:rPr>
        <w:t xml:space="preserve"> </w:t>
      </w:r>
      <w:r w:rsidRPr="0044408F">
        <w:t>making</w:t>
      </w:r>
      <w:r w:rsidR="007B1DB2" w:rsidRPr="007B1DB2">
        <w:rPr>
          <w:lang w:val="en-US"/>
        </w:rPr>
        <w:t xml:space="preserve"> </w:t>
      </w:r>
      <w:r w:rsidRPr="0044408F">
        <w:t>financial</w:t>
      </w:r>
      <w:r w:rsidR="007B1DB2" w:rsidRPr="007B1DB2">
        <w:rPr>
          <w:lang w:val="en-US"/>
        </w:rPr>
        <w:t xml:space="preserve"> </w:t>
      </w:r>
      <w:r w:rsidRPr="0044408F">
        <w:t>and</w:t>
      </w:r>
      <w:r w:rsidR="007B1DB2" w:rsidRPr="007B1DB2">
        <w:rPr>
          <w:lang w:val="en-US"/>
        </w:rPr>
        <w:t xml:space="preserve"> </w:t>
      </w:r>
      <w:r w:rsidRPr="0044408F">
        <w:t>operating</w:t>
      </w:r>
      <w:r w:rsidR="007B1DB2" w:rsidRPr="007B1DB2">
        <w:rPr>
          <w:lang w:val="en-US"/>
        </w:rPr>
        <w:t xml:space="preserve"> </w:t>
      </w:r>
      <w:r w:rsidRPr="0044408F">
        <w:t>decisions,</w:t>
      </w:r>
      <w:r w:rsidR="007B1DB2" w:rsidRPr="007B1DB2">
        <w:rPr>
          <w:lang w:val="en-US"/>
        </w:rPr>
        <w:t xml:space="preserve"> </w:t>
      </w:r>
      <w:r w:rsidRPr="0044408F">
        <w:t>or</w:t>
      </w:r>
      <w:r w:rsidR="007B1DB2" w:rsidRPr="007B1DB2">
        <w:rPr>
          <w:lang w:val="en-US"/>
        </w:rPr>
        <w:t xml:space="preserve"> </w:t>
      </w:r>
      <w:r w:rsidRPr="0044408F">
        <w:t>vice</w:t>
      </w:r>
      <w:r w:rsidR="007B1DB2" w:rsidRPr="007B1DB2">
        <w:rPr>
          <w:lang w:val="en-US"/>
        </w:rPr>
        <w:t xml:space="preserve"> </w:t>
      </w:r>
      <w:r w:rsidRPr="0044408F">
        <w:t>versa.</w:t>
      </w:r>
    </w:p>
    <w:p w14:paraId="5522C800" w14:textId="77777777" w:rsidR="007E2132" w:rsidRPr="0044408F" w:rsidRDefault="007E2132" w:rsidP="00C521C0">
      <w:pPr>
        <w:spacing w:line="240" w:lineRule="atLeast"/>
        <w:ind w:left="540"/>
        <w:jc w:val="thaiDistribute"/>
        <w:rPr>
          <w:lang w:val="en-US" w:bidi="th-TH"/>
        </w:rPr>
      </w:pPr>
    </w:p>
    <w:p w14:paraId="325F8BF5" w14:textId="239F3521" w:rsidR="001F6656" w:rsidRDefault="00266C84" w:rsidP="00C521C0">
      <w:pPr>
        <w:spacing w:line="240" w:lineRule="atLeast"/>
        <w:ind w:left="540"/>
        <w:jc w:val="thaiDistribute"/>
        <w:rPr>
          <w:lang w:bidi="th-TH"/>
        </w:rPr>
      </w:pPr>
      <w:r w:rsidRPr="00F63D78">
        <w:rPr>
          <w:spacing w:val="-4"/>
          <w:lang w:val="en-US" w:bidi="th-TH"/>
        </w:rPr>
        <w:t>Significant</w:t>
      </w:r>
      <w:r w:rsidR="007B1DB2" w:rsidRPr="00F63D78">
        <w:rPr>
          <w:spacing w:val="-4"/>
          <w:lang w:val="en-US" w:bidi="th-TH"/>
        </w:rPr>
        <w:t xml:space="preserve"> </w:t>
      </w:r>
      <w:r w:rsidRPr="00F63D78">
        <w:rPr>
          <w:spacing w:val="-4"/>
        </w:rPr>
        <w:t>t</w:t>
      </w:r>
      <w:r w:rsidR="00E5575C" w:rsidRPr="00F63D78">
        <w:rPr>
          <w:spacing w:val="-4"/>
        </w:rPr>
        <w:t>ransactions</w:t>
      </w:r>
      <w:r w:rsidR="007B1DB2" w:rsidRPr="00F63D78">
        <w:rPr>
          <w:spacing w:val="-4"/>
          <w:lang w:val="en-US"/>
        </w:rPr>
        <w:t xml:space="preserve"> </w:t>
      </w:r>
      <w:r w:rsidR="003B4F55" w:rsidRPr="00F63D78">
        <w:rPr>
          <w:spacing w:val="-4"/>
        </w:rPr>
        <w:t>with</w:t>
      </w:r>
      <w:r w:rsidR="007B1DB2" w:rsidRPr="00F63D78">
        <w:rPr>
          <w:spacing w:val="-4"/>
          <w:lang w:val="en-US"/>
        </w:rPr>
        <w:t xml:space="preserve"> </w:t>
      </w:r>
      <w:r w:rsidR="003B4F55" w:rsidRPr="00F63D78">
        <w:rPr>
          <w:spacing w:val="-4"/>
        </w:rPr>
        <w:t>related</w:t>
      </w:r>
      <w:r w:rsidR="007B1DB2" w:rsidRPr="00F63D78">
        <w:rPr>
          <w:spacing w:val="-4"/>
          <w:lang w:val="en-US"/>
        </w:rPr>
        <w:t xml:space="preserve"> </w:t>
      </w:r>
      <w:r w:rsidR="003B4F55" w:rsidRPr="00F63D78">
        <w:rPr>
          <w:spacing w:val="-4"/>
        </w:rPr>
        <w:t>parties</w:t>
      </w:r>
      <w:r w:rsidR="007B1DB2" w:rsidRPr="00F63D78">
        <w:rPr>
          <w:spacing w:val="-4"/>
          <w:lang w:val="en-US"/>
        </w:rPr>
        <w:t xml:space="preserve"> </w:t>
      </w:r>
      <w:r w:rsidR="00E5575C" w:rsidRPr="00F63D78">
        <w:rPr>
          <w:spacing w:val="-4"/>
        </w:rPr>
        <w:t>for</w:t>
      </w:r>
      <w:r w:rsidR="007B1DB2" w:rsidRPr="00F63D78">
        <w:rPr>
          <w:spacing w:val="-4"/>
          <w:lang w:val="en-US"/>
        </w:rPr>
        <w:t xml:space="preserve"> </w:t>
      </w:r>
      <w:r w:rsidR="0080639D" w:rsidRPr="00F63D78">
        <w:rPr>
          <w:spacing w:val="-4"/>
          <w:lang w:val="en-US"/>
        </w:rPr>
        <w:t xml:space="preserve">the </w:t>
      </w:r>
      <w:r w:rsidR="00EC61B4" w:rsidRPr="00F63D78">
        <w:rPr>
          <w:spacing w:val="-4"/>
        </w:rPr>
        <w:t>three-month period</w:t>
      </w:r>
      <w:r w:rsidR="004650DB" w:rsidRPr="00F63D78">
        <w:rPr>
          <w:spacing w:val="-4"/>
          <w:lang w:val="en-US"/>
        </w:rPr>
        <w:t>s</w:t>
      </w:r>
      <w:r w:rsidR="007B1DB2" w:rsidRPr="00F63D78">
        <w:rPr>
          <w:spacing w:val="-4"/>
          <w:lang w:val="en-US"/>
        </w:rPr>
        <w:t xml:space="preserve"> </w:t>
      </w:r>
      <w:r w:rsidR="00E5575C" w:rsidRPr="00F63D78">
        <w:rPr>
          <w:spacing w:val="-4"/>
        </w:rPr>
        <w:t>ended</w:t>
      </w:r>
      <w:r w:rsidR="007B1DB2" w:rsidRPr="00F63D78">
        <w:rPr>
          <w:spacing w:val="-4"/>
          <w:lang w:val="en-US"/>
        </w:rPr>
        <w:t xml:space="preserve"> 31 </w:t>
      </w:r>
      <w:r w:rsidR="00EC61B4" w:rsidRPr="00F63D78">
        <w:rPr>
          <w:spacing w:val="-4"/>
        </w:rPr>
        <w:t>March</w:t>
      </w:r>
      <w:r w:rsidR="007B1DB2" w:rsidRPr="00F63D78">
        <w:rPr>
          <w:spacing w:val="-4"/>
          <w:lang w:val="en-US"/>
        </w:rPr>
        <w:t xml:space="preserve"> </w:t>
      </w:r>
      <w:r w:rsidR="001676F4" w:rsidRPr="00F63D78">
        <w:rPr>
          <w:spacing w:val="-4"/>
        </w:rPr>
        <w:t>and</w:t>
      </w:r>
      <w:r w:rsidR="007B1DB2" w:rsidRPr="00F63D78">
        <w:rPr>
          <w:spacing w:val="-4"/>
          <w:lang w:val="en-US"/>
        </w:rPr>
        <w:t xml:space="preserve"> </w:t>
      </w:r>
      <w:r w:rsidRPr="00F63D78">
        <w:rPr>
          <w:spacing w:val="-4"/>
        </w:rPr>
        <w:t>the</w:t>
      </w:r>
      <w:r w:rsidR="007B1DB2" w:rsidRPr="00F63D78">
        <w:rPr>
          <w:spacing w:val="-4"/>
          <w:lang w:val="en-US"/>
        </w:rPr>
        <w:t xml:space="preserve"> </w:t>
      </w:r>
      <w:r w:rsidR="001676F4" w:rsidRPr="00F63D78">
        <w:rPr>
          <w:spacing w:val="-4"/>
        </w:rPr>
        <w:t>pricing</w:t>
      </w:r>
      <w:r w:rsidR="007B1DB2" w:rsidRPr="00F63D78">
        <w:rPr>
          <w:spacing w:val="-4"/>
          <w:lang w:val="en-US"/>
        </w:rPr>
        <w:t xml:space="preserve"> </w:t>
      </w:r>
      <w:r w:rsidR="001676F4" w:rsidRPr="0044408F">
        <w:t>policies</w:t>
      </w:r>
      <w:r w:rsidR="007B1DB2" w:rsidRPr="007B1DB2">
        <w:rPr>
          <w:lang w:val="en-US"/>
        </w:rPr>
        <w:t xml:space="preserve"> </w:t>
      </w:r>
      <w:r w:rsidR="00C616D1" w:rsidRPr="0044408F">
        <w:t>are</w:t>
      </w:r>
      <w:r w:rsidR="007B1DB2" w:rsidRPr="007B1DB2">
        <w:rPr>
          <w:lang w:val="en-US"/>
        </w:rPr>
        <w:t xml:space="preserve"> </w:t>
      </w:r>
      <w:r w:rsidR="00246522">
        <w:t>summarize</w:t>
      </w:r>
      <w:r w:rsidR="00E5575C" w:rsidRPr="0044408F">
        <w:t>d</w:t>
      </w:r>
      <w:r w:rsidR="007B1DB2" w:rsidRPr="007B1DB2">
        <w:rPr>
          <w:lang w:val="en-US"/>
        </w:rPr>
        <w:t xml:space="preserve"> </w:t>
      </w:r>
      <w:r w:rsidR="00E5575C" w:rsidRPr="0044408F">
        <w:t>as</w:t>
      </w:r>
      <w:r w:rsidR="007B1DB2" w:rsidRPr="007B1DB2">
        <w:rPr>
          <w:lang w:val="en-US"/>
        </w:rPr>
        <w:t xml:space="preserve"> </w:t>
      </w:r>
      <w:r w:rsidR="00E5575C" w:rsidRPr="0044408F">
        <w:t>follows:</w:t>
      </w:r>
    </w:p>
    <w:p w14:paraId="1688F552" w14:textId="77777777" w:rsidR="00C521C0" w:rsidRPr="0044408F" w:rsidRDefault="00C521C0" w:rsidP="00C521C0">
      <w:pPr>
        <w:spacing w:line="240" w:lineRule="atLeast"/>
        <w:ind w:left="540"/>
        <w:jc w:val="thaiDistribute"/>
        <w:rPr>
          <w:lang w:bidi="th-TH"/>
        </w:rPr>
      </w:pPr>
    </w:p>
    <w:tbl>
      <w:tblPr>
        <w:tblW w:w="9355" w:type="dxa"/>
        <w:tblInd w:w="534" w:type="dxa"/>
        <w:tblLayout w:type="fixed"/>
        <w:tblLook w:val="0000" w:firstRow="0" w:lastRow="0" w:firstColumn="0" w:lastColumn="0" w:noHBand="0" w:noVBand="0"/>
      </w:tblPr>
      <w:tblGrid>
        <w:gridCol w:w="3969"/>
        <w:gridCol w:w="992"/>
        <w:gridCol w:w="283"/>
        <w:gridCol w:w="851"/>
        <w:gridCol w:w="283"/>
        <w:gridCol w:w="2916"/>
        <w:gridCol w:w="61"/>
      </w:tblGrid>
      <w:tr w:rsidR="002B3280" w:rsidRPr="0044408F" w14:paraId="25AB6D3D" w14:textId="77777777" w:rsidTr="00F63D78">
        <w:tc>
          <w:tcPr>
            <w:tcW w:w="3969" w:type="dxa"/>
          </w:tcPr>
          <w:p w14:paraId="1F3810ED" w14:textId="77777777" w:rsidR="002B3280" w:rsidRPr="0044408F" w:rsidRDefault="002B3280" w:rsidP="00C521C0">
            <w:pPr>
              <w:spacing w:line="240" w:lineRule="atLeast"/>
              <w:ind w:right="29"/>
              <w:rPr>
                <w:szCs w:val="22"/>
              </w:rPr>
            </w:pPr>
          </w:p>
        </w:tc>
        <w:tc>
          <w:tcPr>
            <w:tcW w:w="992" w:type="dxa"/>
          </w:tcPr>
          <w:p w14:paraId="44EE082C" w14:textId="77777777" w:rsidR="002B3280" w:rsidRPr="0044408F" w:rsidRDefault="00B644C4" w:rsidP="00EC61B4">
            <w:pPr>
              <w:spacing w:line="240" w:lineRule="atLeast"/>
              <w:ind w:right="29"/>
              <w:jc w:val="center"/>
              <w:rPr>
                <w:szCs w:val="22"/>
              </w:rPr>
            </w:pPr>
            <w:r>
              <w:rPr>
                <w:szCs w:val="22"/>
                <w:lang w:val="en-US"/>
              </w:rPr>
              <w:t>201</w:t>
            </w:r>
            <w:r w:rsidR="00EC61B4">
              <w:rPr>
                <w:szCs w:val="22"/>
                <w:lang w:val="en-US"/>
              </w:rPr>
              <w:t>8</w:t>
            </w:r>
          </w:p>
        </w:tc>
        <w:tc>
          <w:tcPr>
            <w:tcW w:w="283" w:type="dxa"/>
          </w:tcPr>
          <w:p w14:paraId="7ABC6309" w14:textId="77777777" w:rsidR="002B3280" w:rsidRPr="0044408F" w:rsidRDefault="002B3280" w:rsidP="00C521C0">
            <w:pPr>
              <w:spacing w:line="240" w:lineRule="atLeast"/>
              <w:ind w:right="29"/>
              <w:jc w:val="center"/>
              <w:rPr>
                <w:szCs w:val="22"/>
              </w:rPr>
            </w:pPr>
          </w:p>
        </w:tc>
        <w:tc>
          <w:tcPr>
            <w:tcW w:w="851" w:type="dxa"/>
          </w:tcPr>
          <w:p w14:paraId="2830556B" w14:textId="77777777" w:rsidR="002B3280" w:rsidRPr="0044408F" w:rsidRDefault="00B644C4" w:rsidP="00EC61B4">
            <w:pPr>
              <w:spacing w:line="240" w:lineRule="atLeast"/>
              <w:ind w:right="29"/>
              <w:jc w:val="center"/>
              <w:rPr>
                <w:szCs w:val="22"/>
              </w:rPr>
            </w:pPr>
            <w:r>
              <w:rPr>
                <w:szCs w:val="22"/>
                <w:lang w:val="en-US"/>
              </w:rPr>
              <w:t>201</w:t>
            </w:r>
            <w:r w:rsidR="00EC61B4">
              <w:rPr>
                <w:szCs w:val="22"/>
                <w:lang w:val="en-US"/>
              </w:rPr>
              <w:t>7</w:t>
            </w:r>
          </w:p>
        </w:tc>
        <w:tc>
          <w:tcPr>
            <w:tcW w:w="283" w:type="dxa"/>
          </w:tcPr>
          <w:p w14:paraId="6149BB2B" w14:textId="77777777" w:rsidR="002B3280" w:rsidRPr="0044408F" w:rsidRDefault="002B3280" w:rsidP="00C521C0">
            <w:pPr>
              <w:spacing w:line="240" w:lineRule="atLeast"/>
              <w:ind w:right="29"/>
              <w:jc w:val="center"/>
              <w:rPr>
                <w:szCs w:val="22"/>
              </w:rPr>
            </w:pPr>
          </w:p>
        </w:tc>
        <w:tc>
          <w:tcPr>
            <w:tcW w:w="2977" w:type="dxa"/>
            <w:gridSpan w:val="2"/>
          </w:tcPr>
          <w:p w14:paraId="649E3D88" w14:textId="77777777" w:rsidR="00A5674A" w:rsidRDefault="002B3280" w:rsidP="00C521C0">
            <w:pPr>
              <w:spacing w:line="240" w:lineRule="atLeast"/>
              <w:ind w:right="-18"/>
              <w:rPr>
                <w:szCs w:val="22"/>
              </w:rPr>
            </w:pPr>
            <w:r w:rsidRPr="0044408F">
              <w:rPr>
                <w:rFonts w:cs="Cordia New"/>
                <w:szCs w:val="22"/>
              </w:rPr>
              <w:t>Pricing</w:t>
            </w:r>
            <w:r w:rsidR="007B1DB2" w:rsidRPr="007B1DB2">
              <w:rPr>
                <w:rFonts w:cs="Cordia New"/>
                <w:szCs w:val="22"/>
                <w:lang w:val="en-US"/>
              </w:rPr>
              <w:t xml:space="preserve"> </w:t>
            </w:r>
            <w:r w:rsidRPr="0044408F">
              <w:rPr>
                <w:rFonts w:cs="Cordia New"/>
                <w:szCs w:val="22"/>
              </w:rPr>
              <w:t>policies</w:t>
            </w:r>
          </w:p>
        </w:tc>
      </w:tr>
      <w:tr w:rsidR="008022BA" w:rsidRPr="0044408F" w14:paraId="2C67641A" w14:textId="77777777" w:rsidTr="00F63D78">
        <w:trPr>
          <w:gridAfter w:val="1"/>
          <w:wAfter w:w="61" w:type="dxa"/>
        </w:trPr>
        <w:tc>
          <w:tcPr>
            <w:tcW w:w="3969" w:type="dxa"/>
          </w:tcPr>
          <w:p w14:paraId="3C8A870A" w14:textId="77777777" w:rsidR="008022BA" w:rsidRPr="0044408F" w:rsidRDefault="008022BA" w:rsidP="00C521C0">
            <w:pPr>
              <w:spacing w:line="240" w:lineRule="atLeast"/>
              <w:ind w:right="29"/>
              <w:rPr>
                <w:b/>
                <w:bCs/>
                <w:i/>
                <w:iCs/>
                <w:szCs w:val="22"/>
              </w:rPr>
            </w:pPr>
          </w:p>
        </w:tc>
        <w:tc>
          <w:tcPr>
            <w:tcW w:w="2126" w:type="dxa"/>
            <w:gridSpan w:val="3"/>
          </w:tcPr>
          <w:p w14:paraId="296B6838" w14:textId="77777777" w:rsidR="008022BA" w:rsidRPr="0044408F" w:rsidRDefault="008022BA" w:rsidP="00C521C0">
            <w:pPr>
              <w:spacing w:line="240" w:lineRule="atLeast"/>
              <w:ind w:right="29"/>
              <w:jc w:val="center"/>
              <w:rPr>
                <w:i/>
                <w:iCs/>
                <w:szCs w:val="22"/>
              </w:rPr>
            </w:pPr>
            <w:r w:rsidRPr="0044408F">
              <w:rPr>
                <w:i/>
                <w:iCs/>
                <w:szCs w:val="22"/>
              </w:rPr>
              <w:t>(in</w:t>
            </w:r>
            <w:r w:rsidR="007B1DB2" w:rsidRPr="007B1DB2">
              <w:rPr>
                <w:i/>
                <w:iCs/>
                <w:szCs w:val="22"/>
                <w:lang w:val="en-US"/>
              </w:rPr>
              <w:t xml:space="preserve"> </w:t>
            </w:r>
            <w:r w:rsidRPr="0044408F">
              <w:rPr>
                <w:i/>
                <w:iCs/>
                <w:szCs w:val="22"/>
              </w:rPr>
              <w:t>million</w:t>
            </w:r>
            <w:r w:rsidR="007B1DB2" w:rsidRPr="007B1DB2">
              <w:rPr>
                <w:i/>
                <w:iCs/>
                <w:szCs w:val="22"/>
                <w:lang w:val="en-US"/>
              </w:rPr>
              <w:t xml:space="preserve"> </w:t>
            </w:r>
            <w:r w:rsidRPr="0044408F">
              <w:rPr>
                <w:i/>
                <w:iCs/>
                <w:szCs w:val="22"/>
              </w:rPr>
              <w:t>Baht)</w:t>
            </w:r>
          </w:p>
        </w:tc>
        <w:tc>
          <w:tcPr>
            <w:tcW w:w="283" w:type="dxa"/>
          </w:tcPr>
          <w:p w14:paraId="188A012A" w14:textId="77777777" w:rsidR="008022BA" w:rsidRPr="0044408F" w:rsidRDefault="008022BA" w:rsidP="00C521C0">
            <w:pPr>
              <w:spacing w:line="240" w:lineRule="atLeast"/>
              <w:ind w:right="29"/>
              <w:rPr>
                <w:szCs w:val="22"/>
              </w:rPr>
            </w:pPr>
          </w:p>
        </w:tc>
        <w:tc>
          <w:tcPr>
            <w:tcW w:w="2916" w:type="dxa"/>
          </w:tcPr>
          <w:p w14:paraId="015B736A" w14:textId="77777777" w:rsidR="008022BA" w:rsidRPr="0044408F" w:rsidRDefault="008022BA" w:rsidP="00C521C0">
            <w:pPr>
              <w:spacing w:line="240" w:lineRule="atLeast"/>
              <w:ind w:right="29"/>
              <w:rPr>
                <w:szCs w:val="22"/>
              </w:rPr>
            </w:pPr>
          </w:p>
        </w:tc>
      </w:tr>
      <w:tr w:rsidR="001F6E70" w:rsidRPr="0044408F" w14:paraId="79AB839D" w14:textId="77777777" w:rsidTr="00F63D78">
        <w:trPr>
          <w:gridAfter w:val="1"/>
          <w:wAfter w:w="61" w:type="dxa"/>
        </w:trPr>
        <w:tc>
          <w:tcPr>
            <w:tcW w:w="4961" w:type="dxa"/>
            <w:gridSpan w:val="2"/>
          </w:tcPr>
          <w:p w14:paraId="157814F0" w14:textId="77777777" w:rsidR="001F6E70" w:rsidRPr="0044408F" w:rsidRDefault="001F6E70" w:rsidP="007E33BE">
            <w:pPr>
              <w:tabs>
                <w:tab w:val="decimal" w:pos="720"/>
              </w:tabs>
              <w:spacing w:line="240" w:lineRule="atLeast"/>
              <w:ind w:left="-90" w:right="-126" w:firstLine="90"/>
              <w:rPr>
                <w:szCs w:val="22"/>
              </w:rPr>
            </w:pPr>
            <w:r w:rsidRPr="0044408F">
              <w:rPr>
                <w:i/>
                <w:iCs/>
                <w:szCs w:val="22"/>
              </w:rPr>
              <w:t>Associates</w:t>
            </w:r>
            <w:r w:rsidR="007B1DB2" w:rsidRPr="007B1DB2">
              <w:rPr>
                <w:i/>
                <w:iCs/>
                <w:szCs w:val="22"/>
                <w:lang w:val="en-US"/>
              </w:rPr>
              <w:t xml:space="preserve"> </w:t>
            </w:r>
            <w:r>
              <w:rPr>
                <w:i/>
                <w:iCs/>
                <w:szCs w:val="22"/>
              </w:rPr>
              <w:t>and</w:t>
            </w:r>
            <w:r w:rsidR="007B1DB2" w:rsidRPr="007B1DB2">
              <w:rPr>
                <w:i/>
                <w:iCs/>
                <w:szCs w:val="22"/>
                <w:lang w:val="en-US"/>
              </w:rPr>
              <w:t xml:space="preserve"> </w:t>
            </w:r>
            <w:r>
              <w:rPr>
                <w:i/>
                <w:iCs/>
                <w:szCs w:val="22"/>
              </w:rPr>
              <w:t>j</w:t>
            </w:r>
            <w:r w:rsidRPr="00EB3A5D">
              <w:rPr>
                <w:i/>
                <w:iCs/>
                <w:szCs w:val="22"/>
              </w:rPr>
              <w:t>oint</w:t>
            </w:r>
            <w:r w:rsidR="007E33BE">
              <w:rPr>
                <w:i/>
                <w:iCs/>
                <w:szCs w:val="22"/>
              </w:rPr>
              <w:t xml:space="preserve"> ventures</w:t>
            </w:r>
          </w:p>
        </w:tc>
        <w:tc>
          <w:tcPr>
            <w:tcW w:w="283" w:type="dxa"/>
          </w:tcPr>
          <w:p w14:paraId="3AC7F1D9" w14:textId="77777777" w:rsidR="001F6E70" w:rsidRPr="0044408F" w:rsidRDefault="001F6E70" w:rsidP="00C521C0">
            <w:pPr>
              <w:tabs>
                <w:tab w:val="decimal" w:pos="720"/>
              </w:tabs>
              <w:spacing w:line="240" w:lineRule="atLeast"/>
              <w:ind w:left="-90" w:right="-126"/>
              <w:rPr>
                <w:szCs w:val="22"/>
              </w:rPr>
            </w:pPr>
          </w:p>
        </w:tc>
        <w:tc>
          <w:tcPr>
            <w:tcW w:w="851" w:type="dxa"/>
          </w:tcPr>
          <w:p w14:paraId="2395EBEF" w14:textId="77777777" w:rsidR="001F6E70" w:rsidRPr="0044408F" w:rsidRDefault="001F6E70" w:rsidP="00C521C0">
            <w:pPr>
              <w:tabs>
                <w:tab w:val="decimal" w:pos="720"/>
              </w:tabs>
              <w:spacing w:line="240" w:lineRule="atLeast"/>
              <w:ind w:left="-90" w:right="-126"/>
              <w:rPr>
                <w:szCs w:val="22"/>
              </w:rPr>
            </w:pPr>
          </w:p>
        </w:tc>
        <w:tc>
          <w:tcPr>
            <w:tcW w:w="283" w:type="dxa"/>
          </w:tcPr>
          <w:p w14:paraId="498906BE" w14:textId="77777777" w:rsidR="001F6E70" w:rsidRPr="0044408F" w:rsidRDefault="001F6E70" w:rsidP="00C521C0">
            <w:pPr>
              <w:spacing w:line="240" w:lineRule="atLeast"/>
              <w:ind w:right="72"/>
              <w:jc w:val="right"/>
              <w:rPr>
                <w:szCs w:val="22"/>
              </w:rPr>
            </w:pPr>
          </w:p>
        </w:tc>
        <w:tc>
          <w:tcPr>
            <w:tcW w:w="2916" w:type="dxa"/>
          </w:tcPr>
          <w:p w14:paraId="28D4757A" w14:textId="77777777" w:rsidR="001F6E70" w:rsidRPr="0044408F" w:rsidRDefault="001F6E70" w:rsidP="00C521C0">
            <w:pPr>
              <w:spacing w:line="240" w:lineRule="atLeast"/>
              <w:ind w:right="72"/>
              <w:rPr>
                <w:szCs w:val="22"/>
              </w:rPr>
            </w:pPr>
          </w:p>
        </w:tc>
      </w:tr>
      <w:tr w:rsidR="00EC61B4" w:rsidRPr="0044408F" w14:paraId="497D190C" w14:textId="77777777" w:rsidTr="00F63D78">
        <w:tc>
          <w:tcPr>
            <w:tcW w:w="3969" w:type="dxa"/>
            <w:vAlign w:val="bottom"/>
          </w:tcPr>
          <w:p w14:paraId="43E50403" w14:textId="77777777" w:rsidR="00EC61B4" w:rsidRPr="0044408F" w:rsidRDefault="00EC61B4" w:rsidP="00EC61B4">
            <w:pPr>
              <w:spacing w:line="240" w:lineRule="atLeast"/>
              <w:ind w:right="29"/>
              <w:rPr>
                <w:szCs w:val="22"/>
              </w:rPr>
            </w:pPr>
            <w:r w:rsidRPr="0044408F">
              <w:rPr>
                <w:szCs w:val="22"/>
              </w:rPr>
              <w:t>Purchases</w:t>
            </w:r>
          </w:p>
        </w:tc>
        <w:tc>
          <w:tcPr>
            <w:tcW w:w="992" w:type="dxa"/>
            <w:vAlign w:val="bottom"/>
          </w:tcPr>
          <w:p w14:paraId="43D7C92C" w14:textId="7459366C" w:rsidR="00EC61B4" w:rsidRPr="00D26B3B" w:rsidRDefault="00713AC9" w:rsidP="00EC61B4">
            <w:pPr>
              <w:tabs>
                <w:tab w:val="decimal" w:pos="720"/>
              </w:tabs>
              <w:spacing w:line="240" w:lineRule="atLeast"/>
              <w:ind w:right="-40"/>
              <w:rPr>
                <w:szCs w:val="22"/>
                <w:lang w:val="en-US" w:bidi="th-TH"/>
              </w:rPr>
            </w:pPr>
            <w:r>
              <w:rPr>
                <w:szCs w:val="22"/>
                <w:lang w:val="en-US" w:bidi="th-TH"/>
              </w:rPr>
              <w:t>5,846</w:t>
            </w:r>
          </w:p>
        </w:tc>
        <w:tc>
          <w:tcPr>
            <w:tcW w:w="283" w:type="dxa"/>
            <w:vAlign w:val="bottom"/>
          </w:tcPr>
          <w:p w14:paraId="484D6DE8" w14:textId="77777777" w:rsidR="00EC61B4" w:rsidRPr="0044408F" w:rsidRDefault="00EC61B4" w:rsidP="00EC61B4">
            <w:pPr>
              <w:tabs>
                <w:tab w:val="decimal" w:pos="720"/>
              </w:tabs>
              <w:spacing w:line="240" w:lineRule="atLeast"/>
              <w:ind w:left="-90" w:right="-126"/>
              <w:rPr>
                <w:szCs w:val="22"/>
                <w:cs/>
                <w:lang w:bidi="th-TH"/>
              </w:rPr>
            </w:pPr>
          </w:p>
        </w:tc>
        <w:tc>
          <w:tcPr>
            <w:tcW w:w="851" w:type="dxa"/>
          </w:tcPr>
          <w:p w14:paraId="5D7E3DB6"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6,442</w:t>
            </w:r>
          </w:p>
        </w:tc>
        <w:tc>
          <w:tcPr>
            <w:tcW w:w="283" w:type="dxa"/>
            <w:vAlign w:val="bottom"/>
          </w:tcPr>
          <w:p w14:paraId="4F12668D" w14:textId="77777777" w:rsidR="00EC61B4" w:rsidRPr="0044408F" w:rsidRDefault="00EC61B4" w:rsidP="00EC61B4">
            <w:pPr>
              <w:spacing w:line="240" w:lineRule="atLeast"/>
              <w:ind w:right="72"/>
              <w:rPr>
                <w:szCs w:val="22"/>
              </w:rPr>
            </w:pPr>
          </w:p>
        </w:tc>
        <w:tc>
          <w:tcPr>
            <w:tcW w:w="2977" w:type="dxa"/>
            <w:gridSpan w:val="2"/>
            <w:vAlign w:val="bottom"/>
          </w:tcPr>
          <w:p w14:paraId="0FF51D98" w14:textId="77777777" w:rsidR="00EC61B4" w:rsidRPr="0044408F" w:rsidRDefault="00EC61B4" w:rsidP="00EC61B4">
            <w:pPr>
              <w:spacing w:line="240" w:lineRule="atLeast"/>
              <w:ind w:right="72"/>
              <w:rPr>
                <w:szCs w:val="22"/>
              </w:rPr>
            </w:pPr>
            <w:r w:rsidRPr="0044408F">
              <w:rPr>
                <w:szCs w:val="22"/>
              </w:rPr>
              <w:t>Market</w:t>
            </w:r>
            <w:r w:rsidRPr="007B1DB2">
              <w:rPr>
                <w:szCs w:val="22"/>
                <w:lang w:val="en-US"/>
              </w:rPr>
              <w:t xml:space="preserve"> </w:t>
            </w:r>
            <w:r w:rsidRPr="0044408F">
              <w:rPr>
                <w:szCs w:val="22"/>
              </w:rPr>
              <w:t>price</w:t>
            </w:r>
          </w:p>
        </w:tc>
      </w:tr>
      <w:tr w:rsidR="00EC61B4" w:rsidRPr="0044408F" w14:paraId="62F0D342" w14:textId="77777777" w:rsidTr="00F63D78">
        <w:tc>
          <w:tcPr>
            <w:tcW w:w="3969" w:type="dxa"/>
          </w:tcPr>
          <w:p w14:paraId="5F36D07A" w14:textId="77777777" w:rsidR="00EC61B4" w:rsidRPr="0044408F" w:rsidRDefault="00EC61B4" w:rsidP="00EC61B4">
            <w:pPr>
              <w:spacing w:line="240" w:lineRule="atLeast"/>
              <w:ind w:right="29"/>
              <w:rPr>
                <w:szCs w:val="22"/>
              </w:rPr>
            </w:pPr>
            <w:r w:rsidRPr="0044408F">
              <w:rPr>
                <w:szCs w:val="22"/>
              </w:rPr>
              <w:t>Service</w:t>
            </w:r>
            <w:r w:rsidRPr="007B1DB2">
              <w:rPr>
                <w:szCs w:val="22"/>
                <w:lang w:val="en-US"/>
              </w:rPr>
              <w:t xml:space="preserve"> </w:t>
            </w:r>
            <w:r w:rsidRPr="0044408F">
              <w:rPr>
                <w:szCs w:val="22"/>
              </w:rPr>
              <w:t>fee</w:t>
            </w:r>
          </w:p>
        </w:tc>
        <w:tc>
          <w:tcPr>
            <w:tcW w:w="992" w:type="dxa"/>
          </w:tcPr>
          <w:p w14:paraId="54E8C078" w14:textId="1D89CA98" w:rsidR="00EC61B4" w:rsidRPr="00FA3309" w:rsidRDefault="00713AC9" w:rsidP="00EC61B4">
            <w:pPr>
              <w:tabs>
                <w:tab w:val="decimal" w:pos="720"/>
              </w:tabs>
              <w:spacing w:line="240" w:lineRule="atLeast"/>
              <w:ind w:right="-126"/>
              <w:rPr>
                <w:szCs w:val="22"/>
              </w:rPr>
            </w:pPr>
            <w:r>
              <w:rPr>
                <w:szCs w:val="22"/>
              </w:rPr>
              <w:t>175</w:t>
            </w:r>
          </w:p>
        </w:tc>
        <w:tc>
          <w:tcPr>
            <w:tcW w:w="283" w:type="dxa"/>
          </w:tcPr>
          <w:p w14:paraId="002CA7DF" w14:textId="77777777" w:rsidR="00EC61B4" w:rsidRPr="0044408F" w:rsidRDefault="00EC61B4" w:rsidP="00EC61B4">
            <w:pPr>
              <w:tabs>
                <w:tab w:val="decimal" w:pos="720"/>
              </w:tabs>
              <w:spacing w:line="240" w:lineRule="atLeast"/>
              <w:ind w:left="-90" w:right="-126"/>
              <w:rPr>
                <w:szCs w:val="22"/>
              </w:rPr>
            </w:pPr>
          </w:p>
        </w:tc>
        <w:tc>
          <w:tcPr>
            <w:tcW w:w="851" w:type="dxa"/>
          </w:tcPr>
          <w:p w14:paraId="4C30B52E"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167</w:t>
            </w:r>
          </w:p>
        </w:tc>
        <w:tc>
          <w:tcPr>
            <w:tcW w:w="283" w:type="dxa"/>
          </w:tcPr>
          <w:p w14:paraId="03A39523" w14:textId="77777777" w:rsidR="00EC61B4" w:rsidRPr="0044408F" w:rsidRDefault="00EC61B4" w:rsidP="00EC61B4">
            <w:pPr>
              <w:spacing w:line="240" w:lineRule="atLeast"/>
              <w:ind w:right="72"/>
              <w:jc w:val="right"/>
              <w:rPr>
                <w:b/>
                <w:bCs/>
                <w:szCs w:val="22"/>
              </w:rPr>
            </w:pPr>
          </w:p>
        </w:tc>
        <w:tc>
          <w:tcPr>
            <w:tcW w:w="2977" w:type="dxa"/>
            <w:gridSpan w:val="2"/>
          </w:tcPr>
          <w:p w14:paraId="359CFF09" w14:textId="77777777" w:rsidR="00EC61B4" w:rsidRPr="0044408F" w:rsidRDefault="00EC61B4" w:rsidP="00EC61B4">
            <w:pPr>
              <w:spacing w:line="240" w:lineRule="atLeast"/>
              <w:ind w:right="29"/>
              <w:rPr>
                <w:szCs w:val="22"/>
              </w:rPr>
            </w:pPr>
            <w:r w:rsidRPr="0044408F">
              <w:rPr>
                <w:szCs w:val="22"/>
              </w:rPr>
              <w:t>Market</w:t>
            </w:r>
            <w:r w:rsidRPr="007B1DB2">
              <w:rPr>
                <w:szCs w:val="22"/>
                <w:lang w:val="en-US"/>
              </w:rPr>
              <w:t xml:space="preserve"> </w:t>
            </w:r>
            <w:r w:rsidRPr="0044408F">
              <w:rPr>
                <w:szCs w:val="22"/>
              </w:rPr>
              <w:t>price</w:t>
            </w:r>
          </w:p>
        </w:tc>
      </w:tr>
      <w:tr w:rsidR="00EC61B4" w:rsidRPr="0044408F" w14:paraId="2F70B6A0" w14:textId="77777777" w:rsidTr="00F63D78">
        <w:tc>
          <w:tcPr>
            <w:tcW w:w="3969" w:type="dxa"/>
          </w:tcPr>
          <w:p w14:paraId="4BE586C2" w14:textId="77777777" w:rsidR="00EC61B4" w:rsidRPr="0044408F" w:rsidRDefault="00EC61B4" w:rsidP="00EC61B4">
            <w:pPr>
              <w:spacing w:line="240" w:lineRule="atLeast"/>
              <w:ind w:right="29"/>
              <w:rPr>
                <w:szCs w:val="22"/>
              </w:rPr>
            </w:pPr>
            <w:r w:rsidRPr="0044408F">
              <w:rPr>
                <w:szCs w:val="22"/>
              </w:rPr>
              <w:t>Revenue</w:t>
            </w:r>
            <w:r w:rsidRPr="007B1DB2">
              <w:rPr>
                <w:szCs w:val="22"/>
                <w:lang w:val="en-US"/>
              </w:rPr>
              <w:t xml:space="preserve"> </w:t>
            </w:r>
            <w:r w:rsidRPr="0044408F">
              <w:rPr>
                <w:szCs w:val="22"/>
              </w:rPr>
              <w:t>from</w:t>
            </w:r>
            <w:r w:rsidRPr="007B1DB2">
              <w:rPr>
                <w:szCs w:val="22"/>
                <w:lang w:val="en-US"/>
              </w:rPr>
              <w:t xml:space="preserve"> </w:t>
            </w:r>
            <w:r w:rsidRPr="0044408F">
              <w:rPr>
                <w:szCs w:val="22"/>
              </w:rPr>
              <w:t>sales</w:t>
            </w:r>
          </w:p>
        </w:tc>
        <w:tc>
          <w:tcPr>
            <w:tcW w:w="992" w:type="dxa"/>
          </w:tcPr>
          <w:p w14:paraId="3F6F9D03" w14:textId="4A2DD859" w:rsidR="00EC61B4" w:rsidRPr="0044408F" w:rsidRDefault="00713AC9" w:rsidP="00EC61B4">
            <w:pPr>
              <w:tabs>
                <w:tab w:val="decimal" w:pos="720"/>
              </w:tabs>
              <w:spacing w:line="240" w:lineRule="atLeast"/>
              <w:ind w:right="-126"/>
              <w:rPr>
                <w:szCs w:val="22"/>
              </w:rPr>
            </w:pPr>
            <w:r>
              <w:rPr>
                <w:szCs w:val="22"/>
              </w:rPr>
              <w:t>14,200</w:t>
            </w:r>
          </w:p>
        </w:tc>
        <w:tc>
          <w:tcPr>
            <w:tcW w:w="283" w:type="dxa"/>
          </w:tcPr>
          <w:p w14:paraId="37E76271" w14:textId="77777777" w:rsidR="00EC61B4" w:rsidRPr="0044408F" w:rsidRDefault="00EC61B4" w:rsidP="00EC61B4">
            <w:pPr>
              <w:tabs>
                <w:tab w:val="decimal" w:pos="720"/>
              </w:tabs>
              <w:spacing w:line="240" w:lineRule="atLeast"/>
              <w:ind w:left="-90" w:right="-126"/>
              <w:rPr>
                <w:szCs w:val="22"/>
              </w:rPr>
            </w:pPr>
          </w:p>
        </w:tc>
        <w:tc>
          <w:tcPr>
            <w:tcW w:w="851" w:type="dxa"/>
          </w:tcPr>
          <w:p w14:paraId="42B86789"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13,860</w:t>
            </w:r>
          </w:p>
        </w:tc>
        <w:tc>
          <w:tcPr>
            <w:tcW w:w="283" w:type="dxa"/>
          </w:tcPr>
          <w:p w14:paraId="3768CE7C" w14:textId="77777777" w:rsidR="00EC61B4" w:rsidRPr="0044408F" w:rsidRDefault="00EC61B4" w:rsidP="00EC61B4">
            <w:pPr>
              <w:spacing w:line="240" w:lineRule="atLeast"/>
              <w:ind w:right="72"/>
              <w:jc w:val="right"/>
              <w:rPr>
                <w:szCs w:val="22"/>
              </w:rPr>
            </w:pPr>
          </w:p>
        </w:tc>
        <w:tc>
          <w:tcPr>
            <w:tcW w:w="2977" w:type="dxa"/>
            <w:gridSpan w:val="2"/>
          </w:tcPr>
          <w:p w14:paraId="4AC62B1C" w14:textId="77777777" w:rsidR="00EC61B4" w:rsidRPr="0044408F" w:rsidRDefault="00EC61B4" w:rsidP="00EC61B4">
            <w:pPr>
              <w:spacing w:line="240" w:lineRule="atLeast"/>
              <w:ind w:right="29"/>
              <w:rPr>
                <w:szCs w:val="22"/>
              </w:rPr>
            </w:pPr>
            <w:r w:rsidRPr="0044408F">
              <w:rPr>
                <w:szCs w:val="22"/>
              </w:rPr>
              <w:t>Market</w:t>
            </w:r>
            <w:r w:rsidRPr="007B1DB2">
              <w:rPr>
                <w:szCs w:val="22"/>
                <w:lang w:val="en-US"/>
              </w:rPr>
              <w:t xml:space="preserve"> </w:t>
            </w:r>
            <w:r w:rsidRPr="0044408F">
              <w:rPr>
                <w:szCs w:val="22"/>
              </w:rPr>
              <w:t>price</w:t>
            </w:r>
          </w:p>
        </w:tc>
      </w:tr>
      <w:tr w:rsidR="00EC61B4" w:rsidRPr="0044408F" w14:paraId="71F1D4BB" w14:textId="77777777" w:rsidTr="00F63D78">
        <w:tc>
          <w:tcPr>
            <w:tcW w:w="3969" w:type="dxa"/>
          </w:tcPr>
          <w:p w14:paraId="64F1F899" w14:textId="5FEBCCA4" w:rsidR="00F32F40" w:rsidRPr="00F63D78" w:rsidRDefault="00F32F40" w:rsidP="00F32F40">
            <w:pPr>
              <w:spacing w:line="240" w:lineRule="atLeast"/>
              <w:ind w:right="29"/>
              <w:rPr>
                <w:szCs w:val="22"/>
              </w:rPr>
            </w:pPr>
            <w:r w:rsidRPr="00F63D78">
              <w:rPr>
                <w:szCs w:val="22"/>
              </w:rPr>
              <w:t>Revenue from transportation</w:t>
            </w:r>
          </w:p>
          <w:p w14:paraId="121AEFB8" w14:textId="1F85E0D7" w:rsidR="00EC61B4" w:rsidRPr="007F17FA" w:rsidRDefault="00F32F40" w:rsidP="00F32F40">
            <w:pPr>
              <w:spacing w:line="240" w:lineRule="atLeast"/>
              <w:ind w:right="29"/>
              <w:rPr>
                <w:szCs w:val="22"/>
                <w:highlight w:val="yellow"/>
              </w:rPr>
            </w:pPr>
            <w:r w:rsidRPr="00F63D78">
              <w:rPr>
                <w:szCs w:val="22"/>
              </w:rPr>
              <w:t xml:space="preserve">   and </w:t>
            </w:r>
            <w:r w:rsidR="00EC61B4" w:rsidRPr="00F63D78">
              <w:rPr>
                <w:szCs w:val="22"/>
              </w:rPr>
              <w:t>other</w:t>
            </w:r>
            <w:r w:rsidRPr="00F63D78">
              <w:rPr>
                <w:szCs w:val="22"/>
              </w:rPr>
              <w:t xml:space="preserve"> services</w:t>
            </w:r>
            <w:r w:rsidR="00EC61B4" w:rsidRPr="00F63D78">
              <w:rPr>
                <w:szCs w:val="22"/>
                <w:lang w:val="en-US"/>
              </w:rPr>
              <w:t xml:space="preserve"> </w:t>
            </w:r>
          </w:p>
        </w:tc>
        <w:tc>
          <w:tcPr>
            <w:tcW w:w="992" w:type="dxa"/>
          </w:tcPr>
          <w:p w14:paraId="2E6B2649" w14:textId="5BD1B1D6" w:rsidR="00EC61B4" w:rsidRPr="0044408F" w:rsidRDefault="00713AC9" w:rsidP="00EC61B4">
            <w:pPr>
              <w:tabs>
                <w:tab w:val="decimal" w:pos="720"/>
              </w:tabs>
              <w:spacing w:line="240" w:lineRule="atLeast"/>
              <w:ind w:right="-126"/>
              <w:rPr>
                <w:szCs w:val="22"/>
              </w:rPr>
            </w:pPr>
            <w:r>
              <w:rPr>
                <w:szCs w:val="22"/>
              </w:rPr>
              <w:t>374</w:t>
            </w:r>
          </w:p>
        </w:tc>
        <w:tc>
          <w:tcPr>
            <w:tcW w:w="283" w:type="dxa"/>
          </w:tcPr>
          <w:p w14:paraId="5FA87A16" w14:textId="77777777" w:rsidR="00EC61B4" w:rsidRPr="0044408F" w:rsidRDefault="00EC61B4" w:rsidP="00EC61B4">
            <w:pPr>
              <w:tabs>
                <w:tab w:val="decimal" w:pos="720"/>
              </w:tabs>
              <w:spacing w:line="240" w:lineRule="atLeast"/>
              <w:ind w:left="-90" w:right="-126"/>
              <w:rPr>
                <w:szCs w:val="22"/>
              </w:rPr>
            </w:pPr>
          </w:p>
        </w:tc>
        <w:tc>
          <w:tcPr>
            <w:tcW w:w="851" w:type="dxa"/>
          </w:tcPr>
          <w:p w14:paraId="5D608757"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254</w:t>
            </w:r>
          </w:p>
        </w:tc>
        <w:tc>
          <w:tcPr>
            <w:tcW w:w="283" w:type="dxa"/>
          </w:tcPr>
          <w:p w14:paraId="5B34FD47" w14:textId="77777777" w:rsidR="00EC61B4" w:rsidRPr="0044408F" w:rsidRDefault="00EC61B4" w:rsidP="00EC61B4">
            <w:pPr>
              <w:spacing w:line="240" w:lineRule="atLeast"/>
              <w:ind w:right="72"/>
              <w:jc w:val="right"/>
              <w:rPr>
                <w:szCs w:val="22"/>
              </w:rPr>
            </w:pPr>
          </w:p>
        </w:tc>
        <w:tc>
          <w:tcPr>
            <w:tcW w:w="2977" w:type="dxa"/>
            <w:gridSpan w:val="2"/>
          </w:tcPr>
          <w:p w14:paraId="1AE5837B" w14:textId="77777777" w:rsidR="00EC61B4" w:rsidRPr="0044408F" w:rsidRDefault="00EC61B4" w:rsidP="00EC61B4">
            <w:pPr>
              <w:spacing w:line="240" w:lineRule="atLeast"/>
              <w:ind w:right="29"/>
              <w:rPr>
                <w:szCs w:val="22"/>
              </w:rPr>
            </w:pPr>
            <w:r w:rsidRPr="00017F06">
              <w:rPr>
                <w:szCs w:val="22"/>
              </w:rPr>
              <w:t>Market</w:t>
            </w:r>
            <w:r w:rsidRPr="00017F06">
              <w:rPr>
                <w:szCs w:val="22"/>
                <w:lang w:val="en-US"/>
              </w:rPr>
              <w:t xml:space="preserve"> </w:t>
            </w:r>
            <w:r w:rsidRPr="00017F06">
              <w:rPr>
                <w:szCs w:val="22"/>
              </w:rPr>
              <w:t>price</w:t>
            </w:r>
          </w:p>
        </w:tc>
      </w:tr>
      <w:tr w:rsidR="00EC61B4" w:rsidRPr="0044408F" w14:paraId="5D3FA51E" w14:textId="77777777" w:rsidTr="00F63D78">
        <w:tc>
          <w:tcPr>
            <w:tcW w:w="3969" w:type="dxa"/>
          </w:tcPr>
          <w:p w14:paraId="657AFBF9" w14:textId="77777777" w:rsidR="00EC61B4" w:rsidRPr="0044408F" w:rsidRDefault="00EC61B4" w:rsidP="00EC61B4">
            <w:pPr>
              <w:spacing w:line="240" w:lineRule="atLeast"/>
              <w:ind w:right="29"/>
              <w:rPr>
                <w:szCs w:val="22"/>
                <w:cs/>
                <w:lang w:bidi="th-TH"/>
              </w:rPr>
            </w:pPr>
            <w:r w:rsidRPr="0044408F">
              <w:rPr>
                <w:szCs w:val="22"/>
              </w:rPr>
              <w:t>Management</w:t>
            </w:r>
            <w:r w:rsidRPr="007B1DB2">
              <w:rPr>
                <w:szCs w:val="22"/>
                <w:lang w:val="en-US"/>
              </w:rPr>
              <w:t xml:space="preserve"> </w:t>
            </w:r>
            <w:r w:rsidRPr="0044408F">
              <w:rPr>
                <w:szCs w:val="22"/>
              </w:rPr>
              <w:t>fee</w:t>
            </w:r>
            <w:r w:rsidRPr="007B1DB2">
              <w:rPr>
                <w:szCs w:val="22"/>
                <w:lang w:val="en-US"/>
              </w:rPr>
              <w:t xml:space="preserve"> </w:t>
            </w:r>
            <w:r w:rsidRPr="0044408F">
              <w:rPr>
                <w:szCs w:val="22"/>
              </w:rPr>
              <w:t>and</w:t>
            </w:r>
            <w:r w:rsidRPr="007B1DB2">
              <w:rPr>
                <w:szCs w:val="22"/>
                <w:lang w:val="en-US"/>
              </w:rPr>
              <w:t xml:space="preserve"> </w:t>
            </w:r>
            <w:r w:rsidRPr="0044408F">
              <w:rPr>
                <w:szCs w:val="22"/>
              </w:rPr>
              <w:t>others</w:t>
            </w:r>
            <w:r w:rsidRPr="007B1DB2">
              <w:rPr>
                <w:szCs w:val="22"/>
                <w:lang w:val="en-US"/>
              </w:rPr>
              <w:t xml:space="preserve"> </w:t>
            </w:r>
          </w:p>
        </w:tc>
        <w:tc>
          <w:tcPr>
            <w:tcW w:w="992" w:type="dxa"/>
          </w:tcPr>
          <w:p w14:paraId="3A216AFB" w14:textId="16A040FA" w:rsidR="00EC61B4" w:rsidRPr="00D03E02" w:rsidRDefault="00713AC9" w:rsidP="00EC61B4">
            <w:pPr>
              <w:tabs>
                <w:tab w:val="decimal" w:pos="720"/>
              </w:tabs>
              <w:spacing w:line="240" w:lineRule="atLeast"/>
              <w:ind w:right="-126"/>
              <w:rPr>
                <w:szCs w:val="22"/>
              </w:rPr>
            </w:pPr>
            <w:r>
              <w:rPr>
                <w:szCs w:val="22"/>
              </w:rPr>
              <w:t>445</w:t>
            </w:r>
          </w:p>
        </w:tc>
        <w:tc>
          <w:tcPr>
            <w:tcW w:w="283" w:type="dxa"/>
          </w:tcPr>
          <w:p w14:paraId="2F11EBC3" w14:textId="77777777" w:rsidR="00EC61B4" w:rsidRPr="0044408F" w:rsidRDefault="00EC61B4" w:rsidP="00EC61B4">
            <w:pPr>
              <w:tabs>
                <w:tab w:val="decimal" w:pos="720"/>
              </w:tabs>
              <w:spacing w:line="240" w:lineRule="atLeast"/>
              <w:ind w:left="-90" w:right="-126"/>
              <w:rPr>
                <w:szCs w:val="22"/>
              </w:rPr>
            </w:pPr>
          </w:p>
        </w:tc>
        <w:tc>
          <w:tcPr>
            <w:tcW w:w="851" w:type="dxa"/>
          </w:tcPr>
          <w:p w14:paraId="5D8E63BE"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438</w:t>
            </w:r>
          </w:p>
        </w:tc>
        <w:tc>
          <w:tcPr>
            <w:tcW w:w="283" w:type="dxa"/>
          </w:tcPr>
          <w:p w14:paraId="3A9549F0" w14:textId="77777777" w:rsidR="00EC61B4" w:rsidRPr="0044408F" w:rsidRDefault="00EC61B4" w:rsidP="00EC61B4">
            <w:pPr>
              <w:spacing w:line="240" w:lineRule="atLeast"/>
              <w:ind w:right="72"/>
              <w:jc w:val="right"/>
              <w:rPr>
                <w:szCs w:val="22"/>
              </w:rPr>
            </w:pPr>
          </w:p>
        </w:tc>
        <w:tc>
          <w:tcPr>
            <w:tcW w:w="2977" w:type="dxa"/>
            <w:gridSpan w:val="2"/>
          </w:tcPr>
          <w:p w14:paraId="0C4254D5" w14:textId="77777777" w:rsidR="00EC61B4" w:rsidRDefault="00EC61B4" w:rsidP="00EC61B4">
            <w:pPr>
              <w:spacing w:line="240" w:lineRule="atLeast"/>
              <w:ind w:right="29"/>
              <w:rPr>
                <w:szCs w:val="22"/>
              </w:rPr>
            </w:pPr>
            <w:r w:rsidRPr="0044408F">
              <w:rPr>
                <w:szCs w:val="22"/>
              </w:rPr>
              <w:t>Mainly</w:t>
            </w:r>
            <w:r w:rsidRPr="007B1DB2">
              <w:rPr>
                <w:szCs w:val="22"/>
                <w:lang w:val="en-US"/>
              </w:rPr>
              <w:t xml:space="preserve"> </w:t>
            </w:r>
            <w:r w:rsidRPr="0044408F">
              <w:rPr>
                <w:szCs w:val="22"/>
              </w:rPr>
              <w:t>based</w:t>
            </w:r>
            <w:r w:rsidRPr="007B1DB2">
              <w:rPr>
                <w:szCs w:val="22"/>
                <w:lang w:val="en-US"/>
              </w:rPr>
              <w:t xml:space="preserve"> </w:t>
            </w:r>
            <w:r w:rsidRPr="0044408F">
              <w:rPr>
                <w:szCs w:val="22"/>
              </w:rPr>
              <w:t>on</w:t>
            </w:r>
            <w:r w:rsidRPr="007B1DB2">
              <w:rPr>
                <w:szCs w:val="22"/>
                <w:lang w:val="en-US"/>
              </w:rPr>
              <w:t xml:space="preserve"> </w:t>
            </w:r>
            <w:r w:rsidRPr="0044408F">
              <w:rPr>
                <w:szCs w:val="22"/>
              </w:rPr>
              <w:t>percentage</w:t>
            </w:r>
            <w:r w:rsidRPr="007B1DB2">
              <w:rPr>
                <w:szCs w:val="22"/>
                <w:lang w:val="en-US"/>
              </w:rPr>
              <w:t xml:space="preserve"> </w:t>
            </w:r>
            <w:r w:rsidRPr="0044408F">
              <w:rPr>
                <w:szCs w:val="22"/>
              </w:rPr>
              <w:t>of</w:t>
            </w:r>
            <w:r w:rsidRPr="007B1DB2">
              <w:rPr>
                <w:szCs w:val="22"/>
                <w:lang w:val="en-US"/>
              </w:rPr>
              <w:t xml:space="preserve"> </w:t>
            </w:r>
          </w:p>
          <w:p w14:paraId="67BD1E48" w14:textId="77777777" w:rsidR="00EC61B4" w:rsidRPr="0044408F" w:rsidRDefault="00EC61B4" w:rsidP="00EC61B4">
            <w:pPr>
              <w:spacing w:line="240" w:lineRule="atLeast"/>
              <w:ind w:right="29"/>
              <w:rPr>
                <w:szCs w:val="22"/>
              </w:rPr>
            </w:pPr>
            <w:r>
              <w:rPr>
                <w:szCs w:val="22"/>
              </w:rPr>
              <w:t xml:space="preserve">   </w:t>
            </w:r>
            <w:r w:rsidRPr="0044408F">
              <w:rPr>
                <w:szCs w:val="22"/>
              </w:rPr>
              <w:t>revenue from</w:t>
            </w:r>
            <w:r w:rsidRPr="007B1DB2">
              <w:rPr>
                <w:szCs w:val="22"/>
                <w:lang w:val="en-US"/>
              </w:rPr>
              <w:t xml:space="preserve"> </w:t>
            </w:r>
            <w:r w:rsidRPr="0044408F">
              <w:rPr>
                <w:szCs w:val="22"/>
              </w:rPr>
              <w:t>sales</w:t>
            </w:r>
          </w:p>
        </w:tc>
      </w:tr>
      <w:tr w:rsidR="00EC61B4" w:rsidRPr="0044408F" w14:paraId="1D078DDC" w14:textId="77777777" w:rsidTr="00F63D78">
        <w:tc>
          <w:tcPr>
            <w:tcW w:w="3969" w:type="dxa"/>
          </w:tcPr>
          <w:p w14:paraId="6DAE5E7D" w14:textId="77777777" w:rsidR="00EC61B4" w:rsidRPr="0044408F" w:rsidRDefault="00EC61B4" w:rsidP="00EC61B4">
            <w:pPr>
              <w:spacing w:line="240" w:lineRule="atLeast"/>
              <w:ind w:right="29"/>
              <w:rPr>
                <w:szCs w:val="22"/>
              </w:rPr>
            </w:pPr>
            <w:r w:rsidRPr="0044408F">
              <w:rPr>
                <w:szCs w:val="22"/>
              </w:rPr>
              <w:t>Dividend</w:t>
            </w:r>
            <w:r w:rsidRPr="007B1DB2">
              <w:rPr>
                <w:szCs w:val="22"/>
                <w:lang w:val="en-US"/>
              </w:rPr>
              <w:t xml:space="preserve"> </w:t>
            </w:r>
            <w:r w:rsidRPr="0044408F">
              <w:rPr>
                <w:szCs w:val="22"/>
              </w:rPr>
              <w:t>income</w:t>
            </w:r>
          </w:p>
        </w:tc>
        <w:tc>
          <w:tcPr>
            <w:tcW w:w="992" w:type="dxa"/>
          </w:tcPr>
          <w:p w14:paraId="556BE582" w14:textId="1CE96F52" w:rsidR="00EC61B4" w:rsidRPr="0044408F" w:rsidRDefault="00713AC9" w:rsidP="00EC61B4">
            <w:pPr>
              <w:tabs>
                <w:tab w:val="decimal" w:pos="720"/>
              </w:tabs>
              <w:spacing w:line="240" w:lineRule="atLeast"/>
              <w:ind w:left="-90" w:right="-126"/>
              <w:rPr>
                <w:szCs w:val="22"/>
                <w:lang w:val="en-US"/>
              </w:rPr>
            </w:pPr>
            <w:r>
              <w:rPr>
                <w:szCs w:val="22"/>
                <w:lang w:val="en-US"/>
              </w:rPr>
              <w:t>1,289</w:t>
            </w:r>
          </w:p>
        </w:tc>
        <w:tc>
          <w:tcPr>
            <w:tcW w:w="283" w:type="dxa"/>
          </w:tcPr>
          <w:p w14:paraId="27508F0F" w14:textId="77777777" w:rsidR="00EC61B4" w:rsidRPr="0044408F" w:rsidRDefault="00EC61B4" w:rsidP="00EC61B4">
            <w:pPr>
              <w:tabs>
                <w:tab w:val="decimal" w:pos="720"/>
              </w:tabs>
              <w:spacing w:line="240" w:lineRule="atLeast"/>
              <w:ind w:left="-90" w:right="-126"/>
              <w:rPr>
                <w:szCs w:val="22"/>
              </w:rPr>
            </w:pPr>
          </w:p>
        </w:tc>
        <w:tc>
          <w:tcPr>
            <w:tcW w:w="851" w:type="dxa"/>
          </w:tcPr>
          <w:p w14:paraId="588CFC54"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2,543</w:t>
            </w:r>
          </w:p>
        </w:tc>
        <w:tc>
          <w:tcPr>
            <w:tcW w:w="283" w:type="dxa"/>
          </w:tcPr>
          <w:p w14:paraId="33B9001A" w14:textId="77777777" w:rsidR="00EC61B4" w:rsidRPr="0044408F" w:rsidRDefault="00EC61B4" w:rsidP="00EC61B4">
            <w:pPr>
              <w:spacing w:line="240" w:lineRule="atLeast"/>
              <w:ind w:right="72"/>
              <w:jc w:val="right"/>
              <w:rPr>
                <w:szCs w:val="22"/>
              </w:rPr>
            </w:pPr>
          </w:p>
        </w:tc>
        <w:tc>
          <w:tcPr>
            <w:tcW w:w="2977" w:type="dxa"/>
            <w:gridSpan w:val="2"/>
          </w:tcPr>
          <w:p w14:paraId="5B45BA43" w14:textId="77777777" w:rsidR="00EC61B4" w:rsidRPr="0044408F" w:rsidRDefault="00EC61B4" w:rsidP="00EC61B4">
            <w:pPr>
              <w:spacing w:line="240" w:lineRule="atLeast"/>
              <w:ind w:right="29"/>
              <w:rPr>
                <w:szCs w:val="22"/>
              </w:rPr>
            </w:pPr>
            <w:r w:rsidRPr="0044408F">
              <w:rPr>
                <w:szCs w:val="22"/>
              </w:rPr>
              <w:t>Upon</w:t>
            </w:r>
            <w:r w:rsidRPr="007B1DB2">
              <w:rPr>
                <w:szCs w:val="22"/>
                <w:lang w:val="en-US"/>
              </w:rPr>
              <w:t xml:space="preserve"> </w:t>
            </w:r>
            <w:r w:rsidRPr="0044408F">
              <w:rPr>
                <w:szCs w:val="22"/>
              </w:rPr>
              <w:t>declaration</w:t>
            </w:r>
          </w:p>
        </w:tc>
      </w:tr>
      <w:tr w:rsidR="00EC61B4" w:rsidRPr="0044408F" w14:paraId="255E84E2" w14:textId="77777777" w:rsidTr="00F63D78">
        <w:trPr>
          <w:trHeight w:hRule="exact" w:val="170"/>
        </w:trPr>
        <w:tc>
          <w:tcPr>
            <w:tcW w:w="3969" w:type="dxa"/>
          </w:tcPr>
          <w:p w14:paraId="45D9EB84" w14:textId="77777777" w:rsidR="00EC61B4" w:rsidRPr="0044408F" w:rsidRDefault="00EC61B4" w:rsidP="00EC61B4">
            <w:pPr>
              <w:spacing w:line="240" w:lineRule="atLeast"/>
              <w:ind w:right="29"/>
              <w:rPr>
                <w:szCs w:val="22"/>
              </w:rPr>
            </w:pPr>
          </w:p>
        </w:tc>
        <w:tc>
          <w:tcPr>
            <w:tcW w:w="992" w:type="dxa"/>
          </w:tcPr>
          <w:p w14:paraId="542D0271" w14:textId="77777777" w:rsidR="00EC61B4" w:rsidRPr="0044408F" w:rsidRDefault="00EC61B4" w:rsidP="00EC61B4">
            <w:pPr>
              <w:tabs>
                <w:tab w:val="decimal" w:pos="720"/>
              </w:tabs>
              <w:spacing w:line="240" w:lineRule="atLeast"/>
              <w:ind w:left="-90" w:right="-126"/>
              <w:rPr>
                <w:szCs w:val="22"/>
              </w:rPr>
            </w:pPr>
          </w:p>
        </w:tc>
        <w:tc>
          <w:tcPr>
            <w:tcW w:w="283" w:type="dxa"/>
          </w:tcPr>
          <w:p w14:paraId="5DC37A92" w14:textId="77777777" w:rsidR="00EC61B4" w:rsidRPr="0044408F" w:rsidRDefault="00EC61B4" w:rsidP="00EC61B4">
            <w:pPr>
              <w:tabs>
                <w:tab w:val="decimal" w:pos="720"/>
              </w:tabs>
              <w:spacing w:line="240" w:lineRule="atLeast"/>
              <w:ind w:left="-90" w:right="-126"/>
              <w:rPr>
                <w:szCs w:val="22"/>
              </w:rPr>
            </w:pPr>
          </w:p>
        </w:tc>
        <w:tc>
          <w:tcPr>
            <w:tcW w:w="851" w:type="dxa"/>
          </w:tcPr>
          <w:p w14:paraId="2F4224DB" w14:textId="77777777" w:rsidR="00EC61B4" w:rsidRPr="00EC61B4" w:rsidRDefault="00EC61B4" w:rsidP="00EC61B4">
            <w:pPr>
              <w:tabs>
                <w:tab w:val="decimal" w:pos="720"/>
              </w:tabs>
              <w:spacing w:line="240" w:lineRule="atLeast"/>
              <w:ind w:right="-40"/>
              <w:rPr>
                <w:szCs w:val="22"/>
                <w:lang w:val="en-US" w:bidi="th-TH"/>
              </w:rPr>
            </w:pPr>
          </w:p>
        </w:tc>
        <w:tc>
          <w:tcPr>
            <w:tcW w:w="283" w:type="dxa"/>
          </w:tcPr>
          <w:p w14:paraId="178CBC07" w14:textId="77777777" w:rsidR="00EC61B4" w:rsidRPr="0044408F" w:rsidRDefault="00EC61B4" w:rsidP="00EC61B4">
            <w:pPr>
              <w:spacing w:line="240" w:lineRule="atLeast"/>
              <w:ind w:right="72"/>
              <w:jc w:val="right"/>
              <w:rPr>
                <w:szCs w:val="22"/>
              </w:rPr>
            </w:pPr>
          </w:p>
        </w:tc>
        <w:tc>
          <w:tcPr>
            <w:tcW w:w="2977" w:type="dxa"/>
            <w:gridSpan w:val="2"/>
          </w:tcPr>
          <w:p w14:paraId="0D16238D" w14:textId="77777777" w:rsidR="00EC61B4" w:rsidRPr="0044408F" w:rsidRDefault="00EC61B4" w:rsidP="00EC61B4">
            <w:pPr>
              <w:spacing w:line="240" w:lineRule="atLeast"/>
              <w:ind w:right="29"/>
              <w:rPr>
                <w:szCs w:val="22"/>
              </w:rPr>
            </w:pPr>
          </w:p>
        </w:tc>
      </w:tr>
      <w:tr w:rsidR="00EC61B4" w:rsidRPr="0044408F" w14:paraId="55D0B15C" w14:textId="77777777" w:rsidTr="00F63D78">
        <w:tc>
          <w:tcPr>
            <w:tcW w:w="3969" w:type="dxa"/>
          </w:tcPr>
          <w:p w14:paraId="361C8F78" w14:textId="77777777" w:rsidR="00EC61B4" w:rsidRPr="0044408F" w:rsidRDefault="00EC61B4" w:rsidP="00EC61B4">
            <w:pPr>
              <w:spacing w:line="240" w:lineRule="atLeast"/>
              <w:ind w:right="29"/>
              <w:rPr>
                <w:i/>
                <w:iCs/>
                <w:szCs w:val="22"/>
              </w:rPr>
            </w:pPr>
            <w:r w:rsidRPr="0044408F">
              <w:rPr>
                <w:i/>
                <w:iCs/>
                <w:szCs w:val="22"/>
              </w:rPr>
              <w:t>Other</w:t>
            </w:r>
          </w:p>
        </w:tc>
        <w:tc>
          <w:tcPr>
            <w:tcW w:w="992" w:type="dxa"/>
          </w:tcPr>
          <w:p w14:paraId="00B8BF5F" w14:textId="77777777" w:rsidR="00EC61B4" w:rsidRPr="0044408F" w:rsidRDefault="00EC61B4" w:rsidP="00EC61B4">
            <w:pPr>
              <w:tabs>
                <w:tab w:val="decimal" w:pos="720"/>
              </w:tabs>
              <w:spacing w:line="240" w:lineRule="atLeast"/>
              <w:ind w:left="-90" w:right="-126"/>
              <w:rPr>
                <w:szCs w:val="22"/>
              </w:rPr>
            </w:pPr>
          </w:p>
        </w:tc>
        <w:tc>
          <w:tcPr>
            <w:tcW w:w="283" w:type="dxa"/>
          </w:tcPr>
          <w:p w14:paraId="4A924BA5" w14:textId="77777777" w:rsidR="00EC61B4" w:rsidRPr="0044408F" w:rsidRDefault="00EC61B4" w:rsidP="00EC61B4">
            <w:pPr>
              <w:tabs>
                <w:tab w:val="decimal" w:pos="720"/>
              </w:tabs>
              <w:spacing w:line="240" w:lineRule="atLeast"/>
              <w:ind w:left="-90" w:right="-126"/>
              <w:rPr>
                <w:szCs w:val="22"/>
              </w:rPr>
            </w:pPr>
          </w:p>
        </w:tc>
        <w:tc>
          <w:tcPr>
            <w:tcW w:w="851" w:type="dxa"/>
          </w:tcPr>
          <w:p w14:paraId="696CD241" w14:textId="77777777" w:rsidR="00EC61B4" w:rsidRPr="00EC61B4" w:rsidRDefault="00EC61B4" w:rsidP="00EC61B4">
            <w:pPr>
              <w:tabs>
                <w:tab w:val="decimal" w:pos="720"/>
              </w:tabs>
              <w:spacing w:line="240" w:lineRule="atLeast"/>
              <w:ind w:right="-40"/>
              <w:rPr>
                <w:szCs w:val="22"/>
                <w:lang w:val="en-US" w:bidi="th-TH"/>
              </w:rPr>
            </w:pPr>
          </w:p>
        </w:tc>
        <w:tc>
          <w:tcPr>
            <w:tcW w:w="283" w:type="dxa"/>
          </w:tcPr>
          <w:p w14:paraId="0ECB00B3" w14:textId="77777777" w:rsidR="00EC61B4" w:rsidRPr="0044408F" w:rsidRDefault="00EC61B4" w:rsidP="00EC61B4">
            <w:pPr>
              <w:spacing w:line="240" w:lineRule="atLeast"/>
              <w:ind w:right="72"/>
              <w:jc w:val="right"/>
              <w:rPr>
                <w:szCs w:val="22"/>
              </w:rPr>
            </w:pPr>
          </w:p>
        </w:tc>
        <w:tc>
          <w:tcPr>
            <w:tcW w:w="2977" w:type="dxa"/>
            <w:gridSpan w:val="2"/>
          </w:tcPr>
          <w:p w14:paraId="1CE69AE3" w14:textId="77777777" w:rsidR="00EC61B4" w:rsidRPr="0044408F" w:rsidRDefault="00EC61B4" w:rsidP="00EC61B4">
            <w:pPr>
              <w:spacing w:line="240" w:lineRule="atLeast"/>
              <w:ind w:right="72"/>
              <w:rPr>
                <w:szCs w:val="22"/>
              </w:rPr>
            </w:pPr>
          </w:p>
        </w:tc>
      </w:tr>
      <w:tr w:rsidR="00EC61B4" w:rsidRPr="0044408F" w14:paraId="610F7390" w14:textId="77777777" w:rsidTr="00F63D78">
        <w:tc>
          <w:tcPr>
            <w:tcW w:w="3969" w:type="dxa"/>
          </w:tcPr>
          <w:p w14:paraId="4230E76B" w14:textId="77777777" w:rsidR="00EC61B4" w:rsidRPr="0044408F" w:rsidRDefault="00EC61B4" w:rsidP="00EC61B4">
            <w:pPr>
              <w:spacing w:line="240" w:lineRule="atLeast"/>
              <w:ind w:right="29"/>
              <w:rPr>
                <w:szCs w:val="22"/>
              </w:rPr>
            </w:pPr>
            <w:r w:rsidRPr="0044408F">
              <w:rPr>
                <w:szCs w:val="22"/>
              </w:rPr>
              <w:t>Purchases</w:t>
            </w:r>
          </w:p>
        </w:tc>
        <w:tc>
          <w:tcPr>
            <w:tcW w:w="992" w:type="dxa"/>
          </w:tcPr>
          <w:p w14:paraId="692ADB45" w14:textId="42604E9E" w:rsidR="00EC61B4" w:rsidRPr="0044408F" w:rsidRDefault="00713AC9" w:rsidP="00EC61B4">
            <w:pPr>
              <w:tabs>
                <w:tab w:val="decimal" w:pos="720"/>
              </w:tabs>
              <w:spacing w:line="240" w:lineRule="atLeast"/>
              <w:ind w:left="-90" w:right="-126"/>
              <w:rPr>
                <w:szCs w:val="22"/>
              </w:rPr>
            </w:pPr>
            <w:r>
              <w:rPr>
                <w:szCs w:val="22"/>
              </w:rPr>
              <w:t>629</w:t>
            </w:r>
          </w:p>
        </w:tc>
        <w:tc>
          <w:tcPr>
            <w:tcW w:w="283" w:type="dxa"/>
          </w:tcPr>
          <w:p w14:paraId="2C2AD962" w14:textId="77777777" w:rsidR="00EC61B4" w:rsidRPr="0044408F" w:rsidRDefault="00EC61B4" w:rsidP="00EC61B4">
            <w:pPr>
              <w:tabs>
                <w:tab w:val="decimal" w:pos="720"/>
              </w:tabs>
              <w:spacing w:line="240" w:lineRule="atLeast"/>
              <w:ind w:left="-90" w:right="-126"/>
              <w:rPr>
                <w:szCs w:val="22"/>
              </w:rPr>
            </w:pPr>
          </w:p>
        </w:tc>
        <w:tc>
          <w:tcPr>
            <w:tcW w:w="851" w:type="dxa"/>
          </w:tcPr>
          <w:p w14:paraId="02E24CFD"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705</w:t>
            </w:r>
          </w:p>
        </w:tc>
        <w:tc>
          <w:tcPr>
            <w:tcW w:w="283" w:type="dxa"/>
          </w:tcPr>
          <w:p w14:paraId="3EB024DB" w14:textId="77777777" w:rsidR="00EC61B4" w:rsidRPr="0044408F" w:rsidRDefault="00EC61B4" w:rsidP="00EC61B4">
            <w:pPr>
              <w:spacing w:line="240" w:lineRule="atLeast"/>
              <w:ind w:right="72"/>
              <w:jc w:val="right"/>
              <w:rPr>
                <w:szCs w:val="22"/>
              </w:rPr>
            </w:pPr>
          </w:p>
        </w:tc>
        <w:tc>
          <w:tcPr>
            <w:tcW w:w="2977" w:type="dxa"/>
            <w:gridSpan w:val="2"/>
          </w:tcPr>
          <w:p w14:paraId="0682C014" w14:textId="77777777" w:rsidR="00EC61B4" w:rsidRPr="0044408F" w:rsidRDefault="00EC61B4" w:rsidP="00EC61B4">
            <w:pPr>
              <w:spacing w:line="240" w:lineRule="atLeast"/>
              <w:ind w:right="72"/>
              <w:rPr>
                <w:szCs w:val="22"/>
              </w:rPr>
            </w:pPr>
            <w:r w:rsidRPr="0044408F">
              <w:rPr>
                <w:szCs w:val="22"/>
              </w:rPr>
              <w:t>Market</w:t>
            </w:r>
            <w:r w:rsidRPr="007B1DB2">
              <w:rPr>
                <w:szCs w:val="22"/>
                <w:lang w:val="en-US"/>
              </w:rPr>
              <w:t xml:space="preserve"> </w:t>
            </w:r>
            <w:r w:rsidRPr="0044408F">
              <w:rPr>
                <w:szCs w:val="22"/>
              </w:rPr>
              <w:t>price</w:t>
            </w:r>
          </w:p>
        </w:tc>
      </w:tr>
      <w:tr w:rsidR="00EC61B4" w:rsidRPr="0044408F" w14:paraId="71A55A4E" w14:textId="77777777" w:rsidTr="00F63D78">
        <w:tc>
          <w:tcPr>
            <w:tcW w:w="3969" w:type="dxa"/>
          </w:tcPr>
          <w:p w14:paraId="28D15346" w14:textId="77777777" w:rsidR="00EC61B4" w:rsidRPr="0044408F" w:rsidRDefault="00EC61B4" w:rsidP="00EC61B4">
            <w:pPr>
              <w:spacing w:line="240" w:lineRule="atLeast"/>
              <w:ind w:right="29"/>
              <w:rPr>
                <w:szCs w:val="22"/>
              </w:rPr>
            </w:pPr>
            <w:r w:rsidRPr="0044408F">
              <w:rPr>
                <w:szCs w:val="22"/>
              </w:rPr>
              <w:t>Revenue</w:t>
            </w:r>
            <w:r w:rsidRPr="007B1DB2">
              <w:rPr>
                <w:szCs w:val="22"/>
                <w:lang w:val="en-US"/>
              </w:rPr>
              <w:t xml:space="preserve"> </w:t>
            </w:r>
            <w:r w:rsidRPr="0044408F">
              <w:rPr>
                <w:szCs w:val="22"/>
              </w:rPr>
              <w:t>from</w:t>
            </w:r>
            <w:r w:rsidRPr="007B1DB2">
              <w:rPr>
                <w:szCs w:val="22"/>
                <w:lang w:val="en-US"/>
              </w:rPr>
              <w:t xml:space="preserve"> </w:t>
            </w:r>
            <w:r w:rsidRPr="0044408F">
              <w:rPr>
                <w:szCs w:val="22"/>
              </w:rPr>
              <w:t>sales</w:t>
            </w:r>
          </w:p>
        </w:tc>
        <w:tc>
          <w:tcPr>
            <w:tcW w:w="992" w:type="dxa"/>
          </w:tcPr>
          <w:p w14:paraId="017476DB" w14:textId="03B4D539" w:rsidR="00EC61B4" w:rsidRPr="0044408F" w:rsidRDefault="00713AC9" w:rsidP="00EC61B4">
            <w:pPr>
              <w:tabs>
                <w:tab w:val="decimal" w:pos="720"/>
              </w:tabs>
              <w:spacing w:line="240" w:lineRule="atLeast"/>
              <w:ind w:left="-90" w:right="-126"/>
              <w:rPr>
                <w:szCs w:val="22"/>
              </w:rPr>
            </w:pPr>
            <w:r>
              <w:rPr>
                <w:szCs w:val="22"/>
              </w:rPr>
              <w:t>74</w:t>
            </w:r>
          </w:p>
        </w:tc>
        <w:tc>
          <w:tcPr>
            <w:tcW w:w="283" w:type="dxa"/>
          </w:tcPr>
          <w:p w14:paraId="6C005B8A" w14:textId="77777777" w:rsidR="00EC61B4" w:rsidRPr="0044408F" w:rsidRDefault="00EC61B4" w:rsidP="00EC61B4">
            <w:pPr>
              <w:tabs>
                <w:tab w:val="decimal" w:pos="720"/>
              </w:tabs>
              <w:spacing w:line="240" w:lineRule="atLeast"/>
              <w:ind w:left="-90" w:right="-126"/>
              <w:rPr>
                <w:szCs w:val="22"/>
              </w:rPr>
            </w:pPr>
          </w:p>
        </w:tc>
        <w:tc>
          <w:tcPr>
            <w:tcW w:w="851" w:type="dxa"/>
          </w:tcPr>
          <w:p w14:paraId="64C4AEE0"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70</w:t>
            </w:r>
          </w:p>
        </w:tc>
        <w:tc>
          <w:tcPr>
            <w:tcW w:w="283" w:type="dxa"/>
          </w:tcPr>
          <w:p w14:paraId="6875A269" w14:textId="77777777" w:rsidR="00EC61B4" w:rsidRPr="0044408F" w:rsidRDefault="00EC61B4" w:rsidP="00EC61B4">
            <w:pPr>
              <w:spacing w:line="240" w:lineRule="atLeast"/>
              <w:ind w:right="72"/>
              <w:jc w:val="right"/>
              <w:rPr>
                <w:szCs w:val="22"/>
              </w:rPr>
            </w:pPr>
          </w:p>
        </w:tc>
        <w:tc>
          <w:tcPr>
            <w:tcW w:w="2977" w:type="dxa"/>
            <w:gridSpan w:val="2"/>
          </w:tcPr>
          <w:p w14:paraId="03E48A96" w14:textId="77777777" w:rsidR="00EC61B4" w:rsidRPr="0044408F" w:rsidRDefault="00EC61B4" w:rsidP="00EC61B4">
            <w:pPr>
              <w:spacing w:line="240" w:lineRule="atLeast"/>
              <w:ind w:right="29"/>
              <w:rPr>
                <w:szCs w:val="22"/>
              </w:rPr>
            </w:pPr>
            <w:r w:rsidRPr="0044408F">
              <w:rPr>
                <w:szCs w:val="22"/>
              </w:rPr>
              <w:t>Market</w:t>
            </w:r>
            <w:r w:rsidRPr="007B1DB2">
              <w:rPr>
                <w:szCs w:val="22"/>
                <w:lang w:val="en-US"/>
              </w:rPr>
              <w:t xml:space="preserve"> </w:t>
            </w:r>
            <w:r w:rsidRPr="0044408F">
              <w:rPr>
                <w:szCs w:val="22"/>
              </w:rPr>
              <w:t>price</w:t>
            </w:r>
          </w:p>
        </w:tc>
      </w:tr>
      <w:tr w:rsidR="00EC61B4" w:rsidRPr="0044408F" w14:paraId="61415381" w14:textId="77777777" w:rsidTr="00F63D78">
        <w:tc>
          <w:tcPr>
            <w:tcW w:w="3969" w:type="dxa"/>
          </w:tcPr>
          <w:p w14:paraId="5D8241D1" w14:textId="77777777" w:rsidR="00F32F40" w:rsidRPr="00F63D78" w:rsidRDefault="00F32F40" w:rsidP="00F32F40">
            <w:pPr>
              <w:spacing w:line="240" w:lineRule="atLeast"/>
              <w:ind w:right="29"/>
              <w:rPr>
                <w:szCs w:val="22"/>
              </w:rPr>
            </w:pPr>
            <w:r w:rsidRPr="00F63D78">
              <w:rPr>
                <w:szCs w:val="22"/>
              </w:rPr>
              <w:t>Revenue from transportation</w:t>
            </w:r>
          </w:p>
          <w:p w14:paraId="6F865CEB" w14:textId="33C67EFB" w:rsidR="00EC61B4" w:rsidRPr="0044408F" w:rsidRDefault="00F32F40" w:rsidP="00F32F40">
            <w:pPr>
              <w:spacing w:line="240" w:lineRule="atLeast"/>
              <w:ind w:right="29"/>
              <w:rPr>
                <w:szCs w:val="22"/>
              </w:rPr>
            </w:pPr>
            <w:r w:rsidRPr="00F63D78">
              <w:rPr>
                <w:szCs w:val="22"/>
              </w:rPr>
              <w:t xml:space="preserve">   and other services</w:t>
            </w:r>
          </w:p>
        </w:tc>
        <w:tc>
          <w:tcPr>
            <w:tcW w:w="992" w:type="dxa"/>
          </w:tcPr>
          <w:p w14:paraId="10A78382" w14:textId="4B64ACAB" w:rsidR="00EC61B4" w:rsidRPr="0044408F" w:rsidRDefault="00713AC9" w:rsidP="00EC61B4">
            <w:pPr>
              <w:tabs>
                <w:tab w:val="decimal" w:pos="720"/>
              </w:tabs>
              <w:spacing w:line="240" w:lineRule="atLeast"/>
              <w:ind w:left="-90" w:right="-126"/>
              <w:rPr>
                <w:szCs w:val="22"/>
              </w:rPr>
            </w:pPr>
            <w:r>
              <w:rPr>
                <w:szCs w:val="22"/>
              </w:rPr>
              <w:t>25</w:t>
            </w:r>
          </w:p>
        </w:tc>
        <w:tc>
          <w:tcPr>
            <w:tcW w:w="283" w:type="dxa"/>
          </w:tcPr>
          <w:p w14:paraId="056CC781" w14:textId="77777777" w:rsidR="00EC61B4" w:rsidRPr="0044408F" w:rsidRDefault="00EC61B4" w:rsidP="00EC61B4">
            <w:pPr>
              <w:tabs>
                <w:tab w:val="decimal" w:pos="720"/>
              </w:tabs>
              <w:spacing w:line="240" w:lineRule="atLeast"/>
              <w:ind w:left="-90" w:right="-126"/>
              <w:rPr>
                <w:szCs w:val="22"/>
              </w:rPr>
            </w:pPr>
          </w:p>
        </w:tc>
        <w:tc>
          <w:tcPr>
            <w:tcW w:w="851" w:type="dxa"/>
          </w:tcPr>
          <w:p w14:paraId="392E58F6"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25</w:t>
            </w:r>
          </w:p>
        </w:tc>
        <w:tc>
          <w:tcPr>
            <w:tcW w:w="283" w:type="dxa"/>
          </w:tcPr>
          <w:p w14:paraId="42179894" w14:textId="77777777" w:rsidR="00EC61B4" w:rsidRPr="0044408F" w:rsidRDefault="00EC61B4" w:rsidP="00EC61B4">
            <w:pPr>
              <w:spacing w:line="240" w:lineRule="atLeast"/>
              <w:ind w:right="72"/>
              <w:jc w:val="right"/>
              <w:rPr>
                <w:szCs w:val="22"/>
              </w:rPr>
            </w:pPr>
          </w:p>
        </w:tc>
        <w:tc>
          <w:tcPr>
            <w:tcW w:w="2977" w:type="dxa"/>
            <w:gridSpan w:val="2"/>
          </w:tcPr>
          <w:p w14:paraId="1E453CFC" w14:textId="77777777" w:rsidR="00EC61B4" w:rsidRPr="0044408F" w:rsidRDefault="00EC61B4" w:rsidP="00EC61B4">
            <w:pPr>
              <w:spacing w:line="240" w:lineRule="atLeast"/>
              <w:ind w:right="29"/>
              <w:rPr>
                <w:szCs w:val="22"/>
              </w:rPr>
            </w:pPr>
            <w:r w:rsidRPr="0044408F">
              <w:rPr>
                <w:szCs w:val="22"/>
              </w:rPr>
              <w:t>Market</w:t>
            </w:r>
            <w:r w:rsidRPr="007B1DB2">
              <w:rPr>
                <w:szCs w:val="22"/>
                <w:lang w:val="en-US"/>
              </w:rPr>
              <w:t xml:space="preserve"> </w:t>
            </w:r>
            <w:r w:rsidRPr="0044408F">
              <w:rPr>
                <w:szCs w:val="22"/>
              </w:rPr>
              <w:t>price</w:t>
            </w:r>
          </w:p>
        </w:tc>
      </w:tr>
      <w:tr w:rsidR="00EC61B4" w:rsidRPr="0044408F" w14:paraId="7C1B4A7F" w14:textId="77777777" w:rsidTr="00F63D78">
        <w:tc>
          <w:tcPr>
            <w:tcW w:w="3969" w:type="dxa"/>
          </w:tcPr>
          <w:p w14:paraId="222D7267" w14:textId="77777777" w:rsidR="00EC61B4" w:rsidRPr="0044408F" w:rsidRDefault="00EC61B4" w:rsidP="00EC61B4">
            <w:pPr>
              <w:spacing w:line="240" w:lineRule="atLeast"/>
              <w:ind w:right="29"/>
              <w:rPr>
                <w:szCs w:val="22"/>
                <w:cs/>
                <w:lang w:bidi="th-TH"/>
              </w:rPr>
            </w:pPr>
            <w:r w:rsidRPr="0044408F">
              <w:rPr>
                <w:szCs w:val="22"/>
              </w:rPr>
              <w:t>Management</w:t>
            </w:r>
            <w:r w:rsidRPr="007B1DB2">
              <w:rPr>
                <w:szCs w:val="22"/>
                <w:lang w:val="en-US"/>
              </w:rPr>
              <w:t xml:space="preserve"> </w:t>
            </w:r>
            <w:r w:rsidRPr="0044408F">
              <w:rPr>
                <w:szCs w:val="22"/>
              </w:rPr>
              <w:t>fee</w:t>
            </w:r>
            <w:r w:rsidRPr="007B1DB2">
              <w:rPr>
                <w:szCs w:val="22"/>
                <w:lang w:val="en-US"/>
              </w:rPr>
              <w:t xml:space="preserve"> </w:t>
            </w:r>
            <w:r w:rsidRPr="0044408F">
              <w:rPr>
                <w:szCs w:val="22"/>
              </w:rPr>
              <w:t>and</w:t>
            </w:r>
            <w:r w:rsidRPr="007B1DB2">
              <w:rPr>
                <w:szCs w:val="22"/>
                <w:lang w:val="en-US"/>
              </w:rPr>
              <w:t xml:space="preserve"> </w:t>
            </w:r>
            <w:r w:rsidRPr="0044408F">
              <w:rPr>
                <w:szCs w:val="22"/>
              </w:rPr>
              <w:t>others</w:t>
            </w:r>
            <w:r w:rsidRPr="007B1DB2">
              <w:rPr>
                <w:szCs w:val="22"/>
                <w:lang w:val="en-US"/>
              </w:rPr>
              <w:t xml:space="preserve"> </w:t>
            </w:r>
          </w:p>
        </w:tc>
        <w:tc>
          <w:tcPr>
            <w:tcW w:w="992" w:type="dxa"/>
          </w:tcPr>
          <w:p w14:paraId="448A9A88" w14:textId="70410877" w:rsidR="00EC61B4" w:rsidRPr="0044408F" w:rsidRDefault="00713AC9" w:rsidP="00EC61B4">
            <w:pPr>
              <w:tabs>
                <w:tab w:val="decimal" w:pos="720"/>
              </w:tabs>
              <w:spacing w:line="240" w:lineRule="atLeast"/>
              <w:ind w:left="-90" w:right="-126"/>
              <w:rPr>
                <w:szCs w:val="22"/>
              </w:rPr>
            </w:pPr>
            <w:r>
              <w:rPr>
                <w:szCs w:val="22"/>
              </w:rPr>
              <w:t>81</w:t>
            </w:r>
          </w:p>
        </w:tc>
        <w:tc>
          <w:tcPr>
            <w:tcW w:w="283" w:type="dxa"/>
          </w:tcPr>
          <w:p w14:paraId="14572754" w14:textId="77777777" w:rsidR="00EC61B4" w:rsidRPr="0044408F" w:rsidRDefault="00EC61B4" w:rsidP="00EC61B4">
            <w:pPr>
              <w:tabs>
                <w:tab w:val="decimal" w:pos="720"/>
              </w:tabs>
              <w:spacing w:line="240" w:lineRule="atLeast"/>
              <w:ind w:left="-90" w:right="-126"/>
              <w:rPr>
                <w:szCs w:val="22"/>
              </w:rPr>
            </w:pPr>
          </w:p>
        </w:tc>
        <w:tc>
          <w:tcPr>
            <w:tcW w:w="851" w:type="dxa"/>
          </w:tcPr>
          <w:p w14:paraId="6E8C85C6"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78</w:t>
            </w:r>
          </w:p>
        </w:tc>
        <w:tc>
          <w:tcPr>
            <w:tcW w:w="283" w:type="dxa"/>
          </w:tcPr>
          <w:p w14:paraId="1FF4E8FB" w14:textId="77777777" w:rsidR="00EC61B4" w:rsidRPr="0044408F" w:rsidRDefault="00EC61B4" w:rsidP="00EC61B4">
            <w:pPr>
              <w:spacing w:line="240" w:lineRule="atLeast"/>
              <w:ind w:right="72"/>
              <w:jc w:val="right"/>
              <w:rPr>
                <w:szCs w:val="22"/>
              </w:rPr>
            </w:pPr>
          </w:p>
        </w:tc>
        <w:tc>
          <w:tcPr>
            <w:tcW w:w="2977" w:type="dxa"/>
            <w:gridSpan w:val="2"/>
          </w:tcPr>
          <w:p w14:paraId="119A95F7" w14:textId="77777777" w:rsidR="00EC61B4" w:rsidRDefault="00EC61B4" w:rsidP="00EC61B4">
            <w:pPr>
              <w:spacing w:line="240" w:lineRule="atLeast"/>
              <w:ind w:right="29"/>
              <w:rPr>
                <w:szCs w:val="22"/>
                <w:lang w:val="en-US"/>
              </w:rPr>
            </w:pPr>
            <w:r w:rsidRPr="0044408F">
              <w:rPr>
                <w:szCs w:val="22"/>
              </w:rPr>
              <w:t>Mainly</w:t>
            </w:r>
            <w:r w:rsidRPr="007B1DB2">
              <w:rPr>
                <w:szCs w:val="22"/>
                <w:lang w:val="en-US"/>
              </w:rPr>
              <w:t xml:space="preserve"> </w:t>
            </w:r>
            <w:r w:rsidRPr="0044408F">
              <w:rPr>
                <w:szCs w:val="22"/>
              </w:rPr>
              <w:t>based</w:t>
            </w:r>
            <w:r w:rsidRPr="007B1DB2">
              <w:rPr>
                <w:szCs w:val="22"/>
                <w:lang w:val="en-US"/>
              </w:rPr>
              <w:t xml:space="preserve"> </w:t>
            </w:r>
            <w:r w:rsidRPr="0044408F">
              <w:rPr>
                <w:szCs w:val="22"/>
              </w:rPr>
              <w:t>on</w:t>
            </w:r>
            <w:r w:rsidRPr="007B1DB2">
              <w:rPr>
                <w:szCs w:val="22"/>
                <w:lang w:val="en-US"/>
              </w:rPr>
              <w:t xml:space="preserve"> </w:t>
            </w:r>
            <w:r w:rsidRPr="0044408F">
              <w:rPr>
                <w:szCs w:val="22"/>
              </w:rPr>
              <w:t>percentage</w:t>
            </w:r>
            <w:r w:rsidRPr="007B1DB2">
              <w:rPr>
                <w:szCs w:val="22"/>
                <w:lang w:val="en-US"/>
              </w:rPr>
              <w:t xml:space="preserve"> </w:t>
            </w:r>
            <w:r w:rsidRPr="0044408F">
              <w:rPr>
                <w:szCs w:val="22"/>
              </w:rPr>
              <w:t>of</w:t>
            </w:r>
            <w:r w:rsidRPr="007B1DB2">
              <w:rPr>
                <w:szCs w:val="22"/>
                <w:lang w:val="en-US"/>
              </w:rPr>
              <w:t xml:space="preserve"> </w:t>
            </w:r>
          </w:p>
          <w:p w14:paraId="7277E1B8" w14:textId="77777777" w:rsidR="00EC61B4" w:rsidRPr="0044408F" w:rsidRDefault="00EC61B4" w:rsidP="00EC61B4">
            <w:pPr>
              <w:spacing w:line="240" w:lineRule="atLeast"/>
              <w:ind w:right="29"/>
              <w:rPr>
                <w:szCs w:val="22"/>
              </w:rPr>
            </w:pPr>
            <w:r>
              <w:rPr>
                <w:szCs w:val="22"/>
              </w:rPr>
              <w:t xml:space="preserve">   </w:t>
            </w:r>
            <w:r w:rsidRPr="0044408F">
              <w:rPr>
                <w:szCs w:val="22"/>
              </w:rPr>
              <w:t>revenue</w:t>
            </w:r>
            <w:r w:rsidRPr="007B1DB2">
              <w:rPr>
                <w:szCs w:val="22"/>
                <w:lang w:val="en-US"/>
              </w:rPr>
              <w:t xml:space="preserve"> </w:t>
            </w:r>
            <w:r w:rsidRPr="0044408F">
              <w:rPr>
                <w:szCs w:val="22"/>
              </w:rPr>
              <w:t>from</w:t>
            </w:r>
            <w:r w:rsidRPr="007B1DB2">
              <w:rPr>
                <w:szCs w:val="22"/>
                <w:lang w:val="en-US"/>
              </w:rPr>
              <w:t xml:space="preserve"> </w:t>
            </w:r>
            <w:r w:rsidRPr="0044408F">
              <w:rPr>
                <w:szCs w:val="22"/>
              </w:rPr>
              <w:t>sales</w:t>
            </w:r>
          </w:p>
        </w:tc>
      </w:tr>
      <w:tr w:rsidR="00EC61B4" w:rsidRPr="0044408F" w14:paraId="78D47923" w14:textId="77777777" w:rsidTr="00F63D78">
        <w:tc>
          <w:tcPr>
            <w:tcW w:w="3969" w:type="dxa"/>
          </w:tcPr>
          <w:p w14:paraId="3E05F7AD" w14:textId="77777777" w:rsidR="00EC61B4" w:rsidRPr="0044408F" w:rsidRDefault="00EC61B4" w:rsidP="00EC61B4">
            <w:pPr>
              <w:spacing w:line="240" w:lineRule="atLeast"/>
              <w:ind w:right="29"/>
              <w:rPr>
                <w:szCs w:val="22"/>
              </w:rPr>
            </w:pPr>
            <w:r w:rsidRPr="0044408F">
              <w:rPr>
                <w:szCs w:val="22"/>
              </w:rPr>
              <w:t>Dividend</w:t>
            </w:r>
            <w:r w:rsidRPr="007B1DB2">
              <w:rPr>
                <w:szCs w:val="22"/>
                <w:lang w:val="en-US"/>
              </w:rPr>
              <w:t xml:space="preserve"> </w:t>
            </w:r>
            <w:r w:rsidRPr="0044408F">
              <w:rPr>
                <w:szCs w:val="22"/>
              </w:rPr>
              <w:t>income</w:t>
            </w:r>
          </w:p>
        </w:tc>
        <w:tc>
          <w:tcPr>
            <w:tcW w:w="992" w:type="dxa"/>
          </w:tcPr>
          <w:p w14:paraId="05FB8656" w14:textId="09EEB019" w:rsidR="00EC61B4" w:rsidRPr="0044408F" w:rsidRDefault="00713AC9" w:rsidP="00EC61B4">
            <w:pPr>
              <w:tabs>
                <w:tab w:val="decimal" w:pos="720"/>
              </w:tabs>
              <w:spacing w:line="240" w:lineRule="atLeast"/>
              <w:ind w:left="-90" w:right="-126"/>
              <w:rPr>
                <w:szCs w:val="22"/>
                <w:lang w:val="en-US"/>
              </w:rPr>
            </w:pPr>
            <w:r>
              <w:rPr>
                <w:szCs w:val="22"/>
                <w:lang w:val="en-US"/>
              </w:rPr>
              <w:t>82</w:t>
            </w:r>
          </w:p>
        </w:tc>
        <w:tc>
          <w:tcPr>
            <w:tcW w:w="283" w:type="dxa"/>
          </w:tcPr>
          <w:p w14:paraId="1D5D4698" w14:textId="77777777" w:rsidR="00EC61B4" w:rsidRPr="0044408F" w:rsidRDefault="00EC61B4" w:rsidP="00EC61B4">
            <w:pPr>
              <w:tabs>
                <w:tab w:val="decimal" w:pos="720"/>
              </w:tabs>
              <w:spacing w:line="240" w:lineRule="atLeast"/>
              <w:ind w:left="-90" w:right="-126"/>
              <w:rPr>
                <w:szCs w:val="22"/>
              </w:rPr>
            </w:pPr>
          </w:p>
        </w:tc>
        <w:tc>
          <w:tcPr>
            <w:tcW w:w="851" w:type="dxa"/>
          </w:tcPr>
          <w:p w14:paraId="1E69F549" w14:textId="77777777" w:rsidR="00EC61B4" w:rsidRPr="00EC61B4" w:rsidRDefault="008F595C" w:rsidP="00EC61B4">
            <w:pPr>
              <w:tabs>
                <w:tab w:val="decimal" w:pos="720"/>
              </w:tabs>
              <w:spacing w:line="240" w:lineRule="atLeast"/>
              <w:ind w:right="-40"/>
              <w:rPr>
                <w:szCs w:val="22"/>
                <w:lang w:val="en-US" w:bidi="th-TH"/>
              </w:rPr>
            </w:pPr>
            <w:r>
              <w:rPr>
                <w:szCs w:val="22"/>
                <w:lang w:val="en-US" w:bidi="th-TH"/>
              </w:rPr>
              <w:t>82</w:t>
            </w:r>
          </w:p>
        </w:tc>
        <w:tc>
          <w:tcPr>
            <w:tcW w:w="283" w:type="dxa"/>
          </w:tcPr>
          <w:p w14:paraId="61F3B09B" w14:textId="77777777" w:rsidR="00EC61B4" w:rsidRPr="0044408F" w:rsidRDefault="00EC61B4" w:rsidP="00EC61B4">
            <w:pPr>
              <w:spacing w:line="240" w:lineRule="atLeast"/>
              <w:ind w:right="72"/>
              <w:jc w:val="right"/>
              <w:rPr>
                <w:szCs w:val="22"/>
              </w:rPr>
            </w:pPr>
          </w:p>
        </w:tc>
        <w:tc>
          <w:tcPr>
            <w:tcW w:w="2977" w:type="dxa"/>
            <w:gridSpan w:val="2"/>
          </w:tcPr>
          <w:p w14:paraId="5CCB2843" w14:textId="77777777" w:rsidR="00EC61B4" w:rsidRPr="0044408F" w:rsidRDefault="00EC61B4" w:rsidP="00EC61B4">
            <w:pPr>
              <w:spacing w:line="240" w:lineRule="atLeast"/>
              <w:ind w:right="29"/>
              <w:rPr>
                <w:szCs w:val="22"/>
              </w:rPr>
            </w:pPr>
            <w:r w:rsidRPr="0044408F">
              <w:rPr>
                <w:szCs w:val="22"/>
              </w:rPr>
              <w:t>Upon</w:t>
            </w:r>
            <w:r w:rsidRPr="007B1DB2">
              <w:rPr>
                <w:szCs w:val="22"/>
                <w:lang w:val="en-US"/>
              </w:rPr>
              <w:t xml:space="preserve"> </w:t>
            </w:r>
            <w:r w:rsidRPr="0044408F">
              <w:rPr>
                <w:szCs w:val="22"/>
              </w:rPr>
              <w:t>declaration</w:t>
            </w:r>
          </w:p>
        </w:tc>
      </w:tr>
    </w:tbl>
    <w:p w14:paraId="0A383C03" w14:textId="77777777" w:rsidR="00C521C0" w:rsidRDefault="00C521C0" w:rsidP="00C521C0">
      <w:pPr>
        <w:spacing w:line="240" w:lineRule="atLeast"/>
        <w:ind w:left="567"/>
        <w:jc w:val="thaiDistribute"/>
        <w:rPr>
          <w:lang w:val="en-US"/>
        </w:rPr>
      </w:pPr>
    </w:p>
    <w:p w14:paraId="2A630227" w14:textId="77777777" w:rsidR="0039615D" w:rsidRPr="0044408F" w:rsidRDefault="009C4C3A" w:rsidP="00C521C0">
      <w:pPr>
        <w:spacing w:line="240" w:lineRule="atLeast"/>
        <w:ind w:left="540"/>
        <w:jc w:val="thaiDistribute"/>
        <w:rPr>
          <w:lang w:val="en-US"/>
        </w:rPr>
      </w:pPr>
      <w:r w:rsidRPr="0044408F">
        <w:rPr>
          <w:lang w:val="en-US"/>
        </w:rPr>
        <w:t>Balance</w:t>
      </w:r>
      <w:r w:rsidR="00B5677D" w:rsidRPr="0044408F">
        <w:rPr>
          <w:lang w:val="en-US"/>
        </w:rPr>
        <w:t>s</w:t>
      </w:r>
      <w:r w:rsidR="007B1DB2" w:rsidRPr="007B1DB2">
        <w:rPr>
          <w:lang w:val="en-US"/>
        </w:rPr>
        <w:t xml:space="preserve"> </w:t>
      </w:r>
      <w:r w:rsidRPr="0044408F">
        <w:rPr>
          <w:lang w:val="en-US"/>
        </w:rPr>
        <w:t>as</w:t>
      </w:r>
      <w:r w:rsidR="007B1DB2" w:rsidRPr="007B1DB2">
        <w:rPr>
          <w:lang w:val="en-US"/>
        </w:rPr>
        <w:t xml:space="preserve"> </w:t>
      </w:r>
      <w:r w:rsidRPr="0044408F">
        <w:rPr>
          <w:lang w:val="en-US"/>
        </w:rPr>
        <w:t>at</w:t>
      </w:r>
      <w:r w:rsidR="007B1DB2" w:rsidRPr="007B1DB2">
        <w:rPr>
          <w:lang w:val="en-US"/>
        </w:rPr>
        <w:t xml:space="preserve"> 31 </w:t>
      </w:r>
      <w:r w:rsidR="00EC61B4">
        <w:rPr>
          <w:lang w:val="en-US"/>
        </w:rPr>
        <w:t>March 2018 and 31 December 2017</w:t>
      </w:r>
      <w:r w:rsidR="007B1DB2" w:rsidRPr="007B1DB2">
        <w:rPr>
          <w:lang w:val="en-US"/>
        </w:rPr>
        <w:t xml:space="preserve"> </w:t>
      </w:r>
      <w:r w:rsidRPr="0044408F">
        <w:rPr>
          <w:lang w:val="en-US"/>
        </w:rPr>
        <w:t>with</w:t>
      </w:r>
      <w:r w:rsidR="007B1DB2" w:rsidRPr="007B1DB2">
        <w:rPr>
          <w:lang w:val="en-US"/>
        </w:rPr>
        <w:t xml:space="preserve"> </w:t>
      </w:r>
      <w:r w:rsidRPr="0044408F">
        <w:rPr>
          <w:lang w:val="en-US"/>
        </w:rPr>
        <w:t>related</w:t>
      </w:r>
      <w:r w:rsidR="007B1DB2" w:rsidRPr="007B1DB2">
        <w:rPr>
          <w:lang w:val="en-US"/>
        </w:rPr>
        <w:t xml:space="preserve"> </w:t>
      </w:r>
      <w:r w:rsidRPr="0044408F">
        <w:rPr>
          <w:lang w:val="en-US"/>
        </w:rPr>
        <w:t>parties</w:t>
      </w:r>
      <w:r w:rsidR="007B1DB2" w:rsidRPr="007B1DB2">
        <w:rPr>
          <w:lang w:val="en-US"/>
        </w:rPr>
        <w:t xml:space="preserve"> </w:t>
      </w:r>
      <w:r w:rsidR="00CE1F9D" w:rsidRPr="0044408F">
        <w:rPr>
          <w:lang w:val="en-US"/>
        </w:rPr>
        <w:t>we</w:t>
      </w:r>
      <w:r w:rsidRPr="0044408F">
        <w:rPr>
          <w:lang w:val="en-US"/>
        </w:rPr>
        <w:t>re</w:t>
      </w:r>
      <w:r w:rsidR="007B1DB2" w:rsidRPr="007B1DB2">
        <w:rPr>
          <w:lang w:val="en-US"/>
        </w:rPr>
        <w:t xml:space="preserve"> </w:t>
      </w:r>
      <w:r w:rsidRPr="0044408F">
        <w:rPr>
          <w:lang w:val="en-US"/>
        </w:rPr>
        <w:t>as</w:t>
      </w:r>
      <w:r w:rsidR="007B1DB2" w:rsidRPr="007B1DB2">
        <w:rPr>
          <w:lang w:val="en-US"/>
        </w:rPr>
        <w:t xml:space="preserve"> </w:t>
      </w:r>
      <w:r w:rsidRPr="0044408F">
        <w:rPr>
          <w:lang w:val="en-US"/>
        </w:rPr>
        <w:t>follows:</w:t>
      </w:r>
    </w:p>
    <w:p w14:paraId="33565B73" w14:textId="77777777" w:rsidR="00EC0A29" w:rsidRPr="0044408F" w:rsidRDefault="00EC0A29" w:rsidP="00D03AE8">
      <w:pPr>
        <w:spacing w:line="240" w:lineRule="atLeast"/>
        <w:ind w:left="540"/>
        <w:jc w:val="thaiDistribute"/>
        <w:rPr>
          <w:lang w:val="en-US"/>
        </w:rPr>
      </w:pPr>
    </w:p>
    <w:p w14:paraId="12FF16FC" w14:textId="77777777" w:rsidR="001B322F" w:rsidRDefault="003A3D91" w:rsidP="00C521C0">
      <w:pPr>
        <w:spacing w:line="240" w:lineRule="atLeast"/>
        <w:ind w:left="540"/>
        <w:jc w:val="thaiDistribute"/>
        <w:rPr>
          <w:i/>
          <w:iCs/>
          <w:lang w:val="en-US"/>
        </w:rPr>
      </w:pPr>
      <w:r w:rsidRPr="0044408F">
        <w:rPr>
          <w:i/>
          <w:iCs/>
          <w:lang w:val="en-US"/>
        </w:rPr>
        <w:t>Trade</w:t>
      </w:r>
      <w:r w:rsidR="007B1DB2" w:rsidRPr="007B1DB2">
        <w:rPr>
          <w:i/>
          <w:iCs/>
          <w:lang w:val="en-US"/>
        </w:rPr>
        <w:t xml:space="preserve"> </w:t>
      </w:r>
      <w:r w:rsidR="00E5575C" w:rsidRPr="0044408F">
        <w:rPr>
          <w:i/>
          <w:iCs/>
          <w:lang w:val="en-US"/>
        </w:rPr>
        <w:t>receivable</w:t>
      </w:r>
      <w:r w:rsidR="00B03C9A">
        <w:rPr>
          <w:i/>
          <w:iCs/>
          <w:lang w:val="en-US"/>
        </w:rPr>
        <w:t>s</w:t>
      </w:r>
    </w:p>
    <w:tbl>
      <w:tblPr>
        <w:tblW w:w="9276" w:type="dxa"/>
        <w:tblInd w:w="534" w:type="dxa"/>
        <w:tblLayout w:type="fixed"/>
        <w:tblLook w:val="0000" w:firstRow="0" w:lastRow="0" w:firstColumn="0" w:lastColumn="0" w:noHBand="0" w:noVBand="0"/>
      </w:tblPr>
      <w:tblGrid>
        <w:gridCol w:w="6504"/>
        <w:gridCol w:w="16"/>
        <w:gridCol w:w="1257"/>
        <w:gridCol w:w="19"/>
        <w:gridCol w:w="217"/>
        <w:gridCol w:w="66"/>
        <w:gridCol w:w="1197"/>
      </w:tblGrid>
      <w:tr w:rsidR="003516A8" w:rsidRPr="007A11D8" w14:paraId="5B25524E" w14:textId="77777777" w:rsidTr="00F63D78">
        <w:trPr>
          <w:trHeight w:val="284"/>
        </w:trPr>
        <w:tc>
          <w:tcPr>
            <w:tcW w:w="6520" w:type="dxa"/>
            <w:gridSpan w:val="2"/>
          </w:tcPr>
          <w:p w14:paraId="5F216A9B" w14:textId="77777777" w:rsidR="003516A8" w:rsidRPr="007A11D8" w:rsidRDefault="003516A8" w:rsidP="003516A8">
            <w:pPr>
              <w:spacing w:line="240" w:lineRule="auto"/>
              <w:ind w:right="29"/>
              <w:rPr>
                <w:szCs w:val="22"/>
              </w:rPr>
            </w:pPr>
          </w:p>
        </w:tc>
        <w:tc>
          <w:tcPr>
            <w:tcW w:w="1276" w:type="dxa"/>
            <w:gridSpan w:val="2"/>
            <w:vAlign w:val="center"/>
          </w:tcPr>
          <w:p w14:paraId="2003AAD5" w14:textId="77777777" w:rsidR="003516A8" w:rsidRPr="003516A8" w:rsidRDefault="00274EC9" w:rsidP="0088794D">
            <w:pPr>
              <w:spacing w:line="240" w:lineRule="auto"/>
              <w:jc w:val="center"/>
              <w:rPr>
                <w:rFonts w:cs="Times New Roman"/>
                <w:szCs w:val="22"/>
                <w:lang w:val="en-US"/>
              </w:rPr>
            </w:pPr>
            <w:r>
              <w:rPr>
                <w:rFonts w:cs="Times New Roman"/>
                <w:szCs w:val="22"/>
                <w:lang w:val="en-US"/>
              </w:rPr>
              <w:t>31 March</w:t>
            </w:r>
          </w:p>
        </w:tc>
        <w:tc>
          <w:tcPr>
            <w:tcW w:w="283" w:type="dxa"/>
            <w:gridSpan w:val="2"/>
            <w:vAlign w:val="center"/>
          </w:tcPr>
          <w:p w14:paraId="47BD5DC8" w14:textId="77777777" w:rsidR="003516A8" w:rsidRPr="007A11D8" w:rsidRDefault="003516A8" w:rsidP="003516A8">
            <w:pPr>
              <w:spacing w:line="240" w:lineRule="auto"/>
              <w:jc w:val="center"/>
              <w:rPr>
                <w:rFonts w:cs="Times New Roman"/>
                <w:szCs w:val="22"/>
              </w:rPr>
            </w:pPr>
          </w:p>
        </w:tc>
        <w:tc>
          <w:tcPr>
            <w:tcW w:w="1197" w:type="dxa"/>
            <w:vAlign w:val="center"/>
          </w:tcPr>
          <w:p w14:paraId="46C3A888" w14:textId="77777777" w:rsidR="003516A8" w:rsidRPr="003516A8" w:rsidRDefault="00274EC9" w:rsidP="0088794D">
            <w:pPr>
              <w:spacing w:line="240" w:lineRule="auto"/>
              <w:ind w:left="-129" w:right="-108"/>
              <w:jc w:val="center"/>
              <w:rPr>
                <w:rFonts w:cs="Times New Roman"/>
                <w:szCs w:val="22"/>
                <w:lang w:val="en-US"/>
              </w:rPr>
            </w:pPr>
            <w:r>
              <w:rPr>
                <w:rFonts w:cs="Times New Roman"/>
                <w:szCs w:val="22"/>
                <w:lang w:val="en-US"/>
              </w:rPr>
              <w:t>31 December</w:t>
            </w:r>
          </w:p>
        </w:tc>
      </w:tr>
      <w:tr w:rsidR="00274EC9" w:rsidRPr="007A11D8" w14:paraId="285A0286" w14:textId="77777777" w:rsidTr="00F63D78">
        <w:trPr>
          <w:trHeight w:val="284"/>
        </w:trPr>
        <w:tc>
          <w:tcPr>
            <w:tcW w:w="6520" w:type="dxa"/>
            <w:gridSpan w:val="2"/>
          </w:tcPr>
          <w:p w14:paraId="41D35F90" w14:textId="77777777" w:rsidR="00274EC9" w:rsidRPr="007A11D8" w:rsidRDefault="00274EC9" w:rsidP="00274EC9">
            <w:pPr>
              <w:spacing w:line="240" w:lineRule="auto"/>
              <w:ind w:right="29"/>
              <w:rPr>
                <w:szCs w:val="22"/>
              </w:rPr>
            </w:pPr>
          </w:p>
        </w:tc>
        <w:tc>
          <w:tcPr>
            <w:tcW w:w="1276" w:type="dxa"/>
            <w:gridSpan w:val="2"/>
            <w:vAlign w:val="center"/>
          </w:tcPr>
          <w:p w14:paraId="6506005C"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83" w:type="dxa"/>
            <w:gridSpan w:val="2"/>
            <w:vAlign w:val="center"/>
          </w:tcPr>
          <w:p w14:paraId="3248BC96" w14:textId="77777777" w:rsidR="00274EC9" w:rsidRPr="007A11D8" w:rsidRDefault="00274EC9" w:rsidP="00274EC9">
            <w:pPr>
              <w:spacing w:line="240" w:lineRule="auto"/>
              <w:jc w:val="center"/>
              <w:rPr>
                <w:rFonts w:cs="Times New Roman"/>
                <w:szCs w:val="22"/>
              </w:rPr>
            </w:pPr>
          </w:p>
        </w:tc>
        <w:tc>
          <w:tcPr>
            <w:tcW w:w="1197" w:type="dxa"/>
            <w:vAlign w:val="center"/>
          </w:tcPr>
          <w:p w14:paraId="2B77A74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274EC9" w:rsidRPr="007A11D8" w14:paraId="540EA468" w14:textId="77777777" w:rsidTr="00F63D78">
        <w:trPr>
          <w:trHeight w:val="284"/>
        </w:trPr>
        <w:tc>
          <w:tcPr>
            <w:tcW w:w="6520" w:type="dxa"/>
            <w:gridSpan w:val="2"/>
          </w:tcPr>
          <w:p w14:paraId="201FA872" w14:textId="77777777" w:rsidR="00274EC9" w:rsidRPr="007A11D8" w:rsidRDefault="00274EC9" w:rsidP="00274EC9">
            <w:pPr>
              <w:spacing w:line="240" w:lineRule="auto"/>
              <w:ind w:right="29"/>
              <w:rPr>
                <w:b/>
                <w:bCs/>
                <w:i/>
                <w:iCs/>
                <w:szCs w:val="22"/>
              </w:rPr>
            </w:pPr>
          </w:p>
        </w:tc>
        <w:tc>
          <w:tcPr>
            <w:tcW w:w="2756" w:type="dxa"/>
            <w:gridSpan w:val="5"/>
            <w:vAlign w:val="center"/>
          </w:tcPr>
          <w:p w14:paraId="798DE81D" w14:textId="77777777" w:rsidR="00274EC9" w:rsidRPr="007A11D8" w:rsidRDefault="00274EC9" w:rsidP="00274EC9">
            <w:pPr>
              <w:spacing w:line="240" w:lineRule="auto"/>
              <w:ind w:right="29"/>
              <w:jc w:val="center"/>
              <w:rPr>
                <w:b/>
                <w:i/>
                <w:iCs/>
                <w:szCs w:val="22"/>
              </w:rPr>
            </w:pPr>
            <w:r w:rsidRPr="007A11D8">
              <w:rPr>
                <w:i/>
                <w:iCs/>
                <w:szCs w:val="22"/>
              </w:rPr>
              <w:t>(in</w:t>
            </w:r>
            <w:r w:rsidRPr="009D40CF">
              <w:rPr>
                <w:i/>
                <w:iCs/>
                <w:szCs w:val="22"/>
                <w:lang w:val="en-US"/>
              </w:rPr>
              <w:t xml:space="preserve"> </w:t>
            </w:r>
            <w:r w:rsidRPr="007A11D8">
              <w:rPr>
                <w:i/>
                <w:iCs/>
                <w:szCs w:val="22"/>
              </w:rPr>
              <w:t>million</w:t>
            </w:r>
            <w:r w:rsidRPr="009D40CF">
              <w:rPr>
                <w:i/>
                <w:iCs/>
                <w:szCs w:val="22"/>
                <w:lang w:val="en-US"/>
              </w:rPr>
              <w:t xml:space="preserve"> </w:t>
            </w:r>
            <w:r w:rsidRPr="007A11D8">
              <w:rPr>
                <w:i/>
                <w:iCs/>
                <w:szCs w:val="22"/>
              </w:rPr>
              <w:t>Baht)</w:t>
            </w:r>
          </w:p>
        </w:tc>
      </w:tr>
      <w:tr w:rsidR="00274EC9" w:rsidRPr="009D40CF" w14:paraId="05FA5E66" w14:textId="77777777" w:rsidTr="00F63D78">
        <w:tc>
          <w:tcPr>
            <w:tcW w:w="6520" w:type="dxa"/>
            <w:gridSpan w:val="2"/>
            <w:vAlign w:val="center"/>
          </w:tcPr>
          <w:p w14:paraId="50C61DFF" w14:textId="77777777" w:rsidR="00274EC9" w:rsidRPr="007A11D8" w:rsidRDefault="00274EC9" w:rsidP="00274EC9">
            <w:pPr>
              <w:spacing w:line="240" w:lineRule="auto"/>
              <w:rPr>
                <w:b/>
                <w:szCs w:val="22"/>
              </w:rPr>
            </w:pPr>
            <w:r w:rsidRPr="007A11D8">
              <w:rPr>
                <w:i/>
                <w:iCs/>
                <w:szCs w:val="22"/>
              </w:rPr>
              <w:t>Associates</w:t>
            </w:r>
            <w:r w:rsidRPr="009D40CF">
              <w:rPr>
                <w:i/>
                <w:iCs/>
                <w:szCs w:val="22"/>
                <w:lang w:val="en-US"/>
              </w:rPr>
              <w:t xml:space="preserve"> </w:t>
            </w:r>
            <w:r w:rsidRPr="00B126D2">
              <w:rPr>
                <w:i/>
                <w:iCs/>
                <w:szCs w:val="22"/>
              </w:rPr>
              <w:t>and</w:t>
            </w:r>
            <w:r w:rsidRPr="00B126D2">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257" w:type="dxa"/>
          </w:tcPr>
          <w:p w14:paraId="5B798EE9" w14:textId="77777777" w:rsidR="00274EC9" w:rsidRPr="001B2127" w:rsidRDefault="00274EC9" w:rsidP="00274EC9">
            <w:pPr>
              <w:tabs>
                <w:tab w:val="decimal" w:pos="972"/>
              </w:tabs>
              <w:spacing w:line="240" w:lineRule="auto"/>
              <w:ind w:left="-108" w:right="-108"/>
              <w:rPr>
                <w:bCs/>
                <w:szCs w:val="22"/>
              </w:rPr>
            </w:pPr>
          </w:p>
        </w:tc>
        <w:tc>
          <w:tcPr>
            <w:tcW w:w="236" w:type="dxa"/>
            <w:gridSpan w:val="2"/>
            <w:vAlign w:val="center"/>
          </w:tcPr>
          <w:p w14:paraId="616C613A" w14:textId="77777777" w:rsidR="00274EC9" w:rsidRPr="007A11D8" w:rsidRDefault="00274EC9" w:rsidP="00274EC9">
            <w:pPr>
              <w:tabs>
                <w:tab w:val="decimal" w:pos="972"/>
              </w:tabs>
              <w:spacing w:line="240" w:lineRule="auto"/>
              <w:rPr>
                <w:szCs w:val="22"/>
              </w:rPr>
            </w:pPr>
          </w:p>
        </w:tc>
        <w:tc>
          <w:tcPr>
            <w:tcW w:w="1263" w:type="dxa"/>
            <w:gridSpan w:val="2"/>
          </w:tcPr>
          <w:p w14:paraId="15DACD15" w14:textId="77777777" w:rsidR="00274EC9" w:rsidRPr="009D40CF" w:rsidRDefault="00274EC9" w:rsidP="00274EC9">
            <w:pPr>
              <w:tabs>
                <w:tab w:val="decimal" w:pos="884"/>
              </w:tabs>
              <w:spacing w:line="240" w:lineRule="auto"/>
              <w:ind w:left="-108" w:right="-159"/>
              <w:rPr>
                <w:b/>
                <w:szCs w:val="22"/>
                <w:lang w:val="en-US"/>
              </w:rPr>
            </w:pPr>
          </w:p>
        </w:tc>
      </w:tr>
      <w:tr w:rsidR="00274EC9" w:rsidRPr="007A11D8" w14:paraId="3389128C" w14:textId="77777777" w:rsidTr="00F63D78">
        <w:tc>
          <w:tcPr>
            <w:tcW w:w="6520" w:type="dxa"/>
            <w:gridSpan w:val="2"/>
          </w:tcPr>
          <w:p w14:paraId="71041245" w14:textId="77777777" w:rsidR="00274EC9" w:rsidRPr="007A11D8" w:rsidRDefault="00274EC9" w:rsidP="00274EC9">
            <w:pPr>
              <w:spacing w:line="240" w:lineRule="auto"/>
              <w:rPr>
                <w:b/>
                <w:szCs w:val="22"/>
              </w:rPr>
            </w:pPr>
            <w:r w:rsidRPr="00FE194C">
              <w:t xml:space="preserve">Siam Polyethylene Co., Ltd. </w:t>
            </w:r>
          </w:p>
        </w:tc>
        <w:tc>
          <w:tcPr>
            <w:tcW w:w="1257" w:type="dxa"/>
          </w:tcPr>
          <w:p w14:paraId="443DC924" w14:textId="24E67418" w:rsidR="00274EC9" w:rsidRPr="001B2127" w:rsidRDefault="00713AC9" w:rsidP="00274EC9">
            <w:pPr>
              <w:tabs>
                <w:tab w:val="decimal" w:pos="972"/>
              </w:tabs>
              <w:spacing w:line="240" w:lineRule="auto"/>
              <w:ind w:left="-108" w:right="-108"/>
              <w:rPr>
                <w:bCs/>
                <w:szCs w:val="22"/>
              </w:rPr>
            </w:pPr>
            <w:r>
              <w:rPr>
                <w:bCs/>
                <w:szCs w:val="22"/>
              </w:rPr>
              <w:t>1,856</w:t>
            </w:r>
          </w:p>
        </w:tc>
        <w:tc>
          <w:tcPr>
            <w:tcW w:w="236" w:type="dxa"/>
            <w:gridSpan w:val="2"/>
            <w:vAlign w:val="center"/>
          </w:tcPr>
          <w:p w14:paraId="115A4F76" w14:textId="77777777" w:rsidR="00274EC9" w:rsidRPr="007A11D8" w:rsidRDefault="00274EC9" w:rsidP="00274EC9">
            <w:pPr>
              <w:tabs>
                <w:tab w:val="decimal" w:pos="972"/>
              </w:tabs>
              <w:spacing w:line="240" w:lineRule="auto"/>
              <w:rPr>
                <w:szCs w:val="22"/>
              </w:rPr>
            </w:pPr>
          </w:p>
        </w:tc>
        <w:tc>
          <w:tcPr>
            <w:tcW w:w="1263" w:type="dxa"/>
            <w:gridSpan w:val="2"/>
          </w:tcPr>
          <w:p w14:paraId="50A70C20" w14:textId="77777777" w:rsidR="00274EC9" w:rsidRPr="001B2127" w:rsidRDefault="00274EC9" w:rsidP="00274EC9">
            <w:pPr>
              <w:tabs>
                <w:tab w:val="decimal" w:pos="972"/>
              </w:tabs>
              <w:spacing w:line="240" w:lineRule="auto"/>
              <w:ind w:left="-108" w:right="-108"/>
              <w:rPr>
                <w:bCs/>
                <w:szCs w:val="22"/>
              </w:rPr>
            </w:pPr>
            <w:r>
              <w:rPr>
                <w:bCs/>
                <w:szCs w:val="22"/>
              </w:rPr>
              <w:t>1,875</w:t>
            </w:r>
          </w:p>
        </w:tc>
      </w:tr>
      <w:tr w:rsidR="00274EC9" w:rsidRPr="007A11D8" w14:paraId="613B4AD7" w14:textId="77777777" w:rsidTr="00F63D78">
        <w:tc>
          <w:tcPr>
            <w:tcW w:w="6520" w:type="dxa"/>
            <w:gridSpan w:val="2"/>
          </w:tcPr>
          <w:p w14:paraId="2C99666B" w14:textId="77777777" w:rsidR="00274EC9" w:rsidRPr="007A11D8" w:rsidRDefault="00274EC9" w:rsidP="00274EC9">
            <w:pPr>
              <w:spacing w:line="240" w:lineRule="auto"/>
              <w:rPr>
                <w:b/>
                <w:szCs w:val="22"/>
                <w:lang w:val="en-US"/>
              </w:rPr>
            </w:pPr>
            <w:r w:rsidRPr="00FE194C">
              <w:t xml:space="preserve">Siam Styrene Monomer Co., Ltd. </w:t>
            </w:r>
          </w:p>
        </w:tc>
        <w:tc>
          <w:tcPr>
            <w:tcW w:w="1257" w:type="dxa"/>
          </w:tcPr>
          <w:p w14:paraId="13FADD62" w14:textId="38007B5C" w:rsidR="00274EC9" w:rsidRPr="001B2127" w:rsidRDefault="00713AC9" w:rsidP="00274EC9">
            <w:pPr>
              <w:tabs>
                <w:tab w:val="decimal" w:pos="972"/>
              </w:tabs>
              <w:spacing w:line="240" w:lineRule="auto"/>
              <w:ind w:left="-108" w:right="-108"/>
              <w:rPr>
                <w:bCs/>
                <w:szCs w:val="22"/>
              </w:rPr>
            </w:pPr>
            <w:r>
              <w:rPr>
                <w:bCs/>
                <w:szCs w:val="22"/>
              </w:rPr>
              <w:t>827</w:t>
            </w:r>
          </w:p>
        </w:tc>
        <w:tc>
          <w:tcPr>
            <w:tcW w:w="236" w:type="dxa"/>
            <w:gridSpan w:val="2"/>
            <w:vAlign w:val="center"/>
          </w:tcPr>
          <w:p w14:paraId="1A0BA928" w14:textId="77777777" w:rsidR="00274EC9" w:rsidRPr="007A11D8" w:rsidRDefault="00274EC9" w:rsidP="00274EC9">
            <w:pPr>
              <w:tabs>
                <w:tab w:val="decimal" w:pos="972"/>
              </w:tabs>
              <w:spacing w:line="240" w:lineRule="auto"/>
              <w:rPr>
                <w:szCs w:val="22"/>
              </w:rPr>
            </w:pPr>
          </w:p>
        </w:tc>
        <w:tc>
          <w:tcPr>
            <w:tcW w:w="1263" w:type="dxa"/>
            <w:gridSpan w:val="2"/>
          </w:tcPr>
          <w:p w14:paraId="4C6531FB" w14:textId="77777777" w:rsidR="00274EC9" w:rsidRPr="001B2127" w:rsidRDefault="00274EC9" w:rsidP="00274EC9">
            <w:pPr>
              <w:tabs>
                <w:tab w:val="decimal" w:pos="972"/>
              </w:tabs>
              <w:spacing w:line="240" w:lineRule="auto"/>
              <w:ind w:left="-108" w:right="-108"/>
              <w:rPr>
                <w:bCs/>
                <w:szCs w:val="22"/>
              </w:rPr>
            </w:pPr>
            <w:r>
              <w:rPr>
                <w:bCs/>
                <w:szCs w:val="22"/>
              </w:rPr>
              <w:t>806</w:t>
            </w:r>
          </w:p>
        </w:tc>
      </w:tr>
      <w:tr w:rsidR="00274EC9" w:rsidRPr="007A11D8" w14:paraId="257972DD" w14:textId="77777777" w:rsidTr="00F63D78">
        <w:tc>
          <w:tcPr>
            <w:tcW w:w="6520" w:type="dxa"/>
            <w:gridSpan w:val="2"/>
          </w:tcPr>
          <w:p w14:paraId="336BBB4D" w14:textId="77777777" w:rsidR="00274EC9" w:rsidRPr="007A11D8" w:rsidRDefault="00274EC9" w:rsidP="00274EC9">
            <w:pPr>
              <w:spacing w:line="240" w:lineRule="auto"/>
              <w:rPr>
                <w:b/>
                <w:szCs w:val="22"/>
                <w:lang w:val="en-US"/>
              </w:rPr>
            </w:pPr>
            <w:r w:rsidRPr="00FE194C">
              <w:t xml:space="preserve">Bangkok Synthetics Co., Ltd. </w:t>
            </w:r>
          </w:p>
        </w:tc>
        <w:tc>
          <w:tcPr>
            <w:tcW w:w="1257" w:type="dxa"/>
          </w:tcPr>
          <w:p w14:paraId="46FD3E82" w14:textId="02772ACB" w:rsidR="00274EC9" w:rsidRPr="001B2127" w:rsidRDefault="00713AC9" w:rsidP="00713AC9">
            <w:pPr>
              <w:tabs>
                <w:tab w:val="decimal" w:pos="972"/>
              </w:tabs>
              <w:spacing w:line="240" w:lineRule="auto"/>
              <w:ind w:left="-108" w:right="-108"/>
              <w:rPr>
                <w:bCs/>
                <w:szCs w:val="22"/>
              </w:rPr>
            </w:pPr>
            <w:r>
              <w:rPr>
                <w:bCs/>
                <w:szCs w:val="22"/>
              </w:rPr>
              <w:t>544</w:t>
            </w:r>
          </w:p>
        </w:tc>
        <w:tc>
          <w:tcPr>
            <w:tcW w:w="236" w:type="dxa"/>
            <w:gridSpan w:val="2"/>
            <w:vAlign w:val="center"/>
          </w:tcPr>
          <w:p w14:paraId="7C53CA47" w14:textId="77777777" w:rsidR="00274EC9" w:rsidRPr="007A11D8" w:rsidRDefault="00274EC9" w:rsidP="00274EC9">
            <w:pPr>
              <w:tabs>
                <w:tab w:val="decimal" w:pos="972"/>
              </w:tabs>
              <w:spacing w:line="240" w:lineRule="auto"/>
              <w:rPr>
                <w:szCs w:val="22"/>
              </w:rPr>
            </w:pPr>
          </w:p>
        </w:tc>
        <w:tc>
          <w:tcPr>
            <w:tcW w:w="1263" w:type="dxa"/>
            <w:gridSpan w:val="2"/>
          </w:tcPr>
          <w:p w14:paraId="358409D1" w14:textId="77777777" w:rsidR="00274EC9" w:rsidRPr="001B2127" w:rsidRDefault="00274EC9" w:rsidP="00274EC9">
            <w:pPr>
              <w:tabs>
                <w:tab w:val="decimal" w:pos="972"/>
              </w:tabs>
              <w:spacing w:line="240" w:lineRule="auto"/>
              <w:ind w:left="-108" w:right="-108"/>
              <w:rPr>
                <w:bCs/>
                <w:szCs w:val="22"/>
              </w:rPr>
            </w:pPr>
            <w:r>
              <w:rPr>
                <w:bCs/>
                <w:szCs w:val="22"/>
              </w:rPr>
              <w:t>451</w:t>
            </w:r>
          </w:p>
        </w:tc>
      </w:tr>
      <w:tr w:rsidR="00713AC9" w:rsidRPr="007A11D8" w14:paraId="2058B9B4" w14:textId="77777777" w:rsidTr="00F63D78">
        <w:tc>
          <w:tcPr>
            <w:tcW w:w="6520" w:type="dxa"/>
            <w:gridSpan w:val="2"/>
          </w:tcPr>
          <w:p w14:paraId="50AFB8D2" w14:textId="77777777" w:rsidR="00713AC9" w:rsidRPr="007A11D8" w:rsidRDefault="00713AC9" w:rsidP="00713AC9">
            <w:pPr>
              <w:spacing w:line="240" w:lineRule="auto"/>
              <w:rPr>
                <w:b/>
                <w:szCs w:val="22"/>
                <w:lang w:val="en-US"/>
              </w:rPr>
            </w:pPr>
            <w:r w:rsidRPr="00FE194C">
              <w:t xml:space="preserve">Siam Synthetic Latex Co., Ltd. </w:t>
            </w:r>
          </w:p>
        </w:tc>
        <w:tc>
          <w:tcPr>
            <w:tcW w:w="1257" w:type="dxa"/>
          </w:tcPr>
          <w:p w14:paraId="00522C01" w14:textId="7A5982CC" w:rsidR="00713AC9" w:rsidRPr="001B2127" w:rsidRDefault="00713AC9" w:rsidP="00713AC9">
            <w:pPr>
              <w:tabs>
                <w:tab w:val="decimal" w:pos="972"/>
              </w:tabs>
              <w:spacing w:line="240" w:lineRule="auto"/>
              <w:ind w:left="-108" w:right="-108"/>
              <w:rPr>
                <w:bCs/>
                <w:szCs w:val="22"/>
              </w:rPr>
            </w:pPr>
            <w:r>
              <w:rPr>
                <w:bCs/>
                <w:szCs w:val="22"/>
              </w:rPr>
              <w:t>530</w:t>
            </w:r>
          </w:p>
        </w:tc>
        <w:tc>
          <w:tcPr>
            <w:tcW w:w="236" w:type="dxa"/>
            <w:gridSpan w:val="2"/>
            <w:vAlign w:val="center"/>
          </w:tcPr>
          <w:p w14:paraId="6B6EE26D" w14:textId="77777777" w:rsidR="00713AC9" w:rsidRPr="007A11D8" w:rsidRDefault="00713AC9" w:rsidP="00713AC9">
            <w:pPr>
              <w:tabs>
                <w:tab w:val="decimal" w:pos="972"/>
              </w:tabs>
              <w:spacing w:line="240" w:lineRule="auto"/>
              <w:rPr>
                <w:szCs w:val="22"/>
              </w:rPr>
            </w:pPr>
          </w:p>
        </w:tc>
        <w:tc>
          <w:tcPr>
            <w:tcW w:w="1263" w:type="dxa"/>
            <w:gridSpan w:val="2"/>
          </w:tcPr>
          <w:p w14:paraId="17F1550E" w14:textId="77777777" w:rsidR="00713AC9" w:rsidRPr="001B2127" w:rsidRDefault="00713AC9" w:rsidP="00713AC9">
            <w:pPr>
              <w:tabs>
                <w:tab w:val="decimal" w:pos="972"/>
              </w:tabs>
              <w:spacing w:line="240" w:lineRule="auto"/>
              <w:ind w:left="-108" w:right="-108"/>
              <w:rPr>
                <w:bCs/>
                <w:szCs w:val="22"/>
              </w:rPr>
            </w:pPr>
            <w:r>
              <w:rPr>
                <w:bCs/>
                <w:szCs w:val="22"/>
              </w:rPr>
              <w:t>558</w:t>
            </w:r>
          </w:p>
        </w:tc>
      </w:tr>
      <w:tr w:rsidR="00274EC9" w:rsidRPr="007A11D8" w14:paraId="12009BEB" w14:textId="77777777" w:rsidTr="00F63D78">
        <w:tc>
          <w:tcPr>
            <w:tcW w:w="6520" w:type="dxa"/>
            <w:gridSpan w:val="2"/>
          </w:tcPr>
          <w:p w14:paraId="3F385D41" w14:textId="77777777" w:rsidR="00274EC9" w:rsidRPr="007A11D8" w:rsidRDefault="00274EC9" w:rsidP="00274EC9">
            <w:pPr>
              <w:spacing w:line="240" w:lineRule="auto"/>
              <w:rPr>
                <w:b/>
                <w:szCs w:val="22"/>
                <w:lang w:val="en-US"/>
              </w:rPr>
            </w:pPr>
            <w:r w:rsidRPr="00FE194C">
              <w:t xml:space="preserve">Thai MMA Co., Ltd. </w:t>
            </w:r>
          </w:p>
        </w:tc>
        <w:tc>
          <w:tcPr>
            <w:tcW w:w="1257" w:type="dxa"/>
          </w:tcPr>
          <w:p w14:paraId="705E5FB3" w14:textId="1BD44093" w:rsidR="00274EC9" w:rsidRPr="001B2127" w:rsidRDefault="00713AC9" w:rsidP="00274EC9">
            <w:pPr>
              <w:tabs>
                <w:tab w:val="decimal" w:pos="972"/>
              </w:tabs>
              <w:spacing w:line="240" w:lineRule="auto"/>
              <w:ind w:left="-108" w:right="-108"/>
              <w:rPr>
                <w:bCs/>
                <w:szCs w:val="22"/>
              </w:rPr>
            </w:pPr>
            <w:r>
              <w:rPr>
                <w:bCs/>
                <w:szCs w:val="22"/>
              </w:rPr>
              <w:t>363</w:t>
            </w:r>
          </w:p>
        </w:tc>
        <w:tc>
          <w:tcPr>
            <w:tcW w:w="236" w:type="dxa"/>
            <w:gridSpan w:val="2"/>
            <w:vAlign w:val="center"/>
          </w:tcPr>
          <w:p w14:paraId="6F8A551A" w14:textId="77777777" w:rsidR="00274EC9" w:rsidRPr="007A11D8" w:rsidRDefault="00274EC9" w:rsidP="00274EC9">
            <w:pPr>
              <w:tabs>
                <w:tab w:val="decimal" w:pos="972"/>
              </w:tabs>
              <w:spacing w:line="240" w:lineRule="auto"/>
              <w:rPr>
                <w:szCs w:val="22"/>
              </w:rPr>
            </w:pPr>
          </w:p>
        </w:tc>
        <w:tc>
          <w:tcPr>
            <w:tcW w:w="1263" w:type="dxa"/>
            <w:gridSpan w:val="2"/>
          </w:tcPr>
          <w:p w14:paraId="28EFC90C" w14:textId="77777777" w:rsidR="00274EC9" w:rsidRPr="001B2127" w:rsidRDefault="00274EC9" w:rsidP="00274EC9">
            <w:pPr>
              <w:tabs>
                <w:tab w:val="decimal" w:pos="972"/>
              </w:tabs>
              <w:spacing w:line="240" w:lineRule="auto"/>
              <w:ind w:left="-108" w:right="-108"/>
              <w:rPr>
                <w:bCs/>
                <w:szCs w:val="22"/>
              </w:rPr>
            </w:pPr>
            <w:r>
              <w:rPr>
                <w:bCs/>
                <w:szCs w:val="22"/>
              </w:rPr>
              <w:t>435</w:t>
            </w:r>
          </w:p>
        </w:tc>
      </w:tr>
      <w:tr w:rsidR="00274EC9" w:rsidRPr="007A11D8" w14:paraId="23E0964F" w14:textId="77777777" w:rsidTr="00F63D78">
        <w:tc>
          <w:tcPr>
            <w:tcW w:w="6520" w:type="dxa"/>
            <w:gridSpan w:val="2"/>
          </w:tcPr>
          <w:p w14:paraId="3C6A2F95" w14:textId="77777777" w:rsidR="00274EC9" w:rsidRPr="007A11D8" w:rsidRDefault="00274EC9" w:rsidP="00274EC9">
            <w:pPr>
              <w:spacing w:line="240" w:lineRule="auto"/>
              <w:rPr>
                <w:b/>
                <w:szCs w:val="22"/>
                <w:lang w:val="en-US"/>
              </w:rPr>
            </w:pPr>
            <w:r w:rsidRPr="00FE194C">
              <w:t xml:space="preserve">Grand Siam Composites Co., Ltd. </w:t>
            </w:r>
          </w:p>
        </w:tc>
        <w:tc>
          <w:tcPr>
            <w:tcW w:w="1257" w:type="dxa"/>
          </w:tcPr>
          <w:p w14:paraId="50B03D39" w14:textId="1FE31DD1" w:rsidR="00274EC9" w:rsidRPr="001B2127" w:rsidRDefault="00713AC9" w:rsidP="00274EC9">
            <w:pPr>
              <w:tabs>
                <w:tab w:val="decimal" w:pos="972"/>
              </w:tabs>
              <w:spacing w:line="240" w:lineRule="auto"/>
              <w:ind w:left="-108" w:right="-108"/>
              <w:rPr>
                <w:bCs/>
                <w:szCs w:val="22"/>
              </w:rPr>
            </w:pPr>
            <w:r>
              <w:rPr>
                <w:bCs/>
                <w:szCs w:val="22"/>
              </w:rPr>
              <w:t>361</w:t>
            </w:r>
          </w:p>
        </w:tc>
        <w:tc>
          <w:tcPr>
            <w:tcW w:w="236" w:type="dxa"/>
            <w:gridSpan w:val="2"/>
            <w:vAlign w:val="center"/>
          </w:tcPr>
          <w:p w14:paraId="1429823C" w14:textId="77777777" w:rsidR="00274EC9" w:rsidRPr="007A11D8" w:rsidRDefault="00274EC9" w:rsidP="00274EC9">
            <w:pPr>
              <w:tabs>
                <w:tab w:val="decimal" w:pos="972"/>
              </w:tabs>
              <w:spacing w:line="240" w:lineRule="auto"/>
              <w:rPr>
                <w:szCs w:val="22"/>
              </w:rPr>
            </w:pPr>
          </w:p>
        </w:tc>
        <w:tc>
          <w:tcPr>
            <w:tcW w:w="1263" w:type="dxa"/>
            <w:gridSpan w:val="2"/>
          </w:tcPr>
          <w:p w14:paraId="1775F910" w14:textId="77777777" w:rsidR="00274EC9" w:rsidRPr="001B2127" w:rsidRDefault="00274EC9" w:rsidP="00274EC9">
            <w:pPr>
              <w:tabs>
                <w:tab w:val="decimal" w:pos="972"/>
              </w:tabs>
              <w:spacing w:line="240" w:lineRule="auto"/>
              <w:ind w:left="-108" w:right="-108"/>
              <w:rPr>
                <w:bCs/>
                <w:szCs w:val="22"/>
              </w:rPr>
            </w:pPr>
            <w:r>
              <w:rPr>
                <w:bCs/>
                <w:szCs w:val="22"/>
              </w:rPr>
              <w:t>310</w:t>
            </w:r>
          </w:p>
        </w:tc>
      </w:tr>
      <w:tr w:rsidR="00274EC9" w:rsidRPr="0044408F" w14:paraId="7A4BB8DE" w14:textId="77777777" w:rsidTr="00F63D78">
        <w:tc>
          <w:tcPr>
            <w:tcW w:w="6520" w:type="dxa"/>
            <w:gridSpan w:val="2"/>
          </w:tcPr>
          <w:p w14:paraId="64C1C7E3" w14:textId="77777777" w:rsidR="00274EC9" w:rsidRPr="007A11D8" w:rsidRDefault="00274EC9" w:rsidP="00274EC9">
            <w:pPr>
              <w:spacing w:line="240" w:lineRule="auto"/>
              <w:rPr>
                <w:b/>
              </w:rPr>
            </w:pPr>
            <w:r w:rsidRPr="00742243">
              <w:t xml:space="preserve">PT Styrindo Mono Indonesia </w:t>
            </w:r>
          </w:p>
        </w:tc>
        <w:tc>
          <w:tcPr>
            <w:tcW w:w="1257" w:type="dxa"/>
          </w:tcPr>
          <w:p w14:paraId="791E4673" w14:textId="206FFFCF" w:rsidR="00274EC9" w:rsidRPr="001B2127" w:rsidRDefault="00713AC9" w:rsidP="00274EC9">
            <w:pPr>
              <w:tabs>
                <w:tab w:val="decimal" w:pos="972"/>
              </w:tabs>
              <w:spacing w:line="240" w:lineRule="auto"/>
              <w:ind w:left="-108" w:right="-108"/>
              <w:rPr>
                <w:bCs/>
                <w:szCs w:val="22"/>
              </w:rPr>
            </w:pPr>
            <w:r>
              <w:rPr>
                <w:bCs/>
                <w:szCs w:val="22"/>
              </w:rPr>
              <w:t>219</w:t>
            </w:r>
          </w:p>
        </w:tc>
        <w:tc>
          <w:tcPr>
            <w:tcW w:w="236" w:type="dxa"/>
            <w:gridSpan w:val="2"/>
            <w:vAlign w:val="center"/>
          </w:tcPr>
          <w:p w14:paraId="198194B4" w14:textId="77777777" w:rsidR="00274EC9" w:rsidRPr="007A11D8" w:rsidRDefault="00274EC9" w:rsidP="00274EC9">
            <w:pPr>
              <w:tabs>
                <w:tab w:val="decimal" w:pos="972"/>
              </w:tabs>
              <w:spacing w:line="240" w:lineRule="auto"/>
              <w:rPr>
                <w:szCs w:val="22"/>
              </w:rPr>
            </w:pPr>
          </w:p>
        </w:tc>
        <w:tc>
          <w:tcPr>
            <w:tcW w:w="1263" w:type="dxa"/>
            <w:gridSpan w:val="2"/>
          </w:tcPr>
          <w:p w14:paraId="1B3278A9" w14:textId="77777777" w:rsidR="00274EC9" w:rsidRPr="001B2127" w:rsidRDefault="00274EC9" w:rsidP="00274EC9">
            <w:pPr>
              <w:tabs>
                <w:tab w:val="decimal" w:pos="972"/>
              </w:tabs>
              <w:spacing w:line="240" w:lineRule="auto"/>
              <w:ind w:left="-108" w:right="-108"/>
              <w:rPr>
                <w:bCs/>
                <w:szCs w:val="22"/>
              </w:rPr>
            </w:pPr>
            <w:r>
              <w:rPr>
                <w:bCs/>
                <w:szCs w:val="22"/>
              </w:rPr>
              <w:t>235</w:t>
            </w:r>
          </w:p>
        </w:tc>
      </w:tr>
      <w:tr w:rsidR="00274EC9" w:rsidRPr="007A11D8" w14:paraId="3A57DA7B" w14:textId="77777777" w:rsidTr="00F63D78">
        <w:tc>
          <w:tcPr>
            <w:tcW w:w="6520" w:type="dxa"/>
            <w:gridSpan w:val="2"/>
          </w:tcPr>
          <w:p w14:paraId="27E708FE" w14:textId="77777777" w:rsidR="00274EC9" w:rsidRPr="00D26B3B" w:rsidRDefault="00274EC9" w:rsidP="00274EC9">
            <w:pPr>
              <w:spacing w:line="240" w:lineRule="auto"/>
              <w:rPr>
                <w:b/>
                <w:szCs w:val="22"/>
                <w:lang w:val="en-US"/>
              </w:rPr>
            </w:pPr>
            <w:r w:rsidRPr="00D26B3B">
              <w:t>PT Chandra Asri Petrochemical Tbk</w:t>
            </w:r>
            <w:r>
              <w:t>.</w:t>
            </w:r>
          </w:p>
        </w:tc>
        <w:tc>
          <w:tcPr>
            <w:tcW w:w="1257" w:type="dxa"/>
          </w:tcPr>
          <w:p w14:paraId="6550C4EC" w14:textId="601C6447" w:rsidR="00274EC9" w:rsidRPr="00D26B3B" w:rsidRDefault="00713AC9" w:rsidP="00274EC9">
            <w:pPr>
              <w:tabs>
                <w:tab w:val="decimal" w:pos="972"/>
              </w:tabs>
              <w:spacing w:line="240" w:lineRule="auto"/>
              <w:ind w:left="-108" w:right="-108"/>
              <w:rPr>
                <w:bCs/>
                <w:szCs w:val="22"/>
              </w:rPr>
            </w:pPr>
            <w:r>
              <w:rPr>
                <w:bCs/>
                <w:szCs w:val="22"/>
              </w:rPr>
              <w:t>146</w:t>
            </w:r>
          </w:p>
        </w:tc>
        <w:tc>
          <w:tcPr>
            <w:tcW w:w="236" w:type="dxa"/>
            <w:gridSpan w:val="2"/>
            <w:vAlign w:val="center"/>
          </w:tcPr>
          <w:p w14:paraId="669F8AF7" w14:textId="77777777" w:rsidR="00274EC9" w:rsidRPr="00D26B3B" w:rsidRDefault="00274EC9" w:rsidP="00274EC9">
            <w:pPr>
              <w:tabs>
                <w:tab w:val="decimal" w:pos="972"/>
              </w:tabs>
              <w:spacing w:line="240" w:lineRule="auto"/>
              <w:rPr>
                <w:szCs w:val="22"/>
              </w:rPr>
            </w:pPr>
          </w:p>
        </w:tc>
        <w:tc>
          <w:tcPr>
            <w:tcW w:w="1263" w:type="dxa"/>
            <w:gridSpan w:val="2"/>
          </w:tcPr>
          <w:p w14:paraId="11A321E4" w14:textId="77777777" w:rsidR="00274EC9" w:rsidRPr="00D26B3B" w:rsidRDefault="00274EC9" w:rsidP="00274EC9">
            <w:pPr>
              <w:tabs>
                <w:tab w:val="decimal" w:pos="972"/>
              </w:tabs>
              <w:spacing w:line="240" w:lineRule="auto"/>
              <w:ind w:left="-108" w:right="-108"/>
              <w:rPr>
                <w:bCs/>
                <w:szCs w:val="22"/>
              </w:rPr>
            </w:pPr>
            <w:r>
              <w:rPr>
                <w:bCs/>
                <w:szCs w:val="22"/>
              </w:rPr>
              <w:t>67</w:t>
            </w:r>
          </w:p>
        </w:tc>
      </w:tr>
      <w:tr w:rsidR="002F036C" w:rsidRPr="007A11D8" w14:paraId="6C184270" w14:textId="77777777" w:rsidTr="00F63D78">
        <w:tc>
          <w:tcPr>
            <w:tcW w:w="6520" w:type="dxa"/>
            <w:gridSpan w:val="2"/>
          </w:tcPr>
          <w:p w14:paraId="710A6145" w14:textId="14BE9A98" w:rsidR="002F036C" w:rsidRPr="00D26B3B" w:rsidRDefault="002F036C" w:rsidP="00274EC9">
            <w:pPr>
              <w:spacing w:line="240" w:lineRule="auto"/>
            </w:pPr>
            <w:r w:rsidRPr="002F036C">
              <w:t>The Siam Gypsum Industry (Saraburi) Co., Ltd.</w:t>
            </w:r>
          </w:p>
        </w:tc>
        <w:tc>
          <w:tcPr>
            <w:tcW w:w="1257" w:type="dxa"/>
          </w:tcPr>
          <w:p w14:paraId="36428BF4" w14:textId="4A228076" w:rsidR="002F036C" w:rsidRDefault="002F036C" w:rsidP="00274EC9">
            <w:pPr>
              <w:tabs>
                <w:tab w:val="decimal" w:pos="972"/>
              </w:tabs>
              <w:spacing w:line="240" w:lineRule="auto"/>
              <w:ind w:left="-108" w:right="-108"/>
              <w:rPr>
                <w:bCs/>
                <w:szCs w:val="22"/>
              </w:rPr>
            </w:pPr>
            <w:r>
              <w:rPr>
                <w:bCs/>
                <w:szCs w:val="22"/>
              </w:rPr>
              <w:t>140</w:t>
            </w:r>
          </w:p>
        </w:tc>
        <w:tc>
          <w:tcPr>
            <w:tcW w:w="236" w:type="dxa"/>
            <w:gridSpan w:val="2"/>
            <w:vAlign w:val="center"/>
          </w:tcPr>
          <w:p w14:paraId="31FFDB18" w14:textId="77777777" w:rsidR="002F036C" w:rsidRPr="00D26B3B" w:rsidRDefault="002F036C" w:rsidP="00274EC9">
            <w:pPr>
              <w:tabs>
                <w:tab w:val="decimal" w:pos="972"/>
              </w:tabs>
              <w:spacing w:line="240" w:lineRule="auto"/>
              <w:rPr>
                <w:szCs w:val="22"/>
              </w:rPr>
            </w:pPr>
          </w:p>
        </w:tc>
        <w:tc>
          <w:tcPr>
            <w:tcW w:w="1263" w:type="dxa"/>
            <w:gridSpan w:val="2"/>
          </w:tcPr>
          <w:p w14:paraId="3F84FE30" w14:textId="778F89E3" w:rsidR="002F036C" w:rsidRDefault="002F036C" w:rsidP="00274EC9">
            <w:pPr>
              <w:tabs>
                <w:tab w:val="decimal" w:pos="972"/>
              </w:tabs>
              <w:spacing w:line="240" w:lineRule="auto"/>
              <w:ind w:left="-108" w:right="-108"/>
              <w:rPr>
                <w:bCs/>
                <w:szCs w:val="22"/>
              </w:rPr>
            </w:pPr>
            <w:r>
              <w:rPr>
                <w:bCs/>
                <w:szCs w:val="22"/>
              </w:rPr>
              <w:t>92</w:t>
            </w:r>
          </w:p>
        </w:tc>
      </w:tr>
      <w:tr w:rsidR="00713AC9" w:rsidRPr="007A11D8" w14:paraId="054A4075" w14:textId="77777777" w:rsidTr="00F63D78">
        <w:tc>
          <w:tcPr>
            <w:tcW w:w="6520" w:type="dxa"/>
            <w:gridSpan w:val="2"/>
          </w:tcPr>
          <w:p w14:paraId="5F9AE11A" w14:textId="77777777" w:rsidR="00713AC9" w:rsidRPr="007A11D8" w:rsidRDefault="00713AC9" w:rsidP="00713AC9">
            <w:pPr>
              <w:spacing w:line="240" w:lineRule="auto"/>
              <w:rPr>
                <w:b/>
                <w:szCs w:val="22"/>
                <w:lang w:val="en-US"/>
              </w:rPr>
            </w:pPr>
            <w:r w:rsidRPr="00FE194C">
              <w:t xml:space="preserve">SCG Plastics (Shanghai) Co., Ltd. </w:t>
            </w:r>
          </w:p>
        </w:tc>
        <w:tc>
          <w:tcPr>
            <w:tcW w:w="1257" w:type="dxa"/>
          </w:tcPr>
          <w:p w14:paraId="53BA87E6" w14:textId="77777777" w:rsidR="00713AC9" w:rsidRPr="001B2127" w:rsidRDefault="00713AC9" w:rsidP="00713AC9">
            <w:pPr>
              <w:tabs>
                <w:tab w:val="decimal" w:pos="972"/>
              </w:tabs>
              <w:spacing w:line="240" w:lineRule="auto"/>
              <w:ind w:left="-108" w:right="-108"/>
              <w:rPr>
                <w:bCs/>
                <w:szCs w:val="22"/>
              </w:rPr>
            </w:pPr>
            <w:r>
              <w:rPr>
                <w:bCs/>
                <w:szCs w:val="22"/>
              </w:rPr>
              <w:t>139</w:t>
            </w:r>
          </w:p>
        </w:tc>
        <w:tc>
          <w:tcPr>
            <w:tcW w:w="236" w:type="dxa"/>
            <w:gridSpan w:val="2"/>
            <w:vAlign w:val="center"/>
          </w:tcPr>
          <w:p w14:paraId="35FC5A26" w14:textId="77777777" w:rsidR="00713AC9" w:rsidRPr="007A11D8" w:rsidRDefault="00713AC9" w:rsidP="00713AC9">
            <w:pPr>
              <w:tabs>
                <w:tab w:val="decimal" w:pos="972"/>
              </w:tabs>
              <w:spacing w:line="240" w:lineRule="auto"/>
              <w:rPr>
                <w:szCs w:val="22"/>
              </w:rPr>
            </w:pPr>
          </w:p>
        </w:tc>
        <w:tc>
          <w:tcPr>
            <w:tcW w:w="1263" w:type="dxa"/>
            <w:gridSpan w:val="2"/>
          </w:tcPr>
          <w:p w14:paraId="2D1B243F" w14:textId="77777777" w:rsidR="00713AC9" w:rsidRPr="001B2127" w:rsidRDefault="00713AC9" w:rsidP="00713AC9">
            <w:pPr>
              <w:tabs>
                <w:tab w:val="decimal" w:pos="972"/>
              </w:tabs>
              <w:spacing w:line="240" w:lineRule="auto"/>
              <w:ind w:left="-108" w:right="-108"/>
              <w:rPr>
                <w:bCs/>
                <w:szCs w:val="22"/>
              </w:rPr>
            </w:pPr>
            <w:r>
              <w:rPr>
                <w:bCs/>
                <w:szCs w:val="22"/>
              </w:rPr>
              <w:t>108</w:t>
            </w:r>
          </w:p>
        </w:tc>
      </w:tr>
      <w:tr w:rsidR="00274EC9" w:rsidRPr="007A11D8" w14:paraId="265E643F" w14:textId="77777777" w:rsidTr="00F63D78">
        <w:tc>
          <w:tcPr>
            <w:tcW w:w="6520" w:type="dxa"/>
            <w:gridSpan w:val="2"/>
          </w:tcPr>
          <w:p w14:paraId="5765726E" w14:textId="77777777" w:rsidR="00274EC9" w:rsidRPr="007A11D8" w:rsidRDefault="00274EC9" w:rsidP="00274EC9">
            <w:pPr>
              <w:spacing w:line="240" w:lineRule="auto"/>
              <w:rPr>
                <w:b/>
                <w:szCs w:val="22"/>
                <w:lang w:val="en-US"/>
              </w:rPr>
            </w:pPr>
            <w:r w:rsidRPr="00FE194C">
              <w:t xml:space="preserve">Siam Global House Public Company Limited </w:t>
            </w:r>
          </w:p>
        </w:tc>
        <w:tc>
          <w:tcPr>
            <w:tcW w:w="1257" w:type="dxa"/>
          </w:tcPr>
          <w:p w14:paraId="69E3C651" w14:textId="71661BB5" w:rsidR="00274EC9" w:rsidRPr="007F17FA" w:rsidRDefault="00713AC9" w:rsidP="00274EC9">
            <w:pPr>
              <w:tabs>
                <w:tab w:val="decimal" w:pos="972"/>
              </w:tabs>
              <w:spacing w:line="240" w:lineRule="auto"/>
              <w:ind w:left="-108" w:right="-108"/>
              <w:rPr>
                <w:bCs/>
                <w:szCs w:val="22"/>
                <w:lang w:val="en-US"/>
              </w:rPr>
            </w:pPr>
            <w:r>
              <w:rPr>
                <w:bCs/>
                <w:szCs w:val="22"/>
                <w:lang w:val="en-US"/>
              </w:rPr>
              <w:t>121</w:t>
            </w:r>
          </w:p>
        </w:tc>
        <w:tc>
          <w:tcPr>
            <w:tcW w:w="236" w:type="dxa"/>
            <w:gridSpan w:val="2"/>
            <w:vAlign w:val="center"/>
          </w:tcPr>
          <w:p w14:paraId="623C01E4" w14:textId="77777777" w:rsidR="00274EC9" w:rsidRPr="007A11D8" w:rsidRDefault="00274EC9" w:rsidP="00274EC9">
            <w:pPr>
              <w:tabs>
                <w:tab w:val="decimal" w:pos="972"/>
              </w:tabs>
              <w:spacing w:line="240" w:lineRule="auto"/>
              <w:rPr>
                <w:szCs w:val="22"/>
              </w:rPr>
            </w:pPr>
          </w:p>
        </w:tc>
        <w:tc>
          <w:tcPr>
            <w:tcW w:w="1263" w:type="dxa"/>
            <w:gridSpan w:val="2"/>
          </w:tcPr>
          <w:p w14:paraId="33217A52" w14:textId="77777777" w:rsidR="00274EC9" w:rsidRPr="001B2127" w:rsidRDefault="00274EC9" w:rsidP="00274EC9">
            <w:pPr>
              <w:tabs>
                <w:tab w:val="decimal" w:pos="972"/>
              </w:tabs>
              <w:spacing w:line="240" w:lineRule="auto"/>
              <w:ind w:left="-108" w:right="-108"/>
              <w:rPr>
                <w:bCs/>
                <w:szCs w:val="22"/>
              </w:rPr>
            </w:pPr>
            <w:r>
              <w:rPr>
                <w:bCs/>
                <w:szCs w:val="22"/>
              </w:rPr>
              <w:t>34</w:t>
            </w:r>
          </w:p>
        </w:tc>
      </w:tr>
      <w:tr w:rsidR="00713AC9" w:rsidRPr="007A11D8" w14:paraId="1DDC68A4" w14:textId="77777777" w:rsidTr="00F63D78">
        <w:tc>
          <w:tcPr>
            <w:tcW w:w="6520" w:type="dxa"/>
            <w:gridSpan w:val="2"/>
          </w:tcPr>
          <w:p w14:paraId="13CF76DE" w14:textId="77777777" w:rsidR="00713AC9" w:rsidRPr="007A11D8" w:rsidRDefault="00713AC9" w:rsidP="00713AC9">
            <w:pPr>
              <w:spacing w:line="240" w:lineRule="auto"/>
              <w:rPr>
                <w:b/>
                <w:szCs w:val="22"/>
                <w:lang w:val="en-US"/>
              </w:rPr>
            </w:pPr>
            <w:r w:rsidRPr="003947A6">
              <w:t>Mien Trung Joint Stock Corporation</w:t>
            </w:r>
          </w:p>
        </w:tc>
        <w:tc>
          <w:tcPr>
            <w:tcW w:w="1257" w:type="dxa"/>
          </w:tcPr>
          <w:p w14:paraId="190FE15E" w14:textId="1EFADCBE" w:rsidR="00713AC9" w:rsidRPr="001B2127" w:rsidRDefault="00713AC9" w:rsidP="00713AC9">
            <w:pPr>
              <w:tabs>
                <w:tab w:val="decimal" w:pos="972"/>
              </w:tabs>
              <w:spacing w:line="240" w:lineRule="auto"/>
              <w:ind w:left="-108" w:right="-108"/>
              <w:rPr>
                <w:bCs/>
                <w:szCs w:val="22"/>
              </w:rPr>
            </w:pPr>
            <w:r>
              <w:rPr>
                <w:bCs/>
                <w:szCs w:val="22"/>
              </w:rPr>
              <w:t>16</w:t>
            </w:r>
          </w:p>
        </w:tc>
        <w:tc>
          <w:tcPr>
            <w:tcW w:w="236" w:type="dxa"/>
            <w:gridSpan w:val="2"/>
            <w:vAlign w:val="center"/>
          </w:tcPr>
          <w:p w14:paraId="114587E7" w14:textId="77777777" w:rsidR="00713AC9" w:rsidRPr="007A11D8" w:rsidRDefault="00713AC9" w:rsidP="00713AC9">
            <w:pPr>
              <w:tabs>
                <w:tab w:val="decimal" w:pos="972"/>
              </w:tabs>
              <w:spacing w:line="240" w:lineRule="auto"/>
              <w:rPr>
                <w:szCs w:val="22"/>
              </w:rPr>
            </w:pPr>
          </w:p>
        </w:tc>
        <w:tc>
          <w:tcPr>
            <w:tcW w:w="1263" w:type="dxa"/>
            <w:gridSpan w:val="2"/>
          </w:tcPr>
          <w:p w14:paraId="337B5799" w14:textId="77777777" w:rsidR="00713AC9" w:rsidRPr="001B2127" w:rsidRDefault="00713AC9" w:rsidP="00713AC9">
            <w:pPr>
              <w:tabs>
                <w:tab w:val="decimal" w:pos="972"/>
              </w:tabs>
              <w:spacing w:line="240" w:lineRule="auto"/>
              <w:ind w:left="-108" w:right="-108"/>
              <w:rPr>
                <w:bCs/>
                <w:szCs w:val="22"/>
              </w:rPr>
            </w:pPr>
            <w:r>
              <w:rPr>
                <w:bCs/>
                <w:szCs w:val="22"/>
              </w:rPr>
              <w:t>277</w:t>
            </w:r>
          </w:p>
        </w:tc>
      </w:tr>
      <w:tr w:rsidR="00274EC9" w14:paraId="78F274C2" w14:textId="77777777" w:rsidTr="00F63D78">
        <w:tc>
          <w:tcPr>
            <w:tcW w:w="6504" w:type="dxa"/>
            <w:vAlign w:val="center"/>
          </w:tcPr>
          <w:p w14:paraId="0E38912B"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273" w:type="dxa"/>
            <w:gridSpan w:val="2"/>
            <w:tcBorders>
              <w:bottom w:val="single" w:sz="4" w:space="0" w:color="auto"/>
            </w:tcBorders>
          </w:tcPr>
          <w:p w14:paraId="2B25CEA7" w14:textId="60D5ECD6" w:rsidR="00274EC9" w:rsidRPr="001B2127" w:rsidRDefault="002F036C" w:rsidP="00274EC9">
            <w:pPr>
              <w:tabs>
                <w:tab w:val="decimal" w:pos="972"/>
              </w:tabs>
              <w:spacing w:line="240" w:lineRule="auto"/>
              <w:ind w:left="-108" w:right="-108"/>
              <w:rPr>
                <w:bCs/>
                <w:szCs w:val="22"/>
              </w:rPr>
            </w:pPr>
            <w:r>
              <w:rPr>
                <w:bCs/>
                <w:szCs w:val="22"/>
              </w:rPr>
              <w:t>442</w:t>
            </w:r>
          </w:p>
        </w:tc>
        <w:tc>
          <w:tcPr>
            <w:tcW w:w="236" w:type="dxa"/>
            <w:gridSpan w:val="2"/>
            <w:vAlign w:val="center"/>
          </w:tcPr>
          <w:p w14:paraId="6475A0B3" w14:textId="77777777" w:rsidR="00274EC9" w:rsidRPr="007A11D8" w:rsidRDefault="00274EC9" w:rsidP="00274EC9">
            <w:pPr>
              <w:tabs>
                <w:tab w:val="decimal" w:pos="972"/>
              </w:tabs>
              <w:spacing w:line="240" w:lineRule="auto"/>
              <w:rPr>
                <w:szCs w:val="22"/>
              </w:rPr>
            </w:pPr>
          </w:p>
        </w:tc>
        <w:tc>
          <w:tcPr>
            <w:tcW w:w="1263" w:type="dxa"/>
            <w:gridSpan w:val="2"/>
            <w:tcBorders>
              <w:bottom w:val="single" w:sz="4" w:space="0" w:color="auto"/>
            </w:tcBorders>
          </w:tcPr>
          <w:p w14:paraId="0FA2F089" w14:textId="2BE95C5D" w:rsidR="00274EC9" w:rsidRPr="001B2127" w:rsidRDefault="002F036C" w:rsidP="002F036C">
            <w:pPr>
              <w:tabs>
                <w:tab w:val="decimal" w:pos="972"/>
              </w:tabs>
              <w:spacing w:line="240" w:lineRule="auto"/>
              <w:ind w:left="-108" w:right="-108"/>
              <w:rPr>
                <w:bCs/>
                <w:szCs w:val="22"/>
              </w:rPr>
            </w:pPr>
            <w:r>
              <w:rPr>
                <w:bCs/>
                <w:szCs w:val="22"/>
              </w:rPr>
              <w:t>401</w:t>
            </w:r>
          </w:p>
        </w:tc>
      </w:tr>
      <w:tr w:rsidR="00274EC9" w14:paraId="2E6503A7" w14:textId="77777777" w:rsidTr="00F63D78">
        <w:tc>
          <w:tcPr>
            <w:tcW w:w="6504" w:type="dxa"/>
            <w:vAlign w:val="center"/>
          </w:tcPr>
          <w:p w14:paraId="08763123" w14:textId="77777777" w:rsidR="00274EC9" w:rsidRPr="007A11D8" w:rsidRDefault="00274EC9" w:rsidP="00274EC9">
            <w:pPr>
              <w:spacing w:line="240" w:lineRule="auto"/>
              <w:rPr>
                <w:szCs w:val="22"/>
              </w:rPr>
            </w:pPr>
          </w:p>
        </w:tc>
        <w:tc>
          <w:tcPr>
            <w:tcW w:w="1273" w:type="dxa"/>
            <w:gridSpan w:val="2"/>
            <w:tcBorders>
              <w:top w:val="single" w:sz="4" w:space="0" w:color="auto"/>
              <w:bottom w:val="single" w:sz="4" w:space="0" w:color="auto"/>
            </w:tcBorders>
          </w:tcPr>
          <w:p w14:paraId="3947CC87" w14:textId="14BBB65A" w:rsidR="00274EC9" w:rsidRDefault="002F036C" w:rsidP="00274EC9">
            <w:pPr>
              <w:tabs>
                <w:tab w:val="decimal" w:pos="972"/>
              </w:tabs>
              <w:spacing w:line="240" w:lineRule="auto"/>
              <w:ind w:left="-108" w:right="-108"/>
            </w:pPr>
            <w:r>
              <w:t>5,704</w:t>
            </w:r>
          </w:p>
        </w:tc>
        <w:tc>
          <w:tcPr>
            <w:tcW w:w="236" w:type="dxa"/>
            <w:gridSpan w:val="2"/>
            <w:vAlign w:val="center"/>
          </w:tcPr>
          <w:p w14:paraId="127E3575" w14:textId="77777777" w:rsidR="00274EC9" w:rsidRPr="007A11D8" w:rsidRDefault="00274EC9" w:rsidP="00274EC9">
            <w:pPr>
              <w:tabs>
                <w:tab w:val="decimal" w:pos="972"/>
              </w:tabs>
              <w:spacing w:line="240" w:lineRule="auto"/>
              <w:rPr>
                <w:szCs w:val="22"/>
              </w:rPr>
            </w:pPr>
          </w:p>
        </w:tc>
        <w:tc>
          <w:tcPr>
            <w:tcW w:w="1263" w:type="dxa"/>
            <w:gridSpan w:val="2"/>
            <w:tcBorders>
              <w:top w:val="single" w:sz="4" w:space="0" w:color="auto"/>
              <w:bottom w:val="single" w:sz="4" w:space="0" w:color="auto"/>
            </w:tcBorders>
          </w:tcPr>
          <w:p w14:paraId="0ED577E3" w14:textId="77777777" w:rsidR="00274EC9" w:rsidRDefault="00274EC9" w:rsidP="00274EC9">
            <w:pPr>
              <w:tabs>
                <w:tab w:val="decimal" w:pos="972"/>
              </w:tabs>
              <w:spacing w:line="240" w:lineRule="auto"/>
              <w:ind w:left="-108" w:right="-108"/>
            </w:pPr>
            <w:r>
              <w:t>5,649</w:t>
            </w:r>
          </w:p>
        </w:tc>
      </w:tr>
      <w:tr w:rsidR="00522398" w14:paraId="1105BB6A" w14:textId="77777777" w:rsidTr="00F63D78">
        <w:tc>
          <w:tcPr>
            <w:tcW w:w="6504" w:type="dxa"/>
            <w:vAlign w:val="center"/>
          </w:tcPr>
          <w:p w14:paraId="5B849FAC" w14:textId="77777777" w:rsidR="00522398" w:rsidRPr="007A11D8" w:rsidRDefault="00522398" w:rsidP="00274EC9">
            <w:pPr>
              <w:spacing w:line="240" w:lineRule="auto"/>
              <w:rPr>
                <w:szCs w:val="22"/>
              </w:rPr>
            </w:pPr>
          </w:p>
        </w:tc>
        <w:tc>
          <w:tcPr>
            <w:tcW w:w="1273" w:type="dxa"/>
            <w:gridSpan w:val="2"/>
            <w:tcBorders>
              <w:top w:val="single" w:sz="4" w:space="0" w:color="auto"/>
            </w:tcBorders>
          </w:tcPr>
          <w:p w14:paraId="09EE838C" w14:textId="77777777" w:rsidR="00522398" w:rsidRDefault="00522398" w:rsidP="00274EC9">
            <w:pPr>
              <w:tabs>
                <w:tab w:val="decimal" w:pos="972"/>
              </w:tabs>
              <w:spacing w:line="240" w:lineRule="auto"/>
              <w:ind w:left="-108" w:right="-108"/>
            </w:pPr>
          </w:p>
        </w:tc>
        <w:tc>
          <w:tcPr>
            <w:tcW w:w="236" w:type="dxa"/>
            <w:gridSpan w:val="2"/>
            <w:vAlign w:val="center"/>
          </w:tcPr>
          <w:p w14:paraId="1E394137" w14:textId="77777777" w:rsidR="00522398" w:rsidRPr="007A11D8" w:rsidRDefault="00522398" w:rsidP="00274EC9">
            <w:pPr>
              <w:tabs>
                <w:tab w:val="decimal" w:pos="972"/>
              </w:tabs>
              <w:spacing w:line="240" w:lineRule="auto"/>
              <w:rPr>
                <w:szCs w:val="22"/>
              </w:rPr>
            </w:pPr>
          </w:p>
        </w:tc>
        <w:tc>
          <w:tcPr>
            <w:tcW w:w="1263" w:type="dxa"/>
            <w:gridSpan w:val="2"/>
            <w:tcBorders>
              <w:top w:val="single" w:sz="4" w:space="0" w:color="auto"/>
            </w:tcBorders>
          </w:tcPr>
          <w:p w14:paraId="1587AD08" w14:textId="77777777" w:rsidR="00522398" w:rsidRDefault="00522398" w:rsidP="00274EC9">
            <w:pPr>
              <w:tabs>
                <w:tab w:val="decimal" w:pos="972"/>
              </w:tabs>
              <w:spacing w:line="240" w:lineRule="auto"/>
              <w:ind w:left="-108" w:right="-108"/>
            </w:pPr>
          </w:p>
        </w:tc>
      </w:tr>
      <w:tr w:rsidR="00522398" w14:paraId="1CF6B7D7" w14:textId="77777777" w:rsidTr="00F63D78">
        <w:tc>
          <w:tcPr>
            <w:tcW w:w="6504" w:type="dxa"/>
            <w:vAlign w:val="center"/>
          </w:tcPr>
          <w:p w14:paraId="3E771527" w14:textId="77777777" w:rsidR="00522398" w:rsidRPr="007A11D8" w:rsidRDefault="00522398" w:rsidP="00274EC9">
            <w:pPr>
              <w:spacing w:line="240" w:lineRule="auto"/>
              <w:rPr>
                <w:szCs w:val="22"/>
              </w:rPr>
            </w:pPr>
          </w:p>
        </w:tc>
        <w:tc>
          <w:tcPr>
            <w:tcW w:w="1273" w:type="dxa"/>
            <w:gridSpan w:val="2"/>
          </w:tcPr>
          <w:p w14:paraId="79734631" w14:textId="77777777" w:rsidR="00522398" w:rsidRDefault="00522398" w:rsidP="00274EC9">
            <w:pPr>
              <w:tabs>
                <w:tab w:val="decimal" w:pos="972"/>
              </w:tabs>
              <w:spacing w:line="240" w:lineRule="auto"/>
              <w:ind w:left="-108" w:right="-108"/>
            </w:pPr>
          </w:p>
        </w:tc>
        <w:tc>
          <w:tcPr>
            <w:tcW w:w="236" w:type="dxa"/>
            <w:gridSpan w:val="2"/>
            <w:vAlign w:val="center"/>
          </w:tcPr>
          <w:p w14:paraId="5658BB83" w14:textId="77777777" w:rsidR="00522398" w:rsidRPr="007A11D8" w:rsidRDefault="00522398" w:rsidP="00274EC9">
            <w:pPr>
              <w:tabs>
                <w:tab w:val="decimal" w:pos="972"/>
              </w:tabs>
              <w:spacing w:line="240" w:lineRule="auto"/>
              <w:rPr>
                <w:szCs w:val="22"/>
              </w:rPr>
            </w:pPr>
          </w:p>
        </w:tc>
        <w:tc>
          <w:tcPr>
            <w:tcW w:w="1263" w:type="dxa"/>
            <w:gridSpan w:val="2"/>
          </w:tcPr>
          <w:p w14:paraId="251E7838" w14:textId="77777777" w:rsidR="00522398" w:rsidRDefault="00522398" w:rsidP="00274EC9">
            <w:pPr>
              <w:tabs>
                <w:tab w:val="decimal" w:pos="972"/>
              </w:tabs>
              <w:spacing w:line="240" w:lineRule="auto"/>
              <w:ind w:left="-108" w:right="-108"/>
            </w:pPr>
          </w:p>
        </w:tc>
      </w:tr>
      <w:tr w:rsidR="008025C3" w:rsidRPr="007A11D8" w14:paraId="4FD5F2D3" w14:textId="77777777" w:rsidTr="00F63D78">
        <w:trPr>
          <w:trHeight w:val="284"/>
        </w:trPr>
        <w:tc>
          <w:tcPr>
            <w:tcW w:w="6520" w:type="dxa"/>
            <w:gridSpan w:val="2"/>
          </w:tcPr>
          <w:p w14:paraId="6AC9BAB9" w14:textId="77777777" w:rsidR="008025C3" w:rsidRPr="007A11D8" w:rsidRDefault="008025C3" w:rsidP="00CF5F03">
            <w:pPr>
              <w:spacing w:line="240" w:lineRule="auto"/>
              <w:ind w:right="29"/>
              <w:rPr>
                <w:szCs w:val="22"/>
              </w:rPr>
            </w:pPr>
          </w:p>
        </w:tc>
        <w:tc>
          <w:tcPr>
            <w:tcW w:w="1276" w:type="dxa"/>
            <w:gridSpan w:val="2"/>
            <w:vAlign w:val="center"/>
          </w:tcPr>
          <w:p w14:paraId="580D2A37" w14:textId="77777777" w:rsidR="008025C3" w:rsidRPr="003516A8" w:rsidRDefault="008025C3" w:rsidP="00CF5F03">
            <w:pPr>
              <w:spacing w:line="240" w:lineRule="auto"/>
              <w:jc w:val="center"/>
              <w:rPr>
                <w:rFonts w:cs="Times New Roman"/>
                <w:szCs w:val="22"/>
                <w:lang w:val="en-US"/>
              </w:rPr>
            </w:pPr>
            <w:r>
              <w:rPr>
                <w:rFonts w:cs="Times New Roman"/>
                <w:szCs w:val="22"/>
                <w:lang w:val="en-US"/>
              </w:rPr>
              <w:t>31 March</w:t>
            </w:r>
          </w:p>
        </w:tc>
        <w:tc>
          <w:tcPr>
            <w:tcW w:w="283" w:type="dxa"/>
            <w:gridSpan w:val="2"/>
            <w:vAlign w:val="center"/>
          </w:tcPr>
          <w:p w14:paraId="0C19661C" w14:textId="77777777" w:rsidR="008025C3" w:rsidRPr="007A11D8" w:rsidRDefault="008025C3" w:rsidP="00CF5F03">
            <w:pPr>
              <w:spacing w:line="240" w:lineRule="auto"/>
              <w:jc w:val="center"/>
              <w:rPr>
                <w:rFonts w:cs="Times New Roman"/>
                <w:szCs w:val="22"/>
              </w:rPr>
            </w:pPr>
          </w:p>
        </w:tc>
        <w:tc>
          <w:tcPr>
            <w:tcW w:w="1197" w:type="dxa"/>
            <w:vAlign w:val="center"/>
          </w:tcPr>
          <w:p w14:paraId="456F09C0" w14:textId="77777777" w:rsidR="008025C3" w:rsidRPr="003516A8" w:rsidRDefault="008025C3" w:rsidP="00CF5F03">
            <w:pPr>
              <w:spacing w:line="240" w:lineRule="auto"/>
              <w:ind w:left="-129" w:right="-108"/>
              <w:jc w:val="center"/>
              <w:rPr>
                <w:rFonts w:cs="Times New Roman"/>
                <w:szCs w:val="22"/>
                <w:lang w:val="en-US"/>
              </w:rPr>
            </w:pPr>
            <w:r>
              <w:rPr>
                <w:rFonts w:cs="Times New Roman"/>
                <w:szCs w:val="22"/>
                <w:lang w:val="en-US"/>
              </w:rPr>
              <w:t>31 December</w:t>
            </w:r>
          </w:p>
        </w:tc>
      </w:tr>
      <w:tr w:rsidR="008025C3" w:rsidRPr="007A11D8" w14:paraId="4BC72119" w14:textId="77777777" w:rsidTr="00F63D78">
        <w:trPr>
          <w:trHeight w:val="284"/>
        </w:trPr>
        <w:tc>
          <w:tcPr>
            <w:tcW w:w="6520" w:type="dxa"/>
            <w:gridSpan w:val="2"/>
          </w:tcPr>
          <w:p w14:paraId="5DD16DF4" w14:textId="77777777" w:rsidR="008025C3" w:rsidRPr="007A11D8" w:rsidRDefault="008025C3" w:rsidP="00CF5F03">
            <w:pPr>
              <w:spacing w:line="240" w:lineRule="auto"/>
              <w:ind w:right="29"/>
              <w:rPr>
                <w:szCs w:val="22"/>
              </w:rPr>
            </w:pPr>
          </w:p>
        </w:tc>
        <w:tc>
          <w:tcPr>
            <w:tcW w:w="1276" w:type="dxa"/>
            <w:gridSpan w:val="2"/>
            <w:vAlign w:val="center"/>
          </w:tcPr>
          <w:p w14:paraId="467419A9" w14:textId="77777777" w:rsidR="008025C3" w:rsidRPr="003516A8" w:rsidRDefault="008025C3" w:rsidP="00CF5F03">
            <w:pPr>
              <w:spacing w:line="240" w:lineRule="auto"/>
              <w:jc w:val="center"/>
              <w:rPr>
                <w:rFonts w:cs="Times New Roman"/>
                <w:szCs w:val="22"/>
                <w:lang w:val="en-US"/>
              </w:rPr>
            </w:pPr>
            <w:r>
              <w:rPr>
                <w:rFonts w:cs="Times New Roman"/>
                <w:szCs w:val="22"/>
                <w:lang w:val="en-US"/>
              </w:rPr>
              <w:t>2018</w:t>
            </w:r>
          </w:p>
        </w:tc>
        <w:tc>
          <w:tcPr>
            <w:tcW w:w="283" w:type="dxa"/>
            <w:gridSpan w:val="2"/>
            <w:vAlign w:val="center"/>
          </w:tcPr>
          <w:p w14:paraId="6F093113" w14:textId="77777777" w:rsidR="008025C3" w:rsidRPr="007A11D8" w:rsidRDefault="008025C3" w:rsidP="00CF5F03">
            <w:pPr>
              <w:spacing w:line="240" w:lineRule="auto"/>
              <w:jc w:val="center"/>
              <w:rPr>
                <w:rFonts w:cs="Times New Roman"/>
                <w:szCs w:val="22"/>
              </w:rPr>
            </w:pPr>
          </w:p>
        </w:tc>
        <w:tc>
          <w:tcPr>
            <w:tcW w:w="1197" w:type="dxa"/>
            <w:vAlign w:val="center"/>
          </w:tcPr>
          <w:p w14:paraId="4EAC8715" w14:textId="77777777" w:rsidR="008025C3" w:rsidRPr="003516A8" w:rsidRDefault="008025C3" w:rsidP="00CF5F03">
            <w:pPr>
              <w:spacing w:line="240" w:lineRule="auto"/>
              <w:ind w:left="-129" w:right="-108"/>
              <w:jc w:val="center"/>
              <w:rPr>
                <w:rFonts w:cs="Times New Roman"/>
                <w:szCs w:val="22"/>
                <w:lang w:val="en-US"/>
              </w:rPr>
            </w:pPr>
            <w:r>
              <w:rPr>
                <w:rFonts w:cs="Times New Roman"/>
                <w:szCs w:val="22"/>
                <w:lang w:val="en-US"/>
              </w:rPr>
              <w:t>2017</w:t>
            </w:r>
          </w:p>
        </w:tc>
      </w:tr>
      <w:tr w:rsidR="008025C3" w:rsidRPr="007A11D8" w14:paraId="762CCD2D" w14:textId="77777777" w:rsidTr="00F63D78">
        <w:trPr>
          <w:trHeight w:val="284"/>
        </w:trPr>
        <w:tc>
          <w:tcPr>
            <w:tcW w:w="6520" w:type="dxa"/>
            <w:gridSpan w:val="2"/>
          </w:tcPr>
          <w:p w14:paraId="314D8836" w14:textId="77777777" w:rsidR="008025C3" w:rsidRPr="007A11D8" w:rsidRDefault="008025C3" w:rsidP="00CF5F03">
            <w:pPr>
              <w:spacing w:line="240" w:lineRule="auto"/>
              <w:ind w:right="29"/>
              <w:rPr>
                <w:b/>
                <w:bCs/>
                <w:i/>
                <w:iCs/>
                <w:szCs w:val="22"/>
              </w:rPr>
            </w:pPr>
          </w:p>
        </w:tc>
        <w:tc>
          <w:tcPr>
            <w:tcW w:w="2756" w:type="dxa"/>
            <w:gridSpan w:val="5"/>
            <w:vAlign w:val="center"/>
          </w:tcPr>
          <w:p w14:paraId="066F4814" w14:textId="77777777" w:rsidR="008025C3" w:rsidRPr="007A11D8" w:rsidRDefault="008025C3" w:rsidP="00CF5F03">
            <w:pPr>
              <w:spacing w:line="240" w:lineRule="auto"/>
              <w:ind w:right="29"/>
              <w:jc w:val="center"/>
              <w:rPr>
                <w:b/>
                <w:i/>
                <w:iCs/>
                <w:szCs w:val="22"/>
              </w:rPr>
            </w:pPr>
            <w:r w:rsidRPr="007A11D8">
              <w:rPr>
                <w:i/>
                <w:iCs/>
                <w:szCs w:val="22"/>
              </w:rPr>
              <w:t>(in</w:t>
            </w:r>
            <w:r w:rsidRPr="009D40CF">
              <w:rPr>
                <w:i/>
                <w:iCs/>
                <w:szCs w:val="22"/>
                <w:lang w:val="en-US"/>
              </w:rPr>
              <w:t xml:space="preserve"> </w:t>
            </w:r>
            <w:r w:rsidRPr="007A11D8">
              <w:rPr>
                <w:i/>
                <w:iCs/>
                <w:szCs w:val="22"/>
              </w:rPr>
              <w:t>million</w:t>
            </w:r>
            <w:r w:rsidRPr="009D40CF">
              <w:rPr>
                <w:i/>
                <w:iCs/>
                <w:szCs w:val="22"/>
                <w:lang w:val="en-US"/>
              </w:rPr>
              <w:t xml:space="preserve"> </w:t>
            </w:r>
            <w:r w:rsidRPr="007A11D8">
              <w:rPr>
                <w:i/>
                <w:iCs/>
                <w:szCs w:val="22"/>
              </w:rPr>
              <w:t>Baht)</w:t>
            </w:r>
          </w:p>
        </w:tc>
      </w:tr>
      <w:tr w:rsidR="00274EC9" w14:paraId="551C2241" w14:textId="77777777" w:rsidTr="00F63D78">
        <w:tc>
          <w:tcPr>
            <w:tcW w:w="6504" w:type="dxa"/>
            <w:vAlign w:val="center"/>
          </w:tcPr>
          <w:p w14:paraId="7449DC61" w14:textId="77777777" w:rsidR="00274EC9" w:rsidRPr="007A11D8" w:rsidRDefault="00274EC9" w:rsidP="00274EC9">
            <w:pPr>
              <w:spacing w:line="240" w:lineRule="auto"/>
              <w:rPr>
                <w:b/>
                <w:szCs w:val="22"/>
              </w:rPr>
            </w:pPr>
            <w:r w:rsidRPr="007A11D8">
              <w:rPr>
                <w:i/>
                <w:iCs/>
                <w:szCs w:val="22"/>
              </w:rPr>
              <w:t>Other</w:t>
            </w:r>
          </w:p>
        </w:tc>
        <w:tc>
          <w:tcPr>
            <w:tcW w:w="1273" w:type="dxa"/>
            <w:gridSpan w:val="2"/>
          </w:tcPr>
          <w:p w14:paraId="509876B7" w14:textId="77777777" w:rsidR="00274EC9" w:rsidRDefault="00274EC9" w:rsidP="00274EC9">
            <w:pPr>
              <w:tabs>
                <w:tab w:val="decimal" w:pos="972"/>
              </w:tabs>
              <w:spacing w:line="240" w:lineRule="auto"/>
              <w:ind w:left="-108" w:right="-108"/>
            </w:pPr>
          </w:p>
        </w:tc>
        <w:tc>
          <w:tcPr>
            <w:tcW w:w="236" w:type="dxa"/>
            <w:gridSpan w:val="2"/>
            <w:vAlign w:val="center"/>
          </w:tcPr>
          <w:p w14:paraId="040F1F87" w14:textId="77777777" w:rsidR="00274EC9" w:rsidRPr="007A11D8" w:rsidRDefault="00274EC9" w:rsidP="00274EC9">
            <w:pPr>
              <w:tabs>
                <w:tab w:val="decimal" w:pos="972"/>
              </w:tabs>
              <w:spacing w:line="240" w:lineRule="auto"/>
              <w:rPr>
                <w:szCs w:val="22"/>
              </w:rPr>
            </w:pPr>
          </w:p>
        </w:tc>
        <w:tc>
          <w:tcPr>
            <w:tcW w:w="1263" w:type="dxa"/>
            <w:gridSpan w:val="2"/>
          </w:tcPr>
          <w:p w14:paraId="533937BD" w14:textId="77777777" w:rsidR="00274EC9" w:rsidRDefault="00274EC9" w:rsidP="00274EC9">
            <w:pPr>
              <w:tabs>
                <w:tab w:val="decimal" w:pos="972"/>
              </w:tabs>
              <w:spacing w:line="240" w:lineRule="auto"/>
              <w:ind w:left="-108" w:right="-108"/>
            </w:pPr>
          </w:p>
        </w:tc>
      </w:tr>
      <w:tr w:rsidR="00274EC9" w14:paraId="62783B0D" w14:textId="77777777" w:rsidTr="00F63D78">
        <w:tc>
          <w:tcPr>
            <w:tcW w:w="6504" w:type="dxa"/>
            <w:vAlign w:val="center"/>
          </w:tcPr>
          <w:p w14:paraId="335AF43A" w14:textId="77777777" w:rsidR="00274EC9" w:rsidRPr="007A11D8" w:rsidRDefault="00274EC9" w:rsidP="00274EC9">
            <w:pPr>
              <w:spacing w:line="240" w:lineRule="auto"/>
              <w:rPr>
                <w:b/>
                <w:szCs w:val="22"/>
              </w:rPr>
            </w:pPr>
            <w:r w:rsidRPr="007A11D8">
              <w:rPr>
                <w:szCs w:val="22"/>
              </w:rPr>
              <w:t>Siam</w:t>
            </w:r>
            <w:r w:rsidRPr="009D40CF">
              <w:rPr>
                <w:szCs w:val="22"/>
                <w:lang w:val="en-US"/>
              </w:rPr>
              <w:t xml:space="preserve"> </w:t>
            </w:r>
            <w:r w:rsidRPr="007A11D8">
              <w:rPr>
                <w:szCs w:val="22"/>
              </w:rPr>
              <w:t>Yamato</w:t>
            </w:r>
            <w:r w:rsidRPr="009D40CF">
              <w:rPr>
                <w:szCs w:val="22"/>
                <w:lang w:val="en-US"/>
              </w:rPr>
              <w:t xml:space="preserve"> </w:t>
            </w:r>
            <w:r w:rsidRPr="007A11D8">
              <w:rPr>
                <w:szCs w:val="22"/>
              </w:rPr>
              <w:t>Steel</w:t>
            </w:r>
            <w:r w:rsidRPr="009D40CF">
              <w:rPr>
                <w:szCs w:val="22"/>
                <w:lang w:val="en-US"/>
              </w:rPr>
              <w:t xml:space="preserve"> </w:t>
            </w:r>
            <w:r w:rsidRPr="007A11D8">
              <w:rPr>
                <w:szCs w:val="22"/>
              </w:rPr>
              <w:t>Co.,</w:t>
            </w:r>
            <w:r w:rsidRPr="009D40CF">
              <w:rPr>
                <w:szCs w:val="22"/>
                <w:lang w:val="en-US"/>
              </w:rPr>
              <w:t xml:space="preserve"> </w:t>
            </w:r>
            <w:r w:rsidRPr="007A11D8">
              <w:rPr>
                <w:szCs w:val="22"/>
              </w:rPr>
              <w:t>Ltd.</w:t>
            </w:r>
          </w:p>
        </w:tc>
        <w:tc>
          <w:tcPr>
            <w:tcW w:w="1273" w:type="dxa"/>
            <w:gridSpan w:val="2"/>
          </w:tcPr>
          <w:p w14:paraId="43581C07" w14:textId="211C3F3B" w:rsidR="00274EC9" w:rsidRDefault="000002D7" w:rsidP="00274EC9">
            <w:pPr>
              <w:tabs>
                <w:tab w:val="decimal" w:pos="972"/>
              </w:tabs>
              <w:spacing w:line="240" w:lineRule="auto"/>
              <w:ind w:left="-108" w:right="-108"/>
            </w:pPr>
            <w:r>
              <w:t>41</w:t>
            </w:r>
          </w:p>
        </w:tc>
        <w:tc>
          <w:tcPr>
            <w:tcW w:w="236" w:type="dxa"/>
            <w:gridSpan w:val="2"/>
            <w:vAlign w:val="center"/>
          </w:tcPr>
          <w:p w14:paraId="263812E9" w14:textId="77777777" w:rsidR="00274EC9" w:rsidRPr="007A11D8" w:rsidRDefault="00274EC9" w:rsidP="00274EC9">
            <w:pPr>
              <w:tabs>
                <w:tab w:val="decimal" w:pos="972"/>
              </w:tabs>
              <w:spacing w:line="240" w:lineRule="auto"/>
              <w:rPr>
                <w:szCs w:val="22"/>
              </w:rPr>
            </w:pPr>
          </w:p>
        </w:tc>
        <w:tc>
          <w:tcPr>
            <w:tcW w:w="1263" w:type="dxa"/>
            <w:gridSpan w:val="2"/>
          </w:tcPr>
          <w:p w14:paraId="503A2A5E" w14:textId="77777777" w:rsidR="00274EC9" w:rsidRDefault="00274EC9" w:rsidP="00274EC9">
            <w:pPr>
              <w:tabs>
                <w:tab w:val="decimal" w:pos="972"/>
              </w:tabs>
              <w:spacing w:line="240" w:lineRule="auto"/>
              <w:ind w:left="-108" w:right="-108"/>
            </w:pPr>
            <w:r>
              <w:t>78</w:t>
            </w:r>
          </w:p>
        </w:tc>
      </w:tr>
      <w:tr w:rsidR="00274EC9" w14:paraId="3AA3A7E8" w14:textId="77777777" w:rsidTr="00F63D78">
        <w:tc>
          <w:tcPr>
            <w:tcW w:w="6504" w:type="dxa"/>
            <w:vAlign w:val="center"/>
          </w:tcPr>
          <w:p w14:paraId="397E58EF"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273" w:type="dxa"/>
            <w:gridSpan w:val="2"/>
            <w:tcBorders>
              <w:bottom w:val="single" w:sz="4" w:space="0" w:color="auto"/>
            </w:tcBorders>
          </w:tcPr>
          <w:p w14:paraId="3F26A24A" w14:textId="74B68AB3" w:rsidR="00274EC9" w:rsidRDefault="000002D7" w:rsidP="00274EC9">
            <w:pPr>
              <w:tabs>
                <w:tab w:val="decimal" w:pos="972"/>
              </w:tabs>
              <w:spacing w:line="240" w:lineRule="auto"/>
              <w:ind w:left="-108" w:right="-108"/>
            </w:pPr>
            <w:r>
              <w:t>27</w:t>
            </w:r>
          </w:p>
        </w:tc>
        <w:tc>
          <w:tcPr>
            <w:tcW w:w="236" w:type="dxa"/>
            <w:gridSpan w:val="2"/>
            <w:vAlign w:val="center"/>
          </w:tcPr>
          <w:p w14:paraId="482CC613" w14:textId="77777777" w:rsidR="00274EC9" w:rsidRPr="007A11D8" w:rsidRDefault="00274EC9" w:rsidP="00274EC9">
            <w:pPr>
              <w:tabs>
                <w:tab w:val="decimal" w:pos="972"/>
              </w:tabs>
              <w:spacing w:line="240" w:lineRule="auto"/>
              <w:rPr>
                <w:szCs w:val="22"/>
              </w:rPr>
            </w:pPr>
          </w:p>
        </w:tc>
        <w:tc>
          <w:tcPr>
            <w:tcW w:w="1263" w:type="dxa"/>
            <w:gridSpan w:val="2"/>
            <w:tcBorders>
              <w:bottom w:val="single" w:sz="4" w:space="0" w:color="auto"/>
            </w:tcBorders>
          </w:tcPr>
          <w:p w14:paraId="78B7B4E5" w14:textId="77777777" w:rsidR="00274EC9" w:rsidRDefault="00274EC9" w:rsidP="00274EC9">
            <w:pPr>
              <w:tabs>
                <w:tab w:val="decimal" w:pos="972"/>
              </w:tabs>
              <w:spacing w:line="240" w:lineRule="auto"/>
              <w:ind w:left="-108" w:right="-108"/>
            </w:pPr>
            <w:r>
              <w:t>20</w:t>
            </w:r>
          </w:p>
        </w:tc>
      </w:tr>
      <w:tr w:rsidR="00274EC9" w14:paraId="6E80F2B8" w14:textId="77777777" w:rsidTr="00F63D78">
        <w:tc>
          <w:tcPr>
            <w:tcW w:w="6504" w:type="dxa"/>
            <w:vAlign w:val="center"/>
          </w:tcPr>
          <w:p w14:paraId="336D4CB8" w14:textId="77777777" w:rsidR="00274EC9" w:rsidRPr="007A11D8" w:rsidRDefault="00274EC9" w:rsidP="00274EC9">
            <w:pPr>
              <w:spacing w:line="240" w:lineRule="auto"/>
              <w:rPr>
                <w:szCs w:val="22"/>
              </w:rPr>
            </w:pPr>
          </w:p>
        </w:tc>
        <w:tc>
          <w:tcPr>
            <w:tcW w:w="1273" w:type="dxa"/>
            <w:gridSpan w:val="2"/>
            <w:tcBorders>
              <w:top w:val="single" w:sz="4" w:space="0" w:color="auto"/>
              <w:bottom w:val="single" w:sz="4" w:space="0" w:color="auto"/>
            </w:tcBorders>
          </w:tcPr>
          <w:p w14:paraId="0324F5BB" w14:textId="55CFD6CA" w:rsidR="00274EC9" w:rsidRDefault="000002D7" w:rsidP="00274EC9">
            <w:pPr>
              <w:tabs>
                <w:tab w:val="decimal" w:pos="972"/>
              </w:tabs>
              <w:spacing w:line="240" w:lineRule="auto"/>
              <w:ind w:left="-108" w:right="-108"/>
            </w:pPr>
            <w:r>
              <w:t>68</w:t>
            </w:r>
          </w:p>
        </w:tc>
        <w:tc>
          <w:tcPr>
            <w:tcW w:w="236" w:type="dxa"/>
            <w:gridSpan w:val="2"/>
            <w:vAlign w:val="center"/>
          </w:tcPr>
          <w:p w14:paraId="3BF3B3F7" w14:textId="77777777" w:rsidR="00274EC9" w:rsidRPr="003516A8" w:rsidRDefault="00274EC9" w:rsidP="00274EC9">
            <w:pPr>
              <w:tabs>
                <w:tab w:val="decimal" w:pos="972"/>
              </w:tabs>
              <w:spacing w:line="240" w:lineRule="auto"/>
            </w:pPr>
          </w:p>
        </w:tc>
        <w:tc>
          <w:tcPr>
            <w:tcW w:w="1263" w:type="dxa"/>
            <w:gridSpan w:val="2"/>
            <w:tcBorders>
              <w:top w:val="single" w:sz="4" w:space="0" w:color="auto"/>
              <w:bottom w:val="single" w:sz="4" w:space="0" w:color="auto"/>
            </w:tcBorders>
          </w:tcPr>
          <w:p w14:paraId="0F4BEAF2" w14:textId="77777777" w:rsidR="00274EC9" w:rsidRDefault="00274EC9" w:rsidP="00274EC9">
            <w:pPr>
              <w:tabs>
                <w:tab w:val="decimal" w:pos="972"/>
              </w:tabs>
              <w:spacing w:line="240" w:lineRule="auto"/>
              <w:ind w:left="-108" w:right="-108"/>
            </w:pPr>
            <w:r>
              <w:t>98</w:t>
            </w:r>
          </w:p>
        </w:tc>
      </w:tr>
      <w:tr w:rsidR="00274EC9" w14:paraId="1F9F6280" w14:textId="77777777" w:rsidTr="00F63D78">
        <w:tc>
          <w:tcPr>
            <w:tcW w:w="6504" w:type="dxa"/>
            <w:vAlign w:val="center"/>
          </w:tcPr>
          <w:p w14:paraId="63EC6E82" w14:textId="77777777" w:rsidR="00274EC9" w:rsidRPr="00B201F0" w:rsidRDefault="00274EC9" w:rsidP="00274EC9">
            <w:pPr>
              <w:spacing w:line="240" w:lineRule="auto"/>
              <w:rPr>
                <w:b/>
                <w:bCs/>
                <w:szCs w:val="22"/>
              </w:rPr>
            </w:pPr>
            <w:r w:rsidRPr="00B201F0">
              <w:rPr>
                <w:b/>
                <w:bCs/>
                <w:szCs w:val="22"/>
              </w:rPr>
              <w:t>Total</w:t>
            </w:r>
          </w:p>
        </w:tc>
        <w:tc>
          <w:tcPr>
            <w:tcW w:w="1273" w:type="dxa"/>
            <w:gridSpan w:val="2"/>
            <w:tcBorders>
              <w:top w:val="single" w:sz="4" w:space="0" w:color="auto"/>
              <w:bottom w:val="double" w:sz="4" w:space="0" w:color="auto"/>
            </w:tcBorders>
          </w:tcPr>
          <w:p w14:paraId="00586033" w14:textId="78DE8CD9" w:rsidR="00274EC9" w:rsidRPr="003516A8" w:rsidRDefault="000002D7" w:rsidP="00274EC9">
            <w:pPr>
              <w:tabs>
                <w:tab w:val="decimal" w:pos="972"/>
              </w:tabs>
              <w:spacing w:line="240" w:lineRule="auto"/>
              <w:ind w:left="-108" w:right="-108"/>
              <w:rPr>
                <w:b/>
                <w:bCs/>
              </w:rPr>
            </w:pPr>
            <w:r>
              <w:rPr>
                <w:b/>
                <w:bCs/>
              </w:rPr>
              <w:t>5,772</w:t>
            </w:r>
          </w:p>
        </w:tc>
        <w:tc>
          <w:tcPr>
            <w:tcW w:w="236" w:type="dxa"/>
            <w:gridSpan w:val="2"/>
            <w:vAlign w:val="center"/>
          </w:tcPr>
          <w:p w14:paraId="596F3860" w14:textId="77777777" w:rsidR="00274EC9" w:rsidRPr="003516A8" w:rsidRDefault="00274EC9" w:rsidP="00274EC9">
            <w:pPr>
              <w:tabs>
                <w:tab w:val="decimal" w:pos="972"/>
              </w:tabs>
              <w:spacing w:line="240" w:lineRule="auto"/>
              <w:rPr>
                <w:b/>
                <w:bCs/>
                <w:szCs w:val="22"/>
              </w:rPr>
            </w:pPr>
          </w:p>
        </w:tc>
        <w:tc>
          <w:tcPr>
            <w:tcW w:w="1263" w:type="dxa"/>
            <w:gridSpan w:val="2"/>
            <w:tcBorders>
              <w:top w:val="single" w:sz="4" w:space="0" w:color="auto"/>
              <w:bottom w:val="double" w:sz="4" w:space="0" w:color="auto"/>
            </w:tcBorders>
          </w:tcPr>
          <w:p w14:paraId="1AD2AF64" w14:textId="77777777" w:rsidR="00274EC9" w:rsidRPr="003516A8" w:rsidRDefault="00274EC9" w:rsidP="00274EC9">
            <w:pPr>
              <w:tabs>
                <w:tab w:val="decimal" w:pos="972"/>
              </w:tabs>
              <w:spacing w:line="240" w:lineRule="auto"/>
              <w:ind w:left="-108" w:right="-108"/>
              <w:rPr>
                <w:b/>
                <w:bCs/>
              </w:rPr>
            </w:pPr>
            <w:r>
              <w:rPr>
                <w:b/>
                <w:bCs/>
              </w:rPr>
              <w:t>5,747</w:t>
            </w:r>
          </w:p>
        </w:tc>
      </w:tr>
    </w:tbl>
    <w:p w14:paraId="4BDBF1A0" w14:textId="77777777" w:rsidR="00522398" w:rsidRDefault="00522398" w:rsidP="00EC0A29">
      <w:pPr>
        <w:spacing w:line="240" w:lineRule="atLeast"/>
        <w:ind w:left="567"/>
        <w:jc w:val="thaiDistribute"/>
        <w:rPr>
          <w:i/>
          <w:iCs/>
        </w:rPr>
      </w:pPr>
    </w:p>
    <w:p w14:paraId="409293CE" w14:textId="77777777" w:rsidR="00E5575C" w:rsidRDefault="002B2D64" w:rsidP="00EC0A29">
      <w:pPr>
        <w:spacing w:line="240" w:lineRule="atLeast"/>
        <w:ind w:left="567"/>
        <w:jc w:val="thaiDistribute"/>
        <w:rPr>
          <w:i/>
          <w:iCs/>
        </w:rPr>
      </w:pPr>
      <w:r w:rsidRPr="00022400">
        <w:rPr>
          <w:i/>
          <w:iCs/>
        </w:rPr>
        <w:t>Other</w:t>
      </w:r>
      <w:r w:rsidR="007B1DB2" w:rsidRPr="00022400">
        <w:rPr>
          <w:i/>
          <w:iCs/>
          <w:lang w:val="en-US"/>
        </w:rPr>
        <w:t xml:space="preserve"> </w:t>
      </w:r>
      <w:r w:rsidR="009C0B78" w:rsidRPr="00757365">
        <w:rPr>
          <w:i/>
          <w:iCs/>
          <w:lang w:val="en-US"/>
        </w:rPr>
        <w:t>current</w:t>
      </w:r>
      <w:r w:rsidR="009C0B78" w:rsidRPr="00022400">
        <w:rPr>
          <w:i/>
          <w:iCs/>
          <w:lang w:val="en-US"/>
        </w:rPr>
        <w:t xml:space="preserve"> </w:t>
      </w:r>
      <w:r w:rsidRPr="00022400">
        <w:rPr>
          <w:i/>
          <w:iCs/>
        </w:rPr>
        <w:t>receivables</w:t>
      </w:r>
    </w:p>
    <w:tbl>
      <w:tblPr>
        <w:tblW w:w="9214" w:type="dxa"/>
        <w:tblInd w:w="534" w:type="dxa"/>
        <w:tblLayout w:type="fixed"/>
        <w:tblLook w:val="0000" w:firstRow="0" w:lastRow="0" w:firstColumn="0" w:lastColumn="0" w:noHBand="0" w:noVBand="0"/>
      </w:tblPr>
      <w:tblGrid>
        <w:gridCol w:w="6504"/>
        <w:gridCol w:w="1260"/>
        <w:gridCol w:w="243"/>
        <w:gridCol w:w="1207"/>
      </w:tblGrid>
      <w:tr w:rsidR="00274EC9" w:rsidRPr="0044408F" w14:paraId="64F76FB2" w14:textId="77777777" w:rsidTr="00F63D78">
        <w:tc>
          <w:tcPr>
            <w:tcW w:w="6504" w:type="dxa"/>
            <w:vAlign w:val="center"/>
          </w:tcPr>
          <w:p w14:paraId="523D0E5E" w14:textId="77777777" w:rsidR="00274EC9" w:rsidRPr="00022400" w:rsidRDefault="00274EC9" w:rsidP="00274EC9">
            <w:pPr>
              <w:spacing w:line="240" w:lineRule="atLeast"/>
              <w:ind w:right="29"/>
              <w:rPr>
                <w:szCs w:val="22"/>
                <w:cs/>
                <w:lang w:bidi="th-TH"/>
              </w:rPr>
            </w:pPr>
          </w:p>
        </w:tc>
        <w:tc>
          <w:tcPr>
            <w:tcW w:w="1260" w:type="dxa"/>
            <w:vAlign w:val="center"/>
          </w:tcPr>
          <w:p w14:paraId="0B5CFF66"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31 March</w:t>
            </w:r>
          </w:p>
        </w:tc>
        <w:tc>
          <w:tcPr>
            <w:tcW w:w="243" w:type="dxa"/>
            <w:vAlign w:val="center"/>
          </w:tcPr>
          <w:p w14:paraId="09BE97F7" w14:textId="77777777" w:rsidR="00274EC9" w:rsidRPr="007A11D8" w:rsidRDefault="00274EC9" w:rsidP="00274EC9">
            <w:pPr>
              <w:spacing w:line="240" w:lineRule="auto"/>
              <w:jc w:val="center"/>
              <w:rPr>
                <w:rFonts w:cs="Times New Roman"/>
                <w:szCs w:val="22"/>
              </w:rPr>
            </w:pPr>
          </w:p>
        </w:tc>
        <w:tc>
          <w:tcPr>
            <w:tcW w:w="1207" w:type="dxa"/>
            <w:vAlign w:val="center"/>
          </w:tcPr>
          <w:p w14:paraId="6FD8A323"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689F0254" w14:textId="77777777" w:rsidTr="00F63D78">
        <w:tc>
          <w:tcPr>
            <w:tcW w:w="6504" w:type="dxa"/>
            <w:vAlign w:val="center"/>
          </w:tcPr>
          <w:p w14:paraId="0384F4C8" w14:textId="77777777" w:rsidR="00274EC9" w:rsidRPr="00022400" w:rsidRDefault="00274EC9" w:rsidP="00274EC9">
            <w:pPr>
              <w:spacing w:line="240" w:lineRule="atLeast"/>
              <w:ind w:right="29"/>
              <w:rPr>
                <w:szCs w:val="22"/>
                <w:cs/>
                <w:lang w:bidi="th-TH"/>
              </w:rPr>
            </w:pPr>
          </w:p>
        </w:tc>
        <w:tc>
          <w:tcPr>
            <w:tcW w:w="1260" w:type="dxa"/>
            <w:vAlign w:val="center"/>
          </w:tcPr>
          <w:p w14:paraId="1EAF4C76"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43" w:type="dxa"/>
            <w:vAlign w:val="center"/>
          </w:tcPr>
          <w:p w14:paraId="4615205C" w14:textId="77777777" w:rsidR="00274EC9" w:rsidRPr="007A11D8" w:rsidRDefault="00274EC9" w:rsidP="00274EC9">
            <w:pPr>
              <w:spacing w:line="240" w:lineRule="auto"/>
              <w:jc w:val="center"/>
              <w:rPr>
                <w:rFonts w:cs="Times New Roman"/>
                <w:szCs w:val="22"/>
              </w:rPr>
            </w:pPr>
          </w:p>
        </w:tc>
        <w:tc>
          <w:tcPr>
            <w:tcW w:w="1207" w:type="dxa"/>
            <w:vAlign w:val="center"/>
          </w:tcPr>
          <w:p w14:paraId="33874CE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46BEB3FF" w14:textId="77777777" w:rsidTr="00F63D78">
        <w:tc>
          <w:tcPr>
            <w:tcW w:w="6504" w:type="dxa"/>
            <w:vAlign w:val="center"/>
          </w:tcPr>
          <w:p w14:paraId="37292F60" w14:textId="77777777" w:rsidR="00BC4D67" w:rsidRPr="0044408F" w:rsidRDefault="00BC4D67" w:rsidP="00BC4D67">
            <w:pPr>
              <w:spacing w:line="240" w:lineRule="atLeast"/>
              <w:ind w:right="29"/>
              <w:rPr>
                <w:b/>
                <w:bCs/>
                <w:i/>
                <w:iCs/>
                <w:szCs w:val="22"/>
                <w:cs/>
                <w:lang w:bidi="th-TH"/>
              </w:rPr>
            </w:pPr>
          </w:p>
        </w:tc>
        <w:tc>
          <w:tcPr>
            <w:tcW w:w="2710" w:type="dxa"/>
            <w:gridSpan w:val="3"/>
            <w:vAlign w:val="center"/>
          </w:tcPr>
          <w:p w14:paraId="420B4E11" w14:textId="77777777" w:rsidR="00BC4D67" w:rsidRPr="0044408F" w:rsidRDefault="00BC4D67" w:rsidP="00BC4D67">
            <w:pPr>
              <w:spacing w:line="240" w:lineRule="atLeast"/>
              <w:ind w:right="29"/>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79FFDD96" w14:textId="77777777" w:rsidTr="00F63D78">
        <w:tc>
          <w:tcPr>
            <w:tcW w:w="6504" w:type="dxa"/>
            <w:vAlign w:val="center"/>
          </w:tcPr>
          <w:p w14:paraId="1D0C24F7" w14:textId="77777777" w:rsidR="00BC4D67" w:rsidRPr="007A11D8" w:rsidRDefault="00BC4D67" w:rsidP="00BC4D67">
            <w:pPr>
              <w:spacing w:line="240" w:lineRule="auto"/>
              <w:rPr>
                <w:b/>
                <w:szCs w:val="22"/>
              </w:rPr>
            </w:pPr>
            <w:r w:rsidRPr="00392027">
              <w:rPr>
                <w:i/>
                <w:iCs/>
                <w:szCs w:val="22"/>
              </w:rPr>
              <w:t>Associates</w:t>
            </w:r>
            <w:r w:rsidRPr="00392027">
              <w:rPr>
                <w:i/>
                <w:iCs/>
                <w:szCs w:val="22"/>
                <w:lang w:val="en-US"/>
              </w:rPr>
              <w:t xml:space="preserve"> </w:t>
            </w:r>
            <w:r w:rsidRPr="00392027">
              <w:rPr>
                <w:i/>
                <w:iCs/>
                <w:szCs w:val="22"/>
              </w:rPr>
              <w:t>and</w:t>
            </w:r>
            <w:r w:rsidRPr="00392027">
              <w:rPr>
                <w:i/>
                <w:iCs/>
                <w:szCs w:val="22"/>
                <w:lang w:val="en-US"/>
              </w:rPr>
              <w:t xml:space="preserve"> </w:t>
            </w:r>
            <w:r w:rsidRPr="00D03E02">
              <w:rPr>
                <w:i/>
                <w:iCs/>
                <w:szCs w:val="22"/>
              </w:rPr>
              <w:t>joint</w:t>
            </w:r>
            <w:r w:rsidRPr="00D03E02">
              <w:rPr>
                <w:i/>
                <w:iCs/>
                <w:szCs w:val="22"/>
                <w:lang w:val="en-US"/>
              </w:rPr>
              <w:t xml:space="preserve"> </w:t>
            </w:r>
            <w:r w:rsidRPr="00D03E02">
              <w:rPr>
                <w:i/>
                <w:iCs/>
                <w:szCs w:val="22"/>
              </w:rPr>
              <w:t>ventures</w:t>
            </w:r>
          </w:p>
        </w:tc>
        <w:tc>
          <w:tcPr>
            <w:tcW w:w="1260" w:type="dxa"/>
            <w:vAlign w:val="center"/>
          </w:tcPr>
          <w:p w14:paraId="75F2DDB6" w14:textId="77777777" w:rsidR="00BC4D67" w:rsidRPr="007A11D8" w:rsidRDefault="00BC4D67" w:rsidP="00BC4D67">
            <w:pPr>
              <w:tabs>
                <w:tab w:val="decimal" w:pos="972"/>
              </w:tabs>
              <w:spacing w:line="240" w:lineRule="auto"/>
              <w:ind w:left="-108" w:right="-108"/>
              <w:rPr>
                <w:szCs w:val="22"/>
              </w:rPr>
            </w:pPr>
          </w:p>
        </w:tc>
        <w:tc>
          <w:tcPr>
            <w:tcW w:w="243" w:type="dxa"/>
            <w:vAlign w:val="center"/>
          </w:tcPr>
          <w:p w14:paraId="013081FD" w14:textId="77777777" w:rsidR="00BC4D67" w:rsidRPr="007A11D8" w:rsidRDefault="00BC4D67" w:rsidP="00BC4D67">
            <w:pPr>
              <w:tabs>
                <w:tab w:val="decimal" w:pos="972"/>
              </w:tabs>
              <w:spacing w:line="240" w:lineRule="auto"/>
              <w:ind w:left="-108" w:right="-108"/>
              <w:rPr>
                <w:szCs w:val="22"/>
              </w:rPr>
            </w:pPr>
          </w:p>
        </w:tc>
        <w:tc>
          <w:tcPr>
            <w:tcW w:w="1207" w:type="dxa"/>
            <w:vAlign w:val="center"/>
          </w:tcPr>
          <w:p w14:paraId="3CF7658E" w14:textId="77777777" w:rsidR="00BC4D67" w:rsidRPr="009D40CF" w:rsidRDefault="00BC4D67" w:rsidP="00BC4D67">
            <w:pPr>
              <w:tabs>
                <w:tab w:val="decimal" w:pos="884"/>
              </w:tabs>
              <w:spacing w:line="240" w:lineRule="auto"/>
              <w:ind w:left="-108" w:right="-159"/>
              <w:rPr>
                <w:b/>
                <w:szCs w:val="22"/>
                <w:lang w:val="en-US"/>
              </w:rPr>
            </w:pPr>
          </w:p>
        </w:tc>
      </w:tr>
      <w:tr w:rsidR="00274EC9" w:rsidRPr="0044408F" w14:paraId="7A757881" w14:textId="77777777" w:rsidTr="00F63D78">
        <w:tc>
          <w:tcPr>
            <w:tcW w:w="6504" w:type="dxa"/>
          </w:tcPr>
          <w:p w14:paraId="67E4C976" w14:textId="77777777" w:rsidR="00274EC9" w:rsidRPr="007A11D8" w:rsidRDefault="00274EC9" w:rsidP="00274EC9">
            <w:pPr>
              <w:spacing w:line="240" w:lineRule="auto"/>
              <w:rPr>
                <w:b/>
                <w:szCs w:val="22"/>
              </w:rPr>
            </w:pPr>
            <w:r w:rsidRPr="00D35F39">
              <w:t xml:space="preserve">Siam Kubota Corporation Co., Ltd. </w:t>
            </w:r>
          </w:p>
        </w:tc>
        <w:tc>
          <w:tcPr>
            <w:tcW w:w="1260" w:type="dxa"/>
          </w:tcPr>
          <w:p w14:paraId="4F11AB61" w14:textId="71B4EDC9" w:rsidR="00274EC9" w:rsidRPr="001B2127" w:rsidRDefault="000002D7" w:rsidP="00274EC9">
            <w:pPr>
              <w:tabs>
                <w:tab w:val="decimal" w:pos="972"/>
              </w:tabs>
              <w:spacing w:line="240" w:lineRule="auto"/>
              <w:ind w:left="-108" w:right="-108"/>
              <w:rPr>
                <w:bCs/>
                <w:szCs w:val="22"/>
              </w:rPr>
            </w:pPr>
            <w:r>
              <w:rPr>
                <w:bCs/>
                <w:szCs w:val="22"/>
              </w:rPr>
              <w:t>1,124</w:t>
            </w:r>
          </w:p>
        </w:tc>
        <w:tc>
          <w:tcPr>
            <w:tcW w:w="243" w:type="dxa"/>
            <w:vAlign w:val="center"/>
          </w:tcPr>
          <w:p w14:paraId="73E87736" w14:textId="77777777" w:rsidR="00274EC9" w:rsidRPr="007A11D8" w:rsidRDefault="00274EC9" w:rsidP="00274EC9">
            <w:pPr>
              <w:tabs>
                <w:tab w:val="decimal" w:pos="972"/>
              </w:tabs>
              <w:spacing w:line="240" w:lineRule="auto"/>
              <w:rPr>
                <w:szCs w:val="22"/>
              </w:rPr>
            </w:pPr>
          </w:p>
        </w:tc>
        <w:tc>
          <w:tcPr>
            <w:tcW w:w="1207" w:type="dxa"/>
          </w:tcPr>
          <w:p w14:paraId="38323DB1" w14:textId="77777777" w:rsidR="00274EC9" w:rsidRPr="001B2127" w:rsidRDefault="00274EC9" w:rsidP="00274EC9">
            <w:pPr>
              <w:tabs>
                <w:tab w:val="decimal" w:pos="972"/>
              </w:tabs>
              <w:spacing w:line="240" w:lineRule="auto"/>
              <w:ind w:left="-108" w:right="-108"/>
              <w:rPr>
                <w:bCs/>
                <w:szCs w:val="22"/>
              </w:rPr>
            </w:pPr>
            <w:r>
              <w:rPr>
                <w:bCs/>
                <w:szCs w:val="22"/>
              </w:rPr>
              <w:t>331</w:t>
            </w:r>
          </w:p>
        </w:tc>
      </w:tr>
      <w:tr w:rsidR="000002D7" w:rsidRPr="0044408F" w14:paraId="33205196" w14:textId="77777777" w:rsidTr="00F63D78">
        <w:tc>
          <w:tcPr>
            <w:tcW w:w="6504" w:type="dxa"/>
          </w:tcPr>
          <w:p w14:paraId="16790605" w14:textId="1B970340" w:rsidR="000002D7" w:rsidRPr="00D35F39" w:rsidRDefault="0069401F" w:rsidP="00274EC9">
            <w:pPr>
              <w:spacing w:line="240" w:lineRule="auto"/>
            </w:pPr>
            <w:r w:rsidRPr="00FE194C">
              <w:t>Siam Global House Public Company Limited</w:t>
            </w:r>
          </w:p>
        </w:tc>
        <w:tc>
          <w:tcPr>
            <w:tcW w:w="1260" w:type="dxa"/>
          </w:tcPr>
          <w:p w14:paraId="3BE8A9FC" w14:textId="332F81B0" w:rsidR="000002D7" w:rsidRDefault="000002D7" w:rsidP="00274EC9">
            <w:pPr>
              <w:tabs>
                <w:tab w:val="decimal" w:pos="972"/>
              </w:tabs>
              <w:spacing w:line="240" w:lineRule="auto"/>
              <w:ind w:left="-108" w:right="-108"/>
              <w:rPr>
                <w:bCs/>
                <w:szCs w:val="22"/>
              </w:rPr>
            </w:pPr>
            <w:r>
              <w:rPr>
                <w:bCs/>
                <w:szCs w:val="22"/>
              </w:rPr>
              <w:t>214</w:t>
            </w:r>
          </w:p>
        </w:tc>
        <w:tc>
          <w:tcPr>
            <w:tcW w:w="243" w:type="dxa"/>
            <w:vAlign w:val="center"/>
          </w:tcPr>
          <w:p w14:paraId="67CDFCEA" w14:textId="77777777" w:rsidR="000002D7" w:rsidRPr="007A11D8" w:rsidRDefault="000002D7" w:rsidP="00274EC9">
            <w:pPr>
              <w:tabs>
                <w:tab w:val="decimal" w:pos="972"/>
              </w:tabs>
              <w:spacing w:line="240" w:lineRule="auto"/>
              <w:rPr>
                <w:szCs w:val="22"/>
              </w:rPr>
            </w:pPr>
          </w:p>
        </w:tc>
        <w:tc>
          <w:tcPr>
            <w:tcW w:w="1207" w:type="dxa"/>
          </w:tcPr>
          <w:p w14:paraId="646C8B13" w14:textId="3150FB19" w:rsidR="000002D7" w:rsidRDefault="000002D7" w:rsidP="00274EC9">
            <w:pPr>
              <w:tabs>
                <w:tab w:val="decimal" w:pos="972"/>
              </w:tabs>
              <w:spacing w:line="240" w:lineRule="auto"/>
              <w:ind w:left="-108" w:right="-108"/>
              <w:rPr>
                <w:bCs/>
                <w:szCs w:val="22"/>
              </w:rPr>
            </w:pPr>
            <w:r>
              <w:rPr>
                <w:bCs/>
                <w:szCs w:val="22"/>
              </w:rPr>
              <w:t>1</w:t>
            </w:r>
          </w:p>
        </w:tc>
      </w:tr>
      <w:tr w:rsidR="000002D7" w:rsidRPr="0044408F" w14:paraId="4108B7BD" w14:textId="77777777" w:rsidTr="00F63D78">
        <w:tc>
          <w:tcPr>
            <w:tcW w:w="6504" w:type="dxa"/>
          </w:tcPr>
          <w:p w14:paraId="2AED8D06" w14:textId="3BF5DAC0" w:rsidR="000002D7" w:rsidRPr="00D35F39" w:rsidRDefault="0069401F" w:rsidP="00274EC9">
            <w:pPr>
              <w:spacing w:line="240" w:lineRule="auto"/>
            </w:pPr>
            <w:r w:rsidRPr="0069401F">
              <w:t>Riken (Thailand) Co., Ltd.</w:t>
            </w:r>
          </w:p>
        </w:tc>
        <w:tc>
          <w:tcPr>
            <w:tcW w:w="1260" w:type="dxa"/>
          </w:tcPr>
          <w:p w14:paraId="7647E9E1" w14:textId="3792061B" w:rsidR="000002D7" w:rsidRDefault="000002D7" w:rsidP="00274EC9">
            <w:pPr>
              <w:tabs>
                <w:tab w:val="decimal" w:pos="972"/>
              </w:tabs>
              <w:spacing w:line="240" w:lineRule="auto"/>
              <w:ind w:left="-108" w:right="-108"/>
              <w:rPr>
                <w:bCs/>
                <w:szCs w:val="22"/>
              </w:rPr>
            </w:pPr>
            <w:r>
              <w:rPr>
                <w:bCs/>
                <w:szCs w:val="22"/>
              </w:rPr>
              <w:t>76</w:t>
            </w:r>
          </w:p>
        </w:tc>
        <w:tc>
          <w:tcPr>
            <w:tcW w:w="243" w:type="dxa"/>
            <w:vAlign w:val="center"/>
          </w:tcPr>
          <w:p w14:paraId="3FE4609D" w14:textId="77777777" w:rsidR="000002D7" w:rsidRPr="007A11D8" w:rsidRDefault="000002D7" w:rsidP="00274EC9">
            <w:pPr>
              <w:tabs>
                <w:tab w:val="decimal" w:pos="972"/>
              </w:tabs>
              <w:spacing w:line="240" w:lineRule="auto"/>
              <w:rPr>
                <w:szCs w:val="22"/>
              </w:rPr>
            </w:pPr>
          </w:p>
        </w:tc>
        <w:tc>
          <w:tcPr>
            <w:tcW w:w="1207" w:type="dxa"/>
          </w:tcPr>
          <w:p w14:paraId="375B34E3" w14:textId="60775653" w:rsidR="000002D7" w:rsidRDefault="000002D7" w:rsidP="00274EC9">
            <w:pPr>
              <w:tabs>
                <w:tab w:val="decimal" w:pos="972"/>
              </w:tabs>
              <w:spacing w:line="240" w:lineRule="auto"/>
              <w:ind w:left="-108" w:right="-108"/>
              <w:rPr>
                <w:bCs/>
                <w:szCs w:val="22"/>
              </w:rPr>
            </w:pPr>
            <w:r>
              <w:rPr>
                <w:bCs/>
                <w:szCs w:val="22"/>
              </w:rPr>
              <w:t>11</w:t>
            </w:r>
          </w:p>
        </w:tc>
      </w:tr>
      <w:tr w:rsidR="00274EC9" w:rsidRPr="0044408F" w14:paraId="2ED0C45D" w14:textId="77777777" w:rsidTr="00F63D78">
        <w:tc>
          <w:tcPr>
            <w:tcW w:w="6504" w:type="dxa"/>
          </w:tcPr>
          <w:p w14:paraId="3DF70D32" w14:textId="77777777" w:rsidR="00274EC9" w:rsidRPr="00D35F39" w:rsidRDefault="00274EC9" w:rsidP="00274EC9">
            <w:pPr>
              <w:spacing w:line="240" w:lineRule="auto"/>
            </w:pPr>
            <w:r w:rsidRPr="008B72E7">
              <w:t>Mitsui Advanced Composites (Zhongshan) Co., Ltd.</w:t>
            </w:r>
          </w:p>
        </w:tc>
        <w:tc>
          <w:tcPr>
            <w:tcW w:w="1260" w:type="dxa"/>
          </w:tcPr>
          <w:p w14:paraId="49C20F6E" w14:textId="3448A506" w:rsidR="00274EC9" w:rsidRDefault="000002D7" w:rsidP="00274EC9">
            <w:pPr>
              <w:tabs>
                <w:tab w:val="decimal" w:pos="972"/>
              </w:tabs>
              <w:spacing w:line="240" w:lineRule="auto"/>
              <w:ind w:left="-108" w:right="-108"/>
              <w:rPr>
                <w:bCs/>
                <w:szCs w:val="22"/>
              </w:rPr>
            </w:pPr>
            <w:r>
              <w:rPr>
                <w:bCs/>
                <w:szCs w:val="22"/>
              </w:rPr>
              <w:t>58</w:t>
            </w:r>
          </w:p>
        </w:tc>
        <w:tc>
          <w:tcPr>
            <w:tcW w:w="243" w:type="dxa"/>
            <w:vAlign w:val="center"/>
          </w:tcPr>
          <w:p w14:paraId="34D6C7C1" w14:textId="77777777" w:rsidR="00274EC9" w:rsidRPr="007A11D8" w:rsidRDefault="00274EC9" w:rsidP="00274EC9">
            <w:pPr>
              <w:tabs>
                <w:tab w:val="decimal" w:pos="972"/>
              </w:tabs>
              <w:spacing w:line="240" w:lineRule="auto"/>
              <w:rPr>
                <w:szCs w:val="22"/>
              </w:rPr>
            </w:pPr>
          </w:p>
        </w:tc>
        <w:tc>
          <w:tcPr>
            <w:tcW w:w="1207" w:type="dxa"/>
          </w:tcPr>
          <w:p w14:paraId="2EB9F3F5" w14:textId="77777777" w:rsidR="00274EC9" w:rsidRDefault="00274EC9" w:rsidP="00274EC9">
            <w:pPr>
              <w:tabs>
                <w:tab w:val="decimal" w:pos="972"/>
              </w:tabs>
              <w:spacing w:line="240" w:lineRule="auto"/>
              <w:ind w:left="-108" w:right="-108"/>
              <w:rPr>
                <w:bCs/>
                <w:szCs w:val="22"/>
              </w:rPr>
            </w:pPr>
            <w:r>
              <w:rPr>
                <w:bCs/>
                <w:szCs w:val="22"/>
              </w:rPr>
              <w:t>61</w:t>
            </w:r>
          </w:p>
        </w:tc>
      </w:tr>
      <w:tr w:rsidR="000002D7" w:rsidRPr="0044408F" w14:paraId="50DAC9D4" w14:textId="77777777" w:rsidTr="00F63D78">
        <w:tc>
          <w:tcPr>
            <w:tcW w:w="6504" w:type="dxa"/>
          </w:tcPr>
          <w:p w14:paraId="48C2129D" w14:textId="77777777" w:rsidR="000002D7" w:rsidRPr="007A11D8" w:rsidRDefault="000002D7" w:rsidP="00C62757">
            <w:pPr>
              <w:spacing w:line="240" w:lineRule="auto"/>
              <w:rPr>
                <w:b/>
              </w:rPr>
            </w:pPr>
            <w:r w:rsidRPr="00D35F39">
              <w:t xml:space="preserve">Siam Nippon Industrial Paper Co., Ltd. </w:t>
            </w:r>
          </w:p>
        </w:tc>
        <w:tc>
          <w:tcPr>
            <w:tcW w:w="1260" w:type="dxa"/>
          </w:tcPr>
          <w:p w14:paraId="5850DC0A" w14:textId="77777777" w:rsidR="000002D7" w:rsidRPr="001B2127" w:rsidDel="00BF26A2" w:rsidRDefault="000002D7" w:rsidP="00C62757">
            <w:pPr>
              <w:tabs>
                <w:tab w:val="decimal" w:pos="972"/>
              </w:tabs>
              <w:spacing w:line="240" w:lineRule="auto"/>
              <w:ind w:left="-108" w:right="-108"/>
              <w:rPr>
                <w:bCs/>
                <w:szCs w:val="22"/>
              </w:rPr>
            </w:pPr>
            <w:r>
              <w:rPr>
                <w:bCs/>
                <w:szCs w:val="22"/>
              </w:rPr>
              <w:t>49</w:t>
            </w:r>
          </w:p>
        </w:tc>
        <w:tc>
          <w:tcPr>
            <w:tcW w:w="243" w:type="dxa"/>
            <w:vAlign w:val="center"/>
          </w:tcPr>
          <w:p w14:paraId="31163EA8" w14:textId="77777777" w:rsidR="000002D7" w:rsidRPr="007A11D8" w:rsidRDefault="000002D7" w:rsidP="00C62757">
            <w:pPr>
              <w:tabs>
                <w:tab w:val="decimal" w:pos="972"/>
              </w:tabs>
              <w:spacing w:line="240" w:lineRule="auto"/>
              <w:rPr>
                <w:szCs w:val="22"/>
              </w:rPr>
            </w:pPr>
          </w:p>
        </w:tc>
        <w:tc>
          <w:tcPr>
            <w:tcW w:w="1207" w:type="dxa"/>
          </w:tcPr>
          <w:p w14:paraId="3D6E7066" w14:textId="77777777" w:rsidR="000002D7" w:rsidRPr="001B2127" w:rsidDel="00BF26A2" w:rsidRDefault="000002D7" w:rsidP="00C62757">
            <w:pPr>
              <w:tabs>
                <w:tab w:val="decimal" w:pos="972"/>
              </w:tabs>
              <w:spacing w:line="240" w:lineRule="auto"/>
              <w:ind w:left="-108" w:right="-108"/>
              <w:rPr>
                <w:bCs/>
                <w:szCs w:val="22"/>
              </w:rPr>
            </w:pPr>
            <w:r>
              <w:rPr>
                <w:bCs/>
                <w:szCs w:val="22"/>
              </w:rPr>
              <w:t>65</w:t>
            </w:r>
          </w:p>
        </w:tc>
      </w:tr>
      <w:tr w:rsidR="000002D7" w:rsidRPr="0044408F" w14:paraId="3126FAC9" w14:textId="77777777" w:rsidTr="00F63D78">
        <w:tc>
          <w:tcPr>
            <w:tcW w:w="6504" w:type="dxa"/>
          </w:tcPr>
          <w:p w14:paraId="1CF9B7C6" w14:textId="21797A63" w:rsidR="000002D7" w:rsidRPr="00D35F39" w:rsidRDefault="0069401F" w:rsidP="00C62757">
            <w:pPr>
              <w:spacing w:line="240" w:lineRule="auto"/>
            </w:pPr>
            <w:r w:rsidRPr="0069401F">
              <w:t>Siam Synthetic Latex Co., Ltd.</w:t>
            </w:r>
          </w:p>
        </w:tc>
        <w:tc>
          <w:tcPr>
            <w:tcW w:w="1260" w:type="dxa"/>
          </w:tcPr>
          <w:p w14:paraId="330BDE87" w14:textId="45957D28" w:rsidR="000002D7" w:rsidRDefault="000002D7" w:rsidP="00C62757">
            <w:pPr>
              <w:tabs>
                <w:tab w:val="decimal" w:pos="972"/>
              </w:tabs>
              <w:spacing w:line="240" w:lineRule="auto"/>
              <w:ind w:left="-108" w:right="-108"/>
              <w:rPr>
                <w:bCs/>
                <w:szCs w:val="22"/>
              </w:rPr>
            </w:pPr>
            <w:r>
              <w:rPr>
                <w:bCs/>
                <w:szCs w:val="22"/>
              </w:rPr>
              <w:t>38</w:t>
            </w:r>
          </w:p>
        </w:tc>
        <w:tc>
          <w:tcPr>
            <w:tcW w:w="243" w:type="dxa"/>
            <w:vAlign w:val="center"/>
          </w:tcPr>
          <w:p w14:paraId="6964B257" w14:textId="77777777" w:rsidR="000002D7" w:rsidRPr="007A11D8" w:rsidRDefault="000002D7" w:rsidP="00C62757">
            <w:pPr>
              <w:tabs>
                <w:tab w:val="decimal" w:pos="972"/>
              </w:tabs>
              <w:spacing w:line="240" w:lineRule="auto"/>
              <w:rPr>
                <w:szCs w:val="22"/>
              </w:rPr>
            </w:pPr>
          </w:p>
        </w:tc>
        <w:tc>
          <w:tcPr>
            <w:tcW w:w="1207" w:type="dxa"/>
          </w:tcPr>
          <w:p w14:paraId="571A9084" w14:textId="671E87FF" w:rsidR="000002D7" w:rsidRDefault="000002D7" w:rsidP="00C62757">
            <w:pPr>
              <w:tabs>
                <w:tab w:val="decimal" w:pos="972"/>
              </w:tabs>
              <w:spacing w:line="240" w:lineRule="auto"/>
              <w:ind w:left="-108" w:right="-108"/>
              <w:rPr>
                <w:bCs/>
                <w:szCs w:val="22"/>
              </w:rPr>
            </w:pPr>
            <w:r>
              <w:rPr>
                <w:bCs/>
                <w:szCs w:val="22"/>
              </w:rPr>
              <w:t>-</w:t>
            </w:r>
          </w:p>
        </w:tc>
      </w:tr>
      <w:tr w:rsidR="00274EC9" w:rsidRPr="0044408F" w14:paraId="182A744D" w14:textId="77777777" w:rsidTr="00F63D78">
        <w:tc>
          <w:tcPr>
            <w:tcW w:w="6504" w:type="dxa"/>
          </w:tcPr>
          <w:p w14:paraId="1A09ECC5" w14:textId="77777777" w:rsidR="00274EC9" w:rsidRPr="007A11D8" w:rsidRDefault="00274EC9" w:rsidP="00274EC9">
            <w:pPr>
              <w:spacing w:line="240" w:lineRule="auto"/>
              <w:rPr>
                <w:b/>
                <w:szCs w:val="22"/>
              </w:rPr>
            </w:pPr>
            <w:r w:rsidRPr="00D35F39">
              <w:t xml:space="preserve">Siam Mitsui PTA Co., Ltd. </w:t>
            </w:r>
          </w:p>
        </w:tc>
        <w:tc>
          <w:tcPr>
            <w:tcW w:w="1260" w:type="dxa"/>
          </w:tcPr>
          <w:p w14:paraId="09CCF1E6" w14:textId="63EA3F8D" w:rsidR="00274EC9" w:rsidRPr="001B2127" w:rsidRDefault="000002D7" w:rsidP="00274EC9">
            <w:pPr>
              <w:tabs>
                <w:tab w:val="decimal" w:pos="972"/>
              </w:tabs>
              <w:spacing w:line="240" w:lineRule="auto"/>
              <w:ind w:left="-108" w:right="-108"/>
              <w:rPr>
                <w:bCs/>
                <w:szCs w:val="22"/>
              </w:rPr>
            </w:pPr>
            <w:r>
              <w:rPr>
                <w:bCs/>
                <w:szCs w:val="22"/>
              </w:rPr>
              <w:t>37</w:t>
            </w:r>
          </w:p>
        </w:tc>
        <w:tc>
          <w:tcPr>
            <w:tcW w:w="243" w:type="dxa"/>
            <w:vAlign w:val="center"/>
          </w:tcPr>
          <w:p w14:paraId="1668BE1A" w14:textId="77777777" w:rsidR="00274EC9" w:rsidRPr="007A11D8" w:rsidRDefault="00274EC9" w:rsidP="00274EC9">
            <w:pPr>
              <w:tabs>
                <w:tab w:val="decimal" w:pos="972"/>
              </w:tabs>
              <w:spacing w:line="240" w:lineRule="auto"/>
              <w:rPr>
                <w:szCs w:val="22"/>
              </w:rPr>
            </w:pPr>
          </w:p>
        </w:tc>
        <w:tc>
          <w:tcPr>
            <w:tcW w:w="1207" w:type="dxa"/>
          </w:tcPr>
          <w:p w14:paraId="4B51B21A" w14:textId="77777777" w:rsidR="00274EC9" w:rsidRPr="001B2127" w:rsidRDefault="00274EC9" w:rsidP="00274EC9">
            <w:pPr>
              <w:tabs>
                <w:tab w:val="decimal" w:pos="972"/>
              </w:tabs>
              <w:spacing w:line="240" w:lineRule="auto"/>
              <w:ind w:left="-108" w:right="-108"/>
              <w:rPr>
                <w:bCs/>
                <w:szCs w:val="22"/>
              </w:rPr>
            </w:pPr>
            <w:r>
              <w:rPr>
                <w:bCs/>
                <w:szCs w:val="22"/>
              </w:rPr>
              <w:t>27</w:t>
            </w:r>
          </w:p>
        </w:tc>
      </w:tr>
      <w:tr w:rsidR="00274EC9" w:rsidRPr="0044408F" w14:paraId="0D4A54B5" w14:textId="77777777" w:rsidTr="00F63D78">
        <w:tc>
          <w:tcPr>
            <w:tcW w:w="6504" w:type="dxa"/>
          </w:tcPr>
          <w:p w14:paraId="2FBC742F" w14:textId="77777777" w:rsidR="00274EC9" w:rsidRPr="007A11D8" w:rsidRDefault="00274EC9" w:rsidP="00274EC9">
            <w:pPr>
              <w:spacing w:line="240" w:lineRule="auto"/>
              <w:rPr>
                <w:b/>
                <w:szCs w:val="22"/>
                <w:lang w:val="en-US"/>
              </w:rPr>
            </w:pPr>
            <w:r w:rsidRPr="00D35F39">
              <w:t xml:space="preserve">Thai MMA Co., Ltd. </w:t>
            </w:r>
          </w:p>
        </w:tc>
        <w:tc>
          <w:tcPr>
            <w:tcW w:w="1260" w:type="dxa"/>
          </w:tcPr>
          <w:p w14:paraId="6BC1EA1E" w14:textId="0A0F51CE" w:rsidR="00274EC9" w:rsidRPr="001B2127" w:rsidRDefault="000002D7" w:rsidP="00274EC9">
            <w:pPr>
              <w:tabs>
                <w:tab w:val="decimal" w:pos="972"/>
              </w:tabs>
              <w:spacing w:line="240" w:lineRule="auto"/>
              <w:ind w:left="-108" w:right="-108"/>
              <w:rPr>
                <w:bCs/>
                <w:szCs w:val="22"/>
              </w:rPr>
            </w:pPr>
            <w:r>
              <w:rPr>
                <w:bCs/>
                <w:szCs w:val="22"/>
              </w:rPr>
              <w:t>32</w:t>
            </w:r>
          </w:p>
        </w:tc>
        <w:tc>
          <w:tcPr>
            <w:tcW w:w="243" w:type="dxa"/>
            <w:vAlign w:val="center"/>
          </w:tcPr>
          <w:p w14:paraId="093F5FD6" w14:textId="77777777" w:rsidR="00274EC9" w:rsidRPr="007A11D8" w:rsidRDefault="00274EC9" w:rsidP="00274EC9">
            <w:pPr>
              <w:tabs>
                <w:tab w:val="decimal" w:pos="972"/>
              </w:tabs>
              <w:spacing w:line="240" w:lineRule="auto"/>
              <w:rPr>
                <w:szCs w:val="22"/>
              </w:rPr>
            </w:pPr>
          </w:p>
        </w:tc>
        <w:tc>
          <w:tcPr>
            <w:tcW w:w="1207" w:type="dxa"/>
          </w:tcPr>
          <w:p w14:paraId="5F4C4D9C" w14:textId="77777777" w:rsidR="00274EC9" w:rsidRPr="001B2127" w:rsidRDefault="00274EC9" w:rsidP="00274EC9">
            <w:pPr>
              <w:tabs>
                <w:tab w:val="decimal" w:pos="972"/>
              </w:tabs>
              <w:spacing w:line="240" w:lineRule="auto"/>
              <w:ind w:left="-108" w:right="-108"/>
              <w:rPr>
                <w:bCs/>
                <w:szCs w:val="22"/>
              </w:rPr>
            </w:pPr>
            <w:r>
              <w:rPr>
                <w:bCs/>
                <w:szCs w:val="22"/>
              </w:rPr>
              <w:t>25</w:t>
            </w:r>
          </w:p>
        </w:tc>
      </w:tr>
      <w:tr w:rsidR="00274EC9" w:rsidRPr="0044408F" w14:paraId="4FA08A07" w14:textId="77777777" w:rsidTr="00F63D78">
        <w:tc>
          <w:tcPr>
            <w:tcW w:w="6504" w:type="dxa"/>
          </w:tcPr>
          <w:p w14:paraId="65E40476" w14:textId="77777777" w:rsidR="00274EC9" w:rsidRPr="007A11D8" w:rsidRDefault="00274EC9" w:rsidP="00274EC9">
            <w:pPr>
              <w:spacing w:line="240" w:lineRule="auto"/>
              <w:rPr>
                <w:b/>
                <w:szCs w:val="22"/>
                <w:lang w:val="pl-PL"/>
              </w:rPr>
            </w:pPr>
            <w:r w:rsidRPr="00D35F39">
              <w:t xml:space="preserve">Grand Siam Composites Co., Ltd. </w:t>
            </w:r>
          </w:p>
        </w:tc>
        <w:tc>
          <w:tcPr>
            <w:tcW w:w="1260" w:type="dxa"/>
          </w:tcPr>
          <w:p w14:paraId="778C1115" w14:textId="689DBC72" w:rsidR="00274EC9" w:rsidRPr="001B2127" w:rsidDel="00BF26A2" w:rsidRDefault="000002D7" w:rsidP="00274EC9">
            <w:pPr>
              <w:tabs>
                <w:tab w:val="decimal" w:pos="972"/>
              </w:tabs>
              <w:spacing w:line="240" w:lineRule="auto"/>
              <w:ind w:left="-108" w:right="-108"/>
              <w:rPr>
                <w:bCs/>
                <w:szCs w:val="22"/>
              </w:rPr>
            </w:pPr>
            <w:r>
              <w:rPr>
                <w:bCs/>
                <w:szCs w:val="22"/>
              </w:rPr>
              <w:t>28</w:t>
            </w:r>
          </w:p>
        </w:tc>
        <w:tc>
          <w:tcPr>
            <w:tcW w:w="243" w:type="dxa"/>
            <w:vAlign w:val="center"/>
          </w:tcPr>
          <w:p w14:paraId="53785A40" w14:textId="77777777" w:rsidR="00274EC9" w:rsidRPr="007A11D8" w:rsidRDefault="00274EC9" w:rsidP="00274EC9">
            <w:pPr>
              <w:tabs>
                <w:tab w:val="decimal" w:pos="972"/>
              </w:tabs>
              <w:spacing w:line="240" w:lineRule="auto"/>
              <w:rPr>
                <w:szCs w:val="22"/>
              </w:rPr>
            </w:pPr>
          </w:p>
        </w:tc>
        <w:tc>
          <w:tcPr>
            <w:tcW w:w="1207" w:type="dxa"/>
          </w:tcPr>
          <w:p w14:paraId="4B2B1A66" w14:textId="77777777" w:rsidR="00274EC9" w:rsidRPr="001B2127" w:rsidDel="00BF26A2" w:rsidRDefault="00274EC9" w:rsidP="00274EC9">
            <w:pPr>
              <w:tabs>
                <w:tab w:val="decimal" w:pos="972"/>
              </w:tabs>
              <w:spacing w:line="240" w:lineRule="auto"/>
              <w:ind w:left="-108" w:right="-108"/>
              <w:rPr>
                <w:bCs/>
                <w:szCs w:val="22"/>
              </w:rPr>
            </w:pPr>
            <w:r>
              <w:rPr>
                <w:bCs/>
                <w:szCs w:val="22"/>
              </w:rPr>
              <w:t>22</w:t>
            </w:r>
          </w:p>
        </w:tc>
      </w:tr>
      <w:tr w:rsidR="000002D7" w:rsidRPr="0044408F" w14:paraId="6283855B" w14:textId="77777777" w:rsidTr="00F63D78">
        <w:tc>
          <w:tcPr>
            <w:tcW w:w="6504" w:type="dxa"/>
          </w:tcPr>
          <w:p w14:paraId="11C7D642" w14:textId="77777777" w:rsidR="000002D7" w:rsidRPr="00D35F39" w:rsidRDefault="000002D7" w:rsidP="00C62757">
            <w:pPr>
              <w:spacing w:line="240" w:lineRule="auto"/>
              <w:rPr>
                <w:cs/>
                <w:lang w:bidi="th-TH"/>
              </w:rPr>
            </w:pPr>
            <w:r w:rsidRPr="0039615D">
              <w:rPr>
                <w:lang w:bidi="th-TH"/>
              </w:rPr>
              <w:t>Aisin Takaoka Foundry Bangpakong Co., Ltd.</w:t>
            </w:r>
          </w:p>
        </w:tc>
        <w:tc>
          <w:tcPr>
            <w:tcW w:w="1260" w:type="dxa"/>
          </w:tcPr>
          <w:p w14:paraId="3A7360B1" w14:textId="77777777" w:rsidR="000002D7" w:rsidRPr="001B2127" w:rsidRDefault="000002D7" w:rsidP="00C62757">
            <w:pPr>
              <w:tabs>
                <w:tab w:val="decimal" w:pos="972"/>
              </w:tabs>
              <w:spacing w:line="240" w:lineRule="auto"/>
              <w:ind w:left="-108" w:right="-108"/>
              <w:rPr>
                <w:bCs/>
                <w:szCs w:val="22"/>
              </w:rPr>
            </w:pPr>
            <w:r>
              <w:rPr>
                <w:bCs/>
                <w:szCs w:val="22"/>
              </w:rPr>
              <w:t>3</w:t>
            </w:r>
          </w:p>
        </w:tc>
        <w:tc>
          <w:tcPr>
            <w:tcW w:w="243" w:type="dxa"/>
            <w:vAlign w:val="center"/>
          </w:tcPr>
          <w:p w14:paraId="77514169" w14:textId="77777777" w:rsidR="000002D7" w:rsidRPr="007A11D8" w:rsidRDefault="000002D7" w:rsidP="00C62757">
            <w:pPr>
              <w:tabs>
                <w:tab w:val="decimal" w:pos="972"/>
              </w:tabs>
              <w:spacing w:line="240" w:lineRule="auto"/>
              <w:rPr>
                <w:szCs w:val="22"/>
              </w:rPr>
            </w:pPr>
          </w:p>
        </w:tc>
        <w:tc>
          <w:tcPr>
            <w:tcW w:w="1207" w:type="dxa"/>
          </w:tcPr>
          <w:p w14:paraId="0347548E" w14:textId="77777777" w:rsidR="000002D7" w:rsidRPr="001B2127" w:rsidRDefault="000002D7" w:rsidP="00C62757">
            <w:pPr>
              <w:tabs>
                <w:tab w:val="decimal" w:pos="972"/>
              </w:tabs>
              <w:spacing w:line="240" w:lineRule="auto"/>
              <w:ind w:left="-108" w:right="-108"/>
              <w:rPr>
                <w:bCs/>
                <w:szCs w:val="22"/>
              </w:rPr>
            </w:pPr>
            <w:r>
              <w:rPr>
                <w:bCs/>
                <w:szCs w:val="22"/>
              </w:rPr>
              <w:t>97</w:t>
            </w:r>
          </w:p>
        </w:tc>
      </w:tr>
      <w:tr w:rsidR="000002D7" w:rsidRPr="0044408F" w14:paraId="26ED3852" w14:textId="77777777" w:rsidTr="00F63D78">
        <w:tc>
          <w:tcPr>
            <w:tcW w:w="6504" w:type="dxa"/>
          </w:tcPr>
          <w:p w14:paraId="105DA3CF" w14:textId="77777777" w:rsidR="000002D7" w:rsidRPr="00D35F39" w:rsidRDefault="000002D7" w:rsidP="00C62757">
            <w:pPr>
              <w:spacing w:line="240" w:lineRule="auto"/>
              <w:rPr>
                <w:cs/>
                <w:lang w:bidi="th-TH"/>
              </w:rPr>
            </w:pPr>
            <w:r w:rsidRPr="0039615D">
              <w:rPr>
                <w:lang w:bidi="th-TH"/>
              </w:rPr>
              <w:t>The Nawaloha Industry Co., Ltd.</w:t>
            </w:r>
          </w:p>
        </w:tc>
        <w:tc>
          <w:tcPr>
            <w:tcW w:w="1260" w:type="dxa"/>
          </w:tcPr>
          <w:p w14:paraId="7361EC27" w14:textId="77777777" w:rsidR="000002D7" w:rsidRPr="001B2127" w:rsidRDefault="000002D7" w:rsidP="00C62757">
            <w:pPr>
              <w:tabs>
                <w:tab w:val="decimal" w:pos="972"/>
              </w:tabs>
              <w:spacing w:line="240" w:lineRule="auto"/>
              <w:ind w:left="-108" w:right="-108"/>
              <w:rPr>
                <w:bCs/>
                <w:szCs w:val="22"/>
              </w:rPr>
            </w:pPr>
            <w:r>
              <w:rPr>
                <w:bCs/>
                <w:szCs w:val="22"/>
              </w:rPr>
              <w:t>3</w:t>
            </w:r>
          </w:p>
        </w:tc>
        <w:tc>
          <w:tcPr>
            <w:tcW w:w="243" w:type="dxa"/>
            <w:vAlign w:val="center"/>
          </w:tcPr>
          <w:p w14:paraId="0EAD779A" w14:textId="77777777" w:rsidR="000002D7" w:rsidRPr="007A11D8" w:rsidRDefault="000002D7" w:rsidP="00C62757">
            <w:pPr>
              <w:tabs>
                <w:tab w:val="decimal" w:pos="972"/>
              </w:tabs>
              <w:spacing w:line="240" w:lineRule="auto"/>
              <w:rPr>
                <w:szCs w:val="22"/>
              </w:rPr>
            </w:pPr>
          </w:p>
        </w:tc>
        <w:tc>
          <w:tcPr>
            <w:tcW w:w="1207" w:type="dxa"/>
          </w:tcPr>
          <w:p w14:paraId="2FD203EC" w14:textId="77777777" w:rsidR="000002D7" w:rsidRPr="001B2127" w:rsidRDefault="000002D7" w:rsidP="00C62757">
            <w:pPr>
              <w:tabs>
                <w:tab w:val="decimal" w:pos="972"/>
              </w:tabs>
              <w:spacing w:line="240" w:lineRule="auto"/>
              <w:ind w:left="-108" w:right="-108"/>
              <w:rPr>
                <w:bCs/>
                <w:szCs w:val="22"/>
              </w:rPr>
            </w:pPr>
            <w:r>
              <w:rPr>
                <w:bCs/>
                <w:szCs w:val="22"/>
              </w:rPr>
              <w:t>25</w:t>
            </w:r>
          </w:p>
        </w:tc>
      </w:tr>
      <w:tr w:rsidR="00274EC9" w:rsidRPr="0044408F" w14:paraId="66268C8A" w14:textId="77777777" w:rsidTr="00F63D78">
        <w:tc>
          <w:tcPr>
            <w:tcW w:w="6504" w:type="dxa"/>
            <w:vAlign w:val="center"/>
          </w:tcPr>
          <w:p w14:paraId="661860AD" w14:textId="77777777" w:rsidR="00274EC9" w:rsidRPr="007A11D8" w:rsidRDefault="00274EC9" w:rsidP="00274EC9">
            <w:pPr>
              <w:spacing w:line="240" w:lineRule="auto"/>
              <w:rPr>
                <w:b/>
              </w:rPr>
            </w:pPr>
            <w:r w:rsidRPr="007A11D8">
              <w:rPr>
                <w:szCs w:val="22"/>
              </w:rPr>
              <w:t>Other</w:t>
            </w:r>
            <w:r w:rsidRPr="009D40CF">
              <w:rPr>
                <w:szCs w:val="22"/>
                <w:lang w:val="en-US"/>
              </w:rPr>
              <w:t xml:space="preserve"> </w:t>
            </w:r>
            <w:r w:rsidRPr="007A11D8">
              <w:rPr>
                <w:szCs w:val="22"/>
              </w:rPr>
              <w:t>companies</w:t>
            </w:r>
          </w:p>
        </w:tc>
        <w:tc>
          <w:tcPr>
            <w:tcW w:w="1260" w:type="dxa"/>
            <w:tcBorders>
              <w:bottom w:val="single" w:sz="4" w:space="0" w:color="auto"/>
            </w:tcBorders>
          </w:tcPr>
          <w:p w14:paraId="5041C9FA" w14:textId="51489549" w:rsidR="00274EC9" w:rsidRPr="001B2127" w:rsidRDefault="000002D7" w:rsidP="00274EC9">
            <w:pPr>
              <w:tabs>
                <w:tab w:val="decimal" w:pos="972"/>
              </w:tabs>
              <w:spacing w:line="240" w:lineRule="auto"/>
              <w:ind w:left="-108" w:right="-108"/>
              <w:rPr>
                <w:bCs/>
                <w:szCs w:val="22"/>
              </w:rPr>
            </w:pPr>
            <w:r>
              <w:rPr>
                <w:bCs/>
                <w:szCs w:val="22"/>
              </w:rPr>
              <w:t>153</w:t>
            </w:r>
          </w:p>
        </w:tc>
        <w:tc>
          <w:tcPr>
            <w:tcW w:w="243" w:type="dxa"/>
            <w:vAlign w:val="center"/>
          </w:tcPr>
          <w:p w14:paraId="06EE62B3" w14:textId="77777777" w:rsidR="00274EC9" w:rsidRPr="007A11D8" w:rsidRDefault="00274EC9" w:rsidP="00274EC9">
            <w:pPr>
              <w:tabs>
                <w:tab w:val="decimal" w:pos="972"/>
              </w:tabs>
              <w:spacing w:line="240" w:lineRule="auto"/>
              <w:rPr>
                <w:szCs w:val="22"/>
              </w:rPr>
            </w:pPr>
          </w:p>
        </w:tc>
        <w:tc>
          <w:tcPr>
            <w:tcW w:w="1207" w:type="dxa"/>
            <w:tcBorders>
              <w:bottom w:val="single" w:sz="4" w:space="0" w:color="auto"/>
            </w:tcBorders>
          </w:tcPr>
          <w:p w14:paraId="024D2F91" w14:textId="32891794" w:rsidR="00274EC9" w:rsidRPr="001B2127" w:rsidRDefault="000002D7" w:rsidP="000002D7">
            <w:pPr>
              <w:tabs>
                <w:tab w:val="decimal" w:pos="972"/>
              </w:tabs>
              <w:spacing w:line="240" w:lineRule="auto"/>
              <w:ind w:left="-108" w:right="-108"/>
              <w:rPr>
                <w:bCs/>
                <w:szCs w:val="22"/>
              </w:rPr>
            </w:pPr>
            <w:r>
              <w:rPr>
                <w:bCs/>
                <w:szCs w:val="22"/>
              </w:rPr>
              <w:t>110</w:t>
            </w:r>
          </w:p>
        </w:tc>
      </w:tr>
      <w:tr w:rsidR="00274EC9" w:rsidRPr="00227FAB" w14:paraId="56981223" w14:textId="77777777" w:rsidTr="00F63D78">
        <w:tc>
          <w:tcPr>
            <w:tcW w:w="6504" w:type="dxa"/>
            <w:vAlign w:val="center"/>
          </w:tcPr>
          <w:p w14:paraId="6FEA732F" w14:textId="77777777" w:rsidR="00274EC9" w:rsidRPr="007A11D8" w:rsidRDefault="00274EC9" w:rsidP="00274EC9">
            <w:pPr>
              <w:spacing w:line="240" w:lineRule="auto"/>
              <w:rPr>
                <w:szCs w:val="22"/>
              </w:rPr>
            </w:pPr>
          </w:p>
        </w:tc>
        <w:tc>
          <w:tcPr>
            <w:tcW w:w="1260" w:type="dxa"/>
            <w:tcBorders>
              <w:top w:val="single" w:sz="4" w:space="0" w:color="auto"/>
              <w:bottom w:val="single" w:sz="4" w:space="0" w:color="auto"/>
            </w:tcBorders>
          </w:tcPr>
          <w:p w14:paraId="1051B5E2" w14:textId="54F72DAA" w:rsidR="00274EC9" w:rsidRPr="00E8695F" w:rsidRDefault="000002D7" w:rsidP="00274EC9">
            <w:pPr>
              <w:tabs>
                <w:tab w:val="decimal" w:pos="972"/>
              </w:tabs>
              <w:spacing w:line="240" w:lineRule="auto"/>
              <w:ind w:left="-108" w:right="-108"/>
              <w:rPr>
                <w:szCs w:val="22"/>
              </w:rPr>
            </w:pPr>
            <w:r>
              <w:rPr>
                <w:szCs w:val="22"/>
              </w:rPr>
              <w:t>1,815</w:t>
            </w:r>
          </w:p>
        </w:tc>
        <w:tc>
          <w:tcPr>
            <w:tcW w:w="243" w:type="dxa"/>
            <w:vAlign w:val="center"/>
          </w:tcPr>
          <w:p w14:paraId="29BB507B" w14:textId="77777777" w:rsidR="00274EC9" w:rsidRPr="00E8695F" w:rsidRDefault="00274EC9" w:rsidP="00274EC9">
            <w:pPr>
              <w:tabs>
                <w:tab w:val="decimal" w:pos="972"/>
              </w:tabs>
              <w:spacing w:line="240" w:lineRule="auto"/>
              <w:rPr>
                <w:szCs w:val="22"/>
              </w:rPr>
            </w:pPr>
          </w:p>
        </w:tc>
        <w:tc>
          <w:tcPr>
            <w:tcW w:w="1207" w:type="dxa"/>
            <w:tcBorders>
              <w:top w:val="single" w:sz="4" w:space="0" w:color="auto"/>
              <w:bottom w:val="single" w:sz="4" w:space="0" w:color="auto"/>
            </w:tcBorders>
          </w:tcPr>
          <w:p w14:paraId="120B4D10" w14:textId="77777777" w:rsidR="00274EC9" w:rsidRPr="00E8695F" w:rsidRDefault="00274EC9" w:rsidP="00274EC9">
            <w:pPr>
              <w:tabs>
                <w:tab w:val="decimal" w:pos="972"/>
              </w:tabs>
              <w:spacing w:line="240" w:lineRule="auto"/>
              <w:ind w:left="-108" w:right="-108"/>
              <w:rPr>
                <w:szCs w:val="22"/>
              </w:rPr>
            </w:pPr>
            <w:r>
              <w:rPr>
                <w:szCs w:val="22"/>
              </w:rPr>
              <w:t>775</w:t>
            </w:r>
          </w:p>
        </w:tc>
      </w:tr>
      <w:tr w:rsidR="00274EC9" w:rsidRPr="0044408F" w14:paraId="5D12B5B3" w14:textId="77777777" w:rsidTr="00F63D78">
        <w:tc>
          <w:tcPr>
            <w:tcW w:w="6504" w:type="dxa"/>
            <w:vAlign w:val="center"/>
          </w:tcPr>
          <w:p w14:paraId="22FCB2D1" w14:textId="77777777" w:rsidR="00274EC9" w:rsidRPr="007A11D8" w:rsidRDefault="00274EC9" w:rsidP="00274EC9">
            <w:pPr>
              <w:spacing w:line="240" w:lineRule="auto"/>
              <w:rPr>
                <w:b/>
                <w:szCs w:val="22"/>
              </w:rPr>
            </w:pPr>
            <w:r w:rsidRPr="007A11D8">
              <w:rPr>
                <w:i/>
                <w:iCs/>
                <w:szCs w:val="22"/>
              </w:rPr>
              <w:t>Other</w:t>
            </w:r>
          </w:p>
        </w:tc>
        <w:tc>
          <w:tcPr>
            <w:tcW w:w="1260" w:type="dxa"/>
            <w:vAlign w:val="center"/>
          </w:tcPr>
          <w:p w14:paraId="5364B731" w14:textId="77777777" w:rsidR="00274EC9" w:rsidRPr="001B2127" w:rsidRDefault="00274EC9" w:rsidP="00274EC9">
            <w:pPr>
              <w:tabs>
                <w:tab w:val="decimal" w:pos="1026"/>
              </w:tabs>
              <w:spacing w:line="240" w:lineRule="auto"/>
              <w:ind w:left="-108" w:right="-108"/>
              <w:rPr>
                <w:bCs/>
                <w:szCs w:val="22"/>
              </w:rPr>
            </w:pPr>
          </w:p>
        </w:tc>
        <w:tc>
          <w:tcPr>
            <w:tcW w:w="243" w:type="dxa"/>
            <w:vAlign w:val="center"/>
          </w:tcPr>
          <w:p w14:paraId="59D4C6A3" w14:textId="77777777" w:rsidR="00274EC9" w:rsidRPr="007A11D8" w:rsidRDefault="00274EC9" w:rsidP="00274EC9">
            <w:pPr>
              <w:tabs>
                <w:tab w:val="decimal" w:pos="972"/>
              </w:tabs>
              <w:spacing w:line="240" w:lineRule="auto"/>
              <w:ind w:left="-108" w:right="-108"/>
              <w:rPr>
                <w:szCs w:val="22"/>
              </w:rPr>
            </w:pPr>
          </w:p>
        </w:tc>
        <w:tc>
          <w:tcPr>
            <w:tcW w:w="1207" w:type="dxa"/>
            <w:vAlign w:val="center"/>
          </w:tcPr>
          <w:p w14:paraId="52D55460" w14:textId="77777777" w:rsidR="00274EC9" w:rsidRPr="001B2127" w:rsidRDefault="00274EC9" w:rsidP="00274EC9">
            <w:pPr>
              <w:tabs>
                <w:tab w:val="decimal" w:pos="1026"/>
              </w:tabs>
              <w:spacing w:line="240" w:lineRule="auto"/>
              <w:ind w:left="-108" w:right="-108"/>
              <w:rPr>
                <w:bCs/>
                <w:szCs w:val="22"/>
              </w:rPr>
            </w:pPr>
          </w:p>
        </w:tc>
      </w:tr>
      <w:tr w:rsidR="00274EC9" w:rsidRPr="0044408F" w14:paraId="2DE8572D" w14:textId="77777777" w:rsidTr="00F63D78">
        <w:tc>
          <w:tcPr>
            <w:tcW w:w="6504" w:type="dxa"/>
            <w:vAlign w:val="center"/>
          </w:tcPr>
          <w:p w14:paraId="31D1712A" w14:textId="77777777" w:rsidR="00274EC9" w:rsidRPr="007A11D8" w:rsidRDefault="00274EC9" w:rsidP="00274EC9">
            <w:pPr>
              <w:spacing w:line="240" w:lineRule="auto"/>
              <w:rPr>
                <w:b/>
                <w:szCs w:val="22"/>
                <w:lang w:val="en-US"/>
              </w:rPr>
            </w:pPr>
            <w:r w:rsidRPr="007A11D8">
              <w:rPr>
                <w:szCs w:val="22"/>
              </w:rPr>
              <w:t>Siam</w:t>
            </w:r>
            <w:r w:rsidRPr="009D40CF">
              <w:rPr>
                <w:szCs w:val="22"/>
                <w:lang w:val="en-US"/>
              </w:rPr>
              <w:t xml:space="preserve"> </w:t>
            </w:r>
            <w:r w:rsidRPr="007A11D8">
              <w:rPr>
                <w:szCs w:val="22"/>
              </w:rPr>
              <w:t>Yamato</w:t>
            </w:r>
            <w:r w:rsidRPr="009D40CF">
              <w:rPr>
                <w:szCs w:val="22"/>
                <w:lang w:val="en-US"/>
              </w:rPr>
              <w:t xml:space="preserve"> </w:t>
            </w:r>
            <w:r w:rsidRPr="007A11D8">
              <w:rPr>
                <w:szCs w:val="22"/>
              </w:rPr>
              <w:t>Steel</w:t>
            </w:r>
            <w:r w:rsidRPr="009D40CF">
              <w:rPr>
                <w:szCs w:val="22"/>
                <w:lang w:val="en-US"/>
              </w:rPr>
              <w:t xml:space="preserve"> </w:t>
            </w:r>
            <w:r w:rsidRPr="007A11D8">
              <w:rPr>
                <w:szCs w:val="22"/>
              </w:rPr>
              <w:t>Co.,</w:t>
            </w:r>
            <w:r w:rsidRPr="009D40CF">
              <w:rPr>
                <w:szCs w:val="22"/>
                <w:lang w:val="en-US"/>
              </w:rPr>
              <w:t xml:space="preserve"> </w:t>
            </w:r>
            <w:r w:rsidRPr="007A11D8">
              <w:rPr>
                <w:szCs w:val="22"/>
              </w:rPr>
              <w:t>Ltd.</w:t>
            </w:r>
          </w:p>
        </w:tc>
        <w:tc>
          <w:tcPr>
            <w:tcW w:w="1260" w:type="dxa"/>
          </w:tcPr>
          <w:p w14:paraId="4AEF29A1" w14:textId="414B396C" w:rsidR="00274EC9" w:rsidRPr="001B2127" w:rsidRDefault="000002D7" w:rsidP="00274EC9">
            <w:pPr>
              <w:tabs>
                <w:tab w:val="decimal" w:pos="972"/>
              </w:tabs>
              <w:spacing w:line="240" w:lineRule="auto"/>
              <w:ind w:left="-108" w:right="-108"/>
              <w:rPr>
                <w:bCs/>
                <w:szCs w:val="22"/>
              </w:rPr>
            </w:pPr>
            <w:r>
              <w:rPr>
                <w:bCs/>
                <w:szCs w:val="22"/>
              </w:rPr>
              <w:t>29</w:t>
            </w:r>
          </w:p>
        </w:tc>
        <w:tc>
          <w:tcPr>
            <w:tcW w:w="243" w:type="dxa"/>
            <w:vAlign w:val="center"/>
          </w:tcPr>
          <w:p w14:paraId="541CE95E" w14:textId="77777777" w:rsidR="00274EC9" w:rsidRPr="007A11D8" w:rsidRDefault="00274EC9" w:rsidP="00274EC9">
            <w:pPr>
              <w:tabs>
                <w:tab w:val="decimal" w:pos="972"/>
              </w:tabs>
              <w:spacing w:line="240" w:lineRule="auto"/>
              <w:ind w:left="-108" w:right="-108"/>
              <w:rPr>
                <w:szCs w:val="22"/>
              </w:rPr>
            </w:pPr>
          </w:p>
        </w:tc>
        <w:tc>
          <w:tcPr>
            <w:tcW w:w="1207" w:type="dxa"/>
          </w:tcPr>
          <w:p w14:paraId="743199DB" w14:textId="77777777" w:rsidR="00274EC9" w:rsidRPr="001B2127" w:rsidRDefault="00274EC9" w:rsidP="00274EC9">
            <w:pPr>
              <w:tabs>
                <w:tab w:val="decimal" w:pos="972"/>
              </w:tabs>
              <w:spacing w:line="240" w:lineRule="auto"/>
              <w:ind w:left="-108" w:right="-108"/>
              <w:rPr>
                <w:bCs/>
                <w:szCs w:val="22"/>
              </w:rPr>
            </w:pPr>
            <w:r>
              <w:rPr>
                <w:bCs/>
                <w:szCs w:val="22"/>
              </w:rPr>
              <w:t>32</w:t>
            </w:r>
          </w:p>
        </w:tc>
      </w:tr>
      <w:tr w:rsidR="00274EC9" w:rsidRPr="0044408F" w14:paraId="180EC65D" w14:textId="77777777" w:rsidTr="00F63D78">
        <w:tc>
          <w:tcPr>
            <w:tcW w:w="6504" w:type="dxa"/>
            <w:vAlign w:val="center"/>
          </w:tcPr>
          <w:p w14:paraId="4565337D" w14:textId="77777777" w:rsidR="00274EC9" w:rsidRPr="007A11D8" w:rsidRDefault="00274EC9" w:rsidP="00274EC9">
            <w:pPr>
              <w:spacing w:line="240" w:lineRule="auto"/>
              <w:rPr>
                <w:b/>
                <w:szCs w:val="22"/>
                <w:lang w:val="en-US"/>
              </w:rPr>
            </w:pPr>
            <w:r w:rsidRPr="007A11D8">
              <w:rPr>
                <w:szCs w:val="22"/>
              </w:rPr>
              <w:t>Siam</w:t>
            </w:r>
            <w:r w:rsidRPr="009D40CF">
              <w:rPr>
                <w:szCs w:val="22"/>
                <w:lang w:val="en-US"/>
              </w:rPr>
              <w:t xml:space="preserve"> </w:t>
            </w:r>
            <w:r>
              <w:rPr>
                <w:szCs w:val="22"/>
              </w:rPr>
              <w:t>Toyota Manufacturing</w:t>
            </w:r>
            <w:r w:rsidRPr="009D40CF">
              <w:rPr>
                <w:szCs w:val="22"/>
                <w:lang w:val="en-US"/>
              </w:rPr>
              <w:t xml:space="preserve"> </w:t>
            </w:r>
            <w:r>
              <w:rPr>
                <w:szCs w:val="22"/>
              </w:rPr>
              <w:t>C</w:t>
            </w:r>
            <w:r w:rsidRPr="007A11D8">
              <w:rPr>
                <w:szCs w:val="22"/>
              </w:rPr>
              <w:t>o.,</w:t>
            </w:r>
            <w:r w:rsidRPr="009D40CF">
              <w:rPr>
                <w:szCs w:val="22"/>
                <w:lang w:val="en-US"/>
              </w:rPr>
              <w:t xml:space="preserve"> </w:t>
            </w:r>
            <w:r w:rsidRPr="007A11D8">
              <w:rPr>
                <w:szCs w:val="22"/>
              </w:rPr>
              <w:t>Ltd.</w:t>
            </w:r>
          </w:p>
        </w:tc>
        <w:tc>
          <w:tcPr>
            <w:tcW w:w="1260" w:type="dxa"/>
          </w:tcPr>
          <w:p w14:paraId="56750997" w14:textId="3A677B9D" w:rsidR="00274EC9" w:rsidRPr="001B2127" w:rsidRDefault="000002D7" w:rsidP="00274EC9">
            <w:pPr>
              <w:tabs>
                <w:tab w:val="decimal" w:pos="972"/>
              </w:tabs>
              <w:spacing w:line="240" w:lineRule="auto"/>
              <w:ind w:left="-108" w:right="-108"/>
              <w:rPr>
                <w:bCs/>
                <w:szCs w:val="22"/>
              </w:rPr>
            </w:pPr>
            <w:r>
              <w:rPr>
                <w:bCs/>
                <w:szCs w:val="22"/>
              </w:rPr>
              <w:t>5</w:t>
            </w:r>
          </w:p>
        </w:tc>
        <w:tc>
          <w:tcPr>
            <w:tcW w:w="243" w:type="dxa"/>
            <w:vAlign w:val="center"/>
          </w:tcPr>
          <w:p w14:paraId="62FDD51F" w14:textId="77777777" w:rsidR="00274EC9" w:rsidRPr="007A11D8" w:rsidRDefault="00274EC9" w:rsidP="00274EC9">
            <w:pPr>
              <w:tabs>
                <w:tab w:val="decimal" w:pos="972"/>
              </w:tabs>
              <w:spacing w:line="240" w:lineRule="auto"/>
              <w:ind w:left="-108" w:right="-108"/>
              <w:rPr>
                <w:szCs w:val="22"/>
              </w:rPr>
            </w:pPr>
          </w:p>
        </w:tc>
        <w:tc>
          <w:tcPr>
            <w:tcW w:w="1207" w:type="dxa"/>
          </w:tcPr>
          <w:p w14:paraId="3EE5FC59" w14:textId="77777777" w:rsidR="00274EC9" w:rsidRPr="001B2127" w:rsidRDefault="00274EC9" w:rsidP="00274EC9">
            <w:pPr>
              <w:tabs>
                <w:tab w:val="decimal" w:pos="972"/>
              </w:tabs>
              <w:spacing w:line="240" w:lineRule="auto"/>
              <w:ind w:left="-108" w:right="-108"/>
              <w:rPr>
                <w:bCs/>
                <w:szCs w:val="22"/>
              </w:rPr>
            </w:pPr>
            <w:r>
              <w:rPr>
                <w:bCs/>
                <w:szCs w:val="22"/>
              </w:rPr>
              <w:t>9</w:t>
            </w:r>
          </w:p>
        </w:tc>
      </w:tr>
      <w:tr w:rsidR="00274EC9" w:rsidRPr="0044408F" w14:paraId="7D6C0503" w14:textId="77777777" w:rsidTr="00F63D78">
        <w:tc>
          <w:tcPr>
            <w:tcW w:w="6504" w:type="dxa"/>
            <w:vAlign w:val="center"/>
          </w:tcPr>
          <w:p w14:paraId="09DCA412" w14:textId="77777777" w:rsidR="00274EC9" w:rsidRPr="007A11D8" w:rsidRDefault="00274EC9" w:rsidP="00274EC9">
            <w:pPr>
              <w:spacing w:line="240" w:lineRule="auto"/>
              <w:rPr>
                <w:b/>
                <w:szCs w:val="22"/>
              </w:rPr>
            </w:pPr>
            <w:r w:rsidRPr="007A11D8">
              <w:rPr>
                <w:szCs w:val="22"/>
              </w:rPr>
              <w:t>Other</w:t>
            </w:r>
            <w:r w:rsidRPr="009D40CF">
              <w:rPr>
                <w:szCs w:val="22"/>
                <w:lang w:val="en-US"/>
              </w:rPr>
              <w:t xml:space="preserve"> </w:t>
            </w:r>
            <w:r w:rsidRPr="007A11D8">
              <w:rPr>
                <w:szCs w:val="22"/>
              </w:rPr>
              <w:t>companies</w:t>
            </w:r>
          </w:p>
        </w:tc>
        <w:tc>
          <w:tcPr>
            <w:tcW w:w="1260" w:type="dxa"/>
            <w:tcBorders>
              <w:bottom w:val="single" w:sz="4" w:space="0" w:color="auto"/>
            </w:tcBorders>
          </w:tcPr>
          <w:p w14:paraId="708F088C" w14:textId="7CB129D3" w:rsidR="00274EC9" w:rsidRPr="001B2127" w:rsidRDefault="0069401F" w:rsidP="00274EC9">
            <w:pPr>
              <w:tabs>
                <w:tab w:val="decimal" w:pos="972"/>
              </w:tabs>
              <w:spacing w:line="240" w:lineRule="auto"/>
              <w:ind w:left="-108" w:right="-108"/>
              <w:rPr>
                <w:bCs/>
                <w:szCs w:val="22"/>
              </w:rPr>
            </w:pPr>
            <w:r>
              <w:rPr>
                <w:bCs/>
                <w:szCs w:val="22"/>
              </w:rPr>
              <w:t>7</w:t>
            </w:r>
          </w:p>
        </w:tc>
        <w:tc>
          <w:tcPr>
            <w:tcW w:w="243" w:type="dxa"/>
            <w:vAlign w:val="center"/>
          </w:tcPr>
          <w:p w14:paraId="3A47E409" w14:textId="77777777" w:rsidR="00274EC9" w:rsidRPr="007A11D8" w:rsidRDefault="00274EC9" w:rsidP="00274EC9">
            <w:pPr>
              <w:tabs>
                <w:tab w:val="decimal" w:pos="972"/>
              </w:tabs>
              <w:spacing w:line="240" w:lineRule="auto"/>
              <w:ind w:left="-108" w:right="-108"/>
              <w:rPr>
                <w:szCs w:val="22"/>
              </w:rPr>
            </w:pPr>
          </w:p>
        </w:tc>
        <w:tc>
          <w:tcPr>
            <w:tcW w:w="1207" w:type="dxa"/>
            <w:tcBorders>
              <w:bottom w:val="single" w:sz="4" w:space="0" w:color="auto"/>
            </w:tcBorders>
          </w:tcPr>
          <w:p w14:paraId="73040CCD" w14:textId="77777777" w:rsidR="00274EC9" w:rsidRPr="001B2127" w:rsidRDefault="00274EC9" w:rsidP="00274EC9">
            <w:pPr>
              <w:tabs>
                <w:tab w:val="decimal" w:pos="972"/>
              </w:tabs>
              <w:spacing w:line="240" w:lineRule="auto"/>
              <w:ind w:left="-108" w:right="-108"/>
              <w:rPr>
                <w:bCs/>
                <w:szCs w:val="22"/>
              </w:rPr>
            </w:pPr>
            <w:r>
              <w:rPr>
                <w:bCs/>
                <w:szCs w:val="22"/>
              </w:rPr>
              <w:t>16</w:t>
            </w:r>
          </w:p>
        </w:tc>
      </w:tr>
      <w:tr w:rsidR="00274EC9" w:rsidRPr="0044408F" w14:paraId="494184A9" w14:textId="77777777" w:rsidTr="00F63D78">
        <w:tc>
          <w:tcPr>
            <w:tcW w:w="6504" w:type="dxa"/>
            <w:vAlign w:val="center"/>
          </w:tcPr>
          <w:p w14:paraId="34093DB3" w14:textId="77777777" w:rsidR="00274EC9" w:rsidRPr="007A11D8" w:rsidRDefault="00274EC9" w:rsidP="00274EC9">
            <w:pPr>
              <w:spacing w:line="240" w:lineRule="auto"/>
              <w:rPr>
                <w:szCs w:val="22"/>
              </w:rPr>
            </w:pPr>
          </w:p>
        </w:tc>
        <w:tc>
          <w:tcPr>
            <w:tcW w:w="1260" w:type="dxa"/>
            <w:tcBorders>
              <w:bottom w:val="single" w:sz="4" w:space="0" w:color="auto"/>
            </w:tcBorders>
          </w:tcPr>
          <w:p w14:paraId="6190CE5F" w14:textId="1F19483B" w:rsidR="00274EC9" w:rsidRPr="001B2127" w:rsidRDefault="000002D7" w:rsidP="00274EC9">
            <w:pPr>
              <w:tabs>
                <w:tab w:val="decimal" w:pos="972"/>
              </w:tabs>
              <w:spacing w:line="240" w:lineRule="auto"/>
              <w:ind w:left="-108" w:right="-108"/>
              <w:rPr>
                <w:bCs/>
                <w:szCs w:val="22"/>
              </w:rPr>
            </w:pPr>
            <w:r>
              <w:rPr>
                <w:bCs/>
                <w:szCs w:val="22"/>
              </w:rPr>
              <w:t>41</w:t>
            </w:r>
          </w:p>
        </w:tc>
        <w:tc>
          <w:tcPr>
            <w:tcW w:w="243" w:type="dxa"/>
            <w:vAlign w:val="center"/>
          </w:tcPr>
          <w:p w14:paraId="0B4A0442" w14:textId="77777777" w:rsidR="00274EC9" w:rsidRPr="007A11D8" w:rsidRDefault="00274EC9" w:rsidP="00274EC9">
            <w:pPr>
              <w:tabs>
                <w:tab w:val="decimal" w:pos="972"/>
              </w:tabs>
              <w:spacing w:line="240" w:lineRule="auto"/>
              <w:ind w:left="-108" w:right="-108"/>
              <w:rPr>
                <w:szCs w:val="22"/>
              </w:rPr>
            </w:pPr>
          </w:p>
        </w:tc>
        <w:tc>
          <w:tcPr>
            <w:tcW w:w="1207" w:type="dxa"/>
            <w:tcBorders>
              <w:bottom w:val="single" w:sz="4" w:space="0" w:color="auto"/>
            </w:tcBorders>
          </w:tcPr>
          <w:p w14:paraId="3192011D" w14:textId="77777777" w:rsidR="00274EC9" w:rsidRPr="001B2127" w:rsidRDefault="00274EC9" w:rsidP="00274EC9">
            <w:pPr>
              <w:tabs>
                <w:tab w:val="decimal" w:pos="972"/>
              </w:tabs>
              <w:spacing w:line="240" w:lineRule="auto"/>
              <w:ind w:left="-108" w:right="-108"/>
              <w:rPr>
                <w:bCs/>
                <w:szCs w:val="22"/>
              </w:rPr>
            </w:pPr>
            <w:r>
              <w:rPr>
                <w:bCs/>
                <w:szCs w:val="22"/>
              </w:rPr>
              <w:t>57</w:t>
            </w:r>
          </w:p>
        </w:tc>
      </w:tr>
      <w:tr w:rsidR="00274EC9" w:rsidRPr="0044408F" w14:paraId="1305B082" w14:textId="77777777" w:rsidTr="00F63D78">
        <w:tc>
          <w:tcPr>
            <w:tcW w:w="6504" w:type="dxa"/>
            <w:vAlign w:val="center"/>
          </w:tcPr>
          <w:p w14:paraId="718B1A0A" w14:textId="77777777" w:rsidR="00274EC9" w:rsidRPr="007A11D8" w:rsidRDefault="00274EC9" w:rsidP="00274EC9">
            <w:pPr>
              <w:spacing w:line="240" w:lineRule="auto"/>
              <w:rPr>
                <w:b/>
                <w:bCs/>
                <w:szCs w:val="22"/>
                <w:cs/>
                <w:lang w:bidi="th-TH"/>
              </w:rPr>
            </w:pPr>
            <w:r w:rsidRPr="007A11D8">
              <w:rPr>
                <w:b/>
                <w:bCs/>
                <w:szCs w:val="22"/>
              </w:rPr>
              <w:t>Total</w:t>
            </w:r>
          </w:p>
        </w:tc>
        <w:tc>
          <w:tcPr>
            <w:tcW w:w="1260" w:type="dxa"/>
            <w:tcBorders>
              <w:top w:val="single" w:sz="4" w:space="0" w:color="auto"/>
              <w:bottom w:val="double" w:sz="4" w:space="0" w:color="auto"/>
            </w:tcBorders>
          </w:tcPr>
          <w:p w14:paraId="0072D8E3" w14:textId="0F798680" w:rsidR="00274EC9" w:rsidRPr="00094E05" w:rsidRDefault="000002D7" w:rsidP="00274EC9">
            <w:pPr>
              <w:tabs>
                <w:tab w:val="decimal" w:pos="972"/>
              </w:tabs>
              <w:spacing w:line="240" w:lineRule="auto"/>
              <w:ind w:left="-108" w:right="-108"/>
              <w:rPr>
                <w:b/>
                <w:bCs/>
                <w:szCs w:val="22"/>
              </w:rPr>
            </w:pPr>
            <w:r>
              <w:rPr>
                <w:b/>
                <w:bCs/>
                <w:szCs w:val="22"/>
              </w:rPr>
              <w:t>1,856</w:t>
            </w:r>
          </w:p>
        </w:tc>
        <w:tc>
          <w:tcPr>
            <w:tcW w:w="243" w:type="dxa"/>
            <w:vAlign w:val="center"/>
          </w:tcPr>
          <w:p w14:paraId="50F73BA1" w14:textId="77777777" w:rsidR="00274EC9" w:rsidRPr="007A11D8" w:rsidRDefault="00274EC9" w:rsidP="00274EC9">
            <w:pPr>
              <w:tabs>
                <w:tab w:val="decimal" w:pos="972"/>
              </w:tabs>
              <w:spacing w:line="240" w:lineRule="auto"/>
              <w:ind w:left="-108" w:right="-108"/>
              <w:rPr>
                <w:b/>
                <w:bCs/>
                <w:szCs w:val="22"/>
                <w:u w:val="single"/>
              </w:rPr>
            </w:pPr>
          </w:p>
        </w:tc>
        <w:tc>
          <w:tcPr>
            <w:tcW w:w="1207" w:type="dxa"/>
            <w:tcBorders>
              <w:top w:val="single" w:sz="4" w:space="0" w:color="auto"/>
              <w:bottom w:val="double" w:sz="4" w:space="0" w:color="auto"/>
            </w:tcBorders>
          </w:tcPr>
          <w:p w14:paraId="37B76E0D" w14:textId="77777777" w:rsidR="00274EC9" w:rsidRPr="00094E05" w:rsidRDefault="00274EC9" w:rsidP="00274EC9">
            <w:pPr>
              <w:tabs>
                <w:tab w:val="decimal" w:pos="972"/>
              </w:tabs>
              <w:spacing w:line="240" w:lineRule="auto"/>
              <w:ind w:left="-108" w:right="-108"/>
              <w:rPr>
                <w:b/>
                <w:bCs/>
                <w:szCs w:val="22"/>
              </w:rPr>
            </w:pPr>
            <w:r>
              <w:rPr>
                <w:b/>
                <w:bCs/>
                <w:szCs w:val="22"/>
              </w:rPr>
              <w:t>832</w:t>
            </w:r>
          </w:p>
        </w:tc>
      </w:tr>
    </w:tbl>
    <w:p w14:paraId="5C511F27" w14:textId="77777777" w:rsidR="00724C99" w:rsidRPr="004454C1" w:rsidRDefault="00724C99">
      <w:pPr>
        <w:rPr>
          <w:sz w:val="20"/>
        </w:rPr>
      </w:pPr>
    </w:p>
    <w:tbl>
      <w:tblPr>
        <w:tblW w:w="9214" w:type="dxa"/>
        <w:tblInd w:w="534" w:type="dxa"/>
        <w:tblLayout w:type="fixed"/>
        <w:tblLook w:val="0000" w:firstRow="0" w:lastRow="0" w:firstColumn="0" w:lastColumn="0" w:noHBand="0" w:noVBand="0"/>
      </w:tblPr>
      <w:tblGrid>
        <w:gridCol w:w="6486"/>
        <w:gridCol w:w="1278"/>
        <w:gridCol w:w="243"/>
        <w:gridCol w:w="1207"/>
      </w:tblGrid>
      <w:tr w:rsidR="00274EC9" w:rsidRPr="001C58C5" w14:paraId="2BBF2316" w14:textId="77777777" w:rsidTr="00F63D78">
        <w:trPr>
          <w:trHeight w:val="70"/>
        </w:trPr>
        <w:tc>
          <w:tcPr>
            <w:tcW w:w="6486" w:type="dxa"/>
            <w:vAlign w:val="center"/>
          </w:tcPr>
          <w:p w14:paraId="2F24F04A" w14:textId="77777777" w:rsidR="00274EC9" w:rsidRPr="00B3261C" w:rsidRDefault="00274EC9" w:rsidP="00274EC9">
            <w:pPr>
              <w:rPr>
                <w:rFonts w:cs="Times New Roman"/>
                <w:i/>
                <w:iCs/>
              </w:rPr>
            </w:pPr>
            <w:r>
              <w:br w:type="page"/>
            </w:r>
            <w:r>
              <w:rPr>
                <w:rFonts w:cs="Times New Roman"/>
                <w:b/>
                <w:bCs/>
                <w:i/>
                <w:iCs/>
              </w:rPr>
              <w:br w:type="page"/>
            </w:r>
            <w:r w:rsidRPr="00B3261C">
              <w:rPr>
                <w:rFonts w:cs="Times New Roman"/>
                <w:i/>
                <w:iCs/>
              </w:rPr>
              <w:t>Short-term loans</w:t>
            </w:r>
          </w:p>
        </w:tc>
        <w:tc>
          <w:tcPr>
            <w:tcW w:w="1278" w:type="dxa"/>
            <w:vAlign w:val="center"/>
          </w:tcPr>
          <w:p w14:paraId="3723078C"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31 March</w:t>
            </w:r>
          </w:p>
        </w:tc>
        <w:tc>
          <w:tcPr>
            <w:tcW w:w="243" w:type="dxa"/>
            <w:vAlign w:val="center"/>
          </w:tcPr>
          <w:p w14:paraId="55E55655" w14:textId="77777777" w:rsidR="00274EC9" w:rsidRPr="007A11D8" w:rsidRDefault="00274EC9" w:rsidP="00274EC9">
            <w:pPr>
              <w:spacing w:line="240" w:lineRule="auto"/>
              <w:jc w:val="center"/>
              <w:rPr>
                <w:rFonts w:cs="Times New Roman"/>
                <w:szCs w:val="22"/>
              </w:rPr>
            </w:pPr>
          </w:p>
        </w:tc>
        <w:tc>
          <w:tcPr>
            <w:tcW w:w="1207" w:type="dxa"/>
            <w:vAlign w:val="center"/>
          </w:tcPr>
          <w:p w14:paraId="5A2DD7DD"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0C21D4B4" w14:textId="77777777" w:rsidTr="00F63D78">
        <w:tc>
          <w:tcPr>
            <w:tcW w:w="6486" w:type="dxa"/>
            <w:vAlign w:val="center"/>
          </w:tcPr>
          <w:p w14:paraId="5EB1C8C0" w14:textId="77777777" w:rsidR="00274EC9" w:rsidRPr="0044408F" w:rsidRDefault="00274EC9" w:rsidP="00274EC9">
            <w:pPr>
              <w:spacing w:line="240" w:lineRule="atLeast"/>
              <w:rPr>
                <w:i/>
                <w:iCs/>
                <w:szCs w:val="22"/>
              </w:rPr>
            </w:pPr>
          </w:p>
        </w:tc>
        <w:tc>
          <w:tcPr>
            <w:tcW w:w="1278" w:type="dxa"/>
            <w:vAlign w:val="center"/>
          </w:tcPr>
          <w:p w14:paraId="656F4BB5"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43" w:type="dxa"/>
            <w:vAlign w:val="center"/>
          </w:tcPr>
          <w:p w14:paraId="79B85669" w14:textId="77777777" w:rsidR="00274EC9" w:rsidRPr="007A11D8" w:rsidRDefault="00274EC9" w:rsidP="00274EC9">
            <w:pPr>
              <w:spacing w:line="240" w:lineRule="auto"/>
              <w:jc w:val="center"/>
              <w:rPr>
                <w:rFonts w:cs="Times New Roman"/>
                <w:szCs w:val="22"/>
              </w:rPr>
            </w:pPr>
          </w:p>
        </w:tc>
        <w:tc>
          <w:tcPr>
            <w:tcW w:w="1207" w:type="dxa"/>
            <w:vAlign w:val="center"/>
          </w:tcPr>
          <w:p w14:paraId="2FD7FD6C"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74C3FE7C" w14:textId="77777777" w:rsidTr="00F63D78">
        <w:tc>
          <w:tcPr>
            <w:tcW w:w="6486" w:type="dxa"/>
            <w:vAlign w:val="center"/>
          </w:tcPr>
          <w:p w14:paraId="08E9C746" w14:textId="77777777" w:rsidR="00BC4D67" w:rsidRPr="0044408F" w:rsidRDefault="00BC4D67" w:rsidP="00BC4D67">
            <w:pPr>
              <w:spacing w:line="240" w:lineRule="atLeast"/>
              <w:rPr>
                <w:i/>
                <w:iCs/>
                <w:szCs w:val="22"/>
              </w:rPr>
            </w:pPr>
          </w:p>
        </w:tc>
        <w:tc>
          <w:tcPr>
            <w:tcW w:w="2728" w:type="dxa"/>
            <w:gridSpan w:val="3"/>
            <w:vAlign w:val="center"/>
          </w:tcPr>
          <w:p w14:paraId="0B8E7FA8" w14:textId="77777777" w:rsidR="00BC4D67" w:rsidRPr="0044408F" w:rsidRDefault="00BC4D67" w:rsidP="00BC4D67">
            <w:pPr>
              <w:tabs>
                <w:tab w:val="decimal" w:pos="972"/>
              </w:tabs>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E4B79D3" w14:textId="77777777" w:rsidTr="00F63D78">
        <w:tc>
          <w:tcPr>
            <w:tcW w:w="6486" w:type="dxa"/>
            <w:vAlign w:val="center"/>
          </w:tcPr>
          <w:p w14:paraId="1E06CC91" w14:textId="77777777" w:rsidR="00BC4D67" w:rsidRPr="00227FAB" w:rsidRDefault="00BC4D67" w:rsidP="00BC4D67">
            <w:pPr>
              <w:spacing w:line="240" w:lineRule="atLeast"/>
              <w:rPr>
                <w:i/>
                <w:iCs/>
                <w:szCs w:val="22"/>
              </w:rPr>
            </w:pPr>
            <w:r w:rsidRPr="00227FAB">
              <w:rPr>
                <w:i/>
                <w:iCs/>
                <w:szCs w:val="22"/>
              </w:rPr>
              <w:t>Associates</w:t>
            </w:r>
          </w:p>
        </w:tc>
        <w:tc>
          <w:tcPr>
            <w:tcW w:w="1278" w:type="dxa"/>
            <w:vAlign w:val="center"/>
          </w:tcPr>
          <w:p w14:paraId="05E29159" w14:textId="77777777" w:rsidR="00BC4D67" w:rsidRPr="0044408F" w:rsidRDefault="00BC4D67" w:rsidP="00BC4D67">
            <w:pPr>
              <w:tabs>
                <w:tab w:val="decimal" w:pos="972"/>
              </w:tabs>
              <w:spacing w:line="240" w:lineRule="atLeast"/>
              <w:rPr>
                <w:b/>
                <w:bCs/>
                <w:szCs w:val="22"/>
              </w:rPr>
            </w:pPr>
          </w:p>
        </w:tc>
        <w:tc>
          <w:tcPr>
            <w:tcW w:w="243" w:type="dxa"/>
            <w:vAlign w:val="center"/>
          </w:tcPr>
          <w:p w14:paraId="5FEEBF6C" w14:textId="77777777" w:rsidR="00BC4D67" w:rsidRPr="0044408F" w:rsidRDefault="00BC4D67" w:rsidP="00BC4D67">
            <w:pPr>
              <w:tabs>
                <w:tab w:val="decimal" w:pos="972"/>
              </w:tabs>
              <w:spacing w:line="240" w:lineRule="atLeast"/>
              <w:rPr>
                <w:b/>
                <w:bCs/>
                <w:szCs w:val="22"/>
                <w:u w:val="single"/>
              </w:rPr>
            </w:pPr>
          </w:p>
        </w:tc>
        <w:tc>
          <w:tcPr>
            <w:tcW w:w="1207" w:type="dxa"/>
            <w:vAlign w:val="center"/>
          </w:tcPr>
          <w:p w14:paraId="653285FF" w14:textId="77777777" w:rsidR="00BC4D67" w:rsidRPr="0044408F" w:rsidRDefault="00BC4D67" w:rsidP="00BC4D67">
            <w:pPr>
              <w:tabs>
                <w:tab w:val="decimal" w:pos="972"/>
              </w:tabs>
              <w:spacing w:line="240" w:lineRule="atLeast"/>
              <w:rPr>
                <w:b/>
                <w:bCs/>
                <w:szCs w:val="22"/>
              </w:rPr>
            </w:pPr>
          </w:p>
        </w:tc>
      </w:tr>
      <w:tr w:rsidR="00274EC9" w:rsidRPr="0044408F" w14:paraId="2979BB8B" w14:textId="77777777" w:rsidTr="00F63D78">
        <w:tc>
          <w:tcPr>
            <w:tcW w:w="6486" w:type="dxa"/>
            <w:vAlign w:val="center"/>
          </w:tcPr>
          <w:p w14:paraId="108D8CF7" w14:textId="77777777" w:rsidR="00274EC9" w:rsidRPr="00227FAB" w:rsidRDefault="00274EC9" w:rsidP="00274EC9">
            <w:pPr>
              <w:spacing w:line="240" w:lineRule="atLeast"/>
              <w:rPr>
                <w:szCs w:val="22"/>
              </w:rPr>
            </w:pPr>
            <w:r w:rsidRPr="00227FAB">
              <w:rPr>
                <w:szCs w:val="22"/>
              </w:rPr>
              <w:t>PT</w:t>
            </w:r>
            <w:r w:rsidRPr="007B1DB2">
              <w:rPr>
                <w:szCs w:val="22"/>
                <w:lang w:val="en-US"/>
              </w:rPr>
              <w:t xml:space="preserve"> </w:t>
            </w:r>
            <w:r w:rsidRPr="00227FAB">
              <w:rPr>
                <w:szCs w:val="22"/>
              </w:rPr>
              <w:t>M</w:t>
            </w:r>
            <w:r w:rsidRPr="007B1DB2">
              <w:rPr>
                <w:szCs w:val="22"/>
                <w:lang w:val="en-US"/>
              </w:rPr>
              <w:t xml:space="preserve"> </w:t>
            </w:r>
            <w:r w:rsidRPr="00227FAB">
              <w:rPr>
                <w:szCs w:val="22"/>
              </w:rPr>
              <w:t>Class</w:t>
            </w:r>
            <w:r w:rsidRPr="007B1DB2">
              <w:rPr>
                <w:szCs w:val="22"/>
                <w:lang w:val="en-US"/>
              </w:rPr>
              <w:t xml:space="preserve"> </w:t>
            </w:r>
            <w:r w:rsidRPr="00227FAB">
              <w:rPr>
                <w:szCs w:val="22"/>
              </w:rPr>
              <w:t>Industry</w:t>
            </w:r>
          </w:p>
        </w:tc>
        <w:tc>
          <w:tcPr>
            <w:tcW w:w="1278" w:type="dxa"/>
          </w:tcPr>
          <w:p w14:paraId="21659621" w14:textId="10CFB61C" w:rsidR="00274EC9" w:rsidRPr="0044408F" w:rsidRDefault="00472A1E" w:rsidP="00274EC9">
            <w:pPr>
              <w:tabs>
                <w:tab w:val="decimal" w:pos="972"/>
              </w:tabs>
              <w:spacing w:line="240" w:lineRule="atLeast"/>
              <w:rPr>
                <w:szCs w:val="22"/>
                <w:lang w:val="en-US"/>
              </w:rPr>
            </w:pPr>
            <w:r>
              <w:rPr>
                <w:szCs w:val="22"/>
                <w:lang w:val="en-US"/>
              </w:rPr>
              <w:t>65</w:t>
            </w:r>
          </w:p>
        </w:tc>
        <w:tc>
          <w:tcPr>
            <w:tcW w:w="243" w:type="dxa"/>
            <w:vAlign w:val="center"/>
          </w:tcPr>
          <w:p w14:paraId="513D44E2" w14:textId="77777777" w:rsidR="00274EC9" w:rsidRPr="0044408F" w:rsidRDefault="00274EC9" w:rsidP="00274EC9">
            <w:pPr>
              <w:tabs>
                <w:tab w:val="decimal" w:pos="972"/>
              </w:tabs>
              <w:spacing w:line="240" w:lineRule="atLeast"/>
              <w:rPr>
                <w:b/>
                <w:bCs/>
                <w:szCs w:val="22"/>
                <w:u w:val="single"/>
              </w:rPr>
            </w:pPr>
          </w:p>
        </w:tc>
        <w:tc>
          <w:tcPr>
            <w:tcW w:w="1207" w:type="dxa"/>
          </w:tcPr>
          <w:p w14:paraId="36886439" w14:textId="77777777" w:rsidR="00274EC9" w:rsidRPr="0044408F" w:rsidRDefault="00274EC9" w:rsidP="00274EC9">
            <w:pPr>
              <w:tabs>
                <w:tab w:val="decimal" w:pos="972"/>
              </w:tabs>
              <w:spacing w:line="240" w:lineRule="atLeast"/>
              <w:rPr>
                <w:szCs w:val="22"/>
                <w:lang w:val="en-US"/>
              </w:rPr>
            </w:pPr>
            <w:r>
              <w:rPr>
                <w:szCs w:val="22"/>
                <w:lang w:val="en-US"/>
              </w:rPr>
              <w:t>68</w:t>
            </w:r>
          </w:p>
        </w:tc>
      </w:tr>
      <w:tr w:rsidR="00274EC9" w:rsidRPr="0044408F" w14:paraId="71B512F2" w14:textId="77777777" w:rsidTr="00F63D78">
        <w:tc>
          <w:tcPr>
            <w:tcW w:w="6486" w:type="dxa"/>
            <w:vAlign w:val="center"/>
          </w:tcPr>
          <w:p w14:paraId="3E1C9F5C" w14:textId="77777777" w:rsidR="00274EC9" w:rsidRPr="00227FAB" w:rsidRDefault="00274EC9" w:rsidP="00274EC9">
            <w:pPr>
              <w:spacing w:line="240" w:lineRule="atLeast"/>
              <w:rPr>
                <w:szCs w:val="22"/>
              </w:rPr>
            </w:pPr>
            <w:r w:rsidRPr="00227FAB">
              <w:rPr>
                <w:szCs w:val="22"/>
              </w:rPr>
              <w:t>GTC</w:t>
            </w:r>
            <w:r w:rsidRPr="007B1DB2">
              <w:rPr>
                <w:szCs w:val="22"/>
                <w:lang w:val="en-US"/>
              </w:rPr>
              <w:t xml:space="preserve"> </w:t>
            </w:r>
            <w:r w:rsidRPr="00227FAB">
              <w:rPr>
                <w:szCs w:val="22"/>
              </w:rPr>
              <w:t>Technology</w:t>
            </w:r>
            <w:r w:rsidRPr="007B1DB2">
              <w:rPr>
                <w:szCs w:val="22"/>
                <w:lang w:val="en-US"/>
              </w:rPr>
              <w:t xml:space="preserve"> </w:t>
            </w:r>
            <w:r w:rsidRPr="00227FAB">
              <w:rPr>
                <w:szCs w:val="22"/>
              </w:rPr>
              <w:t>International,</w:t>
            </w:r>
            <w:r w:rsidRPr="007B1DB2">
              <w:rPr>
                <w:szCs w:val="22"/>
                <w:lang w:val="en-US"/>
              </w:rPr>
              <w:t xml:space="preserve"> </w:t>
            </w:r>
            <w:r w:rsidRPr="00227FAB">
              <w:rPr>
                <w:szCs w:val="22"/>
              </w:rPr>
              <w:t>LP</w:t>
            </w:r>
          </w:p>
        </w:tc>
        <w:tc>
          <w:tcPr>
            <w:tcW w:w="1278" w:type="dxa"/>
          </w:tcPr>
          <w:p w14:paraId="6B1A5A6C" w14:textId="70F50FBB" w:rsidR="00274EC9" w:rsidRPr="0044408F" w:rsidRDefault="00472A1E" w:rsidP="00274EC9">
            <w:pPr>
              <w:tabs>
                <w:tab w:val="decimal" w:pos="972"/>
              </w:tabs>
              <w:spacing w:line="240" w:lineRule="atLeast"/>
              <w:rPr>
                <w:szCs w:val="22"/>
                <w:lang w:val="en-US"/>
              </w:rPr>
            </w:pPr>
            <w:r>
              <w:rPr>
                <w:szCs w:val="22"/>
                <w:lang w:val="en-US"/>
              </w:rPr>
              <w:t>39</w:t>
            </w:r>
          </w:p>
        </w:tc>
        <w:tc>
          <w:tcPr>
            <w:tcW w:w="243" w:type="dxa"/>
            <w:vAlign w:val="center"/>
          </w:tcPr>
          <w:p w14:paraId="6D0BBE71" w14:textId="77777777" w:rsidR="00274EC9" w:rsidRPr="0044408F" w:rsidRDefault="00274EC9" w:rsidP="00274EC9">
            <w:pPr>
              <w:tabs>
                <w:tab w:val="decimal" w:pos="972"/>
              </w:tabs>
              <w:spacing w:line="240" w:lineRule="atLeast"/>
              <w:rPr>
                <w:b/>
                <w:bCs/>
                <w:szCs w:val="22"/>
                <w:u w:val="single"/>
              </w:rPr>
            </w:pPr>
          </w:p>
        </w:tc>
        <w:tc>
          <w:tcPr>
            <w:tcW w:w="1207" w:type="dxa"/>
          </w:tcPr>
          <w:p w14:paraId="7695F3C0" w14:textId="77777777" w:rsidR="00274EC9" w:rsidRPr="0044408F" w:rsidRDefault="00274EC9" w:rsidP="00274EC9">
            <w:pPr>
              <w:tabs>
                <w:tab w:val="decimal" w:pos="972"/>
              </w:tabs>
              <w:spacing w:line="240" w:lineRule="atLeast"/>
              <w:rPr>
                <w:szCs w:val="22"/>
                <w:lang w:val="en-US"/>
              </w:rPr>
            </w:pPr>
            <w:r>
              <w:rPr>
                <w:szCs w:val="22"/>
                <w:lang w:val="en-US"/>
              </w:rPr>
              <w:t>41</w:t>
            </w:r>
          </w:p>
        </w:tc>
      </w:tr>
      <w:tr w:rsidR="00274EC9" w:rsidRPr="0044408F" w14:paraId="033632FC" w14:textId="77777777" w:rsidTr="00F63D78">
        <w:tc>
          <w:tcPr>
            <w:tcW w:w="6486" w:type="dxa"/>
            <w:vAlign w:val="center"/>
          </w:tcPr>
          <w:p w14:paraId="4AA4B40A" w14:textId="77777777" w:rsidR="00274EC9" w:rsidRPr="00227FAB" w:rsidRDefault="00274EC9" w:rsidP="00274EC9">
            <w:pPr>
              <w:pStyle w:val="Header"/>
              <w:spacing w:line="240" w:lineRule="atLeast"/>
              <w:jc w:val="left"/>
              <w:rPr>
                <w:i w:val="0"/>
                <w:iCs/>
                <w:sz w:val="22"/>
                <w:szCs w:val="22"/>
              </w:rPr>
            </w:pPr>
            <w:r w:rsidRPr="00227FAB">
              <w:rPr>
                <w:i w:val="0"/>
                <w:iCs/>
                <w:sz w:val="22"/>
                <w:szCs w:val="22"/>
              </w:rPr>
              <w:t>Other</w:t>
            </w:r>
            <w:r w:rsidRPr="007B1DB2">
              <w:rPr>
                <w:i w:val="0"/>
                <w:iCs/>
                <w:sz w:val="22"/>
                <w:szCs w:val="22"/>
                <w:lang w:val="en-US"/>
              </w:rPr>
              <w:t xml:space="preserve"> </w:t>
            </w:r>
            <w:r w:rsidRPr="00227FAB">
              <w:rPr>
                <w:i w:val="0"/>
                <w:iCs/>
                <w:sz w:val="22"/>
                <w:szCs w:val="22"/>
              </w:rPr>
              <w:t>companies</w:t>
            </w:r>
          </w:p>
        </w:tc>
        <w:tc>
          <w:tcPr>
            <w:tcW w:w="1278" w:type="dxa"/>
            <w:tcBorders>
              <w:bottom w:val="single" w:sz="4" w:space="0" w:color="auto"/>
            </w:tcBorders>
          </w:tcPr>
          <w:p w14:paraId="2B9BD3A7" w14:textId="505A60A8" w:rsidR="00274EC9" w:rsidRPr="0044408F" w:rsidRDefault="00EB23E4" w:rsidP="00274EC9">
            <w:pPr>
              <w:tabs>
                <w:tab w:val="decimal" w:pos="972"/>
              </w:tabs>
              <w:spacing w:line="240" w:lineRule="atLeast"/>
              <w:rPr>
                <w:szCs w:val="22"/>
              </w:rPr>
            </w:pPr>
            <w:r>
              <w:rPr>
                <w:szCs w:val="22"/>
              </w:rPr>
              <w:t>8</w:t>
            </w:r>
          </w:p>
        </w:tc>
        <w:tc>
          <w:tcPr>
            <w:tcW w:w="243" w:type="dxa"/>
            <w:vAlign w:val="center"/>
          </w:tcPr>
          <w:p w14:paraId="1413765A" w14:textId="77777777" w:rsidR="00274EC9" w:rsidRPr="0044408F" w:rsidRDefault="00274EC9" w:rsidP="00274EC9">
            <w:pPr>
              <w:tabs>
                <w:tab w:val="decimal" w:pos="972"/>
              </w:tabs>
              <w:spacing w:line="240" w:lineRule="atLeast"/>
              <w:rPr>
                <w:szCs w:val="22"/>
              </w:rPr>
            </w:pPr>
          </w:p>
        </w:tc>
        <w:tc>
          <w:tcPr>
            <w:tcW w:w="1207" w:type="dxa"/>
            <w:tcBorders>
              <w:bottom w:val="single" w:sz="4" w:space="0" w:color="auto"/>
            </w:tcBorders>
          </w:tcPr>
          <w:p w14:paraId="49B01584" w14:textId="77777777" w:rsidR="00274EC9" w:rsidRPr="0044408F" w:rsidRDefault="00274EC9" w:rsidP="00274EC9">
            <w:pPr>
              <w:tabs>
                <w:tab w:val="decimal" w:pos="972"/>
              </w:tabs>
              <w:spacing w:line="240" w:lineRule="atLeast"/>
              <w:rPr>
                <w:szCs w:val="22"/>
              </w:rPr>
            </w:pPr>
            <w:r>
              <w:rPr>
                <w:szCs w:val="22"/>
              </w:rPr>
              <w:t>8</w:t>
            </w:r>
          </w:p>
        </w:tc>
      </w:tr>
      <w:tr w:rsidR="00274EC9" w:rsidRPr="0044408F" w14:paraId="32C6B61D" w14:textId="77777777" w:rsidTr="00F63D78">
        <w:tc>
          <w:tcPr>
            <w:tcW w:w="6486" w:type="dxa"/>
            <w:vAlign w:val="center"/>
          </w:tcPr>
          <w:p w14:paraId="514EB2B4" w14:textId="77777777" w:rsidR="00274EC9" w:rsidRPr="00227FAB" w:rsidRDefault="00274EC9" w:rsidP="00274EC9">
            <w:pPr>
              <w:spacing w:line="240" w:lineRule="atLeast"/>
              <w:rPr>
                <w:b/>
                <w:bCs/>
                <w:szCs w:val="22"/>
              </w:rPr>
            </w:pPr>
            <w:r w:rsidRPr="00227FAB">
              <w:rPr>
                <w:b/>
                <w:bCs/>
                <w:szCs w:val="22"/>
              </w:rPr>
              <w:t>Total</w:t>
            </w:r>
          </w:p>
        </w:tc>
        <w:tc>
          <w:tcPr>
            <w:tcW w:w="1278" w:type="dxa"/>
            <w:tcBorders>
              <w:bottom w:val="double" w:sz="4" w:space="0" w:color="auto"/>
            </w:tcBorders>
            <w:vAlign w:val="center"/>
          </w:tcPr>
          <w:p w14:paraId="532A9655" w14:textId="363AE958" w:rsidR="00274EC9" w:rsidRPr="00F61169" w:rsidRDefault="00472A1E">
            <w:pPr>
              <w:tabs>
                <w:tab w:val="decimal" w:pos="972"/>
              </w:tabs>
              <w:spacing w:line="240" w:lineRule="atLeast"/>
              <w:rPr>
                <w:b/>
                <w:bCs/>
                <w:szCs w:val="22"/>
                <w:lang w:val="en-US"/>
              </w:rPr>
            </w:pPr>
            <w:r>
              <w:rPr>
                <w:b/>
                <w:bCs/>
                <w:szCs w:val="22"/>
                <w:lang w:val="en-US"/>
              </w:rPr>
              <w:t>11</w:t>
            </w:r>
            <w:r w:rsidR="00EB23E4">
              <w:rPr>
                <w:b/>
                <w:bCs/>
                <w:szCs w:val="22"/>
                <w:lang w:val="en-US"/>
              </w:rPr>
              <w:t>2</w:t>
            </w:r>
          </w:p>
        </w:tc>
        <w:tc>
          <w:tcPr>
            <w:tcW w:w="243" w:type="dxa"/>
            <w:vAlign w:val="center"/>
          </w:tcPr>
          <w:p w14:paraId="23D61DC9" w14:textId="77777777" w:rsidR="00274EC9" w:rsidRPr="0044408F" w:rsidRDefault="00274EC9" w:rsidP="00274EC9">
            <w:pPr>
              <w:tabs>
                <w:tab w:val="decimal" w:pos="972"/>
              </w:tabs>
              <w:spacing w:line="240" w:lineRule="atLeast"/>
              <w:rPr>
                <w:b/>
                <w:bCs/>
                <w:szCs w:val="22"/>
                <w:u w:val="single"/>
              </w:rPr>
            </w:pPr>
          </w:p>
        </w:tc>
        <w:tc>
          <w:tcPr>
            <w:tcW w:w="1207" w:type="dxa"/>
            <w:tcBorders>
              <w:bottom w:val="double" w:sz="4" w:space="0" w:color="auto"/>
            </w:tcBorders>
            <w:vAlign w:val="center"/>
          </w:tcPr>
          <w:p w14:paraId="684178DD" w14:textId="77777777" w:rsidR="00274EC9" w:rsidRPr="00F61169" w:rsidRDefault="00274EC9" w:rsidP="00274EC9">
            <w:pPr>
              <w:tabs>
                <w:tab w:val="decimal" w:pos="972"/>
              </w:tabs>
              <w:spacing w:line="240" w:lineRule="atLeast"/>
              <w:rPr>
                <w:b/>
                <w:bCs/>
                <w:szCs w:val="22"/>
                <w:lang w:val="en-US"/>
              </w:rPr>
            </w:pPr>
            <w:r>
              <w:rPr>
                <w:b/>
                <w:bCs/>
                <w:szCs w:val="22"/>
                <w:lang w:val="en-US"/>
              </w:rPr>
              <w:t>117</w:t>
            </w:r>
          </w:p>
        </w:tc>
      </w:tr>
    </w:tbl>
    <w:p w14:paraId="0C454BBB" w14:textId="77777777" w:rsidR="00E27D97" w:rsidRPr="004454C1" w:rsidRDefault="00E27D97">
      <w:pPr>
        <w:rPr>
          <w:sz w:val="20"/>
        </w:rPr>
      </w:pPr>
    </w:p>
    <w:tbl>
      <w:tblPr>
        <w:tblW w:w="9214" w:type="dxa"/>
        <w:tblInd w:w="534" w:type="dxa"/>
        <w:tblLayout w:type="fixed"/>
        <w:tblLook w:val="0000" w:firstRow="0" w:lastRow="0" w:firstColumn="0" w:lastColumn="0" w:noHBand="0" w:noVBand="0"/>
      </w:tblPr>
      <w:tblGrid>
        <w:gridCol w:w="6486"/>
        <w:gridCol w:w="1278"/>
        <w:gridCol w:w="243"/>
        <w:gridCol w:w="1207"/>
      </w:tblGrid>
      <w:tr w:rsidR="00274EC9" w:rsidRPr="0044408F" w14:paraId="1909A9AF" w14:textId="77777777" w:rsidTr="00F63D78">
        <w:tc>
          <w:tcPr>
            <w:tcW w:w="6486" w:type="dxa"/>
            <w:vAlign w:val="center"/>
          </w:tcPr>
          <w:p w14:paraId="59770C90" w14:textId="77777777" w:rsidR="00274EC9" w:rsidRPr="0044408F" w:rsidRDefault="00274EC9" w:rsidP="00274EC9">
            <w:pPr>
              <w:spacing w:line="240" w:lineRule="atLeast"/>
              <w:rPr>
                <w:i/>
                <w:iCs/>
                <w:szCs w:val="22"/>
              </w:rPr>
            </w:pPr>
            <w:r w:rsidRPr="0044408F">
              <w:rPr>
                <w:i/>
                <w:iCs/>
                <w:szCs w:val="22"/>
              </w:rPr>
              <w:t>Long-term</w:t>
            </w:r>
            <w:r w:rsidRPr="007B1DB2">
              <w:rPr>
                <w:i/>
                <w:iCs/>
                <w:szCs w:val="22"/>
                <w:lang w:val="en-US"/>
              </w:rPr>
              <w:t xml:space="preserve"> </w:t>
            </w:r>
            <w:r w:rsidRPr="0044408F">
              <w:rPr>
                <w:i/>
                <w:iCs/>
                <w:szCs w:val="22"/>
              </w:rPr>
              <w:t>loans</w:t>
            </w:r>
          </w:p>
        </w:tc>
        <w:tc>
          <w:tcPr>
            <w:tcW w:w="1278" w:type="dxa"/>
            <w:vAlign w:val="center"/>
          </w:tcPr>
          <w:p w14:paraId="4729E307"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31 March</w:t>
            </w:r>
          </w:p>
        </w:tc>
        <w:tc>
          <w:tcPr>
            <w:tcW w:w="243" w:type="dxa"/>
            <w:vAlign w:val="center"/>
          </w:tcPr>
          <w:p w14:paraId="2CF760E8" w14:textId="77777777" w:rsidR="00274EC9" w:rsidRPr="007A11D8" w:rsidRDefault="00274EC9" w:rsidP="00274EC9">
            <w:pPr>
              <w:spacing w:line="240" w:lineRule="auto"/>
              <w:jc w:val="center"/>
              <w:rPr>
                <w:rFonts w:cs="Times New Roman"/>
                <w:szCs w:val="22"/>
              </w:rPr>
            </w:pPr>
          </w:p>
        </w:tc>
        <w:tc>
          <w:tcPr>
            <w:tcW w:w="1207" w:type="dxa"/>
            <w:vAlign w:val="center"/>
          </w:tcPr>
          <w:p w14:paraId="294D6432"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0AECD3D6" w14:textId="77777777" w:rsidTr="00F63D78">
        <w:tc>
          <w:tcPr>
            <w:tcW w:w="6486" w:type="dxa"/>
            <w:vAlign w:val="center"/>
          </w:tcPr>
          <w:p w14:paraId="22BF580C" w14:textId="77777777" w:rsidR="00274EC9" w:rsidRPr="0044408F" w:rsidRDefault="00274EC9" w:rsidP="00274EC9">
            <w:pPr>
              <w:spacing w:line="240" w:lineRule="atLeast"/>
              <w:rPr>
                <w:i/>
                <w:iCs/>
                <w:szCs w:val="22"/>
              </w:rPr>
            </w:pPr>
          </w:p>
        </w:tc>
        <w:tc>
          <w:tcPr>
            <w:tcW w:w="1278" w:type="dxa"/>
            <w:vAlign w:val="center"/>
          </w:tcPr>
          <w:p w14:paraId="21A1840D"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43" w:type="dxa"/>
            <w:vAlign w:val="center"/>
          </w:tcPr>
          <w:p w14:paraId="4C53A955" w14:textId="77777777" w:rsidR="00274EC9" w:rsidRPr="007A11D8" w:rsidRDefault="00274EC9" w:rsidP="00274EC9">
            <w:pPr>
              <w:spacing w:line="240" w:lineRule="auto"/>
              <w:jc w:val="center"/>
              <w:rPr>
                <w:rFonts w:cs="Times New Roman"/>
                <w:szCs w:val="22"/>
              </w:rPr>
            </w:pPr>
          </w:p>
        </w:tc>
        <w:tc>
          <w:tcPr>
            <w:tcW w:w="1207" w:type="dxa"/>
            <w:vAlign w:val="center"/>
          </w:tcPr>
          <w:p w14:paraId="40940E13"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4E59F552" w14:textId="77777777" w:rsidTr="00F63D78">
        <w:tc>
          <w:tcPr>
            <w:tcW w:w="6486" w:type="dxa"/>
            <w:vAlign w:val="center"/>
          </w:tcPr>
          <w:p w14:paraId="3A875F8E" w14:textId="77777777" w:rsidR="00BC4D67" w:rsidRPr="0044408F" w:rsidRDefault="00BC4D67" w:rsidP="00BC4D67">
            <w:pPr>
              <w:spacing w:line="240" w:lineRule="atLeast"/>
              <w:rPr>
                <w:i/>
                <w:iCs/>
                <w:szCs w:val="22"/>
              </w:rPr>
            </w:pPr>
          </w:p>
        </w:tc>
        <w:tc>
          <w:tcPr>
            <w:tcW w:w="2728" w:type="dxa"/>
            <w:gridSpan w:val="3"/>
            <w:vAlign w:val="center"/>
          </w:tcPr>
          <w:p w14:paraId="7669A7DE" w14:textId="77777777" w:rsidR="00BC4D67" w:rsidRPr="0044408F" w:rsidRDefault="00BC4D67" w:rsidP="00BC4D67">
            <w:pPr>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4A501ED" w14:textId="77777777" w:rsidTr="00F63D78">
        <w:tc>
          <w:tcPr>
            <w:tcW w:w="6486" w:type="dxa"/>
            <w:vAlign w:val="center"/>
          </w:tcPr>
          <w:p w14:paraId="6C25266D" w14:textId="77777777" w:rsidR="00BC4D67" w:rsidRPr="0044408F" w:rsidRDefault="00BC4D67" w:rsidP="00BC4D67">
            <w:pPr>
              <w:spacing w:line="240" w:lineRule="atLeast"/>
              <w:rPr>
                <w:i/>
                <w:iCs/>
                <w:szCs w:val="22"/>
              </w:rPr>
            </w:pPr>
            <w:r w:rsidRPr="0044408F">
              <w:rPr>
                <w:i/>
                <w:iCs/>
                <w:szCs w:val="22"/>
              </w:rPr>
              <w:t>Associate</w:t>
            </w:r>
            <w:r w:rsidR="006F5723">
              <w:rPr>
                <w:i/>
                <w:iCs/>
                <w:szCs w:val="22"/>
              </w:rPr>
              <w:t>s</w:t>
            </w:r>
          </w:p>
        </w:tc>
        <w:tc>
          <w:tcPr>
            <w:tcW w:w="1278" w:type="dxa"/>
          </w:tcPr>
          <w:p w14:paraId="6840030E" w14:textId="77777777" w:rsidR="00BC4D67" w:rsidRPr="0044408F" w:rsidRDefault="00BC4D67" w:rsidP="00BC4D67">
            <w:pPr>
              <w:tabs>
                <w:tab w:val="decimal" w:pos="972"/>
              </w:tabs>
              <w:spacing w:line="240" w:lineRule="atLeast"/>
              <w:rPr>
                <w:szCs w:val="22"/>
              </w:rPr>
            </w:pPr>
          </w:p>
        </w:tc>
        <w:tc>
          <w:tcPr>
            <w:tcW w:w="243" w:type="dxa"/>
          </w:tcPr>
          <w:p w14:paraId="7AC219CE" w14:textId="77777777" w:rsidR="00BC4D67" w:rsidRPr="0044408F" w:rsidRDefault="00BC4D67" w:rsidP="00BC4D67">
            <w:pPr>
              <w:tabs>
                <w:tab w:val="decimal" w:pos="972"/>
              </w:tabs>
              <w:spacing w:line="240" w:lineRule="atLeast"/>
              <w:rPr>
                <w:szCs w:val="22"/>
                <w:u w:val="single"/>
              </w:rPr>
            </w:pPr>
          </w:p>
        </w:tc>
        <w:tc>
          <w:tcPr>
            <w:tcW w:w="1207" w:type="dxa"/>
          </w:tcPr>
          <w:p w14:paraId="0364FF5B" w14:textId="77777777" w:rsidR="00BC4D67" w:rsidRPr="0044408F" w:rsidRDefault="00BC4D67" w:rsidP="00BC4D67">
            <w:pPr>
              <w:tabs>
                <w:tab w:val="decimal" w:pos="972"/>
              </w:tabs>
              <w:spacing w:line="240" w:lineRule="atLeast"/>
              <w:rPr>
                <w:szCs w:val="22"/>
              </w:rPr>
            </w:pPr>
          </w:p>
        </w:tc>
      </w:tr>
      <w:tr w:rsidR="00274EC9" w:rsidRPr="0044408F" w14:paraId="7232DA5B" w14:textId="77777777" w:rsidTr="00F63D78">
        <w:tc>
          <w:tcPr>
            <w:tcW w:w="6486" w:type="dxa"/>
            <w:vAlign w:val="center"/>
          </w:tcPr>
          <w:p w14:paraId="5947BFF5" w14:textId="77777777" w:rsidR="00274EC9" w:rsidRPr="00227FAB" w:rsidRDefault="00274EC9" w:rsidP="00274EC9">
            <w:pPr>
              <w:spacing w:line="240" w:lineRule="atLeast"/>
              <w:rPr>
                <w:szCs w:val="22"/>
              </w:rPr>
            </w:pPr>
            <w:r w:rsidRPr="00E339E2">
              <w:rPr>
                <w:szCs w:val="22"/>
                <w:lang w:val="en-US"/>
              </w:rPr>
              <w:t>Mariwasa</w:t>
            </w:r>
            <w:r w:rsidRPr="007B1DB2">
              <w:rPr>
                <w:szCs w:val="22"/>
                <w:lang w:val="en-US"/>
              </w:rPr>
              <w:t xml:space="preserve"> </w:t>
            </w:r>
            <w:r w:rsidRPr="00E339E2">
              <w:rPr>
                <w:szCs w:val="22"/>
                <w:lang w:val="en-US"/>
              </w:rPr>
              <w:t>Holdings,</w:t>
            </w:r>
            <w:r w:rsidRPr="007B1DB2">
              <w:rPr>
                <w:szCs w:val="22"/>
                <w:lang w:val="en-US"/>
              </w:rPr>
              <w:t xml:space="preserve"> </w:t>
            </w:r>
            <w:r w:rsidRPr="00E339E2">
              <w:rPr>
                <w:szCs w:val="22"/>
                <w:lang w:val="en-US"/>
              </w:rPr>
              <w:t>Inc.</w:t>
            </w:r>
          </w:p>
        </w:tc>
        <w:tc>
          <w:tcPr>
            <w:tcW w:w="1278" w:type="dxa"/>
          </w:tcPr>
          <w:p w14:paraId="309BF232" w14:textId="665D8550" w:rsidR="00274EC9" w:rsidRPr="0044408F" w:rsidRDefault="00472A1E" w:rsidP="00274EC9">
            <w:pPr>
              <w:tabs>
                <w:tab w:val="decimal" w:pos="972"/>
              </w:tabs>
              <w:spacing w:line="240" w:lineRule="atLeast"/>
              <w:rPr>
                <w:szCs w:val="22"/>
                <w:lang w:val="en-US"/>
              </w:rPr>
            </w:pPr>
            <w:r>
              <w:rPr>
                <w:szCs w:val="22"/>
                <w:lang w:val="en-US"/>
              </w:rPr>
              <w:t>78</w:t>
            </w:r>
          </w:p>
        </w:tc>
        <w:tc>
          <w:tcPr>
            <w:tcW w:w="243" w:type="dxa"/>
            <w:vAlign w:val="center"/>
          </w:tcPr>
          <w:p w14:paraId="69A739FC" w14:textId="77777777" w:rsidR="00274EC9" w:rsidRPr="0044408F" w:rsidRDefault="00274EC9" w:rsidP="00274EC9">
            <w:pPr>
              <w:tabs>
                <w:tab w:val="decimal" w:pos="972"/>
              </w:tabs>
              <w:spacing w:line="240" w:lineRule="atLeast"/>
              <w:rPr>
                <w:b/>
                <w:bCs/>
                <w:szCs w:val="22"/>
                <w:u w:val="single"/>
              </w:rPr>
            </w:pPr>
          </w:p>
        </w:tc>
        <w:tc>
          <w:tcPr>
            <w:tcW w:w="1207" w:type="dxa"/>
          </w:tcPr>
          <w:p w14:paraId="4F685FDF" w14:textId="77777777" w:rsidR="00274EC9" w:rsidRPr="0044408F" w:rsidRDefault="00274EC9" w:rsidP="00274EC9">
            <w:pPr>
              <w:tabs>
                <w:tab w:val="decimal" w:pos="972"/>
              </w:tabs>
              <w:spacing w:line="240" w:lineRule="atLeast"/>
              <w:rPr>
                <w:szCs w:val="22"/>
                <w:lang w:val="en-US"/>
              </w:rPr>
            </w:pPr>
            <w:r>
              <w:rPr>
                <w:szCs w:val="22"/>
                <w:lang w:val="en-US"/>
              </w:rPr>
              <w:t>84</w:t>
            </w:r>
          </w:p>
        </w:tc>
      </w:tr>
      <w:tr w:rsidR="00274EC9" w:rsidRPr="0044408F" w14:paraId="6F45EFEB" w14:textId="77777777" w:rsidTr="00F63D78">
        <w:tc>
          <w:tcPr>
            <w:tcW w:w="6486" w:type="dxa"/>
            <w:vAlign w:val="center"/>
          </w:tcPr>
          <w:p w14:paraId="23EFC7ED" w14:textId="77777777" w:rsidR="00274EC9" w:rsidRPr="00227FAB" w:rsidRDefault="00274EC9" w:rsidP="00274EC9">
            <w:pPr>
              <w:pStyle w:val="Header"/>
              <w:spacing w:line="240" w:lineRule="atLeast"/>
              <w:jc w:val="left"/>
              <w:rPr>
                <w:i w:val="0"/>
                <w:iCs/>
                <w:sz w:val="22"/>
                <w:szCs w:val="22"/>
              </w:rPr>
            </w:pPr>
            <w:r w:rsidRPr="00083FA4">
              <w:rPr>
                <w:i w:val="0"/>
                <w:iCs/>
                <w:sz w:val="22"/>
                <w:szCs w:val="22"/>
              </w:rPr>
              <w:t>Sekisui-SCG Industry Co., Ltd.</w:t>
            </w:r>
            <w:r>
              <w:rPr>
                <w:i w:val="0"/>
                <w:iCs/>
                <w:sz w:val="22"/>
                <w:szCs w:val="22"/>
              </w:rPr>
              <w:t xml:space="preserve"> </w:t>
            </w:r>
          </w:p>
        </w:tc>
        <w:tc>
          <w:tcPr>
            <w:tcW w:w="1278" w:type="dxa"/>
            <w:tcBorders>
              <w:bottom w:val="single" w:sz="4" w:space="0" w:color="auto"/>
            </w:tcBorders>
          </w:tcPr>
          <w:p w14:paraId="40D5941B" w14:textId="737442E8" w:rsidR="00274EC9" w:rsidRPr="0044408F" w:rsidRDefault="00472A1E" w:rsidP="00274EC9">
            <w:pPr>
              <w:tabs>
                <w:tab w:val="decimal" w:pos="972"/>
              </w:tabs>
              <w:spacing w:line="240" w:lineRule="atLeast"/>
              <w:rPr>
                <w:szCs w:val="22"/>
              </w:rPr>
            </w:pPr>
            <w:r>
              <w:rPr>
                <w:szCs w:val="22"/>
              </w:rPr>
              <w:t>17</w:t>
            </w:r>
          </w:p>
        </w:tc>
        <w:tc>
          <w:tcPr>
            <w:tcW w:w="243" w:type="dxa"/>
            <w:vAlign w:val="center"/>
          </w:tcPr>
          <w:p w14:paraId="5C9FB4CF" w14:textId="77777777" w:rsidR="00274EC9" w:rsidRPr="0044408F" w:rsidRDefault="00274EC9" w:rsidP="00274EC9">
            <w:pPr>
              <w:tabs>
                <w:tab w:val="decimal" w:pos="972"/>
              </w:tabs>
              <w:spacing w:line="240" w:lineRule="atLeast"/>
              <w:rPr>
                <w:szCs w:val="22"/>
              </w:rPr>
            </w:pPr>
          </w:p>
        </w:tc>
        <w:tc>
          <w:tcPr>
            <w:tcW w:w="1207" w:type="dxa"/>
            <w:tcBorders>
              <w:bottom w:val="single" w:sz="4" w:space="0" w:color="auto"/>
            </w:tcBorders>
          </w:tcPr>
          <w:p w14:paraId="75E863B4" w14:textId="77777777" w:rsidR="00274EC9" w:rsidRPr="0044408F" w:rsidRDefault="00274EC9" w:rsidP="00274EC9">
            <w:pPr>
              <w:tabs>
                <w:tab w:val="decimal" w:pos="972"/>
              </w:tabs>
              <w:spacing w:line="240" w:lineRule="atLeast"/>
              <w:rPr>
                <w:szCs w:val="22"/>
              </w:rPr>
            </w:pPr>
            <w:r>
              <w:rPr>
                <w:szCs w:val="22"/>
              </w:rPr>
              <w:t>17</w:t>
            </w:r>
          </w:p>
        </w:tc>
      </w:tr>
      <w:tr w:rsidR="00274EC9" w:rsidRPr="0044408F" w14:paraId="6216B63F" w14:textId="77777777" w:rsidTr="00F63D78">
        <w:tc>
          <w:tcPr>
            <w:tcW w:w="6486" w:type="dxa"/>
            <w:vAlign w:val="center"/>
          </w:tcPr>
          <w:p w14:paraId="6911EA34" w14:textId="77777777" w:rsidR="00274EC9" w:rsidRPr="0044408F" w:rsidRDefault="00274EC9" w:rsidP="00274EC9">
            <w:pPr>
              <w:spacing w:line="240" w:lineRule="atLeast"/>
              <w:rPr>
                <w:szCs w:val="22"/>
              </w:rPr>
            </w:pPr>
            <w:r w:rsidRPr="00227FAB">
              <w:rPr>
                <w:b/>
                <w:bCs/>
                <w:szCs w:val="22"/>
              </w:rPr>
              <w:t>Total</w:t>
            </w:r>
          </w:p>
        </w:tc>
        <w:tc>
          <w:tcPr>
            <w:tcW w:w="1278" w:type="dxa"/>
            <w:tcBorders>
              <w:bottom w:val="double" w:sz="4" w:space="0" w:color="auto"/>
            </w:tcBorders>
            <w:vAlign w:val="center"/>
          </w:tcPr>
          <w:p w14:paraId="6F52B304" w14:textId="6156ECFC" w:rsidR="00274EC9" w:rsidRPr="0044408F" w:rsidRDefault="00472A1E" w:rsidP="00274EC9">
            <w:pPr>
              <w:tabs>
                <w:tab w:val="decimal" w:pos="972"/>
              </w:tabs>
              <w:spacing w:line="240" w:lineRule="atLeast"/>
              <w:rPr>
                <w:b/>
                <w:bCs/>
                <w:szCs w:val="22"/>
                <w:lang w:val="en-US"/>
              </w:rPr>
            </w:pPr>
            <w:r>
              <w:rPr>
                <w:b/>
                <w:bCs/>
                <w:szCs w:val="22"/>
                <w:lang w:val="en-US"/>
              </w:rPr>
              <w:t>95</w:t>
            </w:r>
          </w:p>
        </w:tc>
        <w:tc>
          <w:tcPr>
            <w:tcW w:w="243" w:type="dxa"/>
            <w:vAlign w:val="center"/>
          </w:tcPr>
          <w:p w14:paraId="52AA9065" w14:textId="77777777" w:rsidR="00274EC9" w:rsidRPr="0044408F" w:rsidRDefault="00274EC9" w:rsidP="00274EC9">
            <w:pPr>
              <w:tabs>
                <w:tab w:val="decimal" w:pos="972"/>
              </w:tabs>
              <w:spacing w:line="240" w:lineRule="atLeast"/>
              <w:rPr>
                <w:szCs w:val="22"/>
                <w:u w:val="single"/>
              </w:rPr>
            </w:pPr>
          </w:p>
        </w:tc>
        <w:tc>
          <w:tcPr>
            <w:tcW w:w="1207" w:type="dxa"/>
            <w:tcBorders>
              <w:bottom w:val="double" w:sz="4" w:space="0" w:color="auto"/>
            </w:tcBorders>
            <w:vAlign w:val="center"/>
          </w:tcPr>
          <w:p w14:paraId="74725AEA" w14:textId="77777777" w:rsidR="00274EC9" w:rsidRPr="0044408F" w:rsidRDefault="00274EC9" w:rsidP="00274EC9">
            <w:pPr>
              <w:tabs>
                <w:tab w:val="decimal" w:pos="972"/>
              </w:tabs>
              <w:spacing w:line="240" w:lineRule="atLeast"/>
              <w:rPr>
                <w:b/>
                <w:bCs/>
                <w:szCs w:val="22"/>
                <w:lang w:val="en-US"/>
              </w:rPr>
            </w:pPr>
            <w:r>
              <w:rPr>
                <w:b/>
                <w:bCs/>
                <w:szCs w:val="22"/>
                <w:lang w:val="en-US"/>
              </w:rPr>
              <w:t>101</w:t>
            </w:r>
          </w:p>
        </w:tc>
      </w:tr>
    </w:tbl>
    <w:p w14:paraId="1C5A76D1" w14:textId="77777777" w:rsidR="004454C1" w:rsidRDefault="004454C1" w:rsidP="00C521C0">
      <w:pPr>
        <w:spacing w:line="240" w:lineRule="atLeast"/>
        <w:ind w:left="567"/>
        <w:jc w:val="thaiDistribute"/>
        <w:rPr>
          <w:sz w:val="20"/>
          <w:lang w:val="en-US"/>
        </w:rPr>
      </w:pPr>
    </w:p>
    <w:p w14:paraId="558CE0EE" w14:textId="77777777" w:rsidR="004454C1" w:rsidRDefault="004454C1">
      <w:pPr>
        <w:spacing w:line="240" w:lineRule="auto"/>
        <w:rPr>
          <w:sz w:val="20"/>
          <w:lang w:val="en-US"/>
        </w:rPr>
      </w:pPr>
      <w:r>
        <w:rPr>
          <w:sz w:val="20"/>
          <w:lang w:val="en-US"/>
        </w:rPr>
        <w:br w:type="page"/>
      </w:r>
    </w:p>
    <w:p w14:paraId="189DDC5C" w14:textId="172AFBAF" w:rsidR="00AD5F35" w:rsidRDefault="00AD5F35" w:rsidP="00C521C0">
      <w:pPr>
        <w:spacing w:line="240" w:lineRule="atLeast"/>
        <w:ind w:left="567"/>
        <w:jc w:val="thaiDistribute"/>
        <w:rPr>
          <w:szCs w:val="22"/>
          <w:lang w:val="en-US"/>
        </w:rPr>
      </w:pPr>
      <w:r w:rsidRPr="0044408F">
        <w:rPr>
          <w:szCs w:val="22"/>
          <w:lang w:val="en-US"/>
        </w:rPr>
        <w:lastRenderedPageBreak/>
        <w:t>Movements</w:t>
      </w:r>
      <w:r w:rsidR="007B1DB2" w:rsidRPr="007B1DB2">
        <w:rPr>
          <w:szCs w:val="22"/>
          <w:lang w:val="en-US"/>
        </w:rPr>
        <w:t xml:space="preserve"> </w:t>
      </w:r>
      <w:r w:rsidRPr="0044408F">
        <w:rPr>
          <w:szCs w:val="22"/>
          <w:lang w:val="en-US"/>
        </w:rPr>
        <w:t>during</w:t>
      </w:r>
      <w:r w:rsidR="007B1DB2" w:rsidRPr="007B1DB2">
        <w:rPr>
          <w:szCs w:val="22"/>
          <w:lang w:val="en-US"/>
        </w:rPr>
        <w:t xml:space="preserve"> </w:t>
      </w:r>
      <w:r w:rsidR="000E6CDB">
        <w:rPr>
          <w:szCs w:val="22"/>
          <w:lang w:val="en-US"/>
        </w:rPr>
        <w:t xml:space="preserve">the </w:t>
      </w:r>
      <w:r w:rsidR="009514F7">
        <w:rPr>
          <w:szCs w:val="22"/>
          <w:lang w:val="en-US"/>
        </w:rPr>
        <w:t>three-month period</w:t>
      </w:r>
      <w:r w:rsidR="00FF1675">
        <w:rPr>
          <w:szCs w:val="22"/>
          <w:lang w:val="en-US"/>
        </w:rPr>
        <w:t>s</w:t>
      </w:r>
      <w:r w:rsidR="009514F7">
        <w:rPr>
          <w:szCs w:val="22"/>
          <w:lang w:val="en-US"/>
        </w:rPr>
        <w:t xml:space="preserve"> ended 31 March</w:t>
      </w:r>
      <w:r w:rsidR="007B1DB2" w:rsidRPr="007B1DB2">
        <w:rPr>
          <w:szCs w:val="22"/>
          <w:lang w:val="en-US"/>
        </w:rPr>
        <w:t xml:space="preserve"> </w:t>
      </w:r>
      <w:r w:rsidR="00A95C67" w:rsidRPr="0044408F">
        <w:rPr>
          <w:szCs w:val="22"/>
          <w:lang w:val="en-US"/>
        </w:rPr>
        <w:t>on</w:t>
      </w:r>
      <w:r w:rsidR="007B1DB2" w:rsidRPr="007B1DB2">
        <w:rPr>
          <w:szCs w:val="22"/>
          <w:lang w:val="en-US"/>
        </w:rPr>
        <w:t xml:space="preserve"> </w:t>
      </w:r>
      <w:r w:rsidR="00A95C67" w:rsidRPr="0044408F">
        <w:rPr>
          <w:szCs w:val="22"/>
          <w:lang w:val="en-US"/>
        </w:rPr>
        <w:t>loans</w:t>
      </w:r>
      <w:r w:rsidR="007B1DB2" w:rsidRPr="007B1DB2">
        <w:rPr>
          <w:szCs w:val="22"/>
          <w:lang w:val="en-US"/>
        </w:rPr>
        <w:t xml:space="preserve"> </w:t>
      </w:r>
      <w:r w:rsidR="00A95C67" w:rsidRPr="0044408F">
        <w:rPr>
          <w:szCs w:val="22"/>
          <w:lang w:val="en-US"/>
        </w:rPr>
        <w:t>to</w:t>
      </w:r>
      <w:r w:rsidR="007B1DB2" w:rsidRPr="007B1DB2">
        <w:rPr>
          <w:szCs w:val="22"/>
          <w:lang w:val="en-US"/>
        </w:rPr>
        <w:t xml:space="preserve"> </w:t>
      </w:r>
      <w:r w:rsidR="00A95C67" w:rsidRPr="0044408F">
        <w:rPr>
          <w:szCs w:val="22"/>
          <w:lang w:val="en-US"/>
        </w:rPr>
        <w:t>related</w:t>
      </w:r>
      <w:r w:rsidR="007B1DB2" w:rsidRPr="007B1DB2">
        <w:rPr>
          <w:szCs w:val="22"/>
          <w:lang w:val="en-US"/>
        </w:rPr>
        <w:t xml:space="preserve"> </w:t>
      </w:r>
      <w:r w:rsidR="00A95C67" w:rsidRPr="0044408F">
        <w:rPr>
          <w:szCs w:val="22"/>
          <w:lang w:val="en-US"/>
        </w:rPr>
        <w:t>parties</w:t>
      </w:r>
      <w:r w:rsidR="007B1DB2" w:rsidRPr="007B1DB2">
        <w:rPr>
          <w:szCs w:val="22"/>
          <w:lang w:val="en-US"/>
        </w:rPr>
        <w:t xml:space="preserve"> </w:t>
      </w:r>
      <w:r w:rsidR="00A95C67" w:rsidRPr="0044408F">
        <w:rPr>
          <w:szCs w:val="22"/>
          <w:lang w:val="en-US"/>
        </w:rPr>
        <w:t>we</w:t>
      </w:r>
      <w:r w:rsidRPr="0044408F">
        <w:rPr>
          <w:szCs w:val="22"/>
          <w:lang w:val="en-US"/>
        </w:rPr>
        <w:t>re</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Pr="0044408F">
        <w:rPr>
          <w:szCs w:val="22"/>
          <w:lang w:val="en-US"/>
        </w:rPr>
        <w:t>follows:</w:t>
      </w:r>
    </w:p>
    <w:p w14:paraId="7B1B7D5A" w14:textId="77777777" w:rsidR="00C521C0" w:rsidRPr="004454C1" w:rsidRDefault="00C521C0" w:rsidP="00C521C0">
      <w:pPr>
        <w:spacing w:line="240" w:lineRule="atLeast"/>
        <w:ind w:left="567"/>
        <w:jc w:val="thaiDistribute"/>
        <w:rPr>
          <w:sz w:val="20"/>
          <w:lang w:val="en-US"/>
        </w:rPr>
      </w:pPr>
    </w:p>
    <w:tbl>
      <w:tblPr>
        <w:tblW w:w="9276" w:type="dxa"/>
        <w:tblInd w:w="534" w:type="dxa"/>
        <w:tblLayout w:type="fixed"/>
        <w:tblLook w:val="0000" w:firstRow="0" w:lastRow="0" w:firstColumn="0" w:lastColumn="0" w:noHBand="0" w:noVBand="0"/>
      </w:tblPr>
      <w:tblGrid>
        <w:gridCol w:w="6531"/>
        <w:gridCol w:w="1248"/>
        <w:gridCol w:w="238"/>
        <w:gridCol w:w="1259"/>
      </w:tblGrid>
      <w:tr w:rsidR="009514F7" w:rsidRPr="0044408F" w14:paraId="6172A398" w14:textId="77777777" w:rsidTr="00F63D78">
        <w:tc>
          <w:tcPr>
            <w:tcW w:w="6531" w:type="dxa"/>
            <w:vAlign w:val="center"/>
          </w:tcPr>
          <w:p w14:paraId="68A4CDEB" w14:textId="77777777" w:rsidR="009514F7" w:rsidRPr="0044408F" w:rsidRDefault="009514F7" w:rsidP="00274EC9">
            <w:pPr>
              <w:spacing w:line="240" w:lineRule="atLeast"/>
              <w:rPr>
                <w:szCs w:val="22"/>
              </w:rPr>
            </w:pPr>
          </w:p>
        </w:tc>
        <w:tc>
          <w:tcPr>
            <w:tcW w:w="1248" w:type="dxa"/>
            <w:vAlign w:val="center"/>
          </w:tcPr>
          <w:p w14:paraId="157CA3B0" w14:textId="77777777" w:rsidR="009514F7" w:rsidRPr="003516A8" w:rsidRDefault="009514F7" w:rsidP="00274EC9">
            <w:pPr>
              <w:spacing w:line="240" w:lineRule="auto"/>
              <w:jc w:val="center"/>
              <w:rPr>
                <w:rFonts w:cs="Times New Roman"/>
                <w:szCs w:val="22"/>
                <w:lang w:val="en-US"/>
              </w:rPr>
            </w:pPr>
            <w:r>
              <w:rPr>
                <w:rFonts w:cs="Times New Roman"/>
                <w:szCs w:val="22"/>
                <w:lang w:val="en-US"/>
              </w:rPr>
              <w:t>2018</w:t>
            </w:r>
          </w:p>
        </w:tc>
        <w:tc>
          <w:tcPr>
            <w:tcW w:w="238" w:type="dxa"/>
            <w:vAlign w:val="center"/>
          </w:tcPr>
          <w:p w14:paraId="69A05F51" w14:textId="77777777" w:rsidR="009514F7" w:rsidRPr="007A11D8" w:rsidRDefault="009514F7" w:rsidP="00274EC9">
            <w:pPr>
              <w:spacing w:line="240" w:lineRule="auto"/>
              <w:jc w:val="center"/>
              <w:rPr>
                <w:rFonts w:cs="Times New Roman"/>
                <w:szCs w:val="22"/>
              </w:rPr>
            </w:pPr>
          </w:p>
        </w:tc>
        <w:tc>
          <w:tcPr>
            <w:tcW w:w="1259" w:type="dxa"/>
            <w:vAlign w:val="center"/>
          </w:tcPr>
          <w:p w14:paraId="48759219" w14:textId="77777777" w:rsidR="009514F7" w:rsidRPr="003516A8" w:rsidRDefault="009514F7" w:rsidP="00274EC9">
            <w:pPr>
              <w:spacing w:line="240" w:lineRule="auto"/>
              <w:ind w:left="-129" w:right="-108"/>
              <w:jc w:val="center"/>
              <w:rPr>
                <w:rFonts w:cs="Times New Roman"/>
                <w:szCs w:val="22"/>
                <w:lang w:val="en-US"/>
              </w:rPr>
            </w:pPr>
            <w:r>
              <w:rPr>
                <w:rFonts w:cs="Times New Roman"/>
                <w:szCs w:val="22"/>
                <w:lang w:val="en-US"/>
              </w:rPr>
              <w:t>2017</w:t>
            </w:r>
          </w:p>
        </w:tc>
      </w:tr>
      <w:tr w:rsidR="009514F7" w:rsidRPr="0044408F" w14:paraId="42E59C09" w14:textId="77777777" w:rsidTr="00F63D78">
        <w:tc>
          <w:tcPr>
            <w:tcW w:w="6531" w:type="dxa"/>
            <w:vAlign w:val="center"/>
          </w:tcPr>
          <w:p w14:paraId="05FAE83F" w14:textId="77777777" w:rsidR="009514F7" w:rsidRPr="0044408F" w:rsidRDefault="009514F7" w:rsidP="00274EC9">
            <w:pPr>
              <w:spacing w:line="240" w:lineRule="atLeast"/>
              <w:rPr>
                <w:szCs w:val="22"/>
              </w:rPr>
            </w:pPr>
          </w:p>
        </w:tc>
        <w:tc>
          <w:tcPr>
            <w:tcW w:w="2745" w:type="dxa"/>
            <w:gridSpan w:val="3"/>
            <w:vAlign w:val="center"/>
          </w:tcPr>
          <w:p w14:paraId="05AC6D31" w14:textId="77777777" w:rsidR="009514F7" w:rsidRPr="003516A8" w:rsidRDefault="009514F7" w:rsidP="00274EC9">
            <w:pPr>
              <w:spacing w:line="240" w:lineRule="auto"/>
              <w:ind w:left="-129" w:right="-108"/>
              <w:jc w:val="center"/>
              <w:rPr>
                <w:rFonts w:cs="Times New Roman"/>
                <w:szCs w:val="22"/>
                <w:lang w:val="en-US"/>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9514F7" w:rsidRPr="0044408F" w14:paraId="5CBB72C2" w14:textId="77777777" w:rsidTr="00F63D78">
        <w:tc>
          <w:tcPr>
            <w:tcW w:w="6531" w:type="dxa"/>
            <w:vAlign w:val="center"/>
          </w:tcPr>
          <w:p w14:paraId="7D9FD7B0" w14:textId="77777777" w:rsidR="009514F7" w:rsidRPr="004E4D0B" w:rsidRDefault="009514F7" w:rsidP="00AE752B">
            <w:pPr>
              <w:spacing w:line="240" w:lineRule="atLeast"/>
              <w:ind w:firstLine="33"/>
              <w:rPr>
                <w:b/>
                <w:bCs/>
                <w:i/>
                <w:iCs/>
                <w:szCs w:val="22"/>
              </w:rPr>
            </w:pPr>
            <w:r w:rsidRPr="007F17FA">
              <w:rPr>
                <w:b/>
                <w:bCs/>
                <w:i/>
                <w:iCs/>
                <w:szCs w:val="22"/>
              </w:rPr>
              <w:t>Short-term</w:t>
            </w:r>
          </w:p>
        </w:tc>
        <w:tc>
          <w:tcPr>
            <w:tcW w:w="2745" w:type="dxa"/>
            <w:gridSpan w:val="3"/>
            <w:vAlign w:val="center"/>
          </w:tcPr>
          <w:p w14:paraId="782273A5" w14:textId="77777777" w:rsidR="009514F7" w:rsidRPr="0044408F" w:rsidRDefault="009514F7" w:rsidP="00BC4D67">
            <w:pPr>
              <w:spacing w:line="240" w:lineRule="atLeast"/>
              <w:jc w:val="center"/>
              <w:rPr>
                <w:i/>
                <w:iCs/>
                <w:szCs w:val="22"/>
              </w:rPr>
            </w:pPr>
          </w:p>
        </w:tc>
      </w:tr>
      <w:tr w:rsidR="009514F7" w:rsidRPr="0044408F" w14:paraId="4FE13976" w14:textId="77777777" w:rsidTr="00F63D78">
        <w:tc>
          <w:tcPr>
            <w:tcW w:w="6531" w:type="dxa"/>
            <w:vAlign w:val="center"/>
          </w:tcPr>
          <w:p w14:paraId="1E2E5305" w14:textId="77777777" w:rsidR="009514F7" w:rsidRPr="0044408F" w:rsidRDefault="009514F7" w:rsidP="00F63D78">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p>
        </w:tc>
        <w:tc>
          <w:tcPr>
            <w:tcW w:w="1248" w:type="dxa"/>
          </w:tcPr>
          <w:p w14:paraId="7233B8C9" w14:textId="33348DE5" w:rsidR="009514F7" w:rsidRPr="0044408F" w:rsidRDefault="00472A1E" w:rsidP="00BC4D67">
            <w:pPr>
              <w:tabs>
                <w:tab w:val="decimal" w:pos="972"/>
              </w:tabs>
              <w:spacing w:line="240" w:lineRule="atLeast"/>
              <w:rPr>
                <w:szCs w:val="22"/>
              </w:rPr>
            </w:pPr>
            <w:r>
              <w:rPr>
                <w:szCs w:val="22"/>
              </w:rPr>
              <w:t>117</w:t>
            </w:r>
          </w:p>
        </w:tc>
        <w:tc>
          <w:tcPr>
            <w:tcW w:w="238" w:type="dxa"/>
            <w:vAlign w:val="center"/>
          </w:tcPr>
          <w:p w14:paraId="4544EC48" w14:textId="77777777" w:rsidR="009514F7" w:rsidRPr="0044408F" w:rsidRDefault="009514F7" w:rsidP="00BC4D67">
            <w:pPr>
              <w:tabs>
                <w:tab w:val="decimal" w:pos="972"/>
              </w:tabs>
              <w:spacing w:line="240" w:lineRule="atLeast"/>
              <w:rPr>
                <w:szCs w:val="22"/>
              </w:rPr>
            </w:pPr>
          </w:p>
        </w:tc>
        <w:tc>
          <w:tcPr>
            <w:tcW w:w="1259" w:type="dxa"/>
          </w:tcPr>
          <w:p w14:paraId="00296A57" w14:textId="77777777" w:rsidR="009514F7" w:rsidRPr="0044408F" w:rsidRDefault="009514F7" w:rsidP="00BC4D67">
            <w:pPr>
              <w:tabs>
                <w:tab w:val="decimal" w:pos="972"/>
              </w:tabs>
              <w:spacing w:line="240" w:lineRule="atLeast"/>
              <w:rPr>
                <w:szCs w:val="22"/>
              </w:rPr>
            </w:pPr>
            <w:r>
              <w:rPr>
                <w:szCs w:val="22"/>
              </w:rPr>
              <w:t>124</w:t>
            </w:r>
          </w:p>
        </w:tc>
      </w:tr>
      <w:tr w:rsidR="009514F7" w:rsidRPr="0044408F" w14:paraId="33C35465" w14:textId="77777777" w:rsidTr="00F63D78">
        <w:trPr>
          <w:trHeight w:val="80"/>
        </w:trPr>
        <w:tc>
          <w:tcPr>
            <w:tcW w:w="6531" w:type="dxa"/>
            <w:vAlign w:val="center"/>
          </w:tcPr>
          <w:p w14:paraId="0E664401" w14:textId="77777777" w:rsidR="009514F7" w:rsidRPr="0044408F" w:rsidRDefault="009514F7" w:rsidP="00F63D78">
            <w:pPr>
              <w:pStyle w:val="Header"/>
              <w:spacing w:line="240" w:lineRule="atLeast"/>
              <w:ind w:firstLine="33"/>
              <w:jc w:val="left"/>
              <w:rPr>
                <w:i w:val="0"/>
                <w:iCs/>
                <w:sz w:val="22"/>
                <w:szCs w:val="22"/>
              </w:rPr>
            </w:pPr>
            <w:r w:rsidRPr="0044408F">
              <w:rPr>
                <w:i w:val="0"/>
                <w:iCs/>
                <w:sz w:val="22"/>
                <w:szCs w:val="22"/>
              </w:rPr>
              <w:t>Decrease</w:t>
            </w:r>
          </w:p>
        </w:tc>
        <w:tc>
          <w:tcPr>
            <w:tcW w:w="1248" w:type="dxa"/>
            <w:tcBorders>
              <w:bottom w:val="single" w:sz="4" w:space="0" w:color="auto"/>
            </w:tcBorders>
          </w:tcPr>
          <w:p w14:paraId="044B9DF4" w14:textId="4268C8CF" w:rsidR="009514F7" w:rsidRPr="0044408F" w:rsidRDefault="00472A1E" w:rsidP="00274EC9">
            <w:pPr>
              <w:tabs>
                <w:tab w:val="decimal" w:pos="972"/>
              </w:tabs>
              <w:spacing w:line="240" w:lineRule="atLeast"/>
              <w:rPr>
                <w:szCs w:val="22"/>
                <w:lang w:val="en-US"/>
              </w:rPr>
            </w:pPr>
            <w:r>
              <w:rPr>
                <w:szCs w:val="22"/>
                <w:lang w:bidi="th-TH"/>
              </w:rPr>
              <w:t>(5)</w:t>
            </w:r>
          </w:p>
        </w:tc>
        <w:tc>
          <w:tcPr>
            <w:tcW w:w="238" w:type="dxa"/>
            <w:vAlign w:val="center"/>
          </w:tcPr>
          <w:p w14:paraId="63F746F8" w14:textId="77777777" w:rsidR="009514F7" w:rsidRPr="0044408F" w:rsidRDefault="009514F7" w:rsidP="00274EC9">
            <w:pPr>
              <w:tabs>
                <w:tab w:val="decimal" w:pos="972"/>
              </w:tabs>
              <w:spacing w:line="240" w:lineRule="atLeast"/>
              <w:rPr>
                <w:szCs w:val="22"/>
              </w:rPr>
            </w:pPr>
          </w:p>
        </w:tc>
        <w:tc>
          <w:tcPr>
            <w:tcW w:w="1259" w:type="dxa"/>
            <w:tcBorders>
              <w:bottom w:val="single" w:sz="4" w:space="0" w:color="auto"/>
            </w:tcBorders>
          </w:tcPr>
          <w:p w14:paraId="206A942D" w14:textId="77777777" w:rsidR="009514F7" w:rsidRPr="0044408F" w:rsidRDefault="009514F7" w:rsidP="008F595C">
            <w:pPr>
              <w:tabs>
                <w:tab w:val="decimal" w:pos="972"/>
              </w:tabs>
              <w:spacing w:line="240" w:lineRule="atLeast"/>
              <w:rPr>
                <w:szCs w:val="22"/>
                <w:lang w:val="en-US"/>
              </w:rPr>
            </w:pPr>
            <w:r>
              <w:rPr>
                <w:szCs w:val="22"/>
                <w:lang w:bidi="th-TH"/>
              </w:rPr>
              <w:t>(5)</w:t>
            </w:r>
          </w:p>
        </w:tc>
      </w:tr>
      <w:tr w:rsidR="000E6CDB" w:rsidRPr="0044408F" w14:paraId="30005F2C" w14:textId="77777777" w:rsidTr="00F63D78">
        <w:trPr>
          <w:trHeight w:val="80"/>
        </w:trPr>
        <w:tc>
          <w:tcPr>
            <w:tcW w:w="6531" w:type="dxa"/>
            <w:vAlign w:val="center"/>
          </w:tcPr>
          <w:p w14:paraId="67897C8F" w14:textId="77777777" w:rsidR="000E6CDB" w:rsidRPr="000E6CDB" w:rsidRDefault="000E6CDB" w:rsidP="00F63D78">
            <w:pPr>
              <w:pStyle w:val="Header"/>
              <w:spacing w:line="240" w:lineRule="atLeast"/>
              <w:ind w:firstLine="33"/>
              <w:jc w:val="left"/>
              <w:rPr>
                <w:b/>
                <w:bCs/>
                <w:i w:val="0"/>
                <w:iCs/>
                <w:sz w:val="22"/>
                <w:szCs w:val="22"/>
              </w:rPr>
            </w:pPr>
            <w:r w:rsidRPr="000E6CDB">
              <w:rPr>
                <w:b/>
                <w:bCs/>
                <w:i w:val="0"/>
                <w:iCs/>
                <w:sz w:val="22"/>
                <w:szCs w:val="22"/>
              </w:rPr>
              <w:t>At 31 March</w:t>
            </w:r>
          </w:p>
        </w:tc>
        <w:tc>
          <w:tcPr>
            <w:tcW w:w="1248" w:type="dxa"/>
            <w:tcBorders>
              <w:top w:val="single" w:sz="4" w:space="0" w:color="auto"/>
            </w:tcBorders>
          </w:tcPr>
          <w:p w14:paraId="207C59EF" w14:textId="3FD2F2FA" w:rsidR="000E6CDB" w:rsidRPr="000E6CDB" w:rsidRDefault="00F84F03" w:rsidP="00274EC9">
            <w:pPr>
              <w:tabs>
                <w:tab w:val="decimal" w:pos="972"/>
              </w:tabs>
              <w:spacing w:line="240" w:lineRule="atLeast"/>
              <w:rPr>
                <w:b/>
                <w:bCs/>
                <w:szCs w:val="22"/>
                <w:lang w:val="en-US"/>
              </w:rPr>
            </w:pPr>
            <w:r>
              <w:rPr>
                <w:b/>
                <w:bCs/>
                <w:szCs w:val="22"/>
                <w:lang w:val="en-US"/>
              </w:rPr>
              <w:t>112</w:t>
            </w:r>
          </w:p>
        </w:tc>
        <w:tc>
          <w:tcPr>
            <w:tcW w:w="238" w:type="dxa"/>
            <w:vAlign w:val="center"/>
          </w:tcPr>
          <w:p w14:paraId="5D92F373" w14:textId="77777777" w:rsidR="000E6CDB" w:rsidRPr="000E6CDB" w:rsidRDefault="000E6CDB" w:rsidP="00274EC9">
            <w:pPr>
              <w:tabs>
                <w:tab w:val="decimal" w:pos="972"/>
              </w:tabs>
              <w:spacing w:line="240" w:lineRule="atLeast"/>
              <w:rPr>
                <w:b/>
                <w:bCs/>
                <w:szCs w:val="22"/>
              </w:rPr>
            </w:pPr>
          </w:p>
        </w:tc>
        <w:tc>
          <w:tcPr>
            <w:tcW w:w="1259" w:type="dxa"/>
            <w:tcBorders>
              <w:top w:val="single" w:sz="4" w:space="0" w:color="auto"/>
            </w:tcBorders>
          </w:tcPr>
          <w:p w14:paraId="69926382" w14:textId="77777777" w:rsidR="000E6CDB" w:rsidRPr="000E6CDB" w:rsidRDefault="000E6CDB" w:rsidP="008E6270">
            <w:pPr>
              <w:tabs>
                <w:tab w:val="decimal" w:pos="972"/>
              </w:tabs>
              <w:spacing w:line="240" w:lineRule="atLeast"/>
              <w:rPr>
                <w:b/>
                <w:bCs/>
                <w:szCs w:val="22"/>
                <w:lang w:bidi="th-TH"/>
              </w:rPr>
            </w:pPr>
            <w:r w:rsidRPr="000E6CDB">
              <w:rPr>
                <w:b/>
                <w:bCs/>
                <w:szCs w:val="22"/>
                <w:lang w:bidi="th-TH"/>
              </w:rPr>
              <w:t>11</w:t>
            </w:r>
            <w:r w:rsidR="008E6270">
              <w:rPr>
                <w:b/>
                <w:bCs/>
                <w:szCs w:val="22"/>
                <w:lang w:bidi="th-TH"/>
              </w:rPr>
              <w:t>9</w:t>
            </w:r>
          </w:p>
        </w:tc>
      </w:tr>
      <w:tr w:rsidR="009514F7" w:rsidRPr="0044408F" w14:paraId="27E981E3" w14:textId="77777777" w:rsidTr="00F63D78">
        <w:tc>
          <w:tcPr>
            <w:tcW w:w="6531" w:type="dxa"/>
            <w:vAlign w:val="center"/>
          </w:tcPr>
          <w:p w14:paraId="194FF8DF" w14:textId="77777777" w:rsidR="009514F7" w:rsidRPr="004454C1" w:rsidRDefault="009514F7" w:rsidP="00F63D78">
            <w:pPr>
              <w:pStyle w:val="Header"/>
              <w:spacing w:line="240" w:lineRule="atLeast"/>
              <w:ind w:firstLine="33"/>
              <w:jc w:val="left"/>
              <w:rPr>
                <w:i w:val="0"/>
                <w:iCs/>
                <w:sz w:val="22"/>
                <w:szCs w:val="22"/>
              </w:rPr>
            </w:pPr>
          </w:p>
        </w:tc>
        <w:tc>
          <w:tcPr>
            <w:tcW w:w="1248" w:type="dxa"/>
            <w:tcBorders>
              <w:top w:val="double" w:sz="4" w:space="0" w:color="auto"/>
            </w:tcBorders>
            <w:vAlign w:val="center"/>
          </w:tcPr>
          <w:p w14:paraId="2C0B4D58" w14:textId="77777777" w:rsidR="009514F7" w:rsidRPr="004454C1" w:rsidRDefault="009514F7" w:rsidP="00274EC9">
            <w:pPr>
              <w:tabs>
                <w:tab w:val="decimal" w:pos="972"/>
              </w:tabs>
              <w:spacing w:line="240" w:lineRule="atLeast"/>
              <w:rPr>
                <w:iCs/>
                <w:szCs w:val="22"/>
              </w:rPr>
            </w:pPr>
          </w:p>
        </w:tc>
        <w:tc>
          <w:tcPr>
            <w:tcW w:w="238" w:type="dxa"/>
            <w:vAlign w:val="center"/>
          </w:tcPr>
          <w:p w14:paraId="48A2E3A3" w14:textId="77777777" w:rsidR="009514F7" w:rsidRPr="004454C1" w:rsidRDefault="009514F7" w:rsidP="00274EC9">
            <w:pPr>
              <w:tabs>
                <w:tab w:val="decimal" w:pos="972"/>
              </w:tabs>
              <w:spacing w:line="240" w:lineRule="atLeast"/>
              <w:rPr>
                <w:iCs/>
                <w:szCs w:val="22"/>
              </w:rPr>
            </w:pPr>
          </w:p>
        </w:tc>
        <w:tc>
          <w:tcPr>
            <w:tcW w:w="1259" w:type="dxa"/>
            <w:tcBorders>
              <w:top w:val="double" w:sz="4" w:space="0" w:color="auto"/>
            </w:tcBorders>
            <w:vAlign w:val="center"/>
          </w:tcPr>
          <w:p w14:paraId="2C03C6AC" w14:textId="77777777" w:rsidR="009514F7" w:rsidRPr="004454C1" w:rsidRDefault="009514F7" w:rsidP="00274EC9">
            <w:pPr>
              <w:tabs>
                <w:tab w:val="decimal" w:pos="972"/>
              </w:tabs>
              <w:spacing w:line="240" w:lineRule="atLeast"/>
              <w:rPr>
                <w:iCs/>
                <w:szCs w:val="22"/>
              </w:rPr>
            </w:pPr>
          </w:p>
        </w:tc>
      </w:tr>
      <w:tr w:rsidR="009514F7" w:rsidRPr="0044408F" w14:paraId="32344960" w14:textId="77777777" w:rsidTr="00F63D78">
        <w:tc>
          <w:tcPr>
            <w:tcW w:w="6531" w:type="dxa"/>
            <w:vAlign w:val="center"/>
          </w:tcPr>
          <w:p w14:paraId="4428AD4B" w14:textId="77777777" w:rsidR="009514F7" w:rsidRPr="0044408F" w:rsidRDefault="009514F7" w:rsidP="00F63D78">
            <w:pPr>
              <w:pStyle w:val="Header"/>
              <w:spacing w:line="240" w:lineRule="atLeast"/>
              <w:ind w:firstLine="33"/>
              <w:jc w:val="left"/>
              <w:rPr>
                <w:i w:val="0"/>
                <w:iCs/>
                <w:sz w:val="22"/>
                <w:szCs w:val="22"/>
                <w:lang w:val="en-US"/>
              </w:rPr>
            </w:pPr>
            <w:r w:rsidRPr="0044408F">
              <w:rPr>
                <w:b/>
                <w:bCs/>
                <w:sz w:val="22"/>
                <w:szCs w:val="22"/>
              </w:rPr>
              <w:t>Long-term</w:t>
            </w:r>
          </w:p>
        </w:tc>
        <w:tc>
          <w:tcPr>
            <w:tcW w:w="1248" w:type="dxa"/>
            <w:vAlign w:val="center"/>
          </w:tcPr>
          <w:p w14:paraId="678CE931" w14:textId="77777777" w:rsidR="009514F7" w:rsidRPr="0044408F" w:rsidRDefault="009514F7" w:rsidP="00274EC9">
            <w:pPr>
              <w:tabs>
                <w:tab w:val="decimal" w:pos="972"/>
              </w:tabs>
              <w:spacing w:line="240" w:lineRule="atLeast"/>
              <w:rPr>
                <w:szCs w:val="22"/>
              </w:rPr>
            </w:pPr>
          </w:p>
        </w:tc>
        <w:tc>
          <w:tcPr>
            <w:tcW w:w="238" w:type="dxa"/>
            <w:vAlign w:val="center"/>
          </w:tcPr>
          <w:p w14:paraId="23DAD990" w14:textId="77777777" w:rsidR="009514F7" w:rsidRPr="0044408F" w:rsidRDefault="009514F7" w:rsidP="00274EC9">
            <w:pPr>
              <w:tabs>
                <w:tab w:val="decimal" w:pos="972"/>
              </w:tabs>
              <w:spacing w:line="240" w:lineRule="atLeast"/>
              <w:rPr>
                <w:szCs w:val="22"/>
              </w:rPr>
            </w:pPr>
          </w:p>
        </w:tc>
        <w:tc>
          <w:tcPr>
            <w:tcW w:w="1259" w:type="dxa"/>
            <w:vAlign w:val="center"/>
          </w:tcPr>
          <w:p w14:paraId="1DD93E35" w14:textId="77777777" w:rsidR="009514F7" w:rsidRPr="0044408F" w:rsidRDefault="009514F7" w:rsidP="00274EC9">
            <w:pPr>
              <w:tabs>
                <w:tab w:val="decimal" w:pos="972"/>
              </w:tabs>
              <w:spacing w:line="240" w:lineRule="atLeast"/>
              <w:rPr>
                <w:szCs w:val="22"/>
              </w:rPr>
            </w:pPr>
          </w:p>
        </w:tc>
      </w:tr>
      <w:tr w:rsidR="009514F7" w:rsidRPr="0044408F" w14:paraId="58869CBB" w14:textId="77777777" w:rsidTr="00F63D78">
        <w:tc>
          <w:tcPr>
            <w:tcW w:w="6531" w:type="dxa"/>
            <w:vAlign w:val="center"/>
          </w:tcPr>
          <w:p w14:paraId="1AEFC4B7" w14:textId="77777777" w:rsidR="009514F7" w:rsidRPr="0044408F" w:rsidRDefault="009514F7" w:rsidP="00F63D78">
            <w:pPr>
              <w:pStyle w:val="Header"/>
              <w:spacing w:line="240" w:lineRule="atLeast"/>
              <w:ind w:firstLine="33"/>
              <w:jc w:val="left"/>
              <w:rPr>
                <w:b/>
                <w:bCs/>
                <w:sz w:val="22"/>
                <w:szCs w:val="22"/>
              </w:rPr>
            </w:pPr>
            <w:r w:rsidRPr="0044408F">
              <w:rPr>
                <w:i w:val="0"/>
                <w:iCs/>
                <w:sz w:val="22"/>
                <w:szCs w:val="22"/>
              </w:rPr>
              <w:t>At</w:t>
            </w:r>
            <w:r w:rsidRPr="007B1DB2">
              <w:rPr>
                <w:i w:val="0"/>
                <w:iCs/>
                <w:sz w:val="22"/>
                <w:szCs w:val="22"/>
                <w:lang w:val="en-US"/>
              </w:rPr>
              <w:t xml:space="preserve"> 1 </w:t>
            </w:r>
            <w:r w:rsidRPr="0044408F">
              <w:rPr>
                <w:i w:val="0"/>
                <w:iCs/>
                <w:sz w:val="22"/>
                <w:szCs w:val="22"/>
              </w:rPr>
              <w:t>January</w:t>
            </w:r>
            <w:r w:rsidRPr="007B1DB2">
              <w:rPr>
                <w:i w:val="0"/>
                <w:iCs/>
                <w:sz w:val="22"/>
                <w:szCs w:val="22"/>
                <w:lang w:val="en-US"/>
              </w:rPr>
              <w:t xml:space="preserve"> </w:t>
            </w:r>
          </w:p>
        </w:tc>
        <w:tc>
          <w:tcPr>
            <w:tcW w:w="1248" w:type="dxa"/>
          </w:tcPr>
          <w:p w14:paraId="7B5A55FA" w14:textId="4F70D588" w:rsidR="009514F7" w:rsidRPr="0044408F" w:rsidRDefault="00F84F03" w:rsidP="00274EC9">
            <w:pPr>
              <w:tabs>
                <w:tab w:val="decimal" w:pos="972"/>
              </w:tabs>
              <w:spacing w:line="240" w:lineRule="atLeast"/>
              <w:rPr>
                <w:szCs w:val="22"/>
              </w:rPr>
            </w:pPr>
            <w:r>
              <w:rPr>
                <w:szCs w:val="22"/>
              </w:rPr>
              <w:t>101</w:t>
            </w:r>
          </w:p>
        </w:tc>
        <w:tc>
          <w:tcPr>
            <w:tcW w:w="238" w:type="dxa"/>
            <w:vAlign w:val="center"/>
          </w:tcPr>
          <w:p w14:paraId="53A14C2F" w14:textId="77777777" w:rsidR="009514F7" w:rsidRPr="0044408F" w:rsidRDefault="009514F7" w:rsidP="00274EC9">
            <w:pPr>
              <w:tabs>
                <w:tab w:val="decimal" w:pos="972"/>
              </w:tabs>
              <w:spacing w:line="240" w:lineRule="atLeast"/>
              <w:rPr>
                <w:szCs w:val="22"/>
              </w:rPr>
            </w:pPr>
          </w:p>
        </w:tc>
        <w:tc>
          <w:tcPr>
            <w:tcW w:w="1259" w:type="dxa"/>
          </w:tcPr>
          <w:p w14:paraId="6DF4845C" w14:textId="77777777" w:rsidR="009514F7" w:rsidRPr="0044408F" w:rsidRDefault="009514F7" w:rsidP="00274EC9">
            <w:pPr>
              <w:tabs>
                <w:tab w:val="decimal" w:pos="972"/>
              </w:tabs>
              <w:spacing w:line="240" w:lineRule="atLeast"/>
              <w:rPr>
                <w:szCs w:val="22"/>
              </w:rPr>
            </w:pPr>
            <w:r>
              <w:rPr>
                <w:szCs w:val="22"/>
              </w:rPr>
              <w:t>90</w:t>
            </w:r>
          </w:p>
        </w:tc>
      </w:tr>
      <w:tr w:rsidR="009514F7" w:rsidRPr="0044408F" w14:paraId="20BE4634" w14:textId="77777777" w:rsidTr="00F63D78">
        <w:tc>
          <w:tcPr>
            <w:tcW w:w="6531" w:type="dxa"/>
            <w:vAlign w:val="center"/>
          </w:tcPr>
          <w:p w14:paraId="3F378D92" w14:textId="77777777" w:rsidR="009514F7" w:rsidRPr="0044408F" w:rsidRDefault="009514F7" w:rsidP="00F63D78">
            <w:pPr>
              <w:pStyle w:val="Header"/>
              <w:spacing w:line="240" w:lineRule="atLeast"/>
              <w:ind w:firstLine="33"/>
              <w:jc w:val="left"/>
              <w:rPr>
                <w:i w:val="0"/>
                <w:iCs/>
                <w:sz w:val="22"/>
                <w:szCs w:val="22"/>
              </w:rPr>
            </w:pPr>
            <w:r w:rsidRPr="00D26B3B">
              <w:rPr>
                <w:i w:val="0"/>
                <w:iCs/>
                <w:sz w:val="22"/>
                <w:szCs w:val="22"/>
              </w:rPr>
              <w:t>Decre</w:t>
            </w:r>
            <w:r>
              <w:rPr>
                <w:i w:val="0"/>
                <w:iCs/>
                <w:sz w:val="22"/>
                <w:szCs w:val="22"/>
              </w:rPr>
              <w:t>a</w:t>
            </w:r>
            <w:r w:rsidRPr="00D26B3B">
              <w:rPr>
                <w:i w:val="0"/>
                <w:iCs/>
                <w:sz w:val="22"/>
                <w:szCs w:val="22"/>
              </w:rPr>
              <w:t>se</w:t>
            </w:r>
          </w:p>
        </w:tc>
        <w:tc>
          <w:tcPr>
            <w:tcW w:w="1248" w:type="dxa"/>
            <w:tcBorders>
              <w:bottom w:val="single" w:sz="4" w:space="0" w:color="auto"/>
            </w:tcBorders>
          </w:tcPr>
          <w:p w14:paraId="513EF97F" w14:textId="02166F99" w:rsidR="009514F7" w:rsidRPr="0044408F" w:rsidRDefault="00F84F03" w:rsidP="00274EC9">
            <w:pPr>
              <w:tabs>
                <w:tab w:val="decimal" w:pos="972"/>
              </w:tabs>
              <w:spacing w:line="240" w:lineRule="atLeast"/>
              <w:rPr>
                <w:szCs w:val="22"/>
              </w:rPr>
            </w:pPr>
            <w:r>
              <w:rPr>
                <w:szCs w:val="22"/>
                <w:lang w:bidi="th-TH"/>
              </w:rPr>
              <w:t>(6)</w:t>
            </w:r>
          </w:p>
        </w:tc>
        <w:tc>
          <w:tcPr>
            <w:tcW w:w="238" w:type="dxa"/>
            <w:vAlign w:val="center"/>
          </w:tcPr>
          <w:p w14:paraId="77F666B5" w14:textId="77777777" w:rsidR="009514F7" w:rsidRPr="0044408F" w:rsidRDefault="009514F7" w:rsidP="00274EC9">
            <w:pPr>
              <w:tabs>
                <w:tab w:val="decimal" w:pos="972"/>
              </w:tabs>
              <w:spacing w:line="240" w:lineRule="atLeast"/>
              <w:rPr>
                <w:szCs w:val="22"/>
              </w:rPr>
            </w:pPr>
          </w:p>
        </w:tc>
        <w:tc>
          <w:tcPr>
            <w:tcW w:w="1259" w:type="dxa"/>
            <w:tcBorders>
              <w:bottom w:val="single" w:sz="4" w:space="0" w:color="auto"/>
            </w:tcBorders>
          </w:tcPr>
          <w:p w14:paraId="42CF2B55" w14:textId="77777777" w:rsidR="009514F7" w:rsidRPr="0044408F" w:rsidRDefault="009514F7" w:rsidP="008E6270">
            <w:pPr>
              <w:tabs>
                <w:tab w:val="decimal" w:pos="972"/>
              </w:tabs>
              <w:spacing w:line="240" w:lineRule="atLeast"/>
              <w:rPr>
                <w:szCs w:val="22"/>
              </w:rPr>
            </w:pPr>
            <w:r>
              <w:rPr>
                <w:szCs w:val="22"/>
              </w:rPr>
              <w:t>(</w:t>
            </w:r>
            <w:r w:rsidR="008E6270">
              <w:rPr>
                <w:szCs w:val="22"/>
              </w:rPr>
              <w:t>4</w:t>
            </w:r>
            <w:r>
              <w:rPr>
                <w:szCs w:val="22"/>
              </w:rPr>
              <w:t>)</w:t>
            </w:r>
          </w:p>
        </w:tc>
      </w:tr>
      <w:tr w:rsidR="009514F7" w:rsidRPr="00D26B3B" w14:paraId="4FD84FC4" w14:textId="77777777" w:rsidTr="00F63D78">
        <w:tc>
          <w:tcPr>
            <w:tcW w:w="6531" w:type="dxa"/>
            <w:vAlign w:val="center"/>
          </w:tcPr>
          <w:p w14:paraId="3E980910" w14:textId="77777777" w:rsidR="009514F7" w:rsidRPr="00D26B3B" w:rsidRDefault="000E6CDB" w:rsidP="00F63D78">
            <w:pPr>
              <w:pStyle w:val="Header"/>
              <w:spacing w:line="240" w:lineRule="atLeast"/>
              <w:ind w:firstLine="33"/>
              <w:jc w:val="left"/>
              <w:rPr>
                <w:i w:val="0"/>
                <w:iCs/>
                <w:sz w:val="22"/>
                <w:szCs w:val="22"/>
              </w:rPr>
            </w:pPr>
            <w:r w:rsidRPr="000E6CDB">
              <w:rPr>
                <w:b/>
                <w:bCs/>
                <w:i w:val="0"/>
                <w:iCs/>
                <w:sz w:val="22"/>
                <w:szCs w:val="22"/>
              </w:rPr>
              <w:t>At 31 March</w:t>
            </w:r>
          </w:p>
        </w:tc>
        <w:tc>
          <w:tcPr>
            <w:tcW w:w="1248" w:type="dxa"/>
            <w:tcBorders>
              <w:top w:val="single" w:sz="4" w:space="0" w:color="auto"/>
              <w:bottom w:val="double" w:sz="4" w:space="0" w:color="auto"/>
            </w:tcBorders>
          </w:tcPr>
          <w:p w14:paraId="69A09249" w14:textId="0C2BD86A" w:rsidR="009514F7" w:rsidRPr="00F63D78" w:rsidRDefault="00F84F03" w:rsidP="00274EC9">
            <w:pPr>
              <w:tabs>
                <w:tab w:val="decimal" w:pos="972"/>
              </w:tabs>
              <w:spacing w:line="240" w:lineRule="atLeast"/>
              <w:rPr>
                <w:b/>
                <w:bCs/>
                <w:szCs w:val="22"/>
                <w:lang w:val="en-US"/>
              </w:rPr>
            </w:pPr>
            <w:r w:rsidRPr="00F63D78">
              <w:rPr>
                <w:b/>
                <w:bCs/>
                <w:szCs w:val="22"/>
                <w:lang w:val="en-US"/>
              </w:rPr>
              <w:t>95</w:t>
            </w:r>
          </w:p>
        </w:tc>
        <w:tc>
          <w:tcPr>
            <w:tcW w:w="238" w:type="dxa"/>
            <w:vAlign w:val="center"/>
          </w:tcPr>
          <w:p w14:paraId="5018F4CD" w14:textId="77777777" w:rsidR="009514F7" w:rsidRPr="00D26B3B" w:rsidRDefault="009514F7" w:rsidP="00274EC9">
            <w:pPr>
              <w:pStyle w:val="Header"/>
              <w:spacing w:line="240" w:lineRule="atLeast"/>
              <w:jc w:val="left"/>
              <w:rPr>
                <w:i w:val="0"/>
                <w:iCs/>
                <w:sz w:val="22"/>
                <w:szCs w:val="22"/>
              </w:rPr>
            </w:pPr>
          </w:p>
        </w:tc>
        <w:tc>
          <w:tcPr>
            <w:tcW w:w="1259" w:type="dxa"/>
            <w:tcBorders>
              <w:top w:val="single" w:sz="4" w:space="0" w:color="auto"/>
              <w:bottom w:val="double" w:sz="4" w:space="0" w:color="auto"/>
            </w:tcBorders>
          </w:tcPr>
          <w:p w14:paraId="68744718" w14:textId="77777777" w:rsidR="009514F7" w:rsidRPr="00D26B3B" w:rsidRDefault="008E6270" w:rsidP="00274EC9">
            <w:pPr>
              <w:tabs>
                <w:tab w:val="decimal" w:pos="972"/>
              </w:tabs>
              <w:spacing w:line="240" w:lineRule="atLeast"/>
              <w:rPr>
                <w:szCs w:val="22"/>
                <w:rtl/>
                <w:cs/>
              </w:rPr>
            </w:pPr>
            <w:r>
              <w:rPr>
                <w:b/>
                <w:bCs/>
                <w:szCs w:val="22"/>
                <w:lang w:val="en-US" w:bidi="th-TH"/>
              </w:rPr>
              <w:t>86</w:t>
            </w:r>
          </w:p>
        </w:tc>
      </w:tr>
    </w:tbl>
    <w:p w14:paraId="3878E932" w14:textId="77777777" w:rsidR="00526328" w:rsidRPr="004454C1" w:rsidRDefault="00526328" w:rsidP="00C521C0">
      <w:pPr>
        <w:spacing w:line="240" w:lineRule="atLeast"/>
        <w:ind w:left="567"/>
        <w:jc w:val="thaiDistribute"/>
        <w:rPr>
          <w:szCs w:val="22"/>
          <w:lang w:val="en-US"/>
        </w:rPr>
      </w:pPr>
    </w:p>
    <w:p w14:paraId="1196F896" w14:textId="77777777" w:rsidR="00E5575C" w:rsidRDefault="00A53485" w:rsidP="00C521C0">
      <w:pPr>
        <w:spacing w:line="240" w:lineRule="atLeast"/>
        <w:ind w:left="567"/>
        <w:jc w:val="thaiDistribute"/>
        <w:rPr>
          <w:i/>
          <w:iCs/>
          <w:szCs w:val="22"/>
          <w:lang w:val="en-US" w:bidi="th-TH"/>
        </w:rPr>
      </w:pPr>
      <w:r>
        <w:rPr>
          <w:i/>
          <w:iCs/>
          <w:szCs w:val="22"/>
          <w:lang w:val="en-US"/>
        </w:rPr>
        <w:t>T</w:t>
      </w:r>
      <w:r w:rsidR="00E5575C" w:rsidRPr="0044408F">
        <w:rPr>
          <w:i/>
          <w:iCs/>
          <w:szCs w:val="22"/>
          <w:lang w:val="en-US"/>
        </w:rPr>
        <w:t>rade</w:t>
      </w:r>
      <w:r w:rsidR="007B1DB2" w:rsidRPr="007B1DB2">
        <w:rPr>
          <w:i/>
          <w:iCs/>
          <w:szCs w:val="22"/>
          <w:lang w:val="en-US"/>
        </w:rPr>
        <w:t xml:space="preserve"> </w:t>
      </w:r>
      <w:r w:rsidR="00E5575C" w:rsidRPr="0044408F">
        <w:rPr>
          <w:i/>
          <w:iCs/>
          <w:szCs w:val="22"/>
          <w:lang w:val="en-US"/>
        </w:rPr>
        <w:t>payable</w:t>
      </w:r>
      <w:r w:rsidR="00B03C9A">
        <w:rPr>
          <w:i/>
          <w:iCs/>
          <w:szCs w:val="22"/>
          <w:lang w:val="en-US" w:bidi="th-TH"/>
        </w:rPr>
        <w:t>s</w:t>
      </w:r>
    </w:p>
    <w:tbl>
      <w:tblPr>
        <w:tblW w:w="9213" w:type="dxa"/>
        <w:tblInd w:w="534" w:type="dxa"/>
        <w:tblLayout w:type="fixed"/>
        <w:tblLook w:val="0000" w:firstRow="0" w:lastRow="0" w:firstColumn="0" w:lastColumn="0" w:noHBand="0" w:noVBand="0"/>
      </w:tblPr>
      <w:tblGrid>
        <w:gridCol w:w="6449"/>
        <w:gridCol w:w="1256"/>
        <w:gridCol w:w="241"/>
        <w:gridCol w:w="1267"/>
      </w:tblGrid>
      <w:tr w:rsidR="00274EC9" w:rsidRPr="0044408F" w14:paraId="10105F66" w14:textId="77777777" w:rsidTr="00F63D78">
        <w:tc>
          <w:tcPr>
            <w:tcW w:w="6449" w:type="dxa"/>
            <w:vAlign w:val="center"/>
          </w:tcPr>
          <w:p w14:paraId="67CB48AA" w14:textId="77777777" w:rsidR="00274EC9" w:rsidRPr="0044408F" w:rsidRDefault="00274EC9" w:rsidP="00274EC9">
            <w:pPr>
              <w:spacing w:line="240" w:lineRule="atLeast"/>
              <w:rPr>
                <w:szCs w:val="22"/>
              </w:rPr>
            </w:pPr>
          </w:p>
        </w:tc>
        <w:tc>
          <w:tcPr>
            <w:tcW w:w="1256" w:type="dxa"/>
            <w:vAlign w:val="center"/>
          </w:tcPr>
          <w:p w14:paraId="7CAF881B"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31 March</w:t>
            </w:r>
          </w:p>
        </w:tc>
        <w:tc>
          <w:tcPr>
            <w:tcW w:w="241" w:type="dxa"/>
            <w:vAlign w:val="center"/>
          </w:tcPr>
          <w:p w14:paraId="750578A7" w14:textId="77777777" w:rsidR="00274EC9" w:rsidRPr="007A11D8" w:rsidRDefault="00274EC9" w:rsidP="00274EC9">
            <w:pPr>
              <w:spacing w:line="240" w:lineRule="auto"/>
              <w:jc w:val="center"/>
              <w:rPr>
                <w:rFonts w:cs="Times New Roman"/>
                <w:szCs w:val="22"/>
              </w:rPr>
            </w:pPr>
          </w:p>
        </w:tc>
        <w:tc>
          <w:tcPr>
            <w:tcW w:w="1267" w:type="dxa"/>
            <w:vAlign w:val="center"/>
          </w:tcPr>
          <w:p w14:paraId="6DF2A0D1"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31 December</w:t>
            </w:r>
          </w:p>
        </w:tc>
      </w:tr>
      <w:tr w:rsidR="00274EC9" w:rsidRPr="0044408F" w14:paraId="16975A51" w14:textId="77777777" w:rsidTr="00F63D78">
        <w:tc>
          <w:tcPr>
            <w:tcW w:w="6449" w:type="dxa"/>
            <w:vAlign w:val="center"/>
          </w:tcPr>
          <w:p w14:paraId="5F288E11" w14:textId="77777777" w:rsidR="00274EC9" w:rsidRPr="0044408F" w:rsidRDefault="00274EC9" w:rsidP="00274EC9">
            <w:pPr>
              <w:spacing w:line="240" w:lineRule="atLeast"/>
              <w:rPr>
                <w:szCs w:val="22"/>
              </w:rPr>
            </w:pPr>
          </w:p>
        </w:tc>
        <w:tc>
          <w:tcPr>
            <w:tcW w:w="1256" w:type="dxa"/>
            <w:vAlign w:val="center"/>
          </w:tcPr>
          <w:p w14:paraId="31DEFCFD" w14:textId="77777777" w:rsidR="00274EC9" w:rsidRPr="003516A8" w:rsidRDefault="00274EC9" w:rsidP="00274EC9">
            <w:pPr>
              <w:spacing w:line="240" w:lineRule="auto"/>
              <w:jc w:val="center"/>
              <w:rPr>
                <w:rFonts w:cs="Times New Roman"/>
                <w:szCs w:val="22"/>
                <w:lang w:val="en-US"/>
              </w:rPr>
            </w:pPr>
            <w:r>
              <w:rPr>
                <w:rFonts w:cs="Times New Roman"/>
                <w:szCs w:val="22"/>
                <w:lang w:val="en-US"/>
              </w:rPr>
              <w:t>2018</w:t>
            </w:r>
          </w:p>
        </w:tc>
        <w:tc>
          <w:tcPr>
            <w:tcW w:w="241" w:type="dxa"/>
            <w:vAlign w:val="center"/>
          </w:tcPr>
          <w:p w14:paraId="529C5571" w14:textId="77777777" w:rsidR="00274EC9" w:rsidRPr="007A11D8" w:rsidRDefault="00274EC9" w:rsidP="00274EC9">
            <w:pPr>
              <w:spacing w:line="240" w:lineRule="auto"/>
              <w:jc w:val="center"/>
              <w:rPr>
                <w:rFonts w:cs="Times New Roman"/>
                <w:szCs w:val="22"/>
              </w:rPr>
            </w:pPr>
          </w:p>
        </w:tc>
        <w:tc>
          <w:tcPr>
            <w:tcW w:w="1267" w:type="dxa"/>
            <w:vAlign w:val="center"/>
          </w:tcPr>
          <w:p w14:paraId="5286C098" w14:textId="77777777" w:rsidR="00274EC9" w:rsidRPr="003516A8" w:rsidRDefault="00274EC9" w:rsidP="00274EC9">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157EA6A6" w14:textId="77777777" w:rsidTr="00F63D78">
        <w:tc>
          <w:tcPr>
            <w:tcW w:w="6449" w:type="dxa"/>
            <w:vAlign w:val="center"/>
          </w:tcPr>
          <w:p w14:paraId="477099C3" w14:textId="77777777" w:rsidR="00BC4D67" w:rsidRPr="0044408F" w:rsidRDefault="00BC4D67" w:rsidP="00BC4D67">
            <w:pPr>
              <w:spacing w:line="240" w:lineRule="atLeast"/>
              <w:rPr>
                <w:szCs w:val="22"/>
              </w:rPr>
            </w:pPr>
          </w:p>
        </w:tc>
        <w:tc>
          <w:tcPr>
            <w:tcW w:w="2764" w:type="dxa"/>
            <w:gridSpan w:val="3"/>
            <w:vAlign w:val="center"/>
          </w:tcPr>
          <w:p w14:paraId="45C79A7E" w14:textId="77777777" w:rsidR="00BC4D67" w:rsidRPr="0044408F" w:rsidRDefault="00BC4D67" w:rsidP="00BC4D6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BC4D67" w:rsidRPr="0044408F" w14:paraId="5BB1AD34" w14:textId="77777777" w:rsidTr="00F63D78">
        <w:tc>
          <w:tcPr>
            <w:tcW w:w="6449" w:type="dxa"/>
            <w:vAlign w:val="center"/>
          </w:tcPr>
          <w:p w14:paraId="36CBDDBC" w14:textId="77777777" w:rsidR="00BC4D67" w:rsidRPr="0044408F" w:rsidRDefault="00BC4D67" w:rsidP="00BC4D67">
            <w:pPr>
              <w:spacing w:line="240" w:lineRule="atLeast"/>
              <w:rPr>
                <w:i/>
                <w:iCs/>
                <w:szCs w:val="22"/>
              </w:rPr>
            </w:pPr>
            <w:r w:rsidRPr="0044408F">
              <w:rPr>
                <w:i/>
                <w:iCs/>
                <w:szCs w:val="22"/>
              </w:rPr>
              <w:t>Associates</w:t>
            </w:r>
          </w:p>
        </w:tc>
        <w:tc>
          <w:tcPr>
            <w:tcW w:w="1256" w:type="dxa"/>
            <w:vAlign w:val="center"/>
          </w:tcPr>
          <w:p w14:paraId="46064E50" w14:textId="77777777" w:rsidR="00BC4D67" w:rsidRPr="0044408F" w:rsidRDefault="00BC4D67" w:rsidP="00BC4D67">
            <w:pPr>
              <w:tabs>
                <w:tab w:val="decimal" w:pos="972"/>
              </w:tabs>
              <w:spacing w:line="240" w:lineRule="atLeast"/>
              <w:rPr>
                <w:szCs w:val="22"/>
              </w:rPr>
            </w:pPr>
          </w:p>
        </w:tc>
        <w:tc>
          <w:tcPr>
            <w:tcW w:w="241" w:type="dxa"/>
            <w:vAlign w:val="center"/>
          </w:tcPr>
          <w:p w14:paraId="7AF724CE" w14:textId="77777777" w:rsidR="00BC4D67" w:rsidRPr="0044408F" w:rsidRDefault="00BC4D67" w:rsidP="00BC4D67">
            <w:pPr>
              <w:tabs>
                <w:tab w:val="decimal" w:pos="972"/>
              </w:tabs>
              <w:spacing w:line="240" w:lineRule="atLeast"/>
              <w:rPr>
                <w:szCs w:val="22"/>
              </w:rPr>
            </w:pPr>
          </w:p>
        </w:tc>
        <w:tc>
          <w:tcPr>
            <w:tcW w:w="1267" w:type="dxa"/>
            <w:vAlign w:val="center"/>
          </w:tcPr>
          <w:p w14:paraId="764BF98E" w14:textId="77777777" w:rsidR="00BC4D67" w:rsidRPr="0044408F" w:rsidRDefault="00BC4D67" w:rsidP="00BC4D67">
            <w:pPr>
              <w:tabs>
                <w:tab w:val="decimal" w:pos="972"/>
              </w:tabs>
              <w:spacing w:line="240" w:lineRule="atLeast"/>
              <w:rPr>
                <w:szCs w:val="22"/>
              </w:rPr>
            </w:pPr>
          </w:p>
        </w:tc>
      </w:tr>
      <w:tr w:rsidR="00274EC9" w:rsidRPr="0044408F" w14:paraId="16628ED8" w14:textId="77777777" w:rsidTr="00F63D78">
        <w:trPr>
          <w:trHeight w:val="80"/>
        </w:trPr>
        <w:tc>
          <w:tcPr>
            <w:tcW w:w="6449" w:type="dxa"/>
          </w:tcPr>
          <w:p w14:paraId="4A4E7E07" w14:textId="77777777" w:rsidR="00274EC9" w:rsidRPr="0044408F" w:rsidRDefault="00274EC9" w:rsidP="00274EC9">
            <w:pPr>
              <w:spacing w:line="240" w:lineRule="atLeast"/>
              <w:rPr>
                <w:szCs w:val="22"/>
              </w:rPr>
            </w:pPr>
            <w:r w:rsidRPr="00711D89">
              <w:t xml:space="preserve">Mehr Petrochemical Company (P.J.S.C.) </w:t>
            </w:r>
          </w:p>
        </w:tc>
        <w:tc>
          <w:tcPr>
            <w:tcW w:w="1256" w:type="dxa"/>
          </w:tcPr>
          <w:p w14:paraId="4045C017" w14:textId="796CB249" w:rsidR="00274EC9" w:rsidRPr="00DB00DE" w:rsidDel="00141AE2" w:rsidRDefault="00F84F03" w:rsidP="00274EC9">
            <w:pPr>
              <w:tabs>
                <w:tab w:val="decimal" w:pos="945"/>
              </w:tabs>
              <w:spacing w:line="240" w:lineRule="atLeast"/>
              <w:jc w:val="center"/>
              <w:rPr>
                <w:szCs w:val="22"/>
                <w:lang w:val="en-US"/>
              </w:rPr>
            </w:pPr>
            <w:r>
              <w:rPr>
                <w:szCs w:val="22"/>
                <w:lang w:val="en-US"/>
              </w:rPr>
              <w:t>1,255</w:t>
            </w:r>
          </w:p>
        </w:tc>
        <w:tc>
          <w:tcPr>
            <w:tcW w:w="241" w:type="dxa"/>
            <w:vAlign w:val="center"/>
          </w:tcPr>
          <w:p w14:paraId="4EE6FB43" w14:textId="77777777" w:rsidR="00274EC9" w:rsidRPr="0044408F" w:rsidRDefault="00274EC9" w:rsidP="00274EC9">
            <w:pPr>
              <w:tabs>
                <w:tab w:val="decimal" w:pos="972"/>
              </w:tabs>
              <w:spacing w:line="240" w:lineRule="atLeast"/>
              <w:rPr>
                <w:szCs w:val="22"/>
              </w:rPr>
            </w:pPr>
          </w:p>
        </w:tc>
        <w:tc>
          <w:tcPr>
            <w:tcW w:w="1267" w:type="dxa"/>
          </w:tcPr>
          <w:p w14:paraId="0E420911" w14:textId="77777777" w:rsidR="00274EC9" w:rsidRPr="00DB00DE" w:rsidDel="00141AE2" w:rsidRDefault="00274EC9" w:rsidP="00274EC9">
            <w:pPr>
              <w:tabs>
                <w:tab w:val="decimal" w:pos="945"/>
              </w:tabs>
              <w:spacing w:line="240" w:lineRule="atLeast"/>
              <w:jc w:val="center"/>
              <w:rPr>
                <w:szCs w:val="22"/>
                <w:lang w:val="en-US"/>
              </w:rPr>
            </w:pPr>
            <w:r>
              <w:rPr>
                <w:szCs w:val="22"/>
                <w:lang w:val="en-US"/>
              </w:rPr>
              <w:t>1,565</w:t>
            </w:r>
          </w:p>
        </w:tc>
      </w:tr>
      <w:tr w:rsidR="00274EC9" w:rsidRPr="0044408F" w14:paraId="76D0F2E2" w14:textId="77777777" w:rsidTr="00F63D78">
        <w:tc>
          <w:tcPr>
            <w:tcW w:w="6449" w:type="dxa"/>
          </w:tcPr>
          <w:p w14:paraId="5E0EBAC0" w14:textId="77777777" w:rsidR="00274EC9" w:rsidRPr="0044408F" w:rsidRDefault="00274EC9" w:rsidP="00274EC9">
            <w:pPr>
              <w:spacing w:line="240" w:lineRule="atLeast"/>
              <w:rPr>
                <w:szCs w:val="22"/>
              </w:rPr>
            </w:pPr>
            <w:r w:rsidRPr="00711D89">
              <w:t xml:space="preserve">Siam Polyethylene Co., Ltd. </w:t>
            </w:r>
          </w:p>
        </w:tc>
        <w:tc>
          <w:tcPr>
            <w:tcW w:w="1256" w:type="dxa"/>
          </w:tcPr>
          <w:p w14:paraId="761F401F" w14:textId="52BF0DB4" w:rsidR="00274EC9" w:rsidRPr="00DB00DE" w:rsidDel="009C5523" w:rsidRDefault="00F84F03" w:rsidP="00274EC9">
            <w:pPr>
              <w:tabs>
                <w:tab w:val="decimal" w:pos="945"/>
              </w:tabs>
              <w:spacing w:line="240" w:lineRule="atLeast"/>
              <w:jc w:val="center"/>
              <w:rPr>
                <w:szCs w:val="22"/>
                <w:lang w:val="en-US"/>
              </w:rPr>
            </w:pPr>
            <w:r>
              <w:rPr>
                <w:szCs w:val="22"/>
                <w:lang w:val="en-US"/>
              </w:rPr>
              <w:t>594</w:t>
            </w:r>
          </w:p>
        </w:tc>
        <w:tc>
          <w:tcPr>
            <w:tcW w:w="241" w:type="dxa"/>
            <w:vAlign w:val="center"/>
          </w:tcPr>
          <w:p w14:paraId="27EBE671" w14:textId="77777777" w:rsidR="00274EC9" w:rsidRPr="0044408F" w:rsidRDefault="00274EC9" w:rsidP="00274EC9">
            <w:pPr>
              <w:tabs>
                <w:tab w:val="decimal" w:pos="972"/>
              </w:tabs>
              <w:spacing w:line="240" w:lineRule="atLeast"/>
              <w:rPr>
                <w:szCs w:val="22"/>
              </w:rPr>
            </w:pPr>
          </w:p>
        </w:tc>
        <w:tc>
          <w:tcPr>
            <w:tcW w:w="1267" w:type="dxa"/>
          </w:tcPr>
          <w:p w14:paraId="1FF43639" w14:textId="77777777" w:rsidR="00274EC9" w:rsidRPr="00DB00DE" w:rsidDel="009C5523" w:rsidRDefault="00274EC9" w:rsidP="00274EC9">
            <w:pPr>
              <w:tabs>
                <w:tab w:val="decimal" w:pos="945"/>
              </w:tabs>
              <w:spacing w:line="240" w:lineRule="atLeast"/>
              <w:jc w:val="center"/>
              <w:rPr>
                <w:szCs w:val="22"/>
                <w:lang w:val="en-US"/>
              </w:rPr>
            </w:pPr>
            <w:r>
              <w:rPr>
                <w:szCs w:val="22"/>
                <w:lang w:val="en-US"/>
              </w:rPr>
              <w:t>501</w:t>
            </w:r>
          </w:p>
        </w:tc>
      </w:tr>
      <w:tr w:rsidR="00274EC9" w:rsidRPr="0044408F" w14:paraId="09B1D160" w14:textId="77777777" w:rsidTr="00F63D78">
        <w:tc>
          <w:tcPr>
            <w:tcW w:w="6449" w:type="dxa"/>
          </w:tcPr>
          <w:p w14:paraId="4902C18F" w14:textId="77777777" w:rsidR="00274EC9" w:rsidRPr="00F60F3E" w:rsidRDefault="00274EC9" w:rsidP="00274EC9">
            <w:pPr>
              <w:spacing w:line="240" w:lineRule="atLeast"/>
            </w:pPr>
            <w:r w:rsidRPr="00711D89">
              <w:t xml:space="preserve">Siam Kubota Corporation Co., Ltd. </w:t>
            </w:r>
          </w:p>
        </w:tc>
        <w:tc>
          <w:tcPr>
            <w:tcW w:w="1256" w:type="dxa"/>
          </w:tcPr>
          <w:p w14:paraId="09C875BA" w14:textId="5787EA4E" w:rsidR="00274EC9" w:rsidRPr="00DB00DE" w:rsidDel="00141AE2" w:rsidRDefault="00F84F03" w:rsidP="00274EC9">
            <w:pPr>
              <w:tabs>
                <w:tab w:val="decimal" w:pos="945"/>
              </w:tabs>
              <w:spacing w:line="240" w:lineRule="atLeast"/>
              <w:jc w:val="center"/>
              <w:rPr>
                <w:szCs w:val="22"/>
                <w:lang w:val="en-US"/>
              </w:rPr>
            </w:pPr>
            <w:r>
              <w:rPr>
                <w:szCs w:val="22"/>
                <w:lang w:val="en-US"/>
              </w:rPr>
              <w:t>552</w:t>
            </w:r>
          </w:p>
        </w:tc>
        <w:tc>
          <w:tcPr>
            <w:tcW w:w="241" w:type="dxa"/>
            <w:vAlign w:val="center"/>
          </w:tcPr>
          <w:p w14:paraId="6A590DD3" w14:textId="77777777" w:rsidR="00274EC9" w:rsidRPr="0044408F" w:rsidRDefault="00274EC9" w:rsidP="00274EC9">
            <w:pPr>
              <w:tabs>
                <w:tab w:val="decimal" w:pos="972"/>
              </w:tabs>
              <w:spacing w:line="240" w:lineRule="atLeast"/>
              <w:rPr>
                <w:szCs w:val="22"/>
              </w:rPr>
            </w:pPr>
          </w:p>
        </w:tc>
        <w:tc>
          <w:tcPr>
            <w:tcW w:w="1267" w:type="dxa"/>
          </w:tcPr>
          <w:p w14:paraId="75744CC3" w14:textId="77777777" w:rsidR="00274EC9" w:rsidRPr="00DB00DE" w:rsidDel="00141AE2" w:rsidRDefault="00274EC9" w:rsidP="00274EC9">
            <w:pPr>
              <w:tabs>
                <w:tab w:val="decimal" w:pos="945"/>
              </w:tabs>
              <w:spacing w:line="240" w:lineRule="atLeast"/>
              <w:jc w:val="center"/>
              <w:rPr>
                <w:szCs w:val="22"/>
                <w:lang w:val="en-US"/>
              </w:rPr>
            </w:pPr>
            <w:r>
              <w:rPr>
                <w:szCs w:val="22"/>
                <w:lang w:val="en-US"/>
              </w:rPr>
              <w:t>470</w:t>
            </w:r>
          </w:p>
        </w:tc>
      </w:tr>
      <w:tr w:rsidR="00274EC9" w:rsidRPr="0044408F" w14:paraId="399B2483" w14:textId="77777777" w:rsidTr="00F63D78">
        <w:tc>
          <w:tcPr>
            <w:tcW w:w="6449" w:type="dxa"/>
          </w:tcPr>
          <w:p w14:paraId="05B9FF29" w14:textId="77777777" w:rsidR="00274EC9" w:rsidRPr="0044408F" w:rsidRDefault="00274EC9" w:rsidP="00274EC9">
            <w:pPr>
              <w:spacing w:line="240" w:lineRule="atLeast"/>
              <w:rPr>
                <w:szCs w:val="22"/>
              </w:rPr>
            </w:pPr>
            <w:r w:rsidRPr="00FD07B7">
              <w:t>PT Chandra Asri Petrochemical Tbk</w:t>
            </w:r>
            <w:r>
              <w:rPr>
                <w:lang w:val="en-US" w:bidi="th-TH"/>
              </w:rPr>
              <w:t>.</w:t>
            </w:r>
            <w:r w:rsidRPr="00FD07B7">
              <w:t xml:space="preserve"> </w:t>
            </w:r>
          </w:p>
        </w:tc>
        <w:tc>
          <w:tcPr>
            <w:tcW w:w="1256" w:type="dxa"/>
          </w:tcPr>
          <w:p w14:paraId="4B7E6C9C" w14:textId="0A61BF3C" w:rsidR="00274EC9" w:rsidRPr="003550B3" w:rsidRDefault="00F84F03" w:rsidP="00274EC9">
            <w:pPr>
              <w:tabs>
                <w:tab w:val="decimal" w:pos="945"/>
              </w:tabs>
              <w:spacing w:line="240" w:lineRule="atLeast"/>
              <w:jc w:val="center"/>
              <w:rPr>
                <w:szCs w:val="22"/>
                <w:lang w:val="en-US"/>
              </w:rPr>
            </w:pPr>
            <w:r>
              <w:rPr>
                <w:szCs w:val="22"/>
                <w:lang w:val="en-US"/>
              </w:rPr>
              <w:t>524</w:t>
            </w:r>
          </w:p>
        </w:tc>
        <w:tc>
          <w:tcPr>
            <w:tcW w:w="241" w:type="dxa"/>
            <w:vAlign w:val="center"/>
          </w:tcPr>
          <w:p w14:paraId="4C1976A9" w14:textId="77777777" w:rsidR="00274EC9" w:rsidRPr="0044408F" w:rsidRDefault="00274EC9" w:rsidP="00274EC9">
            <w:pPr>
              <w:tabs>
                <w:tab w:val="decimal" w:pos="972"/>
              </w:tabs>
              <w:spacing w:line="240" w:lineRule="atLeast"/>
              <w:rPr>
                <w:szCs w:val="22"/>
              </w:rPr>
            </w:pPr>
          </w:p>
        </w:tc>
        <w:tc>
          <w:tcPr>
            <w:tcW w:w="1267" w:type="dxa"/>
          </w:tcPr>
          <w:p w14:paraId="07EA1102" w14:textId="77777777" w:rsidR="00274EC9" w:rsidRPr="003550B3" w:rsidRDefault="00274EC9" w:rsidP="00274EC9">
            <w:pPr>
              <w:tabs>
                <w:tab w:val="decimal" w:pos="945"/>
              </w:tabs>
              <w:spacing w:line="240" w:lineRule="atLeast"/>
              <w:jc w:val="center"/>
              <w:rPr>
                <w:szCs w:val="22"/>
                <w:lang w:val="en-US"/>
              </w:rPr>
            </w:pPr>
            <w:r>
              <w:rPr>
                <w:szCs w:val="22"/>
                <w:lang w:val="en-US"/>
              </w:rPr>
              <w:t>454</w:t>
            </w:r>
          </w:p>
        </w:tc>
      </w:tr>
      <w:tr w:rsidR="00274EC9" w:rsidRPr="0044408F" w14:paraId="08CCDC75" w14:textId="77777777" w:rsidTr="00F63D78">
        <w:tc>
          <w:tcPr>
            <w:tcW w:w="6449" w:type="dxa"/>
          </w:tcPr>
          <w:p w14:paraId="0751A069" w14:textId="77777777" w:rsidR="00274EC9" w:rsidRPr="0044408F" w:rsidRDefault="00274EC9" w:rsidP="00274EC9">
            <w:pPr>
              <w:spacing w:line="240" w:lineRule="atLeast"/>
              <w:rPr>
                <w:szCs w:val="22"/>
              </w:rPr>
            </w:pPr>
            <w:r w:rsidRPr="00711D89">
              <w:t xml:space="preserve">The Siam Gypsum Industry (Saraburi) Co., Ltd.  </w:t>
            </w:r>
          </w:p>
        </w:tc>
        <w:tc>
          <w:tcPr>
            <w:tcW w:w="1256" w:type="dxa"/>
          </w:tcPr>
          <w:p w14:paraId="61839397" w14:textId="31FB25E4" w:rsidR="00274EC9" w:rsidRPr="00DB00DE" w:rsidDel="009C5523" w:rsidRDefault="00F84F03" w:rsidP="00274EC9">
            <w:pPr>
              <w:tabs>
                <w:tab w:val="decimal" w:pos="945"/>
              </w:tabs>
              <w:spacing w:line="240" w:lineRule="atLeast"/>
              <w:jc w:val="center"/>
              <w:rPr>
                <w:szCs w:val="22"/>
                <w:lang w:val="en-US"/>
              </w:rPr>
            </w:pPr>
            <w:r>
              <w:rPr>
                <w:szCs w:val="22"/>
                <w:lang w:val="en-US"/>
              </w:rPr>
              <w:t>221</w:t>
            </w:r>
          </w:p>
        </w:tc>
        <w:tc>
          <w:tcPr>
            <w:tcW w:w="241" w:type="dxa"/>
            <w:vAlign w:val="center"/>
          </w:tcPr>
          <w:p w14:paraId="0FC1F195" w14:textId="77777777" w:rsidR="00274EC9" w:rsidRPr="0044408F" w:rsidRDefault="00274EC9" w:rsidP="00274EC9">
            <w:pPr>
              <w:tabs>
                <w:tab w:val="decimal" w:pos="972"/>
              </w:tabs>
              <w:spacing w:line="240" w:lineRule="atLeast"/>
              <w:rPr>
                <w:szCs w:val="22"/>
              </w:rPr>
            </w:pPr>
          </w:p>
        </w:tc>
        <w:tc>
          <w:tcPr>
            <w:tcW w:w="1267" w:type="dxa"/>
          </w:tcPr>
          <w:p w14:paraId="1E5D9FEC" w14:textId="77777777" w:rsidR="00274EC9" w:rsidRPr="00DB00DE" w:rsidDel="009C5523" w:rsidRDefault="00274EC9" w:rsidP="00274EC9">
            <w:pPr>
              <w:tabs>
                <w:tab w:val="decimal" w:pos="945"/>
              </w:tabs>
              <w:spacing w:line="240" w:lineRule="atLeast"/>
              <w:jc w:val="center"/>
              <w:rPr>
                <w:szCs w:val="22"/>
                <w:lang w:val="en-US"/>
              </w:rPr>
            </w:pPr>
            <w:r>
              <w:rPr>
                <w:szCs w:val="22"/>
                <w:lang w:val="en-US"/>
              </w:rPr>
              <w:t>198</w:t>
            </w:r>
          </w:p>
        </w:tc>
      </w:tr>
      <w:tr w:rsidR="00F84F03" w:rsidRPr="0044408F" w14:paraId="02EC1925" w14:textId="77777777" w:rsidTr="00F63D78">
        <w:tc>
          <w:tcPr>
            <w:tcW w:w="6449" w:type="dxa"/>
          </w:tcPr>
          <w:p w14:paraId="28B15B90" w14:textId="77777777" w:rsidR="00F84F03" w:rsidRPr="00D26B3B" w:rsidRDefault="00F84F03" w:rsidP="00C62757">
            <w:pPr>
              <w:spacing w:line="240" w:lineRule="atLeast"/>
            </w:pPr>
            <w:r w:rsidRPr="00D26B3B">
              <w:t xml:space="preserve">Bangkok Synthetics Co., Ltd. </w:t>
            </w:r>
          </w:p>
        </w:tc>
        <w:tc>
          <w:tcPr>
            <w:tcW w:w="1256" w:type="dxa"/>
          </w:tcPr>
          <w:p w14:paraId="371266E6" w14:textId="77777777" w:rsidR="00F84F03" w:rsidRPr="00DB00DE" w:rsidDel="009C5523" w:rsidRDefault="00F84F03" w:rsidP="00C62757">
            <w:pPr>
              <w:tabs>
                <w:tab w:val="decimal" w:pos="945"/>
              </w:tabs>
              <w:spacing w:line="240" w:lineRule="atLeast"/>
              <w:jc w:val="center"/>
              <w:rPr>
                <w:szCs w:val="22"/>
                <w:lang w:val="en-US"/>
              </w:rPr>
            </w:pPr>
            <w:r>
              <w:rPr>
                <w:szCs w:val="22"/>
                <w:lang w:val="en-US"/>
              </w:rPr>
              <w:t>206</w:t>
            </w:r>
          </w:p>
        </w:tc>
        <w:tc>
          <w:tcPr>
            <w:tcW w:w="241" w:type="dxa"/>
            <w:vAlign w:val="center"/>
          </w:tcPr>
          <w:p w14:paraId="58025940" w14:textId="77777777" w:rsidR="00F84F03" w:rsidRPr="00D26B3B" w:rsidRDefault="00F84F03" w:rsidP="00C62757">
            <w:pPr>
              <w:tabs>
                <w:tab w:val="decimal" w:pos="972"/>
              </w:tabs>
              <w:spacing w:line="240" w:lineRule="atLeast"/>
              <w:rPr>
                <w:szCs w:val="22"/>
              </w:rPr>
            </w:pPr>
          </w:p>
        </w:tc>
        <w:tc>
          <w:tcPr>
            <w:tcW w:w="1267" w:type="dxa"/>
          </w:tcPr>
          <w:p w14:paraId="6D26C1F7" w14:textId="77777777" w:rsidR="00F84F03" w:rsidRPr="00DB00DE" w:rsidDel="009C5523" w:rsidRDefault="00F84F03" w:rsidP="00C62757">
            <w:pPr>
              <w:tabs>
                <w:tab w:val="decimal" w:pos="945"/>
              </w:tabs>
              <w:spacing w:line="240" w:lineRule="atLeast"/>
              <w:jc w:val="center"/>
              <w:rPr>
                <w:szCs w:val="22"/>
                <w:lang w:val="en-US"/>
              </w:rPr>
            </w:pPr>
            <w:r>
              <w:rPr>
                <w:szCs w:val="22"/>
                <w:lang w:val="en-US"/>
              </w:rPr>
              <w:t>223</w:t>
            </w:r>
          </w:p>
        </w:tc>
      </w:tr>
      <w:tr w:rsidR="00274EC9" w:rsidRPr="0044408F" w14:paraId="7D78D2B4" w14:textId="77777777" w:rsidTr="00F63D78">
        <w:tc>
          <w:tcPr>
            <w:tcW w:w="6449" w:type="dxa"/>
          </w:tcPr>
          <w:p w14:paraId="36321F10" w14:textId="77777777" w:rsidR="00274EC9" w:rsidRPr="0044408F" w:rsidRDefault="00274EC9" w:rsidP="00274EC9">
            <w:pPr>
              <w:spacing w:line="240" w:lineRule="atLeast"/>
              <w:rPr>
                <w:szCs w:val="22"/>
              </w:rPr>
            </w:pPr>
            <w:r w:rsidRPr="00711D89">
              <w:t xml:space="preserve">Thai MMA Co., Ltd. </w:t>
            </w:r>
          </w:p>
        </w:tc>
        <w:tc>
          <w:tcPr>
            <w:tcW w:w="1256" w:type="dxa"/>
          </w:tcPr>
          <w:p w14:paraId="3BDE893F" w14:textId="6985A4BC" w:rsidR="00274EC9" w:rsidRPr="00DB00DE" w:rsidDel="00141AE2" w:rsidRDefault="00F84F03" w:rsidP="00274EC9">
            <w:pPr>
              <w:tabs>
                <w:tab w:val="decimal" w:pos="945"/>
              </w:tabs>
              <w:spacing w:line="240" w:lineRule="atLeast"/>
              <w:jc w:val="center"/>
              <w:rPr>
                <w:szCs w:val="22"/>
                <w:lang w:val="en-US"/>
              </w:rPr>
            </w:pPr>
            <w:r>
              <w:rPr>
                <w:szCs w:val="22"/>
                <w:lang w:val="en-US"/>
              </w:rPr>
              <w:t>157</w:t>
            </w:r>
          </w:p>
        </w:tc>
        <w:tc>
          <w:tcPr>
            <w:tcW w:w="241" w:type="dxa"/>
            <w:vAlign w:val="center"/>
          </w:tcPr>
          <w:p w14:paraId="634406F5" w14:textId="77777777" w:rsidR="00274EC9" w:rsidRPr="0044408F" w:rsidRDefault="00274EC9" w:rsidP="00274EC9">
            <w:pPr>
              <w:tabs>
                <w:tab w:val="decimal" w:pos="972"/>
              </w:tabs>
              <w:spacing w:line="240" w:lineRule="atLeast"/>
              <w:rPr>
                <w:szCs w:val="22"/>
              </w:rPr>
            </w:pPr>
          </w:p>
        </w:tc>
        <w:tc>
          <w:tcPr>
            <w:tcW w:w="1267" w:type="dxa"/>
          </w:tcPr>
          <w:p w14:paraId="43CBD360" w14:textId="77777777" w:rsidR="00274EC9" w:rsidRPr="00DB00DE" w:rsidDel="00141AE2" w:rsidRDefault="00274EC9" w:rsidP="00274EC9">
            <w:pPr>
              <w:tabs>
                <w:tab w:val="decimal" w:pos="945"/>
              </w:tabs>
              <w:spacing w:line="240" w:lineRule="atLeast"/>
              <w:jc w:val="center"/>
              <w:rPr>
                <w:szCs w:val="22"/>
                <w:lang w:val="en-US"/>
              </w:rPr>
            </w:pPr>
            <w:r>
              <w:rPr>
                <w:szCs w:val="22"/>
                <w:lang w:val="en-US"/>
              </w:rPr>
              <w:t>172</w:t>
            </w:r>
          </w:p>
        </w:tc>
      </w:tr>
      <w:tr w:rsidR="00274EC9" w:rsidRPr="0044408F" w14:paraId="5B8225DD" w14:textId="77777777" w:rsidTr="00F63D78">
        <w:tc>
          <w:tcPr>
            <w:tcW w:w="6449" w:type="dxa"/>
          </w:tcPr>
          <w:p w14:paraId="1F383283" w14:textId="77777777" w:rsidR="00274EC9" w:rsidRPr="0044408F" w:rsidRDefault="00274EC9" w:rsidP="00274EC9">
            <w:pPr>
              <w:spacing w:line="240" w:lineRule="atLeast"/>
              <w:rPr>
                <w:szCs w:val="22"/>
              </w:rPr>
            </w:pPr>
            <w:r w:rsidRPr="00711D89">
              <w:t xml:space="preserve">Siam Synthetic Latex Co., Ltd. </w:t>
            </w:r>
          </w:p>
        </w:tc>
        <w:tc>
          <w:tcPr>
            <w:tcW w:w="1256" w:type="dxa"/>
          </w:tcPr>
          <w:p w14:paraId="49F68D74" w14:textId="2C27DA26" w:rsidR="00274EC9" w:rsidRPr="00083FA4" w:rsidDel="00141AE2" w:rsidRDefault="00F84F03" w:rsidP="00274EC9">
            <w:pPr>
              <w:tabs>
                <w:tab w:val="decimal" w:pos="945"/>
              </w:tabs>
              <w:spacing w:line="240" w:lineRule="atLeast"/>
              <w:jc w:val="center"/>
              <w:rPr>
                <w:szCs w:val="22"/>
              </w:rPr>
            </w:pPr>
            <w:r>
              <w:rPr>
                <w:szCs w:val="22"/>
              </w:rPr>
              <w:t>107</w:t>
            </w:r>
          </w:p>
        </w:tc>
        <w:tc>
          <w:tcPr>
            <w:tcW w:w="241" w:type="dxa"/>
            <w:vAlign w:val="center"/>
          </w:tcPr>
          <w:p w14:paraId="129D6805" w14:textId="77777777" w:rsidR="00274EC9" w:rsidRPr="0044408F" w:rsidRDefault="00274EC9" w:rsidP="00274EC9">
            <w:pPr>
              <w:tabs>
                <w:tab w:val="decimal" w:pos="972"/>
              </w:tabs>
              <w:spacing w:line="240" w:lineRule="atLeast"/>
              <w:rPr>
                <w:szCs w:val="22"/>
              </w:rPr>
            </w:pPr>
          </w:p>
        </w:tc>
        <w:tc>
          <w:tcPr>
            <w:tcW w:w="1267" w:type="dxa"/>
          </w:tcPr>
          <w:p w14:paraId="3BAC493B" w14:textId="77777777" w:rsidR="00274EC9" w:rsidRPr="00083FA4" w:rsidDel="00141AE2" w:rsidRDefault="00274EC9" w:rsidP="00274EC9">
            <w:pPr>
              <w:tabs>
                <w:tab w:val="decimal" w:pos="945"/>
              </w:tabs>
              <w:spacing w:line="240" w:lineRule="atLeast"/>
              <w:jc w:val="center"/>
              <w:rPr>
                <w:szCs w:val="22"/>
              </w:rPr>
            </w:pPr>
            <w:r>
              <w:rPr>
                <w:szCs w:val="22"/>
              </w:rPr>
              <w:t>104</w:t>
            </w:r>
          </w:p>
        </w:tc>
      </w:tr>
      <w:tr w:rsidR="00274EC9" w:rsidRPr="0044408F" w14:paraId="6EDC5F4C" w14:textId="77777777" w:rsidTr="00F63D78">
        <w:tc>
          <w:tcPr>
            <w:tcW w:w="6449" w:type="dxa"/>
          </w:tcPr>
          <w:p w14:paraId="2AF3696D" w14:textId="77777777" w:rsidR="00274EC9" w:rsidRPr="0044408F" w:rsidRDefault="00274EC9" w:rsidP="00274EC9">
            <w:pPr>
              <w:spacing w:line="240" w:lineRule="atLeast"/>
              <w:rPr>
                <w:szCs w:val="22"/>
              </w:rPr>
            </w:pPr>
            <w:r w:rsidRPr="00711D89">
              <w:t xml:space="preserve">Sekisui-SCG Industry Co., Ltd. </w:t>
            </w:r>
          </w:p>
        </w:tc>
        <w:tc>
          <w:tcPr>
            <w:tcW w:w="1256" w:type="dxa"/>
          </w:tcPr>
          <w:p w14:paraId="572041C7" w14:textId="6C8154C0" w:rsidR="00274EC9" w:rsidRPr="00DB00DE" w:rsidDel="00141AE2" w:rsidRDefault="00F84F03" w:rsidP="00274EC9">
            <w:pPr>
              <w:tabs>
                <w:tab w:val="decimal" w:pos="945"/>
              </w:tabs>
              <w:spacing w:line="240" w:lineRule="atLeast"/>
              <w:jc w:val="center"/>
              <w:rPr>
                <w:szCs w:val="22"/>
                <w:lang w:val="en-US"/>
              </w:rPr>
            </w:pPr>
            <w:r>
              <w:rPr>
                <w:szCs w:val="22"/>
                <w:lang w:val="en-US"/>
              </w:rPr>
              <w:t>105</w:t>
            </w:r>
          </w:p>
        </w:tc>
        <w:tc>
          <w:tcPr>
            <w:tcW w:w="241" w:type="dxa"/>
            <w:vAlign w:val="center"/>
          </w:tcPr>
          <w:p w14:paraId="0B885E91" w14:textId="77777777" w:rsidR="00274EC9" w:rsidRPr="0044408F" w:rsidRDefault="00274EC9" w:rsidP="00274EC9">
            <w:pPr>
              <w:tabs>
                <w:tab w:val="decimal" w:pos="972"/>
              </w:tabs>
              <w:spacing w:line="240" w:lineRule="atLeast"/>
              <w:rPr>
                <w:szCs w:val="22"/>
              </w:rPr>
            </w:pPr>
          </w:p>
        </w:tc>
        <w:tc>
          <w:tcPr>
            <w:tcW w:w="1267" w:type="dxa"/>
          </w:tcPr>
          <w:p w14:paraId="09A08A0A" w14:textId="77777777" w:rsidR="00274EC9" w:rsidRPr="00DB00DE" w:rsidDel="00141AE2" w:rsidRDefault="00274EC9" w:rsidP="00274EC9">
            <w:pPr>
              <w:tabs>
                <w:tab w:val="decimal" w:pos="945"/>
              </w:tabs>
              <w:spacing w:line="240" w:lineRule="atLeast"/>
              <w:jc w:val="center"/>
              <w:rPr>
                <w:szCs w:val="22"/>
                <w:lang w:val="en-US"/>
              </w:rPr>
            </w:pPr>
            <w:r>
              <w:rPr>
                <w:szCs w:val="22"/>
                <w:lang w:val="en-US"/>
              </w:rPr>
              <w:t>95</w:t>
            </w:r>
          </w:p>
        </w:tc>
      </w:tr>
      <w:tr w:rsidR="00274EC9" w:rsidRPr="0044408F" w14:paraId="66FC8F7A" w14:textId="77777777" w:rsidTr="00F63D78">
        <w:tc>
          <w:tcPr>
            <w:tcW w:w="6449" w:type="dxa"/>
            <w:vAlign w:val="center"/>
          </w:tcPr>
          <w:p w14:paraId="7C51DBB9" w14:textId="77777777" w:rsidR="00274EC9" w:rsidRPr="0044408F" w:rsidRDefault="00274EC9" w:rsidP="00274EC9">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256" w:type="dxa"/>
          </w:tcPr>
          <w:p w14:paraId="6B67300E" w14:textId="297E40E0" w:rsidR="00274EC9" w:rsidRPr="00DB00DE" w:rsidRDefault="00F84F03" w:rsidP="00274EC9">
            <w:pPr>
              <w:tabs>
                <w:tab w:val="decimal" w:pos="945"/>
              </w:tabs>
              <w:spacing w:line="240" w:lineRule="atLeast"/>
              <w:jc w:val="center"/>
              <w:rPr>
                <w:szCs w:val="22"/>
                <w:lang w:val="en-US"/>
              </w:rPr>
            </w:pPr>
            <w:r>
              <w:rPr>
                <w:szCs w:val="22"/>
                <w:lang w:val="en-US"/>
              </w:rPr>
              <w:t>136</w:t>
            </w:r>
          </w:p>
        </w:tc>
        <w:tc>
          <w:tcPr>
            <w:tcW w:w="241" w:type="dxa"/>
            <w:vAlign w:val="center"/>
          </w:tcPr>
          <w:p w14:paraId="70AB7FFF" w14:textId="77777777" w:rsidR="00274EC9" w:rsidRPr="0044408F" w:rsidRDefault="00274EC9" w:rsidP="00274EC9">
            <w:pPr>
              <w:tabs>
                <w:tab w:val="decimal" w:pos="972"/>
              </w:tabs>
              <w:spacing w:line="240" w:lineRule="atLeast"/>
              <w:rPr>
                <w:szCs w:val="22"/>
              </w:rPr>
            </w:pPr>
          </w:p>
        </w:tc>
        <w:tc>
          <w:tcPr>
            <w:tcW w:w="1267" w:type="dxa"/>
          </w:tcPr>
          <w:p w14:paraId="7E5A3DAA" w14:textId="0D16A66B" w:rsidR="00274EC9" w:rsidRPr="00DB00DE" w:rsidRDefault="00F84F03" w:rsidP="00274EC9">
            <w:pPr>
              <w:tabs>
                <w:tab w:val="decimal" w:pos="945"/>
              </w:tabs>
              <w:spacing w:line="240" w:lineRule="atLeast"/>
              <w:jc w:val="center"/>
              <w:rPr>
                <w:szCs w:val="22"/>
                <w:lang w:val="en-US"/>
              </w:rPr>
            </w:pPr>
            <w:r>
              <w:rPr>
                <w:szCs w:val="22"/>
                <w:lang w:val="en-US"/>
              </w:rPr>
              <w:t>144</w:t>
            </w:r>
          </w:p>
        </w:tc>
      </w:tr>
      <w:tr w:rsidR="00274EC9" w:rsidRPr="0044408F" w14:paraId="7856D6BC" w14:textId="77777777" w:rsidTr="00F63D78">
        <w:tc>
          <w:tcPr>
            <w:tcW w:w="6449" w:type="dxa"/>
            <w:vAlign w:val="center"/>
          </w:tcPr>
          <w:p w14:paraId="02192ABE" w14:textId="77777777" w:rsidR="00274EC9" w:rsidRPr="00B3261C" w:rsidRDefault="00274EC9" w:rsidP="00274EC9">
            <w:pPr>
              <w:spacing w:line="240" w:lineRule="atLeast"/>
              <w:rPr>
                <w:szCs w:val="22"/>
              </w:rPr>
            </w:pPr>
          </w:p>
        </w:tc>
        <w:tc>
          <w:tcPr>
            <w:tcW w:w="1256" w:type="dxa"/>
            <w:tcBorders>
              <w:top w:val="single" w:sz="4" w:space="0" w:color="auto"/>
              <w:bottom w:val="single" w:sz="4" w:space="0" w:color="auto"/>
            </w:tcBorders>
            <w:vAlign w:val="bottom"/>
          </w:tcPr>
          <w:p w14:paraId="1A897253" w14:textId="50D9CECD" w:rsidR="00274EC9" w:rsidRPr="004A714D" w:rsidRDefault="00F84F03" w:rsidP="00274EC9">
            <w:pPr>
              <w:tabs>
                <w:tab w:val="decimal" w:pos="945"/>
              </w:tabs>
              <w:spacing w:line="240" w:lineRule="atLeast"/>
              <w:jc w:val="center"/>
              <w:rPr>
                <w:szCs w:val="22"/>
                <w:lang w:val="en-US"/>
              </w:rPr>
            </w:pPr>
            <w:r>
              <w:rPr>
                <w:szCs w:val="22"/>
                <w:lang w:val="en-US"/>
              </w:rPr>
              <w:t>3,857</w:t>
            </w:r>
          </w:p>
        </w:tc>
        <w:tc>
          <w:tcPr>
            <w:tcW w:w="241" w:type="dxa"/>
            <w:vAlign w:val="bottom"/>
          </w:tcPr>
          <w:p w14:paraId="25F38F95" w14:textId="77777777" w:rsidR="00274EC9" w:rsidRPr="004A714D" w:rsidRDefault="00274EC9" w:rsidP="00274EC9">
            <w:pPr>
              <w:tabs>
                <w:tab w:val="decimal" w:pos="972"/>
              </w:tabs>
              <w:spacing w:line="240" w:lineRule="atLeast"/>
              <w:jc w:val="center"/>
              <w:rPr>
                <w:szCs w:val="22"/>
              </w:rPr>
            </w:pPr>
          </w:p>
        </w:tc>
        <w:tc>
          <w:tcPr>
            <w:tcW w:w="1267" w:type="dxa"/>
            <w:tcBorders>
              <w:top w:val="single" w:sz="4" w:space="0" w:color="auto"/>
              <w:bottom w:val="single" w:sz="4" w:space="0" w:color="auto"/>
            </w:tcBorders>
            <w:vAlign w:val="bottom"/>
          </w:tcPr>
          <w:p w14:paraId="0BD7FECE" w14:textId="77777777" w:rsidR="00274EC9" w:rsidRPr="004A714D" w:rsidRDefault="00274EC9" w:rsidP="00274EC9">
            <w:pPr>
              <w:tabs>
                <w:tab w:val="decimal" w:pos="945"/>
              </w:tabs>
              <w:spacing w:line="240" w:lineRule="atLeast"/>
              <w:jc w:val="center"/>
              <w:rPr>
                <w:szCs w:val="22"/>
                <w:lang w:val="en-US"/>
              </w:rPr>
            </w:pPr>
            <w:r>
              <w:rPr>
                <w:szCs w:val="22"/>
                <w:lang w:val="en-US"/>
              </w:rPr>
              <w:t>3,926</w:t>
            </w:r>
          </w:p>
        </w:tc>
      </w:tr>
    </w:tbl>
    <w:p w14:paraId="3678E973" w14:textId="77777777" w:rsidR="00511977" w:rsidRDefault="00511977"/>
    <w:tbl>
      <w:tblPr>
        <w:tblW w:w="9213" w:type="dxa"/>
        <w:tblInd w:w="534" w:type="dxa"/>
        <w:tblLayout w:type="fixed"/>
        <w:tblLook w:val="0000" w:firstRow="0" w:lastRow="0" w:firstColumn="0" w:lastColumn="0" w:noHBand="0" w:noVBand="0"/>
      </w:tblPr>
      <w:tblGrid>
        <w:gridCol w:w="6449"/>
        <w:gridCol w:w="1256"/>
        <w:gridCol w:w="241"/>
        <w:gridCol w:w="1267"/>
      </w:tblGrid>
      <w:tr w:rsidR="00BC4D67" w:rsidRPr="0044408F" w14:paraId="0B8C3C30" w14:textId="77777777" w:rsidTr="00F63D78">
        <w:tc>
          <w:tcPr>
            <w:tcW w:w="6449" w:type="dxa"/>
            <w:vAlign w:val="center"/>
          </w:tcPr>
          <w:p w14:paraId="57A0C40E" w14:textId="77777777" w:rsidR="00BC4D67" w:rsidRPr="0044408F" w:rsidRDefault="00BC4D67" w:rsidP="00BC4D67">
            <w:pPr>
              <w:spacing w:line="240" w:lineRule="atLeast"/>
              <w:rPr>
                <w:i/>
                <w:iCs/>
                <w:szCs w:val="22"/>
              </w:rPr>
            </w:pPr>
            <w:r w:rsidRPr="0044408F">
              <w:rPr>
                <w:i/>
                <w:iCs/>
                <w:szCs w:val="22"/>
              </w:rPr>
              <w:t>Other</w:t>
            </w:r>
          </w:p>
        </w:tc>
        <w:tc>
          <w:tcPr>
            <w:tcW w:w="1256" w:type="dxa"/>
            <w:vAlign w:val="center"/>
          </w:tcPr>
          <w:p w14:paraId="4D8E40C6" w14:textId="77777777" w:rsidR="00BC4D67" w:rsidRPr="0044408F" w:rsidRDefault="00BC4D67" w:rsidP="00BC4D67">
            <w:pPr>
              <w:tabs>
                <w:tab w:val="decimal" w:pos="972"/>
              </w:tabs>
              <w:spacing w:line="240" w:lineRule="atLeast"/>
              <w:rPr>
                <w:szCs w:val="22"/>
              </w:rPr>
            </w:pPr>
          </w:p>
        </w:tc>
        <w:tc>
          <w:tcPr>
            <w:tcW w:w="241" w:type="dxa"/>
            <w:vAlign w:val="center"/>
          </w:tcPr>
          <w:p w14:paraId="6557D726" w14:textId="77777777" w:rsidR="00BC4D67" w:rsidRPr="0044408F" w:rsidRDefault="00BC4D67" w:rsidP="00BC4D67">
            <w:pPr>
              <w:tabs>
                <w:tab w:val="decimal" w:pos="972"/>
              </w:tabs>
              <w:spacing w:line="240" w:lineRule="atLeast"/>
              <w:rPr>
                <w:szCs w:val="22"/>
              </w:rPr>
            </w:pPr>
          </w:p>
        </w:tc>
        <w:tc>
          <w:tcPr>
            <w:tcW w:w="1267" w:type="dxa"/>
            <w:vAlign w:val="center"/>
          </w:tcPr>
          <w:p w14:paraId="75E5CA3B" w14:textId="77777777" w:rsidR="00BC4D67" w:rsidRPr="0044408F" w:rsidRDefault="00BC4D67" w:rsidP="00BC4D67">
            <w:pPr>
              <w:tabs>
                <w:tab w:val="decimal" w:pos="972"/>
              </w:tabs>
              <w:spacing w:line="240" w:lineRule="atLeast"/>
              <w:rPr>
                <w:szCs w:val="22"/>
              </w:rPr>
            </w:pPr>
          </w:p>
        </w:tc>
      </w:tr>
      <w:tr w:rsidR="00331B47" w:rsidRPr="0044408F" w14:paraId="3C80BF18" w14:textId="77777777" w:rsidTr="00F63D78">
        <w:tc>
          <w:tcPr>
            <w:tcW w:w="6449" w:type="dxa"/>
            <w:vAlign w:val="center"/>
          </w:tcPr>
          <w:p w14:paraId="1DEDAF91" w14:textId="77777777" w:rsidR="00331B47" w:rsidRPr="0044408F" w:rsidRDefault="00331B47" w:rsidP="00331B47">
            <w:pPr>
              <w:spacing w:line="240" w:lineRule="atLeast"/>
              <w:rPr>
                <w:szCs w:val="22"/>
              </w:rPr>
            </w:pPr>
            <w:r w:rsidRPr="0044408F">
              <w:rPr>
                <w:szCs w:val="22"/>
              </w:rPr>
              <w:t>Siam</w:t>
            </w:r>
            <w:r w:rsidRPr="007B1DB2">
              <w:rPr>
                <w:szCs w:val="22"/>
                <w:lang w:val="en-US"/>
              </w:rPr>
              <w:t xml:space="preserve"> </w:t>
            </w:r>
            <w:r w:rsidRPr="0044408F">
              <w:rPr>
                <w:szCs w:val="22"/>
              </w:rPr>
              <w:t>Yamato</w:t>
            </w:r>
            <w:r w:rsidRPr="007B1DB2">
              <w:rPr>
                <w:szCs w:val="22"/>
                <w:lang w:val="en-US"/>
              </w:rPr>
              <w:t xml:space="preserve"> </w:t>
            </w:r>
            <w:r w:rsidRPr="0044408F">
              <w:rPr>
                <w:szCs w:val="22"/>
              </w:rPr>
              <w:t>Steel</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256" w:type="dxa"/>
            <w:vAlign w:val="center"/>
          </w:tcPr>
          <w:p w14:paraId="42751502" w14:textId="40D94338" w:rsidR="00331B47" w:rsidRPr="0044408F" w:rsidRDefault="00F84F03" w:rsidP="00331B47">
            <w:pPr>
              <w:tabs>
                <w:tab w:val="decimal" w:pos="972"/>
              </w:tabs>
              <w:spacing w:line="240" w:lineRule="atLeast"/>
              <w:jc w:val="center"/>
              <w:rPr>
                <w:szCs w:val="22"/>
              </w:rPr>
            </w:pPr>
            <w:r>
              <w:rPr>
                <w:szCs w:val="22"/>
              </w:rPr>
              <w:t>223</w:t>
            </w:r>
          </w:p>
        </w:tc>
        <w:tc>
          <w:tcPr>
            <w:tcW w:w="241" w:type="dxa"/>
            <w:vAlign w:val="center"/>
          </w:tcPr>
          <w:p w14:paraId="20B3C492" w14:textId="77777777" w:rsidR="00331B47" w:rsidRPr="0044408F" w:rsidRDefault="00331B47" w:rsidP="00331B47">
            <w:pPr>
              <w:tabs>
                <w:tab w:val="decimal" w:pos="972"/>
              </w:tabs>
              <w:spacing w:line="240" w:lineRule="atLeast"/>
              <w:jc w:val="center"/>
              <w:rPr>
                <w:szCs w:val="22"/>
              </w:rPr>
            </w:pPr>
          </w:p>
        </w:tc>
        <w:tc>
          <w:tcPr>
            <w:tcW w:w="1267" w:type="dxa"/>
            <w:vAlign w:val="center"/>
          </w:tcPr>
          <w:p w14:paraId="2B88DC86" w14:textId="77777777" w:rsidR="00331B47" w:rsidRPr="0044408F" w:rsidRDefault="00331B47" w:rsidP="00331B47">
            <w:pPr>
              <w:tabs>
                <w:tab w:val="decimal" w:pos="972"/>
              </w:tabs>
              <w:spacing w:line="240" w:lineRule="atLeast"/>
              <w:jc w:val="center"/>
              <w:rPr>
                <w:szCs w:val="22"/>
              </w:rPr>
            </w:pPr>
            <w:r>
              <w:rPr>
                <w:szCs w:val="22"/>
              </w:rPr>
              <w:t>198</w:t>
            </w:r>
          </w:p>
        </w:tc>
      </w:tr>
      <w:tr w:rsidR="00331B47" w:rsidRPr="0044408F" w14:paraId="4A58061E" w14:textId="77777777" w:rsidTr="00F63D78">
        <w:tc>
          <w:tcPr>
            <w:tcW w:w="6449" w:type="dxa"/>
            <w:vAlign w:val="center"/>
          </w:tcPr>
          <w:p w14:paraId="322FE153" w14:textId="77777777" w:rsidR="00331B47" w:rsidRPr="0044408F" w:rsidRDefault="00331B47" w:rsidP="00331B47">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256" w:type="dxa"/>
            <w:tcBorders>
              <w:bottom w:val="single" w:sz="4" w:space="0" w:color="auto"/>
            </w:tcBorders>
            <w:vAlign w:val="center"/>
          </w:tcPr>
          <w:p w14:paraId="71E3EC50" w14:textId="65C17B54" w:rsidR="00331B47" w:rsidRDefault="00F84F03" w:rsidP="00331B47">
            <w:pPr>
              <w:tabs>
                <w:tab w:val="decimal" w:pos="972"/>
              </w:tabs>
              <w:spacing w:line="240" w:lineRule="atLeast"/>
              <w:jc w:val="center"/>
              <w:rPr>
                <w:szCs w:val="22"/>
              </w:rPr>
            </w:pPr>
            <w:r>
              <w:rPr>
                <w:szCs w:val="22"/>
              </w:rPr>
              <w:t>6</w:t>
            </w:r>
          </w:p>
        </w:tc>
        <w:tc>
          <w:tcPr>
            <w:tcW w:w="241" w:type="dxa"/>
            <w:vAlign w:val="center"/>
          </w:tcPr>
          <w:p w14:paraId="4FEDBDFC" w14:textId="77777777" w:rsidR="00331B47" w:rsidRPr="0044408F" w:rsidRDefault="00331B47" w:rsidP="00331B47">
            <w:pPr>
              <w:tabs>
                <w:tab w:val="decimal" w:pos="972"/>
              </w:tabs>
              <w:spacing w:line="240" w:lineRule="atLeast"/>
              <w:jc w:val="center"/>
              <w:rPr>
                <w:szCs w:val="22"/>
              </w:rPr>
            </w:pPr>
          </w:p>
        </w:tc>
        <w:tc>
          <w:tcPr>
            <w:tcW w:w="1267" w:type="dxa"/>
            <w:tcBorders>
              <w:bottom w:val="single" w:sz="4" w:space="0" w:color="auto"/>
            </w:tcBorders>
            <w:vAlign w:val="center"/>
          </w:tcPr>
          <w:p w14:paraId="6E9E4F60" w14:textId="77777777" w:rsidR="00331B47" w:rsidRDefault="00331B47" w:rsidP="00331B47">
            <w:pPr>
              <w:tabs>
                <w:tab w:val="decimal" w:pos="972"/>
              </w:tabs>
              <w:spacing w:line="240" w:lineRule="atLeast"/>
              <w:jc w:val="center"/>
              <w:rPr>
                <w:szCs w:val="22"/>
              </w:rPr>
            </w:pPr>
            <w:r>
              <w:rPr>
                <w:szCs w:val="22"/>
              </w:rPr>
              <w:t>5</w:t>
            </w:r>
          </w:p>
        </w:tc>
      </w:tr>
      <w:tr w:rsidR="00331B47" w:rsidRPr="0044408F" w14:paraId="46E31930" w14:textId="77777777" w:rsidTr="00F63D78">
        <w:tc>
          <w:tcPr>
            <w:tcW w:w="6449" w:type="dxa"/>
            <w:vAlign w:val="center"/>
          </w:tcPr>
          <w:p w14:paraId="2DEF8AA3" w14:textId="77777777" w:rsidR="00331B47" w:rsidRPr="0044408F" w:rsidRDefault="00331B47" w:rsidP="00331B47">
            <w:pPr>
              <w:spacing w:line="240" w:lineRule="atLeast"/>
              <w:rPr>
                <w:szCs w:val="22"/>
              </w:rPr>
            </w:pPr>
          </w:p>
        </w:tc>
        <w:tc>
          <w:tcPr>
            <w:tcW w:w="1256" w:type="dxa"/>
            <w:tcBorders>
              <w:bottom w:val="single" w:sz="4" w:space="0" w:color="auto"/>
            </w:tcBorders>
            <w:vAlign w:val="center"/>
          </w:tcPr>
          <w:p w14:paraId="59A64B9B" w14:textId="713F7033" w:rsidR="00331B47" w:rsidRDefault="00F84F03" w:rsidP="00331B47">
            <w:pPr>
              <w:tabs>
                <w:tab w:val="decimal" w:pos="972"/>
              </w:tabs>
              <w:spacing w:line="240" w:lineRule="atLeast"/>
              <w:jc w:val="center"/>
              <w:rPr>
                <w:szCs w:val="22"/>
              </w:rPr>
            </w:pPr>
            <w:r>
              <w:rPr>
                <w:szCs w:val="22"/>
              </w:rPr>
              <w:t>229</w:t>
            </w:r>
          </w:p>
        </w:tc>
        <w:tc>
          <w:tcPr>
            <w:tcW w:w="241" w:type="dxa"/>
            <w:vAlign w:val="center"/>
          </w:tcPr>
          <w:p w14:paraId="5BAF6295" w14:textId="77777777" w:rsidR="00331B47" w:rsidRPr="0044408F" w:rsidRDefault="00331B47" w:rsidP="00331B47">
            <w:pPr>
              <w:tabs>
                <w:tab w:val="decimal" w:pos="972"/>
              </w:tabs>
              <w:spacing w:line="240" w:lineRule="atLeast"/>
              <w:jc w:val="center"/>
              <w:rPr>
                <w:szCs w:val="22"/>
              </w:rPr>
            </w:pPr>
          </w:p>
        </w:tc>
        <w:tc>
          <w:tcPr>
            <w:tcW w:w="1267" w:type="dxa"/>
            <w:tcBorders>
              <w:bottom w:val="single" w:sz="4" w:space="0" w:color="auto"/>
            </w:tcBorders>
            <w:vAlign w:val="center"/>
          </w:tcPr>
          <w:p w14:paraId="7265CFD5" w14:textId="77777777" w:rsidR="00331B47" w:rsidRDefault="00331B47" w:rsidP="00331B47">
            <w:pPr>
              <w:tabs>
                <w:tab w:val="decimal" w:pos="972"/>
              </w:tabs>
              <w:spacing w:line="240" w:lineRule="atLeast"/>
              <w:jc w:val="center"/>
              <w:rPr>
                <w:szCs w:val="22"/>
              </w:rPr>
            </w:pPr>
            <w:r>
              <w:rPr>
                <w:szCs w:val="22"/>
              </w:rPr>
              <w:t>203</w:t>
            </w:r>
          </w:p>
        </w:tc>
      </w:tr>
      <w:tr w:rsidR="00331B47" w:rsidRPr="0044408F" w14:paraId="1038B70E" w14:textId="77777777" w:rsidTr="00F63D78">
        <w:tc>
          <w:tcPr>
            <w:tcW w:w="6449" w:type="dxa"/>
            <w:vAlign w:val="center"/>
          </w:tcPr>
          <w:p w14:paraId="114A1531" w14:textId="77777777" w:rsidR="00331B47" w:rsidRPr="0044408F" w:rsidRDefault="00331B47" w:rsidP="00331B47">
            <w:pPr>
              <w:spacing w:line="240" w:lineRule="atLeast"/>
              <w:rPr>
                <w:b/>
                <w:bCs/>
                <w:szCs w:val="22"/>
              </w:rPr>
            </w:pPr>
            <w:r w:rsidRPr="0044408F">
              <w:rPr>
                <w:b/>
                <w:bCs/>
                <w:szCs w:val="22"/>
              </w:rPr>
              <w:t>Total</w:t>
            </w:r>
          </w:p>
        </w:tc>
        <w:tc>
          <w:tcPr>
            <w:tcW w:w="1256" w:type="dxa"/>
            <w:tcBorders>
              <w:top w:val="single" w:sz="4" w:space="0" w:color="auto"/>
              <w:bottom w:val="double" w:sz="4" w:space="0" w:color="auto"/>
            </w:tcBorders>
            <w:vAlign w:val="center"/>
          </w:tcPr>
          <w:p w14:paraId="621BA89A" w14:textId="524DCF69" w:rsidR="00331B47" w:rsidRPr="00DB00DE" w:rsidRDefault="00F84F03" w:rsidP="00331B47">
            <w:pPr>
              <w:tabs>
                <w:tab w:val="decimal" w:pos="945"/>
              </w:tabs>
              <w:spacing w:line="240" w:lineRule="atLeast"/>
              <w:jc w:val="center"/>
              <w:rPr>
                <w:b/>
                <w:bCs/>
                <w:szCs w:val="22"/>
                <w:lang w:val="en-US"/>
              </w:rPr>
            </w:pPr>
            <w:r>
              <w:rPr>
                <w:b/>
                <w:bCs/>
                <w:szCs w:val="22"/>
                <w:lang w:val="en-US"/>
              </w:rPr>
              <w:t>4,086</w:t>
            </w:r>
          </w:p>
        </w:tc>
        <w:tc>
          <w:tcPr>
            <w:tcW w:w="241" w:type="dxa"/>
            <w:vAlign w:val="center"/>
          </w:tcPr>
          <w:p w14:paraId="5A2017CD" w14:textId="77777777" w:rsidR="00331B47" w:rsidRPr="0044408F" w:rsidRDefault="00331B47" w:rsidP="00331B47">
            <w:pPr>
              <w:tabs>
                <w:tab w:val="decimal" w:pos="972"/>
              </w:tabs>
              <w:spacing w:line="240" w:lineRule="atLeast"/>
              <w:rPr>
                <w:b/>
                <w:bCs/>
                <w:szCs w:val="22"/>
              </w:rPr>
            </w:pPr>
          </w:p>
        </w:tc>
        <w:tc>
          <w:tcPr>
            <w:tcW w:w="1267" w:type="dxa"/>
            <w:tcBorders>
              <w:top w:val="single" w:sz="4" w:space="0" w:color="auto"/>
              <w:bottom w:val="double" w:sz="4" w:space="0" w:color="auto"/>
            </w:tcBorders>
            <w:vAlign w:val="center"/>
          </w:tcPr>
          <w:p w14:paraId="1C3DF6FB" w14:textId="77777777" w:rsidR="00331B47" w:rsidRPr="00DB00DE" w:rsidRDefault="00331B47" w:rsidP="00331B47">
            <w:pPr>
              <w:tabs>
                <w:tab w:val="decimal" w:pos="945"/>
              </w:tabs>
              <w:spacing w:line="240" w:lineRule="atLeast"/>
              <w:jc w:val="center"/>
              <w:rPr>
                <w:b/>
                <w:bCs/>
                <w:szCs w:val="22"/>
                <w:lang w:val="en-US"/>
              </w:rPr>
            </w:pPr>
            <w:r>
              <w:rPr>
                <w:b/>
                <w:bCs/>
                <w:szCs w:val="22"/>
                <w:lang w:val="en-US"/>
              </w:rPr>
              <w:t>4,129</w:t>
            </w:r>
          </w:p>
        </w:tc>
      </w:tr>
    </w:tbl>
    <w:p w14:paraId="6AD34C94" w14:textId="77777777" w:rsidR="00C93DDD" w:rsidRDefault="00C93DDD" w:rsidP="00B644C4">
      <w:pPr>
        <w:spacing w:line="240" w:lineRule="atLeast"/>
        <w:ind w:firstLine="567"/>
        <w:jc w:val="thaiDistribute"/>
        <w:rPr>
          <w:i/>
          <w:iCs/>
          <w:szCs w:val="22"/>
          <w:lang w:val="en-US"/>
        </w:rPr>
      </w:pPr>
    </w:p>
    <w:p w14:paraId="472DC852" w14:textId="77777777" w:rsidR="0054047A" w:rsidRPr="00022400" w:rsidRDefault="005F6CF1" w:rsidP="00B644C4">
      <w:pPr>
        <w:spacing w:line="240" w:lineRule="atLeast"/>
        <w:ind w:firstLine="567"/>
        <w:jc w:val="thaiDistribute"/>
        <w:rPr>
          <w:i/>
          <w:iCs/>
          <w:szCs w:val="22"/>
          <w:lang w:val="en-US"/>
        </w:rPr>
      </w:pPr>
      <w:r w:rsidRPr="00022400">
        <w:rPr>
          <w:i/>
          <w:iCs/>
          <w:szCs w:val="22"/>
          <w:lang w:val="en-US"/>
        </w:rPr>
        <w:t>Other</w:t>
      </w:r>
      <w:r w:rsidR="007B1DB2" w:rsidRPr="00022400">
        <w:rPr>
          <w:i/>
          <w:iCs/>
          <w:szCs w:val="22"/>
          <w:lang w:val="en-US"/>
        </w:rPr>
        <w:t xml:space="preserve"> </w:t>
      </w:r>
      <w:r w:rsidR="009C0B78" w:rsidRPr="00757365">
        <w:rPr>
          <w:i/>
          <w:iCs/>
          <w:szCs w:val="22"/>
          <w:lang w:val="en-US"/>
        </w:rPr>
        <w:t>current</w:t>
      </w:r>
      <w:r w:rsidR="009C0B78" w:rsidRPr="00022400">
        <w:rPr>
          <w:i/>
          <w:iCs/>
          <w:szCs w:val="22"/>
          <w:lang w:val="en-US"/>
        </w:rPr>
        <w:t xml:space="preserve"> </w:t>
      </w:r>
      <w:r w:rsidRPr="00022400">
        <w:rPr>
          <w:i/>
          <w:iCs/>
          <w:szCs w:val="22"/>
          <w:lang w:val="en-US"/>
        </w:rPr>
        <w:t>payables</w:t>
      </w:r>
    </w:p>
    <w:tbl>
      <w:tblPr>
        <w:tblW w:w="9213" w:type="dxa"/>
        <w:tblInd w:w="534" w:type="dxa"/>
        <w:tblLayout w:type="fixed"/>
        <w:tblLook w:val="0000" w:firstRow="0" w:lastRow="0" w:firstColumn="0" w:lastColumn="0" w:noHBand="0" w:noVBand="0"/>
      </w:tblPr>
      <w:tblGrid>
        <w:gridCol w:w="6462"/>
        <w:gridCol w:w="1249"/>
        <w:gridCol w:w="240"/>
        <w:gridCol w:w="1262"/>
      </w:tblGrid>
      <w:tr w:rsidR="00331B47" w:rsidRPr="00022400" w14:paraId="6F792706" w14:textId="77777777" w:rsidTr="00F63D78">
        <w:trPr>
          <w:trHeight w:val="284"/>
        </w:trPr>
        <w:tc>
          <w:tcPr>
            <w:tcW w:w="6462" w:type="dxa"/>
            <w:vAlign w:val="center"/>
          </w:tcPr>
          <w:p w14:paraId="426AC3B0" w14:textId="77777777" w:rsidR="00331B47" w:rsidRPr="00022400" w:rsidRDefault="00331B47" w:rsidP="00331B47">
            <w:pPr>
              <w:spacing w:line="240" w:lineRule="atLeast"/>
              <w:rPr>
                <w:szCs w:val="22"/>
                <w:lang w:val="en-US"/>
              </w:rPr>
            </w:pPr>
          </w:p>
        </w:tc>
        <w:tc>
          <w:tcPr>
            <w:tcW w:w="1249" w:type="dxa"/>
            <w:vAlign w:val="center"/>
          </w:tcPr>
          <w:p w14:paraId="14E1FEDF"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31 March</w:t>
            </w:r>
          </w:p>
        </w:tc>
        <w:tc>
          <w:tcPr>
            <w:tcW w:w="240" w:type="dxa"/>
            <w:vAlign w:val="center"/>
          </w:tcPr>
          <w:p w14:paraId="3CFB72E0" w14:textId="77777777" w:rsidR="00331B47" w:rsidRPr="007A11D8" w:rsidRDefault="00331B47" w:rsidP="00331B47">
            <w:pPr>
              <w:spacing w:line="240" w:lineRule="auto"/>
              <w:jc w:val="center"/>
              <w:rPr>
                <w:rFonts w:cs="Times New Roman"/>
                <w:szCs w:val="22"/>
              </w:rPr>
            </w:pPr>
          </w:p>
        </w:tc>
        <w:tc>
          <w:tcPr>
            <w:tcW w:w="1262" w:type="dxa"/>
            <w:vAlign w:val="center"/>
          </w:tcPr>
          <w:p w14:paraId="1572C841"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31 December</w:t>
            </w:r>
          </w:p>
        </w:tc>
      </w:tr>
      <w:tr w:rsidR="00331B47" w:rsidRPr="00022400" w14:paraId="7DD3AFE4" w14:textId="77777777" w:rsidTr="00F63D78">
        <w:trPr>
          <w:trHeight w:val="284"/>
        </w:trPr>
        <w:tc>
          <w:tcPr>
            <w:tcW w:w="6462" w:type="dxa"/>
            <w:vAlign w:val="center"/>
          </w:tcPr>
          <w:p w14:paraId="15DB00FA" w14:textId="77777777" w:rsidR="00331B47" w:rsidRPr="00022400" w:rsidRDefault="00331B47" w:rsidP="00331B47">
            <w:pPr>
              <w:spacing w:line="240" w:lineRule="atLeast"/>
              <w:rPr>
                <w:szCs w:val="22"/>
                <w:lang w:val="en-US"/>
              </w:rPr>
            </w:pPr>
          </w:p>
        </w:tc>
        <w:tc>
          <w:tcPr>
            <w:tcW w:w="1249" w:type="dxa"/>
            <w:vAlign w:val="center"/>
          </w:tcPr>
          <w:p w14:paraId="0DC12A99"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40" w:type="dxa"/>
            <w:vAlign w:val="center"/>
          </w:tcPr>
          <w:p w14:paraId="468BF6C4" w14:textId="77777777" w:rsidR="00331B47" w:rsidRPr="007A11D8" w:rsidRDefault="00331B47" w:rsidP="00331B47">
            <w:pPr>
              <w:spacing w:line="240" w:lineRule="auto"/>
              <w:jc w:val="center"/>
              <w:rPr>
                <w:rFonts w:cs="Times New Roman"/>
                <w:szCs w:val="22"/>
              </w:rPr>
            </w:pPr>
          </w:p>
        </w:tc>
        <w:tc>
          <w:tcPr>
            <w:tcW w:w="1262" w:type="dxa"/>
            <w:vAlign w:val="center"/>
          </w:tcPr>
          <w:p w14:paraId="0286861D"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331B47" w:rsidRPr="0044408F" w14:paraId="6F4F6294" w14:textId="77777777" w:rsidTr="00F63D78">
        <w:trPr>
          <w:trHeight w:val="284"/>
        </w:trPr>
        <w:tc>
          <w:tcPr>
            <w:tcW w:w="6462" w:type="dxa"/>
            <w:vAlign w:val="center"/>
          </w:tcPr>
          <w:p w14:paraId="3D0FC839" w14:textId="77777777" w:rsidR="00331B47" w:rsidRPr="00022400" w:rsidRDefault="00331B47" w:rsidP="00331B47">
            <w:pPr>
              <w:spacing w:line="240" w:lineRule="atLeast"/>
              <w:rPr>
                <w:b/>
                <w:bCs/>
                <w:i/>
                <w:iCs/>
                <w:szCs w:val="22"/>
              </w:rPr>
            </w:pPr>
          </w:p>
        </w:tc>
        <w:tc>
          <w:tcPr>
            <w:tcW w:w="2751" w:type="dxa"/>
            <w:gridSpan w:val="3"/>
            <w:vAlign w:val="center"/>
          </w:tcPr>
          <w:p w14:paraId="21810FFF" w14:textId="77777777" w:rsidR="00331B47" w:rsidRPr="0044408F" w:rsidRDefault="00331B47" w:rsidP="00331B47">
            <w:pPr>
              <w:spacing w:line="240" w:lineRule="atLeast"/>
              <w:jc w:val="center"/>
              <w:rPr>
                <w:i/>
                <w:iCs/>
                <w:szCs w:val="22"/>
              </w:rPr>
            </w:pPr>
            <w:r w:rsidRPr="00022400">
              <w:rPr>
                <w:i/>
                <w:iCs/>
                <w:szCs w:val="22"/>
              </w:rPr>
              <w:t>(in</w:t>
            </w:r>
            <w:r w:rsidRPr="00022400">
              <w:rPr>
                <w:i/>
                <w:iCs/>
                <w:szCs w:val="22"/>
                <w:lang w:val="en-US"/>
              </w:rPr>
              <w:t xml:space="preserve"> </w:t>
            </w:r>
            <w:r w:rsidRPr="00022400">
              <w:rPr>
                <w:i/>
                <w:iCs/>
                <w:szCs w:val="22"/>
              </w:rPr>
              <w:t>million</w:t>
            </w:r>
            <w:r w:rsidRPr="00022400">
              <w:rPr>
                <w:i/>
                <w:iCs/>
                <w:szCs w:val="22"/>
                <w:lang w:val="en-US"/>
              </w:rPr>
              <w:t xml:space="preserve"> </w:t>
            </w:r>
            <w:r w:rsidRPr="00022400">
              <w:rPr>
                <w:i/>
                <w:iCs/>
                <w:szCs w:val="22"/>
              </w:rPr>
              <w:t>Baht)</w:t>
            </w:r>
          </w:p>
        </w:tc>
      </w:tr>
      <w:tr w:rsidR="00331B47" w:rsidRPr="0044408F" w14:paraId="0161D93B" w14:textId="77777777" w:rsidTr="00F63D78">
        <w:trPr>
          <w:trHeight w:val="284"/>
        </w:trPr>
        <w:tc>
          <w:tcPr>
            <w:tcW w:w="6462" w:type="dxa"/>
            <w:vAlign w:val="center"/>
          </w:tcPr>
          <w:p w14:paraId="5385C9C4" w14:textId="77777777" w:rsidR="00331B47" w:rsidRPr="0044408F" w:rsidRDefault="00331B47" w:rsidP="00331B4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val="0"/>
                <w:bCs w:val="0"/>
                <w:i/>
                <w:iCs/>
              </w:rPr>
            </w:pPr>
            <w:r w:rsidRPr="0044408F">
              <w:rPr>
                <w:rFonts w:cs="Times New Roman"/>
                <w:b w:val="0"/>
                <w:bCs w:val="0"/>
                <w:i/>
                <w:iCs/>
              </w:rPr>
              <w:t>Associates</w:t>
            </w:r>
          </w:p>
        </w:tc>
        <w:tc>
          <w:tcPr>
            <w:tcW w:w="1249" w:type="dxa"/>
            <w:vAlign w:val="center"/>
          </w:tcPr>
          <w:p w14:paraId="4E9A43BC" w14:textId="77777777" w:rsidR="00331B47" w:rsidRPr="0044408F" w:rsidRDefault="00331B47" w:rsidP="00331B47">
            <w:pPr>
              <w:tabs>
                <w:tab w:val="decimal" w:pos="972"/>
              </w:tabs>
              <w:spacing w:line="240" w:lineRule="atLeast"/>
              <w:rPr>
                <w:szCs w:val="22"/>
              </w:rPr>
            </w:pPr>
          </w:p>
        </w:tc>
        <w:tc>
          <w:tcPr>
            <w:tcW w:w="240" w:type="dxa"/>
            <w:vAlign w:val="center"/>
          </w:tcPr>
          <w:p w14:paraId="0F2573D8" w14:textId="77777777" w:rsidR="00331B47" w:rsidRPr="0044408F" w:rsidRDefault="00331B47" w:rsidP="00331B47">
            <w:pPr>
              <w:tabs>
                <w:tab w:val="decimal" w:pos="972"/>
              </w:tabs>
              <w:spacing w:line="240" w:lineRule="atLeast"/>
              <w:rPr>
                <w:szCs w:val="22"/>
              </w:rPr>
            </w:pPr>
          </w:p>
        </w:tc>
        <w:tc>
          <w:tcPr>
            <w:tcW w:w="1262" w:type="dxa"/>
            <w:vAlign w:val="center"/>
          </w:tcPr>
          <w:p w14:paraId="2AD9D234" w14:textId="77777777" w:rsidR="00331B47" w:rsidRPr="0044408F" w:rsidRDefault="00331B47" w:rsidP="00331B47">
            <w:pPr>
              <w:tabs>
                <w:tab w:val="decimal" w:pos="972"/>
              </w:tabs>
              <w:spacing w:line="240" w:lineRule="atLeast"/>
              <w:rPr>
                <w:szCs w:val="22"/>
              </w:rPr>
            </w:pPr>
          </w:p>
        </w:tc>
      </w:tr>
      <w:tr w:rsidR="00331B47" w:rsidRPr="0044408F" w14:paraId="43063821" w14:textId="77777777" w:rsidTr="00F63D78">
        <w:trPr>
          <w:trHeight w:val="284"/>
        </w:trPr>
        <w:tc>
          <w:tcPr>
            <w:tcW w:w="6462" w:type="dxa"/>
            <w:vAlign w:val="center"/>
          </w:tcPr>
          <w:p w14:paraId="21D752B9" w14:textId="77777777" w:rsidR="00331B47" w:rsidRPr="0044408F" w:rsidRDefault="00331B47" w:rsidP="00331B47">
            <w:pPr>
              <w:spacing w:line="240" w:lineRule="atLeast"/>
              <w:rPr>
                <w:szCs w:val="22"/>
              </w:rPr>
            </w:pPr>
            <w:r w:rsidRPr="0044408F">
              <w:rPr>
                <w:szCs w:val="22"/>
              </w:rPr>
              <w:t>IT</w:t>
            </w:r>
            <w:r w:rsidRPr="007B1DB2">
              <w:rPr>
                <w:szCs w:val="22"/>
                <w:lang w:val="en-US"/>
              </w:rPr>
              <w:t xml:space="preserve"> </w:t>
            </w:r>
            <w:r w:rsidRPr="0044408F">
              <w:rPr>
                <w:szCs w:val="22"/>
              </w:rPr>
              <w:t>One</w:t>
            </w:r>
            <w:r w:rsidRPr="007B1DB2">
              <w:rPr>
                <w:szCs w:val="22"/>
                <w:lang w:val="en-US"/>
              </w:rPr>
              <w:t xml:space="preserve"> </w:t>
            </w:r>
            <w:r w:rsidRPr="0044408F">
              <w:rPr>
                <w:szCs w:val="22"/>
              </w:rPr>
              <w:t>Co.,</w:t>
            </w:r>
            <w:r w:rsidRPr="007B1DB2">
              <w:rPr>
                <w:szCs w:val="22"/>
                <w:lang w:val="en-US"/>
              </w:rPr>
              <w:t xml:space="preserve"> </w:t>
            </w:r>
            <w:r w:rsidRPr="0044408F">
              <w:rPr>
                <w:szCs w:val="22"/>
              </w:rPr>
              <w:t>Ltd.</w:t>
            </w:r>
          </w:p>
        </w:tc>
        <w:tc>
          <w:tcPr>
            <w:tcW w:w="1249" w:type="dxa"/>
            <w:vAlign w:val="center"/>
          </w:tcPr>
          <w:p w14:paraId="5C8D5614" w14:textId="293AE88A" w:rsidR="00331B47" w:rsidRPr="0044408F" w:rsidRDefault="00F84F03" w:rsidP="00331B47">
            <w:pPr>
              <w:tabs>
                <w:tab w:val="decimal" w:pos="990"/>
              </w:tabs>
              <w:spacing w:line="240" w:lineRule="atLeast"/>
              <w:jc w:val="center"/>
              <w:rPr>
                <w:szCs w:val="22"/>
              </w:rPr>
            </w:pPr>
            <w:r>
              <w:rPr>
                <w:szCs w:val="22"/>
              </w:rPr>
              <w:t>17</w:t>
            </w:r>
          </w:p>
        </w:tc>
        <w:tc>
          <w:tcPr>
            <w:tcW w:w="240" w:type="dxa"/>
            <w:vAlign w:val="center"/>
          </w:tcPr>
          <w:p w14:paraId="352C1E90" w14:textId="77777777" w:rsidR="00331B47" w:rsidRPr="0044408F" w:rsidRDefault="00331B47" w:rsidP="00331B47">
            <w:pPr>
              <w:tabs>
                <w:tab w:val="decimal" w:pos="972"/>
              </w:tabs>
              <w:spacing w:line="240" w:lineRule="atLeast"/>
              <w:jc w:val="center"/>
              <w:rPr>
                <w:szCs w:val="22"/>
              </w:rPr>
            </w:pPr>
          </w:p>
        </w:tc>
        <w:tc>
          <w:tcPr>
            <w:tcW w:w="1262" w:type="dxa"/>
            <w:vAlign w:val="center"/>
          </w:tcPr>
          <w:p w14:paraId="789D3BA6" w14:textId="77777777" w:rsidR="00331B47" w:rsidRPr="0044408F" w:rsidRDefault="00331B47" w:rsidP="00331B47">
            <w:pPr>
              <w:tabs>
                <w:tab w:val="decimal" w:pos="990"/>
              </w:tabs>
              <w:spacing w:line="240" w:lineRule="atLeast"/>
              <w:jc w:val="center"/>
              <w:rPr>
                <w:szCs w:val="22"/>
              </w:rPr>
            </w:pPr>
            <w:r>
              <w:rPr>
                <w:szCs w:val="22"/>
              </w:rPr>
              <w:t>19</w:t>
            </w:r>
          </w:p>
        </w:tc>
      </w:tr>
      <w:tr w:rsidR="00331B47" w:rsidRPr="0044408F" w14:paraId="62F254EA" w14:textId="77777777" w:rsidTr="00F63D78">
        <w:trPr>
          <w:trHeight w:val="284"/>
        </w:trPr>
        <w:tc>
          <w:tcPr>
            <w:tcW w:w="6462" w:type="dxa"/>
            <w:vAlign w:val="center"/>
          </w:tcPr>
          <w:p w14:paraId="60A42852" w14:textId="77777777" w:rsidR="00331B47" w:rsidRPr="0044408F" w:rsidRDefault="00331B47" w:rsidP="00331B47">
            <w:pPr>
              <w:spacing w:line="240" w:lineRule="atLeast"/>
              <w:rPr>
                <w:szCs w:val="22"/>
              </w:rPr>
            </w:pPr>
            <w:r w:rsidRPr="00711D89">
              <w:t>Thai MMA Co., Ltd.</w:t>
            </w:r>
          </w:p>
        </w:tc>
        <w:tc>
          <w:tcPr>
            <w:tcW w:w="1249" w:type="dxa"/>
            <w:vAlign w:val="center"/>
          </w:tcPr>
          <w:p w14:paraId="14ABC5EE" w14:textId="7A895C41" w:rsidR="00331B47" w:rsidRPr="0044408F" w:rsidRDefault="00F84F03" w:rsidP="00331B47">
            <w:pPr>
              <w:tabs>
                <w:tab w:val="decimal" w:pos="990"/>
              </w:tabs>
              <w:spacing w:line="240" w:lineRule="atLeast"/>
              <w:jc w:val="center"/>
              <w:rPr>
                <w:szCs w:val="22"/>
              </w:rPr>
            </w:pPr>
            <w:r>
              <w:rPr>
                <w:szCs w:val="22"/>
              </w:rPr>
              <w:t>14</w:t>
            </w:r>
          </w:p>
        </w:tc>
        <w:tc>
          <w:tcPr>
            <w:tcW w:w="240" w:type="dxa"/>
            <w:vAlign w:val="center"/>
          </w:tcPr>
          <w:p w14:paraId="1CD503C5" w14:textId="77777777" w:rsidR="00331B47" w:rsidRPr="0044408F" w:rsidRDefault="00331B47" w:rsidP="00331B47">
            <w:pPr>
              <w:tabs>
                <w:tab w:val="decimal" w:pos="972"/>
              </w:tabs>
              <w:spacing w:line="240" w:lineRule="atLeast"/>
              <w:jc w:val="center"/>
              <w:rPr>
                <w:szCs w:val="22"/>
              </w:rPr>
            </w:pPr>
          </w:p>
        </w:tc>
        <w:tc>
          <w:tcPr>
            <w:tcW w:w="1262" w:type="dxa"/>
            <w:vAlign w:val="center"/>
          </w:tcPr>
          <w:p w14:paraId="32FE5AE8" w14:textId="77777777" w:rsidR="00331B47" w:rsidRPr="0044408F" w:rsidRDefault="00331B47" w:rsidP="00331B47">
            <w:pPr>
              <w:tabs>
                <w:tab w:val="decimal" w:pos="990"/>
              </w:tabs>
              <w:spacing w:line="240" w:lineRule="atLeast"/>
              <w:jc w:val="center"/>
              <w:rPr>
                <w:szCs w:val="22"/>
              </w:rPr>
            </w:pPr>
            <w:r>
              <w:rPr>
                <w:szCs w:val="22"/>
              </w:rPr>
              <w:t>14</w:t>
            </w:r>
          </w:p>
        </w:tc>
      </w:tr>
      <w:tr w:rsidR="00331B47" w:rsidRPr="0044408F" w14:paraId="58299FB7" w14:textId="77777777" w:rsidTr="00F63D78">
        <w:trPr>
          <w:trHeight w:val="284"/>
        </w:trPr>
        <w:tc>
          <w:tcPr>
            <w:tcW w:w="6462" w:type="dxa"/>
            <w:vAlign w:val="center"/>
          </w:tcPr>
          <w:p w14:paraId="05B07EA9" w14:textId="77777777" w:rsidR="00331B47" w:rsidRPr="0044408F" w:rsidRDefault="00331B47" w:rsidP="00331B47">
            <w:pPr>
              <w:spacing w:line="240" w:lineRule="atLeast"/>
              <w:rPr>
                <w:szCs w:val="22"/>
              </w:rPr>
            </w:pPr>
            <w:r w:rsidRPr="0044408F">
              <w:rPr>
                <w:szCs w:val="22"/>
              </w:rPr>
              <w:t>Other</w:t>
            </w:r>
            <w:r w:rsidRPr="007B1DB2">
              <w:rPr>
                <w:szCs w:val="22"/>
                <w:lang w:val="en-US"/>
              </w:rPr>
              <w:t xml:space="preserve"> </w:t>
            </w:r>
            <w:r w:rsidRPr="0044408F">
              <w:rPr>
                <w:szCs w:val="22"/>
              </w:rPr>
              <w:t>companies</w:t>
            </w:r>
          </w:p>
        </w:tc>
        <w:tc>
          <w:tcPr>
            <w:tcW w:w="1249" w:type="dxa"/>
            <w:tcBorders>
              <w:bottom w:val="single" w:sz="4" w:space="0" w:color="auto"/>
            </w:tcBorders>
            <w:vAlign w:val="center"/>
          </w:tcPr>
          <w:p w14:paraId="5EF7D137" w14:textId="73A30B96" w:rsidR="00331B47" w:rsidRPr="0044408F" w:rsidRDefault="00F84F03" w:rsidP="00331B47">
            <w:pPr>
              <w:tabs>
                <w:tab w:val="decimal" w:pos="972"/>
              </w:tabs>
              <w:spacing w:line="240" w:lineRule="atLeast"/>
              <w:jc w:val="center"/>
              <w:rPr>
                <w:szCs w:val="22"/>
              </w:rPr>
            </w:pPr>
            <w:r>
              <w:rPr>
                <w:szCs w:val="22"/>
              </w:rPr>
              <w:t>9</w:t>
            </w:r>
          </w:p>
        </w:tc>
        <w:tc>
          <w:tcPr>
            <w:tcW w:w="240" w:type="dxa"/>
            <w:vAlign w:val="center"/>
          </w:tcPr>
          <w:p w14:paraId="6422112E" w14:textId="77777777" w:rsidR="00331B47" w:rsidRPr="0044408F" w:rsidRDefault="00331B47" w:rsidP="00331B47">
            <w:pPr>
              <w:tabs>
                <w:tab w:val="decimal" w:pos="972"/>
              </w:tabs>
              <w:spacing w:line="240" w:lineRule="atLeast"/>
              <w:jc w:val="center"/>
              <w:rPr>
                <w:szCs w:val="22"/>
                <w:u w:val="single"/>
              </w:rPr>
            </w:pPr>
          </w:p>
        </w:tc>
        <w:tc>
          <w:tcPr>
            <w:tcW w:w="1262" w:type="dxa"/>
            <w:tcBorders>
              <w:bottom w:val="single" w:sz="4" w:space="0" w:color="auto"/>
            </w:tcBorders>
            <w:vAlign w:val="center"/>
          </w:tcPr>
          <w:p w14:paraId="09FA08A0" w14:textId="77777777" w:rsidR="00331B47" w:rsidRPr="0044408F" w:rsidRDefault="00331B47" w:rsidP="00331B47">
            <w:pPr>
              <w:tabs>
                <w:tab w:val="decimal" w:pos="972"/>
              </w:tabs>
              <w:spacing w:line="240" w:lineRule="atLeast"/>
              <w:jc w:val="center"/>
              <w:rPr>
                <w:szCs w:val="22"/>
              </w:rPr>
            </w:pPr>
            <w:r>
              <w:rPr>
                <w:szCs w:val="22"/>
              </w:rPr>
              <w:t>12</w:t>
            </w:r>
          </w:p>
        </w:tc>
      </w:tr>
      <w:tr w:rsidR="00331B47" w:rsidRPr="0044408F" w14:paraId="7C51D4F1" w14:textId="77777777" w:rsidTr="00F63D78">
        <w:trPr>
          <w:trHeight w:val="284"/>
        </w:trPr>
        <w:tc>
          <w:tcPr>
            <w:tcW w:w="6462" w:type="dxa"/>
            <w:vAlign w:val="center"/>
          </w:tcPr>
          <w:p w14:paraId="4FE11528" w14:textId="77777777" w:rsidR="00331B47" w:rsidRPr="0044408F" w:rsidRDefault="00331B47" w:rsidP="00331B47">
            <w:pPr>
              <w:spacing w:line="240" w:lineRule="atLeast"/>
              <w:rPr>
                <w:b/>
                <w:bCs/>
                <w:szCs w:val="22"/>
              </w:rPr>
            </w:pPr>
            <w:r w:rsidRPr="0044408F">
              <w:rPr>
                <w:b/>
                <w:bCs/>
                <w:szCs w:val="22"/>
              </w:rPr>
              <w:t>Total</w:t>
            </w:r>
          </w:p>
        </w:tc>
        <w:tc>
          <w:tcPr>
            <w:tcW w:w="1249" w:type="dxa"/>
            <w:tcBorders>
              <w:top w:val="single" w:sz="4" w:space="0" w:color="auto"/>
              <w:bottom w:val="double" w:sz="4" w:space="0" w:color="auto"/>
            </w:tcBorders>
            <w:vAlign w:val="center"/>
          </w:tcPr>
          <w:p w14:paraId="08F58C08" w14:textId="151B4B4C" w:rsidR="00331B47" w:rsidRPr="00DB00DE" w:rsidRDefault="00F84F03" w:rsidP="00331B47">
            <w:pPr>
              <w:tabs>
                <w:tab w:val="decimal" w:pos="972"/>
              </w:tabs>
              <w:spacing w:line="240" w:lineRule="atLeast"/>
              <w:jc w:val="center"/>
              <w:rPr>
                <w:b/>
                <w:bCs/>
                <w:szCs w:val="22"/>
              </w:rPr>
            </w:pPr>
            <w:r>
              <w:rPr>
                <w:b/>
                <w:bCs/>
                <w:szCs w:val="22"/>
              </w:rPr>
              <w:t>40</w:t>
            </w:r>
          </w:p>
        </w:tc>
        <w:tc>
          <w:tcPr>
            <w:tcW w:w="240" w:type="dxa"/>
            <w:vAlign w:val="center"/>
          </w:tcPr>
          <w:p w14:paraId="4F09C2FB" w14:textId="77777777" w:rsidR="00331B47" w:rsidRPr="0044408F" w:rsidRDefault="00331B47" w:rsidP="00331B47">
            <w:pPr>
              <w:tabs>
                <w:tab w:val="decimal" w:pos="972"/>
              </w:tabs>
              <w:spacing w:line="240" w:lineRule="atLeast"/>
              <w:jc w:val="center"/>
              <w:rPr>
                <w:b/>
                <w:bCs/>
                <w:szCs w:val="22"/>
                <w:u w:val="single"/>
              </w:rPr>
            </w:pPr>
          </w:p>
        </w:tc>
        <w:tc>
          <w:tcPr>
            <w:tcW w:w="1262" w:type="dxa"/>
            <w:tcBorders>
              <w:top w:val="single" w:sz="4" w:space="0" w:color="auto"/>
              <w:bottom w:val="double" w:sz="4" w:space="0" w:color="auto"/>
            </w:tcBorders>
            <w:vAlign w:val="center"/>
          </w:tcPr>
          <w:p w14:paraId="4489FA3D" w14:textId="77777777" w:rsidR="00331B47" w:rsidRPr="00DB00DE" w:rsidRDefault="00331B47" w:rsidP="00331B47">
            <w:pPr>
              <w:tabs>
                <w:tab w:val="decimal" w:pos="972"/>
              </w:tabs>
              <w:spacing w:line="240" w:lineRule="atLeast"/>
              <w:jc w:val="center"/>
              <w:rPr>
                <w:b/>
                <w:bCs/>
                <w:szCs w:val="22"/>
              </w:rPr>
            </w:pPr>
            <w:r>
              <w:rPr>
                <w:b/>
                <w:bCs/>
                <w:szCs w:val="22"/>
              </w:rPr>
              <w:t>45</w:t>
            </w:r>
          </w:p>
        </w:tc>
      </w:tr>
    </w:tbl>
    <w:p w14:paraId="6A631922" w14:textId="77777777" w:rsidR="004454C1" w:rsidRDefault="004454C1"/>
    <w:p w14:paraId="76C829A8" w14:textId="77777777" w:rsidR="004454C1" w:rsidRDefault="004454C1">
      <w:pPr>
        <w:spacing w:line="240" w:lineRule="auto"/>
      </w:pPr>
      <w:r>
        <w:br w:type="page"/>
      </w:r>
    </w:p>
    <w:tbl>
      <w:tblPr>
        <w:tblW w:w="9163" w:type="dxa"/>
        <w:tblInd w:w="534" w:type="dxa"/>
        <w:tblLayout w:type="fixed"/>
        <w:tblLook w:val="0000" w:firstRow="0" w:lastRow="0" w:firstColumn="0" w:lastColumn="0" w:noHBand="0" w:noVBand="0"/>
      </w:tblPr>
      <w:tblGrid>
        <w:gridCol w:w="6414"/>
        <w:gridCol w:w="1240"/>
        <w:gridCol w:w="269"/>
        <w:gridCol w:w="1240"/>
      </w:tblGrid>
      <w:tr w:rsidR="006A6A97" w:rsidRPr="0044408F" w14:paraId="1ABFDCA1" w14:textId="77777777" w:rsidTr="00F63D78">
        <w:trPr>
          <w:trHeight w:val="284"/>
        </w:trPr>
        <w:tc>
          <w:tcPr>
            <w:tcW w:w="6414" w:type="dxa"/>
            <w:vAlign w:val="center"/>
          </w:tcPr>
          <w:p w14:paraId="77F2F8FB" w14:textId="77777777" w:rsidR="006A6A97" w:rsidRPr="0044408F" w:rsidRDefault="006A6A97" w:rsidP="00331B47">
            <w:pPr>
              <w:spacing w:line="240" w:lineRule="atLeast"/>
              <w:rPr>
                <w:szCs w:val="22"/>
                <w:lang w:val="en-US"/>
              </w:rPr>
            </w:pPr>
            <w:r w:rsidRPr="006A6A97">
              <w:rPr>
                <w:rFonts w:cs="Times New Roman"/>
                <w:i/>
                <w:iCs/>
              </w:rPr>
              <w:lastRenderedPageBreak/>
              <w:t xml:space="preserve">Short-term </w:t>
            </w:r>
            <w:r w:rsidRPr="006A6A97">
              <w:rPr>
                <w:rFonts w:cs="Cordia New"/>
                <w:i/>
                <w:iCs/>
              </w:rPr>
              <w:t>borrowing</w:t>
            </w:r>
            <w:r w:rsidRPr="006A6A97">
              <w:rPr>
                <w:rFonts w:cs="Times New Roman"/>
                <w:i/>
                <w:iCs/>
              </w:rPr>
              <w:t>s</w:t>
            </w:r>
          </w:p>
        </w:tc>
        <w:tc>
          <w:tcPr>
            <w:tcW w:w="1240" w:type="dxa"/>
            <w:vAlign w:val="center"/>
          </w:tcPr>
          <w:p w14:paraId="3F46A534" w14:textId="77777777" w:rsidR="006A6A97" w:rsidRDefault="006A6A97" w:rsidP="00331B47">
            <w:pPr>
              <w:spacing w:line="240" w:lineRule="auto"/>
              <w:jc w:val="center"/>
              <w:rPr>
                <w:rFonts w:cs="Times New Roman"/>
                <w:szCs w:val="22"/>
                <w:lang w:val="en-US"/>
              </w:rPr>
            </w:pPr>
          </w:p>
        </w:tc>
        <w:tc>
          <w:tcPr>
            <w:tcW w:w="269" w:type="dxa"/>
            <w:vAlign w:val="center"/>
          </w:tcPr>
          <w:p w14:paraId="143C84A6" w14:textId="77777777" w:rsidR="006A6A97" w:rsidRPr="007A11D8" w:rsidRDefault="006A6A97" w:rsidP="00331B47">
            <w:pPr>
              <w:spacing w:line="240" w:lineRule="auto"/>
              <w:jc w:val="center"/>
              <w:rPr>
                <w:rFonts w:cs="Times New Roman"/>
                <w:szCs w:val="22"/>
              </w:rPr>
            </w:pPr>
          </w:p>
        </w:tc>
        <w:tc>
          <w:tcPr>
            <w:tcW w:w="1240" w:type="dxa"/>
            <w:vAlign w:val="center"/>
          </w:tcPr>
          <w:p w14:paraId="70B99617" w14:textId="77777777" w:rsidR="006A6A97" w:rsidRDefault="006A6A97" w:rsidP="00331B47">
            <w:pPr>
              <w:spacing w:line="240" w:lineRule="auto"/>
              <w:ind w:left="-129" w:right="-108"/>
              <w:jc w:val="center"/>
              <w:rPr>
                <w:rFonts w:cs="Times New Roman"/>
                <w:szCs w:val="22"/>
                <w:lang w:val="en-US"/>
              </w:rPr>
            </w:pPr>
          </w:p>
        </w:tc>
      </w:tr>
      <w:tr w:rsidR="00331B47" w:rsidRPr="0044408F" w14:paraId="3247FFA6" w14:textId="77777777" w:rsidTr="00F63D78">
        <w:trPr>
          <w:trHeight w:val="284"/>
        </w:trPr>
        <w:tc>
          <w:tcPr>
            <w:tcW w:w="6414" w:type="dxa"/>
            <w:vAlign w:val="center"/>
          </w:tcPr>
          <w:p w14:paraId="4D7FD219" w14:textId="77777777" w:rsidR="00331B47" w:rsidRPr="0044408F" w:rsidRDefault="00331B47" w:rsidP="00331B47">
            <w:pPr>
              <w:spacing w:line="240" w:lineRule="atLeast"/>
              <w:rPr>
                <w:szCs w:val="22"/>
                <w:lang w:val="en-US"/>
              </w:rPr>
            </w:pPr>
          </w:p>
        </w:tc>
        <w:tc>
          <w:tcPr>
            <w:tcW w:w="1240" w:type="dxa"/>
            <w:vAlign w:val="center"/>
          </w:tcPr>
          <w:p w14:paraId="3BABD91B"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31 March</w:t>
            </w:r>
          </w:p>
        </w:tc>
        <w:tc>
          <w:tcPr>
            <w:tcW w:w="269" w:type="dxa"/>
            <w:vAlign w:val="center"/>
          </w:tcPr>
          <w:p w14:paraId="4AB4BA59" w14:textId="77777777" w:rsidR="00331B47" w:rsidRPr="007A11D8" w:rsidRDefault="00331B47" w:rsidP="00331B47">
            <w:pPr>
              <w:spacing w:line="240" w:lineRule="auto"/>
              <w:jc w:val="center"/>
              <w:rPr>
                <w:rFonts w:cs="Times New Roman"/>
                <w:szCs w:val="22"/>
              </w:rPr>
            </w:pPr>
          </w:p>
        </w:tc>
        <w:tc>
          <w:tcPr>
            <w:tcW w:w="1240" w:type="dxa"/>
            <w:vAlign w:val="center"/>
          </w:tcPr>
          <w:p w14:paraId="125DC47F"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31 December</w:t>
            </w:r>
          </w:p>
        </w:tc>
      </w:tr>
      <w:tr w:rsidR="00331B47" w:rsidRPr="0044408F" w14:paraId="7D23C312" w14:textId="77777777" w:rsidTr="00F63D78">
        <w:trPr>
          <w:trHeight w:val="284"/>
        </w:trPr>
        <w:tc>
          <w:tcPr>
            <w:tcW w:w="6414" w:type="dxa"/>
            <w:vAlign w:val="center"/>
          </w:tcPr>
          <w:p w14:paraId="0F275009" w14:textId="77777777" w:rsidR="00331B47" w:rsidRPr="0044408F" w:rsidRDefault="00331B47" w:rsidP="00331B47">
            <w:pPr>
              <w:spacing w:line="240" w:lineRule="atLeast"/>
              <w:rPr>
                <w:szCs w:val="22"/>
                <w:lang w:val="en-US"/>
              </w:rPr>
            </w:pPr>
          </w:p>
        </w:tc>
        <w:tc>
          <w:tcPr>
            <w:tcW w:w="1240" w:type="dxa"/>
            <w:vAlign w:val="center"/>
          </w:tcPr>
          <w:p w14:paraId="72361CBE"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69" w:type="dxa"/>
            <w:vAlign w:val="center"/>
          </w:tcPr>
          <w:p w14:paraId="20F99D10" w14:textId="77777777" w:rsidR="00331B47" w:rsidRPr="007A11D8" w:rsidRDefault="00331B47" w:rsidP="00331B47">
            <w:pPr>
              <w:spacing w:line="240" w:lineRule="auto"/>
              <w:jc w:val="center"/>
              <w:rPr>
                <w:rFonts w:cs="Times New Roman"/>
                <w:szCs w:val="22"/>
              </w:rPr>
            </w:pPr>
          </w:p>
        </w:tc>
        <w:tc>
          <w:tcPr>
            <w:tcW w:w="1240" w:type="dxa"/>
            <w:vAlign w:val="center"/>
          </w:tcPr>
          <w:p w14:paraId="230B21FE"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331B47" w:rsidRPr="0044408F" w14:paraId="7AF69581" w14:textId="77777777" w:rsidTr="00F63D78">
        <w:trPr>
          <w:trHeight w:val="284"/>
        </w:trPr>
        <w:tc>
          <w:tcPr>
            <w:tcW w:w="6414" w:type="dxa"/>
            <w:vAlign w:val="center"/>
          </w:tcPr>
          <w:p w14:paraId="5FFF7369" w14:textId="77777777" w:rsidR="00331B47" w:rsidRPr="0044408F" w:rsidRDefault="00331B47" w:rsidP="00331B47">
            <w:pPr>
              <w:spacing w:line="240" w:lineRule="atLeast"/>
              <w:rPr>
                <w:b/>
                <w:bCs/>
                <w:i/>
                <w:iCs/>
                <w:szCs w:val="22"/>
              </w:rPr>
            </w:pPr>
          </w:p>
        </w:tc>
        <w:tc>
          <w:tcPr>
            <w:tcW w:w="2749" w:type="dxa"/>
            <w:gridSpan w:val="3"/>
            <w:vAlign w:val="center"/>
          </w:tcPr>
          <w:p w14:paraId="65FB764F" w14:textId="77777777" w:rsidR="00331B47" w:rsidRPr="0044408F" w:rsidRDefault="00331B47" w:rsidP="00331B47">
            <w:pPr>
              <w:tabs>
                <w:tab w:val="decimal" w:pos="972"/>
              </w:tabs>
              <w:spacing w:line="240" w:lineRule="atLeast"/>
              <w:jc w:val="center"/>
              <w:rPr>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40F70" w:rsidRPr="0044408F" w14:paraId="1C44299A" w14:textId="77777777" w:rsidTr="00F63D78">
        <w:trPr>
          <w:trHeight w:val="284"/>
        </w:trPr>
        <w:tc>
          <w:tcPr>
            <w:tcW w:w="6414" w:type="dxa"/>
            <w:vAlign w:val="center"/>
          </w:tcPr>
          <w:p w14:paraId="7DA2C9EF" w14:textId="61023EF8" w:rsidR="00340F70" w:rsidRPr="0044408F" w:rsidRDefault="00340F70">
            <w:pPr>
              <w:spacing w:line="240" w:lineRule="atLeast"/>
              <w:rPr>
                <w:i/>
                <w:iCs/>
                <w:szCs w:val="22"/>
              </w:rPr>
            </w:pPr>
            <w:r w:rsidRPr="0044408F">
              <w:rPr>
                <w:i/>
                <w:iCs/>
                <w:szCs w:val="22"/>
              </w:rPr>
              <w:t>Associate</w:t>
            </w:r>
          </w:p>
        </w:tc>
        <w:tc>
          <w:tcPr>
            <w:tcW w:w="1240" w:type="dxa"/>
            <w:vAlign w:val="center"/>
          </w:tcPr>
          <w:p w14:paraId="6929D546" w14:textId="77777777" w:rsidR="00340F70" w:rsidRPr="0044408F" w:rsidRDefault="00340F70" w:rsidP="00340F70">
            <w:pPr>
              <w:tabs>
                <w:tab w:val="decimal" w:pos="972"/>
              </w:tabs>
              <w:spacing w:line="240" w:lineRule="atLeast"/>
              <w:rPr>
                <w:szCs w:val="22"/>
              </w:rPr>
            </w:pPr>
          </w:p>
        </w:tc>
        <w:tc>
          <w:tcPr>
            <w:tcW w:w="269" w:type="dxa"/>
            <w:vAlign w:val="center"/>
          </w:tcPr>
          <w:p w14:paraId="04E7DD96" w14:textId="77777777" w:rsidR="00340F70" w:rsidRPr="0044408F" w:rsidRDefault="00340F70" w:rsidP="00340F70">
            <w:pPr>
              <w:tabs>
                <w:tab w:val="decimal" w:pos="972"/>
              </w:tabs>
              <w:spacing w:line="240" w:lineRule="atLeast"/>
              <w:rPr>
                <w:szCs w:val="22"/>
                <w:u w:val="single"/>
              </w:rPr>
            </w:pPr>
          </w:p>
        </w:tc>
        <w:tc>
          <w:tcPr>
            <w:tcW w:w="1240" w:type="dxa"/>
            <w:vAlign w:val="center"/>
          </w:tcPr>
          <w:p w14:paraId="4E2C8055" w14:textId="77777777" w:rsidR="00340F70" w:rsidRPr="0044408F" w:rsidRDefault="00340F70" w:rsidP="00340F70">
            <w:pPr>
              <w:tabs>
                <w:tab w:val="decimal" w:pos="972"/>
              </w:tabs>
              <w:spacing w:line="240" w:lineRule="atLeast"/>
              <w:rPr>
                <w:szCs w:val="22"/>
              </w:rPr>
            </w:pPr>
          </w:p>
        </w:tc>
      </w:tr>
      <w:tr w:rsidR="00340F70" w:rsidRPr="0044408F" w14:paraId="651463A9" w14:textId="77777777" w:rsidTr="00F63D78">
        <w:trPr>
          <w:trHeight w:val="284"/>
        </w:trPr>
        <w:tc>
          <w:tcPr>
            <w:tcW w:w="6414" w:type="dxa"/>
            <w:vAlign w:val="center"/>
          </w:tcPr>
          <w:p w14:paraId="7DFCC1EC" w14:textId="379AE1D8" w:rsidR="00340F70" w:rsidRPr="00E62C69" w:rsidRDefault="00CC67AB" w:rsidP="00340F70">
            <w:pPr>
              <w:spacing w:line="240" w:lineRule="atLeast"/>
              <w:rPr>
                <w:szCs w:val="22"/>
              </w:rPr>
            </w:pPr>
            <w:r w:rsidRPr="00CC67AB">
              <w:rPr>
                <w:szCs w:val="22"/>
              </w:rPr>
              <w:t>Binh Minh Viet Trading Investment Real Estate Joint Stock Company</w:t>
            </w:r>
          </w:p>
        </w:tc>
        <w:tc>
          <w:tcPr>
            <w:tcW w:w="1240" w:type="dxa"/>
            <w:vAlign w:val="center"/>
          </w:tcPr>
          <w:p w14:paraId="64A877CA" w14:textId="77777777" w:rsidR="00340F70" w:rsidRPr="00F84F03" w:rsidRDefault="00340F70" w:rsidP="00340F70">
            <w:pPr>
              <w:tabs>
                <w:tab w:val="decimal" w:pos="972"/>
              </w:tabs>
              <w:spacing w:line="240" w:lineRule="atLeast"/>
              <w:rPr>
                <w:szCs w:val="22"/>
              </w:rPr>
            </w:pPr>
            <w:r>
              <w:rPr>
                <w:szCs w:val="22"/>
              </w:rPr>
              <w:t>115</w:t>
            </w:r>
          </w:p>
        </w:tc>
        <w:tc>
          <w:tcPr>
            <w:tcW w:w="269" w:type="dxa"/>
            <w:vAlign w:val="center"/>
          </w:tcPr>
          <w:p w14:paraId="2E08605E" w14:textId="77777777" w:rsidR="00340F70" w:rsidRPr="00F84F03" w:rsidRDefault="00340F70" w:rsidP="00340F70">
            <w:pPr>
              <w:tabs>
                <w:tab w:val="decimal" w:pos="972"/>
              </w:tabs>
              <w:spacing w:line="240" w:lineRule="atLeast"/>
              <w:rPr>
                <w:szCs w:val="22"/>
                <w:u w:val="single"/>
              </w:rPr>
            </w:pPr>
          </w:p>
        </w:tc>
        <w:tc>
          <w:tcPr>
            <w:tcW w:w="1240" w:type="dxa"/>
            <w:vAlign w:val="center"/>
          </w:tcPr>
          <w:p w14:paraId="1265C3C7" w14:textId="77777777" w:rsidR="00340F70" w:rsidRPr="00F84F03" w:rsidRDefault="00340F70" w:rsidP="00340F70">
            <w:pPr>
              <w:tabs>
                <w:tab w:val="decimal" w:pos="972"/>
              </w:tabs>
              <w:spacing w:line="240" w:lineRule="atLeast"/>
              <w:rPr>
                <w:szCs w:val="22"/>
              </w:rPr>
            </w:pPr>
            <w:r>
              <w:rPr>
                <w:szCs w:val="22"/>
              </w:rPr>
              <w:t>-</w:t>
            </w:r>
          </w:p>
        </w:tc>
      </w:tr>
      <w:tr w:rsidR="00340F70" w:rsidRPr="0044408F" w14:paraId="5EA25E5D" w14:textId="77777777" w:rsidTr="00F63D78">
        <w:trPr>
          <w:trHeight w:val="284"/>
        </w:trPr>
        <w:tc>
          <w:tcPr>
            <w:tcW w:w="6414" w:type="dxa"/>
            <w:vAlign w:val="center"/>
          </w:tcPr>
          <w:p w14:paraId="7CFC8EC6" w14:textId="77777777" w:rsidR="00340F70" w:rsidRPr="00CD63DB" w:rsidRDefault="00340F70" w:rsidP="00340F70">
            <w:pPr>
              <w:spacing w:line="240" w:lineRule="atLeast"/>
              <w:rPr>
                <w:szCs w:val="22"/>
              </w:rPr>
            </w:pPr>
          </w:p>
        </w:tc>
        <w:tc>
          <w:tcPr>
            <w:tcW w:w="1240" w:type="dxa"/>
            <w:vAlign w:val="center"/>
          </w:tcPr>
          <w:p w14:paraId="7FFE35B1" w14:textId="77777777" w:rsidR="00340F70" w:rsidRDefault="00340F70" w:rsidP="00340F70">
            <w:pPr>
              <w:tabs>
                <w:tab w:val="decimal" w:pos="972"/>
              </w:tabs>
              <w:spacing w:line="240" w:lineRule="atLeast"/>
              <w:rPr>
                <w:szCs w:val="22"/>
              </w:rPr>
            </w:pPr>
          </w:p>
        </w:tc>
        <w:tc>
          <w:tcPr>
            <w:tcW w:w="269" w:type="dxa"/>
            <w:vAlign w:val="center"/>
          </w:tcPr>
          <w:p w14:paraId="565EB991" w14:textId="77777777" w:rsidR="00340F70" w:rsidRPr="00F84F03" w:rsidRDefault="00340F70" w:rsidP="00340F70">
            <w:pPr>
              <w:tabs>
                <w:tab w:val="decimal" w:pos="972"/>
              </w:tabs>
              <w:spacing w:line="240" w:lineRule="atLeast"/>
              <w:rPr>
                <w:szCs w:val="22"/>
                <w:u w:val="single"/>
              </w:rPr>
            </w:pPr>
          </w:p>
        </w:tc>
        <w:tc>
          <w:tcPr>
            <w:tcW w:w="1240" w:type="dxa"/>
            <w:vAlign w:val="center"/>
          </w:tcPr>
          <w:p w14:paraId="0B01C9AB" w14:textId="77777777" w:rsidR="00340F70" w:rsidRDefault="00340F70" w:rsidP="00340F70">
            <w:pPr>
              <w:tabs>
                <w:tab w:val="decimal" w:pos="972"/>
              </w:tabs>
              <w:spacing w:line="240" w:lineRule="atLeast"/>
              <w:rPr>
                <w:szCs w:val="22"/>
              </w:rPr>
            </w:pPr>
          </w:p>
        </w:tc>
      </w:tr>
      <w:tr w:rsidR="00331B47" w:rsidRPr="0044408F" w14:paraId="0089F844" w14:textId="77777777" w:rsidTr="00F63D78">
        <w:trPr>
          <w:trHeight w:val="284"/>
        </w:trPr>
        <w:tc>
          <w:tcPr>
            <w:tcW w:w="6414" w:type="dxa"/>
            <w:vAlign w:val="center"/>
          </w:tcPr>
          <w:p w14:paraId="60D269C7" w14:textId="77777777" w:rsidR="00331B47" w:rsidRPr="0044408F" w:rsidRDefault="00331B47" w:rsidP="00331B47">
            <w:pPr>
              <w:spacing w:line="240" w:lineRule="atLeast"/>
              <w:rPr>
                <w:i/>
                <w:iCs/>
                <w:szCs w:val="22"/>
              </w:rPr>
            </w:pPr>
            <w:r w:rsidRPr="0044408F">
              <w:rPr>
                <w:i/>
                <w:iCs/>
                <w:szCs w:val="22"/>
              </w:rPr>
              <w:t>Other</w:t>
            </w:r>
          </w:p>
        </w:tc>
        <w:tc>
          <w:tcPr>
            <w:tcW w:w="1240" w:type="dxa"/>
            <w:vAlign w:val="center"/>
          </w:tcPr>
          <w:p w14:paraId="0330D123" w14:textId="77777777" w:rsidR="00331B47" w:rsidRPr="0044408F" w:rsidRDefault="00331B47" w:rsidP="00331B47">
            <w:pPr>
              <w:tabs>
                <w:tab w:val="decimal" w:pos="972"/>
              </w:tabs>
              <w:spacing w:line="240" w:lineRule="atLeast"/>
              <w:rPr>
                <w:szCs w:val="22"/>
              </w:rPr>
            </w:pPr>
          </w:p>
        </w:tc>
        <w:tc>
          <w:tcPr>
            <w:tcW w:w="269" w:type="dxa"/>
            <w:vAlign w:val="center"/>
          </w:tcPr>
          <w:p w14:paraId="02D3D707" w14:textId="77777777" w:rsidR="00331B47" w:rsidRPr="0044408F" w:rsidRDefault="00331B47" w:rsidP="00331B47">
            <w:pPr>
              <w:tabs>
                <w:tab w:val="decimal" w:pos="972"/>
              </w:tabs>
              <w:spacing w:line="240" w:lineRule="atLeast"/>
              <w:rPr>
                <w:szCs w:val="22"/>
                <w:u w:val="single"/>
              </w:rPr>
            </w:pPr>
          </w:p>
        </w:tc>
        <w:tc>
          <w:tcPr>
            <w:tcW w:w="1240" w:type="dxa"/>
            <w:vAlign w:val="center"/>
          </w:tcPr>
          <w:p w14:paraId="13ECDA93" w14:textId="77777777" w:rsidR="00331B47" w:rsidRPr="0044408F" w:rsidRDefault="00331B47" w:rsidP="00331B47">
            <w:pPr>
              <w:tabs>
                <w:tab w:val="decimal" w:pos="972"/>
              </w:tabs>
              <w:spacing w:line="240" w:lineRule="atLeast"/>
              <w:rPr>
                <w:szCs w:val="22"/>
              </w:rPr>
            </w:pPr>
          </w:p>
        </w:tc>
      </w:tr>
      <w:tr w:rsidR="00331B47" w:rsidRPr="0044408F" w14:paraId="5C54F920" w14:textId="77777777" w:rsidTr="00F63D78">
        <w:trPr>
          <w:trHeight w:val="284"/>
        </w:trPr>
        <w:tc>
          <w:tcPr>
            <w:tcW w:w="6414" w:type="dxa"/>
            <w:vAlign w:val="center"/>
          </w:tcPr>
          <w:p w14:paraId="480603C4" w14:textId="77777777" w:rsidR="00331B47" w:rsidRPr="0044408F" w:rsidRDefault="00331B47" w:rsidP="00331B47">
            <w:pPr>
              <w:spacing w:line="240" w:lineRule="atLeast"/>
              <w:rPr>
                <w:b/>
                <w:bCs/>
                <w:szCs w:val="22"/>
              </w:rPr>
            </w:pPr>
            <w:r w:rsidRPr="0044408F">
              <w:rPr>
                <w:szCs w:val="22"/>
              </w:rPr>
              <w:t>PT</w:t>
            </w:r>
            <w:r w:rsidRPr="007B1DB2">
              <w:rPr>
                <w:szCs w:val="22"/>
                <w:lang w:val="en-US"/>
              </w:rPr>
              <w:t xml:space="preserve"> </w:t>
            </w:r>
            <w:r w:rsidRPr="0044408F">
              <w:rPr>
                <w:szCs w:val="22"/>
              </w:rPr>
              <w:t>Trans-Pacific</w:t>
            </w:r>
            <w:r w:rsidRPr="007B1DB2">
              <w:rPr>
                <w:szCs w:val="22"/>
                <w:lang w:val="en-US"/>
              </w:rPr>
              <w:t xml:space="preserve"> </w:t>
            </w:r>
            <w:r w:rsidRPr="0044408F">
              <w:rPr>
                <w:szCs w:val="22"/>
              </w:rPr>
              <w:t>Polyethylene</w:t>
            </w:r>
            <w:r w:rsidRPr="007B1DB2">
              <w:rPr>
                <w:szCs w:val="22"/>
                <w:lang w:val="en-US"/>
              </w:rPr>
              <w:t xml:space="preserve"> </w:t>
            </w:r>
            <w:r w:rsidRPr="0044408F">
              <w:rPr>
                <w:szCs w:val="22"/>
              </w:rPr>
              <w:t>Indonesia</w:t>
            </w:r>
          </w:p>
        </w:tc>
        <w:tc>
          <w:tcPr>
            <w:tcW w:w="1240" w:type="dxa"/>
            <w:tcBorders>
              <w:bottom w:val="single" w:sz="4" w:space="0" w:color="auto"/>
            </w:tcBorders>
            <w:vAlign w:val="center"/>
          </w:tcPr>
          <w:p w14:paraId="29CB4D4B" w14:textId="7AF7E02A" w:rsidR="00331B47" w:rsidRPr="007F17FA" w:rsidRDefault="00CD63DB" w:rsidP="00340F70">
            <w:pPr>
              <w:tabs>
                <w:tab w:val="decimal" w:pos="972"/>
              </w:tabs>
              <w:spacing w:line="240" w:lineRule="atLeast"/>
              <w:jc w:val="center"/>
              <w:rPr>
                <w:szCs w:val="22"/>
                <w:lang w:val="en-US"/>
              </w:rPr>
            </w:pPr>
            <w:r>
              <w:rPr>
                <w:szCs w:val="22"/>
                <w:lang w:val="en-US"/>
              </w:rPr>
              <w:t>7</w:t>
            </w:r>
            <w:r w:rsidR="00340F70">
              <w:rPr>
                <w:szCs w:val="22"/>
                <w:lang w:val="en-US"/>
              </w:rPr>
              <w:t>4</w:t>
            </w:r>
          </w:p>
        </w:tc>
        <w:tc>
          <w:tcPr>
            <w:tcW w:w="269" w:type="dxa"/>
            <w:vAlign w:val="center"/>
          </w:tcPr>
          <w:p w14:paraId="7760EFF0" w14:textId="77777777" w:rsidR="00331B47" w:rsidRPr="007F17FA" w:rsidRDefault="00331B47" w:rsidP="00331B47">
            <w:pPr>
              <w:tabs>
                <w:tab w:val="decimal" w:pos="972"/>
              </w:tabs>
              <w:spacing w:line="240" w:lineRule="atLeast"/>
              <w:jc w:val="center"/>
              <w:rPr>
                <w:szCs w:val="22"/>
                <w:u w:val="single"/>
              </w:rPr>
            </w:pPr>
          </w:p>
        </w:tc>
        <w:tc>
          <w:tcPr>
            <w:tcW w:w="1240" w:type="dxa"/>
            <w:tcBorders>
              <w:bottom w:val="single" w:sz="4" w:space="0" w:color="auto"/>
            </w:tcBorders>
            <w:vAlign w:val="center"/>
          </w:tcPr>
          <w:p w14:paraId="5CE1C525" w14:textId="77777777" w:rsidR="00331B47" w:rsidRPr="007F17FA" w:rsidRDefault="00331B47" w:rsidP="00331B47">
            <w:pPr>
              <w:tabs>
                <w:tab w:val="decimal" w:pos="972"/>
              </w:tabs>
              <w:spacing w:line="240" w:lineRule="atLeast"/>
              <w:jc w:val="center"/>
              <w:rPr>
                <w:szCs w:val="22"/>
                <w:lang w:val="en-US"/>
              </w:rPr>
            </w:pPr>
            <w:r w:rsidRPr="007F17FA">
              <w:rPr>
                <w:szCs w:val="22"/>
                <w:lang w:val="en-US"/>
              </w:rPr>
              <w:t>77</w:t>
            </w:r>
          </w:p>
        </w:tc>
      </w:tr>
      <w:tr w:rsidR="00F84F03" w:rsidRPr="0044408F" w14:paraId="5774B030" w14:textId="77777777" w:rsidTr="00F63D78">
        <w:trPr>
          <w:trHeight w:val="284"/>
        </w:trPr>
        <w:tc>
          <w:tcPr>
            <w:tcW w:w="6414" w:type="dxa"/>
            <w:vAlign w:val="center"/>
          </w:tcPr>
          <w:p w14:paraId="10DE63CA" w14:textId="0DF1ADB2" w:rsidR="00F84F03" w:rsidRPr="0044408F" w:rsidRDefault="007C09FC" w:rsidP="00331B47">
            <w:pPr>
              <w:spacing w:line="240" w:lineRule="atLeast"/>
              <w:rPr>
                <w:szCs w:val="22"/>
              </w:rPr>
            </w:pPr>
            <w:r w:rsidRPr="0044408F">
              <w:rPr>
                <w:b/>
                <w:bCs/>
                <w:szCs w:val="22"/>
              </w:rPr>
              <w:t>Total</w:t>
            </w:r>
          </w:p>
        </w:tc>
        <w:tc>
          <w:tcPr>
            <w:tcW w:w="1240" w:type="dxa"/>
            <w:tcBorders>
              <w:top w:val="single" w:sz="4" w:space="0" w:color="auto"/>
              <w:bottom w:val="double" w:sz="4" w:space="0" w:color="auto"/>
            </w:tcBorders>
            <w:vAlign w:val="center"/>
          </w:tcPr>
          <w:p w14:paraId="3EA6F7BA" w14:textId="45B30826" w:rsidR="00F84F03" w:rsidRPr="00EB630F" w:rsidRDefault="00CD63DB" w:rsidP="00331B47">
            <w:pPr>
              <w:tabs>
                <w:tab w:val="decimal" w:pos="972"/>
              </w:tabs>
              <w:spacing w:line="240" w:lineRule="atLeast"/>
              <w:jc w:val="center"/>
              <w:rPr>
                <w:b/>
                <w:bCs/>
                <w:szCs w:val="22"/>
                <w:lang w:val="en-US"/>
              </w:rPr>
            </w:pPr>
            <w:r>
              <w:rPr>
                <w:b/>
                <w:bCs/>
                <w:szCs w:val="22"/>
                <w:lang w:val="en-US"/>
              </w:rPr>
              <w:t>189</w:t>
            </w:r>
          </w:p>
        </w:tc>
        <w:tc>
          <w:tcPr>
            <w:tcW w:w="269" w:type="dxa"/>
            <w:vAlign w:val="center"/>
          </w:tcPr>
          <w:p w14:paraId="267A6F04" w14:textId="77777777" w:rsidR="00F84F03" w:rsidRPr="0044408F" w:rsidRDefault="00F84F03" w:rsidP="00331B47">
            <w:pPr>
              <w:tabs>
                <w:tab w:val="decimal" w:pos="972"/>
              </w:tabs>
              <w:spacing w:line="240" w:lineRule="atLeast"/>
              <w:jc w:val="center"/>
              <w:rPr>
                <w:b/>
                <w:bCs/>
                <w:szCs w:val="22"/>
                <w:u w:val="single"/>
              </w:rPr>
            </w:pPr>
          </w:p>
        </w:tc>
        <w:tc>
          <w:tcPr>
            <w:tcW w:w="1240" w:type="dxa"/>
            <w:tcBorders>
              <w:top w:val="single" w:sz="4" w:space="0" w:color="auto"/>
              <w:bottom w:val="double" w:sz="4" w:space="0" w:color="auto"/>
            </w:tcBorders>
            <w:vAlign w:val="center"/>
          </w:tcPr>
          <w:p w14:paraId="4201BB21" w14:textId="28294C39" w:rsidR="00F84F03" w:rsidRDefault="00CD63DB" w:rsidP="00331B47">
            <w:pPr>
              <w:tabs>
                <w:tab w:val="decimal" w:pos="972"/>
              </w:tabs>
              <w:spacing w:line="240" w:lineRule="atLeast"/>
              <w:jc w:val="center"/>
              <w:rPr>
                <w:b/>
                <w:bCs/>
                <w:szCs w:val="22"/>
                <w:lang w:val="en-US"/>
              </w:rPr>
            </w:pPr>
            <w:r>
              <w:rPr>
                <w:b/>
                <w:bCs/>
                <w:szCs w:val="22"/>
                <w:lang w:val="en-US"/>
              </w:rPr>
              <w:t>77</w:t>
            </w:r>
          </w:p>
        </w:tc>
      </w:tr>
    </w:tbl>
    <w:p w14:paraId="42E634EA" w14:textId="77777777" w:rsidR="00BA11D5" w:rsidRDefault="00BA11D5" w:rsidP="00B644C4">
      <w:pPr>
        <w:spacing w:line="240" w:lineRule="atLeast"/>
        <w:ind w:left="567"/>
        <w:jc w:val="thaiDistribute"/>
        <w:rPr>
          <w:lang w:val="en-US"/>
        </w:rPr>
      </w:pPr>
    </w:p>
    <w:p w14:paraId="1488CB41" w14:textId="67062A36" w:rsidR="003605C5" w:rsidRDefault="000F6B36" w:rsidP="00B644C4">
      <w:pPr>
        <w:spacing w:line="240" w:lineRule="atLeast"/>
        <w:ind w:left="567"/>
        <w:jc w:val="thaiDistribute"/>
        <w:rPr>
          <w:i/>
          <w:iCs/>
          <w:szCs w:val="22"/>
          <w:lang w:val="en-US"/>
        </w:rPr>
      </w:pPr>
      <w:r w:rsidRPr="0044408F">
        <w:rPr>
          <w:szCs w:val="22"/>
          <w:lang w:val="en-US"/>
        </w:rPr>
        <w:t>Moveme</w:t>
      </w:r>
      <w:r w:rsidR="003605C5" w:rsidRPr="0044408F">
        <w:rPr>
          <w:szCs w:val="22"/>
          <w:lang w:val="en-US"/>
        </w:rPr>
        <w:t>nts</w:t>
      </w:r>
      <w:r w:rsidR="007B1DB2" w:rsidRPr="007B1DB2">
        <w:rPr>
          <w:szCs w:val="22"/>
          <w:lang w:val="en-US"/>
        </w:rPr>
        <w:t xml:space="preserve"> </w:t>
      </w:r>
      <w:r w:rsidR="003605C5" w:rsidRPr="0044408F">
        <w:rPr>
          <w:szCs w:val="22"/>
          <w:lang w:val="en-US"/>
        </w:rPr>
        <w:t>during</w:t>
      </w:r>
      <w:r w:rsidR="007B1DB2" w:rsidRPr="007B1DB2">
        <w:rPr>
          <w:szCs w:val="22"/>
          <w:lang w:val="en-US"/>
        </w:rPr>
        <w:t xml:space="preserve"> </w:t>
      </w:r>
      <w:r w:rsidR="003605C5" w:rsidRPr="0044408F">
        <w:rPr>
          <w:szCs w:val="22"/>
          <w:lang w:val="en-US"/>
        </w:rPr>
        <w:t>the</w:t>
      </w:r>
      <w:r w:rsidR="000E6CDB">
        <w:rPr>
          <w:szCs w:val="22"/>
          <w:lang w:val="en-US"/>
        </w:rPr>
        <w:t xml:space="preserve"> three-month period</w:t>
      </w:r>
      <w:r w:rsidR="00FF1675">
        <w:rPr>
          <w:szCs w:val="22"/>
          <w:lang w:val="en-US"/>
        </w:rPr>
        <w:t>s</w:t>
      </w:r>
      <w:r w:rsidR="007B1DB2" w:rsidRPr="007B1DB2">
        <w:rPr>
          <w:szCs w:val="22"/>
          <w:lang w:val="en-US"/>
        </w:rPr>
        <w:t xml:space="preserve"> </w:t>
      </w:r>
      <w:r w:rsidR="000E6CDB">
        <w:rPr>
          <w:szCs w:val="22"/>
          <w:lang w:val="en-US"/>
        </w:rPr>
        <w:t>ended 31 Marc</w:t>
      </w:r>
      <w:r w:rsidR="00DE5738">
        <w:rPr>
          <w:szCs w:val="22"/>
          <w:lang w:val="en-US"/>
        </w:rPr>
        <w:t>h</w:t>
      </w:r>
      <w:r w:rsidR="000E6CDB">
        <w:rPr>
          <w:szCs w:val="22"/>
          <w:lang w:val="en-US"/>
        </w:rPr>
        <w:t xml:space="preserve"> </w:t>
      </w:r>
      <w:r w:rsidR="003605C5" w:rsidRPr="0044408F">
        <w:rPr>
          <w:szCs w:val="22"/>
          <w:lang w:val="en-US"/>
        </w:rPr>
        <w:t>on</w:t>
      </w:r>
      <w:r w:rsidR="007B1DB2" w:rsidRPr="007B1DB2">
        <w:rPr>
          <w:szCs w:val="22"/>
          <w:lang w:val="en-US"/>
        </w:rPr>
        <w:t xml:space="preserve"> </w:t>
      </w:r>
      <w:r w:rsidR="003605C5" w:rsidRPr="0044408F">
        <w:rPr>
          <w:szCs w:val="22"/>
          <w:lang w:val="en-US"/>
        </w:rPr>
        <w:t>short-term</w:t>
      </w:r>
      <w:r w:rsidR="007B1DB2" w:rsidRPr="007B1DB2">
        <w:rPr>
          <w:szCs w:val="22"/>
          <w:lang w:val="en-US"/>
        </w:rPr>
        <w:t xml:space="preserve"> </w:t>
      </w:r>
      <w:r w:rsidR="00D81366">
        <w:rPr>
          <w:szCs w:val="22"/>
          <w:lang w:val="en-US"/>
        </w:rPr>
        <w:t>borrowings</w:t>
      </w:r>
      <w:r w:rsidR="007B1DB2" w:rsidRPr="007B1DB2">
        <w:rPr>
          <w:szCs w:val="22"/>
          <w:lang w:val="en-US"/>
        </w:rPr>
        <w:t xml:space="preserve"> </w:t>
      </w:r>
      <w:r w:rsidR="00A95C67" w:rsidRPr="0044408F">
        <w:rPr>
          <w:szCs w:val="22"/>
          <w:lang w:val="en-US"/>
        </w:rPr>
        <w:t>from</w:t>
      </w:r>
      <w:r w:rsidR="007B1DB2" w:rsidRPr="007B1DB2">
        <w:rPr>
          <w:szCs w:val="22"/>
          <w:lang w:val="en-US"/>
        </w:rPr>
        <w:t xml:space="preserve"> </w:t>
      </w:r>
      <w:r w:rsidR="00A95C67" w:rsidRPr="0044408F">
        <w:rPr>
          <w:szCs w:val="22"/>
          <w:lang w:val="en-US"/>
        </w:rPr>
        <w:t>related</w:t>
      </w:r>
      <w:r w:rsidR="007B1DB2" w:rsidRPr="007B1DB2">
        <w:rPr>
          <w:szCs w:val="22"/>
          <w:lang w:val="en-US"/>
        </w:rPr>
        <w:t xml:space="preserve"> </w:t>
      </w:r>
      <w:r w:rsidR="00A95C67" w:rsidRPr="0044408F">
        <w:rPr>
          <w:szCs w:val="22"/>
          <w:lang w:val="en-US"/>
        </w:rPr>
        <w:t>parties</w:t>
      </w:r>
      <w:r w:rsidR="007B1DB2" w:rsidRPr="007B1DB2">
        <w:rPr>
          <w:szCs w:val="22"/>
          <w:lang w:val="en-US"/>
        </w:rPr>
        <w:t xml:space="preserve"> </w:t>
      </w:r>
      <w:r w:rsidR="00A95C67" w:rsidRPr="0044408F">
        <w:rPr>
          <w:szCs w:val="22"/>
          <w:lang w:val="en-US"/>
        </w:rPr>
        <w:t>were</w:t>
      </w:r>
      <w:r w:rsidR="007B1DB2" w:rsidRPr="007B1DB2">
        <w:rPr>
          <w:szCs w:val="22"/>
          <w:lang w:val="en-US"/>
        </w:rPr>
        <w:t xml:space="preserve"> </w:t>
      </w:r>
      <w:r w:rsidR="001F3D4F" w:rsidRPr="0044408F">
        <w:rPr>
          <w:szCs w:val="22"/>
          <w:lang w:val="en-US"/>
        </w:rPr>
        <w:t>as</w:t>
      </w:r>
      <w:r w:rsidR="007B1DB2" w:rsidRPr="007B1DB2">
        <w:rPr>
          <w:szCs w:val="22"/>
          <w:lang w:val="en-US"/>
        </w:rPr>
        <w:t xml:space="preserve"> </w:t>
      </w:r>
      <w:r w:rsidR="003605C5" w:rsidRPr="0044408F">
        <w:rPr>
          <w:szCs w:val="22"/>
          <w:lang w:val="en-US"/>
        </w:rPr>
        <w:t>follows:</w:t>
      </w:r>
      <w:r w:rsidR="007B1DB2" w:rsidRPr="007B1DB2">
        <w:rPr>
          <w:i/>
          <w:iCs/>
          <w:szCs w:val="22"/>
          <w:lang w:val="en-US"/>
        </w:rPr>
        <w:t xml:space="preserve"> </w:t>
      </w:r>
    </w:p>
    <w:p w14:paraId="5EEA32B6" w14:textId="77777777" w:rsidR="00B644C4" w:rsidRPr="0044408F" w:rsidRDefault="00B644C4" w:rsidP="00B644C4">
      <w:pPr>
        <w:spacing w:line="240" w:lineRule="atLeast"/>
        <w:ind w:left="567"/>
        <w:jc w:val="thaiDistribute"/>
        <w:rPr>
          <w:i/>
          <w:iCs/>
          <w:szCs w:val="22"/>
          <w:lang w:val="en-US"/>
        </w:rPr>
      </w:pPr>
    </w:p>
    <w:tbl>
      <w:tblPr>
        <w:tblW w:w="9172" w:type="dxa"/>
        <w:tblInd w:w="534" w:type="dxa"/>
        <w:tblLayout w:type="fixed"/>
        <w:tblLook w:val="0000" w:firstRow="0" w:lastRow="0" w:firstColumn="0" w:lastColumn="0" w:noHBand="0" w:noVBand="0"/>
      </w:tblPr>
      <w:tblGrid>
        <w:gridCol w:w="6423"/>
        <w:gridCol w:w="1240"/>
        <w:gridCol w:w="269"/>
        <w:gridCol w:w="1240"/>
      </w:tblGrid>
      <w:tr w:rsidR="00331B47" w:rsidRPr="0044408F" w14:paraId="24188406" w14:textId="77777777" w:rsidTr="00F63D78">
        <w:trPr>
          <w:trHeight w:val="284"/>
        </w:trPr>
        <w:tc>
          <w:tcPr>
            <w:tcW w:w="6423" w:type="dxa"/>
          </w:tcPr>
          <w:p w14:paraId="59A84F80" w14:textId="77777777" w:rsidR="00331B47" w:rsidRPr="0044408F" w:rsidRDefault="00331B47" w:rsidP="00331B47">
            <w:pPr>
              <w:spacing w:line="240" w:lineRule="atLeast"/>
              <w:rPr>
                <w:szCs w:val="22"/>
              </w:rPr>
            </w:pPr>
          </w:p>
        </w:tc>
        <w:tc>
          <w:tcPr>
            <w:tcW w:w="1240" w:type="dxa"/>
            <w:vAlign w:val="center"/>
          </w:tcPr>
          <w:p w14:paraId="28FEC41B"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69" w:type="dxa"/>
            <w:vAlign w:val="center"/>
          </w:tcPr>
          <w:p w14:paraId="50B61B25" w14:textId="77777777" w:rsidR="00331B47" w:rsidRPr="007A11D8" w:rsidRDefault="00331B47" w:rsidP="00331B47">
            <w:pPr>
              <w:spacing w:line="240" w:lineRule="auto"/>
              <w:jc w:val="center"/>
              <w:rPr>
                <w:rFonts w:cs="Times New Roman"/>
                <w:szCs w:val="22"/>
              </w:rPr>
            </w:pPr>
          </w:p>
        </w:tc>
        <w:tc>
          <w:tcPr>
            <w:tcW w:w="1240" w:type="dxa"/>
            <w:vAlign w:val="center"/>
          </w:tcPr>
          <w:p w14:paraId="753C4463"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7BDF3FB3" w14:textId="77777777" w:rsidTr="00F63D78">
        <w:trPr>
          <w:trHeight w:val="284"/>
        </w:trPr>
        <w:tc>
          <w:tcPr>
            <w:tcW w:w="6423" w:type="dxa"/>
          </w:tcPr>
          <w:p w14:paraId="5B8DAFF9" w14:textId="77777777" w:rsidR="00BC4D67" w:rsidRPr="0044408F" w:rsidRDefault="00BC4D67" w:rsidP="00BC4D67">
            <w:pPr>
              <w:spacing w:line="240" w:lineRule="atLeast"/>
              <w:rPr>
                <w:b/>
                <w:bCs/>
                <w:i/>
                <w:iCs/>
                <w:szCs w:val="22"/>
              </w:rPr>
            </w:pPr>
          </w:p>
        </w:tc>
        <w:tc>
          <w:tcPr>
            <w:tcW w:w="2749" w:type="dxa"/>
            <w:gridSpan w:val="3"/>
            <w:vAlign w:val="center"/>
          </w:tcPr>
          <w:p w14:paraId="65A4BC78" w14:textId="77777777" w:rsidR="00BC4D67" w:rsidRPr="0044408F" w:rsidRDefault="00BC4D67" w:rsidP="00BC4D67">
            <w:pPr>
              <w:spacing w:line="240" w:lineRule="atLeast"/>
              <w:jc w:val="center"/>
              <w:rPr>
                <w:i/>
                <w:i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331B47" w:rsidRPr="0044408F" w14:paraId="17ED631E" w14:textId="77777777" w:rsidTr="00F63D78">
        <w:trPr>
          <w:trHeight w:val="284"/>
        </w:trPr>
        <w:tc>
          <w:tcPr>
            <w:tcW w:w="6423" w:type="dxa"/>
            <w:vAlign w:val="center"/>
          </w:tcPr>
          <w:p w14:paraId="3E9BBCC0" w14:textId="77777777" w:rsidR="00331B47" w:rsidRPr="006958B4" w:rsidRDefault="00331B47" w:rsidP="002A4D99">
            <w:pPr>
              <w:pStyle w:val="Header"/>
              <w:spacing w:line="240" w:lineRule="atLeast"/>
              <w:jc w:val="left"/>
              <w:rPr>
                <w:sz w:val="22"/>
                <w:szCs w:val="22"/>
                <w:cs/>
                <w:lang w:bidi="th-TH"/>
              </w:rPr>
            </w:pPr>
            <w:r w:rsidRPr="002A4D99">
              <w:rPr>
                <w:i w:val="0"/>
                <w:iCs/>
                <w:sz w:val="22"/>
                <w:szCs w:val="22"/>
              </w:rPr>
              <w:t>At</w:t>
            </w:r>
            <w:r w:rsidRPr="002A4D99">
              <w:rPr>
                <w:i w:val="0"/>
                <w:iCs/>
                <w:sz w:val="22"/>
                <w:szCs w:val="22"/>
                <w:lang w:val="en-US"/>
              </w:rPr>
              <w:t xml:space="preserve"> 1 </w:t>
            </w:r>
            <w:r w:rsidRPr="002A4D99">
              <w:rPr>
                <w:i w:val="0"/>
                <w:iCs/>
                <w:sz w:val="22"/>
                <w:szCs w:val="22"/>
              </w:rPr>
              <w:t>January</w:t>
            </w:r>
          </w:p>
        </w:tc>
        <w:tc>
          <w:tcPr>
            <w:tcW w:w="1240" w:type="dxa"/>
            <w:vAlign w:val="center"/>
          </w:tcPr>
          <w:p w14:paraId="77A4DC00" w14:textId="44B02F48" w:rsidR="00331B47" w:rsidRPr="00C662AE" w:rsidRDefault="00CD63DB"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77</w:t>
            </w:r>
          </w:p>
        </w:tc>
        <w:tc>
          <w:tcPr>
            <w:tcW w:w="269" w:type="dxa"/>
            <w:vAlign w:val="center"/>
          </w:tcPr>
          <w:p w14:paraId="0A98EC6E" w14:textId="77777777" w:rsidR="00331B47" w:rsidRPr="0044408F" w:rsidRDefault="00331B47" w:rsidP="00331B47">
            <w:pPr>
              <w:tabs>
                <w:tab w:val="decimal" w:pos="972"/>
              </w:tabs>
              <w:spacing w:line="240" w:lineRule="atLeast"/>
              <w:jc w:val="center"/>
              <w:rPr>
                <w:szCs w:val="22"/>
              </w:rPr>
            </w:pPr>
          </w:p>
        </w:tc>
        <w:tc>
          <w:tcPr>
            <w:tcW w:w="1240" w:type="dxa"/>
            <w:vAlign w:val="center"/>
          </w:tcPr>
          <w:p w14:paraId="27B2F853" w14:textId="77777777" w:rsidR="00331B47" w:rsidRPr="00C662AE" w:rsidRDefault="00331B47"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84</w:t>
            </w:r>
          </w:p>
        </w:tc>
      </w:tr>
      <w:tr w:rsidR="00CD63DB" w:rsidRPr="0044408F" w14:paraId="1B3C9AFF" w14:textId="77777777" w:rsidTr="00F63D78">
        <w:trPr>
          <w:trHeight w:val="284"/>
        </w:trPr>
        <w:tc>
          <w:tcPr>
            <w:tcW w:w="6423" w:type="dxa"/>
            <w:vAlign w:val="center"/>
          </w:tcPr>
          <w:p w14:paraId="01E834F7" w14:textId="4FD6A403" w:rsidR="00CD63DB" w:rsidRPr="0044408F" w:rsidRDefault="00CD63DB" w:rsidP="00331B47">
            <w:pPr>
              <w:pStyle w:val="Header"/>
              <w:spacing w:line="240" w:lineRule="atLeast"/>
              <w:jc w:val="left"/>
              <w:rPr>
                <w:i w:val="0"/>
                <w:iCs/>
                <w:sz w:val="22"/>
                <w:szCs w:val="22"/>
              </w:rPr>
            </w:pPr>
            <w:r>
              <w:rPr>
                <w:i w:val="0"/>
                <w:iCs/>
                <w:sz w:val="22"/>
                <w:szCs w:val="22"/>
              </w:rPr>
              <w:t>Increase</w:t>
            </w:r>
          </w:p>
        </w:tc>
        <w:tc>
          <w:tcPr>
            <w:tcW w:w="1240" w:type="dxa"/>
            <w:vAlign w:val="center"/>
          </w:tcPr>
          <w:p w14:paraId="444491FD" w14:textId="3EE9E23F" w:rsidR="00CD63DB" w:rsidRDefault="00CD63DB"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115</w:t>
            </w:r>
          </w:p>
        </w:tc>
        <w:tc>
          <w:tcPr>
            <w:tcW w:w="269" w:type="dxa"/>
            <w:vAlign w:val="center"/>
          </w:tcPr>
          <w:p w14:paraId="15A181D7" w14:textId="77777777" w:rsidR="00CD63DB" w:rsidRPr="0044408F" w:rsidRDefault="00CD63DB" w:rsidP="00331B47">
            <w:pPr>
              <w:tabs>
                <w:tab w:val="decimal" w:pos="972"/>
              </w:tabs>
              <w:spacing w:line="240" w:lineRule="atLeast"/>
              <w:jc w:val="center"/>
              <w:rPr>
                <w:szCs w:val="22"/>
              </w:rPr>
            </w:pPr>
          </w:p>
        </w:tc>
        <w:tc>
          <w:tcPr>
            <w:tcW w:w="1240" w:type="dxa"/>
            <w:vAlign w:val="center"/>
          </w:tcPr>
          <w:p w14:paraId="6FFEC0F0" w14:textId="0BF11E48" w:rsidR="00CD63DB" w:rsidRDefault="00CD63DB"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p>
        </w:tc>
      </w:tr>
      <w:tr w:rsidR="00331B47" w:rsidRPr="0044408F" w14:paraId="2EB820C0" w14:textId="77777777" w:rsidTr="00F63D78">
        <w:trPr>
          <w:trHeight w:val="284"/>
        </w:trPr>
        <w:tc>
          <w:tcPr>
            <w:tcW w:w="6423" w:type="dxa"/>
            <w:vAlign w:val="center"/>
          </w:tcPr>
          <w:p w14:paraId="09003D02" w14:textId="77777777" w:rsidR="00331B47" w:rsidRPr="0044408F" w:rsidRDefault="00331B47" w:rsidP="00331B47">
            <w:pPr>
              <w:pStyle w:val="Header"/>
              <w:spacing w:line="240" w:lineRule="atLeast"/>
              <w:jc w:val="left"/>
              <w:rPr>
                <w:i w:val="0"/>
                <w:iCs/>
                <w:sz w:val="22"/>
                <w:szCs w:val="22"/>
              </w:rPr>
            </w:pPr>
            <w:r>
              <w:rPr>
                <w:i w:val="0"/>
                <w:iCs/>
                <w:sz w:val="22"/>
                <w:szCs w:val="22"/>
              </w:rPr>
              <w:t>Decrease</w:t>
            </w:r>
          </w:p>
        </w:tc>
        <w:tc>
          <w:tcPr>
            <w:tcW w:w="1240" w:type="dxa"/>
            <w:vAlign w:val="center"/>
          </w:tcPr>
          <w:p w14:paraId="693137A9" w14:textId="5ACA2CB6" w:rsidR="00331B47" w:rsidRPr="00C662AE" w:rsidRDefault="00CD63DB" w:rsidP="00331B47">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r>
              <w:rPr>
                <w:rFonts w:cstheme="minorBidi"/>
                <w:lang w:val="en-US"/>
              </w:rPr>
              <w:t>3</w:t>
            </w:r>
            <w:r>
              <w:rPr>
                <w:rFonts w:cs="Times New Roman"/>
                <w:lang w:val="en-US"/>
              </w:rPr>
              <w:t>)</w:t>
            </w:r>
          </w:p>
        </w:tc>
        <w:tc>
          <w:tcPr>
            <w:tcW w:w="269" w:type="dxa"/>
            <w:vAlign w:val="center"/>
          </w:tcPr>
          <w:p w14:paraId="2031489B" w14:textId="77777777" w:rsidR="00331B47" w:rsidRPr="0044408F" w:rsidRDefault="00331B47" w:rsidP="00331B47">
            <w:pPr>
              <w:tabs>
                <w:tab w:val="decimal" w:pos="972"/>
              </w:tabs>
              <w:spacing w:line="240" w:lineRule="atLeast"/>
              <w:jc w:val="center"/>
              <w:rPr>
                <w:szCs w:val="22"/>
              </w:rPr>
            </w:pPr>
          </w:p>
        </w:tc>
        <w:tc>
          <w:tcPr>
            <w:tcW w:w="1240" w:type="dxa"/>
            <w:vAlign w:val="center"/>
          </w:tcPr>
          <w:p w14:paraId="1DBB1F9A" w14:textId="77777777" w:rsidR="00331B47" w:rsidRPr="00C662AE" w:rsidRDefault="00331B47" w:rsidP="00526328">
            <w:pPr>
              <w:pStyle w:val="3"/>
              <w:tabs>
                <w:tab w:val="clear" w:pos="360"/>
                <w:tab w:val="clear" w:pos="720"/>
                <w:tab w:val="decimal" w:pos="972"/>
              </w:tabs>
              <w:spacing w:line="240" w:lineRule="atLeast"/>
              <w:ind w:left="-108" w:right="-108"/>
              <w:rPr>
                <w:rFonts w:cs="Times New Roman"/>
                <w:lang w:val="en-US"/>
              </w:rPr>
            </w:pPr>
            <w:r>
              <w:rPr>
                <w:rFonts w:cs="Times New Roman"/>
                <w:lang w:val="en-US"/>
              </w:rPr>
              <w:t>(</w:t>
            </w:r>
            <w:r w:rsidR="00526328">
              <w:rPr>
                <w:rFonts w:cstheme="minorBidi"/>
                <w:lang w:val="en-US"/>
              </w:rPr>
              <w:t>3</w:t>
            </w:r>
            <w:r>
              <w:rPr>
                <w:rFonts w:cs="Times New Roman"/>
                <w:lang w:val="en-US"/>
              </w:rPr>
              <w:t>)</w:t>
            </w:r>
          </w:p>
        </w:tc>
      </w:tr>
      <w:tr w:rsidR="00331B47" w:rsidRPr="0044408F" w14:paraId="0DD6CD1D" w14:textId="77777777" w:rsidTr="00F63D78">
        <w:trPr>
          <w:trHeight w:val="284"/>
        </w:trPr>
        <w:tc>
          <w:tcPr>
            <w:tcW w:w="6423" w:type="dxa"/>
            <w:vAlign w:val="center"/>
          </w:tcPr>
          <w:p w14:paraId="68CD3C5D" w14:textId="77777777" w:rsidR="00331B47" w:rsidRPr="0044408F" w:rsidRDefault="00331B47" w:rsidP="000E6CDB">
            <w:pPr>
              <w:pStyle w:val="Header"/>
              <w:spacing w:line="240" w:lineRule="atLeast"/>
              <w:jc w:val="left"/>
              <w:rPr>
                <w:b/>
                <w:bCs/>
                <w:i w:val="0"/>
                <w:iCs/>
                <w:sz w:val="22"/>
                <w:szCs w:val="22"/>
                <w:lang w:bidi="th-TH"/>
              </w:rPr>
            </w:pPr>
            <w:r w:rsidRPr="0044408F">
              <w:rPr>
                <w:b/>
                <w:bCs/>
                <w:i w:val="0"/>
                <w:iCs/>
                <w:sz w:val="22"/>
                <w:szCs w:val="22"/>
              </w:rPr>
              <w:t>At</w:t>
            </w:r>
            <w:r w:rsidRPr="007B1DB2">
              <w:rPr>
                <w:b/>
                <w:bCs/>
                <w:i w:val="0"/>
                <w:iCs/>
                <w:sz w:val="22"/>
                <w:szCs w:val="22"/>
                <w:lang w:val="en-US"/>
              </w:rPr>
              <w:t xml:space="preserve"> 31 </w:t>
            </w:r>
            <w:r w:rsidR="000E6CDB">
              <w:rPr>
                <w:b/>
                <w:bCs/>
                <w:i w:val="0"/>
                <w:iCs/>
                <w:sz w:val="22"/>
                <w:szCs w:val="22"/>
              </w:rPr>
              <w:t>March</w:t>
            </w:r>
          </w:p>
        </w:tc>
        <w:tc>
          <w:tcPr>
            <w:tcW w:w="1240" w:type="dxa"/>
            <w:tcBorders>
              <w:top w:val="single" w:sz="4" w:space="0" w:color="auto"/>
              <w:bottom w:val="double" w:sz="4" w:space="0" w:color="auto"/>
            </w:tcBorders>
            <w:vAlign w:val="center"/>
          </w:tcPr>
          <w:p w14:paraId="2491BB17" w14:textId="499BD831" w:rsidR="00331B47" w:rsidRPr="00C662AE" w:rsidRDefault="00CD63DB" w:rsidP="00331B47">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189</w:t>
            </w:r>
          </w:p>
        </w:tc>
        <w:tc>
          <w:tcPr>
            <w:tcW w:w="269" w:type="dxa"/>
            <w:vAlign w:val="center"/>
          </w:tcPr>
          <w:p w14:paraId="05C32C23" w14:textId="77777777" w:rsidR="00331B47" w:rsidRPr="0044408F" w:rsidRDefault="00331B47" w:rsidP="00331B47">
            <w:pPr>
              <w:tabs>
                <w:tab w:val="decimal" w:pos="972"/>
              </w:tabs>
              <w:spacing w:line="240" w:lineRule="atLeast"/>
              <w:jc w:val="center"/>
              <w:rPr>
                <w:szCs w:val="22"/>
              </w:rPr>
            </w:pPr>
          </w:p>
        </w:tc>
        <w:tc>
          <w:tcPr>
            <w:tcW w:w="1240" w:type="dxa"/>
            <w:tcBorders>
              <w:top w:val="single" w:sz="4" w:space="0" w:color="auto"/>
              <w:bottom w:val="double" w:sz="4" w:space="0" w:color="auto"/>
            </w:tcBorders>
            <w:vAlign w:val="center"/>
          </w:tcPr>
          <w:p w14:paraId="2B80F8D5" w14:textId="77777777" w:rsidR="00331B47" w:rsidRPr="00C662AE" w:rsidRDefault="00526328" w:rsidP="00331B47">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81</w:t>
            </w:r>
          </w:p>
        </w:tc>
      </w:tr>
    </w:tbl>
    <w:p w14:paraId="04877AD3" w14:textId="77777777" w:rsidR="00EB7B18" w:rsidRDefault="00EB7B18" w:rsidP="00B644C4">
      <w:pPr>
        <w:spacing w:line="240" w:lineRule="atLeast"/>
        <w:ind w:left="567"/>
        <w:jc w:val="thaiDistribute"/>
      </w:pPr>
    </w:p>
    <w:p w14:paraId="5C7FA759" w14:textId="77777777" w:rsidR="007E28D7" w:rsidRDefault="009C4FEC" w:rsidP="00B644C4">
      <w:pPr>
        <w:spacing w:line="240" w:lineRule="atLeast"/>
        <w:ind w:left="567"/>
        <w:jc w:val="thaiDistribute"/>
        <w:rPr>
          <w:rFonts w:cs="Univers 45 Light"/>
          <w:b/>
          <w:bCs/>
          <w:i/>
          <w:iCs/>
          <w:szCs w:val="22"/>
          <w:lang w:val="en-US" w:bidi="th-TH"/>
        </w:rPr>
      </w:pPr>
      <w:r>
        <w:rPr>
          <w:b/>
          <w:bCs/>
          <w:i/>
          <w:iCs/>
          <w:szCs w:val="28"/>
          <w:lang w:val="en-US" w:bidi="th-TH"/>
        </w:rPr>
        <w:t>The Board of Directors and k</w:t>
      </w:r>
      <w:r w:rsidR="00BC3731" w:rsidRPr="00B3261C">
        <w:rPr>
          <w:rFonts w:cs="Univers 45 Light"/>
          <w:b/>
          <w:bCs/>
          <w:i/>
          <w:iCs/>
          <w:szCs w:val="22"/>
          <w:lang w:val="en-US" w:bidi="th-TH"/>
        </w:rPr>
        <w:t xml:space="preserve">ey </w:t>
      </w:r>
      <w:r w:rsidR="00932C62" w:rsidRPr="00E621CD">
        <w:rPr>
          <w:rFonts w:cs="Univers 45 Light"/>
          <w:b/>
          <w:bCs/>
          <w:i/>
          <w:iCs/>
          <w:szCs w:val="22"/>
          <w:lang w:val="en-US" w:bidi="th-TH"/>
        </w:rPr>
        <w:t>management</w:t>
      </w:r>
      <w:r w:rsidR="007B1DB2" w:rsidRPr="00E621CD">
        <w:rPr>
          <w:rFonts w:cs="Univers 45 Light"/>
          <w:b/>
          <w:bCs/>
          <w:i/>
          <w:iCs/>
          <w:szCs w:val="22"/>
          <w:lang w:val="en-US" w:bidi="th-TH"/>
        </w:rPr>
        <w:t xml:space="preserve"> </w:t>
      </w:r>
      <w:r w:rsidR="00932C62" w:rsidRPr="00E621CD">
        <w:rPr>
          <w:rFonts w:cs="Univers 45 Light"/>
          <w:b/>
          <w:bCs/>
          <w:i/>
          <w:iCs/>
          <w:szCs w:val="22"/>
          <w:lang w:val="en-US" w:bidi="th-TH"/>
        </w:rPr>
        <w:t>compensation</w:t>
      </w:r>
    </w:p>
    <w:p w14:paraId="2843F21A" w14:textId="77777777" w:rsidR="00B644C4" w:rsidRPr="00526328" w:rsidRDefault="00B644C4" w:rsidP="00B644C4">
      <w:pPr>
        <w:spacing w:line="240" w:lineRule="atLeast"/>
        <w:ind w:left="567"/>
        <w:jc w:val="thaiDistribute"/>
        <w:rPr>
          <w:rFonts w:cs="Univers 45 Light"/>
          <w:i/>
          <w:iCs/>
          <w:szCs w:val="22"/>
          <w:lang w:val="en-US" w:bidi="th-TH"/>
        </w:rPr>
      </w:pPr>
    </w:p>
    <w:tbl>
      <w:tblPr>
        <w:tblW w:w="9265" w:type="dxa"/>
        <w:tblInd w:w="450" w:type="dxa"/>
        <w:tblLayout w:type="fixed"/>
        <w:tblLook w:val="0000" w:firstRow="0" w:lastRow="0" w:firstColumn="0" w:lastColumn="0" w:noHBand="0" w:noVBand="0"/>
      </w:tblPr>
      <w:tblGrid>
        <w:gridCol w:w="6516"/>
        <w:gridCol w:w="1240"/>
        <w:gridCol w:w="269"/>
        <w:gridCol w:w="1240"/>
      </w:tblGrid>
      <w:tr w:rsidR="00331B47" w:rsidRPr="0044408F" w14:paraId="2746261D" w14:textId="77777777" w:rsidTr="00C94631">
        <w:trPr>
          <w:trHeight w:val="284"/>
        </w:trPr>
        <w:tc>
          <w:tcPr>
            <w:tcW w:w="6516" w:type="dxa"/>
            <w:vAlign w:val="center"/>
          </w:tcPr>
          <w:p w14:paraId="51AB9115" w14:textId="77777777" w:rsidR="00331B47" w:rsidRPr="0044408F" w:rsidRDefault="00331B47" w:rsidP="00331B47">
            <w:pPr>
              <w:spacing w:line="240" w:lineRule="atLeast"/>
              <w:rPr>
                <w:szCs w:val="22"/>
              </w:rPr>
            </w:pPr>
          </w:p>
        </w:tc>
        <w:tc>
          <w:tcPr>
            <w:tcW w:w="1240" w:type="dxa"/>
            <w:vAlign w:val="center"/>
          </w:tcPr>
          <w:p w14:paraId="3DE9B0F7" w14:textId="77777777" w:rsidR="00331B47" w:rsidRPr="003516A8" w:rsidRDefault="00331B47" w:rsidP="00331B47">
            <w:pPr>
              <w:spacing w:line="240" w:lineRule="auto"/>
              <w:jc w:val="center"/>
              <w:rPr>
                <w:rFonts w:cs="Times New Roman"/>
                <w:szCs w:val="22"/>
                <w:lang w:val="en-US"/>
              </w:rPr>
            </w:pPr>
            <w:r>
              <w:rPr>
                <w:rFonts w:cs="Times New Roman"/>
                <w:szCs w:val="22"/>
                <w:lang w:val="en-US"/>
              </w:rPr>
              <w:t>2018</w:t>
            </w:r>
          </w:p>
        </w:tc>
        <w:tc>
          <w:tcPr>
            <w:tcW w:w="269" w:type="dxa"/>
            <w:vAlign w:val="center"/>
          </w:tcPr>
          <w:p w14:paraId="4936C181" w14:textId="77777777" w:rsidR="00331B47" w:rsidRPr="007A11D8" w:rsidRDefault="00331B47" w:rsidP="00331B47">
            <w:pPr>
              <w:spacing w:line="240" w:lineRule="auto"/>
              <w:jc w:val="center"/>
              <w:rPr>
                <w:rFonts w:cs="Times New Roman"/>
                <w:szCs w:val="22"/>
              </w:rPr>
            </w:pPr>
          </w:p>
        </w:tc>
        <w:tc>
          <w:tcPr>
            <w:tcW w:w="1240" w:type="dxa"/>
            <w:vAlign w:val="center"/>
          </w:tcPr>
          <w:p w14:paraId="54AA6088" w14:textId="77777777" w:rsidR="00331B47" w:rsidRPr="003516A8" w:rsidRDefault="00331B47" w:rsidP="00331B47">
            <w:pPr>
              <w:spacing w:line="240" w:lineRule="auto"/>
              <w:ind w:left="-129" w:right="-108"/>
              <w:jc w:val="center"/>
              <w:rPr>
                <w:rFonts w:cs="Times New Roman"/>
                <w:szCs w:val="22"/>
                <w:lang w:val="en-US"/>
              </w:rPr>
            </w:pPr>
            <w:r>
              <w:rPr>
                <w:rFonts w:cs="Times New Roman"/>
                <w:szCs w:val="22"/>
                <w:lang w:val="en-US"/>
              </w:rPr>
              <w:t>2017</w:t>
            </w:r>
          </w:p>
        </w:tc>
      </w:tr>
      <w:tr w:rsidR="00BC4D67" w:rsidRPr="0044408F" w14:paraId="26FB693C" w14:textId="77777777" w:rsidTr="00C94631">
        <w:trPr>
          <w:trHeight w:val="284"/>
        </w:trPr>
        <w:tc>
          <w:tcPr>
            <w:tcW w:w="6516" w:type="dxa"/>
            <w:vAlign w:val="center"/>
          </w:tcPr>
          <w:p w14:paraId="4930DECE" w14:textId="77777777" w:rsidR="00BC4D67" w:rsidRPr="0044408F" w:rsidRDefault="00BC4D67" w:rsidP="00BC4D67">
            <w:pPr>
              <w:spacing w:line="240" w:lineRule="atLeast"/>
              <w:rPr>
                <w:b/>
                <w:bCs/>
                <w:i/>
                <w:iCs/>
                <w:szCs w:val="22"/>
              </w:rPr>
            </w:pPr>
          </w:p>
        </w:tc>
        <w:tc>
          <w:tcPr>
            <w:tcW w:w="2749" w:type="dxa"/>
            <w:gridSpan w:val="3"/>
            <w:vAlign w:val="center"/>
          </w:tcPr>
          <w:p w14:paraId="72E06E7B" w14:textId="77777777" w:rsidR="00BC4D67" w:rsidRPr="00AB4924" w:rsidRDefault="00BC4D67" w:rsidP="00BC4D67">
            <w:pPr>
              <w:spacing w:line="240" w:lineRule="atLeast"/>
              <w:ind w:right="29"/>
              <w:jc w:val="center"/>
              <w:rPr>
                <w:i/>
                <w:iCs/>
                <w:szCs w:val="22"/>
              </w:rPr>
            </w:pPr>
            <w:r w:rsidRPr="00AB4924">
              <w:rPr>
                <w:i/>
                <w:iCs/>
                <w:szCs w:val="22"/>
              </w:rPr>
              <w:t>(in</w:t>
            </w:r>
            <w:r w:rsidRPr="007B1DB2">
              <w:rPr>
                <w:i/>
                <w:iCs/>
                <w:szCs w:val="22"/>
                <w:lang w:val="en-US"/>
              </w:rPr>
              <w:t xml:space="preserve"> </w:t>
            </w:r>
            <w:r w:rsidRPr="00AB4924">
              <w:rPr>
                <w:i/>
                <w:iCs/>
                <w:szCs w:val="22"/>
              </w:rPr>
              <w:t>million</w:t>
            </w:r>
            <w:r w:rsidRPr="007B1DB2">
              <w:rPr>
                <w:i/>
                <w:iCs/>
                <w:szCs w:val="22"/>
                <w:lang w:val="en-US"/>
              </w:rPr>
              <w:t xml:space="preserve"> </w:t>
            </w:r>
            <w:r w:rsidRPr="00AB4924">
              <w:rPr>
                <w:i/>
                <w:iCs/>
                <w:szCs w:val="22"/>
              </w:rPr>
              <w:t>Baht)</w:t>
            </w:r>
          </w:p>
        </w:tc>
      </w:tr>
      <w:tr w:rsidR="00BC4D67" w:rsidRPr="0044408F" w14:paraId="35450F40" w14:textId="77777777" w:rsidTr="00C94631">
        <w:trPr>
          <w:trHeight w:val="284"/>
        </w:trPr>
        <w:tc>
          <w:tcPr>
            <w:tcW w:w="6516" w:type="dxa"/>
            <w:vAlign w:val="center"/>
          </w:tcPr>
          <w:p w14:paraId="1600E2B7" w14:textId="090983F7" w:rsidR="00BC4D67" w:rsidRPr="00F60F3E" w:rsidRDefault="00BC4D67" w:rsidP="00F63D78">
            <w:pPr>
              <w:spacing w:line="240" w:lineRule="atLeast"/>
              <w:ind w:firstLine="117"/>
              <w:rPr>
                <w:rFonts w:cs="Cordia New"/>
                <w:b/>
                <w:bCs/>
                <w:i/>
                <w:iCs/>
                <w:szCs w:val="22"/>
                <w:lang w:val="en-US" w:bidi="th-TH"/>
              </w:rPr>
            </w:pPr>
            <w:r w:rsidRPr="00F60F3E">
              <w:rPr>
                <w:rFonts w:cs="Cordia New"/>
                <w:b/>
                <w:bCs/>
                <w:i/>
                <w:iCs/>
                <w:szCs w:val="22"/>
                <w:lang w:val="en-US" w:bidi="th-TH"/>
              </w:rPr>
              <w:t>For</w:t>
            </w:r>
            <w:r w:rsidRPr="007B1DB2">
              <w:rPr>
                <w:rFonts w:cs="Cordia New"/>
                <w:b/>
                <w:bCs/>
                <w:i/>
                <w:iCs/>
                <w:szCs w:val="22"/>
                <w:lang w:val="en-US" w:bidi="th-TH"/>
              </w:rPr>
              <w:t xml:space="preserve"> </w:t>
            </w:r>
            <w:r w:rsidRPr="00F60F3E">
              <w:rPr>
                <w:rFonts w:cs="Cordia New"/>
                <w:b/>
                <w:bCs/>
                <w:i/>
                <w:iCs/>
                <w:szCs w:val="22"/>
                <w:lang w:val="en-US" w:bidi="th-TH"/>
              </w:rPr>
              <w:t>the</w:t>
            </w:r>
            <w:r w:rsidRPr="007B1DB2">
              <w:rPr>
                <w:rFonts w:cs="Cordia New"/>
                <w:b/>
                <w:bCs/>
                <w:i/>
                <w:iCs/>
                <w:szCs w:val="22"/>
                <w:lang w:val="en-US" w:bidi="th-TH"/>
              </w:rPr>
              <w:t xml:space="preserve"> </w:t>
            </w:r>
            <w:r w:rsidR="000E6CDB">
              <w:rPr>
                <w:rFonts w:cs="Cordia New"/>
                <w:b/>
                <w:bCs/>
                <w:i/>
                <w:iCs/>
                <w:szCs w:val="22"/>
                <w:lang w:val="en-US" w:bidi="th-TH"/>
              </w:rPr>
              <w:t>three-month period</w:t>
            </w:r>
            <w:r w:rsidR="004650DB">
              <w:rPr>
                <w:rFonts w:cs="Cordia New"/>
                <w:b/>
                <w:bCs/>
                <w:i/>
                <w:iCs/>
                <w:szCs w:val="22"/>
                <w:lang w:val="en-US" w:bidi="th-TH"/>
              </w:rPr>
              <w:t>s</w:t>
            </w:r>
            <w:r w:rsidRPr="007B1DB2">
              <w:rPr>
                <w:rFonts w:cs="Cordia New"/>
                <w:b/>
                <w:bCs/>
                <w:i/>
                <w:iCs/>
                <w:szCs w:val="22"/>
                <w:lang w:val="en-US" w:bidi="th-TH"/>
              </w:rPr>
              <w:t xml:space="preserve"> </w:t>
            </w:r>
            <w:r w:rsidRPr="00F60F3E">
              <w:rPr>
                <w:rFonts w:cs="Cordia New"/>
                <w:b/>
                <w:bCs/>
                <w:i/>
                <w:iCs/>
                <w:szCs w:val="22"/>
                <w:lang w:val="en-US" w:bidi="th-TH"/>
              </w:rPr>
              <w:t>ended</w:t>
            </w:r>
            <w:r w:rsidRPr="007B1DB2">
              <w:rPr>
                <w:rFonts w:cs="Cordia New"/>
                <w:b/>
                <w:bCs/>
                <w:i/>
                <w:iCs/>
                <w:szCs w:val="22"/>
                <w:lang w:val="en-US" w:bidi="th-TH"/>
              </w:rPr>
              <w:t xml:space="preserve"> 31 </w:t>
            </w:r>
            <w:r w:rsidR="000E6CDB">
              <w:rPr>
                <w:rFonts w:cs="Cordia New"/>
                <w:b/>
                <w:bCs/>
                <w:i/>
                <w:iCs/>
                <w:szCs w:val="22"/>
                <w:lang w:val="en-US" w:bidi="th-TH"/>
              </w:rPr>
              <w:t>March</w:t>
            </w:r>
          </w:p>
        </w:tc>
        <w:tc>
          <w:tcPr>
            <w:tcW w:w="1240" w:type="dxa"/>
            <w:vAlign w:val="center"/>
          </w:tcPr>
          <w:p w14:paraId="3B0637A2" w14:textId="77777777" w:rsidR="00BC4D67" w:rsidRPr="00AB4924" w:rsidDel="009C5523" w:rsidRDefault="00BC4D67" w:rsidP="00BC4D67">
            <w:pPr>
              <w:tabs>
                <w:tab w:val="decimal" w:pos="972"/>
              </w:tabs>
              <w:spacing w:line="240" w:lineRule="atLeast"/>
              <w:ind w:left="-108" w:right="-108"/>
              <w:jc w:val="center"/>
              <w:rPr>
                <w:szCs w:val="22"/>
              </w:rPr>
            </w:pPr>
          </w:p>
        </w:tc>
        <w:tc>
          <w:tcPr>
            <w:tcW w:w="269" w:type="dxa"/>
            <w:vAlign w:val="center"/>
          </w:tcPr>
          <w:p w14:paraId="789121AF" w14:textId="77777777" w:rsidR="00BC4D67" w:rsidRPr="0044408F" w:rsidRDefault="00BC4D67" w:rsidP="00BC4D67">
            <w:pPr>
              <w:tabs>
                <w:tab w:val="decimal" w:pos="972"/>
              </w:tabs>
              <w:spacing w:line="240" w:lineRule="atLeast"/>
              <w:ind w:left="-108" w:right="-108"/>
              <w:jc w:val="center"/>
              <w:rPr>
                <w:szCs w:val="22"/>
              </w:rPr>
            </w:pPr>
          </w:p>
        </w:tc>
        <w:tc>
          <w:tcPr>
            <w:tcW w:w="1240" w:type="dxa"/>
            <w:vAlign w:val="center"/>
          </w:tcPr>
          <w:p w14:paraId="72C61CA0" w14:textId="77777777" w:rsidR="00BC4D67" w:rsidRPr="00AB4924" w:rsidRDefault="00BC4D67" w:rsidP="00BC4D67">
            <w:pPr>
              <w:tabs>
                <w:tab w:val="decimal" w:pos="972"/>
              </w:tabs>
              <w:spacing w:line="240" w:lineRule="atLeast"/>
              <w:ind w:left="-108" w:right="-108"/>
              <w:jc w:val="center"/>
              <w:rPr>
                <w:szCs w:val="22"/>
              </w:rPr>
            </w:pPr>
          </w:p>
        </w:tc>
      </w:tr>
      <w:tr w:rsidR="00C94631" w:rsidRPr="0044408F" w14:paraId="433678F5" w14:textId="77777777" w:rsidTr="00C94631">
        <w:trPr>
          <w:trHeight w:val="284"/>
        </w:trPr>
        <w:tc>
          <w:tcPr>
            <w:tcW w:w="6516" w:type="dxa"/>
            <w:vAlign w:val="center"/>
          </w:tcPr>
          <w:p w14:paraId="3566DE19" w14:textId="77777777" w:rsidR="00C94631" w:rsidRPr="0044408F" w:rsidRDefault="00C94631" w:rsidP="00F63D78">
            <w:pPr>
              <w:spacing w:line="240" w:lineRule="atLeast"/>
              <w:ind w:firstLine="117"/>
              <w:rPr>
                <w:szCs w:val="22"/>
              </w:rPr>
            </w:pPr>
            <w:r w:rsidRPr="0044408F">
              <w:rPr>
                <w:rFonts w:cs="Cordia New"/>
                <w:szCs w:val="22"/>
                <w:lang w:val="en-US" w:bidi="th-TH"/>
              </w:rPr>
              <w:t>Short-term</w:t>
            </w:r>
            <w:r w:rsidRPr="007B1DB2">
              <w:rPr>
                <w:rFonts w:cs="Cordia New"/>
                <w:szCs w:val="22"/>
                <w:lang w:val="en-US" w:bidi="th-TH"/>
              </w:rPr>
              <w:t xml:space="preserve"> </w:t>
            </w:r>
            <w:r w:rsidRPr="0044408F">
              <w:rPr>
                <w:rFonts w:cs="Cordia New"/>
                <w:szCs w:val="22"/>
                <w:lang w:val="en-US" w:bidi="th-TH"/>
              </w:rPr>
              <w:t>employee</w:t>
            </w:r>
            <w:r w:rsidRPr="007B1DB2">
              <w:rPr>
                <w:rFonts w:cs="Cordia New"/>
                <w:szCs w:val="22"/>
                <w:lang w:val="en-US" w:bidi="th-TH"/>
              </w:rPr>
              <w:t xml:space="preserve"> </w:t>
            </w:r>
            <w:r w:rsidRPr="0044408F">
              <w:rPr>
                <w:rFonts w:cs="Cordia New"/>
                <w:szCs w:val="22"/>
                <w:lang w:val="en-US" w:bidi="th-TH"/>
              </w:rPr>
              <w:t>benefits</w:t>
            </w:r>
          </w:p>
        </w:tc>
        <w:tc>
          <w:tcPr>
            <w:tcW w:w="1240" w:type="dxa"/>
            <w:vAlign w:val="center"/>
          </w:tcPr>
          <w:p w14:paraId="46632260" w14:textId="76011742" w:rsidR="00C94631" w:rsidRPr="00C662AE" w:rsidRDefault="00706005" w:rsidP="00C94631">
            <w:pPr>
              <w:pStyle w:val="3"/>
              <w:tabs>
                <w:tab w:val="clear" w:pos="360"/>
                <w:tab w:val="clear" w:pos="720"/>
                <w:tab w:val="decimal" w:pos="972"/>
              </w:tabs>
              <w:spacing w:line="240" w:lineRule="atLeast"/>
              <w:ind w:left="-108" w:right="-108"/>
              <w:rPr>
                <w:rFonts w:cs="Times New Roman"/>
                <w:lang w:val="en-US"/>
              </w:rPr>
            </w:pPr>
            <w:r>
              <w:rPr>
                <w:rFonts w:cs="Times New Roman"/>
                <w:lang w:val="en-US"/>
              </w:rPr>
              <w:t>126</w:t>
            </w:r>
          </w:p>
        </w:tc>
        <w:tc>
          <w:tcPr>
            <w:tcW w:w="269" w:type="dxa"/>
            <w:vAlign w:val="center"/>
          </w:tcPr>
          <w:p w14:paraId="642A86AD" w14:textId="77777777" w:rsidR="00C94631" w:rsidRPr="0044408F" w:rsidRDefault="00C94631" w:rsidP="00C94631">
            <w:pPr>
              <w:tabs>
                <w:tab w:val="decimal" w:pos="972"/>
              </w:tabs>
              <w:spacing w:line="240" w:lineRule="atLeast"/>
              <w:ind w:left="-108" w:right="-108"/>
              <w:jc w:val="center"/>
              <w:rPr>
                <w:szCs w:val="22"/>
              </w:rPr>
            </w:pPr>
          </w:p>
        </w:tc>
        <w:tc>
          <w:tcPr>
            <w:tcW w:w="1240" w:type="dxa"/>
            <w:vAlign w:val="center"/>
          </w:tcPr>
          <w:p w14:paraId="4E7D97D4" w14:textId="77777777" w:rsidR="00C94631" w:rsidRPr="00900FEA" w:rsidRDefault="00526328" w:rsidP="00C94631">
            <w:pPr>
              <w:pStyle w:val="3"/>
              <w:tabs>
                <w:tab w:val="clear" w:pos="360"/>
                <w:tab w:val="clear" w:pos="720"/>
                <w:tab w:val="decimal" w:pos="972"/>
              </w:tabs>
              <w:spacing w:line="240" w:lineRule="atLeast"/>
              <w:ind w:left="-108" w:right="-108"/>
              <w:rPr>
                <w:rFonts w:cs="Times New Roman"/>
                <w:lang w:val="en-US"/>
              </w:rPr>
            </w:pPr>
            <w:r w:rsidRPr="00900FEA">
              <w:rPr>
                <w:rFonts w:cs="Times New Roman"/>
                <w:lang w:val="en-US"/>
              </w:rPr>
              <w:t>110</w:t>
            </w:r>
          </w:p>
        </w:tc>
      </w:tr>
      <w:tr w:rsidR="00C94631" w:rsidRPr="0044408F" w14:paraId="215675E0" w14:textId="77777777" w:rsidTr="00C94631">
        <w:trPr>
          <w:trHeight w:val="284"/>
        </w:trPr>
        <w:tc>
          <w:tcPr>
            <w:tcW w:w="6516" w:type="dxa"/>
            <w:vAlign w:val="center"/>
          </w:tcPr>
          <w:p w14:paraId="1BCB19C9" w14:textId="77777777" w:rsidR="00C94631" w:rsidRPr="0044408F" w:rsidRDefault="00C94631" w:rsidP="00F63D78">
            <w:pPr>
              <w:spacing w:line="240" w:lineRule="atLeast"/>
              <w:ind w:firstLine="117"/>
              <w:rPr>
                <w:szCs w:val="22"/>
              </w:rPr>
            </w:pPr>
            <w:r w:rsidRPr="0044408F">
              <w:rPr>
                <w:szCs w:val="22"/>
              </w:rPr>
              <w:t>Post-employment</w:t>
            </w:r>
            <w:r w:rsidRPr="007B1DB2">
              <w:rPr>
                <w:szCs w:val="22"/>
                <w:lang w:val="en-US"/>
              </w:rPr>
              <w:t xml:space="preserve"> </w:t>
            </w:r>
            <w:r w:rsidRPr="0044408F">
              <w:rPr>
                <w:szCs w:val="22"/>
              </w:rPr>
              <w:t>benefits</w:t>
            </w:r>
          </w:p>
        </w:tc>
        <w:tc>
          <w:tcPr>
            <w:tcW w:w="1240" w:type="dxa"/>
            <w:vAlign w:val="center"/>
          </w:tcPr>
          <w:p w14:paraId="59A8F222" w14:textId="22E642ED" w:rsidR="00C94631" w:rsidRPr="00C662AE" w:rsidDel="009C5523" w:rsidRDefault="00706005" w:rsidP="00C94631">
            <w:pPr>
              <w:pStyle w:val="3"/>
              <w:tabs>
                <w:tab w:val="clear" w:pos="360"/>
                <w:tab w:val="clear" w:pos="720"/>
                <w:tab w:val="decimal" w:pos="972"/>
              </w:tabs>
              <w:spacing w:line="240" w:lineRule="atLeast"/>
              <w:ind w:left="-108" w:right="-108"/>
              <w:rPr>
                <w:rFonts w:cs="Times New Roman"/>
                <w:lang w:val="en-US"/>
              </w:rPr>
            </w:pPr>
            <w:r>
              <w:rPr>
                <w:rFonts w:cs="Times New Roman"/>
                <w:lang w:val="en-US"/>
              </w:rPr>
              <w:t>6</w:t>
            </w:r>
          </w:p>
        </w:tc>
        <w:tc>
          <w:tcPr>
            <w:tcW w:w="269" w:type="dxa"/>
            <w:vAlign w:val="center"/>
          </w:tcPr>
          <w:p w14:paraId="415DF272" w14:textId="77777777" w:rsidR="00C94631" w:rsidRPr="00C662AE" w:rsidRDefault="00C94631" w:rsidP="00C94631">
            <w:pPr>
              <w:pStyle w:val="3"/>
              <w:tabs>
                <w:tab w:val="clear" w:pos="360"/>
                <w:tab w:val="clear" w:pos="720"/>
                <w:tab w:val="decimal" w:pos="972"/>
              </w:tabs>
              <w:spacing w:line="240" w:lineRule="atLeast"/>
              <w:ind w:left="-108" w:right="-108"/>
              <w:rPr>
                <w:rFonts w:cs="Times New Roman"/>
                <w:lang w:val="en-US"/>
              </w:rPr>
            </w:pPr>
          </w:p>
        </w:tc>
        <w:tc>
          <w:tcPr>
            <w:tcW w:w="1240" w:type="dxa"/>
            <w:vAlign w:val="center"/>
          </w:tcPr>
          <w:p w14:paraId="4C2ACF10" w14:textId="38FB1B5B" w:rsidR="00C94631" w:rsidRPr="00900FEA" w:rsidDel="009C5523" w:rsidRDefault="00900FEA" w:rsidP="00C94631">
            <w:pPr>
              <w:pStyle w:val="3"/>
              <w:tabs>
                <w:tab w:val="clear" w:pos="360"/>
                <w:tab w:val="clear" w:pos="720"/>
                <w:tab w:val="decimal" w:pos="972"/>
              </w:tabs>
              <w:spacing w:line="240" w:lineRule="atLeast"/>
              <w:ind w:left="-108" w:right="-108"/>
              <w:rPr>
                <w:rFonts w:cs="Times New Roman"/>
                <w:lang w:val="en-US"/>
              </w:rPr>
            </w:pPr>
            <w:r w:rsidRPr="007F17FA">
              <w:rPr>
                <w:rFonts w:cs="Times New Roman"/>
                <w:lang w:val="en-US"/>
              </w:rPr>
              <w:t>5</w:t>
            </w:r>
          </w:p>
        </w:tc>
      </w:tr>
      <w:tr w:rsidR="00C94631" w:rsidRPr="0044408F" w14:paraId="3445FA97" w14:textId="77777777" w:rsidTr="00C94631">
        <w:trPr>
          <w:trHeight w:val="284"/>
        </w:trPr>
        <w:tc>
          <w:tcPr>
            <w:tcW w:w="6516" w:type="dxa"/>
            <w:vAlign w:val="center"/>
          </w:tcPr>
          <w:p w14:paraId="0CF4DCC8" w14:textId="77777777" w:rsidR="00C94631" w:rsidRPr="0044408F" w:rsidRDefault="00C94631" w:rsidP="00F63D78">
            <w:pPr>
              <w:pStyle w:val="Header"/>
              <w:spacing w:line="240" w:lineRule="atLeast"/>
              <w:ind w:firstLine="117"/>
              <w:jc w:val="left"/>
              <w:rPr>
                <w:b/>
                <w:bCs/>
                <w:i w:val="0"/>
                <w:iCs/>
                <w:sz w:val="22"/>
                <w:szCs w:val="22"/>
                <w:lang w:bidi="th-TH"/>
              </w:rPr>
            </w:pPr>
            <w:r w:rsidRPr="0044408F">
              <w:rPr>
                <w:b/>
                <w:bCs/>
                <w:i w:val="0"/>
                <w:iCs/>
                <w:sz w:val="22"/>
                <w:szCs w:val="22"/>
              </w:rPr>
              <w:t>Total</w:t>
            </w:r>
          </w:p>
        </w:tc>
        <w:tc>
          <w:tcPr>
            <w:tcW w:w="1240" w:type="dxa"/>
            <w:tcBorders>
              <w:top w:val="single" w:sz="4" w:space="0" w:color="auto"/>
              <w:bottom w:val="double" w:sz="4" w:space="0" w:color="auto"/>
            </w:tcBorders>
            <w:vAlign w:val="center"/>
          </w:tcPr>
          <w:p w14:paraId="28C6A64C" w14:textId="76A252FD" w:rsidR="00C94631" w:rsidRPr="00C662AE" w:rsidRDefault="00706005" w:rsidP="00C94631">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132</w:t>
            </w:r>
          </w:p>
        </w:tc>
        <w:tc>
          <w:tcPr>
            <w:tcW w:w="269" w:type="dxa"/>
            <w:vAlign w:val="center"/>
          </w:tcPr>
          <w:p w14:paraId="67E66994" w14:textId="77777777" w:rsidR="00C94631" w:rsidRPr="0044408F" w:rsidRDefault="00C94631" w:rsidP="00C94631">
            <w:pPr>
              <w:tabs>
                <w:tab w:val="decimal" w:pos="972"/>
              </w:tabs>
              <w:spacing w:line="240" w:lineRule="atLeast"/>
              <w:ind w:left="-108" w:right="-108"/>
              <w:jc w:val="center"/>
              <w:rPr>
                <w:szCs w:val="22"/>
              </w:rPr>
            </w:pPr>
          </w:p>
        </w:tc>
        <w:tc>
          <w:tcPr>
            <w:tcW w:w="1240" w:type="dxa"/>
            <w:tcBorders>
              <w:top w:val="single" w:sz="4" w:space="0" w:color="auto"/>
              <w:bottom w:val="double" w:sz="4" w:space="0" w:color="auto"/>
            </w:tcBorders>
            <w:vAlign w:val="center"/>
          </w:tcPr>
          <w:p w14:paraId="0D6D46E8" w14:textId="14554CA6" w:rsidR="00C94631" w:rsidRPr="00900FEA" w:rsidRDefault="00900FEA" w:rsidP="00526328">
            <w:pPr>
              <w:pStyle w:val="3"/>
              <w:tabs>
                <w:tab w:val="clear" w:pos="360"/>
                <w:tab w:val="clear" w:pos="720"/>
                <w:tab w:val="decimal" w:pos="972"/>
              </w:tabs>
              <w:spacing w:line="240" w:lineRule="atLeast"/>
              <w:ind w:left="-108" w:right="-108"/>
              <w:rPr>
                <w:rFonts w:cs="Times New Roman"/>
                <w:b/>
                <w:bCs/>
                <w:lang w:val="en-US"/>
              </w:rPr>
            </w:pPr>
            <w:r w:rsidRPr="007F17FA">
              <w:rPr>
                <w:rFonts w:cs="Times New Roman"/>
                <w:b/>
                <w:bCs/>
                <w:lang w:val="en-US"/>
              </w:rPr>
              <w:t>115</w:t>
            </w:r>
          </w:p>
        </w:tc>
      </w:tr>
    </w:tbl>
    <w:p w14:paraId="7BAB3131" w14:textId="77777777" w:rsidR="00B644C4" w:rsidRDefault="00B644C4" w:rsidP="00B644C4">
      <w:pPr>
        <w:spacing w:line="240" w:lineRule="atLeast"/>
        <w:ind w:left="567"/>
        <w:jc w:val="thaiDistribute"/>
        <w:rPr>
          <w:rFonts w:eastAsia="Arial Unicode MS" w:cs="Arial Unicode MS"/>
          <w:szCs w:val="22"/>
        </w:rPr>
      </w:pPr>
    </w:p>
    <w:p w14:paraId="7770EBF1" w14:textId="77777777" w:rsidR="008025C3" w:rsidRDefault="008025C3" w:rsidP="00B644C4">
      <w:pPr>
        <w:spacing w:line="240" w:lineRule="atLeast"/>
        <w:ind w:left="567"/>
        <w:jc w:val="thaiDistribute"/>
        <w:rPr>
          <w:rFonts w:eastAsia="Arial Unicode MS" w:cs="Arial Unicode MS"/>
          <w:szCs w:val="22"/>
        </w:rPr>
      </w:pPr>
    </w:p>
    <w:p w14:paraId="01BFFEFB" w14:textId="77777777" w:rsidR="008025C3" w:rsidRDefault="008025C3" w:rsidP="00B644C4">
      <w:pPr>
        <w:spacing w:line="240" w:lineRule="atLeast"/>
        <w:ind w:left="567"/>
        <w:jc w:val="thaiDistribute"/>
        <w:rPr>
          <w:rFonts w:eastAsia="Arial Unicode MS" w:cs="Arial Unicode MS"/>
          <w:szCs w:val="22"/>
        </w:rPr>
      </w:pPr>
    </w:p>
    <w:p w14:paraId="3DA5947D" w14:textId="77777777" w:rsidR="008025C3" w:rsidRDefault="008025C3" w:rsidP="00B644C4">
      <w:pPr>
        <w:spacing w:line="240" w:lineRule="atLeast"/>
        <w:ind w:left="567"/>
        <w:jc w:val="thaiDistribute"/>
        <w:rPr>
          <w:rFonts w:eastAsia="Arial Unicode MS" w:cs="Arial Unicode MS"/>
          <w:szCs w:val="22"/>
        </w:rPr>
      </w:pPr>
    </w:p>
    <w:p w14:paraId="0FB5E8BE" w14:textId="77777777" w:rsidR="008025C3" w:rsidRDefault="008025C3" w:rsidP="00B644C4">
      <w:pPr>
        <w:spacing w:line="240" w:lineRule="atLeast"/>
        <w:ind w:left="567"/>
        <w:jc w:val="thaiDistribute"/>
        <w:rPr>
          <w:rFonts w:eastAsia="Arial Unicode MS" w:cs="Arial Unicode MS"/>
          <w:szCs w:val="22"/>
        </w:rPr>
      </w:pPr>
    </w:p>
    <w:p w14:paraId="41038DBA" w14:textId="77777777" w:rsidR="008025C3" w:rsidRDefault="008025C3" w:rsidP="00B644C4">
      <w:pPr>
        <w:spacing w:line="240" w:lineRule="atLeast"/>
        <w:ind w:left="567"/>
        <w:jc w:val="thaiDistribute"/>
        <w:rPr>
          <w:rFonts w:eastAsia="Arial Unicode MS" w:cs="Arial Unicode MS"/>
          <w:szCs w:val="22"/>
        </w:rPr>
      </w:pPr>
    </w:p>
    <w:p w14:paraId="4060DE8E" w14:textId="77777777" w:rsidR="008025C3" w:rsidRDefault="008025C3" w:rsidP="00B644C4">
      <w:pPr>
        <w:spacing w:line="240" w:lineRule="atLeast"/>
        <w:ind w:left="567"/>
        <w:jc w:val="thaiDistribute"/>
        <w:rPr>
          <w:rFonts w:eastAsia="Arial Unicode MS" w:cs="Arial Unicode MS"/>
          <w:szCs w:val="22"/>
        </w:rPr>
      </w:pPr>
    </w:p>
    <w:p w14:paraId="3317F327" w14:textId="77777777" w:rsidR="008025C3" w:rsidRDefault="008025C3" w:rsidP="00B644C4">
      <w:pPr>
        <w:spacing w:line="240" w:lineRule="atLeast"/>
        <w:ind w:left="567"/>
        <w:jc w:val="thaiDistribute"/>
        <w:rPr>
          <w:rFonts w:eastAsia="Arial Unicode MS" w:cs="Arial Unicode MS"/>
          <w:szCs w:val="22"/>
        </w:rPr>
      </w:pPr>
    </w:p>
    <w:p w14:paraId="0D7E2AE3" w14:textId="77777777" w:rsidR="008025C3" w:rsidRDefault="008025C3" w:rsidP="00B644C4">
      <w:pPr>
        <w:spacing w:line="240" w:lineRule="atLeast"/>
        <w:ind w:left="567"/>
        <w:jc w:val="thaiDistribute"/>
        <w:rPr>
          <w:rFonts w:eastAsia="Arial Unicode MS" w:cs="Arial Unicode MS"/>
          <w:szCs w:val="22"/>
        </w:rPr>
      </w:pPr>
    </w:p>
    <w:p w14:paraId="6BF5F456" w14:textId="77777777" w:rsidR="008025C3" w:rsidRDefault="008025C3" w:rsidP="00B644C4">
      <w:pPr>
        <w:spacing w:line="240" w:lineRule="atLeast"/>
        <w:ind w:left="567"/>
        <w:jc w:val="thaiDistribute"/>
        <w:rPr>
          <w:rFonts w:eastAsia="Arial Unicode MS" w:cs="Arial Unicode MS"/>
          <w:szCs w:val="22"/>
        </w:rPr>
      </w:pPr>
    </w:p>
    <w:p w14:paraId="4743CDF8" w14:textId="77777777" w:rsidR="008025C3" w:rsidRDefault="008025C3" w:rsidP="00B644C4">
      <w:pPr>
        <w:spacing w:line="240" w:lineRule="atLeast"/>
        <w:ind w:left="567"/>
        <w:jc w:val="thaiDistribute"/>
        <w:rPr>
          <w:rFonts w:eastAsia="Arial Unicode MS" w:cs="Arial Unicode MS"/>
          <w:szCs w:val="22"/>
        </w:rPr>
      </w:pPr>
    </w:p>
    <w:p w14:paraId="43F4838B" w14:textId="77777777" w:rsidR="008025C3" w:rsidRDefault="008025C3" w:rsidP="00B644C4">
      <w:pPr>
        <w:spacing w:line="240" w:lineRule="atLeast"/>
        <w:ind w:left="567"/>
        <w:jc w:val="thaiDistribute"/>
        <w:rPr>
          <w:rFonts w:eastAsia="Arial Unicode MS" w:cs="Arial Unicode MS"/>
          <w:szCs w:val="22"/>
        </w:rPr>
      </w:pPr>
    </w:p>
    <w:p w14:paraId="345C5E7E" w14:textId="77777777" w:rsidR="008025C3" w:rsidRDefault="008025C3" w:rsidP="00B644C4">
      <w:pPr>
        <w:spacing w:line="240" w:lineRule="atLeast"/>
        <w:ind w:left="567"/>
        <w:jc w:val="thaiDistribute"/>
        <w:rPr>
          <w:rFonts w:eastAsia="Arial Unicode MS" w:cs="Arial Unicode MS"/>
          <w:szCs w:val="22"/>
        </w:rPr>
      </w:pPr>
    </w:p>
    <w:p w14:paraId="7CF9ABB9" w14:textId="77777777" w:rsidR="008025C3" w:rsidRDefault="008025C3" w:rsidP="00B644C4">
      <w:pPr>
        <w:spacing w:line="240" w:lineRule="atLeast"/>
        <w:ind w:left="567"/>
        <w:jc w:val="thaiDistribute"/>
        <w:rPr>
          <w:rFonts w:eastAsia="Arial Unicode MS" w:cs="Arial Unicode MS"/>
          <w:szCs w:val="22"/>
        </w:rPr>
      </w:pPr>
    </w:p>
    <w:p w14:paraId="47343F10" w14:textId="77777777" w:rsidR="008025C3" w:rsidRDefault="008025C3" w:rsidP="00B644C4">
      <w:pPr>
        <w:spacing w:line="240" w:lineRule="atLeast"/>
        <w:ind w:left="567"/>
        <w:jc w:val="thaiDistribute"/>
        <w:rPr>
          <w:rFonts w:eastAsia="Arial Unicode MS" w:cs="Arial Unicode MS"/>
          <w:szCs w:val="22"/>
        </w:rPr>
      </w:pPr>
    </w:p>
    <w:p w14:paraId="628B5AA6" w14:textId="77777777" w:rsidR="008025C3" w:rsidRDefault="008025C3" w:rsidP="00B644C4">
      <w:pPr>
        <w:spacing w:line="240" w:lineRule="atLeast"/>
        <w:ind w:left="567"/>
        <w:jc w:val="thaiDistribute"/>
        <w:rPr>
          <w:rFonts w:eastAsia="Arial Unicode MS" w:cs="Arial Unicode MS"/>
          <w:szCs w:val="22"/>
        </w:rPr>
      </w:pPr>
    </w:p>
    <w:p w14:paraId="1721707E" w14:textId="77777777" w:rsidR="008025C3" w:rsidRDefault="008025C3" w:rsidP="00B644C4">
      <w:pPr>
        <w:spacing w:line="240" w:lineRule="atLeast"/>
        <w:ind w:left="567"/>
        <w:jc w:val="thaiDistribute"/>
        <w:rPr>
          <w:rFonts w:eastAsia="Arial Unicode MS" w:cs="Arial Unicode MS"/>
          <w:szCs w:val="22"/>
        </w:rPr>
      </w:pPr>
    </w:p>
    <w:p w14:paraId="464432FE" w14:textId="77777777" w:rsidR="008025C3" w:rsidRDefault="008025C3" w:rsidP="00B644C4">
      <w:pPr>
        <w:spacing w:line="240" w:lineRule="atLeast"/>
        <w:ind w:left="567"/>
        <w:jc w:val="thaiDistribute"/>
        <w:rPr>
          <w:rFonts w:eastAsia="Arial Unicode MS" w:cs="Arial Unicode MS"/>
          <w:szCs w:val="22"/>
        </w:rPr>
      </w:pPr>
    </w:p>
    <w:p w14:paraId="7AAD2B3F" w14:textId="77777777" w:rsidR="008025C3" w:rsidRDefault="008025C3" w:rsidP="00B644C4">
      <w:pPr>
        <w:spacing w:line="240" w:lineRule="atLeast"/>
        <w:ind w:left="567"/>
        <w:jc w:val="thaiDistribute"/>
        <w:rPr>
          <w:rFonts w:eastAsia="Arial Unicode MS" w:cs="Arial Unicode MS"/>
          <w:szCs w:val="22"/>
        </w:rPr>
      </w:pPr>
    </w:p>
    <w:p w14:paraId="3A40BBE0" w14:textId="77777777" w:rsidR="008025C3" w:rsidRDefault="008025C3" w:rsidP="00B644C4">
      <w:pPr>
        <w:spacing w:line="240" w:lineRule="atLeast"/>
        <w:ind w:left="567"/>
        <w:jc w:val="thaiDistribute"/>
        <w:rPr>
          <w:rFonts w:eastAsia="Arial Unicode MS" w:cs="Arial Unicode MS"/>
          <w:szCs w:val="22"/>
        </w:rPr>
      </w:pPr>
    </w:p>
    <w:p w14:paraId="21883B34" w14:textId="77777777" w:rsidR="008025C3" w:rsidRDefault="008025C3" w:rsidP="00B644C4">
      <w:pPr>
        <w:spacing w:line="240" w:lineRule="atLeast"/>
        <w:ind w:left="567"/>
        <w:jc w:val="thaiDistribute"/>
        <w:rPr>
          <w:rFonts w:eastAsia="Arial Unicode MS" w:cs="Arial Unicode MS"/>
          <w:szCs w:val="22"/>
        </w:rPr>
      </w:pPr>
    </w:p>
    <w:p w14:paraId="718B29CC" w14:textId="77777777" w:rsidR="00AD20E3" w:rsidRDefault="00D62EF0" w:rsidP="00526328">
      <w:pPr>
        <w:pStyle w:val="Heading1"/>
        <w:tabs>
          <w:tab w:val="num" w:pos="567"/>
        </w:tabs>
        <w:spacing w:before="0" w:after="0" w:line="240" w:lineRule="atLeast"/>
        <w:ind w:left="567" w:hanging="567"/>
      </w:pPr>
      <w:r>
        <w:lastRenderedPageBreak/>
        <w:t>T</w:t>
      </w:r>
      <w:r w:rsidR="00301FC3" w:rsidRPr="0044408F">
        <w:t>rade</w:t>
      </w:r>
      <w:r w:rsidR="007B1DB2" w:rsidRPr="00850225">
        <w:rPr>
          <w:lang w:val="en-US"/>
        </w:rPr>
        <w:t xml:space="preserve"> </w:t>
      </w:r>
      <w:r w:rsidR="005D7E9C">
        <w:t>and</w:t>
      </w:r>
      <w:r w:rsidR="007B1DB2" w:rsidRPr="00850225">
        <w:rPr>
          <w:lang w:val="en-US"/>
        </w:rPr>
        <w:t xml:space="preserve"> </w:t>
      </w:r>
      <w:r w:rsidR="005D7E9C" w:rsidRPr="00530247">
        <w:t>other</w:t>
      </w:r>
      <w:r w:rsidR="007B1DB2" w:rsidRPr="00850225">
        <w:rPr>
          <w:lang w:val="en-US"/>
        </w:rPr>
        <w:t xml:space="preserve"> </w:t>
      </w:r>
      <w:r w:rsidR="00C63ACD" w:rsidRPr="00333EC3">
        <w:rPr>
          <w:lang w:val="en-US"/>
        </w:rPr>
        <w:t xml:space="preserve">current </w:t>
      </w:r>
      <w:r w:rsidR="003F6D62" w:rsidRPr="00530247">
        <w:t>receivable</w:t>
      </w:r>
      <w:r w:rsidR="00335A52" w:rsidRPr="00530247">
        <w:t>s</w:t>
      </w:r>
    </w:p>
    <w:p w14:paraId="02CF60D6" w14:textId="77777777" w:rsidR="00526328" w:rsidRPr="00526328" w:rsidRDefault="00526328" w:rsidP="00526328">
      <w:pPr>
        <w:spacing w:line="240" w:lineRule="atLeast"/>
        <w:ind w:left="567"/>
        <w:jc w:val="thaiDistribute"/>
        <w:rPr>
          <w:rFonts w:eastAsia="Arial Unicode MS" w:cs="Times New Roman"/>
          <w:szCs w:val="22"/>
          <w:rtl/>
          <w:cs/>
        </w:rPr>
      </w:pPr>
    </w:p>
    <w:tbl>
      <w:tblPr>
        <w:tblW w:w="9247" w:type="dxa"/>
        <w:tblInd w:w="534" w:type="dxa"/>
        <w:tblLayout w:type="fixed"/>
        <w:tblLook w:val="0000" w:firstRow="0" w:lastRow="0" w:firstColumn="0" w:lastColumn="0" w:noHBand="0" w:noVBand="0"/>
      </w:tblPr>
      <w:tblGrid>
        <w:gridCol w:w="5766"/>
        <w:gridCol w:w="754"/>
        <w:gridCol w:w="1195"/>
        <w:gridCol w:w="19"/>
        <w:gridCol w:w="250"/>
        <w:gridCol w:w="19"/>
        <w:gridCol w:w="1244"/>
      </w:tblGrid>
      <w:tr w:rsidR="00C94631" w:rsidRPr="00530247" w14:paraId="402FF1E1" w14:textId="77777777" w:rsidTr="00F63D78">
        <w:trPr>
          <w:trHeight w:val="255"/>
        </w:trPr>
        <w:tc>
          <w:tcPr>
            <w:tcW w:w="5766" w:type="dxa"/>
            <w:vAlign w:val="center"/>
          </w:tcPr>
          <w:p w14:paraId="68C2B09B" w14:textId="77777777" w:rsidR="00C94631" w:rsidRPr="00530247" w:rsidRDefault="00C94631" w:rsidP="00526328">
            <w:pPr>
              <w:spacing w:line="240" w:lineRule="atLeast"/>
              <w:rPr>
                <w:szCs w:val="22"/>
              </w:rPr>
            </w:pPr>
          </w:p>
        </w:tc>
        <w:tc>
          <w:tcPr>
            <w:tcW w:w="754" w:type="dxa"/>
          </w:tcPr>
          <w:p w14:paraId="0FFE135D" w14:textId="77777777" w:rsidR="00C94631" w:rsidRPr="00530247" w:rsidRDefault="00C94631" w:rsidP="00526328">
            <w:pPr>
              <w:spacing w:line="240" w:lineRule="atLeast"/>
              <w:jc w:val="center"/>
              <w:rPr>
                <w:i/>
                <w:iCs/>
                <w:szCs w:val="22"/>
              </w:rPr>
            </w:pPr>
            <w:r w:rsidRPr="00530247">
              <w:rPr>
                <w:i/>
                <w:iCs/>
                <w:szCs w:val="22"/>
              </w:rPr>
              <w:t>Note</w:t>
            </w:r>
          </w:p>
        </w:tc>
        <w:tc>
          <w:tcPr>
            <w:tcW w:w="1195" w:type="dxa"/>
            <w:vAlign w:val="center"/>
          </w:tcPr>
          <w:p w14:paraId="2139943B" w14:textId="77777777" w:rsidR="00C94631" w:rsidRPr="003516A8" w:rsidRDefault="00C94631" w:rsidP="00526328">
            <w:pPr>
              <w:spacing w:line="240" w:lineRule="auto"/>
              <w:jc w:val="center"/>
              <w:rPr>
                <w:rFonts w:cs="Times New Roman"/>
                <w:szCs w:val="22"/>
                <w:lang w:val="en-US"/>
              </w:rPr>
            </w:pPr>
            <w:r>
              <w:rPr>
                <w:rFonts w:cs="Times New Roman"/>
                <w:szCs w:val="22"/>
                <w:lang w:val="en-US"/>
              </w:rPr>
              <w:t>31 March</w:t>
            </w:r>
          </w:p>
        </w:tc>
        <w:tc>
          <w:tcPr>
            <w:tcW w:w="269" w:type="dxa"/>
            <w:gridSpan w:val="2"/>
            <w:vAlign w:val="center"/>
          </w:tcPr>
          <w:p w14:paraId="38F84CD0" w14:textId="77777777" w:rsidR="00C94631" w:rsidRPr="007A11D8" w:rsidRDefault="00C94631" w:rsidP="00526328">
            <w:pPr>
              <w:spacing w:line="240" w:lineRule="auto"/>
              <w:jc w:val="center"/>
              <w:rPr>
                <w:rFonts w:cs="Times New Roman"/>
                <w:szCs w:val="22"/>
              </w:rPr>
            </w:pPr>
          </w:p>
        </w:tc>
        <w:tc>
          <w:tcPr>
            <w:tcW w:w="1263" w:type="dxa"/>
            <w:gridSpan w:val="2"/>
            <w:vAlign w:val="center"/>
          </w:tcPr>
          <w:p w14:paraId="28A795F0" w14:textId="77777777" w:rsidR="00C94631" w:rsidRPr="003516A8" w:rsidRDefault="00C94631" w:rsidP="00526328">
            <w:pPr>
              <w:spacing w:line="240" w:lineRule="auto"/>
              <w:ind w:left="-129" w:right="-108"/>
              <w:jc w:val="center"/>
              <w:rPr>
                <w:rFonts w:cs="Times New Roman"/>
                <w:szCs w:val="22"/>
                <w:lang w:val="en-US"/>
              </w:rPr>
            </w:pPr>
            <w:r>
              <w:rPr>
                <w:rFonts w:cs="Times New Roman"/>
                <w:szCs w:val="22"/>
                <w:lang w:val="en-US"/>
              </w:rPr>
              <w:t>31 December</w:t>
            </w:r>
          </w:p>
        </w:tc>
      </w:tr>
      <w:tr w:rsidR="00C94631" w:rsidRPr="00530247" w14:paraId="1D2DAE67" w14:textId="77777777" w:rsidTr="00F63D78">
        <w:trPr>
          <w:trHeight w:val="255"/>
        </w:trPr>
        <w:tc>
          <w:tcPr>
            <w:tcW w:w="5766" w:type="dxa"/>
            <w:vAlign w:val="center"/>
          </w:tcPr>
          <w:p w14:paraId="0A5F087A" w14:textId="77777777" w:rsidR="00C94631" w:rsidRPr="00530247" w:rsidRDefault="00C94631" w:rsidP="00C94631">
            <w:pPr>
              <w:spacing w:line="240" w:lineRule="atLeast"/>
              <w:rPr>
                <w:szCs w:val="22"/>
              </w:rPr>
            </w:pPr>
          </w:p>
        </w:tc>
        <w:tc>
          <w:tcPr>
            <w:tcW w:w="754" w:type="dxa"/>
          </w:tcPr>
          <w:p w14:paraId="7AD4EB96" w14:textId="77777777" w:rsidR="00C94631" w:rsidRPr="00530247" w:rsidRDefault="00C94631" w:rsidP="00C94631">
            <w:pPr>
              <w:spacing w:line="240" w:lineRule="atLeast"/>
              <w:jc w:val="center"/>
              <w:rPr>
                <w:i/>
                <w:iCs/>
                <w:szCs w:val="22"/>
              </w:rPr>
            </w:pPr>
          </w:p>
        </w:tc>
        <w:tc>
          <w:tcPr>
            <w:tcW w:w="1195" w:type="dxa"/>
            <w:vAlign w:val="center"/>
          </w:tcPr>
          <w:p w14:paraId="555ECD55" w14:textId="77777777" w:rsidR="00C94631" w:rsidRPr="003516A8" w:rsidRDefault="00C94631" w:rsidP="00C94631">
            <w:pPr>
              <w:spacing w:line="240" w:lineRule="auto"/>
              <w:jc w:val="center"/>
              <w:rPr>
                <w:rFonts w:cs="Times New Roman"/>
                <w:szCs w:val="22"/>
                <w:lang w:val="en-US"/>
              </w:rPr>
            </w:pPr>
            <w:r>
              <w:rPr>
                <w:rFonts w:cs="Times New Roman"/>
                <w:szCs w:val="22"/>
                <w:lang w:val="en-US"/>
              </w:rPr>
              <w:t>2018</w:t>
            </w:r>
          </w:p>
        </w:tc>
        <w:tc>
          <w:tcPr>
            <w:tcW w:w="269" w:type="dxa"/>
            <w:gridSpan w:val="2"/>
            <w:vAlign w:val="center"/>
          </w:tcPr>
          <w:p w14:paraId="30F808D3" w14:textId="77777777" w:rsidR="00C94631" w:rsidRPr="007A11D8" w:rsidRDefault="00C94631" w:rsidP="00C94631">
            <w:pPr>
              <w:spacing w:line="240" w:lineRule="auto"/>
              <w:jc w:val="center"/>
              <w:rPr>
                <w:rFonts w:cs="Times New Roman"/>
                <w:szCs w:val="22"/>
              </w:rPr>
            </w:pPr>
          </w:p>
        </w:tc>
        <w:tc>
          <w:tcPr>
            <w:tcW w:w="1263" w:type="dxa"/>
            <w:gridSpan w:val="2"/>
            <w:vAlign w:val="center"/>
          </w:tcPr>
          <w:p w14:paraId="3677636A" w14:textId="77777777" w:rsidR="00C94631" w:rsidRPr="003516A8" w:rsidRDefault="00C94631" w:rsidP="00C94631">
            <w:pPr>
              <w:spacing w:line="240" w:lineRule="auto"/>
              <w:ind w:left="-129" w:right="-108"/>
              <w:jc w:val="center"/>
              <w:rPr>
                <w:rFonts w:cs="Times New Roman"/>
                <w:szCs w:val="22"/>
                <w:lang w:val="en-US"/>
              </w:rPr>
            </w:pPr>
            <w:r>
              <w:rPr>
                <w:rFonts w:cs="Times New Roman"/>
                <w:szCs w:val="22"/>
                <w:lang w:val="en-US"/>
              </w:rPr>
              <w:t>2017</w:t>
            </w:r>
          </w:p>
        </w:tc>
      </w:tr>
      <w:tr w:rsidR="00BC4D67" w:rsidRPr="00530247" w14:paraId="0FF7E2E1" w14:textId="77777777" w:rsidTr="00F63D78">
        <w:trPr>
          <w:trHeight w:val="255"/>
        </w:trPr>
        <w:tc>
          <w:tcPr>
            <w:tcW w:w="5766" w:type="dxa"/>
            <w:vAlign w:val="center"/>
          </w:tcPr>
          <w:p w14:paraId="7C887789" w14:textId="77777777" w:rsidR="00BC4D67" w:rsidRPr="00530247" w:rsidRDefault="00BC4D67" w:rsidP="00BC4D67">
            <w:pPr>
              <w:spacing w:line="240" w:lineRule="atLeast"/>
              <w:rPr>
                <w:b/>
                <w:bCs/>
                <w:i/>
                <w:iCs/>
                <w:szCs w:val="22"/>
                <w:cs/>
                <w:lang w:bidi="th-TH"/>
              </w:rPr>
            </w:pPr>
          </w:p>
        </w:tc>
        <w:tc>
          <w:tcPr>
            <w:tcW w:w="754" w:type="dxa"/>
          </w:tcPr>
          <w:p w14:paraId="1A5EC5F9" w14:textId="77777777" w:rsidR="00BC4D67" w:rsidRPr="00530247" w:rsidRDefault="00BC4D67" w:rsidP="00BC4D67">
            <w:pPr>
              <w:spacing w:line="240" w:lineRule="atLeast"/>
              <w:jc w:val="center"/>
              <w:rPr>
                <w:i/>
                <w:iCs/>
                <w:szCs w:val="22"/>
              </w:rPr>
            </w:pPr>
          </w:p>
        </w:tc>
        <w:tc>
          <w:tcPr>
            <w:tcW w:w="2727" w:type="dxa"/>
            <w:gridSpan w:val="5"/>
            <w:vAlign w:val="center"/>
          </w:tcPr>
          <w:p w14:paraId="40DD9708" w14:textId="77777777" w:rsidR="00BC4D67" w:rsidRPr="00530247" w:rsidRDefault="00BC4D67" w:rsidP="00BC4D67">
            <w:pPr>
              <w:spacing w:line="240" w:lineRule="atLeast"/>
              <w:jc w:val="center"/>
              <w:rPr>
                <w:i/>
                <w:iCs/>
                <w:szCs w:val="22"/>
              </w:rPr>
            </w:pPr>
            <w:r w:rsidRPr="00530247">
              <w:rPr>
                <w:i/>
                <w:iCs/>
                <w:szCs w:val="22"/>
              </w:rPr>
              <w:t>(in</w:t>
            </w:r>
            <w:r w:rsidRPr="00530247">
              <w:rPr>
                <w:i/>
                <w:iCs/>
                <w:szCs w:val="22"/>
                <w:lang w:val="en-US"/>
              </w:rPr>
              <w:t xml:space="preserve"> </w:t>
            </w:r>
            <w:r w:rsidRPr="00530247">
              <w:rPr>
                <w:i/>
                <w:iCs/>
                <w:szCs w:val="22"/>
              </w:rPr>
              <w:t>million</w:t>
            </w:r>
            <w:r w:rsidRPr="00530247">
              <w:rPr>
                <w:i/>
                <w:iCs/>
                <w:szCs w:val="22"/>
                <w:lang w:val="en-US"/>
              </w:rPr>
              <w:t xml:space="preserve"> </w:t>
            </w:r>
            <w:r w:rsidRPr="00530247">
              <w:rPr>
                <w:i/>
                <w:iCs/>
                <w:szCs w:val="22"/>
              </w:rPr>
              <w:t>Baht)</w:t>
            </w:r>
          </w:p>
        </w:tc>
      </w:tr>
      <w:tr w:rsidR="00BC4D67" w:rsidRPr="00530247" w14:paraId="014FCFAE" w14:textId="77777777" w:rsidTr="00F63D78">
        <w:trPr>
          <w:trHeight w:val="255"/>
        </w:trPr>
        <w:tc>
          <w:tcPr>
            <w:tcW w:w="5766" w:type="dxa"/>
            <w:vAlign w:val="center"/>
          </w:tcPr>
          <w:p w14:paraId="33C78477" w14:textId="77777777" w:rsidR="00BC4D67" w:rsidRPr="00530247" w:rsidRDefault="00BC4D67" w:rsidP="00464DED">
            <w:pPr>
              <w:spacing w:line="240" w:lineRule="atLeast"/>
              <w:ind w:firstLine="33"/>
              <w:rPr>
                <w:b/>
                <w:bCs/>
                <w:i/>
                <w:iCs/>
                <w:szCs w:val="22"/>
                <w:lang w:val="en-US"/>
              </w:rPr>
            </w:pPr>
            <w:r w:rsidRPr="00530247">
              <w:rPr>
                <w:b/>
                <w:bCs/>
                <w:i/>
                <w:iCs/>
                <w:szCs w:val="22"/>
                <w:lang w:val="en-US"/>
              </w:rPr>
              <w:t>Trade receivables</w:t>
            </w:r>
          </w:p>
        </w:tc>
        <w:tc>
          <w:tcPr>
            <w:tcW w:w="754" w:type="dxa"/>
          </w:tcPr>
          <w:p w14:paraId="0831A1F3" w14:textId="77777777" w:rsidR="00BC4D67" w:rsidRPr="00530247" w:rsidRDefault="00BC4D67" w:rsidP="00BC4D67">
            <w:pPr>
              <w:pStyle w:val="3"/>
              <w:tabs>
                <w:tab w:val="clear" w:pos="360"/>
                <w:tab w:val="clear" w:pos="720"/>
                <w:tab w:val="decimal" w:pos="972"/>
              </w:tabs>
              <w:spacing w:line="240" w:lineRule="atLeast"/>
              <w:ind w:left="-108" w:right="-108"/>
              <w:rPr>
                <w:lang w:val="en-US"/>
              </w:rPr>
            </w:pPr>
          </w:p>
        </w:tc>
        <w:tc>
          <w:tcPr>
            <w:tcW w:w="1195" w:type="dxa"/>
            <w:vAlign w:val="center"/>
          </w:tcPr>
          <w:p w14:paraId="731E9D26" w14:textId="77777777" w:rsidR="00BC4D67" w:rsidRPr="00530247" w:rsidRDefault="00BC4D67" w:rsidP="00BC4D67">
            <w:pPr>
              <w:pStyle w:val="3"/>
              <w:tabs>
                <w:tab w:val="clear" w:pos="360"/>
                <w:tab w:val="clear" w:pos="720"/>
                <w:tab w:val="decimal" w:pos="972"/>
              </w:tabs>
              <w:spacing w:line="240" w:lineRule="atLeast"/>
              <w:ind w:left="-108" w:right="-108"/>
              <w:rPr>
                <w:rFonts w:cs="Times New Roman"/>
                <w:lang w:val="en-US"/>
              </w:rPr>
            </w:pPr>
          </w:p>
        </w:tc>
        <w:tc>
          <w:tcPr>
            <w:tcW w:w="269" w:type="dxa"/>
            <w:gridSpan w:val="2"/>
            <w:vAlign w:val="center"/>
          </w:tcPr>
          <w:p w14:paraId="787FABA5" w14:textId="77777777" w:rsidR="00BC4D67" w:rsidRPr="00530247" w:rsidRDefault="00BC4D67" w:rsidP="00BC4D67">
            <w:pPr>
              <w:pStyle w:val="3"/>
              <w:tabs>
                <w:tab w:val="clear" w:pos="360"/>
                <w:tab w:val="clear" w:pos="720"/>
                <w:tab w:val="decimal" w:pos="972"/>
              </w:tabs>
              <w:spacing w:line="240" w:lineRule="atLeast"/>
              <w:ind w:left="-108" w:right="-108"/>
              <w:rPr>
                <w:rFonts w:cs="Times New Roman"/>
                <w:lang w:val="en-US"/>
              </w:rPr>
            </w:pPr>
          </w:p>
        </w:tc>
        <w:tc>
          <w:tcPr>
            <w:tcW w:w="1263" w:type="dxa"/>
            <w:gridSpan w:val="2"/>
            <w:vAlign w:val="center"/>
          </w:tcPr>
          <w:p w14:paraId="54E8C80F" w14:textId="77777777" w:rsidR="00BC4D67" w:rsidRPr="00530247" w:rsidRDefault="00BC4D67" w:rsidP="00BC4D67">
            <w:pPr>
              <w:pStyle w:val="3"/>
              <w:tabs>
                <w:tab w:val="clear" w:pos="360"/>
                <w:tab w:val="clear" w:pos="720"/>
                <w:tab w:val="decimal" w:pos="972"/>
              </w:tabs>
              <w:spacing w:line="240" w:lineRule="atLeast"/>
              <w:ind w:left="-108" w:right="-108"/>
              <w:rPr>
                <w:rFonts w:cs="Times New Roman"/>
                <w:lang w:val="en-US"/>
              </w:rPr>
            </w:pPr>
          </w:p>
        </w:tc>
      </w:tr>
      <w:tr w:rsidR="00C94631" w:rsidRPr="00530247" w14:paraId="4BE5754D" w14:textId="77777777" w:rsidTr="00F63D78">
        <w:trPr>
          <w:trHeight w:val="255"/>
        </w:trPr>
        <w:tc>
          <w:tcPr>
            <w:tcW w:w="5766" w:type="dxa"/>
            <w:vAlign w:val="center"/>
          </w:tcPr>
          <w:p w14:paraId="6DDEECB9" w14:textId="77777777" w:rsidR="00C94631" w:rsidRPr="00530247" w:rsidRDefault="00C94631" w:rsidP="00464DED">
            <w:pPr>
              <w:spacing w:line="240" w:lineRule="atLeast"/>
              <w:ind w:firstLine="33"/>
              <w:rPr>
                <w:szCs w:val="22"/>
              </w:rPr>
            </w:pPr>
            <w:r w:rsidRPr="00530247">
              <w:rPr>
                <w:szCs w:val="22"/>
              </w:rPr>
              <w:t>Related</w:t>
            </w:r>
            <w:r w:rsidRPr="00530247">
              <w:rPr>
                <w:szCs w:val="22"/>
                <w:lang w:val="en-US"/>
              </w:rPr>
              <w:t xml:space="preserve"> </w:t>
            </w:r>
            <w:r w:rsidRPr="00530247">
              <w:rPr>
                <w:szCs w:val="22"/>
              </w:rPr>
              <w:t>parties</w:t>
            </w:r>
          </w:p>
        </w:tc>
        <w:tc>
          <w:tcPr>
            <w:tcW w:w="754" w:type="dxa"/>
          </w:tcPr>
          <w:p w14:paraId="1C2C5CFD" w14:textId="77777777" w:rsidR="00C94631" w:rsidRPr="00530247" w:rsidRDefault="000E6CDB" w:rsidP="00C94631">
            <w:pPr>
              <w:pStyle w:val="3"/>
              <w:tabs>
                <w:tab w:val="clear" w:pos="360"/>
                <w:tab w:val="clear" w:pos="720"/>
              </w:tabs>
              <w:spacing w:line="240" w:lineRule="atLeast"/>
              <w:jc w:val="center"/>
              <w:rPr>
                <w:i/>
                <w:iCs/>
                <w:lang w:val="en-US"/>
              </w:rPr>
            </w:pPr>
            <w:r>
              <w:rPr>
                <w:i/>
                <w:iCs/>
                <w:lang w:val="en-US"/>
              </w:rPr>
              <w:t>4</w:t>
            </w:r>
          </w:p>
        </w:tc>
        <w:tc>
          <w:tcPr>
            <w:tcW w:w="1195" w:type="dxa"/>
            <w:vAlign w:val="center"/>
          </w:tcPr>
          <w:p w14:paraId="6CF80497" w14:textId="0BC35FE9" w:rsidR="00C94631" w:rsidRPr="00530247" w:rsidRDefault="00900FEA" w:rsidP="00C94631">
            <w:pPr>
              <w:pStyle w:val="3"/>
              <w:tabs>
                <w:tab w:val="clear" w:pos="360"/>
                <w:tab w:val="clear" w:pos="720"/>
                <w:tab w:val="decimal" w:pos="972"/>
              </w:tabs>
              <w:spacing w:line="240" w:lineRule="atLeast"/>
              <w:jc w:val="center"/>
              <w:rPr>
                <w:rFonts w:cs="Times New Roman"/>
                <w:b/>
                <w:bCs/>
                <w:lang w:val="en-US"/>
              </w:rPr>
            </w:pPr>
            <w:r>
              <w:rPr>
                <w:rFonts w:cs="Times New Roman"/>
                <w:b/>
                <w:bCs/>
                <w:lang w:val="en-US"/>
              </w:rPr>
              <w:t>5,772</w:t>
            </w:r>
          </w:p>
        </w:tc>
        <w:tc>
          <w:tcPr>
            <w:tcW w:w="269" w:type="dxa"/>
            <w:gridSpan w:val="2"/>
            <w:vAlign w:val="center"/>
          </w:tcPr>
          <w:p w14:paraId="01D4F4EB" w14:textId="77777777" w:rsidR="00C94631" w:rsidRPr="00530247" w:rsidRDefault="00C94631" w:rsidP="00C94631">
            <w:pPr>
              <w:pStyle w:val="3"/>
              <w:tabs>
                <w:tab w:val="clear" w:pos="360"/>
                <w:tab w:val="clear" w:pos="720"/>
                <w:tab w:val="decimal" w:pos="972"/>
              </w:tabs>
              <w:spacing w:line="240" w:lineRule="atLeast"/>
              <w:jc w:val="center"/>
              <w:rPr>
                <w:lang w:val="en-US"/>
              </w:rPr>
            </w:pPr>
          </w:p>
        </w:tc>
        <w:tc>
          <w:tcPr>
            <w:tcW w:w="1263" w:type="dxa"/>
            <w:gridSpan w:val="2"/>
            <w:vAlign w:val="center"/>
          </w:tcPr>
          <w:p w14:paraId="61C489C0" w14:textId="77777777" w:rsidR="00C94631" w:rsidRPr="00530247" w:rsidRDefault="00C94631" w:rsidP="00C94631">
            <w:pPr>
              <w:pStyle w:val="3"/>
              <w:tabs>
                <w:tab w:val="clear" w:pos="360"/>
                <w:tab w:val="clear" w:pos="720"/>
                <w:tab w:val="decimal" w:pos="986"/>
              </w:tabs>
              <w:spacing w:line="240" w:lineRule="atLeast"/>
              <w:ind w:right="-106"/>
              <w:rPr>
                <w:rFonts w:cs="Times New Roman"/>
                <w:b/>
                <w:bCs/>
                <w:lang w:val="en-US"/>
              </w:rPr>
            </w:pPr>
            <w:r w:rsidRPr="00530247">
              <w:rPr>
                <w:rFonts w:cs="Times New Roman"/>
                <w:b/>
                <w:bCs/>
                <w:lang w:val="en-US"/>
              </w:rPr>
              <w:t>5,747</w:t>
            </w:r>
          </w:p>
        </w:tc>
      </w:tr>
      <w:tr w:rsidR="00C94631" w:rsidRPr="00530247" w14:paraId="171D29B7" w14:textId="77777777" w:rsidTr="00F63D78">
        <w:trPr>
          <w:trHeight w:val="255"/>
        </w:trPr>
        <w:tc>
          <w:tcPr>
            <w:tcW w:w="5766" w:type="dxa"/>
            <w:vAlign w:val="center"/>
          </w:tcPr>
          <w:p w14:paraId="3CD1E0B1" w14:textId="77777777" w:rsidR="00C94631" w:rsidRPr="00530247" w:rsidRDefault="00C94631" w:rsidP="00F63D78">
            <w:pPr>
              <w:spacing w:line="240" w:lineRule="atLeast"/>
              <w:ind w:firstLine="33"/>
              <w:rPr>
                <w:szCs w:val="22"/>
                <w:lang w:val="en-US"/>
              </w:rPr>
            </w:pPr>
            <w:r w:rsidRPr="00530247">
              <w:rPr>
                <w:szCs w:val="22"/>
              </w:rPr>
              <w:t>Other</w:t>
            </w:r>
            <w:r w:rsidRPr="00530247">
              <w:rPr>
                <w:szCs w:val="22"/>
                <w:lang w:val="en-US"/>
              </w:rPr>
              <w:t xml:space="preserve"> </w:t>
            </w:r>
            <w:r w:rsidRPr="00530247">
              <w:rPr>
                <w:szCs w:val="22"/>
              </w:rPr>
              <w:t>companies</w:t>
            </w:r>
          </w:p>
        </w:tc>
        <w:tc>
          <w:tcPr>
            <w:tcW w:w="754" w:type="dxa"/>
          </w:tcPr>
          <w:p w14:paraId="5AA5B859" w14:textId="77777777" w:rsidR="00C94631" w:rsidRPr="00530247" w:rsidRDefault="00C94631" w:rsidP="00C94631">
            <w:pPr>
              <w:pStyle w:val="3"/>
              <w:tabs>
                <w:tab w:val="clear" w:pos="360"/>
                <w:tab w:val="clear" w:pos="720"/>
                <w:tab w:val="decimal" w:pos="972"/>
              </w:tabs>
              <w:spacing w:line="240" w:lineRule="atLeast"/>
              <w:rPr>
                <w:lang w:val="en-US"/>
              </w:rPr>
            </w:pPr>
          </w:p>
        </w:tc>
        <w:tc>
          <w:tcPr>
            <w:tcW w:w="1195" w:type="dxa"/>
            <w:vAlign w:val="center"/>
          </w:tcPr>
          <w:p w14:paraId="229E0434" w14:textId="0978F484" w:rsidR="00C94631" w:rsidRPr="00530247" w:rsidRDefault="00900FEA" w:rsidP="00900FEA">
            <w:pPr>
              <w:pStyle w:val="3"/>
              <w:tabs>
                <w:tab w:val="clear" w:pos="360"/>
                <w:tab w:val="clear" w:pos="720"/>
                <w:tab w:val="decimal" w:pos="972"/>
              </w:tabs>
              <w:spacing w:line="240" w:lineRule="atLeast"/>
              <w:jc w:val="center"/>
              <w:rPr>
                <w:rFonts w:cs="Times New Roman"/>
                <w:lang w:val="en-US"/>
              </w:rPr>
            </w:pPr>
            <w:r>
              <w:rPr>
                <w:rFonts w:cs="Times New Roman"/>
                <w:lang w:val="en-US"/>
              </w:rPr>
              <w:t>44,969</w:t>
            </w:r>
          </w:p>
        </w:tc>
        <w:tc>
          <w:tcPr>
            <w:tcW w:w="269" w:type="dxa"/>
            <w:gridSpan w:val="2"/>
            <w:vAlign w:val="center"/>
          </w:tcPr>
          <w:p w14:paraId="2313F883" w14:textId="77777777" w:rsidR="00C94631" w:rsidRPr="00530247" w:rsidRDefault="00C94631" w:rsidP="00C94631">
            <w:pPr>
              <w:pStyle w:val="3"/>
              <w:tabs>
                <w:tab w:val="clear" w:pos="360"/>
                <w:tab w:val="clear" w:pos="720"/>
                <w:tab w:val="decimal" w:pos="972"/>
              </w:tabs>
              <w:spacing w:line="240" w:lineRule="atLeast"/>
              <w:jc w:val="center"/>
              <w:rPr>
                <w:rFonts w:cs="Times New Roman"/>
                <w:lang w:val="en-US"/>
              </w:rPr>
            </w:pPr>
          </w:p>
        </w:tc>
        <w:tc>
          <w:tcPr>
            <w:tcW w:w="1263" w:type="dxa"/>
            <w:gridSpan w:val="2"/>
            <w:vAlign w:val="center"/>
          </w:tcPr>
          <w:p w14:paraId="50318737" w14:textId="77777777" w:rsidR="00C94631" w:rsidRPr="00530247" w:rsidRDefault="00C94631" w:rsidP="00C94631">
            <w:pPr>
              <w:pStyle w:val="3"/>
              <w:tabs>
                <w:tab w:val="clear" w:pos="360"/>
                <w:tab w:val="clear" w:pos="720"/>
                <w:tab w:val="decimal" w:pos="986"/>
              </w:tabs>
              <w:spacing w:line="240" w:lineRule="atLeast"/>
              <w:ind w:right="-106"/>
              <w:rPr>
                <w:rFonts w:cs="Times New Roman"/>
                <w:lang w:val="en-US"/>
              </w:rPr>
            </w:pPr>
            <w:r w:rsidRPr="00530247">
              <w:rPr>
                <w:rFonts w:cs="Times New Roman"/>
                <w:lang w:val="en-US"/>
              </w:rPr>
              <w:t>41,936</w:t>
            </w:r>
          </w:p>
        </w:tc>
      </w:tr>
      <w:tr w:rsidR="00900FEA" w:rsidRPr="00530247" w14:paraId="44851CF7" w14:textId="77777777" w:rsidTr="00F63D78">
        <w:trPr>
          <w:trHeight w:val="255"/>
        </w:trPr>
        <w:tc>
          <w:tcPr>
            <w:tcW w:w="5766" w:type="dxa"/>
            <w:vAlign w:val="center"/>
          </w:tcPr>
          <w:p w14:paraId="54D61810" w14:textId="77777777" w:rsidR="00900FEA" w:rsidRPr="00530247" w:rsidRDefault="00900FEA" w:rsidP="00F63D78">
            <w:pPr>
              <w:spacing w:line="240" w:lineRule="atLeast"/>
              <w:ind w:firstLine="33"/>
              <w:rPr>
                <w:szCs w:val="22"/>
              </w:rPr>
            </w:pPr>
            <w:r w:rsidRPr="00530247">
              <w:rPr>
                <w:i/>
                <w:iCs/>
                <w:szCs w:val="22"/>
              </w:rPr>
              <w:t>Less</w:t>
            </w:r>
            <w:r w:rsidRPr="00530247">
              <w:rPr>
                <w:i/>
                <w:iCs/>
                <w:szCs w:val="22"/>
                <w:lang w:val="en-US"/>
              </w:rPr>
              <w:t xml:space="preserve"> </w:t>
            </w:r>
            <w:r w:rsidRPr="00530247">
              <w:rPr>
                <w:szCs w:val="22"/>
                <w:lang w:val="en-US"/>
              </w:rPr>
              <w:t xml:space="preserve"> </w:t>
            </w:r>
            <w:r w:rsidRPr="00530247">
              <w:rPr>
                <w:szCs w:val="22"/>
              </w:rPr>
              <w:t>allowance</w:t>
            </w:r>
            <w:r w:rsidRPr="00530247">
              <w:rPr>
                <w:szCs w:val="22"/>
                <w:lang w:val="en-US"/>
              </w:rPr>
              <w:t xml:space="preserve"> </w:t>
            </w:r>
            <w:r w:rsidRPr="00530247">
              <w:rPr>
                <w:szCs w:val="22"/>
              </w:rPr>
              <w:t>for</w:t>
            </w:r>
            <w:r w:rsidRPr="00530247">
              <w:rPr>
                <w:szCs w:val="22"/>
                <w:lang w:val="en-US"/>
              </w:rPr>
              <w:t xml:space="preserve"> </w:t>
            </w:r>
            <w:r w:rsidRPr="00530247">
              <w:rPr>
                <w:szCs w:val="22"/>
              </w:rPr>
              <w:t>doubtful</w:t>
            </w:r>
            <w:r w:rsidRPr="00530247">
              <w:rPr>
                <w:szCs w:val="22"/>
                <w:lang w:val="en-US"/>
              </w:rPr>
              <w:t xml:space="preserve"> </w:t>
            </w:r>
            <w:r w:rsidRPr="00530247">
              <w:rPr>
                <w:szCs w:val="22"/>
              </w:rPr>
              <w:t>accounts</w:t>
            </w:r>
          </w:p>
        </w:tc>
        <w:tc>
          <w:tcPr>
            <w:tcW w:w="754" w:type="dxa"/>
          </w:tcPr>
          <w:p w14:paraId="3465FBB3" w14:textId="77777777" w:rsidR="00900FEA" w:rsidRPr="00530247" w:rsidRDefault="00900FEA" w:rsidP="00900FEA">
            <w:pPr>
              <w:pStyle w:val="3"/>
              <w:tabs>
                <w:tab w:val="clear" w:pos="360"/>
                <w:tab w:val="clear" w:pos="720"/>
                <w:tab w:val="decimal" w:pos="972"/>
              </w:tabs>
              <w:spacing w:line="240" w:lineRule="atLeast"/>
              <w:rPr>
                <w:lang w:val="en-US"/>
              </w:rPr>
            </w:pPr>
          </w:p>
        </w:tc>
        <w:tc>
          <w:tcPr>
            <w:tcW w:w="1195" w:type="dxa"/>
            <w:tcBorders>
              <w:bottom w:val="single" w:sz="4" w:space="0" w:color="auto"/>
            </w:tcBorders>
            <w:vAlign w:val="center"/>
          </w:tcPr>
          <w:p w14:paraId="4775CC5B" w14:textId="33EFA38A" w:rsidR="00900FEA" w:rsidRPr="00530247" w:rsidRDefault="00900FEA" w:rsidP="007F17FA">
            <w:pPr>
              <w:pStyle w:val="3"/>
              <w:tabs>
                <w:tab w:val="clear" w:pos="360"/>
                <w:tab w:val="clear" w:pos="720"/>
                <w:tab w:val="decimal" w:pos="986"/>
              </w:tabs>
              <w:spacing w:line="240" w:lineRule="atLeast"/>
              <w:ind w:right="-106"/>
              <w:rPr>
                <w:rFonts w:cs="Times New Roman"/>
                <w:lang w:val="en-US"/>
              </w:rPr>
            </w:pPr>
            <w:r w:rsidRPr="00530247">
              <w:rPr>
                <w:rFonts w:cs="Times New Roman"/>
                <w:lang w:val="en-US"/>
              </w:rPr>
              <w:t>(9</w:t>
            </w:r>
            <w:r>
              <w:rPr>
                <w:rFonts w:cs="Times New Roman"/>
                <w:lang w:val="en-US"/>
              </w:rPr>
              <w:t>75</w:t>
            </w:r>
            <w:r w:rsidRPr="00530247">
              <w:rPr>
                <w:rFonts w:cs="Times New Roman"/>
                <w:lang w:val="en-US"/>
              </w:rPr>
              <w:t>)</w:t>
            </w:r>
          </w:p>
        </w:tc>
        <w:tc>
          <w:tcPr>
            <w:tcW w:w="269" w:type="dxa"/>
            <w:gridSpan w:val="2"/>
            <w:vAlign w:val="center"/>
          </w:tcPr>
          <w:p w14:paraId="0D2DA018" w14:textId="77777777" w:rsidR="00900FEA" w:rsidRPr="00530247" w:rsidRDefault="00900FEA" w:rsidP="00900FEA">
            <w:pPr>
              <w:pStyle w:val="3"/>
              <w:tabs>
                <w:tab w:val="clear" w:pos="360"/>
                <w:tab w:val="clear" w:pos="720"/>
                <w:tab w:val="decimal" w:pos="972"/>
              </w:tabs>
              <w:spacing w:line="240" w:lineRule="atLeast"/>
              <w:jc w:val="center"/>
              <w:rPr>
                <w:rFonts w:cs="Times New Roman"/>
                <w:lang w:val="en-US"/>
              </w:rPr>
            </w:pPr>
          </w:p>
        </w:tc>
        <w:tc>
          <w:tcPr>
            <w:tcW w:w="1263" w:type="dxa"/>
            <w:gridSpan w:val="2"/>
            <w:tcBorders>
              <w:bottom w:val="single" w:sz="4" w:space="0" w:color="auto"/>
            </w:tcBorders>
            <w:vAlign w:val="center"/>
          </w:tcPr>
          <w:p w14:paraId="2A6374D0" w14:textId="77777777" w:rsidR="00900FEA" w:rsidRPr="00530247" w:rsidRDefault="00900FEA" w:rsidP="00900FEA">
            <w:pPr>
              <w:pStyle w:val="3"/>
              <w:tabs>
                <w:tab w:val="clear" w:pos="360"/>
                <w:tab w:val="clear" w:pos="720"/>
                <w:tab w:val="decimal" w:pos="986"/>
              </w:tabs>
              <w:spacing w:line="240" w:lineRule="atLeast"/>
              <w:ind w:right="-106"/>
              <w:rPr>
                <w:rFonts w:cs="Times New Roman"/>
                <w:lang w:val="en-US"/>
              </w:rPr>
            </w:pPr>
            <w:r w:rsidRPr="00530247">
              <w:rPr>
                <w:rFonts w:cs="Times New Roman"/>
                <w:lang w:val="en-US"/>
              </w:rPr>
              <w:t>(911)</w:t>
            </w:r>
          </w:p>
        </w:tc>
      </w:tr>
      <w:tr w:rsidR="00900FEA" w:rsidRPr="00530247" w14:paraId="558629AA" w14:textId="77777777" w:rsidTr="00F63D78">
        <w:trPr>
          <w:trHeight w:val="255"/>
        </w:trPr>
        <w:tc>
          <w:tcPr>
            <w:tcW w:w="5766" w:type="dxa"/>
            <w:vAlign w:val="center"/>
          </w:tcPr>
          <w:p w14:paraId="41B4FB8F" w14:textId="77777777" w:rsidR="00900FEA" w:rsidRPr="00530247" w:rsidRDefault="00900FEA" w:rsidP="00F63D78">
            <w:pPr>
              <w:spacing w:line="240" w:lineRule="atLeast"/>
              <w:ind w:firstLine="33"/>
              <w:rPr>
                <w:szCs w:val="22"/>
              </w:rPr>
            </w:pPr>
            <w:r w:rsidRPr="00530247">
              <w:rPr>
                <w:szCs w:val="22"/>
              </w:rPr>
              <w:t>Net</w:t>
            </w:r>
          </w:p>
        </w:tc>
        <w:tc>
          <w:tcPr>
            <w:tcW w:w="754" w:type="dxa"/>
          </w:tcPr>
          <w:p w14:paraId="57236FE5"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tcBorders>
              <w:top w:val="single" w:sz="4" w:space="0" w:color="auto"/>
              <w:bottom w:val="single" w:sz="4" w:space="0" w:color="auto"/>
            </w:tcBorders>
            <w:vAlign w:val="center"/>
          </w:tcPr>
          <w:p w14:paraId="058880F5" w14:textId="3E97A278"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r>
              <w:rPr>
                <w:rFonts w:cs="Times New Roman"/>
                <w:b/>
                <w:bCs/>
                <w:lang w:val="en-US"/>
              </w:rPr>
              <w:t>43,994</w:t>
            </w:r>
          </w:p>
        </w:tc>
        <w:tc>
          <w:tcPr>
            <w:tcW w:w="269" w:type="dxa"/>
            <w:gridSpan w:val="2"/>
            <w:vAlign w:val="center"/>
          </w:tcPr>
          <w:p w14:paraId="60C7E588" w14:textId="77777777"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p>
        </w:tc>
        <w:tc>
          <w:tcPr>
            <w:tcW w:w="1263" w:type="dxa"/>
            <w:gridSpan w:val="2"/>
            <w:tcBorders>
              <w:top w:val="single" w:sz="4" w:space="0" w:color="auto"/>
              <w:bottom w:val="single" w:sz="4" w:space="0" w:color="auto"/>
            </w:tcBorders>
            <w:vAlign w:val="center"/>
          </w:tcPr>
          <w:p w14:paraId="6FBD8AE3" w14:textId="77777777" w:rsidR="00900FEA" w:rsidRPr="00530247" w:rsidRDefault="00900FEA" w:rsidP="00900FEA">
            <w:pPr>
              <w:pStyle w:val="3"/>
              <w:tabs>
                <w:tab w:val="clear" w:pos="360"/>
                <w:tab w:val="clear" w:pos="720"/>
                <w:tab w:val="decimal" w:pos="986"/>
              </w:tabs>
              <w:spacing w:line="240" w:lineRule="atLeast"/>
              <w:ind w:right="-106"/>
              <w:rPr>
                <w:rFonts w:cs="Times New Roman"/>
                <w:b/>
                <w:bCs/>
                <w:lang w:val="en-US"/>
              </w:rPr>
            </w:pPr>
            <w:r w:rsidRPr="00530247">
              <w:rPr>
                <w:rFonts w:cs="Times New Roman"/>
                <w:b/>
                <w:bCs/>
                <w:lang w:val="en-US"/>
              </w:rPr>
              <w:t>41,025</w:t>
            </w:r>
          </w:p>
        </w:tc>
      </w:tr>
      <w:tr w:rsidR="00900FEA" w:rsidRPr="00530247" w14:paraId="521971EB" w14:textId="77777777" w:rsidTr="00F63D78">
        <w:trPr>
          <w:trHeight w:hRule="exact" w:val="57"/>
        </w:trPr>
        <w:tc>
          <w:tcPr>
            <w:tcW w:w="5766" w:type="dxa"/>
            <w:vAlign w:val="center"/>
          </w:tcPr>
          <w:p w14:paraId="16F93AB3" w14:textId="77777777" w:rsidR="00900FEA" w:rsidRPr="00530247" w:rsidRDefault="00900FEA" w:rsidP="00900FEA">
            <w:pPr>
              <w:spacing w:line="240" w:lineRule="atLeast"/>
              <w:rPr>
                <w:b/>
                <w:bCs/>
                <w:szCs w:val="22"/>
                <w:lang w:val="en-US"/>
              </w:rPr>
            </w:pPr>
          </w:p>
        </w:tc>
        <w:tc>
          <w:tcPr>
            <w:tcW w:w="754" w:type="dxa"/>
          </w:tcPr>
          <w:p w14:paraId="724D93A1"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tcBorders>
              <w:top w:val="single" w:sz="4" w:space="0" w:color="auto"/>
            </w:tcBorders>
            <w:vAlign w:val="center"/>
          </w:tcPr>
          <w:p w14:paraId="252586F1" w14:textId="77777777" w:rsidR="00900FEA" w:rsidRPr="00530247" w:rsidRDefault="00900FEA" w:rsidP="00900FEA">
            <w:pPr>
              <w:pStyle w:val="3"/>
              <w:tabs>
                <w:tab w:val="clear" w:pos="360"/>
                <w:tab w:val="clear" w:pos="720"/>
                <w:tab w:val="decimal" w:pos="972"/>
              </w:tabs>
              <w:spacing w:line="240" w:lineRule="atLeast"/>
              <w:jc w:val="center"/>
              <w:rPr>
                <w:b/>
                <w:bCs/>
                <w:lang w:val="en-US"/>
              </w:rPr>
            </w:pPr>
          </w:p>
        </w:tc>
        <w:tc>
          <w:tcPr>
            <w:tcW w:w="269" w:type="dxa"/>
            <w:gridSpan w:val="2"/>
            <w:vAlign w:val="center"/>
          </w:tcPr>
          <w:p w14:paraId="2BB6A458" w14:textId="77777777"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p>
        </w:tc>
        <w:tc>
          <w:tcPr>
            <w:tcW w:w="1263" w:type="dxa"/>
            <w:gridSpan w:val="2"/>
            <w:tcBorders>
              <w:top w:val="single" w:sz="4" w:space="0" w:color="auto"/>
            </w:tcBorders>
            <w:vAlign w:val="center"/>
          </w:tcPr>
          <w:p w14:paraId="18CB80D0" w14:textId="77777777" w:rsidR="00900FEA" w:rsidRPr="00530247" w:rsidRDefault="00900FEA" w:rsidP="00900FEA">
            <w:pPr>
              <w:pStyle w:val="3"/>
              <w:tabs>
                <w:tab w:val="clear" w:pos="360"/>
                <w:tab w:val="clear" w:pos="720"/>
                <w:tab w:val="decimal" w:pos="986"/>
              </w:tabs>
              <w:spacing w:line="240" w:lineRule="atLeast"/>
              <w:ind w:right="-106"/>
              <w:rPr>
                <w:b/>
                <w:bCs/>
                <w:lang w:val="en-US"/>
              </w:rPr>
            </w:pPr>
          </w:p>
        </w:tc>
      </w:tr>
      <w:tr w:rsidR="00900FEA" w:rsidRPr="00530247" w14:paraId="4E249725" w14:textId="77777777" w:rsidTr="00F63D78">
        <w:trPr>
          <w:trHeight w:val="255"/>
        </w:trPr>
        <w:tc>
          <w:tcPr>
            <w:tcW w:w="5766" w:type="dxa"/>
            <w:vAlign w:val="center"/>
          </w:tcPr>
          <w:p w14:paraId="353433B7" w14:textId="77777777" w:rsidR="00900FEA" w:rsidRPr="00530247" w:rsidRDefault="00900FEA" w:rsidP="00900FEA">
            <w:pPr>
              <w:spacing w:line="240" w:lineRule="atLeast"/>
              <w:rPr>
                <w:b/>
                <w:bCs/>
                <w:szCs w:val="22"/>
                <w:lang w:val="en-US"/>
              </w:rPr>
            </w:pPr>
          </w:p>
        </w:tc>
        <w:tc>
          <w:tcPr>
            <w:tcW w:w="754" w:type="dxa"/>
          </w:tcPr>
          <w:p w14:paraId="2EB0CA2D" w14:textId="77777777" w:rsidR="00900FEA" w:rsidRPr="00530247" w:rsidRDefault="00900FEA" w:rsidP="00900FEA">
            <w:pPr>
              <w:tabs>
                <w:tab w:val="decimal" w:pos="972"/>
              </w:tabs>
              <w:spacing w:line="240" w:lineRule="atLeast"/>
              <w:rPr>
                <w:b/>
                <w:bCs/>
                <w:szCs w:val="22"/>
              </w:rPr>
            </w:pPr>
          </w:p>
        </w:tc>
        <w:tc>
          <w:tcPr>
            <w:tcW w:w="1195" w:type="dxa"/>
            <w:tcBorders>
              <w:bottom w:val="single" w:sz="4" w:space="0" w:color="auto"/>
            </w:tcBorders>
            <w:vAlign w:val="center"/>
          </w:tcPr>
          <w:p w14:paraId="4F48D9E4" w14:textId="4A75ADC9" w:rsidR="00900FEA" w:rsidRPr="00530247" w:rsidRDefault="00900FEA" w:rsidP="00900FEA">
            <w:pPr>
              <w:pStyle w:val="3"/>
              <w:tabs>
                <w:tab w:val="clear" w:pos="360"/>
                <w:tab w:val="clear" w:pos="720"/>
                <w:tab w:val="decimal" w:pos="972"/>
              </w:tabs>
              <w:spacing w:line="240" w:lineRule="atLeast"/>
              <w:jc w:val="center"/>
              <w:rPr>
                <w:b/>
                <w:bCs/>
                <w:lang w:val="en-US"/>
              </w:rPr>
            </w:pPr>
            <w:r>
              <w:rPr>
                <w:b/>
                <w:bCs/>
                <w:lang w:val="en-US"/>
              </w:rPr>
              <w:t>49,766</w:t>
            </w:r>
          </w:p>
        </w:tc>
        <w:tc>
          <w:tcPr>
            <w:tcW w:w="269" w:type="dxa"/>
            <w:gridSpan w:val="2"/>
            <w:vAlign w:val="center"/>
          </w:tcPr>
          <w:p w14:paraId="38DBECD9" w14:textId="77777777" w:rsidR="00900FEA" w:rsidRPr="00530247" w:rsidRDefault="00900FEA" w:rsidP="00900FEA">
            <w:pPr>
              <w:tabs>
                <w:tab w:val="decimal" w:pos="972"/>
              </w:tabs>
              <w:spacing w:line="240" w:lineRule="atLeast"/>
              <w:jc w:val="center"/>
              <w:rPr>
                <w:b/>
                <w:bCs/>
                <w:szCs w:val="22"/>
              </w:rPr>
            </w:pPr>
          </w:p>
        </w:tc>
        <w:tc>
          <w:tcPr>
            <w:tcW w:w="1263" w:type="dxa"/>
            <w:gridSpan w:val="2"/>
            <w:tcBorders>
              <w:bottom w:val="single" w:sz="4" w:space="0" w:color="auto"/>
            </w:tcBorders>
            <w:vAlign w:val="center"/>
          </w:tcPr>
          <w:p w14:paraId="681A25AF" w14:textId="77777777" w:rsidR="00900FEA" w:rsidRPr="00530247" w:rsidRDefault="00900FEA" w:rsidP="00900FEA">
            <w:pPr>
              <w:pStyle w:val="3"/>
              <w:tabs>
                <w:tab w:val="clear" w:pos="360"/>
                <w:tab w:val="clear" w:pos="720"/>
                <w:tab w:val="decimal" w:pos="986"/>
              </w:tabs>
              <w:spacing w:line="240" w:lineRule="atLeast"/>
              <w:ind w:right="-106"/>
              <w:rPr>
                <w:b/>
                <w:bCs/>
                <w:lang w:val="en-US"/>
              </w:rPr>
            </w:pPr>
            <w:r w:rsidRPr="00530247">
              <w:rPr>
                <w:b/>
                <w:bCs/>
                <w:lang w:val="en-US"/>
              </w:rPr>
              <w:t>46,772</w:t>
            </w:r>
          </w:p>
        </w:tc>
      </w:tr>
      <w:tr w:rsidR="00900FEA" w:rsidRPr="00530247" w14:paraId="719C0D69" w14:textId="77777777" w:rsidTr="00F63D78">
        <w:trPr>
          <w:trHeight w:hRule="exact" w:val="170"/>
        </w:trPr>
        <w:tc>
          <w:tcPr>
            <w:tcW w:w="5766" w:type="dxa"/>
            <w:vAlign w:val="center"/>
          </w:tcPr>
          <w:p w14:paraId="6CC747D9" w14:textId="77777777" w:rsidR="00900FEA" w:rsidRPr="00530247" w:rsidRDefault="00900FEA" w:rsidP="00900FEA">
            <w:pPr>
              <w:pStyle w:val="Header"/>
              <w:spacing w:line="240" w:lineRule="atLeast"/>
              <w:jc w:val="left"/>
              <w:rPr>
                <w:i w:val="0"/>
                <w:iCs/>
                <w:sz w:val="22"/>
                <w:szCs w:val="22"/>
                <w:lang w:val="en-US"/>
              </w:rPr>
            </w:pPr>
          </w:p>
        </w:tc>
        <w:tc>
          <w:tcPr>
            <w:tcW w:w="754" w:type="dxa"/>
          </w:tcPr>
          <w:p w14:paraId="341C2EC4"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tcBorders>
              <w:top w:val="single" w:sz="4" w:space="0" w:color="auto"/>
            </w:tcBorders>
            <w:vAlign w:val="center"/>
          </w:tcPr>
          <w:p w14:paraId="383AF470"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269" w:type="dxa"/>
            <w:gridSpan w:val="2"/>
            <w:vAlign w:val="center"/>
          </w:tcPr>
          <w:p w14:paraId="48C0415B" w14:textId="77777777" w:rsidR="00900FEA" w:rsidRPr="00530247" w:rsidRDefault="00900FEA" w:rsidP="00900FEA">
            <w:pPr>
              <w:pStyle w:val="3"/>
              <w:tabs>
                <w:tab w:val="clear" w:pos="360"/>
                <w:tab w:val="clear" w:pos="720"/>
                <w:tab w:val="decimal" w:pos="972"/>
              </w:tabs>
              <w:spacing w:line="240" w:lineRule="atLeast"/>
              <w:rPr>
                <w:rFonts w:cs="Times New Roman"/>
                <w:lang w:val="en-US"/>
              </w:rPr>
            </w:pPr>
          </w:p>
        </w:tc>
        <w:tc>
          <w:tcPr>
            <w:tcW w:w="1263" w:type="dxa"/>
            <w:gridSpan w:val="2"/>
            <w:tcBorders>
              <w:top w:val="single" w:sz="4" w:space="0" w:color="auto"/>
            </w:tcBorders>
            <w:vAlign w:val="center"/>
          </w:tcPr>
          <w:p w14:paraId="129823A4" w14:textId="77777777" w:rsidR="00900FEA" w:rsidRPr="00530247" w:rsidRDefault="00900FEA" w:rsidP="00900FEA">
            <w:pPr>
              <w:pStyle w:val="3"/>
              <w:tabs>
                <w:tab w:val="clear" w:pos="360"/>
                <w:tab w:val="clear" w:pos="720"/>
                <w:tab w:val="decimal" w:pos="986"/>
              </w:tabs>
              <w:spacing w:line="240" w:lineRule="atLeast"/>
              <w:ind w:right="-106"/>
              <w:rPr>
                <w:b/>
                <w:bCs/>
                <w:lang w:val="en-US"/>
              </w:rPr>
            </w:pPr>
          </w:p>
        </w:tc>
      </w:tr>
      <w:tr w:rsidR="00900FEA" w:rsidRPr="00530247" w14:paraId="3DFEEEA5" w14:textId="77777777" w:rsidTr="00F63D78">
        <w:trPr>
          <w:trHeight w:val="255"/>
        </w:trPr>
        <w:tc>
          <w:tcPr>
            <w:tcW w:w="5766" w:type="dxa"/>
            <w:vAlign w:val="center"/>
          </w:tcPr>
          <w:p w14:paraId="0ABB7640" w14:textId="77777777" w:rsidR="00900FEA" w:rsidRPr="00530247" w:rsidRDefault="00900FEA" w:rsidP="00F63D78">
            <w:pPr>
              <w:spacing w:line="240" w:lineRule="atLeast"/>
              <w:ind w:firstLine="33"/>
              <w:rPr>
                <w:b/>
                <w:bCs/>
                <w:i/>
                <w:iCs/>
                <w:szCs w:val="22"/>
                <w:lang w:val="en-US"/>
              </w:rPr>
            </w:pPr>
            <w:r w:rsidRPr="00530247">
              <w:rPr>
                <w:b/>
                <w:bCs/>
                <w:i/>
                <w:iCs/>
                <w:szCs w:val="22"/>
                <w:lang w:val="en-US"/>
              </w:rPr>
              <w:t>Other current receivables</w:t>
            </w:r>
          </w:p>
        </w:tc>
        <w:tc>
          <w:tcPr>
            <w:tcW w:w="754" w:type="dxa"/>
          </w:tcPr>
          <w:p w14:paraId="54B42787"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vAlign w:val="center"/>
          </w:tcPr>
          <w:p w14:paraId="1E5D3B50"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269" w:type="dxa"/>
            <w:gridSpan w:val="2"/>
            <w:vAlign w:val="center"/>
          </w:tcPr>
          <w:p w14:paraId="79B93AA9" w14:textId="77777777" w:rsidR="00900FEA" w:rsidRPr="00530247" w:rsidRDefault="00900FEA" w:rsidP="00900FEA">
            <w:pPr>
              <w:pStyle w:val="3"/>
              <w:tabs>
                <w:tab w:val="clear" w:pos="360"/>
                <w:tab w:val="clear" w:pos="720"/>
                <w:tab w:val="decimal" w:pos="972"/>
              </w:tabs>
              <w:spacing w:line="240" w:lineRule="atLeast"/>
              <w:rPr>
                <w:rFonts w:cs="Times New Roman"/>
                <w:b/>
                <w:bCs/>
                <w:lang w:val="en-US"/>
              </w:rPr>
            </w:pPr>
          </w:p>
        </w:tc>
        <w:tc>
          <w:tcPr>
            <w:tcW w:w="1263" w:type="dxa"/>
            <w:gridSpan w:val="2"/>
            <w:vAlign w:val="center"/>
          </w:tcPr>
          <w:p w14:paraId="520C53FD" w14:textId="77777777" w:rsidR="00900FEA" w:rsidRPr="00530247" w:rsidRDefault="00900FEA" w:rsidP="00900FEA">
            <w:pPr>
              <w:pStyle w:val="3"/>
              <w:tabs>
                <w:tab w:val="clear" w:pos="360"/>
                <w:tab w:val="clear" w:pos="720"/>
                <w:tab w:val="decimal" w:pos="986"/>
              </w:tabs>
              <w:spacing w:line="240" w:lineRule="atLeast"/>
              <w:ind w:right="-106"/>
              <w:rPr>
                <w:b/>
                <w:bCs/>
                <w:lang w:val="en-US"/>
              </w:rPr>
            </w:pPr>
          </w:p>
        </w:tc>
      </w:tr>
      <w:tr w:rsidR="00900FEA" w:rsidRPr="00530247" w14:paraId="5529C587" w14:textId="77777777" w:rsidTr="00F63D78">
        <w:trPr>
          <w:trHeight w:val="255"/>
        </w:trPr>
        <w:tc>
          <w:tcPr>
            <w:tcW w:w="5766" w:type="dxa"/>
            <w:vAlign w:val="center"/>
          </w:tcPr>
          <w:p w14:paraId="781612B2" w14:textId="77777777" w:rsidR="00900FEA" w:rsidRPr="00530247" w:rsidRDefault="00900FEA" w:rsidP="00F63D78">
            <w:pPr>
              <w:spacing w:line="240" w:lineRule="atLeast"/>
              <w:ind w:firstLine="33"/>
              <w:rPr>
                <w:szCs w:val="22"/>
              </w:rPr>
            </w:pPr>
            <w:r w:rsidRPr="00530247">
              <w:rPr>
                <w:szCs w:val="22"/>
              </w:rPr>
              <w:t>Related</w:t>
            </w:r>
            <w:r w:rsidRPr="00530247">
              <w:rPr>
                <w:szCs w:val="22"/>
                <w:lang w:val="en-US"/>
              </w:rPr>
              <w:t xml:space="preserve"> </w:t>
            </w:r>
            <w:r w:rsidRPr="00530247">
              <w:rPr>
                <w:szCs w:val="22"/>
              </w:rPr>
              <w:t>parties</w:t>
            </w:r>
          </w:p>
        </w:tc>
        <w:tc>
          <w:tcPr>
            <w:tcW w:w="754" w:type="dxa"/>
          </w:tcPr>
          <w:p w14:paraId="01D81FF1" w14:textId="77777777" w:rsidR="00900FEA" w:rsidRPr="00530247" w:rsidRDefault="00900FEA" w:rsidP="00900FEA">
            <w:pPr>
              <w:pStyle w:val="3"/>
              <w:tabs>
                <w:tab w:val="clear" w:pos="360"/>
                <w:tab w:val="clear" w:pos="720"/>
              </w:tabs>
              <w:spacing w:line="240" w:lineRule="atLeast"/>
              <w:jc w:val="center"/>
              <w:rPr>
                <w:i/>
                <w:iCs/>
                <w:lang w:val="en-US"/>
              </w:rPr>
            </w:pPr>
            <w:r>
              <w:rPr>
                <w:i/>
                <w:iCs/>
                <w:lang w:val="en-US"/>
              </w:rPr>
              <w:t>4</w:t>
            </w:r>
          </w:p>
        </w:tc>
        <w:tc>
          <w:tcPr>
            <w:tcW w:w="1195" w:type="dxa"/>
            <w:vAlign w:val="center"/>
          </w:tcPr>
          <w:p w14:paraId="5B4E1BF8" w14:textId="276A46EF" w:rsidR="00900FEA" w:rsidRPr="00530247" w:rsidRDefault="00900FEA" w:rsidP="00900FEA">
            <w:pPr>
              <w:pStyle w:val="3"/>
              <w:tabs>
                <w:tab w:val="clear" w:pos="360"/>
                <w:tab w:val="clear" w:pos="720"/>
                <w:tab w:val="decimal" w:pos="972"/>
              </w:tabs>
              <w:spacing w:line="240" w:lineRule="atLeast"/>
              <w:jc w:val="center"/>
              <w:rPr>
                <w:lang w:val="en-US"/>
              </w:rPr>
            </w:pPr>
            <w:r>
              <w:rPr>
                <w:lang w:val="en-US"/>
              </w:rPr>
              <w:t>1,85</w:t>
            </w:r>
            <w:r w:rsidR="00297E7A">
              <w:rPr>
                <w:lang w:val="en-US"/>
              </w:rPr>
              <w:t>6</w:t>
            </w:r>
          </w:p>
        </w:tc>
        <w:tc>
          <w:tcPr>
            <w:tcW w:w="269" w:type="dxa"/>
            <w:gridSpan w:val="2"/>
            <w:vAlign w:val="center"/>
          </w:tcPr>
          <w:p w14:paraId="5E93D482" w14:textId="77777777" w:rsidR="00900FEA" w:rsidRPr="00530247" w:rsidRDefault="00900FEA" w:rsidP="00900FEA">
            <w:pPr>
              <w:pStyle w:val="3"/>
              <w:tabs>
                <w:tab w:val="clear" w:pos="360"/>
                <w:tab w:val="clear" w:pos="720"/>
                <w:tab w:val="decimal" w:pos="972"/>
              </w:tabs>
              <w:spacing w:line="240" w:lineRule="atLeast"/>
              <w:jc w:val="center"/>
              <w:rPr>
                <w:rFonts w:cs="Times New Roman"/>
                <w:lang w:val="en-US"/>
              </w:rPr>
            </w:pPr>
          </w:p>
        </w:tc>
        <w:tc>
          <w:tcPr>
            <w:tcW w:w="1263" w:type="dxa"/>
            <w:gridSpan w:val="2"/>
            <w:vAlign w:val="center"/>
          </w:tcPr>
          <w:p w14:paraId="684C60C8" w14:textId="77777777" w:rsidR="00900FEA" w:rsidRPr="00530247" w:rsidRDefault="00900FEA" w:rsidP="00900FEA">
            <w:pPr>
              <w:pStyle w:val="3"/>
              <w:tabs>
                <w:tab w:val="clear" w:pos="360"/>
                <w:tab w:val="clear" w:pos="720"/>
                <w:tab w:val="decimal" w:pos="986"/>
              </w:tabs>
              <w:spacing w:line="240" w:lineRule="atLeast"/>
              <w:ind w:right="-106"/>
              <w:rPr>
                <w:lang w:val="en-US"/>
              </w:rPr>
            </w:pPr>
            <w:r w:rsidRPr="00530247">
              <w:rPr>
                <w:lang w:val="en-US"/>
              </w:rPr>
              <w:t>832</w:t>
            </w:r>
          </w:p>
        </w:tc>
      </w:tr>
      <w:tr w:rsidR="00900FEA" w:rsidRPr="00530247" w14:paraId="6C812DD3" w14:textId="77777777" w:rsidTr="00F63D78">
        <w:trPr>
          <w:trHeight w:val="255"/>
        </w:trPr>
        <w:tc>
          <w:tcPr>
            <w:tcW w:w="5766" w:type="dxa"/>
            <w:vAlign w:val="center"/>
          </w:tcPr>
          <w:p w14:paraId="3E8BA2F6" w14:textId="77777777" w:rsidR="00900FEA" w:rsidRPr="00530247" w:rsidRDefault="00900FEA" w:rsidP="00F63D78">
            <w:pPr>
              <w:spacing w:line="240" w:lineRule="atLeast"/>
              <w:ind w:firstLine="33"/>
              <w:rPr>
                <w:szCs w:val="22"/>
                <w:lang w:val="en-US"/>
              </w:rPr>
            </w:pPr>
            <w:r w:rsidRPr="00530247">
              <w:rPr>
                <w:szCs w:val="22"/>
              </w:rPr>
              <w:t>Other</w:t>
            </w:r>
            <w:r w:rsidRPr="00530247">
              <w:rPr>
                <w:szCs w:val="22"/>
                <w:lang w:val="en-US"/>
              </w:rPr>
              <w:t xml:space="preserve"> </w:t>
            </w:r>
            <w:r w:rsidRPr="00530247">
              <w:rPr>
                <w:szCs w:val="22"/>
              </w:rPr>
              <w:t>companies</w:t>
            </w:r>
          </w:p>
        </w:tc>
        <w:tc>
          <w:tcPr>
            <w:tcW w:w="754" w:type="dxa"/>
          </w:tcPr>
          <w:p w14:paraId="0DF785D2" w14:textId="77777777" w:rsidR="00900FEA" w:rsidRPr="00530247" w:rsidRDefault="00900FEA" w:rsidP="00900FEA">
            <w:pPr>
              <w:pStyle w:val="3"/>
              <w:tabs>
                <w:tab w:val="clear" w:pos="360"/>
                <w:tab w:val="clear" w:pos="720"/>
                <w:tab w:val="decimal" w:pos="972"/>
              </w:tabs>
              <w:spacing w:line="240" w:lineRule="atLeast"/>
              <w:rPr>
                <w:lang w:val="en-US"/>
              </w:rPr>
            </w:pPr>
          </w:p>
        </w:tc>
        <w:tc>
          <w:tcPr>
            <w:tcW w:w="1195" w:type="dxa"/>
            <w:tcBorders>
              <w:bottom w:val="single" w:sz="4" w:space="0" w:color="auto"/>
            </w:tcBorders>
            <w:vAlign w:val="center"/>
          </w:tcPr>
          <w:p w14:paraId="6BD58395" w14:textId="3330155E" w:rsidR="00900FEA" w:rsidRPr="00530247" w:rsidRDefault="00900FEA" w:rsidP="00900FEA">
            <w:pPr>
              <w:pStyle w:val="3"/>
              <w:tabs>
                <w:tab w:val="clear" w:pos="360"/>
                <w:tab w:val="clear" w:pos="720"/>
                <w:tab w:val="decimal" w:pos="972"/>
              </w:tabs>
              <w:spacing w:line="240" w:lineRule="atLeast"/>
              <w:jc w:val="center"/>
              <w:rPr>
                <w:lang w:val="en-US"/>
              </w:rPr>
            </w:pPr>
            <w:r>
              <w:rPr>
                <w:lang w:val="en-US"/>
              </w:rPr>
              <w:t>8,90</w:t>
            </w:r>
            <w:r w:rsidR="00297E7A">
              <w:rPr>
                <w:lang w:val="en-US"/>
              </w:rPr>
              <w:t>3</w:t>
            </w:r>
          </w:p>
        </w:tc>
        <w:tc>
          <w:tcPr>
            <w:tcW w:w="269" w:type="dxa"/>
            <w:gridSpan w:val="2"/>
            <w:vAlign w:val="center"/>
          </w:tcPr>
          <w:p w14:paraId="7925D11A" w14:textId="77777777" w:rsidR="00900FEA" w:rsidRPr="00530247" w:rsidRDefault="00900FEA" w:rsidP="00900FEA">
            <w:pPr>
              <w:pStyle w:val="3"/>
              <w:tabs>
                <w:tab w:val="clear" w:pos="360"/>
                <w:tab w:val="clear" w:pos="720"/>
                <w:tab w:val="decimal" w:pos="972"/>
              </w:tabs>
              <w:spacing w:line="240" w:lineRule="atLeast"/>
              <w:jc w:val="center"/>
              <w:rPr>
                <w:rFonts w:cs="Times New Roman"/>
                <w:lang w:val="en-US"/>
              </w:rPr>
            </w:pPr>
          </w:p>
        </w:tc>
        <w:tc>
          <w:tcPr>
            <w:tcW w:w="1263" w:type="dxa"/>
            <w:gridSpan w:val="2"/>
            <w:tcBorders>
              <w:bottom w:val="single" w:sz="4" w:space="0" w:color="auto"/>
            </w:tcBorders>
            <w:vAlign w:val="center"/>
          </w:tcPr>
          <w:p w14:paraId="3AD3DAE4" w14:textId="77777777" w:rsidR="00900FEA" w:rsidRPr="00530247" w:rsidRDefault="00900FEA" w:rsidP="00900FEA">
            <w:pPr>
              <w:pStyle w:val="3"/>
              <w:tabs>
                <w:tab w:val="clear" w:pos="360"/>
                <w:tab w:val="clear" w:pos="720"/>
                <w:tab w:val="decimal" w:pos="986"/>
              </w:tabs>
              <w:spacing w:line="240" w:lineRule="atLeast"/>
              <w:ind w:right="-106"/>
              <w:rPr>
                <w:lang w:val="en-US"/>
              </w:rPr>
            </w:pPr>
            <w:r w:rsidRPr="00530247">
              <w:rPr>
                <w:lang w:val="en-US"/>
              </w:rPr>
              <w:t>7,803</w:t>
            </w:r>
          </w:p>
        </w:tc>
      </w:tr>
      <w:tr w:rsidR="00900FEA" w:rsidRPr="00530247" w14:paraId="30259C97" w14:textId="77777777" w:rsidTr="00F63D78">
        <w:trPr>
          <w:trHeight w:val="255"/>
        </w:trPr>
        <w:tc>
          <w:tcPr>
            <w:tcW w:w="5766" w:type="dxa"/>
            <w:vAlign w:val="center"/>
          </w:tcPr>
          <w:p w14:paraId="32C7DF0E" w14:textId="77777777" w:rsidR="00900FEA" w:rsidRPr="00530247" w:rsidRDefault="00900FEA" w:rsidP="00F63D78">
            <w:pPr>
              <w:spacing w:line="240" w:lineRule="atLeast"/>
              <w:ind w:firstLine="33"/>
              <w:rPr>
                <w:szCs w:val="22"/>
                <w:lang w:val="en-US"/>
              </w:rPr>
            </w:pPr>
          </w:p>
        </w:tc>
        <w:tc>
          <w:tcPr>
            <w:tcW w:w="754" w:type="dxa"/>
          </w:tcPr>
          <w:p w14:paraId="38C4E90A"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tcBorders>
              <w:top w:val="single" w:sz="4" w:space="0" w:color="auto"/>
              <w:bottom w:val="single" w:sz="4" w:space="0" w:color="auto"/>
            </w:tcBorders>
            <w:vAlign w:val="center"/>
          </w:tcPr>
          <w:p w14:paraId="752CED03" w14:textId="34C311C4"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r>
              <w:rPr>
                <w:rFonts w:cs="Times New Roman"/>
                <w:b/>
                <w:bCs/>
                <w:lang w:val="en-US"/>
              </w:rPr>
              <w:t>10,759</w:t>
            </w:r>
          </w:p>
        </w:tc>
        <w:tc>
          <w:tcPr>
            <w:tcW w:w="269" w:type="dxa"/>
            <w:gridSpan w:val="2"/>
            <w:vAlign w:val="center"/>
          </w:tcPr>
          <w:p w14:paraId="578D77C3" w14:textId="77777777"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p>
        </w:tc>
        <w:tc>
          <w:tcPr>
            <w:tcW w:w="1263" w:type="dxa"/>
            <w:gridSpan w:val="2"/>
            <w:tcBorders>
              <w:top w:val="single" w:sz="4" w:space="0" w:color="auto"/>
              <w:bottom w:val="single" w:sz="4" w:space="0" w:color="auto"/>
            </w:tcBorders>
            <w:vAlign w:val="center"/>
          </w:tcPr>
          <w:p w14:paraId="69384E6D" w14:textId="77777777" w:rsidR="00900FEA" w:rsidRPr="00530247" w:rsidRDefault="00900FEA" w:rsidP="00900FEA">
            <w:pPr>
              <w:pStyle w:val="3"/>
              <w:tabs>
                <w:tab w:val="clear" w:pos="360"/>
                <w:tab w:val="clear" w:pos="720"/>
                <w:tab w:val="decimal" w:pos="986"/>
              </w:tabs>
              <w:spacing w:line="240" w:lineRule="atLeast"/>
              <w:ind w:right="-106"/>
              <w:rPr>
                <w:rFonts w:cs="Times New Roman"/>
                <w:b/>
                <w:bCs/>
                <w:lang w:val="en-US"/>
              </w:rPr>
            </w:pPr>
            <w:r w:rsidRPr="00530247">
              <w:rPr>
                <w:rFonts w:cs="Times New Roman"/>
                <w:b/>
                <w:bCs/>
                <w:lang w:val="en-US"/>
              </w:rPr>
              <w:t>8,635</w:t>
            </w:r>
          </w:p>
        </w:tc>
      </w:tr>
      <w:tr w:rsidR="00900FEA" w:rsidRPr="00530247" w14:paraId="7F23FFFB" w14:textId="77777777" w:rsidTr="00F63D78">
        <w:trPr>
          <w:trHeight w:val="255"/>
        </w:trPr>
        <w:tc>
          <w:tcPr>
            <w:tcW w:w="5766" w:type="dxa"/>
            <w:vAlign w:val="center"/>
          </w:tcPr>
          <w:p w14:paraId="2DF52366" w14:textId="77777777" w:rsidR="00900FEA" w:rsidRPr="00530247" w:rsidRDefault="00900FEA" w:rsidP="00F63D78">
            <w:pPr>
              <w:spacing w:line="240" w:lineRule="atLeast"/>
              <w:ind w:firstLine="33"/>
              <w:rPr>
                <w:szCs w:val="22"/>
                <w:lang w:val="en-US"/>
              </w:rPr>
            </w:pPr>
          </w:p>
        </w:tc>
        <w:tc>
          <w:tcPr>
            <w:tcW w:w="754" w:type="dxa"/>
          </w:tcPr>
          <w:p w14:paraId="305BD207"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tcBorders>
              <w:top w:val="single" w:sz="4" w:space="0" w:color="auto"/>
            </w:tcBorders>
            <w:vAlign w:val="center"/>
          </w:tcPr>
          <w:p w14:paraId="4D952571" w14:textId="77777777"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p>
        </w:tc>
        <w:tc>
          <w:tcPr>
            <w:tcW w:w="269" w:type="dxa"/>
            <w:gridSpan w:val="2"/>
            <w:vAlign w:val="center"/>
          </w:tcPr>
          <w:p w14:paraId="6DCA4427" w14:textId="77777777"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p>
        </w:tc>
        <w:tc>
          <w:tcPr>
            <w:tcW w:w="1263" w:type="dxa"/>
            <w:gridSpan w:val="2"/>
            <w:tcBorders>
              <w:top w:val="single" w:sz="4" w:space="0" w:color="auto"/>
            </w:tcBorders>
            <w:vAlign w:val="center"/>
          </w:tcPr>
          <w:p w14:paraId="03A57FC9" w14:textId="77777777" w:rsidR="00900FEA" w:rsidRPr="00530247" w:rsidRDefault="00900FEA" w:rsidP="00900FEA">
            <w:pPr>
              <w:pStyle w:val="3"/>
              <w:tabs>
                <w:tab w:val="clear" w:pos="360"/>
                <w:tab w:val="clear" w:pos="720"/>
                <w:tab w:val="decimal" w:pos="986"/>
              </w:tabs>
              <w:spacing w:line="240" w:lineRule="atLeast"/>
              <w:ind w:right="-106"/>
              <w:rPr>
                <w:rFonts w:cs="Times New Roman"/>
                <w:b/>
                <w:bCs/>
                <w:lang w:val="en-US"/>
              </w:rPr>
            </w:pPr>
          </w:p>
        </w:tc>
      </w:tr>
      <w:tr w:rsidR="00900FEA" w:rsidRPr="00530247" w14:paraId="69630D03" w14:textId="77777777" w:rsidTr="00F63D78">
        <w:trPr>
          <w:trHeight w:val="255"/>
        </w:trPr>
        <w:tc>
          <w:tcPr>
            <w:tcW w:w="5766" w:type="dxa"/>
            <w:vAlign w:val="center"/>
          </w:tcPr>
          <w:p w14:paraId="232048B4" w14:textId="77777777" w:rsidR="00900FEA" w:rsidRPr="00530247" w:rsidRDefault="00900FEA" w:rsidP="00F63D78">
            <w:pPr>
              <w:spacing w:line="240" w:lineRule="atLeast"/>
              <w:ind w:firstLine="33"/>
              <w:rPr>
                <w:b/>
                <w:bCs/>
                <w:szCs w:val="22"/>
                <w:lang w:val="en-US"/>
              </w:rPr>
            </w:pPr>
            <w:r w:rsidRPr="00530247">
              <w:rPr>
                <w:b/>
                <w:bCs/>
                <w:szCs w:val="22"/>
              </w:rPr>
              <w:t>Total</w:t>
            </w:r>
          </w:p>
        </w:tc>
        <w:tc>
          <w:tcPr>
            <w:tcW w:w="754" w:type="dxa"/>
          </w:tcPr>
          <w:p w14:paraId="2891F96F"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tcBorders>
              <w:bottom w:val="double" w:sz="4" w:space="0" w:color="auto"/>
            </w:tcBorders>
            <w:vAlign w:val="center"/>
          </w:tcPr>
          <w:p w14:paraId="031ADB37" w14:textId="2722D3F6"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r>
              <w:rPr>
                <w:rFonts w:cs="Times New Roman"/>
                <w:b/>
                <w:bCs/>
                <w:lang w:val="en-US"/>
              </w:rPr>
              <w:t>60,525</w:t>
            </w:r>
          </w:p>
        </w:tc>
        <w:tc>
          <w:tcPr>
            <w:tcW w:w="269" w:type="dxa"/>
            <w:gridSpan w:val="2"/>
            <w:vAlign w:val="center"/>
          </w:tcPr>
          <w:p w14:paraId="38586FD3" w14:textId="77777777"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p>
        </w:tc>
        <w:tc>
          <w:tcPr>
            <w:tcW w:w="1263" w:type="dxa"/>
            <w:gridSpan w:val="2"/>
            <w:tcBorders>
              <w:bottom w:val="double" w:sz="4" w:space="0" w:color="auto"/>
            </w:tcBorders>
            <w:vAlign w:val="center"/>
          </w:tcPr>
          <w:p w14:paraId="33C6B6E4" w14:textId="77777777" w:rsidR="00900FEA" w:rsidRPr="00530247" w:rsidRDefault="00900FEA" w:rsidP="00900FEA">
            <w:pPr>
              <w:pStyle w:val="3"/>
              <w:tabs>
                <w:tab w:val="clear" w:pos="360"/>
                <w:tab w:val="clear" w:pos="720"/>
                <w:tab w:val="decimal" w:pos="986"/>
              </w:tabs>
              <w:spacing w:line="240" w:lineRule="atLeast"/>
              <w:ind w:right="-106"/>
              <w:rPr>
                <w:rFonts w:cs="Times New Roman"/>
                <w:b/>
                <w:bCs/>
                <w:lang w:val="en-US"/>
              </w:rPr>
            </w:pPr>
            <w:r w:rsidRPr="00530247">
              <w:rPr>
                <w:rFonts w:cs="Times New Roman"/>
                <w:b/>
                <w:bCs/>
                <w:lang w:val="en-US"/>
              </w:rPr>
              <w:t>55,407</w:t>
            </w:r>
          </w:p>
        </w:tc>
      </w:tr>
      <w:tr w:rsidR="00900FEA" w:rsidRPr="00530247" w14:paraId="455CD833" w14:textId="77777777" w:rsidTr="00F63D78">
        <w:trPr>
          <w:trHeight w:val="255"/>
        </w:trPr>
        <w:tc>
          <w:tcPr>
            <w:tcW w:w="5766" w:type="dxa"/>
            <w:vAlign w:val="center"/>
          </w:tcPr>
          <w:p w14:paraId="17F7112C" w14:textId="77777777" w:rsidR="00900FEA" w:rsidRPr="00530247" w:rsidRDefault="00900FEA" w:rsidP="00F63D78">
            <w:pPr>
              <w:spacing w:line="240" w:lineRule="atLeast"/>
              <w:ind w:firstLine="33"/>
              <w:rPr>
                <w:szCs w:val="22"/>
                <w:lang w:val="en-US"/>
              </w:rPr>
            </w:pPr>
          </w:p>
        </w:tc>
        <w:tc>
          <w:tcPr>
            <w:tcW w:w="754" w:type="dxa"/>
          </w:tcPr>
          <w:p w14:paraId="7C5A79BB"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tcBorders>
              <w:top w:val="double" w:sz="4" w:space="0" w:color="auto"/>
            </w:tcBorders>
            <w:vAlign w:val="center"/>
          </w:tcPr>
          <w:p w14:paraId="35FCF657" w14:textId="77777777"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p>
        </w:tc>
        <w:tc>
          <w:tcPr>
            <w:tcW w:w="269" w:type="dxa"/>
            <w:gridSpan w:val="2"/>
            <w:vAlign w:val="center"/>
          </w:tcPr>
          <w:p w14:paraId="448347BD" w14:textId="77777777" w:rsidR="00900FEA" w:rsidRPr="00530247" w:rsidRDefault="00900FEA" w:rsidP="00900FEA">
            <w:pPr>
              <w:pStyle w:val="3"/>
              <w:tabs>
                <w:tab w:val="clear" w:pos="360"/>
                <w:tab w:val="clear" w:pos="720"/>
                <w:tab w:val="decimal" w:pos="972"/>
              </w:tabs>
              <w:spacing w:line="240" w:lineRule="atLeast"/>
              <w:jc w:val="center"/>
              <w:rPr>
                <w:rFonts w:cs="Times New Roman"/>
                <w:b/>
                <w:bCs/>
                <w:lang w:val="en-US"/>
              </w:rPr>
            </w:pPr>
          </w:p>
        </w:tc>
        <w:tc>
          <w:tcPr>
            <w:tcW w:w="1263" w:type="dxa"/>
            <w:gridSpan w:val="2"/>
            <w:tcBorders>
              <w:top w:val="double" w:sz="4" w:space="0" w:color="auto"/>
            </w:tcBorders>
            <w:vAlign w:val="center"/>
          </w:tcPr>
          <w:p w14:paraId="7B63F938" w14:textId="77777777" w:rsidR="00900FEA" w:rsidRPr="00530247" w:rsidRDefault="00900FEA" w:rsidP="00900FEA">
            <w:pPr>
              <w:pStyle w:val="3"/>
              <w:tabs>
                <w:tab w:val="clear" w:pos="360"/>
                <w:tab w:val="clear" w:pos="720"/>
                <w:tab w:val="decimal" w:pos="986"/>
              </w:tabs>
              <w:spacing w:line="240" w:lineRule="atLeast"/>
              <w:ind w:right="-106"/>
              <w:rPr>
                <w:rFonts w:cs="Times New Roman"/>
                <w:b/>
                <w:bCs/>
                <w:lang w:val="en-US"/>
              </w:rPr>
            </w:pPr>
          </w:p>
        </w:tc>
      </w:tr>
      <w:tr w:rsidR="007777E3" w:rsidRPr="00530247" w14:paraId="031931E6" w14:textId="77777777" w:rsidTr="00F63D78">
        <w:trPr>
          <w:trHeight w:val="255"/>
        </w:trPr>
        <w:tc>
          <w:tcPr>
            <w:tcW w:w="5766" w:type="dxa"/>
            <w:vAlign w:val="center"/>
          </w:tcPr>
          <w:p w14:paraId="3536A086" w14:textId="77777777" w:rsidR="007777E3" w:rsidRPr="00530247" w:rsidRDefault="007777E3">
            <w:pPr>
              <w:spacing w:line="240" w:lineRule="atLeast"/>
              <w:ind w:firstLine="33"/>
              <w:rPr>
                <w:szCs w:val="22"/>
                <w:lang w:val="en-US"/>
              </w:rPr>
            </w:pPr>
          </w:p>
        </w:tc>
        <w:tc>
          <w:tcPr>
            <w:tcW w:w="754" w:type="dxa"/>
          </w:tcPr>
          <w:p w14:paraId="0BB9054E" w14:textId="77777777" w:rsidR="007777E3" w:rsidRPr="00530247" w:rsidRDefault="007777E3" w:rsidP="00900FEA">
            <w:pPr>
              <w:pStyle w:val="3"/>
              <w:tabs>
                <w:tab w:val="clear" w:pos="360"/>
                <w:tab w:val="clear" w:pos="720"/>
                <w:tab w:val="decimal" w:pos="972"/>
              </w:tabs>
              <w:spacing w:line="240" w:lineRule="atLeast"/>
              <w:rPr>
                <w:b/>
                <w:bCs/>
                <w:lang w:val="en-US"/>
              </w:rPr>
            </w:pPr>
          </w:p>
        </w:tc>
        <w:tc>
          <w:tcPr>
            <w:tcW w:w="1195" w:type="dxa"/>
            <w:vAlign w:val="center"/>
          </w:tcPr>
          <w:p w14:paraId="540D45E5" w14:textId="35FFD0EF" w:rsidR="007777E3" w:rsidRPr="00F63D78" w:rsidRDefault="007777E3" w:rsidP="00F63D78">
            <w:pPr>
              <w:spacing w:line="240" w:lineRule="auto"/>
              <w:jc w:val="center"/>
              <w:rPr>
                <w:rFonts w:cs="Times New Roman"/>
                <w:lang w:val="en-US"/>
              </w:rPr>
            </w:pPr>
            <w:r w:rsidRPr="00F63D78">
              <w:rPr>
                <w:rFonts w:cs="Times New Roman"/>
                <w:szCs w:val="22"/>
                <w:lang w:val="en-US"/>
              </w:rPr>
              <w:t>2018</w:t>
            </w:r>
          </w:p>
        </w:tc>
        <w:tc>
          <w:tcPr>
            <w:tcW w:w="269" w:type="dxa"/>
            <w:gridSpan w:val="2"/>
            <w:vAlign w:val="center"/>
          </w:tcPr>
          <w:p w14:paraId="1C3F43C0" w14:textId="77777777" w:rsidR="007777E3" w:rsidRPr="00530247" w:rsidRDefault="007777E3" w:rsidP="00900FEA">
            <w:pPr>
              <w:pStyle w:val="3"/>
              <w:tabs>
                <w:tab w:val="clear" w:pos="360"/>
                <w:tab w:val="clear" w:pos="720"/>
                <w:tab w:val="decimal" w:pos="972"/>
              </w:tabs>
              <w:spacing w:line="240" w:lineRule="atLeast"/>
              <w:jc w:val="center"/>
              <w:rPr>
                <w:rFonts w:cs="Times New Roman"/>
                <w:b/>
                <w:bCs/>
                <w:lang w:val="en-US"/>
              </w:rPr>
            </w:pPr>
          </w:p>
        </w:tc>
        <w:tc>
          <w:tcPr>
            <w:tcW w:w="1263" w:type="dxa"/>
            <w:gridSpan w:val="2"/>
            <w:vAlign w:val="center"/>
          </w:tcPr>
          <w:p w14:paraId="4216E342" w14:textId="31FF3FC2" w:rsidR="007777E3" w:rsidRPr="00F63D78" w:rsidRDefault="007777E3" w:rsidP="00F63D78">
            <w:pPr>
              <w:spacing w:line="240" w:lineRule="auto"/>
              <w:jc w:val="center"/>
              <w:rPr>
                <w:rFonts w:cs="Times New Roman"/>
                <w:lang w:val="en-US"/>
              </w:rPr>
            </w:pPr>
            <w:r w:rsidRPr="00F63D78">
              <w:rPr>
                <w:rFonts w:cs="Times New Roman"/>
                <w:szCs w:val="22"/>
                <w:lang w:val="en-US"/>
              </w:rPr>
              <w:t>2017</w:t>
            </w:r>
          </w:p>
        </w:tc>
      </w:tr>
      <w:tr w:rsidR="007777E3" w:rsidRPr="00530247" w14:paraId="74D70BB7" w14:textId="77777777" w:rsidTr="00F63D78">
        <w:trPr>
          <w:trHeight w:val="255"/>
        </w:trPr>
        <w:tc>
          <w:tcPr>
            <w:tcW w:w="6520" w:type="dxa"/>
            <w:gridSpan w:val="2"/>
          </w:tcPr>
          <w:p w14:paraId="0961F760" w14:textId="77777777" w:rsidR="007777E3" w:rsidRPr="007F17FA" w:rsidRDefault="007777E3" w:rsidP="00773740">
            <w:pPr>
              <w:spacing w:line="240" w:lineRule="atLeast"/>
              <w:ind w:right="29" w:firstLine="33"/>
              <w:rPr>
                <w:rFonts w:cs="Times New Roman"/>
                <w:b/>
                <w:bCs/>
                <w:i/>
                <w:iCs/>
                <w:szCs w:val="22"/>
              </w:rPr>
            </w:pPr>
          </w:p>
        </w:tc>
        <w:tc>
          <w:tcPr>
            <w:tcW w:w="2727" w:type="dxa"/>
            <w:gridSpan w:val="5"/>
          </w:tcPr>
          <w:p w14:paraId="0E5BDA6C" w14:textId="77777777" w:rsidR="007777E3" w:rsidRPr="007F17FA" w:rsidRDefault="007777E3" w:rsidP="00773740">
            <w:pPr>
              <w:spacing w:line="240" w:lineRule="atLeast"/>
              <w:ind w:right="29"/>
              <w:jc w:val="center"/>
              <w:rPr>
                <w:rFonts w:cs="Times New Roman"/>
                <w:i/>
                <w:iCs/>
                <w:szCs w:val="22"/>
              </w:rPr>
            </w:pPr>
            <w:r w:rsidRPr="007F17FA">
              <w:rPr>
                <w:rFonts w:cs="Times New Roman"/>
                <w:i/>
                <w:iCs/>
                <w:szCs w:val="22"/>
              </w:rPr>
              <w:t>(in</w:t>
            </w:r>
            <w:r w:rsidRPr="007F17FA">
              <w:rPr>
                <w:rFonts w:cs="Times New Roman"/>
                <w:i/>
                <w:iCs/>
                <w:szCs w:val="22"/>
                <w:lang w:val="en-US"/>
              </w:rPr>
              <w:t xml:space="preserve"> </w:t>
            </w:r>
            <w:r w:rsidRPr="007F17FA">
              <w:rPr>
                <w:rFonts w:cs="Times New Roman"/>
                <w:i/>
                <w:iCs/>
                <w:szCs w:val="22"/>
              </w:rPr>
              <w:t>million</w:t>
            </w:r>
            <w:r w:rsidRPr="007F17FA">
              <w:rPr>
                <w:rFonts w:cs="Times New Roman"/>
                <w:i/>
                <w:iCs/>
                <w:szCs w:val="22"/>
                <w:lang w:val="en-US"/>
              </w:rPr>
              <w:t xml:space="preserve"> </w:t>
            </w:r>
            <w:r w:rsidRPr="007F17FA">
              <w:rPr>
                <w:rFonts w:cs="Times New Roman"/>
                <w:i/>
                <w:iCs/>
                <w:szCs w:val="22"/>
              </w:rPr>
              <w:t>Baht)</w:t>
            </w:r>
          </w:p>
        </w:tc>
      </w:tr>
      <w:tr w:rsidR="00900FEA" w:rsidRPr="00530247" w14:paraId="4D6B0D79" w14:textId="77777777" w:rsidTr="00F63D78">
        <w:trPr>
          <w:trHeight w:val="255"/>
        </w:trPr>
        <w:tc>
          <w:tcPr>
            <w:tcW w:w="5766" w:type="dxa"/>
            <w:vAlign w:val="center"/>
          </w:tcPr>
          <w:p w14:paraId="57B0B1F6" w14:textId="6B9CF444" w:rsidR="00900FEA" w:rsidRPr="00530247" w:rsidRDefault="00900FEA" w:rsidP="00F63D78">
            <w:pPr>
              <w:spacing w:line="240" w:lineRule="atLeast"/>
              <w:ind w:firstLine="33"/>
              <w:rPr>
                <w:b/>
                <w:bCs/>
                <w:i/>
                <w:iCs/>
                <w:szCs w:val="22"/>
                <w:lang w:val="en-US"/>
              </w:rPr>
            </w:pPr>
            <w:r w:rsidRPr="00530247">
              <w:rPr>
                <w:b/>
                <w:bCs/>
                <w:i/>
                <w:iCs/>
                <w:szCs w:val="22"/>
                <w:lang w:val="en-US"/>
              </w:rPr>
              <w:t xml:space="preserve">For the </w:t>
            </w:r>
            <w:r>
              <w:rPr>
                <w:b/>
                <w:bCs/>
                <w:i/>
                <w:iCs/>
                <w:szCs w:val="22"/>
                <w:lang w:val="en-US"/>
              </w:rPr>
              <w:t>three-month period</w:t>
            </w:r>
            <w:r w:rsidR="00F5087A">
              <w:rPr>
                <w:b/>
                <w:bCs/>
                <w:i/>
                <w:iCs/>
                <w:szCs w:val="22"/>
                <w:lang w:val="en-US"/>
              </w:rPr>
              <w:t>s</w:t>
            </w:r>
            <w:r w:rsidRPr="00530247">
              <w:rPr>
                <w:b/>
                <w:bCs/>
                <w:i/>
                <w:iCs/>
                <w:szCs w:val="22"/>
                <w:lang w:val="en-US"/>
              </w:rPr>
              <w:t xml:space="preserve"> ended 31 </w:t>
            </w:r>
            <w:r>
              <w:rPr>
                <w:b/>
                <w:bCs/>
                <w:i/>
                <w:iCs/>
                <w:szCs w:val="22"/>
                <w:lang w:val="en-US"/>
              </w:rPr>
              <w:t>March</w:t>
            </w:r>
          </w:p>
        </w:tc>
        <w:tc>
          <w:tcPr>
            <w:tcW w:w="754" w:type="dxa"/>
          </w:tcPr>
          <w:p w14:paraId="30A80F12"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vAlign w:val="center"/>
          </w:tcPr>
          <w:p w14:paraId="3A57042D" w14:textId="77777777" w:rsidR="00900FEA" w:rsidRPr="00653CF1" w:rsidRDefault="00900FEA" w:rsidP="00900FEA">
            <w:pPr>
              <w:pStyle w:val="3"/>
              <w:tabs>
                <w:tab w:val="clear" w:pos="360"/>
                <w:tab w:val="clear" w:pos="720"/>
                <w:tab w:val="decimal" w:pos="972"/>
              </w:tabs>
              <w:spacing w:line="240" w:lineRule="atLeast"/>
              <w:jc w:val="center"/>
              <w:rPr>
                <w:rFonts w:cs="Times New Roman"/>
                <w:b/>
                <w:bCs/>
                <w:lang w:val="en-US"/>
              </w:rPr>
            </w:pPr>
          </w:p>
        </w:tc>
        <w:tc>
          <w:tcPr>
            <w:tcW w:w="269" w:type="dxa"/>
            <w:gridSpan w:val="2"/>
            <w:vAlign w:val="center"/>
          </w:tcPr>
          <w:p w14:paraId="3747F5A2" w14:textId="77777777" w:rsidR="00900FEA" w:rsidRPr="00653CF1" w:rsidRDefault="00900FEA" w:rsidP="00900FEA">
            <w:pPr>
              <w:pStyle w:val="3"/>
              <w:tabs>
                <w:tab w:val="clear" w:pos="360"/>
                <w:tab w:val="clear" w:pos="720"/>
                <w:tab w:val="decimal" w:pos="972"/>
              </w:tabs>
              <w:spacing w:line="240" w:lineRule="atLeast"/>
              <w:jc w:val="center"/>
              <w:rPr>
                <w:rFonts w:cs="Times New Roman"/>
                <w:b/>
                <w:bCs/>
                <w:lang w:val="en-US"/>
              </w:rPr>
            </w:pPr>
          </w:p>
        </w:tc>
        <w:tc>
          <w:tcPr>
            <w:tcW w:w="1263" w:type="dxa"/>
            <w:gridSpan w:val="2"/>
            <w:vAlign w:val="center"/>
          </w:tcPr>
          <w:p w14:paraId="5EA72609" w14:textId="77777777" w:rsidR="00900FEA" w:rsidRPr="00653CF1" w:rsidRDefault="00900FEA" w:rsidP="00900FEA">
            <w:pPr>
              <w:pStyle w:val="3"/>
              <w:tabs>
                <w:tab w:val="clear" w:pos="360"/>
                <w:tab w:val="clear" w:pos="720"/>
                <w:tab w:val="decimal" w:pos="986"/>
              </w:tabs>
              <w:spacing w:line="240" w:lineRule="atLeast"/>
              <w:ind w:right="-106"/>
              <w:rPr>
                <w:rFonts w:cs="Times New Roman"/>
                <w:b/>
                <w:bCs/>
                <w:lang w:val="en-US"/>
              </w:rPr>
            </w:pPr>
          </w:p>
        </w:tc>
      </w:tr>
      <w:tr w:rsidR="00900FEA" w:rsidRPr="00530247" w14:paraId="6418BD8A" w14:textId="77777777" w:rsidTr="00F63D78">
        <w:trPr>
          <w:trHeight w:val="255"/>
        </w:trPr>
        <w:tc>
          <w:tcPr>
            <w:tcW w:w="5766" w:type="dxa"/>
            <w:vAlign w:val="center"/>
          </w:tcPr>
          <w:p w14:paraId="1EF0AB82" w14:textId="77777777" w:rsidR="00900FEA" w:rsidRPr="00530247" w:rsidRDefault="00900FEA" w:rsidP="00F63D78">
            <w:pPr>
              <w:spacing w:line="240" w:lineRule="atLeast"/>
              <w:ind w:firstLine="33"/>
              <w:rPr>
                <w:szCs w:val="22"/>
              </w:rPr>
            </w:pPr>
            <w:r w:rsidRPr="00530247">
              <w:rPr>
                <w:szCs w:val="22"/>
              </w:rPr>
              <w:t>Doubtful</w:t>
            </w:r>
            <w:r w:rsidRPr="00530247">
              <w:rPr>
                <w:szCs w:val="22"/>
                <w:lang w:val="en-US"/>
              </w:rPr>
              <w:t xml:space="preserve"> </w:t>
            </w:r>
            <w:r w:rsidRPr="00530247">
              <w:rPr>
                <w:szCs w:val="22"/>
              </w:rPr>
              <w:t>debts</w:t>
            </w:r>
            <w:r w:rsidRPr="00530247">
              <w:rPr>
                <w:szCs w:val="22"/>
                <w:lang w:val="en-US"/>
              </w:rPr>
              <w:t xml:space="preserve"> </w:t>
            </w:r>
            <w:r w:rsidRPr="00530247">
              <w:rPr>
                <w:szCs w:val="22"/>
              </w:rPr>
              <w:t>expenses</w:t>
            </w:r>
            <w:r w:rsidRPr="00530247">
              <w:rPr>
                <w:szCs w:val="22"/>
                <w:lang w:val="en-US"/>
              </w:rPr>
              <w:t xml:space="preserve"> </w:t>
            </w:r>
          </w:p>
        </w:tc>
        <w:tc>
          <w:tcPr>
            <w:tcW w:w="754" w:type="dxa"/>
          </w:tcPr>
          <w:p w14:paraId="11F057D2"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vAlign w:val="center"/>
          </w:tcPr>
          <w:p w14:paraId="4C65D29A" w14:textId="69B235E2" w:rsidR="00900FEA" w:rsidRPr="00653CF1" w:rsidRDefault="00900FEA" w:rsidP="007F17FA">
            <w:pPr>
              <w:pStyle w:val="3"/>
              <w:tabs>
                <w:tab w:val="clear" w:pos="360"/>
                <w:tab w:val="clear" w:pos="720"/>
                <w:tab w:val="decimal" w:pos="986"/>
              </w:tabs>
              <w:spacing w:line="240" w:lineRule="atLeast"/>
              <w:ind w:right="-106"/>
              <w:rPr>
                <w:rFonts w:cs="Times New Roman"/>
                <w:lang w:val="en-US"/>
              </w:rPr>
            </w:pPr>
            <w:r>
              <w:rPr>
                <w:rFonts w:cs="Times New Roman"/>
                <w:lang w:val="en-US"/>
              </w:rPr>
              <w:t>(6)</w:t>
            </w:r>
          </w:p>
        </w:tc>
        <w:tc>
          <w:tcPr>
            <w:tcW w:w="269" w:type="dxa"/>
            <w:gridSpan w:val="2"/>
            <w:vAlign w:val="center"/>
          </w:tcPr>
          <w:p w14:paraId="794D4A70" w14:textId="77777777" w:rsidR="00900FEA" w:rsidRPr="00653CF1" w:rsidRDefault="00900FEA" w:rsidP="00900FEA">
            <w:pPr>
              <w:pStyle w:val="3"/>
              <w:tabs>
                <w:tab w:val="clear" w:pos="360"/>
                <w:tab w:val="clear" w:pos="720"/>
                <w:tab w:val="decimal" w:pos="972"/>
              </w:tabs>
              <w:spacing w:line="240" w:lineRule="atLeast"/>
              <w:jc w:val="center"/>
              <w:rPr>
                <w:rFonts w:cs="Times New Roman"/>
                <w:lang w:val="en-US"/>
              </w:rPr>
            </w:pPr>
          </w:p>
        </w:tc>
        <w:tc>
          <w:tcPr>
            <w:tcW w:w="1263" w:type="dxa"/>
            <w:gridSpan w:val="2"/>
            <w:vAlign w:val="center"/>
          </w:tcPr>
          <w:p w14:paraId="252DAB7E" w14:textId="1A9477A8" w:rsidR="00900FEA" w:rsidRPr="00653CF1" w:rsidRDefault="00900FEA" w:rsidP="00900FEA">
            <w:pPr>
              <w:pStyle w:val="3"/>
              <w:tabs>
                <w:tab w:val="clear" w:pos="360"/>
                <w:tab w:val="clear" w:pos="720"/>
                <w:tab w:val="decimal" w:pos="986"/>
              </w:tabs>
              <w:spacing w:line="240" w:lineRule="atLeast"/>
              <w:ind w:right="-106"/>
              <w:rPr>
                <w:rFonts w:cs="Times New Roman"/>
                <w:lang w:val="en-US"/>
              </w:rPr>
            </w:pPr>
            <w:r>
              <w:rPr>
                <w:rFonts w:cs="Times New Roman"/>
                <w:lang w:val="en-US"/>
              </w:rPr>
              <w:t>(</w:t>
            </w:r>
            <w:r w:rsidRPr="00653CF1">
              <w:rPr>
                <w:rFonts w:cs="Times New Roman"/>
                <w:lang w:val="en-US"/>
              </w:rPr>
              <w:t>3</w:t>
            </w:r>
            <w:r>
              <w:rPr>
                <w:rFonts w:cs="Times New Roman"/>
                <w:lang w:val="en-US"/>
              </w:rPr>
              <w:t>)</w:t>
            </w:r>
          </w:p>
        </w:tc>
      </w:tr>
      <w:tr w:rsidR="00900FEA" w:rsidRPr="004E4D0B" w14:paraId="47FDB5A6" w14:textId="77777777" w:rsidTr="00F63D78">
        <w:trPr>
          <w:trHeight w:val="255"/>
        </w:trPr>
        <w:tc>
          <w:tcPr>
            <w:tcW w:w="5766" w:type="dxa"/>
            <w:vAlign w:val="center"/>
          </w:tcPr>
          <w:p w14:paraId="242C3CE3" w14:textId="77777777" w:rsidR="00900FEA" w:rsidRPr="00530247" w:rsidRDefault="00900FEA" w:rsidP="00F63D78">
            <w:pPr>
              <w:spacing w:line="240" w:lineRule="atLeast"/>
              <w:ind w:firstLine="33"/>
              <w:rPr>
                <w:szCs w:val="22"/>
              </w:rPr>
            </w:pPr>
            <w:r w:rsidRPr="00530247">
              <w:rPr>
                <w:szCs w:val="22"/>
              </w:rPr>
              <w:t>Bad debts recovery</w:t>
            </w:r>
          </w:p>
        </w:tc>
        <w:tc>
          <w:tcPr>
            <w:tcW w:w="754" w:type="dxa"/>
          </w:tcPr>
          <w:p w14:paraId="50289D91" w14:textId="77777777" w:rsidR="00900FEA" w:rsidRPr="00530247" w:rsidRDefault="00900FEA" w:rsidP="00900FEA">
            <w:pPr>
              <w:pStyle w:val="3"/>
              <w:tabs>
                <w:tab w:val="clear" w:pos="360"/>
                <w:tab w:val="clear" w:pos="720"/>
                <w:tab w:val="decimal" w:pos="972"/>
              </w:tabs>
              <w:spacing w:line="240" w:lineRule="atLeast"/>
              <w:rPr>
                <w:b/>
                <w:bCs/>
                <w:lang w:val="en-US"/>
              </w:rPr>
            </w:pPr>
          </w:p>
        </w:tc>
        <w:tc>
          <w:tcPr>
            <w:tcW w:w="1195" w:type="dxa"/>
            <w:vAlign w:val="center"/>
          </w:tcPr>
          <w:p w14:paraId="413199FE" w14:textId="3D69A742" w:rsidR="00900FEA" w:rsidRPr="007F17FA" w:rsidRDefault="00900FEA" w:rsidP="007F17FA">
            <w:pPr>
              <w:pStyle w:val="3"/>
              <w:tabs>
                <w:tab w:val="clear" w:pos="360"/>
                <w:tab w:val="clear" w:pos="720"/>
                <w:tab w:val="decimal" w:pos="972"/>
              </w:tabs>
              <w:spacing w:line="240" w:lineRule="atLeast"/>
              <w:jc w:val="center"/>
              <w:rPr>
                <w:lang w:val="en-US"/>
              </w:rPr>
            </w:pPr>
            <w:r w:rsidRPr="007F17FA">
              <w:rPr>
                <w:lang w:val="en-US"/>
              </w:rPr>
              <w:t>8</w:t>
            </w:r>
          </w:p>
        </w:tc>
        <w:tc>
          <w:tcPr>
            <w:tcW w:w="269" w:type="dxa"/>
            <w:gridSpan w:val="2"/>
            <w:vAlign w:val="center"/>
          </w:tcPr>
          <w:p w14:paraId="26ED88B5" w14:textId="77777777" w:rsidR="00900FEA" w:rsidRPr="00653CF1" w:rsidRDefault="00900FEA" w:rsidP="00900FEA">
            <w:pPr>
              <w:pStyle w:val="3"/>
              <w:tabs>
                <w:tab w:val="clear" w:pos="360"/>
                <w:tab w:val="clear" w:pos="720"/>
                <w:tab w:val="decimal" w:pos="972"/>
              </w:tabs>
              <w:spacing w:line="240" w:lineRule="atLeast"/>
              <w:jc w:val="center"/>
              <w:rPr>
                <w:rFonts w:cs="Times New Roman"/>
                <w:lang w:val="en-US"/>
              </w:rPr>
            </w:pPr>
          </w:p>
        </w:tc>
        <w:tc>
          <w:tcPr>
            <w:tcW w:w="1263" w:type="dxa"/>
            <w:gridSpan w:val="2"/>
            <w:vAlign w:val="center"/>
          </w:tcPr>
          <w:p w14:paraId="01A23CA8" w14:textId="4D893929" w:rsidR="00900FEA" w:rsidRPr="00653CF1" w:rsidRDefault="00900FEA" w:rsidP="007F17FA">
            <w:pPr>
              <w:pStyle w:val="3"/>
              <w:tabs>
                <w:tab w:val="clear" w:pos="360"/>
                <w:tab w:val="clear" w:pos="720"/>
                <w:tab w:val="decimal" w:pos="986"/>
              </w:tabs>
              <w:spacing w:line="240" w:lineRule="atLeast"/>
              <w:rPr>
                <w:rFonts w:cs="Times New Roman"/>
                <w:lang w:val="en-US"/>
              </w:rPr>
            </w:pPr>
            <w:r w:rsidRPr="00653CF1">
              <w:rPr>
                <w:rFonts w:cs="Times New Roman"/>
                <w:lang w:val="en-US"/>
              </w:rPr>
              <w:t>5</w:t>
            </w:r>
          </w:p>
        </w:tc>
      </w:tr>
      <w:tr w:rsidR="00900FEA" w:rsidRPr="00530247" w14:paraId="06BA5874" w14:textId="77777777" w:rsidTr="00F63D78">
        <w:trPr>
          <w:trHeight w:val="255"/>
        </w:trPr>
        <w:tc>
          <w:tcPr>
            <w:tcW w:w="6520" w:type="dxa"/>
            <w:gridSpan w:val="2"/>
          </w:tcPr>
          <w:p w14:paraId="64D7AD77" w14:textId="77777777" w:rsidR="00900FEA" w:rsidRPr="00BF6F02" w:rsidRDefault="00900FEA" w:rsidP="00F63D78">
            <w:pPr>
              <w:spacing w:line="240" w:lineRule="atLeast"/>
              <w:ind w:right="29" w:firstLine="33"/>
              <w:rPr>
                <w:rFonts w:cs="Times New Roman"/>
                <w:szCs w:val="22"/>
                <w:cs/>
                <w:lang w:val="en-US" w:bidi="th-TH"/>
              </w:rPr>
            </w:pPr>
          </w:p>
        </w:tc>
        <w:tc>
          <w:tcPr>
            <w:tcW w:w="1214" w:type="dxa"/>
            <w:gridSpan w:val="2"/>
            <w:vAlign w:val="center"/>
          </w:tcPr>
          <w:p w14:paraId="4126958F" w14:textId="77777777" w:rsidR="00900FEA" w:rsidRPr="00653CF1" w:rsidRDefault="00900FEA" w:rsidP="00900FEA">
            <w:pPr>
              <w:spacing w:line="240" w:lineRule="auto"/>
              <w:jc w:val="center"/>
              <w:rPr>
                <w:rFonts w:cs="Times New Roman"/>
                <w:szCs w:val="22"/>
                <w:lang w:val="en-US"/>
              </w:rPr>
            </w:pPr>
          </w:p>
        </w:tc>
        <w:tc>
          <w:tcPr>
            <w:tcW w:w="269" w:type="dxa"/>
            <w:gridSpan w:val="2"/>
            <w:vAlign w:val="center"/>
          </w:tcPr>
          <w:p w14:paraId="004454F0" w14:textId="77777777" w:rsidR="00900FEA" w:rsidRPr="00653CF1" w:rsidRDefault="00900FEA" w:rsidP="00900FEA">
            <w:pPr>
              <w:spacing w:line="240" w:lineRule="auto"/>
              <w:jc w:val="center"/>
              <w:rPr>
                <w:rFonts w:cs="Times New Roman"/>
                <w:szCs w:val="22"/>
              </w:rPr>
            </w:pPr>
          </w:p>
        </w:tc>
        <w:tc>
          <w:tcPr>
            <w:tcW w:w="1244" w:type="dxa"/>
            <w:vAlign w:val="center"/>
          </w:tcPr>
          <w:p w14:paraId="587B2153" w14:textId="77777777" w:rsidR="00900FEA" w:rsidRPr="00653CF1" w:rsidRDefault="00900FEA" w:rsidP="00900FEA">
            <w:pPr>
              <w:spacing w:line="240" w:lineRule="auto"/>
              <w:ind w:left="-129" w:right="-108"/>
              <w:jc w:val="center"/>
              <w:rPr>
                <w:rFonts w:cs="Times New Roman"/>
                <w:szCs w:val="22"/>
                <w:lang w:val="en-US"/>
              </w:rPr>
            </w:pPr>
          </w:p>
        </w:tc>
      </w:tr>
      <w:tr w:rsidR="00900FEA" w:rsidRPr="00530247" w14:paraId="1E34A0A3" w14:textId="77777777" w:rsidTr="00F63D78">
        <w:trPr>
          <w:trHeight w:val="255"/>
        </w:trPr>
        <w:tc>
          <w:tcPr>
            <w:tcW w:w="6520" w:type="dxa"/>
            <w:gridSpan w:val="2"/>
          </w:tcPr>
          <w:p w14:paraId="210FB2BE" w14:textId="77777777" w:rsidR="00900FEA" w:rsidRPr="007F17FA" w:rsidRDefault="00900FEA" w:rsidP="00F63D78">
            <w:pPr>
              <w:spacing w:line="240" w:lineRule="atLeast"/>
              <w:ind w:right="29" w:firstLine="33"/>
              <w:rPr>
                <w:rFonts w:cs="Times New Roman"/>
                <w:szCs w:val="22"/>
                <w:cs/>
                <w:lang w:val="en-US" w:bidi="th-TH"/>
              </w:rPr>
            </w:pPr>
          </w:p>
        </w:tc>
        <w:tc>
          <w:tcPr>
            <w:tcW w:w="1214" w:type="dxa"/>
            <w:gridSpan w:val="2"/>
            <w:vAlign w:val="center"/>
          </w:tcPr>
          <w:p w14:paraId="7248E9FA" w14:textId="77777777" w:rsidR="00900FEA" w:rsidRPr="00653CF1" w:rsidRDefault="00900FEA" w:rsidP="00900FEA">
            <w:pPr>
              <w:spacing w:line="240" w:lineRule="auto"/>
              <w:jc w:val="center"/>
              <w:rPr>
                <w:rFonts w:cs="Times New Roman"/>
                <w:szCs w:val="22"/>
                <w:lang w:val="en-US"/>
              </w:rPr>
            </w:pPr>
            <w:r w:rsidRPr="00653CF1">
              <w:rPr>
                <w:rFonts w:cs="Times New Roman"/>
                <w:szCs w:val="22"/>
                <w:lang w:val="en-US"/>
              </w:rPr>
              <w:t>31 March</w:t>
            </w:r>
          </w:p>
        </w:tc>
        <w:tc>
          <w:tcPr>
            <w:tcW w:w="269" w:type="dxa"/>
            <w:gridSpan w:val="2"/>
            <w:vAlign w:val="center"/>
          </w:tcPr>
          <w:p w14:paraId="72451C8B" w14:textId="77777777" w:rsidR="00900FEA" w:rsidRPr="00653CF1" w:rsidRDefault="00900FEA" w:rsidP="00900FEA">
            <w:pPr>
              <w:spacing w:line="240" w:lineRule="auto"/>
              <w:jc w:val="center"/>
              <w:rPr>
                <w:rFonts w:cs="Times New Roman"/>
                <w:szCs w:val="22"/>
              </w:rPr>
            </w:pPr>
          </w:p>
        </w:tc>
        <w:tc>
          <w:tcPr>
            <w:tcW w:w="1244" w:type="dxa"/>
            <w:vAlign w:val="center"/>
          </w:tcPr>
          <w:p w14:paraId="60650318" w14:textId="77777777" w:rsidR="00900FEA" w:rsidRPr="00653CF1" w:rsidRDefault="00900FEA" w:rsidP="00900FEA">
            <w:pPr>
              <w:spacing w:line="240" w:lineRule="auto"/>
              <w:ind w:left="-129" w:right="-108"/>
              <w:jc w:val="center"/>
              <w:rPr>
                <w:rFonts w:cs="Times New Roman"/>
                <w:szCs w:val="22"/>
                <w:lang w:val="en-US"/>
              </w:rPr>
            </w:pPr>
            <w:r w:rsidRPr="00653CF1">
              <w:rPr>
                <w:rFonts w:cs="Times New Roman"/>
                <w:szCs w:val="22"/>
                <w:lang w:val="en-US"/>
              </w:rPr>
              <w:t>31 December</w:t>
            </w:r>
          </w:p>
        </w:tc>
      </w:tr>
      <w:tr w:rsidR="00900FEA" w:rsidRPr="00530247" w14:paraId="523ED193" w14:textId="77777777" w:rsidTr="00F63D78">
        <w:trPr>
          <w:trHeight w:val="255"/>
        </w:trPr>
        <w:tc>
          <w:tcPr>
            <w:tcW w:w="6520" w:type="dxa"/>
            <w:gridSpan w:val="2"/>
          </w:tcPr>
          <w:p w14:paraId="64035CC9" w14:textId="77777777" w:rsidR="00900FEA" w:rsidRPr="007F17FA" w:rsidRDefault="00900FEA" w:rsidP="00F63D78">
            <w:pPr>
              <w:spacing w:line="240" w:lineRule="atLeast"/>
              <w:ind w:right="29" w:firstLine="33"/>
              <w:rPr>
                <w:rFonts w:cs="Times New Roman"/>
                <w:szCs w:val="22"/>
                <w:cs/>
                <w:lang w:val="en-US" w:bidi="th-TH"/>
              </w:rPr>
            </w:pPr>
          </w:p>
        </w:tc>
        <w:tc>
          <w:tcPr>
            <w:tcW w:w="1214" w:type="dxa"/>
            <w:gridSpan w:val="2"/>
            <w:vAlign w:val="center"/>
          </w:tcPr>
          <w:p w14:paraId="700B8779" w14:textId="77777777" w:rsidR="00900FEA" w:rsidRPr="00653CF1" w:rsidRDefault="00900FEA" w:rsidP="00900FEA">
            <w:pPr>
              <w:spacing w:line="240" w:lineRule="auto"/>
              <w:jc w:val="center"/>
              <w:rPr>
                <w:rFonts w:cs="Times New Roman"/>
                <w:szCs w:val="22"/>
                <w:lang w:val="en-US"/>
              </w:rPr>
            </w:pPr>
            <w:r w:rsidRPr="00653CF1">
              <w:rPr>
                <w:rFonts w:cs="Times New Roman"/>
                <w:szCs w:val="22"/>
                <w:lang w:val="en-US"/>
              </w:rPr>
              <w:t>2018</w:t>
            </w:r>
          </w:p>
        </w:tc>
        <w:tc>
          <w:tcPr>
            <w:tcW w:w="269" w:type="dxa"/>
            <w:gridSpan w:val="2"/>
            <w:vAlign w:val="center"/>
          </w:tcPr>
          <w:p w14:paraId="055921D9" w14:textId="77777777" w:rsidR="00900FEA" w:rsidRPr="00653CF1" w:rsidRDefault="00900FEA" w:rsidP="00900FEA">
            <w:pPr>
              <w:spacing w:line="240" w:lineRule="auto"/>
              <w:jc w:val="center"/>
              <w:rPr>
                <w:rFonts w:cs="Times New Roman"/>
                <w:szCs w:val="22"/>
              </w:rPr>
            </w:pPr>
          </w:p>
        </w:tc>
        <w:tc>
          <w:tcPr>
            <w:tcW w:w="1244" w:type="dxa"/>
            <w:vAlign w:val="center"/>
          </w:tcPr>
          <w:p w14:paraId="47744318" w14:textId="77777777" w:rsidR="00900FEA" w:rsidRPr="00653CF1" w:rsidRDefault="00900FEA" w:rsidP="00900FEA">
            <w:pPr>
              <w:spacing w:line="240" w:lineRule="auto"/>
              <w:ind w:left="-129" w:right="-108"/>
              <w:jc w:val="center"/>
              <w:rPr>
                <w:rFonts w:cs="Times New Roman"/>
                <w:szCs w:val="22"/>
                <w:lang w:val="en-US"/>
              </w:rPr>
            </w:pPr>
            <w:r w:rsidRPr="00653CF1">
              <w:rPr>
                <w:rFonts w:cs="Times New Roman"/>
                <w:szCs w:val="22"/>
                <w:lang w:val="en-US"/>
              </w:rPr>
              <w:t>2017</w:t>
            </w:r>
          </w:p>
        </w:tc>
      </w:tr>
      <w:tr w:rsidR="00900FEA" w:rsidRPr="00530247" w14:paraId="34A16917" w14:textId="77777777" w:rsidTr="00F63D78">
        <w:trPr>
          <w:trHeight w:val="255"/>
        </w:trPr>
        <w:tc>
          <w:tcPr>
            <w:tcW w:w="6520" w:type="dxa"/>
            <w:gridSpan w:val="2"/>
          </w:tcPr>
          <w:p w14:paraId="4EFAD6C8" w14:textId="77777777" w:rsidR="00900FEA" w:rsidRPr="007F17FA" w:rsidRDefault="00900FEA" w:rsidP="00F63D78">
            <w:pPr>
              <w:spacing w:line="240" w:lineRule="atLeast"/>
              <w:ind w:right="29" w:firstLine="33"/>
              <w:rPr>
                <w:rFonts w:cs="Times New Roman"/>
                <w:b/>
                <w:bCs/>
                <w:i/>
                <w:iCs/>
                <w:szCs w:val="22"/>
              </w:rPr>
            </w:pPr>
          </w:p>
        </w:tc>
        <w:tc>
          <w:tcPr>
            <w:tcW w:w="2727" w:type="dxa"/>
            <w:gridSpan w:val="5"/>
          </w:tcPr>
          <w:p w14:paraId="080EA375" w14:textId="09C90C05" w:rsidR="00900FEA" w:rsidRPr="007F17FA" w:rsidRDefault="00900FEA" w:rsidP="00900FEA">
            <w:pPr>
              <w:spacing w:line="240" w:lineRule="atLeast"/>
              <w:ind w:right="29"/>
              <w:jc w:val="center"/>
              <w:rPr>
                <w:rFonts w:cs="Times New Roman"/>
                <w:i/>
                <w:iCs/>
                <w:szCs w:val="22"/>
              </w:rPr>
            </w:pPr>
            <w:r w:rsidRPr="007F17FA">
              <w:rPr>
                <w:rFonts w:cs="Times New Roman"/>
                <w:i/>
                <w:iCs/>
                <w:szCs w:val="22"/>
              </w:rPr>
              <w:t>(in</w:t>
            </w:r>
            <w:r w:rsidRPr="007F17FA">
              <w:rPr>
                <w:rFonts w:cs="Times New Roman"/>
                <w:i/>
                <w:iCs/>
                <w:szCs w:val="22"/>
                <w:lang w:val="en-US"/>
              </w:rPr>
              <w:t xml:space="preserve"> </w:t>
            </w:r>
            <w:r w:rsidRPr="007F17FA">
              <w:rPr>
                <w:rFonts w:cs="Times New Roman"/>
                <w:i/>
                <w:iCs/>
                <w:szCs w:val="22"/>
              </w:rPr>
              <w:t>million</w:t>
            </w:r>
            <w:r w:rsidRPr="007F17FA">
              <w:rPr>
                <w:rFonts w:cs="Times New Roman"/>
                <w:i/>
                <w:iCs/>
                <w:szCs w:val="22"/>
                <w:lang w:val="en-US"/>
              </w:rPr>
              <w:t xml:space="preserve"> </w:t>
            </w:r>
            <w:r w:rsidRPr="007F17FA">
              <w:rPr>
                <w:rFonts w:cs="Times New Roman"/>
                <w:i/>
                <w:iCs/>
                <w:szCs w:val="22"/>
              </w:rPr>
              <w:t>Baht)</w:t>
            </w:r>
          </w:p>
        </w:tc>
      </w:tr>
      <w:tr w:rsidR="00900FEA" w:rsidRPr="00530247" w14:paraId="34233BBA" w14:textId="77777777" w:rsidTr="00F63D78">
        <w:trPr>
          <w:trHeight w:val="255"/>
        </w:trPr>
        <w:tc>
          <w:tcPr>
            <w:tcW w:w="6520" w:type="dxa"/>
            <w:gridSpan w:val="2"/>
          </w:tcPr>
          <w:p w14:paraId="2F4969EE" w14:textId="77777777" w:rsidR="00900FEA" w:rsidRPr="007F17FA" w:rsidRDefault="00900FEA" w:rsidP="00F63D78">
            <w:pPr>
              <w:spacing w:line="240" w:lineRule="atLeast"/>
              <w:ind w:right="-18" w:firstLine="33"/>
              <w:rPr>
                <w:rFonts w:cs="Times New Roman"/>
                <w:b/>
                <w:bCs/>
                <w:szCs w:val="22"/>
                <w:lang w:val="en-US"/>
              </w:rPr>
            </w:pPr>
            <w:r w:rsidRPr="007F17FA">
              <w:rPr>
                <w:rFonts w:cs="Times New Roman"/>
                <w:b/>
                <w:bCs/>
                <w:i/>
                <w:iCs/>
                <w:szCs w:val="22"/>
                <w:lang w:val="en-US"/>
              </w:rPr>
              <w:t>Trade receivables</w:t>
            </w:r>
          </w:p>
        </w:tc>
        <w:tc>
          <w:tcPr>
            <w:tcW w:w="1214" w:type="dxa"/>
            <w:gridSpan w:val="2"/>
          </w:tcPr>
          <w:p w14:paraId="2E718962"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gridSpan w:val="2"/>
          </w:tcPr>
          <w:p w14:paraId="54B037BD"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07571DEA" w14:textId="77777777" w:rsidR="00900FEA" w:rsidRPr="00653CF1"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2E90AFD9" w14:textId="77777777" w:rsidTr="00F63D78">
        <w:trPr>
          <w:trHeight w:val="255"/>
        </w:trPr>
        <w:tc>
          <w:tcPr>
            <w:tcW w:w="6520" w:type="dxa"/>
            <w:gridSpan w:val="2"/>
          </w:tcPr>
          <w:p w14:paraId="46B71E5E" w14:textId="77777777" w:rsidR="00900FEA" w:rsidRPr="00530247" w:rsidRDefault="00900FEA" w:rsidP="00F63D78">
            <w:pPr>
              <w:spacing w:line="240" w:lineRule="atLeast"/>
              <w:ind w:right="-18" w:firstLine="33"/>
              <w:rPr>
                <w:b/>
                <w:bCs/>
                <w:szCs w:val="22"/>
                <w:cs/>
                <w:lang w:bidi="th-TH"/>
              </w:rPr>
            </w:pPr>
            <w:r w:rsidRPr="00530247">
              <w:rPr>
                <w:b/>
                <w:bCs/>
                <w:szCs w:val="22"/>
              </w:rPr>
              <w:t>Related</w:t>
            </w:r>
            <w:r w:rsidRPr="00530247">
              <w:rPr>
                <w:b/>
                <w:bCs/>
                <w:szCs w:val="22"/>
                <w:lang w:val="en-US"/>
              </w:rPr>
              <w:t xml:space="preserve"> </w:t>
            </w:r>
            <w:r w:rsidRPr="00530247">
              <w:rPr>
                <w:b/>
                <w:bCs/>
                <w:szCs w:val="22"/>
              </w:rPr>
              <w:t>parties</w:t>
            </w:r>
          </w:p>
        </w:tc>
        <w:tc>
          <w:tcPr>
            <w:tcW w:w="1214" w:type="dxa"/>
            <w:gridSpan w:val="2"/>
          </w:tcPr>
          <w:p w14:paraId="7A14E725"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gridSpan w:val="2"/>
          </w:tcPr>
          <w:p w14:paraId="0EF45EF8"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4FEC128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17D6208C" w14:textId="77777777" w:rsidTr="00F63D78">
        <w:trPr>
          <w:trHeight w:val="255"/>
        </w:trPr>
        <w:tc>
          <w:tcPr>
            <w:tcW w:w="6520" w:type="dxa"/>
            <w:gridSpan w:val="2"/>
          </w:tcPr>
          <w:p w14:paraId="7FB6DEA3" w14:textId="77777777" w:rsidR="00900FEA" w:rsidRPr="00530247" w:rsidRDefault="00900FEA" w:rsidP="00F63D78">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214" w:type="dxa"/>
            <w:gridSpan w:val="2"/>
          </w:tcPr>
          <w:p w14:paraId="25880602" w14:textId="29AC5BCC" w:rsidR="00900FEA" w:rsidRPr="00530247" w:rsidRDefault="00900FEA" w:rsidP="00784A64">
            <w:pPr>
              <w:pStyle w:val="3"/>
              <w:tabs>
                <w:tab w:val="clear" w:pos="360"/>
                <w:tab w:val="clear" w:pos="720"/>
                <w:tab w:val="decimal" w:pos="972"/>
              </w:tabs>
              <w:spacing w:line="240" w:lineRule="atLeast"/>
              <w:ind w:right="-108"/>
              <w:rPr>
                <w:lang w:val="en-US"/>
              </w:rPr>
            </w:pPr>
            <w:r>
              <w:rPr>
                <w:lang w:val="en-US"/>
              </w:rPr>
              <w:t>5,456</w:t>
            </w:r>
          </w:p>
        </w:tc>
        <w:tc>
          <w:tcPr>
            <w:tcW w:w="269" w:type="dxa"/>
            <w:gridSpan w:val="2"/>
          </w:tcPr>
          <w:p w14:paraId="6E5B38B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3C9AC075" w14:textId="77777777" w:rsidR="00900FEA" w:rsidRPr="00530247" w:rsidRDefault="00900FEA" w:rsidP="00900FEA">
            <w:pPr>
              <w:pStyle w:val="3"/>
              <w:tabs>
                <w:tab w:val="clear" w:pos="360"/>
                <w:tab w:val="clear" w:pos="720"/>
                <w:tab w:val="decimal" w:pos="972"/>
              </w:tabs>
              <w:spacing w:line="240" w:lineRule="atLeast"/>
              <w:ind w:right="-108"/>
              <w:rPr>
                <w:lang w:val="en-US"/>
              </w:rPr>
            </w:pPr>
            <w:r w:rsidRPr="00530247">
              <w:rPr>
                <w:lang w:val="en-US"/>
              </w:rPr>
              <w:t>5,648</w:t>
            </w:r>
          </w:p>
        </w:tc>
      </w:tr>
      <w:tr w:rsidR="00900FEA" w:rsidRPr="00530247" w14:paraId="160C1AB9" w14:textId="77777777" w:rsidTr="00F63D78">
        <w:trPr>
          <w:trHeight w:val="255"/>
        </w:trPr>
        <w:tc>
          <w:tcPr>
            <w:tcW w:w="6520" w:type="dxa"/>
            <w:gridSpan w:val="2"/>
          </w:tcPr>
          <w:p w14:paraId="0CAB5EBF" w14:textId="77777777" w:rsidR="00900FEA" w:rsidRPr="00530247" w:rsidRDefault="00900FEA" w:rsidP="00F63D78">
            <w:pPr>
              <w:spacing w:line="240" w:lineRule="atLeast"/>
              <w:ind w:right="-18" w:firstLine="33"/>
              <w:rPr>
                <w:szCs w:val="22"/>
              </w:rPr>
            </w:pPr>
            <w:r w:rsidRPr="00530247">
              <w:rPr>
                <w:szCs w:val="22"/>
              </w:rPr>
              <w:t>Overdue:</w:t>
            </w:r>
          </w:p>
        </w:tc>
        <w:tc>
          <w:tcPr>
            <w:tcW w:w="1214" w:type="dxa"/>
            <w:gridSpan w:val="2"/>
          </w:tcPr>
          <w:p w14:paraId="255E8E98" w14:textId="77777777" w:rsidR="00900FEA" w:rsidRPr="00530247" w:rsidRDefault="00900FEA" w:rsidP="00900FEA">
            <w:pPr>
              <w:pStyle w:val="3"/>
              <w:tabs>
                <w:tab w:val="clear" w:pos="360"/>
                <w:tab w:val="clear" w:pos="720"/>
                <w:tab w:val="decimal" w:pos="972"/>
              </w:tabs>
              <w:spacing w:line="240" w:lineRule="atLeast"/>
              <w:ind w:right="-108"/>
              <w:rPr>
                <w:lang w:val="en-US"/>
              </w:rPr>
            </w:pPr>
          </w:p>
        </w:tc>
        <w:tc>
          <w:tcPr>
            <w:tcW w:w="269" w:type="dxa"/>
            <w:gridSpan w:val="2"/>
          </w:tcPr>
          <w:p w14:paraId="37912274"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55E38FAF" w14:textId="77777777" w:rsidR="00900FEA" w:rsidRPr="00530247" w:rsidRDefault="00900FEA" w:rsidP="00900FEA">
            <w:pPr>
              <w:pStyle w:val="3"/>
              <w:tabs>
                <w:tab w:val="clear" w:pos="360"/>
                <w:tab w:val="clear" w:pos="720"/>
                <w:tab w:val="decimal" w:pos="972"/>
              </w:tabs>
              <w:spacing w:line="240" w:lineRule="atLeast"/>
              <w:ind w:right="-108"/>
              <w:rPr>
                <w:lang w:val="en-US"/>
              </w:rPr>
            </w:pPr>
          </w:p>
        </w:tc>
      </w:tr>
      <w:tr w:rsidR="00900FEA" w:rsidRPr="00530247" w14:paraId="058090C9" w14:textId="77777777" w:rsidTr="00F63D78">
        <w:trPr>
          <w:trHeight w:val="255"/>
        </w:trPr>
        <w:tc>
          <w:tcPr>
            <w:tcW w:w="6520" w:type="dxa"/>
            <w:gridSpan w:val="2"/>
          </w:tcPr>
          <w:p w14:paraId="6969DF21"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214" w:type="dxa"/>
            <w:gridSpan w:val="2"/>
          </w:tcPr>
          <w:p w14:paraId="1DA1F079" w14:textId="38D74AF6" w:rsidR="00900FEA" w:rsidRPr="00530247" w:rsidRDefault="00900FEA" w:rsidP="00900FEA">
            <w:pPr>
              <w:pStyle w:val="3"/>
              <w:tabs>
                <w:tab w:val="clear" w:pos="360"/>
                <w:tab w:val="clear" w:pos="720"/>
                <w:tab w:val="decimal" w:pos="972"/>
              </w:tabs>
              <w:spacing w:line="240" w:lineRule="atLeast"/>
              <w:ind w:right="-108"/>
              <w:rPr>
                <w:lang w:val="en-US"/>
              </w:rPr>
            </w:pPr>
            <w:r>
              <w:rPr>
                <w:lang w:val="en-US"/>
              </w:rPr>
              <w:t>316</w:t>
            </w:r>
          </w:p>
        </w:tc>
        <w:tc>
          <w:tcPr>
            <w:tcW w:w="269" w:type="dxa"/>
            <w:gridSpan w:val="2"/>
          </w:tcPr>
          <w:p w14:paraId="6893129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6D3E2E3B" w14:textId="77777777" w:rsidR="00900FEA" w:rsidRPr="00530247" w:rsidRDefault="00900FEA" w:rsidP="00900FEA">
            <w:pPr>
              <w:pStyle w:val="3"/>
              <w:tabs>
                <w:tab w:val="clear" w:pos="360"/>
                <w:tab w:val="clear" w:pos="720"/>
                <w:tab w:val="decimal" w:pos="972"/>
              </w:tabs>
              <w:spacing w:line="240" w:lineRule="atLeast"/>
              <w:ind w:right="-108"/>
              <w:rPr>
                <w:lang w:val="en-US"/>
              </w:rPr>
            </w:pPr>
            <w:r w:rsidRPr="00530247">
              <w:rPr>
                <w:lang w:val="en-US"/>
              </w:rPr>
              <w:t>98</w:t>
            </w:r>
          </w:p>
        </w:tc>
      </w:tr>
      <w:tr w:rsidR="00900FEA" w:rsidRPr="00530247" w14:paraId="6C949A58" w14:textId="77777777" w:rsidTr="00F63D78">
        <w:trPr>
          <w:trHeight w:val="255"/>
        </w:trPr>
        <w:tc>
          <w:tcPr>
            <w:tcW w:w="6520" w:type="dxa"/>
            <w:gridSpan w:val="2"/>
          </w:tcPr>
          <w:p w14:paraId="303F3288" w14:textId="77777777" w:rsidR="00900FEA" w:rsidRPr="00530247" w:rsidRDefault="00900FEA" w:rsidP="00F63D78">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214" w:type="dxa"/>
            <w:gridSpan w:val="2"/>
          </w:tcPr>
          <w:p w14:paraId="03825823" w14:textId="59BBA87A" w:rsidR="00900FEA" w:rsidRPr="00530247" w:rsidRDefault="00900FEA" w:rsidP="00900FEA">
            <w:pPr>
              <w:pStyle w:val="3"/>
              <w:tabs>
                <w:tab w:val="clear" w:pos="360"/>
                <w:tab w:val="clear" w:pos="720"/>
                <w:tab w:val="decimal" w:pos="972"/>
              </w:tabs>
              <w:spacing w:line="240" w:lineRule="atLeast"/>
              <w:ind w:right="-108"/>
              <w:rPr>
                <w:lang w:val="en-US"/>
              </w:rPr>
            </w:pPr>
            <w:r>
              <w:rPr>
                <w:lang w:val="en-US"/>
              </w:rPr>
              <w:t>-</w:t>
            </w:r>
          </w:p>
        </w:tc>
        <w:tc>
          <w:tcPr>
            <w:tcW w:w="269" w:type="dxa"/>
            <w:gridSpan w:val="2"/>
          </w:tcPr>
          <w:p w14:paraId="3A7BEA3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3ED42B79" w14:textId="77777777" w:rsidR="00900FEA" w:rsidRPr="00530247" w:rsidRDefault="00900FEA" w:rsidP="00900FEA">
            <w:pPr>
              <w:pStyle w:val="3"/>
              <w:tabs>
                <w:tab w:val="clear" w:pos="360"/>
                <w:tab w:val="clear" w:pos="720"/>
                <w:tab w:val="decimal" w:pos="972"/>
              </w:tabs>
              <w:spacing w:line="240" w:lineRule="atLeast"/>
              <w:ind w:right="-108"/>
              <w:rPr>
                <w:lang w:val="en-US"/>
              </w:rPr>
            </w:pPr>
            <w:r w:rsidRPr="00530247">
              <w:rPr>
                <w:lang w:val="en-US"/>
              </w:rPr>
              <w:t>1</w:t>
            </w:r>
          </w:p>
        </w:tc>
      </w:tr>
      <w:tr w:rsidR="00900FEA" w:rsidRPr="00530247" w14:paraId="46753658" w14:textId="77777777" w:rsidTr="00F63D78">
        <w:trPr>
          <w:trHeight w:val="255"/>
        </w:trPr>
        <w:tc>
          <w:tcPr>
            <w:tcW w:w="6520" w:type="dxa"/>
            <w:gridSpan w:val="2"/>
          </w:tcPr>
          <w:p w14:paraId="1D9B653E" w14:textId="77777777" w:rsidR="00900FEA" w:rsidRPr="00530247" w:rsidRDefault="00900FEA" w:rsidP="00F63D78">
            <w:pPr>
              <w:spacing w:line="240" w:lineRule="atLeast"/>
              <w:ind w:right="-18" w:firstLine="33"/>
              <w:rPr>
                <w:szCs w:val="22"/>
              </w:rPr>
            </w:pPr>
            <w:r w:rsidRPr="00530247">
              <w:rPr>
                <w:b/>
                <w:bCs/>
                <w:szCs w:val="22"/>
              </w:rPr>
              <w:t>Total</w:t>
            </w:r>
          </w:p>
        </w:tc>
        <w:tc>
          <w:tcPr>
            <w:tcW w:w="1214" w:type="dxa"/>
            <w:gridSpan w:val="2"/>
            <w:tcBorders>
              <w:top w:val="single" w:sz="4" w:space="0" w:color="auto"/>
              <w:bottom w:val="single" w:sz="4" w:space="0" w:color="auto"/>
            </w:tcBorders>
            <w:vAlign w:val="center"/>
          </w:tcPr>
          <w:p w14:paraId="6D87C699" w14:textId="045A7B4E" w:rsidR="00900FEA" w:rsidRPr="00530247" w:rsidRDefault="00900FEA" w:rsidP="00900FEA">
            <w:pPr>
              <w:pStyle w:val="3"/>
              <w:tabs>
                <w:tab w:val="clear" w:pos="360"/>
                <w:tab w:val="clear" w:pos="720"/>
                <w:tab w:val="decimal" w:pos="972"/>
              </w:tabs>
              <w:spacing w:line="240" w:lineRule="atLeast"/>
              <w:ind w:right="-108"/>
              <w:rPr>
                <w:b/>
                <w:bCs/>
                <w:lang w:val="en-US"/>
              </w:rPr>
            </w:pPr>
            <w:r>
              <w:rPr>
                <w:b/>
                <w:bCs/>
                <w:lang w:val="en-US"/>
              </w:rPr>
              <w:t>5,772</w:t>
            </w:r>
          </w:p>
        </w:tc>
        <w:tc>
          <w:tcPr>
            <w:tcW w:w="269" w:type="dxa"/>
            <w:gridSpan w:val="2"/>
            <w:vAlign w:val="center"/>
          </w:tcPr>
          <w:p w14:paraId="0CDADBF0"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244" w:type="dxa"/>
            <w:tcBorders>
              <w:top w:val="single" w:sz="4" w:space="0" w:color="auto"/>
              <w:bottom w:val="single" w:sz="4" w:space="0" w:color="auto"/>
            </w:tcBorders>
            <w:vAlign w:val="center"/>
          </w:tcPr>
          <w:p w14:paraId="43343F82" w14:textId="77777777" w:rsidR="00900FEA" w:rsidRPr="00530247" w:rsidRDefault="00900FEA" w:rsidP="00900FEA">
            <w:pPr>
              <w:pStyle w:val="3"/>
              <w:tabs>
                <w:tab w:val="clear" w:pos="360"/>
                <w:tab w:val="clear" w:pos="720"/>
                <w:tab w:val="decimal" w:pos="972"/>
              </w:tabs>
              <w:spacing w:line="240" w:lineRule="atLeast"/>
              <w:ind w:right="-108"/>
              <w:rPr>
                <w:b/>
                <w:bCs/>
                <w:lang w:val="en-US"/>
              </w:rPr>
            </w:pPr>
            <w:r w:rsidRPr="00530247">
              <w:rPr>
                <w:b/>
                <w:bCs/>
                <w:lang w:val="en-US"/>
              </w:rPr>
              <w:t>5,747</w:t>
            </w:r>
          </w:p>
        </w:tc>
      </w:tr>
      <w:tr w:rsidR="00900FEA" w:rsidRPr="00530247" w14:paraId="186E35C5" w14:textId="77777777" w:rsidTr="00F63D78">
        <w:trPr>
          <w:trHeight w:hRule="exact" w:val="57"/>
        </w:trPr>
        <w:tc>
          <w:tcPr>
            <w:tcW w:w="6520" w:type="dxa"/>
            <w:gridSpan w:val="2"/>
          </w:tcPr>
          <w:p w14:paraId="19B298D3" w14:textId="77777777" w:rsidR="00900FEA" w:rsidRPr="00530247" w:rsidRDefault="00900FEA" w:rsidP="00F63D78">
            <w:pPr>
              <w:spacing w:line="240" w:lineRule="atLeast"/>
              <w:ind w:right="-18" w:firstLine="33"/>
              <w:rPr>
                <w:szCs w:val="22"/>
                <w:lang w:val="en-US"/>
              </w:rPr>
            </w:pPr>
          </w:p>
        </w:tc>
        <w:tc>
          <w:tcPr>
            <w:tcW w:w="1214" w:type="dxa"/>
            <w:gridSpan w:val="2"/>
            <w:tcBorders>
              <w:top w:val="single" w:sz="4" w:space="0" w:color="auto"/>
            </w:tcBorders>
          </w:tcPr>
          <w:p w14:paraId="739D9BBC"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gridSpan w:val="2"/>
          </w:tcPr>
          <w:p w14:paraId="006C6746"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Borders>
              <w:top w:val="single" w:sz="4" w:space="0" w:color="auto"/>
            </w:tcBorders>
          </w:tcPr>
          <w:p w14:paraId="59C2922A"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B3261C" w14:paraId="639FE55A" w14:textId="77777777" w:rsidTr="00F63D78">
        <w:trPr>
          <w:trHeight w:val="255"/>
        </w:trPr>
        <w:tc>
          <w:tcPr>
            <w:tcW w:w="6520" w:type="dxa"/>
            <w:gridSpan w:val="2"/>
          </w:tcPr>
          <w:p w14:paraId="571183B5" w14:textId="77777777" w:rsidR="00900FEA" w:rsidRPr="00B3261C" w:rsidRDefault="00900FEA" w:rsidP="00F63D78">
            <w:pPr>
              <w:spacing w:line="240" w:lineRule="atLeast"/>
              <w:ind w:right="-18" w:firstLine="33"/>
              <w:rPr>
                <w:sz w:val="18"/>
                <w:szCs w:val="16"/>
              </w:rPr>
            </w:pPr>
          </w:p>
        </w:tc>
        <w:tc>
          <w:tcPr>
            <w:tcW w:w="1214" w:type="dxa"/>
            <w:gridSpan w:val="2"/>
          </w:tcPr>
          <w:p w14:paraId="55F698FC" w14:textId="77777777" w:rsidR="00900FEA" w:rsidRPr="00B3261C" w:rsidRDefault="00900FEA" w:rsidP="00900FEA">
            <w:pPr>
              <w:pStyle w:val="3"/>
              <w:tabs>
                <w:tab w:val="clear" w:pos="360"/>
                <w:tab w:val="clear" w:pos="720"/>
                <w:tab w:val="decimal" w:pos="972"/>
              </w:tabs>
              <w:spacing w:line="240" w:lineRule="atLeast"/>
              <w:ind w:left="-108" w:right="-108"/>
              <w:rPr>
                <w:rFonts w:cs="Times New Roman"/>
                <w:sz w:val="18"/>
                <w:szCs w:val="16"/>
                <w:lang w:val="en-US"/>
              </w:rPr>
            </w:pPr>
          </w:p>
        </w:tc>
        <w:tc>
          <w:tcPr>
            <w:tcW w:w="269" w:type="dxa"/>
            <w:gridSpan w:val="2"/>
          </w:tcPr>
          <w:p w14:paraId="7057DA67" w14:textId="77777777" w:rsidR="00900FEA" w:rsidRPr="00B3261C" w:rsidRDefault="00900FEA" w:rsidP="00900FEA">
            <w:pPr>
              <w:pStyle w:val="3"/>
              <w:tabs>
                <w:tab w:val="clear" w:pos="360"/>
                <w:tab w:val="clear" w:pos="720"/>
                <w:tab w:val="decimal" w:pos="972"/>
              </w:tabs>
              <w:spacing w:line="240" w:lineRule="atLeast"/>
              <w:ind w:left="-108" w:right="-108"/>
              <w:rPr>
                <w:rFonts w:cs="Times New Roman"/>
                <w:sz w:val="18"/>
                <w:szCs w:val="16"/>
                <w:lang w:val="en-US"/>
              </w:rPr>
            </w:pPr>
          </w:p>
        </w:tc>
        <w:tc>
          <w:tcPr>
            <w:tcW w:w="1244" w:type="dxa"/>
          </w:tcPr>
          <w:p w14:paraId="75629FF8" w14:textId="77777777" w:rsidR="00900FEA" w:rsidRPr="00B3261C" w:rsidRDefault="00900FEA" w:rsidP="00900FEA">
            <w:pPr>
              <w:pStyle w:val="3"/>
              <w:tabs>
                <w:tab w:val="clear" w:pos="360"/>
                <w:tab w:val="clear" w:pos="720"/>
                <w:tab w:val="decimal" w:pos="972"/>
              </w:tabs>
              <w:spacing w:line="240" w:lineRule="atLeast"/>
              <w:ind w:left="-108" w:right="-108"/>
              <w:rPr>
                <w:rFonts w:cs="Times New Roman"/>
                <w:sz w:val="18"/>
                <w:szCs w:val="16"/>
                <w:lang w:val="en-US"/>
              </w:rPr>
            </w:pPr>
          </w:p>
        </w:tc>
      </w:tr>
      <w:tr w:rsidR="00900FEA" w:rsidRPr="00530247" w14:paraId="2CA27799" w14:textId="77777777" w:rsidTr="00F63D78">
        <w:trPr>
          <w:trHeight w:val="255"/>
        </w:trPr>
        <w:tc>
          <w:tcPr>
            <w:tcW w:w="6520" w:type="dxa"/>
            <w:gridSpan w:val="2"/>
          </w:tcPr>
          <w:p w14:paraId="082E9C12" w14:textId="77777777" w:rsidR="00900FEA" w:rsidRPr="00530247" w:rsidRDefault="00900FEA" w:rsidP="00F63D78">
            <w:pPr>
              <w:spacing w:line="240" w:lineRule="atLeast"/>
              <w:ind w:right="-18" w:firstLine="33"/>
              <w:rPr>
                <w:b/>
                <w:bCs/>
                <w:szCs w:val="22"/>
                <w:lang w:val="en-US"/>
              </w:rPr>
            </w:pPr>
            <w:r w:rsidRPr="00530247">
              <w:rPr>
                <w:b/>
                <w:bCs/>
                <w:szCs w:val="22"/>
              </w:rPr>
              <w:t>Other</w:t>
            </w:r>
            <w:r w:rsidRPr="00530247">
              <w:rPr>
                <w:b/>
                <w:bCs/>
                <w:szCs w:val="22"/>
                <w:lang w:val="en-US"/>
              </w:rPr>
              <w:t xml:space="preserve"> </w:t>
            </w:r>
            <w:r w:rsidRPr="00530247">
              <w:rPr>
                <w:b/>
                <w:bCs/>
                <w:szCs w:val="22"/>
              </w:rPr>
              <w:t>companies</w:t>
            </w:r>
          </w:p>
        </w:tc>
        <w:tc>
          <w:tcPr>
            <w:tcW w:w="1214" w:type="dxa"/>
            <w:gridSpan w:val="2"/>
          </w:tcPr>
          <w:p w14:paraId="7F26010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gridSpan w:val="2"/>
          </w:tcPr>
          <w:p w14:paraId="7001727B"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0291C0EA"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6132E64B" w14:textId="77777777" w:rsidTr="00F63D78">
        <w:trPr>
          <w:trHeight w:val="255"/>
        </w:trPr>
        <w:tc>
          <w:tcPr>
            <w:tcW w:w="6520" w:type="dxa"/>
            <w:gridSpan w:val="2"/>
          </w:tcPr>
          <w:p w14:paraId="6FD2F0F6" w14:textId="77777777" w:rsidR="00900FEA" w:rsidRPr="00530247" w:rsidRDefault="00900FEA" w:rsidP="00F63D78">
            <w:pPr>
              <w:spacing w:line="240" w:lineRule="atLeast"/>
              <w:ind w:right="-18" w:firstLine="33"/>
              <w:rPr>
                <w:szCs w:val="22"/>
              </w:rPr>
            </w:pPr>
            <w:r w:rsidRPr="00530247">
              <w:rPr>
                <w:szCs w:val="22"/>
              </w:rPr>
              <w:t>Within</w:t>
            </w:r>
            <w:r w:rsidRPr="00530247">
              <w:rPr>
                <w:szCs w:val="22"/>
                <w:lang w:val="en-US"/>
              </w:rPr>
              <w:t xml:space="preserve"> </w:t>
            </w:r>
            <w:r w:rsidRPr="00530247">
              <w:rPr>
                <w:szCs w:val="22"/>
              </w:rPr>
              <w:t>credit</w:t>
            </w:r>
            <w:r w:rsidRPr="00530247">
              <w:rPr>
                <w:szCs w:val="22"/>
                <w:lang w:val="en-US"/>
              </w:rPr>
              <w:t xml:space="preserve"> </w:t>
            </w:r>
            <w:r w:rsidRPr="00530247">
              <w:rPr>
                <w:szCs w:val="22"/>
              </w:rPr>
              <w:t>terms</w:t>
            </w:r>
          </w:p>
        </w:tc>
        <w:tc>
          <w:tcPr>
            <w:tcW w:w="1214" w:type="dxa"/>
            <w:gridSpan w:val="2"/>
          </w:tcPr>
          <w:p w14:paraId="0A73100C" w14:textId="02786E5E"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37,559</w:t>
            </w:r>
          </w:p>
        </w:tc>
        <w:tc>
          <w:tcPr>
            <w:tcW w:w="269" w:type="dxa"/>
            <w:gridSpan w:val="2"/>
          </w:tcPr>
          <w:p w14:paraId="7B3B477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2C30A4E6"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35,796</w:t>
            </w:r>
          </w:p>
        </w:tc>
      </w:tr>
      <w:tr w:rsidR="00900FEA" w:rsidRPr="00530247" w14:paraId="1CA80C47" w14:textId="77777777" w:rsidTr="00F63D78">
        <w:trPr>
          <w:trHeight w:val="255"/>
        </w:trPr>
        <w:tc>
          <w:tcPr>
            <w:tcW w:w="6520" w:type="dxa"/>
            <w:gridSpan w:val="2"/>
          </w:tcPr>
          <w:p w14:paraId="78B9A3CF" w14:textId="77777777" w:rsidR="00900FEA" w:rsidRPr="00530247" w:rsidRDefault="00900FEA" w:rsidP="00F63D78">
            <w:pPr>
              <w:spacing w:line="240" w:lineRule="atLeast"/>
              <w:ind w:right="-18" w:firstLine="33"/>
              <w:rPr>
                <w:szCs w:val="22"/>
              </w:rPr>
            </w:pPr>
            <w:r w:rsidRPr="00530247">
              <w:rPr>
                <w:szCs w:val="22"/>
              </w:rPr>
              <w:t>Overdue:</w:t>
            </w:r>
          </w:p>
        </w:tc>
        <w:tc>
          <w:tcPr>
            <w:tcW w:w="1214" w:type="dxa"/>
            <w:gridSpan w:val="2"/>
          </w:tcPr>
          <w:p w14:paraId="04CE30DE"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269" w:type="dxa"/>
            <w:gridSpan w:val="2"/>
          </w:tcPr>
          <w:p w14:paraId="75356114"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1BDA3175"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r>
      <w:tr w:rsidR="00900FEA" w:rsidRPr="00530247" w14:paraId="00FB6306" w14:textId="77777777" w:rsidTr="00F63D78">
        <w:trPr>
          <w:trHeight w:val="255"/>
        </w:trPr>
        <w:tc>
          <w:tcPr>
            <w:tcW w:w="6520" w:type="dxa"/>
            <w:gridSpan w:val="2"/>
          </w:tcPr>
          <w:p w14:paraId="75EBD12A"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Less</w:t>
            </w:r>
            <w:r w:rsidRPr="00530247">
              <w:rPr>
                <w:szCs w:val="22"/>
                <w:lang w:val="en-US"/>
              </w:rPr>
              <w:t xml:space="preserve"> </w:t>
            </w:r>
            <w:r w:rsidRPr="00530247">
              <w:rPr>
                <w:szCs w:val="22"/>
              </w:rPr>
              <w:t>than</w:t>
            </w:r>
            <w:r w:rsidRPr="00530247">
              <w:rPr>
                <w:szCs w:val="22"/>
                <w:lang w:val="en-US"/>
              </w:rPr>
              <w:t xml:space="preserve"> 3 </w:t>
            </w:r>
            <w:r w:rsidRPr="00530247">
              <w:rPr>
                <w:szCs w:val="22"/>
              </w:rPr>
              <w:t>months</w:t>
            </w:r>
          </w:p>
        </w:tc>
        <w:tc>
          <w:tcPr>
            <w:tcW w:w="1214" w:type="dxa"/>
            <w:gridSpan w:val="2"/>
          </w:tcPr>
          <w:p w14:paraId="72C41C22" w14:textId="25A52A4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4,637</w:t>
            </w:r>
          </w:p>
        </w:tc>
        <w:tc>
          <w:tcPr>
            <w:tcW w:w="269" w:type="dxa"/>
            <w:gridSpan w:val="2"/>
          </w:tcPr>
          <w:p w14:paraId="6878497F"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69A884CC"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3,62</w:t>
            </w:r>
            <w:r>
              <w:rPr>
                <w:rFonts w:cs="Times New Roman"/>
                <w:lang w:val="en-US"/>
              </w:rPr>
              <w:t>8</w:t>
            </w:r>
          </w:p>
        </w:tc>
      </w:tr>
      <w:tr w:rsidR="00900FEA" w:rsidRPr="00530247" w14:paraId="4B2A3D68" w14:textId="77777777" w:rsidTr="00F63D78">
        <w:trPr>
          <w:trHeight w:val="255"/>
        </w:trPr>
        <w:tc>
          <w:tcPr>
            <w:tcW w:w="6520" w:type="dxa"/>
            <w:gridSpan w:val="2"/>
          </w:tcPr>
          <w:p w14:paraId="471299A6" w14:textId="77777777" w:rsidR="00900FEA" w:rsidRPr="00530247" w:rsidRDefault="00900FEA" w:rsidP="00F63D78">
            <w:pPr>
              <w:spacing w:line="240" w:lineRule="atLeast"/>
              <w:ind w:right="-18" w:firstLine="33"/>
              <w:rPr>
                <w:szCs w:val="22"/>
              </w:rPr>
            </w:pPr>
            <w:r w:rsidRPr="00530247">
              <w:rPr>
                <w:szCs w:val="22"/>
                <w:lang w:val="en-US"/>
              </w:rPr>
              <w:t xml:space="preserve">   3 </w:t>
            </w:r>
            <w:r w:rsidRPr="00530247">
              <w:rPr>
                <w:szCs w:val="22"/>
              </w:rPr>
              <w:t>-</w:t>
            </w:r>
            <w:r w:rsidRPr="00530247">
              <w:rPr>
                <w:szCs w:val="22"/>
                <w:lang w:val="en-US"/>
              </w:rPr>
              <w:t xml:space="preserve"> 6 </w:t>
            </w:r>
            <w:r w:rsidRPr="00530247">
              <w:rPr>
                <w:szCs w:val="22"/>
              </w:rPr>
              <w:t>months</w:t>
            </w:r>
          </w:p>
        </w:tc>
        <w:tc>
          <w:tcPr>
            <w:tcW w:w="1214" w:type="dxa"/>
            <w:gridSpan w:val="2"/>
          </w:tcPr>
          <w:p w14:paraId="2F9D3F30" w14:textId="5945B8B1"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726</w:t>
            </w:r>
          </w:p>
        </w:tc>
        <w:tc>
          <w:tcPr>
            <w:tcW w:w="269" w:type="dxa"/>
            <w:gridSpan w:val="2"/>
          </w:tcPr>
          <w:p w14:paraId="3E8DD720"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6282B36D"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71</w:t>
            </w:r>
            <w:r>
              <w:rPr>
                <w:rFonts w:cs="Times New Roman"/>
                <w:lang w:val="en-US"/>
              </w:rPr>
              <w:t>5</w:t>
            </w:r>
          </w:p>
        </w:tc>
      </w:tr>
      <w:tr w:rsidR="00900FEA" w:rsidRPr="00530247" w14:paraId="30B0E8FE" w14:textId="77777777" w:rsidTr="00F63D78">
        <w:trPr>
          <w:trHeight w:val="255"/>
        </w:trPr>
        <w:tc>
          <w:tcPr>
            <w:tcW w:w="6520" w:type="dxa"/>
            <w:gridSpan w:val="2"/>
          </w:tcPr>
          <w:p w14:paraId="2E828C55"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6 </w:t>
            </w:r>
            <w:r w:rsidRPr="00530247">
              <w:rPr>
                <w:szCs w:val="22"/>
              </w:rPr>
              <w:t>-</w:t>
            </w:r>
            <w:r w:rsidRPr="00530247">
              <w:rPr>
                <w:szCs w:val="22"/>
                <w:lang w:val="en-US"/>
              </w:rPr>
              <w:t xml:space="preserve"> 12 </w:t>
            </w:r>
            <w:r w:rsidRPr="00530247">
              <w:rPr>
                <w:szCs w:val="22"/>
              </w:rPr>
              <w:t>months</w:t>
            </w:r>
          </w:p>
        </w:tc>
        <w:tc>
          <w:tcPr>
            <w:tcW w:w="1214" w:type="dxa"/>
            <w:gridSpan w:val="2"/>
          </w:tcPr>
          <w:p w14:paraId="614E72A4" w14:textId="03B362C3"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851</w:t>
            </w:r>
          </w:p>
        </w:tc>
        <w:tc>
          <w:tcPr>
            <w:tcW w:w="269" w:type="dxa"/>
            <w:gridSpan w:val="2"/>
          </w:tcPr>
          <w:p w14:paraId="1990EEA6"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Pr>
          <w:p w14:paraId="68200D73"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826</w:t>
            </w:r>
          </w:p>
        </w:tc>
      </w:tr>
      <w:tr w:rsidR="00900FEA" w:rsidRPr="00530247" w14:paraId="62C74458" w14:textId="77777777" w:rsidTr="00F63D78">
        <w:trPr>
          <w:trHeight w:val="255"/>
        </w:trPr>
        <w:tc>
          <w:tcPr>
            <w:tcW w:w="6520" w:type="dxa"/>
            <w:gridSpan w:val="2"/>
          </w:tcPr>
          <w:p w14:paraId="0DE7278D" w14:textId="77777777" w:rsidR="00900FEA" w:rsidRPr="00530247" w:rsidRDefault="00900FEA" w:rsidP="00F63D78">
            <w:pPr>
              <w:spacing w:line="240" w:lineRule="atLeast"/>
              <w:ind w:right="-18" w:firstLine="33"/>
              <w:rPr>
                <w:szCs w:val="22"/>
              </w:rPr>
            </w:pPr>
            <w:r w:rsidRPr="00530247">
              <w:rPr>
                <w:szCs w:val="22"/>
                <w:lang w:val="en-US"/>
              </w:rPr>
              <w:t xml:space="preserve">   </w:t>
            </w:r>
            <w:r w:rsidRPr="00530247">
              <w:rPr>
                <w:szCs w:val="22"/>
              </w:rPr>
              <w:t>Over</w:t>
            </w:r>
            <w:r w:rsidRPr="00530247">
              <w:rPr>
                <w:szCs w:val="22"/>
                <w:lang w:val="en-US"/>
              </w:rPr>
              <w:t xml:space="preserve"> 12 </w:t>
            </w:r>
            <w:r w:rsidRPr="00530247">
              <w:rPr>
                <w:szCs w:val="22"/>
              </w:rPr>
              <w:t>months</w:t>
            </w:r>
          </w:p>
        </w:tc>
        <w:tc>
          <w:tcPr>
            <w:tcW w:w="1214" w:type="dxa"/>
            <w:gridSpan w:val="2"/>
            <w:tcBorders>
              <w:bottom w:val="single" w:sz="4" w:space="0" w:color="auto"/>
            </w:tcBorders>
          </w:tcPr>
          <w:p w14:paraId="77E50670" w14:textId="24F25F0D"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1,196</w:t>
            </w:r>
          </w:p>
        </w:tc>
        <w:tc>
          <w:tcPr>
            <w:tcW w:w="269" w:type="dxa"/>
            <w:gridSpan w:val="2"/>
          </w:tcPr>
          <w:p w14:paraId="2834FC10"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244" w:type="dxa"/>
            <w:tcBorders>
              <w:bottom w:val="single" w:sz="4" w:space="0" w:color="auto"/>
            </w:tcBorders>
          </w:tcPr>
          <w:p w14:paraId="13B6B194"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971</w:t>
            </w:r>
          </w:p>
        </w:tc>
      </w:tr>
      <w:tr w:rsidR="00900FEA" w:rsidRPr="00530247" w14:paraId="2FB265CE" w14:textId="77777777" w:rsidTr="00F63D78">
        <w:trPr>
          <w:trHeight w:val="255"/>
        </w:trPr>
        <w:tc>
          <w:tcPr>
            <w:tcW w:w="6520" w:type="dxa"/>
            <w:gridSpan w:val="2"/>
          </w:tcPr>
          <w:p w14:paraId="1195CC0C" w14:textId="77777777" w:rsidR="00900FEA" w:rsidRPr="00530247" w:rsidRDefault="00900FEA" w:rsidP="00F63D78">
            <w:pPr>
              <w:pStyle w:val="Header"/>
              <w:spacing w:line="240" w:lineRule="atLeast"/>
              <w:ind w:firstLine="33"/>
              <w:jc w:val="left"/>
              <w:rPr>
                <w:sz w:val="22"/>
                <w:szCs w:val="22"/>
                <w:lang w:val="en-US"/>
              </w:rPr>
            </w:pPr>
          </w:p>
        </w:tc>
        <w:tc>
          <w:tcPr>
            <w:tcW w:w="1214" w:type="dxa"/>
            <w:gridSpan w:val="2"/>
            <w:tcBorders>
              <w:top w:val="single" w:sz="4" w:space="0" w:color="auto"/>
            </w:tcBorders>
          </w:tcPr>
          <w:p w14:paraId="3AC1A74D" w14:textId="34C1488B" w:rsidR="00900FEA" w:rsidRPr="00530247" w:rsidRDefault="00900FEA" w:rsidP="00900FEA">
            <w:pPr>
              <w:pStyle w:val="3"/>
              <w:tabs>
                <w:tab w:val="clear" w:pos="360"/>
                <w:tab w:val="clear" w:pos="720"/>
                <w:tab w:val="decimal" w:pos="972"/>
              </w:tabs>
              <w:spacing w:line="240" w:lineRule="atLeast"/>
              <w:ind w:left="-108" w:right="-108"/>
              <w:rPr>
                <w:rFonts w:cs="Times New Roman"/>
                <w:cs/>
                <w:lang w:val="en-US"/>
              </w:rPr>
            </w:pPr>
            <w:r>
              <w:rPr>
                <w:rFonts w:cs="Times New Roman"/>
                <w:lang w:val="en-US"/>
              </w:rPr>
              <w:t>44,969</w:t>
            </w:r>
          </w:p>
        </w:tc>
        <w:tc>
          <w:tcPr>
            <w:tcW w:w="269" w:type="dxa"/>
            <w:gridSpan w:val="2"/>
          </w:tcPr>
          <w:p w14:paraId="323BFEA1"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Borders>
              <w:top w:val="single" w:sz="4" w:space="0" w:color="auto"/>
            </w:tcBorders>
          </w:tcPr>
          <w:p w14:paraId="42A42F2B"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cs/>
                <w:lang w:val="en-US"/>
              </w:rPr>
            </w:pPr>
            <w:r w:rsidRPr="00530247">
              <w:rPr>
                <w:rFonts w:cs="Times New Roman"/>
                <w:lang w:val="en-US"/>
              </w:rPr>
              <w:t>41,936</w:t>
            </w:r>
          </w:p>
        </w:tc>
      </w:tr>
      <w:tr w:rsidR="00900FEA" w:rsidRPr="00530247" w14:paraId="643B6CD1" w14:textId="77777777" w:rsidTr="00F63D78">
        <w:trPr>
          <w:trHeight w:val="255"/>
        </w:trPr>
        <w:tc>
          <w:tcPr>
            <w:tcW w:w="6520" w:type="dxa"/>
            <w:gridSpan w:val="2"/>
          </w:tcPr>
          <w:p w14:paraId="69F859DD" w14:textId="77777777" w:rsidR="00900FEA" w:rsidRPr="00530247" w:rsidRDefault="00900FEA" w:rsidP="00F63D78">
            <w:pPr>
              <w:pStyle w:val="Header"/>
              <w:spacing w:line="240" w:lineRule="atLeast"/>
              <w:ind w:firstLine="33"/>
              <w:jc w:val="left"/>
              <w:rPr>
                <w:i w:val="0"/>
                <w:iCs/>
                <w:sz w:val="22"/>
                <w:szCs w:val="22"/>
              </w:rPr>
            </w:pPr>
            <w:r w:rsidRPr="00530247">
              <w:rPr>
                <w:sz w:val="22"/>
                <w:szCs w:val="22"/>
              </w:rPr>
              <w:t>Less</w:t>
            </w:r>
            <w:r w:rsidRPr="00530247">
              <w:rPr>
                <w:sz w:val="22"/>
                <w:szCs w:val="22"/>
                <w:lang w:val="en-US"/>
              </w:rPr>
              <w:t xml:space="preserve">  </w:t>
            </w:r>
            <w:r w:rsidRPr="00530247">
              <w:rPr>
                <w:i w:val="0"/>
                <w:iCs/>
                <w:sz w:val="22"/>
                <w:szCs w:val="22"/>
              </w:rPr>
              <w:t>allowance</w:t>
            </w:r>
            <w:r w:rsidRPr="00530247">
              <w:rPr>
                <w:i w:val="0"/>
                <w:iCs/>
                <w:sz w:val="22"/>
                <w:szCs w:val="22"/>
                <w:lang w:val="en-US"/>
              </w:rPr>
              <w:t xml:space="preserve"> </w:t>
            </w:r>
            <w:r w:rsidRPr="00530247">
              <w:rPr>
                <w:i w:val="0"/>
                <w:iCs/>
                <w:sz w:val="22"/>
                <w:szCs w:val="22"/>
              </w:rPr>
              <w:t>for</w:t>
            </w:r>
            <w:r w:rsidRPr="00530247">
              <w:rPr>
                <w:i w:val="0"/>
                <w:iCs/>
                <w:sz w:val="22"/>
                <w:szCs w:val="22"/>
                <w:lang w:val="en-US"/>
              </w:rPr>
              <w:t xml:space="preserve"> </w:t>
            </w:r>
            <w:r w:rsidRPr="00530247">
              <w:rPr>
                <w:i w:val="0"/>
                <w:iCs/>
                <w:sz w:val="22"/>
                <w:szCs w:val="22"/>
              </w:rPr>
              <w:t>doubtful</w:t>
            </w:r>
            <w:r w:rsidRPr="00530247">
              <w:rPr>
                <w:i w:val="0"/>
                <w:iCs/>
                <w:sz w:val="22"/>
                <w:szCs w:val="22"/>
                <w:lang w:val="en-US"/>
              </w:rPr>
              <w:t xml:space="preserve"> </w:t>
            </w:r>
            <w:r w:rsidRPr="00530247">
              <w:rPr>
                <w:i w:val="0"/>
                <w:iCs/>
                <w:sz w:val="22"/>
                <w:szCs w:val="22"/>
              </w:rPr>
              <w:t>accounts</w:t>
            </w:r>
          </w:p>
        </w:tc>
        <w:tc>
          <w:tcPr>
            <w:tcW w:w="1214" w:type="dxa"/>
            <w:gridSpan w:val="2"/>
            <w:tcBorders>
              <w:bottom w:val="single" w:sz="4" w:space="0" w:color="auto"/>
            </w:tcBorders>
          </w:tcPr>
          <w:p w14:paraId="779C5ECE" w14:textId="7779DB4F"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Pr>
                <w:rFonts w:cs="Times New Roman"/>
                <w:lang w:val="en-US"/>
              </w:rPr>
              <w:t>(975)</w:t>
            </w:r>
          </w:p>
        </w:tc>
        <w:tc>
          <w:tcPr>
            <w:tcW w:w="269" w:type="dxa"/>
            <w:gridSpan w:val="2"/>
          </w:tcPr>
          <w:p w14:paraId="44EDF7C7"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p>
        </w:tc>
        <w:tc>
          <w:tcPr>
            <w:tcW w:w="1244" w:type="dxa"/>
            <w:tcBorders>
              <w:bottom w:val="single" w:sz="4" w:space="0" w:color="auto"/>
            </w:tcBorders>
          </w:tcPr>
          <w:p w14:paraId="78475958"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lang w:val="en-US"/>
              </w:rPr>
            </w:pPr>
            <w:r w:rsidRPr="00530247">
              <w:rPr>
                <w:rFonts w:cs="Times New Roman"/>
                <w:lang w:val="en-US"/>
              </w:rPr>
              <w:t>(911)</w:t>
            </w:r>
          </w:p>
        </w:tc>
      </w:tr>
      <w:tr w:rsidR="00900FEA" w:rsidRPr="00530247" w14:paraId="31994CE3" w14:textId="77777777" w:rsidTr="00F63D78">
        <w:trPr>
          <w:trHeight w:val="255"/>
        </w:trPr>
        <w:tc>
          <w:tcPr>
            <w:tcW w:w="6520" w:type="dxa"/>
            <w:gridSpan w:val="2"/>
          </w:tcPr>
          <w:p w14:paraId="56CA84D6" w14:textId="77777777" w:rsidR="00900FEA" w:rsidRPr="00530247" w:rsidRDefault="00900FEA" w:rsidP="00F63D78">
            <w:pPr>
              <w:spacing w:line="240" w:lineRule="atLeast"/>
              <w:ind w:firstLine="33"/>
              <w:rPr>
                <w:b/>
                <w:bCs/>
                <w:szCs w:val="22"/>
              </w:rPr>
            </w:pPr>
            <w:r w:rsidRPr="00530247">
              <w:rPr>
                <w:b/>
                <w:bCs/>
                <w:szCs w:val="22"/>
              </w:rPr>
              <w:t>Net</w:t>
            </w:r>
          </w:p>
        </w:tc>
        <w:tc>
          <w:tcPr>
            <w:tcW w:w="1214" w:type="dxa"/>
            <w:gridSpan w:val="2"/>
            <w:tcBorders>
              <w:top w:val="single" w:sz="4" w:space="0" w:color="auto"/>
              <w:bottom w:val="single" w:sz="4" w:space="0" w:color="auto"/>
            </w:tcBorders>
          </w:tcPr>
          <w:p w14:paraId="3256E9B3" w14:textId="1731FFAC"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43,994</w:t>
            </w:r>
          </w:p>
        </w:tc>
        <w:tc>
          <w:tcPr>
            <w:tcW w:w="269" w:type="dxa"/>
            <w:gridSpan w:val="2"/>
          </w:tcPr>
          <w:p w14:paraId="4B503757"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244" w:type="dxa"/>
            <w:tcBorders>
              <w:top w:val="single" w:sz="4" w:space="0" w:color="auto"/>
              <w:bottom w:val="single" w:sz="4" w:space="0" w:color="auto"/>
            </w:tcBorders>
          </w:tcPr>
          <w:p w14:paraId="5F67F11A"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r w:rsidRPr="00530247">
              <w:rPr>
                <w:rFonts w:cs="Times New Roman"/>
                <w:b/>
                <w:bCs/>
                <w:lang w:val="en-US"/>
              </w:rPr>
              <w:t>41,025</w:t>
            </w:r>
          </w:p>
        </w:tc>
      </w:tr>
      <w:tr w:rsidR="00900FEA" w:rsidRPr="00530247" w14:paraId="021D47EB" w14:textId="77777777" w:rsidTr="00F63D78">
        <w:trPr>
          <w:trHeight w:val="255"/>
        </w:trPr>
        <w:tc>
          <w:tcPr>
            <w:tcW w:w="6520" w:type="dxa"/>
            <w:gridSpan w:val="2"/>
          </w:tcPr>
          <w:p w14:paraId="61275D28" w14:textId="77777777" w:rsidR="00900FEA" w:rsidRPr="00530247" w:rsidRDefault="00900FEA" w:rsidP="00F63D78">
            <w:pPr>
              <w:spacing w:line="240" w:lineRule="atLeast"/>
              <w:ind w:firstLine="33"/>
              <w:rPr>
                <w:b/>
                <w:bCs/>
                <w:szCs w:val="22"/>
              </w:rPr>
            </w:pPr>
            <w:r w:rsidRPr="00530247">
              <w:rPr>
                <w:b/>
                <w:bCs/>
                <w:szCs w:val="22"/>
              </w:rPr>
              <w:t>Total</w:t>
            </w:r>
          </w:p>
        </w:tc>
        <w:tc>
          <w:tcPr>
            <w:tcW w:w="1214" w:type="dxa"/>
            <w:gridSpan w:val="2"/>
            <w:tcBorders>
              <w:top w:val="single" w:sz="4" w:space="0" w:color="auto"/>
              <w:bottom w:val="double" w:sz="4" w:space="0" w:color="auto"/>
            </w:tcBorders>
          </w:tcPr>
          <w:p w14:paraId="3E2DA651" w14:textId="69EE9C69"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r>
              <w:rPr>
                <w:rFonts w:cs="Times New Roman"/>
                <w:b/>
                <w:bCs/>
                <w:lang w:val="en-US"/>
              </w:rPr>
              <w:t>49,766</w:t>
            </w:r>
          </w:p>
        </w:tc>
        <w:tc>
          <w:tcPr>
            <w:tcW w:w="269" w:type="dxa"/>
            <w:gridSpan w:val="2"/>
          </w:tcPr>
          <w:p w14:paraId="785242A5"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p>
        </w:tc>
        <w:tc>
          <w:tcPr>
            <w:tcW w:w="1244" w:type="dxa"/>
            <w:tcBorders>
              <w:top w:val="single" w:sz="4" w:space="0" w:color="auto"/>
              <w:bottom w:val="double" w:sz="4" w:space="0" w:color="auto"/>
            </w:tcBorders>
          </w:tcPr>
          <w:p w14:paraId="06D3B040" w14:textId="77777777" w:rsidR="00900FEA" w:rsidRPr="00530247" w:rsidRDefault="00900FEA" w:rsidP="00900FEA">
            <w:pPr>
              <w:pStyle w:val="3"/>
              <w:tabs>
                <w:tab w:val="clear" w:pos="360"/>
                <w:tab w:val="clear" w:pos="720"/>
                <w:tab w:val="decimal" w:pos="972"/>
              </w:tabs>
              <w:spacing w:line="240" w:lineRule="atLeast"/>
              <w:ind w:left="-108" w:right="-108"/>
              <w:rPr>
                <w:rFonts w:cs="Times New Roman"/>
                <w:b/>
                <w:bCs/>
                <w:lang w:val="en-US"/>
              </w:rPr>
            </w:pPr>
            <w:r w:rsidRPr="00530247">
              <w:rPr>
                <w:rFonts w:cs="Times New Roman"/>
                <w:b/>
                <w:bCs/>
                <w:lang w:val="en-US"/>
              </w:rPr>
              <w:t>46,772</w:t>
            </w:r>
          </w:p>
        </w:tc>
      </w:tr>
    </w:tbl>
    <w:p w14:paraId="385CAC7B" w14:textId="77777777" w:rsidR="00D74A07" w:rsidRPr="00256311" w:rsidRDefault="00D74A07" w:rsidP="00B3261C">
      <w:pPr>
        <w:spacing w:line="240" w:lineRule="auto"/>
        <w:ind w:left="130" w:firstLine="432"/>
        <w:jc w:val="thaiDistribute"/>
        <w:rPr>
          <w:szCs w:val="22"/>
        </w:rPr>
      </w:pPr>
    </w:p>
    <w:p w14:paraId="5651C7AC" w14:textId="77777777" w:rsidR="00082C73" w:rsidRDefault="003C3C3B" w:rsidP="00B3261C">
      <w:pPr>
        <w:spacing w:line="240" w:lineRule="atLeast"/>
        <w:ind w:left="130" w:firstLine="432"/>
        <w:jc w:val="thaiDistribute"/>
        <w:rPr>
          <w:szCs w:val="22"/>
        </w:rPr>
      </w:pPr>
      <w:r w:rsidRPr="00530247">
        <w:rPr>
          <w:szCs w:val="22"/>
        </w:rPr>
        <w:t>The</w:t>
      </w:r>
      <w:r w:rsidR="007B1DB2" w:rsidRPr="00530247">
        <w:rPr>
          <w:szCs w:val="22"/>
          <w:lang w:val="en-US"/>
        </w:rPr>
        <w:t xml:space="preserve"> </w:t>
      </w:r>
      <w:r w:rsidRPr="00530247">
        <w:rPr>
          <w:szCs w:val="22"/>
        </w:rPr>
        <w:t>normal</w:t>
      </w:r>
      <w:r w:rsidR="007B1DB2" w:rsidRPr="00530247">
        <w:rPr>
          <w:szCs w:val="22"/>
          <w:lang w:val="en-US"/>
        </w:rPr>
        <w:t xml:space="preserve"> </w:t>
      </w:r>
      <w:r w:rsidRPr="00530247">
        <w:rPr>
          <w:szCs w:val="22"/>
        </w:rPr>
        <w:t>credit</w:t>
      </w:r>
      <w:r w:rsidR="007B1DB2" w:rsidRPr="00530247">
        <w:rPr>
          <w:szCs w:val="22"/>
          <w:lang w:val="en-US"/>
        </w:rPr>
        <w:t xml:space="preserve"> </w:t>
      </w:r>
      <w:r w:rsidRPr="00530247">
        <w:rPr>
          <w:szCs w:val="22"/>
        </w:rPr>
        <w:t>term</w:t>
      </w:r>
      <w:r w:rsidR="007B1DB2" w:rsidRPr="00530247">
        <w:rPr>
          <w:szCs w:val="22"/>
          <w:lang w:val="en-US"/>
        </w:rPr>
        <w:t xml:space="preserve"> </w:t>
      </w:r>
      <w:r w:rsidRPr="00530247">
        <w:rPr>
          <w:szCs w:val="22"/>
        </w:rPr>
        <w:t>granted</w:t>
      </w:r>
      <w:r w:rsidR="007B1DB2" w:rsidRPr="00530247">
        <w:rPr>
          <w:szCs w:val="22"/>
          <w:lang w:val="en-US"/>
        </w:rPr>
        <w:t xml:space="preserve"> </w:t>
      </w:r>
      <w:r w:rsidRPr="00530247">
        <w:rPr>
          <w:szCs w:val="22"/>
        </w:rPr>
        <w:t>by</w:t>
      </w:r>
      <w:r w:rsidR="007B1DB2" w:rsidRPr="00530247">
        <w:rPr>
          <w:szCs w:val="22"/>
          <w:lang w:val="en-US"/>
        </w:rPr>
        <w:t xml:space="preserve"> </w:t>
      </w:r>
      <w:r w:rsidRPr="00530247">
        <w:rPr>
          <w:szCs w:val="22"/>
        </w:rPr>
        <w:t>the</w:t>
      </w:r>
      <w:r w:rsidR="007B1DB2" w:rsidRPr="00530247">
        <w:rPr>
          <w:szCs w:val="22"/>
          <w:lang w:val="en-US"/>
        </w:rPr>
        <w:t xml:space="preserve"> </w:t>
      </w:r>
      <w:r w:rsidRPr="00530247">
        <w:rPr>
          <w:szCs w:val="22"/>
        </w:rPr>
        <w:t>Group</w:t>
      </w:r>
      <w:r w:rsidR="007B1DB2" w:rsidRPr="00530247">
        <w:rPr>
          <w:szCs w:val="22"/>
          <w:lang w:val="en-US"/>
        </w:rPr>
        <w:t xml:space="preserve"> </w:t>
      </w:r>
      <w:r w:rsidRPr="00530247">
        <w:rPr>
          <w:szCs w:val="22"/>
        </w:rPr>
        <w:t>is</w:t>
      </w:r>
      <w:r w:rsidR="007B1DB2" w:rsidRPr="00530247">
        <w:rPr>
          <w:szCs w:val="22"/>
          <w:lang w:val="en-US"/>
        </w:rPr>
        <w:t xml:space="preserve"> </w:t>
      </w:r>
      <w:r w:rsidR="00467F09" w:rsidRPr="00530247">
        <w:rPr>
          <w:szCs w:val="22"/>
        </w:rPr>
        <w:t>15</w:t>
      </w:r>
      <w:r w:rsidR="007B1DB2" w:rsidRPr="00530247">
        <w:rPr>
          <w:szCs w:val="22"/>
          <w:lang w:val="en-US"/>
        </w:rPr>
        <w:t xml:space="preserve"> </w:t>
      </w:r>
      <w:r w:rsidR="00733E96" w:rsidRPr="00530247">
        <w:rPr>
          <w:szCs w:val="22"/>
        </w:rPr>
        <w:t>-</w:t>
      </w:r>
      <w:r w:rsidR="007B1DB2" w:rsidRPr="00530247">
        <w:rPr>
          <w:szCs w:val="22"/>
          <w:lang w:val="en-US"/>
        </w:rPr>
        <w:t xml:space="preserve"> 90 </w:t>
      </w:r>
      <w:r w:rsidRPr="00530247">
        <w:rPr>
          <w:szCs w:val="22"/>
        </w:rPr>
        <w:t>days</w:t>
      </w:r>
      <w:r w:rsidR="00A93F2F" w:rsidRPr="00530247">
        <w:rPr>
          <w:szCs w:val="22"/>
        </w:rPr>
        <w:t>.</w:t>
      </w:r>
    </w:p>
    <w:p w14:paraId="789BECA3" w14:textId="77777777" w:rsidR="007777E3" w:rsidRDefault="007777E3" w:rsidP="00B3261C">
      <w:pPr>
        <w:spacing w:line="240" w:lineRule="atLeast"/>
        <w:ind w:left="130" w:firstLine="432"/>
        <w:jc w:val="thaiDistribute"/>
        <w:rPr>
          <w:szCs w:val="22"/>
        </w:rPr>
      </w:pPr>
    </w:p>
    <w:p w14:paraId="6F23DC2B" w14:textId="1FCC97D6" w:rsidR="00335449" w:rsidRDefault="003768AD" w:rsidP="007F17FA">
      <w:pPr>
        <w:pStyle w:val="Heading1"/>
        <w:tabs>
          <w:tab w:val="clear" w:pos="1134"/>
          <w:tab w:val="num" w:pos="567"/>
        </w:tabs>
      </w:pPr>
      <w:r w:rsidRPr="003768AD">
        <w:lastRenderedPageBreak/>
        <w:t>Current investments and investments held as available for sale</w:t>
      </w:r>
    </w:p>
    <w:tbl>
      <w:tblPr>
        <w:tblW w:w="9105" w:type="dxa"/>
        <w:tblInd w:w="534" w:type="dxa"/>
        <w:tblLayout w:type="fixed"/>
        <w:tblLook w:val="0000" w:firstRow="0" w:lastRow="0" w:firstColumn="0" w:lastColumn="0" w:noHBand="0" w:noVBand="0"/>
      </w:tblPr>
      <w:tblGrid>
        <w:gridCol w:w="6036"/>
        <w:gridCol w:w="1440"/>
        <w:gridCol w:w="236"/>
        <w:gridCol w:w="48"/>
        <w:gridCol w:w="1345"/>
      </w:tblGrid>
      <w:tr w:rsidR="00335449" w:rsidRPr="0044408F" w14:paraId="05B2443F" w14:textId="77777777" w:rsidTr="00F63D78">
        <w:trPr>
          <w:trHeight w:val="283"/>
        </w:trPr>
        <w:tc>
          <w:tcPr>
            <w:tcW w:w="6036" w:type="dxa"/>
            <w:vAlign w:val="center"/>
          </w:tcPr>
          <w:p w14:paraId="4DC25475" w14:textId="77777777" w:rsidR="00335449" w:rsidRPr="00536B45" w:rsidRDefault="00335449" w:rsidP="00335449">
            <w:pPr>
              <w:spacing w:line="240" w:lineRule="atLeast"/>
              <w:rPr>
                <w:rFonts w:cs="Times New Roman"/>
                <w:szCs w:val="22"/>
              </w:rPr>
            </w:pPr>
          </w:p>
        </w:tc>
        <w:tc>
          <w:tcPr>
            <w:tcW w:w="1440" w:type="dxa"/>
          </w:tcPr>
          <w:p w14:paraId="332EE9A4" w14:textId="77777777" w:rsidR="00335449" w:rsidRPr="00536B45" w:rsidRDefault="00335449" w:rsidP="00335449">
            <w:pPr>
              <w:spacing w:line="240" w:lineRule="atLeast"/>
              <w:ind w:left="-108" w:right="-108"/>
              <w:jc w:val="center"/>
              <w:rPr>
                <w:rFonts w:cs="Times New Roman"/>
                <w:szCs w:val="22"/>
              </w:rPr>
            </w:pPr>
            <w:r>
              <w:rPr>
                <w:rFonts w:cs="Times New Roman"/>
                <w:szCs w:val="22"/>
                <w:lang w:val="en-US"/>
              </w:rPr>
              <w:t>31 March</w:t>
            </w:r>
          </w:p>
        </w:tc>
        <w:tc>
          <w:tcPr>
            <w:tcW w:w="284" w:type="dxa"/>
            <w:gridSpan w:val="2"/>
          </w:tcPr>
          <w:p w14:paraId="29C609F4" w14:textId="77777777" w:rsidR="00335449" w:rsidRPr="00536B45" w:rsidRDefault="00335449" w:rsidP="00335449">
            <w:pPr>
              <w:spacing w:line="240" w:lineRule="atLeast"/>
              <w:jc w:val="center"/>
              <w:rPr>
                <w:rFonts w:cs="Times New Roman"/>
                <w:szCs w:val="22"/>
              </w:rPr>
            </w:pPr>
          </w:p>
        </w:tc>
        <w:tc>
          <w:tcPr>
            <w:tcW w:w="1345" w:type="dxa"/>
          </w:tcPr>
          <w:p w14:paraId="2D789329" w14:textId="77777777" w:rsidR="00335449" w:rsidRPr="00536B45" w:rsidRDefault="00335449" w:rsidP="00335449">
            <w:pPr>
              <w:spacing w:line="240" w:lineRule="atLeast"/>
              <w:ind w:left="-108" w:right="-18"/>
              <w:jc w:val="center"/>
              <w:rPr>
                <w:rFonts w:cs="Times New Roman"/>
                <w:szCs w:val="22"/>
              </w:rPr>
            </w:pPr>
            <w:r w:rsidRPr="00536B45">
              <w:rPr>
                <w:rFonts w:cs="Times New Roman"/>
                <w:szCs w:val="22"/>
              </w:rPr>
              <w:t>31</w:t>
            </w:r>
            <w:r w:rsidRPr="00536B45">
              <w:rPr>
                <w:rFonts w:cs="Times New Roman"/>
                <w:szCs w:val="22"/>
                <w:lang w:val="en-US"/>
              </w:rPr>
              <w:t xml:space="preserve"> </w:t>
            </w:r>
            <w:r w:rsidRPr="00536B45">
              <w:rPr>
                <w:rFonts w:cs="Times New Roman"/>
                <w:szCs w:val="22"/>
              </w:rPr>
              <w:t>December</w:t>
            </w:r>
          </w:p>
        </w:tc>
      </w:tr>
      <w:tr w:rsidR="00335449" w:rsidRPr="0044408F" w14:paraId="1D7360E0" w14:textId="77777777" w:rsidTr="00F63D78">
        <w:trPr>
          <w:trHeight w:val="283"/>
        </w:trPr>
        <w:tc>
          <w:tcPr>
            <w:tcW w:w="6036" w:type="dxa"/>
            <w:vAlign w:val="center"/>
          </w:tcPr>
          <w:p w14:paraId="22F0C8C8" w14:textId="77777777" w:rsidR="00335449" w:rsidRPr="00536B45" w:rsidRDefault="00335449" w:rsidP="00335449">
            <w:pPr>
              <w:spacing w:line="240" w:lineRule="atLeast"/>
              <w:rPr>
                <w:rFonts w:cs="Times New Roman"/>
                <w:szCs w:val="22"/>
              </w:rPr>
            </w:pPr>
          </w:p>
        </w:tc>
        <w:tc>
          <w:tcPr>
            <w:tcW w:w="1440" w:type="dxa"/>
          </w:tcPr>
          <w:p w14:paraId="0A53545C" w14:textId="77777777" w:rsidR="00335449" w:rsidRPr="00536B45" w:rsidRDefault="00335449" w:rsidP="00335449">
            <w:pPr>
              <w:spacing w:line="240" w:lineRule="atLeast"/>
              <w:ind w:left="-108" w:right="-108"/>
              <w:jc w:val="center"/>
              <w:rPr>
                <w:rFonts w:cs="Times New Roman"/>
                <w:b/>
                <w:szCs w:val="22"/>
              </w:rPr>
            </w:pPr>
            <w:r w:rsidRPr="00536B45">
              <w:rPr>
                <w:rFonts w:cs="Times New Roman"/>
                <w:szCs w:val="22"/>
              </w:rPr>
              <w:t>201</w:t>
            </w:r>
            <w:r>
              <w:rPr>
                <w:rFonts w:cs="Times New Roman"/>
                <w:szCs w:val="22"/>
              </w:rPr>
              <w:t>8</w:t>
            </w:r>
          </w:p>
        </w:tc>
        <w:tc>
          <w:tcPr>
            <w:tcW w:w="284" w:type="dxa"/>
            <w:gridSpan w:val="2"/>
          </w:tcPr>
          <w:p w14:paraId="39D80DA3" w14:textId="77777777" w:rsidR="00335449" w:rsidRPr="00536B45" w:rsidRDefault="00335449" w:rsidP="00335449">
            <w:pPr>
              <w:spacing w:line="240" w:lineRule="atLeast"/>
              <w:jc w:val="center"/>
              <w:rPr>
                <w:rFonts w:cs="Times New Roman"/>
                <w:szCs w:val="22"/>
              </w:rPr>
            </w:pPr>
          </w:p>
        </w:tc>
        <w:tc>
          <w:tcPr>
            <w:tcW w:w="1345" w:type="dxa"/>
          </w:tcPr>
          <w:p w14:paraId="308FF33E" w14:textId="77777777" w:rsidR="00335449" w:rsidRPr="00536B45" w:rsidRDefault="00335449" w:rsidP="00335449">
            <w:pPr>
              <w:spacing w:line="240" w:lineRule="atLeast"/>
              <w:ind w:left="-108" w:right="-159"/>
              <w:jc w:val="center"/>
              <w:rPr>
                <w:rFonts w:cs="Times New Roman"/>
                <w:b/>
                <w:szCs w:val="22"/>
              </w:rPr>
            </w:pPr>
            <w:r w:rsidRPr="00536B45">
              <w:rPr>
                <w:rFonts w:cs="Times New Roman"/>
                <w:szCs w:val="22"/>
              </w:rPr>
              <w:t>201</w:t>
            </w:r>
            <w:r>
              <w:rPr>
                <w:rFonts w:cs="Times New Roman"/>
                <w:szCs w:val="22"/>
              </w:rPr>
              <w:t>7</w:t>
            </w:r>
          </w:p>
        </w:tc>
      </w:tr>
      <w:tr w:rsidR="00335449" w:rsidRPr="0044408F" w14:paraId="213A201B" w14:textId="77777777" w:rsidTr="00F63D78">
        <w:trPr>
          <w:trHeight w:val="283"/>
        </w:trPr>
        <w:tc>
          <w:tcPr>
            <w:tcW w:w="6036" w:type="dxa"/>
            <w:vAlign w:val="center"/>
          </w:tcPr>
          <w:p w14:paraId="6E58328F" w14:textId="77777777" w:rsidR="00335449" w:rsidRPr="00536B45" w:rsidRDefault="00335449" w:rsidP="00335449">
            <w:pPr>
              <w:spacing w:line="240" w:lineRule="atLeast"/>
              <w:rPr>
                <w:rFonts w:cs="Times New Roman"/>
                <w:b/>
                <w:bCs/>
                <w:i/>
                <w:iCs/>
                <w:szCs w:val="22"/>
              </w:rPr>
            </w:pPr>
          </w:p>
        </w:tc>
        <w:tc>
          <w:tcPr>
            <w:tcW w:w="3069" w:type="dxa"/>
            <w:gridSpan w:val="4"/>
            <w:vAlign w:val="center"/>
          </w:tcPr>
          <w:p w14:paraId="48989933" w14:textId="77777777" w:rsidR="00335449" w:rsidRPr="00536B45" w:rsidRDefault="00335449" w:rsidP="00335449">
            <w:pPr>
              <w:spacing w:line="240" w:lineRule="atLeast"/>
              <w:jc w:val="center"/>
              <w:rPr>
                <w:rFonts w:cs="Times New Roman"/>
                <w:i/>
                <w:iCs/>
                <w:szCs w:val="22"/>
              </w:rPr>
            </w:pPr>
            <w:r w:rsidRPr="00536B45">
              <w:rPr>
                <w:rFonts w:cs="Times New Roman"/>
                <w:i/>
                <w:iCs/>
                <w:szCs w:val="22"/>
              </w:rPr>
              <w:t>(in</w:t>
            </w:r>
            <w:r w:rsidRPr="00536B45">
              <w:rPr>
                <w:rFonts w:cs="Times New Roman"/>
                <w:i/>
                <w:iCs/>
                <w:szCs w:val="22"/>
                <w:lang w:val="en-US"/>
              </w:rPr>
              <w:t xml:space="preserve"> </w:t>
            </w:r>
            <w:r w:rsidRPr="00536B45">
              <w:rPr>
                <w:rFonts w:cs="Times New Roman"/>
                <w:i/>
                <w:iCs/>
                <w:szCs w:val="22"/>
              </w:rPr>
              <w:t>million</w:t>
            </w:r>
            <w:r w:rsidRPr="00536B45">
              <w:rPr>
                <w:rFonts w:cs="Times New Roman"/>
                <w:i/>
                <w:iCs/>
                <w:szCs w:val="22"/>
                <w:lang w:val="en-US"/>
              </w:rPr>
              <w:t xml:space="preserve"> </w:t>
            </w:r>
            <w:r w:rsidRPr="00536B45">
              <w:rPr>
                <w:rFonts w:cs="Times New Roman"/>
                <w:i/>
                <w:iCs/>
                <w:szCs w:val="22"/>
              </w:rPr>
              <w:t>Baht)</w:t>
            </w:r>
          </w:p>
        </w:tc>
      </w:tr>
      <w:tr w:rsidR="00335449" w:rsidRPr="0044408F" w14:paraId="7B47CF0E" w14:textId="77777777" w:rsidTr="00F63D78">
        <w:trPr>
          <w:trHeight w:val="283"/>
        </w:trPr>
        <w:tc>
          <w:tcPr>
            <w:tcW w:w="6036" w:type="dxa"/>
            <w:vAlign w:val="center"/>
          </w:tcPr>
          <w:p w14:paraId="56B306D7" w14:textId="77777777" w:rsidR="00335449" w:rsidRPr="00536B45" w:rsidRDefault="00335449" w:rsidP="00464DED">
            <w:pPr>
              <w:spacing w:line="240" w:lineRule="atLeast"/>
              <w:ind w:firstLine="33"/>
              <w:rPr>
                <w:rFonts w:cs="Times New Roman"/>
                <w:b/>
                <w:bCs/>
                <w:szCs w:val="22"/>
                <w:lang w:val="en-US"/>
              </w:rPr>
            </w:pPr>
            <w:r w:rsidRPr="00536B45">
              <w:rPr>
                <w:rFonts w:cs="Times New Roman"/>
                <w:b/>
                <w:bCs/>
                <w:szCs w:val="22"/>
              </w:rPr>
              <w:t>Current</w:t>
            </w:r>
            <w:r w:rsidRPr="00536B45">
              <w:rPr>
                <w:rFonts w:cs="Times New Roman"/>
                <w:b/>
                <w:bCs/>
                <w:szCs w:val="22"/>
                <w:lang w:val="en-US"/>
              </w:rPr>
              <w:t xml:space="preserve"> </w:t>
            </w:r>
            <w:r w:rsidRPr="00536B45">
              <w:rPr>
                <w:rFonts w:cs="Times New Roman"/>
                <w:b/>
                <w:bCs/>
                <w:szCs w:val="22"/>
              </w:rPr>
              <w:t>investments</w:t>
            </w:r>
          </w:p>
        </w:tc>
        <w:tc>
          <w:tcPr>
            <w:tcW w:w="1440" w:type="dxa"/>
            <w:vAlign w:val="center"/>
          </w:tcPr>
          <w:p w14:paraId="2D1A42A5" w14:textId="77777777" w:rsidR="00335449" w:rsidRPr="00536B45" w:rsidRDefault="00335449" w:rsidP="00335449">
            <w:pPr>
              <w:tabs>
                <w:tab w:val="decimal" w:pos="972"/>
              </w:tabs>
              <w:spacing w:line="240" w:lineRule="atLeast"/>
              <w:rPr>
                <w:rFonts w:cs="Times New Roman"/>
                <w:szCs w:val="22"/>
                <w:cs/>
                <w:lang w:bidi="th-TH"/>
              </w:rPr>
            </w:pPr>
          </w:p>
        </w:tc>
        <w:tc>
          <w:tcPr>
            <w:tcW w:w="236" w:type="dxa"/>
            <w:vAlign w:val="center"/>
          </w:tcPr>
          <w:p w14:paraId="637B8AEE" w14:textId="77777777" w:rsidR="00335449" w:rsidRPr="00536B45" w:rsidRDefault="00335449" w:rsidP="00335449">
            <w:pPr>
              <w:pStyle w:val="3"/>
              <w:tabs>
                <w:tab w:val="clear" w:pos="360"/>
                <w:tab w:val="clear" w:pos="720"/>
              </w:tabs>
              <w:spacing w:line="240" w:lineRule="atLeast"/>
              <w:ind w:right="72"/>
              <w:jc w:val="right"/>
              <w:rPr>
                <w:rFonts w:cs="Times New Roman"/>
                <w:cs/>
              </w:rPr>
            </w:pPr>
          </w:p>
        </w:tc>
        <w:tc>
          <w:tcPr>
            <w:tcW w:w="1393" w:type="dxa"/>
            <w:gridSpan w:val="2"/>
            <w:vAlign w:val="center"/>
          </w:tcPr>
          <w:p w14:paraId="158DC83F" w14:textId="77777777" w:rsidR="00335449" w:rsidRPr="00536B45" w:rsidRDefault="00335449" w:rsidP="00EC0634">
            <w:pPr>
              <w:tabs>
                <w:tab w:val="decimal" w:pos="1096"/>
              </w:tabs>
              <w:spacing w:line="240" w:lineRule="atLeast"/>
              <w:rPr>
                <w:rFonts w:cs="Times New Roman"/>
                <w:szCs w:val="22"/>
                <w:cs/>
                <w:lang w:bidi="th-TH"/>
              </w:rPr>
            </w:pPr>
          </w:p>
        </w:tc>
      </w:tr>
      <w:tr w:rsidR="00335449" w:rsidRPr="0044408F" w14:paraId="721E3BE1" w14:textId="77777777" w:rsidTr="00F63D78">
        <w:trPr>
          <w:trHeight w:val="283"/>
        </w:trPr>
        <w:tc>
          <w:tcPr>
            <w:tcW w:w="6036" w:type="dxa"/>
            <w:vAlign w:val="center"/>
          </w:tcPr>
          <w:p w14:paraId="0CDF58CE" w14:textId="77777777" w:rsidR="00335449" w:rsidRPr="00536B45" w:rsidRDefault="00335449" w:rsidP="00F63D78">
            <w:pPr>
              <w:spacing w:line="240" w:lineRule="atLeast"/>
              <w:ind w:firstLine="33"/>
              <w:rPr>
                <w:rFonts w:cs="Times New Roman"/>
                <w:b/>
                <w:szCs w:val="22"/>
                <w:rtl/>
                <w:cs/>
              </w:rPr>
            </w:pPr>
            <w:r w:rsidRPr="00536B45">
              <w:rPr>
                <w:rFonts w:cs="Times New Roman"/>
                <w:szCs w:val="22"/>
              </w:rPr>
              <w:t>Fixed</w:t>
            </w:r>
            <w:r w:rsidRPr="00536B45">
              <w:rPr>
                <w:rFonts w:cs="Times New Roman"/>
                <w:szCs w:val="22"/>
                <w:lang w:val="en-US"/>
              </w:rPr>
              <w:t xml:space="preserve"> </w:t>
            </w:r>
            <w:r w:rsidRPr="00536B45">
              <w:rPr>
                <w:rFonts w:cs="Times New Roman"/>
                <w:szCs w:val="22"/>
              </w:rPr>
              <w:t>deposits</w:t>
            </w:r>
            <w:r w:rsidRPr="00536B45">
              <w:rPr>
                <w:rFonts w:cs="Times New Roman"/>
                <w:szCs w:val="22"/>
                <w:lang w:val="en-US"/>
              </w:rPr>
              <w:t xml:space="preserve"> </w:t>
            </w:r>
            <w:r w:rsidRPr="00536B45">
              <w:rPr>
                <w:rFonts w:cs="Times New Roman"/>
                <w:szCs w:val="22"/>
              </w:rPr>
              <w:t>with</w:t>
            </w:r>
            <w:r w:rsidRPr="00536B45">
              <w:rPr>
                <w:rFonts w:cs="Times New Roman"/>
                <w:szCs w:val="22"/>
                <w:lang w:val="en-US"/>
              </w:rPr>
              <w:t xml:space="preserve"> </w:t>
            </w:r>
            <w:r w:rsidRPr="00536B45">
              <w:rPr>
                <w:rFonts w:cs="Times New Roman"/>
                <w:szCs w:val="22"/>
              </w:rPr>
              <w:t>financial</w:t>
            </w:r>
            <w:r w:rsidRPr="00536B45">
              <w:rPr>
                <w:rFonts w:cs="Times New Roman"/>
                <w:szCs w:val="22"/>
                <w:lang w:val="en-US"/>
              </w:rPr>
              <w:t xml:space="preserve"> </w:t>
            </w:r>
            <w:r w:rsidRPr="00536B45">
              <w:rPr>
                <w:rFonts w:cs="Times New Roman"/>
                <w:szCs w:val="22"/>
              </w:rPr>
              <w:t>institutions</w:t>
            </w:r>
          </w:p>
        </w:tc>
        <w:tc>
          <w:tcPr>
            <w:tcW w:w="1440" w:type="dxa"/>
            <w:vAlign w:val="center"/>
          </w:tcPr>
          <w:p w14:paraId="6F5E8F1B" w14:textId="73727479" w:rsidR="00335449" w:rsidRPr="004E2C98" w:rsidRDefault="0087284B" w:rsidP="0087284B">
            <w:pPr>
              <w:tabs>
                <w:tab w:val="decimal" w:pos="1096"/>
              </w:tabs>
              <w:spacing w:line="240" w:lineRule="atLeast"/>
              <w:rPr>
                <w:rFonts w:cs="Times New Roman"/>
                <w:szCs w:val="22"/>
                <w:lang w:val="en-US"/>
              </w:rPr>
            </w:pPr>
            <w:r w:rsidRPr="0087284B">
              <w:rPr>
                <w:rFonts w:cs="Times New Roman"/>
                <w:szCs w:val="22"/>
              </w:rPr>
              <w:t>4,060</w:t>
            </w:r>
          </w:p>
        </w:tc>
        <w:tc>
          <w:tcPr>
            <w:tcW w:w="236" w:type="dxa"/>
            <w:vAlign w:val="center"/>
          </w:tcPr>
          <w:p w14:paraId="19A4E876"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393" w:type="dxa"/>
            <w:gridSpan w:val="2"/>
            <w:vAlign w:val="center"/>
          </w:tcPr>
          <w:p w14:paraId="6676AED6" w14:textId="77777777" w:rsidR="00335449" w:rsidRPr="00536B45" w:rsidRDefault="00335449" w:rsidP="00EC0634">
            <w:pPr>
              <w:tabs>
                <w:tab w:val="decimal" w:pos="1096"/>
              </w:tabs>
              <w:spacing w:line="240" w:lineRule="atLeast"/>
              <w:rPr>
                <w:rFonts w:cs="Times New Roman"/>
                <w:szCs w:val="22"/>
              </w:rPr>
            </w:pPr>
            <w:r>
              <w:rPr>
                <w:rFonts w:cs="Times New Roman"/>
                <w:szCs w:val="22"/>
              </w:rPr>
              <w:t>3,542</w:t>
            </w:r>
          </w:p>
        </w:tc>
      </w:tr>
      <w:tr w:rsidR="00335449" w:rsidRPr="0044408F" w14:paraId="13B28450" w14:textId="77777777" w:rsidTr="00F63D78">
        <w:trPr>
          <w:trHeight w:val="283"/>
        </w:trPr>
        <w:tc>
          <w:tcPr>
            <w:tcW w:w="6036" w:type="dxa"/>
            <w:vAlign w:val="center"/>
          </w:tcPr>
          <w:p w14:paraId="0CEC1569" w14:textId="77777777" w:rsidR="00335449" w:rsidRPr="00536B45" w:rsidRDefault="00335449" w:rsidP="00F63D78">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r w:rsidRPr="00536B45">
              <w:rPr>
                <w:rFonts w:cs="Times New Roman"/>
                <w:szCs w:val="22"/>
                <w:lang w:val="en-US"/>
              </w:rPr>
              <w:t xml:space="preserve"> </w:t>
            </w:r>
            <w:r w:rsidRPr="00536B45">
              <w:rPr>
                <w:rFonts w:cs="Times New Roman"/>
                <w:szCs w:val="22"/>
              </w:rPr>
              <w:t>(Private</w:t>
            </w:r>
            <w:r w:rsidRPr="00536B45">
              <w:rPr>
                <w:rFonts w:cs="Times New Roman"/>
                <w:szCs w:val="22"/>
                <w:lang w:val="en-US"/>
              </w:rPr>
              <w:t xml:space="preserve"> </w:t>
            </w:r>
            <w:r w:rsidRPr="00536B45">
              <w:rPr>
                <w:rFonts w:cs="Times New Roman"/>
                <w:szCs w:val="22"/>
              </w:rPr>
              <w:t>funds)</w:t>
            </w:r>
          </w:p>
        </w:tc>
        <w:tc>
          <w:tcPr>
            <w:tcW w:w="1440" w:type="dxa"/>
            <w:tcBorders>
              <w:bottom w:val="single" w:sz="4" w:space="0" w:color="auto"/>
            </w:tcBorders>
            <w:vAlign w:val="center"/>
          </w:tcPr>
          <w:p w14:paraId="57FE1B8F" w14:textId="79935405" w:rsidR="00335449" w:rsidRPr="00536B45" w:rsidRDefault="0087284B" w:rsidP="0087284B">
            <w:pPr>
              <w:tabs>
                <w:tab w:val="decimal" w:pos="1096"/>
              </w:tabs>
              <w:spacing w:line="240" w:lineRule="atLeast"/>
              <w:rPr>
                <w:rFonts w:cs="Times New Roman"/>
                <w:szCs w:val="22"/>
              </w:rPr>
            </w:pPr>
            <w:r w:rsidRPr="0087284B">
              <w:rPr>
                <w:rFonts w:cs="Times New Roman"/>
                <w:szCs w:val="22"/>
              </w:rPr>
              <w:t>30,329</w:t>
            </w:r>
          </w:p>
        </w:tc>
        <w:tc>
          <w:tcPr>
            <w:tcW w:w="236" w:type="dxa"/>
            <w:vAlign w:val="center"/>
          </w:tcPr>
          <w:p w14:paraId="4A74228D"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393" w:type="dxa"/>
            <w:gridSpan w:val="2"/>
            <w:tcBorders>
              <w:bottom w:val="single" w:sz="4" w:space="0" w:color="auto"/>
            </w:tcBorders>
            <w:vAlign w:val="center"/>
          </w:tcPr>
          <w:p w14:paraId="645E60C0" w14:textId="77777777" w:rsidR="00335449" w:rsidRPr="00536B45" w:rsidRDefault="00335449" w:rsidP="00EC0634">
            <w:pPr>
              <w:tabs>
                <w:tab w:val="decimal" w:pos="1096"/>
              </w:tabs>
              <w:spacing w:line="240" w:lineRule="atLeast"/>
              <w:rPr>
                <w:rFonts w:cs="Times New Roman"/>
                <w:szCs w:val="22"/>
              </w:rPr>
            </w:pPr>
            <w:r>
              <w:rPr>
                <w:rFonts w:cs="Times New Roman"/>
                <w:szCs w:val="22"/>
              </w:rPr>
              <w:t>9,429</w:t>
            </w:r>
          </w:p>
        </w:tc>
      </w:tr>
      <w:tr w:rsidR="00335449" w:rsidRPr="0044408F" w14:paraId="101B6EE8" w14:textId="77777777" w:rsidTr="00F63D78">
        <w:trPr>
          <w:trHeight w:val="283"/>
        </w:trPr>
        <w:tc>
          <w:tcPr>
            <w:tcW w:w="6036" w:type="dxa"/>
            <w:vAlign w:val="center"/>
          </w:tcPr>
          <w:p w14:paraId="428AAD61" w14:textId="77777777" w:rsidR="00335449" w:rsidRPr="00536B45" w:rsidRDefault="00335449" w:rsidP="00F63D78">
            <w:pPr>
              <w:spacing w:line="240" w:lineRule="atLeast"/>
              <w:ind w:firstLine="33"/>
              <w:rPr>
                <w:rFonts w:cs="Times New Roman"/>
                <w:b/>
                <w:bCs/>
                <w:szCs w:val="22"/>
              </w:rPr>
            </w:pPr>
            <w:r w:rsidRPr="00536B45">
              <w:rPr>
                <w:rFonts w:cs="Times New Roman"/>
                <w:b/>
                <w:bCs/>
                <w:szCs w:val="22"/>
              </w:rPr>
              <w:t>Total</w:t>
            </w:r>
          </w:p>
        </w:tc>
        <w:tc>
          <w:tcPr>
            <w:tcW w:w="1440" w:type="dxa"/>
            <w:tcBorders>
              <w:top w:val="single" w:sz="4" w:space="0" w:color="auto"/>
              <w:bottom w:val="double" w:sz="4" w:space="0" w:color="auto"/>
            </w:tcBorders>
            <w:vAlign w:val="center"/>
          </w:tcPr>
          <w:p w14:paraId="5D2A448B" w14:textId="5CA88465" w:rsidR="00335449" w:rsidRPr="00536B45" w:rsidRDefault="0087284B" w:rsidP="0087284B">
            <w:pPr>
              <w:tabs>
                <w:tab w:val="decimal" w:pos="1096"/>
              </w:tabs>
              <w:spacing w:line="240" w:lineRule="atLeast"/>
              <w:rPr>
                <w:rFonts w:cs="Times New Roman"/>
                <w:b/>
                <w:bCs/>
                <w:szCs w:val="22"/>
                <w:lang w:val="en-US"/>
              </w:rPr>
            </w:pPr>
            <w:r w:rsidRPr="0087284B">
              <w:rPr>
                <w:rFonts w:cs="Times New Roman"/>
                <w:b/>
                <w:bCs/>
                <w:szCs w:val="22"/>
                <w:lang w:val="en-US"/>
              </w:rPr>
              <w:t>34,389</w:t>
            </w:r>
          </w:p>
        </w:tc>
        <w:tc>
          <w:tcPr>
            <w:tcW w:w="236" w:type="dxa"/>
            <w:vAlign w:val="center"/>
          </w:tcPr>
          <w:p w14:paraId="39946E53" w14:textId="77777777" w:rsidR="00335449" w:rsidRPr="0087284B" w:rsidRDefault="00335449" w:rsidP="0087284B">
            <w:pPr>
              <w:tabs>
                <w:tab w:val="decimal" w:pos="824"/>
                <w:tab w:val="decimal" w:pos="1096"/>
              </w:tabs>
              <w:spacing w:line="240" w:lineRule="atLeast"/>
              <w:ind w:left="-63" w:right="-88"/>
              <w:rPr>
                <w:rFonts w:cs="Times New Roman"/>
                <w:b/>
                <w:bCs/>
                <w:szCs w:val="22"/>
                <w:lang w:val="en-US"/>
              </w:rPr>
            </w:pPr>
          </w:p>
        </w:tc>
        <w:tc>
          <w:tcPr>
            <w:tcW w:w="1393" w:type="dxa"/>
            <w:gridSpan w:val="2"/>
            <w:tcBorders>
              <w:top w:val="single" w:sz="4" w:space="0" w:color="auto"/>
              <w:bottom w:val="double" w:sz="4" w:space="0" w:color="auto"/>
            </w:tcBorders>
            <w:vAlign w:val="center"/>
          </w:tcPr>
          <w:p w14:paraId="0E593A3A" w14:textId="77777777" w:rsidR="00335449" w:rsidRPr="00536B45" w:rsidRDefault="00335449" w:rsidP="00EC0634">
            <w:pPr>
              <w:tabs>
                <w:tab w:val="decimal" w:pos="1096"/>
              </w:tabs>
              <w:spacing w:line="240" w:lineRule="atLeast"/>
              <w:rPr>
                <w:rFonts w:cs="Times New Roman"/>
                <w:b/>
                <w:bCs/>
                <w:szCs w:val="22"/>
                <w:lang w:val="en-US"/>
              </w:rPr>
            </w:pPr>
            <w:r>
              <w:rPr>
                <w:rFonts w:cs="Times New Roman"/>
                <w:b/>
                <w:bCs/>
                <w:szCs w:val="22"/>
                <w:lang w:val="en-US"/>
              </w:rPr>
              <w:t>12,971</w:t>
            </w:r>
          </w:p>
        </w:tc>
      </w:tr>
      <w:tr w:rsidR="00335449" w:rsidRPr="0044408F" w14:paraId="3840EA86" w14:textId="77777777" w:rsidTr="00F63D78">
        <w:trPr>
          <w:trHeight w:val="283"/>
        </w:trPr>
        <w:tc>
          <w:tcPr>
            <w:tcW w:w="6036" w:type="dxa"/>
            <w:vAlign w:val="center"/>
          </w:tcPr>
          <w:p w14:paraId="077A77BA" w14:textId="77777777" w:rsidR="00335449" w:rsidRPr="00536B45" w:rsidRDefault="00335449" w:rsidP="00335449">
            <w:pPr>
              <w:spacing w:line="240" w:lineRule="atLeast"/>
              <w:rPr>
                <w:rFonts w:cs="Times New Roman"/>
                <w:b/>
                <w:bCs/>
                <w:szCs w:val="22"/>
                <w:cs/>
                <w:lang w:bidi="th-TH"/>
              </w:rPr>
            </w:pPr>
          </w:p>
        </w:tc>
        <w:tc>
          <w:tcPr>
            <w:tcW w:w="1440" w:type="dxa"/>
            <w:tcBorders>
              <w:top w:val="double" w:sz="4" w:space="0" w:color="auto"/>
            </w:tcBorders>
            <w:vAlign w:val="center"/>
          </w:tcPr>
          <w:p w14:paraId="004FCBF4" w14:textId="77777777" w:rsidR="00335449" w:rsidRPr="00536B45" w:rsidRDefault="00335449" w:rsidP="00335449">
            <w:pPr>
              <w:tabs>
                <w:tab w:val="decimal" w:pos="972"/>
              </w:tabs>
              <w:spacing w:line="240" w:lineRule="atLeast"/>
              <w:rPr>
                <w:rFonts w:cs="Times New Roman"/>
                <w:szCs w:val="22"/>
              </w:rPr>
            </w:pPr>
          </w:p>
        </w:tc>
        <w:tc>
          <w:tcPr>
            <w:tcW w:w="236" w:type="dxa"/>
            <w:vAlign w:val="center"/>
          </w:tcPr>
          <w:p w14:paraId="104FF7A8" w14:textId="77777777" w:rsidR="00335449" w:rsidRPr="00536B45" w:rsidRDefault="00335449" w:rsidP="00335449">
            <w:pPr>
              <w:pStyle w:val="3"/>
              <w:tabs>
                <w:tab w:val="clear" w:pos="360"/>
                <w:tab w:val="clear" w:pos="720"/>
              </w:tabs>
              <w:spacing w:line="240" w:lineRule="atLeast"/>
              <w:ind w:right="72"/>
              <w:jc w:val="right"/>
              <w:rPr>
                <w:rFonts w:cs="Times New Roman"/>
                <w:cs/>
              </w:rPr>
            </w:pPr>
          </w:p>
        </w:tc>
        <w:tc>
          <w:tcPr>
            <w:tcW w:w="1393" w:type="dxa"/>
            <w:gridSpan w:val="2"/>
            <w:tcBorders>
              <w:top w:val="double" w:sz="4" w:space="0" w:color="auto"/>
            </w:tcBorders>
            <w:vAlign w:val="center"/>
          </w:tcPr>
          <w:p w14:paraId="66DC9B5B" w14:textId="77777777" w:rsidR="00335449" w:rsidRPr="00536B45" w:rsidRDefault="00335449" w:rsidP="00EC0634">
            <w:pPr>
              <w:tabs>
                <w:tab w:val="decimal" w:pos="1096"/>
              </w:tabs>
              <w:spacing w:line="240" w:lineRule="atLeast"/>
              <w:rPr>
                <w:rFonts w:cs="Times New Roman"/>
                <w:szCs w:val="22"/>
              </w:rPr>
            </w:pPr>
          </w:p>
        </w:tc>
      </w:tr>
      <w:tr w:rsidR="00335449" w:rsidRPr="0044408F" w14:paraId="1E592AC9" w14:textId="77777777" w:rsidTr="00F63D78">
        <w:trPr>
          <w:trHeight w:val="283"/>
        </w:trPr>
        <w:tc>
          <w:tcPr>
            <w:tcW w:w="6036" w:type="dxa"/>
            <w:vAlign w:val="center"/>
          </w:tcPr>
          <w:p w14:paraId="2D71FB63" w14:textId="77777777" w:rsidR="00335449" w:rsidRPr="00536B45" w:rsidRDefault="00335449" w:rsidP="00F63D78">
            <w:pPr>
              <w:spacing w:line="240" w:lineRule="atLeast"/>
              <w:ind w:firstLine="33"/>
              <w:rPr>
                <w:rFonts w:cs="Times New Roman"/>
                <w:b/>
                <w:bCs/>
                <w:szCs w:val="22"/>
                <w:rtl/>
                <w:cs/>
              </w:rPr>
            </w:pPr>
            <w:r w:rsidRPr="00536B45">
              <w:rPr>
                <w:rFonts w:cs="Times New Roman"/>
                <w:b/>
                <w:bCs/>
                <w:szCs w:val="22"/>
              </w:rPr>
              <w:t>Investments held as available for sale</w:t>
            </w:r>
          </w:p>
        </w:tc>
        <w:tc>
          <w:tcPr>
            <w:tcW w:w="1440" w:type="dxa"/>
            <w:vAlign w:val="center"/>
          </w:tcPr>
          <w:p w14:paraId="08C5BD3D" w14:textId="77777777" w:rsidR="00335449" w:rsidRPr="00536B45" w:rsidRDefault="00335449" w:rsidP="00335449">
            <w:pPr>
              <w:tabs>
                <w:tab w:val="decimal" w:pos="972"/>
              </w:tabs>
              <w:spacing w:line="240" w:lineRule="atLeast"/>
              <w:rPr>
                <w:rFonts w:cs="Times New Roman"/>
                <w:b/>
                <w:bCs/>
                <w:szCs w:val="22"/>
              </w:rPr>
            </w:pPr>
          </w:p>
        </w:tc>
        <w:tc>
          <w:tcPr>
            <w:tcW w:w="236" w:type="dxa"/>
            <w:vAlign w:val="center"/>
          </w:tcPr>
          <w:p w14:paraId="24F99073" w14:textId="77777777" w:rsidR="00335449" w:rsidRPr="00536B45" w:rsidRDefault="00335449" w:rsidP="00335449">
            <w:pPr>
              <w:pStyle w:val="3"/>
              <w:tabs>
                <w:tab w:val="clear" w:pos="360"/>
                <w:tab w:val="clear" w:pos="720"/>
              </w:tabs>
              <w:spacing w:line="240" w:lineRule="atLeast"/>
              <w:ind w:right="72"/>
              <w:jc w:val="right"/>
              <w:rPr>
                <w:rFonts w:cs="Times New Roman"/>
                <w:cs/>
              </w:rPr>
            </w:pPr>
          </w:p>
        </w:tc>
        <w:tc>
          <w:tcPr>
            <w:tcW w:w="1393" w:type="dxa"/>
            <w:gridSpan w:val="2"/>
            <w:vAlign w:val="center"/>
          </w:tcPr>
          <w:p w14:paraId="1527439A" w14:textId="77777777" w:rsidR="00335449" w:rsidRPr="00536B45" w:rsidRDefault="00335449" w:rsidP="00EC0634">
            <w:pPr>
              <w:tabs>
                <w:tab w:val="decimal" w:pos="1096"/>
              </w:tabs>
              <w:spacing w:line="240" w:lineRule="atLeast"/>
              <w:rPr>
                <w:rFonts w:cs="Times New Roman"/>
                <w:b/>
                <w:bCs/>
                <w:szCs w:val="22"/>
              </w:rPr>
            </w:pPr>
          </w:p>
        </w:tc>
      </w:tr>
      <w:tr w:rsidR="00335449" w:rsidRPr="0044408F" w14:paraId="2B858E8E" w14:textId="77777777" w:rsidTr="00F63D78">
        <w:trPr>
          <w:trHeight w:val="283"/>
        </w:trPr>
        <w:tc>
          <w:tcPr>
            <w:tcW w:w="6036" w:type="dxa"/>
            <w:vAlign w:val="center"/>
          </w:tcPr>
          <w:p w14:paraId="5DCB3191" w14:textId="77777777" w:rsidR="00335449" w:rsidRPr="00536B45" w:rsidRDefault="00335449" w:rsidP="00F63D78">
            <w:pPr>
              <w:spacing w:line="240" w:lineRule="atLeast"/>
              <w:ind w:firstLine="33"/>
              <w:rPr>
                <w:rFonts w:cs="Times New Roman"/>
                <w:szCs w:val="22"/>
                <w:rtl/>
                <w:cs/>
              </w:rPr>
            </w:pPr>
            <w:r w:rsidRPr="00536B45">
              <w:rPr>
                <w:rFonts w:cs="Times New Roman"/>
                <w:szCs w:val="22"/>
              </w:rPr>
              <w:t>Available-for-sale</w:t>
            </w:r>
            <w:r w:rsidRPr="00536B45">
              <w:rPr>
                <w:rFonts w:cs="Times New Roman"/>
                <w:szCs w:val="22"/>
                <w:lang w:val="en-US"/>
              </w:rPr>
              <w:t xml:space="preserve"> </w:t>
            </w:r>
            <w:r w:rsidRPr="00536B45">
              <w:rPr>
                <w:rFonts w:cs="Times New Roman"/>
                <w:szCs w:val="22"/>
              </w:rPr>
              <w:t>debt</w:t>
            </w:r>
            <w:r w:rsidRPr="00536B45">
              <w:rPr>
                <w:rFonts w:cs="Times New Roman"/>
                <w:szCs w:val="22"/>
                <w:lang w:val="en-US"/>
              </w:rPr>
              <w:t xml:space="preserve"> </w:t>
            </w:r>
            <w:r w:rsidRPr="00536B45">
              <w:rPr>
                <w:rFonts w:cs="Times New Roman"/>
                <w:szCs w:val="22"/>
              </w:rPr>
              <w:t>securities</w:t>
            </w:r>
            <w:r w:rsidRPr="00536B45">
              <w:rPr>
                <w:rFonts w:cs="Times New Roman"/>
                <w:szCs w:val="22"/>
                <w:lang w:val="en-US"/>
              </w:rPr>
              <w:t xml:space="preserve"> </w:t>
            </w:r>
            <w:r w:rsidRPr="00536B45">
              <w:rPr>
                <w:rFonts w:cs="Times New Roman"/>
                <w:szCs w:val="22"/>
              </w:rPr>
              <w:t>(Private</w:t>
            </w:r>
            <w:r w:rsidRPr="00536B45">
              <w:rPr>
                <w:rFonts w:cs="Times New Roman"/>
                <w:szCs w:val="22"/>
                <w:lang w:val="en-US"/>
              </w:rPr>
              <w:t xml:space="preserve"> </w:t>
            </w:r>
            <w:r w:rsidRPr="00536B45">
              <w:rPr>
                <w:rFonts w:cs="Times New Roman"/>
                <w:szCs w:val="22"/>
              </w:rPr>
              <w:t>funds)</w:t>
            </w:r>
          </w:p>
        </w:tc>
        <w:tc>
          <w:tcPr>
            <w:tcW w:w="1440" w:type="dxa"/>
            <w:vAlign w:val="center"/>
          </w:tcPr>
          <w:p w14:paraId="57396BA1" w14:textId="2DA7DE56" w:rsidR="00335449" w:rsidRPr="00536B45" w:rsidRDefault="0087284B" w:rsidP="0087284B">
            <w:pPr>
              <w:tabs>
                <w:tab w:val="decimal" w:pos="1096"/>
              </w:tabs>
              <w:spacing w:line="240" w:lineRule="atLeast"/>
              <w:rPr>
                <w:rFonts w:cs="Times New Roman"/>
                <w:szCs w:val="22"/>
              </w:rPr>
            </w:pPr>
            <w:r w:rsidRPr="0087284B">
              <w:rPr>
                <w:rFonts w:cs="Times New Roman"/>
                <w:szCs w:val="22"/>
              </w:rPr>
              <w:t>6,399</w:t>
            </w:r>
          </w:p>
        </w:tc>
        <w:tc>
          <w:tcPr>
            <w:tcW w:w="236" w:type="dxa"/>
            <w:vAlign w:val="center"/>
          </w:tcPr>
          <w:p w14:paraId="50E2E52A"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393" w:type="dxa"/>
            <w:gridSpan w:val="2"/>
            <w:vAlign w:val="center"/>
          </w:tcPr>
          <w:p w14:paraId="2B7E68C1" w14:textId="77777777" w:rsidR="00335449" w:rsidRPr="00536B45" w:rsidRDefault="00335449" w:rsidP="00EC0634">
            <w:pPr>
              <w:tabs>
                <w:tab w:val="decimal" w:pos="1096"/>
              </w:tabs>
              <w:spacing w:line="240" w:lineRule="atLeast"/>
              <w:rPr>
                <w:rFonts w:cs="Times New Roman"/>
                <w:szCs w:val="22"/>
              </w:rPr>
            </w:pPr>
            <w:r>
              <w:rPr>
                <w:rFonts w:cs="Times New Roman"/>
                <w:szCs w:val="22"/>
              </w:rPr>
              <w:t>7,158</w:t>
            </w:r>
          </w:p>
        </w:tc>
      </w:tr>
      <w:tr w:rsidR="00335449" w:rsidRPr="0044408F" w14:paraId="6F49A725" w14:textId="77777777" w:rsidTr="00F63D78">
        <w:trPr>
          <w:trHeight w:val="283"/>
        </w:trPr>
        <w:tc>
          <w:tcPr>
            <w:tcW w:w="6036" w:type="dxa"/>
            <w:vAlign w:val="center"/>
          </w:tcPr>
          <w:p w14:paraId="3DBA9A47" w14:textId="77777777" w:rsidR="00335449" w:rsidRPr="00536B45" w:rsidRDefault="00335449" w:rsidP="00F63D78">
            <w:pPr>
              <w:spacing w:line="240" w:lineRule="atLeast"/>
              <w:ind w:firstLine="33"/>
              <w:rPr>
                <w:rFonts w:cs="Times New Roman"/>
                <w:szCs w:val="22"/>
                <w:lang w:val="en-US"/>
              </w:rPr>
            </w:pPr>
            <w:r w:rsidRPr="00536B45">
              <w:rPr>
                <w:rFonts w:cs="Times New Roman"/>
                <w:szCs w:val="22"/>
              </w:rPr>
              <w:t>Marketable</w:t>
            </w:r>
            <w:r w:rsidRPr="00536B45">
              <w:rPr>
                <w:rFonts w:cs="Times New Roman"/>
                <w:szCs w:val="22"/>
                <w:lang w:val="en-US"/>
              </w:rPr>
              <w:t xml:space="preserve"> </w:t>
            </w:r>
            <w:r w:rsidRPr="00536B45">
              <w:rPr>
                <w:rFonts w:cs="Times New Roman"/>
                <w:szCs w:val="22"/>
              </w:rPr>
              <w:t>equity</w:t>
            </w:r>
            <w:r w:rsidRPr="00536B45">
              <w:rPr>
                <w:rFonts w:cs="Times New Roman"/>
                <w:szCs w:val="22"/>
                <w:lang w:val="en-US"/>
              </w:rPr>
              <w:t xml:space="preserve"> </w:t>
            </w:r>
            <w:r w:rsidRPr="00536B45">
              <w:rPr>
                <w:rFonts w:cs="Times New Roman"/>
                <w:szCs w:val="22"/>
              </w:rPr>
              <w:t>securities</w:t>
            </w:r>
          </w:p>
        </w:tc>
        <w:tc>
          <w:tcPr>
            <w:tcW w:w="1440" w:type="dxa"/>
            <w:tcBorders>
              <w:bottom w:val="single" w:sz="4" w:space="0" w:color="auto"/>
            </w:tcBorders>
            <w:vAlign w:val="center"/>
          </w:tcPr>
          <w:p w14:paraId="3ABD7494" w14:textId="09C1B683" w:rsidR="00335449" w:rsidRPr="00536B45" w:rsidRDefault="0087284B" w:rsidP="0087284B">
            <w:pPr>
              <w:tabs>
                <w:tab w:val="decimal" w:pos="1096"/>
              </w:tabs>
              <w:spacing w:line="240" w:lineRule="atLeast"/>
              <w:rPr>
                <w:rFonts w:cs="Times New Roman"/>
                <w:szCs w:val="22"/>
                <w:lang w:val="en-US"/>
              </w:rPr>
            </w:pPr>
            <w:r>
              <w:rPr>
                <w:rFonts w:cs="Times New Roman"/>
                <w:szCs w:val="22"/>
                <w:lang w:val="en-US"/>
              </w:rPr>
              <w:t>5</w:t>
            </w:r>
          </w:p>
        </w:tc>
        <w:tc>
          <w:tcPr>
            <w:tcW w:w="236" w:type="dxa"/>
            <w:vAlign w:val="center"/>
          </w:tcPr>
          <w:p w14:paraId="112E22FE" w14:textId="77777777" w:rsidR="00335449" w:rsidRPr="00536B45" w:rsidRDefault="00335449" w:rsidP="00335449">
            <w:pPr>
              <w:pStyle w:val="3"/>
              <w:tabs>
                <w:tab w:val="clear" w:pos="360"/>
                <w:tab w:val="clear" w:pos="720"/>
              </w:tabs>
              <w:spacing w:line="240" w:lineRule="atLeast"/>
              <w:ind w:right="72"/>
              <w:rPr>
                <w:rFonts w:cs="Times New Roman"/>
                <w:cs/>
              </w:rPr>
            </w:pPr>
          </w:p>
        </w:tc>
        <w:tc>
          <w:tcPr>
            <w:tcW w:w="1393" w:type="dxa"/>
            <w:gridSpan w:val="2"/>
            <w:tcBorders>
              <w:bottom w:val="single" w:sz="4" w:space="0" w:color="auto"/>
            </w:tcBorders>
            <w:vAlign w:val="center"/>
          </w:tcPr>
          <w:p w14:paraId="320119DB" w14:textId="77777777" w:rsidR="00335449" w:rsidRPr="00536B45" w:rsidRDefault="00335449" w:rsidP="00EC0634">
            <w:pPr>
              <w:tabs>
                <w:tab w:val="decimal" w:pos="1096"/>
              </w:tabs>
              <w:spacing w:line="240" w:lineRule="atLeast"/>
              <w:rPr>
                <w:rFonts w:cs="Times New Roman"/>
                <w:szCs w:val="22"/>
                <w:lang w:val="en-US"/>
              </w:rPr>
            </w:pPr>
            <w:r>
              <w:rPr>
                <w:rFonts w:cs="Times New Roman"/>
                <w:szCs w:val="22"/>
                <w:lang w:val="en-US"/>
              </w:rPr>
              <w:t>4</w:t>
            </w:r>
          </w:p>
        </w:tc>
      </w:tr>
      <w:tr w:rsidR="00335449" w:rsidRPr="0044408F" w14:paraId="5C36A20E" w14:textId="77777777" w:rsidTr="00F63D78">
        <w:trPr>
          <w:trHeight w:val="283"/>
        </w:trPr>
        <w:tc>
          <w:tcPr>
            <w:tcW w:w="6036" w:type="dxa"/>
            <w:vAlign w:val="center"/>
          </w:tcPr>
          <w:p w14:paraId="779E264E" w14:textId="77777777" w:rsidR="00335449" w:rsidRPr="00F63D78" w:rsidRDefault="00335449" w:rsidP="00F63D78">
            <w:pPr>
              <w:spacing w:line="240" w:lineRule="atLeast"/>
              <w:ind w:firstLine="33"/>
              <w:rPr>
                <w:rFonts w:cstheme="minorBidi"/>
                <w:b/>
                <w:bCs/>
                <w:szCs w:val="22"/>
                <w:cs/>
                <w:lang w:val="en-US" w:bidi="th-TH"/>
              </w:rPr>
            </w:pPr>
            <w:r w:rsidRPr="00536B45">
              <w:rPr>
                <w:rFonts w:cs="Times New Roman"/>
                <w:b/>
                <w:bCs/>
                <w:szCs w:val="22"/>
              </w:rPr>
              <w:t>Total</w:t>
            </w:r>
          </w:p>
        </w:tc>
        <w:tc>
          <w:tcPr>
            <w:tcW w:w="1440" w:type="dxa"/>
            <w:tcBorders>
              <w:top w:val="single" w:sz="4" w:space="0" w:color="auto"/>
              <w:bottom w:val="double" w:sz="4" w:space="0" w:color="auto"/>
            </w:tcBorders>
            <w:vAlign w:val="center"/>
          </w:tcPr>
          <w:p w14:paraId="093085E3" w14:textId="16E5D80B" w:rsidR="00335449" w:rsidRPr="00536B45" w:rsidRDefault="0087284B" w:rsidP="0087284B">
            <w:pPr>
              <w:tabs>
                <w:tab w:val="decimal" w:pos="1096"/>
              </w:tabs>
              <w:spacing w:line="240" w:lineRule="atLeast"/>
              <w:rPr>
                <w:rFonts w:cs="Times New Roman"/>
                <w:b/>
                <w:bCs/>
                <w:szCs w:val="22"/>
                <w:lang w:val="en-US"/>
              </w:rPr>
            </w:pPr>
            <w:r w:rsidRPr="0087284B">
              <w:rPr>
                <w:rFonts w:cs="Times New Roman"/>
                <w:b/>
                <w:bCs/>
                <w:szCs w:val="22"/>
                <w:lang w:val="en-US"/>
              </w:rPr>
              <w:t>6,404</w:t>
            </w:r>
          </w:p>
        </w:tc>
        <w:tc>
          <w:tcPr>
            <w:tcW w:w="236" w:type="dxa"/>
            <w:vAlign w:val="center"/>
          </w:tcPr>
          <w:p w14:paraId="258CF935" w14:textId="77777777" w:rsidR="00335449" w:rsidRPr="00536B45" w:rsidRDefault="00335449" w:rsidP="00335449">
            <w:pPr>
              <w:tabs>
                <w:tab w:val="decimal" w:pos="824"/>
              </w:tabs>
              <w:spacing w:line="240" w:lineRule="atLeast"/>
              <w:ind w:left="-63" w:right="-88"/>
              <w:rPr>
                <w:rFonts w:cs="Times New Roman"/>
                <w:b/>
                <w:bCs/>
                <w:szCs w:val="22"/>
              </w:rPr>
            </w:pPr>
          </w:p>
        </w:tc>
        <w:tc>
          <w:tcPr>
            <w:tcW w:w="1393" w:type="dxa"/>
            <w:gridSpan w:val="2"/>
            <w:tcBorders>
              <w:top w:val="single" w:sz="4" w:space="0" w:color="auto"/>
              <w:bottom w:val="double" w:sz="4" w:space="0" w:color="auto"/>
            </w:tcBorders>
            <w:vAlign w:val="center"/>
          </w:tcPr>
          <w:p w14:paraId="2C413262" w14:textId="77777777" w:rsidR="00335449" w:rsidRPr="00536B45" w:rsidRDefault="00335449" w:rsidP="00EC0634">
            <w:pPr>
              <w:tabs>
                <w:tab w:val="decimal" w:pos="1096"/>
              </w:tabs>
              <w:spacing w:line="240" w:lineRule="atLeast"/>
              <w:rPr>
                <w:rFonts w:cs="Times New Roman"/>
                <w:b/>
                <w:bCs/>
                <w:szCs w:val="22"/>
                <w:lang w:val="en-US"/>
              </w:rPr>
            </w:pPr>
            <w:r>
              <w:rPr>
                <w:rFonts w:cs="Times New Roman"/>
                <w:b/>
                <w:bCs/>
                <w:szCs w:val="22"/>
                <w:lang w:val="en-US"/>
              </w:rPr>
              <w:t>7,162</w:t>
            </w:r>
          </w:p>
        </w:tc>
      </w:tr>
    </w:tbl>
    <w:p w14:paraId="36F3E5BA" w14:textId="77777777" w:rsidR="00335449" w:rsidRPr="00BA173C" w:rsidRDefault="00335449" w:rsidP="00335449">
      <w:pPr>
        <w:spacing w:line="240" w:lineRule="atLeast"/>
        <w:ind w:left="567"/>
        <w:jc w:val="thaiDistribute"/>
        <w:rPr>
          <w:bCs/>
          <w:szCs w:val="22"/>
          <w:lang w:val="en-US"/>
        </w:rPr>
      </w:pPr>
    </w:p>
    <w:p w14:paraId="45C0E6F6" w14:textId="2CD0985E" w:rsidR="00335449" w:rsidRPr="0017528F" w:rsidRDefault="00335449" w:rsidP="00335449">
      <w:pPr>
        <w:spacing w:line="240" w:lineRule="atLeast"/>
        <w:ind w:left="567" w:right="-57"/>
        <w:jc w:val="thaiDistribute"/>
        <w:rPr>
          <w:szCs w:val="22"/>
        </w:rPr>
      </w:pPr>
      <w:r w:rsidRPr="001C02AF">
        <w:rPr>
          <w:rFonts w:cs="Cordia New"/>
          <w:szCs w:val="22"/>
        </w:rPr>
        <w:t>As</w:t>
      </w:r>
      <w:r w:rsidRPr="00F96A1F">
        <w:rPr>
          <w:rFonts w:cs="Cordia New"/>
          <w:szCs w:val="22"/>
          <w:lang w:val="en-US"/>
        </w:rPr>
        <w:t xml:space="preserve"> </w:t>
      </w:r>
      <w:r w:rsidRPr="00F96A1F">
        <w:rPr>
          <w:rFonts w:cs="Cordia New"/>
          <w:szCs w:val="22"/>
        </w:rPr>
        <w:t>at</w:t>
      </w:r>
      <w:r w:rsidRPr="00F96A1F">
        <w:rPr>
          <w:rFonts w:cs="Cordia New"/>
          <w:szCs w:val="22"/>
          <w:lang w:val="en-US"/>
        </w:rPr>
        <w:t xml:space="preserve"> </w:t>
      </w:r>
      <w:r>
        <w:rPr>
          <w:lang w:val="en-US"/>
        </w:rPr>
        <w:t>31 March 2018</w:t>
      </w:r>
      <w:r w:rsidRPr="00F96A1F">
        <w:rPr>
          <w:rFonts w:cs="Cordia New"/>
          <w:szCs w:val="22"/>
        </w:rPr>
        <w:t>,</w:t>
      </w:r>
      <w:r w:rsidRPr="00F96A1F">
        <w:rPr>
          <w:rFonts w:cs="Cordia New"/>
          <w:szCs w:val="22"/>
          <w:lang w:val="en-US"/>
        </w:rPr>
        <w:t xml:space="preserve"> </w:t>
      </w:r>
      <w:r w:rsidRPr="00F96A1F">
        <w:rPr>
          <w:rFonts w:cs="Cordia New"/>
          <w:szCs w:val="22"/>
        </w:rPr>
        <w:t>the</w:t>
      </w:r>
      <w:r w:rsidRPr="00F96A1F">
        <w:rPr>
          <w:rFonts w:cs="Cordia New"/>
          <w:szCs w:val="22"/>
          <w:lang w:val="en-US"/>
        </w:rPr>
        <w:t xml:space="preserve"> </w:t>
      </w:r>
      <w:r w:rsidRPr="00F96A1F">
        <w:rPr>
          <w:rFonts w:cs="Cordia New"/>
          <w:szCs w:val="22"/>
        </w:rPr>
        <w:t>private</w:t>
      </w:r>
      <w:r w:rsidRPr="00F96A1F">
        <w:rPr>
          <w:rFonts w:cs="Cordia New"/>
          <w:szCs w:val="22"/>
          <w:lang w:val="en-US"/>
        </w:rPr>
        <w:t xml:space="preserve"> </w:t>
      </w:r>
      <w:r w:rsidRPr="00F96A1F">
        <w:rPr>
          <w:rFonts w:cs="Cordia New"/>
          <w:szCs w:val="22"/>
        </w:rPr>
        <w:t>funds</w:t>
      </w:r>
      <w:r w:rsidRPr="00F96A1F">
        <w:rPr>
          <w:rFonts w:cs="Cordia New"/>
          <w:szCs w:val="22"/>
          <w:lang w:val="en-US"/>
        </w:rPr>
        <w:t xml:space="preserve"> </w:t>
      </w:r>
      <w:r w:rsidRPr="00F96A1F">
        <w:rPr>
          <w:rFonts w:cs="Cordia New"/>
          <w:szCs w:val="22"/>
        </w:rPr>
        <w:t>invested</w:t>
      </w:r>
      <w:r w:rsidRPr="00F96A1F">
        <w:rPr>
          <w:rFonts w:cs="Cordia New"/>
          <w:szCs w:val="22"/>
          <w:lang w:val="en-US"/>
        </w:rPr>
        <w:t xml:space="preserve"> </w:t>
      </w:r>
      <w:r w:rsidRPr="00F96A1F">
        <w:rPr>
          <w:rFonts w:cs="Cordia New"/>
          <w:szCs w:val="22"/>
        </w:rPr>
        <w:t>by</w:t>
      </w:r>
      <w:r w:rsidRPr="00F96A1F">
        <w:rPr>
          <w:rFonts w:cs="Cordia New"/>
          <w:szCs w:val="22"/>
          <w:lang w:val="en-US"/>
        </w:rPr>
        <w:t xml:space="preserve"> </w:t>
      </w:r>
      <w:r w:rsidRPr="00F96A1F">
        <w:rPr>
          <w:rFonts w:cs="Cordia New"/>
          <w:szCs w:val="22"/>
        </w:rPr>
        <w:t>3</w:t>
      </w:r>
      <w:r w:rsidRPr="00F96A1F">
        <w:rPr>
          <w:rFonts w:cs="Cordia New"/>
          <w:szCs w:val="22"/>
          <w:lang w:val="en-US"/>
        </w:rPr>
        <w:t xml:space="preserve"> </w:t>
      </w:r>
      <w:r w:rsidRPr="00F96A1F">
        <w:rPr>
          <w:rFonts w:cs="Cordia New"/>
          <w:szCs w:val="22"/>
        </w:rPr>
        <w:t>independent</w:t>
      </w:r>
      <w:r w:rsidRPr="00F96A1F">
        <w:rPr>
          <w:rFonts w:cs="Cordia New"/>
          <w:szCs w:val="22"/>
          <w:lang w:val="en-US"/>
        </w:rPr>
        <w:t xml:space="preserve"> </w:t>
      </w:r>
      <w:r w:rsidRPr="00F96A1F">
        <w:rPr>
          <w:rFonts w:cs="Cordia New"/>
          <w:szCs w:val="22"/>
        </w:rPr>
        <w:t>assets</w:t>
      </w:r>
      <w:r w:rsidRPr="00F96A1F">
        <w:rPr>
          <w:rFonts w:cs="Cordia New"/>
          <w:szCs w:val="22"/>
          <w:lang w:val="en-US"/>
        </w:rPr>
        <w:t xml:space="preserve"> </w:t>
      </w:r>
      <w:r w:rsidRPr="00F96A1F">
        <w:rPr>
          <w:rFonts w:cs="Cordia New"/>
          <w:szCs w:val="22"/>
        </w:rPr>
        <w:t>management</w:t>
      </w:r>
      <w:r w:rsidRPr="00F96A1F">
        <w:rPr>
          <w:rFonts w:cs="Cordia New"/>
          <w:szCs w:val="22"/>
          <w:lang w:val="en-US"/>
        </w:rPr>
        <w:t xml:space="preserve"> </w:t>
      </w:r>
      <w:r w:rsidRPr="00F96A1F">
        <w:rPr>
          <w:rFonts w:cs="Cordia New"/>
          <w:szCs w:val="22"/>
        </w:rPr>
        <w:t>companies</w:t>
      </w:r>
      <w:r w:rsidRPr="00F96A1F">
        <w:rPr>
          <w:rFonts w:cs="Cordia New"/>
          <w:szCs w:val="22"/>
          <w:lang w:val="en-US"/>
        </w:rPr>
        <w:t xml:space="preserve"> </w:t>
      </w:r>
      <w:r w:rsidRPr="00F96A1F">
        <w:rPr>
          <w:rFonts w:cs="Cordia New"/>
          <w:szCs w:val="22"/>
        </w:rPr>
        <w:t>ha</w:t>
      </w:r>
      <w:r w:rsidRPr="00F96A1F">
        <w:rPr>
          <w:rFonts w:cs="Cordia New"/>
          <w:szCs w:val="22"/>
          <w:lang w:bidi="th-TH"/>
        </w:rPr>
        <w:t>ve</w:t>
      </w:r>
      <w:r w:rsidRPr="00F96A1F">
        <w:rPr>
          <w:rFonts w:cs="Cordia New"/>
          <w:szCs w:val="22"/>
          <w:lang w:val="en-US"/>
        </w:rPr>
        <w:t xml:space="preserve"> </w:t>
      </w:r>
      <w:r w:rsidRPr="00F96A1F">
        <w:rPr>
          <w:rFonts w:cs="Cordia New"/>
          <w:szCs w:val="22"/>
        </w:rPr>
        <w:t>invested</w:t>
      </w:r>
      <w:r w:rsidRPr="00F96A1F">
        <w:rPr>
          <w:rFonts w:cs="Cordia New"/>
          <w:szCs w:val="22"/>
          <w:lang w:val="en-US"/>
        </w:rPr>
        <w:t xml:space="preserve"> </w:t>
      </w:r>
      <w:r w:rsidRPr="00F96A1F">
        <w:rPr>
          <w:rFonts w:cs="Cordia New"/>
          <w:szCs w:val="22"/>
        </w:rPr>
        <w:t>in</w:t>
      </w:r>
      <w:r w:rsidRPr="00F96A1F">
        <w:rPr>
          <w:rFonts w:cs="Cordia New"/>
          <w:szCs w:val="22"/>
          <w:lang w:val="en-US"/>
        </w:rPr>
        <w:t xml:space="preserve"> </w:t>
      </w:r>
      <w:r w:rsidRPr="00F96A1F">
        <w:rPr>
          <w:rFonts w:cs="Cordia New"/>
          <w:szCs w:val="22"/>
        </w:rPr>
        <w:t>debt</w:t>
      </w:r>
      <w:r w:rsidRPr="00F96A1F">
        <w:rPr>
          <w:rFonts w:cs="Cordia New"/>
          <w:szCs w:val="22"/>
          <w:lang w:val="en-US"/>
        </w:rPr>
        <w:t xml:space="preserve"> </w:t>
      </w:r>
      <w:r w:rsidRPr="00F96A1F">
        <w:rPr>
          <w:rFonts w:cs="Cordia New"/>
          <w:szCs w:val="22"/>
        </w:rPr>
        <w:t>securities</w:t>
      </w:r>
      <w:r w:rsidRPr="00F96A1F">
        <w:rPr>
          <w:rFonts w:cs="Cordia New"/>
          <w:szCs w:val="22"/>
          <w:lang w:val="en-US"/>
        </w:rPr>
        <w:t xml:space="preserve"> </w:t>
      </w:r>
      <w:r w:rsidRPr="00F96A1F">
        <w:rPr>
          <w:rFonts w:cs="Cordia New"/>
          <w:szCs w:val="22"/>
        </w:rPr>
        <w:t>which</w:t>
      </w:r>
      <w:r w:rsidRPr="00F96A1F">
        <w:rPr>
          <w:rFonts w:cs="Cordia New"/>
          <w:szCs w:val="22"/>
          <w:lang w:val="en-US"/>
        </w:rPr>
        <w:t xml:space="preserve"> </w:t>
      </w:r>
      <w:r w:rsidRPr="00F96A1F">
        <w:rPr>
          <w:rFonts w:cs="Cordia New"/>
          <w:szCs w:val="22"/>
        </w:rPr>
        <w:t>had</w:t>
      </w:r>
      <w:r w:rsidRPr="00F96A1F">
        <w:rPr>
          <w:rFonts w:cs="Cordia New"/>
          <w:szCs w:val="22"/>
          <w:lang w:val="en-US"/>
        </w:rPr>
        <w:t xml:space="preserve"> </w:t>
      </w:r>
      <w:r w:rsidRPr="00F96A1F">
        <w:rPr>
          <w:rFonts w:cs="Cordia New"/>
          <w:szCs w:val="22"/>
        </w:rPr>
        <w:t>high</w:t>
      </w:r>
      <w:r w:rsidRPr="00F96A1F">
        <w:rPr>
          <w:rFonts w:cs="Cordia New"/>
          <w:szCs w:val="22"/>
          <w:lang w:val="en-US"/>
        </w:rPr>
        <w:t xml:space="preserve"> </w:t>
      </w:r>
      <w:r w:rsidRPr="00F96A1F">
        <w:rPr>
          <w:rFonts w:cs="Cordia New"/>
          <w:szCs w:val="22"/>
        </w:rPr>
        <w:t>liquidity</w:t>
      </w:r>
      <w:r w:rsidRPr="00F96A1F">
        <w:rPr>
          <w:rFonts w:cs="Cordia New"/>
          <w:szCs w:val="22"/>
          <w:lang w:val="en-US"/>
        </w:rPr>
        <w:t xml:space="preserve"> </w:t>
      </w:r>
      <w:r w:rsidRPr="00F96A1F">
        <w:rPr>
          <w:rFonts w:cs="Cordia New"/>
          <w:szCs w:val="22"/>
        </w:rPr>
        <w:t>and</w:t>
      </w:r>
      <w:r w:rsidRPr="00F96A1F">
        <w:rPr>
          <w:rFonts w:cs="Cordia New"/>
          <w:szCs w:val="22"/>
          <w:lang w:val="en-US"/>
        </w:rPr>
        <w:t xml:space="preserve"> </w:t>
      </w:r>
      <w:r w:rsidRPr="00F96A1F">
        <w:rPr>
          <w:rFonts w:cs="Cordia New"/>
          <w:szCs w:val="22"/>
        </w:rPr>
        <w:t>rating</w:t>
      </w:r>
      <w:r w:rsidRPr="00F96A1F">
        <w:rPr>
          <w:rFonts w:cs="Cordia New"/>
          <w:szCs w:val="22"/>
          <w:lang w:val="en-US"/>
        </w:rPr>
        <w:t xml:space="preserve"> </w:t>
      </w:r>
      <w:r w:rsidRPr="00F96A1F">
        <w:rPr>
          <w:rFonts w:cs="Cordia New"/>
          <w:szCs w:val="22"/>
        </w:rPr>
        <w:t>as</w:t>
      </w:r>
      <w:r w:rsidRPr="00F96A1F">
        <w:rPr>
          <w:rFonts w:cs="Cordia New"/>
          <w:szCs w:val="22"/>
          <w:lang w:val="en-US"/>
        </w:rPr>
        <w:t xml:space="preserve"> </w:t>
      </w:r>
      <w:r w:rsidRPr="00F96A1F">
        <w:rPr>
          <w:rFonts w:cs="Cordia New"/>
          <w:szCs w:val="22"/>
        </w:rPr>
        <w:t>investment</w:t>
      </w:r>
      <w:r w:rsidRPr="00F96A1F">
        <w:rPr>
          <w:rFonts w:cs="Cordia New"/>
          <w:szCs w:val="22"/>
          <w:lang w:val="en-US"/>
        </w:rPr>
        <w:t xml:space="preserve"> </w:t>
      </w:r>
      <w:r w:rsidRPr="00F96A1F">
        <w:rPr>
          <w:rFonts w:cs="Cordia New"/>
          <w:szCs w:val="22"/>
        </w:rPr>
        <w:t>grade</w:t>
      </w:r>
      <w:r w:rsidRPr="00F96A1F">
        <w:rPr>
          <w:rFonts w:cs="Cordia New"/>
          <w:szCs w:val="22"/>
          <w:lang w:val="en-US"/>
        </w:rPr>
        <w:t xml:space="preserve"> </w:t>
      </w:r>
      <w:r w:rsidRPr="00F96A1F">
        <w:rPr>
          <w:rFonts w:cs="Cordia New"/>
          <w:szCs w:val="22"/>
        </w:rPr>
        <w:t>with</w:t>
      </w:r>
      <w:r w:rsidRPr="00F96A1F">
        <w:rPr>
          <w:rFonts w:cs="Cordia New"/>
          <w:szCs w:val="22"/>
          <w:lang w:val="en-US"/>
        </w:rPr>
        <w:t xml:space="preserve"> </w:t>
      </w:r>
      <w:r w:rsidRPr="00F96A1F">
        <w:rPr>
          <w:szCs w:val="22"/>
        </w:rPr>
        <w:t>return</w:t>
      </w:r>
      <w:r w:rsidRPr="00F96A1F">
        <w:rPr>
          <w:szCs w:val="22"/>
          <w:lang w:val="en-US"/>
        </w:rPr>
        <w:t xml:space="preserve"> </w:t>
      </w:r>
      <w:r w:rsidRPr="00F96A1F">
        <w:rPr>
          <w:szCs w:val="22"/>
        </w:rPr>
        <w:t>rates</w:t>
      </w:r>
      <w:r w:rsidRPr="00F96A1F">
        <w:rPr>
          <w:szCs w:val="22"/>
          <w:lang w:val="en-US"/>
        </w:rPr>
        <w:t xml:space="preserve"> </w:t>
      </w:r>
      <w:r w:rsidRPr="00F96A1F">
        <w:rPr>
          <w:szCs w:val="22"/>
        </w:rPr>
        <w:t>from</w:t>
      </w:r>
      <w:r w:rsidRPr="00F96A1F">
        <w:rPr>
          <w:szCs w:val="22"/>
          <w:lang w:val="en-US"/>
        </w:rPr>
        <w:t xml:space="preserve"> </w:t>
      </w:r>
      <w:r w:rsidR="00FD4377" w:rsidRPr="007F17FA">
        <w:rPr>
          <w:szCs w:val="22"/>
          <w:lang w:val="en-US"/>
        </w:rPr>
        <w:t>1.06</w:t>
      </w:r>
      <w:r w:rsidRPr="007F17FA">
        <w:rPr>
          <w:szCs w:val="22"/>
          <w:lang w:val="en-US"/>
        </w:rPr>
        <w:t xml:space="preserve">% to </w:t>
      </w:r>
      <w:r w:rsidR="00FD4377" w:rsidRPr="007F17FA">
        <w:rPr>
          <w:szCs w:val="22"/>
          <w:lang w:val="en-US"/>
        </w:rPr>
        <w:t>5.02</w:t>
      </w:r>
      <w:r w:rsidRPr="007F17FA">
        <w:rPr>
          <w:szCs w:val="22"/>
          <w:lang w:val="en-US"/>
        </w:rPr>
        <w:t>%</w:t>
      </w:r>
      <w:r w:rsidRPr="00EC10FD">
        <w:rPr>
          <w:szCs w:val="22"/>
          <w:lang w:val="en-US"/>
        </w:rPr>
        <w:t xml:space="preserve"> per</w:t>
      </w:r>
      <w:r w:rsidRPr="00F96A1F">
        <w:rPr>
          <w:szCs w:val="22"/>
          <w:lang w:val="en-US"/>
        </w:rPr>
        <w:t xml:space="preserve"> annum</w:t>
      </w:r>
      <w:r w:rsidRPr="00F96A1F">
        <w:rPr>
          <w:i/>
          <w:iCs/>
          <w:szCs w:val="22"/>
          <w:lang w:val="en-US"/>
        </w:rPr>
        <w:t xml:space="preserve"> (31 December 201</w:t>
      </w:r>
      <w:r>
        <w:rPr>
          <w:i/>
          <w:iCs/>
          <w:szCs w:val="22"/>
          <w:lang w:val="en-US"/>
        </w:rPr>
        <w:t>7</w:t>
      </w:r>
      <w:r w:rsidRPr="00F96A1F">
        <w:rPr>
          <w:i/>
          <w:iCs/>
          <w:szCs w:val="22"/>
          <w:lang w:val="en-US"/>
        </w:rPr>
        <w:t xml:space="preserve">: from </w:t>
      </w:r>
      <w:r>
        <w:rPr>
          <w:i/>
          <w:iCs/>
          <w:szCs w:val="22"/>
          <w:lang w:val="en-US"/>
        </w:rPr>
        <w:t>0.98</w:t>
      </w:r>
      <w:r w:rsidRPr="00F96A1F">
        <w:rPr>
          <w:i/>
          <w:iCs/>
          <w:szCs w:val="22"/>
          <w:lang w:val="en-US"/>
        </w:rPr>
        <w:t>% to 3.45% per annum)</w:t>
      </w:r>
      <w:r w:rsidRPr="00F96A1F">
        <w:rPr>
          <w:szCs w:val="22"/>
        </w:rPr>
        <w:t>.</w:t>
      </w:r>
    </w:p>
    <w:p w14:paraId="146955C5" w14:textId="77777777" w:rsidR="00335449" w:rsidRDefault="00335449" w:rsidP="00335449">
      <w:pPr>
        <w:spacing w:line="240" w:lineRule="atLeast"/>
        <w:ind w:left="567"/>
        <w:jc w:val="both"/>
        <w:rPr>
          <w:sz w:val="24"/>
          <w:szCs w:val="24"/>
        </w:rPr>
      </w:pPr>
    </w:p>
    <w:p w14:paraId="280C1759" w14:textId="77777777" w:rsidR="00335449" w:rsidRPr="000C09B5" w:rsidRDefault="00335449" w:rsidP="00335449">
      <w:pPr>
        <w:pStyle w:val="block"/>
        <w:spacing w:after="0" w:line="240" w:lineRule="atLeast"/>
        <w:ind w:right="-7"/>
        <w:jc w:val="both"/>
        <w:rPr>
          <w:b/>
          <w:bCs/>
          <w:i/>
          <w:iCs/>
          <w:cs/>
          <w:lang w:bidi="th-TH"/>
        </w:rPr>
      </w:pPr>
      <w:r>
        <w:rPr>
          <w:b/>
          <w:bCs/>
          <w:i/>
          <w:iCs/>
          <w:lang w:bidi="th-TH"/>
        </w:rPr>
        <w:t>F</w:t>
      </w:r>
      <w:r w:rsidRPr="000C09B5">
        <w:rPr>
          <w:b/>
          <w:bCs/>
          <w:i/>
          <w:iCs/>
          <w:lang w:bidi="th-TH"/>
        </w:rPr>
        <w:t>air</w:t>
      </w:r>
      <w:r w:rsidRPr="000C09B5">
        <w:rPr>
          <w:b/>
          <w:bCs/>
          <w:i/>
          <w:iCs/>
          <w:lang w:val="en-US" w:bidi="th-TH"/>
        </w:rPr>
        <w:t xml:space="preserve"> </w:t>
      </w:r>
      <w:r w:rsidRPr="000C09B5">
        <w:rPr>
          <w:b/>
          <w:bCs/>
          <w:i/>
          <w:iCs/>
          <w:lang w:bidi="th-TH"/>
        </w:rPr>
        <w:t>values</w:t>
      </w:r>
    </w:p>
    <w:p w14:paraId="72E86E52" w14:textId="77777777" w:rsidR="00335449" w:rsidRPr="009C1B44" w:rsidRDefault="00335449" w:rsidP="00335449">
      <w:pPr>
        <w:pStyle w:val="block"/>
        <w:spacing w:after="0" w:line="240" w:lineRule="atLeast"/>
        <w:ind w:right="-7"/>
        <w:jc w:val="both"/>
        <w:rPr>
          <w:highlight w:val="yellow"/>
          <w:lang w:bidi="th-TH"/>
        </w:rPr>
      </w:pPr>
    </w:p>
    <w:p w14:paraId="59DD3A72" w14:textId="77777777" w:rsidR="00335449" w:rsidRPr="0017528F" w:rsidRDefault="00335449" w:rsidP="00335449">
      <w:pPr>
        <w:spacing w:line="240" w:lineRule="atLeast"/>
        <w:ind w:left="567" w:right="-57"/>
        <w:jc w:val="thaiDistribute"/>
        <w:rPr>
          <w:rFonts w:cs="Cordia New"/>
          <w:szCs w:val="22"/>
          <w:cs/>
          <w:lang w:bidi="th-TH"/>
        </w:rPr>
      </w:pPr>
      <w:r w:rsidRPr="000039DC">
        <w:rPr>
          <w:rFonts w:cs="Cordia New"/>
          <w:spacing w:val="-2"/>
          <w:szCs w:val="22"/>
        </w:rPr>
        <w:t xml:space="preserve">The fair values of </w:t>
      </w:r>
      <w:r>
        <w:rPr>
          <w:rFonts w:cs="Cordia New"/>
          <w:spacing w:val="-2"/>
          <w:szCs w:val="22"/>
        </w:rPr>
        <w:t>available-for-sale securities</w:t>
      </w:r>
      <w:r w:rsidRPr="000039DC">
        <w:rPr>
          <w:rFonts w:cs="Cordia New"/>
          <w:spacing w:val="-2"/>
          <w:szCs w:val="22"/>
        </w:rPr>
        <w:t xml:space="preserve"> together with the carrying amounts in the consolidated</w:t>
      </w:r>
      <w:r w:rsidRPr="00C6694E">
        <w:rPr>
          <w:rFonts w:cs="Cordia New"/>
          <w:szCs w:val="22"/>
        </w:rPr>
        <w:t xml:space="preserve"> </w:t>
      </w:r>
      <w:r w:rsidRPr="0017528F">
        <w:rPr>
          <w:rFonts w:cs="Cordia New"/>
          <w:szCs w:val="22"/>
        </w:rPr>
        <w:t>statement</w:t>
      </w:r>
      <w:r w:rsidRPr="00C6694E">
        <w:rPr>
          <w:rFonts w:cs="Cordia New"/>
          <w:szCs w:val="22"/>
        </w:rPr>
        <w:t xml:space="preserve"> </w:t>
      </w:r>
      <w:r w:rsidRPr="0017528F">
        <w:rPr>
          <w:rFonts w:cs="Cordia New"/>
          <w:szCs w:val="22"/>
        </w:rPr>
        <w:t>of</w:t>
      </w:r>
      <w:r w:rsidRPr="00C6694E">
        <w:rPr>
          <w:rFonts w:cs="Cordia New"/>
          <w:szCs w:val="22"/>
        </w:rPr>
        <w:t xml:space="preserve"> </w:t>
      </w:r>
      <w:r w:rsidRPr="0017528F">
        <w:rPr>
          <w:rFonts w:cs="Cordia New"/>
          <w:szCs w:val="22"/>
        </w:rPr>
        <w:t>financial</w:t>
      </w:r>
      <w:r w:rsidRPr="00C6694E">
        <w:rPr>
          <w:rFonts w:cs="Cordia New"/>
          <w:szCs w:val="22"/>
        </w:rPr>
        <w:t xml:space="preserve"> </w:t>
      </w:r>
      <w:r w:rsidRPr="0017528F">
        <w:rPr>
          <w:rFonts w:cs="Cordia New"/>
          <w:szCs w:val="22"/>
        </w:rPr>
        <w:t>position</w:t>
      </w:r>
      <w:r w:rsidRPr="00C6694E">
        <w:rPr>
          <w:rFonts w:cs="Cordia New"/>
          <w:szCs w:val="22"/>
        </w:rPr>
        <w:t xml:space="preserve"> </w:t>
      </w:r>
      <w:r w:rsidRPr="0017528F">
        <w:rPr>
          <w:rFonts w:cs="Cordia New"/>
          <w:szCs w:val="22"/>
        </w:rPr>
        <w:t>as</w:t>
      </w:r>
      <w:r w:rsidRPr="00C6694E">
        <w:rPr>
          <w:rFonts w:cs="Cordia New"/>
          <w:szCs w:val="22"/>
        </w:rPr>
        <w:t xml:space="preserve"> </w:t>
      </w:r>
      <w:r w:rsidRPr="001C02AF">
        <w:rPr>
          <w:rFonts w:cs="Cordia New"/>
          <w:szCs w:val="22"/>
        </w:rPr>
        <w:t>at</w:t>
      </w:r>
      <w:r w:rsidRPr="00F96A1F">
        <w:rPr>
          <w:rFonts w:cs="Cordia New"/>
          <w:szCs w:val="22"/>
        </w:rPr>
        <w:t xml:space="preserve"> </w:t>
      </w:r>
      <w:r>
        <w:rPr>
          <w:rFonts w:cs="Cordia New"/>
          <w:szCs w:val="22"/>
        </w:rPr>
        <w:t>31 March</w:t>
      </w:r>
      <w:r w:rsidRPr="001C02AF">
        <w:rPr>
          <w:rFonts w:cs="Cordia New"/>
          <w:szCs w:val="22"/>
        </w:rPr>
        <w:t xml:space="preserve"> </w:t>
      </w:r>
      <w:r>
        <w:rPr>
          <w:rFonts w:cs="Cordia New"/>
          <w:szCs w:val="22"/>
        </w:rPr>
        <w:t>2018</w:t>
      </w:r>
      <w:r w:rsidRPr="00F96A1F">
        <w:rPr>
          <w:rFonts w:cs="Cordia New"/>
          <w:szCs w:val="22"/>
        </w:rPr>
        <w:t xml:space="preserve"> are as follows:</w:t>
      </w:r>
    </w:p>
    <w:p w14:paraId="17180E98" w14:textId="77777777" w:rsidR="00335449" w:rsidRPr="007F17FA" w:rsidRDefault="00335449" w:rsidP="00335449">
      <w:pPr>
        <w:spacing w:line="240" w:lineRule="atLeast"/>
        <w:ind w:left="567"/>
        <w:jc w:val="both"/>
        <w:rPr>
          <w:sz w:val="20"/>
        </w:rPr>
      </w:pPr>
    </w:p>
    <w:tbl>
      <w:tblPr>
        <w:tblW w:w="9214" w:type="dxa"/>
        <w:tblInd w:w="534" w:type="dxa"/>
        <w:tblLayout w:type="fixed"/>
        <w:tblLook w:val="0000" w:firstRow="0" w:lastRow="0" w:firstColumn="0" w:lastColumn="0" w:noHBand="0" w:noVBand="0"/>
      </w:tblPr>
      <w:tblGrid>
        <w:gridCol w:w="4677"/>
        <w:gridCol w:w="993"/>
        <w:gridCol w:w="283"/>
        <w:gridCol w:w="851"/>
        <w:gridCol w:w="283"/>
        <w:gridCol w:w="956"/>
        <w:gridCol w:w="236"/>
        <w:gridCol w:w="935"/>
      </w:tblGrid>
      <w:tr w:rsidR="00335449" w:rsidRPr="00FE26C4" w14:paraId="11C95F88" w14:textId="77777777" w:rsidTr="00F63D78">
        <w:tc>
          <w:tcPr>
            <w:tcW w:w="4677" w:type="dxa"/>
            <w:vAlign w:val="center"/>
          </w:tcPr>
          <w:p w14:paraId="10F49545" w14:textId="77777777" w:rsidR="00335449" w:rsidRPr="0060320A" w:rsidRDefault="00335449" w:rsidP="00335449">
            <w:pPr>
              <w:spacing w:line="240" w:lineRule="atLeast"/>
              <w:rPr>
                <w:rFonts w:cs="Times New Roman"/>
                <w:szCs w:val="22"/>
              </w:rPr>
            </w:pPr>
          </w:p>
        </w:tc>
        <w:tc>
          <w:tcPr>
            <w:tcW w:w="993" w:type="dxa"/>
          </w:tcPr>
          <w:p w14:paraId="120F2673" w14:textId="77777777" w:rsidR="00335449" w:rsidRPr="0060320A" w:rsidRDefault="00335449" w:rsidP="00335449">
            <w:pPr>
              <w:spacing w:line="240" w:lineRule="atLeast"/>
              <w:ind w:left="-108" w:right="-108"/>
              <w:jc w:val="center"/>
              <w:rPr>
                <w:rFonts w:cs="Times New Roman"/>
                <w:szCs w:val="22"/>
              </w:rPr>
            </w:pPr>
            <w:r w:rsidRPr="0060320A">
              <w:rPr>
                <w:rFonts w:cs="Times New Roman"/>
                <w:szCs w:val="22"/>
                <w:lang w:val="en-US"/>
              </w:rPr>
              <w:t>Carrying</w:t>
            </w:r>
          </w:p>
        </w:tc>
        <w:tc>
          <w:tcPr>
            <w:tcW w:w="283" w:type="dxa"/>
          </w:tcPr>
          <w:p w14:paraId="6A42CDF6" w14:textId="77777777" w:rsidR="00335449" w:rsidRPr="0060320A" w:rsidRDefault="00335449" w:rsidP="00335449">
            <w:pPr>
              <w:spacing w:line="240" w:lineRule="atLeast"/>
              <w:jc w:val="center"/>
              <w:rPr>
                <w:rFonts w:cs="Times New Roman"/>
                <w:szCs w:val="22"/>
              </w:rPr>
            </w:pPr>
          </w:p>
        </w:tc>
        <w:tc>
          <w:tcPr>
            <w:tcW w:w="3261" w:type="dxa"/>
            <w:gridSpan w:val="5"/>
          </w:tcPr>
          <w:p w14:paraId="1FE43B73" w14:textId="59720EF6" w:rsidR="00335449" w:rsidRPr="0060320A" w:rsidRDefault="00335449" w:rsidP="00335449">
            <w:pPr>
              <w:spacing w:line="240" w:lineRule="atLeast"/>
              <w:ind w:left="-378" w:right="-18" w:firstLine="270"/>
              <w:jc w:val="center"/>
              <w:rPr>
                <w:rFonts w:cs="Times New Roman"/>
                <w:szCs w:val="22"/>
              </w:rPr>
            </w:pPr>
            <w:r w:rsidRPr="0060320A">
              <w:rPr>
                <w:rFonts w:cs="Times New Roman"/>
                <w:szCs w:val="22"/>
              </w:rPr>
              <w:t>Fair</w:t>
            </w:r>
            <w:r w:rsidRPr="0060320A">
              <w:rPr>
                <w:rFonts w:cs="Times New Roman"/>
                <w:szCs w:val="22"/>
                <w:lang w:val="en-US" w:bidi="th-TH"/>
              </w:rPr>
              <w:t xml:space="preserve"> </w:t>
            </w:r>
            <w:r w:rsidR="00F60792">
              <w:rPr>
                <w:rFonts w:cs="Times New Roman"/>
                <w:szCs w:val="22"/>
                <w:lang w:val="en-US" w:bidi="th-TH"/>
              </w:rPr>
              <w:t>v</w:t>
            </w:r>
            <w:r w:rsidRPr="0060320A">
              <w:rPr>
                <w:rFonts w:cs="Times New Roman"/>
                <w:szCs w:val="22"/>
                <w:lang w:val="en-US" w:bidi="th-TH"/>
              </w:rPr>
              <w:t>alue</w:t>
            </w:r>
          </w:p>
        </w:tc>
      </w:tr>
      <w:tr w:rsidR="00953C69" w:rsidRPr="00FE26C4" w14:paraId="65866931" w14:textId="77777777" w:rsidTr="00F63D78">
        <w:tc>
          <w:tcPr>
            <w:tcW w:w="4677" w:type="dxa"/>
            <w:vAlign w:val="center"/>
          </w:tcPr>
          <w:p w14:paraId="75629315" w14:textId="77777777" w:rsidR="00335449" w:rsidRPr="0060320A" w:rsidRDefault="00335449" w:rsidP="00335449">
            <w:pPr>
              <w:spacing w:line="240" w:lineRule="atLeast"/>
              <w:rPr>
                <w:rFonts w:cs="Times New Roman"/>
                <w:szCs w:val="22"/>
              </w:rPr>
            </w:pPr>
          </w:p>
        </w:tc>
        <w:tc>
          <w:tcPr>
            <w:tcW w:w="993" w:type="dxa"/>
          </w:tcPr>
          <w:p w14:paraId="61B1930C" w14:textId="77777777" w:rsidR="00335449" w:rsidRPr="0060320A" w:rsidRDefault="00335449" w:rsidP="00335449">
            <w:pPr>
              <w:spacing w:line="240" w:lineRule="atLeast"/>
              <w:ind w:left="-108" w:right="-108"/>
              <w:jc w:val="center"/>
              <w:rPr>
                <w:rFonts w:cs="Times New Roman"/>
                <w:b/>
                <w:szCs w:val="22"/>
              </w:rPr>
            </w:pPr>
            <w:r w:rsidRPr="0060320A">
              <w:rPr>
                <w:rFonts w:cs="Times New Roman"/>
                <w:szCs w:val="22"/>
              </w:rPr>
              <w:t>amount</w:t>
            </w:r>
          </w:p>
        </w:tc>
        <w:tc>
          <w:tcPr>
            <w:tcW w:w="283" w:type="dxa"/>
          </w:tcPr>
          <w:p w14:paraId="74632E77" w14:textId="77777777" w:rsidR="00335449" w:rsidRPr="0060320A" w:rsidRDefault="00335449" w:rsidP="00335449">
            <w:pPr>
              <w:spacing w:line="240" w:lineRule="atLeast"/>
              <w:jc w:val="center"/>
              <w:rPr>
                <w:rFonts w:cs="Times New Roman"/>
                <w:szCs w:val="22"/>
              </w:rPr>
            </w:pPr>
          </w:p>
        </w:tc>
        <w:tc>
          <w:tcPr>
            <w:tcW w:w="851" w:type="dxa"/>
          </w:tcPr>
          <w:p w14:paraId="1BFA75C8"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1</w:t>
            </w:r>
          </w:p>
        </w:tc>
        <w:tc>
          <w:tcPr>
            <w:tcW w:w="283" w:type="dxa"/>
          </w:tcPr>
          <w:p w14:paraId="72853885" w14:textId="77777777" w:rsidR="00335449" w:rsidRPr="0060320A" w:rsidRDefault="00335449" w:rsidP="00335449">
            <w:pPr>
              <w:spacing w:line="240" w:lineRule="atLeast"/>
              <w:ind w:left="-108" w:right="-159"/>
              <w:jc w:val="center"/>
              <w:rPr>
                <w:rFonts w:cs="Times New Roman"/>
                <w:bCs/>
                <w:szCs w:val="22"/>
              </w:rPr>
            </w:pPr>
          </w:p>
        </w:tc>
        <w:tc>
          <w:tcPr>
            <w:tcW w:w="956" w:type="dxa"/>
          </w:tcPr>
          <w:p w14:paraId="7BD62F5D" w14:textId="77777777" w:rsidR="00335449" w:rsidRPr="0060320A" w:rsidRDefault="00335449" w:rsidP="00335449">
            <w:pPr>
              <w:spacing w:line="240" w:lineRule="atLeast"/>
              <w:ind w:left="-108" w:right="-159"/>
              <w:jc w:val="center"/>
              <w:rPr>
                <w:rFonts w:cs="Times New Roman"/>
                <w:b/>
                <w:bCs/>
                <w:szCs w:val="22"/>
              </w:rPr>
            </w:pPr>
            <w:r w:rsidRPr="0060320A">
              <w:rPr>
                <w:rFonts w:cs="Times New Roman"/>
                <w:bCs/>
                <w:szCs w:val="22"/>
              </w:rPr>
              <w:t>Level</w:t>
            </w:r>
            <w:r w:rsidRPr="0060320A">
              <w:rPr>
                <w:rFonts w:cs="Times New Roman"/>
                <w:bCs/>
                <w:szCs w:val="22"/>
                <w:lang w:val="en-US"/>
              </w:rPr>
              <w:t xml:space="preserve"> </w:t>
            </w:r>
            <w:r w:rsidRPr="0060320A">
              <w:rPr>
                <w:rFonts w:cs="Times New Roman"/>
                <w:bCs/>
                <w:szCs w:val="22"/>
              </w:rPr>
              <w:t>2</w:t>
            </w:r>
          </w:p>
        </w:tc>
        <w:tc>
          <w:tcPr>
            <w:tcW w:w="236" w:type="dxa"/>
          </w:tcPr>
          <w:p w14:paraId="62E3F619" w14:textId="77777777" w:rsidR="00335449" w:rsidRPr="0060320A" w:rsidRDefault="00335449" w:rsidP="00335449">
            <w:pPr>
              <w:spacing w:line="240" w:lineRule="atLeast"/>
              <w:ind w:left="-108" w:right="-159"/>
              <w:jc w:val="center"/>
              <w:rPr>
                <w:rFonts w:cs="Times New Roman"/>
                <w:bCs/>
                <w:szCs w:val="22"/>
              </w:rPr>
            </w:pPr>
          </w:p>
        </w:tc>
        <w:tc>
          <w:tcPr>
            <w:tcW w:w="935" w:type="dxa"/>
          </w:tcPr>
          <w:p w14:paraId="5E650BE6" w14:textId="77777777" w:rsidR="00335449" w:rsidRPr="00124B4B" w:rsidRDefault="00335449" w:rsidP="00335449">
            <w:pPr>
              <w:spacing w:line="240" w:lineRule="atLeast"/>
              <w:ind w:left="-378" w:right="-18" w:firstLine="270"/>
              <w:jc w:val="center"/>
              <w:rPr>
                <w:rFonts w:cs="Times New Roman"/>
                <w:szCs w:val="22"/>
              </w:rPr>
            </w:pPr>
            <w:r w:rsidRPr="000C09B5">
              <w:rPr>
                <w:rFonts w:cs="Times New Roman"/>
                <w:szCs w:val="22"/>
              </w:rPr>
              <w:t>Total</w:t>
            </w:r>
          </w:p>
        </w:tc>
      </w:tr>
      <w:tr w:rsidR="00335449" w:rsidRPr="00FE26C4" w14:paraId="038668B1" w14:textId="77777777" w:rsidTr="00F63D78">
        <w:tc>
          <w:tcPr>
            <w:tcW w:w="4677" w:type="dxa"/>
            <w:vAlign w:val="center"/>
          </w:tcPr>
          <w:p w14:paraId="707E798E" w14:textId="77777777" w:rsidR="00335449" w:rsidRPr="0060320A" w:rsidRDefault="00335449" w:rsidP="00335449">
            <w:pPr>
              <w:spacing w:line="240" w:lineRule="atLeast"/>
              <w:rPr>
                <w:rFonts w:cs="Times New Roman"/>
                <w:b/>
                <w:bCs/>
                <w:i/>
                <w:iCs/>
                <w:szCs w:val="22"/>
              </w:rPr>
            </w:pPr>
          </w:p>
        </w:tc>
        <w:tc>
          <w:tcPr>
            <w:tcW w:w="4537" w:type="dxa"/>
            <w:gridSpan w:val="7"/>
            <w:vAlign w:val="center"/>
          </w:tcPr>
          <w:p w14:paraId="3F0A26FC" w14:textId="77777777" w:rsidR="00335449" w:rsidRPr="0060320A" w:rsidRDefault="00335449" w:rsidP="00335449">
            <w:pPr>
              <w:spacing w:line="240" w:lineRule="atLeast"/>
              <w:ind w:left="-378" w:firstLine="270"/>
              <w:jc w:val="center"/>
              <w:rPr>
                <w:rFonts w:cs="Times New Roman"/>
                <w:b/>
                <w:i/>
                <w:iCs/>
                <w:szCs w:val="22"/>
              </w:rPr>
            </w:pPr>
            <w:r w:rsidRPr="0060320A">
              <w:rPr>
                <w:rFonts w:cs="Times New Roman"/>
                <w:i/>
                <w:iCs/>
                <w:szCs w:val="22"/>
              </w:rPr>
              <w:t>(in</w:t>
            </w:r>
            <w:r w:rsidRPr="0060320A">
              <w:rPr>
                <w:rFonts w:cs="Times New Roman"/>
                <w:i/>
                <w:iCs/>
                <w:szCs w:val="22"/>
                <w:lang w:val="en-US"/>
              </w:rPr>
              <w:t xml:space="preserve"> </w:t>
            </w:r>
            <w:r w:rsidRPr="0060320A">
              <w:rPr>
                <w:rFonts w:cs="Times New Roman"/>
                <w:i/>
                <w:iCs/>
                <w:szCs w:val="22"/>
              </w:rPr>
              <w:t>million</w:t>
            </w:r>
            <w:r w:rsidRPr="0060320A">
              <w:rPr>
                <w:rFonts w:cs="Times New Roman"/>
                <w:i/>
                <w:iCs/>
                <w:szCs w:val="22"/>
                <w:lang w:val="en-US"/>
              </w:rPr>
              <w:t xml:space="preserve"> </w:t>
            </w:r>
            <w:r w:rsidRPr="0060320A">
              <w:rPr>
                <w:rFonts w:cs="Times New Roman"/>
                <w:i/>
                <w:iCs/>
                <w:szCs w:val="22"/>
              </w:rPr>
              <w:t>Baht)</w:t>
            </w:r>
          </w:p>
        </w:tc>
      </w:tr>
      <w:tr w:rsidR="00953C69" w:rsidRPr="00FE26C4" w14:paraId="5E1BCAE6" w14:textId="77777777" w:rsidTr="00F63D78">
        <w:tc>
          <w:tcPr>
            <w:tcW w:w="4677" w:type="dxa"/>
            <w:vAlign w:val="center"/>
          </w:tcPr>
          <w:p w14:paraId="566B0B4B" w14:textId="77777777" w:rsidR="00335449" w:rsidRPr="0060320A" w:rsidRDefault="00335449" w:rsidP="00464DED">
            <w:pPr>
              <w:spacing w:line="240" w:lineRule="atLeast"/>
              <w:ind w:right="57" w:firstLine="33"/>
              <w:rPr>
                <w:rFonts w:cs="Times New Roman"/>
                <w:b/>
                <w:bCs/>
                <w:szCs w:val="22"/>
                <w:lang w:val="en-US"/>
              </w:rPr>
            </w:pPr>
            <w:r w:rsidRPr="0060320A">
              <w:rPr>
                <w:rFonts w:cs="Times New Roman"/>
                <w:b/>
                <w:bCs/>
                <w:szCs w:val="22"/>
              </w:rPr>
              <w:t>Current</w:t>
            </w:r>
            <w:r w:rsidRPr="0060320A">
              <w:rPr>
                <w:rFonts w:cs="Times New Roman"/>
                <w:b/>
                <w:bCs/>
                <w:szCs w:val="22"/>
                <w:lang w:val="en-US"/>
              </w:rPr>
              <w:t xml:space="preserve"> </w:t>
            </w:r>
            <w:r w:rsidRPr="0060320A">
              <w:rPr>
                <w:rFonts w:cs="Times New Roman"/>
                <w:b/>
                <w:bCs/>
                <w:szCs w:val="22"/>
              </w:rPr>
              <w:t>investments</w:t>
            </w:r>
          </w:p>
        </w:tc>
        <w:tc>
          <w:tcPr>
            <w:tcW w:w="993" w:type="dxa"/>
            <w:vAlign w:val="center"/>
          </w:tcPr>
          <w:p w14:paraId="639D108A" w14:textId="77777777" w:rsidR="00335449" w:rsidRPr="0060320A" w:rsidRDefault="00335449" w:rsidP="00335449">
            <w:pPr>
              <w:tabs>
                <w:tab w:val="decimal" w:pos="972"/>
              </w:tabs>
              <w:spacing w:line="240" w:lineRule="atLeast"/>
              <w:rPr>
                <w:rFonts w:cs="Times New Roman"/>
                <w:szCs w:val="22"/>
                <w:cs/>
                <w:lang w:bidi="th-TH"/>
              </w:rPr>
            </w:pPr>
          </w:p>
        </w:tc>
        <w:tc>
          <w:tcPr>
            <w:tcW w:w="283" w:type="dxa"/>
            <w:vAlign w:val="center"/>
          </w:tcPr>
          <w:p w14:paraId="1B90653D" w14:textId="77777777" w:rsidR="00335449" w:rsidRPr="0060320A" w:rsidRDefault="00335449" w:rsidP="00335449">
            <w:pPr>
              <w:pStyle w:val="3"/>
              <w:tabs>
                <w:tab w:val="clear" w:pos="360"/>
                <w:tab w:val="clear" w:pos="720"/>
              </w:tabs>
              <w:spacing w:line="240" w:lineRule="atLeast"/>
              <w:ind w:right="72"/>
              <w:jc w:val="right"/>
              <w:rPr>
                <w:rFonts w:cs="Times New Roman"/>
                <w:cs/>
              </w:rPr>
            </w:pPr>
          </w:p>
        </w:tc>
        <w:tc>
          <w:tcPr>
            <w:tcW w:w="851" w:type="dxa"/>
            <w:vAlign w:val="center"/>
          </w:tcPr>
          <w:p w14:paraId="0D88863E" w14:textId="77777777" w:rsidR="00335449" w:rsidRPr="0060320A" w:rsidRDefault="00335449" w:rsidP="00335449">
            <w:pPr>
              <w:tabs>
                <w:tab w:val="decimal" w:pos="972"/>
              </w:tabs>
              <w:spacing w:line="240" w:lineRule="atLeast"/>
              <w:rPr>
                <w:rFonts w:cs="Times New Roman"/>
                <w:szCs w:val="22"/>
              </w:rPr>
            </w:pPr>
          </w:p>
        </w:tc>
        <w:tc>
          <w:tcPr>
            <w:tcW w:w="283" w:type="dxa"/>
          </w:tcPr>
          <w:p w14:paraId="4992AB06" w14:textId="77777777" w:rsidR="00335449" w:rsidRPr="0060320A" w:rsidRDefault="00335449" w:rsidP="00335449">
            <w:pPr>
              <w:tabs>
                <w:tab w:val="decimal" w:pos="972"/>
              </w:tabs>
              <w:spacing w:line="240" w:lineRule="atLeast"/>
              <w:rPr>
                <w:rFonts w:cs="Times New Roman"/>
                <w:szCs w:val="22"/>
              </w:rPr>
            </w:pPr>
          </w:p>
        </w:tc>
        <w:tc>
          <w:tcPr>
            <w:tcW w:w="956" w:type="dxa"/>
          </w:tcPr>
          <w:p w14:paraId="1AB7EF5B" w14:textId="77777777" w:rsidR="00335449" w:rsidRPr="0060320A" w:rsidRDefault="00335449" w:rsidP="00335449">
            <w:pPr>
              <w:tabs>
                <w:tab w:val="decimal" w:pos="972"/>
              </w:tabs>
              <w:spacing w:line="240" w:lineRule="atLeast"/>
              <w:rPr>
                <w:rFonts w:cs="Times New Roman"/>
                <w:szCs w:val="22"/>
              </w:rPr>
            </w:pPr>
          </w:p>
        </w:tc>
        <w:tc>
          <w:tcPr>
            <w:tcW w:w="236" w:type="dxa"/>
          </w:tcPr>
          <w:p w14:paraId="1D66384C" w14:textId="77777777" w:rsidR="00335449" w:rsidRPr="0060320A" w:rsidRDefault="00335449" w:rsidP="00335449">
            <w:pPr>
              <w:tabs>
                <w:tab w:val="decimal" w:pos="972"/>
              </w:tabs>
              <w:spacing w:line="240" w:lineRule="atLeast"/>
              <w:rPr>
                <w:rFonts w:cs="Times New Roman"/>
                <w:szCs w:val="22"/>
              </w:rPr>
            </w:pPr>
          </w:p>
        </w:tc>
        <w:tc>
          <w:tcPr>
            <w:tcW w:w="935" w:type="dxa"/>
          </w:tcPr>
          <w:p w14:paraId="758A84F6" w14:textId="77777777" w:rsidR="00335449" w:rsidRPr="000C09B5" w:rsidRDefault="00335449" w:rsidP="00335449">
            <w:pPr>
              <w:tabs>
                <w:tab w:val="decimal" w:pos="972"/>
              </w:tabs>
              <w:spacing w:line="240" w:lineRule="atLeast"/>
              <w:ind w:left="-378" w:firstLine="270"/>
              <w:rPr>
                <w:szCs w:val="22"/>
              </w:rPr>
            </w:pPr>
          </w:p>
        </w:tc>
      </w:tr>
      <w:tr w:rsidR="00953C69" w:rsidRPr="00FE26C4" w14:paraId="06646E6F" w14:textId="77777777" w:rsidTr="00F63D78">
        <w:tc>
          <w:tcPr>
            <w:tcW w:w="4677" w:type="dxa"/>
            <w:vAlign w:val="center"/>
          </w:tcPr>
          <w:p w14:paraId="6B43CB5E" w14:textId="77777777" w:rsidR="00953C69" w:rsidRPr="0060320A" w:rsidRDefault="00953C69" w:rsidP="00F63D78">
            <w:pPr>
              <w:spacing w:line="240" w:lineRule="atLeast"/>
              <w:ind w:firstLine="33"/>
              <w:rPr>
                <w:rFonts w:cs="Times New Roman"/>
                <w:szCs w:val="22"/>
                <w:rtl/>
                <w:cs/>
              </w:rPr>
            </w:pPr>
            <w:r w:rsidRPr="0060320A">
              <w:rPr>
                <w:rFonts w:cs="Times New Roman"/>
                <w:szCs w:val="22"/>
              </w:rPr>
              <w:t>Available-for-sale</w:t>
            </w:r>
            <w:r w:rsidRPr="007F17FA">
              <w:rPr>
                <w:rFonts w:cs="Times New Roman"/>
                <w:szCs w:val="22"/>
              </w:rPr>
              <w:t xml:space="preserve"> </w:t>
            </w:r>
            <w:r w:rsidRPr="0060320A">
              <w:rPr>
                <w:rFonts w:cs="Times New Roman"/>
                <w:szCs w:val="22"/>
              </w:rPr>
              <w:t>debt</w:t>
            </w:r>
            <w:r w:rsidRPr="007F17FA">
              <w:rPr>
                <w:rFonts w:cs="Times New Roman"/>
                <w:szCs w:val="22"/>
              </w:rPr>
              <w:t xml:space="preserve"> </w:t>
            </w:r>
            <w:r w:rsidRPr="0060320A">
              <w:rPr>
                <w:rFonts w:cs="Times New Roman"/>
                <w:szCs w:val="22"/>
              </w:rPr>
              <w:t>securities</w:t>
            </w:r>
            <w:r w:rsidRPr="007F17FA">
              <w:rPr>
                <w:rFonts w:cs="Times New Roman"/>
                <w:szCs w:val="22"/>
              </w:rPr>
              <w:t xml:space="preserve"> </w:t>
            </w:r>
            <w:r w:rsidRPr="0060320A">
              <w:rPr>
                <w:rFonts w:cs="Times New Roman"/>
                <w:szCs w:val="22"/>
              </w:rPr>
              <w:t>(Private</w:t>
            </w:r>
            <w:r w:rsidRPr="007F17FA">
              <w:rPr>
                <w:rFonts w:cs="Times New Roman"/>
                <w:szCs w:val="22"/>
              </w:rPr>
              <w:t xml:space="preserve"> </w:t>
            </w:r>
            <w:r w:rsidRPr="0060320A">
              <w:rPr>
                <w:rFonts w:cs="Times New Roman"/>
                <w:szCs w:val="22"/>
              </w:rPr>
              <w:t>funds)</w:t>
            </w:r>
          </w:p>
        </w:tc>
        <w:tc>
          <w:tcPr>
            <w:tcW w:w="993" w:type="dxa"/>
            <w:tcBorders>
              <w:bottom w:val="double" w:sz="4" w:space="0" w:color="auto"/>
            </w:tcBorders>
            <w:vAlign w:val="center"/>
          </w:tcPr>
          <w:p w14:paraId="22DDD1FB" w14:textId="4011554A" w:rsidR="00953C69" w:rsidRPr="008B262C" w:rsidRDefault="00953C69" w:rsidP="00F63D78">
            <w:pPr>
              <w:tabs>
                <w:tab w:val="decimal" w:pos="1096"/>
              </w:tabs>
              <w:spacing w:line="240" w:lineRule="atLeast"/>
              <w:ind w:left="-284" w:right="176"/>
              <w:rPr>
                <w:rFonts w:cs="Times New Roman"/>
                <w:b/>
                <w:bCs/>
                <w:szCs w:val="22"/>
                <w:lang w:val="en-US"/>
              </w:rPr>
            </w:pPr>
            <w:r w:rsidRPr="00953C69">
              <w:rPr>
                <w:rFonts w:cs="Times New Roman"/>
                <w:b/>
                <w:bCs/>
                <w:szCs w:val="22"/>
                <w:lang w:val="en-US"/>
              </w:rPr>
              <w:t>30,329</w:t>
            </w:r>
          </w:p>
        </w:tc>
        <w:tc>
          <w:tcPr>
            <w:tcW w:w="283" w:type="dxa"/>
            <w:vAlign w:val="center"/>
          </w:tcPr>
          <w:p w14:paraId="32CD5556" w14:textId="77777777" w:rsidR="00953C69" w:rsidRPr="0060320A" w:rsidRDefault="00953C69" w:rsidP="00953C69">
            <w:pPr>
              <w:pStyle w:val="3"/>
              <w:tabs>
                <w:tab w:val="clear" w:pos="360"/>
                <w:tab w:val="clear" w:pos="720"/>
              </w:tabs>
              <w:spacing w:line="240" w:lineRule="atLeast"/>
              <w:ind w:left="-328" w:right="162"/>
              <w:jc w:val="right"/>
              <w:rPr>
                <w:rFonts w:cs="Times New Roman"/>
                <w:b/>
                <w:bCs/>
                <w:cs/>
              </w:rPr>
            </w:pPr>
          </w:p>
        </w:tc>
        <w:tc>
          <w:tcPr>
            <w:tcW w:w="851" w:type="dxa"/>
            <w:tcBorders>
              <w:bottom w:val="double" w:sz="4" w:space="0" w:color="auto"/>
            </w:tcBorders>
            <w:vAlign w:val="center"/>
          </w:tcPr>
          <w:p w14:paraId="0A4FA534" w14:textId="0BFACF38" w:rsidR="00953C69" w:rsidRPr="00953C69" w:rsidRDefault="004B7D9A" w:rsidP="00F63D78">
            <w:pPr>
              <w:tabs>
                <w:tab w:val="decimal" w:pos="1096"/>
              </w:tabs>
              <w:spacing w:line="240" w:lineRule="atLeast"/>
              <w:ind w:left="-284" w:right="176"/>
              <w:rPr>
                <w:rFonts w:cs="Times New Roman"/>
                <w:b/>
                <w:bCs/>
                <w:szCs w:val="22"/>
                <w:rtl/>
                <w:cs/>
                <w:lang w:val="en-US"/>
              </w:rPr>
            </w:pPr>
            <w:r>
              <w:rPr>
                <w:rFonts w:cs="Times New Roman"/>
                <w:b/>
                <w:bCs/>
                <w:szCs w:val="22"/>
                <w:lang w:val="en-US"/>
              </w:rPr>
              <w:t>-</w:t>
            </w:r>
          </w:p>
        </w:tc>
        <w:tc>
          <w:tcPr>
            <w:tcW w:w="283" w:type="dxa"/>
          </w:tcPr>
          <w:p w14:paraId="2C817104" w14:textId="77777777" w:rsidR="00953C69" w:rsidRPr="00953C69" w:rsidRDefault="00953C69" w:rsidP="00F63D78">
            <w:pPr>
              <w:tabs>
                <w:tab w:val="decimal" w:pos="1096"/>
              </w:tabs>
              <w:spacing w:line="240" w:lineRule="atLeast"/>
              <w:ind w:left="-284" w:right="176"/>
              <w:rPr>
                <w:rFonts w:cs="Times New Roman"/>
                <w:b/>
                <w:bCs/>
                <w:szCs w:val="22"/>
                <w:rtl/>
                <w:cs/>
                <w:lang w:val="en-US"/>
              </w:rPr>
            </w:pPr>
          </w:p>
        </w:tc>
        <w:tc>
          <w:tcPr>
            <w:tcW w:w="956" w:type="dxa"/>
            <w:tcBorders>
              <w:bottom w:val="double" w:sz="4" w:space="0" w:color="auto"/>
            </w:tcBorders>
            <w:vAlign w:val="center"/>
          </w:tcPr>
          <w:p w14:paraId="7CD977F9" w14:textId="672142F2" w:rsidR="00953C69" w:rsidRPr="00953C69" w:rsidRDefault="004B7D9A" w:rsidP="00F63D78">
            <w:pPr>
              <w:tabs>
                <w:tab w:val="decimal" w:pos="1096"/>
              </w:tabs>
              <w:spacing w:line="240" w:lineRule="atLeast"/>
              <w:ind w:left="-284" w:right="176"/>
              <w:rPr>
                <w:rFonts w:cs="Times New Roman"/>
                <w:b/>
                <w:bCs/>
                <w:szCs w:val="22"/>
                <w:rtl/>
                <w:cs/>
                <w:lang w:val="en-US"/>
              </w:rPr>
            </w:pPr>
            <w:r w:rsidRPr="00953C69">
              <w:rPr>
                <w:rFonts w:cs="Times New Roman"/>
                <w:b/>
                <w:bCs/>
                <w:szCs w:val="22"/>
                <w:lang w:val="en-US"/>
              </w:rPr>
              <w:t>30,329</w:t>
            </w:r>
          </w:p>
        </w:tc>
        <w:tc>
          <w:tcPr>
            <w:tcW w:w="236" w:type="dxa"/>
            <w:vAlign w:val="center"/>
          </w:tcPr>
          <w:p w14:paraId="3DDC7D46" w14:textId="77777777" w:rsidR="00953C69" w:rsidRPr="00953C69" w:rsidRDefault="00953C69" w:rsidP="00F63D78">
            <w:pPr>
              <w:tabs>
                <w:tab w:val="decimal" w:pos="1096"/>
              </w:tabs>
              <w:spacing w:line="240" w:lineRule="atLeast"/>
              <w:ind w:left="-284" w:right="176"/>
              <w:rPr>
                <w:rFonts w:cs="Times New Roman"/>
                <w:b/>
                <w:bCs/>
                <w:szCs w:val="22"/>
                <w:rtl/>
                <w:cs/>
                <w:lang w:val="en-US"/>
              </w:rPr>
            </w:pPr>
          </w:p>
        </w:tc>
        <w:tc>
          <w:tcPr>
            <w:tcW w:w="935" w:type="dxa"/>
            <w:tcBorders>
              <w:bottom w:val="double" w:sz="4" w:space="0" w:color="auto"/>
            </w:tcBorders>
            <w:vAlign w:val="center"/>
          </w:tcPr>
          <w:p w14:paraId="4EBEBCF9" w14:textId="0628DC86" w:rsidR="00953C69" w:rsidRPr="00F63D78" w:rsidRDefault="00953C69" w:rsidP="00F63D78">
            <w:pPr>
              <w:tabs>
                <w:tab w:val="decimal" w:pos="1096"/>
              </w:tabs>
              <w:spacing w:line="240" w:lineRule="atLeast"/>
              <w:ind w:left="-284" w:right="176"/>
              <w:rPr>
                <w:rFonts w:cs="Times New Roman"/>
                <w:b/>
                <w:bCs/>
                <w:szCs w:val="22"/>
                <w:rtl/>
                <w:cs/>
                <w:lang w:val="en-US"/>
              </w:rPr>
            </w:pPr>
            <w:r w:rsidRPr="00F63D78">
              <w:rPr>
                <w:rFonts w:cs="Times New Roman"/>
                <w:b/>
                <w:bCs/>
                <w:szCs w:val="22"/>
                <w:lang w:val="en-US"/>
              </w:rPr>
              <w:t>30,329</w:t>
            </w:r>
          </w:p>
        </w:tc>
      </w:tr>
      <w:tr w:rsidR="00953C69" w:rsidRPr="00FE26C4" w14:paraId="788939BC" w14:textId="77777777" w:rsidTr="00F63D78">
        <w:tc>
          <w:tcPr>
            <w:tcW w:w="4677" w:type="dxa"/>
            <w:vAlign w:val="center"/>
          </w:tcPr>
          <w:p w14:paraId="55ED40DC" w14:textId="77777777" w:rsidR="00953C69" w:rsidRPr="0060320A" w:rsidRDefault="00953C69" w:rsidP="00F63D78">
            <w:pPr>
              <w:spacing w:line="240" w:lineRule="atLeast"/>
              <w:ind w:right="57" w:firstLine="33"/>
              <w:rPr>
                <w:rFonts w:cs="Times New Roman"/>
                <w:szCs w:val="22"/>
              </w:rPr>
            </w:pPr>
          </w:p>
        </w:tc>
        <w:tc>
          <w:tcPr>
            <w:tcW w:w="993" w:type="dxa"/>
            <w:tcBorders>
              <w:top w:val="double" w:sz="4" w:space="0" w:color="auto"/>
            </w:tcBorders>
            <w:vAlign w:val="center"/>
          </w:tcPr>
          <w:p w14:paraId="09DE1C08" w14:textId="77777777" w:rsidR="00953C69" w:rsidRPr="007F17FA" w:rsidRDefault="00953C69" w:rsidP="00F63D78">
            <w:pPr>
              <w:tabs>
                <w:tab w:val="decimal" w:pos="972"/>
              </w:tabs>
              <w:spacing w:line="240" w:lineRule="atLeast"/>
              <w:ind w:left="113" w:right="162"/>
              <w:rPr>
                <w:rFonts w:cs="Times New Roman"/>
                <w:b/>
                <w:bCs/>
                <w:szCs w:val="22"/>
                <w:lang w:val="en-US"/>
              </w:rPr>
            </w:pPr>
          </w:p>
        </w:tc>
        <w:tc>
          <w:tcPr>
            <w:tcW w:w="283" w:type="dxa"/>
            <w:vAlign w:val="center"/>
          </w:tcPr>
          <w:p w14:paraId="28E605CC" w14:textId="77777777" w:rsidR="00953C69" w:rsidRPr="0060320A" w:rsidRDefault="00953C69" w:rsidP="00953C69">
            <w:pPr>
              <w:pStyle w:val="3"/>
              <w:tabs>
                <w:tab w:val="clear" w:pos="360"/>
                <w:tab w:val="clear" w:pos="720"/>
              </w:tabs>
              <w:spacing w:line="240" w:lineRule="atLeast"/>
              <w:ind w:left="-328" w:right="162"/>
              <w:jc w:val="right"/>
              <w:rPr>
                <w:rFonts w:cs="Times New Roman"/>
                <w:b/>
                <w:bCs/>
                <w:cs/>
              </w:rPr>
            </w:pPr>
          </w:p>
        </w:tc>
        <w:tc>
          <w:tcPr>
            <w:tcW w:w="851" w:type="dxa"/>
            <w:tcBorders>
              <w:top w:val="double" w:sz="4" w:space="0" w:color="auto"/>
            </w:tcBorders>
            <w:vAlign w:val="center"/>
          </w:tcPr>
          <w:p w14:paraId="1B792101" w14:textId="77777777" w:rsidR="00953C69" w:rsidRPr="0060320A" w:rsidRDefault="00953C69" w:rsidP="00953C69">
            <w:pPr>
              <w:tabs>
                <w:tab w:val="decimal" w:pos="884"/>
              </w:tabs>
              <w:spacing w:line="240" w:lineRule="atLeast"/>
              <w:ind w:left="-328" w:right="162"/>
              <w:rPr>
                <w:rFonts w:cs="Times New Roman"/>
                <w:b/>
                <w:bCs/>
                <w:szCs w:val="22"/>
                <w:rtl/>
                <w:cs/>
              </w:rPr>
            </w:pPr>
          </w:p>
        </w:tc>
        <w:tc>
          <w:tcPr>
            <w:tcW w:w="283" w:type="dxa"/>
          </w:tcPr>
          <w:p w14:paraId="10F3D831" w14:textId="77777777" w:rsidR="00953C69" w:rsidRPr="0060320A" w:rsidRDefault="00953C69" w:rsidP="00953C69">
            <w:pPr>
              <w:tabs>
                <w:tab w:val="decimal" w:pos="884"/>
              </w:tabs>
              <w:spacing w:line="240" w:lineRule="atLeast"/>
              <w:ind w:left="-328" w:right="162"/>
              <w:rPr>
                <w:rFonts w:cs="Times New Roman"/>
                <w:b/>
                <w:bCs/>
                <w:szCs w:val="22"/>
                <w:rtl/>
                <w:cs/>
              </w:rPr>
            </w:pPr>
          </w:p>
        </w:tc>
        <w:tc>
          <w:tcPr>
            <w:tcW w:w="956" w:type="dxa"/>
            <w:tcBorders>
              <w:top w:val="double" w:sz="4" w:space="0" w:color="auto"/>
            </w:tcBorders>
          </w:tcPr>
          <w:p w14:paraId="75B98572" w14:textId="77777777" w:rsidR="00953C69" w:rsidRPr="0060320A" w:rsidRDefault="00953C69" w:rsidP="00953C69">
            <w:pPr>
              <w:tabs>
                <w:tab w:val="decimal" w:pos="884"/>
              </w:tabs>
              <w:spacing w:line="240" w:lineRule="atLeast"/>
              <w:ind w:left="-328" w:right="162"/>
              <w:rPr>
                <w:rFonts w:cs="Times New Roman"/>
                <w:b/>
                <w:bCs/>
                <w:szCs w:val="22"/>
                <w:rtl/>
                <w:cs/>
              </w:rPr>
            </w:pPr>
          </w:p>
        </w:tc>
        <w:tc>
          <w:tcPr>
            <w:tcW w:w="236" w:type="dxa"/>
          </w:tcPr>
          <w:p w14:paraId="694168B6" w14:textId="77777777" w:rsidR="00953C69" w:rsidRPr="0060320A" w:rsidRDefault="00953C69" w:rsidP="00953C69">
            <w:pPr>
              <w:tabs>
                <w:tab w:val="decimal" w:pos="884"/>
              </w:tabs>
              <w:spacing w:line="240" w:lineRule="atLeast"/>
              <w:ind w:left="-328" w:right="162"/>
              <w:rPr>
                <w:rFonts w:cs="Times New Roman"/>
                <w:b/>
                <w:bCs/>
                <w:szCs w:val="22"/>
                <w:rtl/>
                <w:cs/>
              </w:rPr>
            </w:pPr>
          </w:p>
        </w:tc>
        <w:tc>
          <w:tcPr>
            <w:tcW w:w="935" w:type="dxa"/>
            <w:tcBorders>
              <w:top w:val="double" w:sz="4" w:space="0" w:color="auto"/>
            </w:tcBorders>
          </w:tcPr>
          <w:p w14:paraId="0D5B0987" w14:textId="77777777" w:rsidR="00953C69" w:rsidRPr="000C09B5" w:rsidRDefault="00953C69" w:rsidP="00953C69">
            <w:pPr>
              <w:tabs>
                <w:tab w:val="decimal" w:pos="884"/>
              </w:tabs>
              <w:spacing w:line="240" w:lineRule="atLeast"/>
              <w:ind w:left="-328" w:right="-392" w:firstLine="270"/>
              <w:rPr>
                <w:b/>
                <w:bCs/>
                <w:rtl/>
                <w:cs/>
              </w:rPr>
            </w:pPr>
          </w:p>
        </w:tc>
      </w:tr>
      <w:tr w:rsidR="00953C69" w:rsidRPr="00FE26C4" w14:paraId="575C774B" w14:textId="77777777" w:rsidTr="00F63D78">
        <w:tc>
          <w:tcPr>
            <w:tcW w:w="4677" w:type="dxa"/>
            <w:vAlign w:val="center"/>
          </w:tcPr>
          <w:p w14:paraId="4378DC41" w14:textId="77777777" w:rsidR="00953C69" w:rsidRPr="0060320A" w:rsidRDefault="00953C69" w:rsidP="00F63D78">
            <w:pPr>
              <w:spacing w:line="240" w:lineRule="atLeast"/>
              <w:ind w:right="57" w:firstLine="33"/>
              <w:rPr>
                <w:rFonts w:cs="Times New Roman"/>
                <w:b/>
                <w:bCs/>
                <w:szCs w:val="22"/>
                <w:rtl/>
                <w:cs/>
              </w:rPr>
            </w:pPr>
            <w:r w:rsidRPr="0060320A">
              <w:rPr>
                <w:rFonts w:cs="Times New Roman"/>
                <w:b/>
                <w:bCs/>
                <w:szCs w:val="22"/>
              </w:rPr>
              <w:t>Investments held as available for sale</w:t>
            </w:r>
          </w:p>
        </w:tc>
        <w:tc>
          <w:tcPr>
            <w:tcW w:w="993" w:type="dxa"/>
            <w:vAlign w:val="center"/>
          </w:tcPr>
          <w:p w14:paraId="0EA6864E" w14:textId="77777777" w:rsidR="00953C69" w:rsidRPr="0060320A" w:rsidRDefault="00953C69" w:rsidP="00F63D78">
            <w:pPr>
              <w:tabs>
                <w:tab w:val="decimal" w:pos="972"/>
              </w:tabs>
              <w:spacing w:line="240" w:lineRule="atLeast"/>
              <w:ind w:left="113" w:right="162"/>
              <w:rPr>
                <w:rFonts w:cs="Times New Roman"/>
                <w:b/>
                <w:bCs/>
                <w:szCs w:val="22"/>
              </w:rPr>
            </w:pPr>
          </w:p>
        </w:tc>
        <w:tc>
          <w:tcPr>
            <w:tcW w:w="283" w:type="dxa"/>
            <w:vAlign w:val="center"/>
          </w:tcPr>
          <w:p w14:paraId="257B05E6" w14:textId="77777777" w:rsidR="00953C69" w:rsidRPr="0060320A" w:rsidRDefault="00953C69" w:rsidP="00953C69">
            <w:pPr>
              <w:pStyle w:val="3"/>
              <w:tabs>
                <w:tab w:val="clear" w:pos="360"/>
                <w:tab w:val="clear" w:pos="720"/>
              </w:tabs>
              <w:spacing w:line="240" w:lineRule="atLeast"/>
              <w:ind w:left="-328" w:right="162"/>
              <w:jc w:val="right"/>
              <w:rPr>
                <w:rFonts w:cs="Times New Roman"/>
                <w:cs/>
              </w:rPr>
            </w:pPr>
          </w:p>
        </w:tc>
        <w:tc>
          <w:tcPr>
            <w:tcW w:w="851" w:type="dxa"/>
            <w:vAlign w:val="center"/>
          </w:tcPr>
          <w:p w14:paraId="7B9E1ECB" w14:textId="77777777" w:rsidR="00953C69" w:rsidRPr="0060320A" w:rsidRDefault="00953C69" w:rsidP="00953C69">
            <w:pPr>
              <w:tabs>
                <w:tab w:val="decimal" w:pos="972"/>
              </w:tabs>
              <w:spacing w:line="240" w:lineRule="atLeast"/>
              <w:ind w:left="-328" w:right="162"/>
              <w:rPr>
                <w:rFonts w:cs="Times New Roman"/>
                <w:b/>
                <w:bCs/>
                <w:szCs w:val="22"/>
              </w:rPr>
            </w:pPr>
          </w:p>
        </w:tc>
        <w:tc>
          <w:tcPr>
            <w:tcW w:w="283" w:type="dxa"/>
          </w:tcPr>
          <w:p w14:paraId="7C105491" w14:textId="77777777" w:rsidR="00953C69" w:rsidRPr="0060320A" w:rsidRDefault="00953C69" w:rsidP="00953C69">
            <w:pPr>
              <w:tabs>
                <w:tab w:val="decimal" w:pos="972"/>
              </w:tabs>
              <w:spacing w:line="240" w:lineRule="atLeast"/>
              <w:ind w:left="-328" w:right="162"/>
              <w:rPr>
                <w:rFonts w:cs="Times New Roman"/>
                <w:b/>
                <w:bCs/>
                <w:szCs w:val="22"/>
              </w:rPr>
            </w:pPr>
          </w:p>
        </w:tc>
        <w:tc>
          <w:tcPr>
            <w:tcW w:w="956" w:type="dxa"/>
          </w:tcPr>
          <w:p w14:paraId="19894493" w14:textId="77777777" w:rsidR="00953C69" w:rsidRPr="0060320A" w:rsidRDefault="00953C69" w:rsidP="00953C69">
            <w:pPr>
              <w:tabs>
                <w:tab w:val="decimal" w:pos="972"/>
              </w:tabs>
              <w:spacing w:line="240" w:lineRule="atLeast"/>
              <w:ind w:left="-328" w:right="162"/>
              <w:rPr>
                <w:rFonts w:cs="Times New Roman"/>
                <w:b/>
                <w:bCs/>
                <w:szCs w:val="22"/>
              </w:rPr>
            </w:pPr>
          </w:p>
        </w:tc>
        <w:tc>
          <w:tcPr>
            <w:tcW w:w="236" w:type="dxa"/>
          </w:tcPr>
          <w:p w14:paraId="421885A8" w14:textId="77777777" w:rsidR="00953C69" w:rsidRPr="0060320A" w:rsidRDefault="00953C69" w:rsidP="00953C69">
            <w:pPr>
              <w:tabs>
                <w:tab w:val="decimal" w:pos="972"/>
              </w:tabs>
              <w:spacing w:line="240" w:lineRule="atLeast"/>
              <w:ind w:left="-328" w:right="162"/>
              <w:rPr>
                <w:rFonts w:cs="Times New Roman"/>
                <w:b/>
                <w:bCs/>
                <w:szCs w:val="22"/>
              </w:rPr>
            </w:pPr>
          </w:p>
        </w:tc>
        <w:tc>
          <w:tcPr>
            <w:tcW w:w="935" w:type="dxa"/>
          </w:tcPr>
          <w:p w14:paraId="41CC5818" w14:textId="77777777" w:rsidR="00953C69" w:rsidRPr="000C09B5" w:rsidRDefault="00953C69" w:rsidP="00953C69">
            <w:pPr>
              <w:tabs>
                <w:tab w:val="left" w:pos="459"/>
                <w:tab w:val="decimal" w:pos="972"/>
              </w:tabs>
              <w:spacing w:line="240" w:lineRule="atLeast"/>
              <w:ind w:left="-328" w:right="162" w:firstLine="205"/>
              <w:rPr>
                <w:b/>
                <w:bCs/>
                <w:szCs w:val="22"/>
              </w:rPr>
            </w:pPr>
          </w:p>
        </w:tc>
      </w:tr>
      <w:tr w:rsidR="00953C69" w:rsidRPr="00FE26C4" w14:paraId="627EE4D6" w14:textId="77777777" w:rsidTr="00F63D78">
        <w:tc>
          <w:tcPr>
            <w:tcW w:w="4677" w:type="dxa"/>
            <w:vAlign w:val="center"/>
          </w:tcPr>
          <w:p w14:paraId="11596BA4" w14:textId="77777777" w:rsidR="00953C69" w:rsidRPr="0060320A" w:rsidRDefault="00953C69" w:rsidP="00F63D78">
            <w:pPr>
              <w:spacing w:line="240" w:lineRule="atLeast"/>
              <w:ind w:right="57" w:firstLine="33"/>
              <w:rPr>
                <w:rFonts w:cs="Times New Roman"/>
                <w:szCs w:val="22"/>
                <w:rtl/>
                <w:cs/>
              </w:rPr>
            </w:pPr>
            <w:r w:rsidRPr="0060320A">
              <w:rPr>
                <w:rFonts w:cs="Times New Roman"/>
                <w:szCs w:val="22"/>
              </w:rPr>
              <w:t>Available-for-sale</w:t>
            </w:r>
            <w:r w:rsidRPr="0060320A">
              <w:rPr>
                <w:rFonts w:cs="Times New Roman"/>
                <w:szCs w:val="22"/>
                <w:lang w:val="en-US"/>
              </w:rPr>
              <w:t xml:space="preserve"> </w:t>
            </w:r>
            <w:r w:rsidRPr="0060320A">
              <w:rPr>
                <w:rFonts w:cs="Times New Roman"/>
                <w:szCs w:val="22"/>
              </w:rPr>
              <w:t>debt</w:t>
            </w:r>
            <w:r w:rsidRPr="0060320A">
              <w:rPr>
                <w:rFonts w:cs="Times New Roman"/>
                <w:szCs w:val="22"/>
                <w:lang w:val="en-US"/>
              </w:rPr>
              <w:t xml:space="preserve"> </w:t>
            </w:r>
            <w:r w:rsidRPr="0060320A">
              <w:rPr>
                <w:rFonts w:cs="Times New Roman"/>
                <w:szCs w:val="22"/>
              </w:rPr>
              <w:t>securities</w:t>
            </w:r>
            <w:r w:rsidRPr="0060320A">
              <w:rPr>
                <w:rFonts w:cs="Times New Roman"/>
                <w:szCs w:val="22"/>
                <w:lang w:val="en-US"/>
              </w:rPr>
              <w:t xml:space="preserve"> </w:t>
            </w:r>
            <w:r w:rsidRPr="0060320A">
              <w:rPr>
                <w:rFonts w:cs="Times New Roman"/>
                <w:szCs w:val="22"/>
              </w:rPr>
              <w:t>(Private</w:t>
            </w:r>
            <w:r w:rsidRPr="0060320A">
              <w:rPr>
                <w:rFonts w:cs="Times New Roman"/>
                <w:szCs w:val="22"/>
                <w:lang w:val="en-US"/>
              </w:rPr>
              <w:t xml:space="preserve"> </w:t>
            </w:r>
            <w:r w:rsidRPr="0060320A">
              <w:rPr>
                <w:rFonts w:cs="Times New Roman"/>
                <w:szCs w:val="22"/>
              </w:rPr>
              <w:t>funds)</w:t>
            </w:r>
          </w:p>
        </w:tc>
        <w:tc>
          <w:tcPr>
            <w:tcW w:w="993" w:type="dxa"/>
            <w:vAlign w:val="center"/>
          </w:tcPr>
          <w:p w14:paraId="2E831B91" w14:textId="2D04666C" w:rsidR="00953C69" w:rsidRPr="00F63D78" w:rsidRDefault="00953C69" w:rsidP="00F63D78">
            <w:pPr>
              <w:tabs>
                <w:tab w:val="decimal" w:pos="1096"/>
              </w:tabs>
              <w:spacing w:line="240" w:lineRule="atLeast"/>
              <w:ind w:left="-284" w:right="176"/>
              <w:rPr>
                <w:rFonts w:cs="Times New Roman"/>
                <w:szCs w:val="22"/>
                <w:lang w:val="en-US"/>
              </w:rPr>
            </w:pPr>
            <w:r w:rsidRPr="00F63D78">
              <w:rPr>
                <w:rFonts w:cs="Times New Roman"/>
                <w:szCs w:val="22"/>
                <w:lang w:val="en-US"/>
              </w:rPr>
              <w:t>6,399</w:t>
            </w:r>
          </w:p>
        </w:tc>
        <w:tc>
          <w:tcPr>
            <w:tcW w:w="283" w:type="dxa"/>
            <w:vAlign w:val="center"/>
          </w:tcPr>
          <w:p w14:paraId="76C54ADC" w14:textId="77777777" w:rsidR="00953C69" w:rsidRPr="00F63D78" w:rsidRDefault="00953C69" w:rsidP="00F63D78">
            <w:pPr>
              <w:pStyle w:val="3"/>
              <w:tabs>
                <w:tab w:val="clear" w:pos="360"/>
                <w:tab w:val="clear" w:pos="720"/>
              </w:tabs>
              <w:spacing w:line="240" w:lineRule="atLeast"/>
              <w:ind w:left="-284" w:right="176"/>
              <w:rPr>
                <w:rFonts w:cs="Times New Roman"/>
                <w:cs/>
                <w:lang w:val="en-US"/>
              </w:rPr>
            </w:pPr>
          </w:p>
        </w:tc>
        <w:tc>
          <w:tcPr>
            <w:tcW w:w="851" w:type="dxa"/>
            <w:vAlign w:val="center"/>
          </w:tcPr>
          <w:p w14:paraId="09D5DB2D" w14:textId="7738B7E4" w:rsidR="00953C69" w:rsidRPr="00F63D78" w:rsidRDefault="004B7D9A" w:rsidP="00F63D78">
            <w:pPr>
              <w:tabs>
                <w:tab w:val="decimal" w:pos="1096"/>
              </w:tabs>
              <w:spacing w:line="240" w:lineRule="atLeast"/>
              <w:ind w:left="-284" w:right="176"/>
              <w:rPr>
                <w:rFonts w:cs="Times New Roman"/>
                <w:szCs w:val="22"/>
                <w:rtl/>
                <w:cs/>
                <w:lang w:val="en-US"/>
              </w:rPr>
            </w:pPr>
            <w:r w:rsidRPr="00F63D78">
              <w:rPr>
                <w:rFonts w:cs="Times New Roman"/>
                <w:szCs w:val="22"/>
                <w:lang w:val="en-US"/>
              </w:rPr>
              <w:t>-</w:t>
            </w:r>
          </w:p>
        </w:tc>
        <w:tc>
          <w:tcPr>
            <w:tcW w:w="283" w:type="dxa"/>
            <w:vAlign w:val="center"/>
          </w:tcPr>
          <w:p w14:paraId="6C460D8F" w14:textId="77777777" w:rsidR="00953C69" w:rsidRPr="00F63D78" w:rsidRDefault="00953C69" w:rsidP="00F63D78">
            <w:pPr>
              <w:tabs>
                <w:tab w:val="decimal" w:pos="1096"/>
              </w:tabs>
              <w:spacing w:line="240" w:lineRule="atLeast"/>
              <w:ind w:left="-284" w:right="176"/>
              <w:rPr>
                <w:rFonts w:cs="Times New Roman"/>
                <w:szCs w:val="22"/>
                <w:rtl/>
                <w:cs/>
                <w:lang w:val="en-US"/>
              </w:rPr>
            </w:pPr>
          </w:p>
        </w:tc>
        <w:tc>
          <w:tcPr>
            <w:tcW w:w="956" w:type="dxa"/>
            <w:vAlign w:val="center"/>
          </w:tcPr>
          <w:p w14:paraId="56831A56" w14:textId="7941D0DE" w:rsidR="00953C69" w:rsidRPr="00A91EBA" w:rsidRDefault="004B7D9A" w:rsidP="00F63D78">
            <w:pPr>
              <w:tabs>
                <w:tab w:val="decimal" w:pos="1096"/>
              </w:tabs>
              <w:spacing w:line="240" w:lineRule="atLeast"/>
              <w:ind w:left="-284" w:right="176"/>
              <w:rPr>
                <w:rFonts w:cs="Times New Roman"/>
                <w:szCs w:val="22"/>
                <w:rtl/>
                <w:cs/>
                <w:lang w:val="en-US"/>
              </w:rPr>
            </w:pPr>
            <w:r w:rsidRPr="00A91EBA">
              <w:rPr>
                <w:rFonts w:cs="Times New Roman"/>
                <w:szCs w:val="22"/>
                <w:lang w:val="en-US"/>
              </w:rPr>
              <w:t>6,399</w:t>
            </w:r>
          </w:p>
        </w:tc>
        <w:tc>
          <w:tcPr>
            <w:tcW w:w="236" w:type="dxa"/>
            <w:vAlign w:val="center"/>
          </w:tcPr>
          <w:p w14:paraId="7E964AF3" w14:textId="77777777" w:rsidR="00953C69" w:rsidRPr="00F63D78" w:rsidRDefault="00953C69" w:rsidP="00F63D78">
            <w:pPr>
              <w:tabs>
                <w:tab w:val="decimal" w:pos="1096"/>
              </w:tabs>
              <w:spacing w:line="240" w:lineRule="atLeast"/>
              <w:ind w:left="-284" w:right="176"/>
              <w:rPr>
                <w:rFonts w:cs="Times New Roman"/>
                <w:szCs w:val="22"/>
                <w:rtl/>
                <w:cs/>
                <w:lang w:val="en-US"/>
              </w:rPr>
            </w:pPr>
          </w:p>
        </w:tc>
        <w:tc>
          <w:tcPr>
            <w:tcW w:w="935" w:type="dxa"/>
            <w:vAlign w:val="center"/>
          </w:tcPr>
          <w:p w14:paraId="66C65A31" w14:textId="6CF6BDC5" w:rsidR="00953C69" w:rsidRPr="00F63D78" w:rsidRDefault="004B7D9A" w:rsidP="00F63D78">
            <w:pPr>
              <w:tabs>
                <w:tab w:val="decimal" w:pos="1096"/>
              </w:tabs>
              <w:spacing w:line="240" w:lineRule="atLeast"/>
              <w:ind w:left="-284" w:right="176"/>
              <w:rPr>
                <w:rFonts w:cs="Times New Roman"/>
                <w:szCs w:val="22"/>
                <w:rtl/>
                <w:cs/>
                <w:lang w:val="en-US"/>
              </w:rPr>
            </w:pPr>
            <w:r w:rsidRPr="00F63D78">
              <w:rPr>
                <w:rFonts w:cs="Times New Roman"/>
                <w:szCs w:val="22"/>
                <w:lang w:val="en-US"/>
              </w:rPr>
              <w:t>6,399</w:t>
            </w:r>
          </w:p>
        </w:tc>
      </w:tr>
      <w:tr w:rsidR="00953C69" w:rsidRPr="00FE26C4" w14:paraId="6205A35C" w14:textId="77777777" w:rsidTr="00F63D78">
        <w:tc>
          <w:tcPr>
            <w:tcW w:w="4677" w:type="dxa"/>
            <w:vAlign w:val="center"/>
          </w:tcPr>
          <w:p w14:paraId="391DDA2E" w14:textId="77777777" w:rsidR="00953C69" w:rsidRPr="0060320A" w:rsidRDefault="00953C69" w:rsidP="00F63D78">
            <w:pPr>
              <w:spacing w:line="240" w:lineRule="atLeast"/>
              <w:ind w:right="57" w:firstLine="33"/>
              <w:rPr>
                <w:rFonts w:cs="Times New Roman"/>
                <w:szCs w:val="22"/>
                <w:lang w:val="en-US"/>
              </w:rPr>
            </w:pPr>
            <w:r w:rsidRPr="0060320A">
              <w:rPr>
                <w:rFonts w:cs="Times New Roman"/>
                <w:szCs w:val="22"/>
              </w:rPr>
              <w:t>Marketable</w:t>
            </w:r>
            <w:r w:rsidRPr="0060320A">
              <w:rPr>
                <w:rFonts w:cs="Times New Roman"/>
                <w:szCs w:val="22"/>
                <w:lang w:val="en-US"/>
              </w:rPr>
              <w:t xml:space="preserve"> </w:t>
            </w:r>
            <w:r w:rsidRPr="0060320A">
              <w:rPr>
                <w:rFonts w:cs="Times New Roman"/>
                <w:szCs w:val="22"/>
              </w:rPr>
              <w:t>equity</w:t>
            </w:r>
            <w:r w:rsidRPr="0060320A">
              <w:rPr>
                <w:rFonts w:cs="Times New Roman"/>
                <w:szCs w:val="22"/>
                <w:lang w:val="en-US"/>
              </w:rPr>
              <w:t xml:space="preserve"> </w:t>
            </w:r>
            <w:r w:rsidRPr="0060320A">
              <w:rPr>
                <w:rFonts w:cs="Times New Roman"/>
                <w:szCs w:val="22"/>
              </w:rPr>
              <w:t>securities</w:t>
            </w:r>
          </w:p>
        </w:tc>
        <w:tc>
          <w:tcPr>
            <w:tcW w:w="993" w:type="dxa"/>
            <w:tcBorders>
              <w:bottom w:val="single" w:sz="4" w:space="0" w:color="auto"/>
            </w:tcBorders>
            <w:vAlign w:val="center"/>
          </w:tcPr>
          <w:p w14:paraId="4947FAE4" w14:textId="4DCD9114" w:rsidR="00953C69" w:rsidRPr="00F63D78" w:rsidRDefault="00953C69" w:rsidP="00F63D78">
            <w:pPr>
              <w:tabs>
                <w:tab w:val="decimal" w:pos="1096"/>
              </w:tabs>
              <w:spacing w:line="240" w:lineRule="atLeast"/>
              <w:ind w:left="-284" w:right="176"/>
              <w:rPr>
                <w:rFonts w:cs="Times New Roman"/>
                <w:szCs w:val="22"/>
                <w:lang w:val="en-US"/>
              </w:rPr>
            </w:pPr>
            <w:r w:rsidRPr="00F63D78">
              <w:rPr>
                <w:rFonts w:cs="Times New Roman"/>
                <w:szCs w:val="22"/>
                <w:lang w:val="en-US"/>
              </w:rPr>
              <w:t>5</w:t>
            </w:r>
          </w:p>
        </w:tc>
        <w:tc>
          <w:tcPr>
            <w:tcW w:w="283" w:type="dxa"/>
            <w:vAlign w:val="center"/>
          </w:tcPr>
          <w:p w14:paraId="6970D10C" w14:textId="77777777" w:rsidR="00953C69" w:rsidRPr="0060320A" w:rsidRDefault="00953C69" w:rsidP="00F63D78">
            <w:pPr>
              <w:pStyle w:val="3"/>
              <w:tabs>
                <w:tab w:val="clear" w:pos="360"/>
                <w:tab w:val="clear" w:pos="720"/>
              </w:tabs>
              <w:spacing w:line="240" w:lineRule="atLeast"/>
              <w:ind w:left="-284" w:right="176"/>
              <w:rPr>
                <w:rFonts w:cs="Times New Roman"/>
                <w:cs/>
                <w:lang w:val="en-US"/>
              </w:rPr>
            </w:pPr>
          </w:p>
        </w:tc>
        <w:tc>
          <w:tcPr>
            <w:tcW w:w="851" w:type="dxa"/>
            <w:tcBorders>
              <w:bottom w:val="single" w:sz="4" w:space="0" w:color="auto"/>
            </w:tcBorders>
            <w:vAlign w:val="center"/>
          </w:tcPr>
          <w:p w14:paraId="2810997F" w14:textId="4816E92D" w:rsidR="00953C69" w:rsidRPr="00F63D78" w:rsidRDefault="004B7D9A" w:rsidP="00F63D78">
            <w:pPr>
              <w:tabs>
                <w:tab w:val="decimal" w:pos="1096"/>
              </w:tabs>
              <w:spacing w:line="240" w:lineRule="atLeast"/>
              <w:ind w:left="-284" w:right="176"/>
              <w:rPr>
                <w:rFonts w:cs="Times New Roman"/>
                <w:szCs w:val="22"/>
                <w:rtl/>
                <w:cs/>
                <w:lang w:val="en-US"/>
              </w:rPr>
            </w:pPr>
            <w:r w:rsidRPr="00F63D78">
              <w:rPr>
                <w:rFonts w:cs="Times New Roman"/>
                <w:szCs w:val="22"/>
                <w:lang w:val="en-US"/>
              </w:rPr>
              <w:t>5</w:t>
            </w:r>
          </w:p>
        </w:tc>
        <w:tc>
          <w:tcPr>
            <w:tcW w:w="283" w:type="dxa"/>
            <w:vAlign w:val="center"/>
          </w:tcPr>
          <w:p w14:paraId="1FDD5257" w14:textId="77777777" w:rsidR="00953C69" w:rsidRPr="00F63D78" w:rsidRDefault="00953C69" w:rsidP="00F63D78">
            <w:pPr>
              <w:tabs>
                <w:tab w:val="decimal" w:pos="1096"/>
              </w:tabs>
              <w:spacing w:line="240" w:lineRule="atLeast"/>
              <w:ind w:left="-284" w:right="176"/>
              <w:rPr>
                <w:rFonts w:cs="Times New Roman"/>
                <w:szCs w:val="22"/>
                <w:rtl/>
                <w:cs/>
                <w:lang w:val="en-US"/>
              </w:rPr>
            </w:pPr>
          </w:p>
        </w:tc>
        <w:tc>
          <w:tcPr>
            <w:tcW w:w="956" w:type="dxa"/>
            <w:tcBorders>
              <w:bottom w:val="single" w:sz="4" w:space="0" w:color="auto"/>
            </w:tcBorders>
            <w:vAlign w:val="center"/>
          </w:tcPr>
          <w:p w14:paraId="08AC85BC" w14:textId="6B707F2A" w:rsidR="00953C69" w:rsidRPr="00F63D78" w:rsidRDefault="004B7D9A" w:rsidP="00F63D78">
            <w:pPr>
              <w:tabs>
                <w:tab w:val="decimal" w:pos="1096"/>
              </w:tabs>
              <w:spacing w:line="240" w:lineRule="atLeast"/>
              <w:ind w:left="-284" w:right="176"/>
              <w:rPr>
                <w:rFonts w:cs="Times New Roman"/>
                <w:szCs w:val="22"/>
                <w:rtl/>
                <w:cs/>
                <w:lang w:val="en-US"/>
              </w:rPr>
            </w:pPr>
            <w:r w:rsidRPr="00F63D78">
              <w:rPr>
                <w:rFonts w:cs="Times New Roman"/>
                <w:szCs w:val="22"/>
                <w:lang w:val="en-US"/>
              </w:rPr>
              <w:t>-</w:t>
            </w:r>
          </w:p>
        </w:tc>
        <w:tc>
          <w:tcPr>
            <w:tcW w:w="236" w:type="dxa"/>
            <w:vAlign w:val="center"/>
          </w:tcPr>
          <w:p w14:paraId="5D9344A1" w14:textId="77777777" w:rsidR="00953C69" w:rsidRPr="00F63D78" w:rsidRDefault="00953C69" w:rsidP="00F63D78">
            <w:pPr>
              <w:tabs>
                <w:tab w:val="decimal" w:pos="1096"/>
              </w:tabs>
              <w:spacing w:line="240" w:lineRule="atLeast"/>
              <w:ind w:left="-284" w:right="176"/>
              <w:rPr>
                <w:rFonts w:cs="Times New Roman"/>
                <w:szCs w:val="22"/>
                <w:rtl/>
                <w:cs/>
                <w:lang w:val="en-US"/>
              </w:rPr>
            </w:pPr>
          </w:p>
        </w:tc>
        <w:tc>
          <w:tcPr>
            <w:tcW w:w="935" w:type="dxa"/>
            <w:tcBorders>
              <w:bottom w:val="single" w:sz="4" w:space="0" w:color="auto"/>
            </w:tcBorders>
            <w:vAlign w:val="center"/>
          </w:tcPr>
          <w:p w14:paraId="75BCAB54" w14:textId="55CB671E" w:rsidR="00953C69" w:rsidRPr="00F63D78" w:rsidRDefault="004B7D9A" w:rsidP="00F63D78">
            <w:pPr>
              <w:tabs>
                <w:tab w:val="decimal" w:pos="1096"/>
              </w:tabs>
              <w:spacing w:line="240" w:lineRule="atLeast"/>
              <w:ind w:left="-284" w:right="176"/>
              <w:rPr>
                <w:rFonts w:cs="Times New Roman"/>
                <w:szCs w:val="22"/>
                <w:rtl/>
                <w:cs/>
                <w:lang w:val="en-US"/>
              </w:rPr>
            </w:pPr>
            <w:r w:rsidRPr="00F63D78">
              <w:rPr>
                <w:rFonts w:cs="Times New Roman"/>
                <w:szCs w:val="22"/>
                <w:lang w:val="en-US"/>
              </w:rPr>
              <w:t>5</w:t>
            </w:r>
          </w:p>
        </w:tc>
      </w:tr>
      <w:tr w:rsidR="00953C69" w:rsidRPr="00FE26C4" w14:paraId="6260BAD7" w14:textId="77777777" w:rsidTr="00F63D78">
        <w:tc>
          <w:tcPr>
            <w:tcW w:w="4677" w:type="dxa"/>
            <w:vAlign w:val="center"/>
          </w:tcPr>
          <w:p w14:paraId="0D58E55B" w14:textId="77777777" w:rsidR="00953C69" w:rsidRPr="0060320A" w:rsidRDefault="00953C69" w:rsidP="00F63D78">
            <w:pPr>
              <w:spacing w:line="240" w:lineRule="atLeast"/>
              <w:ind w:right="57" w:firstLine="33"/>
              <w:rPr>
                <w:rFonts w:cs="Times New Roman"/>
                <w:b/>
                <w:bCs/>
                <w:szCs w:val="22"/>
                <w:cs/>
                <w:lang w:val="en-US" w:bidi="th-TH"/>
              </w:rPr>
            </w:pPr>
            <w:r w:rsidRPr="0060320A">
              <w:rPr>
                <w:rFonts w:cs="Times New Roman"/>
                <w:b/>
                <w:bCs/>
                <w:szCs w:val="22"/>
              </w:rPr>
              <w:t>Total</w:t>
            </w:r>
          </w:p>
        </w:tc>
        <w:tc>
          <w:tcPr>
            <w:tcW w:w="993" w:type="dxa"/>
            <w:tcBorders>
              <w:top w:val="single" w:sz="4" w:space="0" w:color="auto"/>
              <w:bottom w:val="double" w:sz="4" w:space="0" w:color="auto"/>
            </w:tcBorders>
            <w:vAlign w:val="center"/>
          </w:tcPr>
          <w:p w14:paraId="26637AE0" w14:textId="4B51445C" w:rsidR="00953C69" w:rsidRPr="0060320A" w:rsidRDefault="004B7D9A" w:rsidP="00F63D78">
            <w:pPr>
              <w:tabs>
                <w:tab w:val="decimal" w:pos="1096"/>
              </w:tabs>
              <w:spacing w:line="240" w:lineRule="atLeast"/>
              <w:ind w:left="-284" w:right="176"/>
              <w:rPr>
                <w:rFonts w:cs="Times New Roman"/>
                <w:b/>
                <w:bCs/>
                <w:szCs w:val="22"/>
                <w:lang w:val="en-US"/>
              </w:rPr>
            </w:pPr>
            <w:r>
              <w:rPr>
                <w:rFonts w:cs="Times New Roman"/>
                <w:b/>
                <w:bCs/>
                <w:szCs w:val="22"/>
                <w:lang w:val="en-US"/>
              </w:rPr>
              <w:t>6,404</w:t>
            </w:r>
          </w:p>
        </w:tc>
        <w:tc>
          <w:tcPr>
            <w:tcW w:w="283" w:type="dxa"/>
            <w:vAlign w:val="center"/>
          </w:tcPr>
          <w:p w14:paraId="516D9A4C" w14:textId="77777777" w:rsidR="00953C69" w:rsidRPr="00F63D78" w:rsidRDefault="00953C69" w:rsidP="00F63D78">
            <w:pPr>
              <w:tabs>
                <w:tab w:val="decimal" w:pos="824"/>
              </w:tabs>
              <w:spacing w:line="240" w:lineRule="atLeast"/>
              <w:ind w:left="-284" w:right="176"/>
              <w:rPr>
                <w:rFonts w:cs="Times New Roman"/>
                <w:b/>
                <w:bCs/>
                <w:szCs w:val="22"/>
                <w:lang w:val="en-US"/>
              </w:rPr>
            </w:pPr>
          </w:p>
        </w:tc>
        <w:tc>
          <w:tcPr>
            <w:tcW w:w="851" w:type="dxa"/>
            <w:tcBorders>
              <w:top w:val="single" w:sz="4" w:space="0" w:color="auto"/>
              <w:bottom w:val="double" w:sz="4" w:space="0" w:color="auto"/>
            </w:tcBorders>
            <w:vAlign w:val="center"/>
          </w:tcPr>
          <w:p w14:paraId="74C534EA" w14:textId="773FDA37" w:rsidR="00953C69" w:rsidRPr="004B7D9A" w:rsidRDefault="004B7D9A" w:rsidP="00F63D78">
            <w:pPr>
              <w:tabs>
                <w:tab w:val="decimal" w:pos="1096"/>
              </w:tabs>
              <w:spacing w:line="240" w:lineRule="atLeast"/>
              <w:ind w:left="-284" w:right="176"/>
              <w:rPr>
                <w:rFonts w:cs="Times New Roman"/>
                <w:b/>
                <w:bCs/>
                <w:szCs w:val="22"/>
                <w:rtl/>
                <w:cs/>
                <w:lang w:val="en-US"/>
              </w:rPr>
            </w:pPr>
            <w:r w:rsidRPr="004B7D9A">
              <w:rPr>
                <w:rFonts w:cs="Times New Roman"/>
                <w:b/>
                <w:bCs/>
                <w:szCs w:val="22"/>
                <w:lang w:val="en-US"/>
              </w:rPr>
              <w:t>5</w:t>
            </w:r>
          </w:p>
        </w:tc>
        <w:tc>
          <w:tcPr>
            <w:tcW w:w="283" w:type="dxa"/>
            <w:vAlign w:val="center"/>
          </w:tcPr>
          <w:p w14:paraId="4C8BF702" w14:textId="77777777" w:rsidR="00953C69" w:rsidRPr="004B7D9A" w:rsidRDefault="00953C69" w:rsidP="00F63D78">
            <w:pPr>
              <w:tabs>
                <w:tab w:val="decimal" w:pos="1096"/>
              </w:tabs>
              <w:spacing w:line="240" w:lineRule="atLeast"/>
              <w:ind w:left="-284" w:right="176"/>
              <w:rPr>
                <w:rFonts w:cs="Times New Roman"/>
                <w:b/>
                <w:bCs/>
                <w:szCs w:val="22"/>
                <w:rtl/>
                <w:cs/>
                <w:lang w:val="en-US"/>
              </w:rPr>
            </w:pPr>
          </w:p>
        </w:tc>
        <w:tc>
          <w:tcPr>
            <w:tcW w:w="956" w:type="dxa"/>
            <w:tcBorders>
              <w:top w:val="single" w:sz="4" w:space="0" w:color="auto"/>
              <w:bottom w:val="double" w:sz="4" w:space="0" w:color="auto"/>
            </w:tcBorders>
            <w:vAlign w:val="center"/>
          </w:tcPr>
          <w:p w14:paraId="308FE743" w14:textId="099272DE" w:rsidR="00953C69" w:rsidRPr="004B7D9A" w:rsidRDefault="004B7D9A" w:rsidP="00F63D78">
            <w:pPr>
              <w:tabs>
                <w:tab w:val="decimal" w:pos="1096"/>
              </w:tabs>
              <w:spacing w:line="240" w:lineRule="atLeast"/>
              <w:ind w:left="-284" w:right="176"/>
              <w:rPr>
                <w:rFonts w:cs="Times New Roman"/>
                <w:b/>
                <w:bCs/>
                <w:szCs w:val="22"/>
                <w:rtl/>
                <w:cs/>
                <w:lang w:val="en-US"/>
              </w:rPr>
            </w:pPr>
            <w:r>
              <w:rPr>
                <w:rFonts w:cs="Times New Roman"/>
                <w:b/>
                <w:bCs/>
                <w:szCs w:val="22"/>
                <w:lang w:val="en-US"/>
              </w:rPr>
              <w:t>6,399</w:t>
            </w:r>
          </w:p>
        </w:tc>
        <w:tc>
          <w:tcPr>
            <w:tcW w:w="236" w:type="dxa"/>
            <w:vAlign w:val="center"/>
          </w:tcPr>
          <w:p w14:paraId="1BA7BF85" w14:textId="77777777" w:rsidR="00953C69" w:rsidRPr="004B7D9A" w:rsidRDefault="00953C69" w:rsidP="00F63D78">
            <w:pPr>
              <w:tabs>
                <w:tab w:val="decimal" w:pos="1096"/>
              </w:tabs>
              <w:spacing w:line="240" w:lineRule="atLeast"/>
              <w:ind w:left="-284" w:right="176"/>
              <w:rPr>
                <w:rFonts w:cs="Times New Roman"/>
                <w:b/>
                <w:bCs/>
                <w:szCs w:val="22"/>
                <w:rtl/>
                <w:cs/>
                <w:lang w:val="en-US"/>
              </w:rPr>
            </w:pPr>
          </w:p>
        </w:tc>
        <w:tc>
          <w:tcPr>
            <w:tcW w:w="935" w:type="dxa"/>
            <w:tcBorders>
              <w:top w:val="single" w:sz="4" w:space="0" w:color="auto"/>
              <w:bottom w:val="double" w:sz="4" w:space="0" w:color="auto"/>
            </w:tcBorders>
            <w:vAlign w:val="center"/>
          </w:tcPr>
          <w:p w14:paraId="0D6B246A" w14:textId="524D5DA1" w:rsidR="00953C69" w:rsidRPr="004B7D9A" w:rsidRDefault="004B7D9A" w:rsidP="00F63D78">
            <w:pPr>
              <w:tabs>
                <w:tab w:val="decimal" w:pos="1096"/>
              </w:tabs>
              <w:spacing w:line="240" w:lineRule="atLeast"/>
              <w:ind w:left="-284" w:right="176"/>
              <w:rPr>
                <w:rFonts w:cs="Times New Roman"/>
                <w:b/>
                <w:bCs/>
                <w:szCs w:val="22"/>
                <w:rtl/>
                <w:cs/>
                <w:lang w:val="en-US"/>
              </w:rPr>
            </w:pPr>
            <w:r>
              <w:rPr>
                <w:rFonts w:cs="Times New Roman"/>
                <w:b/>
                <w:bCs/>
                <w:szCs w:val="22"/>
                <w:lang w:val="en-US"/>
              </w:rPr>
              <w:t>6,404</w:t>
            </w:r>
          </w:p>
        </w:tc>
      </w:tr>
    </w:tbl>
    <w:p w14:paraId="33ECBD1F" w14:textId="77777777" w:rsidR="00BA7C74" w:rsidRDefault="00BA7C74" w:rsidP="00335449">
      <w:pPr>
        <w:pStyle w:val="block"/>
        <w:spacing w:after="0" w:line="240" w:lineRule="atLeast"/>
        <w:ind w:right="-57"/>
        <w:jc w:val="both"/>
        <w:rPr>
          <w:lang w:bidi="th-TH"/>
        </w:rPr>
      </w:pPr>
    </w:p>
    <w:p w14:paraId="17A3EB26" w14:textId="76F37B79" w:rsidR="00335449" w:rsidRPr="007F17FA" w:rsidRDefault="00335449" w:rsidP="005C0505">
      <w:pPr>
        <w:pStyle w:val="block"/>
        <w:spacing w:after="0" w:line="240" w:lineRule="atLeast"/>
        <w:ind w:right="-7"/>
        <w:jc w:val="both"/>
        <w:rPr>
          <w:rFonts w:cs="Cordia New"/>
          <w:spacing w:val="-4"/>
          <w:szCs w:val="22"/>
          <w:lang w:val="en-GB"/>
        </w:rPr>
      </w:pPr>
      <w:r w:rsidRPr="007F17FA">
        <w:rPr>
          <w:rFonts w:cs="Cordia New"/>
          <w:szCs w:val="22"/>
          <w:lang w:val="en-GB"/>
        </w:rPr>
        <w:t xml:space="preserve">The table above </w:t>
      </w:r>
      <w:r w:rsidR="00806570">
        <w:rPr>
          <w:rFonts w:cs="Cordia New"/>
          <w:szCs w:val="22"/>
          <w:lang w:val="en-GB"/>
        </w:rPr>
        <w:t>analyz</w:t>
      </w:r>
      <w:r w:rsidR="00806570" w:rsidRPr="005C0505">
        <w:rPr>
          <w:rFonts w:cs="Cordia New"/>
          <w:szCs w:val="22"/>
          <w:lang w:val="en-GB"/>
        </w:rPr>
        <w:t>es</w:t>
      </w:r>
      <w:r w:rsidRPr="007F17FA">
        <w:rPr>
          <w:rFonts w:cs="Cordia New"/>
          <w:szCs w:val="22"/>
          <w:lang w:val="en-GB"/>
        </w:rPr>
        <w:t xml:space="preserve"> recurring fair value measurements for available-for-sale</w:t>
      </w:r>
      <w:r w:rsidR="005C0505" w:rsidRPr="007F17FA">
        <w:rPr>
          <w:rFonts w:cs="Cordia New"/>
          <w:szCs w:val="22"/>
          <w:lang w:val="en-GB"/>
        </w:rPr>
        <w:t xml:space="preserve"> </w:t>
      </w:r>
      <w:r w:rsidRPr="007F17FA">
        <w:rPr>
          <w:rFonts w:cs="Cordia New"/>
          <w:szCs w:val="22"/>
          <w:lang w:val="en-GB"/>
        </w:rPr>
        <w:t>securities.</w:t>
      </w:r>
      <w:r w:rsidR="005C0505" w:rsidRPr="007F17FA">
        <w:rPr>
          <w:rFonts w:cs="Cordia New"/>
          <w:szCs w:val="22"/>
          <w:lang w:val="en-GB"/>
        </w:rPr>
        <w:t xml:space="preserve"> These </w:t>
      </w:r>
      <w:r w:rsidRPr="007F17FA">
        <w:rPr>
          <w:rFonts w:cs="Cordia New"/>
          <w:szCs w:val="22"/>
          <w:lang w:val="en-GB"/>
        </w:rPr>
        <w:br/>
      </w:r>
      <w:r w:rsidRPr="007F17FA">
        <w:rPr>
          <w:rFonts w:cs="Cordia New"/>
          <w:spacing w:val="4"/>
          <w:szCs w:val="22"/>
          <w:lang w:val="en-GB"/>
        </w:rPr>
        <w:t>fair value measurements are categori</w:t>
      </w:r>
      <w:r w:rsidR="00E542D4">
        <w:rPr>
          <w:rFonts w:cs="Cordia New"/>
          <w:spacing w:val="4"/>
          <w:szCs w:val="22"/>
          <w:lang w:val="en-GB"/>
        </w:rPr>
        <w:t>z</w:t>
      </w:r>
      <w:r w:rsidR="000549A0">
        <w:rPr>
          <w:rFonts w:cs="Cordia New"/>
          <w:spacing w:val="4"/>
          <w:szCs w:val="22"/>
          <w:lang w:val="en-GB"/>
        </w:rPr>
        <w:t>ed</w:t>
      </w:r>
      <w:r w:rsidRPr="007F17FA">
        <w:rPr>
          <w:rFonts w:cs="Cordia New"/>
          <w:spacing w:val="4"/>
          <w:szCs w:val="22"/>
          <w:lang w:val="en-GB"/>
        </w:rPr>
        <w:t xml:space="preserve"> into different levels in the fair value hierarchy based on the inputs</w:t>
      </w:r>
      <w:r w:rsidRPr="002A7B24">
        <w:rPr>
          <w:rFonts w:cs="Cordia New"/>
          <w:szCs w:val="22"/>
          <w:lang w:val="en-GB"/>
        </w:rPr>
        <w:t xml:space="preserve"> to valuation techniques used. The levels applicable to the Group’s investments are defined as follows:</w:t>
      </w:r>
    </w:p>
    <w:p w14:paraId="0680C376" w14:textId="77777777" w:rsidR="00335449" w:rsidRPr="007F17FA" w:rsidRDefault="00335449" w:rsidP="00335449">
      <w:pPr>
        <w:pStyle w:val="block"/>
        <w:tabs>
          <w:tab w:val="left" w:pos="567"/>
        </w:tabs>
        <w:spacing w:after="0" w:line="240" w:lineRule="atLeast"/>
        <w:ind w:left="540" w:right="-7" w:firstLine="27"/>
        <w:jc w:val="thaiDistribute"/>
        <w:rPr>
          <w:rFonts w:cs="Cordia New"/>
          <w:sz w:val="20"/>
          <w:lang w:val="en-GB"/>
        </w:rPr>
      </w:pPr>
    </w:p>
    <w:p w14:paraId="14D73141" w14:textId="77777777" w:rsidR="00335449" w:rsidRPr="004C290F"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zCs w:val="22"/>
          <w:lang w:val="en-GB"/>
        </w:rPr>
      </w:pPr>
      <w:r w:rsidRPr="000C09B5">
        <w:rPr>
          <w:rFonts w:cs="Cordia New"/>
          <w:spacing w:val="2"/>
          <w:szCs w:val="22"/>
          <w:lang w:val="en-GB"/>
        </w:rPr>
        <w:t>Level</w:t>
      </w:r>
      <w:r w:rsidRPr="000C09B5">
        <w:rPr>
          <w:rFonts w:cs="Cordia New"/>
          <w:spacing w:val="2"/>
          <w:szCs w:val="22"/>
          <w:lang w:val="en-US"/>
        </w:rPr>
        <w:t xml:space="preserve"> </w:t>
      </w:r>
      <w:r>
        <w:rPr>
          <w:rFonts w:cs="Cordia New"/>
          <w:spacing w:val="2"/>
          <w:szCs w:val="22"/>
          <w:lang w:val="en-GB"/>
        </w:rPr>
        <w:t>1:</w:t>
      </w:r>
      <w:r w:rsidRPr="000C09B5">
        <w:rPr>
          <w:rFonts w:cs="Cordia New"/>
          <w:spacing w:val="2"/>
          <w:szCs w:val="22"/>
          <w:lang w:val="en-US"/>
        </w:rPr>
        <w:t xml:space="preserve"> </w:t>
      </w:r>
      <w:r w:rsidRPr="000C09B5">
        <w:rPr>
          <w:rFonts w:cs="Cordia New"/>
          <w:spacing w:val="2"/>
          <w:szCs w:val="22"/>
          <w:lang w:val="en-GB"/>
        </w:rPr>
        <w:t>quoted</w:t>
      </w:r>
      <w:r w:rsidRPr="000C09B5">
        <w:rPr>
          <w:rFonts w:cs="Cordia New"/>
          <w:spacing w:val="2"/>
          <w:szCs w:val="22"/>
          <w:lang w:val="en-US"/>
        </w:rPr>
        <w:t xml:space="preserve"> </w:t>
      </w:r>
      <w:r w:rsidRPr="000C09B5">
        <w:rPr>
          <w:rFonts w:cs="Cordia New"/>
          <w:spacing w:val="2"/>
          <w:szCs w:val="22"/>
          <w:lang w:val="en-GB"/>
        </w:rPr>
        <w:t>prices</w:t>
      </w:r>
      <w:r w:rsidRPr="000C09B5">
        <w:rPr>
          <w:rFonts w:cs="Cordia New"/>
          <w:spacing w:val="2"/>
          <w:szCs w:val="22"/>
          <w:lang w:val="en-US"/>
        </w:rPr>
        <w:t xml:space="preserve"> </w:t>
      </w:r>
      <w:r w:rsidRPr="000C09B5">
        <w:rPr>
          <w:rFonts w:cs="Cordia New"/>
          <w:spacing w:val="2"/>
          <w:szCs w:val="22"/>
          <w:lang w:val="en-GB"/>
        </w:rPr>
        <w:t>(unadjusted)</w:t>
      </w:r>
      <w:r w:rsidRPr="000C09B5">
        <w:rPr>
          <w:rFonts w:cs="Cordia New"/>
          <w:spacing w:val="2"/>
          <w:szCs w:val="22"/>
          <w:lang w:val="en-US"/>
        </w:rPr>
        <w:t xml:space="preserve"> </w:t>
      </w:r>
      <w:r w:rsidRPr="000C09B5">
        <w:rPr>
          <w:rFonts w:cs="Cordia New"/>
          <w:spacing w:val="2"/>
          <w:szCs w:val="22"/>
          <w:lang w:val="en-GB"/>
        </w:rPr>
        <w:t>in</w:t>
      </w:r>
      <w:r w:rsidRPr="000C09B5">
        <w:rPr>
          <w:rFonts w:cs="Cordia New"/>
          <w:spacing w:val="2"/>
          <w:szCs w:val="22"/>
          <w:lang w:val="en-US"/>
        </w:rPr>
        <w:t xml:space="preserve"> </w:t>
      </w:r>
      <w:r w:rsidRPr="000C09B5">
        <w:rPr>
          <w:rFonts w:cs="Cordia New"/>
          <w:spacing w:val="2"/>
          <w:szCs w:val="22"/>
          <w:lang w:val="en-GB"/>
        </w:rPr>
        <w:t>active</w:t>
      </w:r>
      <w:r w:rsidRPr="000C09B5">
        <w:rPr>
          <w:rFonts w:cs="Cordia New"/>
          <w:spacing w:val="2"/>
          <w:szCs w:val="22"/>
          <w:lang w:val="en-US"/>
        </w:rPr>
        <w:t xml:space="preserve"> </w:t>
      </w:r>
      <w:r w:rsidRPr="000C09B5">
        <w:rPr>
          <w:rFonts w:cs="Cordia New"/>
          <w:spacing w:val="2"/>
          <w:szCs w:val="22"/>
          <w:lang w:val="en-GB"/>
        </w:rPr>
        <w:t>markets</w:t>
      </w:r>
      <w:r w:rsidRPr="000C09B5">
        <w:rPr>
          <w:rFonts w:cs="Cordia New"/>
          <w:spacing w:val="2"/>
          <w:szCs w:val="22"/>
          <w:lang w:val="en-US"/>
        </w:rPr>
        <w:t xml:space="preserve"> </w:t>
      </w:r>
      <w:r w:rsidRPr="000C09B5">
        <w:rPr>
          <w:rFonts w:cs="Cordia New"/>
          <w:spacing w:val="2"/>
          <w:szCs w:val="22"/>
          <w:lang w:val="en-GB"/>
        </w:rPr>
        <w:t>(Stock</w:t>
      </w:r>
      <w:r w:rsidRPr="000C09B5">
        <w:rPr>
          <w:rFonts w:cs="Cordia New"/>
          <w:spacing w:val="2"/>
          <w:szCs w:val="22"/>
          <w:lang w:val="en-US"/>
        </w:rPr>
        <w:t xml:space="preserve"> </w:t>
      </w:r>
      <w:r w:rsidRPr="000C09B5">
        <w:rPr>
          <w:rFonts w:cs="Cordia New"/>
          <w:spacing w:val="2"/>
          <w:szCs w:val="22"/>
          <w:lang w:val="en-GB"/>
        </w:rPr>
        <w:t>Exchange)</w:t>
      </w:r>
      <w:r w:rsidRPr="000C09B5">
        <w:rPr>
          <w:rFonts w:cs="Cordia New"/>
          <w:spacing w:val="2"/>
          <w:szCs w:val="22"/>
          <w:lang w:val="en-US"/>
        </w:rPr>
        <w:t xml:space="preserve"> </w:t>
      </w:r>
      <w:r w:rsidRPr="000C09B5">
        <w:rPr>
          <w:rFonts w:cs="Cordia New"/>
          <w:spacing w:val="2"/>
          <w:szCs w:val="22"/>
          <w:lang w:val="en-GB"/>
        </w:rPr>
        <w:t>for</w:t>
      </w:r>
      <w:r w:rsidRPr="000C09B5">
        <w:rPr>
          <w:rFonts w:cs="Cordia New"/>
          <w:spacing w:val="2"/>
          <w:szCs w:val="22"/>
          <w:lang w:val="en-US"/>
        </w:rPr>
        <w:t xml:space="preserve"> </w:t>
      </w:r>
      <w:r w:rsidRPr="000C09B5">
        <w:rPr>
          <w:rFonts w:cs="Cordia New"/>
          <w:spacing w:val="2"/>
          <w:szCs w:val="22"/>
          <w:lang w:val="en-GB"/>
        </w:rPr>
        <w:t>identical</w:t>
      </w:r>
      <w:r w:rsidRPr="000C09B5">
        <w:rPr>
          <w:rFonts w:cs="Cordia New"/>
          <w:spacing w:val="2"/>
          <w:szCs w:val="22"/>
          <w:lang w:val="en-US"/>
        </w:rPr>
        <w:t xml:space="preserve"> </w:t>
      </w:r>
      <w:r w:rsidRPr="000C09B5">
        <w:rPr>
          <w:rFonts w:cs="Cordia New"/>
          <w:spacing w:val="2"/>
          <w:szCs w:val="22"/>
          <w:lang w:val="en-GB"/>
        </w:rPr>
        <w:t>assets</w:t>
      </w:r>
      <w:r w:rsidRPr="000C09B5">
        <w:rPr>
          <w:rFonts w:cs="Cordia New"/>
          <w:spacing w:val="2"/>
          <w:szCs w:val="22"/>
          <w:lang w:val="en-US"/>
        </w:rPr>
        <w:t xml:space="preserve"> </w:t>
      </w:r>
      <w:r>
        <w:rPr>
          <w:rFonts w:cs="Cordia New"/>
          <w:spacing w:val="2"/>
          <w:szCs w:val="22"/>
          <w:lang w:val="en-US"/>
        </w:rPr>
        <w:t xml:space="preserve">or liabilities </w:t>
      </w:r>
      <w:r w:rsidRPr="000C09B5">
        <w:rPr>
          <w:rFonts w:cs="Cordia New"/>
          <w:spacing w:val="2"/>
          <w:szCs w:val="22"/>
          <w:lang w:val="en-GB"/>
        </w:rPr>
        <w:t>that</w:t>
      </w:r>
      <w:r w:rsidRPr="000C09B5">
        <w:rPr>
          <w:rFonts w:cs="Cordia New"/>
          <w:spacing w:val="2"/>
          <w:szCs w:val="22"/>
          <w:lang w:val="en-US"/>
        </w:rPr>
        <w:t xml:space="preserve"> </w:t>
      </w:r>
      <w:r w:rsidRPr="000C09B5">
        <w:rPr>
          <w:rFonts w:cs="Cordia New"/>
          <w:spacing w:val="2"/>
          <w:szCs w:val="22"/>
          <w:lang w:val="en-GB"/>
        </w:rPr>
        <w:t>the</w:t>
      </w:r>
      <w:r w:rsidRPr="000C09B5">
        <w:rPr>
          <w:rFonts w:cs="Cordia New"/>
          <w:szCs w:val="22"/>
          <w:lang w:val="en-US"/>
        </w:rPr>
        <w:t xml:space="preserve"> </w:t>
      </w:r>
      <w:r w:rsidRPr="000C09B5">
        <w:rPr>
          <w:rFonts w:cs="Cordia New"/>
          <w:szCs w:val="22"/>
          <w:lang w:val="en-GB"/>
        </w:rPr>
        <w:t>Group</w:t>
      </w:r>
      <w:r w:rsidRPr="000C09B5">
        <w:rPr>
          <w:rFonts w:cs="Cordia New"/>
          <w:szCs w:val="22"/>
          <w:lang w:val="en-US"/>
        </w:rPr>
        <w:t xml:space="preserve"> </w:t>
      </w:r>
      <w:r w:rsidRPr="000C09B5">
        <w:rPr>
          <w:rFonts w:cs="Cordia New"/>
          <w:szCs w:val="22"/>
          <w:lang w:val="en-GB"/>
        </w:rPr>
        <w:t>can</w:t>
      </w:r>
      <w:r w:rsidRPr="000C09B5">
        <w:rPr>
          <w:rFonts w:cs="Cordia New"/>
          <w:szCs w:val="22"/>
          <w:lang w:val="en-US"/>
        </w:rPr>
        <w:t xml:space="preserve"> </w:t>
      </w:r>
      <w:r w:rsidRPr="000C09B5">
        <w:rPr>
          <w:rFonts w:cs="Cordia New"/>
          <w:szCs w:val="22"/>
          <w:lang w:val="en-GB"/>
        </w:rPr>
        <w:t>access</w:t>
      </w:r>
      <w:r w:rsidRPr="000C09B5">
        <w:rPr>
          <w:rFonts w:cs="Cordia New"/>
          <w:szCs w:val="22"/>
          <w:lang w:val="en-US"/>
        </w:rPr>
        <w:t xml:space="preserve"> </w:t>
      </w:r>
      <w:r w:rsidRPr="000C09B5">
        <w:rPr>
          <w:rFonts w:cs="Cordia New"/>
          <w:szCs w:val="22"/>
          <w:lang w:val="en-GB"/>
        </w:rPr>
        <w:t>at</w:t>
      </w:r>
      <w:r w:rsidRPr="000C09B5">
        <w:rPr>
          <w:rFonts w:cs="Cordia New"/>
          <w:szCs w:val="22"/>
          <w:lang w:val="en-US"/>
        </w:rPr>
        <w:t xml:space="preserve"> </w:t>
      </w:r>
      <w:r w:rsidRPr="000C09B5">
        <w:rPr>
          <w:rFonts w:cs="Cordia New"/>
          <w:szCs w:val="22"/>
          <w:lang w:val="en-GB"/>
        </w:rPr>
        <w:t>the</w:t>
      </w:r>
      <w:r w:rsidRPr="000C09B5">
        <w:rPr>
          <w:rFonts w:cs="Cordia New"/>
          <w:szCs w:val="22"/>
          <w:lang w:val="en-US"/>
        </w:rPr>
        <w:t xml:space="preserve"> </w:t>
      </w:r>
      <w:r w:rsidRPr="000C09B5">
        <w:rPr>
          <w:rFonts w:cs="Cordia New"/>
          <w:szCs w:val="22"/>
          <w:lang w:val="en-GB"/>
        </w:rPr>
        <w:t>measurement</w:t>
      </w:r>
      <w:r w:rsidRPr="000C09B5">
        <w:rPr>
          <w:rFonts w:cs="Cordia New"/>
          <w:szCs w:val="22"/>
          <w:lang w:val="en-US"/>
        </w:rPr>
        <w:t xml:space="preserve"> </w:t>
      </w:r>
      <w:r w:rsidRPr="000C09B5">
        <w:rPr>
          <w:rFonts w:cs="Cordia New"/>
          <w:szCs w:val="22"/>
          <w:lang w:val="en-GB"/>
        </w:rPr>
        <w:t>date.</w:t>
      </w:r>
    </w:p>
    <w:p w14:paraId="1E89449C" w14:textId="77777777" w:rsidR="00335449" w:rsidRPr="007F17FA" w:rsidRDefault="00335449" w:rsidP="00335449">
      <w:pPr>
        <w:pStyle w:val="block"/>
        <w:tabs>
          <w:tab w:val="num" w:pos="567"/>
        </w:tabs>
        <w:spacing w:after="0" w:line="240" w:lineRule="atLeast"/>
        <w:ind w:left="1701" w:right="-7" w:hanging="1134"/>
        <w:jc w:val="thaiDistribute"/>
        <w:rPr>
          <w:rFonts w:cs="Cordia New"/>
          <w:sz w:val="20"/>
          <w:lang w:val="en-GB"/>
        </w:rPr>
      </w:pPr>
    </w:p>
    <w:p w14:paraId="1319DEC7" w14:textId="7E491E43" w:rsidR="00335449" w:rsidRDefault="00335449" w:rsidP="00335449">
      <w:pPr>
        <w:pStyle w:val="block"/>
        <w:numPr>
          <w:ilvl w:val="0"/>
          <w:numId w:val="16"/>
        </w:numPr>
        <w:tabs>
          <w:tab w:val="clear" w:pos="340"/>
          <w:tab w:val="left" w:pos="567"/>
          <w:tab w:val="num" w:pos="851"/>
        </w:tabs>
        <w:spacing w:after="0" w:line="240" w:lineRule="atLeast"/>
        <w:ind w:left="1701" w:right="-7" w:hanging="1134"/>
        <w:jc w:val="thaiDistribute"/>
        <w:rPr>
          <w:rFonts w:cs="Cordia New"/>
          <w:spacing w:val="2"/>
          <w:szCs w:val="22"/>
          <w:lang w:val="en-GB"/>
        </w:rPr>
      </w:pPr>
      <w:r w:rsidRPr="00340E32">
        <w:rPr>
          <w:rFonts w:cs="Cordia New"/>
          <w:spacing w:val="2"/>
          <w:szCs w:val="22"/>
          <w:lang w:val="en-GB"/>
        </w:rPr>
        <w:t xml:space="preserve">Level </w:t>
      </w:r>
      <w:r>
        <w:rPr>
          <w:rFonts w:cs="Cordia New"/>
          <w:spacing w:val="2"/>
          <w:szCs w:val="22"/>
          <w:lang w:val="en-GB"/>
        </w:rPr>
        <w:t>2</w:t>
      </w:r>
      <w:r w:rsidRPr="00340E32">
        <w:rPr>
          <w:rFonts w:cs="Cordia New"/>
          <w:spacing w:val="2"/>
          <w:szCs w:val="22"/>
          <w:lang w:val="en-GB"/>
        </w:rPr>
        <w:t xml:space="preserve">: inputs other than quoted prices included within Level </w:t>
      </w:r>
      <w:r>
        <w:rPr>
          <w:rFonts w:cs="Cordia New"/>
          <w:spacing w:val="2"/>
          <w:szCs w:val="22"/>
          <w:lang w:val="en-GB"/>
        </w:rPr>
        <w:t>1</w:t>
      </w:r>
      <w:r w:rsidRPr="00340E32">
        <w:rPr>
          <w:rFonts w:cs="Cordia New"/>
          <w:spacing w:val="2"/>
          <w:szCs w:val="22"/>
          <w:lang w:val="en-GB"/>
        </w:rPr>
        <w:t xml:space="preserve"> that are observable for the asset or liability, either directly or indirectly.</w:t>
      </w:r>
    </w:p>
    <w:p w14:paraId="6284446B" w14:textId="77777777" w:rsidR="00BA7C74" w:rsidRPr="007F17FA" w:rsidRDefault="00BA7C74" w:rsidP="00BA7C74">
      <w:pPr>
        <w:pStyle w:val="block"/>
        <w:tabs>
          <w:tab w:val="num" w:pos="567"/>
        </w:tabs>
        <w:spacing w:after="0" w:line="240" w:lineRule="atLeast"/>
        <w:ind w:left="1701" w:right="-7" w:hanging="1134"/>
        <w:jc w:val="thaiDistribute"/>
        <w:rPr>
          <w:rFonts w:cs="Cordia New"/>
          <w:sz w:val="20"/>
          <w:lang w:val="en-GB"/>
        </w:rPr>
      </w:pPr>
    </w:p>
    <w:p w14:paraId="0741ABB2" w14:textId="77777777" w:rsidR="00335449" w:rsidRPr="00A50676" w:rsidRDefault="00335449" w:rsidP="00335449">
      <w:pPr>
        <w:pStyle w:val="block"/>
        <w:spacing w:after="0" w:line="240" w:lineRule="atLeast"/>
        <w:ind w:right="-7"/>
        <w:jc w:val="both"/>
        <w:rPr>
          <w:rFonts w:cs="Cordia New"/>
          <w:szCs w:val="22"/>
          <w:lang w:val="en-GB"/>
        </w:rPr>
      </w:pPr>
      <w:r w:rsidRPr="00A50676">
        <w:rPr>
          <w:rFonts w:cs="Cordia New"/>
          <w:szCs w:val="22"/>
          <w:lang w:val="en-GB"/>
        </w:rPr>
        <w:t xml:space="preserve">The Group determined Level </w:t>
      </w:r>
      <w:r>
        <w:rPr>
          <w:rFonts w:cs="Cordia New"/>
          <w:szCs w:val="22"/>
          <w:lang w:val="en-GB"/>
        </w:rPr>
        <w:t>2</w:t>
      </w:r>
      <w:r w:rsidRPr="00A50676">
        <w:rPr>
          <w:rFonts w:cs="Cordia New"/>
          <w:szCs w:val="22"/>
          <w:lang w:val="en-GB"/>
        </w:rPr>
        <w:t xml:space="preserve">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11661129" w14:textId="77777777" w:rsidR="00A11101" w:rsidRPr="0042338E" w:rsidRDefault="0069003C" w:rsidP="002A0A02">
      <w:pPr>
        <w:pStyle w:val="Heading1"/>
        <w:tabs>
          <w:tab w:val="num" w:pos="567"/>
        </w:tabs>
        <w:spacing w:before="0" w:after="240" w:line="240" w:lineRule="atLeast"/>
        <w:ind w:left="567" w:hanging="567"/>
      </w:pPr>
      <w:r w:rsidRPr="0042338E">
        <w:lastRenderedPageBreak/>
        <w:t>Investments</w:t>
      </w:r>
      <w:r w:rsidR="007B1DB2" w:rsidRPr="0042338E">
        <w:t xml:space="preserve"> </w:t>
      </w:r>
      <w:r w:rsidR="003F6D62" w:rsidRPr="0042338E">
        <w:t>in</w:t>
      </w:r>
      <w:r w:rsidR="007B1DB2" w:rsidRPr="0042338E">
        <w:t xml:space="preserve"> </w:t>
      </w:r>
      <w:r w:rsidR="003F6D62" w:rsidRPr="0042338E">
        <w:t>associates</w:t>
      </w:r>
      <w:r w:rsidR="007B1DB2" w:rsidRPr="0042338E">
        <w:t xml:space="preserve"> </w:t>
      </w:r>
      <w:r w:rsidR="00082EF1" w:rsidRPr="0042338E">
        <w:t>and</w:t>
      </w:r>
      <w:r w:rsidR="007B1DB2" w:rsidRPr="0042338E">
        <w:t xml:space="preserve"> </w:t>
      </w:r>
      <w:r w:rsidR="000B322E" w:rsidRPr="0042338E">
        <w:t>joint ventures</w:t>
      </w:r>
    </w:p>
    <w:p w14:paraId="13AD1602" w14:textId="0E0B0C74" w:rsidR="00A11101" w:rsidRPr="0044408F" w:rsidRDefault="00A11101" w:rsidP="00323DB6">
      <w:pPr>
        <w:spacing w:line="240" w:lineRule="atLeast"/>
        <w:ind w:left="567"/>
        <w:jc w:val="thaiDistribute"/>
        <w:rPr>
          <w:szCs w:val="22"/>
          <w:lang w:val="en-US"/>
        </w:rPr>
      </w:pPr>
      <w:r w:rsidRPr="0044408F">
        <w:rPr>
          <w:szCs w:val="22"/>
          <w:lang w:val="en-US"/>
        </w:rPr>
        <w:t>Movements</w:t>
      </w:r>
      <w:r w:rsidR="007B1DB2" w:rsidRPr="007B1DB2">
        <w:rPr>
          <w:szCs w:val="22"/>
          <w:lang w:val="en-US"/>
        </w:rPr>
        <w:t xml:space="preserve"> </w:t>
      </w:r>
      <w:r w:rsidR="00301FC3" w:rsidRPr="0044408F">
        <w:rPr>
          <w:szCs w:val="22"/>
          <w:lang w:val="en-US"/>
        </w:rPr>
        <w:t>for</w:t>
      </w:r>
      <w:r w:rsidR="007B1DB2" w:rsidRPr="007B1DB2">
        <w:rPr>
          <w:szCs w:val="22"/>
          <w:lang w:val="en-US"/>
        </w:rPr>
        <w:t xml:space="preserve"> </w:t>
      </w:r>
      <w:r w:rsidR="00335449">
        <w:rPr>
          <w:szCs w:val="22"/>
          <w:lang w:val="en-US"/>
        </w:rPr>
        <w:t>three-month period</w:t>
      </w:r>
      <w:r w:rsidR="00853275">
        <w:rPr>
          <w:szCs w:val="22"/>
          <w:lang w:val="en-US"/>
        </w:rPr>
        <w:t>s</w:t>
      </w:r>
      <w:r w:rsidR="00335449">
        <w:rPr>
          <w:szCs w:val="22"/>
          <w:lang w:val="en-US"/>
        </w:rPr>
        <w:t xml:space="preserve"> ended</w:t>
      </w:r>
      <w:r w:rsidR="007B1DB2" w:rsidRPr="007B1DB2">
        <w:rPr>
          <w:szCs w:val="22"/>
          <w:lang w:val="en-US"/>
        </w:rPr>
        <w:t xml:space="preserve"> 31 </w:t>
      </w:r>
      <w:r w:rsidR="008F595C">
        <w:rPr>
          <w:szCs w:val="22"/>
          <w:lang w:val="en-US"/>
        </w:rPr>
        <w:t>March</w:t>
      </w:r>
      <w:r w:rsidR="007B1DB2" w:rsidRPr="007B1DB2">
        <w:rPr>
          <w:szCs w:val="22"/>
          <w:lang w:val="en-US"/>
        </w:rPr>
        <w:t xml:space="preserve"> </w:t>
      </w:r>
      <w:r w:rsidR="00AE1189">
        <w:rPr>
          <w:szCs w:val="22"/>
          <w:lang w:val="en-US"/>
        </w:rPr>
        <w:t>i</w:t>
      </w:r>
      <w:r w:rsidRPr="0044408F">
        <w:rPr>
          <w:szCs w:val="22"/>
          <w:lang w:val="en-US"/>
        </w:rPr>
        <w:t>n</w:t>
      </w:r>
      <w:r w:rsidR="007B1DB2" w:rsidRPr="007B1DB2">
        <w:rPr>
          <w:szCs w:val="22"/>
          <w:lang w:val="en-US"/>
        </w:rPr>
        <w:t xml:space="preserve"> </w:t>
      </w:r>
      <w:r w:rsidRPr="0044408F">
        <w:rPr>
          <w:szCs w:val="22"/>
          <w:lang w:val="en-US"/>
        </w:rPr>
        <w:t>investments</w:t>
      </w:r>
      <w:r w:rsidR="007B1DB2" w:rsidRPr="007B1DB2">
        <w:rPr>
          <w:szCs w:val="22"/>
          <w:lang w:val="en-US"/>
        </w:rPr>
        <w:t xml:space="preserve"> </w:t>
      </w:r>
      <w:r w:rsidR="003F6D62" w:rsidRPr="0044408F">
        <w:rPr>
          <w:szCs w:val="22"/>
          <w:lang w:val="en-US"/>
        </w:rPr>
        <w:t>in</w:t>
      </w:r>
      <w:r w:rsidR="007B1DB2" w:rsidRPr="007B1DB2">
        <w:rPr>
          <w:szCs w:val="22"/>
          <w:lang w:val="en-US"/>
        </w:rPr>
        <w:t xml:space="preserve"> </w:t>
      </w:r>
      <w:r w:rsidR="003F6D62" w:rsidRPr="0044408F">
        <w:rPr>
          <w:szCs w:val="22"/>
          <w:lang w:val="en-US"/>
        </w:rPr>
        <w:t>associates</w:t>
      </w:r>
      <w:r w:rsidR="007B1DB2" w:rsidRPr="007B1DB2">
        <w:rPr>
          <w:szCs w:val="22"/>
          <w:lang w:val="en-US"/>
        </w:rPr>
        <w:t xml:space="preserve"> </w:t>
      </w:r>
      <w:r w:rsidR="00FC3924" w:rsidRPr="00E95DE8">
        <w:rPr>
          <w:szCs w:val="22"/>
          <w:lang w:val="en-US"/>
        </w:rPr>
        <w:t>and</w:t>
      </w:r>
      <w:r w:rsidR="007B1DB2" w:rsidRPr="00E95DE8">
        <w:rPr>
          <w:szCs w:val="22"/>
          <w:lang w:val="en-US"/>
        </w:rPr>
        <w:t xml:space="preserve"> </w:t>
      </w:r>
      <w:r w:rsidR="000B322E" w:rsidRPr="00D03E02">
        <w:rPr>
          <w:szCs w:val="22"/>
          <w:lang w:val="en-US"/>
        </w:rPr>
        <w:t>joint ventures</w:t>
      </w:r>
      <w:r w:rsidR="007B1DB2" w:rsidRPr="00E95DE8">
        <w:rPr>
          <w:szCs w:val="22"/>
          <w:lang w:val="en-US"/>
        </w:rPr>
        <w:t xml:space="preserve"> </w:t>
      </w:r>
      <w:r w:rsidRPr="00E95DE8">
        <w:rPr>
          <w:szCs w:val="22"/>
          <w:lang w:val="en-US"/>
        </w:rPr>
        <w:t>accounted</w:t>
      </w:r>
      <w:r w:rsidR="007B1DB2" w:rsidRPr="00E95DE8">
        <w:rPr>
          <w:szCs w:val="22"/>
          <w:lang w:val="en-US"/>
        </w:rPr>
        <w:t xml:space="preserve"> </w:t>
      </w:r>
      <w:r w:rsidRPr="00E95DE8">
        <w:rPr>
          <w:szCs w:val="22"/>
          <w:lang w:val="en-US"/>
        </w:rPr>
        <w:t>for</w:t>
      </w:r>
      <w:r w:rsidR="007B1DB2" w:rsidRPr="00E95DE8">
        <w:rPr>
          <w:szCs w:val="22"/>
          <w:lang w:val="en-US"/>
        </w:rPr>
        <w:t xml:space="preserve"> </w:t>
      </w:r>
      <w:r w:rsidRPr="00E95DE8">
        <w:rPr>
          <w:szCs w:val="22"/>
          <w:lang w:val="en-US"/>
        </w:rPr>
        <w:t>using</w:t>
      </w:r>
      <w:r w:rsidR="007B1DB2" w:rsidRPr="00E95DE8">
        <w:rPr>
          <w:szCs w:val="22"/>
          <w:lang w:val="en-US"/>
        </w:rPr>
        <w:t xml:space="preserve"> </w:t>
      </w:r>
      <w:r w:rsidRPr="00E95DE8">
        <w:rPr>
          <w:szCs w:val="22"/>
          <w:lang w:val="en-US"/>
        </w:rPr>
        <w:t>the</w:t>
      </w:r>
      <w:r w:rsidR="007B1DB2" w:rsidRPr="00E95DE8">
        <w:rPr>
          <w:szCs w:val="22"/>
          <w:lang w:val="en-US"/>
        </w:rPr>
        <w:t xml:space="preserve"> </w:t>
      </w:r>
      <w:r w:rsidRPr="00E95DE8">
        <w:rPr>
          <w:szCs w:val="22"/>
          <w:lang w:val="en-US"/>
        </w:rPr>
        <w:t>equity</w:t>
      </w:r>
      <w:r w:rsidR="007B1DB2" w:rsidRPr="00E95DE8">
        <w:rPr>
          <w:szCs w:val="22"/>
          <w:lang w:val="en-US"/>
        </w:rPr>
        <w:t xml:space="preserve"> </w:t>
      </w:r>
      <w:r w:rsidRPr="00E95DE8">
        <w:rPr>
          <w:szCs w:val="22"/>
          <w:lang w:val="en-US"/>
        </w:rPr>
        <w:t>method</w:t>
      </w:r>
      <w:r w:rsidR="007B1DB2" w:rsidRPr="00E95DE8">
        <w:rPr>
          <w:szCs w:val="22"/>
          <w:lang w:val="en-US"/>
        </w:rPr>
        <w:t xml:space="preserve"> </w:t>
      </w:r>
      <w:r w:rsidR="003F6D62" w:rsidRPr="00E95DE8">
        <w:rPr>
          <w:szCs w:val="22"/>
          <w:lang w:val="en-US"/>
        </w:rPr>
        <w:t>were</w:t>
      </w:r>
      <w:r w:rsidR="007B1DB2" w:rsidRPr="00E95DE8">
        <w:rPr>
          <w:szCs w:val="22"/>
          <w:lang w:val="en-US"/>
        </w:rPr>
        <w:t xml:space="preserve"> </w:t>
      </w:r>
      <w:r w:rsidRPr="00E95DE8">
        <w:rPr>
          <w:szCs w:val="22"/>
          <w:lang w:val="en-US"/>
        </w:rPr>
        <w:t>as</w:t>
      </w:r>
      <w:r w:rsidR="007B1DB2" w:rsidRPr="00E95DE8">
        <w:rPr>
          <w:szCs w:val="22"/>
          <w:lang w:val="en-US"/>
        </w:rPr>
        <w:t xml:space="preserve"> </w:t>
      </w:r>
      <w:r w:rsidRPr="00E95DE8">
        <w:rPr>
          <w:szCs w:val="22"/>
          <w:lang w:val="en-US"/>
        </w:rPr>
        <w:t>follows:</w:t>
      </w:r>
    </w:p>
    <w:p w14:paraId="0395BB32" w14:textId="77777777" w:rsidR="00BA7C74" w:rsidRPr="0044408F" w:rsidRDefault="00BA7C74" w:rsidP="00F63D78">
      <w:pPr>
        <w:spacing w:before="240" w:line="240" w:lineRule="atLeast"/>
        <w:ind w:left="567"/>
        <w:jc w:val="thaiDistribute"/>
        <w:rPr>
          <w:b/>
          <w:bCs/>
          <w:sz w:val="24"/>
          <w:szCs w:val="24"/>
        </w:rPr>
      </w:pPr>
    </w:p>
    <w:tbl>
      <w:tblPr>
        <w:tblW w:w="9328" w:type="dxa"/>
        <w:tblInd w:w="459" w:type="dxa"/>
        <w:tblBorders>
          <w:bottom w:val="double" w:sz="4" w:space="0" w:color="auto"/>
        </w:tblBorders>
        <w:tblLayout w:type="fixed"/>
        <w:tblLook w:val="0000" w:firstRow="0" w:lastRow="0" w:firstColumn="0" w:lastColumn="0" w:noHBand="0" w:noVBand="0"/>
      </w:tblPr>
      <w:tblGrid>
        <w:gridCol w:w="5603"/>
        <w:gridCol w:w="964"/>
        <w:gridCol w:w="1248"/>
        <w:gridCol w:w="265"/>
        <w:gridCol w:w="1248"/>
      </w:tblGrid>
      <w:tr w:rsidR="00A54901" w:rsidRPr="0044408F" w14:paraId="125FD733" w14:textId="77777777" w:rsidTr="00F63D78">
        <w:trPr>
          <w:trHeight w:val="283"/>
        </w:trPr>
        <w:tc>
          <w:tcPr>
            <w:tcW w:w="5603" w:type="dxa"/>
            <w:vAlign w:val="center"/>
          </w:tcPr>
          <w:p w14:paraId="223B1B8C" w14:textId="77777777" w:rsidR="00A54901" w:rsidRPr="0044408F" w:rsidRDefault="00A54901" w:rsidP="00A54901">
            <w:pPr>
              <w:spacing w:line="240" w:lineRule="atLeast"/>
              <w:rPr>
                <w:szCs w:val="22"/>
              </w:rPr>
            </w:pPr>
          </w:p>
        </w:tc>
        <w:tc>
          <w:tcPr>
            <w:tcW w:w="964" w:type="dxa"/>
          </w:tcPr>
          <w:p w14:paraId="509C8E0B" w14:textId="77777777" w:rsidR="00A54901" w:rsidRPr="00684873" w:rsidRDefault="008F595C" w:rsidP="00A54901">
            <w:pPr>
              <w:spacing w:line="240" w:lineRule="atLeast"/>
              <w:jc w:val="center"/>
              <w:rPr>
                <w:i/>
                <w:iCs/>
              </w:rPr>
            </w:pPr>
            <w:r w:rsidRPr="00684873">
              <w:rPr>
                <w:i/>
                <w:iCs/>
              </w:rPr>
              <w:t>Note</w:t>
            </w:r>
          </w:p>
        </w:tc>
        <w:tc>
          <w:tcPr>
            <w:tcW w:w="1248" w:type="dxa"/>
            <w:vAlign w:val="center"/>
          </w:tcPr>
          <w:p w14:paraId="21022114" w14:textId="77777777" w:rsidR="00A54901" w:rsidRPr="003516A8" w:rsidRDefault="00A54901" w:rsidP="00A54901">
            <w:pPr>
              <w:spacing w:line="240" w:lineRule="auto"/>
              <w:jc w:val="center"/>
              <w:rPr>
                <w:rFonts w:cs="Times New Roman"/>
                <w:szCs w:val="22"/>
                <w:lang w:val="en-US"/>
              </w:rPr>
            </w:pPr>
            <w:r>
              <w:rPr>
                <w:rFonts w:cs="Times New Roman"/>
                <w:szCs w:val="22"/>
                <w:lang w:val="en-US"/>
              </w:rPr>
              <w:t>2018</w:t>
            </w:r>
          </w:p>
        </w:tc>
        <w:tc>
          <w:tcPr>
            <w:tcW w:w="265" w:type="dxa"/>
            <w:vAlign w:val="center"/>
          </w:tcPr>
          <w:p w14:paraId="69BBB103" w14:textId="77777777" w:rsidR="00A54901" w:rsidRPr="007A11D8" w:rsidRDefault="00A54901" w:rsidP="00A54901">
            <w:pPr>
              <w:spacing w:line="240" w:lineRule="auto"/>
              <w:jc w:val="center"/>
              <w:rPr>
                <w:rFonts w:cs="Times New Roman"/>
                <w:szCs w:val="22"/>
              </w:rPr>
            </w:pPr>
          </w:p>
        </w:tc>
        <w:tc>
          <w:tcPr>
            <w:tcW w:w="1248" w:type="dxa"/>
            <w:vAlign w:val="center"/>
          </w:tcPr>
          <w:p w14:paraId="6082BB7F" w14:textId="77777777" w:rsidR="00A54901" w:rsidRPr="003516A8" w:rsidRDefault="00A54901" w:rsidP="00A54901">
            <w:pPr>
              <w:spacing w:line="240" w:lineRule="auto"/>
              <w:ind w:left="-129" w:right="-108"/>
              <w:jc w:val="center"/>
              <w:rPr>
                <w:rFonts w:cs="Times New Roman"/>
                <w:szCs w:val="22"/>
                <w:lang w:val="en-US"/>
              </w:rPr>
            </w:pPr>
            <w:r>
              <w:rPr>
                <w:rFonts w:cs="Times New Roman"/>
                <w:szCs w:val="22"/>
                <w:lang w:val="en-US"/>
              </w:rPr>
              <w:t>2017</w:t>
            </w:r>
          </w:p>
        </w:tc>
      </w:tr>
      <w:tr w:rsidR="00AB601C" w:rsidRPr="0044408F" w14:paraId="60086B6D" w14:textId="77777777" w:rsidTr="00F63D78">
        <w:trPr>
          <w:trHeight w:val="283"/>
        </w:trPr>
        <w:tc>
          <w:tcPr>
            <w:tcW w:w="5603" w:type="dxa"/>
            <w:vAlign w:val="center"/>
          </w:tcPr>
          <w:p w14:paraId="01CF6DC3" w14:textId="77777777" w:rsidR="00AB601C" w:rsidRPr="0044408F" w:rsidRDefault="00AB601C" w:rsidP="00084883">
            <w:pPr>
              <w:spacing w:line="240" w:lineRule="atLeast"/>
              <w:rPr>
                <w:b/>
                <w:bCs/>
              </w:rPr>
            </w:pPr>
          </w:p>
        </w:tc>
        <w:tc>
          <w:tcPr>
            <w:tcW w:w="964" w:type="dxa"/>
          </w:tcPr>
          <w:p w14:paraId="0DB28817" w14:textId="77777777" w:rsidR="00AB601C" w:rsidRPr="0044408F" w:rsidRDefault="00AB601C" w:rsidP="00084883">
            <w:pPr>
              <w:spacing w:line="240" w:lineRule="atLeast"/>
              <w:jc w:val="center"/>
              <w:rPr>
                <w:i/>
                <w:iCs/>
                <w:szCs w:val="22"/>
              </w:rPr>
            </w:pPr>
          </w:p>
        </w:tc>
        <w:tc>
          <w:tcPr>
            <w:tcW w:w="2761" w:type="dxa"/>
            <w:gridSpan w:val="3"/>
            <w:tcBorders>
              <w:top w:val="nil"/>
              <w:bottom w:val="nil"/>
            </w:tcBorders>
            <w:vAlign w:val="center"/>
          </w:tcPr>
          <w:p w14:paraId="151BA151" w14:textId="77777777" w:rsidR="00AB601C" w:rsidRPr="0044408F" w:rsidRDefault="00AB601C" w:rsidP="00084883">
            <w:pPr>
              <w:spacing w:line="240" w:lineRule="atLeast"/>
              <w:jc w:val="center"/>
              <w:rPr>
                <w:b/>
                <w:bCs/>
                <w:szCs w:val="22"/>
              </w:rPr>
            </w:pPr>
            <w:r w:rsidRPr="0044408F">
              <w:rPr>
                <w:i/>
                <w:iCs/>
                <w:szCs w:val="22"/>
              </w:rPr>
              <w:t>(in</w:t>
            </w:r>
            <w:r w:rsidRPr="007B1DB2">
              <w:rPr>
                <w:i/>
                <w:iCs/>
                <w:szCs w:val="22"/>
                <w:lang w:val="en-US"/>
              </w:rPr>
              <w:t xml:space="preserve"> </w:t>
            </w:r>
            <w:r w:rsidRPr="0044408F">
              <w:rPr>
                <w:i/>
                <w:iCs/>
                <w:szCs w:val="22"/>
              </w:rPr>
              <w:t>million</w:t>
            </w:r>
            <w:r w:rsidRPr="007B1DB2">
              <w:rPr>
                <w:i/>
                <w:iCs/>
                <w:szCs w:val="22"/>
                <w:lang w:val="en-US"/>
              </w:rPr>
              <w:t xml:space="preserve"> </w:t>
            </w:r>
            <w:r w:rsidRPr="0044408F">
              <w:rPr>
                <w:i/>
                <w:iCs/>
                <w:szCs w:val="22"/>
              </w:rPr>
              <w:t>Baht)</w:t>
            </w:r>
          </w:p>
        </w:tc>
      </w:tr>
      <w:tr w:rsidR="00A54901" w:rsidRPr="00755C01" w14:paraId="73459A4D" w14:textId="77777777" w:rsidTr="00F63D78">
        <w:trPr>
          <w:trHeight w:val="283"/>
        </w:trPr>
        <w:tc>
          <w:tcPr>
            <w:tcW w:w="5603" w:type="dxa"/>
            <w:vAlign w:val="bottom"/>
          </w:tcPr>
          <w:p w14:paraId="3E0E2DFB" w14:textId="77777777" w:rsidR="00A54901" w:rsidRPr="00157832" w:rsidRDefault="00A54901" w:rsidP="002A0A02">
            <w:pPr>
              <w:spacing w:line="240" w:lineRule="atLeast"/>
              <w:ind w:firstLine="108"/>
              <w:rPr>
                <w:b/>
                <w:bCs/>
              </w:rPr>
            </w:pPr>
            <w:r w:rsidRPr="00157832">
              <w:rPr>
                <w:b/>
                <w:bCs/>
              </w:rPr>
              <w:t>At</w:t>
            </w:r>
            <w:r w:rsidRPr="007B1DB2">
              <w:rPr>
                <w:b/>
                <w:bCs/>
                <w:lang w:val="en-US"/>
              </w:rPr>
              <w:t xml:space="preserve"> 1 </w:t>
            </w:r>
            <w:r w:rsidRPr="00157832">
              <w:rPr>
                <w:b/>
                <w:bCs/>
              </w:rPr>
              <w:t>January</w:t>
            </w:r>
            <w:r w:rsidRPr="007B1DB2">
              <w:rPr>
                <w:b/>
                <w:bCs/>
                <w:lang w:val="en-US"/>
              </w:rPr>
              <w:t xml:space="preserve"> </w:t>
            </w:r>
          </w:p>
        </w:tc>
        <w:tc>
          <w:tcPr>
            <w:tcW w:w="964" w:type="dxa"/>
            <w:vAlign w:val="bottom"/>
          </w:tcPr>
          <w:p w14:paraId="4106D9EA" w14:textId="77777777" w:rsidR="00A54901" w:rsidRPr="00126E02" w:rsidRDefault="00A54901" w:rsidP="00A54901">
            <w:pPr>
              <w:tabs>
                <w:tab w:val="decimal" w:pos="888"/>
              </w:tabs>
              <w:spacing w:line="240" w:lineRule="atLeast"/>
              <w:ind w:right="-18"/>
              <w:rPr>
                <w:b/>
                <w:bCs/>
                <w:szCs w:val="22"/>
                <w:lang w:val="en-US"/>
              </w:rPr>
            </w:pPr>
          </w:p>
        </w:tc>
        <w:tc>
          <w:tcPr>
            <w:tcW w:w="1248" w:type="dxa"/>
            <w:vAlign w:val="bottom"/>
          </w:tcPr>
          <w:p w14:paraId="3EE2B6C8" w14:textId="0044A5BF" w:rsidR="00A54901" w:rsidRPr="00F63D78" w:rsidRDefault="007777E3" w:rsidP="00F63D78">
            <w:pPr>
              <w:tabs>
                <w:tab w:val="decimal" w:pos="993"/>
              </w:tabs>
              <w:rPr>
                <w:rFonts w:cs="Times New Roman"/>
                <w:b/>
                <w:bCs/>
                <w:szCs w:val="22"/>
              </w:rPr>
            </w:pPr>
            <w:r w:rsidRPr="005F0142">
              <w:rPr>
                <w:rFonts w:cs="Times New Roman"/>
                <w:b/>
                <w:bCs/>
                <w:szCs w:val="22"/>
              </w:rPr>
              <w:t>98</w:t>
            </w:r>
            <w:r w:rsidR="00BA7C74" w:rsidRPr="005F0142">
              <w:rPr>
                <w:rFonts w:cs="Times New Roman"/>
                <w:b/>
                <w:bCs/>
                <w:szCs w:val="22"/>
              </w:rPr>
              <w:t>,331</w:t>
            </w:r>
          </w:p>
        </w:tc>
        <w:tc>
          <w:tcPr>
            <w:tcW w:w="265" w:type="dxa"/>
            <w:tcBorders>
              <w:top w:val="nil"/>
              <w:bottom w:val="nil"/>
            </w:tcBorders>
            <w:vAlign w:val="bottom"/>
          </w:tcPr>
          <w:p w14:paraId="1A8AE928" w14:textId="77777777" w:rsidR="00A54901" w:rsidRPr="00F63D78" w:rsidRDefault="00A54901" w:rsidP="00F63D78">
            <w:pPr>
              <w:tabs>
                <w:tab w:val="decimal" w:pos="993"/>
              </w:tabs>
              <w:rPr>
                <w:rFonts w:cs="Times New Roman"/>
                <w:b/>
                <w:bCs/>
                <w:szCs w:val="22"/>
              </w:rPr>
            </w:pPr>
          </w:p>
        </w:tc>
        <w:tc>
          <w:tcPr>
            <w:tcW w:w="1248" w:type="dxa"/>
            <w:tcBorders>
              <w:top w:val="nil"/>
              <w:bottom w:val="nil"/>
            </w:tcBorders>
            <w:vAlign w:val="bottom"/>
          </w:tcPr>
          <w:p w14:paraId="5E1F567B" w14:textId="77777777" w:rsidR="00A54901" w:rsidRPr="00F63D78" w:rsidRDefault="008C654E" w:rsidP="00F63D78">
            <w:pPr>
              <w:tabs>
                <w:tab w:val="decimal" w:pos="993"/>
              </w:tabs>
              <w:rPr>
                <w:rFonts w:cs="Times New Roman"/>
                <w:b/>
                <w:bCs/>
                <w:szCs w:val="22"/>
              </w:rPr>
            </w:pPr>
            <w:r w:rsidRPr="00F63D78">
              <w:rPr>
                <w:rFonts w:cs="Times New Roman"/>
                <w:b/>
                <w:bCs/>
                <w:szCs w:val="22"/>
              </w:rPr>
              <w:t>95,498</w:t>
            </w:r>
          </w:p>
        </w:tc>
      </w:tr>
      <w:tr w:rsidR="00A54901" w:rsidRPr="0044408F" w14:paraId="1132C2B8" w14:textId="77777777" w:rsidTr="00F63D78">
        <w:trPr>
          <w:trHeight w:val="283"/>
        </w:trPr>
        <w:tc>
          <w:tcPr>
            <w:tcW w:w="5603" w:type="dxa"/>
            <w:vAlign w:val="bottom"/>
          </w:tcPr>
          <w:p w14:paraId="503D7235" w14:textId="77777777" w:rsidR="00A54901" w:rsidRPr="00227FAB" w:rsidRDefault="00A54901" w:rsidP="00F63D78">
            <w:pPr>
              <w:spacing w:line="240" w:lineRule="atLeast"/>
              <w:ind w:firstLine="108"/>
              <w:rPr>
                <w:szCs w:val="22"/>
              </w:rPr>
            </w:pPr>
            <w:r w:rsidRPr="006D58D3">
              <w:t>Share</w:t>
            </w:r>
            <w:r w:rsidRPr="007B1DB2">
              <w:rPr>
                <w:lang w:val="en-US"/>
              </w:rPr>
              <w:t xml:space="preserve"> </w:t>
            </w:r>
            <w:r w:rsidRPr="006D58D3">
              <w:t>of</w:t>
            </w:r>
            <w:r w:rsidRPr="007B1DB2">
              <w:rPr>
                <w:lang w:val="en-US"/>
              </w:rPr>
              <w:t xml:space="preserve"> </w:t>
            </w:r>
            <w:r w:rsidRPr="006D58D3">
              <w:t>net</w:t>
            </w:r>
            <w:r w:rsidRPr="007B1DB2">
              <w:rPr>
                <w:lang w:val="en-US"/>
              </w:rPr>
              <w:t xml:space="preserve"> </w:t>
            </w:r>
            <w:r w:rsidRPr="006D58D3">
              <w:t>p</w:t>
            </w:r>
            <w:r w:rsidRPr="00DC2BB0">
              <w:t>rofit</w:t>
            </w:r>
            <w:r w:rsidRPr="007B1DB2">
              <w:rPr>
                <w:lang w:val="en-US"/>
              </w:rPr>
              <w:t xml:space="preserve"> </w:t>
            </w:r>
            <w:r w:rsidRPr="00DC2BB0">
              <w:t>of</w:t>
            </w:r>
            <w:r w:rsidRPr="007B1DB2">
              <w:rPr>
                <w:lang w:val="en-US"/>
              </w:rPr>
              <w:t xml:space="preserve"> </w:t>
            </w:r>
            <w:r w:rsidRPr="00DC2BB0">
              <w:t>investments</w:t>
            </w:r>
            <w:r w:rsidRPr="007B1DB2">
              <w:rPr>
                <w:lang w:val="en-US"/>
              </w:rPr>
              <w:t xml:space="preserve"> </w:t>
            </w:r>
            <w:r w:rsidRPr="00DC2BB0">
              <w:t>-</w:t>
            </w:r>
            <w:r w:rsidRPr="007B1DB2">
              <w:rPr>
                <w:lang w:val="en-US"/>
              </w:rPr>
              <w:t xml:space="preserve"> </w:t>
            </w:r>
            <w:r w:rsidRPr="00DC2BB0">
              <w:t>equity</w:t>
            </w:r>
            <w:r w:rsidRPr="007B1DB2">
              <w:rPr>
                <w:lang w:val="en-US"/>
              </w:rPr>
              <w:t xml:space="preserve"> </w:t>
            </w:r>
            <w:r w:rsidRPr="00DC2BB0">
              <w:t>method</w:t>
            </w:r>
          </w:p>
        </w:tc>
        <w:tc>
          <w:tcPr>
            <w:tcW w:w="964" w:type="dxa"/>
            <w:vAlign w:val="bottom"/>
          </w:tcPr>
          <w:p w14:paraId="60534D5E" w14:textId="77777777" w:rsidR="00A54901" w:rsidRPr="00126E02" w:rsidRDefault="00A54901" w:rsidP="00A54901">
            <w:pPr>
              <w:tabs>
                <w:tab w:val="decimal" w:pos="888"/>
              </w:tabs>
              <w:spacing w:line="240" w:lineRule="atLeast"/>
              <w:ind w:right="-18"/>
              <w:rPr>
                <w:szCs w:val="22"/>
                <w:lang w:val="en-US"/>
              </w:rPr>
            </w:pPr>
          </w:p>
        </w:tc>
        <w:tc>
          <w:tcPr>
            <w:tcW w:w="1248" w:type="dxa"/>
            <w:vAlign w:val="bottom"/>
          </w:tcPr>
          <w:p w14:paraId="76CC017C" w14:textId="66180AF0" w:rsidR="00A54901" w:rsidRPr="002065F0" w:rsidRDefault="00BE7DF2" w:rsidP="00F63D78">
            <w:pPr>
              <w:tabs>
                <w:tab w:val="decimal" w:pos="993"/>
              </w:tabs>
              <w:rPr>
                <w:rFonts w:cs="Times New Roman"/>
                <w:szCs w:val="22"/>
              </w:rPr>
            </w:pPr>
            <w:r w:rsidRPr="00BE7DF2">
              <w:rPr>
                <w:rFonts w:cs="Times New Roman"/>
                <w:szCs w:val="22"/>
              </w:rPr>
              <w:t>3,734</w:t>
            </w:r>
          </w:p>
        </w:tc>
        <w:tc>
          <w:tcPr>
            <w:tcW w:w="265" w:type="dxa"/>
            <w:tcBorders>
              <w:top w:val="nil"/>
            </w:tcBorders>
            <w:vAlign w:val="bottom"/>
          </w:tcPr>
          <w:p w14:paraId="0B61F94C" w14:textId="77777777" w:rsidR="00A54901" w:rsidRPr="00F63D78" w:rsidRDefault="00A54901">
            <w:pPr>
              <w:tabs>
                <w:tab w:val="decimal" w:pos="993"/>
              </w:tabs>
              <w:spacing w:line="240" w:lineRule="atLeast"/>
              <w:jc w:val="right"/>
              <w:rPr>
                <w:rFonts w:cs="Times New Roman"/>
                <w:szCs w:val="22"/>
              </w:rPr>
            </w:pPr>
          </w:p>
        </w:tc>
        <w:tc>
          <w:tcPr>
            <w:tcW w:w="1248" w:type="dxa"/>
            <w:tcBorders>
              <w:top w:val="nil"/>
            </w:tcBorders>
            <w:vAlign w:val="bottom"/>
          </w:tcPr>
          <w:p w14:paraId="48A586D7" w14:textId="77777777" w:rsidR="00A54901" w:rsidRPr="002065F0" w:rsidRDefault="008C654E" w:rsidP="00F63D78">
            <w:pPr>
              <w:tabs>
                <w:tab w:val="decimal" w:pos="993"/>
              </w:tabs>
              <w:rPr>
                <w:rFonts w:cs="Times New Roman"/>
                <w:szCs w:val="22"/>
              </w:rPr>
            </w:pPr>
            <w:r>
              <w:rPr>
                <w:rFonts w:cs="Times New Roman"/>
                <w:szCs w:val="22"/>
              </w:rPr>
              <w:t>5,558</w:t>
            </w:r>
          </w:p>
        </w:tc>
      </w:tr>
      <w:tr w:rsidR="00BA7C74" w:rsidRPr="0044408F" w14:paraId="77FE7706" w14:textId="77777777" w:rsidTr="00F63D78">
        <w:trPr>
          <w:trHeight w:val="283"/>
        </w:trPr>
        <w:tc>
          <w:tcPr>
            <w:tcW w:w="5603" w:type="dxa"/>
            <w:vAlign w:val="bottom"/>
          </w:tcPr>
          <w:p w14:paraId="00999891" w14:textId="77777777" w:rsidR="00BA7C74" w:rsidRPr="00640CF4" w:rsidRDefault="00BA7C74" w:rsidP="00F63D78">
            <w:pPr>
              <w:spacing w:line="240" w:lineRule="atLeast"/>
              <w:ind w:firstLine="108"/>
              <w:rPr>
                <w:szCs w:val="22"/>
                <w:lang w:val="en-US"/>
              </w:rPr>
            </w:pPr>
            <w:r w:rsidRPr="006D58D3">
              <w:t>Dividend</w:t>
            </w:r>
            <w:r w:rsidRPr="007B1DB2">
              <w:rPr>
                <w:lang w:val="en-US"/>
              </w:rPr>
              <w:t xml:space="preserve"> </w:t>
            </w:r>
            <w:r w:rsidRPr="006D58D3">
              <w:t>income</w:t>
            </w:r>
          </w:p>
        </w:tc>
        <w:tc>
          <w:tcPr>
            <w:tcW w:w="964" w:type="dxa"/>
            <w:vAlign w:val="bottom"/>
          </w:tcPr>
          <w:p w14:paraId="1F7EA1F5" w14:textId="77777777" w:rsidR="00BA7C74" w:rsidRPr="00126E02" w:rsidRDefault="00BA7C74" w:rsidP="00BA7C74">
            <w:pPr>
              <w:tabs>
                <w:tab w:val="decimal" w:pos="888"/>
              </w:tabs>
              <w:spacing w:line="240" w:lineRule="atLeast"/>
              <w:ind w:right="-18"/>
              <w:rPr>
                <w:szCs w:val="22"/>
                <w:lang w:val="en-US"/>
              </w:rPr>
            </w:pPr>
          </w:p>
        </w:tc>
        <w:tc>
          <w:tcPr>
            <w:tcW w:w="1248" w:type="dxa"/>
            <w:vAlign w:val="bottom"/>
          </w:tcPr>
          <w:p w14:paraId="5817FF15" w14:textId="3A51C128" w:rsidR="00BA7C74" w:rsidRPr="00F63D78" w:rsidRDefault="00BE7DF2" w:rsidP="00BA7C74">
            <w:pPr>
              <w:tabs>
                <w:tab w:val="decimal" w:pos="993"/>
              </w:tabs>
              <w:rPr>
                <w:rFonts w:cs="Times New Roman"/>
                <w:szCs w:val="22"/>
              </w:rPr>
            </w:pPr>
            <w:r w:rsidRPr="00BE7DF2">
              <w:rPr>
                <w:rFonts w:cs="Times New Roman"/>
                <w:szCs w:val="22"/>
              </w:rPr>
              <w:t>(1,289)</w:t>
            </w:r>
          </w:p>
        </w:tc>
        <w:tc>
          <w:tcPr>
            <w:tcW w:w="265" w:type="dxa"/>
            <w:vAlign w:val="bottom"/>
          </w:tcPr>
          <w:p w14:paraId="2BA1AE1F" w14:textId="77777777" w:rsidR="00BA7C74" w:rsidRPr="00F63D78" w:rsidRDefault="00BA7C74" w:rsidP="00BA7C74">
            <w:pPr>
              <w:tabs>
                <w:tab w:val="decimal" w:pos="993"/>
              </w:tabs>
              <w:spacing w:line="240" w:lineRule="atLeast"/>
              <w:jc w:val="right"/>
              <w:rPr>
                <w:rFonts w:cs="Times New Roman"/>
                <w:szCs w:val="22"/>
              </w:rPr>
            </w:pPr>
          </w:p>
        </w:tc>
        <w:tc>
          <w:tcPr>
            <w:tcW w:w="1248" w:type="dxa"/>
            <w:vAlign w:val="bottom"/>
          </w:tcPr>
          <w:p w14:paraId="74A1A331" w14:textId="77777777" w:rsidR="00BA7C74" w:rsidRPr="002065F0" w:rsidRDefault="00BA7C74" w:rsidP="00F63D78">
            <w:pPr>
              <w:tabs>
                <w:tab w:val="decimal" w:pos="993"/>
              </w:tabs>
              <w:rPr>
                <w:rFonts w:cs="Times New Roman"/>
                <w:szCs w:val="22"/>
              </w:rPr>
            </w:pPr>
            <w:r>
              <w:rPr>
                <w:rFonts w:cs="Times New Roman"/>
                <w:szCs w:val="22"/>
              </w:rPr>
              <w:t>(2,543)</w:t>
            </w:r>
          </w:p>
        </w:tc>
      </w:tr>
      <w:tr w:rsidR="00BA7C74" w:rsidRPr="0044408F" w14:paraId="68103118" w14:textId="77777777" w:rsidTr="00F63D78">
        <w:trPr>
          <w:trHeight w:val="283"/>
        </w:trPr>
        <w:tc>
          <w:tcPr>
            <w:tcW w:w="5603" w:type="dxa"/>
            <w:vAlign w:val="bottom"/>
          </w:tcPr>
          <w:p w14:paraId="35C1E609" w14:textId="2E7C8B6A" w:rsidR="00BA7C74" w:rsidRDefault="00BA7C74" w:rsidP="00F63D78">
            <w:pPr>
              <w:spacing w:line="240" w:lineRule="atLeast"/>
              <w:ind w:firstLine="108"/>
            </w:pPr>
            <w:r w:rsidRPr="00F96A1F">
              <w:t>Change</w:t>
            </w:r>
            <w:r w:rsidRPr="00F96A1F">
              <w:rPr>
                <w:lang w:val="en-US"/>
              </w:rPr>
              <w:t xml:space="preserve"> </w:t>
            </w:r>
            <w:r w:rsidRPr="00F96A1F">
              <w:t>of</w:t>
            </w:r>
            <w:r w:rsidRPr="00F96A1F">
              <w:rPr>
                <w:lang w:val="en-US"/>
              </w:rPr>
              <w:t xml:space="preserve"> </w:t>
            </w:r>
            <w:r w:rsidRPr="00F96A1F">
              <w:t>the</w:t>
            </w:r>
            <w:r w:rsidRPr="00F96A1F">
              <w:rPr>
                <w:lang w:val="en-US"/>
              </w:rPr>
              <w:t xml:space="preserve"> </w:t>
            </w:r>
            <w:r w:rsidRPr="00F96A1F">
              <w:t>status</w:t>
            </w:r>
            <w:r w:rsidRPr="00F96A1F">
              <w:rPr>
                <w:lang w:val="en-US"/>
              </w:rPr>
              <w:t xml:space="preserve"> </w:t>
            </w:r>
            <w:r w:rsidRPr="00F96A1F">
              <w:t>to</w:t>
            </w:r>
            <w:r w:rsidRPr="00F96A1F">
              <w:rPr>
                <w:lang w:val="en-US"/>
              </w:rPr>
              <w:t xml:space="preserve"> </w:t>
            </w:r>
            <w:r w:rsidRPr="00F96A1F">
              <w:t>subsidiar</w:t>
            </w:r>
            <w:r w:rsidR="000549A0">
              <w:t>y</w:t>
            </w:r>
          </w:p>
        </w:tc>
        <w:tc>
          <w:tcPr>
            <w:tcW w:w="964" w:type="dxa"/>
            <w:vAlign w:val="bottom"/>
          </w:tcPr>
          <w:p w14:paraId="6AA2AE27" w14:textId="611F7EE3" w:rsidR="00BA7C74" w:rsidRPr="007F17FA" w:rsidRDefault="005C0505" w:rsidP="007F17FA">
            <w:pPr>
              <w:pStyle w:val="3"/>
              <w:tabs>
                <w:tab w:val="clear" w:pos="360"/>
                <w:tab w:val="clear" w:pos="720"/>
              </w:tabs>
              <w:spacing w:line="240" w:lineRule="atLeast"/>
              <w:jc w:val="center"/>
              <w:rPr>
                <w:i/>
                <w:iCs/>
                <w:lang w:val="en-US"/>
              </w:rPr>
            </w:pPr>
            <w:r w:rsidRPr="007F17FA">
              <w:rPr>
                <w:i/>
                <w:iCs/>
                <w:lang w:val="en-US"/>
              </w:rPr>
              <w:t>3</w:t>
            </w:r>
          </w:p>
        </w:tc>
        <w:tc>
          <w:tcPr>
            <w:tcW w:w="1248" w:type="dxa"/>
            <w:vAlign w:val="bottom"/>
          </w:tcPr>
          <w:p w14:paraId="7DFFED06" w14:textId="3D8E86BB" w:rsidR="00BA7C74" w:rsidRPr="005C0505" w:rsidRDefault="00BE7DF2" w:rsidP="005C0505">
            <w:pPr>
              <w:tabs>
                <w:tab w:val="decimal" w:pos="993"/>
              </w:tabs>
              <w:rPr>
                <w:rFonts w:cs="Times New Roman"/>
                <w:szCs w:val="22"/>
              </w:rPr>
            </w:pPr>
            <w:r w:rsidRPr="00BE7DF2">
              <w:rPr>
                <w:rFonts w:cs="Times New Roman"/>
                <w:szCs w:val="22"/>
              </w:rPr>
              <w:t>(1,158)</w:t>
            </w:r>
          </w:p>
        </w:tc>
        <w:tc>
          <w:tcPr>
            <w:tcW w:w="265" w:type="dxa"/>
            <w:vAlign w:val="bottom"/>
          </w:tcPr>
          <w:p w14:paraId="5E34FDBB" w14:textId="77777777" w:rsidR="00BA7C74" w:rsidRPr="00F63D78" w:rsidRDefault="00BA7C74" w:rsidP="00BA7C74">
            <w:pPr>
              <w:tabs>
                <w:tab w:val="decimal" w:pos="993"/>
              </w:tabs>
              <w:spacing w:line="240" w:lineRule="atLeast"/>
              <w:jc w:val="right"/>
              <w:rPr>
                <w:rFonts w:cs="Times New Roman"/>
                <w:szCs w:val="22"/>
              </w:rPr>
            </w:pPr>
          </w:p>
        </w:tc>
        <w:tc>
          <w:tcPr>
            <w:tcW w:w="1248" w:type="dxa"/>
            <w:vAlign w:val="bottom"/>
          </w:tcPr>
          <w:p w14:paraId="31F6E732" w14:textId="77777777" w:rsidR="00BA7C74" w:rsidRDefault="00BA7C74" w:rsidP="00F63D78">
            <w:pPr>
              <w:tabs>
                <w:tab w:val="decimal" w:pos="993"/>
              </w:tabs>
              <w:rPr>
                <w:rFonts w:cs="Times New Roman"/>
                <w:szCs w:val="22"/>
              </w:rPr>
            </w:pPr>
            <w:r>
              <w:rPr>
                <w:rFonts w:cs="Times New Roman"/>
                <w:szCs w:val="22"/>
              </w:rPr>
              <w:t>-</w:t>
            </w:r>
          </w:p>
        </w:tc>
      </w:tr>
      <w:tr w:rsidR="00BA7C74" w:rsidRPr="0044408F" w14:paraId="3EFFFE6E" w14:textId="77777777" w:rsidTr="00F63D78">
        <w:trPr>
          <w:trHeight w:val="283"/>
        </w:trPr>
        <w:tc>
          <w:tcPr>
            <w:tcW w:w="5603" w:type="dxa"/>
            <w:tcBorders>
              <w:bottom w:val="nil"/>
            </w:tcBorders>
            <w:vAlign w:val="bottom"/>
          </w:tcPr>
          <w:p w14:paraId="50384DF1" w14:textId="77777777" w:rsidR="00BA7C74" w:rsidRPr="00DC2BB0" w:rsidRDefault="00BA7C74" w:rsidP="00F63D78">
            <w:pPr>
              <w:spacing w:line="240" w:lineRule="atLeast"/>
              <w:ind w:firstLine="108"/>
              <w:rPr>
                <w:szCs w:val="22"/>
              </w:rPr>
            </w:pPr>
            <w:r w:rsidRPr="006D58D3">
              <w:t>Other</w:t>
            </w:r>
          </w:p>
        </w:tc>
        <w:tc>
          <w:tcPr>
            <w:tcW w:w="964" w:type="dxa"/>
            <w:tcBorders>
              <w:bottom w:val="nil"/>
            </w:tcBorders>
            <w:vAlign w:val="bottom"/>
          </w:tcPr>
          <w:p w14:paraId="1B1309CB" w14:textId="77777777" w:rsidR="00BA7C74" w:rsidRPr="00126E02" w:rsidRDefault="00BA7C74" w:rsidP="00BA7C74">
            <w:pPr>
              <w:tabs>
                <w:tab w:val="decimal" w:pos="888"/>
              </w:tabs>
              <w:spacing w:line="240" w:lineRule="atLeast"/>
              <w:ind w:right="-18"/>
              <w:rPr>
                <w:szCs w:val="22"/>
                <w:lang w:val="en-US"/>
              </w:rPr>
            </w:pPr>
          </w:p>
        </w:tc>
        <w:tc>
          <w:tcPr>
            <w:tcW w:w="1248" w:type="dxa"/>
            <w:tcBorders>
              <w:top w:val="nil"/>
              <w:bottom w:val="single" w:sz="4" w:space="0" w:color="auto"/>
            </w:tcBorders>
            <w:vAlign w:val="bottom"/>
          </w:tcPr>
          <w:p w14:paraId="446B7229" w14:textId="5D736691" w:rsidR="00BA7C74" w:rsidRPr="002065F0" w:rsidRDefault="00BE7DF2" w:rsidP="00F63D78">
            <w:pPr>
              <w:tabs>
                <w:tab w:val="decimal" w:pos="993"/>
              </w:tabs>
              <w:rPr>
                <w:rFonts w:cs="Times New Roman"/>
                <w:szCs w:val="22"/>
              </w:rPr>
            </w:pPr>
            <w:r w:rsidRPr="00BE7DF2">
              <w:rPr>
                <w:rFonts w:cs="Times New Roman"/>
                <w:szCs w:val="22"/>
              </w:rPr>
              <w:t>(609)</w:t>
            </w:r>
          </w:p>
        </w:tc>
        <w:tc>
          <w:tcPr>
            <w:tcW w:w="265" w:type="dxa"/>
            <w:tcBorders>
              <w:top w:val="nil"/>
              <w:bottom w:val="nil"/>
            </w:tcBorders>
            <w:vAlign w:val="bottom"/>
          </w:tcPr>
          <w:p w14:paraId="69075852" w14:textId="77777777" w:rsidR="00BA7C74" w:rsidRPr="00F63D78" w:rsidRDefault="00BA7C74">
            <w:pPr>
              <w:tabs>
                <w:tab w:val="decimal" w:pos="993"/>
              </w:tabs>
              <w:spacing w:line="240" w:lineRule="atLeast"/>
              <w:jc w:val="right"/>
              <w:rPr>
                <w:rFonts w:cs="Times New Roman"/>
                <w:szCs w:val="22"/>
              </w:rPr>
            </w:pPr>
          </w:p>
        </w:tc>
        <w:tc>
          <w:tcPr>
            <w:tcW w:w="1248" w:type="dxa"/>
            <w:tcBorders>
              <w:top w:val="nil"/>
              <w:bottom w:val="single" w:sz="4" w:space="0" w:color="auto"/>
            </w:tcBorders>
            <w:vAlign w:val="bottom"/>
          </w:tcPr>
          <w:p w14:paraId="59D4424A" w14:textId="77777777" w:rsidR="00BA7C74" w:rsidRPr="002065F0" w:rsidRDefault="00BA7C74" w:rsidP="00F63D78">
            <w:pPr>
              <w:tabs>
                <w:tab w:val="decimal" w:pos="993"/>
              </w:tabs>
              <w:rPr>
                <w:rFonts w:cs="Times New Roman"/>
                <w:szCs w:val="22"/>
              </w:rPr>
            </w:pPr>
            <w:r>
              <w:rPr>
                <w:rFonts w:cs="Times New Roman"/>
                <w:szCs w:val="22"/>
              </w:rPr>
              <w:t>(657)</w:t>
            </w:r>
          </w:p>
        </w:tc>
      </w:tr>
      <w:tr w:rsidR="00BA7C74" w:rsidRPr="0044408F" w14:paraId="11F5ACF0" w14:textId="77777777" w:rsidTr="00F63D78">
        <w:trPr>
          <w:trHeight w:val="283"/>
        </w:trPr>
        <w:tc>
          <w:tcPr>
            <w:tcW w:w="5603" w:type="dxa"/>
            <w:vAlign w:val="bottom"/>
          </w:tcPr>
          <w:p w14:paraId="7DD08ADD" w14:textId="77777777" w:rsidR="00BA7C74" w:rsidRPr="00DC2BB0" w:rsidRDefault="00BA7C74" w:rsidP="00F63D78">
            <w:pPr>
              <w:spacing w:line="240" w:lineRule="atLeast"/>
              <w:ind w:firstLine="108"/>
              <w:rPr>
                <w:b/>
                <w:bCs/>
                <w:szCs w:val="22"/>
              </w:rPr>
            </w:pPr>
            <w:r w:rsidRPr="006D58D3">
              <w:rPr>
                <w:b/>
                <w:bCs/>
              </w:rPr>
              <w:t>At</w:t>
            </w:r>
            <w:r w:rsidRPr="007B1DB2">
              <w:rPr>
                <w:b/>
                <w:bCs/>
                <w:lang w:val="en-US"/>
              </w:rPr>
              <w:t xml:space="preserve"> 31 </w:t>
            </w:r>
            <w:r>
              <w:rPr>
                <w:b/>
                <w:bCs/>
              </w:rPr>
              <w:t>March</w:t>
            </w:r>
          </w:p>
        </w:tc>
        <w:tc>
          <w:tcPr>
            <w:tcW w:w="964" w:type="dxa"/>
            <w:vAlign w:val="bottom"/>
          </w:tcPr>
          <w:p w14:paraId="446C365F" w14:textId="77777777" w:rsidR="00BA7C74" w:rsidRPr="00126E02" w:rsidRDefault="00BA7C74" w:rsidP="00BA7C74">
            <w:pPr>
              <w:tabs>
                <w:tab w:val="decimal" w:pos="888"/>
              </w:tabs>
              <w:spacing w:line="240" w:lineRule="atLeast"/>
              <w:ind w:right="-18"/>
              <w:rPr>
                <w:b/>
                <w:bCs/>
                <w:szCs w:val="22"/>
                <w:lang w:val="en-US"/>
              </w:rPr>
            </w:pPr>
          </w:p>
        </w:tc>
        <w:tc>
          <w:tcPr>
            <w:tcW w:w="1248" w:type="dxa"/>
            <w:tcBorders>
              <w:top w:val="single" w:sz="4" w:space="0" w:color="auto"/>
              <w:bottom w:val="double" w:sz="4" w:space="0" w:color="auto"/>
            </w:tcBorders>
            <w:vAlign w:val="bottom"/>
          </w:tcPr>
          <w:p w14:paraId="066EBE8B" w14:textId="04CE5107" w:rsidR="00BA7C74" w:rsidRPr="002065F0" w:rsidRDefault="00BE7DF2" w:rsidP="00BA7C74">
            <w:pPr>
              <w:tabs>
                <w:tab w:val="decimal" w:pos="993"/>
              </w:tabs>
              <w:ind w:right="-74"/>
              <w:rPr>
                <w:rFonts w:cs="Times New Roman"/>
                <w:b/>
                <w:bCs/>
                <w:szCs w:val="22"/>
              </w:rPr>
            </w:pPr>
            <w:r w:rsidRPr="00BE7DF2">
              <w:rPr>
                <w:rFonts w:cs="Times New Roman"/>
                <w:b/>
                <w:bCs/>
                <w:szCs w:val="22"/>
              </w:rPr>
              <w:t>99,009</w:t>
            </w:r>
          </w:p>
        </w:tc>
        <w:tc>
          <w:tcPr>
            <w:tcW w:w="265" w:type="dxa"/>
            <w:tcBorders>
              <w:bottom w:val="nil"/>
            </w:tcBorders>
            <w:vAlign w:val="bottom"/>
          </w:tcPr>
          <w:p w14:paraId="6190A0C7" w14:textId="77777777" w:rsidR="00BA7C74" w:rsidRPr="00227FAB" w:rsidRDefault="00BA7C74" w:rsidP="00BA7C74">
            <w:pPr>
              <w:tabs>
                <w:tab w:val="decimal" w:pos="993"/>
              </w:tabs>
              <w:spacing w:line="240" w:lineRule="atLeast"/>
              <w:jc w:val="right"/>
              <w:rPr>
                <w:b/>
                <w:bCs/>
                <w:szCs w:val="22"/>
                <w:u w:val="single"/>
              </w:rPr>
            </w:pPr>
          </w:p>
        </w:tc>
        <w:tc>
          <w:tcPr>
            <w:tcW w:w="1248" w:type="dxa"/>
            <w:tcBorders>
              <w:top w:val="single" w:sz="4" w:space="0" w:color="auto"/>
              <w:bottom w:val="double" w:sz="4" w:space="0" w:color="auto"/>
            </w:tcBorders>
            <w:vAlign w:val="bottom"/>
          </w:tcPr>
          <w:p w14:paraId="0474DAAC" w14:textId="649741FD" w:rsidR="00BA7C74" w:rsidRPr="002065F0" w:rsidRDefault="00BA7C74">
            <w:pPr>
              <w:tabs>
                <w:tab w:val="decimal" w:pos="993"/>
              </w:tabs>
              <w:ind w:right="-74"/>
              <w:rPr>
                <w:rFonts w:cs="Times New Roman"/>
                <w:b/>
                <w:bCs/>
                <w:szCs w:val="22"/>
              </w:rPr>
            </w:pPr>
            <w:r>
              <w:rPr>
                <w:rFonts w:cs="Times New Roman"/>
                <w:b/>
                <w:bCs/>
                <w:szCs w:val="22"/>
              </w:rPr>
              <w:t>97,</w:t>
            </w:r>
            <w:r w:rsidR="00853275">
              <w:rPr>
                <w:rFonts w:cs="Times New Roman"/>
                <w:b/>
                <w:bCs/>
                <w:szCs w:val="22"/>
              </w:rPr>
              <w:t>856</w:t>
            </w:r>
          </w:p>
        </w:tc>
      </w:tr>
      <w:tr w:rsidR="00BA7C74" w:rsidRPr="0044408F" w14:paraId="27647548" w14:textId="77777777" w:rsidTr="00F63D78">
        <w:trPr>
          <w:trHeight w:val="283"/>
        </w:trPr>
        <w:tc>
          <w:tcPr>
            <w:tcW w:w="5603" w:type="dxa"/>
            <w:vAlign w:val="bottom"/>
          </w:tcPr>
          <w:p w14:paraId="18F82C5C" w14:textId="77777777" w:rsidR="00BA7C74" w:rsidRPr="006D58D3" w:rsidRDefault="00BA7C74" w:rsidP="00F63D78">
            <w:pPr>
              <w:spacing w:line="240" w:lineRule="atLeast"/>
              <w:ind w:firstLine="108"/>
              <w:rPr>
                <w:b/>
                <w:bCs/>
              </w:rPr>
            </w:pPr>
          </w:p>
        </w:tc>
        <w:tc>
          <w:tcPr>
            <w:tcW w:w="964" w:type="dxa"/>
            <w:vAlign w:val="bottom"/>
          </w:tcPr>
          <w:p w14:paraId="03CA8F9B" w14:textId="77777777" w:rsidR="00BA7C74" w:rsidRPr="00126E02" w:rsidRDefault="00BA7C74" w:rsidP="00BA7C74">
            <w:pPr>
              <w:tabs>
                <w:tab w:val="decimal" w:pos="888"/>
              </w:tabs>
              <w:spacing w:line="240" w:lineRule="atLeast"/>
              <w:ind w:right="-18"/>
              <w:rPr>
                <w:b/>
                <w:bCs/>
                <w:szCs w:val="22"/>
                <w:lang w:val="en-US"/>
              </w:rPr>
            </w:pPr>
          </w:p>
        </w:tc>
        <w:tc>
          <w:tcPr>
            <w:tcW w:w="1248" w:type="dxa"/>
            <w:tcBorders>
              <w:top w:val="double" w:sz="4" w:space="0" w:color="auto"/>
              <w:bottom w:val="nil"/>
            </w:tcBorders>
            <w:vAlign w:val="bottom"/>
          </w:tcPr>
          <w:p w14:paraId="0CF3DA0B" w14:textId="77777777" w:rsidR="00BA7C74" w:rsidRPr="002065F0" w:rsidRDefault="00BA7C74" w:rsidP="00BA7C74">
            <w:pPr>
              <w:tabs>
                <w:tab w:val="decimal" w:pos="993"/>
              </w:tabs>
              <w:ind w:right="-74"/>
              <w:rPr>
                <w:rFonts w:cs="Times New Roman"/>
                <w:b/>
                <w:bCs/>
                <w:szCs w:val="22"/>
              </w:rPr>
            </w:pPr>
          </w:p>
        </w:tc>
        <w:tc>
          <w:tcPr>
            <w:tcW w:w="265" w:type="dxa"/>
            <w:tcBorders>
              <w:top w:val="nil"/>
              <w:bottom w:val="nil"/>
            </w:tcBorders>
            <w:vAlign w:val="bottom"/>
          </w:tcPr>
          <w:p w14:paraId="02009C56" w14:textId="77777777" w:rsidR="00BA7C74" w:rsidRPr="00227FAB" w:rsidRDefault="00BA7C74" w:rsidP="00BA7C74">
            <w:pPr>
              <w:tabs>
                <w:tab w:val="decimal" w:pos="993"/>
              </w:tabs>
              <w:spacing w:line="240" w:lineRule="atLeast"/>
              <w:jc w:val="right"/>
              <w:rPr>
                <w:b/>
                <w:bCs/>
                <w:szCs w:val="22"/>
                <w:u w:val="single"/>
              </w:rPr>
            </w:pPr>
          </w:p>
        </w:tc>
        <w:tc>
          <w:tcPr>
            <w:tcW w:w="1248" w:type="dxa"/>
            <w:tcBorders>
              <w:top w:val="double" w:sz="4" w:space="0" w:color="auto"/>
              <w:bottom w:val="nil"/>
            </w:tcBorders>
            <w:vAlign w:val="bottom"/>
          </w:tcPr>
          <w:p w14:paraId="6C7A3587" w14:textId="77777777" w:rsidR="00BA7C74" w:rsidRDefault="00BA7C74" w:rsidP="00BA7C74">
            <w:pPr>
              <w:tabs>
                <w:tab w:val="decimal" w:pos="993"/>
              </w:tabs>
              <w:ind w:right="-74"/>
              <w:rPr>
                <w:rFonts w:cs="Times New Roman"/>
                <w:b/>
                <w:bCs/>
                <w:szCs w:val="22"/>
              </w:rPr>
            </w:pPr>
          </w:p>
        </w:tc>
      </w:tr>
      <w:tr w:rsidR="00BA7C74" w:rsidRPr="0044408F" w14:paraId="4ED5CAF5" w14:textId="77777777" w:rsidTr="00F63D78">
        <w:trPr>
          <w:trHeight w:val="283"/>
        </w:trPr>
        <w:tc>
          <w:tcPr>
            <w:tcW w:w="5603" w:type="dxa"/>
            <w:tcBorders>
              <w:bottom w:val="nil"/>
            </w:tcBorders>
            <w:vAlign w:val="bottom"/>
          </w:tcPr>
          <w:p w14:paraId="53F411AA" w14:textId="77777777" w:rsidR="00BA7C74" w:rsidRPr="006D58D3" w:rsidRDefault="00BA7C74" w:rsidP="00F63D78">
            <w:pPr>
              <w:spacing w:line="240" w:lineRule="atLeast"/>
              <w:ind w:firstLine="108"/>
              <w:rPr>
                <w:b/>
                <w:bCs/>
              </w:rPr>
            </w:pPr>
            <w:r w:rsidRPr="006D58D3">
              <w:rPr>
                <w:b/>
                <w:bCs/>
              </w:rPr>
              <w:t>At</w:t>
            </w:r>
            <w:r w:rsidRPr="00F63D78">
              <w:rPr>
                <w:b/>
                <w:bCs/>
              </w:rPr>
              <w:t xml:space="preserve"> 31 </w:t>
            </w:r>
            <w:r>
              <w:rPr>
                <w:b/>
                <w:bCs/>
              </w:rPr>
              <w:t>December</w:t>
            </w:r>
          </w:p>
        </w:tc>
        <w:tc>
          <w:tcPr>
            <w:tcW w:w="964" w:type="dxa"/>
            <w:tcBorders>
              <w:bottom w:val="nil"/>
            </w:tcBorders>
            <w:vAlign w:val="bottom"/>
          </w:tcPr>
          <w:p w14:paraId="55567DAC" w14:textId="77777777" w:rsidR="00BA7C74" w:rsidRPr="00126E02" w:rsidRDefault="00BA7C74" w:rsidP="00BA7C74">
            <w:pPr>
              <w:tabs>
                <w:tab w:val="decimal" w:pos="888"/>
              </w:tabs>
              <w:spacing w:line="240" w:lineRule="atLeast"/>
              <w:ind w:right="-18"/>
              <w:rPr>
                <w:b/>
                <w:bCs/>
                <w:szCs w:val="22"/>
                <w:lang w:val="en-US"/>
              </w:rPr>
            </w:pPr>
          </w:p>
        </w:tc>
        <w:tc>
          <w:tcPr>
            <w:tcW w:w="1248" w:type="dxa"/>
            <w:tcBorders>
              <w:top w:val="nil"/>
              <w:bottom w:val="nil"/>
            </w:tcBorders>
            <w:vAlign w:val="bottom"/>
          </w:tcPr>
          <w:p w14:paraId="7220244B" w14:textId="77777777" w:rsidR="00BA7C74" w:rsidRPr="002065F0" w:rsidRDefault="00BA7C74" w:rsidP="00BA7C74">
            <w:pPr>
              <w:tabs>
                <w:tab w:val="decimal" w:pos="993"/>
              </w:tabs>
              <w:ind w:right="-74"/>
              <w:rPr>
                <w:rFonts w:cs="Times New Roman"/>
                <w:b/>
                <w:bCs/>
                <w:szCs w:val="22"/>
              </w:rPr>
            </w:pPr>
          </w:p>
        </w:tc>
        <w:tc>
          <w:tcPr>
            <w:tcW w:w="265" w:type="dxa"/>
            <w:tcBorders>
              <w:top w:val="nil"/>
              <w:bottom w:val="nil"/>
            </w:tcBorders>
            <w:vAlign w:val="bottom"/>
          </w:tcPr>
          <w:p w14:paraId="561D5844" w14:textId="77777777" w:rsidR="00BA7C74" w:rsidRPr="00227FAB" w:rsidRDefault="00BA7C74" w:rsidP="00BA7C74">
            <w:pPr>
              <w:tabs>
                <w:tab w:val="decimal" w:pos="993"/>
              </w:tabs>
              <w:spacing w:line="240" w:lineRule="atLeast"/>
              <w:jc w:val="right"/>
              <w:rPr>
                <w:b/>
                <w:bCs/>
                <w:szCs w:val="22"/>
                <w:u w:val="single"/>
              </w:rPr>
            </w:pPr>
          </w:p>
        </w:tc>
        <w:tc>
          <w:tcPr>
            <w:tcW w:w="1248" w:type="dxa"/>
            <w:tcBorders>
              <w:top w:val="nil"/>
              <w:bottom w:val="double" w:sz="4" w:space="0" w:color="auto"/>
            </w:tcBorders>
            <w:vAlign w:val="bottom"/>
          </w:tcPr>
          <w:p w14:paraId="3ED00ED5" w14:textId="7AFD25D7" w:rsidR="00BA7C74" w:rsidRDefault="00BA7C74">
            <w:pPr>
              <w:tabs>
                <w:tab w:val="decimal" w:pos="993"/>
              </w:tabs>
              <w:ind w:right="-74"/>
              <w:rPr>
                <w:rFonts w:cs="Times New Roman"/>
                <w:b/>
                <w:bCs/>
                <w:szCs w:val="22"/>
              </w:rPr>
            </w:pPr>
            <w:r>
              <w:rPr>
                <w:rFonts w:cs="Times New Roman"/>
                <w:b/>
                <w:bCs/>
                <w:szCs w:val="22"/>
              </w:rPr>
              <w:t>9</w:t>
            </w:r>
            <w:r w:rsidR="000549A0">
              <w:rPr>
                <w:rFonts w:cs="Times New Roman"/>
                <w:b/>
                <w:bCs/>
                <w:szCs w:val="22"/>
              </w:rPr>
              <w:t>8</w:t>
            </w:r>
            <w:r>
              <w:rPr>
                <w:rFonts w:cs="Times New Roman"/>
                <w:b/>
                <w:bCs/>
                <w:szCs w:val="22"/>
              </w:rPr>
              <w:t>,331</w:t>
            </w:r>
          </w:p>
        </w:tc>
      </w:tr>
    </w:tbl>
    <w:p w14:paraId="7AD80113" w14:textId="77777777" w:rsidR="00171FF2" w:rsidRPr="0044408F" w:rsidRDefault="00171FF2" w:rsidP="00323DB6">
      <w:pPr>
        <w:spacing w:line="240" w:lineRule="atLeast"/>
        <w:ind w:left="567"/>
        <w:jc w:val="thaiDistribute"/>
        <w:rPr>
          <w:szCs w:val="22"/>
          <w:lang w:val="en-US"/>
        </w:rPr>
      </w:pPr>
    </w:p>
    <w:p w14:paraId="61FFEEBD" w14:textId="77777777" w:rsidR="007F2B4D" w:rsidRDefault="007F2B4D" w:rsidP="00035CDF">
      <w:pPr>
        <w:spacing w:line="240" w:lineRule="atLeast"/>
        <w:ind w:left="567"/>
        <w:jc w:val="thaiDistribute"/>
        <w:rPr>
          <w:szCs w:val="22"/>
          <w:lang w:val="en-US"/>
        </w:rPr>
      </w:pPr>
    </w:p>
    <w:p w14:paraId="3276B0F6" w14:textId="77777777" w:rsidR="007F2B4D" w:rsidRDefault="007F2B4D" w:rsidP="00035CDF">
      <w:pPr>
        <w:spacing w:line="240" w:lineRule="atLeast"/>
        <w:ind w:left="567"/>
        <w:jc w:val="thaiDistribute"/>
        <w:rPr>
          <w:szCs w:val="22"/>
          <w:lang w:val="en-US"/>
        </w:rPr>
      </w:pPr>
    </w:p>
    <w:p w14:paraId="0E6FA137" w14:textId="77777777" w:rsidR="007F2B4D" w:rsidRDefault="007F2B4D" w:rsidP="00035CDF">
      <w:pPr>
        <w:spacing w:line="240" w:lineRule="atLeast"/>
        <w:ind w:left="567"/>
        <w:jc w:val="thaiDistribute"/>
        <w:rPr>
          <w:szCs w:val="22"/>
          <w:lang w:val="en-US"/>
        </w:rPr>
      </w:pPr>
    </w:p>
    <w:p w14:paraId="6B887845" w14:textId="77777777" w:rsidR="007F2B4D" w:rsidRDefault="007F2B4D" w:rsidP="00035CDF">
      <w:pPr>
        <w:spacing w:line="240" w:lineRule="atLeast"/>
        <w:ind w:left="567"/>
        <w:jc w:val="thaiDistribute"/>
        <w:rPr>
          <w:szCs w:val="22"/>
          <w:lang w:val="en-US"/>
        </w:rPr>
      </w:pPr>
    </w:p>
    <w:p w14:paraId="6D7ADF3B" w14:textId="77777777" w:rsidR="007F2B4D" w:rsidRDefault="007F2B4D" w:rsidP="00035CDF">
      <w:pPr>
        <w:spacing w:line="240" w:lineRule="atLeast"/>
        <w:ind w:left="567"/>
        <w:jc w:val="thaiDistribute"/>
        <w:rPr>
          <w:szCs w:val="22"/>
          <w:lang w:val="en-US"/>
        </w:rPr>
      </w:pPr>
    </w:p>
    <w:p w14:paraId="1DD2D77E" w14:textId="77777777" w:rsidR="007F2B4D" w:rsidRDefault="007F2B4D" w:rsidP="00035CDF">
      <w:pPr>
        <w:spacing w:line="240" w:lineRule="atLeast"/>
        <w:ind w:left="567"/>
        <w:jc w:val="thaiDistribute"/>
        <w:rPr>
          <w:szCs w:val="22"/>
          <w:lang w:val="en-US"/>
        </w:rPr>
      </w:pPr>
    </w:p>
    <w:p w14:paraId="3CA1B665" w14:textId="77777777" w:rsidR="007F2B4D" w:rsidRDefault="007F2B4D" w:rsidP="00035CDF">
      <w:pPr>
        <w:spacing w:line="240" w:lineRule="atLeast"/>
        <w:ind w:left="567"/>
        <w:jc w:val="thaiDistribute"/>
        <w:rPr>
          <w:szCs w:val="22"/>
          <w:lang w:val="en-US"/>
        </w:rPr>
      </w:pPr>
    </w:p>
    <w:p w14:paraId="22DF0E52" w14:textId="77777777" w:rsidR="007F2B4D" w:rsidRDefault="007F2B4D" w:rsidP="00035CDF">
      <w:pPr>
        <w:spacing w:line="240" w:lineRule="atLeast"/>
        <w:ind w:left="567"/>
        <w:jc w:val="thaiDistribute"/>
        <w:rPr>
          <w:szCs w:val="22"/>
          <w:lang w:val="en-US"/>
        </w:rPr>
      </w:pPr>
    </w:p>
    <w:p w14:paraId="62351A28" w14:textId="77777777" w:rsidR="007F2B4D" w:rsidRDefault="007F2B4D" w:rsidP="00035CDF">
      <w:pPr>
        <w:spacing w:line="240" w:lineRule="atLeast"/>
        <w:ind w:left="567"/>
        <w:jc w:val="thaiDistribute"/>
        <w:rPr>
          <w:szCs w:val="22"/>
          <w:lang w:val="en-US"/>
        </w:rPr>
      </w:pPr>
    </w:p>
    <w:p w14:paraId="2A395D7B" w14:textId="77777777" w:rsidR="007F2B4D" w:rsidRDefault="007F2B4D" w:rsidP="00035CDF">
      <w:pPr>
        <w:spacing w:line="240" w:lineRule="atLeast"/>
        <w:ind w:left="567"/>
        <w:jc w:val="thaiDistribute"/>
        <w:rPr>
          <w:szCs w:val="22"/>
          <w:lang w:val="en-US"/>
        </w:rPr>
      </w:pPr>
    </w:p>
    <w:p w14:paraId="75C3EF34" w14:textId="77777777" w:rsidR="007F2B4D" w:rsidRDefault="007F2B4D" w:rsidP="00035CDF">
      <w:pPr>
        <w:spacing w:line="240" w:lineRule="atLeast"/>
        <w:ind w:left="567"/>
        <w:jc w:val="thaiDistribute"/>
        <w:rPr>
          <w:szCs w:val="22"/>
          <w:lang w:val="en-US"/>
        </w:rPr>
      </w:pPr>
    </w:p>
    <w:p w14:paraId="78BC8E94" w14:textId="77777777" w:rsidR="007F2B4D" w:rsidRDefault="007F2B4D" w:rsidP="00035CDF">
      <w:pPr>
        <w:spacing w:line="240" w:lineRule="atLeast"/>
        <w:ind w:left="567"/>
        <w:jc w:val="thaiDistribute"/>
        <w:rPr>
          <w:szCs w:val="22"/>
          <w:lang w:val="en-US"/>
        </w:rPr>
      </w:pPr>
    </w:p>
    <w:p w14:paraId="74B6CB28" w14:textId="77777777" w:rsidR="007F2B4D" w:rsidRDefault="007F2B4D" w:rsidP="00035CDF">
      <w:pPr>
        <w:spacing w:line="240" w:lineRule="atLeast"/>
        <w:ind w:left="567"/>
        <w:jc w:val="thaiDistribute"/>
        <w:rPr>
          <w:szCs w:val="22"/>
          <w:lang w:val="en-US"/>
        </w:rPr>
      </w:pPr>
    </w:p>
    <w:p w14:paraId="239CC66D" w14:textId="77777777" w:rsidR="007F2B4D" w:rsidRDefault="007F2B4D" w:rsidP="00035CDF">
      <w:pPr>
        <w:spacing w:line="240" w:lineRule="atLeast"/>
        <w:ind w:left="567"/>
        <w:jc w:val="thaiDistribute"/>
        <w:rPr>
          <w:szCs w:val="22"/>
          <w:lang w:val="en-US"/>
        </w:rPr>
      </w:pPr>
    </w:p>
    <w:p w14:paraId="5075180B" w14:textId="77777777" w:rsidR="007F2B4D" w:rsidRDefault="007F2B4D" w:rsidP="00035CDF">
      <w:pPr>
        <w:spacing w:line="240" w:lineRule="atLeast"/>
        <w:ind w:left="567"/>
        <w:jc w:val="thaiDistribute"/>
        <w:rPr>
          <w:szCs w:val="22"/>
          <w:lang w:val="en-US"/>
        </w:rPr>
      </w:pPr>
    </w:p>
    <w:p w14:paraId="37282CAC" w14:textId="77777777" w:rsidR="007F2B4D" w:rsidRDefault="007F2B4D" w:rsidP="00035CDF">
      <w:pPr>
        <w:spacing w:line="240" w:lineRule="atLeast"/>
        <w:ind w:left="567"/>
        <w:jc w:val="thaiDistribute"/>
        <w:rPr>
          <w:szCs w:val="22"/>
          <w:lang w:val="en-US"/>
        </w:rPr>
      </w:pPr>
    </w:p>
    <w:p w14:paraId="1B4691B0" w14:textId="77777777" w:rsidR="007F2B4D" w:rsidRDefault="007F2B4D" w:rsidP="00035CDF">
      <w:pPr>
        <w:spacing w:line="240" w:lineRule="atLeast"/>
        <w:ind w:left="567"/>
        <w:jc w:val="thaiDistribute"/>
        <w:rPr>
          <w:szCs w:val="22"/>
          <w:lang w:val="en-US"/>
        </w:rPr>
      </w:pPr>
    </w:p>
    <w:p w14:paraId="7D4FC02F" w14:textId="77777777" w:rsidR="007F2B4D" w:rsidRDefault="007F2B4D" w:rsidP="00035CDF">
      <w:pPr>
        <w:spacing w:line="240" w:lineRule="atLeast"/>
        <w:ind w:left="567"/>
        <w:jc w:val="thaiDistribute"/>
        <w:rPr>
          <w:szCs w:val="22"/>
          <w:lang w:val="en-US"/>
        </w:rPr>
      </w:pPr>
    </w:p>
    <w:p w14:paraId="778CD491" w14:textId="77777777" w:rsidR="007F2B4D" w:rsidRDefault="007F2B4D" w:rsidP="00035CDF">
      <w:pPr>
        <w:spacing w:line="240" w:lineRule="atLeast"/>
        <w:ind w:left="567"/>
        <w:jc w:val="thaiDistribute"/>
        <w:rPr>
          <w:szCs w:val="22"/>
          <w:lang w:val="en-US"/>
        </w:rPr>
      </w:pPr>
    </w:p>
    <w:p w14:paraId="70C3A480" w14:textId="77777777" w:rsidR="007F2B4D" w:rsidRDefault="007F2B4D" w:rsidP="00035CDF">
      <w:pPr>
        <w:spacing w:line="240" w:lineRule="atLeast"/>
        <w:ind w:left="567"/>
        <w:jc w:val="thaiDistribute"/>
        <w:rPr>
          <w:szCs w:val="22"/>
          <w:lang w:val="en-US"/>
        </w:rPr>
      </w:pPr>
    </w:p>
    <w:p w14:paraId="1C8ABD03" w14:textId="77777777" w:rsidR="007F2B4D" w:rsidRDefault="007F2B4D" w:rsidP="00035CDF">
      <w:pPr>
        <w:spacing w:line="240" w:lineRule="atLeast"/>
        <w:ind w:left="567"/>
        <w:jc w:val="thaiDistribute"/>
        <w:rPr>
          <w:szCs w:val="22"/>
          <w:lang w:val="en-US"/>
        </w:rPr>
      </w:pPr>
    </w:p>
    <w:p w14:paraId="1181CEF8" w14:textId="77777777" w:rsidR="007F2B4D" w:rsidRDefault="007F2B4D" w:rsidP="00035CDF">
      <w:pPr>
        <w:spacing w:line="240" w:lineRule="atLeast"/>
        <w:ind w:left="567"/>
        <w:jc w:val="thaiDistribute"/>
        <w:rPr>
          <w:szCs w:val="22"/>
          <w:lang w:val="en-US"/>
        </w:rPr>
      </w:pPr>
    </w:p>
    <w:p w14:paraId="3BEDC062" w14:textId="77777777" w:rsidR="007F2B4D" w:rsidRDefault="007F2B4D" w:rsidP="00035CDF">
      <w:pPr>
        <w:spacing w:line="240" w:lineRule="atLeast"/>
        <w:ind w:left="567"/>
        <w:jc w:val="thaiDistribute"/>
        <w:rPr>
          <w:szCs w:val="22"/>
          <w:lang w:val="en-US"/>
        </w:rPr>
      </w:pPr>
    </w:p>
    <w:p w14:paraId="2AFA4399" w14:textId="77777777" w:rsidR="007F2B4D" w:rsidRDefault="007F2B4D" w:rsidP="00035CDF">
      <w:pPr>
        <w:spacing w:line="240" w:lineRule="atLeast"/>
        <w:ind w:left="567"/>
        <w:jc w:val="thaiDistribute"/>
        <w:rPr>
          <w:szCs w:val="22"/>
          <w:lang w:val="en-US"/>
        </w:rPr>
      </w:pPr>
    </w:p>
    <w:p w14:paraId="5E000FCF" w14:textId="77777777" w:rsidR="007F2B4D" w:rsidRDefault="007F2B4D" w:rsidP="00035CDF">
      <w:pPr>
        <w:spacing w:line="240" w:lineRule="atLeast"/>
        <w:ind w:left="567"/>
        <w:jc w:val="thaiDistribute"/>
        <w:rPr>
          <w:szCs w:val="22"/>
          <w:lang w:val="en-US"/>
        </w:rPr>
      </w:pPr>
    </w:p>
    <w:p w14:paraId="436B6020" w14:textId="77777777" w:rsidR="007F2B4D" w:rsidRDefault="007F2B4D" w:rsidP="00035CDF">
      <w:pPr>
        <w:spacing w:line="240" w:lineRule="atLeast"/>
        <w:ind w:left="567"/>
        <w:jc w:val="thaiDistribute"/>
        <w:rPr>
          <w:szCs w:val="22"/>
          <w:lang w:val="en-US"/>
        </w:rPr>
      </w:pPr>
    </w:p>
    <w:p w14:paraId="095382FF" w14:textId="77777777" w:rsidR="007F2B4D" w:rsidRDefault="007F2B4D" w:rsidP="00035CDF">
      <w:pPr>
        <w:spacing w:line="240" w:lineRule="atLeast"/>
        <w:ind w:left="567"/>
        <w:jc w:val="thaiDistribute"/>
        <w:rPr>
          <w:szCs w:val="22"/>
          <w:lang w:val="en-US"/>
        </w:rPr>
      </w:pPr>
    </w:p>
    <w:p w14:paraId="63D51C2B" w14:textId="77777777" w:rsidR="007F2B4D" w:rsidRDefault="007F2B4D" w:rsidP="00035CDF">
      <w:pPr>
        <w:spacing w:line="240" w:lineRule="atLeast"/>
        <w:ind w:left="567"/>
        <w:jc w:val="thaiDistribute"/>
        <w:rPr>
          <w:szCs w:val="22"/>
          <w:lang w:val="en-US"/>
        </w:rPr>
      </w:pPr>
    </w:p>
    <w:p w14:paraId="01A68BEB" w14:textId="77777777" w:rsidR="007F2B4D" w:rsidRDefault="007F2B4D" w:rsidP="00035CDF">
      <w:pPr>
        <w:spacing w:line="240" w:lineRule="atLeast"/>
        <w:ind w:left="567"/>
        <w:jc w:val="thaiDistribute"/>
        <w:rPr>
          <w:szCs w:val="22"/>
          <w:lang w:val="en-US"/>
        </w:rPr>
      </w:pPr>
    </w:p>
    <w:p w14:paraId="6D52783B" w14:textId="77777777" w:rsidR="007F2B4D" w:rsidRDefault="007F2B4D" w:rsidP="00035CDF">
      <w:pPr>
        <w:spacing w:line="240" w:lineRule="atLeast"/>
        <w:ind w:left="567"/>
        <w:jc w:val="thaiDistribute"/>
        <w:rPr>
          <w:szCs w:val="22"/>
          <w:lang w:val="en-US"/>
        </w:rPr>
      </w:pPr>
    </w:p>
    <w:p w14:paraId="0FDB62AE" w14:textId="77777777" w:rsidR="007F2B4D" w:rsidRDefault="007F2B4D" w:rsidP="00035CDF">
      <w:pPr>
        <w:spacing w:line="240" w:lineRule="atLeast"/>
        <w:ind w:left="567"/>
        <w:jc w:val="thaiDistribute"/>
        <w:rPr>
          <w:szCs w:val="22"/>
          <w:lang w:val="en-US"/>
        </w:rPr>
      </w:pPr>
    </w:p>
    <w:p w14:paraId="6E6553CC" w14:textId="77777777" w:rsidR="007F2B4D" w:rsidRDefault="007F2B4D" w:rsidP="00035CDF">
      <w:pPr>
        <w:spacing w:line="240" w:lineRule="atLeast"/>
        <w:ind w:left="567"/>
        <w:jc w:val="thaiDistribute"/>
        <w:rPr>
          <w:szCs w:val="22"/>
          <w:lang w:val="en-US"/>
        </w:rPr>
      </w:pPr>
    </w:p>
    <w:p w14:paraId="404CA7DB" w14:textId="77777777" w:rsidR="007F2B4D" w:rsidRDefault="007F2B4D" w:rsidP="00035CDF">
      <w:pPr>
        <w:spacing w:line="240" w:lineRule="atLeast"/>
        <w:ind w:left="567"/>
        <w:jc w:val="thaiDistribute"/>
        <w:rPr>
          <w:szCs w:val="22"/>
          <w:lang w:val="en-US"/>
        </w:rPr>
      </w:pPr>
    </w:p>
    <w:p w14:paraId="57D04204" w14:textId="77777777" w:rsidR="007F2B4D" w:rsidRDefault="007F2B4D" w:rsidP="00035CDF">
      <w:pPr>
        <w:spacing w:line="240" w:lineRule="atLeast"/>
        <w:ind w:left="567"/>
        <w:jc w:val="thaiDistribute"/>
        <w:rPr>
          <w:szCs w:val="22"/>
          <w:lang w:val="en-US"/>
        </w:rPr>
      </w:pPr>
    </w:p>
    <w:p w14:paraId="6B817BE7" w14:textId="77777777" w:rsidR="007F2B4D" w:rsidRDefault="007F2B4D" w:rsidP="00035CDF">
      <w:pPr>
        <w:spacing w:line="240" w:lineRule="atLeast"/>
        <w:ind w:left="567"/>
        <w:jc w:val="thaiDistribute"/>
        <w:rPr>
          <w:szCs w:val="22"/>
          <w:lang w:val="en-US"/>
        </w:rPr>
      </w:pPr>
    </w:p>
    <w:p w14:paraId="1C0CFA99" w14:textId="75014904" w:rsidR="00802E7A" w:rsidRDefault="00D55CB9" w:rsidP="00035CDF">
      <w:pPr>
        <w:spacing w:line="240" w:lineRule="atLeast"/>
        <w:ind w:left="567"/>
        <w:jc w:val="thaiDistribute"/>
        <w:rPr>
          <w:szCs w:val="22"/>
          <w:lang w:val="en-US"/>
        </w:rPr>
      </w:pPr>
      <w:r w:rsidRPr="0044408F">
        <w:rPr>
          <w:szCs w:val="22"/>
          <w:lang w:val="en-US"/>
        </w:rPr>
        <w:lastRenderedPageBreak/>
        <w:t>Investments</w:t>
      </w:r>
      <w:r w:rsidR="007B1DB2" w:rsidRPr="007B1DB2">
        <w:rPr>
          <w:szCs w:val="22"/>
          <w:lang w:val="en-US"/>
        </w:rPr>
        <w:t xml:space="preserve"> </w:t>
      </w:r>
      <w:r w:rsidR="00EE54A6" w:rsidRPr="0044408F">
        <w:rPr>
          <w:szCs w:val="22"/>
          <w:lang w:val="en-US"/>
        </w:rPr>
        <w:t>in</w:t>
      </w:r>
      <w:r w:rsidR="007B1DB2" w:rsidRPr="007B1DB2">
        <w:rPr>
          <w:szCs w:val="22"/>
          <w:lang w:val="en-US"/>
        </w:rPr>
        <w:t xml:space="preserve"> </w:t>
      </w:r>
      <w:r w:rsidR="00EE54A6" w:rsidRPr="0044408F">
        <w:rPr>
          <w:szCs w:val="22"/>
          <w:lang w:val="en-US"/>
        </w:rPr>
        <w:t>associates</w:t>
      </w:r>
      <w:r w:rsidR="007B1DB2" w:rsidRPr="007B1DB2">
        <w:rPr>
          <w:szCs w:val="22"/>
          <w:lang w:val="en-US"/>
        </w:rPr>
        <w:t xml:space="preserve"> </w:t>
      </w:r>
      <w:r w:rsidR="00FC3924" w:rsidRPr="0044408F">
        <w:rPr>
          <w:szCs w:val="22"/>
          <w:lang w:val="en-US"/>
        </w:rPr>
        <w:t>and</w:t>
      </w:r>
      <w:r w:rsidR="007B1DB2" w:rsidRPr="007B1DB2">
        <w:rPr>
          <w:szCs w:val="22"/>
          <w:lang w:val="en-US"/>
        </w:rPr>
        <w:t xml:space="preserve"> </w:t>
      </w:r>
      <w:r w:rsidR="000B322E">
        <w:rPr>
          <w:szCs w:val="22"/>
          <w:lang w:val="en-US"/>
        </w:rPr>
        <w:t>joint ventures</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0054047A" w:rsidRPr="0044408F">
        <w:rPr>
          <w:szCs w:val="22"/>
          <w:lang w:val="en-US"/>
        </w:rPr>
        <w:t>at</w:t>
      </w:r>
      <w:r w:rsidR="007B1DB2" w:rsidRPr="007B1DB2">
        <w:rPr>
          <w:szCs w:val="22"/>
          <w:lang w:val="en-US"/>
        </w:rPr>
        <w:t xml:space="preserve"> 31 </w:t>
      </w:r>
      <w:r w:rsidR="00FD7E25">
        <w:rPr>
          <w:szCs w:val="22"/>
          <w:lang w:val="en-US"/>
        </w:rPr>
        <w:t>March 2018</w:t>
      </w:r>
      <w:r w:rsidR="007B1DB2" w:rsidRPr="007B1DB2">
        <w:rPr>
          <w:szCs w:val="22"/>
          <w:lang w:val="en-US"/>
        </w:rPr>
        <w:t xml:space="preserve"> </w:t>
      </w:r>
      <w:r w:rsidR="00F835F1" w:rsidRPr="0044408F">
        <w:rPr>
          <w:szCs w:val="22"/>
          <w:lang w:val="en-US"/>
        </w:rPr>
        <w:t>and</w:t>
      </w:r>
      <w:r w:rsidR="007B1DB2" w:rsidRPr="007B1DB2">
        <w:rPr>
          <w:szCs w:val="22"/>
          <w:lang w:val="en-US"/>
        </w:rPr>
        <w:t xml:space="preserve"> </w:t>
      </w:r>
      <w:r w:rsidR="00FD7E25">
        <w:rPr>
          <w:szCs w:val="22"/>
          <w:lang w:val="en-US"/>
        </w:rPr>
        <w:t xml:space="preserve">31 December 2017 and </w:t>
      </w:r>
      <w:r w:rsidR="00F835F1" w:rsidRPr="0044408F">
        <w:rPr>
          <w:szCs w:val="22"/>
          <w:lang w:val="en-US"/>
        </w:rPr>
        <w:t>dividend</w:t>
      </w:r>
      <w:r w:rsidR="00A31323" w:rsidRPr="0044408F">
        <w:rPr>
          <w:szCs w:val="22"/>
          <w:lang w:val="en-US"/>
        </w:rPr>
        <w:t>s</w:t>
      </w:r>
      <w:r w:rsidR="007B1DB2" w:rsidRPr="007B1DB2">
        <w:rPr>
          <w:szCs w:val="22"/>
          <w:lang w:val="en-US"/>
        </w:rPr>
        <w:t xml:space="preserve"> </w:t>
      </w:r>
      <w:r w:rsidR="00F835F1" w:rsidRPr="0044408F">
        <w:rPr>
          <w:szCs w:val="22"/>
          <w:lang w:val="en-US"/>
        </w:rPr>
        <w:t>from</w:t>
      </w:r>
      <w:r w:rsidR="007B1DB2" w:rsidRPr="007B1DB2">
        <w:rPr>
          <w:szCs w:val="22"/>
          <w:lang w:val="en-US"/>
        </w:rPr>
        <w:t xml:space="preserve"> </w:t>
      </w:r>
      <w:r w:rsidR="00F835F1" w:rsidRPr="0044408F">
        <w:rPr>
          <w:szCs w:val="22"/>
          <w:lang w:val="en-US"/>
        </w:rPr>
        <w:t>these</w:t>
      </w:r>
      <w:r w:rsidR="007B1DB2" w:rsidRPr="007B1DB2">
        <w:rPr>
          <w:szCs w:val="22"/>
          <w:lang w:val="en-US"/>
        </w:rPr>
        <w:t xml:space="preserve"> </w:t>
      </w:r>
      <w:r w:rsidR="00F835F1" w:rsidRPr="0044408F">
        <w:rPr>
          <w:szCs w:val="22"/>
          <w:lang w:val="en-US"/>
        </w:rPr>
        <w:t>investments</w:t>
      </w:r>
      <w:r w:rsidR="007B1DB2" w:rsidRPr="007B1DB2">
        <w:rPr>
          <w:szCs w:val="22"/>
          <w:lang w:val="en-US"/>
        </w:rPr>
        <w:t xml:space="preserve"> </w:t>
      </w:r>
      <w:r w:rsidR="000B322E">
        <w:rPr>
          <w:szCs w:val="22"/>
          <w:lang w:val="en-US"/>
        </w:rPr>
        <w:t>for</w:t>
      </w:r>
      <w:r w:rsidR="007B1DB2" w:rsidRPr="007B1DB2">
        <w:rPr>
          <w:szCs w:val="22"/>
          <w:lang w:val="en-US"/>
        </w:rPr>
        <w:t xml:space="preserve"> </w:t>
      </w:r>
      <w:r w:rsidR="00F835F1" w:rsidRPr="0044408F">
        <w:rPr>
          <w:szCs w:val="22"/>
          <w:lang w:val="en-US"/>
        </w:rPr>
        <w:t>the</w:t>
      </w:r>
      <w:r w:rsidR="007B1DB2" w:rsidRPr="007B1DB2">
        <w:rPr>
          <w:szCs w:val="22"/>
          <w:lang w:val="en-US"/>
        </w:rPr>
        <w:t xml:space="preserve"> </w:t>
      </w:r>
      <w:r w:rsidR="000B322E">
        <w:rPr>
          <w:szCs w:val="22"/>
          <w:lang w:val="en-US"/>
        </w:rPr>
        <w:t>th</w:t>
      </w:r>
      <w:r w:rsidR="00FD7E25">
        <w:rPr>
          <w:szCs w:val="22"/>
          <w:lang w:val="en-US"/>
        </w:rPr>
        <w:t>ree-month period</w:t>
      </w:r>
      <w:r w:rsidR="00A41D93">
        <w:rPr>
          <w:szCs w:val="22"/>
          <w:lang w:val="en-US"/>
        </w:rPr>
        <w:t>s</w:t>
      </w:r>
      <w:r w:rsidR="007B1DB2" w:rsidRPr="007B1DB2">
        <w:rPr>
          <w:szCs w:val="22"/>
          <w:lang w:val="en-US"/>
        </w:rPr>
        <w:t xml:space="preserve"> </w:t>
      </w:r>
      <w:r w:rsidR="00F835F1" w:rsidRPr="0044408F">
        <w:rPr>
          <w:szCs w:val="22"/>
          <w:lang w:val="en-US"/>
        </w:rPr>
        <w:t>ended</w:t>
      </w:r>
      <w:r w:rsidR="007B1DB2" w:rsidRPr="007B1DB2">
        <w:rPr>
          <w:szCs w:val="22"/>
          <w:lang w:val="en-US"/>
        </w:rPr>
        <w:t xml:space="preserve"> </w:t>
      </w:r>
      <w:r w:rsidR="00FD7E25">
        <w:rPr>
          <w:szCs w:val="22"/>
          <w:lang w:val="en-US"/>
        </w:rPr>
        <w:t>31 March</w:t>
      </w:r>
      <w:r w:rsidR="000B322E">
        <w:rPr>
          <w:szCs w:val="22"/>
          <w:lang w:val="en-US"/>
        </w:rPr>
        <w:t>,</w:t>
      </w:r>
      <w:r w:rsidR="007B1DB2" w:rsidRPr="007B1DB2">
        <w:rPr>
          <w:szCs w:val="22"/>
          <w:lang w:val="en-US"/>
        </w:rPr>
        <w:t xml:space="preserve"> </w:t>
      </w:r>
      <w:r w:rsidR="000B322E">
        <w:rPr>
          <w:szCs w:val="22"/>
          <w:lang w:val="en-US"/>
        </w:rPr>
        <w:t>were</w:t>
      </w:r>
      <w:r w:rsidR="007B1DB2" w:rsidRPr="007B1DB2">
        <w:rPr>
          <w:szCs w:val="22"/>
          <w:lang w:val="en-US"/>
        </w:rPr>
        <w:t xml:space="preserve"> </w:t>
      </w:r>
      <w:r w:rsidRPr="0044408F">
        <w:rPr>
          <w:szCs w:val="22"/>
          <w:lang w:val="en-US"/>
        </w:rPr>
        <w:t>as</w:t>
      </w:r>
      <w:r w:rsidR="007B1DB2" w:rsidRPr="007B1DB2">
        <w:rPr>
          <w:szCs w:val="22"/>
          <w:lang w:val="en-US"/>
        </w:rPr>
        <w:t xml:space="preserve"> </w:t>
      </w:r>
      <w:r w:rsidRPr="0044408F">
        <w:rPr>
          <w:szCs w:val="22"/>
          <w:lang w:val="en-US"/>
        </w:rPr>
        <w:t>follows:</w:t>
      </w:r>
    </w:p>
    <w:p w14:paraId="4D02A4DB" w14:textId="77777777" w:rsidR="0056025D" w:rsidRDefault="0056025D" w:rsidP="007F17FA">
      <w:pPr>
        <w:spacing w:line="240" w:lineRule="atLeast"/>
        <w:ind w:left="567"/>
        <w:jc w:val="thaiDistribute"/>
        <w:rPr>
          <w:szCs w:val="22"/>
          <w:lang w:val="en-US"/>
        </w:rPr>
      </w:pPr>
    </w:p>
    <w:p w14:paraId="18DD2D69" w14:textId="5AD7CBBC" w:rsidR="00F64B86" w:rsidRDefault="0054474F" w:rsidP="007F17FA">
      <w:pPr>
        <w:spacing w:line="240" w:lineRule="atLeast"/>
        <w:ind w:left="567"/>
        <w:jc w:val="thaiDistribute"/>
        <w:rPr>
          <w:szCs w:val="22"/>
          <w:lang w:val="en-US"/>
        </w:rPr>
      </w:pPr>
      <w:r w:rsidRPr="0054474F">
        <w:rPr>
          <w:noProof/>
          <w:lang w:val="en-US" w:bidi="th-TH"/>
        </w:rPr>
        <w:lastRenderedPageBreak/>
        <w:drawing>
          <wp:inline distT="0" distB="0" distL="0" distR="0" wp14:anchorId="1F3CE942" wp14:editId="65D44530">
            <wp:extent cx="5864400" cy="7351200"/>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4400" cy="7351200"/>
                    </a:xfrm>
                    <a:prstGeom prst="rect">
                      <a:avLst/>
                    </a:prstGeom>
                    <a:noFill/>
                    <a:ln>
                      <a:noFill/>
                    </a:ln>
                  </pic:spPr>
                </pic:pic>
              </a:graphicData>
            </a:graphic>
          </wp:inline>
        </w:drawing>
      </w:r>
    </w:p>
    <w:p w14:paraId="797B56C6" w14:textId="225A3788" w:rsidR="0056025D" w:rsidRDefault="0056025D" w:rsidP="00784C04">
      <w:pPr>
        <w:spacing w:after="120" w:line="240" w:lineRule="atLeast"/>
        <w:ind w:left="567"/>
        <w:jc w:val="thaiDistribute"/>
        <w:rPr>
          <w:szCs w:val="22"/>
          <w:lang w:val="en-US"/>
        </w:rPr>
      </w:pPr>
    </w:p>
    <w:p w14:paraId="71E7599E" w14:textId="77777777" w:rsidR="00591FBB" w:rsidRDefault="00591FBB" w:rsidP="00784C04">
      <w:pPr>
        <w:spacing w:after="120" w:line="240" w:lineRule="atLeast"/>
        <w:ind w:left="567"/>
        <w:jc w:val="thaiDistribute"/>
        <w:rPr>
          <w:szCs w:val="22"/>
          <w:lang w:val="en-US"/>
        </w:rPr>
      </w:pPr>
    </w:p>
    <w:p w14:paraId="0FD29A69" w14:textId="03AEAC7E" w:rsidR="00A36D47" w:rsidRPr="00236174" w:rsidRDefault="0054474F" w:rsidP="007F17FA">
      <w:pPr>
        <w:pStyle w:val="BodyText"/>
        <w:spacing w:after="0" w:line="240" w:lineRule="atLeast"/>
        <w:ind w:left="567"/>
        <w:jc w:val="thaiDistribute"/>
        <w:rPr>
          <w:rFonts w:cs="Cordia New"/>
          <w:sz w:val="16"/>
          <w:szCs w:val="16"/>
          <w:lang w:val="en-GB"/>
        </w:rPr>
      </w:pPr>
      <w:r w:rsidRPr="0054474F">
        <w:rPr>
          <w:noProof/>
          <w:lang w:val="en-US" w:bidi="th-TH"/>
        </w:rPr>
        <w:lastRenderedPageBreak/>
        <w:drawing>
          <wp:inline distT="0" distB="0" distL="0" distR="0" wp14:anchorId="349C4A7D" wp14:editId="08854E38">
            <wp:extent cx="5864400" cy="304920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4400" cy="3049200"/>
                    </a:xfrm>
                    <a:prstGeom prst="rect">
                      <a:avLst/>
                    </a:prstGeom>
                    <a:noFill/>
                    <a:ln>
                      <a:noFill/>
                    </a:ln>
                  </pic:spPr>
                </pic:pic>
              </a:graphicData>
            </a:graphic>
          </wp:inline>
        </w:drawing>
      </w:r>
    </w:p>
    <w:p w14:paraId="3416417E" w14:textId="77777777" w:rsidR="00035CDF" w:rsidRDefault="00035CDF" w:rsidP="00035CDF">
      <w:pPr>
        <w:pStyle w:val="BodyText"/>
        <w:spacing w:after="0" w:line="240" w:lineRule="atLeast"/>
        <w:ind w:left="567"/>
        <w:jc w:val="thaiDistribute"/>
        <w:rPr>
          <w:rFonts w:cs="Cordia New"/>
          <w:szCs w:val="22"/>
          <w:lang w:val="en-GB"/>
        </w:rPr>
      </w:pPr>
    </w:p>
    <w:p w14:paraId="53507E55" w14:textId="12A0A38D" w:rsidR="001F585A" w:rsidRDefault="00591FBB" w:rsidP="00F63D78">
      <w:pPr>
        <w:pStyle w:val="BodyText"/>
        <w:spacing w:after="0" w:line="240" w:lineRule="atLeast"/>
        <w:ind w:left="567"/>
        <w:jc w:val="thaiDistribute"/>
        <w:rPr>
          <w:rFonts w:cs="Cordia New"/>
          <w:szCs w:val="22"/>
          <w:lang w:val="en-GB"/>
        </w:rPr>
      </w:pPr>
      <w:r>
        <w:rPr>
          <w:rFonts w:cs="Cordia New"/>
          <w:szCs w:val="22"/>
          <w:lang w:val="en-GB"/>
        </w:rPr>
        <w:t>I</w:t>
      </w:r>
      <w:r w:rsidR="001F585A" w:rsidRPr="0030250C">
        <w:rPr>
          <w:rFonts w:cs="Cordia New"/>
          <w:szCs w:val="22"/>
          <w:lang w:val="en-GB"/>
        </w:rPr>
        <w:t xml:space="preserve">n the </w:t>
      </w:r>
      <w:r w:rsidR="00236174">
        <w:rPr>
          <w:rFonts w:cs="Cordia New"/>
          <w:szCs w:val="22"/>
          <w:lang w:val="en-GB"/>
        </w:rPr>
        <w:t>first</w:t>
      </w:r>
      <w:r w:rsidR="001F585A" w:rsidRPr="0030250C">
        <w:rPr>
          <w:rFonts w:cs="Cordia New"/>
          <w:szCs w:val="22"/>
          <w:lang w:val="en-GB"/>
        </w:rPr>
        <w:t xml:space="preserve"> quarter of 201</w:t>
      </w:r>
      <w:r w:rsidR="001F585A">
        <w:rPr>
          <w:rFonts w:cs="Cordia New"/>
          <w:szCs w:val="22"/>
          <w:lang w:val="en-GB"/>
        </w:rPr>
        <w:t>8</w:t>
      </w:r>
      <w:r w:rsidR="001F585A" w:rsidRPr="00DA35E9">
        <w:rPr>
          <w:rFonts w:cs="Cordia New"/>
          <w:szCs w:val="22"/>
          <w:lang w:val="en-GB"/>
        </w:rPr>
        <w:t xml:space="preserve">, the Group acquired the additional </w:t>
      </w:r>
      <w:r w:rsidR="001F585A">
        <w:rPr>
          <w:rFonts w:cs="Cordia New"/>
          <w:szCs w:val="22"/>
          <w:lang w:val="en-GB"/>
        </w:rPr>
        <w:t>30</w:t>
      </w:r>
      <w:r w:rsidR="001F585A" w:rsidRPr="00DA35E9">
        <w:rPr>
          <w:rFonts w:cs="Cordia New"/>
          <w:szCs w:val="22"/>
          <w:lang w:val="en-GB"/>
        </w:rPr>
        <w:t xml:space="preserve">% stake in </w:t>
      </w:r>
      <w:r w:rsidR="001F585A" w:rsidRPr="001F585A">
        <w:rPr>
          <w:rFonts w:cs="Cordia New"/>
          <w:szCs w:val="22"/>
          <w:lang w:val="en-GB"/>
        </w:rPr>
        <w:t>Binh Minh Plastics Joint Stock Company</w:t>
      </w:r>
      <w:r w:rsidR="001F585A">
        <w:rPr>
          <w:rFonts w:cs="Cordia New"/>
          <w:szCs w:val="22"/>
          <w:lang w:val="en-GB"/>
        </w:rPr>
        <w:t xml:space="preserve"> </w:t>
      </w:r>
      <w:r w:rsidR="001F585A" w:rsidRPr="00DA35E9">
        <w:rPr>
          <w:rFonts w:cs="Cordia New"/>
          <w:szCs w:val="22"/>
          <w:lang w:val="en-GB"/>
        </w:rPr>
        <w:t xml:space="preserve">and changed its status from </w:t>
      </w:r>
      <w:r w:rsidR="001F585A">
        <w:rPr>
          <w:rFonts w:cs="Cordia New"/>
          <w:szCs w:val="22"/>
          <w:lang w:val="en-GB"/>
        </w:rPr>
        <w:t>associate</w:t>
      </w:r>
      <w:r w:rsidR="001F585A" w:rsidRPr="00DA35E9">
        <w:rPr>
          <w:rFonts w:cs="Cordia New"/>
          <w:szCs w:val="22"/>
          <w:lang w:val="en-GB"/>
        </w:rPr>
        <w:t xml:space="preserve"> to subsidiary, as discussed in note 3.</w:t>
      </w:r>
      <w:r w:rsidR="001F585A" w:rsidRPr="001F585A">
        <w:t xml:space="preserve"> </w:t>
      </w:r>
    </w:p>
    <w:p w14:paraId="442A2FF9" w14:textId="77777777" w:rsidR="00E67E4D" w:rsidRDefault="00E67E4D" w:rsidP="00F63D78">
      <w:pPr>
        <w:pStyle w:val="BodyText"/>
        <w:spacing w:after="0" w:line="240" w:lineRule="atLeast"/>
        <w:ind w:left="567"/>
        <w:jc w:val="thaiDistribute"/>
        <w:rPr>
          <w:rFonts w:cs="Cordia New"/>
          <w:szCs w:val="22"/>
          <w:lang w:val="en-GB"/>
        </w:rPr>
      </w:pPr>
    </w:p>
    <w:p w14:paraId="2151ED70" w14:textId="77777777" w:rsidR="00CC09B8" w:rsidRDefault="00CC09B8" w:rsidP="00BA7C74">
      <w:pPr>
        <w:pStyle w:val="Heading1"/>
        <w:tabs>
          <w:tab w:val="num" w:pos="567"/>
        </w:tabs>
        <w:spacing w:before="0" w:after="0" w:line="240" w:lineRule="atLeast"/>
        <w:ind w:left="567" w:hanging="567"/>
      </w:pPr>
      <w:r w:rsidRPr="000E4646">
        <w:t>Changes in liabilities arising from financing activities</w:t>
      </w:r>
      <w:r w:rsidRPr="00FD7E25">
        <w:t xml:space="preserve"> </w:t>
      </w:r>
    </w:p>
    <w:p w14:paraId="5E5FB9BF" w14:textId="77777777" w:rsidR="007F2B4D" w:rsidRPr="00F32F40" w:rsidRDefault="007F2B4D" w:rsidP="00F63D78">
      <w:pPr>
        <w:pStyle w:val="BodyText"/>
      </w:pPr>
    </w:p>
    <w:tbl>
      <w:tblPr>
        <w:tblW w:w="9105" w:type="dxa"/>
        <w:tblInd w:w="572" w:type="dxa"/>
        <w:tblLayout w:type="fixed"/>
        <w:tblCellMar>
          <w:left w:w="79" w:type="dxa"/>
          <w:right w:w="79" w:type="dxa"/>
        </w:tblCellMar>
        <w:tblLook w:val="0000" w:firstRow="0" w:lastRow="0" w:firstColumn="0" w:lastColumn="0" w:noHBand="0" w:noVBand="0"/>
      </w:tblPr>
      <w:tblGrid>
        <w:gridCol w:w="3256"/>
        <w:gridCol w:w="567"/>
        <w:gridCol w:w="180"/>
        <w:gridCol w:w="1134"/>
        <w:gridCol w:w="198"/>
        <w:gridCol w:w="1134"/>
        <w:gridCol w:w="180"/>
        <w:gridCol w:w="1134"/>
        <w:gridCol w:w="178"/>
        <w:gridCol w:w="1134"/>
        <w:gridCol w:w="10"/>
      </w:tblGrid>
      <w:tr w:rsidR="004F3B0B" w:rsidRPr="00C62757" w14:paraId="7DCBCD1E" w14:textId="77777777" w:rsidTr="00B42EFB">
        <w:trPr>
          <w:gridAfter w:val="1"/>
          <w:wAfter w:w="10" w:type="dxa"/>
          <w:cantSplit/>
          <w:tblHeader/>
        </w:trPr>
        <w:tc>
          <w:tcPr>
            <w:tcW w:w="3256" w:type="dxa"/>
          </w:tcPr>
          <w:p w14:paraId="0EFDF69C" w14:textId="77777777" w:rsidR="00CC09B8" w:rsidRPr="007F17FA" w:rsidRDefault="00CC09B8" w:rsidP="004E2FC2">
            <w:pPr>
              <w:pStyle w:val="acctfourfigures"/>
              <w:shd w:val="clear" w:color="auto" w:fill="FFFFFF"/>
              <w:spacing w:line="240" w:lineRule="atLeast"/>
              <w:ind w:right="-79"/>
              <w:jc w:val="center"/>
              <w:rPr>
                <w:szCs w:val="22"/>
                <w:lang w:val="en-US"/>
              </w:rPr>
            </w:pPr>
          </w:p>
        </w:tc>
        <w:tc>
          <w:tcPr>
            <w:tcW w:w="567" w:type="dxa"/>
            <w:shd w:val="clear" w:color="auto" w:fill="auto"/>
            <w:vAlign w:val="bottom"/>
          </w:tcPr>
          <w:p w14:paraId="3FEA64E3" w14:textId="77777777" w:rsidR="00CC09B8" w:rsidRPr="007F17FA" w:rsidRDefault="00CC09B8" w:rsidP="004E2FC2">
            <w:pPr>
              <w:pStyle w:val="acctmergecolhdg"/>
              <w:spacing w:line="240" w:lineRule="atLeast"/>
              <w:ind w:left="-68" w:right="-79"/>
              <w:rPr>
                <w:b w:val="0"/>
                <w:bCs/>
                <w:i/>
                <w:iCs/>
                <w:szCs w:val="22"/>
              </w:rPr>
            </w:pPr>
            <w:r w:rsidRPr="007F17FA">
              <w:rPr>
                <w:b w:val="0"/>
                <w:bCs/>
                <w:i/>
                <w:iCs/>
                <w:szCs w:val="22"/>
              </w:rPr>
              <w:t>Note</w:t>
            </w:r>
          </w:p>
        </w:tc>
        <w:tc>
          <w:tcPr>
            <w:tcW w:w="180" w:type="dxa"/>
            <w:vAlign w:val="bottom"/>
          </w:tcPr>
          <w:p w14:paraId="1E2D245F" w14:textId="77777777" w:rsidR="00CC09B8" w:rsidRPr="007F17FA" w:rsidRDefault="00CC09B8" w:rsidP="004E2FC2">
            <w:pPr>
              <w:pStyle w:val="acctmergecolhdg"/>
              <w:spacing w:line="240" w:lineRule="atLeast"/>
              <w:rPr>
                <w:b w:val="0"/>
                <w:bCs/>
                <w:szCs w:val="22"/>
              </w:rPr>
            </w:pPr>
          </w:p>
        </w:tc>
        <w:tc>
          <w:tcPr>
            <w:tcW w:w="1134" w:type="dxa"/>
            <w:vAlign w:val="bottom"/>
          </w:tcPr>
          <w:p w14:paraId="44D90410" w14:textId="77777777" w:rsidR="00CC09B8" w:rsidRPr="007F17FA" w:rsidRDefault="00CC09B8" w:rsidP="004E2FC2">
            <w:pPr>
              <w:pStyle w:val="acctmergecolhdg"/>
              <w:spacing w:line="240" w:lineRule="atLeast"/>
              <w:ind w:left="-79" w:right="-79"/>
              <w:rPr>
                <w:b w:val="0"/>
                <w:bCs/>
                <w:szCs w:val="22"/>
                <w:lang w:val="en-US"/>
              </w:rPr>
            </w:pPr>
            <w:r w:rsidRPr="007F17FA">
              <w:rPr>
                <w:b w:val="0"/>
                <w:bCs/>
                <w:szCs w:val="22"/>
                <w:lang w:val="en-US"/>
              </w:rPr>
              <w:t>Bank</w:t>
            </w:r>
          </w:p>
          <w:p w14:paraId="547DB274" w14:textId="77777777" w:rsidR="00CC09B8" w:rsidRPr="007F17FA" w:rsidRDefault="00CC09B8" w:rsidP="004E2FC2">
            <w:pPr>
              <w:pStyle w:val="acctmergecolhdg"/>
              <w:spacing w:line="240" w:lineRule="atLeast"/>
              <w:ind w:left="-79" w:right="-79"/>
              <w:rPr>
                <w:b w:val="0"/>
                <w:bCs/>
                <w:szCs w:val="22"/>
                <w:lang w:val="en-US"/>
              </w:rPr>
            </w:pPr>
            <w:r w:rsidRPr="007F17FA">
              <w:rPr>
                <w:b w:val="0"/>
                <w:bCs/>
                <w:szCs w:val="22"/>
                <w:lang w:val="en-US"/>
              </w:rPr>
              <w:t>overdrafts</w:t>
            </w:r>
          </w:p>
          <w:p w14:paraId="3876856E" w14:textId="77777777" w:rsidR="001B12FA" w:rsidRPr="00026465" w:rsidRDefault="00E542D4" w:rsidP="004E2FC2">
            <w:pPr>
              <w:pStyle w:val="acctmergecolhdg"/>
              <w:spacing w:line="240" w:lineRule="atLeast"/>
              <w:ind w:left="-79" w:right="-79"/>
              <w:rPr>
                <w:b w:val="0"/>
                <w:bCs/>
                <w:szCs w:val="22"/>
                <w:lang w:val="en-US"/>
              </w:rPr>
            </w:pPr>
            <w:r w:rsidRPr="00026465">
              <w:rPr>
                <w:b w:val="0"/>
                <w:bCs/>
                <w:szCs w:val="22"/>
                <w:lang w:val="en-US"/>
              </w:rPr>
              <w:t xml:space="preserve">and </w:t>
            </w:r>
          </w:p>
          <w:p w14:paraId="62DC32B1" w14:textId="4014D2CB" w:rsidR="00CC09B8" w:rsidRPr="007F17FA" w:rsidRDefault="00E542D4" w:rsidP="004E2FC2">
            <w:pPr>
              <w:pStyle w:val="acctmergecolhdg"/>
              <w:spacing w:line="240" w:lineRule="atLeast"/>
              <w:ind w:left="-79" w:right="-79"/>
              <w:rPr>
                <w:b w:val="0"/>
                <w:bCs/>
                <w:szCs w:val="22"/>
                <w:lang w:val="en-US"/>
              </w:rPr>
            </w:pPr>
            <w:r w:rsidRPr="00F63D78">
              <w:rPr>
                <w:b w:val="0"/>
                <w:bCs/>
                <w:szCs w:val="22"/>
                <w:lang w:val="en-US"/>
              </w:rPr>
              <w:t>short-term borrowings</w:t>
            </w:r>
          </w:p>
        </w:tc>
        <w:tc>
          <w:tcPr>
            <w:tcW w:w="198" w:type="dxa"/>
            <w:vAlign w:val="bottom"/>
          </w:tcPr>
          <w:p w14:paraId="34919501" w14:textId="77777777" w:rsidR="00CC09B8" w:rsidRPr="007F17FA" w:rsidRDefault="00CC09B8" w:rsidP="004E2FC2">
            <w:pPr>
              <w:pStyle w:val="acctmergecolhdg"/>
              <w:spacing w:line="240" w:lineRule="atLeast"/>
              <w:ind w:left="-79" w:right="-79"/>
              <w:rPr>
                <w:b w:val="0"/>
                <w:bCs/>
                <w:szCs w:val="22"/>
              </w:rPr>
            </w:pPr>
          </w:p>
        </w:tc>
        <w:tc>
          <w:tcPr>
            <w:tcW w:w="1134" w:type="dxa"/>
            <w:vAlign w:val="bottom"/>
          </w:tcPr>
          <w:p w14:paraId="7AD67BB3" w14:textId="0087F946" w:rsidR="00CC09B8" w:rsidRPr="007F17FA" w:rsidRDefault="00621FF4">
            <w:pPr>
              <w:pStyle w:val="acctmergecolhdg"/>
              <w:spacing w:line="240" w:lineRule="atLeast"/>
              <w:ind w:left="-79" w:right="-79"/>
              <w:rPr>
                <w:b w:val="0"/>
                <w:bCs/>
                <w:szCs w:val="22"/>
              </w:rPr>
            </w:pPr>
            <w:r w:rsidRPr="00A722CA">
              <w:rPr>
                <w:b w:val="0"/>
                <w:bCs/>
                <w:szCs w:val="22"/>
              </w:rPr>
              <w:t>Long-term borrowings</w:t>
            </w:r>
          </w:p>
        </w:tc>
        <w:tc>
          <w:tcPr>
            <w:tcW w:w="180" w:type="dxa"/>
            <w:vAlign w:val="bottom"/>
          </w:tcPr>
          <w:p w14:paraId="11548E99" w14:textId="77777777" w:rsidR="00CC09B8" w:rsidRPr="007F17FA" w:rsidRDefault="00CC09B8" w:rsidP="004E2FC2">
            <w:pPr>
              <w:pStyle w:val="acctmergecolhdg"/>
              <w:spacing w:line="240" w:lineRule="atLeast"/>
              <w:ind w:left="-79" w:right="-79"/>
              <w:rPr>
                <w:b w:val="0"/>
                <w:bCs/>
                <w:szCs w:val="22"/>
              </w:rPr>
            </w:pPr>
          </w:p>
        </w:tc>
        <w:tc>
          <w:tcPr>
            <w:tcW w:w="1134" w:type="dxa"/>
            <w:vAlign w:val="bottom"/>
          </w:tcPr>
          <w:p w14:paraId="39BB9C28" w14:textId="7ABAAB46" w:rsidR="00CC09B8" w:rsidRPr="007F17FA" w:rsidRDefault="00E542D4" w:rsidP="004E2FC2">
            <w:pPr>
              <w:pStyle w:val="acctmergecolhdg"/>
              <w:spacing w:line="240" w:lineRule="atLeast"/>
              <w:ind w:left="-79" w:right="-79"/>
              <w:rPr>
                <w:b w:val="0"/>
                <w:bCs/>
                <w:szCs w:val="22"/>
              </w:rPr>
            </w:pPr>
            <w:r w:rsidRPr="007F17FA">
              <w:rPr>
                <w:b w:val="0"/>
                <w:bCs/>
                <w:szCs w:val="22"/>
              </w:rPr>
              <w:t>Debentures</w:t>
            </w:r>
          </w:p>
        </w:tc>
        <w:tc>
          <w:tcPr>
            <w:tcW w:w="178" w:type="dxa"/>
            <w:vAlign w:val="bottom"/>
          </w:tcPr>
          <w:p w14:paraId="6D62905B" w14:textId="77777777" w:rsidR="00CC09B8" w:rsidRPr="007F17FA" w:rsidRDefault="00CC09B8" w:rsidP="004E2FC2">
            <w:pPr>
              <w:pStyle w:val="acctmergecolhdg"/>
              <w:spacing w:line="240" w:lineRule="atLeast"/>
              <w:ind w:left="-79" w:right="-79"/>
              <w:rPr>
                <w:b w:val="0"/>
                <w:bCs/>
                <w:szCs w:val="22"/>
              </w:rPr>
            </w:pPr>
          </w:p>
        </w:tc>
        <w:tc>
          <w:tcPr>
            <w:tcW w:w="1134" w:type="dxa"/>
            <w:vAlign w:val="bottom"/>
          </w:tcPr>
          <w:p w14:paraId="7948ED7D" w14:textId="77777777" w:rsidR="00CC09B8" w:rsidRPr="007F17FA" w:rsidRDefault="00CC09B8" w:rsidP="004E2FC2">
            <w:pPr>
              <w:pStyle w:val="acctmergecolhdg"/>
              <w:spacing w:line="240" w:lineRule="atLeast"/>
              <w:ind w:left="-79" w:right="-79"/>
              <w:rPr>
                <w:b w:val="0"/>
                <w:bCs/>
                <w:szCs w:val="22"/>
              </w:rPr>
            </w:pPr>
            <w:r w:rsidRPr="007F17FA">
              <w:rPr>
                <w:b w:val="0"/>
                <w:bCs/>
                <w:szCs w:val="22"/>
              </w:rPr>
              <w:t>Total</w:t>
            </w:r>
          </w:p>
        </w:tc>
      </w:tr>
      <w:tr w:rsidR="004F3B0B" w:rsidRPr="00C62757" w14:paraId="24E41B48" w14:textId="77777777" w:rsidTr="00B42EFB">
        <w:trPr>
          <w:cantSplit/>
          <w:trHeight w:val="283"/>
          <w:tblHeader/>
        </w:trPr>
        <w:tc>
          <w:tcPr>
            <w:tcW w:w="3256" w:type="dxa"/>
          </w:tcPr>
          <w:p w14:paraId="0E88E9B8" w14:textId="77777777" w:rsidR="00CC09B8" w:rsidRPr="007F17FA" w:rsidRDefault="00CC09B8" w:rsidP="004E2FC2">
            <w:pPr>
              <w:pStyle w:val="acctfourfigures"/>
              <w:shd w:val="clear" w:color="auto" w:fill="FFFFFF"/>
              <w:spacing w:line="240" w:lineRule="atLeast"/>
              <w:ind w:right="-79"/>
              <w:jc w:val="center"/>
              <w:rPr>
                <w:szCs w:val="22"/>
              </w:rPr>
            </w:pPr>
          </w:p>
        </w:tc>
        <w:tc>
          <w:tcPr>
            <w:tcW w:w="567" w:type="dxa"/>
            <w:shd w:val="clear" w:color="auto" w:fill="auto"/>
            <w:vAlign w:val="bottom"/>
          </w:tcPr>
          <w:p w14:paraId="357AE806" w14:textId="77777777" w:rsidR="00CC09B8" w:rsidRPr="007F17FA" w:rsidRDefault="00CC09B8" w:rsidP="004E2FC2">
            <w:pPr>
              <w:pStyle w:val="acctmergecolhdg"/>
              <w:spacing w:line="240" w:lineRule="atLeast"/>
              <w:ind w:left="-68" w:right="-79"/>
              <w:rPr>
                <w:b w:val="0"/>
                <w:bCs/>
                <w:i/>
                <w:iCs/>
                <w:szCs w:val="22"/>
              </w:rPr>
            </w:pPr>
          </w:p>
        </w:tc>
        <w:tc>
          <w:tcPr>
            <w:tcW w:w="180" w:type="dxa"/>
            <w:vAlign w:val="bottom"/>
          </w:tcPr>
          <w:p w14:paraId="47240027" w14:textId="77777777" w:rsidR="00CC09B8" w:rsidRPr="007F17FA" w:rsidRDefault="00CC09B8" w:rsidP="004E2FC2">
            <w:pPr>
              <w:pStyle w:val="acctmergecolhdg"/>
              <w:spacing w:line="240" w:lineRule="atLeast"/>
              <w:rPr>
                <w:b w:val="0"/>
                <w:bCs/>
                <w:szCs w:val="22"/>
              </w:rPr>
            </w:pPr>
          </w:p>
        </w:tc>
        <w:tc>
          <w:tcPr>
            <w:tcW w:w="5102" w:type="dxa"/>
            <w:gridSpan w:val="8"/>
            <w:vAlign w:val="bottom"/>
          </w:tcPr>
          <w:p w14:paraId="4B26A711" w14:textId="77777777" w:rsidR="00CC09B8" w:rsidRPr="007F17FA" w:rsidRDefault="00CC09B8" w:rsidP="004E2FC2">
            <w:pPr>
              <w:pStyle w:val="acctmergecolhdg"/>
              <w:spacing w:line="240" w:lineRule="atLeast"/>
              <w:ind w:left="-79" w:right="-79"/>
              <w:rPr>
                <w:b w:val="0"/>
                <w:bCs/>
                <w:szCs w:val="22"/>
              </w:rPr>
            </w:pPr>
            <w:r w:rsidRPr="007F17FA">
              <w:rPr>
                <w:b w:val="0"/>
                <w:bCs/>
                <w:i/>
                <w:iCs/>
                <w:szCs w:val="22"/>
              </w:rPr>
              <w:t>(in million Baht)</w:t>
            </w:r>
          </w:p>
        </w:tc>
      </w:tr>
      <w:tr w:rsidR="004F3B0B" w:rsidRPr="00C62757" w14:paraId="6B0EC664" w14:textId="77777777" w:rsidTr="00B42EFB">
        <w:trPr>
          <w:gridAfter w:val="1"/>
          <w:wAfter w:w="10" w:type="dxa"/>
          <w:cantSplit/>
          <w:trHeight w:val="283"/>
        </w:trPr>
        <w:tc>
          <w:tcPr>
            <w:tcW w:w="3256" w:type="dxa"/>
            <w:vAlign w:val="bottom"/>
          </w:tcPr>
          <w:p w14:paraId="5DF76668" w14:textId="77777777" w:rsidR="00CC09B8" w:rsidRPr="007F17FA" w:rsidRDefault="00CC09B8" w:rsidP="004E2FC2">
            <w:pPr>
              <w:shd w:val="clear" w:color="auto" w:fill="FFFFFF"/>
              <w:spacing w:line="240" w:lineRule="atLeast"/>
              <w:ind w:left="180" w:right="-79" w:hanging="180"/>
              <w:rPr>
                <w:szCs w:val="22"/>
              </w:rPr>
            </w:pPr>
            <w:r w:rsidRPr="007F17FA">
              <w:rPr>
                <w:szCs w:val="22"/>
              </w:rPr>
              <w:t>Balance at 1 January 2018</w:t>
            </w:r>
          </w:p>
        </w:tc>
        <w:tc>
          <w:tcPr>
            <w:tcW w:w="567" w:type="dxa"/>
            <w:vAlign w:val="bottom"/>
          </w:tcPr>
          <w:p w14:paraId="77208808" w14:textId="77777777" w:rsidR="00CC09B8" w:rsidRPr="007F17FA"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60F9C75"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vAlign w:val="bottom"/>
          </w:tcPr>
          <w:p w14:paraId="0FF21098" w14:textId="6649A82B" w:rsidR="00CC09B8" w:rsidRPr="007F17FA" w:rsidRDefault="00EB3197">
            <w:pPr>
              <w:pStyle w:val="acctfourfigures"/>
              <w:shd w:val="clear" w:color="auto" w:fill="FFFFFF"/>
              <w:tabs>
                <w:tab w:val="clear" w:pos="765"/>
                <w:tab w:val="decimal" w:pos="911"/>
              </w:tabs>
              <w:spacing w:line="240" w:lineRule="atLeast"/>
              <w:ind w:left="-79" w:right="-79"/>
              <w:rPr>
                <w:szCs w:val="22"/>
              </w:rPr>
            </w:pPr>
            <w:r w:rsidRPr="00EB3197">
              <w:rPr>
                <w:szCs w:val="22"/>
              </w:rPr>
              <w:t>1</w:t>
            </w:r>
            <w:r>
              <w:rPr>
                <w:szCs w:val="22"/>
              </w:rPr>
              <w:t>9</w:t>
            </w:r>
            <w:r w:rsidRPr="00EB3197">
              <w:rPr>
                <w:szCs w:val="22"/>
              </w:rPr>
              <w:t>,</w:t>
            </w:r>
            <w:r w:rsidR="001D0DBE">
              <w:rPr>
                <w:szCs w:val="22"/>
              </w:rPr>
              <w:t>783</w:t>
            </w:r>
          </w:p>
        </w:tc>
        <w:tc>
          <w:tcPr>
            <w:tcW w:w="198" w:type="dxa"/>
            <w:vAlign w:val="bottom"/>
          </w:tcPr>
          <w:p w14:paraId="547353C3"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676130AF" w14:textId="32C570AF" w:rsidR="00CC09B8" w:rsidRPr="007F17FA" w:rsidRDefault="00EB3197" w:rsidP="004F3B0B">
            <w:pPr>
              <w:pStyle w:val="acctfourfigures"/>
              <w:shd w:val="clear" w:color="auto" w:fill="FFFFFF"/>
              <w:tabs>
                <w:tab w:val="clear" w:pos="765"/>
                <w:tab w:val="decimal" w:pos="911"/>
              </w:tabs>
              <w:spacing w:line="240" w:lineRule="atLeast"/>
              <w:ind w:left="-79" w:right="-79"/>
              <w:rPr>
                <w:szCs w:val="22"/>
              </w:rPr>
            </w:pPr>
            <w:r>
              <w:rPr>
                <w:szCs w:val="22"/>
              </w:rPr>
              <w:t>8</w:t>
            </w:r>
            <w:r w:rsidRPr="00EB3197">
              <w:rPr>
                <w:szCs w:val="22"/>
              </w:rPr>
              <w:t>,</w:t>
            </w:r>
            <w:r>
              <w:rPr>
                <w:szCs w:val="22"/>
              </w:rPr>
              <w:t>246</w:t>
            </w:r>
          </w:p>
        </w:tc>
        <w:tc>
          <w:tcPr>
            <w:tcW w:w="180" w:type="dxa"/>
            <w:vAlign w:val="bottom"/>
          </w:tcPr>
          <w:p w14:paraId="1695A968" w14:textId="77777777" w:rsidR="00CC09B8" w:rsidRPr="007F17FA" w:rsidRDefault="00CC09B8" w:rsidP="004E2FC2">
            <w:pPr>
              <w:pStyle w:val="acctfourfigures"/>
              <w:shd w:val="clear" w:color="auto" w:fill="FFFFFF"/>
              <w:tabs>
                <w:tab w:val="decimal" w:pos="802"/>
              </w:tabs>
              <w:spacing w:line="240" w:lineRule="atLeast"/>
              <w:ind w:left="-79" w:right="-79"/>
              <w:rPr>
                <w:szCs w:val="22"/>
              </w:rPr>
            </w:pPr>
          </w:p>
        </w:tc>
        <w:tc>
          <w:tcPr>
            <w:tcW w:w="1134" w:type="dxa"/>
            <w:vAlign w:val="bottom"/>
          </w:tcPr>
          <w:p w14:paraId="0690A99E" w14:textId="73B083E1" w:rsidR="00CC09B8" w:rsidRPr="007F17FA" w:rsidRDefault="00EB3197" w:rsidP="004F3B0B">
            <w:pPr>
              <w:pStyle w:val="acctfourfigures"/>
              <w:shd w:val="clear" w:color="auto" w:fill="FFFFFF"/>
              <w:tabs>
                <w:tab w:val="clear" w:pos="765"/>
                <w:tab w:val="decimal" w:pos="911"/>
              </w:tabs>
              <w:spacing w:line="240" w:lineRule="atLeast"/>
              <w:ind w:left="-79" w:right="-79"/>
              <w:rPr>
                <w:szCs w:val="22"/>
              </w:rPr>
            </w:pPr>
            <w:r>
              <w:rPr>
                <w:szCs w:val="22"/>
              </w:rPr>
              <w:t>181</w:t>
            </w:r>
            <w:r w:rsidR="00CC09B8" w:rsidRPr="007F17FA">
              <w:rPr>
                <w:szCs w:val="22"/>
              </w:rPr>
              <w:t>,</w:t>
            </w:r>
            <w:r>
              <w:rPr>
                <w:szCs w:val="22"/>
              </w:rPr>
              <w:t>134</w:t>
            </w:r>
          </w:p>
        </w:tc>
        <w:tc>
          <w:tcPr>
            <w:tcW w:w="178" w:type="dxa"/>
            <w:vAlign w:val="bottom"/>
          </w:tcPr>
          <w:p w14:paraId="76C7B3AA" w14:textId="77777777" w:rsidR="00CC09B8" w:rsidRPr="007F17FA" w:rsidRDefault="00CC09B8" w:rsidP="004F3B0B">
            <w:pPr>
              <w:pStyle w:val="acctfourfigures"/>
              <w:shd w:val="clear" w:color="auto" w:fill="FFFFFF"/>
              <w:tabs>
                <w:tab w:val="decimal" w:pos="911"/>
              </w:tabs>
              <w:spacing w:line="240" w:lineRule="atLeast"/>
              <w:ind w:left="-79" w:right="-79"/>
              <w:rPr>
                <w:szCs w:val="22"/>
              </w:rPr>
            </w:pPr>
          </w:p>
        </w:tc>
        <w:tc>
          <w:tcPr>
            <w:tcW w:w="1134" w:type="dxa"/>
            <w:vAlign w:val="bottom"/>
          </w:tcPr>
          <w:p w14:paraId="66447379" w14:textId="55C03BFC" w:rsidR="00CC09B8" w:rsidRPr="007F17FA" w:rsidRDefault="001D0DBE" w:rsidP="007F17FA">
            <w:pPr>
              <w:pStyle w:val="acctfourfigures"/>
              <w:shd w:val="clear" w:color="auto" w:fill="FFFFFF"/>
              <w:tabs>
                <w:tab w:val="clear" w:pos="765"/>
                <w:tab w:val="decimal" w:pos="911"/>
              </w:tabs>
              <w:spacing w:line="240" w:lineRule="atLeast"/>
              <w:ind w:left="-79" w:right="-79"/>
              <w:rPr>
                <w:szCs w:val="22"/>
              </w:rPr>
            </w:pPr>
            <w:r w:rsidRPr="001D0DBE">
              <w:rPr>
                <w:szCs w:val="22"/>
              </w:rPr>
              <w:t>209,163</w:t>
            </w:r>
          </w:p>
        </w:tc>
      </w:tr>
      <w:tr w:rsidR="004F3B0B" w:rsidRPr="00C62757" w14:paraId="10003718" w14:textId="77777777" w:rsidTr="00B42EFB">
        <w:trPr>
          <w:gridAfter w:val="1"/>
          <w:wAfter w:w="10" w:type="dxa"/>
          <w:cantSplit/>
          <w:trHeight w:val="283"/>
        </w:trPr>
        <w:tc>
          <w:tcPr>
            <w:tcW w:w="3256" w:type="dxa"/>
            <w:vAlign w:val="bottom"/>
          </w:tcPr>
          <w:p w14:paraId="30DDD793" w14:textId="77777777" w:rsidR="00CC09B8" w:rsidRPr="007F17FA" w:rsidRDefault="00CC09B8" w:rsidP="004E2FC2">
            <w:pPr>
              <w:shd w:val="clear" w:color="auto" w:fill="FFFFFF"/>
              <w:spacing w:line="240" w:lineRule="atLeast"/>
              <w:ind w:left="180" w:right="-79" w:hanging="180"/>
              <w:rPr>
                <w:szCs w:val="22"/>
              </w:rPr>
            </w:pPr>
            <w:r w:rsidRPr="007F17FA">
              <w:rPr>
                <w:szCs w:val="22"/>
              </w:rPr>
              <w:t>Changes from financing cash flows</w:t>
            </w:r>
          </w:p>
        </w:tc>
        <w:tc>
          <w:tcPr>
            <w:tcW w:w="567" w:type="dxa"/>
            <w:vAlign w:val="bottom"/>
          </w:tcPr>
          <w:p w14:paraId="49A3F5F2" w14:textId="77777777" w:rsidR="00CC09B8" w:rsidRPr="007F17FA"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21F330F"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vAlign w:val="bottom"/>
          </w:tcPr>
          <w:p w14:paraId="71F6A0BC" w14:textId="4ACA0617" w:rsidR="00CC09B8" w:rsidRPr="007F17FA" w:rsidRDefault="00EB3197">
            <w:pPr>
              <w:pStyle w:val="acctfourfigures"/>
              <w:shd w:val="clear" w:color="auto" w:fill="FFFFFF"/>
              <w:tabs>
                <w:tab w:val="clear" w:pos="765"/>
                <w:tab w:val="decimal" w:pos="911"/>
              </w:tabs>
              <w:spacing w:line="240" w:lineRule="atLeast"/>
              <w:ind w:left="-79" w:right="-79"/>
              <w:rPr>
                <w:szCs w:val="22"/>
              </w:rPr>
            </w:pPr>
            <w:r>
              <w:rPr>
                <w:szCs w:val="22"/>
              </w:rPr>
              <w:t>(3,471)</w:t>
            </w:r>
          </w:p>
        </w:tc>
        <w:tc>
          <w:tcPr>
            <w:tcW w:w="198" w:type="dxa"/>
            <w:vAlign w:val="bottom"/>
          </w:tcPr>
          <w:p w14:paraId="1D8147C8"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03AB8453" w14:textId="43588E80" w:rsidR="00CC09B8" w:rsidRPr="007F17FA" w:rsidRDefault="00EB3197" w:rsidP="004F3B0B">
            <w:pPr>
              <w:pStyle w:val="acctfourfigures"/>
              <w:shd w:val="clear" w:color="auto" w:fill="FFFFFF"/>
              <w:tabs>
                <w:tab w:val="clear" w:pos="765"/>
                <w:tab w:val="decimal" w:pos="911"/>
              </w:tabs>
              <w:spacing w:line="240" w:lineRule="atLeast"/>
              <w:ind w:left="-79" w:right="-79"/>
              <w:rPr>
                <w:szCs w:val="22"/>
              </w:rPr>
            </w:pPr>
            <w:r>
              <w:rPr>
                <w:szCs w:val="22"/>
              </w:rPr>
              <w:t>(1,987)</w:t>
            </w:r>
          </w:p>
        </w:tc>
        <w:tc>
          <w:tcPr>
            <w:tcW w:w="180" w:type="dxa"/>
            <w:vAlign w:val="bottom"/>
          </w:tcPr>
          <w:p w14:paraId="66000E43" w14:textId="77777777" w:rsidR="00CC09B8" w:rsidRPr="007F17FA" w:rsidRDefault="00CC09B8" w:rsidP="004E2FC2">
            <w:pPr>
              <w:pStyle w:val="acctfourfigures"/>
              <w:shd w:val="clear" w:color="auto" w:fill="FFFFFF"/>
              <w:tabs>
                <w:tab w:val="decimal" w:pos="802"/>
              </w:tabs>
              <w:spacing w:line="240" w:lineRule="atLeast"/>
              <w:ind w:left="-79" w:right="-79"/>
              <w:rPr>
                <w:szCs w:val="22"/>
              </w:rPr>
            </w:pPr>
          </w:p>
        </w:tc>
        <w:tc>
          <w:tcPr>
            <w:tcW w:w="1134" w:type="dxa"/>
            <w:vAlign w:val="bottom"/>
          </w:tcPr>
          <w:p w14:paraId="2B2FFD54" w14:textId="375F9ECA" w:rsidR="00CC09B8" w:rsidRPr="007F17FA" w:rsidRDefault="00EB3197" w:rsidP="004F3B0B">
            <w:pPr>
              <w:pStyle w:val="acctfourfigures"/>
              <w:shd w:val="clear" w:color="auto" w:fill="FFFFFF"/>
              <w:tabs>
                <w:tab w:val="clear" w:pos="765"/>
                <w:tab w:val="decimal" w:pos="911"/>
              </w:tabs>
              <w:spacing w:line="240" w:lineRule="atLeast"/>
              <w:ind w:left="-79" w:right="-79"/>
              <w:rPr>
                <w:szCs w:val="22"/>
              </w:rPr>
            </w:pPr>
            <w:r>
              <w:rPr>
                <w:szCs w:val="22"/>
              </w:rPr>
              <w:t>17</w:t>
            </w:r>
          </w:p>
        </w:tc>
        <w:tc>
          <w:tcPr>
            <w:tcW w:w="178" w:type="dxa"/>
            <w:vAlign w:val="bottom"/>
          </w:tcPr>
          <w:p w14:paraId="6B1642F3" w14:textId="77777777" w:rsidR="00CC09B8" w:rsidRPr="007F17FA" w:rsidRDefault="00CC09B8" w:rsidP="004F3B0B">
            <w:pPr>
              <w:pStyle w:val="acctfourfigures"/>
              <w:shd w:val="clear" w:color="auto" w:fill="FFFFFF"/>
              <w:tabs>
                <w:tab w:val="decimal" w:pos="911"/>
              </w:tabs>
              <w:spacing w:line="240" w:lineRule="atLeast"/>
              <w:ind w:left="-79" w:right="-79"/>
              <w:rPr>
                <w:szCs w:val="22"/>
              </w:rPr>
            </w:pPr>
          </w:p>
        </w:tc>
        <w:tc>
          <w:tcPr>
            <w:tcW w:w="1134" w:type="dxa"/>
            <w:vAlign w:val="bottom"/>
          </w:tcPr>
          <w:p w14:paraId="50135066" w14:textId="535D9587" w:rsidR="00CC09B8" w:rsidRPr="007F17FA" w:rsidRDefault="00CC09B8" w:rsidP="007F17FA">
            <w:pPr>
              <w:pStyle w:val="acctfourfigures"/>
              <w:shd w:val="clear" w:color="auto" w:fill="FFFFFF"/>
              <w:tabs>
                <w:tab w:val="clear" w:pos="765"/>
                <w:tab w:val="decimal" w:pos="911"/>
              </w:tabs>
              <w:spacing w:line="240" w:lineRule="atLeast"/>
              <w:ind w:left="-79" w:right="-79"/>
              <w:rPr>
                <w:szCs w:val="22"/>
              </w:rPr>
            </w:pPr>
            <w:r w:rsidRPr="007F17FA">
              <w:rPr>
                <w:szCs w:val="22"/>
              </w:rPr>
              <w:t>(</w:t>
            </w:r>
            <w:r w:rsidR="00EB3197">
              <w:rPr>
                <w:szCs w:val="22"/>
              </w:rPr>
              <w:t>5</w:t>
            </w:r>
            <w:r w:rsidRPr="007F17FA">
              <w:rPr>
                <w:szCs w:val="22"/>
              </w:rPr>
              <w:t>,</w:t>
            </w:r>
            <w:r w:rsidR="00EB3197">
              <w:rPr>
                <w:szCs w:val="22"/>
              </w:rPr>
              <w:t>441</w:t>
            </w:r>
            <w:r w:rsidRPr="007F17FA">
              <w:rPr>
                <w:szCs w:val="22"/>
              </w:rPr>
              <w:t>)</w:t>
            </w:r>
          </w:p>
        </w:tc>
      </w:tr>
      <w:tr w:rsidR="004F3B0B" w:rsidRPr="00C62757" w14:paraId="228FCFEC" w14:textId="77777777" w:rsidTr="005A58F3">
        <w:trPr>
          <w:gridAfter w:val="1"/>
          <w:wAfter w:w="10" w:type="dxa"/>
          <w:cantSplit/>
          <w:trHeight w:val="567"/>
        </w:trPr>
        <w:tc>
          <w:tcPr>
            <w:tcW w:w="3256" w:type="dxa"/>
            <w:vAlign w:val="bottom"/>
          </w:tcPr>
          <w:p w14:paraId="734E459E" w14:textId="7CD4FA6D" w:rsidR="00CC09B8" w:rsidRPr="007F17FA" w:rsidRDefault="00CC09B8" w:rsidP="00A722CA">
            <w:pPr>
              <w:shd w:val="clear" w:color="auto" w:fill="FFFFFF"/>
              <w:spacing w:line="240" w:lineRule="atLeast"/>
              <w:ind w:left="180" w:right="-79" w:hanging="180"/>
              <w:rPr>
                <w:szCs w:val="22"/>
              </w:rPr>
            </w:pPr>
            <w:r w:rsidRPr="007F17FA">
              <w:rPr>
                <w:szCs w:val="22"/>
              </w:rPr>
              <w:lastRenderedPageBreak/>
              <w:t xml:space="preserve">Changes arising from obtaining subsidiaries </w:t>
            </w:r>
          </w:p>
        </w:tc>
        <w:tc>
          <w:tcPr>
            <w:tcW w:w="567" w:type="dxa"/>
            <w:vAlign w:val="bottom"/>
          </w:tcPr>
          <w:p w14:paraId="1CD1BD8E" w14:textId="483E2C84" w:rsidR="00CC09B8" w:rsidRPr="007F17FA" w:rsidRDefault="001D0DBE" w:rsidP="004E2FC2">
            <w:pPr>
              <w:pStyle w:val="acctfourfigures"/>
              <w:shd w:val="clear" w:color="auto" w:fill="FFFFFF"/>
              <w:tabs>
                <w:tab w:val="clear" w:pos="765"/>
              </w:tabs>
              <w:spacing w:line="240" w:lineRule="atLeast"/>
              <w:ind w:left="-79" w:right="-79"/>
              <w:jc w:val="center"/>
              <w:rPr>
                <w:i/>
                <w:iCs/>
                <w:szCs w:val="22"/>
              </w:rPr>
            </w:pPr>
            <w:r>
              <w:rPr>
                <w:i/>
                <w:iCs/>
                <w:szCs w:val="22"/>
              </w:rPr>
              <w:t>3</w:t>
            </w:r>
          </w:p>
        </w:tc>
        <w:tc>
          <w:tcPr>
            <w:tcW w:w="180" w:type="dxa"/>
            <w:vAlign w:val="bottom"/>
          </w:tcPr>
          <w:p w14:paraId="3561AD81"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vAlign w:val="bottom"/>
          </w:tcPr>
          <w:p w14:paraId="7F49FB30" w14:textId="143EA0F1" w:rsidR="00CC09B8" w:rsidRPr="007F17FA" w:rsidRDefault="001D0DBE">
            <w:pPr>
              <w:pStyle w:val="acctfourfigures"/>
              <w:shd w:val="clear" w:color="auto" w:fill="FFFFFF"/>
              <w:tabs>
                <w:tab w:val="clear" w:pos="765"/>
                <w:tab w:val="decimal" w:pos="911"/>
              </w:tabs>
              <w:spacing w:line="240" w:lineRule="atLeast"/>
              <w:ind w:left="-79" w:right="-79"/>
              <w:rPr>
                <w:szCs w:val="22"/>
              </w:rPr>
            </w:pPr>
            <w:r>
              <w:rPr>
                <w:szCs w:val="22"/>
              </w:rPr>
              <w:t>273</w:t>
            </w:r>
          </w:p>
        </w:tc>
        <w:tc>
          <w:tcPr>
            <w:tcW w:w="198" w:type="dxa"/>
            <w:vAlign w:val="bottom"/>
          </w:tcPr>
          <w:p w14:paraId="54364BA9"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42016989" w14:textId="41B100FD" w:rsidR="00CC09B8" w:rsidRPr="007F17FA" w:rsidRDefault="00EB3197" w:rsidP="004F3B0B">
            <w:pPr>
              <w:pStyle w:val="acctfourfigures"/>
              <w:shd w:val="clear" w:color="auto" w:fill="FFFFFF"/>
              <w:tabs>
                <w:tab w:val="clear" w:pos="765"/>
                <w:tab w:val="decimal" w:pos="911"/>
              </w:tabs>
              <w:spacing w:line="240" w:lineRule="atLeast"/>
              <w:ind w:left="-79" w:right="-79"/>
              <w:rPr>
                <w:szCs w:val="22"/>
              </w:rPr>
            </w:pPr>
            <w:r>
              <w:rPr>
                <w:szCs w:val="22"/>
              </w:rPr>
              <w:t>86</w:t>
            </w:r>
          </w:p>
        </w:tc>
        <w:tc>
          <w:tcPr>
            <w:tcW w:w="180" w:type="dxa"/>
            <w:vAlign w:val="bottom"/>
          </w:tcPr>
          <w:p w14:paraId="4B3A9020" w14:textId="77777777" w:rsidR="00CC09B8" w:rsidRPr="007F17FA" w:rsidRDefault="00CC09B8" w:rsidP="004E2FC2">
            <w:pPr>
              <w:pStyle w:val="acctfourfigures"/>
              <w:shd w:val="clear" w:color="auto" w:fill="FFFFFF"/>
              <w:tabs>
                <w:tab w:val="decimal" w:pos="802"/>
              </w:tabs>
              <w:spacing w:line="240" w:lineRule="atLeast"/>
              <w:ind w:left="-79" w:right="-79"/>
              <w:rPr>
                <w:szCs w:val="22"/>
              </w:rPr>
            </w:pPr>
          </w:p>
        </w:tc>
        <w:tc>
          <w:tcPr>
            <w:tcW w:w="1134" w:type="dxa"/>
            <w:vAlign w:val="bottom"/>
          </w:tcPr>
          <w:p w14:paraId="20B7EFEC" w14:textId="77777777" w:rsidR="00CC09B8" w:rsidRPr="007F17FA" w:rsidRDefault="00CC09B8" w:rsidP="004F3B0B">
            <w:pPr>
              <w:pStyle w:val="acctfourfigures"/>
              <w:shd w:val="clear" w:color="auto" w:fill="FFFFFF"/>
              <w:tabs>
                <w:tab w:val="clear" w:pos="765"/>
                <w:tab w:val="decimal" w:pos="911"/>
              </w:tabs>
              <w:spacing w:line="240" w:lineRule="atLeast"/>
              <w:ind w:left="-79" w:right="-79"/>
              <w:rPr>
                <w:szCs w:val="22"/>
              </w:rPr>
            </w:pPr>
            <w:r w:rsidRPr="007F17FA">
              <w:rPr>
                <w:szCs w:val="22"/>
              </w:rPr>
              <w:t>-</w:t>
            </w:r>
          </w:p>
        </w:tc>
        <w:tc>
          <w:tcPr>
            <w:tcW w:w="178" w:type="dxa"/>
            <w:vAlign w:val="bottom"/>
          </w:tcPr>
          <w:p w14:paraId="4B7BF179" w14:textId="77777777" w:rsidR="00CC09B8" w:rsidRPr="007F17FA" w:rsidRDefault="00CC09B8" w:rsidP="004F3B0B">
            <w:pPr>
              <w:pStyle w:val="acctfourfigures"/>
              <w:shd w:val="clear" w:color="auto" w:fill="FFFFFF"/>
              <w:tabs>
                <w:tab w:val="decimal" w:pos="911"/>
              </w:tabs>
              <w:spacing w:line="240" w:lineRule="atLeast"/>
              <w:ind w:left="-79" w:right="-79"/>
              <w:rPr>
                <w:szCs w:val="22"/>
              </w:rPr>
            </w:pPr>
          </w:p>
        </w:tc>
        <w:tc>
          <w:tcPr>
            <w:tcW w:w="1134" w:type="dxa"/>
            <w:vAlign w:val="bottom"/>
          </w:tcPr>
          <w:p w14:paraId="6CEB8665" w14:textId="43831115" w:rsidR="00CC09B8" w:rsidRPr="007F17FA" w:rsidRDefault="001D0DBE" w:rsidP="007F17FA">
            <w:pPr>
              <w:pStyle w:val="acctfourfigures"/>
              <w:shd w:val="clear" w:color="auto" w:fill="FFFFFF"/>
              <w:tabs>
                <w:tab w:val="clear" w:pos="765"/>
                <w:tab w:val="decimal" w:pos="911"/>
              </w:tabs>
              <w:spacing w:line="240" w:lineRule="atLeast"/>
              <w:ind w:left="-79" w:right="-79"/>
              <w:rPr>
                <w:szCs w:val="22"/>
              </w:rPr>
            </w:pPr>
            <w:r>
              <w:rPr>
                <w:szCs w:val="22"/>
              </w:rPr>
              <w:t>359</w:t>
            </w:r>
          </w:p>
        </w:tc>
      </w:tr>
      <w:tr w:rsidR="004F3B0B" w:rsidRPr="00C62757" w14:paraId="134B8E5D" w14:textId="77777777" w:rsidTr="00B42EFB">
        <w:trPr>
          <w:gridAfter w:val="1"/>
          <w:wAfter w:w="10" w:type="dxa"/>
          <w:cantSplit/>
          <w:trHeight w:val="567"/>
        </w:trPr>
        <w:tc>
          <w:tcPr>
            <w:tcW w:w="3256" w:type="dxa"/>
            <w:vAlign w:val="bottom"/>
          </w:tcPr>
          <w:p w14:paraId="022854B3" w14:textId="77777777" w:rsidR="00CC09B8" w:rsidRPr="007F17FA" w:rsidRDefault="00CC09B8" w:rsidP="004E2FC2">
            <w:pPr>
              <w:shd w:val="clear" w:color="auto" w:fill="FFFFFF"/>
              <w:spacing w:line="240" w:lineRule="atLeast"/>
              <w:ind w:left="180" w:right="-79" w:hanging="180"/>
              <w:rPr>
                <w:szCs w:val="22"/>
              </w:rPr>
            </w:pPr>
            <w:r w:rsidRPr="007F17FA">
              <w:rPr>
                <w:szCs w:val="22"/>
              </w:rPr>
              <w:t>The effect of changes in foreign exchange rates</w:t>
            </w:r>
          </w:p>
        </w:tc>
        <w:tc>
          <w:tcPr>
            <w:tcW w:w="567" w:type="dxa"/>
            <w:vAlign w:val="bottom"/>
          </w:tcPr>
          <w:p w14:paraId="604600D6" w14:textId="77777777" w:rsidR="00CC09B8" w:rsidRPr="007F17FA"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89AF938"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vAlign w:val="bottom"/>
          </w:tcPr>
          <w:p w14:paraId="6C57C444" w14:textId="163323EE" w:rsidR="00CC09B8" w:rsidRPr="007F17FA" w:rsidRDefault="001D0DBE">
            <w:pPr>
              <w:pStyle w:val="acctfourfigures"/>
              <w:shd w:val="clear" w:color="auto" w:fill="FFFFFF"/>
              <w:tabs>
                <w:tab w:val="clear" w:pos="765"/>
                <w:tab w:val="decimal" w:pos="911"/>
              </w:tabs>
              <w:spacing w:line="240" w:lineRule="atLeast"/>
              <w:ind w:left="-79" w:right="-79"/>
              <w:rPr>
                <w:szCs w:val="22"/>
              </w:rPr>
            </w:pPr>
            <w:r>
              <w:rPr>
                <w:szCs w:val="22"/>
              </w:rPr>
              <w:t>(92</w:t>
            </w:r>
            <w:r w:rsidR="00EB3197">
              <w:rPr>
                <w:szCs w:val="22"/>
              </w:rPr>
              <w:t>)</w:t>
            </w:r>
          </w:p>
        </w:tc>
        <w:tc>
          <w:tcPr>
            <w:tcW w:w="198" w:type="dxa"/>
            <w:vAlign w:val="bottom"/>
          </w:tcPr>
          <w:p w14:paraId="7E114655"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14:paraId="77C41ECA" w14:textId="42F61802" w:rsidR="00CC09B8" w:rsidRPr="007F17FA" w:rsidRDefault="00CC09B8" w:rsidP="004F3B0B">
            <w:pPr>
              <w:pStyle w:val="acctfourfigures"/>
              <w:shd w:val="clear" w:color="auto" w:fill="FFFFFF"/>
              <w:tabs>
                <w:tab w:val="clear" w:pos="765"/>
                <w:tab w:val="decimal" w:pos="911"/>
              </w:tabs>
              <w:spacing w:line="240" w:lineRule="atLeast"/>
              <w:ind w:left="-79" w:right="-79"/>
              <w:rPr>
                <w:szCs w:val="22"/>
              </w:rPr>
            </w:pPr>
            <w:r w:rsidRPr="007F17FA">
              <w:rPr>
                <w:szCs w:val="22"/>
              </w:rPr>
              <w:t>(</w:t>
            </w:r>
            <w:r w:rsidR="001D0DBE">
              <w:rPr>
                <w:szCs w:val="22"/>
              </w:rPr>
              <w:t>89</w:t>
            </w:r>
            <w:r w:rsidRPr="007F17FA">
              <w:rPr>
                <w:szCs w:val="22"/>
              </w:rPr>
              <w:t>)</w:t>
            </w:r>
          </w:p>
        </w:tc>
        <w:tc>
          <w:tcPr>
            <w:tcW w:w="180" w:type="dxa"/>
            <w:vAlign w:val="bottom"/>
          </w:tcPr>
          <w:p w14:paraId="39DE2B96" w14:textId="77777777" w:rsidR="00CC09B8" w:rsidRPr="007F17FA" w:rsidRDefault="00CC09B8" w:rsidP="004E2FC2">
            <w:pPr>
              <w:pStyle w:val="acctfourfigures"/>
              <w:shd w:val="clear" w:color="auto" w:fill="FFFFFF"/>
              <w:tabs>
                <w:tab w:val="decimal" w:pos="802"/>
              </w:tabs>
              <w:spacing w:line="240" w:lineRule="atLeast"/>
              <w:ind w:left="-79" w:right="-79"/>
              <w:rPr>
                <w:szCs w:val="22"/>
              </w:rPr>
            </w:pPr>
          </w:p>
        </w:tc>
        <w:tc>
          <w:tcPr>
            <w:tcW w:w="1134" w:type="dxa"/>
            <w:vAlign w:val="bottom"/>
          </w:tcPr>
          <w:p w14:paraId="1B3AEB3E" w14:textId="77777777" w:rsidR="00CC09B8" w:rsidRPr="007F17FA" w:rsidRDefault="00CC09B8" w:rsidP="004F3B0B">
            <w:pPr>
              <w:pStyle w:val="acctfourfigures"/>
              <w:shd w:val="clear" w:color="auto" w:fill="FFFFFF"/>
              <w:tabs>
                <w:tab w:val="clear" w:pos="765"/>
                <w:tab w:val="decimal" w:pos="911"/>
              </w:tabs>
              <w:spacing w:line="240" w:lineRule="atLeast"/>
              <w:ind w:left="-79" w:right="-79"/>
              <w:rPr>
                <w:szCs w:val="22"/>
              </w:rPr>
            </w:pPr>
            <w:r w:rsidRPr="007F17FA">
              <w:rPr>
                <w:szCs w:val="22"/>
              </w:rPr>
              <w:t>-</w:t>
            </w:r>
          </w:p>
        </w:tc>
        <w:tc>
          <w:tcPr>
            <w:tcW w:w="178" w:type="dxa"/>
            <w:vAlign w:val="bottom"/>
          </w:tcPr>
          <w:p w14:paraId="3E5F6385" w14:textId="77777777" w:rsidR="00CC09B8" w:rsidRPr="007F17FA" w:rsidRDefault="00CC09B8" w:rsidP="004F3B0B">
            <w:pPr>
              <w:pStyle w:val="acctfourfigures"/>
              <w:shd w:val="clear" w:color="auto" w:fill="FFFFFF"/>
              <w:tabs>
                <w:tab w:val="decimal" w:pos="911"/>
              </w:tabs>
              <w:spacing w:line="240" w:lineRule="atLeast"/>
              <w:ind w:left="-79" w:right="-79"/>
              <w:rPr>
                <w:szCs w:val="22"/>
              </w:rPr>
            </w:pPr>
          </w:p>
        </w:tc>
        <w:tc>
          <w:tcPr>
            <w:tcW w:w="1134" w:type="dxa"/>
            <w:vAlign w:val="bottom"/>
          </w:tcPr>
          <w:p w14:paraId="6C79AF6B" w14:textId="7603E78E" w:rsidR="00CC09B8" w:rsidRPr="007F17FA" w:rsidRDefault="00CC09B8" w:rsidP="007F17FA">
            <w:pPr>
              <w:pStyle w:val="acctfourfigures"/>
              <w:shd w:val="clear" w:color="auto" w:fill="FFFFFF"/>
              <w:tabs>
                <w:tab w:val="clear" w:pos="765"/>
                <w:tab w:val="decimal" w:pos="911"/>
              </w:tabs>
              <w:spacing w:line="240" w:lineRule="atLeast"/>
              <w:ind w:left="-79" w:right="-79"/>
              <w:rPr>
                <w:szCs w:val="22"/>
              </w:rPr>
            </w:pPr>
            <w:r w:rsidRPr="007F17FA">
              <w:rPr>
                <w:szCs w:val="22"/>
              </w:rPr>
              <w:t>(</w:t>
            </w:r>
            <w:r w:rsidR="001D0DBE">
              <w:rPr>
                <w:szCs w:val="22"/>
              </w:rPr>
              <w:t>181</w:t>
            </w:r>
            <w:r w:rsidRPr="007F17FA">
              <w:rPr>
                <w:szCs w:val="22"/>
              </w:rPr>
              <w:t>)</w:t>
            </w:r>
          </w:p>
        </w:tc>
      </w:tr>
      <w:tr w:rsidR="004F3B0B" w:rsidRPr="00C62757" w14:paraId="41B8B99E" w14:textId="77777777" w:rsidTr="00B42EFB">
        <w:trPr>
          <w:gridAfter w:val="1"/>
          <w:wAfter w:w="10" w:type="dxa"/>
          <w:cantSplit/>
          <w:trHeight w:val="283"/>
        </w:trPr>
        <w:tc>
          <w:tcPr>
            <w:tcW w:w="3256" w:type="dxa"/>
            <w:vAlign w:val="bottom"/>
          </w:tcPr>
          <w:p w14:paraId="62B661E6" w14:textId="5B4934F9" w:rsidR="00CC09B8" w:rsidRPr="007F17FA" w:rsidRDefault="004E2FC2" w:rsidP="007F17FA">
            <w:pPr>
              <w:pStyle w:val="acctfourfigures"/>
              <w:shd w:val="clear" w:color="auto" w:fill="FFFFFF"/>
              <w:tabs>
                <w:tab w:val="clear" w:pos="765"/>
                <w:tab w:val="decimal" w:pos="1012"/>
              </w:tabs>
              <w:spacing w:line="240" w:lineRule="atLeast"/>
              <w:rPr>
                <w:b/>
                <w:bCs/>
                <w:szCs w:val="22"/>
              </w:rPr>
            </w:pPr>
            <w:r w:rsidRPr="007F17FA">
              <w:rPr>
                <w:b/>
                <w:bCs/>
                <w:szCs w:val="22"/>
              </w:rPr>
              <w:t>Balance at 31 March</w:t>
            </w:r>
            <w:r w:rsidR="00CC09B8" w:rsidRPr="007F17FA">
              <w:rPr>
                <w:b/>
                <w:bCs/>
                <w:szCs w:val="22"/>
              </w:rPr>
              <w:t xml:space="preserve"> 2018</w:t>
            </w:r>
          </w:p>
        </w:tc>
        <w:tc>
          <w:tcPr>
            <w:tcW w:w="567" w:type="dxa"/>
            <w:vAlign w:val="bottom"/>
          </w:tcPr>
          <w:p w14:paraId="09D6A04E" w14:textId="77777777" w:rsidR="00CC09B8" w:rsidRPr="007F17FA" w:rsidRDefault="00CC09B8" w:rsidP="004E2FC2">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9D08B75" w14:textId="77777777" w:rsidR="00CC09B8" w:rsidRPr="007F17FA" w:rsidRDefault="00CC09B8" w:rsidP="004E2FC2">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14:paraId="2082C70C" w14:textId="6E5FFCC0" w:rsidR="00CC09B8" w:rsidRPr="007F17FA" w:rsidRDefault="00EB3197">
            <w:pPr>
              <w:pStyle w:val="acctfourfigures"/>
              <w:shd w:val="clear" w:color="auto" w:fill="FFFFFF"/>
              <w:tabs>
                <w:tab w:val="clear" w:pos="765"/>
                <w:tab w:val="decimal" w:pos="911"/>
              </w:tabs>
              <w:spacing w:line="240" w:lineRule="atLeast"/>
              <w:ind w:left="-79" w:right="-79"/>
              <w:rPr>
                <w:b/>
                <w:bCs/>
                <w:szCs w:val="22"/>
              </w:rPr>
            </w:pPr>
            <w:r w:rsidRPr="00EB3197">
              <w:rPr>
                <w:b/>
                <w:bCs/>
                <w:szCs w:val="22"/>
              </w:rPr>
              <w:t>16,</w:t>
            </w:r>
            <w:r w:rsidR="001D0DBE">
              <w:rPr>
                <w:b/>
                <w:bCs/>
                <w:szCs w:val="22"/>
              </w:rPr>
              <w:t>493</w:t>
            </w:r>
          </w:p>
        </w:tc>
        <w:tc>
          <w:tcPr>
            <w:tcW w:w="198" w:type="dxa"/>
            <w:vAlign w:val="bottom"/>
          </w:tcPr>
          <w:p w14:paraId="541ACC08" w14:textId="77777777" w:rsidR="00CC09B8" w:rsidRPr="007F17FA" w:rsidRDefault="00CC09B8" w:rsidP="004E2FC2">
            <w:pPr>
              <w:pStyle w:val="acctfourfigures"/>
              <w:shd w:val="clear" w:color="auto" w:fill="FFFFFF"/>
              <w:tabs>
                <w:tab w:val="clear" w:pos="765"/>
                <w:tab w:val="decimal" w:pos="64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23124359" w14:textId="73703481" w:rsidR="00CC09B8" w:rsidRPr="007F17FA" w:rsidRDefault="00EB3197" w:rsidP="004F3B0B">
            <w:pPr>
              <w:pStyle w:val="acctfourfigures"/>
              <w:shd w:val="clear" w:color="auto" w:fill="FFFFFF"/>
              <w:tabs>
                <w:tab w:val="clear" w:pos="765"/>
                <w:tab w:val="decimal" w:pos="911"/>
              </w:tabs>
              <w:spacing w:line="240" w:lineRule="atLeast"/>
              <w:ind w:left="-79" w:right="-79"/>
              <w:rPr>
                <w:b/>
                <w:bCs/>
                <w:szCs w:val="22"/>
              </w:rPr>
            </w:pPr>
            <w:r>
              <w:rPr>
                <w:b/>
                <w:bCs/>
                <w:szCs w:val="22"/>
              </w:rPr>
              <w:t>6,25</w:t>
            </w:r>
            <w:r w:rsidR="001D0DBE">
              <w:rPr>
                <w:b/>
                <w:bCs/>
                <w:szCs w:val="22"/>
              </w:rPr>
              <w:t>6</w:t>
            </w:r>
          </w:p>
        </w:tc>
        <w:tc>
          <w:tcPr>
            <w:tcW w:w="180" w:type="dxa"/>
            <w:vAlign w:val="bottom"/>
          </w:tcPr>
          <w:p w14:paraId="0EAE6B27" w14:textId="77777777" w:rsidR="00CC09B8" w:rsidRPr="007F17FA" w:rsidRDefault="00CC09B8" w:rsidP="004E2FC2">
            <w:pPr>
              <w:pStyle w:val="acctfourfigures"/>
              <w:shd w:val="clear" w:color="auto" w:fill="FFFFFF"/>
              <w:tabs>
                <w:tab w:val="decimal" w:pos="802"/>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54516506" w14:textId="047F3A3E" w:rsidR="00CC09B8" w:rsidRPr="007F17FA" w:rsidRDefault="00E63BA8" w:rsidP="004F3B0B">
            <w:pPr>
              <w:pStyle w:val="acctfourfigures"/>
              <w:shd w:val="clear" w:color="auto" w:fill="FFFFFF"/>
              <w:tabs>
                <w:tab w:val="clear" w:pos="765"/>
                <w:tab w:val="decimal" w:pos="911"/>
              </w:tabs>
              <w:spacing w:line="240" w:lineRule="atLeast"/>
              <w:ind w:left="-79" w:right="-79"/>
              <w:rPr>
                <w:b/>
                <w:bCs/>
                <w:szCs w:val="22"/>
              </w:rPr>
            </w:pPr>
            <w:r>
              <w:rPr>
                <w:b/>
                <w:bCs/>
                <w:szCs w:val="22"/>
              </w:rPr>
              <w:t>181</w:t>
            </w:r>
            <w:r w:rsidR="00CC09B8" w:rsidRPr="007F17FA">
              <w:rPr>
                <w:b/>
                <w:bCs/>
                <w:szCs w:val="22"/>
              </w:rPr>
              <w:t>,</w:t>
            </w:r>
            <w:r w:rsidR="00FD07B1" w:rsidRPr="004F3B0B">
              <w:rPr>
                <w:b/>
                <w:bCs/>
                <w:szCs w:val="22"/>
              </w:rPr>
              <w:t>1</w:t>
            </w:r>
            <w:r w:rsidR="00FD07B1">
              <w:rPr>
                <w:b/>
                <w:bCs/>
                <w:szCs w:val="22"/>
              </w:rPr>
              <w:t>5</w:t>
            </w:r>
            <w:r>
              <w:rPr>
                <w:b/>
                <w:bCs/>
                <w:szCs w:val="22"/>
              </w:rPr>
              <w:t>1</w:t>
            </w:r>
          </w:p>
        </w:tc>
        <w:tc>
          <w:tcPr>
            <w:tcW w:w="178" w:type="dxa"/>
            <w:vAlign w:val="bottom"/>
          </w:tcPr>
          <w:p w14:paraId="519D7750" w14:textId="77777777" w:rsidR="00CC09B8" w:rsidRPr="007F17FA" w:rsidRDefault="00CC09B8" w:rsidP="004F3B0B">
            <w:pPr>
              <w:pStyle w:val="acctfourfigures"/>
              <w:shd w:val="clear" w:color="auto" w:fill="FFFFFF"/>
              <w:tabs>
                <w:tab w:val="decimal" w:pos="91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20F713A1" w14:textId="7074CD2E" w:rsidR="00CC09B8" w:rsidRPr="007F17FA" w:rsidRDefault="00CC09B8" w:rsidP="007F17FA">
            <w:pPr>
              <w:pStyle w:val="acctfourfigures"/>
              <w:shd w:val="clear" w:color="auto" w:fill="FFFFFF"/>
              <w:tabs>
                <w:tab w:val="clear" w:pos="765"/>
                <w:tab w:val="decimal" w:pos="911"/>
              </w:tabs>
              <w:spacing w:line="240" w:lineRule="atLeast"/>
              <w:ind w:left="-79" w:right="-79"/>
              <w:rPr>
                <w:b/>
                <w:bCs/>
                <w:szCs w:val="22"/>
              </w:rPr>
            </w:pPr>
            <w:r w:rsidRPr="007F17FA">
              <w:rPr>
                <w:b/>
                <w:bCs/>
                <w:szCs w:val="22"/>
              </w:rPr>
              <w:t>20</w:t>
            </w:r>
            <w:r w:rsidR="00E63BA8" w:rsidRPr="00FD07B1">
              <w:rPr>
                <w:b/>
                <w:bCs/>
                <w:szCs w:val="22"/>
              </w:rPr>
              <w:t>3</w:t>
            </w:r>
            <w:r w:rsidRPr="007F17FA">
              <w:rPr>
                <w:b/>
                <w:bCs/>
                <w:szCs w:val="22"/>
              </w:rPr>
              <w:t>,</w:t>
            </w:r>
            <w:r w:rsidR="001D0DBE" w:rsidRPr="00FD07B1">
              <w:rPr>
                <w:b/>
                <w:bCs/>
                <w:szCs w:val="22"/>
              </w:rPr>
              <w:t>900</w:t>
            </w:r>
          </w:p>
        </w:tc>
      </w:tr>
    </w:tbl>
    <w:p w14:paraId="6F281F71" w14:textId="2CE49F47" w:rsidR="0022245E" w:rsidRPr="00CC2C50" w:rsidRDefault="0022245E" w:rsidP="007F17FA">
      <w:pPr>
        <w:pStyle w:val="Heading1"/>
        <w:numPr>
          <w:ilvl w:val="0"/>
          <w:numId w:val="0"/>
        </w:numPr>
        <w:spacing w:before="0" w:after="0" w:line="240" w:lineRule="atLeast"/>
        <w:ind w:left="567"/>
      </w:pPr>
      <w:r>
        <w:br w:type="page"/>
      </w:r>
    </w:p>
    <w:p w14:paraId="25F4264B" w14:textId="5F0E9875" w:rsidR="00F60A9F" w:rsidRDefault="00F60A9F" w:rsidP="00BA7C74">
      <w:pPr>
        <w:pStyle w:val="Heading1"/>
        <w:tabs>
          <w:tab w:val="num" w:pos="567"/>
        </w:tabs>
        <w:spacing w:before="0" w:after="0" w:line="240" w:lineRule="atLeast"/>
        <w:ind w:left="567" w:hanging="567"/>
      </w:pPr>
      <w:r w:rsidRPr="00FD7E25">
        <w:lastRenderedPageBreak/>
        <w:t>Debentures</w:t>
      </w:r>
      <w:r w:rsidR="00CC09B8" w:rsidRPr="00CC09B8">
        <w:t xml:space="preserve"> </w:t>
      </w:r>
    </w:p>
    <w:p w14:paraId="226DD25B" w14:textId="77777777" w:rsidR="002D520E" w:rsidRPr="002D520E" w:rsidRDefault="002D520E" w:rsidP="00BA7C74">
      <w:pPr>
        <w:pStyle w:val="BodyText"/>
        <w:spacing w:after="0" w:line="240" w:lineRule="auto"/>
        <w:rPr>
          <w:lang w:val="en-GB"/>
        </w:rPr>
      </w:pPr>
    </w:p>
    <w:p w14:paraId="6A2BAEFE" w14:textId="5CB7A98D" w:rsidR="00F60A9F" w:rsidRDefault="00F60A9F" w:rsidP="00BA7C74">
      <w:pPr>
        <w:spacing w:line="240" w:lineRule="atLeast"/>
        <w:ind w:left="567"/>
        <w:jc w:val="thaiDistribute"/>
      </w:pPr>
      <w:r w:rsidRPr="007F17FA">
        <w:rPr>
          <w:spacing w:val="4"/>
        </w:rPr>
        <w:t>As</w:t>
      </w:r>
      <w:r w:rsidR="007B1DB2" w:rsidRPr="007F17FA">
        <w:rPr>
          <w:spacing w:val="4"/>
          <w:lang w:val="en-US"/>
        </w:rPr>
        <w:t xml:space="preserve"> </w:t>
      </w:r>
      <w:r w:rsidRPr="007F17FA">
        <w:rPr>
          <w:spacing w:val="4"/>
        </w:rPr>
        <w:t>at</w:t>
      </w:r>
      <w:r w:rsidR="007B1DB2" w:rsidRPr="007F17FA">
        <w:rPr>
          <w:spacing w:val="4"/>
          <w:lang w:val="en-US"/>
        </w:rPr>
        <w:t xml:space="preserve"> 31 </w:t>
      </w:r>
      <w:r w:rsidR="0077781B" w:rsidRPr="007F17FA">
        <w:rPr>
          <w:spacing w:val="4"/>
        </w:rPr>
        <w:t xml:space="preserve">March </w:t>
      </w:r>
      <w:r w:rsidR="007B1DB2" w:rsidRPr="007F17FA">
        <w:rPr>
          <w:spacing w:val="4"/>
          <w:lang w:val="en-US"/>
        </w:rPr>
        <w:t>201</w:t>
      </w:r>
      <w:r w:rsidR="0077781B" w:rsidRPr="007F17FA">
        <w:rPr>
          <w:spacing w:val="4"/>
          <w:lang w:val="en-US"/>
        </w:rPr>
        <w:t>8</w:t>
      </w:r>
      <w:r w:rsidRPr="007F17FA">
        <w:rPr>
          <w:spacing w:val="4"/>
        </w:rPr>
        <w:t>,</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Company</w:t>
      </w:r>
      <w:r w:rsidR="007B1DB2" w:rsidRPr="007F17FA">
        <w:rPr>
          <w:spacing w:val="4"/>
          <w:lang w:val="en-US"/>
        </w:rPr>
        <w:t xml:space="preserve"> </w:t>
      </w:r>
      <w:r w:rsidRPr="007F17FA">
        <w:rPr>
          <w:spacing w:val="4"/>
        </w:rPr>
        <w:t>had</w:t>
      </w:r>
      <w:r w:rsidR="007B1DB2" w:rsidRPr="007F17FA">
        <w:rPr>
          <w:spacing w:val="4"/>
          <w:lang w:val="en-US"/>
        </w:rPr>
        <w:t xml:space="preserve"> </w:t>
      </w:r>
      <w:r w:rsidRPr="007F17FA">
        <w:rPr>
          <w:spacing w:val="4"/>
        </w:rPr>
        <w:t>issued</w:t>
      </w:r>
      <w:r w:rsidR="007B1DB2" w:rsidRPr="007F17FA">
        <w:rPr>
          <w:spacing w:val="4"/>
          <w:lang w:val="en-US"/>
        </w:rPr>
        <w:t xml:space="preserve"> </w:t>
      </w:r>
      <w:r w:rsidRPr="007F17FA">
        <w:rPr>
          <w:spacing w:val="4"/>
        </w:rPr>
        <w:t>unsubordinated</w:t>
      </w:r>
      <w:r w:rsidR="007B1DB2" w:rsidRPr="007F17FA">
        <w:rPr>
          <w:spacing w:val="4"/>
          <w:lang w:val="en-US"/>
        </w:rPr>
        <w:t xml:space="preserve"> </w:t>
      </w:r>
      <w:r w:rsidRPr="007F17FA">
        <w:rPr>
          <w:spacing w:val="4"/>
        </w:rPr>
        <w:t>and</w:t>
      </w:r>
      <w:r w:rsidR="007B1DB2" w:rsidRPr="007F17FA">
        <w:rPr>
          <w:spacing w:val="4"/>
          <w:lang w:val="en-US"/>
        </w:rPr>
        <w:t xml:space="preserve"> </w:t>
      </w:r>
      <w:r w:rsidRPr="007F17FA">
        <w:rPr>
          <w:spacing w:val="4"/>
        </w:rPr>
        <w:t>unsecured</w:t>
      </w:r>
      <w:r w:rsidR="007B1DB2" w:rsidRPr="007F17FA">
        <w:rPr>
          <w:spacing w:val="4"/>
          <w:lang w:val="en-US"/>
        </w:rPr>
        <w:t xml:space="preserve"> </w:t>
      </w:r>
      <w:r w:rsidRPr="007F17FA">
        <w:rPr>
          <w:spacing w:val="4"/>
        </w:rPr>
        <w:t>debentures</w:t>
      </w:r>
      <w:r w:rsidR="007B1DB2" w:rsidRPr="007F17FA">
        <w:rPr>
          <w:spacing w:val="4"/>
          <w:lang w:val="en-US"/>
        </w:rPr>
        <w:t xml:space="preserve"> </w:t>
      </w:r>
      <w:r w:rsidR="00246522" w:rsidRPr="007F17FA">
        <w:rPr>
          <w:spacing w:val="4"/>
        </w:rPr>
        <w:t>totaling</w:t>
      </w:r>
      <w:r w:rsidR="007B1DB2" w:rsidRPr="007B1DB2">
        <w:rPr>
          <w:lang w:val="en-US"/>
        </w:rPr>
        <w:t xml:space="preserve"> </w:t>
      </w:r>
      <w:r w:rsidRPr="00405DA8">
        <w:t>Baht</w:t>
      </w:r>
      <w:r w:rsidR="007B1DB2" w:rsidRPr="00405DA8">
        <w:rPr>
          <w:lang w:val="en-US"/>
        </w:rPr>
        <w:t xml:space="preserve"> </w:t>
      </w:r>
      <w:r w:rsidR="00D502DB" w:rsidRPr="007F17FA">
        <w:rPr>
          <w:lang w:val="en-US"/>
        </w:rPr>
        <w:t>181,500</w:t>
      </w:r>
      <w:r w:rsidR="00FD7E25">
        <w:rPr>
          <w:lang w:val="en-US"/>
        </w:rPr>
        <w:t xml:space="preserve"> </w:t>
      </w:r>
      <w:r w:rsidRPr="00405DA8">
        <w:t>m</w:t>
      </w:r>
      <w:r w:rsidRPr="0044408F">
        <w:t>illion</w:t>
      </w:r>
      <w:r w:rsidR="007B1DB2" w:rsidRPr="007B1DB2">
        <w:rPr>
          <w:lang w:val="en-US"/>
        </w:rPr>
        <w:t xml:space="preserve"> </w:t>
      </w:r>
      <w:r w:rsidRPr="0044408F">
        <w:rPr>
          <w:i/>
          <w:iCs/>
        </w:rPr>
        <w:t>(</w:t>
      </w:r>
      <w:r w:rsidR="00BA15DC">
        <w:rPr>
          <w:i/>
          <w:iCs/>
        </w:rPr>
        <w:t xml:space="preserve">31 December </w:t>
      </w:r>
      <w:r w:rsidR="007B1DB2" w:rsidRPr="007B1DB2">
        <w:rPr>
          <w:i/>
          <w:iCs/>
          <w:lang w:val="en-US"/>
        </w:rPr>
        <w:t>201</w:t>
      </w:r>
      <w:r w:rsidR="0077781B">
        <w:rPr>
          <w:i/>
          <w:iCs/>
          <w:lang w:val="en-US"/>
        </w:rPr>
        <w:t>7</w:t>
      </w:r>
      <w:r w:rsidRPr="0044408F">
        <w:rPr>
          <w:i/>
          <w:iCs/>
        </w:rPr>
        <w:t>:</w:t>
      </w:r>
      <w:r w:rsidR="007B1DB2" w:rsidRPr="007B1DB2">
        <w:rPr>
          <w:i/>
          <w:iCs/>
          <w:lang w:val="en-US"/>
        </w:rPr>
        <w:t xml:space="preserve"> </w:t>
      </w:r>
      <w:r w:rsidRPr="0044408F">
        <w:rPr>
          <w:i/>
          <w:iCs/>
        </w:rPr>
        <w:t>Baht</w:t>
      </w:r>
      <w:r w:rsidR="007B1DB2" w:rsidRPr="007B1DB2">
        <w:rPr>
          <w:i/>
          <w:iCs/>
          <w:lang w:val="en-US"/>
        </w:rPr>
        <w:t xml:space="preserve"> 1</w:t>
      </w:r>
      <w:r w:rsidR="00FD7E25">
        <w:rPr>
          <w:i/>
          <w:iCs/>
          <w:lang w:val="en-US"/>
        </w:rPr>
        <w:t>81</w:t>
      </w:r>
      <w:r w:rsidR="00333445">
        <w:rPr>
          <w:i/>
          <w:iCs/>
        </w:rPr>
        <w:t>,</w:t>
      </w:r>
      <w:r w:rsidR="007B1DB2" w:rsidRPr="007B1DB2">
        <w:rPr>
          <w:i/>
          <w:iCs/>
          <w:lang w:val="en-US"/>
        </w:rPr>
        <w:t xml:space="preserve">500 </w:t>
      </w:r>
      <w:r w:rsidRPr="0044408F">
        <w:rPr>
          <w:i/>
          <w:iCs/>
        </w:rPr>
        <w:t>million)</w:t>
      </w:r>
      <w:r w:rsidR="007B1DB2" w:rsidRPr="007B1DB2">
        <w:rPr>
          <w:lang w:val="en-US"/>
        </w:rPr>
        <w:t xml:space="preserve"> </w:t>
      </w:r>
      <w:r w:rsidRPr="0044408F">
        <w:t>as</w:t>
      </w:r>
      <w:r w:rsidR="007B1DB2" w:rsidRPr="007B1DB2">
        <w:rPr>
          <w:lang w:val="en-US"/>
        </w:rPr>
        <w:t xml:space="preserve"> </w:t>
      </w:r>
      <w:r w:rsidRPr="0044408F">
        <w:t>follows:</w:t>
      </w:r>
    </w:p>
    <w:p w14:paraId="28E5407C" w14:textId="77777777" w:rsidR="00024FE4" w:rsidRPr="00713216" w:rsidRDefault="00024FE4" w:rsidP="000F534D">
      <w:pPr>
        <w:spacing w:line="240" w:lineRule="atLeast"/>
        <w:ind w:left="567"/>
        <w:jc w:val="thaiDistribute"/>
        <w:rPr>
          <w:lang w:val="en-US"/>
        </w:rPr>
      </w:pPr>
    </w:p>
    <w:p w14:paraId="7DE79256" w14:textId="7E5696EC" w:rsidR="009356B1" w:rsidRPr="007F17FA" w:rsidRDefault="00A534FE" w:rsidP="000F534D">
      <w:pPr>
        <w:spacing w:line="240" w:lineRule="atLeast"/>
        <w:ind w:left="567"/>
        <w:jc w:val="thaiDistribute"/>
        <w:rPr>
          <w:lang w:val="en-US"/>
        </w:rPr>
      </w:pPr>
      <w:r w:rsidRPr="00A534FE">
        <w:rPr>
          <w:noProof/>
          <w:lang w:val="en-US" w:bidi="th-TH"/>
        </w:rPr>
        <w:drawing>
          <wp:inline distT="0" distB="0" distL="0" distR="0" wp14:anchorId="2F7B4DF2" wp14:editId="31358442">
            <wp:extent cx="5925312" cy="4599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5312" cy="4599432"/>
                    </a:xfrm>
                    <a:prstGeom prst="rect">
                      <a:avLst/>
                    </a:prstGeom>
                    <a:noFill/>
                    <a:ln>
                      <a:noFill/>
                    </a:ln>
                  </pic:spPr>
                </pic:pic>
              </a:graphicData>
            </a:graphic>
          </wp:inline>
        </w:drawing>
      </w:r>
    </w:p>
    <w:p w14:paraId="097B8312" w14:textId="77777777" w:rsidR="00A5719D" w:rsidRDefault="00A5719D" w:rsidP="000F534D">
      <w:pPr>
        <w:spacing w:line="240" w:lineRule="atLeast"/>
        <w:ind w:left="567"/>
        <w:jc w:val="thaiDistribute"/>
      </w:pPr>
    </w:p>
    <w:p w14:paraId="086BDBD7" w14:textId="74686B6C" w:rsidR="00F60A9F" w:rsidRDefault="00F60A9F" w:rsidP="00B3261C">
      <w:pPr>
        <w:spacing w:line="240" w:lineRule="atLeast"/>
        <w:ind w:left="567"/>
        <w:jc w:val="thaiDistribute"/>
        <w:rPr>
          <w:sz w:val="18"/>
          <w:szCs w:val="18"/>
        </w:rPr>
      </w:pPr>
      <w:r w:rsidRPr="0044408F">
        <w:rPr>
          <w:sz w:val="18"/>
          <w:szCs w:val="18"/>
        </w:rPr>
        <w:t>*</w:t>
      </w:r>
      <w:r w:rsidRPr="0044408F">
        <w:rPr>
          <w:sz w:val="18"/>
          <w:szCs w:val="18"/>
        </w:rPr>
        <w:tab/>
      </w:r>
      <w:r w:rsidRPr="00640CF4">
        <w:rPr>
          <w:sz w:val="18"/>
          <w:szCs w:val="18"/>
        </w:rPr>
        <w:t>Latest</w:t>
      </w:r>
      <w:r w:rsidR="007B1DB2" w:rsidRPr="00640CF4">
        <w:rPr>
          <w:sz w:val="18"/>
          <w:szCs w:val="18"/>
          <w:lang w:val="en-US"/>
        </w:rPr>
        <w:t xml:space="preserve"> </w:t>
      </w:r>
      <w:r w:rsidRPr="00640CF4">
        <w:rPr>
          <w:sz w:val="18"/>
          <w:szCs w:val="18"/>
        </w:rPr>
        <w:t>price</w:t>
      </w:r>
      <w:r w:rsidR="007B1DB2" w:rsidRPr="00640CF4">
        <w:rPr>
          <w:sz w:val="18"/>
          <w:szCs w:val="18"/>
          <w:lang w:val="en-US"/>
        </w:rPr>
        <w:t xml:space="preserve"> </w:t>
      </w:r>
      <w:r w:rsidRPr="00640CF4">
        <w:rPr>
          <w:sz w:val="18"/>
          <w:szCs w:val="18"/>
        </w:rPr>
        <w:t>(Baht</w:t>
      </w:r>
      <w:r w:rsidR="007B1DB2" w:rsidRPr="00640CF4">
        <w:rPr>
          <w:sz w:val="18"/>
          <w:szCs w:val="18"/>
          <w:lang w:val="en-US"/>
        </w:rPr>
        <w:t xml:space="preserve"> </w:t>
      </w:r>
      <w:r w:rsidRPr="00640CF4">
        <w:rPr>
          <w:sz w:val="18"/>
          <w:szCs w:val="18"/>
        </w:rPr>
        <w:t>per</w:t>
      </w:r>
      <w:r w:rsidR="007B1DB2" w:rsidRPr="00640CF4">
        <w:rPr>
          <w:sz w:val="18"/>
          <w:szCs w:val="18"/>
          <w:lang w:val="en-US"/>
        </w:rPr>
        <w:t xml:space="preserve"> </w:t>
      </w:r>
      <w:r w:rsidRPr="00640CF4">
        <w:rPr>
          <w:sz w:val="18"/>
          <w:szCs w:val="18"/>
        </w:rPr>
        <w:t>unit:</w:t>
      </w:r>
      <w:r w:rsidR="007B1DB2" w:rsidRPr="00640CF4">
        <w:rPr>
          <w:sz w:val="18"/>
          <w:szCs w:val="18"/>
          <w:lang w:val="en-US"/>
        </w:rPr>
        <w:t xml:space="preserve"> 1 </w:t>
      </w:r>
      <w:r w:rsidRPr="00640CF4">
        <w:rPr>
          <w:sz w:val="18"/>
          <w:szCs w:val="18"/>
        </w:rPr>
        <w:t>unit</w:t>
      </w:r>
      <w:r w:rsidR="007B1DB2" w:rsidRPr="00640CF4">
        <w:rPr>
          <w:sz w:val="18"/>
          <w:szCs w:val="18"/>
          <w:lang w:val="en-US"/>
        </w:rPr>
        <w:t xml:space="preserve"> </w:t>
      </w:r>
      <w:r w:rsidRPr="00640CF4">
        <w:rPr>
          <w:sz w:val="18"/>
          <w:szCs w:val="18"/>
        </w:rPr>
        <w:t>=</w:t>
      </w:r>
      <w:r w:rsidR="007B1DB2" w:rsidRPr="00640CF4">
        <w:rPr>
          <w:sz w:val="18"/>
          <w:szCs w:val="18"/>
          <w:lang w:val="en-US"/>
        </w:rPr>
        <w:t xml:space="preserve"> </w:t>
      </w:r>
      <w:r w:rsidRPr="00640CF4">
        <w:rPr>
          <w:sz w:val="18"/>
          <w:szCs w:val="18"/>
        </w:rPr>
        <w:t>Baht</w:t>
      </w:r>
      <w:r w:rsidR="007B1DB2" w:rsidRPr="00640CF4">
        <w:rPr>
          <w:sz w:val="18"/>
          <w:szCs w:val="18"/>
          <w:lang w:val="en-US"/>
        </w:rPr>
        <w:t xml:space="preserve"> 1</w:t>
      </w:r>
      <w:r w:rsidRPr="00640CF4">
        <w:rPr>
          <w:sz w:val="18"/>
          <w:szCs w:val="18"/>
        </w:rPr>
        <w:t>,</w:t>
      </w:r>
      <w:r w:rsidR="007B1DB2" w:rsidRPr="00640CF4">
        <w:rPr>
          <w:sz w:val="18"/>
          <w:szCs w:val="18"/>
          <w:lang w:val="en-US"/>
        </w:rPr>
        <w:t>000</w:t>
      </w:r>
      <w:r w:rsidRPr="00640CF4">
        <w:rPr>
          <w:sz w:val="18"/>
          <w:szCs w:val="18"/>
        </w:rPr>
        <w:t>)</w:t>
      </w:r>
      <w:r w:rsidR="007B1DB2" w:rsidRPr="00640CF4">
        <w:rPr>
          <w:sz w:val="18"/>
          <w:szCs w:val="18"/>
          <w:lang w:val="en-US"/>
        </w:rPr>
        <w:t xml:space="preserve"> </w:t>
      </w:r>
      <w:r w:rsidRPr="00640CF4">
        <w:rPr>
          <w:sz w:val="18"/>
          <w:szCs w:val="18"/>
        </w:rPr>
        <w:t>as</w:t>
      </w:r>
      <w:r w:rsidR="007B1DB2" w:rsidRPr="00640CF4">
        <w:rPr>
          <w:sz w:val="18"/>
          <w:szCs w:val="18"/>
          <w:lang w:val="en-US"/>
        </w:rPr>
        <w:t xml:space="preserve"> </w:t>
      </w:r>
      <w:r w:rsidRPr="00640CF4">
        <w:rPr>
          <w:sz w:val="18"/>
          <w:szCs w:val="18"/>
        </w:rPr>
        <w:t>at</w:t>
      </w:r>
      <w:r w:rsidR="007B1DB2" w:rsidRPr="00640CF4">
        <w:rPr>
          <w:sz w:val="18"/>
          <w:szCs w:val="18"/>
          <w:lang w:val="en-US"/>
        </w:rPr>
        <w:t xml:space="preserve"> 31 </w:t>
      </w:r>
      <w:r w:rsidR="007E5A91">
        <w:rPr>
          <w:sz w:val="18"/>
          <w:szCs w:val="18"/>
        </w:rPr>
        <w:t>March</w:t>
      </w:r>
      <w:r w:rsidR="007B1DB2" w:rsidRPr="00640CF4">
        <w:rPr>
          <w:sz w:val="18"/>
          <w:szCs w:val="18"/>
          <w:lang w:val="en-US"/>
        </w:rPr>
        <w:t xml:space="preserve"> 201</w:t>
      </w:r>
      <w:r w:rsidR="007E5A91">
        <w:rPr>
          <w:sz w:val="18"/>
          <w:szCs w:val="18"/>
          <w:lang w:val="en-US"/>
        </w:rPr>
        <w:t>8</w:t>
      </w:r>
      <w:r w:rsidR="00D572A8" w:rsidRPr="00640CF4">
        <w:rPr>
          <w:sz w:val="18"/>
          <w:szCs w:val="18"/>
          <w:lang w:val="en-US"/>
        </w:rPr>
        <w:t xml:space="preserve"> </w:t>
      </w:r>
      <w:r w:rsidRPr="00640CF4">
        <w:rPr>
          <w:sz w:val="18"/>
          <w:szCs w:val="18"/>
        </w:rPr>
        <w:t>and</w:t>
      </w:r>
      <w:r w:rsidR="007B1DB2" w:rsidRPr="00640CF4">
        <w:rPr>
          <w:sz w:val="18"/>
          <w:szCs w:val="18"/>
          <w:lang w:val="en-US"/>
        </w:rPr>
        <w:t xml:space="preserve"> </w:t>
      </w:r>
      <w:r w:rsidR="00A534FE">
        <w:rPr>
          <w:sz w:val="18"/>
          <w:szCs w:val="18"/>
          <w:lang w:val="en-US"/>
        </w:rPr>
        <w:t xml:space="preserve">31 </w:t>
      </w:r>
      <w:r w:rsidR="00CA0FA5">
        <w:rPr>
          <w:sz w:val="18"/>
          <w:szCs w:val="18"/>
          <w:lang w:val="en-US"/>
        </w:rPr>
        <w:t xml:space="preserve">December </w:t>
      </w:r>
      <w:r w:rsidR="007B1DB2" w:rsidRPr="00640CF4">
        <w:rPr>
          <w:sz w:val="18"/>
          <w:szCs w:val="18"/>
          <w:lang w:val="en-US"/>
        </w:rPr>
        <w:t>201</w:t>
      </w:r>
      <w:r w:rsidR="007E5A91">
        <w:rPr>
          <w:sz w:val="18"/>
          <w:szCs w:val="18"/>
          <w:lang w:val="en-US"/>
        </w:rPr>
        <w:t>7</w:t>
      </w:r>
      <w:r w:rsidRPr="00640CF4">
        <w:rPr>
          <w:sz w:val="18"/>
          <w:szCs w:val="18"/>
        </w:rPr>
        <w:t>.</w:t>
      </w:r>
    </w:p>
    <w:p w14:paraId="2CDD80A7" w14:textId="77777777" w:rsidR="002D1916" w:rsidRDefault="002D1916" w:rsidP="00B54E99">
      <w:pPr>
        <w:tabs>
          <w:tab w:val="left" w:pos="851"/>
        </w:tabs>
        <w:spacing w:line="240" w:lineRule="atLeast"/>
        <w:ind w:left="567"/>
        <w:jc w:val="both"/>
        <w:rPr>
          <w:sz w:val="18"/>
          <w:szCs w:val="18"/>
        </w:rPr>
      </w:pPr>
    </w:p>
    <w:p w14:paraId="5015ADFF" w14:textId="37AF2686" w:rsidR="000F51D5" w:rsidRPr="006958B4" w:rsidRDefault="00812A66" w:rsidP="007F17FA">
      <w:pPr>
        <w:pStyle w:val="BodyText"/>
        <w:spacing w:after="0" w:line="240" w:lineRule="auto"/>
        <w:ind w:left="539"/>
        <w:jc w:val="thaiDistribute"/>
        <w:rPr>
          <w:lang w:bidi="th-TH"/>
        </w:rPr>
      </w:pPr>
      <w:r w:rsidRPr="006958B4">
        <w:rPr>
          <w:spacing w:val="-4"/>
          <w:lang w:val="en-GB" w:bidi="th-TH"/>
        </w:rPr>
        <w:t>On 2 April 2018, the Company issued debentures No. 1/2018 amounting to Baht 30,000 million. Term of</w:t>
      </w:r>
      <w:r w:rsidRPr="006958B4">
        <w:rPr>
          <w:lang w:val="en-GB" w:bidi="th-TH"/>
        </w:rPr>
        <w:t xml:space="preserve"> the new debenture is </w:t>
      </w:r>
      <w:r w:rsidRPr="006958B4">
        <w:rPr>
          <w:lang w:val="en-US" w:bidi="th-TH"/>
        </w:rPr>
        <w:t>approximately</w:t>
      </w:r>
      <w:r w:rsidRPr="006958B4">
        <w:rPr>
          <w:lang w:val="en-GB" w:bidi="th-TH"/>
        </w:rPr>
        <w:t xml:space="preserve"> 4 years with fixed interest rate at 3.00% per annum which is to replace the debentures No.1/2014 and No.1/2015 totaling Baht 30,000 million to be retired for redemption.</w:t>
      </w:r>
    </w:p>
    <w:p w14:paraId="31024A5F" w14:textId="6AC0F5B0" w:rsidR="00812A66" w:rsidRDefault="00812A66" w:rsidP="007F17FA">
      <w:pPr>
        <w:pStyle w:val="BodyText"/>
        <w:spacing w:after="0" w:line="240" w:lineRule="auto"/>
        <w:ind w:left="539"/>
        <w:jc w:val="thaiDistribute"/>
        <w:rPr>
          <w:spacing w:val="-6"/>
          <w:lang w:bidi="th-TH"/>
        </w:rPr>
      </w:pPr>
      <w:r w:rsidRPr="00633754">
        <w:rPr>
          <w:spacing w:val="-6"/>
          <w:lang w:val="en-GB" w:bidi="th-TH"/>
        </w:rPr>
        <w:t xml:space="preserve">  </w:t>
      </w:r>
    </w:p>
    <w:p w14:paraId="4E3968EF" w14:textId="77777777" w:rsidR="00355205" w:rsidRPr="00091689" w:rsidRDefault="00355205" w:rsidP="00355205">
      <w:pPr>
        <w:pStyle w:val="block"/>
        <w:tabs>
          <w:tab w:val="left" w:pos="540"/>
        </w:tabs>
        <w:spacing w:after="0" w:line="240" w:lineRule="atLeast"/>
        <w:ind w:left="540" w:right="-7"/>
        <w:jc w:val="both"/>
        <w:rPr>
          <w:lang w:bidi="th-TH"/>
        </w:rPr>
      </w:pPr>
      <w:r w:rsidRPr="00C05397">
        <w:rPr>
          <w:rFonts w:cs="Cordia New"/>
          <w:szCs w:val="22"/>
        </w:rPr>
        <w:t>The</w:t>
      </w:r>
      <w:r w:rsidRPr="00C05397">
        <w:rPr>
          <w:rFonts w:cs="Cordia New"/>
          <w:szCs w:val="22"/>
          <w:lang w:val="en-US"/>
        </w:rPr>
        <w:t xml:space="preserve"> </w:t>
      </w:r>
      <w:r w:rsidR="00E93393" w:rsidRPr="00C05397">
        <w:rPr>
          <w:rFonts w:cs="Cordia New"/>
          <w:szCs w:val="22"/>
        </w:rPr>
        <w:t>Company</w:t>
      </w:r>
      <w:r w:rsidRPr="00C05397">
        <w:rPr>
          <w:rFonts w:cs="Cordia New"/>
          <w:szCs w:val="22"/>
          <w:lang w:val="en-US"/>
        </w:rPr>
        <w:t xml:space="preserve"> </w:t>
      </w:r>
      <w:r w:rsidRPr="00C05397">
        <w:rPr>
          <w:rFonts w:cs="Cordia New"/>
          <w:szCs w:val="22"/>
        </w:rPr>
        <w:t>determined</w:t>
      </w:r>
      <w:r w:rsidRPr="00C05397">
        <w:rPr>
          <w:rFonts w:cs="Cordia New"/>
          <w:szCs w:val="22"/>
          <w:lang w:val="en-US"/>
        </w:rPr>
        <w:t xml:space="preserve"> </w:t>
      </w:r>
      <w:r w:rsidRPr="00C05397">
        <w:rPr>
          <w:lang w:bidi="th-TH"/>
        </w:rPr>
        <w:t>Level</w:t>
      </w:r>
      <w:r w:rsidRPr="00C05397">
        <w:rPr>
          <w:lang w:val="en-US" w:bidi="th-TH"/>
        </w:rPr>
        <w:t xml:space="preserve"> </w:t>
      </w:r>
      <w:r w:rsidRPr="00C05397">
        <w:rPr>
          <w:lang w:bidi="th-TH"/>
        </w:rPr>
        <w:t>2</w:t>
      </w:r>
      <w:r w:rsidRPr="00C05397">
        <w:rPr>
          <w:lang w:val="en-US" w:bidi="th-TH"/>
        </w:rPr>
        <w:t xml:space="preserve"> </w:t>
      </w:r>
      <w:r w:rsidRPr="00C05397">
        <w:rPr>
          <w:lang w:bidi="th-TH"/>
        </w:rPr>
        <w:t>fair</w:t>
      </w:r>
      <w:r w:rsidRPr="00C05397">
        <w:rPr>
          <w:lang w:val="en-US" w:bidi="th-TH"/>
        </w:rPr>
        <w:t xml:space="preserve"> </w:t>
      </w:r>
      <w:r w:rsidRPr="00C05397">
        <w:rPr>
          <w:lang w:bidi="th-TH"/>
        </w:rPr>
        <w:t>values</w:t>
      </w:r>
      <w:r w:rsidRPr="00C05397">
        <w:rPr>
          <w:lang w:val="en-US" w:bidi="th-TH"/>
        </w:rPr>
        <w:t xml:space="preserve"> </w:t>
      </w:r>
      <w:r w:rsidRPr="00C05397">
        <w:rPr>
          <w:lang w:bidi="th-TH"/>
        </w:rPr>
        <w:t>for</w:t>
      </w:r>
      <w:r w:rsidRPr="00C05397">
        <w:rPr>
          <w:lang w:val="en-US" w:bidi="th-TH"/>
        </w:rPr>
        <w:t xml:space="preserve"> </w:t>
      </w:r>
      <w:r w:rsidRPr="00C05397">
        <w:rPr>
          <w:lang w:bidi="th-TH"/>
        </w:rPr>
        <w:t>simple</w:t>
      </w:r>
      <w:r w:rsidRPr="00C05397">
        <w:rPr>
          <w:lang w:val="en-US" w:bidi="th-TH"/>
        </w:rPr>
        <w:t xml:space="preserve"> </w:t>
      </w:r>
      <w:r w:rsidRPr="00C05397">
        <w:rPr>
          <w:lang w:bidi="th-TH"/>
        </w:rPr>
        <w:t>over-the-counter</w:t>
      </w:r>
      <w:r w:rsidRPr="00C05397">
        <w:rPr>
          <w:lang w:val="en-US" w:bidi="th-TH"/>
        </w:rPr>
        <w:t xml:space="preserve"> </w:t>
      </w:r>
      <w:r w:rsidRPr="00C05397">
        <w:rPr>
          <w:lang w:bidi="th-TH"/>
        </w:rPr>
        <w:t>financial</w:t>
      </w:r>
      <w:r w:rsidRPr="00C05397">
        <w:rPr>
          <w:lang w:val="en-US" w:bidi="th-TH"/>
        </w:rPr>
        <w:t xml:space="preserve"> </w:t>
      </w:r>
      <w:r w:rsidRPr="00C05397">
        <w:rPr>
          <w:lang w:bidi="th-TH"/>
        </w:rPr>
        <w:t>assets</w:t>
      </w:r>
      <w:r w:rsidRPr="00C05397">
        <w:rPr>
          <w:lang w:val="en-US" w:bidi="th-TH"/>
        </w:rPr>
        <w:t xml:space="preserve"> </w:t>
      </w:r>
      <w:r w:rsidRPr="00C05397">
        <w:rPr>
          <w:lang w:bidi="th-TH"/>
        </w:rPr>
        <w:t>based</w:t>
      </w:r>
      <w:r w:rsidRPr="00C05397">
        <w:rPr>
          <w:lang w:val="en-US" w:bidi="th-TH"/>
        </w:rPr>
        <w:t xml:space="preserve"> </w:t>
      </w:r>
      <w:r w:rsidRPr="00C05397">
        <w:rPr>
          <w:lang w:bidi="th-TH"/>
        </w:rPr>
        <w:t>on</w:t>
      </w:r>
      <w:r w:rsidRPr="00C05397">
        <w:rPr>
          <w:lang w:val="en-US" w:bidi="th-TH"/>
        </w:rPr>
        <w:t xml:space="preserve"> </w:t>
      </w:r>
      <w:r w:rsidRPr="00C05397">
        <w:rPr>
          <w:lang w:bidi="th-TH"/>
        </w:rPr>
        <w:t>broker</w:t>
      </w:r>
      <w:r w:rsidRPr="00C05397">
        <w:rPr>
          <w:lang w:val="en-US" w:bidi="th-TH"/>
        </w:rPr>
        <w:t xml:space="preserve"> </w:t>
      </w:r>
      <w:r w:rsidRPr="00C05397">
        <w:rPr>
          <w:lang w:bidi="th-TH"/>
        </w:rPr>
        <w:t>quotes.</w:t>
      </w:r>
      <w:r w:rsidRPr="00C05397">
        <w:rPr>
          <w:lang w:val="en-US" w:bidi="th-TH"/>
        </w:rPr>
        <w:t xml:space="preserve"> </w:t>
      </w:r>
      <w:r w:rsidRPr="00C05397">
        <w:rPr>
          <w:lang w:bidi="th-TH"/>
        </w:rPr>
        <w:t>Those</w:t>
      </w:r>
      <w:r w:rsidRPr="00C05397">
        <w:rPr>
          <w:lang w:val="en-US" w:bidi="th-TH"/>
        </w:rPr>
        <w:t xml:space="preserve"> </w:t>
      </w:r>
      <w:r w:rsidRPr="00C05397">
        <w:rPr>
          <w:lang w:bidi="th-TH"/>
        </w:rPr>
        <w:t>quotes</w:t>
      </w:r>
      <w:r w:rsidRPr="00C05397">
        <w:rPr>
          <w:lang w:val="en-US" w:bidi="th-TH"/>
        </w:rPr>
        <w:t xml:space="preserve"> </w:t>
      </w:r>
      <w:r w:rsidRPr="00C05397">
        <w:rPr>
          <w:lang w:bidi="th-TH"/>
        </w:rPr>
        <w:t>are</w:t>
      </w:r>
      <w:r w:rsidRPr="00C05397">
        <w:rPr>
          <w:lang w:val="en-US" w:bidi="th-TH"/>
        </w:rPr>
        <w:t xml:space="preserve"> </w:t>
      </w:r>
      <w:r w:rsidRPr="00C05397">
        <w:rPr>
          <w:lang w:bidi="th-TH"/>
        </w:rPr>
        <w:t>tested</w:t>
      </w:r>
      <w:r w:rsidRPr="00C05397">
        <w:rPr>
          <w:lang w:val="en-US" w:bidi="th-TH"/>
        </w:rPr>
        <w:t xml:space="preserve"> </w:t>
      </w:r>
      <w:r w:rsidRPr="00C05397">
        <w:rPr>
          <w:lang w:bidi="th-TH"/>
        </w:rPr>
        <w:t>for</w:t>
      </w:r>
      <w:r w:rsidRPr="00C05397">
        <w:rPr>
          <w:lang w:val="en-US" w:bidi="th-TH"/>
        </w:rPr>
        <w:t xml:space="preserve"> </w:t>
      </w:r>
      <w:r w:rsidRPr="00C05397">
        <w:rPr>
          <w:lang w:bidi="th-TH"/>
        </w:rPr>
        <w:t>reasonableness</w:t>
      </w:r>
      <w:r w:rsidRPr="00C05397">
        <w:rPr>
          <w:lang w:val="en-US" w:bidi="th-TH"/>
        </w:rPr>
        <w:t xml:space="preserve"> </w:t>
      </w:r>
      <w:r w:rsidRPr="00C05397">
        <w:rPr>
          <w:lang w:bidi="th-TH"/>
        </w:rPr>
        <w:t>by</w:t>
      </w:r>
      <w:r w:rsidRPr="00C05397">
        <w:rPr>
          <w:lang w:val="en-US" w:bidi="th-TH"/>
        </w:rPr>
        <w:t xml:space="preserve"> </w:t>
      </w:r>
      <w:r w:rsidRPr="00C05397">
        <w:rPr>
          <w:lang w:bidi="th-TH"/>
        </w:rPr>
        <w:t>discounting</w:t>
      </w:r>
      <w:r w:rsidRPr="00C05397">
        <w:rPr>
          <w:lang w:val="en-US" w:bidi="th-TH"/>
        </w:rPr>
        <w:t xml:space="preserve"> </w:t>
      </w:r>
      <w:r w:rsidRPr="00C05397">
        <w:rPr>
          <w:lang w:bidi="th-TH"/>
        </w:rPr>
        <w:t>expected</w:t>
      </w:r>
      <w:r w:rsidRPr="00C05397">
        <w:rPr>
          <w:lang w:val="en-US" w:bidi="th-TH"/>
        </w:rPr>
        <w:t xml:space="preserve"> </w:t>
      </w:r>
      <w:r w:rsidRPr="00C05397">
        <w:rPr>
          <w:lang w:bidi="th-TH"/>
        </w:rPr>
        <w:t>future</w:t>
      </w:r>
      <w:r w:rsidRPr="00C05397">
        <w:rPr>
          <w:lang w:val="en-US" w:bidi="th-TH"/>
        </w:rPr>
        <w:t xml:space="preserve"> </w:t>
      </w:r>
      <w:r w:rsidRPr="00C05397">
        <w:rPr>
          <w:lang w:bidi="th-TH"/>
        </w:rPr>
        <w:t>cash</w:t>
      </w:r>
      <w:r w:rsidRPr="00C05397">
        <w:rPr>
          <w:lang w:val="en-US" w:bidi="th-TH"/>
        </w:rPr>
        <w:t xml:space="preserve"> </w:t>
      </w:r>
      <w:r w:rsidRPr="00C05397">
        <w:rPr>
          <w:lang w:bidi="th-TH"/>
        </w:rPr>
        <w:t>flows</w:t>
      </w:r>
      <w:r w:rsidRPr="00C05397">
        <w:rPr>
          <w:lang w:val="en-US" w:bidi="th-TH"/>
        </w:rPr>
        <w:t xml:space="preserve"> </w:t>
      </w:r>
      <w:r w:rsidRPr="00C05397">
        <w:rPr>
          <w:spacing w:val="8"/>
          <w:lang w:bidi="th-TH"/>
        </w:rPr>
        <w:t>using</w:t>
      </w:r>
      <w:r w:rsidRPr="00C05397">
        <w:rPr>
          <w:spacing w:val="8"/>
          <w:lang w:val="en-US" w:bidi="th-TH"/>
        </w:rPr>
        <w:t xml:space="preserve"> </w:t>
      </w:r>
      <w:r w:rsidRPr="00C05397">
        <w:rPr>
          <w:spacing w:val="8"/>
          <w:lang w:bidi="th-TH"/>
        </w:rPr>
        <w:t>market</w:t>
      </w:r>
      <w:r w:rsidRPr="00C05397">
        <w:rPr>
          <w:spacing w:val="8"/>
          <w:lang w:val="en-US" w:bidi="th-TH"/>
        </w:rPr>
        <w:t xml:space="preserve"> </w:t>
      </w:r>
      <w:r w:rsidRPr="00C05397">
        <w:rPr>
          <w:spacing w:val="8"/>
          <w:lang w:bidi="th-TH"/>
        </w:rPr>
        <w:t>interest</w:t>
      </w:r>
      <w:r w:rsidRPr="00C05397">
        <w:rPr>
          <w:spacing w:val="8"/>
          <w:lang w:val="en-US" w:bidi="th-TH"/>
        </w:rPr>
        <w:t xml:space="preserve"> </w:t>
      </w:r>
      <w:r w:rsidRPr="00C05397">
        <w:rPr>
          <w:spacing w:val="8"/>
          <w:lang w:bidi="th-TH"/>
        </w:rPr>
        <w:t>rate</w:t>
      </w:r>
      <w:r w:rsidRPr="00C05397">
        <w:rPr>
          <w:spacing w:val="8"/>
          <w:lang w:val="en-US" w:bidi="th-TH"/>
        </w:rPr>
        <w:t xml:space="preserve"> </w:t>
      </w:r>
      <w:r w:rsidRPr="00C05397">
        <w:rPr>
          <w:spacing w:val="8"/>
          <w:lang w:bidi="th-TH"/>
        </w:rPr>
        <w:t>for</w:t>
      </w:r>
      <w:r w:rsidRPr="00C05397">
        <w:rPr>
          <w:spacing w:val="8"/>
          <w:lang w:val="en-US" w:bidi="th-TH"/>
        </w:rPr>
        <w:t xml:space="preserve"> </w:t>
      </w:r>
      <w:r w:rsidRPr="00C05397">
        <w:rPr>
          <w:spacing w:val="8"/>
          <w:lang w:bidi="th-TH"/>
        </w:rPr>
        <w:t>a</w:t>
      </w:r>
      <w:r w:rsidRPr="00C05397">
        <w:rPr>
          <w:spacing w:val="8"/>
          <w:lang w:val="en-US" w:bidi="th-TH"/>
        </w:rPr>
        <w:t xml:space="preserve"> </w:t>
      </w:r>
      <w:r w:rsidRPr="00C05397">
        <w:rPr>
          <w:spacing w:val="8"/>
          <w:lang w:bidi="th-TH"/>
        </w:rPr>
        <w:t>similar</w:t>
      </w:r>
      <w:r w:rsidRPr="00C05397">
        <w:rPr>
          <w:spacing w:val="8"/>
          <w:lang w:val="en-US" w:bidi="th-TH"/>
        </w:rPr>
        <w:t xml:space="preserve"> </w:t>
      </w:r>
      <w:r w:rsidRPr="00C05397">
        <w:rPr>
          <w:spacing w:val="8"/>
          <w:lang w:bidi="th-TH"/>
        </w:rPr>
        <w:t>instrument</w:t>
      </w:r>
      <w:r w:rsidRPr="00C05397">
        <w:rPr>
          <w:spacing w:val="8"/>
          <w:lang w:val="en-US" w:bidi="th-TH"/>
        </w:rPr>
        <w:t xml:space="preserve"> </w:t>
      </w:r>
      <w:r w:rsidRPr="00C05397">
        <w:rPr>
          <w:spacing w:val="8"/>
          <w:lang w:bidi="th-TH"/>
        </w:rPr>
        <w:t>at</w:t>
      </w:r>
      <w:r w:rsidRPr="00C05397">
        <w:rPr>
          <w:spacing w:val="8"/>
          <w:lang w:val="en-US" w:bidi="th-TH"/>
        </w:rPr>
        <w:t xml:space="preserve"> </w:t>
      </w:r>
      <w:r w:rsidRPr="00C05397">
        <w:rPr>
          <w:spacing w:val="8"/>
          <w:lang w:bidi="th-TH"/>
        </w:rPr>
        <w:t>the</w:t>
      </w:r>
      <w:r w:rsidRPr="00C05397">
        <w:rPr>
          <w:spacing w:val="8"/>
          <w:lang w:val="en-US" w:bidi="th-TH"/>
        </w:rPr>
        <w:t xml:space="preserve"> </w:t>
      </w:r>
      <w:r w:rsidRPr="00C05397">
        <w:rPr>
          <w:spacing w:val="8"/>
          <w:lang w:bidi="th-TH"/>
        </w:rPr>
        <w:t>measurement</w:t>
      </w:r>
      <w:r w:rsidRPr="00C05397">
        <w:rPr>
          <w:spacing w:val="8"/>
          <w:lang w:val="en-US" w:bidi="th-TH"/>
        </w:rPr>
        <w:t xml:space="preserve"> </w:t>
      </w:r>
      <w:r w:rsidRPr="00C05397">
        <w:rPr>
          <w:spacing w:val="8"/>
          <w:lang w:bidi="th-TH"/>
        </w:rPr>
        <w:t>date.</w:t>
      </w:r>
      <w:r w:rsidRPr="00C05397">
        <w:rPr>
          <w:spacing w:val="8"/>
          <w:lang w:val="en-US" w:bidi="th-TH"/>
        </w:rPr>
        <w:t xml:space="preserve"> </w:t>
      </w:r>
      <w:r w:rsidRPr="00C05397">
        <w:rPr>
          <w:spacing w:val="8"/>
          <w:lang w:bidi="th-TH"/>
        </w:rPr>
        <w:t>Fair</w:t>
      </w:r>
      <w:r w:rsidRPr="00C05397">
        <w:rPr>
          <w:spacing w:val="8"/>
          <w:lang w:val="en-US" w:bidi="th-TH"/>
        </w:rPr>
        <w:t xml:space="preserve"> </w:t>
      </w:r>
      <w:r w:rsidRPr="00C05397">
        <w:rPr>
          <w:spacing w:val="8"/>
          <w:lang w:bidi="th-TH"/>
        </w:rPr>
        <w:t>values</w:t>
      </w:r>
      <w:r w:rsidRPr="00C05397">
        <w:rPr>
          <w:spacing w:val="8"/>
          <w:lang w:val="en-US" w:bidi="th-TH"/>
        </w:rPr>
        <w:t xml:space="preserve"> </w:t>
      </w:r>
      <w:r w:rsidRPr="00C05397">
        <w:rPr>
          <w:spacing w:val="8"/>
          <w:lang w:bidi="th-TH"/>
        </w:rPr>
        <w:t>reflect</w:t>
      </w:r>
      <w:r w:rsidRPr="00C05397">
        <w:rPr>
          <w:spacing w:val="8"/>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instrument</w:t>
      </w:r>
      <w:r w:rsidRPr="00C05397">
        <w:rPr>
          <w:spacing w:val="-4"/>
          <w:lang w:val="en-US" w:bidi="th-TH"/>
        </w:rPr>
        <w:t xml:space="preserve"> </w:t>
      </w:r>
      <w:r w:rsidRPr="00C05397">
        <w:rPr>
          <w:spacing w:val="-4"/>
          <w:lang w:bidi="th-TH"/>
        </w:rPr>
        <w:t>and</w:t>
      </w:r>
      <w:r w:rsidRPr="00C05397">
        <w:rPr>
          <w:spacing w:val="-4"/>
          <w:lang w:val="en-US" w:bidi="th-TH"/>
        </w:rPr>
        <w:t xml:space="preserve"> </w:t>
      </w:r>
      <w:r w:rsidRPr="00C05397">
        <w:rPr>
          <w:spacing w:val="-4"/>
          <w:lang w:bidi="th-TH"/>
        </w:rPr>
        <w:t>include</w:t>
      </w:r>
      <w:r w:rsidRPr="00C05397">
        <w:rPr>
          <w:spacing w:val="-4"/>
          <w:lang w:val="en-US" w:bidi="th-TH"/>
        </w:rPr>
        <w:t xml:space="preserve"> </w:t>
      </w:r>
      <w:r w:rsidRPr="00C05397">
        <w:rPr>
          <w:spacing w:val="-4"/>
          <w:lang w:bidi="th-TH"/>
        </w:rPr>
        <w:t>adjustments</w:t>
      </w:r>
      <w:r w:rsidRPr="00C05397">
        <w:rPr>
          <w:spacing w:val="-4"/>
          <w:lang w:val="en-US" w:bidi="th-TH"/>
        </w:rPr>
        <w:t xml:space="preserve"> </w:t>
      </w:r>
      <w:r w:rsidRPr="00C05397">
        <w:rPr>
          <w:spacing w:val="-4"/>
          <w:lang w:bidi="th-TH"/>
        </w:rPr>
        <w:t>to</w:t>
      </w:r>
      <w:r w:rsidRPr="00C05397">
        <w:rPr>
          <w:spacing w:val="-4"/>
          <w:lang w:val="en-US" w:bidi="th-TH"/>
        </w:rPr>
        <w:t xml:space="preserve"> </w:t>
      </w:r>
      <w:r w:rsidRPr="00C05397">
        <w:rPr>
          <w:spacing w:val="-4"/>
          <w:lang w:bidi="th-TH"/>
        </w:rPr>
        <w:t>take</w:t>
      </w:r>
      <w:r w:rsidRPr="00C05397">
        <w:rPr>
          <w:spacing w:val="-4"/>
          <w:lang w:val="en-US" w:bidi="th-TH"/>
        </w:rPr>
        <w:t xml:space="preserve"> </w:t>
      </w:r>
      <w:r w:rsidRPr="00C05397">
        <w:rPr>
          <w:spacing w:val="-4"/>
          <w:lang w:bidi="th-TH"/>
        </w:rPr>
        <w:t>account</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Pr="00C05397">
        <w:rPr>
          <w:spacing w:val="-4"/>
          <w:lang w:bidi="th-TH"/>
        </w:rPr>
        <w:t>credit</w:t>
      </w:r>
      <w:r w:rsidRPr="00C05397">
        <w:rPr>
          <w:spacing w:val="-4"/>
          <w:lang w:val="en-US" w:bidi="th-TH"/>
        </w:rPr>
        <w:t xml:space="preserve"> </w:t>
      </w:r>
      <w:r w:rsidRPr="00C05397">
        <w:rPr>
          <w:spacing w:val="-4"/>
          <w:lang w:bidi="th-TH"/>
        </w:rPr>
        <w:t>risk</w:t>
      </w:r>
      <w:r w:rsidRPr="00C05397">
        <w:rPr>
          <w:spacing w:val="-4"/>
          <w:lang w:val="en-US" w:bidi="th-TH"/>
        </w:rPr>
        <w:t xml:space="preserve"> </w:t>
      </w:r>
      <w:r w:rsidRPr="00C05397">
        <w:rPr>
          <w:spacing w:val="-4"/>
          <w:lang w:bidi="th-TH"/>
        </w:rPr>
        <w:t>of</w:t>
      </w:r>
      <w:r w:rsidRPr="00C05397">
        <w:rPr>
          <w:spacing w:val="-4"/>
          <w:lang w:val="en-US" w:bidi="th-TH"/>
        </w:rPr>
        <w:t xml:space="preserve"> </w:t>
      </w:r>
      <w:r w:rsidRPr="00C05397">
        <w:rPr>
          <w:spacing w:val="-4"/>
          <w:lang w:bidi="th-TH"/>
        </w:rPr>
        <w:t>the</w:t>
      </w:r>
      <w:r w:rsidRPr="00C05397">
        <w:rPr>
          <w:spacing w:val="-4"/>
          <w:lang w:val="en-US" w:bidi="th-TH"/>
        </w:rPr>
        <w:t xml:space="preserve"> </w:t>
      </w:r>
      <w:r w:rsidR="00E93393" w:rsidRPr="00C05397">
        <w:rPr>
          <w:spacing w:val="-4"/>
          <w:lang w:val="en-US" w:bidi="th-TH"/>
        </w:rPr>
        <w:t>Company</w:t>
      </w:r>
      <w:r w:rsidRPr="00C05397">
        <w:rPr>
          <w:lang w:val="en-US" w:bidi="th-TH"/>
        </w:rPr>
        <w:t xml:space="preserve"> </w:t>
      </w:r>
      <w:r w:rsidRPr="00C05397">
        <w:rPr>
          <w:lang w:bidi="th-TH"/>
        </w:rPr>
        <w:t>entity</w:t>
      </w:r>
      <w:r w:rsidRPr="00C05397">
        <w:rPr>
          <w:lang w:val="en-US" w:bidi="th-TH"/>
        </w:rPr>
        <w:t xml:space="preserve"> </w:t>
      </w:r>
      <w:r w:rsidRPr="00C05397">
        <w:rPr>
          <w:lang w:bidi="th-TH"/>
        </w:rPr>
        <w:t>and</w:t>
      </w:r>
      <w:r w:rsidRPr="00C05397">
        <w:rPr>
          <w:lang w:val="en-US" w:bidi="th-TH"/>
        </w:rPr>
        <w:t xml:space="preserve"> </w:t>
      </w:r>
      <w:r w:rsidRPr="00C05397">
        <w:rPr>
          <w:lang w:bidi="th-TH"/>
        </w:rPr>
        <w:t>counterparty</w:t>
      </w:r>
      <w:r w:rsidRPr="00C05397">
        <w:rPr>
          <w:lang w:val="en-US" w:bidi="th-TH"/>
        </w:rPr>
        <w:t xml:space="preserve"> </w:t>
      </w:r>
      <w:r w:rsidRPr="00C05397">
        <w:rPr>
          <w:lang w:bidi="th-TH"/>
        </w:rPr>
        <w:t>when</w:t>
      </w:r>
      <w:r w:rsidRPr="00C05397">
        <w:rPr>
          <w:lang w:val="en-US" w:bidi="th-TH"/>
        </w:rPr>
        <w:t xml:space="preserve"> </w:t>
      </w:r>
      <w:r w:rsidRPr="00C05397">
        <w:rPr>
          <w:lang w:bidi="th-TH"/>
        </w:rPr>
        <w:t>appropriate.</w:t>
      </w:r>
    </w:p>
    <w:p w14:paraId="0B7B7A3C" w14:textId="77777777" w:rsidR="00355205" w:rsidRPr="004105EE" w:rsidRDefault="00355205" w:rsidP="00355205">
      <w:pPr>
        <w:pStyle w:val="BodyText"/>
        <w:spacing w:after="0" w:line="240" w:lineRule="auto"/>
        <w:ind w:left="567"/>
        <w:jc w:val="thaiDistribute"/>
        <w:rPr>
          <w:szCs w:val="22"/>
          <w:lang w:val="en-US" w:bidi="th-TH"/>
        </w:rPr>
      </w:pPr>
    </w:p>
    <w:p w14:paraId="1B0D085F" w14:textId="77777777" w:rsidR="002D1916" w:rsidRPr="00022400" w:rsidRDefault="00BF57ED" w:rsidP="002D1916">
      <w:pPr>
        <w:pStyle w:val="Heading1"/>
        <w:tabs>
          <w:tab w:val="num" w:pos="567"/>
        </w:tabs>
        <w:spacing w:before="0" w:after="0" w:line="240" w:lineRule="atLeast"/>
        <w:ind w:left="567" w:hanging="567"/>
        <w:rPr>
          <w:szCs w:val="24"/>
        </w:rPr>
      </w:pPr>
      <w:r w:rsidRPr="000F534D">
        <w:rPr>
          <w:bCs/>
          <w:szCs w:val="24"/>
        </w:rPr>
        <w:br w:type="page"/>
      </w:r>
      <w:r w:rsidR="002D1916" w:rsidRPr="00757365">
        <w:rPr>
          <w:szCs w:val="24"/>
        </w:rPr>
        <w:lastRenderedPageBreak/>
        <w:t>Non-current provisions for employee benefits</w:t>
      </w:r>
    </w:p>
    <w:p w14:paraId="5E06DD4E" w14:textId="77777777" w:rsidR="00C90F63" w:rsidRPr="00022400" w:rsidRDefault="00C90F63" w:rsidP="00D572A8">
      <w:pPr>
        <w:pStyle w:val="Heading1"/>
        <w:numPr>
          <w:ilvl w:val="0"/>
          <w:numId w:val="0"/>
        </w:numPr>
        <w:tabs>
          <w:tab w:val="left" w:pos="540"/>
        </w:tabs>
        <w:spacing w:before="0" w:after="0" w:line="240" w:lineRule="atLeast"/>
        <w:rPr>
          <w:lang w:val="en-US"/>
        </w:rPr>
      </w:pPr>
    </w:p>
    <w:p w14:paraId="4864ED66" w14:textId="63098CDC" w:rsidR="00173C73" w:rsidRPr="00022400" w:rsidRDefault="00173C73" w:rsidP="00D572A8">
      <w:pPr>
        <w:spacing w:line="240" w:lineRule="atLeast"/>
        <w:ind w:left="540"/>
        <w:jc w:val="thaiDistribute"/>
      </w:pPr>
      <w:r w:rsidRPr="00022400">
        <w:rPr>
          <w:spacing w:val="-2"/>
        </w:rPr>
        <w:t>The</w:t>
      </w:r>
      <w:r w:rsidR="007B1DB2" w:rsidRPr="00022400">
        <w:rPr>
          <w:spacing w:val="-2"/>
          <w:lang w:val="en-US"/>
        </w:rPr>
        <w:t xml:space="preserve"> </w:t>
      </w:r>
      <w:r w:rsidRPr="00022400">
        <w:rPr>
          <w:spacing w:val="-2"/>
        </w:rPr>
        <w:t>Group</w:t>
      </w:r>
      <w:r w:rsidR="007B1DB2" w:rsidRPr="00022400">
        <w:rPr>
          <w:spacing w:val="-2"/>
          <w:lang w:val="en-US"/>
        </w:rPr>
        <w:t xml:space="preserve"> </w:t>
      </w:r>
      <w:r w:rsidRPr="00022400">
        <w:rPr>
          <w:spacing w:val="-2"/>
        </w:rPr>
        <w:t>operates</w:t>
      </w:r>
      <w:r w:rsidR="007B1DB2" w:rsidRPr="00022400">
        <w:rPr>
          <w:spacing w:val="-2"/>
          <w:lang w:val="en-US"/>
        </w:rPr>
        <w:t xml:space="preserve"> </w:t>
      </w:r>
      <w:r w:rsidR="00153897" w:rsidRPr="00757365">
        <w:rPr>
          <w:spacing w:val="-2"/>
        </w:rPr>
        <w:t>defined benefit</w:t>
      </w:r>
      <w:r w:rsidR="007B1DB2" w:rsidRPr="00757365">
        <w:rPr>
          <w:spacing w:val="-2"/>
          <w:lang w:val="en-US"/>
        </w:rPr>
        <w:t xml:space="preserve"> </w:t>
      </w:r>
      <w:r w:rsidRPr="00757365">
        <w:rPr>
          <w:spacing w:val="-2"/>
        </w:rPr>
        <w:t>plans</w:t>
      </w:r>
      <w:r w:rsidR="007B1DB2" w:rsidRPr="00022400">
        <w:rPr>
          <w:spacing w:val="-2"/>
          <w:lang w:val="en-US"/>
        </w:rPr>
        <w:t xml:space="preserve"> </w:t>
      </w:r>
      <w:r w:rsidRPr="00022400">
        <w:rPr>
          <w:spacing w:val="-2"/>
        </w:rPr>
        <w:t>based</w:t>
      </w:r>
      <w:r w:rsidR="007B1DB2" w:rsidRPr="00022400">
        <w:rPr>
          <w:spacing w:val="-2"/>
          <w:lang w:val="en-US"/>
        </w:rPr>
        <w:t xml:space="preserve"> </w:t>
      </w:r>
      <w:r w:rsidRPr="00022400">
        <w:rPr>
          <w:spacing w:val="-2"/>
        </w:rPr>
        <w:t>on</w:t>
      </w:r>
      <w:r w:rsidR="007B1DB2" w:rsidRPr="00022400">
        <w:rPr>
          <w:spacing w:val="-2"/>
          <w:lang w:val="en-US"/>
        </w:rPr>
        <w:t xml:space="preserve"> </w:t>
      </w:r>
      <w:r w:rsidRPr="00022400">
        <w:rPr>
          <w:spacing w:val="-2"/>
        </w:rPr>
        <w:t>the</w:t>
      </w:r>
      <w:r w:rsidR="007B1DB2" w:rsidRPr="00022400">
        <w:rPr>
          <w:spacing w:val="-2"/>
          <w:lang w:val="en-US"/>
        </w:rPr>
        <w:t xml:space="preserve"> </w:t>
      </w:r>
      <w:r w:rsidRPr="00022400">
        <w:rPr>
          <w:spacing w:val="-2"/>
        </w:rPr>
        <w:t>requirement</w:t>
      </w:r>
      <w:r w:rsidR="007B1DB2" w:rsidRPr="00022400">
        <w:rPr>
          <w:spacing w:val="-2"/>
          <w:lang w:val="en-US"/>
        </w:rPr>
        <w:t xml:space="preserve"> </w:t>
      </w:r>
      <w:r w:rsidRPr="00022400">
        <w:rPr>
          <w:spacing w:val="-2"/>
        </w:rPr>
        <w:t>of</w:t>
      </w:r>
      <w:r w:rsidR="007B1DB2" w:rsidRPr="00022400">
        <w:rPr>
          <w:spacing w:val="-2"/>
          <w:lang w:val="en-US"/>
        </w:rPr>
        <w:t xml:space="preserve"> </w:t>
      </w:r>
      <w:r w:rsidRPr="00022400">
        <w:rPr>
          <w:spacing w:val="-2"/>
        </w:rPr>
        <w:t>the</w:t>
      </w:r>
      <w:r w:rsidR="007B1DB2" w:rsidRPr="00022400">
        <w:rPr>
          <w:spacing w:val="-2"/>
          <w:lang w:val="en-US"/>
        </w:rPr>
        <w:t xml:space="preserve"> </w:t>
      </w:r>
      <w:r w:rsidRPr="00022400">
        <w:rPr>
          <w:spacing w:val="-2"/>
        </w:rPr>
        <w:t>Thai</w:t>
      </w:r>
      <w:r w:rsidR="007B1DB2" w:rsidRPr="00022400">
        <w:rPr>
          <w:lang w:val="en-US"/>
        </w:rPr>
        <w:t xml:space="preserve"> </w:t>
      </w:r>
      <w:r w:rsidR="00246522" w:rsidRPr="007F17FA">
        <w:t>Labor</w:t>
      </w:r>
      <w:r w:rsidR="007B1DB2" w:rsidRPr="00022400">
        <w:rPr>
          <w:lang w:val="en-US"/>
        </w:rPr>
        <w:t xml:space="preserve"> </w:t>
      </w:r>
      <w:r w:rsidRPr="00022400">
        <w:t>Protection</w:t>
      </w:r>
      <w:r w:rsidR="007B1DB2" w:rsidRPr="00022400">
        <w:rPr>
          <w:lang w:val="en-US"/>
        </w:rPr>
        <w:t xml:space="preserve"> </w:t>
      </w:r>
      <w:r w:rsidRPr="00022400">
        <w:t>Act</w:t>
      </w:r>
      <w:r w:rsidR="007B1DB2" w:rsidRPr="00022400">
        <w:rPr>
          <w:lang w:val="en-US"/>
        </w:rPr>
        <w:t xml:space="preserve"> </w:t>
      </w:r>
      <w:r w:rsidRPr="00022400">
        <w:t>B.E.</w:t>
      </w:r>
      <w:r w:rsidR="007B1DB2" w:rsidRPr="00022400">
        <w:rPr>
          <w:lang w:val="en-US"/>
        </w:rPr>
        <w:t xml:space="preserve"> 2541 </w:t>
      </w:r>
      <w:r w:rsidRPr="00022400">
        <w:t>to</w:t>
      </w:r>
      <w:r w:rsidR="007B1DB2" w:rsidRPr="00022400">
        <w:rPr>
          <w:lang w:val="en-US"/>
        </w:rPr>
        <w:t xml:space="preserve"> </w:t>
      </w:r>
      <w:r w:rsidRPr="00022400">
        <w:t>provide</w:t>
      </w:r>
      <w:r w:rsidR="007B1DB2" w:rsidRPr="00022400">
        <w:rPr>
          <w:lang w:val="en-US"/>
        </w:rPr>
        <w:t xml:space="preserve"> </w:t>
      </w:r>
      <w:r w:rsidRPr="00022400">
        <w:t>retirement</w:t>
      </w:r>
      <w:r w:rsidR="007B1DB2" w:rsidRPr="00022400">
        <w:rPr>
          <w:lang w:val="en-US"/>
        </w:rPr>
        <w:t xml:space="preserve"> </w:t>
      </w:r>
      <w:r w:rsidRPr="00022400">
        <w:t>benefits</w:t>
      </w:r>
      <w:r w:rsidR="007B1DB2" w:rsidRPr="00022400">
        <w:rPr>
          <w:lang w:val="en-US"/>
        </w:rPr>
        <w:t xml:space="preserve"> </w:t>
      </w:r>
      <w:r w:rsidRPr="00022400">
        <w:t>and</w:t>
      </w:r>
      <w:r w:rsidR="007B1DB2" w:rsidRPr="00022400">
        <w:rPr>
          <w:lang w:val="en-US"/>
        </w:rPr>
        <w:t xml:space="preserve"> </w:t>
      </w:r>
      <w:r w:rsidRPr="00022400">
        <w:t>other</w:t>
      </w:r>
      <w:r w:rsidR="007B1DB2" w:rsidRPr="00022400">
        <w:rPr>
          <w:lang w:val="en-US"/>
        </w:rPr>
        <w:t xml:space="preserve"> </w:t>
      </w:r>
      <w:r w:rsidRPr="00022400">
        <w:t>long</w:t>
      </w:r>
      <w:r w:rsidR="0060570F" w:rsidRPr="00022400">
        <w:t>-</w:t>
      </w:r>
      <w:r w:rsidRPr="00022400">
        <w:t>term</w:t>
      </w:r>
      <w:r w:rsidR="007B1DB2" w:rsidRPr="00022400">
        <w:rPr>
          <w:lang w:val="en-US"/>
        </w:rPr>
        <w:t xml:space="preserve"> </w:t>
      </w:r>
      <w:r w:rsidRPr="00022400">
        <w:t>benefits</w:t>
      </w:r>
      <w:r w:rsidR="007B1DB2" w:rsidRPr="00022400">
        <w:rPr>
          <w:lang w:val="en-US"/>
        </w:rPr>
        <w:t xml:space="preserve"> </w:t>
      </w:r>
      <w:r w:rsidRPr="00022400">
        <w:t>to</w:t>
      </w:r>
      <w:r w:rsidR="007B1DB2" w:rsidRPr="00022400">
        <w:rPr>
          <w:lang w:val="en-US"/>
        </w:rPr>
        <w:t xml:space="preserve"> </w:t>
      </w:r>
      <w:r w:rsidRPr="00022400">
        <w:t>employees</w:t>
      </w:r>
      <w:r w:rsidR="007B1DB2" w:rsidRPr="00022400">
        <w:rPr>
          <w:lang w:val="en-US"/>
        </w:rPr>
        <w:t xml:space="preserve"> </w:t>
      </w:r>
      <w:r w:rsidRPr="00022400">
        <w:t>based</w:t>
      </w:r>
      <w:r w:rsidR="007B1DB2" w:rsidRPr="00022400">
        <w:rPr>
          <w:lang w:val="en-US"/>
        </w:rPr>
        <w:t xml:space="preserve"> </w:t>
      </w:r>
      <w:r w:rsidRPr="00022400">
        <w:t>on</w:t>
      </w:r>
      <w:r w:rsidR="007B1DB2" w:rsidRPr="00022400">
        <w:rPr>
          <w:lang w:val="en-US"/>
        </w:rPr>
        <w:t xml:space="preserve"> </w:t>
      </w:r>
      <w:r w:rsidRPr="00022400">
        <w:t>pensionable</w:t>
      </w:r>
      <w:r w:rsidR="007B1DB2" w:rsidRPr="00022400">
        <w:rPr>
          <w:lang w:val="en-US"/>
        </w:rPr>
        <w:t xml:space="preserve"> </w:t>
      </w:r>
      <w:r w:rsidRPr="00022400">
        <w:t>remuneration</w:t>
      </w:r>
      <w:r w:rsidR="007B1DB2" w:rsidRPr="00022400">
        <w:rPr>
          <w:lang w:val="en-US"/>
        </w:rPr>
        <w:t xml:space="preserve"> </w:t>
      </w:r>
      <w:r w:rsidRPr="00022400">
        <w:t>and</w:t>
      </w:r>
      <w:r w:rsidR="007B1DB2" w:rsidRPr="00022400">
        <w:rPr>
          <w:lang w:val="en-US"/>
        </w:rPr>
        <w:t xml:space="preserve"> </w:t>
      </w:r>
      <w:r w:rsidRPr="00022400">
        <w:t>length</w:t>
      </w:r>
      <w:r w:rsidR="007B1DB2" w:rsidRPr="00022400">
        <w:rPr>
          <w:lang w:val="en-US"/>
        </w:rPr>
        <w:t xml:space="preserve"> </w:t>
      </w:r>
      <w:r w:rsidRPr="00022400">
        <w:t>of</w:t>
      </w:r>
      <w:r w:rsidR="007B1DB2" w:rsidRPr="00022400">
        <w:rPr>
          <w:lang w:val="en-US"/>
        </w:rPr>
        <w:t xml:space="preserve"> </w:t>
      </w:r>
      <w:r w:rsidRPr="00022400">
        <w:t>service.</w:t>
      </w:r>
    </w:p>
    <w:p w14:paraId="62F449C1" w14:textId="77777777" w:rsidR="000651B5" w:rsidRPr="00022400" w:rsidRDefault="000651B5" w:rsidP="00D572A8">
      <w:pPr>
        <w:spacing w:line="240" w:lineRule="atLeast"/>
        <w:ind w:left="540"/>
        <w:jc w:val="thaiDistribute"/>
      </w:pPr>
    </w:p>
    <w:p w14:paraId="50BE59F0" w14:textId="77777777" w:rsidR="000651B5" w:rsidRDefault="000651B5" w:rsidP="00256311">
      <w:pPr>
        <w:tabs>
          <w:tab w:val="left" w:pos="900"/>
        </w:tabs>
        <w:spacing w:line="276" w:lineRule="auto"/>
        <w:ind w:left="540"/>
        <w:jc w:val="thaiDistribute"/>
        <w:rPr>
          <w:rFonts w:eastAsia="Calibri"/>
          <w:szCs w:val="28"/>
          <w:lang w:val="en-US" w:bidi="th-TH"/>
        </w:rPr>
      </w:pPr>
      <w:r w:rsidRPr="00022400">
        <w:rPr>
          <w:rFonts w:eastAsia="Calibri"/>
          <w:szCs w:val="28"/>
          <w:lang w:val="en-US" w:bidi="th-TH"/>
        </w:rPr>
        <w:t xml:space="preserve">The defined benefit plans expose the Group to actuarial risks, such as longevity risk, currency risk, interest rate risk and market (investment) risk. </w:t>
      </w:r>
    </w:p>
    <w:p w14:paraId="318D2A73" w14:textId="77777777" w:rsidR="00256311" w:rsidRPr="00022400" w:rsidRDefault="00256311" w:rsidP="00256311">
      <w:pPr>
        <w:tabs>
          <w:tab w:val="left" w:pos="900"/>
        </w:tabs>
        <w:spacing w:line="276" w:lineRule="auto"/>
        <w:ind w:left="540"/>
        <w:jc w:val="thaiDistribute"/>
        <w:rPr>
          <w:rFonts w:eastAsia="Calibri"/>
          <w:szCs w:val="28"/>
          <w:lang w:val="en-US" w:bidi="th-TH"/>
        </w:rPr>
      </w:pPr>
    </w:p>
    <w:p w14:paraId="0FA24496" w14:textId="77777777" w:rsidR="00173C73" w:rsidRPr="00022400" w:rsidRDefault="00892AC4" w:rsidP="00256311">
      <w:pPr>
        <w:spacing w:line="240" w:lineRule="atLeast"/>
        <w:ind w:left="540"/>
        <w:jc w:val="thaiDistribute"/>
        <w:rPr>
          <w:rFonts w:cs="Times New Roman"/>
          <w:i/>
          <w:iCs/>
          <w:szCs w:val="22"/>
        </w:rPr>
      </w:pPr>
      <w:r w:rsidRPr="002D1E5F">
        <w:rPr>
          <w:i/>
          <w:iCs/>
          <w:spacing w:val="2"/>
          <w:lang w:val="en-US" w:bidi="th-TH"/>
        </w:rPr>
        <w:t xml:space="preserve">Non-current provisions for employee benefits </w:t>
      </w:r>
      <w:r w:rsidR="00173C73" w:rsidRPr="002D1E5F">
        <w:rPr>
          <w:i/>
          <w:iCs/>
          <w:spacing w:val="2"/>
          <w:lang w:val="en-US" w:bidi="th-TH"/>
        </w:rPr>
        <w:t>in</w:t>
      </w:r>
      <w:r w:rsidR="007B1DB2" w:rsidRPr="002D1E5F">
        <w:rPr>
          <w:i/>
          <w:iCs/>
          <w:spacing w:val="2"/>
          <w:lang w:val="en-US" w:bidi="th-TH"/>
        </w:rPr>
        <w:t xml:space="preserve"> </w:t>
      </w:r>
      <w:r w:rsidR="00173C73" w:rsidRPr="002D1E5F">
        <w:rPr>
          <w:i/>
          <w:iCs/>
          <w:spacing w:val="2"/>
          <w:lang w:val="en-US" w:bidi="th-TH"/>
        </w:rPr>
        <w:t>consolidated</w:t>
      </w:r>
      <w:r w:rsidR="007B1DB2" w:rsidRPr="002D1E5F">
        <w:rPr>
          <w:i/>
          <w:iCs/>
          <w:spacing w:val="2"/>
          <w:lang w:val="en-US" w:bidi="th-TH"/>
        </w:rPr>
        <w:t xml:space="preserve"> </w:t>
      </w:r>
      <w:r w:rsidR="00173C73" w:rsidRPr="002D1E5F">
        <w:rPr>
          <w:i/>
          <w:iCs/>
          <w:spacing w:val="2"/>
          <w:lang w:val="en-US" w:bidi="th-TH"/>
        </w:rPr>
        <w:t>statement</w:t>
      </w:r>
      <w:r w:rsidR="00E5018A" w:rsidRPr="002D1E5F">
        <w:rPr>
          <w:i/>
          <w:iCs/>
          <w:spacing w:val="2"/>
          <w:lang w:val="en-US" w:bidi="th-TH"/>
        </w:rPr>
        <w:t>s</w:t>
      </w:r>
      <w:r w:rsidR="007B1DB2" w:rsidRPr="002D1E5F">
        <w:rPr>
          <w:i/>
          <w:iCs/>
          <w:spacing w:val="2"/>
          <w:lang w:val="en-US" w:bidi="th-TH"/>
        </w:rPr>
        <w:t xml:space="preserve"> </w:t>
      </w:r>
      <w:r w:rsidR="00173C73" w:rsidRPr="002D1E5F">
        <w:rPr>
          <w:i/>
          <w:iCs/>
          <w:spacing w:val="2"/>
          <w:lang w:val="en-US" w:bidi="th-TH"/>
        </w:rPr>
        <w:t>of</w:t>
      </w:r>
      <w:r w:rsidR="007B1DB2" w:rsidRPr="002D1E5F">
        <w:rPr>
          <w:i/>
          <w:iCs/>
          <w:spacing w:val="2"/>
          <w:lang w:val="en-US" w:bidi="th-TH"/>
        </w:rPr>
        <w:t xml:space="preserve"> </w:t>
      </w:r>
      <w:r w:rsidR="00173C73" w:rsidRPr="002D1E5F">
        <w:rPr>
          <w:i/>
          <w:iCs/>
          <w:spacing w:val="2"/>
          <w:lang w:val="en-US" w:bidi="th-TH"/>
        </w:rPr>
        <w:t>financial</w:t>
      </w:r>
      <w:r w:rsidR="007B1DB2" w:rsidRPr="002D1E5F">
        <w:rPr>
          <w:i/>
          <w:iCs/>
          <w:spacing w:val="2"/>
          <w:lang w:val="en-US" w:bidi="th-TH"/>
        </w:rPr>
        <w:t xml:space="preserve"> </w:t>
      </w:r>
      <w:r w:rsidR="00173C73" w:rsidRPr="002D1E5F">
        <w:rPr>
          <w:i/>
          <w:iCs/>
          <w:spacing w:val="2"/>
          <w:lang w:val="en-US" w:bidi="th-TH"/>
        </w:rPr>
        <w:t>position</w:t>
      </w:r>
    </w:p>
    <w:p w14:paraId="5F2DFAEB" w14:textId="77777777" w:rsidR="00D572A8" w:rsidRPr="00022400" w:rsidRDefault="00D572A8" w:rsidP="00D572A8">
      <w:pPr>
        <w:spacing w:line="240" w:lineRule="atLeast"/>
        <w:ind w:left="540"/>
        <w:jc w:val="thaiDistribute"/>
        <w:rPr>
          <w:rFonts w:cs="Times New Roman"/>
          <w:i/>
          <w:iCs/>
          <w:szCs w:val="22"/>
        </w:rPr>
      </w:pPr>
    </w:p>
    <w:tbl>
      <w:tblPr>
        <w:tblW w:w="9125" w:type="dxa"/>
        <w:tblInd w:w="505" w:type="dxa"/>
        <w:tblLayout w:type="fixed"/>
        <w:tblCellMar>
          <w:left w:w="79" w:type="dxa"/>
          <w:right w:w="79" w:type="dxa"/>
        </w:tblCellMar>
        <w:tblLook w:val="0000" w:firstRow="0" w:lastRow="0" w:firstColumn="0" w:lastColumn="0" w:noHBand="0" w:noVBand="0"/>
      </w:tblPr>
      <w:tblGrid>
        <w:gridCol w:w="6245"/>
        <w:gridCol w:w="1349"/>
        <w:gridCol w:w="14"/>
        <w:gridCol w:w="164"/>
        <w:gridCol w:w="14"/>
        <w:gridCol w:w="1339"/>
      </w:tblGrid>
      <w:tr w:rsidR="00F6021B" w:rsidRPr="00022400" w14:paraId="6BCFC7BD" w14:textId="77777777" w:rsidTr="00F63D78">
        <w:trPr>
          <w:cantSplit/>
          <w:trHeight w:val="284"/>
        </w:trPr>
        <w:tc>
          <w:tcPr>
            <w:tcW w:w="6245" w:type="dxa"/>
            <w:vAlign w:val="center"/>
          </w:tcPr>
          <w:p w14:paraId="01FFEDB4" w14:textId="77777777" w:rsidR="00F6021B" w:rsidRPr="00022400" w:rsidRDefault="00F6021B" w:rsidP="00D572A8">
            <w:pPr>
              <w:spacing w:line="240" w:lineRule="atLeast"/>
              <w:rPr>
                <w:b/>
                <w:bCs/>
                <w:i/>
                <w:iCs/>
                <w:lang w:val="en-US"/>
              </w:rPr>
            </w:pPr>
          </w:p>
        </w:tc>
        <w:tc>
          <w:tcPr>
            <w:tcW w:w="1363" w:type="dxa"/>
            <w:gridSpan w:val="2"/>
          </w:tcPr>
          <w:p w14:paraId="524ECE2F" w14:textId="77777777" w:rsidR="00F6021B" w:rsidRPr="00022400" w:rsidRDefault="007E5A91" w:rsidP="00D572A8">
            <w:pPr>
              <w:pStyle w:val="acctfourfigures"/>
              <w:tabs>
                <w:tab w:val="clear" w:pos="765"/>
                <w:tab w:val="decimal" w:pos="-10144"/>
              </w:tabs>
              <w:spacing w:line="240" w:lineRule="atLeast"/>
              <w:ind w:left="-221" w:firstLine="221"/>
              <w:jc w:val="center"/>
            </w:pPr>
            <w:r>
              <w:t>31 March</w:t>
            </w:r>
          </w:p>
        </w:tc>
        <w:tc>
          <w:tcPr>
            <w:tcW w:w="178" w:type="dxa"/>
            <w:gridSpan w:val="2"/>
          </w:tcPr>
          <w:p w14:paraId="3448B8F8" w14:textId="77777777" w:rsidR="00F6021B" w:rsidRPr="00022400" w:rsidRDefault="00F6021B" w:rsidP="00D572A8">
            <w:pPr>
              <w:pStyle w:val="acctfourfigures"/>
              <w:tabs>
                <w:tab w:val="clear" w:pos="765"/>
                <w:tab w:val="decimal" w:pos="-10144"/>
              </w:tabs>
              <w:spacing w:line="240" w:lineRule="atLeast"/>
              <w:ind w:left="-221" w:firstLine="221"/>
              <w:jc w:val="center"/>
            </w:pPr>
          </w:p>
        </w:tc>
        <w:tc>
          <w:tcPr>
            <w:tcW w:w="1339" w:type="dxa"/>
            <w:vAlign w:val="center"/>
          </w:tcPr>
          <w:p w14:paraId="64ECCF0B" w14:textId="77777777" w:rsidR="00F6021B" w:rsidRPr="00022400" w:rsidRDefault="007E5A91" w:rsidP="00D572A8">
            <w:pPr>
              <w:pStyle w:val="acctfourfigures"/>
              <w:tabs>
                <w:tab w:val="clear" w:pos="765"/>
                <w:tab w:val="decimal" w:pos="-10144"/>
              </w:tabs>
              <w:spacing w:line="240" w:lineRule="atLeast"/>
              <w:ind w:left="-221" w:firstLine="221"/>
              <w:jc w:val="center"/>
            </w:pPr>
            <w:r>
              <w:t>31 December</w:t>
            </w:r>
          </w:p>
        </w:tc>
      </w:tr>
      <w:tr w:rsidR="007E5A91" w:rsidRPr="00022400" w14:paraId="022CE83A" w14:textId="77777777" w:rsidTr="00F63D78">
        <w:trPr>
          <w:cantSplit/>
          <w:trHeight w:val="284"/>
        </w:trPr>
        <w:tc>
          <w:tcPr>
            <w:tcW w:w="6245" w:type="dxa"/>
            <w:vAlign w:val="center"/>
          </w:tcPr>
          <w:p w14:paraId="1D2E8956" w14:textId="77777777" w:rsidR="007E5A91" w:rsidRPr="00022400" w:rsidRDefault="007E5A91" w:rsidP="00D572A8">
            <w:pPr>
              <w:spacing w:line="240" w:lineRule="atLeast"/>
              <w:rPr>
                <w:b/>
                <w:bCs/>
                <w:i/>
                <w:iCs/>
                <w:lang w:val="en-US"/>
              </w:rPr>
            </w:pPr>
          </w:p>
        </w:tc>
        <w:tc>
          <w:tcPr>
            <w:tcW w:w="1363" w:type="dxa"/>
            <w:gridSpan w:val="2"/>
          </w:tcPr>
          <w:p w14:paraId="1D575C78" w14:textId="77777777" w:rsidR="007E5A91" w:rsidRPr="00022400" w:rsidRDefault="007E5A91" w:rsidP="00D572A8">
            <w:pPr>
              <w:pStyle w:val="acctfourfigures"/>
              <w:tabs>
                <w:tab w:val="clear" w:pos="765"/>
                <w:tab w:val="decimal" w:pos="-10144"/>
              </w:tabs>
              <w:spacing w:line="240" w:lineRule="atLeast"/>
              <w:ind w:left="-221" w:firstLine="221"/>
              <w:jc w:val="center"/>
              <w:rPr>
                <w:lang w:val="en-US"/>
              </w:rPr>
            </w:pPr>
            <w:r>
              <w:rPr>
                <w:lang w:val="en-US"/>
              </w:rPr>
              <w:t>2018</w:t>
            </w:r>
          </w:p>
        </w:tc>
        <w:tc>
          <w:tcPr>
            <w:tcW w:w="178" w:type="dxa"/>
            <w:gridSpan w:val="2"/>
          </w:tcPr>
          <w:p w14:paraId="3B833239" w14:textId="77777777" w:rsidR="007E5A91" w:rsidRPr="00022400" w:rsidRDefault="007E5A91" w:rsidP="00D572A8">
            <w:pPr>
              <w:pStyle w:val="acctfourfigures"/>
              <w:tabs>
                <w:tab w:val="clear" w:pos="765"/>
                <w:tab w:val="decimal" w:pos="-10144"/>
              </w:tabs>
              <w:spacing w:line="240" w:lineRule="atLeast"/>
              <w:ind w:left="-221" w:firstLine="221"/>
              <w:jc w:val="center"/>
            </w:pPr>
          </w:p>
        </w:tc>
        <w:tc>
          <w:tcPr>
            <w:tcW w:w="1339" w:type="dxa"/>
            <w:vAlign w:val="center"/>
          </w:tcPr>
          <w:p w14:paraId="332A8B40" w14:textId="77777777" w:rsidR="007E5A91" w:rsidRPr="00022400" w:rsidRDefault="007E5A91" w:rsidP="00D572A8">
            <w:pPr>
              <w:pStyle w:val="acctfourfigures"/>
              <w:tabs>
                <w:tab w:val="clear" w:pos="765"/>
                <w:tab w:val="decimal" w:pos="-10144"/>
              </w:tabs>
              <w:spacing w:line="240" w:lineRule="atLeast"/>
              <w:ind w:left="-221" w:firstLine="221"/>
              <w:jc w:val="center"/>
              <w:rPr>
                <w:lang w:val="en-US"/>
              </w:rPr>
            </w:pPr>
            <w:r>
              <w:rPr>
                <w:lang w:val="en-US"/>
              </w:rPr>
              <w:t>2017</w:t>
            </w:r>
          </w:p>
        </w:tc>
      </w:tr>
      <w:tr w:rsidR="00F6021B" w:rsidRPr="00022400" w14:paraId="194815C4" w14:textId="77777777" w:rsidTr="00F63D78">
        <w:trPr>
          <w:cantSplit/>
          <w:trHeight w:val="284"/>
        </w:trPr>
        <w:tc>
          <w:tcPr>
            <w:tcW w:w="6245" w:type="dxa"/>
            <w:vAlign w:val="center"/>
          </w:tcPr>
          <w:p w14:paraId="0FD5A19C" w14:textId="77777777" w:rsidR="00F6021B" w:rsidRPr="00022400" w:rsidRDefault="00F6021B" w:rsidP="00D572A8">
            <w:pPr>
              <w:spacing w:line="240" w:lineRule="atLeast"/>
              <w:rPr>
                <w:b/>
                <w:bCs/>
                <w:i/>
                <w:iCs/>
                <w:lang w:val="en-US"/>
              </w:rPr>
            </w:pPr>
          </w:p>
        </w:tc>
        <w:tc>
          <w:tcPr>
            <w:tcW w:w="2880" w:type="dxa"/>
            <w:gridSpan w:val="5"/>
          </w:tcPr>
          <w:p w14:paraId="11A59B6B" w14:textId="77777777" w:rsidR="00F6021B" w:rsidRPr="00022400" w:rsidRDefault="00F6021B" w:rsidP="00D572A8">
            <w:pPr>
              <w:pStyle w:val="acctfourfigures"/>
              <w:tabs>
                <w:tab w:val="clear" w:pos="765"/>
                <w:tab w:val="decimal" w:pos="-10144"/>
              </w:tabs>
              <w:spacing w:line="240" w:lineRule="atLeast"/>
              <w:ind w:left="-221" w:firstLine="221"/>
              <w:jc w:val="center"/>
              <w:rPr>
                <w:i/>
                <w:iCs/>
                <w:lang w:val="en-US"/>
              </w:rPr>
            </w:pPr>
            <w:r w:rsidRPr="00022400">
              <w:rPr>
                <w:i/>
                <w:iCs/>
              </w:rPr>
              <w:t>(in</w:t>
            </w:r>
            <w:r w:rsidR="007B1DB2" w:rsidRPr="00022400">
              <w:rPr>
                <w:i/>
                <w:iCs/>
                <w:lang w:val="en-US"/>
              </w:rPr>
              <w:t xml:space="preserve"> </w:t>
            </w:r>
            <w:r w:rsidRPr="00022400">
              <w:rPr>
                <w:i/>
                <w:iCs/>
              </w:rPr>
              <w:t>million</w:t>
            </w:r>
            <w:r w:rsidR="007B1DB2" w:rsidRPr="00022400">
              <w:rPr>
                <w:i/>
                <w:iCs/>
                <w:lang w:val="en-US"/>
              </w:rPr>
              <w:t xml:space="preserve"> </w:t>
            </w:r>
            <w:r w:rsidRPr="00022400">
              <w:rPr>
                <w:i/>
                <w:iCs/>
              </w:rPr>
              <w:t>Baht)</w:t>
            </w:r>
          </w:p>
        </w:tc>
      </w:tr>
      <w:tr w:rsidR="00F6021B" w:rsidRPr="00022400" w14:paraId="4C6B0657" w14:textId="77777777" w:rsidTr="00F63D78">
        <w:trPr>
          <w:cantSplit/>
          <w:trHeight w:hRule="exact" w:val="113"/>
        </w:trPr>
        <w:tc>
          <w:tcPr>
            <w:tcW w:w="6245" w:type="dxa"/>
            <w:vAlign w:val="center"/>
          </w:tcPr>
          <w:p w14:paraId="7D77B506" w14:textId="77777777" w:rsidR="00F6021B" w:rsidRPr="00022400" w:rsidRDefault="00F6021B" w:rsidP="00D572A8">
            <w:pPr>
              <w:spacing w:line="240" w:lineRule="atLeast"/>
              <w:rPr>
                <w:b/>
                <w:bCs/>
                <w:i/>
                <w:iCs/>
                <w:cs/>
                <w:lang w:val="en-US" w:bidi="th-TH"/>
              </w:rPr>
            </w:pPr>
          </w:p>
        </w:tc>
        <w:tc>
          <w:tcPr>
            <w:tcW w:w="1363" w:type="dxa"/>
            <w:gridSpan w:val="2"/>
          </w:tcPr>
          <w:p w14:paraId="7468A98D" w14:textId="77777777" w:rsidR="00F6021B" w:rsidRPr="00022400" w:rsidRDefault="00F6021B" w:rsidP="00D572A8">
            <w:pPr>
              <w:pStyle w:val="acctfourfigures"/>
              <w:spacing w:line="240" w:lineRule="atLeast"/>
              <w:jc w:val="right"/>
              <w:rPr>
                <w:i/>
                <w:iCs/>
              </w:rPr>
            </w:pPr>
          </w:p>
        </w:tc>
        <w:tc>
          <w:tcPr>
            <w:tcW w:w="178" w:type="dxa"/>
            <w:gridSpan w:val="2"/>
          </w:tcPr>
          <w:p w14:paraId="6E3D8885" w14:textId="77777777" w:rsidR="00F6021B" w:rsidRPr="00022400" w:rsidRDefault="00F6021B" w:rsidP="00D572A8">
            <w:pPr>
              <w:pStyle w:val="acctfourfigures"/>
              <w:spacing w:line="240" w:lineRule="atLeast"/>
              <w:jc w:val="right"/>
              <w:rPr>
                <w:i/>
                <w:iCs/>
              </w:rPr>
            </w:pPr>
          </w:p>
        </w:tc>
        <w:tc>
          <w:tcPr>
            <w:tcW w:w="1339" w:type="dxa"/>
          </w:tcPr>
          <w:p w14:paraId="49AB51B9" w14:textId="77777777" w:rsidR="00F6021B" w:rsidRPr="00022400" w:rsidRDefault="00F6021B" w:rsidP="00D572A8">
            <w:pPr>
              <w:pStyle w:val="acctfourfigures"/>
              <w:spacing w:line="240" w:lineRule="atLeast"/>
              <w:jc w:val="right"/>
              <w:rPr>
                <w:i/>
                <w:iCs/>
              </w:rPr>
            </w:pPr>
          </w:p>
        </w:tc>
      </w:tr>
      <w:tr w:rsidR="00172E49" w:rsidRPr="00022400" w14:paraId="0629C442" w14:textId="77777777" w:rsidTr="00F63D78">
        <w:trPr>
          <w:cantSplit/>
          <w:trHeight w:val="284"/>
        </w:trPr>
        <w:tc>
          <w:tcPr>
            <w:tcW w:w="6245" w:type="dxa"/>
            <w:vAlign w:val="center"/>
          </w:tcPr>
          <w:p w14:paraId="40DF132B" w14:textId="77777777" w:rsidR="00172E49" w:rsidRPr="00022400" w:rsidRDefault="00172E49" w:rsidP="00A0503D">
            <w:pPr>
              <w:pStyle w:val="BodyText"/>
              <w:spacing w:after="0" w:line="240" w:lineRule="atLeast"/>
              <w:ind w:firstLine="62"/>
              <w:rPr>
                <w:szCs w:val="22"/>
                <w:lang w:val="en-GB" w:bidi="th-TH"/>
              </w:rPr>
            </w:pPr>
            <w:r w:rsidRPr="00022400">
              <w:rPr>
                <w:szCs w:val="22"/>
                <w:lang w:val="en-GB" w:bidi="th-TH"/>
              </w:rPr>
              <w:t>Post-employment</w:t>
            </w:r>
            <w:r w:rsidRPr="00022400">
              <w:rPr>
                <w:szCs w:val="22"/>
                <w:lang w:val="en-US" w:bidi="th-TH"/>
              </w:rPr>
              <w:t xml:space="preserve"> </w:t>
            </w:r>
            <w:r w:rsidRPr="00022400">
              <w:rPr>
                <w:szCs w:val="22"/>
                <w:lang w:val="en-GB" w:bidi="th-TH"/>
              </w:rPr>
              <w:t>benefits</w:t>
            </w:r>
          </w:p>
        </w:tc>
        <w:tc>
          <w:tcPr>
            <w:tcW w:w="1363" w:type="dxa"/>
            <w:gridSpan w:val="2"/>
          </w:tcPr>
          <w:p w14:paraId="48EF311C" w14:textId="77777777" w:rsidR="00172E49" w:rsidRPr="00022400" w:rsidRDefault="00172E49" w:rsidP="00D572A8">
            <w:pPr>
              <w:pStyle w:val="acctfourfigures"/>
              <w:tabs>
                <w:tab w:val="clear" w:pos="765"/>
              </w:tabs>
              <w:spacing w:line="240" w:lineRule="atLeast"/>
              <w:ind w:right="227"/>
              <w:jc w:val="right"/>
              <w:rPr>
                <w:lang w:val="en-US"/>
              </w:rPr>
            </w:pPr>
          </w:p>
        </w:tc>
        <w:tc>
          <w:tcPr>
            <w:tcW w:w="178" w:type="dxa"/>
            <w:gridSpan w:val="2"/>
          </w:tcPr>
          <w:p w14:paraId="1B3BECDF" w14:textId="77777777" w:rsidR="00172E49" w:rsidRPr="00022400" w:rsidRDefault="00172E49" w:rsidP="00D572A8">
            <w:pPr>
              <w:pStyle w:val="acctfourfigures"/>
              <w:tabs>
                <w:tab w:val="clear" w:pos="765"/>
              </w:tabs>
              <w:spacing w:line="240" w:lineRule="atLeast"/>
              <w:ind w:right="227"/>
              <w:jc w:val="right"/>
              <w:rPr>
                <w:lang w:val="en-US"/>
              </w:rPr>
            </w:pPr>
          </w:p>
        </w:tc>
        <w:tc>
          <w:tcPr>
            <w:tcW w:w="1339" w:type="dxa"/>
            <w:vAlign w:val="center"/>
          </w:tcPr>
          <w:p w14:paraId="64FAD77D" w14:textId="77777777" w:rsidR="00172E49" w:rsidRPr="00022400" w:rsidRDefault="00172E49" w:rsidP="00D572A8">
            <w:pPr>
              <w:pStyle w:val="acctfourfigures"/>
              <w:tabs>
                <w:tab w:val="clear" w:pos="765"/>
              </w:tabs>
              <w:spacing w:line="240" w:lineRule="atLeast"/>
              <w:ind w:right="227"/>
              <w:jc w:val="right"/>
              <w:rPr>
                <w:lang w:val="en-US"/>
              </w:rPr>
            </w:pPr>
          </w:p>
        </w:tc>
      </w:tr>
      <w:tr w:rsidR="007E5A91" w:rsidRPr="00022400" w14:paraId="3D8AE846" w14:textId="77777777" w:rsidTr="00F63D78">
        <w:trPr>
          <w:cantSplit/>
          <w:trHeight w:val="284"/>
        </w:trPr>
        <w:tc>
          <w:tcPr>
            <w:tcW w:w="6245" w:type="dxa"/>
            <w:vAlign w:val="center"/>
          </w:tcPr>
          <w:p w14:paraId="0B5AD665" w14:textId="77777777" w:rsidR="007E5A91" w:rsidRPr="00022400" w:rsidRDefault="007E5A91" w:rsidP="007E5A91">
            <w:pPr>
              <w:pStyle w:val="BodyText"/>
              <w:spacing w:after="0" w:line="240" w:lineRule="atLeast"/>
              <w:ind w:left="284"/>
              <w:rPr>
                <w:szCs w:val="22"/>
                <w:lang w:val="en-GB" w:bidi="th-TH"/>
              </w:rPr>
            </w:pPr>
            <w:r w:rsidRPr="00022400">
              <w:rPr>
                <w:szCs w:val="22"/>
                <w:lang w:val="en-GB" w:bidi="th-TH"/>
              </w:rPr>
              <w:t>Legal</w:t>
            </w:r>
            <w:r w:rsidRPr="00022400">
              <w:rPr>
                <w:szCs w:val="22"/>
                <w:lang w:val="en-US" w:bidi="th-TH"/>
              </w:rPr>
              <w:t xml:space="preserve"> </w:t>
            </w:r>
            <w:r w:rsidRPr="00022400">
              <w:rPr>
                <w:szCs w:val="22"/>
                <w:lang w:val="en-GB" w:bidi="th-TH"/>
              </w:rPr>
              <w:t>severance</w:t>
            </w:r>
            <w:r w:rsidRPr="00022400">
              <w:rPr>
                <w:szCs w:val="22"/>
                <w:lang w:val="en-US" w:bidi="th-TH"/>
              </w:rPr>
              <w:t xml:space="preserve"> </w:t>
            </w:r>
            <w:r w:rsidRPr="00022400">
              <w:rPr>
                <w:szCs w:val="22"/>
                <w:lang w:val="en-GB" w:bidi="th-TH"/>
              </w:rPr>
              <w:t>payments</w:t>
            </w:r>
            <w:r w:rsidRPr="00022400">
              <w:rPr>
                <w:szCs w:val="22"/>
                <w:lang w:val="en-US" w:bidi="th-TH"/>
              </w:rPr>
              <w:t xml:space="preserve"> </w:t>
            </w:r>
            <w:r w:rsidRPr="00022400">
              <w:rPr>
                <w:szCs w:val="22"/>
                <w:lang w:val="en-GB" w:bidi="th-TH"/>
              </w:rPr>
              <w:t>plan</w:t>
            </w:r>
          </w:p>
        </w:tc>
        <w:tc>
          <w:tcPr>
            <w:tcW w:w="1349" w:type="dxa"/>
            <w:vAlign w:val="center"/>
          </w:tcPr>
          <w:p w14:paraId="36DF9FEF" w14:textId="165998FE" w:rsidR="007E5A91" w:rsidRPr="00560C9B" w:rsidRDefault="00166C61" w:rsidP="007E5A91">
            <w:pPr>
              <w:pStyle w:val="acctfourfigures"/>
              <w:tabs>
                <w:tab w:val="clear" w:pos="765"/>
                <w:tab w:val="decimal" w:pos="1091"/>
              </w:tabs>
              <w:spacing w:line="240" w:lineRule="atLeast"/>
              <w:ind w:left="-57" w:right="-529"/>
              <w:rPr>
                <w:rFonts w:cs="Times New Roman"/>
                <w:szCs w:val="22"/>
                <w:lang w:bidi="th-TH"/>
              </w:rPr>
            </w:pPr>
            <w:r w:rsidRPr="00560C9B">
              <w:rPr>
                <w:rFonts w:cs="Times New Roman"/>
                <w:szCs w:val="22"/>
                <w:cs/>
                <w:lang w:bidi="th-TH"/>
              </w:rPr>
              <w:t>6</w:t>
            </w:r>
            <w:r w:rsidRPr="00560C9B">
              <w:rPr>
                <w:rFonts w:cs="Times New Roman"/>
                <w:szCs w:val="22"/>
                <w:lang w:bidi="th-TH"/>
              </w:rPr>
              <w:t>,</w:t>
            </w:r>
            <w:r w:rsidRPr="00560C9B">
              <w:rPr>
                <w:rFonts w:cs="Times New Roman"/>
                <w:szCs w:val="22"/>
                <w:cs/>
                <w:lang w:bidi="th-TH"/>
              </w:rPr>
              <w:t>919</w:t>
            </w:r>
          </w:p>
        </w:tc>
        <w:tc>
          <w:tcPr>
            <w:tcW w:w="178" w:type="dxa"/>
            <w:gridSpan w:val="2"/>
          </w:tcPr>
          <w:p w14:paraId="3C0752FD" w14:textId="77777777" w:rsidR="007E5A91" w:rsidRPr="00022400" w:rsidRDefault="007E5A91" w:rsidP="007E5A91">
            <w:pPr>
              <w:pStyle w:val="acctfourfigures"/>
              <w:tabs>
                <w:tab w:val="clear" w:pos="765"/>
                <w:tab w:val="decimal" w:pos="1091"/>
              </w:tabs>
              <w:spacing w:line="240" w:lineRule="atLeast"/>
              <w:ind w:right="227"/>
              <w:jc w:val="right"/>
              <w:rPr>
                <w:lang w:val="en-US"/>
              </w:rPr>
            </w:pPr>
          </w:p>
        </w:tc>
        <w:tc>
          <w:tcPr>
            <w:tcW w:w="1353" w:type="dxa"/>
            <w:gridSpan w:val="2"/>
            <w:vAlign w:val="center"/>
          </w:tcPr>
          <w:p w14:paraId="00079279" w14:textId="77777777" w:rsidR="007E5A91" w:rsidRPr="00022400" w:rsidRDefault="007E5A91" w:rsidP="007E5A91">
            <w:pPr>
              <w:pStyle w:val="acctfourfigures"/>
              <w:tabs>
                <w:tab w:val="clear" w:pos="765"/>
                <w:tab w:val="decimal" w:pos="1091"/>
              </w:tabs>
              <w:spacing w:line="240" w:lineRule="atLeast"/>
              <w:ind w:left="-57" w:right="-529"/>
              <w:rPr>
                <w:lang w:bidi="th-TH"/>
              </w:rPr>
            </w:pPr>
            <w:r w:rsidRPr="00022400">
              <w:rPr>
                <w:lang w:bidi="th-TH"/>
              </w:rPr>
              <w:t>6,833</w:t>
            </w:r>
          </w:p>
        </w:tc>
      </w:tr>
      <w:tr w:rsidR="007E5A91" w:rsidRPr="00022400" w14:paraId="16D82EB5" w14:textId="77777777" w:rsidTr="00F63D78">
        <w:trPr>
          <w:cantSplit/>
          <w:trHeight w:val="284"/>
        </w:trPr>
        <w:tc>
          <w:tcPr>
            <w:tcW w:w="6245" w:type="dxa"/>
            <w:vAlign w:val="center"/>
          </w:tcPr>
          <w:p w14:paraId="14FDA7BD" w14:textId="77777777" w:rsidR="007E5A91" w:rsidRPr="00022400" w:rsidRDefault="007E5A91" w:rsidP="007E5A91">
            <w:pPr>
              <w:pStyle w:val="BodyText"/>
              <w:spacing w:after="0" w:line="240" w:lineRule="atLeast"/>
              <w:ind w:left="284"/>
              <w:rPr>
                <w:szCs w:val="22"/>
                <w:lang w:val="en-GB"/>
              </w:rPr>
            </w:pPr>
            <w:r w:rsidRPr="00022400">
              <w:rPr>
                <w:szCs w:val="22"/>
                <w:lang w:val="en-GB"/>
              </w:rPr>
              <w:t>Pension</w:t>
            </w:r>
          </w:p>
        </w:tc>
        <w:tc>
          <w:tcPr>
            <w:tcW w:w="1349" w:type="dxa"/>
            <w:vAlign w:val="center"/>
          </w:tcPr>
          <w:p w14:paraId="6218CAC2" w14:textId="41DAB97F" w:rsidR="007E5A91" w:rsidRPr="00560C9B" w:rsidRDefault="00560C9B" w:rsidP="007E5A91">
            <w:pPr>
              <w:pStyle w:val="acctfourfigures"/>
              <w:tabs>
                <w:tab w:val="clear" w:pos="765"/>
                <w:tab w:val="decimal" w:pos="1091"/>
              </w:tabs>
              <w:spacing w:line="240" w:lineRule="atLeast"/>
              <w:ind w:left="-57" w:right="-529"/>
              <w:rPr>
                <w:rFonts w:cstheme="minorBidi"/>
                <w:szCs w:val="22"/>
                <w:lang w:val="en-US" w:bidi="th-TH"/>
              </w:rPr>
            </w:pPr>
            <w:r>
              <w:rPr>
                <w:szCs w:val="22"/>
                <w:lang w:val="en-US" w:bidi="th-TH"/>
              </w:rPr>
              <w:t>89</w:t>
            </w:r>
          </w:p>
        </w:tc>
        <w:tc>
          <w:tcPr>
            <w:tcW w:w="178" w:type="dxa"/>
            <w:gridSpan w:val="2"/>
          </w:tcPr>
          <w:p w14:paraId="6C277128" w14:textId="77777777" w:rsidR="007E5A91" w:rsidRPr="00022400" w:rsidRDefault="007E5A91" w:rsidP="007E5A91">
            <w:pPr>
              <w:pStyle w:val="acctfourfigures"/>
              <w:tabs>
                <w:tab w:val="clear" w:pos="765"/>
                <w:tab w:val="decimal" w:pos="1091"/>
              </w:tabs>
              <w:spacing w:line="240" w:lineRule="atLeast"/>
              <w:ind w:right="227"/>
              <w:jc w:val="right"/>
              <w:rPr>
                <w:lang w:val="en-US"/>
              </w:rPr>
            </w:pPr>
          </w:p>
        </w:tc>
        <w:tc>
          <w:tcPr>
            <w:tcW w:w="1353" w:type="dxa"/>
            <w:gridSpan w:val="2"/>
            <w:vAlign w:val="center"/>
          </w:tcPr>
          <w:p w14:paraId="402CEEF6" w14:textId="77777777" w:rsidR="007E5A91" w:rsidRPr="00022400" w:rsidRDefault="007E5A91" w:rsidP="007E5A91">
            <w:pPr>
              <w:pStyle w:val="acctfourfigures"/>
              <w:tabs>
                <w:tab w:val="clear" w:pos="765"/>
                <w:tab w:val="decimal" w:pos="1091"/>
              </w:tabs>
              <w:spacing w:line="240" w:lineRule="atLeast"/>
              <w:ind w:left="-57" w:right="-529"/>
              <w:rPr>
                <w:lang w:bidi="th-TH"/>
              </w:rPr>
            </w:pPr>
            <w:r w:rsidRPr="00022400">
              <w:rPr>
                <w:lang w:bidi="th-TH"/>
              </w:rPr>
              <w:t>87</w:t>
            </w:r>
          </w:p>
        </w:tc>
      </w:tr>
      <w:tr w:rsidR="007E5A91" w:rsidRPr="00022400" w14:paraId="09FA5F18" w14:textId="77777777" w:rsidTr="00F63D78">
        <w:trPr>
          <w:cantSplit/>
          <w:trHeight w:val="284"/>
        </w:trPr>
        <w:tc>
          <w:tcPr>
            <w:tcW w:w="6245" w:type="dxa"/>
            <w:vAlign w:val="center"/>
          </w:tcPr>
          <w:p w14:paraId="7E849956" w14:textId="77777777" w:rsidR="007E5A91" w:rsidRPr="00022400" w:rsidRDefault="007E5A91" w:rsidP="00F63D78">
            <w:pPr>
              <w:pStyle w:val="BodyText"/>
              <w:spacing w:after="0" w:line="240" w:lineRule="atLeast"/>
              <w:ind w:firstLine="62"/>
              <w:rPr>
                <w:szCs w:val="22"/>
                <w:cs/>
                <w:lang w:val="en-US" w:bidi="th-TH"/>
              </w:rPr>
            </w:pPr>
            <w:r w:rsidRPr="00022400">
              <w:rPr>
                <w:szCs w:val="22"/>
                <w:lang w:val="en-GB" w:bidi="th-TH"/>
              </w:rPr>
              <w:t>Other</w:t>
            </w:r>
            <w:r w:rsidRPr="00022400">
              <w:rPr>
                <w:szCs w:val="22"/>
                <w:lang w:val="en-US" w:bidi="th-TH"/>
              </w:rPr>
              <w:t xml:space="preserve"> </w:t>
            </w:r>
            <w:r w:rsidRPr="00022400">
              <w:rPr>
                <w:szCs w:val="22"/>
                <w:lang w:val="en-GB" w:bidi="th-TH"/>
              </w:rPr>
              <w:t>long-term</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w:t>
            </w:r>
            <w:r w:rsidRPr="00022400">
              <w:rPr>
                <w:szCs w:val="22"/>
                <w:lang w:val="en-US"/>
              </w:rPr>
              <w:t>s</w:t>
            </w:r>
          </w:p>
        </w:tc>
        <w:tc>
          <w:tcPr>
            <w:tcW w:w="1349" w:type="dxa"/>
            <w:vAlign w:val="center"/>
          </w:tcPr>
          <w:p w14:paraId="3FFB724D" w14:textId="7F0B0CB5" w:rsidR="007E5A91" w:rsidRPr="00560C9B" w:rsidRDefault="00560C9B" w:rsidP="007E5A91">
            <w:pPr>
              <w:pStyle w:val="acctfourfigures"/>
              <w:tabs>
                <w:tab w:val="clear" w:pos="765"/>
                <w:tab w:val="decimal" w:pos="1091"/>
              </w:tabs>
              <w:spacing w:line="240" w:lineRule="atLeast"/>
              <w:ind w:left="-57" w:right="-529"/>
              <w:rPr>
                <w:rFonts w:cs="Times New Roman"/>
                <w:szCs w:val="22"/>
                <w:lang w:bidi="th-TH"/>
              </w:rPr>
            </w:pPr>
            <w:r>
              <w:rPr>
                <w:rFonts w:cs="Times New Roman"/>
                <w:szCs w:val="22"/>
                <w:lang w:bidi="th-TH"/>
              </w:rPr>
              <w:t>554</w:t>
            </w:r>
          </w:p>
        </w:tc>
        <w:tc>
          <w:tcPr>
            <w:tcW w:w="178" w:type="dxa"/>
            <w:gridSpan w:val="2"/>
          </w:tcPr>
          <w:p w14:paraId="2C5CC9C4" w14:textId="77777777" w:rsidR="007E5A91" w:rsidRPr="00022400" w:rsidRDefault="007E5A91" w:rsidP="007E5A91">
            <w:pPr>
              <w:pStyle w:val="acctfourfigures"/>
              <w:tabs>
                <w:tab w:val="clear" w:pos="765"/>
                <w:tab w:val="decimal" w:pos="1091"/>
              </w:tabs>
              <w:spacing w:line="240" w:lineRule="atLeast"/>
              <w:ind w:right="227"/>
              <w:jc w:val="right"/>
              <w:rPr>
                <w:lang w:val="en-US"/>
              </w:rPr>
            </w:pPr>
          </w:p>
        </w:tc>
        <w:tc>
          <w:tcPr>
            <w:tcW w:w="1353" w:type="dxa"/>
            <w:gridSpan w:val="2"/>
            <w:vAlign w:val="center"/>
          </w:tcPr>
          <w:p w14:paraId="7EB53D37" w14:textId="77777777" w:rsidR="007E5A91" w:rsidRPr="00022400" w:rsidRDefault="007E5A91" w:rsidP="007E5A91">
            <w:pPr>
              <w:pStyle w:val="acctfourfigures"/>
              <w:tabs>
                <w:tab w:val="clear" w:pos="765"/>
                <w:tab w:val="decimal" w:pos="1091"/>
              </w:tabs>
              <w:spacing w:line="240" w:lineRule="atLeast"/>
              <w:ind w:left="-57" w:right="-529"/>
              <w:rPr>
                <w:lang w:bidi="th-TH"/>
              </w:rPr>
            </w:pPr>
            <w:r w:rsidRPr="00022400">
              <w:rPr>
                <w:lang w:bidi="th-TH"/>
              </w:rPr>
              <w:t>558</w:t>
            </w:r>
          </w:p>
        </w:tc>
      </w:tr>
      <w:tr w:rsidR="007E5A91" w:rsidRPr="00022400" w14:paraId="0A657CF0" w14:textId="77777777" w:rsidTr="00F63D78">
        <w:trPr>
          <w:cantSplit/>
          <w:trHeight w:val="284"/>
        </w:trPr>
        <w:tc>
          <w:tcPr>
            <w:tcW w:w="6245" w:type="dxa"/>
            <w:vAlign w:val="center"/>
          </w:tcPr>
          <w:p w14:paraId="651ED5C9" w14:textId="77777777" w:rsidR="007E5A91" w:rsidRPr="00022400" w:rsidRDefault="007E5A91" w:rsidP="00F63D78">
            <w:pPr>
              <w:pStyle w:val="BodyText"/>
              <w:spacing w:after="0" w:line="240" w:lineRule="atLeast"/>
              <w:ind w:firstLine="62"/>
              <w:rPr>
                <w:szCs w:val="22"/>
                <w:rtl/>
                <w:cs/>
                <w:lang w:val="en-GB"/>
              </w:rPr>
            </w:pPr>
            <w:r w:rsidRPr="00022400">
              <w:rPr>
                <w:szCs w:val="22"/>
                <w:lang w:val="en-GB" w:bidi="th-TH"/>
              </w:rPr>
              <w:t>Other</w:t>
            </w:r>
            <w:r w:rsidRPr="00022400">
              <w:rPr>
                <w:szCs w:val="22"/>
                <w:lang w:val="en-US" w:bidi="th-TH"/>
              </w:rPr>
              <w:t xml:space="preserve"> </w:t>
            </w:r>
            <w:r w:rsidRPr="00022400">
              <w:rPr>
                <w:szCs w:val="22"/>
                <w:lang w:val="en-GB" w:bidi="th-TH"/>
              </w:rPr>
              <w:t>employee</w:t>
            </w:r>
            <w:r w:rsidRPr="00022400">
              <w:rPr>
                <w:szCs w:val="22"/>
                <w:lang w:val="en-US" w:bidi="th-TH"/>
              </w:rPr>
              <w:t xml:space="preserve"> </w:t>
            </w:r>
            <w:r w:rsidRPr="00022400">
              <w:rPr>
                <w:szCs w:val="22"/>
                <w:lang w:val="en-GB" w:bidi="th-TH"/>
              </w:rPr>
              <w:t>benefits</w:t>
            </w:r>
          </w:p>
        </w:tc>
        <w:tc>
          <w:tcPr>
            <w:tcW w:w="1349" w:type="dxa"/>
            <w:tcBorders>
              <w:bottom w:val="single" w:sz="4" w:space="0" w:color="auto"/>
            </w:tcBorders>
            <w:vAlign w:val="center"/>
          </w:tcPr>
          <w:p w14:paraId="6AFC7774" w14:textId="65F37835" w:rsidR="007E5A91" w:rsidRPr="00560C9B" w:rsidRDefault="00560C9B" w:rsidP="007E5A91">
            <w:pPr>
              <w:pStyle w:val="acctfourfigures"/>
              <w:tabs>
                <w:tab w:val="clear" w:pos="765"/>
                <w:tab w:val="decimal" w:pos="1091"/>
              </w:tabs>
              <w:spacing w:line="240" w:lineRule="atLeast"/>
              <w:ind w:left="-57" w:right="-529"/>
              <w:rPr>
                <w:rFonts w:cs="Times New Roman"/>
                <w:szCs w:val="22"/>
                <w:lang w:bidi="th-TH"/>
              </w:rPr>
            </w:pPr>
            <w:r>
              <w:rPr>
                <w:rFonts w:cs="Times New Roman"/>
                <w:szCs w:val="22"/>
                <w:lang w:bidi="th-TH"/>
              </w:rPr>
              <w:t>196</w:t>
            </w:r>
          </w:p>
        </w:tc>
        <w:tc>
          <w:tcPr>
            <w:tcW w:w="178" w:type="dxa"/>
            <w:gridSpan w:val="2"/>
          </w:tcPr>
          <w:p w14:paraId="727F8B82" w14:textId="77777777" w:rsidR="007E5A91" w:rsidRPr="00022400" w:rsidRDefault="007E5A91" w:rsidP="007E5A91">
            <w:pPr>
              <w:pStyle w:val="acctfourfigures"/>
              <w:tabs>
                <w:tab w:val="clear" w:pos="765"/>
                <w:tab w:val="decimal" w:pos="1091"/>
              </w:tabs>
              <w:spacing w:line="240" w:lineRule="atLeast"/>
              <w:ind w:right="227"/>
              <w:jc w:val="right"/>
              <w:rPr>
                <w:lang w:val="en-US"/>
              </w:rPr>
            </w:pPr>
          </w:p>
        </w:tc>
        <w:tc>
          <w:tcPr>
            <w:tcW w:w="1353" w:type="dxa"/>
            <w:gridSpan w:val="2"/>
            <w:tcBorders>
              <w:bottom w:val="single" w:sz="4" w:space="0" w:color="auto"/>
            </w:tcBorders>
            <w:vAlign w:val="center"/>
          </w:tcPr>
          <w:p w14:paraId="2217E97F" w14:textId="77777777" w:rsidR="007E5A91" w:rsidRPr="00022400" w:rsidRDefault="007E5A91" w:rsidP="007E5A91">
            <w:pPr>
              <w:pStyle w:val="acctfourfigures"/>
              <w:tabs>
                <w:tab w:val="clear" w:pos="765"/>
                <w:tab w:val="decimal" w:pos="1091"/>
              </w:tabs>
              <w:spacing w:line="240" w:lineRule="atLeast"/>
              <w:ind w:left="-57" w:right="-529"/>
              <w:rPr>
                <w:lang w:bidi="th-TH"/>
              </w:rPr>
            </w:pPr>
            <w:r w:rsidRPr="00022400">
              <w:rPr>
                <w:lang w:bidi="th-TH"/>
              </w:rPr>
              <w:t>205</w:t>
            </w:r>
          </w:p>
        </w:tc>
      </w:tr>
      <w:tr w:rsidR="007E5A91" w:rsidRPr="00022400" w14:paraId="4D24E6E1" w14:textId="77777777" w:rsidTr="00F63D78">
        <w:trPr>
          <w:cantSplit/>
          <w:trHeight w:val="284"/>
        </w:trPr>
        <w:tc>
          <w:tcPr>
            <w:tcW w:w="6245" w:type="dxa"/>
            <w:vAlign w:val="center"/>
          </w:tcPr>
          <w:p w14:paraId="7276C7D2" w14:textId="77777777" w:rsidR="007E5A91" w:rsidRPr="00022400" w:rsidRDefault="007E5A91" w:rsidP="00F63D78">
            <w:pPr>
              <w:pStyle w:val="BodyText"/>
              <w:spacing w:after="0" w:line="240" w:lineRule="atLeast"/>
              <w:ind w:firstLine="62"/>
              <w:rPr>
                <w:b/>
                <w:bCs/>
                <w:szCs w:val="22"/>
                <w:lang w:val="en-GB" w:bidi="th-TH"/>
              </w:rPr>
            </w:pPr>
            <w:r w:rsidRPr="00022400">
              <w:rPr>
                <w:b/>
                <w:bCs/>
                <w:szCs w:val="22"/>
                <w:lang w:val="en-GB" w:bidi="th-TH"/>
              </w:rPr>
              <w:t>Total</w:t>
            </w:r>
          </w:p>
        </w:tc>
        <w:tc>
          <w:tcPr>
            <w:tcW w:w="1349" w:type="dxa"/>
            <w:tcBorders>
              <w:top w:val="single" w:sz="4" w:space="0" w:color="auto"/>
            </w:tcBorders>
            <w:vAlign w:val="center"/>
          </w:tcPr>
          <w:p w14:paraId="51DCABD0" w14:textId="48577E37" w:rsidR="007E5A91" w:rsidRPr="007F17FA" w:rsidRDefault="00560C9B" w:rsidP="007F17FA">
            <w:pPr>
              <w:pStyle w:val="acctfourfigures"/>
              <w:tabs>
                <w:tab w:val="clear" w:pos="765"/>
                <w:tab w:val="decimal" w:pos="1091"/>
              </w:tabs>
              <w:spacing w:line="240" w:lineRule="atLeast"/>
              <w:ind w:left="-57" w:right="-529"/>
              <w:rPr>
                <w:rFonts w:cs="Times New Roman"/>
                <w:b/>
                <w:bCs/>
                <w:szCs w:val="22"/>
                <w:lang w:bidi="th-TH"/>
              </w:rPr>
            </w:pPr>
            <w:r w:rsidRPr="00560C9B">
              <w:rPr>
                <w:rFonts w:cs="Times New Roman"/>
                <w:b/>
                <w:bCs/>
                <w:szCs w:val="22"/>
                <w:lang w:bidi="th-TH"/>
              </w:rPr>
              <w:t>7,758</w:t>
            </w:r>
          </w:p>
        </w:tc>
        <w:tc>
          <w:tcPr>
            <w:tcW w:w="178" w:type="dxa"/>
            <w:gridSpan w:val="2"/>
          </w:tcPr>
          <w:p w14:paraId="19B83364" w14:textId="77777777" w:rsidR="007E5A91" w:rsidRPr="00022400" w:rsidRDefault="007E5A91" w:rsidP="007E5A91">
            <w:pPr>
              <w:pStyle w:val="acctfourfigures"/>
              <w:tabs>
                <w:tab w:val="clear" w:pos="765"/>
                <w:tab w:val="decimal" w:pos="1091"/>
              </w:tabs>
              <w:spacing w:line="240" w:lineRule="atLeast"/>
              <w:ind w:right="227"/>
              <w:jc w:val="right"/>
              <w:rPr>
                <w:b/>
                <w:bCs/>
              </w:rPr>
            </w:pPr>
          </w:p>
        </w:tc>
        <w:tc>
          <w:tcPr>
            <w:tcW w:w="1353" w:type="dxa"/>
            <w:gridSpan w:val="2"/>
            <w:tcBorders>
              <w:top w:val="single" w:sz="4" w:space="0" w:color="auto"/>
            </w:tcBorders>
            <w:vAlign w:val="center"/>
          </w:tcPr>
          <w:p w14:paraId="4A983B39" w14:textId="77777777" w:rsidR="007E5A91" w:rsidRPr="00022400" w:rsidRDefault="007E5A91" w:rsidP="007E5A91">
            <w:pPr>
              <w:pStyle w:val="acctfourfigures"/>
              <w:tabs>
                <w:tab w:val="clear" w:pos="765"/>
                <w:tab w:val="decimal" w:pos="1091"/>
              </w:tabs>
              <w:spacing w:line="240" w:lineRule="atLeast"/>
              <w:ind w:right="-529"/>
              <w:rPr>
                <w:b/>
                <w:bCs/>
              </w:rPr>
            </w:pPr>
            <w:r w:rsidRPr="00022400">
              <w:rPr>
                <w:b/>
                <w:bCs/>
              </w:rPr>
              <w:t>7,683</w:t>
            </w:r>
          </w:p>
        </w:tc>
      </w:tr>
      <w:tr w:rsidR="007E5A91" w:rsidRPr="00022400" w14:paraId="20060B7A" w14:textId="77777777" w:rsidTr="00F63D78">
        <w:trPr>
          <w:cantSplit/>
          <w:trHeight w:val="284"/>
        </w:trPr>
        <w:tc>
          <w:tcPr>
            <w:tcW w:w="6245" w:type="dxa"/>
            <w:vAlign w:val="center"/>
          </w:tcPr>
          <w:p w14:paraId="1BBA122B" w14:textId="77777777" w:rsidR="007E5A91" w:rsidRPr="00022400" w:rsidRDefault="007E5A91" w:rsidP="00F63D78">
            <w:pPr>
              <w:pStyle w:val="BodyText"/>
              <w:spacing w:after="0" w:line="240" w:lineRule="atLeast"/>
              <w:ind w:firstLine="62"/>
              <w:rPr>
                <w:szCs w:val="22"/>
                <w:lang w:val="en-US" w:bidi="th-TH"/>
              </w:rPr>
            </w:pPr>
            <w:r w:rsidRPr="00022400">
              <w:rPr>
                <w:i/>
                <w:iCs/>
                <w:szCs w:val="22"/>
                <w:lang w:val="en-GB" w:bidi="th-TH"/>
              </w:rPr>
              <w:t>Less</w:t>
            </w:r>
            <w:r w:rsidRPr="00022400">
              <w:rPr>
                <w:szCs w:val="22"/>
                <w:lang w:val="en-US" w:bidi="th-TH"/>
              </w:rPr>
              <w:t xml:space="preserve"> </w:t>
            </w:r>
            <w:r w:rsidRPr="00022400">
              <w:rPr>
                <w:szCs w:val="22"/>
                <w:lang w:val="en-GB" w:bidi="th-TH"/>
              </w:rPr>
              <w:t>plan</w:t>
            </w:r>
            <w:r w:rsidRPr="00022400">
              <w:rPr>
                <w:szCs w:val="22"/>
                <w:lang w:val="en-US" w:bidi="th-TH"/>
              </w:rPr>
              <w:t xml:space="preserve"> </w:t>
            </w:r>
            <w:r w:rsidRPr="00022400">
              <w:rPr>
                <w:szCs w:val="22"/>
                <w:lang w:val="en-GB" w:bidi="th-TH"/>
              </w:rPr>
              <w:t>asset</w:t>
            </w:r>
            <w:r w:rsidRPr="00022400">
              <w:rPr>
                <w:szCs w:val="22"/>
                <w:lang w:val="en-US" w:bidi="th-TH"/>
              </w:rPr>
              <w:t xml:space="preserve">s </w:t>
            </w:r>
            <w:r w:rsidRPr="00022400">
              <w:rPr>
                <w:szCs w:val="22"/>
                <w:lang w:val="en-US"/>
              </w:rPr>
              <w:t>of foreign subsidiaries</w:t>
            </w:r>
          </w:p>
        </w:tc>
        <w:tc>
          <w:tcPr>
            <w:tcW w:w="1349" w:type="dxa"/>
            <w:tcBorders>
              <w:bottom w:val="single" w:sz="4" w:space="0" w:color="auto"/>
            </w:tcBorders>
            <w:vAlign w:val="center"/>
          </w:tcPr>
          <w:p w14:paraId="4C57B996" w14:textId="2FDE7E85" w:rsidR="007E5A91" w:rsidRPr="00560C9B" w:rsidRDefault="00236A79" w:rsidP="007E5A91">
            <w:pPr>
              <w:pStyle w:val="acctfourfigures"/>
              <w:tabs>
                <w:tab w:val="clear" w:pos="765"/>
                <w:tab w:val="decimal" w:pos="1091"/>
              </w:tabs>
              <w:spacing w:line="240" w:lineRule="atLeast"/>
              <w:ind w:left="-57" w:right="-529"/>
              <w:rPr>
                <w:rFonts w:cs="Times New Roman"/>
                <w:szCs w:val="22"/>
                <w:lang w:bidi="th-TH"/>
              </w:rPr>
            </w:pPr>
            <w:r>
              <w:rPr>
                <w:rFonts w:cs="Times New Roman"/>
                <w:szCs w:val="22"/>
                <w:lang w:bidi="th-TH"/>
              </w:rPr>
              <w:t>(</w:t>
            </w:r>
            <w:r w:rsidR="00560C9B">
              <w:rPr>
                <w:rFonts w:cs="Times New Roman"/>
                <w:szCs w:val="22"/>
                <w:lang w:bidi="th-TH"/>
              </w:rPr>
              <w:t>109</w:t>
            </w:r>
            <w:r>
              <w:rPr>
                <w:rFonts w:cs="Times New Roman"/>
                <w:szCs w:val="22"/>
                <w:lang w:bidi="th-TH"/>
              </w:rPr>
              <w:t>)</w:t>
            </w:r>
          </w:p>
        </w:tc>
        <w:tc>
          <w:tcPr>
            <w:tcW w:w="178" w:type="dxa"/>
            <w:gridSpan w:val="2"/>
          </w:tcPr>
          <w:p w14:paraId="5C7791A6" w14:textId="77777777" w:rsidR="007E5A91" w:rsidRPr="00022400" w:rsidRDefault="007E5A91" w:rsidP="007E5A91">
            <w:pPr>
              <w:pStyle w:val="acctfourfigures"/>
              <w:tabs>
                <w:tab w:val="clear" w:pos="765"/>
                <w:tab w:val="decimal" w:pos="1091"/>
              </w:tabs>
              <w:spacing w:line="240" w:lineRule="atLeast"/>
              <w:ind w:right="227"/>
              <w:jc w:val="right"/>
            </w:pPr>
          </w:p>
        </w:tc>
        <w:tc>
          <w:tcPr>
            <w:tcW w:w="1353" w:type="dxa"/>
            <w:gridSpan w:val="2"/>
            <w:tcBorders>
              <w:bottom w:val="single" w:sz="4" w:space="0" w:color="auto"/>
            </w:tcBorders>
            <w:vAlign w:val="center"/>
          </w:tcPr>
          <w:p w14:paraId="721B6531" w14:textId="77777777" w:rsidR="007E5A91" w:rsidRPr="00022400" w:rsidRDefault="007E5A91" w:rsidP="007E5A91">
            <w:pPr>
              <w:pStyle w:val="acctfourfigures"/>
              <w:tabs>
                <w:tab w:val="clear" w:pos="765"/>
                <w:tab w:val="decimal" w:pos="1091"/>
              </w:tabs>
              <w:spacing w:line="240" w:lineRule="atLeast"/>
              <w:ind w:left="-57" w:right="-529"/>
              <w:rPr>
                <w:lang w:bidi="th-TH"/>
              </w:rPr>
            </w:pPr>
            <w:r w:rsidRPr="00022400">
              <w:rPr>
                <w:lang w:bidi="th-TH"/>
              </w:rPr>
              <w:t>(110)</w:t>
            </w:r>
          </w:p>
        </w:tc>
      </w:tr>
      <w:tr w:rsidR="007E5A91" w:rsidRPr="00022400" w14:paraId="266BA6D8" w14:textId="77777777" w:rsidTr="00F63D78">
        <w:trPr>
          <w:cantSplit/>
          <w:trHeight w:val="284"/>
        </w:trPr>
        <w:tc>
          <w:tcPr>
            <w:tcW w:w="6245" w:type="dxa"/>
            <w:vAlign w:val="center"/>
          </w:tcPr>
          <w:p w14:paraId="22F318C5" w14:textId="77777777" w:rsidR="007E5A91" w:rsidRPr="00022400" w:rsidRDefault="007E5A91" w:rsidP="00F63D78">
            <w:pPr>
              <w:pStyle w:val="BodyText"/>
              <w:spacing w:after="0" w:line="240" w:lineRule="atLeast"/>
              <w:ind w:firstLine="62"/>
              <w:rPr>
                <w:b/>
                <w:bCs/>
                <w:szCs w:val="22"/>
                <w:lang w:val="en-GB" w:bidi="th-TH"/>
              </w:rPr>
            </w:pPr>
            <w:r w:rsidRPr="00022400">
              <w:rPr>
                <w:b/>
                <w:bCs/>
                <w:szCs w:val="22"/>
                <w:lang w:val="en-GB" w:bidi="th-TH"/>
              </w:rPr>
              <w:t>Net</w:t>
            </w:r>
          </w:p>
        </w:tc>
        <w:tc>
          <w:tcPr>
            <w:tcW w:w="1349" w:type="dxa"/>
            <w:tcBorders>
              <w:top w:val="single" w:sz="4" w:space="0" w:color="auto"/>
              <w:bottom w:val="double" w:sz="4" w:space="0" w:color="auto"/>
            </w:tcBorders>
            <w:vAlign w:val="center"/>
          </w:tcPr>
          <w:p w14:paraId="630A020D" w14:textId="7BFE5478" w:rsidR="007E5A91" w:rsidRPr="007F17FA" w:rsidRDefault="00560C9B" w:rsidP="007F17FA">
            <w:pPr>
              <w:pStyle w:val="acctfourfigures"/>
              <w:tabs>
                <w:tab w:val="clear" w:pos="765"/>
                <w:tab w:val="decimal" w:pos="1091"/>
              </w:tabs>
              <w:spacing w:line="240" w:lineRule="atLeast"/>
              <w:ind w:left="-57" w:right="-529"/>
              <w:rPr>
                <w:rFonts w:cs="Times New Roman"/>
                <w:b/>
                <w:bCs/>
                <w:szCs w:val="22"/>
                <w:lang w:bidi="th-TH"/>
              </w:rPr>
            </w:pPr>
            <w:r w:rsidRPr="00560C9B">
              <w:rPr>
                <w:rFonts w:cs="Times New Roman"/>
                <w:b/>
                <w:bCs/>
                <w:szCs w:val="22"/>
                <w:lang w:bidi="th-TH"/>
              </w:rPr>
              <w:t>7,649</w:t>
            </w:r>
          </w:p>
        </w:tc>
        <w:tc>
          <w:tcPr>
            <w:tcW w:w="178" w:type="dxa"/>
            <w:gridSpan w:val="2"/>
          </w:tcPr>
          <w:p w14:paraId="11FD8750" w14:textId="77777777" w:rsidR="007E5A91" w:rsidRPr="00560C9B" w:rsidRDefault="007E5A91" w:rsidP="007E5A91">
            <w:pPr>
              <w:pStyle w:val="acctfourfigures"/>
              <w:tabs>
                <w:tab w:val="clear" w:pos="765"/>
                <w:tab w:val="decimal" w:pos="1091"/>
              </w:tabs>
              <w:spacing w:line="240" w:lineRule="atLeast"/>
              <w:ind w:right="-529"/>
              <w:rPr>
                <w:b/>
                <w:bCs/>
              </w:rPr>
            </w:pPr>
          </w:p>
        </w:tc>
        <w:tc>
          <w:tcPr>
            <w:tcW w:w="1353" w:type="dxa"/>
            <w:gridSpan w:val="2"/>
            <w:tcBorders>
              <w:top w:val="single" w:sz="4" w:space="0" w:color="auto"/>
              <w:bottom w:val="double" w:sz="4" w:space="0" w:color="auto"/>
            </w:tcBorders>
            <w:vAlign w:val="center"/>
          </w:tcPr>
          <w:p w14:paraId="463CD2B1" w14:textId="77777777" w:rsidR="007E5A91" w:rsidRPr="00022400" w:rsidRDefault="007E5A91" w:rsidP="007E5A91">
            <w:pPr>
              <w:pStyle w:val="acctfourfigures"/>
              <w:tabs>
                <w:tab w:val="clear" w:pos="765"/>
                <w:tab w:val="decimal" w:pos="1091"/>
              </w:tabs>
              <w:spacing w:line="240" w:lineRule="atLeast"/>
              <w:ind w:right="-529"/>
              <w:rPr>
                <w:b/>
                <w:bCs/>
              </w:rPr>
            </w:pPr>
            <w:r w:rsidRPr="00022400">
              <w:rPr>
                <w:b/>
                <w:bCs/>
              </w:rPr>
              <w:t>7,573</w:t>
            </w:r>
          </w:p>
        </w:tc>
      </w:tr>
    </w:tbl>
    <w:p w14:paraId="0AEC7E72" w14:textId="77777777" w:rsidR="00445935" w:rsidRPr="00022400" w:rsidRDefault="00445935" w:rsidP="00D572A8">
      <w:pPr>
        <w:spacing w:line="240" w:lineRule="atLeast"/>
        <w:ind w:left="567"/>
        <w:jc w:val="thaiDistribute"/>
        <w:rPr>
          <w:i/>
          <w:iCs/>
          <w:lang w:bidi="th-TH"/>
        </w:rPr>
      </w:pPr>
    </w:p>
    <w:p w14:paraId="2DBB83F4" w14:textId="77777777" w:rsidR="00173C73" w:rsidRDefault="00173C73" w:rsidP="00D572A8">
      <w:pPr>
        <w:spacing w:line="240" w:lineRule="atLeast"/>
        <w:ind w:left="540"/>
        <w:jc w:val="thaiDistribute"/>
        <w:rPr>
          <w:i/>
          <w:iCs/>
          <w:lang w:bidi="th-TH"/>
        </w:rPr>
      </w:pPr>
      <w:r w:rsidRPr="00022400">
        <w:rPr>
          <w:i/>
          <w:iCs/>
          <w:lang w:bidi="th-TH"/>
        </w:rPr>
        <w:t>Movement</w:t>
      </w:r>
      <w:r w:rsidR="00E5018A" w:rsidRPr="00022400">
        <w:rPr>
          <w:i/>
          <w:iCs/>
          <w:lang w:bidi="th-TH"/>
        </w:rPr>
        <w:t>s</w:t>
      </w:r>
      <w:r w:rsidR="007B1DB2" w:rsidRPr="00022400">
        <w:rPr>
          <w:i/>
          <w:iCs/>
          <w:lang w:val="en-US" w:bidi="th-TH"/>
        </w:rPr>
        <w:t xml:space="preserve"> </w:t>
      </w:r>
      <w:r w:rsidRPr="00022400">
        <w:rPr>
          <w:i/>
          <w:iCs/>
          <w:lang w:bidi="th-TH"/>
        </w:rPr>
        <w:t>in</w:t>
      </w:r>
      <w:r w:rsidR="007B1DB2" w:rsidRPr="00022400">
        <w:rPr>
          <w:i/>
          <w:iCs/>
          <w:lang w:val="en-US" w:bidi="th-TH"/>
        </w:rPr>
        <w:t xml:space="preserve"> </w:t>
      </w:r>
      <w:r w:rsidRPr="00022400">
        <w:rPr>
          <w:i/>
          <w:iCs/>
          <w:lang w:bidi="th-TH"/>
        </w:rPr>
        <w:t>the</w:t>
      </w:r>
      <w:r w:rsidR="007B1DB2" w:rsidRPr="00022400">
        <w:rPr>
          <w:i/>
          <w:iCs/>
          <w:lang w:val="en-US" w:bidi="th-TH"/>
        </w:rPr>
        <w:t xml:space="preserve"> </w:t>
      </w:r>
      <w:r w:rsidRPr="00022400">
        <w:rPr>
          <w:i/>
          <w:iCs/>
          <w:lang w:bidi="th-TH"/>
        </w:rPr>
        <w:t>present</w:t>
      </w:r>
      <w:r w:rsidR="007B1DB2" w:rsidRPr="00022400">
        <w:rPr>
          <w:i/>
          <w:iCs/>
          <w:lang w:val="en-US" w:bidi="th-TH"/>
        </w:rPr>
        <w:t xml:space="preserve"> </w:t>
      </w:r>
      <w:r w:rsidRPr="00022400">
        <w:rPr>
          <w:i/>
          <w:iCs/>
          <w:lang w:bidi="th-TH"/>
        </w:rPr>
        <w:t>value</w:t>
      </w:r>
      <w:r w:rsidR="007B1DB2" w:rsidRPr="00022400">
        <w:rPr>
          <w:i/>
          <w:iCs/>
          <w:lang w:val="en-US" w:bidi="th-TH"/>
        </w:rPr>
        <w:t xml:space="preserve"> </w:t>
      </w:r>
      <w:r w:rsidRPr="00022400">
        <w:rPr>
          <w:i/>
          <w:iCs/>
          <w:lang w:bidi="th-TH"/>
        </w:rPr>
        <w:t>of</w:t>
      </w:r>
      <w:r w:rsidR="007B1DB2" w:rsidRPr="00022400">
        <w:rPr>
          <w:i/>
          <w:iCs/>
          <w:lang w:val="en-US" w:bidi="th-TH"/>
        </w:rPr>
        <w:t xml:space="preserve"> </w:t>
      </w:r>
      <w:r w:rsidR="00892AC4" w:rsidRPr="00757365">
        <w:rPr>
          <w:i/>
          <w:iCs/>
          <w:lang w:bidi="th-TH"/>
        </w:rPr>
        <w:t>non-current provisions for defined benefit plans</w:t>
      </w:r>
    </w:p>
    <w:p w14:paraId="0DC1E563" w14:textId="77777777" w:rsidR="00D572A8" w:rsidRDefault="00D572A8" w:rsidP="00D572A8">
      <w:pPr>
        <w:spacing w:line="240" w:lineRule="atLeast"/>
        <w:ind w:left="567"/>
        <w:jc w:val="thaiDistribute"/>
        <w:rPr>
          <w:i/>
          <w:iCs/>
          <w:lang w:bidi="th-TH"/>
        </w:rPr>
      </w:pPr>
    </w:p>
    <w:tbl>
      <w:tblPr>
        <w:tblW w:w="9125" w:type="dxa"/>
        <w:tblInd w:w="505" w:type="dxa"/>
        <w:tblLayout w:type="fixed"/>
        <w:tblCellMar>
          <w:left w:w="79" w:type="dxa"/>
          <w:right w:w="79" w:type="dxa"/>
        </w:tblCellMar>
        <w:tblLook w:val="0000" w:firstRow="0" w:lastRow="0" w:firstColumn="0" w:lastColumn="0" w:noHBand="0" w:noVBand="0"/>
      </w:tblPr>
      <w:tblGrid>
        <w:gridCol w:w="6245"/>
        <w:gridCol w:w="1341"/>
        <w:gridCol w:w="207"/>
        <w:gridCol w:w="1332"/>
      </w:tblGrid>
      <w:tr w:rsidR="007E5A91" w:rsidRPr="0044408F" w14:paraId="41DBA5F6" w14:textId="77777777" w:rsidTr="00F63D78">
        <w:trPr>
          <w:cantSplit/>
        </w:trPr>
        <w:tc>
          <w:tcPr>
            <w:tcW w:w="6245" w:type="dxa"/>
            <w:vAlign w:val="center"/>
          </w:tcPr>
          <w:p w14:paraId="6289ADDA" w14:textId="77777777" w:rsidR="007E5A91" w:rsidRPr="007E5A91" w:rsidRDefault="007E5A91" w:rsidP="007E5A91">
            <w:pPr>
              <w:spacing w:line="240" w:lineRule="atLeast"/>
              <w:rPr>
                <w:rFonts w:cs="Times New Roman"/>
                <w:b/>
                <w:bCs/>
                <w:i/>
                <w:iCs/>
                <w:szCs w:val="22"/>
              </w:rPr>
            </w:pPr>
          </w:p>
        </w:tc>
        <w:tc>
          <w:tcPr>
            <w:tcW w:w="1341" w:type="dxa"/>
          </w:tcPr>
          <w:p w14:paraId="56DF6873"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207" w:type="dxa"/>
          </w:tcPr>
          <w:p w14:paraId="53B6DEF7"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rPr>
            </w:pPr>
          </w:p>
        </w:tc>
        <w:tc>
          <w:tcPr>
            <w:tcW w:w="1332" w:type="dxa"/>
            <w:vAlign w:val="center"/>
          </w:tcPr>
          <w:p w14:paraId="299485BE" w14:textId="77777777" w:rsidR="007E5A91" w:rsidRPr="007E5A91" w:rsidRDefault="007E5A91" w:rsidP="007E5A91">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44408F" w14:paraId="7EFBDC97" w14:textId="77777777" w:rsidTr="00F63D78">
        <w:trPr>
          <w:cantSplit/>
        </w:trPr>
        <w:tc>
          <w:tcPr>
            <w:tcW w:w="6245" w:type="dxa"/>
            <w:vAlign w:val="center"/>
          </w:tcPr>
          <w:p w14:paraId="227AA357" w14:textId="77777777" w:rsidR="00BC4D67" w:rsidRPr="007E5A91" w:rsidRDefault="00BC4D67" w:rsidP="007E5A91">
            <w:pPr>
              <w:spacing w:line="240" w:lineRule="atLeast"/>
              <w:rPr>
                <w:rFonts w:cs="Times New Roman"/>
                <w:b/>
                <w:bCs/>
                <w:i/>
                <w:iCs/>
                <w:szCs w:val="22"/>
              </w:rPr>
            </w:pPr>
          </w:p>
        </w:tc>
        <w:tc>
          <w:tcPr>
            <w:tcW w:w="2880" w:type="dxa"/>
            <w:gridSpan w:val="3"/>
          </w:tcPr>
          <w:p w14:paraId="55D8F355" w14:textId="77777777" w:rsidR="00BC4D67" w:rsidRPr="007E5A91" w:rsidRDefault="00BC4D67" w:rsidP="007E5A91">
            <w:pPr>
              <w:pStyle w:val="acctfourfigures"/>
              <w:tabs>
                <w:tab w:val="clear" w:pos="765"/>
                <w:tab w:val="decimal" w:pos="-10144"/>
              </w:tabs>
              <w:spacing w:line="240" w:lineRule="atLeast"/>
              <w:ind w:left="-221" w:firstLine="221"/>
              <w:jc w:val="center"/>
              <w:rPr>
                <w:rFonts w:cs="Times New Roman"/>
                <w:i/>
                <w:iCs/>
                <w:szCs w:val="22"/>
                <w:lang w:val="en-US"/>
              </w:rPr>
            </w:pPr>
            <w:r w:rsidRPr="007E5A91">
              <w:rPr>
                <w:rFonts w:cs="Times New Roman"/>
                <w:i/>
                <w:iCs/>
                <w:szCs w:val="22"/>
              </w:rPr>
              <w:t>(in</w:t>
            </w:r>
            <w:r w:rsidRPr="007E5A91">
              <w:rPr>
                <w:rFonts w:cs="Times New Roman"/>
                <w:i/>
                <w:iCs/>
                <w:szCs w:val="22"/>
                <w:lang w:val="en-US"/>
              </w:rPr>
              <w:t xml:space="preserve"> </w:t>
            </w:r>
            <w:r w:rsidRPr="007E5A91">
              <w:rPr>
                <w:rFonts w:cs="Times New Roman"/>
                <w:i/>
                <w:iCs/>
                <w:szCs w:val="22"/>
              </w:rPr>
              <w:t>million</w:t>
            </w:r>
            <w:r w:rsidRPr="007E5A91">
              <w:rPr>
                <w:rFonts w:cs="Times New Roman"/>
                <w:i/>
                <w:iCs/>
                <w:szCs w:val="22"/>
                <w:lang w:val="en-US"/>
              </w:rPr>
              <w:t xml:space="preserve"> </w:t>
            </w:r>
            <w:r w:rsidRPr="007E5A91">
              <w:rPr>
                <w:rFonts w:cs="Times New Roman"/>
                <w:i/>
                <w:iCs/>
                <w:szCs w:val="22"/>
              </w:rPr>
              <w:t>Baht)</w:t>
            </w:r>
          </w:p>
        </w:tc>
      </w:tr>
      <w:tr w:rsidR="00BC4D67" w:rsidRPr="0044408F" w14:paraId="13B9BCF5" w14:textId="77777777" w:rsidTr="00F63D78">
        <w:trPr>
          <w:cantSplit/>
        </w:trPr>
        <w:tc>
          <w:tcPr>
            <w:tcW w:w="6245" w:type="dxa"/>
            <w:vAlign w:val="center"/>
          </w:tcPr>
          <w:p w14:paraId="1F4A8F75" w14:textId="4D1841C5" w:rsidR="00BC4D67" w:rsidRPr="007E5A91" w:rsidRDefault="00FD7E25" w:rsidP="00F63D78">
            <w:pPr>
              <w:spacing w:line="240" w:lineRule="atLeast"/>
              <w:ind w:firstLine="62"/>
              <w:rPr>
                <w:rFonts w:cs="Times New Roman"/>
                <w:b/>
                <w:bCs/>
                <w:i/>
                <w:iCs/>
                <w:szCs w:val="22"/>
              </w:rPr>
            </w:pPr>
            <w:r>
              <w:rPr>
                <w:rFonts w:cs="Times New Roman"/>
                <w:b/>
                <w:bCs/>
                <w:i/>
                <w:iCs/>
                <w:szCs w:val="22"/>
              </w:rPr>
              <w:t>For the three-month period</w:t>
            </w:r>
            <w:r w:rsidR="004650DB">
              <w:rPr>
                <w:rFonts w:cs="Times New Roman"/>
                <w:b/>
                <w:bCs/>
                <w:i/>
                <w:iCs/>
                <w:szCs w:val="22"/>
              </w:rPr>
              <w:t>s</w:t>
            </w:r>
            <w:r>
              <w:rPr>
                <w:rFonts w:cs="Times New Roman"/>
                <w:b/>
                <w:bCs/>
                <w:i/>
                <w:iCs/>
                <w:szCs w:val="22"/>
              </w:rPr>
              <w:t xml:space="preserve"> ended 31 March</w:t>
            </w:r>
          </w:p>
        </w:tc>
        <w:tc>
          <w:tcPr>
            <w:tcW w:w="1341" w:type="dxa"/>
          </w:tcPr>
          <w:p w14:paraId="0A6E4610" w14:textId="77777777" w:rsidR="00BC4D67" w:rsidRPr="007E5A91" w:rsidRDefault="00BC4D67" w:rsidP="007E5A91">
            <w:pPr>
              <w:pStyle w:val="acctfourfigures"/>
              <w:tabs>
                <w:tab w:val="clear" w:pos="765"/>
                <w:tab w:val="decimal" w:pos="830"/>
              </w:tabs>
              <w:spacing w:line="240" w:lineRule="atLeast"/>
              <w:ind w:left="-57" w:right="-529"/>
              <w:rPr>
                <w:rFonts w:cs="Times New Roman"/>
                <w:szCs w:val="22"/>
                <w:lang w:bidi="th-TH"/>
              </w:rPr>
            </w:pPr>
          </w:p>
        </w:tc>
        <w:tc>
          <w:tcPr>
            <w:tcW w:w="207" w:type="dxa"/>
          </w:tcPr>
          <w:p w14:paraId="43827D06" w14:textId="77777777" w:rsidR="00BC4D67" w:rsidRPr="007E5A91" w:rsidRDefault="00BC4D67" w:rsidP="007E5A91">
            <w:pPr>
              <w:pStyle w:val="acctfourfigures"/>
              <w:tabs>
                <w:tab w:val="clear" w:pos="765"/>
              </w:tabs>
              <w:spacing w:line="240" w:lineRule="atLeast"/>
              <w:ind w:right="227"/>
              <w:jc w:val="right"/>
              <w:rPr>
                <w:rFonts w:cs="Times New Roman"/>
                <w:szCs w:val="22"/>
              </w:rPr>
            </w:pPr>
          </w:p>
        </w:tc>
        <w:tc>
          <w:tcPr>
            <w:tcW w:w="1332" w:type="dxa"/>
          </w:tcPr>
          <w:p w14:paraId="00032547" w14:textId="77777777" w:rsidR="00BC4D67" w:rsidRPr="007E5A91" w:rsidRDefault="00BC4D67" w:rsidP="007E5A91">
            <w:pPr>
              <w:pStyle w:val="acctfourfigures"/>
              <w:tabs>
                <w:tab w:val="clear" w:pos="765"/>
                <w:tab w:val="decimal" w:pos="695"/>
              </w:tabs>
              <w:spacing w:line="240" w:lineRule="atLeast"/>
              <w:ind w:left="-57" w:right="-529"/>
              <w:rPr>
                <w:rFonts w:cs="Times New Roman"/>
                <w:szCs w:val="22"/>
              </w:rPr>
            </w:pPr>
          </w:p>
        </w:tc>
      </w:tr>
      <w:tr w:rsidR="007E5A91" w:rsidRPr="0044408F" w14:paraId="56A4945E" w14:textId="77777777" w:rsidTr="00F63D78">
        <w:trPr>
          <w:cantSplit/>
          <w:trHeight w:val="70"/>
        </w:trPr>
        <w:tc>
          <w:tcPr>
            <w:tcW w:w="6245" w:type="dxa"/>
            <w:vAlign w:val="center"/>
          </w:tcPr>
          <w:p w14:paraId="5792C444" w14:textId="77777777" w:rsidR="007E5A91" w:rsidRPr="007E5A91" w:rsidRDefault="007E5A91" w:rsidP="00F63D78">
            <w:pPr>
              <w:pStyle w:val="BodyText"/>
              <w:spacing w:after="0" w:line="240" w:lineRule="atLeast"/>
              <w:ind w:firstLine="62"/>
              <w:rPr>
                <w:rFonts w:cs="Times New Roman"/>
                <w:szCs w:val="22"/>
                <w:lang w:val="en-US" w:bidi="th-TH"/>
              </w:rPr>
            </w:pPr>
            <w:r w:rsidRPr="007E5A91">
              <w:rPr>
                <w:rFonts w:cs="Times New Roman"/>
                <w:szCs w:val="22"/>
                <w:lang w:val="en-US" w:bidi="th-TH"/>
              </w:rPr>
              <w:t>Non-current provisions for</w:t>
            </w:r>
            <w:r w:rsidRPr="007E5A91">
              <w:rPr>
                <w:rFonts w:cs="Times New Roman"/>
                <w:szCs w:val="22"/>
              </w:rPr>
              <w:t xml:space="preserve"> </w:t>
            </w:r>
            <w:r w:rsidRPr="007E5A91">
              <w:rPr>
                <w:rFonts w:cs="Times New Roman"/>
                <w:szCs w:val="22"/>
                <w:lang w:val="en-US" w:bidi="th-TH"/>
              </w:rPr>
              <w:t xml:space="preserve">defined benefit plans </w:t>
            </w:r>
            <w:r w:rsidRPr="007E5A91">
              <w:rPr>
                <w:rFonts w:cs="Times New Roman"/>
                <w:szCs w:val="22"/>
                <w:lang w:val="en-GB" w:bidi="th-TH"/>
              </w:rPr>
              <w:t>at</w:t>
            </w:r>
            <w:r w:rsidRPr="007E5A91">
              <w:rPr>
                <w:rFonts w:cs="Times New Roman"/>
                <w:szCs w:val="22"/>
                <w:lang w:val="en-US" w:bidi="th-TH"/>
              </w:rPr>
              <w:t xml:space="preserve"> 1 </w:t>
            </w:r>
            <w:r w:rsidRPr="007E5A91">
              <w:rPr>
                <w:rFonts w:cs="Times New Roman"/>
                <w:szCs w:val="22"/>
                <w:lang w:val="en-GB" w:bidi="th-TH"/>
              </w:rPr>
              <w:t>January</w:t>
            </w:r>
            <w:r w:rsidRPr="007E5A91">
              <w:rPr>
                <w:rFonts w:cs="Times New Roman"/>
                <w:szCs w:val="22"/>
                <w:lang w:val="en-US" w:bidi="th-TH"/>
              </w:rPr>
              <w:t xml:space="preserve"> </w:t>
            </w:r>
          </w:p>
        </w:tc>
        <w:tc>
          <w:tcPr>
            <w:tcW w:w="1341" w:type="dxa"/>
          </w:tcPr>
          <w:p w14:paraId="34805463" w14:textId="091177D6" w:rsidR="007E5A91" w:rsidRPr="007E5A91" w:rsidRDefault="003E3DB8" w:rsidP="007E5A91">
            <w:pPr>
              <w:pStyle w:val="acctfourfigures"/>
              <w:tabs>
                <w:tab w:val="clear" w:pos="765"/>
                <w:tab w:val="decimal" w:pos="1085"/>
              </w:tabs>
              <w:spacing w:line="240" w:lineRule="atLeast"/>
              <w:ind w:left="-169" w:right="-88"/>
              <w:rPr>
                <w:rFonts w:cs="Times New Roman"/>
                <w:szCs w:val="22"/>
                <w:cs/>
                <w:lang w:val="en-US" w:bidi="th-TH"/>
              </w:rPr>
            </w:pPr>
            <w:r w:rsidRPr="003E3DB8">
              <w:rPr>
                <w:rFonts w:cs="Times New Roman"/>
                <w:szCs w:val="22"/>
                <w:lang w:val="en-US" w:bidi="th-TH"/>
              </w:rPr>
              <w:t>7,478</w:t>
            </w:r>
          </w:p>
        </w:tc>
        <w:tc>
          <w:tcPr>
            <w:tcW w:w="207" w:type="dxa"/>
          </w:tcPr>
          <w:p w14:paraId="3A321682"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2E964A13" w14:textId="77777777" w:rsidR="007E5A91" w:rsidRPr="007E5A91" w:rsidRDefault="00FD7E25" w:rsidP="007E5A91">
            <w:pPr>
              <w:pStyle w:val="acctfourfigures"/>
              <w:tabs>
                <w:tab w:val="clear" w:pos="765"/>
                <w:tab w:val="decimal" w:pos="1085"/>
              </w:tabs>
              <w:spacing w:line="240" w:lineRule="atLeast"/>
              <w:ind w:left="-169" w:right="-88"/>
              <w:rPr>
                <w:rFonts w:cs="Times New Roman"/>
                <w:szCs w:val="22"/>
                <w:cs/>
                <w:lang w:val="en-US" w:bidi="th-TH"/>
              </w:rPr>
            </w:pPr>
            <w:r>
              <w:rPr>
                <w:rFonts w:cs="Times New Roman"/>
                <w:szCs w:val="22"/>
                <w:lang w:val="en-US" w:bidi="th-TH"/>
              </w:rPr>
              <w:t>7,109</w:t>
            </w:r>
          </w:p>
        </w:tc>
      </w:tr>
      <w:tr w:rsidR="007E5A91" w:rsidRPr="0044408F" w14:paraId="618C5AAB" w14:textId="77777777" w:rsidTr="00F63D78">
        <w:trPr>
          <w:cantSplit/>
        </w:trPr>
        <w:tc>
          <w:tcPr>
            <w:tcW w:w="6245" w:type="dxa"/>
            <w:vAlign w:val="center"/>
          </w:tcPr>
          <w:p w14:paraId="02DCAF59" w14:textId="77777777" w:rsidR="007E5A91" w:rsidRPr="007E5A91" w:rsidRDefault="007E5A91" w:rsidP="00F63D78">
            <w:pPr>
              <w:pStyle w:val="BodyText"/>
              <w:spacing w:after="0" w:line="240" w:lineRule="atLeast"/>
              <w:ind w:firstLine="62"/>
              <w:rPr>
                <w:rFonts w:cs="Times New Roman"/>
                <w:szCs w:val="22"/>
                <w:lang w:val="en-GB" w:bidi="th-TH"/>
              </w:rPr>
            </w:pPr>
          </w:p>
        </w:tc>
        <w:tc>
          <w:tcPr>
            <w:tcW w:w="1341" w:type="dxa"/>
          </w:tcPr>
          <w:p w14:paraId="673F8A99"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c>
          <w:tcPr>
            <w:tcW w:w="207" w:type="dxa"/>
          </w:tcPr>
          <w:p w14:paraId="0BB5024E"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3A2611F9"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r>
      <w:tr w:rsidR="007E5A91" w:rsidRPr="0044408F" w14:paraId="18065928" w14:textId="77777777" w:rsidTr="00F63D78">
        <w:trPr>
          <w:cantSplit/>
        </w:trPr>
        <w:tc>
          <w:tcPr>
            <w:tcW w:w="6245" w:type="dxa"/>
          </w:tcPr>
          <w:p w14:paraId="607F2A76" w14:textId="77777777" w:rsidR="007E5A91" w:rsidRPr="007E5A91" w:rsidRDefault="007E5A91" w:rsidP="00F63D78">
            <w:pPr>
              <w:spacing w:line="240" w:lineRule="atLeast"/>
              <w:ind w:firstLine="62"/>
              <w:rPr>
                <w:rFonts w:cs="Times New Roman"/>
                <w:szCs w:val="22"/>
                <w:lang w:val="en-US" w:bidi="th-TH"/>
              </w:rPr>
            </w:pPr>
            <w:r w:rsidRPr="007E5A91">
              <w:rPr>
                <w:rFonts w:cs="Times New Roman"/>
                <w:b/>
                <w:bCs/>
                <w:szCs w:val="22"/>
                <w:lang w:val="en-US" w:bidi="th-TH"/>
              </w:rPr>
              <w:t>Included in profit or loss</w:t>
            </w:r>
          </w:p>
        </w:tc>
        <w:tc>
          <w:tcPr>
            <w:tcW w:w="1341" w:type="dxa"/>
          </w:tcPr>
          <w:p w14:paraId="098CD0A1"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c>
          <w:tcPr>
            <w:tcW w:w="207" w:type="dxa"/>
          </w:tcPr>
          <w:p w14:paraId="7A2C6935"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14CD035A"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cs/>
                <w:lang w:bidi="th-TH"/>
              </w:rPr>
            </w:pPr>
          </w:p>
        </w:tc>
      </w:tr>
      <w:tr w:rsidR="007E5A91" w:rsidRPr="0044408F" w14:paraId="2336E249" w14:textId="77777777" w:rsidTr="00F63D78">
        <w:trPr>
          <w:cantSplit/>
        </w:trPr>
        <w:tc>
          <w:tcPr>
            <w:tcW w:w="6245" w:type="dxa"/>
            <w:vAlign w:val="center"/>
          </w:tcPr>
          <w:p w14:paraId="4697159E" w14:textId="77777777" w:rsidR="007E5A91" w:rsidRPr="007E5A91" w:rsidRDefault="007E5A91" w:rsidP="00F63D78">
            <w:pPr>
              <w:pStyle w:val="acctfourfigures"/>
              <w:spacing w:line="240" w:lineRule="atLeast"/>
              <w:ind w:firstLine="62"/>
              <w:rPr>
                <w:rFonts w:cs="Times New Roman"/>
                <w:szCs w:val="22"/>
              </w:rPr>
            </w:pPr>
            <w:r w:rsidRPr="007E5A91">
              <w:rPr>
                <w:rFonts w:cs="Times New Roman"/>
                <w:szCs w:val="22"/>
                <w:lang w:bidi="th-TH"/>
              </w:rPr>
              <w:t>Current</w:t>
            </w:r>
            <w:r w:rsidRPr="007E5A91">
              <w:rPr>
                <w:rFonts w:cs="Times New Roman"/>
                <w:szCs w:val="22"/>
                <w:lang w:val="en-US" w:bidi="th-TH"/>
              </w:rPr>
              <w:t xml:space="preserve"> </w:t>
            </w:r>
            <w:r w:rsidRPr="007E5A91">
              <w:rPr>
                <w:rFonts w:cs="Times New Roman"/>
                <w:szCs w:val="22"/>
                <w:lang w:bidi="th-TH"/>
              </w:rPr>
              <w:t>service</w:t>
            </w:r>
            <w:r w:rsidRPr="007E5A91">
              <w:rPr>
                <w:rFonts w:cs="Times New Roman"/>
                <w:szCs w:val="22"/>
                <w:lang w:val="en-US" w:bidi="th-TH"/>
              </w:rPr>
              <w:t xml:space="preserve"> </w:t>
            </w:r>
            <w:r w:rsidRPr="007E5A91">
              <w:rPr>
                <w:rFonts w:cs="Times New Roman"/>
                <w:szCs w:val="22"/>
                <w:lang w:bidi="th-TH"/>
              </w:rPr>
              <w:t>costs</w:t>
            </w:r>
            <w:r w:rsidRPr="007E5A91">
              <w:rPr>
                <w:rFonts w:cs="Times New Roman"/>
                <w:szCs w:val="22"/>
                <w:lang w:val="en-US" w:bidi="th-TH"/>
              </w:rPr>
              <w:t xml:space="preserve"> </w:t>
            </w:r>
          </w:p>
        </w:tc>
        <w:tc>
          <w:tcPr>
            <w:tcW w:w="1341" w:type="dxa"/>
          </w:tcPr>
          <w:p w14:paraId="2D25302E" w14:textId="7E2F089B" w:rsidR="007E5A91" w:rsidRPr="007E5A91" w:rsidRDefault="003E3DB8" w:rsidP="007E5A91">
            <w:pPr>
              <w:pStyle w:val="acctfourfigures"/>
              <w:tabs>
                <w:tab w:val="clear" w:pos="765"/>
                <w:tab w:val="decimal" w:pos="1085"/>
              </w:tabs>
              <w:spacing w:line="240" w:lineRule="atLeast"/>
              <w:ind w:left="-169" w:right="-88"/>
              <w:rPr>
                <w:rFonts w:cs="Times New Roman"/>
                <w:szCs w:val="22"/>
                <w:lang w:val="en-US" w:bidi="th-TH"/>
              </w:rPr>
            </w:pPr>
            <w:r>
              <w:rPr>
                <w:rFonts w:cs="Times New Roman"/>
                <w:szCs w:val="22"/>
                <w:lang w:val="en-US" w:bidi="th-TH"/>
              </w:rPr>
              <w:t>124</w:t>
            </w:r>
          </w:p>
        </w:tc>
        <w:tc>
          <w:tcPr>
            <w:tcW w:w="207" w:type="dxa"/>
          </w:tcPr>
          <w:p w14:paraId="06B63021"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32" w:type="dxa"/>
          </w:tcPr>
          <w:p w14:paraId="1661062E" w14:textId="77777777" w:rsidR="007E5A91" w:rsidRPr="007E5A91" w:rsidRDefault="00FD7E25" w:rsidP="007E5A91">
            <w:pPr>
              <w:pStyle w:val="acctfourfigures"/>
              <w:tabs>
                <w:tab w:val="clear" w:pos="765"/>
                <w:tab w:val="decimal" w:pos="1085"/>
              </w:tabs>
              <w:spacing w:line="240" w:lineRule="atLeast"/>
              <w:ind w:left="-169" w:right="-88"/>
              <w:rPr>
                <w:rFonts w:cs="Times New Roman"/>
                <w:szCs w:val="22"/>
                <w:lang w:val="en-US" w:bidi="th-TH"/>
              </w:rPr>
            </w:pPr>
            <w:r>
              <w:rPr>
                <w:rFonts w:cs="Times New Roman"/>
                <w:szCs w:val="22"/>
                <w:lang w:val="en-US" w:bidi="th-TH"/>
              </w:rPr>
              <w:t>156</w:t>
            </w:r>
          </w:p>
        </w:tc>
      </w:tr>
      <w:tr w:rsidR="007E5A91" w:rsidRPr="0044408F" w14:paraId="2308B15C" w14:textId="77777777" w:rsidTr="00F63D78">
        <w:trPr>
          <w:cantSplit/>
        </w:trPr>
        <w:tc>
          <w:tcPr>
            <w:tcW w:w="6245" w:type="dxa"/>
            <w:vAlign w:val="center"/>
          </w:tcPr>
          <w:p w14:paraId="0B93E09E" w14:textId="77777777" w:rsidR="007E5A91" w:rsidRPr="007E5A91" w:rsidRDefault="007E5A91" w:rsidP="00F63D78">
            <w:pPr>
              <w:pStyle w:val="BodyText"/>
              <w:spacing w:after="0" w:line="240" w:lineRule="atLeast"/>
              <w:ind w:firstLine="62"/>
              <w:rPr>
                <w:rFonts w:cs="Times New Roman"/>
                <w:szCs w:val="22"/>
                <w:lang w:val="en-GB" w:bidi="th-TH"/>
              </w:rPr>
            </w:pPr>
            <w:r w:rsidRPr="007E5A91">
              <w:rPr>
                <w:rFonts w:cs="Times New Roman"/>
                <w:szCs w:val="22"/>
              </w:rPr>
              <w:t>Interest on obligation</w:t>
            </w:r>
          </w:p>
        </w:tc>
        <w:tc>
          <w:tcPr>
            <w:tcW w:w="1341" w:type="dxa"/>
          </w:tcPr>
          <w:p w14:paraId="431CB58F" w14:textId="6D6A2787" w:rsidR="007E5A91" w:rsidRPr="007E5A91" w:rsidRDefault="003E3DB8" w:rsidP="007E5A91">
            <w:pPr>
              <w:pStyle w:val="acctfourfigures"/>
              <w:tabs>
                <w:tab w:val="clear" w:pos="765"/>
                <w:tab w:val="decimal" w:pos="1085"/>
              </w:tabs>
              <w:spacing w:line="240" w:lineRule="atLeast"/>
              <w:ind w:left="-169" w:right="-88"/>
              <w:rPr>
                <w:rFonts w:cs="Times New Roman"/>
                <w:szCs w:val="22"/>
              </w:rPr>
            </w:pPr>
            <w:r>
              <w:rPr>
                <w:rFonts w:cs="Times New Roman"/>
                <w:szCs w:val="22"/>
              </w:rPr>
              <w:t>67</w:t>
            </w:r>
          </w:p>
        </w:tc>
        <w:tc>
          <w:tcPr>
            <w:tcW w:w="207" w:type="dxa"/>
          </w:tcPr>
          <w:p w14:paraId="3F6E1693"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32" w:type="dxa"/>
          </w:tcPr>
          <w:p w14:paraId="7D64E741" w14:textId="77777777" w:rsidR="007E5A91" w:rsidRPr="007E5A91" w:rsidRDefault="00FD7E25" w:rsidP="007E5A91">
            <w:pPr>
              <w:pStyle w:val="acctfourfigures"/>
              <w:tabs>
                <w:tab w:val="clear" w:pos="765"/>
                <w:tab w:val="decimal" w:pos="1085"/>
              </w:tabs>
              <w:spacing w:line="240" w:lineRule="atLeast"/>
              <w:ind w:left="-169" w:right="-88"/>
              <w:rPr>
                <w:rFonts w:cs="Times New Roman"/>
                <w:szCs w:val="22"/>
              </w:rPr>
            </w:pPr>
            <w:r>
              <w:rPr>
                <w:rFonts w:cs="Times New Roman"/>
                <w:szCs w:val="22"/>
              </w:rPr>
              <w:t>58</w:t>
            </w:r>
          </w:p>
        </w:tc>
      </w:tr>
      <w:tr w:rsidR="003E3DB8" w:rsidRPr="0044408F" w14:paraId="069FF304" w14:textId="77777777" w:rsidTr="00F63D78">
        <w:trPr>
          <w:cantSplit/>
        </w:trPr>
        <w:tc>
          <w:tcPr>
            <w:tcW w:w="6245" w:type="dxa"/>
            <w:vAlign w:val="center"/>
          </w:tcPr>
          <w:p w14:paraId="55519DF4" w14:textId="0D07BB39" w:rsidR="003E3DB8" w:rsidRPr="007E5A91" w:rsidRDefault="003E3DB8" w:rsidP="00F63D78">
            <w:pPr>
              <w:pStyle w:val="BodyText"/>
              <w:spacing w:after="0" w:line="240" w:lineRule="atLeast"/>
              <w:ind w:firstLine="62"/>
              <w:rPr>
                <w:rFonts w:cs="Times New Roman"/>
                <w:szCs w:val="22"/>
              </w:rPr>
            </w:pPr>
            <w:r>
              <w:rPr>
                <w:rFonts w:cs="Times New Roman"/>
                <w:szCs w:val="22"/>
              </w:rPr>
              <w:t xml:space="preserve">Actuarial </w:t>
            </w:r>
            <w:r w:rsidR="002F15C1">
              <w:rPr>
                <w:rFonts w:cs="Times New Roman"/>
                <w:szCs w:val="22"/>
                <w:lang w:val="en-GB"/>
              </w:rPr>
              <w:t>gains</w:t>
            </w:r>
          </w:p>
        </w:tc>
        <w:tc>
          <w:tcPr>
            <w:tcW w:w="1341" w:type="dxa"/>
          </w:tcPr>
          <w:p w14:paraId="37257E92" w14:textId="413A95BA" w:rsidR="003E3DB8" w:rsidRDefault="003E3DB8" w:rsidP="007E5A91">
            <w:pPr>
              <w:pStyle w:val="acctfourfigures"/>
              <w:tabs>
                <w:tab w:val="clear" w:pos="765"/>
                <w:tab w:val="decimal" w:pos="1085"/>
              </w:tabs>
              <w:spacing w:line="240" w:lineRule="atLeast"/>
              <w:ind w:left="-169" w:right="-88"/>
              <w:rPr>
                <w:rFonts w:cs="Times New Roman"/>
                <w:szCs w:val="22"/>
              </w:rPr>
            </w:pPr>
            <w:r>
              <w:rPr>
                <w:rFonts w:cs="Times New Roman"/>
                <w:szCs w:val="22"/>
              </w:rPr>
              <w:t>(1)</w:t>
            </w:r>
          </w:p>
        </w:tc>
        <w:tc>
          <w:tcPr>
            <w:tcW w:w="207" w:type="dxa"/>
          </w:tcPr>
          <w:p w14:paraId="34757437" w14:textId="77777777" w:rsidR="003E3DB8" w:rsidRPr="007E5A91" w:rsidRDefault="003E3DB8" w:rsidP="007E5A91">
            <w:pPr>
              <w:pStyle w:val="acctfourfigures"/>
              <w:tabs>
                <w:tab w:val="clear" w:pos="765"/>
                <w:tab w:val="decimal" w:pos="1085"/>
              </w:tabs>
              <w:spacing w:line="240" w:lineRule="atLeast"/>
              <w:ind w:left="-169" w:right="-88"/>
              <w:jc w:val="right"/>
              <w:rPr>
                <w:rFonts w:cs="Times New Roman"/>
                <w:szCs w:val="22"/>
                <w:lang w:val="en-US"/>
              </w:rPr>
            </w:pPr>
          </w:p>
        </w:tc>
        <w:tc>
          <w:tcPr>
            <w:tcW w:w="1332" w:type="dxa"/>
          </w:tcPr>
          <w:p w14:paraId="18F83F45" w14:textId="7F8EE007" w:rsidR="003E3DB8" w:rsidRDefault="003E3DB8" w:rsidP="007E5A91">
            <w:pPr>
              <w:pStyle w:val="acctfourfigures"/>
              <w:tabs>
                <w:tab w:val="clear" w:pos="765"/>
                <w:tab w:val="decimal" w:pos="1085"/>
              </w:tabs>
              <w:spacing w:line="240" w:lineRule="atLeast"/>
              <w:ind w:left="-169" w:right="-88"/>
              <w:rPr>
                <w:rFonts w:cs="Times New Roman"/>
                <w:szCs w:val="22"/>
              </w:rPr>
            </w:pPr>
            <w:r>
              <w:rPr>
                <w:rFonts w:cs="Times New Roman"/>
                <w:szCs w:val="22"/>
              </w:rPr>
              <w:t>-</w:t>
            </w:r>
          </w:p>
        </w:tc>
      </w:tr>
      <w:tr w:rsidR="007E5A91" w:rsidRPr="00480F6E" w14:paraId="3B925D32" w14:textId="77777777" w:rsidTr="00F63D78">
        <w:trPr>
          <w:cantSplit/>
        </w:trPr>
        <w:tc>
          <w:tcPr>
            <w:tcW w:w="6245" w:type="dxa"/>
            <w:vAlign w:val="center"/>
          </w:tcPr>
          <w:p w14:paraId="1F88DCEF" w14:textId="77777777" w:rsidR="007E5A91" w:rsidRPr="007E5A91" w:rsidRDefault="007E5A91" w:rsidP="00F63D78">
            <w:pPr>
              <w:pStyle w:val="BodyText"/>
              <w:spacing w:after="0" w:line="240" w:lineRule="atLeast"/>
              <w:ind w:firstLine="62"/>
              <w:rPr>
                <w:rFonts w:cs="Times New Roman"/>
                <w:b/>
                <w:bCs/>
                <w:szCs w:val="22"/>
                <w:lang w:val="en-GB"/>
              </w:rPr>
            </w:pPr>
          </w:p>
        </w:tc>
        <w:tc>
          <w:tcPr>
            <w:tcW w:w="1341" w:type="dxa"/>
            <w:tcBorders>
              <w:top w:val="single" w:sz="4" w:space="0" w:color="auto"/>
            </w:tcBorders>
          </w:tcPr>
          <w:p w14:paraId="60906D60" w14:textId="76DA5FFC" w:rsidR="007E5A91" w:rsidRPr="007E5A91" w:rsidRDefault="003E3DB8" w:rsidP="007E5A91">
            <w:pPr>
              <w:pStyle w:val="acctfourfigures"/>
              <w:tabs>
                <w:tab w:val="clear" w:pos="765"/>
                <w:tab w:val="decimal" w:pos="1085"/>
              </w:tabs>
              <w:spacing w:line="240" w:lineRule="atLeast"/>
              <w:ind w:left="-169" w:right="-88"/>
              <w:rPr>
                <w:rFonts w:cs="Times New Roman"/>
                <w:b/>
                <w:bCs/>
                <w:szCs w:val="22"/>
              </w:rPr>
            </w:pPr>
            <w:r>
              <w:rPr>
                <w:rFonts w:cs="Times New Roman"/>
                <w:b/>
                <w:bCs/>
                <w:szCs w:val="22"/>
              </w:rPr>
              <w:t>190</w:t>
            </w:r>
          </w:p>
        </w:tc>
        <w:tc>
          <w:tcPr>
            <w:tcW w:w="207" w:type="dxa"/>
          </w:tcPr>
          <w:p w14:paraId="1FC0F0B1"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top w:val="single" w:sz="4" w:space="0" w:color="auto"/>
            </w:tcBorders>
          </w:tcPr>
          <w:p w14:paraId="47DE7098" w14:textId="77777777" w:rsidR="007E5A91" w:rsidRPr="007E5A91" w:rsidRDefault="00FD7E25" w:rsidP="007E5A91">
            <w:pPr>
              <w:pStyle w:val="acctfourfigures"/>
              <w:tabs>
                <w:tab w:val="clear" w:pos="765"/>
                <w:tab w:val="decimal" w:pos="1085"/>
              </w:tabs>
              <w:spacing w:line="240" w:lineRule="atLeast"/>
              <w:ind w:left="-169" w:right="-88"/>
              <w:rPr>
                <w:rFonts w:cs="Times New Roman"/>
                <w:b/>
                <w:bCs/>
                <w:szCs w:val="22"/>
              </w:rPr>
            </w:pPr>
            <w:r>
              <w:rPr>
                <w:rFonts w:cs="Times New Roman"/>
                <w:b/>
                <w:bCs/>
                <w:szCs w:val="22"/>
              </w:rPr>
              <w:t>214</w:t>
            </w:r>
          </w:p>
        </w:tc>
      </w:tr>
      <w:tr w:rsidR="007E5A91" w:rsidRPr="0044408F" w14:paraId="1D86C4A1" w14:textId="77777777" w:rsidTr="00F63D78">
        <w:trPr>
          <w:cantSplit/>
          <w:trHeight w:val="80"/>
        </w:trPr>
        <w:tc>
          <w:tcPr>
            <w:tcW w:w="6245" w:type="dxa"/>
            <w:vAlign w:val="center"/>
          </w:tcPr>
          <w:p w14:paraId="790E292B" w14:textId="77777777" w:rsidR="007E5A91" w:rsidRPr="007E5A91" w:rsidRDefault="007E5A91" w:rsidP="00F63D78">
            <w:pPr>
              <w:pStyle w:val="BodyText"/>
              <w:spacing w:after="0" w:line="240" w:lineRule="atLeast"/>
              <w:ind w:firstLine="62"/>
              <w:rPr>
                <w:rFonts w:cs="Times New Roman"/>
                <w:szCs w:val="22"/>
                <w:lang w:val="en-GB"/>
              </w:rPr>
            </w:pPr>
          </w:p>
        </w:tc>
        <w:tc>
          <w:tcPr>
            <w:tcW w:w="1341" w:type="dxa"/>
          </w:tcPr>
          <w:p w14:paraId="2F4E46F1"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c>
          <w:tcPr>
            <w:tcW w:w="207" w:type="dxa"/>
          </w:tcPr>
          <w:p w14:paraId="690449D0"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6490AE97"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r>
      <w:tr w:rsidR="007E5A91" w:rsidRPr="0044408F" w14:paraId="220DC6E9" w14:textId="77777777" w:rsidTr="00F63D78">
        <w:trPr>
          <w:cantSplit/>
        </w:trPr>
        <w:tc>
          <w:tcPr>
            <w:tcW w:w="6245" w:type="dxa"/>
          </w:tcPr>
          <w:p w14:paraId="56320BEF" w14:textId="77777777" w:rsidR="007E5A91" w:rsidRPr="007E5A91" w:rsidRDefault="007E5A91" w:rsidP="007931A1">
            <w:pPr>
              <w:spacing w:line="240" w:lineRule="atLeast"/>
              <w:ind w:left="180" w:hanging="118"/>
              <w:rPr>
                <w:rFonts w:cs="Times New Roman"/>
                <w:b/>
                <w:bCs/>
                <w:szCs w:val="22"/>
                <w:lang w:bidi="th-TH"/>
              </w:rPr>
            </w:pPr>
            <w:r w:rsidRPr="007E5A91">
              <w:rPr>
                <w:rFonts w:cs="Times New Roman"/>
                <w:b/>
                <w:bCs/>
                <w:szCs w:val="22"/>
                <w:lang w:bidi="th-TH"/>
              </w:rPr>
              <w:t>Included in other comprehensive income</w:t>
            </w:r>
          </w:p>
        </w:tc>
        <w:tc>
          <w:tcPr>
            <w:tcW w:w="1341" w:type="dxa"/>
          </w:tcPr>
          <w:p w14:paraId="5900B98C"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c>
          <w:tcPr>
            <w:tcW w:w="207" w:type="dxa"/>
          </w:tcPr>
          <w:p w14:paraId="0BDB1504"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lang w:val="en-US"/>
              </w:rPr>
            </w:pPr>
          </w:p>
        </w:tc>
        <w:tc>
          <w:tcPr>
            <w:tcW w:w="1332" w:type="dxa"/>
          </w:tcPr>
          <w:p w14:paraId="6EC1F62B" w14:textId="77777777" w:rsidR="007E5A91" w:rsidRPr="007E5A91" w:rsidRDefault="007E5A91" w:rsidP="007E5A91">
            <w:pPr>
              <w:pStyle w:val="acctfourfigures"/>
              <w:tabs>
                <w:tab w:val="clear" w:pos="765"/>
                <w:tab w:val="decimal" w:pos="1085"/>
              </w:tabs>
              <w:spacing w:line="240" w:lineRule="atLeast"/>
              <w:ind w:left="-169" w:right="-88"/>
              <w:rPr>
                <w:rFonts w:cs="Times New Roman"/>
                <w:szCs w:val="22"/>
              </w:rPr>
            </w:pPr>
          </w:p>
        </w:tc>
      </w:tr>
      <w:tr w:rsidR="007E5A91" w:rsidRPr="0044408F" w14:paraId="35A5357B" w14:textId="77777777" w:rsidTr="00F63D78">
        <w:trPr>
          <w:cantSplit/>
        </w:trPr>
        <w:tc>
          <w:tcPr>
            <w:tcW w:w="6245" w:type="dxa"/>
            <w:vAlign w:val="center"/>
          </w:tcPr>
          <w:p w14:paraId="059492B8" w14:textId="530CFFF5" w:rsidR="007E5A91" w:rsidRPr="007E5A91" w:rsidRDefault="007E5A91" w:rsidP="00F63D78">
            <w:pPr>
              <w:pStyle w:val="BodyText"/>
              <w:spacing w:after="0" w:line="240" w:lineRule="atLeast"/>
              <w:ind w:firstLine="62"/>
              <w:rPr>
                <w:rFonts w:cs="Times New Roman"/>
                <w:szCs w:val="22"/>
                <w:lang w:val="en-US" w:bidi="th-TH"/>
              </w:rPr>
            </w:pPr>
            <w:r w:rsidRPr="007E5A91">
              <w:rPr>
                <w:rFonts w:cs="Times New Roman"/>
                <w:szCs w:val="22"/>
                <w:lang w:val="en-GB"/>
              </w:rPr>
              <w:t>Actuarial</w:t>
            </w:r>
            <w:r w:rsidRPr="007E5A91">
              <w:rPr>
                <w:rFonts w:cs="Times New Roman"/>
                <w:szCs w:val="22"/>
                <w:lang w:val="en-US"/>
              </w:rPr>
              <w:t xml:space="preserve"> </w:t>
            </w:r>
            <w:r w:rsidR="00AA5A3E">
              <w:rPr>
                <w:rFonts w:cs="Times New Roman"/>
                <w:szCs w:val="22"/>
                <w:lang w:val="en-GB"/>
              </w:rPr>
              <w:t>gains</w:t>
            </w:r>
          </w:p>
        </w:tc>
        <w:tc>
          <w:tcPr>
            <w:tcW w:w="1341" w:type="dxa"/>
          </w:tcPr>
          <w:p w14:paraId="2FCD478E" w14:textId="32A12E66" w:rsidR="007E5A91" w:rsidRPr="007E5A91" w:rsidRDefault="003E3DB8" w:rsidP="007E5A91">
            <w:pPr>
              <w:pStyle w:val="acctfourfigures"/>
              <w:tabs>
                <w:tab w:val="clear" w:pos="765"/>
                <w:tab w:val="decimal" w:pos="1085"/>
              </w:tabs>
              <w:spacing w:line="240" w:lineRule="atLeast"/>
              <w:ind w:left="-169" w:right="-88"/>
              <w:rPr>
                <w:rFonts w:cs="Times New Roman"/>
                <w:szCs w:val="22"/>
              </w:rPr>
            </w:pPr>
            <w:r>
              <w:rPr>
                <w:rFonts w:cs="Times New Roman"/>
                <w:szCs w:val="22"/>
              </w:rPr>
              <w:t>(3)</w:t>
            </w:r>
          </w:p>
        </w:tc>
        <w:tc>
          <w:tcPr>
            <w:tcW w:w="207" w:type="dxa"/>
          </w:tcPr>
          <w:p w14:paraId="713EDA97" w14:textId="77777777" w:rsidR="007E5A91" w:rsidRPr="007E5A91" w:rsidRDefault="007E5A91" w:rsidP="007E5A91">
            <w:pPr>
              <w:pStyle w:val="acctfourfigures"/>
              <w:tabs>
                <w:tab w:val="clear" w:pos="765"/>
                <w:tab w:val="decimal" w:pos="1085"/>
              </w:tabs>
              <w:spacing w:line="240" w:lineRule="atLeast"/>
              <w:ind w:left="-169" w:right="-88"/>
              <w:jc w:val="right"/>
              <w:rPr>
                <w:rFonts w:cs="Times New Roman"/>
                <w:szCs w:val="22"/>
              </w:rPr>
            </w:pPr>
          </w:p>
        </w:tc>
        <w:tc>
          <w:tcPr>
            <w:tcW w:w="1332" w:type="dxa"/>
          </w:tcPr>
          <w:p w14:paraId="1354C20D" w14:textId="77777777" w:rsidR="007E5A91" w:rsidRPr="007E5A91" w:rsidRDefault="00AA5A3E" w:rsidP="007E5A91">
            <w:pPr>
              <w:pStyle w:val="acctfourfigures"/>
              <w:tabs>
                <w:tab w:val="clear" w:pos="765"/>
                <w:tab w:val="decimal" w:pos="1085"/>
              </w:tabs>
              <w:spacing w:line="240" w:lineRule="atLeast"/>
              <w:ind w:left="-169" w:right="-88"/>
              <w:rPr>
                <w:rFonts w:cs="Times New Roman"/>
                <w:szCs w:val="22"/>
              </w:rPr>
            </w:pPr>
            <w:r>
              <w:rPr>
                <w:rFonts w:cs="Times New Roman"/>
                <w:szCs w:val="22"/>
              </w:rPr>
              <w:t>(3)</w:t>
            </w:r>
          </w:p>
        </w:tc>
      </w:tr>
      <w:tr w:rsidR="00AA5A3E" w:rsidRPr="0044408F" w14:paraId="71FC71B9" w14:textId="77777777" w:rsidTr="00F63D78">
        <w:trPr>
          <w:cantSplit/>
        </w:trPr>
        <w:tc>
          <w:tcPr>
            <w:tcW w:w="6245" w:type="dxa"/>
            <w:vAlign w:val="center"/>
          </w:tcPr>
          <w:p w14:paraId="1E017179" w14:textId="77777777" w:rsidR="00AA5A3E" w:rsidRPr="007E5A91" w:rsidRDefault="00AA5A3E" w:rsidP="00F63D78">
            <w:pPr>
              <w:pStyle w:val="BodyText"/>
              <w:spacing w:after="0" w:line="240" w:lineRule="atLeast"/>
              <w:ind w:firstLine="62"/>
              <w:rPr>
                <w:rFonts w:cs="Times New Roman"/>
                <w:szCs w:val="22"/>
                <w:lang w:val="en-GB" w:bidi="th-TH"/>
              </w:rPr>
            </w:pPr>
            <w:r w:rsidRPr="007E5A91">
              <w:rPr>
                <w:rFonts w:cs="Times New Roman"/>
                <w:szCs w:val="22"/>
                <w:lang w:val="en-GB" w:bidi="th-TH"/>
              </w:rPr>
              <w:t>Currency</w:t>
            </w:r>
            <w:r w:rsidRPr="007E5A91">
              <w:rPr>
                <w:rFonts w:cs="Times New Roman"/>
                <w:szCs w:val="22"/>
                <w:lang w:val="en-US" w:bidi="th-TH"/>
              </w:rPr>
              <w:t xml:space="preserve"> </w:t>
            </w:r>
            <w:r w:rsidRPr="007E5A91">
              <w:rPr>
                <w:rFonts w:cs="Times New Roman"/>
                <w:szCs w:val="22"/>
                <w:lang w:val="en-GB" w:bidi="th-TH"/>
              </w:rPr>
              <w:t>translation differences</w:t>
            </w:r>
          </w:p>
        </w:tc>
        <w:tc>
          <w:tcPr>
            <w:tcW w:w="1341" w:type="dxa"/>
            <w:tcBorders>
              <w:bottom w:val="single" w:sz="4" w:space="0" w:color="auto"/>
            </w:tcBorders>
          </w:tcPr>
          <w:p w14:paraId="386AF4DE" w14:textId="5565B566" w:rsidR="00AA5A3E" w:rsidRPr="007E5A91" w:rsidRDefault="003E3DB8" w:rsidP="00AA5A3E">
            <w:pPr>
              <w:pStyle w:val="acctfourfigures"/>
              <w:tabs>
                <w:tab w:val="clear" w:pos="765"/>
                <w:tab w:val="decimal" w:pos="1085"/>
              </w:tabs>
              <w:spacing w:line="240" w:lineRule="atLeast"/>
              <w:ind w:left="-169" w:right="-88"/>
              <w:rPr>
                <w:rFonts w:cs="Times New Roman"/>
                <w:szCs w:val="22"/>
              </w:rPr>
            </w:pPr>
            <w:r>
              <w:rPr>
                <w:rFonts w:cs="Times New Roman"/>
                <w:szCs w:val="22"/>
              </w:rPr>
              <w:t>(</w:t>
            </w:r>
            <w:r w:rsidR="00ED4C65">
              <w:rPr>
                <w:rFonts w:cs="Times New Roman"/>
                <w:szCs w:val="22"/>
              </w:rPr>
              <w:t>66</w:t>
            </w:r>
            <w:r>
              <w:rPr>
                <w:rFonts w:cs="Times New Roman"/>
                <w:szCs w:val="22"/>
              </w:rPr>
              <w:t>)</w:t>
            </w:r>
          </w:p>
        </w:tc>
        <w:tc>
          <w:tcPr>
            <w:tcW w:w="207" w:type="dxa"/>
          </w:tcPr>
          <w:p w14:paraId="7A40AE2E"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32" w:type="dxa"/>
            <w:tcBorders>
              <w:bottom w:val="single" w:sz="4" w:space="0" w:color="auto"/>
            </w:tcBorders>
          </w:tcPr>
          <w:p w14:paraId="1E670A22"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r>
              <w:rPr>
                <w:rFonts w:cs="Times New Roman"/>
                <w:szCs w:val="22"/>
              </w:rPr>
              <w:t>(37)</w:t>
            </w:r>
          </w:p>
        </w:tc>
      </w:tr>
      <w:tr w:rsidR="00AA5A3E" w:rsidRPr="00480F6E" w14:paraId="6871F3B3" w14:textId="77777777" w:rsidTr="00F63D78">
        <w:trPr>
          <w:cantSplit/>
          <w:trHeight w:val="70"/>
        </w:trPr>
        <w:tc>
          <w:tcPr>
            <w:tcW w:w="6245" w:type="dxa"/>
            <w:vAlign w:val="center"/>
          </w:tcPr>
          <w:p w14:paraId="7CA3A8F6" w14:textId="77777777" w:rsidR="00AA5A3E" w:rsidRPr="007E5A91" w:rsidRDefault="00AA5A3E" w:rsidP="00F63D78">
            <w:pPr>
              <w:pStyle w:val="BodyText"/>
              <w:spacing w:after="0" w:line="240" w:lineRule="atLeast"/>
              <w:ind w:firstLine="62"/>
              <w:rPr>
                <w:rFonts w:cs="Times New Roman"/>
                <w:b/>
                <w:bCs/>
                <w:szCs w:val="22"/>
                <w:lang w:val="en-US" w:bidi="th-TH"/>
              </w:rPr>
            </w:pPr>
          </w:p>
        </w:tc>
        <w:tc>
          <w:tcPr>
            <w:tcW w:w="1341" w:type="dxa"/>
            <w:tcBorders>
              <w:top w:val="single" w:sz="4" w:space="0" w:color="auto"/>
            </w:tcBorders>
          </w:tcPr>
          <w:p w14:paraId="2D95CECB" w14:textId="39ECF846" w:rsidR="00AA5A3E" w:rsidRPr="007E5A91" w:rsidRDefault="003E3DB8" w:rsidP="00AA5A3E">
            <w:pPr>
              <w:pStyle w:val="acctfourfigures"/>
              <w:tabs>
                <w:tab w:val="clear" w:pos="765"/>
                <w:tab w:val="decimal" w:pos="1085"/>
              </w:tabs>
              <w:spacing w:line="240" w:lineRule="atLeast"/>
              <w:ind w:left="-169" w:right="-88"/>
              <w:rPr>
                <w:rFonts w:cs="Times New Roman"/>
                <w:b/>
                <w:bCs/>
                <w:szCs w:val="22"/>
              </w:rPr>
            </w:pPr>
            <w:r>
              <w:rPr>
                <w:rFonts w:cs="Times New Roman"/>
                <w:b/>
                <w:bCs/>
                <w:szCs w:val="22"/>
              </w:rPr>
              <w:t>(</w:t>
            </w:r>
            <w:r w:rsidR="00ED4C65">
              <w:rPr>
                <w:rFonts w:cs="Times New Roman"/>
                <w:b/>
                <w:bCs/>
                <w:szCs w:val="22"/>
              </w:rPr>
              <w:t>69</w:t>
            </w:r>
            <w:r>
              <w:rPr>
                <w:rFonts w:cs="Times New Roman"/>
                <w:b/>
                <w:bCs/>
                <w:szCs w:val="22"/>
              </w:rPr>
              <w:t>)</w:t>
            </w:r>
          </w:p>
        </w:tc>
        <w:tc>
          <w:tcPr>
            <w:tcW w:w="207" w:type="dxa"/>
          </w:tcPr>
          <w:p w14:paraId="672B0B19"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top w:val="single" w:sz="4" w:space="0" w:color="auto"/>
            </w:tcBorders>
          </w:tcPr>
          <w:p w14:paraId="7955B79D" w14:textId="77777777" w:rsidR="00AA5A3E" w:rsidRPr="00BA7C74" w:rsidRDefault="00AA5A3E" w:rsidP="00AA5A3E">
            <w:pPr>
              <w:pStyle w:val="acctfourfigures"/>
              <w:tabs>
                <w:tab w:val="clear" w:pos="765"/>
                <w:tab w:val="decimal" w:pos="1085"/>
              </w:tabs>
              <w:spacing w:line="240" w:lineRule="atLeast"/>
              <w:ind w:left="-169" w:right="-88"/>
              <w:rPr>
                <w:rFonts w:cs="Times New Roman"/>
                <w:b/>
                <w:bCs/>
                <w:szCs w:val="22"/>
              </w:rPr>
            </w:pPr>
            <w:r w:rsidRPr="00BA7C74">
              <w:rPr>
                <w:rFonts w:cs="Times New Roman"/>
                <w:b/>
                <w:bCs/>
                <w:szCs w:val="22"/>
              </w:rPr>
              <w:t>(40)</w:t>
            </w:r>
          </w:p>
        </w:tc>
      </w:tr>
      <w:tr w:rsidR="00AA5A3E" w:rsidRPr="0044408F" w14:paraId="7424F6FE" w14:textId="77777777" w:rsidTr="00F63D78">
        <w:trPr>
          <w:cantSplit/>
        </w:trPr>
        <w:tc>
          <w:tcPr>
            <w:tcW w:w="6245" w:type="dxa"/>
            <w:vAlign w:val="center"/>
          </w:tcPr>
          <w:p w14:paraId="769F08FE" w14:textId="77777777" w:rsidR="00AA5A3E" w:rsidRPr="007E5A91" w:rsidRDefault="00AA5A3E" w:rsidP="00F63D78">
            <w:pPr>
              <w:pStyle w:val="BodyText"/>
              <w:spacing w:after="0" w:line="240" w:lineRule="atLeast"/>
              <w:ind w:firstLine="62"/>
              <w:rPr>
                <w:rFonts w:cs="Times New Roman"/>
                <w:szCs w:val="22"/>
                <w:lang w:val="en-US" w:bidi="th-TH"/>
              </w:rPr>
            </w:pPr>
          </w:p>
        </w:tc>
        <w:tc>
          <w:tcPr>
            <w:tcW w:w="1341" w:type="dxa"/>
          </w:tcPr>
          <w:p w14:paraId="4E28F8DA"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c>
          <w:tcPr>
            <w:tcW w:w="207" w:type="dxa"/>
          </w:tcPr>
          <w:p w14:paraId="14DF9159" w14:textId="77777777" w:rsidR="00AA5A3E" w:rsidRPr="007E5A91" w:rsidRDefault="00AA5A3E" w:rsidP="00AA5A3E">
            <w:pPr>
              <w:pStyle w:val="acctfourfigures"/>
              <w:tabs>
                <w:tab w:val="clear" w:pos="765"/>
                <w:tab w:val="decimal" w:pos="1085"/>
              </w:tabs>
              <w:spacing w:line="240" w:lineRule="atLeast"/>
              <w:ind w:left="-169" w:right="-88"/>
              <w:jc w:val="right"/>
              <w:rPr>
                <w:rFonts w:cs="Times New Roman"/>
                <w:szCs w:val="22"/>
              </w:rPr>
            </w:pPr>
          </w:p>
        </w:tc>
        <w:tc>
          <w:tcPr>
            <w:tcW w:w="1332" w:type="dxa"/>
          </w:tcPr>
          <w:p w14:paraId="5FD7C81D"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r>
      <w:tr w:rsidR="00AA5A3E" w:rsidRPr="0044408F" w14:paraId="49B07624" w14:textId="77777777" w:rsidTr="00F63D78">
        <w:trPr>
          <w:cantSplit/>
        </w:trPr>
        <w:tc>
          <w:tcPr>
            <w:tcW w:w="6245" w:type="dxa"/>
          </w:tcPr>
          <w:p w14:paraId="49247525" w14:textId="77777777" w:rsidR="00AA5A3E" w:rsidRPr="007E5A91" w:rsidRDefault="00AA5A3E" w:rsidP="007931A1">
            <w:pPr>
              <w:spacing w:line="240" w:lineRule="atLeast"/>
              <w:ind w:left="180" w:hanging="118"/>
              <w:rPr>
                <w:rFonts w:cs="Times New Roman"/>
                <w:b/>
                <w:bCs/>
                <w:szCs w:val="22"/>
                <w:lang w:bidi="th-TH"/>
              </w:rPr>
            </w:pPr>
            <w:r w:rsidRPr="007E5A91">
              <w:rPr>
                <w:rFonts w:cs="Times New Roman"/>
                <w:b/>
                <w:bCs/>
                <w:szCs w:val="22"/>
                <w:lang w:bidi="th-TH"/>
              </w:rPr>
              <w:t>Other</w:t>
            </w:r>
          </w:p>
        </w:tc>
        <w:tc>
          <w:tcPr>
            <w:tcW w:w="1341" w:type="dxa"/>
          </w:tcPr>
          <w:p w14:paraId="16AEE47C"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c>
          <w:tcPr>
            <w:tcW w:w="207" w:type="dxa"/>
          </w:tcPr>
          <w:p w14:paraId="4E802CEE" w14:textId="77777777" w:rsidR="00AA5A3E" w:rsidRPr="003E3DB8" w:rsidRDefault="00AA5A3E" w:rsidP="00AA5A3E">
            <w:pPr>
              <w:pStyle w:val="acctfourfigures"/>
              <w:tabs>
                <w:tab w:val="clear" w:pos="765"/>
                <w:tab w:val="decimal" w:pos="1085"/>
              </w:tabs>
              <w:spacing w:line="240" w:lineRule="atLeast"/>
              <w:ind w:left="-169" w:right="-88"/>
              <w:jc w:val="right"/>
              <w:rPr>
                <w:rFonts w:cs="Times New Roman"/>
                <w:b/>
                <w:bCs/>
                <w:szCs w:val="22"/>
              </w:rPr>
            </w:pPr>
          </w:p>
        </w:tc>
        <w:tc>
          <w:tcPr>
            <w:tcW w:w="1332" w:type="dxa"/>
          </w:tcPr>
          <w:p w14:paraId="26489608" w14:textId="77777777" w:rsidR="00AA5A3E" w:rsidRPr="007E5A91" w:rsidRDefault="00AA5A3E" w:rsidP="00AA5A3E">
            <w:pPr>
              <w:pStyle w:val="acctfourfigures"/>
              <w:tabs>
                <w:tab w:val="clear" w:pos="765"/>
                <w:tab w:val="decimal" w:pos="1085"/>
              </w:tabs>
              <w:spacing w:line="240" w:lineRule="atLeast"/>
              <w:ind w:left="-169" w:right="-88"/>
              <w:rPr>
                <w:rFonts w:cs="Times New Roman"/>
                <w:szCs w:val="22"/>
              </w:rPr>
            </w:pPr>
          </w:p>
        </w:tc>
      </w:tr>
      <w:tr w:rsidR="003E3DB8" w:rsidRPr="0044408F" w14:paraId="42A8CC8F" w14:textId="77777777" w:rsidTr="00F63D78">
        <w:trPr>
          <w:cantSplit/>
        </w:trPr>
        <w:tc>
          <w:tcPr>
            <w:tcW w:w="6245" w:type="dxa"/>
            <w:vAlign w:val="center"/>
          </w:tcPr>
          <w:p w14:paraId="11B116A0" w14:textId="77777777" w:rsidR="003E3DB8" w:rsidRPr="007E5A91" w:rsidRDefault="003E3DB8" w:rsidP="00F63D78">
            <w:pPr>
              <w:pStyle w:val="acctfourfigures"/>
              <w:spacing w:line="240" w:lineRule="atLeast"/>
              <w:ind w:firstLine="62"/>
              <w:rPr>
                <w:rFonts w:cs="Times New Roman"/>
                <w:szCs w:val="22"/>
                <w:lang w:val="en-US" w:bidi="th-TH"/>
              </w:rPr>
            </w:pPr>
            <w:r w:rsidRPr="007E5A91">
              <w:rPr>
                <w:rFonts w:cs="Times New Roman"/>
                <w:szCs w:val="22"/>
                <w:lang w:bidi="th-TH"/>
              </w:rPr>
              <w:t>Benefits</w:t>
            </w:r>
            <w:r w:rsidRPr="007E5A91">
              <w:rPr>
                <w:rFonts w:cs="Times New Roman"/>
                <w:szCs w:val="22"/>
                <w:lang w:val="en-US" w:bidi="th-TH"/>
              </w:rPr>
              <w:t xml:space="preserve"> </w:t>
            </w:r>
            <w:r w:rsidRPr="007E5A91">
              <w:rPr>
                <w:rFonts w:cs="Times New Roman"/>
                <w:szCs w:val="22"/>
                <w:lang w:bidi="th-TH"/>
              </w:rPr>
              <w:t>paid</w:t>
            </w:r>
          </w:p>
        </w:tc>
        <w:tc>
          <w:tcPr>
            <w:tcW w:w="1341" w:type="dxa"/>
            <w:tcBorders>
              <w:bottom w:val="single" w:sz="4" w:space="0" w:color="auto"/>
            </w:tcBorders>
          </w:tcPr>
          <w:p w14:paraId="51BDBFE8" w14:textId="52FD76B0" w:rsidR="003E3DB8" w:rsidRPr="002F15C1" w:rsidRDefault="003E3DB8" w:rsidP="003E3DB8">
            <w:pPr>
              <w:pStyle w:val="acctfourfigures"/>
              <w:tabs>
                <w:tab w:val="clear" w:pos="765"/>
                <w:tab w:val="decimal" w:pos="1085"/>
              </w:tabs>
              <w:spacing w:line="240" w:lineRule="atLeast"/>
              <w:ind w:left="-169" w:right="-88"/>
              <w:rPr>
                <w:rFonts w:cstheme="minorBidi"/>
                <w:b/>
                <w:bCs/>
                <w:szCs w:val="22"/>
                <w:lang w:val="en-US" w:bidi="th-TH"/>
              </w:rPr>
            </w:pPr>
            <w:r w:rsidRPr="002F15C1">
              <w:rPr>
                <w:rFonts w:cs="Times New Roman"/>
                <w:b/>
                <w:bCs/>
                <w:szCs w:val="22"/>
                <w:lang w:bidi="th-TH"/>
              </w:rPr>
              <w:t>(</w:t>
            </w:r>
            <w:r w:rsidR="00ED4C65">
              <w:rPr>
                <w:rFonts w:cs="Times New Roman"/>
                <w:b/>
                <w:bCs/>
                <w:szCs w:val="22"/>
                <w:lang w:bidi="th-TH"/>
              </w:rPr>
              <w:t>37</w:t>
            </w:r>
            <w:r w:rsidRPr="002F15C1">
              <w:rPr>
                <w:rFonts w:cstheme="minorBidi"/>
                <w:b/>
                <w:bCs/>
                <w:szCs w:val="22"/>
                <w:lang w:val="en-US" w:bidi="th-TH"/>
              </w:rPr>
              <w:t>)</w:t>
            </w:r>
          </w:p>
        </w:tc>
        <w:tc>
          <w:tcPr>
            <w:tcW w:w="207" w:type="dxa"/>
          </w:tcPr>
          <w:p w14:paraId="77780191" w14:textId="77777777" w:rsidR="003E3DB8" w:rsidRPr="002F15C1" w:rsidRDefault="003E3DB8" w:rsidP="003E3DB8">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bottom w:val="single" w:sz="4" w:space="0" w:color="auto"/>
            </w:tcBorders>
          </w:tcPr>
          <w:p w14:paraId="51E11328" w14:textId="77777777" w:rsidR="003E3DB8" w:rsidRPr="002F15C1" w:rsidRDefault="003E3DB8" w:rsidP="003E3DB8">
            <w:pPr>
              <w:pStyle w:val="acctfourfigures"/>
              <w:tabs>
                <w:tab w:val="clear" w:pos="765"/>
                <w:tab w:val="decimal" w:pos="1085"/>
              </w:tabs>
              <w:spacing w:line="240" w:lineRule="atLeast"/>
              <w:ind w:left="-169" w:right="-88"/>
              <w:rPr>
                <w:rFonts w:cs="Times New Roman"/>
                <w:b/>
                <w:bCs/>
                <w:szCs w:val="22"/>
                <w:cs/>
                <w:lang w:bidi="th-TH"/>
              </w:rPr>
            </w:pPr>
            <w:r w:rsidRPr="002F15C1">
              <w:rPr>
                <w:rFonts w:cs="Times New Roman"/>
                <w:b/>
                <w:bCs/>
                <w:szCs w:val="22"/>
                <w:lang w:bidi="th-TH"/>
              </w:rPr>
              <w:t>(32)</w:t>
            </w:r>
          </w:p>
        </w:tc>
      </w:tr>
      <w:tr w:rsidR="003E3DB8" w:rsidRPr="0044408F" w14:paraId="5B9E7B99" w14:textId="77777777" w:rsidTr="00F63D78">
        <w:trPr>
          <w:cantSplit/>
        </w:trPr>
        <w:tc>
          <w:tcPr>
            <w:tcW w:w="6245" w:type="dxa"/>
            <w:vAlign w:val="center"/>
          </w:tcPr>
          <w:p w14:paraId="276B0E1F" w14:textId="77777777" w:rsidR="003E3DB8" w:rsidRPr="007E5A91" w:rsidRDefault="003E3DB8" w:rsidP="00F63D78">
            <w:pPr>
              <w:pStyle w:val="acctfourfigures"/>
              <w:spacing w:line="240" w:lineRule="atLeast"/>
              <w:ind w:firstLine="62"/>
              <w:rPr>
                <w:rFonts w:cs="Times New Roman"/>
                <w:szCs w:val="22"/>
                <w:lang w:bidi="th-TH"/>
              </w:rPr>
            </w:pPr>
          </w:p>
        </w:tc>
        <w:tc>
          <w:tcPr>
            <w:tcW w:w="1341" w:type="dxa"/>
            <w:tcBorders>
              <w:top w:val="single" w:sz="4" w:space="0" w:color="auto"/>
            </w:tcBorders>
          </w:tcPr>
          <w:p w14:paraId="51097FD2" w14:textId="77777777" w:rsidR="003E3DB8" w:rsidRDefault="003E3DB8" w:rsidP="003E3DB8">
            <w:pPr>
              <w:pStyle w:val="acctfourfigures"/>
              <w:tabs>
                <w:tab w:val="clear" w:pos="765"/>
                <w:tab w:val="decimal" w:pos="1085"/>
              </w:tabs>
              <w:spacing w:line="240" w:lineRule="atLeast"/>
              <w:ind w:left="-169" w:right="-88"/>
              <w:rPr>
                <w:rFonts w:cs="Times New Roman"/>
                <w:szCs w:val="22"/>
                <w:lang w:bidi="th-TH"/>
              </w:rPr>
            </w:pPr>
          </w:p>
        </w:tc>
        <w:tc>
          <w:tcPr>
            <w:tcW w:w="207" w:type="dxa"/>
          </w:tcPr>
          <w:p w14:paraId="74797CD8" w14:textId="77777777" w:rsidR="003E3DB8" w:rsidRPr="003E3DB8" w:rsidRDefault="003E3DB8" w:rsidP="003E3DB8">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top w:val="single" w:sz="4" w:space="0" w:color="auto"/>
            </w:tcBorders>
          </w:tcPr>
          <w:p w14:paraId="73B75756" w14:textId="77777777" w:rsidR="003E3DB8" w:rsidRDefault="003E3DB8" w:rsidP="003E3DB8">
            <w:pPr>
              <w:pStyle w:val="acctfourfigures"/>
              <w:tabs>
                <w:tab w:val="clear" w:pos="765"/>
                <w:tab w:val="decimal" w:pos="1085"/>
              </w:tabs>
              <w:spacing w:line="240" w:lineRule="atLeast"/>
              <w:ind w:left="-169" w:right="-88"/>
              <w:rPr>
                <w:rFonts w:cs="Times New Roman"/>
                <w:szCs w:val="22"/>
                <w:lang w:bidi="th-TH"/>
              </w:rPr>
            </w:pPr>
          </w:p>
        </w:tc>
      </w:tr>
      <w:tr w:rsidR="003E3DB8" w:rsidRPr="0044408F" w14:paraId="1E6CE83E" w14:textId="77777777" w:rsidTr="00F63D78">
        <w:trPr>
          <w:cantSplit/>
        </w:trPr>
        <w:tc>
          <w:tcPr>
            <w:tcW w:w="6245" w:type="dxa"/>
            <w:vAlign w:val="center"/>
          </w:tcPr>
          <w:p w14:paraId="086CE396" w14:textId="77777777" w:rsidR="003E3DB8" w:rsidRPr="007E5A91" w:rsidRDefault="003E3DB8" w:rsidP="00F63D78">
            <w:pPr>
              <w:pStyle w:val="acctfourfigures"/>
              <w:tabs>
                <w:tab w:val="clear" w:pos="765"/>
              </w:tabs>
              <w:spacing w:line="240" w:lineRule="atLeast"/>
              <w:ind w:right="227" w:firstLine="62"/>
              <w:rPr>
                <w:rFonts w:cs="Times New Roman"/>
                <w:b/>
                <w:bCs/>
                <w:szCs w:val="22"/>
                <w:lang w:bidi="th-TH"/>
              </w:rPr>
            </w:pPr>
            <w:r w:rsidRPr="007E5A91">
              <w:rPr>
                <w:rFonts w:cs="Times New Roman"/>
                <w:b/>
                <w:bCs/>
                <w:szCs w:val="22"/>
                <w:lang w:bidi="th-TH"/>
              </w:rPr>
              <w:t>Non-current provisions for defined</w:t>
            </w:r>
            <w:r w:rsidRPr="007E5A91">
              <w:rPr>
                <w:rFonts w:cs="Times New Roman"/>
                <w:b/>
                <w:bCs/>
                <w:szCs w:val="22"/>
                <w:lang w:val="en-US" w:bidi="th-TH"/>
              </w:rPr>
              <w:t xml:space="preserve"> </w:t>
            </w:r>
            <w:r w:rsidRPr="007E5A91">
              <w:rPr>
                <w:rFonts w:cs="Times New Roman"/>
                <w:b/>
                <w:bCs/>
                <w:szCs w:val="22"/>
                <w:lang w:bidi="th-TH"/>
              </w:rPr>
              <w:t>benefit</w:t>
            </w:r>
            <w:r w:rsidRPr="007E5A91">
              <w:rPr>
                <w:rFonts w:cs="Times New Roman"/>
                <w:b/>
                <w:bCs/>
                <w:szCs w:val="22"/>
                <w:lang w:val="en-US" w:bidi="th-TH"/>
              </w:rPr>
              <w:t xml:space="preserve"> </w:t>
            </w:r>
            <w:r w:rsidRPr="007E5A91">
              <w:rPr>
                <w:rFonts w:cs="Times New Roman"/>
                <w:b/>
                <w:bCs/>
                <w:szCs w:val="22"/>
                <w:lang w:bidi="th-TH"/>
              </w:rPr>
              <w:t>plans</w:t>
            </w:r>
            <w:r w:rsidRPr="007E5A91">
              <w:rPr>
                <w:rFonts w:cs="Times New Roman"/>
                <w:b/>
                <w:bCs/>
                <w:szCs w:val="22"/>
                <w:lang w:val="en-US" w:bidi="th-TH"/>
              </w:rPr>
              <w:t xml:space="preserve"> </w:t>
            </w:r>
            <w:r w:rsidRPr="007E5A91">
              <w:rPr>
                <w:rFonts w:cs="Times New Roman"/>
                <w:b/>
                <w:bCs/>
                <w:szCs w:val="22"/>
                <w:lang w:bidi="th-TH"/>
              </w:rPr>
              <w:t>at</w:t>
            </w:r>
            <w:r w:rsidRPr="007E5A91">
              <w:rPr>
                <w:rFonts w:cs="Times New Roman"/>
                <w:b/>
                <w:bCs/>
                <w:szCs w:val="22"/>
                <w:lang w:val="en-US" w:bidi="th-TH"/>
              </w:rPr>
              <w:t xml:space="preserve"> 31 </w:t>
            </w:r>
            <w:r w:rsidRPr="007E5A91">
              <w:rPr>
                <w:rFonts w:cs="Times New Roman"/>
                <w:b/>
                <w:bCs/>
                <w:szCs w:val="22"/>
                <w:lang w:bidi="th-TH"/>
              </w:rPr>
              <w:t>March</w:t>
            </w:r>
          </w:p>
        </w:tc>
        <w:tc>
          <w:tcPr>
            <w:tcW w:w="1341" w:type="dxa"/>
            <w:tcBorders>
              <w:bottom w:val="double" w:sz="4" w:space="0" w:color="auto"/>
            </w:tcBorders>
          </w:tcPr>
          <w:p w14:paraId="546394A2" w14:textId="0042CD36" w:rsidR="003E3DB8" w:rsidRPr="007E5A91" w:rsidRDefault="003E3DB8" w:rsidP="003E3DB8">
            <w:pPr>
              <w:pStyle w:val="acctfourfigures"/>
              <w:tabs>
                <w:tab w:val="clear" w:pos="765"/>
                <w:tab w:val="decimal" w:pos="1085"/>
              </w:tabs>
              <w:spacing w:line="240" w:lineRule="atLeast"/>
              <w:ind w:left="-169" w:right="-88"/>
              <w:rPr>
                <w:rFonts w:cs="Times New Roman"/>
                <w:b/>
                <w:bCs/>
                <w:szCs w:val="22"/>
              </w:rPr>
            </w:pPr>
            <w:r w:rsidRPr="003E3DB8">
              <w:rPr>
                <w:rFonts w:cs="Times New Roman"/>
                <w:b/>
                <w:bCs/>
                <w:szCs w:val="22"/>
              </w:rPr>
              <w:t>7,562</w:t>
            </w:r>
          </w:p>
        </w:tc>
        <w:tc>
          <w:tcPr>
            <w:tcW w:w="207" w:type="dxa"/>
          </w:tcPr>
          <w:p w14:paraId="0B49EBF6" w14:textId="77777777" w:rsidR="003E3DB8" w:rsidRPr="007E5A91" w:rsidRDefault="003E3DB8" w:rsidP="003E3DB8">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bottom w:val="double" w:sz="4" w:space="0" w:color="auto"/>
            </w:tcBorders>
          </w:tcPr>
          <w:p w14:paraId="2DEDFF6E" w14:textId="77777777" w:rsidR="003E3DB8" w:rsidRPr="007E5A91" w:rsidRDefault="003E3DB8" w:rsidP="003E3DB8">
            <w:pPr>
              <w:pStyle w:val="acctfourfigures"/>
              <w:tabs>
                <w:tab w:val="clear" w:pos="765"/>
                <w:tab w:val="decimal" w:pos="1085"/>
              </w:tabs>
              <w:spacing w:line="240" w:lineRule="atLeast"/>
              <w:ind w:left="-169" w:right="-88"/>
              <w:rPr>
                <w:rFonts w:cs="Times New Roman"/>
                <w:b/>
                <w:bCs/>
                <w:szCs w:val="22"/>
              </w:rPr>
            </w:pPr>
            <w:r>
              <w:rPr>
                <w:rFonts w:cs="Times New Roman"/>
                <w:b/>
                <w:bCs/>
                <w:szCs w:val="22"/>
              </w:rPr>
              <w:t>7,251</w:t>
            </w:r>
          </w:p>
        </w:tc>
      </w:tr>
      <w:tr w:rsidR="003E3DB8" w:rsidRPr="0044408F" w14:paraId="54BD47A3" w14:textId="77777777" w:rsidTr="00F63D78">
        <w:trPr>
          <w:cantSplit/>
        </w:trPr>
        <w:tc>
          <w:tcPr>
            <w:tcW w:w="6245" w:type="dxa"/>
            <w:vAlign w:val="center"/>
          </w:tcPr>
          <w:p w14:paraId="07C9F974" w14:textId="77777777" w:rsidR="003E3DB8" w:rsidRPr="007E5A91" w:rsidRDefault="003E3DB8" w:rsidP="003E3DB8">
            <w:pPr>
              <w:pStyle w:val="acctfourfigures"/>
              <w:tabs>
                <w:tab w:val="clear" w:pos="765"/>
              </w:tabs>
              <w:spacing w:line="240" w:lineRule="atLeast"/>
              <w:ind w:right="227"/>
              <w:rPr>
                <w:rFonts w:cs="Times New Roman"/>
                <w:b/>
                <w:bCs/>
                <w:szCs w:val="22"/>
                <w:lang w:bidi="th-TH"/>
              </w:rPr>
            </w:pPr>
          </w:p>
        </w:tc>
        <w:tc>
          <w:tcPr>
            <w:tcW w:w="1341" w:type="dxa"/>
            <w:tcBorders>
              <w:top w:val="double" w:sz="4" w:space="0" w:color="auto"/>
            </w:tcBorders>
          </w:tcPr>
          <w:p w14:paraId="6A739EEB" w14:textId="77777777" w:rsidR="003E3DB8" w:rsidRPr="007E5A91" w:rsidRDefault="003E3DB8" w:rsidP="003E3DB8">
            <w:pPr>
              <w:pStyle w:val="acctfourfigures"/>
              <w:tabs>
                <w:tab w:val="clear" w:pos="765"/>
                <w:tab w:val="decimal" w:pos="1085"/>
              </w:tabs>
              <w:spacing w:line="240" w:lineRule="atLeast"/>
              <w:ind w:left="-169" w:right="-88"/>
              <w:rPr>
                <w:rFonts w:cs="Times New Roman"/>
                <w:b/>
                <w:bCs/>
                <w:szCs w:val="22"/>
              </w:rPr>
            </w:pPr>
          </w:p>
        </w:tc>
        <w:tc>
          <w:tcPr>
            <w:tcW w:w="207" w:type="dxa"/>
          </w:tcPr>
          <w:p w14:paraId="70A49E05" w14:textId="77777777" w:rsidR="003E3DB8" w:rsidRPr="007E5A91" w:rsidRDefault="003E3DB8" w:rsidP="003E3DB8">
            <w:pPr>
              <w:pStyle w:val="acctfourfigures"/>
              <w:tabs>
                <w:tab w:val="clear" w:pos="765"/>
                <w:tab w:val="decimal" w:pos="1085"/>
              </w:tabs>
              <w:spacing w:line="240" w:lineRule="atLeast"/>
              <w:ind w:left="-169" w:right="-88"/>
              <w:jc w:val="right"/>
              <w:rPr>
                <w:rFonts w:cs="Times New Roman"/>
                <w:b/>
                <w:bCs/>
                <w:szCs w:val="22"/>
              </w:rPr>
            </w:pPr>
          </w:p>
        </w:tc>
        <w:tc>
          <w:tcPr>
            <w:tcW w:w="1332" w:type="dxa"/>
            <w:tcBorders>
              <w:top w:val="double" w:sz="4" w:space="0" w:color="auto"/>
            </w:tcBorders>
          </w:tcPr>
          <w:p w14:paraId="764F214C" w14:textId="77777777" w:rsidR="003E3DB8" w:rsidRDefault="003E3DB8" w:rsidP="003E3DB8">
            <w:pPr>
              <w:pStyle w:val="acctfourfigures"/>
              <w:tabs>
                <w:tab w:val="clear" w:pos="765"/>
                <w:tab w:val="decimal" w:pos="1085"/>
              </w:tabs>
              <w:spacing w:line="240" w:lineRule="atLeast"/>
              <w:ind w:left="-169" w:right="-88"/>
              <w:rPr>
                <w:rFonts w:cs="Times New Roman"/>
                <w:b/>
                <w:bCs/>
                <w:szCs w:val="22"/>
              </w:rPr>
            </w:pPr>
          </w:p>
        </w:tc>
      </w:tr>
    </w:tbl>
    <w:p w14:paraId="53165EBA" w14:textId="77777777" w:rsidR="00FD7E25" w:rsidRDefault="00FD7E25" w:rsidP="00FD7E25">
      <w:pPr>
        <w:spacing w:line="240" w:lineRule="atLeast"/>
        <w:jc w:val="thaiDistribute"/>
        <w:rPr>
          <w:b/>
          <w:bCs/>
          <w:i/>
          <w:iCs/>
          <w:szCs w:val="22"/>
          <w:lang w:bidi="th-TH"/>
        </w:rPr>
      </w:pPr>
    </w:p>
    <w:p w14:paraId="1C3CD4FF" w14:textId="77777777" w:rsidR="00FD7E25" w:rsidRDefault="00FD7E25">
      <w:pPr>
        <w:spacing w:line="240" w:lineRule="auto"/>
        <w:rPr>
          <w:b/>
          <w:bCs/>
          <w:i/>
          <w:iCs/>
          <w:szCs w:val="22"/>
          <w:lang w:bidi="th-TH"/>
        </w:rPr>
      </w:pPr>
      <w:r>
        <w:rPr>
          <w:b/>
          <w:bCs/>
          <w:i/>
          <w:iCs/>
          <w:szCs w:val="22"/>
          <w:lang w:bidi="th-TH"/>
        </w:rPr>
        <w:br w:type="page"/>
      </w:r>
    </w:p>
    <w:p w14:paraId="64C402CA" w14:textId="77777777" w:rsidR="00870D5B" w:rsidRDefault="00870D5B" w:rsidP="00D572A8">
      <w:pPr>
        <w:spacing w:line="240" w:lineRule="atLeast"/>
        <w:ind w:left="540"/>
        <w:jc w:val="thaiDistribute"/>
        <w:rPr>
          <w:i/>
          <w:iCs/>
          <w:lang w:val="en-US" w:bidi="th-TH"/>
        </w:rPr>
      </w:pPr>
      <w:r w:rsidRPr="0044408F">
        <w:rPr>
          <w:i/>
          <w:iCs/>
          <w:lang w:bidi="th-TH"/>
        </w:rPr>
        <w:lastRenderedPageBreak/>
        <w:t>Movement</w:t>
      </w:r>
      <w:r w:rsidR="009925CE">
        <w:rPr>
          <w:i/>
          <w:iCs/>
          <w:lang w:val="en-US" w:bidi="th-TH"/>
        </w:rPr>
        <w:t>s</w:t>
      </w:r>
      <w:r w:rsidR="007B1DB2" w:rsidRPr="007B1DB2">
        <w:rPr>
          <w:i/>
          <w:iCs/>
          <w:lang w:val="en-US" w:bidi="th-TH"/>
        </w:rPr>
        <w:t xml:space="preserve"> </w:t>
      </w:r>
      <w:r w:rsidRPr="0044408F">
        <w:rPr>
          <w:i/>
          <w:iCs/>
          <w:lang w:bidi="th-TH"/>
        </w:rPr>
        <w:t>in</w:t>
      </w:r>
      <w:r w:rsidR="007B1DB2" w:rsidRPr="007B1DB2">
        <w:rPr>
          <w:i/>
          <w:iCs/>
          <w:lang w:val="en-US" w:bidi="th-TH"/>
        </w:rPr>
        <w:t xml:space="preserve"> </w:t>
      </w:r>
      <w:r w:rsidRPr="0044408F">
        <w:rPr>
          <w:i/>
          <w:iCs/>
          <w:lang w:bidi="th-TH"/>
        </w:rPr>
        <w:t>the</w:t>
      </w:r>
      <w:r w:rsidR="007B1DB2" w:rsidRPr="007B1DB2">
        <w:rPr>
          <w:i/>
          <w:iCs/>
          <w:lang w:val="en-US" w:bidi="th-TH"/>
        </w:rPr>
        <w:t xml:space="preserve"> </w:t>
      </w:r>
      <w:r>
        <w:rPr>
          <w:i/>
          <w:iCs/>
          <w:lang w:bidi="th-TH"/>
        </w:rPr>
        <w:t>fair</w:t>
      </w:r>
      <w:r w:rsidR="007B1DB2" w:rsidRPr="007B1DB2">
        <w:rPr>
          <w:i/>
          <w:iCs/>
          <w:lang w:val="en-US" w:bidi="th-TH"/>
        </w:rPr>
        <w:t xml:space="preserve"> </w:t>
      </w:r>
      <w:r w:rsidRPr="0044408F">
        <w:rPr>
          <w:i/>
          <w:iCs/>
          <w:lang w:bidi="th-TH"/>
        </w:rPr>
        <w:t>value</w:t>
      </w:r>
      <w:r w:rsidR="007B1DB2" w:rsidRPr="007B1DB2">
        <w:rPr>
          <w:i/>
          <w:iCs/>
          <w:lang w:val="en-US" w:bidi="th-TH"/>
        </w:rPr>
        <w:t xml:space="preserve"> </w:t>
      </w:r>
      <w:r w:rsidRPr="0044408F">
        <w:rPr>
          <w:i/>
          <w:iCs/>
          <w:lang w:bidi="th-TH"/>
        </w:rPr>
        <w:t>of</w:t>
      </w:r>
      <w:r w:rsidR="007B1DB2" w:rsidRPr="007B1DB2">
        <w:rPr>
          <w:i/>
          <w:iCs/>
          <w:lang w:val="en-US" w:bidi="th-TH"/>
        </w:rPr>
        <w:t xml:space="preserve"> </w:t>
      </w:r>
      <w:r>
        <w:rPr>
          <w:i/>
          <w:iCs/>
          <w:lang w:bidi="th-TH"/>
        </w:rPr>
        <w:t>plan</w:t>
      </w:r>
      <w:r w:rsidR="007B1DB2" w:rsidRPr="007B1DB2">
        <w:rPr>
          <w:i/>
          <w:iCs/>
          <w:lang w:val="en-US" w:bidi="th-TH"/>
        </w:rPr>
        <w:t xml:space="preserve"> </w:t>
      </w:r>
      <w:r>
        <w:rPr>
          <w:i/>
          <w:iCs/>
          <w:lang w:bidi="th-TH"/>
        </w:rPr>
        <w:t>assets</w:t>
      </w:r>
      <w:r w:rsidR="007B1DB2" w:rsidRPr="007B1DB2">
        <w:rPr>
          <w:i/>
          <w:iCs/>
          <w:lang w:val="en-US" w:bidi="th-TH"/>
        </w:rPr>
        <w:t xml:space="preserve"> </w:t>
      </w:r>
      <w:r w:rsidR="00D80545" w:rsidRPr="00BB6359">
        <w:rPr>
          <w:i/>
          <w:iCs/>
          <w:szCs w:val="22"/>
          <w:lang w:val="en-US"/>
        </w:rPr>
        <w:t>of</w:t>
      </w:r>
      <w:r w:rsidR="007B1DB2" w:rsidRPr="007B1DB2">
        <w:rPr>
          <w:i/>
          <w:iCs/>
          <w:szCs w:val="22"/>
          <w:lang w:val="en-US"/>
        </w:rPr>
        <w:t xml:space="preserve"> </w:t>
      </w:r>
      <w:r w:rsidR="00D80545" w:rsidRPr="00BB6359">
        <w:rPr>
          <w:i/>
          <w:iCs/>
          <w:szCs w:val="22"/>
          <w:lang w:val="en-US"/>
        </w:rPr>
        <w:t>foreign</w:t>
      </w:r>
      <w:r w:rsidR="007B1DB2" w:rsidRPr="007B1DB2">
        <w:rPr>
          <w:i/>
          <w:iCs/>
          <w:szCs w:val="22"/>
          <w:lang w:val="en-US"/>
        </w:rPr>
        <w:t xml:space="preserve"> </w:t>
      </w:r>
      <w:r w:rsidR="00D80545" w:rsidRPr="00BB6359">
        <w:rPr>
          <w:i/>
          <w:iCs/>
          <w:szCs w:val="22"/>
          <w:lang w:val="en-US"/>
        </w:rPr>
        <w:t>subsidiaries</w:t>
      </w:r>
    </w:p>
    <w:p w14:paraId="4EABFC83" w14:textId="77777777" w:rsidR="00D572A8" w:rsidRDefault="00D572A8" w:rsidP="00D572A8">
      <w:pPr>
        <w:spacing w:line="240" w:lineRule="atLeast"/>
        <w:ind w:left="540"/>
        <w:jc w:val="thaiDistribute"/>
        <w:rPr>
          <w:i/>
          <w:iCs/>
          <w:lang w:val="en-US" w:bidi="th-TH"/>
        </w:rPr>
      </w:pPr>
    </w:p>
    <w:tbl>
      <w:tblPr>
        <w:tblW w:w="9395" w:type="dxa"/>
        <w:tblInd w:w="505" w:type="dxa"/>
        <w:tblLayout w:type="fixed"/>
        <w:tblCellMar>
          <w:left w:w="79" w:type="dxa"/>
          <w:right w:w="79" w:type="dxa"/>
        </w:tblCellMar>
        <w:tblLook w:val="0000" w:firstRow="0" w:lastRow="0" w:firstColumn="0" w:lastColumn="0" w:noHBand="0" w:noVBand="0"/>
      </w:tblPr>
      <w:tblGrid>
        <w:gridCol w:w="6425"/>
        <w:gridCol w:w="1365"/>
        <w:gridCol w:w="262"/>
        <w:gridCol w:w="1343"/>
      </w:tblGrid>
      <w:tr w:rsidR="003E0070" w:rsidRPr="0044408F" w14:paraId="37DD03B5" w14:textId="77777777" w:rsidTr="00F63D78">
        <w:trPr>
          <w:cantSplit/>
        </w:trPr>
        <w:tc>
          <w:tcPr>
            <w:tcW w:w="6425" w:type="dxa"/>
            <w:vAlign w:val="center"/>
          </w:tcPr>
          <w:p w14:paraId="37031478" w14:textId="77777777" w:rsidR="003E0070" w:rsidRPr="0044408F" w:rsidRDefault="003E0070" w:rsidP="003E0070">
            <w:pPr>
              <w:spacing w:line="240" w:lineRule="atLeast"/>
              <w:rPr>
                <w:b/>
                <w:bCs/>
                <w:i/>
                <w:iCs/>
              </w:rPr>
            </w:pPr>
          </w:p>
        </w:tc>
        <w:tc>
          <w:tcPr>
            <w:tcW w:w="1365" w:type="dxa"/>
          </w:tcPr>
          <w:p w14:paraId="0C350222"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262" w:type="dxa"/>
          </w:tcPr>
          <w:p w14:paraId="689F9137"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rPr>
            </w:pPr>
          </w:p>
        </w:tc>
        <w:tc>
          <w:tcPr>
            <w:tcW w:w="1343" w:type="dxa"/>
            <w:vAlign w:val="center"/>
          </w:tcPr>
          <w:p w14:paraId="4C92D408" w14:textId="77777777" w:rsidR="003E0070" w:rsidRPr="007E5A91" w:rsidRDefault="003E0070" w:rsidP="003E0070">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44408F" w14:paraId="2622440D" w14:textId="77777777" w:rsidTr="00F63D78">
        <w:trPr>
          <w:cantSplit/>
        </w:trPr>
        <w:tc>
          <w:tcPr>
            <w:tcW w:w="6425" w:type="dxa"/>
            <w:vAlign w:val="center"/>
          </w:tcPr>
          <w:p w14:paraId="34E41790" w14:textId="77777777" w:rsidR="00BC4D67" w:rsidRPr="0044408F" w:rsidRDefault="00BC4D67" w:rsidP="00BC4D67">
            <w:pPr>
              <w:spacing w:line="240" w:lineRule="atLeast"/>
              <w:rPr>
                <w:b/>
                <w:bCs/>
                <w:i/>
                <w:iCs/>
              </w:rPr>
            </w:pPr>
          </w:p>
        </w:tc>
        <w:tc>
          <w:tcPr>
            <w:tcW w:w="2970" w:type="dxa"/>
            <w:gridSpan w:val="3"/>
          </w:tcPr>
          <w:p w14:paraId="2D68BCDD" w14:textId="77777777" w:rsidR="00BC4D67" w:rsidRPr="0044408F" w:rsidRDefault="00BC4D67" w:rsidP="00BC4D67">
            <w:pPr>
              <w:pStyle w:val="acctfourfigures"/>
              <w:tabs>
                <w:tab w:val="clear" w:pos="765"/>
                <w:tab w:val="decimal" w:pos="-10144"/>
              </w:tabs>
              <w:spacing w:line="240" w:lineRule="atLeast"/>
              <w:ind w:left="-221" w:firstLine="221"/>
              <w:jc w:val="center"/>
              <w:rPr>
                <w:i/>
                <w:iCs/>
                <w:lang w:val="en-US"/>
              </w:rPr>
            </w:pPr>
            <w:r w:rsidRPr="0044408F">
              <w:rPr>
                <w:i/>
                <w:iCs/>
              </w:rPr>
              <w:t>(in</w:t>
            </w:r>
            <w:r w:rsidRPr="007B1DB2">
              <w:rPr>
                <w:i/>
                <w:iCs/>
                <w:lang w:val="en-US"/>
              </w:rPr>
              <w:t xml:space="preserve"> </w:t>
            </w:r>
            <w:r w:rsidRPr="0044408F">
              <w:rPr>
                <w:i/>
                <w:iCs/>
              </w:rPr>
              <w:t>million</w:t>
            </w:r>
            <w:r w:rsidRPr="007B1DB2">
              <w:rPr>
                <w:i/>
                <w:iCs/>
                <w:lang w:val="en-US"/>
              </w:rPr>
              <w:t xml:space="preserve"> </w:t>
            </w:r>
            <w:r w:rsidRPr="0044408F">
              <w:rPr>
                <w:i/>
                <w:iCs/>
              </w:rPr>
              <w:t>Baht)</w:t>
            </w:r>
          </w:p>
        </w:tc>
      </w:tr>
      <w:tr w:rsidR="00AA5A3E" w:rsidRPr="0044408F" w14:paraId="7A7643DF" w14:textId="77777777" w:rsidTr="00F63D78">
        <w:trPr>
          <w:cantSplit/>
        </w:trPr>
        <w:tc>
          <w:tcPr>
            <w:tcW w:w="6425" w:type="dxa"/>
          </w:tcPr>
          <w:p w14:paraId="0B99716E" w14:textId="369FEE65" w:rsidR="00AA5A3E" w:rsidRPr="00527CFB" w:rsidRDefault="00AA5A3E" w:rsidP="00F63D78">
            <w:pPr>
              <w:spacing w:line="240" w:lineRule="atLeast"/>
              <w:ind w:firstLine="62"/>
              <w:rPr>
                <w:lang w:val="en-US" w:bidi="th-TH"/>
              </w:rPr>
            </w:pPr>
            <w:r w:rsidRPr="00F96A1F">
              <w:rPr>
                <w:b/>
                <w:bCs/>
                <w:i/>
                <w:iCs/>
              </w:rPr>
              <w:t>For</w:t>
            </w:r>
            <w:r w:rsidRPr="00F96A1F">
              <w:rPr>
                <w:b/>
                <w:bCs/>
                <w:i/>
                <w:iCs/>
                <w:lang w:val="en-US"/>
              </w:rPr>
              <w:t xml:space="preserve"> </w:t>
            </w:r>
            <w:r w:rsidRPr="00F96A1F">
              <w:rPr>
                <w:b/>
                <w:bCs/>
                <w:i/>
                <w:iCs/>
              </w:rPr>
              <w:t>the</w:t>
            </w:r>
            <w:r w:rsidRPr="00F96A1F">
              <w:rPr>
                <w:b/>
                <w:bCs/>
                <w:i/>
                <w:iCs/>
                <w:lang w:val="en-US"/>
              </w:rPr>
              <w:t xml:space="preserve"> </w:t>
            </w:r>
            <w:r>
              <w:rPr>
                <w:b/>
                <w:bCs/>
                <w:i/>
                <w:iCs/>
              </w:rPr>
              <w:t>three</w:t>
            </w:r>
            <w:r w:rsidRPr="001C02AF">
              <w:rPr>
                <w:b/>
                <w:bCs/>
                <w:i/>
                <w:iCs/>
              </w:rPr>
              <w:t>-month</w:t>
            </w:r>
            <w:r w:rsidRPr="00F96A1F">
              <w:rPr>
                <w:b/>
                <w:bCs/>
                <w:i/>
                <w:iCs/>
                <w:lang w:val="en-US"/>
              </w:rPr>
              <w:t xml:space="preserve"> </w:t>
            </w:r>
            <w:r w:rsidRPr="00F96A1F">
              <w:rPr>
                <w:b/>
                <w:bCs/>
                <w:i/>
                <w:iCs/>
              </w:rPr>
              <w:t>period</w:t>
            </w:r>
            <w:r w:rsidR="004650DB">
              <w:rPr>
                <w:b/>
                <w:bCs/>
                <w:i/>
                <w:iCs/>
                <w:lang w:val="en-US"/>
              </w:rPr>
              <w:t>s</w:t>
            </w:r>
            <w:r w:rsidRPr="00F96A1F">
              <w:rPr>
                <w:b/>
                <w:bCs/>
                <w:i/>
                <w:iCs/>
                <w:lang w:val="en-US"/>
              </w:rPr>
              <w:t xml:space="preserve"> </w:t>
            </w:r>
            <w:r w:rsidRPr="00F96A1F">
              <w:rPr>
                <w:b/>
                <w:bCs/>
                <w:i/>
                <w:iCs/>
              </w:rPr>
              <w:t>ended</w:t>
            </w:r>
            <w:r w:rsidRPr="00F96A1F">
              <w:rPr>
                <w:b/>
                <w:bCs/>
                <w:i/>
                <w:iCs/>
                <w:lang w:val="en-US"/>
              </w:rPr>
              <w:t xml:space="preserve"> </w:t>
            </w:r>
            <w:r>
              <w:rPr>
                <w:b/>
                <w:bCs/>
                <w:i/>
                <w:iCs/>
              </w:rPr>
              <w:t>31 March</w:t>
            </w:r>
          </w:p>
        </w:tc>
        <w:tc>
          <w:tcPr>
            <w:tcW w:w="1365" w:type="dxa"/>
          </w:tcPr>
          <w:p w14:paraId="18A1401C" w14:textId="77777777" w:rsidR="00AA5A3E" w:rsidDel="00EE32A8" w:rsidRDefault="00AA5A3E" w:rsidP="00BC4D67">
            <w:pPr>
              <w:pStyle w:val="acctfourfigures"/>
              <w:tabs>
                <w:tab w:val="clear" w:pos="765"/>
              </w:tabs>
              <w:spacing w:line="240" w:lineRule="atLeast"/>
              <w:ind w:right="227"/>
              <w:jc w:val="right"/>
            </w:pPr>
          </w:p>
        </w:tc>
        <w:tc>
          <w:tcPr>
            <w:tcW w:w="262" w:type="dxa"/>
          </w:tcPr>
          <w:p w14:paraId="7D254005" w14:textId="77777777" w:rsidR="00AA5A3E" w:rsidRPr="0044408F" w:rsidRDefault="00AA5A3E" w:rsidP="00BC4D67">
            <w:pPr>
              <w:pStyle w:val="acctfourfigures"/>
              <w:spacing w:line="240" w:lineRule="atLeast"/>
              <w:ind w:firstLine="259"/>
              <w:jc w:val="right"/>
              <w:rPr>
                <w:i/>
                <w:iCs/>
              </w:rPr>
            </w:pPr>
          </w:p>
        </w:tc>
        <w:tc>
          <w:tcPr>
            <w:tcW w:w="1343" w:type="dxa"/>
          </w:tcPr>
          <w:p w14:paraId="1915F575" w14:textId="77777777" w:rsidR="00AA5A3E" w:rsidRDefault="00AA5A3E" w:rsidP="00BC4D67">
            <w:pPr>
              <w:pStyle w:val="acctfourfigures"/>
              <w:tabs>
                <w:tab w:val="clear" w:pos="765"/>
              </w:tabs>
              <w:spacing w:line="240" w:lineRule="atLeast"/>
              <w:ind w:right="227"/>
              <w:jc w:val="right"/>
            </w:pPr>
          </w:p>
        </w:tc>
      </w:tr>
      <w:tr w:rsidR="004D79F7" w:rsidRPr="0044408F" w14:paraId="4A8D692C" w14:textId="77777777" w:rsidTr="00F63D78">
        <w:trPr>
          <w:cantSplit/>
        </w:trPr>
        <w:tc>
          <w:tcPr>
            <w:tcW w:w="6425" w:type="dxa"/>
          </w:tcPr>
          <w:p w14:paraId="2616AEF6" w14:textId="77777777" w:rsidR="004D79F7" w:rsidRPr="00527CFB" w:rsidRDefault="004D79F7" w:rsidP="00F63D78">
            <w:pPr>
              <w:spacing w:line="240" w:lineRule="atLeast"/>
              <w:ind w:firstLine="62"/>
              <w:rPr>
                <w:lang w:val="en-US" w:bidi="th-TH"/>
              </w:rPr>
            </w:pPr>
            <w:r w:rsidRPr="00527CFB">
              <w:rPr>
                <w:lang w:val="en-US" w:bidi="th-TH"/>
              </w:rPr>
              <w:t>Plan</w:t>
            </w:r>
            <w:r w:rsidRPr="007B1DB2">
              <w:rPr>
                <w:lang w:val="en-US" w:bidi="th-TH"/>
              </w:rPr>
              <w:t xml:space="preserve"> </w:t>
            </w:r>
            <w:r>
              <w:rPr>
                <w:lang w:val="en-US" w:bidi="th-TH"/>
              </w:rPr>
              <w:t>assets</w:t>
            </w:r>
            <w:r w:rsidRPr="007B1DB2">
              <w:rPr>
                <w:lang w:val="en-US" w:bidi="th-TH"/>
              </w:rPr>
              <w:t xml:space="preserve"> </w:t>
            </w:r>
            <w:r>
              <w:rPr>
                <w:lang w:val="en-US" w:bidi="th-TH"/>
              </w:rPr>
              <w:t>at</w:t>
            </w:r>
            <w:r w:rsidRPr="007B1DB2">
              <w:rPr>
                <w:lang w:val="en-US" w:bidi="th-TH"/>
              </w:rPr>
              <w:t xml:space="preserve"> 1 </w:t>
            </w:r>
            <w:r>
              <w:rPr>
                <w:lang w:val="en-US" w:bidi="th-TH"/>
              </w:rPr>
              <w:t>January</w:t>
            </w:r>
          </w:p>
        </w:tc>
        <w:tc>
          <w:tcPr>
            <w:tcW w:w="1365" w:type="dxa"/>
          </w:tcPr>
          <w:p w14:paraId="4F42CB0A" w14:textId="1DC745E5" w:rsidR="004D79F7" w:rsidRPr="00354A8E" w:rsidRDefault="003E3DB8" w:rsidP="004D79F7">
            <w:pPr>
              <w:pStyle w:val="acctfourfigures"/>
              <w:tabs>
                <w:tab w:val="clear" w:pos="765"/>
                <w:tab w:val="decimal" w:pos="1091"/>
              </w:tabs>
              <w:spacing w:line="240" w:lineRule="atLeast"/>
              <w:ind w:right="-241"/>
            </w:pPr>
            <w:r>
              <w:t>110</w:t>
            </w:r>
          </w:p>
        </w:tc>
        <w:tc>
          <w:tcPr>
            <w:tcW w:w="262" w:type="dxa"/>
          </w:tcPr>
          <w:p w14:paraId="507416E6" w14:textId="77777777" w:rsidR="004D79F7" w:rsidRPr="0044408F" w:rsidRDefault="004D79F7" w:rsidP="004D79F7">
            <w:pPr>
              <w:pStyle w:val="acctfourfigures"/>
              <w:tabs>
                <w:tab w:val="clear" w:pos="765"/>
                <w:tab w:val="decimal" w:pos="1091"/>
              </w:tabs>
              <w:spacing w:line="240" w:lineRule="atLeast"/>
              <w:ind w:firstLine="259"/>
              <w:jc w:val="right"/>
              <w:rPr>
                <w:i/>
                <w:iCs/>
              </w:rPr>
            </w:pPr>
          </w:p>
        </w:tc>
        <w:tc>
          <w:tcPr>
            <w:tcW w:w="1343" w:type="dxa"/>
          </w:tcPr>
          <w:p w14:paraId="109F4E59" w14:textId="006DB662" w:rsidR="004D79F7" w:rsidRPr="00354A8E" w:rsidRDefault="00AA5A3E" w:rsidP="004D79F7">
            <w:pPr>
              <w:pStyle w:val="acctfourfigures"/>
              <w:tabs>
                <w:tab w:val="clear" w:pos="765"/>
                <w:tab w:val="decimal" w:pos="1091"/>
              </w:tabs>
              <w:spacing w:line="240" w:lineRule="atLeast"/>
              <w:ind w:right="-241"/>
            </w:pPr>
            <w:r>
              <w:t>88</w:t>
            </w:r>
          </w:p>
        </w:tc>
      </w:tr>
      <w:tr w:rsidR="004D79F7" w:rsidRPr="0044408F" w14:paraId="3C3A56F2" w14:textId="77777777" w:rsidTr="00F63D78">
        <w:trPr>
          <w:cantSplit/>
        </w:trPr>
        <w:tc>
          <w:tcPr>
            <w:tcW w:w="6425" w:type="dxa"/>
            <w:vAlign w:val="center"/>
          </w:tcPr>
          <w:p w14:paraId="2E08A9B5" w14:textId="77777777" w:rsidR="004D79F7" w:rsidRPr="00E402EF" w:rsidRDefault="004D79F7" w:rsidP="00F63D78">
            <w:pPr>
              <w:pStyle w:val="BodyText"/>
              <w:spacing w:after="0" w:line="240" w:lineRule="atLeast"/>
              <w:ind w:firstLine="62"/>
              <w:rPr>
                <w:szCs w:val="22"/>
                <w:lang w:val="en-GB" w:bidi="th-TH"/>
              </w:rPr>
            </w:pPr>
            <w:r w:rsidRPr="00E402EF">
              <w:rPr>
                <w:szCs w:val="22"/>
                <w:lang w:val="en-GB" w:bidi="th-TH"/>
              </w:rPr>
              <w:t>Contributions</w:t>
            </w:r>
            <w:r w:rsidRPr="007B1DB2">
              <w:rPr>
                <w:szCs w:val="22"/>
                <w:lang w:val="en-US" w:bidi="th-TH"/>
              </w:rPr>
              <w:t xml:space="preserve"> </w:t>
            </w:r>
            <w:r w:rsidRPr="00E402EF">
              <w:rPr>
                <w:szCs w:val="22"/>
                <w:lang w:val="en-GB" w:bidi="th-TH"/>
              </w:rPr>
              <w:t>paid</w:t>
            </w:r>
            <w:r w:rsidRPr="007B1DB2">
              <w:rPr>
                <w:szCs w:val="22"/>
                <w:lang w:val="en-US" w:bidi="th-TH"/>
              </w:rPr>
              <w:t xml:space="preserve"> </w:t>
            </w:r>
            <w:r w:rsidRPr="00E402EF">
              <w:rPr>
                <w:szCs w:val="22"/>
                <w:lang w:val="en-GB" w:bidi="th-TH"/>
              </w:rPr>
              <w:t>into</w:t>
            </w:r>
            <w:r w:rsidRPr="007B1DB2">
              <w:rPr>
                <w:szCs w:val="22"/>
                <w:lang w:val="en-US" w:bidi="th-TH"/>
              </w:rPr>
              <w:t xml:space="preserve"> </w:t>
            </w:r>
            <w:r w:rsidRPr="00E402EF">
              <w:rPr>
                <w:szCs w:val="22"/>
                <w:lang w:val="en-GB" w:bidi="th-TH"/>
              </w:rPr>
              <w:t>the</w:t>
            </w:r>
            <w:r w:rsidRPr="007B1DB2">
              <w:rPr>
                <w:szCs w:val="22"/>
                <w:lang w:val="en-US" w:bidi="th-TH"/>
              </w:rPr>
              <w:t xml:space="preserve"> </w:t>
            </w:r>
            <w:r w:rsidRPr="00E402EF">
              <w:rPr>
                <w:szCs w:val="22"/>
                <w:lang w:val="en-GB" w:bidi="th-TH"/>
              </w:rPr>
              <w:t>plan</w:t>
            </w:r>
          </w:p>
        </w:tc>
        <w:tc>
          <w:tcPr>
            <w:tcW w:w="1365" w:type="dxa"/>
          </w:tcPr>
          <w:p w14:paraId="1D634DBD" w14:textId="00D11B4B" w:rsidR="004D79F7" w:rsidRPr="0044408F" w:rsidRDefault="003E3DB8" w:rsidP="004D79F7">
            <w:pPr>
              <w:pStyle w:val="acctfourfigures"/>
              <w:tabs>
                <w:tab w:val="clear" w:pos="765"/>
                <w:tab w:val="decimal" w:pos="1091"/>
              </w:tabs>
              <w:spacing w:line="240" w:lineRule="atLeast"/>
              <w:ind w:right="-241"/>
            </w:pPr>
            <w:r>
              <w:t>2</w:t>
            </w:r>
          </w:p>
        </w:tc>
        <w:tc>
          <w:tcPr>
            <w:tcW w:w="262" w:type="dxa"/>
          </w:tcPr>
          <w:p w14:paraId="05A9FBFE" w14:textId="77777777" w:rsidR="004D79F7" w:rsidRPr="0044408F" w:rsidRDefault="004D79F7" w:rsidP="004D79F7">
            <w:pPr>
              <w:pStyle w:val="acctfourfigures"/>
              <w:tabs>
                <w:tab w:val="clear" w:pos="765"/>
                <w:tab w:val="decimal" w:pos="1091"/>
              </w:tabs>
              <w:spacing w:line="240" w:lineRule="atLeast"/>
              <w:ind w:right="227"/>
              <w:jc w:val="right"/>
            </w:pPr>
          </w:p>
        </w:tc>
        <w:tc>
          <w:tcPr>
            <w:tcW w:w="1343" w:type="dxa"/>
          </w:tcPr>
          <w:p w14:paraId="6534F8D1" w14:textId="77777777" w:rsidR="004D79F7" w:rsidRPr="0044408F" w:rsidRDefault="00AA5A3E" w:rsidP="004D79F7">
            <w:pPr>
              <w:pStyle w:val="acctfourfigures"/>
              <w:tabs>
                <w:tab w:val="clear" w:pos="765"/>
                <w:tab w:val="decimal" w:pos="1091"/>
              </w:tabs>
              <w:spacing w:line="240" w:lineRule="atLeast"/>
              <w:ind w:right="-241"/>
            </w:pPr>
            <w:r>
              <w:t>2</w:t>
            </w:r>
          </w:p>
        </w:tc>
      </w:tr>
      <w:tr w:rsidR="004D79F7" w:rsidRPr="0044408F" w14:paraId="228B8982" w14:textId="77777777" w:rsidTr="00F63D78">
        <w:trPr>
          <w:cantSplit/>
        </w:trPr>
        <w:tc>
          <w:tcPr>
            <w:tcW w:w="6425" w:type="dxa"/>
            <w:vAlign w:val="center"/>
          </w:tcPr>
          <w:p w14:paraId="252666C5" w14:textId="77777777" w:rsidR="004D79F7" w:rsidRPr="00E402EF" w:rsidRDefault="004D79F7" w:rsidP="00F63D78">
            <w:pPr>
              <w:pStyle w:val="BodyText"/>
              <w:spacing w:after="0" w:line="240" w:lineRule="atLeast"/>
              <w:ind w:firstLine="62"/>
              <w:rPr>
                <w:szCs w:val="22"/>
                <w:lang w:val="en-GB" w:bidi="th-TH"/>
              </w:rPr>
            </w:pPr>
            <w:r w:rsidRPr="00E402EF">
              <w:rPr>
                <w:szCs w:val="22"/>
                <w:lang w:val="en-GB" w:bidi="th-TH"/>
              </w:rPr>
              <w:t>Benefits</w:t>
            </w:r>
            <w:r w:rsidRPr="007B1DB2">
              <w:rPr>
                <w:szCs w:val="22"/>
                <w:lang w:val="en-US" w:bidi="th-TH"/>
              </w:rPr>
              <w:t xml:space="preserve"> </w:t>
            </w:r>
            <w:r w:rsidRPr="00E402EF">
              <w:rPr>
                <w:szCs w:val="22"/>
                <w:lang w:val="en-GB" w:bidi="th-TH"/>
              </w:rPr>
              <w:t>paid</w:t>
            </w:r>
          </w:p>
        </w:tc>
        <w:tc>
          <w:tcPr>
            <w:tcW w:w="1365" w:type="dxa"/>
          </w:tcPr>
          <w:p w14:paraId="4D4159C6" w14:textId="7110B77A" w:rsidR="004D79F7" w:rsidRPr="00D26B3B" w:rsidRDefault="003E3DB8" w:rsidP="004D79F7">
            <w:pPr>
              <w:pStyle w:val="acctfourfigures"/>
              <w:tabs>
                <w:tab w:val="clear" w:pos="765"/>
                <w:tab w:val="decimal" w:pos="1091"/>
              </w:tabs>
              <w:spacing w:line="240" w:lineRule="atLeast"/>
              <w:ind w:right="-241"/>
            </w:pPr>
            <w:r>
              <w:t>(3)</w:t>
            </w:r>
          </w:p>
        </w:tc>
        <w:tc>
          <w:tcPr>
            <w:tcW w:w="262" w:type="dxa"/>
          </w:tcPr>
          <w:p w14:paraId="5F1DE256" w14:textId="77777777" w:rsidR="004D79F7" w:rsidRPr="00640CF4" w:rsidRDefault="004D79F7" w:rsidP="004D79F7">
            <w:pPr>
              <w:pStyle w:val="acctfourfigures"/>
              <w:tabs>
                <w:tab w:val="clear" w:pos="765"/>
                <w:tab w:val="decimal" w:pos="1091"/>
              </w:tabs>
              <w:spacing w:line="240" w:lineRule="atLeast"/>
              <w:ind w:right="227"/>
              <w:jc w:val="right"/>
            </w:pPr>
          </w:p>
        </w:tc>
        <w:tc>
          <w:tcPr>
            <w:tcW w:w="1343" w:type="dxa"/>
          </w:tcPr>
          <w:p w14:paraId="1880DC2E" w14:textId="77777777" w:rsidR="004D79F7" w:rsidRPr="00D26B3B" w:rsidRDefault="00AA5A3E" w:rsidP="004D79F7">
            <w:pPr>
              <w:pStyle w:val="acctfourfigures"/>
              <w:tabs>
                <w:tab w:val="clear" w:pos="765"/>
                <w:tab w:val="decimal" w:pos="1091"/>
              </w:tabs>
              <w:spacing w:line="240" w:lineRule="atLeast"/>
              <w:ind w:right="-241"/>
            </w:pPr>
            <w:r>
              <w:t>(2)</w:t>
            </w:r>
          </w:p>
        </w:tc>
      </w:tr>
      <w:tr w:rsidR="004D79F7" w:rsidRPr="0044408F" w14:paraId="6A9523CC" w14:textId="77777777" w:rsidTr="00F63D78">
        <w:trPr>
          <w:cantSplit/>
        </w:trPr>
        <w:tc>
          <w:tcPr>
            <w:tcW w:w="6425" w:type="dxa"/>
            <w:vAlign w:val="center"/>
          </w:tcPr>
          <w:p w14:paraId="5E270DED" w14:textId="77777777" w:rsidR="004D79F7" w:rsidRPr="00E402EF" w:rsidRDefault="004D79F7" w:rsidP="00F63D78">
            <w:pPr>
              <w:pStyle w:val="BodyText"/>
              <w:spacing w:after="0" w:line="240" w:lineRule="atLeast"/>
              <w:ind w:firstLine="62"/>
              <w:rPr>
                <w:szCs w:val="22"/>
                <w:lang w:val="en-GB" w:bidi="th-TH"/>
              </w:rPr>
            </w:pPr>
            <w:r w:rsidRPr="004E2C98">
              <w:rPr>
                <w:szCs w:val="22"/>
                <w:lang w:val="en-US" w:bidi="th-TH"/>
              </w:rPr>
              <w:t>Expected return on plan assets</w:t>
            </w:r>
          </w:p>
        </w:tc>
        <w:tc>
          <w:tcPr>
            <w:tcW w:w="1365" w:type="dxa"/>
          </w:tcPr>
          <w:p w14:paraId="1B4E24CD" w14:textId="295BBC1C" w:rsidR="004D79F7" w:rsidRPr="00D26B3B" w:rsidRDefault="003E3DB8" w:rsidP="004D79F7">
            <w:pPr>
              <w:pStyle w:val="acctfourfigures"/>
              <w:tabs>
                <w:tab w:val="clear" w:pos="765"/>
                <w:tab w:val="decimal" w:pos="1091"/>
              </w:tabs>
              <w:spacing w:line="240" w:lineRule="atLeast"/>
              <w:ind w:right="-241"/>
            </w:pPr>
            <w:r>
              <w:t>-</w:t>
            </w:r>
          </w:p>
        </w:tc>
        <w:tc>
          <w:tcPr>
            <w:tcW w:w="262" w:type="dxa"/>
          </w:tcPr>
          <w:p w14:paraId="1FE68EF0" w14:textId="77777777" w:rsidR="004D79F7" w:rsidRPr="00640CF4" w:rsidRDefault="004D79F7" w:rsidP="004D79F7">
            <w:pPr>
              <w:pStyle w:val="acctfourfigures"/>
              <w:tabs>
                <w:tab w:val="clear" w:pos="765"/>
                <w:tab w:val="decimal" w:pos="1091"/>
              </w:tabs>
              <w:spacing w:line="240" w:lineRule="atLeast"/>
              <w:ind w:right="227"/>
              <w:jc w:val="right"/>
            </w:pPr>
          </w:p>
        </w:tc>
        <w:tc>
          <w:tcPr>
            <w:tcW w:w="1343" w:type="dxa"/>
          </w:tcPr>
          <w:p w14:paraId="6B064515" w14:textId="77777777" w:rsidR="004D79F7" w:rsidRPr="00D26B3B" w:rsidRDefault="00AA5A3E" w:rsidP="004D79F7">
            <w:pPr>
              <w:pStyle w:val="acctfourfigures"/>
              <w:tabs>
                <w:tab w:val="clear" w:pos="765"/>
                <w:tab w:val="decimal" w:pos="1091"/>
              </w:tabs>
              <w:spacing w:line="240" w:lineRule="atLeast"/>
              <w:ind w:right="-241"/>
            </w:pPr>
            <w:r>
              <w:t>5</w:t>
            </w:r>
          </w:p>
        </w:tc>
      </w:tr>
      <w:tr w:rsidR="004D79F7" w:rsidRPr="0044408F" w14:paraId="28B49955" w14:textId="77777777" w:rsidTr="00F63D78">
        <w:trPr>
          <w:cantSplit/>
        </w:trPr>
        <w:tc>
          <w:tcPr>
            <w:tcW w:w="6425" w:type="dxa"/>
            <w:vAlign w:val="center"/>
          </w:tcPr>
          <w:p w14:paraId="768B3BF9" w14:textId="77777777" w:rsidR="004D79F7" w:rsidRPr="00D26B3B" w:rsidRDefault="004D79F7" w:rsidP="00F63D78">
            <w:pPr>
              <w:pStyle w:val="BodyText"/>
              <w:spacing w:after="0" w:line="240" w:lineRule="atLeast"/>
              <w:ind w:firstLine="62"/>
              <w:rPr>
                <w:szCs w:val="22"/>
                <w:highlight w:val="yellow"/>
                <w:cs/>
                <w:lang w:val="en-GB" w:bidi="th-TH"/>
              </w:rPr>
            </w:pPr>
            <w:r>
              <w:rPr>
                <w:szCs w:val="22"/>
                <w:lang w:val="en-GB" w:bidi="th-TH"/>
              </w:rPr>
              <w:t>Actuarial gains</w:t>
            </w:r>
          </w:p>
        </w:tc>
        <w:tc>
          <w:tcPr>
            <w:tcW w:w="1365" w:type="dxa"/>
          </w:tcPr>
          <w:p w14:paraId="5688AAC1" w14:textId="3F4C35B2" w:rsidR="004D79F7" w:rsidRPr="00D26B3B" w:rsidRDefault="003E3DB8" w:rsidP="004D79F7">
            <w:pPr>
              <w:pStyle w:val="acctfourfigures"/>
              <w:tabs>
                <w:tab w:val="clear" w:pos="765"/>
                <w:tab w:val="decimal" w:pos="1091"/>
              </w:tabs>
              <w:spacing w:line="240" w:lineRule="atLeast"/>
              <w:ind w:right="-241"/>
              <w:rPr>
                <w:lang w:val="en-US" w:bidi="th-TH"/>
              </w:rPr>
            </w:pPr>
            <w:r>
              <w:rPr>
                <w:lang w:val="en-US" w:bidi="th-TH"/>
              </w:rPr>
              <w:t>-</w:t>
            </w:r>
          </w:p>
        </w:tc>
        <w:tc>
          <w:tcPr>
            <w:tcW w:w="262" w:type="dxa"/>
          </w:tcPr>
          <w:p w14:paraId="540B8C26" w14:textId="77777777" w:rsidR="004D79F7" w:rsidRPr="00AE212F" w:rsidRDefault="004D79F7" w:rsidP="004D79F7">
            <w:pPr>
              <w:pStyle w:val="acctfourfigures"/>
              <w:tabs>
                <w:tab w:val="clear" w:pos="765"/>
                <w:tab w:val="decimal" w:pos="1091"/>
              </w:tabs>
              <w:spacing w:line="240" w:lineRule="atLeast"/>
              <w:ind w:right="227"/>
              <w:jc w:val="right"/>
            </w:pPr>
          </w:p>
        </w:tc>
        <w:tc>
          <w:tcPr>
            <w:tcW w:w="1343" w:type="dxa"/>
          </w:tcPr>
          <w:p w14:paraId="5A0C6612" w14:textId="77777777" w:rsidR="004D79F7" w:rsidRPr="00D26B3B" w:rsidRDefault="00AA5A3E" w:rsidP="004D79F7">
            <w:pPr>
              <w:pStyle w:val="acctfourfigures"/>
              <w:tabs>
                <w:tab w:val="clear" w:pos="765"/>
                <w:tab w:val="decimal" w:pos="1091"/>
              </w:tabs>
              <w:spacing w:line="240" w:lineRule="atLeast"/>
              <w:ind w:right="-241"/>
              <w:rPr>
                <w:lang w:val="en-US" w:bidi="th-TH"/>
              </w:rPr>
            </w:pPr>
            <w:r>
              <w:rPr>
                <w:lang w:val="en-US" w:bidi="th-TH"/>
              </w:rPr>
              <w:t>2</w:t>
            </w:r>
          </w:p>
        </w:tc>
      </w:tr>
      <w:tr w:rsidR="004D79F7" w:rsidRPr="0044408F" w14:paraId="4744741D" w14:textId="77777777" w:rsidTr="00F63D78">
        <w:trPr>
          <w:cantSplit/>
        </w:trPr>
        <w:tc>
          <w:tcPr>
            <w:tcW w:w="6425" w:type="dxa"/>
            <w:vAlign w:val="center"/>
          </w:tcPr>
          <w:p w14:paraId="336B0EB9" w14:textId="77777777" w:rsidR="004D79F7" w:rsidRPr="00E402EF" w:rsidRDefault="004D79F7" w:rsidP="00F63D78">
            <w:pPr>
              <w:pStyle w:val="BodyText"/>
              <w:spacing w:after="0" w:line="240" w:lineRule="atLeast"/>
              <w:ind w:firstLine="62"/>
              <w:rPr>
                <w:b/>
                <w:bCs/>
                <w:szCs w:val="22"/>
                <w:highlight w:val="yellow"/>
                <w:lang w:val="en-GB" w:bidi="th-TH"/>
              </w:rPr>
            </w:pPr>
            <w:r w:rsidRPr="00E402EF">
              <w:rPr>
                <w:b/>
                <w:bCs/>
                <w:szCs w:val="22"/>
                <w:lang w:val="en-GB" w:bidi="th-TH"/>
              </w:rPr>
              <w:t>Plan</w:t>
            </w:r>
            <w:r w:rsidRPr="007B1DB2">
              <w:rPr>
                <w:b/>
                <w:bCs/>
                <w:szCs w:val="22"/>
                <w:lang w:val="en-US" w:bidi="th-TH"/>
              </w:rPr>
              <w:t xml:space="preserve"> </w:t>
            </w:r>
            <w:r w:rsidRPr="00E402EF">
              <w:rPr>
                <w:b/>
                <w:bCs/>
                <w:szCs w:val="22"/>
                <w:lang w:val="en-GB" w:bidi="th-TH"/>
              </w:rPr>
              <w:t>assets</w:t>
            </w:r>
            <w:r w:rsidRPr="007B1DB2">
              <w:rPr>
                <w:b/>
                <w:bCs/>
                <w:szCs w:val="22"/>
                <w:lang w:val="en-US" w:bidi="th-TH"/>
              </w:rPr>
              <w:t xml:space="preserve"> </w:t>
            </w:r>
            <w:r w:rsidRPr="00E402EF">
              <w:rPr>
                <w:b/>
                <w:bCs/>
                <w:szCs w:val="22"/>
                <w:lang w:val="en-GB" w:bidi="th-TH"/>
              </w:rPr>
              <w:t>at</w:t>
            </w:r>
            <w:r w:rsidRPr="007B1DB2">
              <w:rPr>
                <w:b/>
                <w:bCs/>
                <w:szCs w:val="22"/>
                <w:lang w:val="en-US" w:bidi="th-TH"/>
              </w:rPr>
              <w:t xml:space="preserve"> 31 </w:t>
            </w:r>
            <w:r w:rsidR="00AA5A3E">
              <w:rPr>
                <w:b/>
                <w:bCs/>
                <w:szCs w:val="22"/>
                <w:lang w:val="en-GB" w:bidi="th-TH"/>
              </w:rPr>
              <w:t>March</w:t>
            </w:r>
          </w:p>
        </w:tc>
        <w:tc>
          <w:tcPr>
            <w:tcW w:w="1365" w:type="dxa"/>
            <w:tcBorders>
              <w:top w:val="single" w:sz="4" w:space="0" w:color="auto"/>
              <w:bottom w:val="double" w:sz="4" w:space="0" w:color="auto"/>
            </w:tcBorders>
          </w:tcPr>
          <w:p w14:paraId="2D209591" w14:textId="69B4B7FE" w:rsidR="004D79F7" w:rsidRPr="0044408F" w:rsidRDefault="003E3DB8" w:rsidP="004D79F7">
            <w:pPr>
              <w:pStyle w:val="acctfourfigures"/>
              <w:tabs>
                <w:tab w:val="clear" w:pos="765"/>
                <w:tab w:val="decimal" w:pos="1091"/>
              </w:tabs>
              <w:spacing w:line="240" w:lineRule="atLeast"/>
              <w:ind w:right="-241"/>
              <w:rPr>
                <w:b/>
                <w:bCs/>
              </w:rPr>
            </w:pPr>
            <w:r>
              <w:rPr>
                <w:b/>
                <w:bCs/>
              </w:rPr>
              <w:t>109</w:t>
            </w:r>
          </w:p>
        </w:tc>
        <w:tc>
          <w:tcPr>
            <w:tcW w:w="262" w:type="dxa"/>
          </w:tcPr>
          <w:p w14:paraId="5616A4A8" w14:textId="77777777" w:rsidR="004D79F7" w:rsidRPr="0044408F" w:rsidRDefault="004D79F7" w:rsidP="004D79F7">
            <w:pPr>
              <w:pStyle w:val="acctfourfigures"/>
              <w:tabs>
                <w:tab w:val="clear" w:pos="765"/>
                <w:tab w:val="decimal" w:pos="1091"/>
              </w:tabs>
              <w:spacing w:line="240" w:lineRule="atLeast"/>
              <w:ind w:right="227"/>
              <w:jc w:val="right"/>
              <w:rPr>
                <w:b/>
                <w:bCs/>
              </w:rPr>
            </w:pPr>
          </w:p>
        </w:tc>
        <w:tc>
          <w:tcPr>
            <w:tcW w:w="1343" w:type="dxa"/>
            <w:tcBorders>
              <w:top w:val="single" w:sz="4" w:space="0" w:color="auto"/>
              <w:bottom w:val="double" w:sz="4" w:space="0" w:color="auto"/>
            </w:tcBorders>
          </w:tcPr>
          <w:p w14:paraId="3DB797B9" w14:textId="77777777" w:rsidR="004D79F7" w:rsidRPr="0044408F" w:rsidRDefault="00AA5A3E" w:rsidP="004D79F7">
            <w:pPr>
              <w:pStyle w:val="acctfourfigures"/>
              <w:tabs>
                <w:tab w:val="clear" w:pos="765"/>
                <w:tab w:val="decimal" w:pos="1091"/>
              </w:tabs>
              <w:spacing w:line="240" w:lineRule="atLeast"/>
              <w:ind w:right="-241"/>
              <w:rPr>
                <w:b/>
                <w:bCs/>
              </w:rPr>
            </w:pPr>
            <w:r>
              <w:rPr>
                <w:b/>
                <w:bCs/>
              </w:rPr>
              <w:t>95</w:t>
            </w:r>
          </w:p>
        </w:tc>
      </w:tr>
    </w:tbl>
    <w:p w14:paraId="2827698F" w14:textId="77777777" w:rsidR="00F54740" w:rsidRDefault="00F54740" w:rsidP="00F54740">
      <w:pPr>
        <w:pStyle w:val="BodyText"/>
        <w:spacing w:after="0"/>
        <w:ind w:left="540"/>
        <w:jc w:val="both"/>
        <w:rPr>
          <w:szCs w:val="22"/>
          <w:lang w:bidi="th-TH"/>
        </w:rPr>
      </w:pPr>
    </w:p>
    <w:p w14:paraId="0B095171" w14:textId="77777777" w:rsidR="00173C73" w:rsidRDefault="00173C73" w:rsidP="00D33652">
      <w:pPr>
        <w:spacing w:line="240" w:lineRule="atLeast"/>
        <w:ind w:left="567"/>
        <w:jc w:val="thaiDistribute"/>
        <w:rPr>
          <w:i/>
          <w:iCs/>
          <w:szCs w:val="22"/>
          <w:lang w:bidi="th-TH"/>
        </w:rPr>
      </w:pPr>
      <w:r w:rsidRPr="00D96B29">
        <w:rPr>
          <w:i/>
          <w:iCs/>
          <w:szCs w:val="22"/>
          <w:lang w:bidi="th-TH"/>
        </w:rPr>
        <w:t>Principal</w:t>
      </w:r>
      <w:r w:rsidR="007B1DB2" w:rsidRPr="00D96B29">
        <w:rPr>
          <w:i/>
          <w:iCs/>
          <w:szCs w:val="22"/>
          <w:lang w:val="en-US" w:bidi="th-TH"/>
        </w:rPr>
        <w:t xml:space="preserve"> </w:t>
      </w:r>
      <w:r w:rsidRPr="00D96B29">
        <w:rPr>
          <w:i/>
          <w:iCs/>
          <w:szCs w:val="22"/>
          <w:lang w:bidi="th-TH"/>
        </w:rPr>
        <w:t>actuarial</w:t>
      </w:r>
      <w:r w:rsidR="007B1DB2" w:rsidRPr="00D96B29">
        <w:rPr>
          <w:i/>
          <w:iCs/>
          <w:szCs w:val="22"/>
          <w:lang w:val="en-US" w:bidi="th-TH"/>
        </w:rPr>
        <w:t xml:space="preserve"> </w:t>
      </w:r>
      <w:r w:rsidRPr="00D96B29">
        <w:rPr>
          <w:i/>
          <w:iCs/>
          <w:szCs w:val="22"/>
          <w:lang w:bidi="th-TH"/>
        </w:rPr>
        <w:t>assumptions</w:t>
      </w:r>
      <w:r w:rsidR="007B1DB2" w:rsidRPr="00D96B29">
        <w:rPr>
          <w:i/>
          <w:iCs/>
          <w:szCs w:val="22"/>
          <w:lang w:bidi="th-TH"/>
        </w:rPr>
        <w:t xml:space="preserve"> </w:t>
      </w:r>
      <w:r w:rsidR="00FD1DBC" w:rsidRPr="00D03E02">
        <w:rPr>
          <w:i/>
          <w:iCs/>
          <w:szCs w:val="22"/>
          <w:lang w:bidi="th-TH"/>
        </w:rPr>
        <w:t>as of the end of the reporting period</w:t>
      </w:r>
    </w:p>
    <w:p w14:paraId="7F862241" w14:textId="77777777" w:rsidR="00D33652" w:rsidRDefault="00D33652" w:rsidP="00D33652">
      <w:pPr>
        <w:spacing w:line="240" w:lineRule="atLeast"/>
        <w:ind w:left="567"/>
        <w:jc w:val="thaiDistribute"/>
        <w:rPr>
          <w:i/>
          <w:iCs/>
          <w:szCs w:val="22"/>
          <w:lang w:bidi="th-TH"/>
        </w:rPr>
      </w:pPr>
    </w:p>
    <w:p w14:paraId="57DD1F62" w14:textId="77777777" w:rsidR="00AA5A3E" w:rsidRPr="00AA5A3E" w:rsidRDefault="00AA5A3E" w:rsidP="00AA5A3E">
      <w:pPr>
        <w:spacing w:line="240" w:lineRule="atLeast"/>
        <w:ind w:left="567"/>
        <w:jc w:val="thaiDistribute"/>
        <w:rPr>
          <w:i/>
          <w:iCs/>
          <w:szCs w:val="22"/>
          <w:lang w:val="en-AU" w:bidi="th-TH"/>
        </w:rPr>
      </w:pPr>
      <w:r w:rsidRPr="00AA5A3E">
        <w:rPr>
          <w:i/>
          <w:iCs/>
          <w:szCs w:val="22"/>
          <w:lang w:val="en-AU" w:bidi="th-TH"/>
        </w:rPr>
        <w:t>Non-current provisions for defined benefit plans</w:t>
      </w:r>
    </w:p>
    <w:p w14:paraId="5909D189" w14:textId="77777777" w:rsidR="00AA5A3E" w:rsidRPr="00AA5A3E" w:rsidRDefault="00AA5A3E" w:rsidP="00D33652">
      <w:pPr>
        <w:spacing w:line="240" w:lineRule="atLeast"/>
        <w:ind w:left="567"/>
        <w:jc w:val="thaiDistribute"/>
        <w:rPr>
          <w:i/>
          <w:iCs/>
          <w:szCs w:val="22"/>
          <w:lang w:val="en-AU" w:bidi="th-TH"/>
        </w:rPr>
      </w:pPr>
    </w:p>
    <w:tbl>
      <w:tblPr>
        <w:tblW w:w="9560" w:type="dxa"/>
        <w:tblInd w:w="505" w:type="dxa"/>
        <w:tblLayout w:type="fixed"/>
        <w:tblCellMar>
          <w:left w:w="79" w:type="dxa"/>
          <w:right w:w="79" w:type="dxa"/>
        </w:tblCellMar>
        <w:tblLook w:val="0000" w:firstRow="0" w:lastRow="0" w:firstColumn="0" w:lastColumn="0" w:noHBand="0" w:noVBand="0"/>
      </w:tblPr>
      <w:tblGrid>
        <w:gridCol w:w="3905"/>
        <w:gridCol w:w="2268"/>
        <w:gridCol w:w="262"/>
        <w:gridCol w:w="446"/>
        <w:gridCol w:w="262"/>
        <w:gridCol w:w="1991"/>
        <w:gridCol w:w="15"/>
        <w:gridCol w:w="411"/>
      </w:tblGrid>
      <w:tr w:rsidR="00AA5A3E" w:rsidRPr="001B53E6" w14:paraId="4B8E5215" w14:textId="77777777" w:rsidTr="00F63D78">
        <w:trPr>
          <w:cantSplit/>
          <w:trHeight w:val="284"/>
        </w:trPr>
        <w:tc>
          <w:tcPr>
            <w:tcW w:w="3905" w:type="dxa"/>
          </w:tcPr>
          <w:p w14:paraId="68B853ED" w14:textId="77777777" w:rsidR="00AA5A3E" w:rsidRPr="0044408F" w:rsidRDefault="00AA5A3E" w:rsidP="00BC4D67">
            <w:pPr>
              <w:spacing w:line="240" w:lineRule="atLeast"/>
              <w:rPr>
                <w:b/>
                <w:bCs/>
                <w:i/>
                <w:iCs/>
              </w:rPr>
            </w:pPr>
          </w:p>
        </w:tc>
        <w:tc>
          <w:tcPr>
            <w:tcW w:w="2268" w:type="dxa"/>
          </w:tcPr>
          <w:p w14:paraId="02789F2A" w14:textId="77777777" w:rsidR="00AA5A3E" w:rsidRDefault="00AA5A3E" w:rsidP="00BC4D67">
            <w:pPr>
              <w:pStyle w:val="acctfourfigures"/>
              <w:tabs>
                <w:tab w:val="clear" w:pos="765"/>
                <w:tab w:val="decimal" w:pos="-10144"/>
              </w:tabs>
              <w:spacing w:line="240" w:lineRule="atLeast"/>
              <w:ind w:left="-221" w:firstLine="221"/>
              <w:jc w:val="center"/>
              <w:rPr>
                <w:lang w:val="en-US"/>
              </w:rPr>
            </w:pPr>
            <w:r>
              <w:rPr>
                <w:lang w:val="en-US"/>
              </w:rPr>
              <w:t>31 March</w:t>
            </w:r>
          </w:p>
        </w:tc>
        <w:tc>
          <w:tcPr>
            <w:tcW w:w="708" w:type="dxa"/>
            <w:gridSpan w:val="2"/>
          </w:tcPr>
          <w:p w14:paraId="687ECF98" w14:textId="77777777" w:rsidR="00AA5A3E" w:rsidRPr="007A3BED" w:rsidRDefault="00AA5A3E" w:rsidP="00BC4D67">
            <w:pPr>
              <w:pStyle w:val="acctfourfigures"/>
              <w:tabs>
                <w:tab w:val="clear" w:pos="765"/>
                <w:tab w:val="decimal" w:pos="-10144"/>
              </w:tabs>
              <w:spacing w:line="240" w:lineRule="atLeast"/>
              <w:ind w:left="-221" w:firstLine="221"/>
              <w:jc w:val="center"/>
            </w:pPr>
          </w:p>
        </w:tc>
        <w:tc>
          <w:tcPr>
            <w:tcW w:w="2268" w:type="dxa"/>
            <w:gridSpan w:val="3"/>
            <w:vAlign w:val="center"/>
          </w:tcPr>
          <w:p w14:paraId="63EEE30B" w14:textId="77777777" w:rsidR="00AA5A3E" w:rsidRDefault="00AA5A3E" w:rsidP="00BC4D67">
            <w:pPr>
              <w:pStyle w:val="acctfourfigures"/>
              <w:tabs>
                <w:tab w:val="clear" w:pos="765"/>
                <w:tab w:val="decimal" w:pos="-10144"/>
              </w:tabs>
              <w:spacing w:line="240" w:lineRule="atLeast"/>
              <w:ind w:left="-221" w:firstLine="221"/>
              <w:jc w:val="center"/>
              <w:rPr>
                <w:lang w:val="en-US"/>
              </w:rPr>
            </w:pPr>
            <w:r>
              <w:rPr>
                <w:lang w:val="en-US"/>
              </w:rPr>
              <w:t xml:space="preserve">31 December </w:t>
            </w:r>
          </w:p>
        </w:tc>
        <w:tc>
          <w:tcPr>
            <w:tcW w:w="411" w:type="dxa"/>
          </w:tcPr>
          <w:p w14:paraId="5E891242" w14:textId="77777777" w:rsidR="00AA5A3E" w:rsidRPr="00FA3EF2" w:rsidRDefault="00AA5A3E" w:rsidP="00BC4D67">
            <w:pPr>
              <w:pStyle w:val="acctfourfigures"/>
              <w:tabs>
                <w:tab w:val="clear" w:pos="765"/>
                <w:tab w:val="decimal" w:pos="-10144"/>
                <w:tab w:val="left" w:pos="901"/>
              </w:tabs>
              <w:spacing w:line="240" w:lineRule="atLeast"/>
              <w:ind w:left="-221" w:firstLine="221"/>
            </w:pPr>
          </w:p>
        </w:tc>
      </w:tr>
      <w:tr w:rsidR="00BC4D67" w:rsidRPr="001B53E6" w14:paraId="60C1B0D1" w14:textId="77777777" w:rsidTr="00F63D78">
        <w:trPr>
          <w:cantSplit/>
          <w:trHeight w:val="284"/>
        </w:trPr>
        <w:tc>
          <w:tcPr>
            <w:tcW w:w="3905" w:type="dxa"/>
          </w:tcPr>
          <w:p w14:paraId="2DEFBCE2" w14:textId="77777777" w:rsidR="00BC4D67" w:rsidRPr="0044408F" w:rsidRDefault="00BC4D67" w:rsidP="00BC4D67">
            <w:pPr>
              <w:spacing w:line="240" w:lineRule="atLeast"/>
              <w:rPr>
                <w:b/>
                <w:bCs/>
                <w:i/>
                <w:iCs/>
              </w:rPr>
            </w:pPr>
          </w:p>
        </w:tc>
        <w:tc>
          <w:tcPr>
            <w:tcW w:w="2268" w:type="dxa"/>
          </w:tcPr>
          <w:p w14:paraId="612DE7FE" w14:textId="77777777" w:rsidR="00BC4D67" w:rsidRPr="007A3BED" w:rsidRDefault="004D79F7" w:rsidP="00BC4D67">
            <w:pPr>
              <w:pStyle w:val="acctfourfigures"/>
              <w:tabs>
                <w:tab w:val="clear" w:pos="765"/>
                <w:tab w:val="decimal" w:pos="-10144"/>
              </w:tabs>
              <w:spacing w:line="240" w:lineRule="atLeast"/>
              <w:ind w:left="-221" w:firstLine="221"/>
              <w:jc w:val="center"/>
            </w:pPr>
            <w:r>
              <w:rPr>
                <w:lang w:val="en-US"/>
              </w:rPr>
              <w:t>2018</w:t>
            </w:r>
          </w:p>
        </w:tc>
        <w:tc>
          <w:tcPr>
            <w:tcW w:w="708" w:type="dxa"/>
            <w:gridSpan w:val="2"/>
          </w:tcPr>
          <w:p w14:paraId="3929D676" w14:textId="77777777" w:rsidR="00BC4D67" w:rsidRPr="007A3BED" w:rsidRDefault="00BC4D67" w:rsidP="00BC4D67">
            <w:pPr>
              <w:pStyle w:val="acctfourfigures"/>
              <w:tabs>
                <w:tab w:val="clear" w:pos="765"/>
                <w:tab w:val="decimal" w:pos="-10144"/>
              </w:tabs>
              <w:spacing w:line="240" w:lineRule="atLeast"/>
              <w:ind w:left="-221" w:firstLine="221"/>
              <w:jc w:val="center"/>
            </w:pPr>
          </w:p>
        </w:tc>
        <w:tc>
          <w:tcPr>
            <w:tcW w:w="2268" w:type="dxa"/>
            <w:gridSpan w:val="3"/>
            <w:vAlign w:val="center"/>
          </w:tcPr>
          <w:p w14:paraId="151548E2" w14:textId="77777777" w:rsidR="00BC4D67" w:rsidRPr="007A3BED" w:rsidRDefault="004D79F7" w:rsidP="00BC4D67">
            <w:pPr>
              <w:pStyle w:val="acctfourfigures"/>
              <w:tabs>
                <w:tab w:val="clear" w:pos="765"/>
                <w:tab w:val="decimal" w:pos="-10144"/>
              </w:tabs>
              <w:spacing w:line="240" w:lineRule="atLeast"/>
              <w:ind w:left="-221" w:firstLine="221"/>
              <w:jc w:val="center"/>
            </w:pPr>
            <w:r>
              <w:rPr>
                <w:lang w:val="en-US"/>
              </w:rPr>
              <w:t>2017</w:t>
            </w:r>
          </w:p>
        </w:tc>
        <w:tc>
          <w:tcPr>
            <w:tcW w:w="411" w:type="dxa"/>
          </w:tcPr>
          <w:p w14:paraId="6C99BBAC" w14:textId="77777777" w:rsidR="00BC4D67" w:rsidRPr="00FA3EF2" w:rsidRDefault="00BC4D67" w:rsidP="00BC4D67">
            <w:pPr>
              <w:pStyle w:val="acctfourfigures"/>
              <w:tabs>
                <w:tab w:val="clear" w:pos="765"/>
                <w:tab w:val="decimal" w:pos="-10144"/>
                <w:tab w:val="left" w:pos="901"/>
              </w:tabs>
              <w:spacing w:line="240" w:lineRule="atLeast"/>
              <w:ind w:left="-221" w:firstLine="221"/>
            </w:pPr>
          </w:p>
        </w:tc>
      </w:tr>
      <w:tr w:rsidR="00BC4D67" w:rsidRPr="0044408F" w14:paraId="74557044" w14:textId="77777777" w:rsidTr="00F63D78">
        <w:trPr>
          <w:cantSplit/>
          <w:trHeight w:val="284"/>
        </w:trPr>
        <w:tc>
          <w:tcPr>
            <w:tcW w:w="3905" w:type="dxa"/>
          </w:tcPr>
          <w:p w14:paraId="01A91B2B" w14:textId="77777777" w:rsidR="00BC4D67" w:rsidRPr="0044408F" w:rsidRDefault="00BC4D67" w:rsidP="00BC4D67">
            <w:pPr>
              <w:spacing w:line="240" w:lineRule="atLeast"/>
              <w:rPr>
                <w:b/>
                <w:bCs/>
                <w:i/>
                <w:iCs/>
              </w:rPr>
            </w:pPr>
          </w:p>
        </w:tc>
        <w:tc>
          <w:tcPr>
            <w:tcW w:w="5229" w:type="dxa"/>
            <w:gridSpan w:val="5"/>
          </w:tcPr>
          <w:p w14:paraId="4F8400E9" w14:textId="77777777" w:rsidR="00BC4D67" w:rsidRDefault="00BC4D67" w:rsidP="00BC4D67">
            <w:pPr>
              <w:pStyle w:val="acctfourfigures"/>
              <w:tabs>
                <w:tab w:val="clear" w:pos="765"/>
                <w:tab w:val="decimal" w:pos="0"/>
              </w:tabs>
              <w:spacing w:line="240" w:lineRule="atLeast"/>
              <w:jc w:val="center"/>
              <w:rPr>
                <w:i/>
                <w:iCs/>
              </w:rPr>
            </w:pPr>
            <w:r>
              <w:rPr>
                <w:i/>
                <w:iCs/>
              </w:rPr>
              <w:t xml:space="preserve">        </w:t>
            </w:r>
            <w:r w:rsidRPr="0044408F">
              <w:rPr>
                <w:i/>
                <w:iCs/>
              </w:rPr>
              <w:t>(%)</w:t>
            </w:r>
          </w:p>
        </w:tc>
        <w:tc>
          <w:tcPr>
            <w:tcW w:w="426" w:type="dxa"/>
            <w:gridSpan w:val="2"/>
          </w:tcPr>
          <w:p w14:paraId="1623BEA5" w14:textId="77777777" w:rsidR="00BC4D67" w:rsidRPr="0044408F" w:rsidRDefault="00BC4D67" w:rsidP="00BC4D67">
            <w:pPr>
              <w:pStyle w:val="acctfourfigures"/>
              <w:tabs>
                <w:tab w:val="clear" w:pos="765"/>
                <w:tab w:val="decimal" w:pos="0"/>
              </w:tabs>
              <w:spacing w:line="240" w:lineRule="atLeast"/>
              <w:jc w:val="center"/>
              <w:rPr>
                <w:i/>
                <w:iCs/>
              </w:rPr>
            </w:pPr>
          </w:p>
        </w:tc>
      </w:tr>
      <w:tr w:rsidR="00BC4D67" w:rsidRPr="0044408F" w14:paraId="7F249713" w14:textId="77777777" w:rsidTr="00F63D78">
        <w:trPr>
          <w:cantSplit/>
          <w:trHeight w:hRule="exact" w:val="113"/>
        </w:trPr>
        <w:tc>
          <w:tcPr>
            <w:tcW w:w="3905" w:type="dxa"/>
            <w:vAlign w:val="center"/>
          </w:tcPr>
          <w:p w14:paraId="0CC0E6FA" w14:textId="77777777" w:rsidR="00BC4D67" w:rsidRPr="00421919" w:rsidRDefault="00BC4D67" w:rsidP="00BC4D67">
            <w:pPr>
              <w:spacing w:line="240" w:lineRule="atLeast"/>
              <w:rPr>
                <w:b/>
                <w:bCs/>
                <w:i/>
                <w:iCs/>
                <w:cs/>
                <w:lang w:val="en-US" w:bidi="th-TH"/>
              </w:rPr>
            </w:pPr>
          </w:p>
        </w:tc>
        <w:tc>
          <w:tcPr>
            <w:tcW w:w="2530" w:type="dxa"/>
            <w:gridSpan w:val="2"/>
          </w:tcPr>
          <w:p w14:paraId="5F69CB7A" w14:textId="77777777" w:rsidR="00BC4D67" w:rsidRPr="0044408F" w:rsidRDefault="00BC4D67" w:rsidP="00BC4D67">
            <w:pPr>
              <w:pStyle w:val="acctfourfigures"/>
              <w:tabs>
                <w:tab w:val="clear" w:pos="765"/>
                <w:tab w:val="decimal" w:pos="1607"/>
              </w:tabs>
              <w:spacing w:line="240" w:lineRule="atLeast"/>
              <w:rPr>
                <w:i/>
                <w:iCs/>
              </w:rPr>
            </w:pPr>
          </w:p>
        </w:tc>
        <w:tc>
          <w:tcPr>
            <w:tcW w:w="708" w:type="dxa"/>
            <w:gridSpan w:val="2"/>
          </w:tcPr>
          <w:p w14:paraId="78AFEC2C" w14:textId="77777777" w:rsidR="00BC4D67" w:rsidRPr="0044408F" w:rsidRDefault="00BC4D67" w:rsidP="00BC4D67">
            <w:pPr>
              <w:pStyle w:val="acctfourfigures"/>
              <w:spacing w:line="240" w:lineRule="atLeast"/>
              <w:jc w:val="center"/>
              <w:rPr>
                <w:i/>
                <w:iCs/>
              </w:rPr>
            </w:pPr>
          </w:p>
        </w:tc>
        <w:tc>
          <w:tcPr>
            <w:tcW w:w="1991" w:type="dxa"/>
          </w:tcPr>
          <w:p w14:paraId="1004408F" w14:textId="77777777" w:rsidR="00BC4D67" w:rsidRPr="0044408F" w:rsidRDefault="00BC4D67" w:rsidP="00BC4D67">
            <w:pPr>
              <w:pStyle w:val="acctfourfigures"/>
              <w:spacing w:line="240" w:lineRule="atLeast"/>
              <w:jc w:val="center"/>
              <w:rPr>
                <w:i/>
                <w:iCs/>
              </w:rPr>
            </w:pPr>
          </w:p>
        </w:tc>
        <w:tc>
          <w:tcPr>
            <w:tcW w:w="426" w:type="dxa"/>
            <w:gridSpan w:val="2"/>
          </w:tcPr>
          <w:p w14:paraId="0E2D6912" w14:textId="77777777" w:rsidR="00BC4D67" w:rsidRPr="0044408F" w:rsidRDefault="00BC4D67" w:rsidP="00BC4D67">
            <w:pPr>
              <w:pStyle w:val="acctfourfigures"/>
              <w:spacing w:line="240" w:lineRule="atLeast"/>
              <w:jc w:val="center"/>
              <w:rPr>
                <w:i/>
                <w:iCs/>
              </w:rPr>
            </w:pPr>
          </w:p>
        </w:tc>
      </w:tr>
      <w:tr w:rsidR="00BC4D67" w:rsidRPr="00A40690" w14:paraId="1F198BE0" w14:textId="77777777" w:rsidTr="00F63D78">
        <w:trPr>
          <w:cantSplit/>
          <w:trHeight w:val="284"/>
        </w:trPr>
        <w:tc>
          <w:tcPr>
            <w:tcW w:w="3905" w:type="dxa"/>
            <w:vAlign w:val="center"/>
          </w:tcPr>
          <w:p w14:paraId="39C4B54E" w14:textId="77777777" w:rsidR="00BC4D67" w:rsidRPr="002571F1" w:rsidRDefault="00BC4D67" w:rsidP="00A0503D">
            <w:pPr>
              <w:pStyle w:val="BodyText"/>
              <w:spacing w:after="0" w:line="240" w:lineRule="atLeast"/>
              <w:ind w:left="-57" w:right="-57" w:firstLine="119"/>
              <w:rPr>
                <w:szCs w:val="22"/>
                <w:lang w:val="en-GB"/>
              </w:rPr>
            </w:pPr>
            <w:r w:rsidRPr="002571F1">
              <w:rPr>
                <w:szCs w:val="22"/>
                <w:lang w:val="en-GB" w:bidi="th-TH"/>
              </w:rPr>
              <w:t xml:space="preserve"> Discount</w:t>
            </w:r>
            <w:r w:rsidRPr="002571F1">
              <w:rPr>
                <w:szCs w:val="22"/>
                <w:lang w:val="en-US" w:bidi="th-TH"/>
              </w:rPr>
              <w:t xml:space="preserve"> </w:t>
            </w:r>
            <w:r w:rsidRPr="002571F1">
              <w:rPr>
                <w:szCs w:val="22"/>
                <w:lang w:val="en-GB" w:bidi="th-TH"/>
              </w:rPr>
              <w:t>rate</w:t>
            </w:r>
            <w:r w:rsidRPr="002571F1">
              <w:rPr>
                <w:szCs w:val="22"/>
                <w:lang w:val="en-US" w:bidi="th-TH"/>
              </w:rPr>
              <w:t xml:space="preserve"> </w:t>
            </w:r>
            <w:r w:rsidRPr="00D03E02">
              <w:t>*</w:t>
            </w:r>
          </w:p>
        </w:tc>
        <w:tc>
          <w:tcPr>
            <w:tcW w:w="2268" w:type="dxa"/>
          </w:tcPr>
          <w:p w14:paraId="4A6C3F7C" w14:textId="77777777" w:rsidR="00BC4D67" w:rsidRPr="00126E02" w:rsidRDefault="00BC4D67" w:rsidP="00BC4D67">
            <w:pPr>
              <w:pStyle w:val="acctfourfigures"/>
              <w:tabs>
                <w:tab w:val="clear" w:pos="765"/>
                <w:tab w:val="decimal" w:pos="1607"/>
              </w:tabs>
              <w:spacing w:line="240" w:lineRule="atLeast"/>
              <w:ind w:right="247"/>
              <w:rPr>
                <w:strike/>
              </w:rPr>
            </w:pPr>
          </w:p>
        </w:tc>
        <w:tc>
          <w:tcPr>
            <w:tcW w:w="708" w:type="dxa"/>
            <w:gridSpan w:val="2"/>
          </w:tcPr>
          <w:p w14:paraId="35CC6332" w14:textId="77777777" w:rsidR="00BC4D67" w:rsidRPr="00E20D3E" w:rsidRDefault="00BC4D67" w:rsidP="00BC4D67">
            <w:pPr>
              <w:pStyle w:val="acctfourfigures"/>
              <w:tabs>
                <w:tab w:val="clear" w:pos="765"/>
              </w:tabs>
              <w:spacing w:line="240" w:lineRule="atLeast"/>
              <w:ind w:left="-58" w:right="-57"/>
              <w:rPr>
                <w:b/>
                <w:bCs/>
              </w:rPr>
            </w:pPr>
          </w:p>
        </w:tc>
        <w:tc>
          <w:tcPr>
            <w:tcW w:w="2268" w:type="dxa"/>
            <w:gridSpan w:val="3"/>
            <w:vAlign w:val="center"/>
          </w:tcPr>
          <w:p w14:paraId="7D064542" w14:textId="77777777" w:rsidR="00BC4D67" w:rsidRPr="00D03E02" w:rsidRDefault="00BC4D67" w:rsidP="00BC4D67">
            <w:pPr>
              <w:pStyle w:val="acctfourfigures"/>
              <w:tabs>
                <w:tab w:val="clear" w:pos="765"/>
              </w:tabs>
              <w:spacing w:line="240" w:lineRule="atLeast"/>
              <w:ind w:right="247"/>
              <w:jc w:val="right"/>
              <w:rPr>
                <w:lang w:val="en-US"/>
              </w:rPr>
            </w:pPr>
          </w:p>
        </w:tc>
        <w:tc>
          <w:tcPr>
            <w:tcW w:w="411" w:type="dxa"/>
          </w:tcPr>
          <w:p w14:paraId="749BFBD8" w14:textId="77777777" w:rsidR="00BC4D67" w:rsidRPr="001B3CB8" w:rsidRDefault="00BC4D67" w:rsidP="00BC4D67">
            <w:pPr>
              <w:pStyle w:val="acctfourfigures"/>
              <w:tabs>
                <w:tab w:val="clear" w:pos="765"/>
              </w:tabs>
              <w:spacing w:line="240" w:lineRule="atLeast"/>
              <w:ind w:right="247"/>
              <w:jc w:val="right"/>
              <w:rPr>
                <w:highlight w:val="cyan"/>
              </w:rPr>
            </w:pPr>
          </w:p>
        </w:tc>
      </w:tr>
      <w:tr w:rsidR="005106FC" w:rsidRPr="00227FAB" w14:paraId="613DDD3D" w14:textId="77777777" w:rsidTr="00F63D78">
        <w:trPr>
          <w:cantSplit/>
          <w:trHeight w:val="284"/>
        </w:trPr>
        <w:tc>
          <w:tcPr>
            <w:tcW w:w="3905" w:type="dxa"/>
            <w:vAlign w:val="center"/>
          </w:tcPr>
          <w:p w14:paraId="3217D456" w14:textId="77777777" w:rsidR="005106FC" w:rsidRPr="002571F1" w:rsidRDefault="005106FC" w:rsidP="00F63D78">
            <w:pPr>
              <w:pStyle w:val="BodyText"/>
              <w:spacing w:after="0" w:line="240" w:lineRule="atLeast"/>
              <w:ind w:left="-57" w:right="-57" w:firstLine="119"/>
              <w:rPr>
                <w:szCs w:val="22"/>
                <w:lang w:val="en-GB" w:bidi="th-TH"/>
              </w:rPr>
            </w:pPr>
            <w:r w:rsidRPr="002571F1">
              <w:rPr>
                <w:szCs w:val="22"/>
                <w:lang w:val="en-GB" w:bidi="th-TH"/>
              </w:rPr>
              <w:t xml:space="preserve">  -</w:t>
            </w:r>
            <w:r w:rsidRPr="002571F1">
              <w:rPr>
                <w:szCs w:val="22"/>
                <w:lang w:val="en-US" w:bidi="th-TH"/>
              </w:rPr>
              <w:t xml:space="preserve"> </w:t>
            </w:r>
            <w:r w:rsidRPr="002571F1">
              <w:rPr>
                <w:szCs w:val="22"/>
                <w:lang w:val="en-GB" w:bidi="th-TH"/>
              </w:rPr>
              <w:t>Thailand</w:t>
            </w:r>
          </w:p>
        </w:tc>
        <w:tc>
          <w:tcPr>
            <w:tcW w:w="2268" w:type="dxa"/>
          </w:tcPr>
          <w:p w14:paraId="5739B76A" w14:textId="77777777" w:rsidR="005106FC" w:rsidRPr="00280B98" w:rsidRDefault="005106FC" w:rsidP="005106FC">
            <w:pPr>
              <w:pStyle w:val="acctfourfigures"/>
              <w:tabs>
                <w:tab w:val="clear" w:pos="765"/>
              </w:tabs>
              <w:spacing w:line="240" w:lineRule="atLeast"/>
              <w:ind w:left="-57" w:right="-58"/>
              <w:jc w:val="right"/>
            </w:pPr>
            <w:r w:rsidRPr="00280B98">
              <w:t>2.62 - 3.76</w:t>
            </w:r>
          </w:p>
        </w:tc>
        <w:tc>
          <w:tcPr>
            <w:tcW w:w="708" w:type="dxa"/>
            <w:gridSpan w:val="2"/>
          </w:tcPr>
          <w:p w14:paraId="5C3E44FB" w14:textId="77777777" w:rsidR="005106FC" w:rsidRPr="00280B98" w:rsidRDefault="005106FC" w:rsidP="005106FC">
            <w:pPr>
              <w:pStyle w:val="acctfourfigures"/>
              <w:tabs>
                <w:tab w:val="clear" w:pos="765"/>
              </w:tabs>
              <w:spacing w:line="240" w:lineRule="atLeast"/>
              <w:ind w:left="-58" w:right="-57"/>
              <w:rPr>
                <w:b/>
                <w:bCs/>
              </w:rPr>
            </w:pPr>
          </w:p>
        </w:tc>
        <w:tc>
          <w:tcPr>
            <w:tcW w:w="2268" w:type="dxa"/>
            <w:gridSpan w:val="3"/>
          </w:tcPr>
          <w:p w14:paraId="5BE94B77" w14:textId="77777777" w:rsidR="005106FC" w:rsidRPr="00280B98" w:rsidRDefault="005106FC" w:rsidP="005106FC">
            <w:pPr>
              <w:pStyle w:val="acctfourfigures"/>
              <w:tabs>
                <w:tab w:val="clear" w:pos="765"/>
              </w:tabs>
              <w:spacing w:line="240" w:lineRule="atLeast"/>
              <w:ind w:left="-57" w:right="-58"/>
              <w:jc w:val="right"/>
            </w:pPr>
            <w:r w:rsidRPr="00280B98">
              <w:t>2.62 - 3.76</w:t>
            </w:r>
          </w:p>
        </w:tc>
        <w:tc>
          <w:tcPr>
            <w:tcW w:w="411" w:type="dxa"/>
          </w:tcPr>
          <w:p w14:paraId="2000FEDB" w14:textId="77777777" w:rsidR="005106FC" w:rsidRPr="00D94C3B" w:rsidRDefault="005106FC" w:rsidP="005106FC">
            <w:pPr>
              <w:pStyle w:val="acctfourfigures"/>
              <w:tabs>
                <w:tab w:val="clear" w:pos="765"/>
              </w:tabs>
              <w:spacing w:line="240" w:lineRule="atLeast"/>
              <w:ind w:right="247"/>
              <w:jc w:val="right"/>
            </w:pPr>
          </w:p>
        </w:tc>
      </w:tr>
      <w:tr w:rsidR="005106FC" w:rsidRPr="00227FAB" w14:paraId="5C3291A8" w14:textId="77777777" w:rsidTr="00F63D78">
        <w:trPr>
          <w:cantSplit/>
          <w:trHeight w:val="284"/>
        </w:trPr>
        <w:tc>
          <w:tcPr>
            <w:tcW w:w="3905" w:type="dxa"/>
            <w:vAlign w:val="center"/>
          </w:tcPr>
          <w:p w14:paraId="1D5D6A85" w14:textId="77777777" w:rsidR="005106FC" w:rsidRPr="002571F1" w:rsidRDefault="005106FC" w:rsidP="00F63D78">
            <w:pPr>
              <w:pStyle w:val="BodyText"/>
              <w:spacing w:after="0" w:line="240" w:lineRule="atLeast"/>
              <w:ind w:left="-57" w:right="-57" w:firstLine="119"/>
              <w:rPr>
                <w:szCs w:val="22"/>
                <w:lang w:val="en-GB" w:bidi="th-TH"/>
              </w:rPr>
            </w:pPr>
            <w:r w:rsidRPr="002571F1">
              <w:rPr>
                <w:szCs w:val="22"/>
                <w:lang w:val="en-GB" w:bidi="th-TH"/>
              </w:rPr>
              <w:t xml:space="preserve">  -</w:t>
            </w:r>
            <w:r w:rsidRPr="002571F1">
              <w:rPr>
                <w:sz w:val="18"/>
                <w:szCs w:val="18"/>
                <w:lang w:val="en-US"/>
              </w:rPr>
              <w:t xml:space="preserve"> </w:t>
            </w:r>
            <w:r w:rsidRPr="002571F1">
              <w:rPr>
                <w:szCs w:val="22"/>
                <w:lang w:val="en-GB" w:bidi="th-TH"/>
              </w:rPr>
              <w:t>Vietnam</w:t>
            </w:r>
          </w:p>
        </w:tc>
        <w:tc>
          <w:tcPr>
            <w:tcW w:w="2268" w:type="dxa"/>
          </w:tcPr>
          <w:p w14:paraId="23CC1F60" w14:textId="77777777" w:rsidR="005106FC" w:rsidRPr="00280B98" w:rsidRDefault="005106FC" w:rsidP="005106FC">
            <w:pPr>
              <w:pStyle w:val="acctfourfigures"/>
              <w:tabs>
                <w:tab w:val="clear" w:pos="765"/>
              </w:tabs>
              <w:spacing w:line="240" w:lineRule="atLeast"/>
              <w:ind w:left="-57" w:right="-58"/>
              <w:jc w:val="right"/>
              <w:rPr>
                <w:lang w:val="en-US"/>
              </w:rPr>
            </w:pPr>
            <w:r w:rsidRPr="00280B98">
              <w:rPr>
                <w:lang w:val="en-US"/>
              </w:rPr>
              <w:t xml:space="preserve">6.55 </w:t>
            </w:r>
            <w:r w:rsidRPr="00280B98">
              <w:t>-</w:t>
            </w:r>
            <w:r w:rsidRPr="00280B98">
              <w:rPr>
                <w:lang w:val="en-US"/>
              </w:rPr>
              <w:t xml:space="preserve"> 6.97</w:t>
            </w:r>
          </w:p>
        </w:tc>
        <w:tc>
          <w:tcPr>
            <w:tcW w:w="708" w:type="dxa"/>
            <w:gridSpan w:val="2"/>
          </w:tcPr>
          <w:p w14:paraId="68DC5C0C" w14:textId="77777777" w:rsidR="005106FC" w:rsidRPr="00280B98" w:rsidRDefault="005106FC" w:rsidP="005106FC">
            <w:pPr>
              <w:pStyle w:val="acctfourfigures"/>
              <w:tabs>
                <w:tab w:val="clear" w:pos="765"/>
              </w:tabs>
              <w:spacing w:line="240" w:lineRule="atLeast"/>
              <w:ind w:left="-58" w:right="-57"/>
              <w:rPr>
                <w:b/>
                <w:bCs/>
              </w:rPr>
            </w:pPr>
          </w:p>
        </w:tc>
        <w:tc>
          <w:tcPr>
            <w:tcW w:w="2268" w:type="dxa"/>
            <w:gridSpan w:val="3"/>
          </w:tcPr>
          <w:p w14:paraId="68C41EB6" w14:textId="77777777" w:rsidR="005106FC" w:rsidRPr="00280B98" w:rsidRDefault="005106FC" w:rsidP="005106FC">
            <w:pPr>
              <w:pStyle w:val="acctfourfigures"/>
              <w:tabs>
                <w:tab w:val="clear" w:pos="765"/>
              </w:tabs>
              <w:spacing w:line="240" w:lineRule="atLeast"/>
              <w:ind w:left="-57" w:right="-58"/>
              <w:jc w:val="right"/>
              <w:rPr>
                <w:lang w:val="en-US"/>
              </w:rPr>
            </w:pPr>
            <w:r w:rsidRPr="00280B98">
              <w:rPr>
                <w:lang w:val="en-US"/>
              </w:rPr>
              <w:t xml:space="preserve">6.55 </w:t>
            </w:r>
            <w:r w:rsidRPr="00280B98">
              <w:t>-</w:t>
            </w:r>
            <w:r w:rsidRPr="00280B98">
              <w:rPr>
                <w:lang w:val="en-US"/>
              </w:rPr>
              <w:t xml:space="preserve"> 6.97</w:t>
            </w:r>
          </w:p>
        </w:tc>
        <w:tc>
          <w:tcPr>
            <w:tcW w:w="411" w:type="dxa"/>
          </w:tcPr>
          <w:p w14:paraId="46DB0A9A" w14:textId="77777777" w:rsidR="005106FC" w:rsidRPr="00D94C3B" w:rsidRDefault="005106FC" w:rsidP="005106FC">
            <w:pPr>
              <w:pStyle w:val="acctfourfigures"/>
              <w:tabs>
                <w:tab w:val="clear" w:pos="765"/>
              </w:tabs>
              <w:spacing w:line="240" w:lineRule="atLeast"/>
              <w:ind w:right="247"/>
              <w:jc w:val="right"/>
            </w:pPr>
          </w:p>
        </w:tc>
      </w:tr>
      <w:tr w:rsidR="005106FC" w:rsidRPr="00227FAB" w14:paraId="260A26BD" w14:textId="77777777" w:rsidTr="00F63D78">
        <w:trPr>
          <w:cantSplit/>
          <w:trHeight w:val="284"/>
        </w:trPr>
        <w:tc>
          <w:tcPr>
            <w:tcW w:w="3905" w:type="dxa"/>
            <w:vAlign w:val="center"/>
          </w:tcPr>
          <w:p w14:paraId="1B0AC076" w14:textId="77777777" w:rsidR="005106FC" w:rsidRPr="002571F1" w:rsidRDefault="005106FC" w:rsidP="00F63D78">
            <w:pPr>
              <w:pStyle w:val="BodyText"/>
              <w:spacing w:after="0" w:line="240" w:lineRule="atLeast"/>
              <w:ind w:left="-57" w:right="-57" w:firstLine="119"/>
              <w:rPr>
                <w:szCs w:val="22"/>
                <w:lang w:val="en-GB" w:bidi="th-TH"/>
              </w:rPr>
            </w:pPr>
            <w:r w:rsidRPr="002571F1">
              <w:rPr>
                <w:szCs w:val="22"/>
                <w:lang w:val="en-GB" w:bidi="th-TH"/>
              </w:rPr>
              <w:t xml:space="preserve">  -</w:t>
            </w:r>
            <w:r w:rsidRPr="002571F1">
              <w:rPr>
                <w:sz w:val="18"/>
                <w:szCs w:val="18"/>
                <w:lang w:val="en-US"/>
              </w:rPr>
              <w:t xml:space="preserve"> </w:t>
            </w:r>
            <w:r w:rsidRPr="002571F1">
              <w:rPr>
                <w:szCs w:val="22"/>
                <w:lang w:val="en-GB" w:bidi="th-TH"/>
              </w:rPr>
              <w:t>Indonesia</w:t>
            </w:r>
          </w:p>
        </w:tc>
        <w:tc>
          <w:tcPr>
            <w:tcW w:w="2268" w:type="dxa"/>
          </w:tcPr>
          <w:p w14:paraId="06862DF6" w14:textId="77777777" w:rsidR="005106FC" w:rsidRPr="00126E02" w:rsidRDefault="005106FC" w:rsidP="005106FC">
            <w:pPr>
              <w:pStyle w:val="acctfourfigures"/>
              <w:tabs>
                <w:tab w:val="clear" w:pos="765"/>
              </w:tabs>
              <w:spacing w:line="240" w:lineRule="atLeast"/>
              <w:ind w:left="-57" w:right="-58"/>
              <w:jc w:val="right"/>
            </w:pPr>
            <w:r>
              <w:t xml:space="preserve">6.97 </w:t>
            </w:r>
            <w:r w:rsidRPr="00492545">
              <w:t>-</w:t>
            </w:r>
            <w:r>
              <w:t xml:space="preserve"> 8.75</w:t>
            </w:r>
          </w:p>
        </w:tc>
        <w:tc>
          <w:tcPr>
            <w:tcW w:w="708" w:type="dxa"/>
            <w:gridSpan w:val="2"/>
          </w:tcPr>
          <w:p w14:paraId="649DE798" w14:textId="77777777" w:rsidR="005106FC" w:rsidRPr="00E20D3E" w:rsidRDefault="005106FC" w:rsidP="005106FC">
            <w:pPr>
              <w:pStyle w:val="acctfourfigures"/>
              <w:tabs>
                <w:tab w:val="clear" w:pos="765"/>
              </w:tabs>
              <w:spacing w:line="240" w:lineRule="atLeast"/>
              <w:ind w:left="-58" w:right="-57"/>
              <w:rPr>
                <w:b/>
                <w:bCs/>
              </w:rPr>
            </w:pPr>
          </w:p>
        </w:tc>
        <w:tc>
          <w:tcPr>
            <w:tcW w:w="2268" w:type="dxa"/>
            <w:gridSpan w:val="3"/>
          </w:tcPr>
          <w:p w14:paraId="18CA9906" w14:textId="77777777" w:rsidR="005106FC" w:rsidRPr="00126E02" w:rsidRDefault="005106FC" w:rsidP="005106FC">
            <w:pPr>
              <w:pStyle w:val="acctfourfigures"/>
              <w:tabs>
                <w:tab w:val="clear" w:pos="765"/>
              </w:tabs>
              <w:spacing w:line="240" w:lineRule="atLeast"/>
              <w:ind w:left="-57" w:right="-58"/>
              <w:jc w:val="right"/>
            </w:pPr>
            <w:r>
              <w:t xml:space="preserve">6.97 </w:t>
            </w:r>
            <w:r w:rsidRPr="00492545">
              <w:t>-</w:t>
            </w:r>
            <w:r>
              <w:t xml:space="preserve"> 8.75</w:t>
            </w:r>
          </w:p>
        </w:tc>
        <w:tc>
          <w:tcPr>
            <w:tcW w:w="411" w:type="dxa"/>
          </w:tcPr>
          <w:p w14:paraId="2F5D36C0" w14:textId="77777777" w:rsidR="005106FC" w:rsidRPr="00D94C3B" w:rsidRDefault="005106FC" w:rsidP="005106FC">
            <w:pPr>
              <w:pStyle w:val="acctfourfigures"/>
              <w:tabs>
                <w:tab w:val="clear" w:pos="765"/>
              </w:tabs>
              <w:spacing w:line="240" w:lineRule="atLeast"/>
              <w:ind w:right="247"/>
              <w:jc w:val="right"/>
            </w:pPr>
          </w:p>
        </w:tc>
      </w:tr>
      <w:tr w:rsidR="005106FC" w:rsidRPr="00227FAB" w14:paraId="649D8C9F" w14:textId="77777777" w:rsidTr="00F63D78">
        <w:trPr>
          <w:cantSplit/>
          <w:trHeight w:val="284"/>
        </w:trPr>
        <w:tc>
          <w:tcPr>
            <w:tcW w:w="3905" w:type="dxa"/>
            <w:vAlign w:val="center"/>
          </w:tcPr>
          <w:p w14:paraId="6E7CE2F8" w14:textId="77777777" w:rsidR="005106FC" w:rsidRPr="002571F1" w:rsidRDefault="005106FC" w:rsidP="00F63D78">
            <w:pPr>
              <w:pStyle w:val="BodyText"/>
              <w:spacing w:after="0" w:line="240" w:lineRule="atLeast"/>
              <w:ind w:left="-57" w:right="-57" w:firstLine="119"/>
              <w:rPr>
                <w:szCs w:val="22"/>
                <w:lang w:val="en-US" w:bidi="th-TH"/>
              </w:rPr>
            </w:pPr>
            <w:r w:rsidRPr="002571F1">
              <w:rPr>
                <w:szCs w:val="22"/>
                <w:lang w:val="en-GB" w:bidi="th-TH"/>
              </w:rPr>
              <w:t xml:space="preserve">  -</w:t>
            </w:r>
            <w:r w:rsidRPr="002571F1">
              <w:rPr>
                <w:szCs w:val="22"/>
                <w:lang w:val="en-US" w:bidi="th-TH"/>
              </w:rPr>
              <w:t xml:space="preserve"> </w:t>
            </w:r>
            <w:r w:rsidRPr="002571F1">
              <w:rPr>
                <w:szCs w:val="22"/>
                <w:lang w:val="en-GB" w:bidi="th-TH"/>
              </w:rPr>
              <w:t>Other</w:t>
            </w:r>
          </w:p>
        </w:tc>
        <w:tc>
          <w:tcPr>
            <w:tcW w:w="2268" w:type="dxa"/>
          </w:tcPr>
          <w:p w14:paraId="481C3AC8" w14:textId="77777777" w:rsidR="005106FC" w:rsidRPr="00640CF4" w:rsidRDefault="005106FC" w:rsidP="005106FC">
            <w:pPr>
              <w:pStyle w:val="acctfourfigures"/>
              <w:tabs>
                <w:tab w:val="clear" w:pos="765"/>
              </w:tabs>
              <w:spacing w:line="240" w:lineRule="atLeast"/>
              <w:ind w:left="-57" w:right="-58"/>
              <w:jc w:val="right"/>
            </w:pPr>
            <w:r>
              <w:t>2</w:t>
            </w:r>
            <w:r w:rsidRPr="00640CF4">
              <w:t>.</w:t>
            </w:r>
            <w:r>
              <w:t>30</w:t>
            </w:r>
            <w:r w:rsidRPr="00640CF4">
              <w:t xml:space="preserve"> </w:t>
            </w:r>
            <w:r w:rsidRPr="00492545">
              <w:t>-</w:t>
            </w:r>
            <w:r w:rsidRPr="00640CF4">
              <w:t xml:space="preserve"> 5.</w:t>
            </w:r>
            <w:r>
              <w:t>7</w:t>
            </w:r>
            <w:r w:rsidRPr="00640CF4">
              <w:t>0</w:t>
            </w:r>
          </w:p>
        </w:tc>
        <w:tc>
          <w:tcPr>
            <w:tcW w:w="708" w:type="dxa"/>
            <w:gridSpan w:val="2"/>
          </w:tcPr>
          <w:p w14:paraId="7E07D9B4" w14:textId="77777777" w:rsidR="005106FC" w:rsidRPr="00E20D3E" w:rsidRDefault="005106FC" w:rsidP="005106FC">
            <w:pPr>
              <w:pStyle w:val="acctfourfigures"/>
              <w:tabs>
                <w:tab w:val="clear" w:pos="765"/>
              </w:tabs>
              <w:spacing w:line="240" w:lineRule="atLeast"/>
              <w:ind w:left="-58" w:right="-57"/>
              <w:rPr>
                <w:b/>
                <w:bCs/>
              </w:rPr>
            </w:pPr>
          </w:p>
        </w:tc>
        <w:tc>
          <w:tcPr>
            <w:tcW w:w="2268" w:type="dxa"/>
            <w:gridSpan w:val="3"/>
          </w:tcPr>
          <w:p w14:paraId="0E37C06F" w14:textId="77777777" w:rsidR="005106FC" w:rsidRPr="00640CF4" w:rsidRDefault="005106FC" w:rsidP="005106FC">
            <w:pPr>
              <w:pStyle w:val="acctfourfigures"/>
              <w:tabs>
                <w:tab w:val="clear" w:pos="765"/>
              </w:tabs>
              <w:spacing w:line="240" w:lineRule="atLeast"/>
              <w:ind w:left="-57" w:right="-58"/>
              <w:jc w:val="right"/>
            </w:pPr>
            <w:r>
              <w:t>2</w:t>
            </w:r>
            <w:r w:rsidRPr="00640CF4">
              <w:t>.</w:t>
            </w:r>
            <w:r>
              <w:t>30</w:t>
            </w:r>
            <w:r w:rsidRPr="00640CF4">
              <w:t xml:space="preserve"> </w:t>
            </w:r>
            <w:r w:rsidRPr="00492545">
              <w:t>-</w:t>
            </w:r>
            <w:r w:rsidRPr="00640CF4">
              <w:t xml:space="preserve"> 5.</w:t>
            </w:r>
            <w:r>
              <w:t>7</w:t>
            </w:r>
            <w:r w:rsidRPr="00640CF4">
              <w:t>0</w:t>
            </w:r>
          </w:p>
        </w:tc>
        <w:tc>
          <w:tcPr>
            <w:tcW w:w="411" w:type="dxa"/>
          </w:tcPr>
          <w:p w14:paraId="0BDE277D" w14:textId="77777777" w:rsidR="005106FC" w:rsidRPr="00D94C3B" w:rsidRDefault="005106FC" w:rsidP="005106FC">
            <w:pPr>
              <w:pStyle w:val="acctfourfigures"/>
              <w:tabs>
                <w:tab w:val="clear" w:pos="765"/>
              </w:tabs>
              <w:spacing w:line="240" w:lineRule="atLeast"/>
              <w:ind w:right="247"/>
              <w:jc w:val="right"/>
            </w:pPr>
          </w:p>
        </w:tc>
      </w:tr>
      <w:tr w:rsidR="005106FC" w:rsidRPr="00640CF4" w14:paraId="49D5A413" w14:textId="77777777" w:rsidTr="00F63D78">
        <w:trPr>
          <w:cantSplit/>
          <w:trHeight w:val="284"/>
        </w:trPr>
        <w:tc>
          <w:tcPr>
            <w:tcW w:w="3905" w:type="dxa"/>
            <w:vAlign w:val="center"/>
          </w:tcPr>
          <w:p w14:paraId="0B28A208" w14:textId="77777777" w:rsidR="005106FC" w:rsidRPr="00640CF4" w:rsidRDefault="005106FC" w:rsidP="00F63D78">
            <w:pPr>
              <w:pStyle w:val="BodyText"/>
              <w:spacing w:after="0" w:line="240" w:lineRule="atLeast"/>
              <w:ind w:left="-57" w:right="-57" w:firstLine="119"/>
              <w:rPr>
                <w:szCs w:val="22"/>
                <w:lang w:val="en-GB" w:bidi="th-TH"/>
              </w:rPr>
            </w:pPr>
            <w:r w:rsidRPr="002571F1">
              <w:rPr>
                <w:szCs w:val="22"/>
                <w:lang w:val="en-GB" w:bidi="th-TH"/>
              </w:rPr>
              <w:t xml:space="preserve"> </w:t>
            </w:r>
            <w:r w:rsidRPr="00640CF4">
              <w:rPr>
                <w:szCs w:val="22"/>
                <w:lang w:val="en-GB" w:bidi="th-TH"/>
              </w:rPr>
              <w:t>Salary</w:t>
            </w:r>
            <w:r w:rsidRPr="00640CF4">
              <w:rPr>
                <w:szCs w:val="22"/>
                <w:lang w:val="en-US" w:bidi="th-TH"/>
              </w:rPr>
              <w:t xml:space="preserve"> </w:t>
            </w:r>
            <w:r w:rsidRPr="00640CF4">
              <w:rPr>
                <w:szCs w:val="22"/>
                <w:lang w:val="en-GB" w:bidi="th-TH"/>
              </w:rPr>
              <w:t>increase</w:t>
            </w:r>
            <w:r w:rsidRPr="00640CF4">
              <w:rPr>
                <w:szCs w:val="22"/>
                <w:lang w:val="en-US" w:bidi="th-TH"/>
              </w:rPr>
              <w:t xml:space="preserve"> </w:t>
            </w:r>
            <w:r w:rsidRPr="00640CF4">
              <w:rPr>
                <w:szCs w:val="22"/>
                <w:lang w:val="en-GB" w:bidi="th-TH"/>
              </w:rPr>
              <w:t>rate</w:t>
            </w:r>
          </w:p>
        </w:tc>
        <w:tc>
          <w:tcPr>
            <w:tcW w:w="2268" w:type="dxa"/>
          </w:tcPr>
          <w:p w14:paraId="30DCC075" w14:textId="77777777" w:rsidR="005106FC" w:rsidRPr="00640CF4" w:rsidRDefault="005106FC" w:rsidP="005106FC">
            <w:pPr>
              <w:pStyle w:val="acctfourfigures"/>
              <w:tabs>
                <w:tab w:val="clear" w:pos="765"/>
              </w:tabs>
              <w:spacing w:line="240" w:lineRule="atLeast"/>
              <w:ind w:left="-57" w:right="-58"/>
              <w:jc w:val="right"/>
            </w:pPr>
            <w:r w:rsidRPr="00640CF4">
              <w:t xml:space="preserve">3.00 </w:t>
            </w:r>
            <w:r w:rsidRPr="00492545">
              <w:t>-</w:t>
            </w:r>
            <w:r w:rsidRPr="00640CF4">
              <w:t xml:space="preserve"> 9.00</w:t>
            </w:r>
          </w:p>
        </w:tc>
        <w:tc>
          <w:tcPr>
            <w:tcW w:w="708" w:type="dxa"/>
            <w:gridSpan w:val="2"/>
          </w:tcPr>
          <w:p w14:paraId="1FD02125" w14:textId="77777777" w:rsidR="005106FC" w:rsidRPr="00640CF4" w:rsidRDefault="005106FC" w:rsidP="005106FC">
            <w:pPr>
              <w:pStyle w:val="acctfourfigures"/>
              <w:tabs>
                <w:tab w:val="clear" w:pos="765"/>
              </w:tabs>
              <w:spacing w:line="240" w:lineRule="atLeast"/>
              <w:ind w:left="-58" w:right="-57"/>
              <w:rPr>
                <w:b/>
                <w:bCs/>
              </w:rPr>
            </w:pPr>
          </w:p>
        </w:tc>
        <w:tc>
          <w:tcPr>
            <w:tcW w:w="2268" w:type="dxa"/>
            <w:gridSpan w:val="3"/>
          </w:tcPr>
          <w:p w14:paraId="0E945DB7" w14:textId="77777777" w:rsidR="005106FC" w:rsidRPr="00640CF4" w:rsidRDefault="005106FC" w:rsidP="005106FC">
            <w:pPr>
              <w:pStyle w:val="acctfourfigures"/>
              <w:tabs>
                <w:tab w:val="clear" w:pos="765"/>
              </w:tabs>
              <w:spacing w:line="240" w:lineRule="atLeast"/>
              <w:ind w:left="-57" w:right="-58"/>
              <w:jc w:val="right"/>
            </w:pPr>
            <w:r w:rsidRPr="00640CF4">
              <w:t xml:space="preserve">3.00 </w:t>
            </w:r>
            <w:r w:rsidRPr="00492545">
              <w:t>-</w:t>
            </w:r>
            <w:r w:rsidRPr="00640CF4">
              <w:t xml:space="preserve"> 9.00</w:t>
            </w:r>
          </w:p>
        </w:tc>
        <w:tc>
          <w:tcPr>
            <w:tcW w:w="411" w:type="dxa"/>
          </w:tcPr>
          <w:p w14:paraId="6CDBDDB7" w14:textId="77777777" w:rsidR="005106FC" w:rsidRPr="00640CF4" w:rsidRDefault="005106FC" w:rsidP="005106FC">
            <w:pPr>
              <w:pStyle w:val="acctfourfigures"/>
              <w:tabs>
                <w:tab w:val="clear" w:pos="765"/>
              </w:tabs>
              <w:spacing w:line="240" w:lineRule="atLeast"/>
              <w:ind w:right="247"/>
              <w:jc w:val="right"/>
            </w:pPr>
          </w:p>
        </w:tc>
      </w:tr>
      <w:tr w:rsidR="005106FC" w:rsidRPr="00640CF4" w14:paraId="612E9209" w14:textId="77777777" w:rsidTr="00F63D78">
        <w:trPr>
          <w:cantSplit/>
          <w:trHeight w:val="284"/>
        </w:trPr>
        <w:tc>
          <w:tcPr>
            <w:tcW w:w="3905" w:type="dxa"/>
            <w:vAlign w:val="center"/>
          </w:tcPr>
          <w:p w14:paraId="24044AA4" w14:textId="77777777" w:rsidR="005106FC" w:rsidRPr="00640CF4" w:rsidRDefault="005106FC" w:rsidP="00F63D78">
            <w:pPr>
              <w:pStyle w:val="BodyText"/>
              <w:spacing w:after="0" w:line="240" w:lineRule="atLeast"/>
              <w:ind w:left="-57" w:right="-57" w:firstLine="119"/>
              <w:rPr>
                <w:szCs w:val="22"/>
                <w:cs/>
                <w:lang w:val="en-GB" w:bidi="th-TH"/>
              </w:rPr>
            </w:pPr>
            <w:r w:rsidRPr="00640CF4">
              <w:rPr>
                <w:szCs w:val="22"/>
                <w:lang w:val="en-GB" w:bidi="th-TH"/>
              </w:rPr>
              <w:t xml:space="preserve"> Employee</w:t>
            </w:r>
            <w:r w:rsidRPr="00640CF4">
              <w:rPr>
                <w:szCs w:val="22"/>
                <w:lang w:val="en-US" w:bidi="th-TH"/>
              </w:rPr>
              <w:t xml:space="preserve"> </w:t>
            </w:r>
            <w:r w:rsidRPr="00640CF4">
              <w:rPr>
                <w:szCs w:val="22"/>
                <w:lang w:val="en-GB" w:bidi="th-TH"/>
              </w:rPr>
              <w:t>turnover</w:t>
            </w:r>
            <w:r w:rsidRPr="00640CF4">
              <w:rPr>
                <w:szCs w:val="22"/>
                <w:lang w:val="en-US" w:bidi="th-TH"/>
              </w:rPr>
              <w:t xml:space="preserve"> </w:t>
            </w:r>
            <w:r w:rsidRPr="00640CF4">
              <w:rPr>
                <w:szCs w:val="22"/>
                <w:lang w:val="en-GB" w:bidi="th-TH"/>
              </w:rPr>
              <w:t>rate</w:t>
            </w:r>
            <w:r w:rsidRPr="00640CF4">
              <w:t xml:space="preserve"> **</w:t>
            </w:r>
          </w:p>
        </w:tc>
        <w:tc>
          <w:tcPr>
            <w:tcW w:w="2268" w:type="dxa"/>
          </w:tcPr>
          <w:p w14:paraId="53B031F8" w14:textId="77777777" w:rsidR="005106FC" w:rsidRPr="00640CF4" w:rsidRDefault="005106FC" w:rsidP="005106FC">
            <w:pPr>
              <w:pStyle w:val="acctfourfigures"/>
              <w:tabs>
                <w:tab w:val="clear" w:pos="765"/>
              </w:tabs>
              <w:spacing w:line="240" w:lineRule="atLeast"/>
              <w:ind w:left="-57" w:right="-58"/>
              <w:jc w:val="right"/>
            </w:pPr>
            <w:r w:rsidRPr="00640CF4">
              <w:t xml:space="preserve">1.00 </w:t>
            </w:r>
            <w:r w:rsidRPr="00492545">
              <w:t>-</w:t>
            </w:r>
            <w:r w:rsidRPr="00640CF4">
              <w:t xml:space="preserve"> 35.00</w:t>
            </w:r>
          </w:p>
        </w:tc>
        <w:tc>
          <w:tcPr>
            <w:tcW w:w="708" w:type="dxa"/>
            <w:gridSpan w:val="2"/>
          </w:tcPr>
          <w:p w14:paraId="2979E05F" w14:textId="77777777" w:rsidR="005106FC" w:rsidRPr="00640CF4" w:rsidRDefault="005106FC" w:rsidP="005106FC">
            <w:pPr>
              <w:pStyle w:val="acctfourfigures"/>
              <w:tabs>
                <w:tab w:val="clear" w:pos="765"/>
              </w:tabs>
              <w:spacing w:line="240" w:lineRule="atLeast"/>
              <w:ind w:left="-58" w:right="-57"/>
              <w:rPr>
                <w:b/>
                <w:bCs/>
              </w:rPr>
            </w:pPr>
          </w:p>
        </w:tc>
        <w:tc>
          <w:tcPr>
            <w:tcW w:w="2268" w:type="dxa"/>
            <w:gridSpan w:val="3"/>
          </w:tcPr>
          <w:p w14:paraId="43A157DB" w14:textId="77777777" w:rsidR="005106FC" w:rsidRPr="00640CF4" w:rsidRDefault="005106FC" w:rsidP="005106FC">
            <w:pPr>
              <w:pStyle w:val="acctfourfigures"/>
              <w:tabs>
                <w:tab w:val="clear" w:pos="765"/>
              </w:tabs>
              <w:spacing w:line="240" w:lineRule="atLeast"/>
              <w:ind w:left="-57" w:right="-58"/>
              <w:jc w:val="right"/>
            </w:pPr>
            <w:r w:rsidRPr="00640CF4">
              <w:t xml:space="preserve">1.00 </w:t>
            </w:r>
            <w:r w:rsidRPr="00492545">
              <w:t>-</w:t>
            </w:r>
            <w:r w:rsidRPr="00640CF4">
              <w:t xml:space="preserve"> 35.00</w:t>
            </w:r>
          </w:p>
        </w:tc>
        <w:tc>
          <w:tcPr>
            <w:tcW w:w="411" w:type="dxa"/>
          </w:tcPr>
          <w:p w14:paraId="1FB44101" w14:textId="77777777" w:rsidR="005106FC" w:rsidRPr="00640CF4" w:rsidRDefault="005106FC" w:rsidP="005106FC">
            <w:pPr>
              <w:pStyle w:val="acctfourfigures"/>
              <w:tabs>
                <w:tab w:val="clear" w:pos="765"/>
              </w:tabs>
              <w:spacing w:line="240" w:lineRule="atLeast"/>
              <w:ind w:left="-58" w:right="-301"/>
              <w:rPr>
                <w:b/>
                <w:bCs/>
              </w:rPr>
            </w:pPr>
          </w:p>
        </w:tc>
      </w:tr>
      <w:tr w:rsidR="005106FC" w:rsidRPr="00640CF4" w14:paraId="020ACB63" w14:textId="77777777" w:rsidTr="00F63D78">
        <w:trPr>
          <w:cantSplit/>
          <w:trHeight w:val="284"/>
        </w:trPr>
        <w:tc>
          <w:tcPr>
            <w:tcW w:w="3905" w:type="dxa"/>
          </w:tcPr>
          <w:p w14:paraId="52A558D5" w14:textId="77777777" w:rsidR="005106FC" w:rsidRPr="00640CF4" w:rsidRDefault="005106FC" w:rsidP="00F63D78">
            <w:pPr>
              <w:pStyle w:val="BodyText"/>
              <w:spacing w:after="0" w:line="240" w:lineRule="atLeast"/>
              <w:ind w:left="-57" w:right="-57" w:firstLine="119"/>
              <w:rPr>
                <w:szCs w:val="22"/>
                <w:lang w:val="en-GB" w:bidi="th-TH"/>
              </w:rPr>
            </w:pPr>
            <w:r w:rsidRPr="00640CF4">
              <w:rPr>
                <w:szCs w:val="22"/>
                <w:lang w:val="en-GB" w:bidi="th-TH"/>
              </w:rPr>
              <w:t xml:space="preserve"> Mortality</w:t>
            </w:r>
            <w:r w:rsidRPr="00640CF4">
              <w:rPr>
                <w:szCs w:val="22"/>
                <w:lang w:val="en-US" w:bidi="th-TH"/>
              </w:rPr>
              <w:t xml:space="preserve"> </w:t>
            </w:r>
            <w:r w:rsidRPr="00640CF4">
              <w:rPr>
                <w:szCs w:val="22"/>
                <w:lang w:val="en-GB" w:bidi="th-TH"/>
              </w:rPr>
              <w:t>rate</w:t>
            </w:r>
            <w:r w:rsidRPr="00640CF4">
              <w:t xml:space="preserve"> ***</w:t>
            </w:r>
          </w:p>
        </w:tc>
        <w:tc>
          <w:tcPr>
            <w:tcW w:w="2268" w:type="dxa"/>
          </w:tcPr>
          <w:p w14:paraId="2C4DBCFF" w14:textId="77777777" w:rsidR="005106FC" w:rsidRPr="00640CF4" w:rsidRDefault="005106FC" w:rsidP="005106FC">
            <w:pPr>
              <w:pStyle w:val="acctfourfigures"/>
              <w:tabs>
                <w:tab w:val="clear" w:pos="765"/>
              </w:tabs>
              <w:spacing w:line="240" w:lineRule="atLeast"/>
              <w:ind w:left="-79" w:right="-58"/>
              <w:jc w:val="right"/>
            </w:pPr>
            <w:r w:rsidRPr="00640CF4">
              <w:t xml:space="preserve">25.00 </w:t>
            </w:r>
            <w:r>
              <w:t>of TMO</w:t>
            </w:r>
            <w:r w:rsidRPr="00DB00DE">
              <w:t>2008</w:t>
            </w:r>
          </w:p>
        </w:tc>
        <w:tc>
          <w:tcPr>
            <w:tcW w:w="708" w:type="dxa"/>
            <w:gridSpan w:val="2"/>
          </w:tcPr>
          <w:p w14:paraId="3D583F67" w14:textId="77777777" w:rsidR="005106FC" w:rsidRPr="00D26B3B" w:rsidRDefault="005106FC" w:rsidP="005106FC">
            <w:pPr>
              <w:pStyle w:val="acctfourfigures"/>
              <w:tabs>
                <w:tab w:val="clear" w:pos="765"/>
              </w:tabs>
              <w:spacing w:line="240" w:lineRule="atLeast"/>
              <w:ind w:left="-58"/>
              <w:rPr>
                <w:lang w:val="en-US" w:bidi="th-TH"/>
              </w:rPr>
            </w:pPr>
          </w:p>
        </w:tc>
        <w:tc>
          <w:tcPr>
            <w:tcW w:w="2268" w:type="dxa"/>
            <w:gridSpan w:val="3"/>
          </w:tcPr>
          <w:p w14:paraId="7D85382B" w14:textId="77777777" w:rsidR="005106FC" w:rsidRPr="00640CF4" w:rsidRDefault="005106FC" w:rsidP="005106FC">
            <w:pPr>
              <w:pStyle w:val="acctfourfigures"/>
              <w:tabs>
                <w:tab w:val="clear" w:pos="765"/>
              </w:tabs>
              <w:spacing w:line="240" w:lineRule="atLeast"/>
              <w:ind w:left="-79" w:right="-58"/>
              <w:jc w:val="right"/>
            </w:pPr>
            <w:r w:rsidRPr="00640CF4">
              <w:t xml:space="preserve">25.00 </w:t>
            </w:r>
            <w:r>
              <w:t>of TMO</w:t>
            </w:r>
            <w:r w:rsidRPr="00DB00DE">
              <w:t>2008</w:t>
            </w:r>
          </w:p>
        </w:tc>
        <w:tc>
          <w:tcPr>
            <w:tcW w:w="411" w:type="dxa"/>
          </w:tcPr>
          <w:p w14:paraId="7AC8BD15" w14:textId="77777777" w:rsidR="005106FC" w:rsidRPr="00640CF4" w:rsidRDefault="005106FC" w:rsidP="005106FC">
            <w:pPr>
              <w:pStyle w:val="acctfourfigures"/>
              <w:tabs>
                <w:tab w:val="clear" w:pos="765"/>
              </w:tabs>
              <w:spacing w:line="240" w:lineRule="atLeast"/>
              <w:ind w:left="-58" w:right="-301"/>
            </w:pPr>
          </w:p>
        </w:tc>
      </w:tr>
    </w:tbl>
    <w:p w14:paraId="73295912" w14:textId="77777777" w:rsidR="00581F34" w:rsidRPr="00256311" w:rsidRDefault="00581F34" w:rsidP="00173C73">
      <w:pPr>
        <w:pStyle w:val="BodyText"/>
        <w:tabs>
          <w:tab w:val="left" w:pos="993"/>
        </w:tabs>
        <w:spacing w:after="0" w:line="240" w:lineRule="atLeast"/>
        <w:ind w:left="567"/>
        <w:jc w:val="both"/>
        <w:rPr>
          <w:szCs w:val="22"/>
          <w:lang w:val="en-US" w:bidi="th-TH"/>
        </w:rPr>
      </w:pPr>
    </w:p>
    <w:p w14:paraId="144B0C05" w14:textId="77777777" w:rsidR="00C32C44" w:rsidRPr="00640CF4" w:rsidRDefault="00C32C44" w:rsidP="007E5A91">
      <w:pPr>
        <w:pStyle w:val="BodyText"/>
        <w:tabs>
          <w:tab w:val="left" w:pos="993"/>
        </w:tabs>
        <w:spacing w:after="0" w:line="240" w:lineRule="atLeast"/>
        <w:ind w:left="522"/>
        <w:jc w:val="both"/>
        <w:rPr>
          <w:sz w:val="20"/>
          <w:lang w:val="en-US" w:bidi="th-TH"/>
        </w:rPr>
      </w:pPr>
      <w:r w:rsidRPr="00640CF4">
        <w:rPr>
          <w:sz w:val="20"/>
          <w:lang w:val="en-US" w:bidi="th-TH"/>
        </w:rPr>
        <w:t>*</w:t>
      </w:r>
      <w:r w:rsidRPr="00640CF4">
        <w:rPr>
          <w:sz w:val="20"/>
          <w:lang w:val="en-US" w:bidi="th-TH"/>
        </w:rPr>
        <w:tab/>
      </w:r>
      <w:r w:rsidR="00FE0494" w:rsidRPr="00640CF4">
        <w:rPr>
          <w:sz w:val="20"/>
          <w:lang w:val="en-US" w:bidi="th-TH"/>
        </w:rPr>
        <w:t>Market yield</w:t>
      </w:r>
      <w:r w:rsidR="00CB2290" w:rsidRPr="00640CF4">
        <w:rPr>
          <w:sz w:val="20"/>
          <w:lang w:val="en-US" w:bidi="th-TH"/>
        </w:rPr>
        <w:t>s</w:t>
      </w:r>
      <w:r w:rsidR="00FE0494" w:rsidRPr="00640CF4">
        <w:rPr>
          <w:sz w:val="20"/>
          <w:lang w:val="en-US" w:bidi="th-TH"/>
        </w:rPr>
        <w:t xml:space="preserve"> </w:t>
      </w:r>
      <w:r w:rsidR="00CB2290" w:rsidRPr="00640CF4">
        <w:rPr>
          <w:sz w:val="20"/>
          <w:lang w:val="en-US" w:bidi="th-TH"/>
        </w:rPr>
        <w:t>on</w:t>
      </w:r>
      <w:r w:rsidR="00FE0494" w:rsidRPr="00640CF4">
        <w:rPr>
          <w:sz w:val="20"/>
          <w:lang w:val="en-US" w:bidi="th-TH"/>
        </w:rPr>
        <w:t xml:space="preserve"> government</w:t>
      </w:r>
      <w:r w:rsidR="00D41AC6" w:rsidRPr="00640CF4">
        <w:rPr>
          <w:sz w:val="20"/>
          <w:lang w:val="en-US" w:bidi="th-TH"/>
        </w:rPr>
        <w:t>’s</w:t>
      </w:r>
      <w:r w:rsidR="00FE0494" w:rsidRPr="00640CF4">
        <w:rPr>
          <w:sz w:val="20"/>
          <w:lang w:val="en-US" w:bidi="th-TH"/>
        </w:rPr>
        <w:t xml:space="preserve"> bond</w:t>
      </w:r>
      <w:r w:rsidR="00CB2290" w:rsidRPr="00640CF4">
        <w:rPr>
          <w:sz w:val="20"/>
          <w:lang w:val="en-US" w:bidi="th-TH"/>
        </w:rPr>
        <w:t>s</w:t>
      </w:r>
      <w:r w:rsidR="00FE0494" w:rsidRPr="00640CF4">
        <w:rPr>
          <w:sz w:val="20"/>
          <w:lang w:val="en-US" w:bidi="th-TH"/>
        </w:rPr>
        <w:t xml:space="preserve"> </w:t>
      </w:r>
      <w:r w:rsidR="003062FC" w:rsidRPr="00640CF4">
        <w:rPr>
          <w:sz w:val="20"/>
          <w:lang w:val="en-GB" w:bidi="th-TH"/>
        </w:rPr>
        <w:t>for l</w:t>
      </w:r>
      <w:r w:rsidRPr="00640CF4">
        <w:rPr>
          <w:sz w:val="20"/>
          <w:lang w:val="en-GB" w:bidi="th-TH"/>
        </w:rPr>
        <w:t>egal</w:t>
      </w:r>
      <w:r w:rsidRPr="00640CF4">
        <w:rPr>
          <w:sz w:val="20"/>
          <w:lang w:val="en-US" w:bidi="th-TH"/>
        </w:rPr>
        <w:t xml:space="preserve"> </w:t>
      </w:r>
      <w:r w:rsidRPr="00640CF4">
        <w:rPr>
          <w:sz w:val="20"/>
          <w:lang w:val="en-GB" w:bidi="th-TH"/>
        </w:rPr>
        <w:t>severance</w:t>
      </w:r>
      <w:r w:rsidRPr="00640CF4">
        <w:rPr>
          <w:sz w:val="20"/>
          <w:lang w:val="en-US" w:bidi="th-TH"/>
        </w:rPr>
        <w:t xml:space="preserve"> </w:t>
      </w:r>
      <w:r w:rsidRPr="00640CF4">
        <w:rPr>
          <w:sz w:val="20"/>
          <w:lang w:val="en-GB" w:bidi="th-TH"/>
        </w:rPr>
        <w:t>payments</w:t>
      </w:r>
      <w:r w:rsidRPr="00640CF4">
        <w:rPr>
          <w:sz w:val="20"/>
          <w:lang w:val="en-US" w:bidi="th-TH"/>
        </w:rPr>
        <w:t xml:space="preserve"> </w:t>
      </w:r>
      <w:r w:rsidRPr="00640CF4">
        <w:rPr>
          <w:sz w:val="20"/>
          <w:lang w:val="en-GB" w:bidi="th-TH"/>
        </w:rPr>
        <w:t xml:space="preserve">plan and </w:t>
      </w:r>
      <w:r w:rsidR="00AA7CE4" w:rsidRPr="00640CF4">
        <w:rPr>
          <w:sz w:val="20"/>
          <w:lang w:val="en-GB"/>
        </w:rPr>
        <w:t>p</w:t>
      </w:r>
      <w:r w:rsidRPr="00640CF4">
        <w:rPr>
          <w:sz w:val="20"/>
          <w:lang w:val="en-GB"/>
        </w:rPr>
        <w:t>ension</w:t>
      </w:r>
    </w:p>
    <w:p w14:paraId="1E18C567" w14:textId="77777777" w:rsidR="00173C73" w:rsidRPr="00640CF4" w:rsidRDefault="001B3CB8" w:rsidP="007E5A91">
      <w:pPr>
        <w:pStyle w:val="BodyText"/>
        <w:tabs>
          <w:tab w:val="left" w:pos="993"/>
        </w:tabs>
        <w:spacing w:after="0" w:line="240" w:lineRule="atLeast"/>
        <w:ind w:left="522"/>
        <w:jc w:val="both"/>
        <w:rPr>
          <w:sz w:val="20"/>
        </w:rPr>
      </w:pPr>
      <w:r w:rsidRPr="00640CF4">
        <w:rPr>
          <w:sz w:val="20"/>
          <w:lang w:val="en-US" w:bidi="th-TH"/>
        </w:rPr>
        <w:t>*</w:t>
      </w:r>
      <w:r w:rsidR="00C32C44" w:rsidRPr="00640CF4">
        <w:rPr>
          <w:sz w:val="20"/>
          <w:lang w:val="en-US" w:bidi="th-TH"/>
        </w:rPr>
        <w:t>*</w:t>
      </w:r>
      <w:r w:rsidRPr="00640CF4">
        <w:rPr>
          <w:sz w:val="20"/>
          <w:lang w:val="en-US" w:bidi="th-TH"/>
        </w:rPr>
        <w:tab/>
      </w:r>
      <w:r w:rsidR="00173C73" w:rsidRPr="00640CF4">
        <w:rPr>
          <w:sz w:val="20"/>
        </w:rPr>
        <w:t>Upon</w:t>
      </w:r>
      <w:r w:rsidR="007B1DB2" w:rsidRPr="00640CF4">
        <w:rPr>
          <w:sz w:val="20"/>
          <w:lang w:val="en-US"/>
        </w:rPr>
        <w:t xml:space="preserve"> </w:t>
      </w:r>
      <w:r w:rsidR="00173C73" w:rsidRPr="00640CF4">
        <w:rPr>
          <w:sz w:val="20"/>
        </w:rPr>
        <w:t>the</w:t>
      </w:r>
      <w:r w:rsidR="007B1DB2" w:rsidRPr="00640CF4">
        <w:rPr>
          <w:sz w:val="20"/>
          <w:lang w:val="en-US"/>
        </w:rPr>
        <w:t xml:space="preserve"> </w:t>
      </w:r>
      <w:r w:rsidR="00173C73" w:rsidRPr="00640CF4">
        <w:rPr>
          <w:sz w:val="20"/>
        </w:rPr>
        <w:t>length</w:t>
      </w:r>
      <w:r w:rsidR="007B1DB2" w:rsidRPr="00640CF4">
        <w:rPr>
          <w:sz w:val="20"/>
          <w:lang w:val="en-US"/>
        </w:rPr>
        <w:t xml:space="preserve"> </w:t>
      </w:r>
      <w:r w:rsidR="00173C73" w:rsidRPr="00640CF4">
        <w:rPr>
          <w:sz w:val="20"/>
        </w:rPr>
        <w:t>of</w:t>
      </w:r>
      <w:r w:rsidR="007B1DB2" w:rsidRPr="00640CF4">
        <w:rPr>
          <w:sz w:val="20"/>
          <w:lang w:val="en-US"/>
        </w:rPr>
        <w:t xml:space="preserve"> </w:t>
      </w:r>
      <w:r w:rsidR="00173C73" w:rsidRPr="00640CF4">
        <w:rPr>
          <w:sz w:val="20"/>
        </w:rPr>
        <w:t>service</w:t>
      </w:r>
    </w:p>
    <w:p w14:paraId="3759D2FD" w14:textId="77777777" w:rsidR="00173C73" w:rsidRPr="002571F1" w:rsidRDefault="00173C73" w:rsidP="007E5A91">
      <w:pPr>
        <w:pStyle w:val="BodyText"/>
        <w:tabs>
          <w:tab w:val="left" w:pos="993"/>
        </w:tabs>
        <w:spacing w:after="0" w:line="240" w:lineRule="atLeast"/>
        <w:ind w:left="522"/>
        <w:jc w:val="both"/>
        <w:rPr>
          <w:sz w:val="20"/>
          <w:lang w:val="en-US" w:bidi="th-TH"/>
        </w:rPr>
      </w:pPr>
      <w:r w:rsidRPr="00640CF4">
        <w:rPr>
          <w:sz w:val="20"/>
          <w:lang w:val="en-US" w:bidi="th-TH"/>
        </w:rPr>
        <w:t>**</w:t>
      </w:r>
      <w:r w:rsidR="00C32C44" w:rsidRPr="00640CF4">
        <w:rPr>
          <w:sz w:val="20"/>
          <w:lang w:val="en-US" w:bidi="th-TH"/>
        </w:rPr>
        <w:t>*</w:t>
      </w:r>
      <w:r w:rsidRPr="00640CF4">
        <w:rPr>
          <w:i/>
          <w:iCs/>
          <w:sz w:val="20"/>
          <w:lang w:val="en-US" w:bidi="th-TH"/>
        </w:rPr>
        <w:tab/>
      </w:r>
      <w:r w:rsidR="00030EDD" w:rsidRPr="00640CF4">
        <w:rPr>
          <w:sz w:val="20"/>
          <w:lang w:val="en-US" w:bidi="th-TH"/>
        </w:rPr>
        <w:t>Reference</w:t>
      </w:r>
      <w:r w:rsidR="007B1DB2" w:rsidRPr="00640CF4">
        <w:rPr>
          <w:sz w:val="20"/>
          <w:lang w:val="en-US" w:bidi="th-TH"/>
        </w:rPr>
        <w:t xml:space="preserve"> </w:t>
      </w:r>
      <w:r w:rsidR="00030EDD" w:rsidRPr="00640CF4">
        <w:rPr>
          <w:sz w:val="20"/>
          <w:lang w:val="en-US" w:bidi="th-TH"/>
        </w:rPr>
        <w:t>from</w:t>
      </w:r>
      <w:r w:rsidR="007B1DB2" w:rsidRPr="00640CF4">
        <w:rPr>
          <w:sz w:val="20"/>
          <w:lang w:val="en-US" w:bidi="th-TH"/>
        </w:rPr>
        <w:t xml:space="preserve"> </w:t>
      </w:r>
      <w:r w:rsidR="00030EDD" w:rsidRPr="00640CF4">
        <w:rPr>
          <w:sz w:val="20"/>
          <w:lang w:val="en-US" w:bidi="th-TH"/>
        </w:rPr>
        <w:t>TMO</w:t>
      </w:r>
      <w:r w:rsidR="007B1DB2" w:rsidRPr="00640CF4">
        <w:rPr>
          <w:sz w:val="20"/>
          <w:lang w:val="en-US" w:bidi="th-TH"/>
        </w:rPr>
        <w:t>2008</w:t>
      </w:r>
      <w:r w:rsidRPr="00640CF4">
        <w:rPr>
          <w:sz w:val="20"/>
          <w:lang w:val="en-US" w:bidi="th-TH"/>
        </w:rPr>
        <w:t>:</w:t>
      </w:r>
      <w:r w:rsidR="007B1DB2" w:rsidRPr="00640CF4">
        <w:rPr>
          <w:sz w:val="20"/>
          <w:lang w:val="en-US" w:bidi="th-TH"/>
        </w:rPr>
        <w:t xml:space="preserve"> </w:t>
      </w:r>
      <w:r w:rsidRPr="00640CF4">
        <w:rPr>
          <w:sz w:val="20"/>
          <w:lang w:val="en-US" w:bidi="th-TH"/>
        </w:rPr>
        <w:t>Thai</w:t>
      </w:r>
      <w:r w:rsidR="007B1DB2" w:rsidRPr="00640CF4">
        <w:rPr>
          <w:sz w:val="20"/>
          <w:lang w:val="en-US" w:bidi="th-TH"/>
        </w:rPr>
        <w:t xml:space="preserve"> </w:t>
      </w:r>
      <w:r w:rsidRPr="00640CF4">
        <w:rPr>
          <w:sz w:val="20"/>
          <w:lang w:val="en-US" w:bidi="th-TH"/>
        </w:rPr>
        <w:t>Mortality</w:t>
      </w:r>
      <w:r w:rsidR="007B1DB2" w:rsidRPr="00640CF4">
        <w:rPr>
          <w:sz w:val="20"/>
          <w:lang w:val="en-US" w:bidi="th-TH"/>
        </w:rPr>
        <w:t xml:space="preserve"> </w:t>
      </w:r>
      <w:r w:rsidRPr="00640CF4">
        <w:rPr>
          <w:sz w:val="20"/>
          <w:lang w:val="en-US" w:bidi="th-TH"/>
        </w:rPr>
        <w:t>Ordinary</w:t>
      </w:r>
      <w:r w:rsidR="007B1DB2" w:rsidRPr="00640CF4">
        <w:rPr>
          <w:sz w:val="20"/>
          <w:lang w:val="en-US" w:bidi="th-TH"/>
        </w:rPr>
        <w:t xml:space="preserve"> </w:t>
      </w:r>
      <w:r w:rsidRPr="00640CF4">
        <w:rPr>
          <w:sz w:val="20"/>
          <w:lang w:val="en-US" w:bidi="th-TH"/>
        </w:rPr>
        <w:t>Table</w:t>
      </w:r>
      <w:r w:rsidR="007B1DB2" w:rsidRPr="00640CF4">
        <w:rPr>
          <w:sz w:val="20"/>
          <w:lang w:val="en-US" w:bidi="th-TH"/>
        </w:rPr>
        <w:t xml:space="preserve"> 2008</w:t>
      </w:r>
    </w:p>
    <w:p w14:paraId="0C001432" w14:textId="77777777" w:rsidR="00BD1250" w:rsidRDefault="00BD1250" w:rsidP="007E5A91">
      <w:pPr>
        <w:pStyle w:val="BodyText"/>
        <w:tabs>
          <w:tab w:val="left" w:pos="993"/>
        </w:tabs>
        <w:spacing w:after="0" w:line="240" w:lineRule="atLeast"/>
        <w:ind w:left="522"/>
        <w:jc w:val="both"/>
        <w:rPr>
          <w:szCs w:val="22"/>
          <w:lang w:val="en-US" w:bidi="th-TH"/>
        </w:rPr>
      </w:pPr>
    </w:p>
    <w:p w14:paraId="7A13854C" w14:textId="77777777" w:rsidR="00B153B9" w:rsidRDefault="00B153B9" w:rsidP="006F4948">
      <w:pPr>
        <w:spacing w:line="240" w:lineRule="atLeast"/>
        <w:ind w:left="567"/>
        <w:jc w:val="thaiDistribute"/>
        <w:rPr>
          <w:i/>
          <w:iCs/>
          <w:szCs w:val="22"/>
          <w:lang w:bidi="th-TH"/>
        </w:rPr>
      </w:pPr>
      <w:r w:rsidRPr="00227FAB">
        <w:rPr>
          <w:i/>
          <w:iCs/>
          <w:szCs w:val="22"/>
          <w:lang w:bidi="th-TH"/>
        </w:rPr>
        <w:t>Plan</w:t>
      </w:r>
      <w:r w:rsidR="007B1DB2" w:rsidRPr="007B1DB2">
        <w:rPr>
          <w:i/>
          <w:iCs/>
          <w:szCs w:val="22"/>
          <w:lang w:val="en-US" w:bidi="th-TH"/>
        </w:rPr>
        <w:t xml:space="preserve"> </w:t>
      </w:r>
      <w:r w:rsidRPr="00227FAB">
        <w:rPr>
          <w:i/>
          <w:iCs/>
          <w:szCs w:val="22"/>
          <w:lang w:bidi="th-TH"/>
        </w:rPr>
        <w:t>assets</w:t>
      </w:r>
      <w:r w:rsidR="007B1DB2" w:rsidRPr="007B1DB2">
        <w:rPr>
          <w:i/>
          <w:iCs/>
          <w:szCs w:val="22"/>
          <w:lang w:val="en-US" w:bidi="th-TH"/>
        </w:rPr>
        <w:t xml:space="preserve"> </w:t>
      </w:r>
      <w:r w:rsidR="00D80545" w:rsidRPr="00227FAB">
        <w:rPr>
          <w:i/>
          <w:iCs/>
          <w:szCs w:val="22"/>
          <w:lang w:val="en-US"/>
        </w:rPr>
        <w:t>of</w:t>
      </w:r>
      <w:r w:rsidR="007B1DB2" w:rsidRPr="007B1DB2">
        <w:rPr>
          <w:i/>
          <w:iCs/>
          <w:szCs w:val="22"/>
          <w:lang w:val="en-US"/>
        </w:rPr>
        <w:t xml:space="preserve"> </w:t>
      </w:r>
      <w:r w:rsidR="00D80545" w:rsidRPr="00227FAB">
        <w:rPr>
          <w:i/>
          <w:iCs/>
          <w:szCs w:val="22"/>
          <w:lang w:val="en-US"/>
        </w:rPr>
        <w:t>foreign</w:t>
      </w:r>
      <w:r w:rsidR="007B1DB2" w:rsidRPr="007B1DB2">
        <w:rPr>
          <w:i/>
          <w:iCs/>
          <w:szCs w:val="22"/>
          <w:lang w:val="en-US"/>
        </w:rPr>
        <w:t xml:space="preserve"> </w:t>
      </w:r>
      <w:r w:rsidR="00D80545" w:rsidRPr="00227FAB">
        <w:rPr>
          <w:i/>
          <w:iCs/>
          <w:szCs w:val="22"/>
          <w:lang w:val="en-US"/>
        </w:rPr>
        <w:t>subsidiaries</w:t>
      </w:r>
    </w:p>
    <w:p w14:paraId="59EDAB38" w14:textId="77777777" w:rsidR="00EE7CB7" w:rsidRPr="00227FAB" w:rsidRDefault="00EE7CB7" w:rsidP="006F4948">
      <w:pPr>
        <w:spacing w:line="240" w:lineRule="atLeast"/>
        <w:ind w:left="567"/>
        <w:jc w:val="thaiDistribute"/>
        <w:rPr>
          <w:i/>
          <w:iCs/>
          <w:szCs w:val="22"/>
          <w:lang w:bidi="th-TH"/>
        </w:rPr>
      </w:pPr>
    </w:p>
    <w:tbl>
      <w:tblPr>
        <w:tblW w:w="9268" w:type="dxa"/>
        <w:tblInd w:w="450" w:type="dxa"/>
        <w:tblLayout w:type="fixed"/>
        <w:tblCellMar>
          <w:left w:w="79" w:type="dxa"/>
          <w:right w:w="79" w:type="dxa"/>
        </w:tblCellMar>
        <w:tblLook w:val="0000" w:firstRow="0" w:lastRow="0" w:firstColumn="0" w:lastColumn="0" w:noHBand="0" w:noVBand="0"/>
      </w:tblPr>
      <w:tblGrid>
        <w:gridCol w:w="4228"/>
        <w:gridCol w:w="2126"/>
        <w:gridCol w:w="709"/>
        <w:gridCol w:w="2205"/>
      </w:tblGrid>
      <w:tr w:rsidR="00796CC3" w:rsidRPr="00227FAB" w14:paraId="38147CEA" w14:textId="77777777" w:rsidTr="007F17FA">
        <w:trPr>
          <w:cantSplit/>
          <w:trHeight w:val="284"/>
        </w:trPr>
        <w:tc>
          <w:tcPr>
            <w:tcW w:w="4228" w:type="dxa"/>
          </w:tcPr>
          <w:p w14:paraId="0DCE71DE" w14:textId="77777777" w:rsidR="00796CC3" w:rsidRPr="00227FAB" w:rsidRDefault="00796CC3" w:rsidP="00796CC3">
            <w:pPr>
              <w:spacing w:line="240" w:lineRule="atLeast"/>
              <w:rPr>
                <w:b/>
                <w:bCs/>
                <w:i/>
                <w:iCs/>
                <w:lang w:val="en-US"/>
              </w:rPr>
            </w:pPr>
          </w:p>
        </w:tc>
        <w:tc>
          <w:tcPr>
            <w:tcW w:w="2126" w:type="dxa"/>
          </w:tcPr>
          <w:p w14:paraId="43F3020D"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r w:rsidRPr="007E5A91">
              <w:rPr>
                <w:rFonts w:cs="Times New Roman"/>
                <w:szCs w:val="22"/>
              </w:rPr>
              <w:t>31 March</w:t>
            </w:r>
          </w:p>
        </w:tc>
        <w:tc>
          <w:tcPr>
            <w:tcW w:w="709" w:type="dxa"/>
          </w:tcPr>
          <w:p w14:paraId="5CA29399"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p>
        </w:tc>
        <w:tc>
          <w:tcPr>
            <w:tcW w:w="2205" w:type="dxa"/>
            <w:vAlign w:val="center"/>
          </w:tcPr>
          <w:p w14:paraId="64053D7B"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r w:rsidRPr="007E5A91">
              <w:rPr>
                <w:rFonts w:cs="Times New Roman"/>
                <w:szCs w:val="22"/>
              </w:rPr>
              <w:t>31 December</w:t>
            </w:r>
          </w:p>
        </w:tc>
      </w:tr>
      <w:tr w:rsidR="00796CC3" w:rsidRPr="00227FAB" w14:paraId="77732FD6" w14:textId="77777777" w:rsidTr="007F17FA">
        <w:trPr>
          <w:cantSplit/>
          <w:trHeight w:val="284"/>
        </w:trPr>
        <w:tc>
          <w:tcPr>
            <w:tcW w:w="4228" w:type="dxa"/>
          </w:tcPr>
          <w:p w14:paraId="0508DFB3" w14:textId="77777777" w:rsidR="00796CC3" w:rsidRPr="00227FAB" w:rsidRDefault="00796CC3" w:rsidP="00796CC3">
            <w:pPr>
              <w:spacing w:line="240" w:lineRule="atLeast"/>
              <w:rPr>
                <w:b/>
                <w:bCs/>
                <w:i/>
                <w:iCs/>
                <w:lang w:val="en-US"/>
              </w:rPr>
            </w:pPr>
          </w:p>
        </w:tc>
        <w:tc>
          <w:tcPr>
            <w:tcW w:w="2126" w:type="dxa"/>
          </w:tcPr>
          <w:p w14:paraId="407A7C77"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2018</w:t>
            </w:r>
          </w:p>
        </w:tc>
        <w:tc>
          <w:tcPr>
            <w:tcW w:w="709" w:type="dxa"/>
          </w:tcPr>
          <w:p w14:paraId="3605C20A"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rPr>
            </w:pPr>
          </w:p>
        </w:tc>
        <w:tc>
          <w:tcPr>
            <w:tcW w:w="2205" w:type="dxa"/>
            <w:vAlign w:val="center"/>
          </w:tcPr>
          <w:p w14:paraId="15F1C730" w14:textId="77777777" w:rsidR="00796CC3" w:rsidRPr="007E5A91" w:rsidRDefault="00796CC3" w:rsidP="00796CC3">
            <w:pPr>
              <w:pStyle w:val="acctfourfigures"/>
              <w:tabs>
                <w:tab w:val="clear" w:pos="765"/>
                <w:tab w:val="decimal" w:pos="-10144"/>
              </w:tabs>
              <w:spacing w:line="240" w:lineRule="atLeast"/>
              <w:ind w:left="-79" w:right="-61"/>
              <w:jc w:val="center"/>
              <w:rPr>
                <w:rFonts w:cs="Times New Roman"/>
                <w:szCs w:val="22"/>
                <w:lang w:val="en-US"/>
              </w:rPr>
            </w:pPr>
            <w:r w:rsidRPr="007E5A91">
              <w:rPr>
                <w:rFonts w:cs="Times New Roman"/>
                <w:szCs w:val="22"/>
                <w:lang w:val="en-US"/>
              </w:rPr>
              <w:t>2017</w:t>
            </w:r>
          </w:p>
        </w:tc>
      </w:tr>
      <w:tr w:rsidR="00BC4D67" w:rsidRPr="00227FAB" w14:paraId="1B708AD7" w14:textId="77777777" w:rsidTr="007F17FA">
        <w:trPr>
          <w:cantSplit/>
          <w:trHeight w:val="284"/>
        </w:trPr>
        <w:tc>
          <w:tcPr>
            <w:tcW w:w="4228" w:type="dxa"/>
          </w:tcPr>
          <w:p w14:paraId="18FF15D0" w14:textId="77777777" w:rsidR="00BC4D67" w:rsidRPr="00227FAB" w:rsidRDefault="00BC4D67" w:rsidP="00BC4D67">
            <w:pPr>
              <w:spacing w:line="240" w:lineRule="atLeast"/>
              <w:rPr>
                <w:b/>
                <w:bCs/>
                <w:i/>
                <w:iCs/>
              </w:rPr>
            </w:pPr>
          </w:p>
        </w:tc>
        <w:tc>
          <w:tcPr>
            <w:tcW w:w="5040" w:type="dxa"/>
            <w:gridSpan w:val="3"/>
          </w:tcPr>
          <w:p w14:paraId="0CF483CA" w14:textId="77777777" w:rsidR="00BC4D67" w:rsidRPr="00227FAB" w:rsidRDefault="00BC4D67" w:rsidP="00BC4D67">
            <w:pPr>
              <w:pStyle w:val="acctfourfigures"/>
              <w:tabs>
                <w:tab w:val="clear" w:pos="765"/>
                <w:tab w:val="decimal" w:pos="0"/>
              </w:tabs>
              <w:spacing w:line="240" w:lineRule="atLeast"/>
              <w:jc w:val="center"/>
              <w:rPr>
                <w:i/>
                <w:iCs/>
              </w:rPr>
            </w:pPr>
            <w:r w:rsidRPr="00227FAB">
              <w:rPr>
                <w:i/>
                <w:iCs/>
              </w:rPr>
              <w:t>(%)</w:t>
            </w:r>
          </w:p>
        </w:tc>
      </w:tr>
      <w:tr w:rsidR="005106FC" w:rsidRPr="00227FAB" w14:paraId="1EFB30F3" w14:textId="77777777" w:rsidTr="007F17FA">
        <w:trPr>
          <w:cantSplit/>
          <w:trHeight w:val="284"/>
        </w:trPr>
        <w:tc>
          <w:tcPr>
            <w:tcW w:w="4228" w:type="dxa"/>
            <w:vAlign w:val="center"/>
          </w:tcPr>
          <w:p w14:paraId="478B2542" w14:textId="77777777" w:rsidR="005106FC" w:rsidRPr="00227FAB" w:rsidRDefault="005106FC" w:rsidP="00F63D78">
            <w:pPr>
              <w:spacing w:line="240" w:lineRule="atLeast"/>
              <w:ind w:firstLine="117"/>
              <w:rPr>
                <w:b/>
                <w:bCs/>
                <w:i/>
                <w:iCs/>
                <w:cs/>
                <w:lang w:bidi="th-TH"/>
              </w:rPr>
            </w:pPr>
            <w:r w:rsidRPr="00227FAB">
              <w:rPr>
                <w:szCs w:val="22"/>
                <w:lang w:bidi="th-TH"/>
              </w:rPr>
              <w:t>Discount</w:t>
            </w:r>
            <w:r w:rsidRPr="007B1DB2">
              <w:rPr>
                <w:szCs w:val="22"/>
                <w:lang w:val="en-US" w:bidi="th-TH"/>
              </w:rPr>
              <w:t xml:space="preserve"> </w:t>
            </w:r>
            <w:r w:rsidRPr="00227FAB">
              <w:rPr>
                <w:szCs w:val="22"/>
                <w:lang w:bidi="th-TH"/>
              </w:rPr>
              <w:t>rate</w:t>
            </w:r>
          </w:p>
        </w:tc>
        <w:tc>
          <w:tcPr>
            <w:tcW w:w="2126" w:type="dxa"/>
          </w:tcPr>
          <w:p w14:paraId="402135EF" w14:textId="77777777" w:rsidR="005106FC" w:rsidRPr="00227FAB" w:rsidRDefault="005106FC" w:rsidP="005106FC">
            <w:pPr>
              <w:pStyle w:val="acctfourfigures"/>
              <w:tabs>
                <w:tab w:val="clear" w:pos="765"/>
                <w:tab w:val="left" w:pos="1055"/>
                <w:tab w:val="decimal" w:pos="1541"/>
              </w:tabs>
              <w:spacing w:line="240" w:lineRule="atLeast"/>
              <w:ind w:right="47"/>
              <w:jc w:val="right"/>
              <w:rPr>
                <w:lang w:val="en-US"/>
              </w:rPr>
            </w:pPr>
            <w:r>
              <w:rPr>
                <w:lang w:val="en-US"/>
              </w:rPr>
              <w:t>5.16 - 5.70</w:t>
            </w:r>
          </w:p>
        </w:tc>
        <w:tc>
          <w:tcPr>
            <w:tcW w:w="709" w:type="dxa"/>
          </w:tcPr>
          <w:p w14:paraId="551EED50" w14:textId="77777777" w:rsidR="005106FC" w:rsidRPr="006D58D3" w:rsidRDefault="005106FC" w:rsidP="005106FC">
            <w:pPr>
              <w:pStyle w:val="acctfourfigures"/>
              <w:spacing w:line="240" w:lineRule="atLeast"/>
              <w:jc w:val="center"/>
            </w:pPr>
          </w:p>
        </w:tc>
        <w:tc>
          <w:tcPr>
            <w:tcW w:w="2205" w:type="dxa"/>
          </w:tcPr>
          <w:p w14:paraId="1E82E796" w14:textId="77777777" w:rsidR="005106FC" w:rsidRPr="00227FAB" w:rsidRDefault="005106FC" w:rsidP="005106FC">
            <w:pPr>
              <w:pStyle w:val="acctfourfigures"/>
              <w:tabs>
                <w:tab w:val="clear" w:pos="765"/>
                <w:tab w:val="left" w:pos="1055"/>
                <w:tab w:val="decimal" w:pos="1541"/>
              </w:tabs>
              <w:spacing w:line="240" w:lineRule="atLeast"/>
              <w:ind w:right="47"/>
              <w:jc w:val="right"/>
              <w:rPr>
                <w:lang w:val="en-US"/>
              </w:rPr>
            </w:pPr>
            <w:r>
              <w:rPr>
                <w:lang w:val="en-US"/>
              </w:rPr>
              <w:t>5.16 - 5.70</w:t>
            </w:r>
          </w:p>
        </w:tc>
      </w:tr>
    </w:tbl>
    <w:p w14:paraId="25918A62" w14:textId="77777777" w:rsidR="00AA5A3E" w:rsidRDefault="00AA5A3E" w:rsidP="007B22F0">
      <w:pPr>
        <w:ind w:right="5"/>
        <w:jc w:val="thaiDistribute"/>
        <w:rPr>
          <w:lang w:val="en-US"/>
        </w:rPr>
      </w:pPr>
    </w:p>
    <w:p w14:paraId="5B769C9A" w14:textId="77777777" w:rsidR="00AA5A3E" w:rsidRDefault="00AA5A3E">
      <w:pPr>
        <w:spacing w:line="240" w:lineRule="auto"/>
        <w:rPr>
          <w:lang w:val="en-US"/>
        </w:rPr>
      </w:pPr>
      <w:r>
        <w:rPr>
          <w:lang w:val="en-US"/>
        </w:rPr>
        <w:br w:type="page"/>
      </w:r>
    </w:p>
    <w:p w14:paraId="7062B954" w14:textId="77777777" w:rsidR="00A31755" w:rsidRPr="00757365" w:rsidRDefault="00654808" w:rsidP="00CC0A4C">
      <w:pPr>
        <w:pStyle w:val="Heading1"/>
        <w:tabs>
          <w:tab w:val="num" w:pos="567"/>
        </w:tabs>
        <w:spacing w:before="0" w:after="0" w:line="240" w:lineRule="atLeast"/>
        <w:ind w:left="567" w:hanging="567"/>
        <w:rPr>
          <w:bCs/>
          <w:szCs w:val="24"/>
        </w:rPr>
      </w:pPr>
      <w:r w:rsidRPr="00757365">
        <w:rPr>
          <w:bCs/>
          <w:szCs w:val="24"/>
          <w:lang w:val="en-US"/>
        </w:rPr>
        <w:lastRenderedPageBreak/>
        <w:t>Business</w:t>
      </w:r>
      <w:r w:rsidR="007B1DB2" w:rsidRPr="00757365">
        <w:rPr>
          <w:bCs/>
          <w:szCs w:val="24"/>
          <w:lang w:val="en-US"/>
        </w:rPr>
        <w:t xml:space="preserve"> </w:t>
      </w:r>
      <w:r w:rsidRPr="00757365">
        <w:rPr>
          <w:bCs/>
          <w:szCs w:val="24"/>
        </w:rPr>
        <w:t>s</w:t>
      </w:r>
      <w:r w:rsidR="00A31755" w:rsidRPr="00757365">
        <w:rPr>
          <w:bCs/>
          <w:szCs w:val="24"/>
        </w:rPr>
        <w:t>egment</w:t>
      </w:r>
      <w:r w:rsidR="007B1DB2" w:rsidRPr="00757365">
        <w:rPr>
          <w:bCs/>
          <w:szCs w:val="24"/>
          <w:lang w:val="en-US"/>
        </w:rPr>
        <w:t xml:space="preserve"> </w:t>
      </w:r>
      <w:r w:rsidR="00A31755" w:rsidRPr="00757365">
        <w:rPr>
          <w:bCs/>
          <w:szCs w:val="24"/>
        </w:rPr>
        <w:t>information</w:t>
      </w:r>
    </w:p>
    <w:p w14:paraId="166CAF40" w14:textId="77777777" w:rsidR="008E2DC1" w:rsidRPr="0044408F" w:rsidRDefault="008E2DC1" w:rsidP="000A5EF5">
      <w:pPr>
        <w:spacing w:line="240" w:lineRule="atLeast"/>
        <w:ind w:left="567"/>
        <w:jc w:val="thaiDistribute"/>
        <w:rPr>
          <w:szCs w:val="22"/>
        </w:rPr>
      </w:pPr>
    </w:p>
    <w:p w14:paraId="628BD4BC" w14:textId="77777777" w:rsidR="00081EFB" w:rsidRPr="00BA173C" w:rsidRDefault="00081EFB" w:rsidP="00081EFB">
      <w:pPr>
        <w:pStyle w:val="BodyText"/>
        <w:spacing w:after="0"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information</w:t>
      </w:r>
      <w:r w:rsidR="007B1DB2" w:rsidRPr="007B1DB2">
        <w:rPr>
          <w:spacing w:val="-2"/>
          <w:szCs w:val="22"/>
          <w:lang w:val="en-US"/>
        </w:rPr>
        <w:t xml:space="preserve"> </w:t>
      </w:r>
      <w:r w:rsidRPr="00F60F3E">
        <w:rPr>
          <w:spacing w:val="-2"/>
          <w:szCs w:val="22"/>
        </w:rPr>
        <w:t>is</w:t>
      </w:r>
      <w:r w:rsidR="007B1DB2" w:rsidRPr="007B1DB2">
        <w:rPr>
          <w:spacing w:val="-2"/>
          <w:szCs w:val="22"/>
          <w:lang w:val="en-US"/>
        </w:rPr>
        <w:t xml:space="preserve"> </w:t>
      </w:r>
      <w:r w:rsidRPr="00F60F3E">
        <w:rPr>
          <w:spacing w:val="-2"/>
          <w:szCs w:val="22"/>
        </w:rPr>
        <w:t>presented</w:t>
      </w:r>
      <w:r w:rsidR="007B1DB2" w:rsidRPr="007B1DB2">
        <w:rPr>
          <w:spacing w:val="-2"/>
          <w:szCs w:val="22"/>
          <w:lang w:val="en-US"/>
        </w:rPr>
        <w:t xml:space="preserve"> </w:t>
      </w:r>
      <w:r w:rsidRPr="00F60F3E">
        <w:rPr>
          <w:spacing w:val="-2"/>
          <w:szCs w:val="22"/>
        </w:rPr>
        <w:t>in</w:t>
      </w:r>
      <w:r w:rsidR="007B1DB2" w:rsidRPr="007B1DB2">
        <w:rPr>
          <w:spacing w:val="-2"/>
          <w:szCs w:val="22"/>
          <w:lang w:val="en-US"/>
        </w:rPr>
        <w:t xml:space="preserve"> </w:t>
      </w:r>
      <w:r w:rsidRPr="00F60F3E">
        <w:rPr>
          <w:spacing w:val="-2"/>
          <w:szCs w:val="22"/>
        </w:rPr>
        <w:t>respect</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Group’s</w:t>
      </w:r>
      <w:r w:rsidR="007B1DB2" w:rsidRPr="007B1DB2">
        <w:rPr>
          <w:spacing w:val="-2"/>
          <w:szCs w:val="22"/>
          <w:lang w:val="en-US"/>
        </w:rPr>
        <w:t xml:space="preserve"> </w:t>
      </w:r>
      <w:r w:rsidRPr="00F60F3E">
        <w:rPr>
          <w:spacing w:val="-2"/>
          <w:szCs w:val="22"/>
        </w:rPr>
        <w:t>business</w:t>
      </w:r>
      <w:r w:rsidR="007B1DB2" w:rsidRPr="007B1DB2">
        <w:rPr>
          <w:spacing w:val="-2"/>
          <w:szCs w:val="22"/>
          <w:lang w:val="en-US"/>
        </w:rPr>
        <w:t xml:space="preserve"> </w:t>
      </w:r>
      <w:r w:rsidRPr="00F60F3E">
        <w:rPr>
          <w:spacing w:val="-2"/>
          <w:szCs w:val="22"/>
        </w:rPr>
        <w:t>segments.</w:t>
      </w:r>
      <w:r w:rsidR="007B1DB2" w:rsidRPr="007B1DB2">
        <w:rPr>
          <w:spacing w:val="-2"/>
          <w:szCs w:val="22"/>
          <w:lang w:val="en-US"/>
        </w:rPr>
        <w:t xml:space="preserve"> </w:t>
      </w:r>
      <w:r w:rsidRPr="00F60F3E">
        <w:rPr>
          <w:spacing w:val="-2"/>
          <w:szCs w:val="22"/>
        </w:rPr>
        <w:t>The</w:t>
      </w:r>
      <w:r w:rsidR="007B1DB2" w:rsidRPr="007B1DB2">
        <w:rPr>
          <w:spacing w:val="-2"/>
          <w:szCs w:val="22"/>
          <w:lang w:val="en-US"/>
        </w:rPr>
        <w:t xml:space="preserve"> </w:t>
      </w:r>
      <w:r w:rsidRPr="00F60F3E">
        <w:rPr>
          <w:spacing w:val="-2"/>
          <w:szCs w:val="22"/>
        </w:rPr>
        <w:t>primary</w:t>
      </w:r>
      <w:r w:rsidR="007B1DB2" w:rsidRPr="007B1DB2">
        <w:rPr>
          <w:spacing w:val="-2"/>
          <w:szCs w:val="22"/>
          <w:lang w:val="en-US"/>
        </w:rPr>
        <w:t xml:space="preserve"> </w:t>
      </w:r>
      <w:r w:rsidRPr="00F60F3E">
        <w:rPr>
          <w:spacing w:val="-2"/>
          <w:szCs w:val="22"/>
        </w:rPr>
        <w:t>format,</w:t>
      </w:r>
      <w:r w:rsidR="007B1DB2" w:rsidRPr="007B1DB2">
        <w:rPr>
          <w:szCs w:val="22"/>
          <w:lang w:val="en-US"/>
        </w:rPr>
        <w:t xml:space="preserve"> </w:t>
      </w:r>
      <w:r w:rsidRPr="00BA173C">
        <w:rPr>
          <w:szCs w:val="22"/>
        </w:rPr>
        <w:t>business</w:t>
      </w:r>
      <w:r w:rsidR="007B1DB2" w:rsidRPr="007B1DB2">
        <w:rPr>
          <w:szCs w:val="22"/>
          <w:lang w:val="en-US"/>
        </w:rPr>
        <w:t xml:space="preserve"> </w:t>
      </w:r>
      <w:r w:rsidRPr="00BA173C">
        <w:rPr>
          <w:szCs w:val="22"/>
        </w:rPr>
        <w:t>segments,</w:t>
      </w:r>
      <w:r w:rsidR="007B1DB2" w:rsidRPr="007B1DB2">
        <w:rPr>
          <w:szCs w:val="22"/>
          <w:lang w:val="en-US"/>
        </w:rPr>
        <w:t xml:space="preserve"> </w:t>
      </w:r>
      <w:r w:rsidRPr="00BA173C">
        <w:rPr>
          <w:szCs w:val="22"/>
        </w:rPr>
        <w:t>is</w:t>
      </w:r>
      <w:r w:rsidR="007B1DB2" w:rsidRPr="007B1DB2">
        <w:rPr>
          <w:szCs w:val="22"/>
          <w:lang w:val="en-US"/>
        </w:rPr>
        <w:t xml:space="preserve"> </w:t>
      </w:r>
      <w:r w:rsidRPr="00BA173C">
        <w:rPr>
          <w:szCs w:val="22"/>
        </w:rPr>
        <w:t>based</w:t>
      </w:r>
      <w:r w:rsidR="007B1DB2" w:rsidRPr="007B1DB2">
        <w:rPr>
          <w:szCs w:val="22"/>
          <w:lang w:val="en-US"/>
        </w:rPr>
        <w:t xml:space="preserve"> </w:t>
      </w:r>
      <w:r w:rsidRPr="00BA173C">
        <w:rPr>
          <w:szCs w:val="22"/>
        </w:rPr>
        <w:t>on</w:t>
      </w:r>
      <w:r w:rsidR="007B1DB2" w:rsidRPr="007B1DB2">
        <w:rPr>
          <w:szCs w:val="22"/>
          <w:lang w:val="en-US"/>
        </w:rPr>
        <w:t xml:space="preserve"> </w:t>
      </w:r>
      <w:r w:rsidRPr="00BA173C">
        <w:rPr>
          <w:szCs w:val="22"/>
        </w:rPr>
        <w:t>the</w:t>
      </w:r>
      <w:r w:rsidR="007B1DB2" w:rsidRPr="007B1DB2">
        <w:rPr>
          <w:szCs w:val="22"/>
          <w:lang w:val="en-US"/>
        </w:rPr>
        <w:t xml:space="preserve"> </w:t>
      </w:r>
      <w:r w:rsidRPr="00BA173C">
        <w:rPr>
          <w:szCs w:val="22"/>
        </w:rPr>
        <w:t>Group’s</w:t>
      </w:r>
      <w:r w:rsidR="007B1DB2" w:rsidRPr="007B1DB2">
        <w:rPr>
          <w:szCs w:val="22"/>
          <w:lang w:val="en-US"/>
        </w:rPr>
        <w:t xml:space="preserve"> </w:t>
      </w:r>
      <w:r w:rsidRPr="00BA173C">
        <w:rPr>
          <w:szCs w:val="22"/>
        </w:rPr>
        <w:t>management</w:t>
      </w:r>
      <w:r w:rsidR="007B1DB2" w:rsidRPr="007B1DB2">
        <w:rPr>
          <w:szCs w:val="22"/>
          <w:lang w:val="en-US"/>
        </w:rPr>
        <w:t xml:space="preserve"> </w:t>
      </w:r>
      <w:r w:rsidRPr="00BA173C">
        <w:rPr>
          <w:szCs w:val="22"/>
        </w:rPr>
        <w:t>and</w:t>
      </w:r>
      <w:r w:rsidR="007B1DB2" w:rsidRPr="007B1DB2">
        <w:rPr>
          <w:szCs w:val="22"/>
          <w:lang w:val="en-US"/>
        </w:rPr>
        <w:t xml:space="preserve"> </w:t>
      </w:r>
      <w:r w:rsidRPr="00BA173C">
        <w:rPr>
          <w:szCs w:val="22"/>
        </w:rPr>
        <w:t>internal</w:t>
      </w:r>
      <w:r w:rsidR="007B1DB2" w:rsidRPr="007B1DB2">
        <w:rPr>
          <w:szCs w:val="22"/>
          <w:lang w:val="en-US"/>
        </w:rPr>
        <w:t xml:space="preserve"> </w:t>
      </w:r>
      <w:r w:rsidRPr="00BA173C">
        <w:rPr>
          <w:szCs w:val="22"/>
        </w:rPr>
        <w:t>reporting</w:t>
      </w:r>
      <w:r w:rsidR="007B1DB2" w:rsidRPr="007B1DB2">
        <w:rPr>
          <w:szCs w:val="22"/>
          <w:lang w:val="en-US"/>
        </w:rPr>
        <w:t xml:space="preserve"> </w:t>
      </w:r>
      <w:r w:rsidRPr="00BA173C">
        <w:rPr>
          <w:szCs w:val="22"/>
        </w:rPr>
        <w:t>structure.</w:t>
      </w:r>
    </w:p>
    <w:p w14:paraId="296D09C3" w14:textId="77777777" w:rsidR="00081EFB" w:rsidRPr="00397E86" w:rsidRDefault="00081EFB" w:rsidP="00397E86">
      <w:pPr>
        <w:spacing w:line="240" w:lineRule="atLeast"/>
        <w:ind w:left="567"/>
        <w:jc w:val="thaiDistribute"/>
        <w:rPr>
          <w:szCs w:val="22"/>
        </w:rPr>
      </w:pPr>
    </w:p>
    <w:p w14:paraId="571C5308" w14:textId="77777777" w:rsidR="00081EFB" w:rsidRDefault="00081EFB" w:rsidP="00397E86">
      <w:pPr>
        <w:spacing w:line="240" w:lineRule="atLeast"/>
        <w:ind w:left="567"/>
        <w:jc w:val="thaiDistribute"/>
        <w:rPr>
          <w:szCs w:val="22"/>
        </w:rPr>
      </w:pPr>
      <w:r w:rsidRPr="00F60F3E">
        <w:rPr>
          <w:spacing w:val="-2"/>
          <w:szCs w:val="22"/>
        </w:rPr>
        <w:t>Segment</w:t>
      </w:r>
      <w:r w:rsidR="007B1DB2" w:rsidRPr="007B1DB2">
        <w:rPr>
          <w:spacing w:val="-2"/>
          <w:szCs w:val="22"/>
          <w:lang w:val="en-US"/>
        </w:rPr>
        <w:t xml:space="preserve"> </w:t>
      </w:r>
      <w:r w:rsidRPr="00F60F3E">
        <w:rPr>
          <w:spacing w:val="-2"/>
          <w:szCs w:val="22"/>
        </w:rPr>
        <w:t>assets,</w:t>
      </w:r>
      <w:r w:rsidR="007B1DB2" w:rsidRPr="007B1DB2">
        <w:rPr>
          <w:spacing w:val="-2"/>
          <w:szCs w:val="22"/>
          <w:lang w:val="en-US"/>
        </w:rPr>
        <w:t xml:space="preserve"> </w:t>
      </w:r>
      <w:r w:rsidRPr="00F60F3E">
        <w:rPr>
          <w:spacing w:val="-2"/>
          <w:szCs w:val="22"/>
        </w:rPr>
        <w:t>revenues</w:t>
      </w:r>
      <w:r w:rsidR="007B1DB2" w:rsidRPr="007B1DB2">
        <w:rPr>
          <w:spacing w:val="-2"/>
          <w:szCs w:val="22"/>
          <w:lang w:val="en-US"/>
        </w:rPr>
        <w:t xml:space="preserve"> </w:t>
      </w:r>
      <w:r w:rsidRPr="00F60F3E">
        <w:rPr>
          <w:spacing w:val="-2"/>
          <w:szCs w:val="22"/>
        </w:rPr>
        <w:t>and</w:t>
      </w:r>
      <w:r w:rsidR="007B1DB2" w:rsidRPr="007B1DB2">
        <w:rPr>
          <w:spacing w:val="-2"/>
          <w:szCs w:val="22"/>
          <w:lang w:val="en-US"/>
        </w:rPr>
        <w:t xml:space="preserve"> </w:t>
      </w:r>
      <w:r w:rsidRPr="00F60F3E">
        <w:rPr>
          <w:spacing w:val="-2"/>
          <w:szCs w:val="22"/>
        </w:rPr>
        <w:t>results</w:t>
      </w:r>
      <w:r w:rsidR="007B1DB2" w:rsidRPr="007B1DB2">
        <w:rPr>
          <w:spacing w:val="-2"/>
          <w:szCs w:val="22"/>
          <w:lang w:val="en-US"/>
        </w:rPr>
        <w:t xml:space="preserve"> </w:t>
      </w:r>
      <w:r w:rsidRPr="00F60F3E">
        <w:rPr>
          <w:spacing w:val="-2"/>
          <w:szCs w:val="22"/>
        </w:rPr>
        <w:t>of</w:t>
      </w:r>
      <w:r w:rsidR="007B1DB2" w:rsidRPr="007B1DB2">
        <w:rPr>
          <w:spacing w:val="-2"/>
          <w:szCs w:val="22"/>
          <w:lang w:val="en-US"/>
        </w:rPr>
        <w:t xml:space="preserve"> </w:t>
      </w:r>
      <w:r w:rsidRPr="00F60F3E">
        <w:rPr>
          <w:spacing w:val="-2"/>
          <w:szCs w:val="22"/>
        </w:rPr>
        <w:t>operations</w:t>
      </w:r>
      <w:r w:rsidR="007B1DB2" w:rsidRPr="007B1DB2">
        <w:rPr>
          <w:spacing w:val="-2"/>
          <w:szCs w:val="22"/>
          <w:lang w:val="en-US"/>
        </w:rPr>
        <w:t xml:space="preserve"> </w:t>
      </w:r>
      <w:r w:rsidRPr="00F60F3E">
        <w:rPr>
          <w:spacing w:val="-2"/>
          <w:szCs w:val="22"/>
        </w:rPr>
        <w:t>include</w:t>
      </w:r>
      <w:r w:rsidR="007B1DB2" w:rsidRPr="007B1DB2">
        <w:rPr>
          <w:spacing w:val="-2"/>
          <w:szCs w:val="22"/>
          <w:lang w:val="en-US"/>
        </w:rPr>
        <w:t xml:space="preserve"> </w:t>
      </w:r>
      <w:r w:rsidRPr="00F60F3E">
        <w:rPr>
          <w:spacing w:val="-2"/>
          <w:szCs w:val="22"/>
        </w:rPr>
        <w:t>items</w:t>
      </w:r>
      <w:r w:rsidR="007B1DB2" w:rsidRPr="007B1DB2">
        <w:rPr>
          <w:spacing w:val="-2"/>
          <w:szCs w:val="22"/>
          <w:lang w:val="en-US"/>
        </w:rPr>
        <w:t xml:space="preserve"> </w:t>
      </w:r>
      <w:r w:rsidRPr="00F60F3E">
        <w:rPr>
          <w:spacing w:val="-2"/>
          <w:szCs w:val="22"/>
        </w:rPr>
        <w:t>directly</w:t>
      </w:r>
      <w:r w:rsidR="007B1DB2" w:rsidRPr="007B1DB2">
        <w:rPr>
          <w:spacing w:val="-2"/>
          <w:szCs w:val="22"/>
          <w:lang w:val="en-US"/>
        </w:rPr>
        <w:t xml:space="preserve"> </w:t>
      </w:r>
      <w:r w:rsidRPr="00F60F3E">
        <w:rPr>
          <w:spacing w:val="-2"/>
          <w:szCs w:val="22"/>
        </w:rPr>
        <w:t>attributable</w:t>
      </w:r>
      <w:r w:rsidR="007B1DB2" w:rsidRPr="007B1DB2">
        <w:rPr>
          <w:spacing w:val="-2"/>
          <w:szCs w:val="22"/>
          <w:lang w:val="en-US"/>
        </w:rPr>
        <w:t xml:space="preserve"> </w:t>
      </w:r>
      <w:r w:rsidRPr="00F60F3E">
        <w:rPr>
          <w:spacing w:val="-2"/>
          <w:szCs w:val="22"/>
        </w:rPr>
        <w:t>to</w:t>
      </w:r>
      <w:r w:rsidR="007B1DB2" w:rsidRPr="007B1DB2">
        <w:rPr>
          <w:spacing w:val="-2"/>
          <w:szCs w:val="22"/>
          <w:lang w:val="en-US"/>
        </w:rPr>
        <w:t xml:space="preserve"> </w:t>
      </w:r>
      <w:r w:rsidRPr="00F60F3E">
        <w:rPr>
          <w:spacing w:val="-2"/>
          <w:szCs w:val="22"/>
        </w:rPr>
        <w:t>a</w:t>
      </w:r>
      <w:r w:rsidR="007B1DB2" w:rsidRPr="007B1DB2">
        <w:rPr>
          <w:spacing w:val="-2"/>
          <w:szCs w:val="22"/>
          <w:lang w:val="en-US"/>
        </w:rPr>
        <w:t xml:space="preserve"> </w:t>
      </w:r>
      <w:r w:rsidRPr="00F60F3E">
        <w:rPr>
          <w:spacing w:val="-2"/>
          <w:szCs w:val="22"/>
        </w:rPr>
        <w:t>segment</w:t>
      </w:r>
      <w:r w:rsidR="007B1DB2" w:rsidRPr="007B1DB2">
        <w:rPr>
          <w:spacing w:val="-2"/>
          <w:szCs w:val="22"/>
          <w:lang w:val="en-US"/>
        </w:rPr>
        <w:t xml:space="preserve"> </w:t>
      </w:r>
      <w:r w:rsidRPr="00F60F3E">
        <w:rPr>
          <w:spacing w:val="-2"/>
          <w:szCs w:val="22"/>
        </w:rPr>
        <w:t>as</w:t>
      </w:r>
      <w:r w:rsidR="007B1DB2" w:rsidRPr="007B1DB2">
        <w:rPr>
          <w:szCs w:val="22"/>
          <w:lang w:val="en-US"/>
        </w:rPr>
        <w:t xml:space="preserve"> </w:t>
      </w:r>
      <w:r w:rsidRPr="00BA173C">
        <w:rPr>
          <w:szCs w:val="22"/>
        </w:rPr>
        <w:t>well</w:t>
      </w:r>
      <w:r w:rsidR="007B1DB2" w:rsidRPr="007B1DB2">
        <w:rPr>
          <w:szCs w:val="22"/>
          <w:lang w:val="en-US"/>
        </w:rPr>
        <w:t xml:space="preserve"> </w:t>
      </w:r>
      <w:r w:rsidRPr="00BA173C">
        <w:rPr>
          <w:szCs w:val="22"/>
        </w:rPr>
        <w:t>as</w:t>
      </w:r>
      <w:r w:rsidR="007B1DB2" w:rsidRPr="00397E86">
        <w:rPr>
          <w:szCs w:val="22"/>
        </w:rPr>
        <w:t xml:space="preserve"> </w:t>
      </w:r>
      <w:r w:rsidRPr="00BA173C">
        <w:rPr>
          <w:szCs w:val="22"/>
        </w:rPr>
        <w:t>those</w:t>
      </w:r>
      <w:r w:rsidR="007B1DB2" w:rsidRPr="00397E86">
        <w:rPr>
          <w:szCs w:val="22"/>
        </w:rPr>
        <w:t xml:space="preserve"> </w:t>
      </w:r>
      <w:r w:rsidRPr="00BA173C">
        <w:rPr>
          <w:szCs w:val="22"/>
        </w:rPr>
        <w:t>that</w:t>
      </w:r>
      <w:r w:rsidR="007B1DB2" w:rsidRPr="00397E86">
        <w:rPr>
          <w:szCs w:val="22"/>
        </w:rPr>
        <w:t xml:space="preserve"> </w:t>
      </w:r>
      <w:r w:rsidRPr="00BA173C">
        <w:rPr>
          <w:szCs w:val="22"/>
        </w:rPr>
        <w:t>can</w:t>
      </w:r>
      <w:r w:rsidR="007B1DB2" w:rsidRPr="00397E86">
        <w:rPr>
          <w:szCs w:val="22"/>
        </w:rPr>
        <w:t xml:space="preserve"> </w:t>
      </w:r>
      <w:r w:rsidRPr="00BA173C">
        <w:rPr>
          <w:szCs w:val="22"/>
        </w:rPr>
        <w:t>be</w:t>
      </w:r>
      <w:r w:rsidR="007B1DB2" w:rsidRPr="00397E86">
        <w:rPr>
          <w:szCs w:val="22"/>
        </w:rPr>
        <w:t xml:space="preserve"> </w:t>
      </w:r>
      <w:r w:rsidRPr="00BA173C">
        <w:rPr>
          <w:szCs w:val="22"/>
        </w:rPr>
        <w:t>allocated</w:t>
      </w:r>
      <w:r w:rsidR="007B1DB2" w:rsidRPr="00397E86">
        <w:rPr>
          <w:szCs w:val="22"/>
        </w:rPr>
        <w:t xml:space="preserve"> </w:t>
      </w:r>
      <w:r w:rsidRPr="00BA173C">
        <w:rPr>
          <w:szCs w:val="22"/>
        </w:rPr>
        <w:t>on</w:t>
      </w:r>
      <w:r w:rsidR="007B1DB2" w:rsidRPr="00397E86">
        <w:rPr>
          <w:szCs w:val="22"/>
        </w:rPr>
        <w:t xml:space="preserve"> </w:t>
      </w:r>
      <w:r w:rsidRPr="00BA173C">
        <w:rPr>
          <w:szCs w:val="22"/>
        </w:rPr>
        <w:t>a</w:t>
      </w:r>
      <w:r w:rsidR="007B1DB2" w:rsidRPr="00397E86">
        <w:rPr>
          <w:szCs w:val="22"/>
        </w:rPr>
        <w:t xml:space="preserve"> </w:t>
      </w:r>
      <w:r w:rsidRPr="00BA173C">
        <w:rPr>
          <w:szCs w:val="22"/>
        </w:rPr>
        <w:t>reasonable</w:t>
      </w:r>
      <w:r w:rsidR="007B1DB2" w:rsidRPr="00397E86">
        <w:rPr>
          <w:szCs w:val="22"/>
        </w:rPr>
        <w:t xml:space="preserve"> </w:t>
      </w:r>
      <w:r w:rsidRPr="00BA173C">
        <w:rPr>
          <w:szCs w:val="22"/>
        </w:rPr>
        <w:t>basis.</w:t>
      </w:r>
      <w:r w:rsidR="007B1DB2" w:rsidRPr="00397E86">
        <w:rPr>
          <w:szCs w:val="22"/>
        </w:rPr>
        <w:t xml:space="preserve"> </w:t>
      </w:r>
    </w:p>
    <w:p w14:paraId="4C258E2A" w14:textId="77777777" w:rsidR="00A66884" w:rsidRDefault="00A66884" w:rsidP="00397E86">
      <w:pPr>
        <w:spacing w:line="240" w:lineRule="atLeast"/>
        <w:ind w:left="567"/>
        <w:jc w:val="thaiDistribute"/>
        <w:rPr>
          <w:szCs w:val="22"/>
        </w:rPr>
      </w:pPr>
    </w:p>
    <w:p w14:paraId="57CBCF67" w14:textId="5DDAA917" w:rsidR="00A66884" w:rsidRPr="007F17FA" w:rsidRDefault="00A66884" w:rsidP="00340F70">
      <w:pPr>
        <w:spacing w:line="240" w:lineRule="atLeast"/>
        <w:ind w:left="567"/>
        <w:jc w:val="thaiDistribute"/>
        <w:rPr>
          <w:spacing w:val="-2"/>
          <w:szCs w:val="22"/>
        </w:rPr>
      </w:pPr>
      <w:r w:rsidRPr="00FA12E8">
        <w:rPr>
          <w:szCs w:val="22"/>
        </w:rPr>
        <w:t xml:space="preserve">In the first quarter of 2018, </w:t>
      </w:r>
      <w:r w:rsidR="00F5090D">
        <w:rPr>
          <w:szCs w:val="22"/>
        </w:rPr>
        <w:t xml:space="preserve">the </w:t>
      </w:r>
      <w:r w:rsidR="006E7EEA" w:rsidRPr="00FA12E8">
        <w:rPr>
          <w:szCs w:val="22"/>
        </w:rPr>
        <w:t xml:space="preserve">management has </w:t>
      </w:r>
      <w:r w:rsidR="00F5090D">
        <w:rPr>
          <w:szCs w:val="22"/>
        </w:rPr>
        <w:t>changed the presentation</w:t>
      </w:r>
      <w:r w:rsidR="00A42747">
        <w:rPr>
          <w:szCs w:val="22"/>
        </w:rPr>
        <w:t xml:space="preserve"> </w:t>
      </w:r>
      <w:r w:rsidR="00F5090D">
        <w:rPr>
          <w:szCs w:val="22"/>
        </w:rPr>
        <w:t xml:space="preserve">on </w:t>
      </w:r>
      <w:r w:rsidR="00B97A1B" w:rsidRPr="007309B9">
        <w:rPr>
          <w:bCs/>
          <w:szCs w:val="24"/>
          <w:lang w:val="en-US"/>
        </w:rPr>
        <w:t xml:space="preserve">business </w:t>
      </w:r>
      <w:r w:rsidR="00F5090D">
        <w:rPr>
          <w:bCs/>
          <w:szCs w:val="24"/>
        </w:rPr>
        <w:t xml:space="preserve">segment information. </w:t>
      </w:r>
      <w:r w:rsidR="00A42747">
        <w:rPr>
          <w:bCs/>
          <w:szCs w:val="24"/>
        </w:rPr>
        <w:t>S</w:t>
      </w:r>
      <w:r w:rsidR="00F5090D">
        <w:rPr>
          <w:bCs/>
          <w:szCs w:val="24"/>
        </w:rPr>
        <w:t xml:space="preserve">ervice charges </w:t>
      </w:r>
      <w:r w:rsidR="00A42747">
        <w:rPr>
          <w:bCs/>
          <w:szCs w:val="24"/>
        </w:rPr>
        <w:t xml:space="preserve">of </w:t>
      </w:r>
      <w:r w:rsidR="001A24C9">
        <w:rPr>
          <w:bCs/>
          <w:szCs w:val="24"/>
        </w:rPr>
        <w:t xml:space="preserve">corporate </w:t>
      </w:r>
      <w:r w:rsidR="00A42747">
        <w:rPr>
          <w:bCs/>
          <w:szCs w:val="24"/>
        </w:rPr>
        <w:t xml:space="preserve">function </w:t>
      </w:r>
      <w:r w:rsidR="00F5090D">
        <w:rPr>
          <w:bCs/>
          <w:szCs w:val="24"/>
        </w:rPr>
        <w:t xml:space="preserve">are included in each business segment’s </w:t>
      </w:r>
      <w:r w:rsidR="00B97A1B" w:rsidRPr="007309B9">
        <w:rPr>
          <w:szCs w:val="22"/>
        </w:rPr>
        <w:t>performance.</w:t>
      </w:r>
      <w:r w:rsidR="000316E0">
        <w:rPr>
          <w:szCs w:val="22"/>
        </w:rPr>
        <w:t xml:space="preserve"> </w:t>
      </w:r>
      <w:r w:rsidR="00D85F0F">
        <w:rPr>
          <w:spacing w:val="-2"/>
          <w:szCs w:val="22"/>
        </w:rPr>
        <w:t>T</w:t>
      </w:r>
      <w:r w:rsidR="00D85F0F" w:rsidRPr="005C4C65">
        <w:rPr>
          <w:spacing w:val="-2"/>
          <w:szCs w:val="22"/>
        </w:rPr>
        <w:t xml:space="preserve">he </w:t>
      </w:r>
      <w:r w:rsidR="00D85F0F" w:rsidRPr="005C4C65">
        <w:rPr>
          <w:bCs/>
          <w:spacing w:val="-2"/>
          <w:szCs w:val="24"/>
          <w:lang w:val="en-US"/>
        </w:rPr>
        <w:t xml:space="preserve">business </w:t>
      </w:r>
      <w:r w:rsidR="00D85F0F" w:rsidRPr="005C4C65">
        <w:rPr>
          <w:bCs/>
          <w:spacing w:val="-2"/>
          <w:szCs w:val="24"/>
        </w:rPr>
        <w:t>segment information</w:t>
      </w:r>
      <w:r w:rsidR="003F4F50" w:rsidRPr="007F17FA">
        <w:rPr>
          <w:spacing w:val="-2"/>
          <w:szCs w:val="22"/>
        </w:rPr>
        <w:t xml:space="preserve"> in 201</w:t>
      </w:r>
      <w:r w:rsidR="007B0946" w:rsidRPr="007F17FA">
        <w:rPr>
          <w:spacing w:val="-2"/>
          <w:szCs w:val="22"/>
        </w:rPr>
        <w:t>7</w:t>
      </w:r>
      <w:r w:rsidR="003F4F50" w:rsidRPr="007F17FA">
        <w:rPr>
          <w:spacing w:val="-2"/>
          <w:szCs w:val="22"/>
        </w:rPr>
        <w:t xml:space="preserve"> has been adjusted to conform </w:t>
      </w:r>
      <w:r w:rsidR="00F5090D" w:rsidRPr="007F17FA">
        <w:rPr>
          <w:spacing w:val="-2"/>
          <w:szCs w:val="22"/>
        </w:rPr>
        <w:t>to</w:t>
      </w:r>
      <w:r w:rsidR="003F4F50" w:rsidRPr="007F17FA">
        <w:rPr>
          <w:spacing w:val="-2"/>
          <w:szCs w:val="22"/>
        </w:rPr>
        <w:t xml:space="preserve"> </w:t>
      </w:r>
      <w:r w:rsidR="00D85F0F">
        <w:rPr>
          <w:spacing w:val="-2"/>
          <w:szCs w:val="22"/>
        </w:rPr>
        <w:t xml:space="preserve">the </w:t>
      </w:r>
      <w:r w:rsidR="00F5090D" w:rsidRPr="007F17FA">
        <w:rPr>
          <w:spacing w:val="-2"/>
          <w:szCs w:val="22"/>
        </w:rPr>
        <w:t>present</w:t>
      </w:r>
      <w:r w:rsidR="00D85F0F">
        <w:rPr>
          <w:spacing w:val="-2"/>
          <w:szCs w:val="22"/>
        </w:rPr>
        <w:t>ation</w:t>
      </w:r>
      <w:r w:rsidR="003F4F50" w:rsidRPr="007F17FA">
        <w:rPr>
          <w:spacing w:val="-2"/>
          <w:szCs w:val="22"/>
        </w:rPr>
        <w:t xml:space="preserve"> </w:t>
      </w:r>
      <w:r w:rsidR="00F5090D" w:rsidRPr="007F17FA">
        <w:rPr>
          <w:spacing w:val="-2"/>
          <w:szCs w:val="22"/>
        </w:rPr>
        <w:t>in</w:t>
      </w:r>
      <w:r w:rsidR="003F4F50" w:rsidRPr="007F17FA">
        <w:rPr>
          <w:spacing w:val="-2"/>
          <w:szCs w:val="22"/>
        </w:rPr>
        <w:t xml:space="preserve"> 201</w:t>
      </w:r>
      <w:r w:rsidR="007B0946" w:rsidRPr="007F17FA">
        <w:rPr>
          <w:spacing w:val="-2"/>
          <w:szCs w:val="22"/>
        </w:rPr>
        <w:t>8</w:t>
      </w:r>
      <w:r w:rsidR="003F4F50" w:rsidRPr="007F17FA">
        <w:rPr>
          <w:spacing w:val="-2"/>
          <w:szCs w:val="22"/>
        </w:rPr>
        <w:t>.</w:t>
      </w:r>
    </w:p>
    <w:p w14:paraId="74AA47E6" w14:textId="77777777" w:rsidR="00081EFB" w:rsidRPr="00397E86" w:rsidRDefault="00081EFB" w:rsidP="00397E86">
      <w:pPr>
        <w:spacing w:line="240" w:lineRule="atLeast"/>
        <w:ind w:left="567"/>
        <w:jc w:val="thaiDistribute"/>
        <w:rPr>
          <w:szCs w:val="22"/>
        </w:rPr>
      </w:pPr>
    </w:p>
    <w:p w14:paraId="43953545" w14:textId="77777777" w:rsidR="00081EFB" w:rsidRPr="008F5102" w:rsidRDefault="00081EFB" w:rsidP="00081EFB">
      <w:pPr>
        <w:pStyle w:val="BodyText"/>
        <w:spacing w:after="0" w:line="240" w:lineRule="atLeast"/>
        <w:ind w:left="567"/>
        <w:jc w:val="thaiDistribute"/>
        <w:rPr>
          <w:b/>
          <w:bCs/>
          <w:i/>
          <w:iCs/>
          <w:szCs w:val="22"/>
        </w:rPr>
      </w:pPr>
      <w:r w:rsidRPr="008F5102">
        <w:rPr>
          <w:b/>
          <w:bCs/>
          <w:i/>
          <w:iCs/>
          <w:szCs w:val="22"/>
        </w:rPr>
        <w:t>Business</w:t>
      </w:r>
      <w:r w:rsidR="007B1DB2" w:rsidRPr="007B1DB2">
        <w:rPr>
          <w:b/>
          <w:bCs/>
          <w:i/>
          <w:iCs/>
          <w:szCs w:val="22"/>
          <w:lang w:val="en-US"/>
        </w:rPr>
        <w:t xml:space="preserve"> </w:t>
      </w:r>
      <w:r w:rsidRPr="008F5102">
        <w:rPr>
          <w:b/>
          <w:bCs/>
          <w:i/>
          <w:iCs/>
          <w:szCs w:val="22"/>
        </w:rPr>
        <w:t>segments</w:t>
      </w:r>
    </w:p>
    <w:p w14:paraId="4E297580" w14:textId="77777777" w:rsidR="00081EFB" w:rsidRPr="008F5102" w:rsidRDefault="00081EFB" w:rsidP="00081EFB">
      <w:pPr>
        <w:pStyle w:val="BodyText"/>
        <w:spacing w:after="0" w:line="240" w:lineRule="atLeast"/>
        <w:ind w:left="567"/>
        <w:jc w:val="both"/>
        <w:rPr>
          <w:i/>
          <w:iCs/>
          <w:sz w:val="20"/>
          <w:lang w:bidi="th-TH"/>
        </w:rPr>
      </w:pPr>
    </w:p>
    <w:p w14:paraId="278D9CBF" w14:textId="77777777" w:rsidR="00081EFB" w:rsidRPr="008F5102" w:rsidRDefault="00081EFB" w:rsidP="00081EFB">
      <w:pPr>
        <w:pStyle w:val="BodyText"/>
        <w:spacing w:after="0" w:line="240" w:lineRule="atLeast"/>
        <w:ind w:left="567"/>
        <w:jc w:val="thaiDistribute"/>
        <w:rPr>
          <w:szCs w:val="22"/>
        </w:rPr>
      </w:pP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comprises</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following</w:t>
      </w:r>
      <w:r w:rsidR="007B1DB2" w:rsidRPr="007B1DB2">
        <w:rPr>
          <w:szCs w:val="22"/>
          <w:lang w:val="en-US"/>
        </w:rPr>
        <w:t xml:space="preserve"> </w:t>
      </w:r>
      <w:r w:rsidRPr="008F5102">
        <w:rPr>
          <w:szCs w:val="22"/>
        </w:rPr>
        <w:t>main</w:t>
      </w:r>
      <w:r w:rsidR="007B1DB2" w:rsidRPr="007B1DB2">
        <w:rPr>
          <w:szCs w:val="22"/>
          <w:lang w:val="en-US"/>
        </w:rPr>
        <w:t xml:space="preserve"> </w:t>
      </w:r>
      <w:r w:rsidRPr="008F5102">
        <w:rPr>
          <w:szCs w:val="22"/>
        </w:rPr>
        <w:t>business</w:t>
      </w:r>
      <w:r w:rsidR="007B1DB2" w:rsidRPr="007B1DB2">
        <w:rPr>
          <w:szCs w:val="22"/>
          <w:lang w:val="en-US"/>
        </w:rPr>
        <w:t xml:space="preserve"> </w:t>
      </w:r>
      <w:r w:rsidRPr="008F5102">
        <w:rPr>
          <w:szCs w:val="22"/>
        </w:rPr>
        <w:t>segments:</w:t>
      </w:r>
    </w:p>
    <w:p w14:paraId="7EC31EC7" w14:textId="77777777" w:rsidR="00081EFB" w:rsidRPr="008F5102" w:rsidRDefault="00081EFB" w:rsidP="00081EFB">
      <w:pPr>
        <w:pStyle w:val="BodyText"/>
        <w:spacing w:after="0" w:line="240" w:lineRule="atLeast"/>
        <w:ind w:left="567"/>
        <w:jc w:val="both"/>
        <w:rPr>
          <w:i/>
          <w:iCs/>
          <w:sz w:val="20"/>
          <w:lang w:bidi="th-TH"/>
        </w:rPr>
      </w:pPr>
    </w:p>
    <w:tbl>
      <w:tblPr>
        <w:tblW w:w="9204" w:type="dxa"/>
        <w:tblInd w:w="534" w:type="dxa"/>
        <w:tblLayout w:type="fixed"/>
        <w:tblLook w:val="0000" w:firstRow="0" w:lastRow="0" w:firstColumn="0" w:lastColumn="0" w:noHBand="0" w:noVBand="0"/>
      </w:tblPr>
      <w:tblGrid>
        <w:gridCol w:w="2463"/>
        <w:gridCol w:w="6741"/>
      </w:tblGrid>
      <w:tr w:rsidR="00830216" w:rsidRPr="008F5102" w14:paraId="103D544C" w14:textId="77777777" w:rsidTr="00F63D78">
        <w:tc>
          <w:tcPr>
            <w:tcW w:w="2463" w:type="dxa"/>
          </w:tcPr>
          <w:p w14:paraId="1E80BEDE" w14:textId="22598369" w:rsidR="00830216" w:rsidRPr="008F5102" w:rsidRDefault="00830216" w:rsidP="00A0503D">
            <w:pPr>
              <w:spacing w:line="240" w:lineRule="atLeast"/>
              <w:ind w:firstLine="33"/>
              <w:rPr>
                <w:i/>
                <w:iCs/>
                <w:szCs w:val="22"/>
              </w:rPr>
            </w:pPr>
            <w:r w:rsidRPr="008F5102">
              <w:rPr>
                <w:i/>
                <w:iCs/>
                <w:szCs w:val="22"/>
              </w:rPr>
              <w:t>Cement-Building</w:t>
            </w:r>
            <w:r w:rsidR="007B1DB2" w:rsidRPr="007B1DB2">
              <w:rPr>
                <w:i/>
                <w:iCs/>
                <w:szCs w:val="22"/>
                <w:lang w:val="en-US"/>
              </w:rPr>
              <w:t xml:space="preserve"> </w:t>
            </w:r>
            <w:r w:rsidRPr="008F5102">
              <w:rPr>
                <w:i/>
                <w:iCs/>
                <w:szCs w:val="22"/>
              </w:rPr>
              <w:t>Materials</w:t>
            </w:r>
            <w:r w:rsidR="00A66884">
              <w:rPr>
                <w:i/>
                <w:iCs/>
                <w:szCs w:val="22"/>
              </w:rPr>
              <w:t xml:space="preserve"> Business</w:t>
            </w:r>
          </w:p>
        </w:tc>
        <w:tc>
          <w:tcPr>
            <w:tcW w:w="6741" w:type="dxa"/>
          </w:tcPr>
          <w:p w14:paraId="4C2706D1"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grey</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ready-mixed</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white</w:t>
            </w:r>
            <w:r w:rsidR="007B1DB2" w:rsidRPr="007B1DB2">
              <w:rPr>
                <w:szCs w:val="22"/>
                <w:lang w:val="en-US"/>
              </w:rPr>
              <w:t xml:space="preserve"> </w:t>
            </w:r>
            <w:r w:rsidRPr="008F5102">
              <w:rPr>
                <w:szCs w:val="22"/>
              </w:rPr>
              <w:t>cement,</w:t>
            </w:r>
            <w:r w:rsidR="007B1DB2" w:rsidRPr="007B1DB2">
              <w:rPr>
                <w:szCs w:val="22"/>
                <w:lang w:val="en-US"/>
              </w:rPr>
              <w:t xml:space="preserve"> </w:t>
            </w:r>
            <w:r w:rsidRPr="008F5102">
              <w:rPr>
                <w:szCs w:val="22"/>
              </w:rPr>
              <w:t>dry</w:t>
            </w:r>
            <w:r w:rsidR="007B1DB2" w:rsidRPr="007B1DB2">
              <w:rPr>
                <w:szCs w:val="22"/>
                <w:lang w:val="en-US"/>
              </w:rPr>
              <w:t xml:space="preserve"> </w:t>
            </w:r>
            <w:r w:rsidRPr="008F5102">
              <w:rPr>
                <w:szCs w:val="22"/>
              </w:rPr>
              <w:t>mortar,</w:t>
            </w:r>
            <w:r w:rsidR="007B1DB2" w:rsidRPr="007B1DB2">
              <w:rPr>
                <w:szCs w:val="22"/>
                <w:lang w:val="en-US"/>
              </w:rPr>
              <w:t xml:space="preserve"> </w:t>
            </w:r>
            <w:r w:rsidRPr="008F5102">
              <w:rPr>
                <w:szCs w:val="22"/>
              </w:rPr>
              <w:t>roof</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concrete</w:t>
            </w:r>
            <w:r w:rsidR="007B1DB2" w:rsidRPr="007B1DB2">
              <w:rPr>
                <w:szCs w:val="22"/>
                <w:lang w:val="en-US"/>
              </w:rPr>
              <w:t xml:space="preserve"> </w:t>
            </w:r>
            <w:r w:rsidRPr="008F5102">
              <w:rPr>
                <w:szCs w:val="22"/>
              </w:rPr>
              <w:t>paving</w:t>
            </w:r>
            <w:r w:rsidR="007B1DB2" w:rsidRPr="007B1DB2">
              <w:rPr>
                <w:szCs w:val="22"/>
                <w:lang w:val="en-US"/>
              </w:rPr>
              <w:t xml:space="preserve"> </w:t>
            </w:r>
            <w:r w:rsidRPr="008F5102">
              <w:rPr>
                <w:szCs w:val="22"/>
              </w:rPr>
              <w:t>blocks,</w:t>
            </w:r>
            <w:r w:rsidR="007B1DB2" w:rsidRPr="007B1DB2">
              <w:rPr>
                <w:szCs w:val="22"/>
                <w:lang w:val="en-US"/>
              </w:rPr>
              <w:t xml:space="preserve"> </w:t>
            </w:r>
            <w:r w:rsidRPr="008F5102">
              <w:rPr>
                <w:szCs w:val="22"/>
              </w:rPr>
              <w:t>ceramic</w:t>
            </w:r>
            <w:r w:rsidR="007B1DB2" w:rsidRPr="007B1DB2">
              <w:rPr>
                <w:szCs w:val="22"/>
                <w:lang w:val="en-US"/>
              </w:rPr>
              <w:t xml:space="preserve"> </w:t>
            </w:r>
            <w:r w:rsidRPr="008F5102">
              <w:rPr>
                <w:szCs w:val="22"/>
              </w:rPr>
              <w:t>tiles,</w:t>
            </w:r>
            <w:r w:rsidR="007B1DB2" w:rsidRPr="007B1DB2">
              <w:rPr>
                <w:szCs w:val="22"/>
                <w:lang w:val="en-US"/>
              </w:rPr>
              <w:t xml:space="preserve"> </w:t>
            </w:r>
            <w:r w:rsidRPr="008F5102">
              <w:rPr>
                <w:szCs w:val="22"/>
              </w:rPr>
              <w:t>sanitary</w:t>
            </w:r>
            <w:r w:rsidR="007B1DB2" w:rsidRPr="007B1DB2">
              <w:rPr>
                <w:szCs w:val="22"/>
                <w:lang w:val="en-US"/>
              </w:rPr>
              <w:t xml:space="preserve"> </w:t>
            </w:r>
            <w:r w:rsidRPr="008F5102">
              <w:rPr>
                <w:szCs w:val="22"/>
              </w:rPr>
              <w:t>wares</w:t>
            </w:r>
            <w:r w:rsidR="007B1DB2" w:rsidRPr="007B1DB2">
              <w:rPr>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sanitary</w:t>
            </w:r>
            <w:r w:rsidR="007B1DB2" w:rsidRPr="007F17FA">
              <w:rPr>
                <w:spacing w:val="4"/>
                <w:szCs w:val="22"/>
                <w:lang w:val="en-US"/>
              </w:rPr>
              <w:t xml:space="preserve"> </w:t>
            </w:r>
            <w:r w:rsidRPr="007F17FA">
              <w:rPr>
                <w:spacing w:val="4"/>
                <w:szCs w:val="22"/>
              </w:rPr>
              <w:t>fittings.</w:t>
            </w:r>
            <w:r w:rsidR="007B1DB2" w:rsidRPr="007F17FA">
              <w:rPr>
                <w:spacing w:val="4"/>
                <w:szCs w:val="22"/>
                <w:lang w:val="en-US"/>
              </w:rPr>
              <w:t xml:space="preserve"> </w:t>
            </w:r>
            <w:r w:rsidRPr="007F17FA">
              <w:rPr>
                <w:spacing w:val="4"/>
                <w:szCs w:val="22"/>
              </w:rPr>
              <w:t>Distribution</w:t>
            </w:r>
            <w:r w:rsidR="007B1DB2" w:rsidRPr="007F17FA">
              <w:rPr>
                <w:spacing w:val="4"/>
                <w:szCs w:val="22"/>
                <w:lang w:val="en-US"/>
              </w:rPr>
              <w:t xml:space="preserve"> </w:t>
            </w:r>
            <w:r w:rsidRPr="007F17FA">
              <w:rPr>
                <w:spacing w:val="4"/>
                <w:szCs w:val="22"/>
              </w:rPr>
              <w:t>of</w:t>
            </w:r>
            <w:r w:rsidR="007B1DB2" w:rsidRPr="007F17FA">
              <w:rPr>
                <w:spacing w:val="4"/>
                <w:szCs w:val="22"/>
                <w:lang w:val="en-US"/>
              </w:rPr>
              <w:t xml:space="preserve"> </w:t>
            </w:r>
            <w:r w:rsidRPr="007F17FA">
              <w:rPr>
                <w:spacing w:val="4"/>
                <w:szCs w:val="22"/>
              </w:rPr>
              <w:t>cement,</w:t>
            </w:r>
            <w:r w:rsidR="007B1DB2" w:rsidRPr="007F17FA">
              <w:rPr>
                <w:spacing w:val="4"/>
                <w:szCs w:val="22"/>
                <w:lang w:val="en-US"/>
              </w:rPr>
              <w:t xml:space="preserve"> </w:t>
            </w:r>
            <w:r w:rsidRPr="007F17FA">
              <w:rPr>
                <w:spacing w:val="4"/>
                <w:szCs w:val="22"/>
              </w:rPr>
              <w:t>building</w:t>
            </w:r>
            <w:r w:rsidR="007B1DB2" w:rsidRPr="007F17FA">
              <w:rPr>
                <w:spacing w:val="4"/>
                <w:szCs w:val="22"/>
                <w:lang w:val="en-US"/>
              </w:rPr>
              <w:t xml:space="preserve"> </w:t>
            </w:r>
            <w:r w:rsidRPr="007F17FA">
              <w:rPr>
                <w:spacing w:val="4"/>
                <w:szCs w:val="22"/>
              </w:rPr>
              <w:t>and</w:t>
            </w:r>
            <w:r w:rsidR="007B1DB2" w:rsidRPr="007F17FA">
              <w:rPr>
                <w:spacing w:val="4"/>
                <w:szCs w:val="22"/>
                <w:lang w:val="en-US"/>
              </w:rPr>
              <w:t xml:space="preserve"> </w:t>
            </w:r>
            <w:r w:rsidRPr="007F17FA">
              <w:rPr>
                <w:spacing w:val="4"/>
                <w:szCs w:val="22"/>
              </w:rPr>
              <w:t>decorative</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the</w:t>
            </w:r>
            <w:r w:rsidR="007B1DB2" w:rsidRPr="007B1DB2">
              <w:rPr>
                <w:szCs w:val="22"/>
                <w:lang w:val="en-US"/>
              </w:rPr>
              <w:t xml:space="preserve"> </w:t>
            </w:r>
            <w:r w:rsidRPr="008F5102">
              <w:rPr>
                <w:szCs w:val="22"/>
              </w:rPr>
              <w:t>Group</w:t>
            </w:r>
            <w:r w:rsidR="007B1DB2" w:rsidRPr="007B1DB2">
              <w:rPr>
                <w:szCs w:val="22"/>
                <w:lang w:val="en-US"/>
              </w:rPr>
              <w:t xml:space="preserve"> </w:t>
            </w:r>
            <w:r w:rsidRPr="008F5102">
              <w:rPr>
                <w:szCs w:val="22"/>
              </w:rPr>
              <w:t>companies</w:t>
            </w:r>
            <w:r w:rsidR="007B1DB2" w:rsidRPr="007B1DB2">
              <w:rPr>
                <w:szCs w:val="22"/>
                <w:lang w:val="en-US"/>
              </w:rPr>
              <w:t xml:space="preserve"> </w:t>
            </w:r>
            <w:r w:rsidRPr="008F5102">
              <w:rPr>
                <w:szCs w:val="22"/>
              </w:rPr>
              <w:t>through</w:t>
            </w:r>
            <w:r w:rsidR="007B1DB2" w:rsidRPr="007B1DB2">
              <w:rPr>
                <w:szCs w:val="22"/>
                <w:lang w:val="en-US"/>
              </w:rPr>
              <w:t xml:space="preserve"> </w:t>
            </w:r>
            <w:r w:rsidRPr="008F5102">
              <w:rPr>
                <w:szCs w:val="22"/>
              </w:rPr>
              <w:t>distributors,</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importing</w:t>
            </w:r>
            <w:r w:rsidR="007B1DB2" w:rsidRPr="007B1DB2">
              <w:rPr>
                <w:szCs w:val="22"/>
                <w:lang w:val="en-US"/>
              </w:rPr>
              <w:t xml:space="preserve"> </w:t>
            </w:r>
            <w:r w:rsidRPr="008F5102">
              <w:rPr>
                <w:szCs w:val="22"/>
              </w:rPr>
              <w:t>fuel</w:t>
            </w:r>
            <w:r w:rsidR="007B1DB2" w:rsidRPr="007B1DB2">
              <w:rPr>
                <w:szCs w:val="22"/>
                <w:lang w:val="en-US"/>
              </w:rPr>
              <w:t xml:space="preserve"> </w:t>
            </w:r>
            <w:r w:rsidRPr="008F5102">
              <w:rPr>
                <w:szCs w:val="22"/>
              </w:rPr>
              <w:t>products,</w:t>
            </w:r>
            <w:r w:rsidR="007B1DB2" w:rsidRPr="007B1DB2">
              <w:rPr>
                <w:szCs w:val="22"/>
                <w:lang w:val="en-US"/>
              </w:rPr>
              <w:t xml:space="preserve"> </w:t>
            </w:r>
            <w:r w:rsidRPr="008F5102">
              <w:rPr>
                <w:szCs w:val="22"/>
              </w:rPr>
              <w:t>waste</w:t>
            </w:r>
            <w:r w:rsidR="007B1DB2" w:rsidRPr="007B1DB2">
              <w:rPr>
                <w:szCs w:val="22"/>
                <w:lang w:val="en-US"/>
              </w:rPr>
              <w:t xml:space="preserve"> </w:t>
            </w:r>
            <w:r w:rsidRPr="008F5102">
              <w:rPr>
                <w:szCs w:val="22"/>
              </w:rPr>
              <w:t>paper</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scrap</w:t>
            </w:r>
            <w:r w:rsidR="007B1DB2" w:rsidRPr="007B1DB2">
              <w:rPr>
                <w:szCs w:val="22"/>
                <w:lang w:val="en-US"/>
              </w:rPr>
              <w:t xml:space="preserve"> </w:t>
            </w:r>
            <w:r w:rsidRPr="008F5102">
              <w:rPr>
                <w:szCs w:val="22"/>
              </w:rPr>
              <w:t>iron.</w:t>
            </w:r>
          </w:p>
        </w:tc>
      </w:tr>
      <w:tr w:rsidR="00830216" w:rsidRPr="008F5102" w14:paraId="514A3DA0" w14:textId="77777777" w:rsidTr="00F63D78">
        <w:tc>
          <w:tcPr>
            <w:tcW w:w="2463" w:type="dxa"/>
          </w:tcPr>
          <w:p w14:paraId="1BD7AF51" w14:textId="77777777" w:rsidR="00830216" w:rsidRPr="008F5102" w:rsidRDefault="00830216" w:rsidP="00EC47E9">
            <w:pPr>
              <w:spacing w:line="240" w:lineRule="atLeast"/>
              <w:rPr>
                <w:i/>
                <w:iCs/>
                <w:szCs w:val="22"/>
              </w:rPr>
            </w:pPr>
          </w:p>
        </w:tc>
        <w:tc>
          <w:tcPr>
            <w:tcW w:w="6741" w:type="dxa"/>
          </w:tcPr>
          <w:p w14:paraId="3C6D89BF" w14:textId="77777777" w:rsidR="00830216" w:rsidRPr="008F5102" w:rsidRDefault="00830216" w:rsidP="00601C4F">
            <w:pPr>
              <w:spacing w:line="240" w:lineRule="atLeast"/>
              <w:jc w:val="thaiDistribute"/>
              <w:rPr>
                <w:szCs w:val="22"/>
              </w:rPr>
            </w:pPr>
          </w:p>
        </w:tc>
      </w:tr>
      <w:tr w:rsidR="00830216" w:rsidRPr="008F5102" w14:paraId="54A9411C" w14:textId="77777777" w:rsidTr="00F63D78">
        <w:tc>
          <w:tcPr>
            <w:tcW w:w="2463" w:type="dxa"/>
          </w:tcPr>
          <w:p w14:paraId="282B09C7" w14:textId="404909C3" w:rsidR="00830216" w:rsidRPr="008F5102" w:rsidRDefault="00830216" w:rsidP="00A0503D">
            <w:pPr>
              <w:spacing w:line="240" w:lineRule="atLeast"/>
              <w:ind w:firstLine="33"/>
              <w:rPr>
                <w:i/>
                <w:iCs/>
                <w:szCs w:val="22"/>
              </w:rPr>
            </w:pPr>
            <w:r w:rsidRPr="008F5102">
              <w:rPr>
                <w:i/>
                <w:iCs/>
                <w:szCs w:val="22"/>
              </w:rPr>
              <w:t>Chemical</w:t>
            </w:r>
            <w:r w:rsidR="005812D9">
              <w:rPr>
                <w:i/>
                <w:iCs/>
                <w:szCs w:val="22"/>
              </w:rPr>
              <w:t>s</w:t>
            </w:r>
            <w:r w:rsidR="00A66884">
              <w:rPr>
                <w:i/>
                <w:iCs/>
                <w:szCs w:val="22"/>
              </w:rPr>
              <w:t xml:space="preserve"> Business</w:t>
            </w:r>
          </w:p>
        </w:tc>
        <w:tc>
          <w:tcPr>
            <w:tcW w:w="6741" w:type="dxa"/>
          </w:tcPr>
          <w:p w14:paraId="1622EB4A" w14:textId="77777777" w:rsidR="00830216" w:rsidRPr="008F5102" w:rsidRDefault="00830216" w:rsidP="00601C4F">
            <w:pPr>
              <w:spacing w:line="240" w:lineRule="atLeast"/>
              <w:jc w:val="thaiDistribute"/>
              <w:rPr>
                <w:szCs w:val="22"/>
              </w:rPr>
            </w:pPr>
            <w:r w:rsidRPr="008F5102">
              <w:rPr>
                <w:szCs w:val="22"/>
              </w:rPr>
              <w:t>Manufacture</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sale</w:t>
            </w:r>
            <w:r w:rsidR="007B1DB2" w:rsidRPr="007B1DB2">
              <w:rPr>
                <w:szCs w:val="22"/>
                <w:lang w:val="en-US"/>
              </w:rPr>
              <w:t xml:space="preserve"> </w:t>
            </w:r>
            <w:r w:rsidRPr="008F5102">
              <w:rPr>
                <w:szCs w:val="22"/>
              </w:rPr>
              <w:t>of</w:t>
            </w:r>
            <w:r w:rsidR="007B1DB2" w:rsidRPr="007B1DB2">
              <w:rPr>
                <w:szCs w:val="22"/>
                <w:lang w:val="en-US"/>
              </w:rPr>
              <w:t xml:space="preserve"> </w:t>
            </w:r>
            <w:r w:rsidRPr="008F5102">
              <w:rPr>
                <w:szCs w:val="22"/>
              </w:rPr>
              <w:t>olefins,</w:t>
            </w:r>
            <w:r w:rsidR="007B1DB2" w:rsidRPr="007B1DB2">
              <w:rPr>
                <w:szCs w:val="22"/>
                <w:lang w:val="en-US"/>
              </w:rPr>
              <w:t xml:space="preserve"> </w:t>
            </w:r>
            <w:r w:rsidRPr="008F5102">
              <w:rPr>
                <w:szCs w:val="22"/>
              </w:rPr>
              <w:t>polyolefins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chemical</w:t>
            </w:r>
            <w:r w:rsidR="007B1DB2" w:rsidRPr="007B1DB2">
              <w:rPr>
                <w:szCs w:val="22"/>
                <w:lang w:val="en-US"/>
              </w:rPr>
              <w:t xml:space="preserve"> </w:t>
            </w:r>
            <w:r w:rsidRPr="008F5102">
              <w:rPr>
                <w:szCs w:val="22"/>
              </w:rPr>
              <w:t>products.</w:t>
            </w:r>
          </w:p>
        </w:tc>
      </w:tr>
      <w:tr w:rsidR="00830216" w:rsidRPr="008F5102" w14:paraId="221E3AD3" w14:textId="77777777" w:rsidTr="00F63D78">
        <w:trPr>
          <w:trHeight w:val="110"/>
        </w:trPr>
        <w:tc>
          <w:tcPr>
            <w:tcW w:w="2463" w:type="dxa"/>
          </w:tcPr>
          <w:p w14:paraId="7C33B718" w14:textId="77777777" w:rsidR="00830216" w:rsidRPr="008F5102" w:rsidRDefault="00830216" w:rsidP="00EC47E9">
            <w:pPr>
              <w:rPr>
                <w:sz w:val="16"/>
                <w:szCs w:val="16"/>
              </w:rPr>
            </w:pPr>
          </w:p>
        </w:tc>
        <w:tc>
          <w:tcPr>
            <w:tcW w:w="6741" w:type="dxa"/>
          </w:tcPr>
          <w:p w14:paraId="67041172" w14:textId="77777777" w:rsidR="00830216" w:rsidRPr="008F5102" w:rsidRDefault="00830216" w:rsidP="00601C4F">
            <w:pPr>
              <w:spacing w:line="240" w:lineRule="atLeast"/>
              <w:jc w:val="thaiDistribute"/>
              <w:rPr>
                <w:sz w:val="16"/>
                <w:szCs w:val="16"/>
              </w:rPr>
            </w:pPr>
          </w:p>
        </w:tc>
      </w:tr>
      <w:tr w:rsidR="00830216" w:rsidRPr="008F5102" w14:paraId="1E0963AD" w14:textId="77777777" w:rsidTr="00F63D78">
        <w:tc>
          <w:tcPr>
            <w:tcW w:w="2463" w:type="dxa"/>
          </w:tcPr>
          <w:p w14:paraId="7CC38684" w14:textId="526CF77F" w:rsidR="00830216" w:rsidRPr="008F5102" w:rsidRDefault="004E3FD3" w:rsidP="00F63D78">
            <w:pPr>
              <w:spacing w:line="240" w:lineRule="atLeast"/>
              <w:ind w:firstLine="33"/>
              <w:rPr>
                <w:i/>
                <w:iCs/>
                <w:szCs w:val="22"/>
              </w:rPr>
            </w:pPr>
            <w:r>
              <w:rPr>
                <w:i/>
                <w:iCs/>
                <w:szCs w:val="22"/>
              </w:rPr>
              <w:t xml:space="preserve">Packaging </w:t>
            </w:r>
            <w:r w:rsidR="00A66884">
              <w:rPr>
                <w:i/>
                <w:iCs/>
                <w:szCs w:val="22"/>
              </w:rPr>
              <w:t>Business</w:t>
            </w:r>
          </w:p>
        </w:tc>
        <w:tc>
          <w:tcPr>
            <w:tcW w:w="6741" w:type="dxa"/>
          </w:tcPr>
          <w:p w14:paraId="740C7C4C" w14:textId="77777777" w:rsidR="00830216" w:rsidRPr="00126E02" w:rsidRDefault="00A82CB5" w:rsidP="0049449F">
            <w:pPr>
              <w:spacing w:line="240" w:lineRule="atLeast"/>
              <w:ind w:right="-57"/>
              <w:jc w:val="thaiDistribute"/>
              <w:rPr>
                <w:szCs w:val="22"/>
              </w:rPr>
            </w:pPr>
            <w:r w:rsidRPr="00A82CB5">
              <w:rPr>
                <w:szCs w:val="22"/>
              </w:rPr>
              <w:t>Manufacture and sale of packaging paper, various types of packaging including paper packaging (corrugated container and food packaging) and plastic packaging (flexible packaging and rigid plastic packaging), pulp, dissolving pulp, and printing and writing paper.</w:t>
            </w:r>
          </w:p>
        </w:tc>
      </w:tr>
      <w:tr w:rsidR="00830216" w:rsidRPr="008F5102" w14:paraId="0C2293B5" w14:textId="77777777" w:rsidTr="00F63D78">
        <w:tc>
          <w:tcPr>
            <w:tcW w:w="2463" w:type="dxa"/>
          </w:tcPr>
          <w:p w14:paraId="6941A542" w14:textId="77777777" w:rsidR="00830216" w:rsidRPr="008F5102" w:rsidRDefault="00830216" w:rsidP="00F63D78">
            <w:pPr>
              <w:ind w:left="-108" w:right="-108" w:firstLine="33"/>
              <w:rPr>
                <w:i/>
                <w:iCs/>
                <w:szCs w:val="22"/>
              </w:rPr>
            </w:pPr>
          </w:p>
        </w:tc>
        <w:tc>
          <w:tcPr>
            <w:tcW w:w="6741" w:type="dxa"/>
          </w:tcPr>
          <w:p w14:paraId="166DC4C6" w14:textId="77777777" w:rsidR="00830216" w:rsidRPr="006A73B5" w:rsidRDefault="00830216" w:rsidP="00601C4F">
            <w:pPr>
              <w:spacing w:line="240" w:lineRule="atLeast"/>
              <w:jc w:val="thaiDistribute"/>
              <w:rPr>
                <w:szCs w:val="22"/>
              </w:rPr>
            </w:pPr>
          </w:p>
        </w:tc>
      </w:tr>
      <w:tr w:rsidR="00830216" w:rsidRPr="008F5102" w14:paraId="01EC9D72" w14:textId="77777777" w:rsidTr="00F63D78">
        <w:tc>
          <w:tcPr>
            <w:tcW w:w="2463" w:type="dxa"/>
          </w:tcPr>
          <w:p w14:paraId="25894DF0" w14:textId="77777777" w:rsidR="00830216" w:rsidRPr="008F5102" w:rsidRDefault="00830216" w:rsidP="00F63D78">
            <w:pPr>
              <w:spacing w:line="240" w:lineRule="atLeast"/>
              <w:ind w:firstLine="33"/>
              <w:rPr>
                <w:i/>
                <w:iCs/>
                <w:szCs w:val="22"/>
              </w:rPr>
            </w:pPr>
            <w:r w:rsidRPr="008F5102">
              <w:rPr>
                <w:i/>
                <w:iCs/>
                <w:szCs w:val="22"/>
              </w:rPr>
              <w:t>Other</w:t>
            </w:r>
          </w:p>
        </w:tc>
        <w:tc>
          <w:tcPr>
            <w:tcW w:w="6741" w:type="dxa"/>
          </w:tcPr>
          <w:p w14:paraId="1F7FB918" w14:textId="77777777" w:rsidR="00830216" w:rsidRPr="008F5102" w:rsidRDefault="00830216" w:rsidP="00601C4F">
            <w:pPr>
              <w:spacing w:line="240" w:lineRule="atLeast"/>
              <w:jc w:val="thaiDistribute"/>
              <w:rPr>
                <w:szCs w:val="22"/>
              </w:rPr>
            </w:pPr>
            <w:r w:rsidRPr="007F17FA">
              <w:rPr>
                <w:spacing w:val="4"/>
                <w:szCs w:val="22"/>
              </w:rPr>
              <w:t>Jointly</w:t>
            </w:r>
            <w:r w:rsidR="007B1DB2" w:rsidRPr="007F17FA">
              <w:rPr>
                <w:spacing w:val="4"/>
                <w:szCs w:val="22"/>
                <w:lang w:val="en-US"/>
              </w:rPr>
              <w:t xml:space="preserve"> </w:t>
            </w:r>
            <w:r w:rsidRPr="007F17FA">
              <w:rPr>
                <w:spacing w:val="4"/>
                <w:szCs w:val="22"/>
              </w:rPr>
              <w:t>invest</w:t>
            </w:r>
            <w:r w:rsidR="007B1DB2" w:rsidRPr="007F17FA">
              <w:rPr>
                <w:spacing w:val="4"/>
                <w:szCs w:val="22"/>
                <w:lang w:val="en-US"/>
              </w:rPr>
              <w:t xml:space="preserve"> </w:t>
            </w:r>
            <w:r w:rsidRPr="007F17FA">
              <w:rPr>
                <w:spacing w:val="4"/>
                <w:szCs w:val="22"/>
              </w:rPr>
              <w:t>with</w:t>
            </w:r>
            <w:r w:rsidR="007B1DB2" w:rsidRPr="007F17FA">
              <w:rPr>
                <w:spacing w:val="4"/>
                <w:szCs w:val="22"/>
                <w:lang w:val="en-US"/>
              </w:rPr>
              <w:t xml:space="preserve"> </w:t>
            </w:r>
            <w:r w:rsidRPr="007F17FA">
              <w:rPr>
                <w:spacing w:val="4"/>
                <w:szCs w:val="22"/>
              </w:rPr>
              <w:t>leading</w:t>
            </w:r>
            <w:r w:rsidR="007B1DB2" w:rsidRPr="007F17FA">
              <w:rPr>
                <w:spacing w:val="4"/>
                <w:szCs w:val="22"/>
                <w:lang w:val="en-US"/>
              </w:rPr>
              <w:t xml:space="preserve"> </w:t>
            </w:r>
            <w:r w:rsidRPr="007F17FA">
              <w:rPr>
                <w:spacing w:val="4"/>
                <w:szCs w:val="22"/>
              </w:rPr>
              <w:t>companies</w:t>
            </w:r>
            <w:r w:rsidR="007B1DB2" w:rsidRPr="007F17FA">
              <w:rPr>
                <w:spacing w:val="4"/>
                <w:szCs w:val="22"/>
                <w:lang w:val="en-US"/>
              </w:rPr>
              <w:t xml:space="preserve"> </w:t>
            </w:r>
            <w:r w:rsidRPr="007F17FA">
              <w:rPr>
                <w:spacing w:val="4"/>
                <w:szCs w:val="22"/>
              </w:rPr>
              <w:t>in</w:t>
            </w:r>
            <w:r w:rsidR="007B1DB2" w:rsidRPr="007F17FA">
              <w:rPr>
                <w:spacing w:val="4"/>
                <w:szCs w:val="22"/>
                <w:lang w:val="en-US"/>
              </w:rPr>
              <w:t xml:space="preserve"> </w:t>
            </w:r>
            <w:r w:rsidRPr="007F17FA">
              <w:rPr>
                <w:spacing w:val="4"/>
                <w:szCs w:val="22"/>
              </w:rPr>
              <w:t>other</w:t>
            </w:r>
            <w:r w:rsidR="007B1DB2" w:rsidRPr="007F17FA">
              <w:rPr>
                <w:spacing w:val="4"/>
                <w:szCs w:val="22"/>
                <w:lang w:val="en-US"/>
              </w:rPr>
              <w:t xml:space="preserve"> </w:t>
            </w:r>
            <w:r w:rsidRPr="007F17FA">
              <w:rPr>
                <w:spacing w:val="4"/>
                <w:szCs w:val="22"/>
              </w:rPr>
              <w:t>businesses,</w:t>
            </w:r>
            <w:r w:rsidR="007B1DB2" w:rsidRPr="007F17FA">
              <w:rPr>
                <w:spacing w:val="4"/>
                <w:szCs w:val="22"/>
                <w:lang w:val="en-US"/>
              </w:rPr>
              <w:t xml:space="preserve"> </w:t>
            </w:r>
            <w:r w:rsidRPr="007F17FA">
              <w:rPr>
                <w:spacing w:val="4"/>
                <w:szCs w:val="22"/>
              </w:rPr>
              <w:t>mainly</w:t>
            </w:r>
            <w:r w:rsidR="007B1DB2" w:rsidRPr="007B1DB2">
              <w:rPr>
                <w:szCs w:val="22"/>
                <w:lang w:val="en-US"/>
              </w:rPr>
              <w:t xml:space="preserve"> </w:t>
            </w:r>
            <w:r w:rsidRPr="008F5102">
              <w:rPr>
                <w:szCs w:val="22"/>
              </w:rPr>
              <w:t>agricultural</w:t>
            </w:r>
            <w:r w:rsidR="007B1DB2" w:rsidRPr="007B1DB2">
              <w:rPr>
                <w:szCs w:val="22"/>
                <w:lang w:val="en-US"/>
              </w:rPr>
              <w:t xml:space="preserve"> </w:t>
            </w:r>
            <w:r w:rsidRPr="008F5102">
              <w:rPr>
                <w:szCs w:val="22"/>
              </w:rPr>
              <w:t>machine,</w:t>
            </w:r>
            <w:r w:rsidR="007B1DB2" w:rsidRPr="007B1DB2">
              <w:rPr>
                <w:szCs w:val="22"/>
                <w:lang w:val="en-US"/>
              </w:rPr>
              <w:t xml:space="preserve"> </w:t>
            </w:r>
            <w:r w:rsidRPr="008F5102">
              <w:rPr>
                <w:szCs w:val="22"/>
              </w:rPr>
              <w:t>automotive</w:t>
            </w:r>
            <w:r w:rsidR="007B1DB2" w:rsidRPr="007B1DB2">
              <w:rPr>
                <w:szCs w:val="22"/>
                <w:lang w:val="en-US"/>
              </w:rPr>
              <w:t xml:space="preserve"> </w:t>
            </w:r>
            <w:r w:rsidRPr="008F5102">
              <w:rPr>
                <w:szCs w:val="22"/>
              </w:rPr>
              <w:t>parts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components</w:t>
            </w:r>
            <w:r w:rsidR="007B1DB2" w:rsidRPr="007B1DB2">
              <w:rPr>
                <w:szCs w:val="22"/>
                <w:lang w:val="en-US"/>
              </w:rPr>
              <w:t xml:space="preserve"> </w:t>
            </w:r>
            <w:r w:rsidRPr="008F5102">
              <w:rPr>
                <w:szCs w:val="22"/>
              </w:rPr>
              <w:t>and</w:t>
            </w:r>
            <w:r w:rsidR="007B1DB2" w:rsidRPr="007B1DB2">
              <w:rPr>
                <w:szCs w:val="22"/>
                <w:lang w:val="en-US"/>
              </w:rPr>
              <w:t xml:space="preserve"> </w:t>
            </w:r>
            <w:r w:rsidRPr="008F5102">
              <w:rPr>
                <w:szCs w:val="22"/>
              </w:rPr>
              <w:t>steel,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well</w:t>
            </w:r>
            <w:r w:rsidR="007B1DB2" w:rsidRPr="007B1DB2">
              <w:rPr>
                <w:szCs w:val="22"/>
                <w:lang w:val="en-US"/>
              </w:rPr>
              <w:t xml:space="preserve"> </w:t>
            </w:r>
            <w:r w:rsidRPr="008F5102">
              <w:rPr>
                <w:szCs w:val="22"/>
              </w:rPr>
              <w:t>as</w:t>
            </w:r>
            <w:r w:rsidR="007B1DB2" w:rsidRPr="007B1DB2">
              <w:rPr>
                <w:szCs w:val="22"/>
                <w:lang w:val="en-US"/>
              </w:rPr>
              <w:t xml:space="preserve"> </w:t>
            </w:r>
            <w:r w:rsidRPr="008F5102">
              <w:rPr>
                <w:szCs w:val="22"/>
              </w:rPr>
              <w:t>other</w:t>
            </w:r>
            <w:r w:rsidR="007B1DB2" w:rsidRPr="007B1DB2">
              <w:rPr>
                <w:szCs w:val="22"/>
                <w:lang w:val="en-US"/>
              </w:rPr>
              <w:t xml:space="preserve"> </w:t>
            </w:r>
            <w:r w:rsidRPr="008F5102">
              <w:rPr>
                <w:szCs w:val="22"/>
              </w:rPr>
              <w:t>services.</w:t>
            </w:r>
          </w:p>
        </w:tc>
      </w:tr>
    </w:tbl>
    <w:p w14:paraId="6D60DC14" w14:textId="77777777" w:rsidR="00B94967" w:rsidRDefault="00B94967" w:rsidP="00B94967">
      <w:pPr>
        <w:spacing w:after="120" w:line="240" w:lineRule="atLeast"/>
        <w:ind w:left="567"/>
        <w:jc w:val="thaiDistribute"/>
        <w:rPr>
          <w:szCs w:val="22"/>
          <w:lang w:val="en-US"/>
        </w:rPr>
      </w:pPr>
    </w:p>
    <w:p w14:paraId="37E7D7EA" w14:textId="77777777" w:rsidR="00081EFB" w:rsidRPr="00BA173C" w:rsidRDefault="00081EFB" w:rsidP="00081EFB">
      <w:pPr>
        <w:pStyle w:val="BodyText"/>
        <w:spacing w:after="0" w:line="240" w:lineRule="atLeast"/>
        <w:ind w:left="567"/>
        <w:jc w:val="thaiDistribute"/>
        <w:rPr>
          <w:szCs w:val="22"/>
        </w:rPr>
      </w:pPr>
      <w:r w:rsidRPr="00FE7634">
        <w:rPr>
          <w:szCs w:val="22"/>
        </w:rPr>
        <w:t>The</w:t>
      </w:r>
      <w:r w:rsidR="007B1DB2" w:rsidRPr="00FE7634">
        <w:rPr>
          <w:szCs w:val="22"/>
          <w:lang w:val="en-US"/>
        </w:rPr>
        <w:t xml:space="preserve"> </w:t>
      </w:r>
      <w:r w:rsidR="0070705F" w:rsidRPr="00FE7634">
        <w:rPr>
          <w:szCs w:val="22"/>
          <w:lang w:val="en-US"/>
        </w:rPr>
        <w:t>business</w:t>
      </w:r>
      <w:r w:rsidR="0070705F" w:rsidRPr="00FE7634">
        <w:rPr>
          <w:szCs w:val="22"/>
        </w:rPr>
        <w:t xml:space="preserve"> </w:t>
      </w:r>
      <w:r w:rsidRPr="00FE7634">
        <w:rPr>
          <w:szCs w:val="22"/>
        </w:rPr>
        <w:t>segment</w:t>
      </w:r>
      <w:r w:rsidR="007B1DB2" w:rsidRPr="00FE7634">
        <w:rPr>
          <w:szCs w:val="22"/>
          <w:lang w:val="en-US"/>
        </w:rPr>
        <w:t xml:space="preserve"> </w:t>
      </w:r>
      <w:r w:rsidRPr="00FE7634">
        <w:rPr>
          <w:szCs w:val="22"/>
        </w:rPr>
        <w:t>information</w:t>
      </w:r>
      <w:r w:rsidR="007B1DB2" w:rsidRPr="00FE7634">
        <w:rPr>
          <w:szCs w:val="22"/>
          <w:lang w:val="en-US"/>
        </w:rPr>
        <w:t xml:space="preserve"> </w:t>
      </w:r>
      <w:r w:rsidRPr="00FE7634">
        <w:rPr>
          <w:szCs w:val="22"/>
        </w:rPr>
        <w:t>is</w:t>
      </w:r>
      <w:r w:rsidR="007B1DB2" w:rsidRPr="00FE7634">
        <w:rPr>
          <w:szCs w:val="22"/>
          <w:lang w:val="en-US"/>
        </w:rPr>
        <w:t xml:space="preserve"> </w:t>
      </w:r>
      <w:r w:rsidRPr="00FE7634">
        <w:rPr>
          <w:szCs w:val="22"/>
        </w:rPr>
        <w:t>used</w:t>
      </w:r>
      <w:r w:rsidR="007B1DB2" w:rsidRPr="00FE7634">
        <w:rPr>
          <w:szCs w:val="22"/>
          <w:lang w:val="en-US"/>
        </w:rPr>
        <w:t xml:space="preserve"> </w:t>
      </w:r>
      <w:r w:rsidRPr="00FE7634">
        <w:rPr>
          <w:szCs w:val="22"/>
        </w:rPr>
        <w:t>by</w:t>
      </w:r>
      <w:r w:rsidR="007B1DB2" w:rsidRPr="00FE7634">
        <w:rPr>
          <w:szCs w:val="22"/>
          <w:lang w:val="en-US"/>
        </w:rPr>
        <w:t xml:space="preserve"> </w:t>
      </w:r>
      <w:r w:rsidRPr="00FE7634">
        <w:rPr>
          <w:szCs w:val="22"/>
        </w:rPr>
        <w:t>management</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evaluate</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of</w:t>
      </w:r>
      <w:r w:rsidR="007B1DB2" w:rsidRPr="00FE7634">
        <w:rPr>
          <w:szCs w:val="22"/>
          <w:lang w:val="en-US"/>
        </w:rPr>
        <w:t xml:space="preserve"> </w:t>
      </w:r>
      <w:r w:rsidRPr="00FE7634">
        <w:rPr>
          <w:szCs w:val="22"/>
        </w:rPr>
        <w:t>segments</w:t>
      </w:r>
      <w:r w:rsidR="007B1DB2" w:rsidRPr="00FE7634">
        <w:rPr>
          <w:szCs w:val="22"/>
          <w:lang w:val="en-US"/>
        </w:rPr>
        <w:t xml:space="preserve"> </w:t>
      </w:r>
      <w:r w:rsidRPr="00FE7634">
        <w:rPr>
          <w:szCs w:val="22"/>
        </w:rPr>
        <w:t>and</w:t>
      </w:r>
      <w:r w:rsidR="007B1DB2" w:rsidRPr="00FE7634">
        <w:rPr>
          <w:szCs w:val="22"/>
          <w:lang w:val="en-US"/>
        </w:rPr>
        <w:t xml:space="preserve"> </w:t>
      </w:r>
      <w:r w:rsidRPr="00FE7634">
        <w:rPr>
          <w:szCs w:val="22"/>
        </w:rPr>
        <w:t>to</w:t>
      </w:r>
      <w:r w:rsidR="007B1DB2" w:rsidRPr="00FE7634">
        <w:rPr>
          <w:szCs w:val="22"/>
          <w:lang w:val="en-US"/>
        </w:rPr>
        <w:t xml:space="preserve"> </w:t>
      </w:r>
      <w:r w:rsidRPr="00FE7634">
        <w:rPr>
          <w:szCs w:val="22"/>
        </w:rPr>
        <w:t>allocate</w:t>
      </w:r>
      <w:r w:rsidR="007B1DB2" w:rsidRPr="00FE7634">
        <w:rPr>
          <w:szCs w:val="22"/>
          <w:lang w:val="en-US"/>
        </w:rPr>
        <w:t xml:space="preserve"> </w:t>
      </w:r>
      <w:r w:rsidRPr="00FE7634">
        <w:rPr>
          <w:szCs w:val="22"/>
        </w:rPr>
        <w:t>resources.</w:t>
      </w:r>
      <w:r w:rsidR="007B1DB2" w:rsidRPr="00FE7634">
        <w:rPr>
          <w:szCs w:val="22"/>
          <w:lang w:val="en-US"/>
        </w:rPr>
        <w:t xml:space="preserve"> </w:t>
      </w:r>
      <w:r w:rsidRPr="00FE7634">
        <w:rPr>
          <w:szCs w:val="22"/>
        </w:rPr>
        <w:t>The</w:t>
      </w:r>
      <w:r w:rsidR="007B1DB2" w:rsidRPr="00FE7634">
        <w:rPr>
          <w:szCs w:val="22"/>
          <w:lang w:val="en-US"/>
        </w:rPr>
        <w:t xml:space="preserve"> </w:t>
      </w:r>
      <w:r w:rsidRPr="00FE7634">
        <w:rPr>
          <w:szCs w:val="22"/>
        </w:rPr>
        <w:t>Group</w:t>
      </w:r>
      <w:r w:rsidR="007B1DB2" w:rsidRPr="00FE7634">
        <w:rPr>
          <w:szCs w:val="22"/>
          <w:lang w:val="en-US"/>
        </w:rPr>
        <w:t xml:space="preserve"> </w:t>
      </w:r>
      <w:r w:rsidRPr="00FE7634">
        <w:rPr>
          <w:szCs w:val="22"/>
        </w:rPr>
        <w:t>evaluates</w:t>
      </w:r>
      <w:r w:rsidR="007B1DB2" w:rsidRPr="00FE7634">
        <w:rPr>
          <w:szCs w:val="22"/>
          <w:lang w:val="en-US"/>
        </w:rPr>
        <w:t xml:space="preserve"> </w:t>
      </w:r>
      <w:r w:rsidRPr="00FE7634">
        <w:rPr>
          <w:szCs w:val="22"/>
        </w:rPr>
        <w:t>operating</w:t>
      </w:r>
      <w:r w:rsidR="007B1DB2" w:rsidRPr="00FE7634">
        <w:rPr>
          <w:szCs w:val="22"/>
          <w:lang w:val="en-US"/>
        </w:rPr>
        <w:t xml:space="preserve"> </w:t>
      </w:r>
      <w:r w:rsidRPr="00FE7634">
        <w:rPr>
          <w:szCs w:val="22"/>
        </w:rPr>
        <w:t>performance</w:t>
      </w:r>
      <w:r w:rsidR="007B1DB2" w:rsidRPr="00FE7634">
        <w:rPr>
          <w:szCs w:val="22"/>
          <w:lang w:val="en-US"/>
        </w:rPr>
        <w:t xml:space="preserve"> </w:t>
      </w:r>
      <w:r w:rsidRPr="00FE7634">
        <w:rPr>
          <w:szCs w:val="22"/>
        </w:rPr>
        <w:t>based</w:t>
      </w:r>
      <w:r w:rsidR="007B1DB2" w:rsidRPr="00FE7634">
        <w:rPr>
          <w:szCs w:val="22"/>
          <w:lang w:val="en-US"/>
        </w:rPr>
        <w:t xml:space="preserve"> </w:t>
      </w:r>
      <w:r w:rsidRPr="00FE7634">
        <w:rPr>
          <w:szCs w:val="22"/>
        </w:rPr>
        <w:t>on</w:t>
      </w:r>
      <w:r w:rsidR="007B1DB2" w:rsidRPr="00FE7634">
        <w:rPr>
          <w:szCs w:val="22"/>
          <w:lang w:val="en-US"/>
        </w:rPr>
        <w:t xml:space="preserve"> </w:t>
      </w:r>
      <w:r w:rsidRPr="00FE7634">
        <w:rPr>
          <w:szCs w:val="22"/>
        </w:rPr>
        <w:t>EBITDA.</w:t>
      </w:r>
    </w:p>
    <w:p w14:paraId="54530519" w14:textId="7ACC0729" w:rsidR="0028563A" w:rsidRDefault="000A2587" w:rsidP="00B54E99">
      <w:pPr>
        <w:spacing w:line="240" w:lineRule="atLeast"/>
        <w:ind w:left="567"/>
        <w:jc w:val="thaiDistribute"/>
        <w:rPr>
          <w:szCs w:val="22"/>
        </w:rPr>
      </w:pPr>
      <w:r>
        <w:rPr>
          <w:szCs w:val="22"/>
          <w:lang w:val="en-US"/>
        </w:rPr>
        <w:br w:type="page"/>
      </w:r>
      <w:r w:rsidR="00931C02" w:rsidRPr="0044408F">
        <w:rPr>
          <w:szCs w:val="22"/>
        </w:rPr>
        <w:lastRenderedPageBreak/>
        <w:t>Information</w:t>
      </w:r>
      <w:r w:rsidR="007B1DB2" w:rsidRPr="007B1DB2">
        <w:rPr>
          <w:szCs w:val="22"/>
          <w:lang w:val="en-US"/>
        </w:rPr>
        <w:t xml:space="preserve"> </w:t>
      </w:r>
      <w:r w:rsidR="00931C02" w:rsidRPr="0044408F">
        <w:rPr>
          <w:szCs w:val="22"/>
        </w:rPr>
        <w:t>relating</w:t>
      </w:r>
      <w:r w:rsidR="007B1DB2" w:rsidRPr="007B1DB2">
        <w:rPr>
          <w:szCs w:val="22"/>
          <w:lang w:val="en-US"/>
        </w:rPr>
        <w:t xml:space="preserve"> </w:t>
      </w:r>
      <w:r w:rsidR="00931C02" w:rsidRPr="0044408F">
        <w:rPr>
          <w:szCs w:val="22"/>
        </w:rPr>
        <w:t>to</w:t>
      </w:r>
      <w:r w:rsidR="007B1DB2" w:rsidRPr="007B1DB2">
        <w:rPr>
          <w:szCs w:val="22"/>
          <w:lang w:val="en-US"/>
        </w:rPr>
        <w:t xml:space="preserve"> </w:t>
      </w:r>
      <w:r w:rsidR="00931C02" w:rsidRPr="0044408F">
        <w:rPr>
          <w:szCs w:val="22"/>
        </w:rPr>
        <w:t>business</w:t>
      </w:r>
      <w:r w:rsidR="007B1DB2" w:rsidRPr="007B1DB2">
        <w:rPr>
          <w:szCs w:val="22"/>
          <w:lang w:val="en-US"/>
        </w:rPr>
        <w:t xml:space="preserve"> </w:t>
      </w:r>
      <w:r w:rsidR="00E65420" w:rsidRPr="0044408F">
        <w:rPr>
          <w:szCs w:val="22"/>
        </w:rPr>
        <w:t>segments</w:t>
      </w:r>
      <w:r w:rsidR="007B1DB2" w:rsidRPr="007B1DB2">
        <w:rPr>
          <w:szCs w:val="22"/>
          <w:lang w:val="en-US"/>
        </w:rPr>
        <w:t xml:space="preserve"> </w:t>
      </w:r>
      <w:r w:rsidR="00E65420" w:rsidRPr="0044408F">
        <w:rPr>
          <w:szCs w:val="22"/>
        </w:rPr>
        <w:t>for</w:t>
      </w:r>
      <w:r w:rsidR="007B1DB2" w:rsidRPr="007B1DB2">
        <w:rPr>
          <w:szCs w:val="22"/>
          <w:lang w:val="en-US"/>
        </w:rPr>
        <w:t xml:space="preserve"> </w:t>
      </w:r>
      <w:r w:rsidR="00AA5A3E">
        <w:rPr>
          <w:szCs w:val="22"/>
        </w:rPr>
        <w:t>three-month</w:t>
      </w:r>
      <w:r w:rsidR="007B1DB2" w:rsidRPr="007B1DB2">
        <w:rPr>
          <w:szCs w:val="22"/>
          <w:lang w:val="en-US"/>
        </w:rPr>
        <w:t xml:space="preserve"> </w:t>
      </w:r>
      <w:r w:rsidR="00AA5A3E">
        <w:rPr>
          <w:szCs w:val="22"/>
        </w:rPr>
        <w:t>period</w:t>
      </w:r>
      <w:r w:rsidR="0008635C">
        <w:rPr>
          <w:szCs w:val="22"/>
          <w:lang w:bidi="th-TH"/>
        </w:rPr>
        <w:t>s</w:t>
      </w:r>
      <w:r w:rsidR="007B1DB2" w:rsidRPr="007B1DB2">
        <w:rPr>
          <w:szCs w:val="22"/>
          <w:lang w:val="en-US"/>
        </w:rPr>
        <w:t xml:space="preserve"> </w:t>
      </w:r>
      <w:r w:rsidR="00121251" w:rsidRPr="0044408F">
        <w:rPr>
          <w:szCs w:val="22"/>
        </w:rPr>
        <w:t>ended</w:t>
      </w:r>
      <w:r w:rsidR="007B1DB2" w:rsidRPr="007B1DB2">
        <w:rPr>
          <w:szCs w:val="22"/>
          <w:lang w:val="en-US"/>
        </w:rPr>
        <w:t xml:space="preserve"> 31 </w:t>
      </w:r>
      <w:r w:rsidR="00AA5A3E">
        <w:rPr>
          <w:szCs w:val="22"/>
        </w:rPr>
        <w:t>March</w:t>
      </w:r>
      <w:r w:rsidR="007B1DB2" w:rsidRPr="007B1DB2">
        <w:rPr>
          <w:szCs w:val="22"/>
          <w:lang w:val="en-US"/>
        </w:rPr>
        <w:t xml:space="preserve"> </w:t>
      </w:r>
      <w:r w:rsidR="0084495E" w:rsidRPr="0044408F">
        <w:rPr>
          <w:szCs w:val="22"/>
        </w:rPr>
        <w:t>w</w:t>
      </w:r>
      <w:r w:rsidR="00B02324">
        <w:rPr>
          <w:szCs w:val="22"/>
        </w:rPr>
        <w:t>as</w:t>
      </w:r>
      <w:r w:rsidR="007B1DB2" w:rsidRPr="007B1DB2">
        <w:rPr>
          <w:szCs w:val="22"/>
          <w:lang w:val="en-US"/>
        </w:rPr>
        <w:t xml:space="preserve"> </w:t>
      </w:r>
      <w:r w:rsidR="00A31755" w:rsidRPr="0044408F">
        <w:rPr>
          <w:szCs w:val="22"/>
        </w:rPr>
        <w:t>as</w:t>
      </w:r>
      <w:r w:rsidR="007B1DB2" w:rsidRPr="007B1DB2">
        <w:rPr>
          <w:szCs w:val="22"/>
          <w:lang w:val="en-US"/>
        </w:rPr>
        <w:t xml:space="preserve"> </w:t>
      </w:r>
      <w:r w:rsidR="00A31755" w:rsidRPr="0044408F">
        <w:rPr>
          <w:szCs w:val="22"/>
        </w:rPr>
        <w:t>follows:</w:t>
      </w:r>
    </w:p>
    <w:p w14:paraId="0FF768CD" w14:textId="77777777" w:rsidR="00CE4B49" w:rsidRDefault="00CE4B49" w:rsidP="00B54E99">
      <w:pPr>
        <w:spacing w:line="240" w:lineRule="atLeast"/>
        <w:ind w:left="567"/>
        <w:jc w:val="thaiDistribute"/>
        <w:rPr>
          <w:szCs w:val="22"/>
        </w:rPr>
      </w:pPr>
    </w:p>
    <w:p w14:paraId="217C3659" w14:textId="7FA1CDF4" w:rsidR="008A132B" w:rsidRDefault="00F94303" w:rsidP="00F94303">
      <w:pPr>
        <w:spacing w:line="240" w:lineRule="atLeast"/>
        <w:ind w:left="450"/>
        <w:jc w:val="thaiDistribute"/>
        <w:rPr>
          <w:szCs w:val="22"/>
        </w:rPr>
      </w:pPr>
      <w:r w:rsidRPr="00F94303">
        <w:rPr>
          <w:szCs w:val="22"/>
        </w:rPr>
        <w:t xml:space="preserve"> </w:t>
      </w:r>
      <w:r w:rsidR="00255787" w:rsidRPr="00255787">
        <w:rPr>
          <w:szCs w:val="22"/>
        </w:rPr>
        <w:t xml:space="preserve"> </w:t>
      </w:r>
      <w:r w:rsidR="00255787" w:rsidRPr="00255787">
        <w:rPr>
          <w:noProof/>
          <w:lang w:val="en-US" w:bidi="th-TH"/>
        </w:rPr>
        <w:drawing>
          <wp:inline distT="0" distB="0" distL="0" distR="0" wp14:anchorId="62257278" wp14:editId="62630480">
            <wp:extent cx="6097905" cy="52953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7905" cy="5295306"/>
                    </a:xfrm>
                    <a:prstGeom prst="rect">
                      <a:avLst/>
                    </a:prstGeom>
                    <a:noFill/>
                    <a:ln>
                      <a:noFill/>
                    </a:ln>
                  </pic:spPr>
                </pic:pic>
              </a:graphicData>
            </a:graphic>
          </wp:inline>
        </w:drawing>
      </w:r>
    </w:p>
    <w:p w14:paraId="353DBED0" w14:textId="77777777" w:rsidR="00062A9E" w:rsidRPr="00F93903" w:rsidRDefault="00062A9E" w:rsidP="00156B46">
      <w:pPr>
        <w:spacing w:after="120" w:line="240" w:lineRule="atLeast"/>
        <w:ind w:left="567"/>
        <w:jc w:val="thaiDistribute"/>
        <w:rPr>
          <w:szCs w:val="22"/>
        </w:rPr>
      </w:pPr>
    </w:p>
    <w:p w14:paraId="1CCDFA2C" w14:textId="77777777" w:rsidR="00A31755" w:rsidRPr="00FE7634" w:rsidRDefault="00A31755" w:rsidP="00F225EF">
      <w:pPr>
        <w:spacing w:line="240" w:lineRule="atLeast"/>
        <w:ind w:left="1134" w:hanging="425"/>
        <w:jc w:val="both"/>
        <w:rPr>
          <w:sz w:val="20"/>
        </w:rPr>
      </w:pPr>
      <w:r w:rsidRPr="0044408F">
        <w:rPr>
          <w:sz w:val="20"/>
        </w:rPr>
        <w:t>(</w:t>
      </w:r>
      <w:r w:rsidR="007B1DB2" w:rsidRPr="007B1DB2">
        <w:rPr>
          <w:sz w:val="20"/>
          <w:lang w:val="en-US"/>
        </w:rPr>
        <w:t>1</w:t>
      </w:r>
      <w:r w:rsidRPr="0044408F">
        <w:rPr>
          <w:sz w:val="20"/>
        </w:rPr>
        <w:t>)</w:t>
      </w:r>
      <w:r w:rsidRPr="0044408F">
        <w:rPr>
          <w:sz w:val="20"/>
        </w:rPr>
        <w:tab/>
      </w:r>
      <w:r w:rsidRPr="00473B7B">
        <w:rPr>
          <w:spacing w:val="-2"/>
          <w:sz w:val="20"/>
        </w:rPr>
        <w:t>Represents</w:t>
      </w:r>
      <w:r w:rsidR="007B1DB2" w:rsidRPr="00473B7B">
        <w:rPr>
          <w:spacing w:val="-2"/>
          <w:sz w:val="20"/>
          <w:lang w:val="en-US"/>
        </w:rPr>
        <w:t xml:space="preserve"> </w:t>
      </w:r>
      <w:r w:rsidRPr="00473B7B">
        <w:rPr>
          <w:spacing w:val="-2"/>
          <w:sz w:val="20"/>
        </w:rPr>
        <w:t>profit</w:t>
      </w:r>
      <w:r w:rsidR="007B1DB2" w:rsidRPr="00473B7B">
        <w:rPr>
          <w:spacing w:val="-2"/>
          <w:sz w:val="20"/>
          <w:lang w:val="en-US"/>
        </w:rPr>
        <w:t xml:space="preserve"> </w:t>
      </w:r>
      <w:r w:rsidRPr="00473B7B">
        <w:rPr>
          <w:spacing w:val="-2"/>
          <w:sz w:val="20"/>
        </w:rPr>
        <w:t>before</w:t>
      </w:r>
      <w:r w:rsidR="007B1DB2" w:rsidRPr="00473B7B">
        <w:rPr>
          <w:spacing w:val="-2"/>
          <w:sz w:val="20"/>
          <w:lang w:val="en-US"/>
        </w:rPr>
        <w:t xml:space="preserve"> </w:t>
      </w:r>
      <w:r w:rsidR="002E5225" w:rsidRPr="00473B7B">
        <w:rPr>
          <w:spacing w:val="-2"/>
          <w:sz w:val="20"/>
        </w:rPr>
        <w:t>share</w:t>
      </w:r>
      <w:r w:rsidR="007B1DB2" w:rsidRPr="00473B7B">
        <w:rPr>
          <w:spacing w:val="-2"/>
          <w:sz w:val="20"/>
          <w:lang w:val="en-US"/>
        </w:rPr>
        <w:t xml:space="preserve"> </w:t>
      </w:r>
      <w:r w:rsidR="002E5225" w:rsidRPr="00473B7B">
        <w:rPr>
          <w:spacing w:val="-2"/>
          <w:sz w:val="20"/>
        </w:rPr>
        <w:t>of</w:t>
      </w:r>
      <w:r w:rsidR="007B1DB2" w:rsidRPr="00473B7B">
        <w:rPr>
          <w:spacing w:val="-2"/>
          <w:sz w:val="20"/>
          <w:lang w:val="en-US"/>
        </w:rPr>
        <w:t xml:space="preserve"> </w:t>
      </w:r>
      <w:r w:rsidR="002E5225" w:rsidRPr="00473B7B">
        <w:rPr>
          <w:spacing w:val="-2"/>
          <w:sz w:val="20"/>
        </w:rPr>
        <w:t>profit</w:t>
      </w:r>
      <w:r w:rsidR="007B1DB2" w:rsidRPr="00473B7B">
        <w:rPr>
          <w:spacing w:val="-2"/>
          <w:sz w:val="20"/>
          <w:lang w:val="en-US"/>
        </w:rPr>
        <w:t xml:space="preserve"> </w:t>
      </w:r>
      <w:r w:rsidR="002E5225" w:rsidRPr="00473B7B">
        <w:rPr>
          <w:spacing w:val="-2"/>
          <w:sz w:val="20"/>
        </w:rPr>
        <w:t>of</w:t>
      </w:r>
      <w:r w:rsidR="007B1DB2" w:rsidRPr="00473B7B">
        <w:rPr>
          <w:spacing w:val="-2"/>
          <w:sz w:val="20"/>
          <w:lang w:val="en-US"/>
        </w:rPr>
        <w:t xml:space="preserve"> </w:t>
      </w:r>
      <w:r w:rsidR="002E5225" w:rsidRPr="00473B7B">
        <w:rPr>
          <w:spacing w:val="-2"/>
          <w:sz w:val="20"/>
        </w:rPr>
        <w:t>associates</w:t>
      </w:r>
      <w:r w:rsidR="00AD03B6" w:rsidRPr="00473B7B">
        <w:rPr>
          <w:spacing w:val="-2"/>
          <w:sz w:val="20"/>
        </w:rPr>
        <w:t xml:space="preserve"> and joint ventures</w:t>
      </w:r>
      <w:r w:rsidR="002E5225" w:rsidRPr="00473B7B">
        <w:rPr>
          <w:spacing w:val="-2"/>
          <w:sz w:val="20"/>
        </w:rPr>
        <w:t>,</w:t>
      </w:r>
      <w:r w:rsidR="007B1DB2" w:rsidRPr="00473B7B">
        <w:rPr>
          <w:spacing w:val="-2"/>
          <w:sz w:val="20"/>
          <w:lang w:val="en-US"/>
        </w:rPr>
        <w:t xml:space="preserve"> </w:t>
      </w:r>
      <w:r w:rsidR="009152F0" w:rsidRPr="00473B7B">
        <w:rPr>
          <w:spacing w:val="-2"/>
          <w:sz w:val="20"/>
        </w:rPr>
        <w:t>finance</w:t>
      </w:r>
      <w:r w:rsidR="007B1DB2" w:rsidRPr="00473B7B">
        <w:rPr>
          <w:spacing w:val="-2"/>
          <w:sz w:val="20"/>
          <w:lang w:val="en-US"/>
        </w:rPr>
        <w:t xml:space="preserve"> </w:t>
      </w:r>
      <w:r w:rsidR="009152F0" w:rsidRPr="00473B7B">
        <w:rPr>
          <w:spacing w:val="-2"/>
          <w:sz w:val="20"/>
        </w:rPr>
        <w:t>costs</w:t>
      </w:r>
      <w:r w:rsidRPr="00473B7B">
        <w:rPr>
          <w:spacing w:val="-2"/>
          <w:sz w:val="20"/>
        </w:rPr>
        <w:t>,</w:t>
      </w:r>
      <w:r w:rsidR="007B1DB2" w:rsidRPr="00473B7B">
        <w:rPr>
          <w:spacing w:val="-2"/>
          <w:sz w:val="20"/>
          <w:lang w:val="en-US"/>
        </w:rPr>
        <w:t xml:space="preserve"> </w:t>
      </w:r>
      <w:r w:rsidR="00192E87" w:rsidRPr="00473B7B">
        <w:rPr>
          <w:spacing w:val="-2"/>
          <w:sz w:val="20"/>
        </w:rPr>
        <w:t>income</w:t>
      </w:r>
      <w:r w:rsidR="007B1DB2" w:rsidRPr="00473B7B">
        <w:rPr>
          <w:spacing w:val="-2"/>
          <w:sz w:val="20"/>
          <w:lang w:val="en-US"/>
        </w:rPr>
        <w:t xml:space="preserve"> </w:t>
      </w:r>
      <w:r w:rsidR="00192E87" w:rsidRPr="00473B7B">
        <w:rPr>
          <w:spacing w:val="-2"/>
          <w:sz w:val="20"/>
        </w:rPr>
        <w:t>tax</w:t>
      </w:r>
      <w:r w:rsidR="0017153F" w:rsidRPr="00473B7B">
        <w:rPr>
          <w:spacing w:val="-2"/>
          <w:sz w:val="20"/>
        </w:rPr>
        <w:t xml:space="preserve"> expense</w:t>
      </w:r>
      <w:r w:rsidR="00192E87" w:rsidRPr="00473B7B">
        <w:rPr>
          <w:spacing w:val="-2"/>
          <w:sz w:val="20"/>
        </w:rPr>
        <w:t>,</w:t>
      </w:r>
      <w:r w:rsidR="007B1DB2" w:rsidRPr="00FE7634">
        <w:rPr>
          <w:sz w:val="20"/>
          <w:lang w:val="en-US"/>
        </w:rPr>
        <w:t xml:space="preserve"> </w:t>
      </w:r>
      <w:r w:rsidR="0084495E" w:rsidRPr="00FE7634">
        <w:rPr>
          <w:sz w:val="20"/>
        </w:rPr>
        <w:t>depreciation</w:t>
      </w:r>
      <w:r w:rsidR="007B1DB2" w:rsidRPr="00FE7634">
        <w:rPr>
          <w:sz w:val="20"/>
          <w:lang w:val="en-US"/>
        </w:rPr>
        <w:t xml:space="preserve"> </w:t>
      </w:r>
      <w:r w:rsidR="0084495E" w:rsidRPr="00FE7634">
        <w:rPr>
          <w:sz w:val="20"/>
        </w:rPr>
        <w:t>and</w:t>
      </w:r>
      <w:r w:rsidR="007B1DB2" w:rsidRPr="00FE7634">
        <w:rPr>
          <w:sz w:val="20"/>
          <w:lang w:val="en-US"/>
        </w:rPr>
        <w:t xml:space="preserve"> </w:t>
      </w:r>
      <w:r w:rsidR="0084495E" w:rsidRPr="00FE7634">
        <w:rPr>
          <w:sz w:val="20"/>
        </w:rPr>
        <w:t>amorti</w:t>
      </w:r>
      <w:r w:rsidR="00397E86">
        <w:rPr>
          <w:sz w:val="20"/>
        </w:rPr>
        <w:t>z</w:t>
      </w:r>
      <w:r w:rsidR="00D7103F" w:rsidRPr="00FE7634">
        <w:rPr>
          <w:sz w:val="20"/>
        </w:rPr>
        <w:t>ation</w:t>
      </w:r>
      <w:r w:rsidR="007B1DB2" w:rsidRPr="00FE7634">
        <w:rPr>
          <w:sz w:val="20"/>
          <w:lang w:val="en-US"/>
        </w:rPr>
        <w:t xml:space="preserve"> </w:t>
      </w:r>
      <w:r w:rsidR="00D7103F" w:rsidRPr="00FE7634">
        <w:rPr>
          <w:sz w:val="20"/>
        </w:rPr>
        <w:t>and</w:t>
      </w:r>
      <w:r w:rsidR="007B1DB2" w:rsidRPr="00FE7634">
        <w:rPr>
          <w:sz w:val="20"/>
          <w:lang w:val="en-US"/>
        </w:rPr>
        <w:t xml:space="preserve"> </w:t>
      </w:r>
      <w:r w:rsidRPr="00FE7634">
        <w:rPr>
          <w:sz w:val="20"/>
        </w:rPr>
        <w:t>inclu</w:t>
      </w:r>
      <w:r w:rsidR="005D0AC3" w:rsidRPr="00FE7634">
        <w:rPr>
          <w:sz w:val="20"/>
        </w:rPr>
        <w:t>des</w:t>
      </w:r>
      <w:r w:rsidR="007B1DB2" w:rsidRPr="00FE7634">
        <w:rPr>
          <w:sz w:val="20"/>
          <w:lang w:val="en-US"/>
        </w:rPr>
        <w:t xml:space="preserve"> </w:t>
      </w:r>
      <w:r w:rsidR="005D0AC3" w:rsidRPr="00FE7634">
        <w:rPr>
          <w:sz w:val="20"/>
        </w:rPr>
        <w:t>dividend</w:t>
      </w:r>
      <w:r w:rsidR="0084495E" w:rsidRPr="00FE7634">
        <w:rPr>
          <w:sz w:val="20"/>
        </w:rPr>
        <w:t>s</w:t>
      </w:r>
      <w:r w:rsidR="007B1DB2" w:rsidRPr="00FE7634">
        <w:rPr>
          <w:sz w:val="20"/>
          <w:lang w:val="en-US"/>
        </w:rPr>
        <w:t xml:space="preserve"> </w:t>
      </w:r>
      <w:r w:rsidR="0084495E" w:rsidRPr="00FE7634">
        <w:rPr>
          <w:sz w:val="20"/>
        </w:rPr>
        <w:t>from</w:t>
      </w:r>
      <w:r w:rsidR="007B1DB2" w:rsidRPr="00FE7634">
        <w:rPr>
          <w:sz w:val="20"/>
          <w:lang w:val="en-US"/>
        </w:rPr>
        <w:t xml:space="preserve"> </w:t>
      </w:r>
      <w:r w:rsidR="0084495E" w:rsidRPr="00FE7634">
        <w:rPr>
          <w:sz w:val="20"/>
        </w:rPr>
        <w:t>associates</w:t>
      </w:r>
      <w:r w:rsidRPr="00FE7634">
        <w:rPr>
          <w:sz w:val="20"/>
        </w:rPr>
        <w:t>.</w:t>
      </w:r>
      <w:r w:rsidR="007B1DB2" w:rsidRPr="00FE7634">
        <w:rPr>
          <w:sz w:val="20"/>
          <w:lang w:val="en-US"/>
        </w:rPr>
        <w:t xml:space="preserve"> </w:t>
      </w:r>
    </w:p>
    <w:p w14:paraId="25031DD6" w14:textId="755E03A7" w:rsidR="00A31755" w:rsidRPr="0044408F" w:rsidRDefault="00DB103F" w:rsidP="00F225EF">
      <w:pPr>
        <w:spacing w:before="120" w:line="240" w:lineRule="atLeast"/>
        <w:ind w:left="1134" w:hanging="425"/>
        <w:jc w:val="both"/>
        <w:rPr>
          <w:sz w:val="20"/>
        </w:rPr>
      </w:pPr>
      <w:r w:rsidRPr="00FE7634">
        <w:rPr>
          <w:sz w:val="20"/>
        </w:rPr>
        <w:t>(</w:t>
      </w:r>
      <w:r w:rsidR="007B1DB2" w:rsidRPr="00FE7634">
        <w:rPr>
          <w:sz w:val="20"/>
          <w:lang w:val="en-US"/>
        </w:rPr>
        <w:t>2</w:t>
      </w:r>
      <w:r w:rsidRPr="00FE7634">
        <w:rPr>
          <w:sz w:val="20"/>
        </w:rPr>
        <w:t>)</w:t>
      </w:r>
      <w:r w:rsidRPr="00FE7634">
        <w:rPr>
          <w:sz w:val="20"/>
        </w:rPr>
        <w:tab/>
        <w:t>Represents</w:t>
      </w:r>
      <w:r w:rsidR="007B1DB2" w:rsidRPr="00FE7634">
        <w:rPr>
          <w:sz w:val="20"/>
          <w:lang w:val="en-US"/>
        </w:rPr>
        <w:t xml:space="preserve"> </w:t>
      </w:r>
      <w:r w:rsidR="0022726C" w:rsidRPr="00FE7634">
        <w:rPr>
          <w:sz w:val="20"/>
        </w:rPr>
        <w:t>profit</w:t>
      </w:r>
      <w:r w:rsidR="007B1DB2" w:rsidRPr="00FE7634">
        <w:rPr>
          <w:sz w:val="20"/>
          <w:lang w:val="en-US"/>
        </w:rPr>
        <w:t xml:space="preserve"> </w:t>
      </w:r>
      <w:r w:rsidR="0022726C" w:rsidRPr="00FE7634">
        <w:rPr>
          <w:sz w:val="20"/>
        </w:rPr>
        <w:t>for</w:t>
      </w:r>
      <w:r w:rsidR="007B1DB2" w:rsidRPr="00FE7634">
        <w:rPr>
          <w:sz w:val="20"/>
          <w:lang w:val="en-US"/>
        </w:rPr>
        <w:t xml:space="preserve"> </w:t>
      </w:r>
      <w:r w:rsidR="0022726C" w:rsidRPr="00FE7634">
        <w:rPr>
          <w:sz w:val="20"/>
        </w:rPr>
        <w:t>the</w:t>
      </w:r>
      <w:r w:rsidR="007B1DB2" w:rsidRPr="00FE7634">
        <w:rPr>
          <w:sz w:val="20"/>
          <w:lang w:val="en-US"/>
        </w:rPr>
        <w:t xml:space="preserve"> </w:t>
      </w:r>
      <w:r w:rsidR="00D72509">
        <w:rPr>
          <w:sz w:val="20"/>
        </w:rPr>
        <w:t>period</w:t>
      </w:r>
      <w:r w:rsidR="00D72509" w:rsidRPr="007B1DB2">
        <w:rPr>
          <w:sz w:val="20"/>
          <w:lang w:val="en-US"/>
        </w:rPr>
        <w:t xml:space="preserve"> </w:t>
      </w:r>
      <w:r w:rsidR="009152F0" w:rsidRPr="0044408F">
        <w:rPr>
          <w:sz w:val="20"/>
        </w:rPr>
        <w:t>attributable</w:t>
      </w:r>
      <w:r w:rsidR="007B1DB2" w:rsidRPr="007B1DB2">
        <w:rPr>
          <w:sz w:val="20"/>
          <w:lang w:val="en-US"/>
        </w:rPr>
        <w:t xml:space="preserve"> </w:t>
      </w:r>
      <w:r w:rsidR="009152F0" w:rsidRPr="0044408F">
        <w:rPr>
          <w:sz w:val="20"/>
        </w:rPr>
        <w:t>to</w:t>
      </w:r>
      <w:r w:rsidR="007B1DB2" w:rsidRPr="007B1DB2">
        <w:rPr>
          <w:sz w:val="20"/>
          <w:lang w:val="en-US"/>
        </w:rPr>
        <w:t xml:space="preserve"> </w:t>
      </w:r>
      <w:r w:rsidR="00BB07D5" w:rsidRPr="0044408F">
        <w:rPr>
          <w:sz w:val="20"/>
        </w:rPr>
        <w:t>owners</w:t>
      </w:r>
      <w:r w:rsidR="007B1DB2" w:rsidRPr="007B1DB2">
        <w:rPr>
          <w:sz w:val="20"/>
          <w:lang w:val="en-US"/>
        </w:rPr>
        <w:t xml:space="preserve"> </w:t>
      </w:r>
      <w:r w:rsidR="009152F0" w:rsidRPr="0044408F">
        <w:rPr>
          <w:sz w:val="20"/>
        </w:rPr>
        <w:t>of</w:t>
      </w:r>
      <w:r w:rsidR="007B1DB2" w:rsidRPr="007B1DB2">
        <w:rPr>
          <w:sz w:val="20"/>
          <w:lang w:val="en-US"/>
        </w:rPr>
        <w:t xml:space="preserve"> </w:t>
      </w:r>
      <w:r w:rsidR="009152F0" w:rsidRPr="0044408F">
        <w:rPr>
          <w:sz w:val="20"/>
        </w:rPr>
        <w:t>the</w:t>
      </w:r>
      <w:r w:rsidR="007B1DB2" w:rsidRPr="007B1DB2">
        <w:rPr>
          <w:sz w:val="20"/>
          <w:lang w:val="en-US"/>
        </w:rPr>
        <w:t xml:space="preserve"> </w:t>
      </w:r>
      <w:r w:rsidR="009152F0" w:rsidRPr="0044408F">
        <w:rPr>
          <w:sz w:val="20"/>
        </w:rPr>
        <w:t>parent</w:t>
      </w:r>
      <w:r w:rsidR="00EC71D0" w:rsidRPr="0044408F">
        <w:rPr>
          <w:sz w:val="20"/>
        </w:rPr>
        <w:t>.</w:t>
      </w:r>
    </w:p>
    <w:p w14:paraId="039C68E5" w14:textId="77777777" w:rsidR="00DE2EB3" w:rsidRPr="0044408F" w:rsidRDefault="00DE2EB3" w:rsidP="00F225EF">
      <w:pPr>
        <w:spacing w:line="240" w:lineRule="atLeast"/>
        <w:ind w:left="567"/>
        <w:jc w:val="thaiDistribute"/>
        <w:rPr>
          <w:sz w:val="20"/>
        </w:rPr>
      </w:pPr>
    </w:p>
    <w:p w14:paraId="2270DDFA" w14:textId="77777777" w:rsidR="00D23626" w:rsidRDefault="00F225EF" w:rsidP="00E471D8">
      <w:pPr>
        <w:pStyle w:val="Heading1"/>
        <w:numPr>
          <w:ilvl w:val="0"/>
          <w:numId w:val="0"/>
        </w:numPr>
        <w:tabs>
          <w:tab w:val="left" w:pos="540"/>
        </w:tabs>
        <w:spacing w:before="0" w:after="120" w:line="240" w:lineRule="atLeast"/>
        <w:ind w:left="630" w:hanging="63"/>
        <w:rPr>
          <w:sz w:val="22"/>
          <w:szCs w:val="22"/>
          <w:lang w:val="en-US"/>
        </w:rPr>
      </w:pPr>
      <w:r w:rsidRPr="0044408F">
        <w:rPr>
          <w:bCs/>
          <w:szCs w:val="24"/>
          <w:lang w:val="en-US"/>
        </w:rPr>
        <w:br w:type="page"/>
      </w:r>
      <w:r w:rsidR="0035035A" w:rsidRPr="00713216">
        <w:rPr>
          <w:bCs/>
          <w:i/>
          <w:iCs/>
          <w:sz w:val="22"/>
          <w:szCs w:val="22"/>
        </w:rPr>
        <w:lastRenderedPageBreak/>
        <w:t>Operating</w:t>
      </w:r>
      <w:r w:rsidR="007B1DB2" w:rsidRPr="00713216">
        <w:rPr>
          <w:bCs/>
          <w:i/>
          <w:iCs/>
          <w:sz w:val="22"/>
          <w:szCs w:val="22"/>
          <w:lang w:val="en-US"/>
        </w:rPr>
        <w:t xml:space="preserve"> </w:t>
      </w:r>
      <w:r w:rsidR="0035035A" w:rsidRPr="00713216">
        <w:rPr>
          <w:bCs/>
          <w:i/>
          <w:iCs/>
          <w:sz w:val="22"/>
          <w:szCs w:val="22"/>
        </w:rPr>
        <w:t>results</w:t>
      </w:r>
      <w:r w:rsidR="007B1DB2" w:rsidRPr="00713216">
        <w:rPr>
          <w:bCs/>
          <w:i/>
          <w:iCs/>
          <w:sz w:val="22"/>
          <w:szCs w:val="22"/>
          <w:lang w:val="en-US"/>
        </w:rPr>
        <w:t xml:space="preserve"> </w:t>
      </w:r>
      <w:r w:rsidR="00A729C6" w:rsidRPr="00713216">
        <w:rPr>
          <w:bCs/>
          <w:i/>
          <w:iCs/>
          <w:sz w:val="22"/>
          <w:szCs w:val="22"/>
        </w:rPr>
        <w:t>of</w:t>
      </w:r>
      <w:r w:rsidR="007B1DB2" w:rsidRPr="00713216">
        <w:rPr>
          <w:bCs/>
          <w:i/>
          <w:iCs/>
          <w:sz w:val="22"/>
          <w:szCs w:val="22"/>
          <w:lang w:val="en-US"/>
        </w:rPr>
        <w:t xml:space="preserve"> </w:t>
      </w:r>
      <w:r w:rsidR="00A729C6" w:rsidRPr="00713216">
        <w:rPr>
          <w:bCs/>
          <w:i/>
          <w:iCs/>
          <w:sz w:val="22"/>
          <w:szCs w:val="22"/>
        </w:rPr>
        <w:t>business</w:t>
      </w:r>
      <w:r w:rsidR="007B1DB2" w:rsidRPr="00713216">
        <w:rPr>
          <w:bCs/>
          <w:i/>
          <w:iCs/>
          <w:sz w:val="22"/>
          <w:szCs w:val="22"/>
          <w:lang w:val="en-US"/>
        </w:rPr>
        <w:t xml:space="preserve"> </w:t>
      </w:r>
      <w:r w:rsidR="00E724E1" w:rsidRPr="00713216">
        <w:rPr>
          <w:bCs/>
          <w:i/>
          <w:iCs/>
          <w:sz w:val="22"/>
          <w:szCs w:val="22"/>
        </w:rPr>
        <w:t>s</w:t>
      </w:r>
      <w:r w:rsidR="008A132B" w:rsidRPr="00713216">
        <w:rPr>
          <w:bCs/>
          <w:i/>
          <w:iCs/>
          <w:sz w:val="22"/>
          <w:szCs w:val="22"/>
        </w:rPr>
        <w:t>egments</w:t>
      </w:r>
      <w:r w:rsidR="00ED7539" w:rsidRPr="00713216">
        <w:rPr>
          <w:sz w:val="22"/>
          <w:szCs w:val="22"/>
          <w:lang w:val="en-US"/>
        </w:rPr>
        <w:t xml:space="preserve"> </w:t>
      </w:r>
    </w:p>
    <w:p w14:paraId="511431C7" w14:textId="00E310B0" w:rsidR="00D35FDA" w:rsidRDefault="00255787">
      <w:pPr>
        <w:pStyle w:val="BodyText"/>
        <w:ind w:left="360"/>
      </w:pPr>
      <w:r w:rsidRPr="00255787">
        <w:t xml:space="preserve"> </w:t>
      </w:r>
      <w:r w:rsidRPr="00255787">
        <w:rPr>
          <w:noProof/>
          <w:lang w:val="en-US" w:bidi="th-TH"/>
        </w:rPr>
        <w:drawing>
          <wp:inline distT="0" distB="0" distL="0" distR="0" wp14:anchorId="32E4217D" wp14:editId="266862D1">
            <wp:extent cx="6097905" cy="3976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7905" cy="3976190"/>
                    </a:xfrm>
                    <a:prstGeom prst="rect">
                      <a:avLst/>
                    </a:prstGeom>
                    <a:noFill/>
                    <a:ln>
                      <a:noFill/>
                    </a:ln>
                  </pic:spPr>
                </pic:pic>
              </a:graphicData>
            </a:graphic>
          </wp:inline>
        </w:drawing>
      </w:r>
      <w:r w:rsidR="00D1310E" w:rsidRPr="00D1310E" w:rsidDel="00D1310E">
        <w:t xml:space="preserve"> </w:t>
      </w:r>
    </w:p>
    <w:p w14:paraId="0EC6898B" w14:textId="77777777" w:rsidR="00D35FDA" w:rsidRPr="005C4A6D" w:rsidRDefault="00D35FDA" w:rsidP="00757365">
      <w:pPr>
        <w:pStyle w:val="BodyText"/>
        <w:rPr>
          <w:lang w:val="en-US"/>
        </w:rPr>
      </w:pPr>
    </w:p>
    <w:p w14:paraId="719762B3" w14:textId="7C0669DB" w:rsidR="00D35FDA" w:rsidRDefault="00F94303" w:rsidP="00F94303">
      <w:pPr>
        <w:pStyle w:val="BodyText"/>
        <w:ind w:left="360"/>
      </w:pPr>
      <w:r w:rsidRPr="00F94303">
        <w:rPr>
          <w:noProof/>
          <w:lang w:val="en-US" w:bidi="th-TH"/>
        </w:rPr>
        <w:drawing>
          <wp:inline distT="0" distB="0" distL="0" distR="0" wp14:anchorId="3B196B7B" wp14:editId="506BA602">
            <wp:extent cx="6097905" cy="39518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7905" cy="3951896"/>
                    </a:xfrm>
                    <a:prstGeom prst="rect">
                      <a:avLst/>
                    </a:prstGeom>
                    <a:noFill/>
                    <a:ln>
                      <a:noFill/>
                    </a:ln>
                  </pic:spPr>
                </pic:pic>
              </a:graphicData>
            </a:graphic>
          </wp:inline>
        </w:drawing>
      </w:r>
    </w:p>
    <w:p w14:paraId="57B258A0" w14:textId="77777777" w:rsidR="00D35FDA" w:rsidRDefault="00D35FDA" w:rsidP="00757365">
      <w:pPr>
        <w:pStyle w:val="BodyText"/>
      </w:pPr>
    </w:p>
    <w:p w14:paraId="6FFEC5AB" w14:textId="6B1C0FB4" w:rsidR="00D35FDA" w:rsidRDefault="00255787" w:rsidP="006732F1">
      <w:pPr>
        <w:pStyle w:val="BodyText"/>
        <w:ind w:left="360"/>
      </w:pPr>
      <w:r w:rsidRPr="00255787">
        <w:rPr>
          <w:noProof/>
          <w:lang w:val="en-US" w:bidi="th-TH"/>
        </w:rPr>
        <w:lastRenderedPageBreak/>
        <w:drawing>
          <wp:inline distT="0" distB="0" distL="0" distR="0" wp14:anchorId="01BC2664" wp14:editId="6463D028">
            <wp:extent cx="5916168" cy="608076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168" cy="6080760"/>
                    </a:xfrm>
                    <a:prstGeom prst="rect">
                      <a:avLst/>
                    </a:prstGeom>
                    <a:noFill/>
                    <a:ln>
                      <a:noFill/>
                    </a:ln>
                  </pic:spPr>
                </pic:pic>
              </a:graphicData>
            </a:graphic>
          </wp:inline>
        </w:drawing>
      </w:r>
    </w:p>
    <w:p w14:paraId="1BF21F45" w14:textId="43F8EE1C" w:rsidR="00397E86" w:rsidRDefault="00FB2186" w:rsidP="006732F1">
      <w:pPr>
        <w:spacing w:line="240" w:lineRule="auto"/>
        <w:ind w:left="360"/>
        <w:rPr>
          <w:lang w:val="en-US"/>
        </w:rPr>
      </w:pPr>
      <w:r w:rsidRPr="00FB2186">
        <w:rPr>
          <w:noProof/>
          <w:lang w:val="en-US" w:bidi="th-TH"/>
        </w:rPr>
        <w:lastRenderedPageBreak/>
        <w:drawing>
          <wp:inline distT="0" distB="0" distL="0" distR="0" wp14:anchorId="48F08E27" wp14:editId="1E053703">
            <wp:extent cx="5922000" cy="602280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2000" cy="6022800"/>
                    </a:xfrm>
                    <a:prstGeom prst="rect">
                      <a:avLst/>
                    </a:prstGeom>
                    <a:noFill/>
                    <a:ln>
                      <a:noFill/>
                    </a:ln>
                  </pic:spPr>
                </pic:pic>
              </a:graphicData>
            </a:graphic>
          </wp:inline>
        </w:drawing>
      </w:r>
      <w:r w:rsidR="00397E86">
        <w:rPr>
          <w:lang w:val="en-US"/>
        </w:rPr>
        <w:br w:type="page"/>
      </w:r>
    </w:p>
    <w:p w14:paraId="17334522" w14:textId="77777777" w:rsidR="00A5674A" w:rsidRPr="00773265" w:rsidRDefault="00FE23C6" w:rsidP="003C5DFE">
      <w:pPr>
        <w:pStyle w:val="Heading1"/>
        <w:tabs>
          <w:tab w:val="num" w:pos="567"/>
        </w:tabs>
        <w:spacing w:before="0" w:after="0" w:line="240" w:lineRule="atLeast"/>
        <w:ind w:left="567" w:hanging="567"/>
        <w:rPr>
          <w:lang w:val="en-US"/>
        </w:rPr>
      </w:pPr>
      <w:r w:rsidRPr="00773265">
        <w:rPr>
          <w:lang w:val="en-US"/>
        </w:rPr>
        <w:lastRenderedPageBreak/>
        <w:t>Basic</w:t>
      </w:r>
      <w:r w:rsidR="007B1DB2" w:rsidRPr="007B1DB2">
        <w:rPr>
          <w:lang w:val="en-US"/>
        </w:rPr>
        <w:t xml:space="preserve"> </w:t>
      </w:r>
      <w:r w:rsidRPr="00773265">
        <w:rPr>
          <w:lang w:val="en-US"/>
        </w:rPr>
        <w:t>earnings</w:t>
      </w:r>
      <w:r w:rsidR="007B1DB2" w:rsidRPr="007B1DB2">
        <w:rPr>
          <w:lang w:val="en-US"/>
        </w:rPr>
        <w:t xml:space="preserve"> </w:t>
      </w:r>
      <w:r w:rsidRPr="00773265">
        <w:rPr>
          <w:lang w:val="en-US"/>
        </w:rPr>
        <w:t>per</w:t>
      </w:r>
      <w:r w:rsidR="007B1DB2" w:rsidRPr="007B1DB2">
        <w:rPr>
          <w:lang w:val="en-US"/>
        </w:rPr>
        <w:t xml:space="preserve"> </w:t>
      </w:r>
      <w:r w:rsidRPr="00773265">
        <w:rPr>
          <w:lang w:val="en-US"/>
        </w:rPr>
        <w:t>share</w:t>
      </w:r>
    </w:p>
    <w:p w14:paraId="24EFE9F1" w14:textId="77777777" w:rsidR="00B77343" w:rsidRPr="004072EC" w:rsidRDefault="00B77343" w:rsidP="004072EC">
      <w:pPr>
        <w:spacing w:line="240" w:lineRule="atLeast"/>
        <w:ind w:left="567"/>
        <w:jc w:val="thaiDistribute"/>
        <w:rPr>
          <w:szCs w:val="22"/>
        </w:rPr>
      </w:pPr>
    </w:p>
    <w:p w14:paraId="22EE8C0F" w14:textId="18A00B14" w:rsidR="00770E90" w:rsidRPr="004072EC" w:rsidRDefault="00FE23C6" w:rsidP="004072EC">
      <w:pPr>
        <w:spacing w:line="240" w:lineRule="atLeast"/>
        <w:ind w:left="567"/>
        <w:jc w:val="thaiDistribute"/>
        <w:rPr>
          <w:i/>
          <w:iCs/>
          <w:szCs w:val="22"/>
        </w:rPr>
      </w:pPr>
      <w:r w:rsidRPr="004072EC">
        <w:rPr>
          <w:szCs w:val="22"/>
        </w:rPr>
        <w:t>Th</w:t>
      </w:r>
      <w:r w:rsidR="00C95002" w:rsidRPr="004072EC">
        <w:rPr>
          <w:szCs w:val="22"/>
        </w:rPr>
        <w:t>e</w:t>
      </w:r>
      <w:r w:rsidR="007B1DB2" w:rsidRPr="004072EC">
        <w:rPr>
          <w:szCs w:val="22"/>
          <w:lang w:val="en-US"/>
        </w:rPr>
        <w:t xml:space="preserve"> </w:t>
      </w:r>
      <w:r w:rsidR="00C95002" w:rsidRPr="004072EC">
        <w:rPr>
          <w:szCs w:val="22"/>
        </w:rPr>
        <w:t>calculation</w:t>
      </w:r>
      <w:r w:rsidR="007B1DB2" w:rsidRPr="004072EC">
        <w:rPr>
          <w:szCs w:val="22"/>
          <w:lang w:val="en-US"/>
        </w:rPr>
        <w:t xml:space="preserve"> </w:t>
      </w:r>
      <w:r w:rsidR="00C95002" w:rsidRPr="004072EC">
        <w:rPr>
          <w:szCs w:val="22"/>
        </w:rPr>
        <w:t>of</w:t>
      </w:r>
      <w:r w:rsidR="007B1DB2" w:rsidRPr="004072EC">
        <w:rPr>
          <w:szCs w:val="22"/>
          <w:lang w:val="en-US"/>
        </w:rPr>
        <w:t xml:space="preserve"> </w:t>
      </w:r>
      <w:r w:rsidR="00C95002" w:rsidRPr="004072EC">
        <w:rPr>
          <w:szCs w:val="22"/>
        </w:rPr>
        <w:t>basic</w:t>
      </w:r>
      <w:r w:rsidR="007B1DB2" w:rsidRPr="004072EC">
        <w:rPr>
          <w:szCs w:val="22"/>
          <w:lang w:val="en-US"/>
        </w:rPr>
        <w:t xml:space="preserve"> </w:t>
      </w:r>
      <w:r w:rsidR="00C95002" w:rsidRPr="004072EC">
        <w:rPr>
          <w:szCs w:val="22"/>
        </w:rPr>
        <w:t>earnings</w:t>
      </w:r>
      <w:r w:rsidR="007B1DB2" w:rsidRPr="004072EC">
        <w:rPr>
          <w:szCs w:val="22"/>
          <w:lang w:val="en-US"/>
        </w:rPr>
        <w:t xml:space="preserve"> </w:t>
      </w:r>
      <w:r w:rsidR="00C95002" w:rsidRPr="004072EC">
        <w:rPr>
          <w:szCs w:val="22"/>
        </w:rPr>
        <w:t>per</w:t>
      </w:r>
      <w:r w:rsidR="007B1DB2" w:rsidRPr="004072EC">
        <w:rPr>
          <w:szCs w:val="22"/>
          <w:lang w:val="en-US"/>
        </w:rPr>
        <w:t xml:space="preserve"> </w:t>
      </w:r>
      <w:r w:rsidR="00C95002" w:rsidRPr="004072EC">
        <w:rPr>
          <w:szCs w:val="22"/>
        </w:rPr>
        <w:t>share</w:t>
      </w:r>
      <w:r w:rsidR="007B1DB2" w:rsidRPr="004072EC">
        <w:rPr>
          <w:szCs w:val="22"/>
          <w:lang w:val="en-US"/>
        </w:rPr>
        <w:t xml:space="preserve"> </w:t>
      </w:r>
      <w:r w:rsidR="00C95002" w:rsidRPr="004072EC">
        <w:rPr>
          <w:szCs w:val="22"/>
        </w:rPr>
        <w:t>fo</w:t>
      </w:r>
      <w:r w:rsidR="006B6177" w:rsidRPr="004072EC">
        <w:rPr>
          <w:szCs w:val="22"/>
        </w:rPr>
        <w:t>r</w:t>
      </w:r>
      <w:r w:rsidR="007B1DB2" w:rsidRPr="004072EC">
        <w:rPr>
          <w:szCs w:val="22"/>
          <w:lang w:val="en-US"/>
        </w:rPr>
        <w:t xml:space="preserve"> </w:t>
      </w:r>
      <w:r w:rsidR="006B6177" w:rsidRPr="004072EC">
        <w:rPr>
          <w:szCs w:val="22"/>
        </w:rPr>
        <w:t>the</w:t>
      </w:r>
      <w:r w:rsidR="007B1DB2" w:rsidRPr="004072EC">
        <w:rPr>
          <w:szCs w:val="22"/>
          <w:lang w:val="en-US"/>
        </w:rPr>
        <w:t xml:space="preserve"> </w:t>
      </w:r>
      <w:r w:rsidR="005204A9">
        <w:rPr>
          <w:szCs w:val="22"/>
          <w:lang w:val="en-US"/>
        </w:rPr>
        <w:t>three-month period</w:t>
      </w:r>
      <w:r w:rsidR="004650DB">
        <w:rPr>
          <w:szCs w:val="22"/>
          <w:lang w:val="en-US"/>
        </w:rPr>
        <w:t>s</w:t>
      </w:r>
      <w:r w:rsidR="005204A9">
        <w:rPr>
          <w:szCs w:val="22"/>
          <w:lang w:val="en-US"/>
        </w:rPr>
        <w:t xml:space="preserve"> </w:t>
      </w:r>
      <w:r w:rsidR="006B6177" w:rsidRPr="004072EC">
        <w:rPr>
          <w:szCs w:val="22"/>
        </w:rPr>
        <w:t>ended</w:t>
      </w:r>
      <w:r w:rsidR="007B1DB2" w:rsidRPr="004072EC">
        <w:rPr>
          <w:szCs w:val="22"/>
          <w:lang w:val="en-US"/>
        </w:rPr>
        <w:t xml:space="preserve"> 31 </w:t>
      </w:r>
      <w:r w:rsidR="00E65F04">
        <w:rPr>
          <w:szCs w:val="22"/>
        </w:rPr>
        <w:t xml:space="preserve">March </w:t>
      </w:r>
      <w:r w:rsidR="00B555FF" w:rsidRPr="004072EC">
        <w:rPr>
          <w:szCs w:val="22"/>
        </w:rPr>
        <w:t>w</w:t>
      </w:r>
      <w:r w:rsidR="00350BA1" w:rsidRPr="004072EC">
        <w:rPr>
          <w:szCs w:val="22"/>
        </w:rPr>
        <w:t>as</w:t>
      </w:r>
      <w:r w:rsidR="007B1DB2" w:rsidRPr="004072EC">
        <w:rPr>
          <w:szCs w:val="22"/>
          <w:lang w:val="en-US"/>
        </w:rPr>
        <w:t xml:space="preserve"> </w:t>
      </w:r>
      <w:r w:rsidR="00C95002" w:rsidRPr="004072EC">
        <w:rPr>
          <w:szCs w:val="22"/>
        </w:rPr>
        <w:t>based</w:t>
      </w:r>
      <w:r w:rsidR="007B1DB2" w:rsidRPr="004072EC">
        <w:rPr>
          <w:szCs w:val="22"/>
          <w:lang w:val="en-US"/>
        </w:rPr>
        <w:t xml:space="preserve"> </w:t>
      </w:r>
      <w:r w:rsidR="00C95002" w:rsidRPr="004072EC">
        <w:rPr>
          <w:szCs w:val="22"/>
        </w:rPr>
        <w:t>on</w:t>
      </w:r>
      <w:r w:rsidR="007B1DB2" w:rsidRPr="004072EC">
        <w:rPr>
          <w:szCs w:val="22"/>
          <w:lang w:val="en-US"/>
        </w:rPr>
        <w:t xml:space="preserve"> </w:t>
      </w:r>
      <w:r w:rsidR="00C95002" w:rsidRPr="004072EC">
        <w:rPr>
          <w:szCs w:val="22"/>
        </w:rPr>
        <w:t>the</w:t>
      </w:r>
      <w:r w:rsidR="007B1DB2" w:rsidRPr="004072EC">
        <w:rPr>
          <w:szCs w:val="22"/>
          <w:lang w:val="en-US"/>
        </w:rPr>
        <w:t xml:space="preserve"> </w:t>
      </w:r>
      <w:r w:rsidR="00C95002" w:rsidRPr="004072EC">
        <w:rPr>
          <w:szCs w:val="22"/>
        </w:rPr>
        <w:t>profit</w:t>
      </w:r>
      <w:r w:rsidR="007B1DB2" w:rsidRPr="004072EC">
        <w:rPr>
          <w:szCs w:val="22"/>
          <w:lang w:val="en-US"/>
        </w:rPr>
        <w:t xml:space="preserve"> </w:t>
      </w:r>
      <w:r w:rsidR="00282503" w:rsidRPr="004072EC">
        <w:rPr>
          <w:szCs w:val="22"/>
        </w:rPr>
        <w:t>for</w:t>
      </w:r>
      <w:r w:rsidR="007B1DB2" w:rsidRPr="004072EC">
        <w:rPr>
          <w:szCs w:val="22"/>
          <w:lang w:val="en-US"/>
        </w:rPr>
        <w:t xml:space="preserve"> </w:t>
      </w:r>
      <w:r w:rsidR="00282503" w:rsidRPr="004072EC">
        <w:rPr>
          <w:szCs w:val="22"/>
        </w:rPr>
        <w:t>the</w:t>
      </w:r>
      <w:r w:rsidR="007B1DB2" w:rsidRPr="004072EC">
        <w:rPr>
          <w:szCs w:val="22"/>
          <w:lang w:val="en-US"/>
        </w:rPr>
        <w:t xml:space="preserve"> </w:t>
      </w:r>
      <w:r w:rsidR="00C958F3">
        <w:rPr>
          <w:szCs w:val="22"/>
        </w:rPr>
        <w:t>period</w:t>
      </w:r>
      <w:r w:rsidR="00C958F3" w:rsidRPr="004072EC">
        <w:rPr>
          <w:szCs w:val="22"/>
          <w:lang w:val="en-US"/>
        </w:rPr>
        <w:t xml:space="preserve"> </w:t>
      </w:r>
      <w:r w:rsidR="00C95002" w:rsidRPr="004072EC">
        <w:rPr>
          <w:szCs w:val="22"/>
        </w:rPr>
        <w:t>attributable</w:t>
      </w:r>
      <w:r w:rsidR="007B1DB2" w:rsidRPr="004072EC">
        <w:rPr>
          <w:szCs w:val="22"/>
          <w:lang w:val="en-US"/>
        </w:rPr>
        <w:t xml:space="preserve"> </w:t>
      </w:r>
      <w:r w:rsidR="00C95002" w:rsidRPr="004072EC">
        <w:rPr>
          <w:szCs w:val="22"/>
        </w:rPr>
        <w:t>to</w:t>
      </w:r>
      <w:r w:rsidR="007B1DB2" w:rsidRPr="004072EC">
        <w:rPr>
          <w:szCs w:val="22"/>
          <w:lang w:val="en-US"/>
        </w:rPr>
        <w:t xml:space="preserve"> </w:t>
      </w:r>
      <w:r w:rsidR="004E3401" w:rsidRPr="004072EC">
        <w:rPr>
          <w:szCs w:val="22"/>
        </w:rPr>
        <w:t>owners</w:t>
      </w:r>
      <w:r w:rsidR="007B1DB2" w:rsidRPr="004072EC">
        <w:rPr>
          <w:szCs w:val="22"/>
          <w:lang w:val="en-US"/>
        </w:rPr>
        <w:t xml:space="preserve"> </w:t>
      </w:r>
      <w:r w:rsidR="008F59E5" w:rsidRPr="004072EC">
        <w:rPr>
          <w:szCs w:val="22"/>
        </w:rPr>
        <w:t>of</w:t>
      </w:r>
      <w:r w:rsidR="007B1DB2" w:rsidRPr="004072EC">
        <w:rPr>
          <w:szCs w:val="22"/>
          <w:lang w:val="en-US"/>
        </w:rPr>
        <w:t xml:space="preserve"> </w:t>
      </w:r>
      <w:r w:rsidR="008F59E5" w:rsidRPr="004072EC">
        <w:rPr>
          <w:szCs w:val="22"/>
        </w:rPr>
        <w:t>the</w:t>
      </w:r>
      <w:r w:rsidR="007B1DB2" w:rsidRPr="004072EC">
        <w:rPr>
          <w:szCs w:val="22"/>
          <w:lang w:val="en-US"/>
        </w:rPr>
        <w:t xml:space="preserve"> </w:t>
      </w:r>
      <w:r w:rsidR="008F59E5" w:rsidRPr="004072EC">
        <w:rPr>
          <w:szCs w:val="22"/>
        </w:rPr>
        <w:t>parent</w:t>
      </w:r>
      <w:r w:rsidR="007B1DB2" w:rsidRPr="004072EC">
        <w:rPr>
          <w:szCs w:val="22"/>
          <w:lang w:val="en-US"/>
        </w:rPr>
        <w:t xml:space="preserve"> </w:t>
      </w:r>
      <w:r w:rsidR="005238C3" w:rsidRPr="004072EC">
        <w:rPr>
          <w:szCs w:val="22"/>
        </w:rPr>
        <w:t>and</w:t>
      </w:r>
      <w:r w:rsidR="007B1DB2" w:rsidRPr="004072EC">
        <w:rPr>
          <w:szCs w:val="22"/>
          <w:lang w:val="en-US"/>
        </w:rPr>
        <w:t xml:space="preserve"> </w:t>
      </w:r>
      <w:r w:rsidR="005238C3" w:rsidRPr="004072EC">
        <w:rPr>
          <w:szCs w:val="22"/>
        </w:rPr>
        <w:t>the</w:t>
      </w:r>
      <w:r w:rsidR="007B1DB2" w:rsidRPr="004072EC">
        <w:rPr>
          <w:szCs w:val="22"/>
          <w:lang w:val="en-US"/>
        </w:rPr>
        <w:t xml:space="preserve"> </w:t>
      </w:r>
      <w:r w:rsidR="001B06CF" w:rsidRPr="004072EC">
        <w:rPr>
          <w:szCs w:val="22"/>
        </w:rPr>
        <w:t>weighted</w:t>
      </w:r>
      <w:r w:rsidR="007B1DB2" w:rsidRPr="004072EC">
        <w:rPr>
          <w:szCs w:val="22"/>
          <w:lang w:val="en-US"/>
        </w:rPr>
        <w:t xml:space="preserve"> </w:t>
      </w:r>
      <w:r w:rsidR="001B06CF" w:rsidRPr="004072EC">
        <w:rPr>
          <w:szCs w:val="22"/>
        </w:rPr>
        <w:t>average</w:t>
      </w:r>
      <w:r w:rsidR="007B1DB2" w:rsidRPr="004072EC">
        <w:rPr>
          <w:szCs w:val="22"/>
          <w:lang w:val="en-US"/>
        </w:rPr>
        <w:t xml:space="preserve"> </w:t>
      </w:r>
      <w:r w:rsidR="005238C3" w:rsidRPr="004072EC">
        <w:rPr>
          <w:szCs w:val="22"/>
        </w:rPr>
        <w:t>number</w:t>
      </w:r>
      <w:r w:rsidR="007B1DB2" w:rsidRPr="004072EC">
        <w:rPr>
          <w:szCs w:val="22"/>
          <w:lang w:val="en-US"/>
        </w:rPr>
        <w:t xml:space="preserve"> </w:t>
      </w:r>
      <w:r w:rsidR="005238C3" w:rsidRPr="004072EC">
        <w:rPr>
          <w:szCs w:val="22"/>
        </w:rPr>
        <w:t>of</w:t>
      </w:r>
      <w:r w:rsidR="007B1DB2" w:rsidRPr="004072EC">
        <w:rPr>
          <w:szCs w:val="22"/>
          <w:lang w:val="en-US"/>
        </w:rPr>
        <w:t xml:space="preserve"> </w:t>
      </w:r>
      <w:r w:rsidR="005238C3" w:rsidRPr="004072EC">
        <w:rPr>
          <w:szCs w:val="22"/>
        </w:rPr>
        <w:t>ordinary</w:t>
      </w:r>
      <w:r w:rsidR="007B1DB2" w:rsidRPr="004072EC">
        <w:rPr>
          <w:szCs w:val="22"/>
          <w:lang w:val="en-US"/>
        </w:rPr>
        <w:t xml:space="preserve"> </w:t>
      </w:r>
      <w:r w:rsidR="005238C3" w:rsidRPr="004072EC">
        <w:rPr>
          <w:szCs w:val="22"/>
        </w:rPr>
        <w:t>shares</w:t>
      </w:r>
      <w:r w:rsidR="007B1DB2" w:rsidRPr="004072EC">
        <w:rPr>
          <w:szCs w:val="22"/>
          <w:lang w:val="en-US"/>
        </w:rPr>
        <w:t xml:space="preserve"> </w:t>
      </w:r>
      <w:r w:rsidR="00C95002" w:rsidRPr="004072EC">
        <w:rPr>
          <w:szCs w:val="22"/>
        </w:rPr>
        <w:t>outstanding</w:t>
      </w:r>
      <w:r w:rsidR="007B1DB2" w:rsidRPr="004072EC">
        <w:rPr>
          <w:szCs w:val="22"/>
          <w:lang w:val="en-US"/>
        </w:rPr>
        <w:t xml:space="preserve"> </w:t>
      </w:r>
      <w:r w:rsidR="00C95002" w:rsidRPr="004072EC">
        <w:rPr>
          <w:szCs w:val="22"/>
        </w:rPr>
        <w:t>during</w:t>
      </w:r>
      <w:r w:rsidR="007B1DB2" w:rsidRPr="004072EC">
        <w:rPr>
          <w:szCs w:val="22"/>
          <w:lang w:val="en-US"/>
        </w:rPr>
        <w:t xml:space="preserve"> </w:t>
      </w:r>
      <w:r w:rsidR="00C95002" w:rsidRPr="004072EC">
        <w:rPr>
          <w:szCs w:val="22"/>
        </w:rPr>
        <w:t>the</w:t>
      </w:r>
      <w:r w:rsidR="007B1DB2" w:rsidRPr="004072EC">
        <w:rPr>
          <w:szCs w:val="22"/>
          <w:lang w:val="en-US"/>
        </w:rPr>
        <w:t xml:space="preserve"> </w:t>
      </w:r>
      <w:r w:rsidR="00C958F3">
        <w:rPr>
          <w:szCs w:val="22"/>
          <w:lang w:val="en-US"/>
        </w:rPr>
        <w:t>periods</w:t>
      </w:r>
      <w:r w:rsidR="007B1DB2" w:rsidRPr="004072EC">
        <w:rPr>
          <w:szCs w:val="22"/>
          <w:lang w:val="en-US"/>
        </w:rPr>
        <w:t xml:space="preserve"> </w:t>
      </w:r>
      <w:r w:rsidR="005238C3" w:rsidRPr="004072EC">
        <w:rPr>
          <w:szCs w:val="22"/>
        </w:rPr>
        <w:t>as</w:t>
      </w:r>
      <w:r w:rsidR="007B1DB2" w:rsidRPr="004072EC">
        <w:rPr>
          <w:szCs w:val="22"/>
          <w:lang w:val="en-US"/>
        </w:rPr>
        <w:t xml:space="preserve"> </w:t>
      </w:r>
      <w:r w:rsidR="005238C3" w:rsidRPr="004072EC">
        <w:rPr>
          <w:szCs w:val="22"/>
        </w:rPr>
        <w:t>follow</w:t>
      </w:r>
      <w:r w:rsidR="00E20D3E">
        <w:rPr>
          <w:szCs w:val="22"/>
        </w:rPr>
        <w:t>s</w:t>
      </w:r>
      <w:r w:rsidR="005238C3" w:rsidRPr="004072EC">
        <w:rPr>
          <w:szCs w:val="22"/>
        </w:rPr>
        <w:t>:</w:t>
      </w:r>
    </w:p>
    <w:p w14:paraId="347FD632" w14:textId="77777777" w:rsidR="004072EC" w:rsidRPr="004072EC" w:rsidRDefault="004072EC" w:rsidP="004072EC">
      <w:pPr>
        <w:spacing w:line="240" w:lineRule="atLeast"/>
        <w:ind w:left="567"/>
        <w:jc w:val="thaiDistribute"/>
        <w:rPr>
          <w:i/>
          <w:iCs/>
          <w:szCs w:val="22"/>
        </w:rPr>
      </w:pPr>
    </w:p>
    <w:tbl>
      <w:tblPr>
        <w:tblW w:w="9067" w:type="dxa"/>
        <w:tblInd w:w="534" w:type="dxa"/>
        <w:tblLayout w:type="fixed"/>
        <w:tblLook w:val="0000" w:firstRow="0" w:lastRow="0" w:firstColumn="0" w:lastColumn="0" w:noHBand="0" w:noVBand="0"/>
      </w:tblPr>
      <w:tblGrid>
        <w:gridCol w:w="5937"/>
        <w:gridCol w:w="1430"/>
        <w:gridCol w:w="270"/>
        <w:gridCol w:w="1430"/>
      </w:tblGrid>
      <w:tr w:rsidR="006F4948" w:rsidRPr="004072EC" w14:paraId="1479EC58" w14:textId="77777777" w:rsidTr="00F63D78">
        <w:tc>
          <w:tcPr>
            <w:tcW w:w="5937" w:type="dxa"/>
            <w:vAlign w:val="center"/>
          </w:tcPr>
          <w:p w14:paraId="2748FF3A" w14:textId="77777777" w:rsidR="006F4948" w:rsidRPr="004072EC" w:rsidRDefault="006F4948" w:rsidP="006F4948">
            <w:pPr>
              <w:tabs>
                <w:tab w:val="left" w:pos="4752"/>
              </w:tabs>
              <w:spacing w:line="240" w:lineRule="atLeast"/>
              <w:rPr>
                <w:i/>
                <w:iCs/>
                <w:szCs w:val="22"/>
              </w:rPr>
            </w:pPr>
            <w:r w:rsidRPr="004072EC">
              <w:rPr>
                <w:szCs w:val="22"/>
              </w:rPr>
              <w:tab/>
            </w:r>
          </w:p>
        </w:tc>
        <w:tc>
          <w:tcPr>
            <w:tcW w:w="1430" w:type="dxa"/>
            <w:vAlign w:val="center"/>
          </w:tcPr>
          <w:p w14:paraId="36741D5A" w14:textId="77777777" w:rsidR="006F4948" w:rsidRPr="0044408F" w:rsidRDefault="00E65F04" w:rsidP="007175FD">
            <w:pPr>
              <w:spacing w:line="240" w:lineRule="atLeast"/>
              <w:jc w:val="center"/>
              <w:rPr>
                <w:szCs w:val="22"/>
              </w:rPr>
            </w:pPr>
            <w:r>
              <w:rPr>
                <w:szCs w:val="22"/>
                <w:lang w:val="en-US"/>
              </w:rPr>
              <w:t>2018</w:t>
            </w:r>
          </w:p>
        </w:tc>
        <w:tc>
          <w:tcPr>
            <w:tcW w:w="270" w:type="dxa"/>
            <w:vAlign w:val="center"/>
          </w:tcPr>
          <w:p w14:paraId="1F96D1E6" w14:textId="77777777" w:rsidR="006F4948" w:rsidRPr="0044408F" w:rsidRDefault="006F4948" w:rsidP="006F4948">
            <w:pPr>
              <w:spacing w:line="240" w:lineRule="atLeast"/>
              <w:jc w:val="center"/>
              <w:rPr>
                <w:szCs w:val="22"/>
              </w:rPr>
            </w:pPr>
          </w:p>
        </w:tc>
        <w:tc>
          <w:tcPr>
            <w:tcW w:w="1430" w:type="dxa"/>
            <w:vAlign w:val="center"/>
          </w:tcPr>
          <w:p w14:paraId="77FF33FA" w14:textId="77777777" w:rsidR="006F4948" w:rsidRPr="0044408F" w:rsidRDefault="00E65F04" w:rsidP="007175FD">
            <w:pPr>
              <w:spacing w:line="240" w:lineRule="atLeast"/>
              <w:jc w:val="center"/>
              <w:rPr>
                <w:szCs w:val="22"/>
              </w:rPr>
            </w:pPr>
            <w:r>
              <w:rPr>
                <w:szCs w:val="22"/>
                <w:lang w:val="en-US"/>
              </w:rPr>
              <w:t>2017</w:t>
            </w:r>
          </w:p>
        </w:tc>
      </w:tr>
      <w:tr w:rsidR="006F4948" w:rsidRPr="004072EC" w14:paraId="15E25BC2" w14:textId="77777777" w:rsidTr="00F63D78">
        <w:tc>
          <w:tcPr>
            <w:tcW w:w="5937" w:type="dxa"/>
            <w:vAlign w:val="center"/>
          </w:tcPr>
          <w:p w14:paraId="246C9C73" w14:textId="77777777" w:rsidR="006F4948" w:rsidRPr="004072EC" w:rsidRDefault="006F4948" w:rsidP="006F4948">
            <w:pPr>
              <w:spacing w:line="240" w:lineRule="atLeast"/>
              <w:rPr>
                <w:szCs w:val="22"/>
              </w:rPr>
            </w:pPr>
          </w:p>
        </w:tc>
        <w:tc>
          <w:tcPr>
            <w:tcW w:w="3130" w:type="dxa"/>
            <w:gridSpan w:val="3"/>
            <w:vAlign w:val="center"/>
          </w:tcPr>
          <w:p w14:paraId="75BAAF42" w14:textId="77777777" w:rsidR="006F4948" w:rsidRPr="004072EC" w:rsidRDefault="006F4948" w:rsidP="006F4948">
            <w:pPr>
              <w:pStyle w:val="3"/>
              <w:tabs>
                <w:tab w:val="clear" w:pos="360"/>
                <w:tab w:val="clear" w:pos="720"/>
              </w:tabs>
              <w:spacing w:line="240" w:lineRule="atLeast"/>
              <w:ind w:left="-108" w:right="-108"/>
              <w:jc w:val="center"/>
              <w:rPr>
                <w:rFonts w:cs="Times New Roman"/>
                <w:i/>
                <w:iCs/>
                <w:lang w:val="en-US"/>
              </w:rPr>
            </w:pPr>
            <w:r w:rsidRPr="004072EC">
              <w:rPr>
                <w:rFonts w:cs="Times New Roman"/>
                <w:i/>
                <w:iCs/>
                <w:lang w:val="en-US"/>
              </w:rPr>
              <w:t>(in million Baht / million shares)</w:t>
            </w:r>
          </w:p>
        </w:tc>
      </w:tr>
      <w:tr w:rsidR="006F4948" w:rsidRPr="004072EC" w14:paraId="4ACB3F2D" w14:textId="77777777" w:rsidTr="00F63D78">
        <w:tc>
          <w:tcPr>
            <w:tcW w:w="5937" w:type="dxa"/>
            <w:vAlign w:val="center"/>
          </w:tcPr>
          <w:p w14:paraId="27E6E0CB" w14:textId="77777777" w:rsidR="006F4948" w:rsidRPr="004072EC" w:rsidRDefault="006F4948" w:rsidP="006F4948">
            <w:pPr>
              <w:spacing w:line="240" w:lineRule="atLeast"/>
              <w:rPr>
                <w:szCs w:val="22"/>
              </w:rPr>
            </w:pPr>
          </w:p>
        </w:tc>
        <w:tc>
          <w:tcPr>
            <w:tcW w:w="3130" w:type="dxa"/>
            <w:gridSpan w:val="3"/>
          </w:tcPr>
          <w:p w14:paraId="5F4A91E1" w14:textId="77777777" w:rsidR="006F4948" w:rsidRPr="004072EC" w:rsidRDefault="006F4948" w:rsidP="006F4948">
            <w:pPr>
              <w:pStyle w:val="3"/>
              <w:tabs>
                <w:tab w:val="clear" w:pos="360"/>
                <w:tab w:val="clear" w:pos="720"/>
              </w:tabs>
              <w:spacing w:line="240" w:lineRule="atLeast"/>
              <w:ind w:left="-108" w:right="-108"/>
              <w:jc w:val="center"/>
              <w:rPr>
                <w:rFonts w:cs="Times New Roman"/>
                <w:i/>
                <w:iCs/>
                <w:lang w:val="en-US"/>
              </w:rPr>
            </w:pPr>
          </w:p>
        </w:tc>
      </w:tr>
      <w:tr w:rsidR="005204A9" w:rsidRPr="004072EC" w14:paraId="2B8A152A" w14:textId="77777777" w:rsidTr="00F63D78">
        <w:tc>
          <w:tcPr>
            <w:tcW w:w="5937" w:type="dxa"/>
            <w:vAlign w:val="center"/>
          </w:tcPr>
          <w:p w14:paraId="72438466" w14:textId="6E2B3E4D" w:rsidR="005204A9" w:rsidRPr="00F63D78" w:rsidRDefault="005204A9" w:rsidP="00A0503D">
            <w:pPr>
              <w:pStyle w:val="Header"/>
              <w:spacing w:line="240" w:lineRule="atLeast"/>
              <w:ind w:firstLine="33"/>
              <w:jc w:val="left"/>
              <w:rPr>
                <w:sz w:val="22"/>
                <w:szCs w:val="22"/>
              </w:rPr>
            </w:pPr>
            <w:r w:rsidRPr="00F63D78">
              <w:rPr>
                <w:b/>
                <w:bCs/>
                <w:sz w:val="22"/>
                <w:szCs w:val="22"/>
              </w:rPr>
              <w:t>For</w:t>
            </w:r>
            <w:r w:rsidRPr="00F63D78">
              <w:rPr>
                <w:b/>
                <w:bCs/>
                <w:sz w:val="22"/>
                <w:szCs w:val="22"/>
                <w:lang w:val="en-US"/>
              </w:rPr>
              <w:t xml:space="preserve"> </w:t>
            </w:r>
            <w:r w:rsidRPr="00F63D78">
              <w:rPr>
                <w:b/>
                <w:bCs/>
                <w:sz w:val="22"/>
                <w:szCs w:val="22"/>
              </w:rPr>
              <w:t>the</w:t>
            </w:r>
            <w:r w:rsidRPr="00F63D78">
              <w:rPr>
                <w:b/>
                <w:bCs/>
                <w:sz w:val="22"/>
                <w:szCs w:val="22"/>
                <w:lang w:val="en-US"/>
              </w:rPr>
              <w:t xml:space="preserve"> three</w:t>
            </w:r>
            <w:r w:rsidRPr="00F63D78">
              <w:rPr>
                <w:b/>
                <w:bCs/>
                <w:sz w:val="22"/>
                <w:szCs w:val="22"/>
              </w:rPr>
              <w:t>-month</w:t>
            </w:r>
            <w:r w:rsidRPr="00F63D78">
              <w:rPr>
                <w:b/>
                <w:bCs/>
                <w:sz w:val="22"/>
                <w:szCs w:val="22"/>
                <w:lang w:val="en-US"/>
              </w:rPr>
              <w:t xml:space="preserve"> </w:t>
            </w:r>
            <w:r w:rsidRPr="00F63D78">
              <w:rPr>
                <w:b/>
                <w:bCs/>
                <w:sz w:val="22"/>
                <w:szCs w:val="22"/>
              </w:rPr>
              <w:t>period</w:t>
            </w:r>
            <w:r w:rsidR="00950F55" w:rsidRPr="00F63D78">
              <w:rPr>
                <w:b/>
                <w:bCs/>
                <w:sz w:val="22"/>
                <w:szCs w:val="22"/>
              </w:rPr>
              <w:t>s</w:t>
            </w:r>
            <w:r w:rsidRPr="00F63D78">
              <w:rPr>
                <w:b/>
                <w:bCs/>
                <w:sz w:val="22"/>
                <w:szCs w:val="22"/>
                <w:lang w:val="en-US"/>
              </w:rPr>
              <w:t xml:space="preserve"> </w:t>
            </w:r>
            <w:r w:rsidRPr="00F63D78">
              <w:rPr>
                <w:b/>
                <w:bCs/>
                <w:sz w:val="22"/>
                <w:szCs w:val="22"/>
              </w:rPr>
              <w:t>ended</w:t>
            </w:r>
            <w:r w:rsidRPr="00F63D78">
              <w:rPr>
                <w:b/>
                <w:bCs/>
                <w:sz w:val="22"/>
                <w:szCs w:val="22"/>
                <w:lang w:val="en-US"/>
              </w:rPr>
              <w:t xml:space="preserve"> 31 March</w:t>
            </w:r>
          </w:p>
        </w:tc>
        <w:tc>
          <w:tcPr>
            <w:tcW w:w="1430" w:type="dxa"/>
            <w:vAlign w:val="bottom"/>
          </w:tcPr>
          <w:p w14:paraId="233B4234" w14:textId="77777777" w:rsidR="005204A9" w:rsidRPr="00D11E78" w:rsidRDefault="005204A9" w:rsidP="00E65F04">
            <w:pPr>
              <w:pStyle w:val="3"/>
              <w:tabs>
                <w:tab w:val="clear" w:pos="360"/>
                <w:tab w:val="clear" w:pos="720"/>
                <w:tab w:val="decimal" w:pos="1002"/>
              </w:tabs>
              <w:spacing w:line="240" w:lineRule="atLeast"/>
              <w:ind w:left="-108" w:right="-108"/>
              <w:rPr>
                <w:iCs/>
                <w:lang w:val="en-US"/>
              </w:rPr>
            </w:pPr>
          </w:p>
        </w:tc>
        <w:tc>
          <w:tcPr>
            <w:tcW w:w="270" w:type="dxa"/>
            <w:vAlign w:val="center"/>
          </w:tcPr>
          <w:p w14:paraId="33679630" w14:textId="77777777" w:rsidR="005204A9" w:rsidRPr="004072EC" w:rsidRDefault="005204A9" w:rsidP="00E65F04">
            <w:pPr>
              <w:pStyle w:val="3"/>
              <w:tabs>
                <w:tab w:val="clear" w:pos="360"/>
                <w:tab w:val="clear" w:pos="720"/>
                <w:tab w:val="decimal" w:pos="789"/>
              </w:tabs>
              <w:spacing w:line="240" w:lineRule="atLeast"/>
              <w:ind w:left="-108" w:right="-108"/>
              <w:rPr>
                <w:rFonts w:cs="Times New Roman"/>
                <w:iCs/>
                <w:lang w:val="en-US"/>
              </w:rPr>
            </w:pPr>
          </w:p>
        </w:tc>
        <w:tc>
          <w:tcPr>
            <w:tcW w:w="1430" w:type="dxa"/>
            <w:vAlign w:val="bottom"/>
          </w:tcPr>
          <w:p w14:paraId="27F98C5A" w14:textId="77777777" w:rsidR="005204A9" w:rsidRDefault="005204A9" w:rsidP="00E65F04">
            <w:pPr>
              <w:pStyle w:val="3"/>
              <w:tabs>
                <w:tab w:val="clear" w:pos="360"/>
                <w:tab w:val="clear" w:pos="720"/>
                <w:tab w:val="decimal" w:pos="1002"/>
              </w:tabs>
              <w:spacing w:line="240" w:lineRule="atLeast"/>
              <w:ind w:left="-108" w:right="-108"/>
              <w:rPr>
                <w:iCs/>
                <w:lang w:val="en-US"/>
              </w:rPr>
            </w:pPr>
          </w:p>
        </w:tc>
      </w:tr>
      <w:tr w:rsidR="00E65F04" w:rsidRPr="004072EC" w14:paraId="5D375067" w14:textId="77777777" w:rsidTr="00F63D78">
        <w:tc>
          <w:tcPr>
            <w:tcW w:w="5937" w:type="dxa"/>
            <w:vAlign w:val="center"/>
          </w:tcPr>
          <w:p w14:paraId="6B5AB623" w14:textId="4B94F3CF" w:rsidR="00E65F04" w:rsidRPr="004072EC" w:rsidRDefault="00E65F04" w:rsidP="00F63D78">
            <w:pPr>
              <w:pStyle w:val="Header"/>
              <w:spacing w:line="240" w:lineRule="atLeast"/>
              <w:ind w:firstLine="33"/>
              <w:jc w:val="left"/>
              <w:rPr>
                <w:i w:val="0"/>
                <w:iCs/>
                <w:sz w:val="22"/>
                <w:szCs w:val="22"/>
              </w:rPr>
            </w:pPr>
            <w:r w:rsidRPr="004072EC">
              <w:rPr>
                <w:i w:val="0"/>
                <w:iCs/>
                <w:sz w:val="22"/>
                <w:szCs w:val="22"/>
              </w:rPr>
              <w:t>Profit</w:t>
            </w:r>
            <w:r w:rsidRPr="004072EC">
              <w:rPr>
                <w:i w:val="0"/>
                <w:iCs/>
                <w:sz w:val="22"/>
                <w:szCs w:val="22"/>
                <w:lang w:val="en-US"/>
              </w:rPr>
              <w:t xml:space="preserve"> </w:t>
            </w:r>
            <w:r w:rsidRPr="004072EC">
              <w:rPr>
                <w:i w:val="0"/>
                <w:iCs/>
                <w:sz w:val="22"/>
                <w:szCs w:val="22"/>
              </w:rPr>
              <w:t>for</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00B40DFF">
              <w:rPr>
                <w:i w:val="0"/>
                <w:iCs/>
                <w:sz w:val="22"/>
                <w:szCs w:val="22"/>
              </w:rPr>
              <w:t>period</w:t>
            </w:r>
            <w:r w:rsidR="00B40DFF" w:rsidRPr="004072EC">
              <w:rPr>
                <w:i w:val="0"/>
                <w:iCs/>
                <w:sz w:val="22"/>
                <w:szCs w:val="22"/>
                <w:lang w:val="en-US"/>
              </w:rPr>
              <w:t xml:space="preserve"> </w:t>
            </w:r>
            <w:r w:rsidRPr="004072EC">
              <w:rPr>
                <w:i w:val="0"/>
                <w:iCs/>
                <w:sz w:val="22"/>
                <w:szCs w:val="22"/>
              </w:rPr>
              <w:t>attributable</w:t>
            </w:r>
            <w:r w:rsidRPr="004072EC">
              <w:rPr>
                <w:i w:val="0"/>
                <w:iCs/>
                <w:sz w:val="22"/>
                <w:szCs w:val="22"/>
                <w:lang w:val="en-US"/>
              </w:rPr>
              <w:t xml:space="preserve"> </w:t>
            </w:r>
            <w:r w:rsidRPr="004072EC">
              <w:rPr>
                <w:i w:val="0"/>
                <w:iCs/>
                <w:sz w:val="22"/>
                <w:szCs w:val="22"/>
              </w:rPr>
              <w:t>to</w:t>
            </w:r>
            <w:r w:rsidRPr="004072EC">
              <w:rPr>
                <w:i w:val="0"/>
                <w:iCs/>
                <w:sz w:val="22"/>
                <w:szCs w:val="22"/>
                <w:lang w:val="en-US"/>
              </w:rPr>
              <w:t xml:space="preserve"> </w:t>
            </w:r>
            <w:r w:rsidRPr="004072EC">
              <w:rPr>
                <w:i w:val="0"/>
                <w:iCs/>
                <w:sz w:val="22"/>
                <w:szCs w:val="22"/>
              </w:rPr>
              <w:t>owners</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the</w:t>
            </w:r>
            <w:r w:rsidRPr="004072EC">
              <w:rPr>
                <w:i w:val="0"/>
                <w:iCs/>
                <w:sz w:val="22"/>
                <w:szCs w:val="22"/>
                <w:lang w:val="en-US"/>
              </w:rPr>
              <w:t xml:space="preserve"> </w:t>
            </w:r>
            <w:r w:rsidRPr="004072EC">
              <w:rPr>
                <w:i w:val="0"/>
                <w:iCs/>
                <w:sz w:val="22"/>
                <w:szCs w:val="22"/>
              </w:rPr>
              <w:t>parent</w:t>
            </w:r>
          </w:p>
        </w:tc>
        <w:tc>
          <w:tcPr>
            <w:tcW w:w="1430" w:type="dxa"/>
            <w:tcBorders>
              <w:bottom w:val="double" w:sz="4" w:space="0" w:color="auto"/>
            </w:tcBorders>
            <w:vAlign w:val="bottom"/>
          </w:tcPr>
          <w:p w14:paraId="120A3A4E" w14:textId="43049BD7" w:rsidR="00E65F04" w:rsidRPr="00D11E78" w:rsidRDefault="00F51B9A" w:rsidP="00E65F04">
            <w:pPr>
              <w:pStyle w:val="3"/>
              <w:tabs>
                <w:tab w:val="clear" w:pos="360"/>
                <w:tab w:val="clear" w:pos="720"/>
                <w:tab w:val="decimal" w:pos="1002"/>
              </w:tabs>
              <w:spacing w:line="240" w:lineRule="atLeast"/>
              <w:ind w:left="-108" w:right="-108"/>
              <w:rPr>
                <w:iCs/>
                <w:lang w:val="en-US"/>
              </w:rPr>
            </w:pPr>
            <w:r>
              <w:rPr>
                <w:iCs/>
                <w:lang w:val="en-US"/>
              </w:rPr>
              <w:t>12,406</w:t>
            </w:r>
          </w:p>
        </w:tc>
        <w:tc>
          <w:tcPr>
            <w:tcW w:w="270" w:type="dxa"/>
            <w:vAlign w:val="center"/>
          </w:tcPr>
          <w:p w14:paraId="2D6B70DE" w14:textId="77777777" w:rsidR="00E65F04" w:rsidRPr="004072EC" w:rsidRDefault="00E65F04" w:rsidP="00E65F04">
            <w:pPr>
              <w:pStyle w:val="3"/>
              <w:tabs>
                <w:tab w:val="clear" w:pos="360"/>
                <w:tab w:val="clear" w:pos="720"/>
                <w:tab w:val="decimal" w:pos="789"/>
              </w:tabs>
              <w:spacing w:line="240" w:lineRule="atLeast"/>
              <w:ind w:left="-108" w:right="-108"/>
              <w:rPr>
                <w:rFonts w:cs="Times New Roman"/>
                <w:iCs/>
                <w:lang w:val="en-US"/>
              </w:rPr>
            </w:pPr>
          </w:p>
        </w:tc>
        <w:tc>
          <w:tcPr>
            <w:tcW w:w="1430" w:type="dxa"/>
            <w:tcBorders>
              <w:bottom w:val="double" w:sz="4" w:space="0" w:color="auto"/>
            </w:tcBorders>
            <w:vAlign w:val="bottom"/>
          </w:tcPr>
          <w:p w14:paraId="0DD5C6C6" w14:textId="77777777" w:rsidR="00E65F04" w:rsidRPr="00D11E78" w:rsidRDefault="005204A9" w:rsidP="00256311">
            <w:pPr>
              <w:pStyle w:val="3"/>
              <w:tabs>
                <w:tab w:val="clear" w:pos="360"/>
                <w:tab w:val="clear" w:pos="720"/>
                <w:tab w:val="decimal" w:pos="1144"/>
              </w:tabs>
              <w:spacing w:line="240" w:lineRule="atLeast"/>
              <w:ind w:left="-108" w:right="-108"/>
              <w:rPr>
                <w:iCs/>
                <w:lang w:val="en-US"/>
              </w:rPr>
            </w:pPr>
            <w:r>
              <w:rPr>
                <w:iCs/>
                <w:lang w:val="en-US"/>
              </w:rPr>
              <w:t>17,386</w:t>
            </w:r>
          </w:p>
        </w:tc>
      </w:tr>
      <w:tr w:rsidR="00E65F04" w:rsidRPr="004072EC" w14:paraId="1B11728C" w14:textId="77777777" w:rsidTr="00F63D78">
        <w:tc>
          <w:tcPr>
            <w:tcW w:w="5937" w:type="dxa"/>
            <w:vAlign w:val="center"/>
          </w:tcPr>
          <w:p w14:paraId="2E145B48" w14:textId="77777777" w:rsidR="00E65F04" w:rsidRPr="004072EC" w:rsidRDefault="00E65F04" w:rsidP="00F63D78">
            <w:pPr>
              <w:pStyle w:val="Header"/>
              <w:spacing w:line="240" w:lineRule="atLeast"/>
              <w:ind w:firstLine="33"/>
              <w:jc w:val="left"/>
              <w:rPr>
                <w:i w:val="0"/>
                <w:iCs/>
                <w:sz w:val="22"/>
                <w:szCs w:val="22"/>
              </w:rPr>
            </w:pPr>
            <w:r w:rsidRPr="004072EC">
              <w:rPr>
                <w:i w:val="0"/>
                <w:iCs/>
                <w:sz w:val="22"/>
                <w:szCs w:val="22"/>
              </w:rPr>
              <w:t>Weighted</w:t>
            </w:r>
            <w:r w:rsidRPr="004072EC">
              <w:rPr>
                <w:i w:val="0"/>
                <w:iCs/>
                <w:sz w:val="22"/>
                <w:szCs w:val="22"/>
                <w:lang w:val="en-US"/>
              </w:rPr>
              <w:t xml:space="preserve"> </w:t>
            </w:r>
            <w:r w:rsidRPr="004072EC">
              <w:rPr>
                <w:i w:val="0"/>
                <w:iCs/>
                <w:sz w:val="22"/>
                <w:szCs w:val="22"/>
              </w:rPr>
              <w:t>average</w:t>
            </w:r>
            <w:r w:rsidRPr="004072EC">
              <w:rPr>
                <w:i w:val="0"/>
                <w:iCs/>
                <w:sz w:val="22"/>
                <w:szCs w:val="22"/>
                <w:lang w:val="en-US"/>
              </w:rPr>
              <w:t xml:space="preserve"> </w:t>
            </w:r>
            <w:r w:rsidRPr="004072EC">
              <w:rPr>
                <w:i w:val="0"/>
                <w:iCs/>
                <w:sz w:val="22"/>
                <w:szCs w:val="22"/>
              </w:rPr>
              <w:t>number</w:t>
            </w:r>
            <w:r w:rsidRPr="004072EC">
              <w:rPr>
                <w:i w:val="0"/>
                <w:iCs/>
                <w:sz w:val="22"/>
                <w:szCs w:val="22"/>
                <w:lang w:val="en-US"/>
              </w:rPr>
              <w:t xml:space="preserve"> </w:t>
            </w:r>
            <w:r w:rsidRPr="004072EC">
              <w:rPr>
                <w:i w:val="0"/>
                <w:iCs/>
                <w:sz w:val="22"/>
                <w:szCs w:val="22"/>
              </w:rPr>
              <w:t>of</w:t>
            </w:r>
            <w:r w:rsidRPr="004072EC">
              <w:rPr>
                <w:i w:val="0"/>
                <w:iCs/>
                <w:sz w:val="22"/>
                <w:szCs w:val="22"/>
                <w:lang w:val="en-US"/>
              </w:rPr>
              <w:t xml:space="preserve"> </w:t>
            </w:r>
            <w:r w:rsidRPr="004072EC">
              <w:rPr>
                <w:i w:val="0"/>
                <w:iCs/>
                <w:sz w:val="22"/>
                <w:szCs w:val="22"/>
              </w:rPr>
              <w:t>ordinary</w:t>
            </w:r>
            <w:r w:rsidRPr="004072EC">
              <w:rPr>
                <w:i w:val="0"/>
                <w:iCs/>
                <w:sz w:val="22"/>
                <w:szCs w:val="22"/>
                <w:lang w:val="en-US"/>
              </w:rPr>
              <w:t xml:space="preserve"> </w:t>
            </w:r>
            <w:r w:rsidRPr="004072EC">
              <w:rPr>
                <w:i w:val="0"/>
                <w:iCs/>
                <w:sz w:val="22"/>
                <w:szCs w:val="22"/>
              </w:rPr>
              <w:t>shares</w:t>
            </w:r>
            <w:r w:rsidRPr="004072EC">
              <w:rPr>
                <w:i w:val="0"/>
                <w:iCs/>
                <w:sz w:val="22"/>
                <w:szCs w:val="22"/>
                <w:lang w:val="en-US"/>
              </w:rPr>
              <w:t xml:space="preserve"> </w:t>
            </w:r>
            <w:r w:rsidRPr="004072EC">
              <w:rPr>
                <w:i w:val="0"/>
                <w:iCs/>
                <w:sz w:val="22"/>
                <w:szCs w:val="22"/>
              </w:rPr>
              <w:t>outstanding</w:t>
            </w:r>
          </w:p>
        </w:tc>
        <w:tc>
          <w:tcPr>
            <w:tcW w:w="1430" w:type="dxa"/>
            <w:tcBorders>
              <w:top w:val="double" w:sz="4" w:space="0" w:color="auto"/>
              <w:bottom w:val="double" w:sz="4" w:space="0" w:color="auto"/>
            </w:tcBorders>
            <w:vAlign w:val="bottom"/>
          </w:tcPr>
          <w:p w14:paraId="5DFEA728" w14:textId="22DB57CE" w:rsidR="00E65F04" w:rsidRPr="00D11E78" w:rsidRDefault="00F51B9A" w:rsidP="00E65F04">
            <w:pPr>
              <w:pStyle w:val="3"/>
              <w:tabs>
                <w:tab w:val="clear" w:pos="360"/>
                <w:tab w:val="clear" w:pos="720"/>
                <w:tab w:val="decimal" w:pos="1002"/>
              </w:tabs>
              <w:spacing w:line="240" w:lineRule="atLeast"/>
              <w:ind w:left="-108" w:right="-108"/>
              <w:rPr>
                <w:iCs/>
                <w:lang w:val="en-US"/>
              </w:rPr>
            </w:pPr>
            <w:r>
              <w:rPr>
                <w:iCs/>
                <w:lang w:val="en-US"/>
              </w:rPr>
              <w:t>1,200</w:t>
            </w:r>
          </w:p>
        </w:tc>
        <w:tc>
          <w:tcPr>
            <w:tcW w:w="270" w:type="dxa"/>
            <w:vAlign w:val="center"/>
          </w:tcPr>
          <w:p w14:paraId="0D5F86BF" w14:textId="77777777" w:rsidR="00E65F04" w:rsidRPr="004072EC" w:rsidRDefault="00E65F04" w:rsidP="00E65F04">
            <w:pPr>
              <w:pStyle w:val="3"/>
              <w:tabs>
                <w:tab w:val="clear" w:pos="360"/>
                <w:tab w:val="clear" w:pos="720"/>
                <w:tab w:val="decimal" w:pos="789"/>
              </w:tabs>
              <w:spacing w:line="240" w:lineRule="atLeast"/>
              <w:ind w:left="-108" w:right="-108"/>
              <w:rPr>
                <w:rFonts w:cs="Times New Roman"/>
                <w:iCs/>
                <w:lang w:val="en-US"/>
              </w:rPr>
            </w:pPr>
          </w:p>
        </w:tc>
        <w:tc>
          <w:tcPr>
            <w:tcW w:w="1430" w:type="dxa"/>
            <w:tcBorders>
              <w:top w:val="double" w:sz="4" w:space="0" w:color="auto"/>
              <w:bottom w:val="double" w:sz="4" w:space="0" w:color="auto"/>
            </w:tcBorders>
            <w:vAlign w:val="bottom"/>
          </w:tcPr>
          <w:p w14:paraId="24C0FF5E" w14:textId="77777777" w:rsidR="00E65F04" w:rsidRPr="00D11E78" w:rsidRDefault="005204A9" w:rsidP="00256311">
            <w:pPr>
              <w:pStyle w:val="3"/>
              <w:tabs>
                <w:tab w:val="clear" w:pos="360"/>
                <w:tab w:val="clear" w:pos="720"/>
                <w:tab w:val="decimal" w:pos="1144"/>
              </w:tabs>
              <w:spacing w:line="240" w:lineRule="atLeast"/>
              <w:ind w:left="-108" w:right="-108"/>
              <w:rPr>
                <w:iCs/>
                <w:lang w:val="en-US"/>
              </w:rPr>
            </w:pPr>
            <w:r>
              <w:rPr>
                <w:iCs/>
                <w:lang w:val="en-US"/>
              </w:rPr>
              <w:t>1,200</w:t>
            </w:r>
          </w:p>
        </w:tc>
      </w:tr>
      <w:tr w:rsidR="00E65F04" w:rsidRPr="004072EC" w14:paraId="0491AABE" w14:textId="77777777" w:rsidTr="00F63D78">
        <w:tc>
          <w:tcPr>
            <w:tcW w:w="5937" w:type="dxa"/>
            <w:vAlign w:val="center"/>
          </w:tcPr>
          <w:p w14:paraId="07641D95" w14:textId="77777777" w:rsidR="00E65F04" w:rsidRPr="00397E86" w:rsidRDefault="00E65F04" w:rsidP="00F63D78">
            <w:pPr>
              <w:pStyle w:val="Header"/>
              <w:spacing w:line="240" w:lineRule="atLeast"/>
              <w:ind w:firstLine="33"/>
              <w:jc w:val="left"/>
              <w:rPr>
                <w:i w:val="0"/>
                <w:iCs/>
                <w:szCs w:val="18"/>
                <w:cs/>
                <w:lang w:bidi="th-TH"/>
              </w:rPr>
            </w:pPr>
          </w:p>
        </w:tc>
        <w:tc>
          <w:tcPr>
            <w:tcW w:w="1430" w:type="dxa"/>
            <w:tcBorders>
              <w:top w:val="double" w:sz="4" w:space="0" w:color="auto"/>
            </w:tcBorders>
          </w:tcPr>
          <w:p w14:paraId="26CFA3DD" w14:textId="77777777" w:rsidR="00E65F04" w:rsidRPr="00397E86" w:rsidRDefault="00E65F04" w:rsidP="00E65F04">
            <w:pPr>
              <w:pStyle w:val="3"/>
              <w:tabs>
                <w:tab w:val="clear" w:pos="360"/>
                <w:tab w:val="clear" w:pos="720"/>
                <w:tab w:val="decimal" w:pos="1002"/>
              </w:tabs>
              <w:spacing w:line="240" w:lineRule="atLeast"/>
              <w:ind w:left="-108" w:right="-108"/>
              <w:rPr>
                <w:iCs/>
                <w:sz w:val="18"/>
                <w:szCs w:val="18"/>
                <w:lang w:val="en-US"/>
              </w:rPr>
            </w:pPr>
          </w:p>
        </w:tc>
        <w:tc>
          <w:tcPr>
            <w:tcW w:w="270" w:type="dxa"/>
            <w:vAlign w:val="center"/>
          </w:tcPr>
          <w:p w14:paraId="06CE1ABF" w14:textId="77777777" w:rsidR="00E65F04" w:rsidRPr="00397E86" w:rsidRDefault="00E65F04" w:rsidP="00E65F04">
            <w:pPr>
              <w:pStyle w:val="3"/>
              <w:tabs>
                <w:tab w:val="clear" w:pos="360"/>
                <w:tab w:val="clear" w:pos="720"/>
                <w:tab w:val="decimal" w:pos="789"/>
              </w:tabs>
              <w:spacing w:line="240" w:lineRule="atLeast"/>
              <w:ind w:left="-108" w:right="-108"/>
              <w:rPr>
                <w:rFonts w:cs="Times New Roman"/>
                <w:iCs/>
                <w:sz w:val="18"/>
                <w:szCs w:val="18"/>
                <w:lang w:val="en-US"/>
              </w:rPr>
            </w:pPr>
          </w:p>
        </w:tc>
        <w:tc>
          <w:tcPr>
            <w:tcW w:w="1430" w:type="dxa"/>
            <w:tcBorders>
              <w:top w:val="double" w:sz="4" w:space="0" w:color="auto"/>
            </w:tcBorders>
          </w:tcPr>
          <w:p w14:paraId="2BE4D37A" w14:textId="77777777" w:rsidR="00E65F04" w:rsidRPr="00397E86" w:rsidRDefault="00E65F04" w:rsidP="00256311">
            <w:pPr>
              <w:pStyle w:val="3"/>
              <w:tabs>
                <w:tab w:val="clear" w:pos="360"/>
                <w:tab w:val="clear" w:pos="720"/>
                <w:tab w:val="decimal" w:pos="1144"/>
              </w:tabs>
              <w:spacing w:line="240" w:lineRule="atLeast"/>
              <w:ind w:left="-108" w:right="-108"/>
              <w:rPr>
                <w:iCs/>
                <w:sz w:val="18"/>
                <w:szCs w:val="18"/>
                <w:lang w:val="en-US"/>
              </w:rPr>
            </w:pPr>
          </w:p>
        </w:tc>
      </w:tr>
      <w:tr w:rsidR="00E65F04" w:rsidRPr="004072EC" w14:paraId="78BD2FF2" w14:textId="77777777" w:rsidTr="00F63D78">
        <w:tc>
          <w:tcPr>
            <w:tcW w:w="5937" w:type="dxa"/>
            <w:vAlign w:val="center"/>
          </w:tcPr>
          <w:p w14:paraId="634FF012" w14:textId="77777777" w:rsidR="00E65F04" w:rsidRPr="004072EC" w:rsidRDefault="00E65F04" w:rsidP="00F63D78">
            <w:pPr>
              <w:spacing w:line="240" w:lineRule="atLeast"/>
              <w:ind w:firstLine="33"/>
              <w:rPr>
                <w:b/>
                <w:bCs/>
                <w:szCs w:val="22"/>
              </w:rPr>
            </w:pPr>
            <w:r w:rsidRPr="004072EC">
              <w:rPr>
                <w:b/>
                <w:bCs/>
                <w:szCs w:val="22"/>
              </w:rPr>
              <w:t>Basic</w:t>
            </w:r>
            <w:r w:rsidRPr="004072EC">
              <w:rPr>
                <w:b/>
                <w:bCs/>
                <w:szCs w:val="22"/>
                <w:lang w:val="en-US"/>
              </w:rPr>
              <w:t xml:space="preserve"> </w:t>
            </w:r>
            <w:r w:rsidRPr="004072EC">
              <w:rPr>
                <w:b/>
                <w:bCs/>
                <w:szCs w:val="22"/>
              </w:rPr>
              <w:t>earnings</w:t>
            </w:r>
            <w:r w:rsidRPr="004072EC">
              <w:rPr>
                <w:b/>
                <w:bCs/>
                <w:szCs w:val="22"/>
                <w:lang w:val="en-US"/>
              </w:rPr>
              <w:t xml:space="preserve"> </w:t>
            </w:r>
            <w:r w:rsidRPr="004072EC">
              <w:rPr>
                <w:b/>
                <w:bCs/>
                <w:szCs w:val="22"/>
              </w:rPr>
              <w:t>per</w:t>
            </w:r>
            <w:r w:rsidRPr="004072EC">
              <w:rPr>
                <w:b/>
                <w:bCs/>
                <w:szCs w:val="22"/>
                <w:lang w:val="en-US"/>
              </w:rPr>
              <w:t xml:space="preserve"> </w:t>
            </w:r>
            <w:r w:rsidRPr="004072EC">
              <w:rPr>
                <w:b/>
                <w:bCs/>
                <w:szCs w:val="22"/>
              </w:rPr>
              <w:t>share</w:t>
            </w:r>
            <w:r w:rsidRPr="004072EC">
              <w:rPr>
                <w:b/>
                <w:bCs/>
                <w:szCs w:val="22"/>
                <w:lang w:val="en-US"/>
              </w:rPr>
              <w:t xml:space="preserve"> </w:t>
            </w:r>
            <w:r w:rsidRPr="004072EC">
              <w:rPr>
                <w:b/>
                <w:bCs/>
                <w:i/>
                <w:iCs/>
                <w:szCs w:val="22"/>
              </w:rPr>
              <w:t>(in</w:t>
            </w:r>
            <w:r w:rsidRPr="004072EC">
              <w:rPr>
                <w:b/>
                <w:bCs/>
                <w:i/>
                <w:iCs/>
                <w:szCs w:val="22"/>
                <w:lang w:val="en-US"/>
              </w:rPr>
              <w:t xml:space="preserve"> </w:t>
            </w:r>
            <w:r w:rsidRPr="004072EC">
              <w:rPr>
                <w:b/>
                <w:bCs/>
                <w:i/>
                <w:iCs/>
                <w:szCs w:val="22"/>
              </w:rPr>
              <w:t>Baht)</w:t>
            </w:r>
          </w:p>
        </w:tc>
        <w:tc>
          <w:tcPr>
            <w:tcW w:w="1430" w:type="dxa"/>
            <w:tcBorders>
              <w:bottom w:val="double" w:sz="4" w:space="0" w:color="auto"/>
            </w:tcBorders>
            <w:vAlign w:val="bottom"/>
          </w:tcPr>
          <w:p w14:paraId="0CB9D376" w14:textId="53C4455D" w:rsidR="00E65F04" w:rsidRPr="00333EC3" w:rsidRDefault="00F51B9A" w:rsidP="00E65F04">
            <w:pPr>
              <w:pStyle w:val="3"/>
              <w:tabs>
                <w:tab w:val="clear" w:pos="360"/>
                <w:tab w:val="clear" w:pos="720"/>
                <w:tab w:val="decimal" w:pos="702"/>
              </w:tabs>
              <w:spacing w:line="240" w:lineRule="atLeast"/>
              <w:ind w:left="-108" w:right="-108"/>
              <w:rPr>
                <w:b/>
                <w:bCs/>
                <w:iCs/>
                <w:lang w:val="en-US"/>
              </w:rPr>
            </w:pPr>
            <w:r>
              <w:rPr>
                <w:b/>
                <w:bCs/>
                <w:iCs/>
                <w:lang w:val="en-US"/>
              </w:rPr>
              <w:t>10.34</w:t>
            </w:r>
          </w:p>
        </w:tc>
        <w:tc>
          <w:tcPr>
            <w:tcW w:w="270" w:type="dxa"/>
            <w:vAlign w:val="center"/>
          </w:tcPr>
          <w:p w14:paraId="4FF1FF14" w14:textId="77777777" w:rsidR="00E65F04" w:rsidRPr="004072EC" w:rsidRDefault="00E65F04" w:rsidP="00E65F04">
            <w:pPr>
              <w:pStyle w:val="Caption"/>
              <w:tabs>
                <w:tab w:val="decimal" w:pos="789"/>
              </w:tabs>
              <w:spacing w:line="240" w:lineRule="atLeast"/>
              <w:ind w:left="-108" w:right="-108"/>
              <w:rPr>
                <w:b/>
                <w:bCs w:val="0"/>
                <w:i w:val="0"/>
                <w:iCs/>
                <w:sz w:val="22"/>
                <w:szCs w:val="22"/>
              </w:rPr>
            </w:pPr>
          </w:p>
        </w:tc>
        <w:tc>
          <w:tcPr>
            <w:tcW w:w="1430" w:type="dxa"/>
            <w:tcBorders>
              <w:bottom w:val="double" w:sz="4" w:space="0" w:color="auto"/>
            </w:tcBorders>
            <w:vAlign w:val="bottom"/>
          </w:tcPr>
          <w:p w14:paraId="11D3785D" w14:textId="77777777" w:rsidR="00E65F04" w:rsidRPr="00333EC3" w:rsidRDefault="005204A9" w:rsidP="00256311">
            <w:pPr>
              <w:pStyle w:val="3"/>
              <w:tabs>
                <w:tab w:val="clear" w:pos="360"/>
                <w:tab w:val="clear" w:pos="720"/>
                <w:tab w:val="decimal" w:pos="874"/>
              </w:tabs>
              <w:spacing w:line="240" w:lineRule="atLeast"/>
              <w:ind w:left="-108" w:right="-200"/>
              <w:rPr>
                <w:b/>
                <w:bCs/>
                <w:iCs/>
                <w:lang w:val="en-US"/>
              </w:rPr>
            </w:pPr>
            <w:r>
              <w:rPr>
                <w:b/>
                <w:bCs/>
                <w:iCs/>
                <w:lang w:val="en-US"/>
              </w:rPr>
              <w:t>14.49</w:t>
            </w:r>
          </w:p>
        </w:tc>
      </w:tr>
    </w:tbl>
    <w:p w14:paraId="0CE53E8B" w14:textId="77777777" w:rsidR="008E75E3" w:rsidRDefault="008E75E3" w:rsidP="00D942CA">
      <w:pPr>
        <w:pStyle w:val="Heading1"/>
        <w:numPr>
          <w:ilvl w:val="0"/>
          <w:numId w:val="0"/>
        </w:numPr>
        <w:tabs>
          <w:tab w:val="left" w:pos="562"/>
        </w:tabs>
        <w:spacing w:before="0" w:after="0" w:line="240" w:lineRule="atLeast"/>
        <w:ind w:left="3754" w:hanging="3754"/>
        <w:rPr>
          <w:lang w:val="en-US"/>
        </w:rPr>
      </w:pPr>
    </w:p>
    <w:p w14:paraId="519D1610" w14:textId="77777777" w:rsidR="00A12F5A" w:rsidRPr="00757365" w:rsidRDefault="00A12F5A" w:rsidP="003C5DFE">
      <w:pPr>
        <w:pStyle w:val="Heading1"/>
        <w:tabs>
          <w:tab w:val="num" w:pos="567"/>
        </w:tabs>
        <w:spacing w:before="0" w:after="0" w:line="240" w:lineRule="atLeast"/>
        <w:ind w:left="567" w:hanging="567"/>
        <w:rPr>
          <w:bCs/>
          <w:szCs w:val="24"/>
        </w:rPr>
      </w:pPr>
      <w:r w:rsidRPr="00757365">
        <w:rPr>
          <w:lang w:val="en-US"/>
        </w:rPr>
        <w:t>Dividends</w:t>
      </w:r>
    </w:p>
    <w:p w14:paraId="12644D2A" w14:textId="77777777" w:rsidR="00A01B85" w:rsidRPr="00D11E78" w:rsidRDefault="00A01B85" w:rsidP="004072EC">
      <w:pPr>
        <w:spacing w:line="240" w:lineRule="atLeast"/>
        <w:ind w:left="567"/>
        <w:jc w:val="thaiDistribute"/>
        <w:rPr>
          <w:szCs w:val="22"/>
          <w:highlight w:val="yellow"/>
          <w:lang w:val="en-US"/>
        </w:rPr>
      </w:pPr>
    </w:p>
    <w:p w14:paraId="77B851CD" w14:textId="00298E8D" w:rsidR="008C1D30" w:rsidRPr="006D6342" w:rsidRDefault="008C1D30" w:rsidP="008C1D30">
      <w:pPr>
        <w:spacing w:line="240" w:lineRule="atLeast"/>
        <w:ind w:left="540" w:right="-23"/>
        <w:jc w:val="both"/>
        <w:rPr>
          <w:rFonts w:cs="Times New Roman"/>
          <w:color w:val="000000"/>
          <w:szCs w:val="22"/>
        </w:rPr>
      </w:pPr>
      <w:r w:rsidRPr="006D6342">
        <w:t xml:space="preserve">At the Annual General Meeting of the Shareholders of the Company held on 29 March 2017, </w:t>
      </w:r>
      <w:r w:rsidRPr="006D6342">
        <w:br/>
        <w:t xml:space="preserve">the shareholders resolved to declare total dividends for the year 2016 at Baht 19.00 per share, totaling approximately Baht 22,800 million. </w:t>
      </w:r>
      <w:r w:rsidRPr="006D6342">
        <w:rPr>
          <w:spacing w:val="-2"/>
        </w:rPr>
        <w:t>The interim dividend was paid at the amount of Baht 8.50 per share</w:t>
      </w:r>
      <w:r w:rsidRPr="006D6342">
        <w:t xml:space="preserve"> to the shareholders entitled to receive the dividends, totaling Baht 10,198 million, and was paid </w:t>
      </w:r>
      <w:r w:rsidRPr="006D6342">
        <w:rPr>
          <w:spacing w:val="-2"/>
        </w:rPr>
        <w:t>on</w:t>
      </w:r>
      <w:r w:rsidRPr="006D6342">
        <w:rPr>
          <w:spacing w:val="-2"/>
        </w:rPr>
        <w:br/>
        <w:t>25 August 2016.</w:t>
      </w:r>
      <w:r w:rsidRPr="006D6342">
        <w:rPr>
          <w:rFonts w:cs="Times New Roman"/>
          <w:szCs w:val="22"/>
        </w:rPr>
        <w:t xml:space="preserve"> The final</w:t>
      </w:r>
      <w:r w:rsidRPr="006D6342">
        <w:rPr>
          <w:rFonts w:cs="Times New Roman"/>
          <w:color w:val="000000"/>
          <w:szCs w:val="22"/>
        </w:rPr>
        <w:t xml:space="preserve"> </w:t>
      </w:r>
      <w:r w:rsidRPr="006D6342">
        <w:t>dividend was paid at the amount of Baht 10.50 per share to the shareholders entitled to receive the dividends, totaling Baht 12,600 million, and was paid on</w:t>
      </w:r>
      <w:r w:rsidRPr="006D6342">
        <w:rPr>
          <w:rFonts w:cs="Times New Roman"/>
          <w:color w:val="000000"/>
          <w:szCs w:val="22"/>
        </w:rPr>
        <w:t xml:space="preserve"> 27 April 2017.</w:t>
      </w:r>
    </w:p>
    <w:p w14:paraId="75272154" w14:textId="77777777" w:rsidR="008C1D30" w:rsidRPr="006D6342" w:rsidRDefault="008C1D30" w:rsidP="008C1D30">
      <w:pPr>
        <w:spacing w:line="240" w:lineRule="atLeast"/>
        <w:ind w:left="540" w:right="-23"/>
        <w:jc w:val="both"/>
        <w:rPr>
          <w:sz w:val="12"/>
          <w:szCs w:val="10"/>
        </w:rPr>
      </w:pPr>
    </w:p>
    <w:p w14:paraId="79367718" w14:textId="7B63D6CF" w:rsidR="008C1D30" w:rsidRPr="006D6342" w:rsidRDefault="008C1D30" w:rsidP="008C1D30">
      <w:pPr>
        <w:spacing w:line="240" w:lineRule="atLeast"/>
        <w:ind w:left="540" w:right="-23"/>
        <w:jc w:val="both"/>
        <w:rPr>
          <w:rFonts w:cs="Times New Roman"/>
          <w:color w:val="000000"/>
          <w:szCs w:val="22"/>
        </w:rPr>
      </w:pPr>
      <w:r w:rsidRPr="0057667E">
        <w:t xml:space="preserve">At the Annual General Meeting of the Shareholders of the Company held on </w:t>
      </w:r>
      <w:r w:rsidRPr="0057667E">
        <w:rPr>
          <w:lang w:bidi="th-TH"/>
        </w:rPr>
        <w:t>28 March 2018</w:t>
      </w:r>
      <w:r w:rsidRPr="0057667E">
        <w:t xml:space="preserve">, </w:t>
      </w:r>
      <w:r w:rsidRPr="0057667E">
        <w:br/>
        <w:t xml:space="preserve">the shareholders resolved to declare total dividends for the year 2017 at Baht 19.00 per share, totaling approximately Baht 22,800 million. </w:t>
      </w:r>
      <w:r w:rsidRPr="0057667E">
        <w:rPr>
          <w:spacing w:val="-2"/>
        </w:rPr>
        <w:t>The interim dividend was paid at the amount of Baht 8.50 per share</w:t>
      </w:r>
      <w:r w:rsidRPr="0057667E">
        <w:t xml:space="preserve"> to the shareholders entitled to receive the dividends, totaling Baht 10,199 million, and was paid </w:t>
      </w:r>
      <w:r w:rsidRPr="0057667E">
        <w:rPr>
          <w:spacing w:val="-2"/>
        </w:rPr>
        <w:t>on</w:t>
      </w:r>
      <w:r w:rsidRPr="0057667E">
        <w:rPr>
          <w:spacing w:val="-2"/>
        </w:rPr>
        <w:br/>
        <w:t>24 August 2017.</w:t>
      </w:r>
      <w:r w:rsidRPr="0057667E">
        <w:rPr>
          <w:rFonts w:cs="Times New Roman"/>
          <w:szCs w:val="22"/>
        </w:rPr>
        <w:t xml:space="preserve"> The final</w:t>
      </w:r>
      <w:r w:rsidRPr="0057667E">
        <w:rPr>
          <w:rFonts w:cs="Times New Roman"/>
          <w:color w:val="000000"/>
          <w:szCs w:val="22"/>
        </w:rPr>
        <w:t xml:space="preserve"> </w:t>
      </w:r>
      <w:r w:rsidRPr="0057667E">
        <w:t>dividend was paid at the amount of Baht 10.50 per share to the shareholders entitled to receive the dividends, totaling Baht 12,600 million, and was paid on</w:t>
      </w:r>
      <w:r w:rsidRPr="0057667E">
        <w:rPr>
          <w:rFonts w:cs="Times New Roman"/>
          <w:color w:val="000000"/>
          <w:szCs w:val="22"/>
        </w:rPr>
        <w:t xml:space="preserve"> 2</w:t>
      </w:r>
      <w:r>
        <w:rPr>
          <w:rFonts w:cs="Times New Roman"/>
          <w:color w:val="000000"/>
          <w:szCs w:val="22"/>
        </w:rPr>
        <w:t>0</w:t>
      </w:r>
      <w:r w:rsidRPr="0057667E">
        <w:rPr>
          <w:rFonts w:cs="Times New Roman"/>
          <w:color w:val="000000"/>
          <w:szCs w:val="22"/>
        </w:rPr>
        <w:t xml:space="preserve"> April 2018.</w:t>
      </w:r>
    </w:p>
    <w:p w14:paraId="0566FA6C" w14:textId="4ED5B9C2" w:rsidR="00397E86" w:rsidRDefault="00397E86">
      <w:pPr>
        <w:spacing w:line="240" w:lineRule="auto"/>
        <w:rPr>
          <w:szCs w:val="22"/>
          <w:lang w:val="en-AU"/>
        </w:rPr>
      </w:pPr>
    </w:p>
    <w:p w14:paraId="5AA1C63E" w14:textId="77777777" w:rsidR="00A5674A" w:rsidRPr="00333EC3" w:rsidRDefault="001605E0" w:rsidP="003C5DFE">
      <w:pPr>
        <w:pStyle w:val="Heading1"/>
        <w:tabs>
          <w:tab w:val="num" w:pos="567"/>
        </w:tabs>
        <w:spacing w:before="0" w:after="0" w:line="240" w:lineRule="atLeast"/>
        <w:ind w:left="567" w:hanging="567"/>
        <w:rPr>
          <w:lang w:val="en-US"/>
        </w:rPr>
      </w:pPr>
      <w:r w:rsidRPr="00333EC3">
        <w:rPr>
          <w:lang w:val="en-US"/>
        </w:rPr>
        <w:t>Commitments</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conti</w:t>
      </w:r>
      <w:r w:rsidR="008D6A92" w:rsidRPr="00333EC3">
        <w:rPr>
          <w:lang w:val="en-US"/>
        </w:rPr>
        <w:t>n</w:t>
      </w:r>
      <w:r w:rsidRPr="00333EC3">
        <w:rPr>
          <w:lang w:val="en-US"/>
        </w:rPr>
        <w:t>gent</w:t>
      </w:r>
      <w:r w:rsidR="007B1DB2" w:rsidRPr="00333EC3">
        <w:rPr>
          <w:lang w:val="en-US"/>
        </w:rPr>
        <w:t xml:space="preserve"> </w:t>
      </w:r>
      <w:r w:rsidRPr="00333EC3">
        <w:rPr>
          <w:lang w:val="en-US"/>
        </w:rPr>
        <w:t>liabilities</w:t>
      </w:r>
      <w:r w:rsidR="007B1DB2" w:rsidRPr="00333EC3">
        <w:rPr>
          <w:lang w:val="en-US"/>
        </w:rPr>
        <w:t xml:space="preserve"> </w:t>
      </w:r>
    </w:p>
    <w:p w14:paraId="0B3F1D88" w14:textId="77777777" w:rsidR="00403FE5" w:rsidRPr="00833DF4" w:rsidRDefault="00403FE5" w:rsidP="00F3399A">
      <w:pPr>
        <w:pStyle w:val="BodyText"/>
        <w:spacing w:after="0" w:line="240" w:lineRule="atLeast"/>
        <w:rPr>
          <w:sz w:val="24"/>
          <w:szCs w:val="22"/>
        </w:rPr>
      </w:pPr>
    </w:p>
    <w:tbl>
      <w:tblPr>
        <w:tblW w:w="9123" w:type="dxa"/>
        <w:tblInd w:w="534" w:type="dxa"/>
        <w:tblLayout w:type="fixed"/>
        <w:tblLook w:val="0000" w:firstRow="0" w:lastRow="0" w:firstColumn="0" w:lastColumn="0" w:noHBand="0" w:noVBand="0"/>
      </w:tblPr>
      <w:tblGrid>
        <w:gridCol w:w="6378"/>
        <w:gridCol w:w="1205"/>
        <w:gridCol w:w="236"/>
        <w:gridCol w:w="1304"/>
      </w:tblGrid>
      <w:tr w:rsidR="008D6D81" w:rsidRPr="0044408F" w14:paraId="3B92A43C" w14:textId="77777777" w:rsidTr="00F63D78">
        <w:trPr>
          <w:trHeight w:val="284"/>
        </w:trPr>
        <w:tc>
          <w:tcPr>
            <w:tcW w:w="6378" w:type="dxa"/>
          </w:tcPr>
          <w:p w14:paraId="6E47429A" w14:textId="77777777" w:rsidR="008D6D81" w:rsidRPr="00BC4D67" w:rsidRDefault="008D6D81" w:rsidP="008D6D81">
            <w:pPr>
              <w:spacing w:line="240" w:lineRule="atLeast"/>
              <w:rPr>
                <w:szCs w:val="22"/>
              </w:rPr>
            </w:pPr>
          </w:p>
        </w:tc>
        <w:tc>
          <w:tcPr>
            <w:tcW w:w="1205" w:type="dxa"/>
          </w:tcPr>
          <w:p w14:paraId="3ED2EDA1" w14:textId="77777777" w:rsidR="008D6D81" w:rsidRPr="005204A9" w:rsidRDefault="008D6D81" w:rsidP="007F17FA">
            <w:pPr>
              <w:spacing w:line="240" w:lineRule="atLeast"/>
              <w:jc w:val="center"/>
              <w:rPr>
                <w:szCs w:val="22"/>
              </w:rPr>
            </w:pPr>
            <w:r w:rsidRPr="005204A9">
              <w:rPr>
                <w:szCs w:val="22"/>
              </w:rPr>
              <w:t>31 March</w:t>
            </w:r>
          </w:p>
        </w:tc>
        <w:tc>
          <w:tcPr>
            <w:tcW w:w="236" w:type="dxa"/>
          </w:tcPr>
          <w:p w14:paraId="3CF311AE" w14:textId="77777777" w:rsidR="008D6D81" w:rsidRPr="005204A9" w:rsidRDefault="008D6D81" w:rsidP="008D6D81">
            <w:pPr>
              <w:spacing w:line="240" w:lineRule="atLeast"/>
              <w:ind w:left="-108" w:right="-136"/>
              <w:jc w:val="center"/>
              <w:rPr>
                <w:szCs w:val="22"/>
              </w:rPr>
            </w:pPr>
          </w:p>
        </w:tc>
        <w:tc>
          <w:tcPr>
            <w:tcW w:w="1304" w:type="dxa"/>
            <w:tcFitText/>
          </w:tcPr>
          <w:p w14:paraId="53FA1208" w14:textId="77777777" w:rsidR="008D6D81" w:rsidRPr="005204A9" w:rsidRDefault="008D6D81" w:rsidP="007F17FA">
            <w:pPr>
              <w:spacing w:line="240" w:lineRule="atLeast"/>
              <w:jc w:val="center"/>
              <w:rPr>
                <w:szCs w:val="22"/>
              </w:rPr>
            </w:pPr>
            <w:r w:rsidRPr="00101B5C">
              <w:rPr>
                <w:w w:val="84"/>
                <w:szCs w:val="22"/>
              </w:rPr>
              <w:t>31 Decembe</w:t>
            </w:r>
            <w:r w:rsidRPr="00101B5C">
              <w:rPr>
                <w:spacing w:val="135"/>
                <w:w w:val="84"/>
                <w:szCs w:val="22"/>
              </w:rPr>
              <w:t>r</w:t>
            </w:r>
          </w:p>
        </w:tc>
      </w:tr>
      <w:tr w:rsidR="008D6D81" w:rsidRPr="0044408F" w14:paraId="077ED2FE" w14:textId="77777777" w:rsidTr="00F63D78">
        <w:trPr>
          <w:trHeight w:val="284"/>
        </w:trPr>
        <w:tc>
          <w:tcPr>
            <w:tcW w:w="6378" w:type="dxa"/>
          </w:tcPr>
          <w:p w14:paraId="03B357C9" w14:textId="77777777" w:rsidR="008D6D81" w:rsidRPr="00BC4D67" w:rsidRDefault="008D6D81" w:rsidP="008D6D81">
            <w:pPr>
              <w:spacing w:line="240" w:lineRule="atLeast"/>
              <w:rPr>
                <w:szCs w:val="22"/>
              </w:rPr>
            </w:pPr>
          </w:p>
        </w:tc>
        <w:tc>
          <w:tcPr>
            <w:tcW w:w="1205" w:type="dxa"/>
          </w:tcPr>
          <w:p w14:paraId="123B6029" w14:textId="77777777" w:rsidR="008D6D81" w:rsidRPr="005204A9" w:rsidRDefault="008D6D81" w:rsidP="007F17FA">
            <w:pPr>
              <w:spacing w:line="240" w:lineRule="atLeast"/>
              <w:jc w:val="center"/>
              <w:rPr>
                <w:szCs w:val="22"/>
              </w:rPr>
            </w:pPr>
            <w:r w:rsidRPr="005204A9">
              <w:rPr>
                <w:szCs w:val="22"/>
              </w:rPr>
              <w:t>2018</w:t>
            </w:r>
          </w:p>
        </w:tc>
        <w:tc>
          <w:tcPr>
            <w:tcW w:w="236" w:type="dxa"/>
          </w:tcPr>
          <w:p w14:paraId="0AE4C9D5" w14:textId="77777777" w:rsidR="008D6D81" w:rsidRPr="005204A9" w:rsidRDefault="008D6D81" w:rsidP="008D6D81">
            <w:pPr>
              <w:spacing w:line="240" w:lineRule="atLeast"/>
              <w:ind w:left="-108" w:right="29"/>
              <w:jc w:val="center"/>
              <w:rPr>
                <w:szCs w:val="22"/>
              </w:rPr>
            </w:pPr>
          </w:p>
        </w:tc>
        <w:tc>
          <w:tcPr>
            <w:tcW w:w="1304" w:type="dxa"/>
          </w:tcPr>
          <w:p w14:paraId="061FA80E" w14:textId="77777777" w:rsidR="008D6D81" w:rsidRPr="005204A9" w:rsidRDefault="008D6D81" w:rsidP="007F17FA">
            <w:pPr>
              <w:spacing w:line="240" w:lineRule="atLeast"/>
              <w:jc w:val="center"/>
              <w:rPr>
                <w:szCs w:val="22"/>
              </w:rPr>
            </w:pPr>
            <w:r w:rsidRPr="005204A9">
              <w:rPr>
                <w:szCs w:val="22"/>
                <w:lang w:val="en-US"/>
              </w:rPr>
              <w:t>2017</w:t>
            </w:r>
          </w:p>
        </w:tc>
      </w:tr>
      <w:tr w:rsidR="006F4948" w:rsidRPr="0044408F" w14:paraId="3F254E28" w14:textId="77777777" w:rsidTr="00F63D78">
        <w:trPr>
          <w:trHeight w:val="284"/>
        </w:trPr>
        <w:tc>
          <w:tcPr>
            <w:tcW w:w="6378" w:type="dxa"/>
          </w:tcPr>
          <w:p w14:paraId="27710CB4" w14:textId="77777777" w:rsidR="006F4948" w:rsidRPr="0044408F" w:rsidRDefault="006F4948" w:rsidP="006F4948">
            <w:pPr>
              <w:spacing w:line="240" w:lineRule="atLeast"/>
              <w:rPr>
                <w:szCs w:val="22"/>
              </w:rPr>
            </w:pPr>
          </w:p>
        </w:tc>
        <w:tc>
          <w:tcPr>
            <w:tcW w:w="2745" w:type="dxa"/>
            <w:gridSpan w:val="3"/>
            <w:vAlign w:val="center"/>
          </w:tcPr>
          <w:p w14:paraId="3701123C" w14:textId="77777777" w:rsidR="006F4948" w:rsidRPr="005204A9" w:rsidRDefault="006F4948" w:rsidP="006F4948">
            <w:pPr>
              <w:spacing w:line="240" w:lineRule="atLeast"/>
              <w:jc w:val="center"/>
              <w:rPr>
                <w:i/>
                <w:iCs/>
                <w:szCs w:val="22"/>
              </w:rPr>
            </w:pPr>
            <w:r w:rsidRPr="005204A9">
              <w:rPr>
                <w:i/>
                <w:iCs/>
                <w:szCs w:val="22"/>
              </w:rPr>
              <w:t>(in</w:t>
            </w:r>
            <w:r w:rsidRPr="005204A9">
              <w:rPr>
                <w:i/>
                <w:iCs/>
                <w:szCs w:val="22"/>
                <w:lang w:val="en-US"/>
              </w:rPr>
              <w:t xml:space="preserve"> </w:t>
            </w:r>
            <w:r w:rsidRPr="005204A9">
              <w:rPr>
                <w:i/>
                <w:iCs/>
                <w:szCs w:val="22"/>
              </w:rPr>
              <w:t>million</w:t>
            </w:r>
            <w:r w:rsidRPr="005204A9">
              <w:rPr>
                <w:i/>
                <w:iCs/>
                <w:szCs w:val="22"/>
                <w:lang w:val="en-US"/>
              </w:rPr>
              <w:t xml:space="preserve"> </w:t>
            </w:r>
            <w:r w:rsidRPr="005204A9">
              <w:rPr>
                <w:i/>
                <w:iCs/>
                <w:szCs w:val="22"/>
              </w:rPr>
              <w:t>Baht)</w:t>
            </w:r>
          </w:p>
        </w:tc>
      </w:tr>
      <w:tr w:rsidR="008D6D81" w:rsidRPr="0044408F" w14:paraId="7E99193B" w14:textId="77777777" w:rsidTr="00F63D78">
        <w:trPr>
          <w:trHeight w:val="284"/>
        </w:trPr>
        <w:tc>
          <w:tcPr>
            <w:tcW w:w="6378" w:type="dxa"/>
            <w:vAlign w:val="center"/>
          </w:tcPr>
          <w:p w14:paraId="15341D84" w14:textId="77777777" w:rsidR="008D6D81" w:rsidRPr="0044408F" w:rsidRDefault="008D6D81" w:rsidP="00E57A1B">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sz w:val="22"/>
                <w:szCs w:val="22"/>
              </w:rPr>
              <w:t>(</w:t>
            </w:r>
            <w:r w:rsidRPr="0044408F">
              <w:rPr>
                <w:rFonts w:ascii="Times New Roman" w:hAnsi="Times New Roman"/>
                <w:sz w:val="22"/>
                <w:szCs w:val="22"/>
              </w:rPr>
              <w:t>a)</w:t>
            </w:r>
            <w:r w:rsidRPr="0044408F">
              <w:rPr>
                <w:rFonts w:ascii="Times New Roman" w:hAnsi="Times New Roman"/>
                <w:sz w:val="22"/>
                <w:szCs w:val="22"/>
              </w:rPr>
              <w:tab/>
              <w:t>Guarantees</w:t>
            </w:r>
            <w:r w:rsidRPr="007B1DB2">
              <w:rPr>
                <w:rFonts w:ascii="Times New Roman" w:hAnsi="Times New Roman"/>
                <w:sz w:val="22"/>
                <w:szCs w:val="22"/>
              </w:rPr>
              <w:t xml:space="preserve"> </w:t>
            </w:r>
            <w:r w:rsidRPr="0044408F">
              <w:rPr>
                <w:rFonts w:ascii="Times New Roman" w:hAnsi="Times New Roman"/>
                <w:sz w:val="22"/>
                <w:szCs w:val="22"/>
              </w:rPr>
              <w:t>on</w:t>
            </w:r>
            <w:r w:rsidRPr="007B1DB2">
              <w:rPr>
                <w:rFonts w:ascii="Times New Roman" w:hAnsi="Times New Roman"/>
                <w:sz w:val="22"/>
                <w:szCs w:val="22"/>
              </w:rPr>
              <w:t xml:space="preserve"> </w:t>
            </w:r>
            <w:r w:rsidRPr="0044408F">
              <w:rPr>
                <w:rFonts w:ascii="Times New Roman" w:hAnsi="Times New Roman"/>
                <w:sz w:val="22"/>
                <w:szCs w:val="22"/>
              </w:rPr>
              <w:t>loans</w:t>
            </w:r>
            <w:r w:rsidRPr="007B1DB2">
              <w:rPr>
                <w:rFonts w:ascii="Times New Roman" w:hAnsi="Times New Roman"/>
                <w:sz w:val="22"/>
                <w:szCs w:val="22"/>
              </w:rPr>
              <w:t xml:space="preserve"> </w:t>
            </w:r>
            <w:r w:rsidRPr="0044408F">
              <w:rPr>
                <w:rFonts w:ascii="Times New Roman" w:hAnsi="Times New Roman"/>
                <w:sz w:val="22"/>
                <w:szCs w:val="22"/>
              </w:rPr>
              <w:t>of</w:t>
            </w:r>
            <w:r w:rsidRPr="007B1DB2">
              <w:rPr>
                <w:rFonts w:ascii="Times New Roman" w:hAnsi="Times New Roman"/>
                <w:sz w:val="22"/>
                <w:szCs w:val="22"/>
              </w:rPr>
              <w:t xml:space="preserve"> </w:t>
            </w:r>
            <w:r w:rsidRPr="0044408F">
              <w:rPr>
                <w:rFonts w:ascii="Times New Roman" w:hAnsi="Times New Roman"/>
                <w:sz w:val="22"/>
                <w:szCs w:val="22"/>
              </w:rPr>
              <w:t>non-consolidated</w:t>
            </w:r>
            <w:r w:rsidRPr="007B1DB2">
              <w:rPr>
                <w:rFonts w:ascii="Times New Roman" w:hAnsi="Times New Roman"/>
                <w:sz w:val="22"/>
                <w:szCs w:val="22"/>
              </w:rPr>
              <w:t xml:space="preserve"> </w:t>
            </w:r>
            <w:r w:rsidRPr="0044408F">
              <w:rPr>
                <w:rFonts w:ascii="Times New Roman" w:hAnsi="Times New Roman"/>
                <w:sz w:val="22"/>
                <w:szCs w:val="22"/>
              </w:rPr>
              <w:t>related</w:t>
            </w:r>
            <w:r w:rsidRPr="007B1DB2">
              <w:rPr>
                <w:rFonts w:ascii="Times New Roman" w:hAnsi="Times New Roman"/>
                <w:sz w:val="22"/>
                <w:szCs w:val="22"/>
              </w:rPr>
              <w:t xml:space="preserve"> </w:t>
            </w:r>
            <w:r w:rsidRPr="0044408F">
              <w:rPr>
                <w:rFonts w:ascii="Times New Roman" w:hAnsi="Times New Roman"/>
                <w:sz w:val="22"/>
                <w:szCs w:val="22"/>
              </w:rPr>
              <w:t>parties</w:t>
            </w:r>
          </w:p>
        </w:tc>
        <w:tc>
          <w:tcPr>
            <w:tcW w:w="1205" w:type="dxa"/>
            <w:vAlign w:val="center"/>
          </w:tcPr>
          <w:p w14:paraId="0B5D0149" w14:textId="6F5F436E" w:rsidR="008D6D81" w:rsidRPr="0044408F" w:rsidRDefault="00D030D4" w:rsidP="008D6D81">
            <w:pPr>
              <w:pStyle w:val="3"/>
              <w:tabs>
                <w:tab w:val="clear" w:pos="360"/>
                <w:tab w:val="clear" w:pos="720"/>
              </w:tabs>
              <w:spacing w:line="240" w:lineRule="atLeast"/>
              <w:ind w:right="72"/>
              <w:jc w:val="right"/>
              <w:rPr>
                <w:rFonts w:cs="Times New Roman"/>
                <w:lang w:val="en-US"/>
              </w:rPr>
            </w:pPr>
            <w:r>
              <w:rPr>
                <w:rFonts w:cs="Times New Roman"/>
                <w:lang w:val="en-US"/>
              </w:rPr>
              <w:t>666</w:t>
            </w:r>
          </w:p>
        </w:tc>
        <w:tc>
          <w:tcPr>
            <w:tcW w:w="236" w:type="dxa"/>
            <w:vAlign w:val="center"/>
          </w:tcPr>
          <w:p w14:paraId="0A070711"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4AA6DDD5" w14:textId="77777777" w:rsidR="008D6D81" w:rsidRPr="0044408F" w:rsidRDefault="008D6D81" w:rsidP="00256311">
            <w:pPr>
              <w:pStyle w:val="3"/>
              <w:tabs>
                <w:tab w:val="clear" w:pos="360"/>
                <w:tab w:val="clear" w:pos="720"/>
              </w:tabs>
              <w:spacing w:line="240" w:lineRule="atLeast"/>
              <w:ind w:right="72"/>
              <w:jc w:val="right"/>
              <w:rPr>
                <w:rFonts w:cs="Times New Roman"/>
                <w:lang w:val="en-US"/>
              </w:rPr>
            </w:pPr>
            <w:r>
              <w:rPr>
                <w:rFonts w:cs="Times New Roman"/>
                <w:lang w:val="en-US"/>
              </w:rPr>
              <w:t>662</w:t>
            </w:r>
          </w:p>
        </w:tc>
      </w:tr>
      <w:tr w:rsidR="008D6D81" w:rsidRPr="0044408F" w14:paraId="6F93FA4C" w14:textId="77777777" w:rsidTr="00F63D78">
        <w:trPr>
          <w:trHeight w:hRule="exact" w:val="113"/>
        </w:trPr>
        <w:tc>
          <w:tcPr>
            <w:tcW w:w="6378" w:type="dxa"/>
            <w:vAlign w:val="center"/>
          </w:tcPr>
          <w:p w14:paraId="5269D901" w14:textId="77777777" w:rsidR="008D6D81" w:rsidRPr="0044408F" w:rsidRDefault="008D6D81" w:rsidP="008D6D81">
            <w:pPr>
              <w:pStyle w:val="EnvelopeReturn"/>
              <w:tabs>
                <w:tab w:val="clear" w:pos="1134"/>
                <w:tab w:val="left" w:pos="342"/>
                <w:tab w:val="left" w:pos="426"/>
              </w:tabs>
              <w:spacing w:line="240" w:lineRule="atLeast"/>
              <w:rPr>
                <w:rFonts w:ascii="Times New Roman" w:hAnsi="Times New Roman"/>
                <w:sz w:val="22"/>
                <w:szCs w:val="22"/>
              </w:rPr>
            </w:pPr>
          </w:p>
        </w:tc>
        <w:tc>
          <w:tcPr>
            <w:tcW w:w="1205" w:type="dxa"/>
            <w:vAlign w:val="center"/>
          </w:tcPr>
          <w:p w14:paraId="41B6DCD8"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236" w:type="dxa"/>
            <w:vAlign w:val="center"/>
          </w:tcPr>
          <w:p w14:paraId="1F433060"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6FA3878C"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r>
      <w:tr w:rsidR="008D6D81" w:rsidRPr="0044408F" w14:paraId="34C4F8AC" w14:textId="77777777" w:rsidTr="00F63D78">
        <w:trPr>
          <w:trHeight w:val="284"/>
        </w:trPr>
        <w:tc>
          <w:tcPr>
            <w:tcW w:w="6378" w:type="dxa"/>
            <w:vAlign w:val="center"/>
          </w:tcPr>
          <w:p w14:paraId="1AF619F1" w14:textId="77777777" w:rsidR="008D6D81" w:rsidRPr="0044408F" w:rsidRDefault="008D6D81" w:rsidP="00E57A1B">
            <w:pPr>
              <w:pStyle w:val="EnvelopeReturn"/>
              <w:tabs>
                <w:tab w:val="clear" w:pos="1134"/>
                <w:tab w:val="left" w:pos="425"/>
              </w:tabs>
              <w:spacing w:line="240" w:lineRule="atLeast"/>
              <w:ind w:firstLine="33"/>
              <w:rPr>
                <w:rFonts w:ascii="Times New Roman" w:hAnsi="Times New Roman"/>
                <w:b/>
                <w:bCs/>
                <w:sz w:val="22"/>
                <w:szCs w:val="22"/>
              </w:rPr>
            </w:pPr>
            <w:r>
              <w:rPr>
                <w:rFonts w:ascii="Times New Roman" w:hAnsi="Times New Roman"/>
                <w:sz w:val="22"/>
                <w:szCs w:val="22"/>
              </w:rPr>
              <w:t>(</w:t>
            </w:r>
            <w:r w:rsidRPr="0044408F">
              <w:rPr>
                <w:rFonts w:ascii="Times New Roman" w:hAnsi="Times New Roman"/>
                <w:sz w:val="22"/>
                <w:szCs w:val="22"/>
              </w:rPr>
              <w:t>b)</w:t>
            </w:r>
            <w:r w:rsidRPr="0044408F">
              <w:rPr>
                <w:rFonts w:ascii="Times New Roman" w:hAnsi="Times New Roman"/>
                <w:sz w:val="22"/>
                <w:szCs w:val="22"/>
              </w:rPr>
              <w:tab/>
              <w:t>Bank</w:t>
            </w:r>
            <w:r w:rsidRPr="007B1DB2">
              <w:rPr>
                <w:rFonts w:ascii="Times New Roman" w:hAnsi="Times New Roman"/>
                <w:sz w:val="22"/>
                <w:szCs w:val="22"/>
              </w:rPr>
              <w:t xml:space="preserve"> </w:t>
            </w:r>
            <w:r w:rsidRPr="0044408F">
              <w:rPr>
                <w:rFonts w:ascii="Times New Roman" w:hAnsi="Times New Roman"/>
                <w:sz w:val="22"/>
                <w:szCs w:val="22"/>
              </w:rPr>
              <w:t>guarantees</w:t>
            </w:r>
            <w:r w:rsidRPr="007B1DB2">
              <w:rPr>
                <w:rFonts w:ascii="Times New Roman" w:hAnsi="Times New Roman"/>
                <w:sz w:val="22"/>
                <w:szCs w:val="22"/>
              </w:rPr>
              <w:t xml:space="preserve"> </w:t>
            </w:r>
            <w:r w:rsidRPr="0044408F">
              <w:rPr>
                <w:rFonts w:ascii="Times New Roman" w:hAnsi="Times New Roman"/>
                <w:sz w:val="22"/>
                <w:szCs w:val="22"/>
              </w:rPr>
              <w:t>issued</w:t>
            </w:r>
            <w:r w:rsidRPr="007B1DB2">
              <w:rPr>
                <w:rFonts w:ascii="Times New Roman" w:hAnsi="Times New Roman"/>
                <w:sz w:val="22"/>
                <w:szCs w:val="22"/>
              </w:rPr>
              <w:t xml:space="preserve"> </w:t>
            </w:r>
            <w:r w:rsidRPr="0044408F">
              <w:rPr>
                <w:rFonts w:ascii="Times New Roman" w:hAnsi="Times New Roman"/>
                <w:sz w:val="22"/>
                <w:szCs w:val="22"/>
              </w:rPr>
              <w:t>by</w:t>
            </w:r>
            <w:r w:rsidRPr="007B1DB2">
              <w:rPr>
                <w:rFonts w:ascii="Times New Roman" w:hAnsi="Times New Roman"/>
                <w:sz w:val="22"/>
                <w:szCs w:val="22"/>
              </w:rPr>
              <w:t xml:space="preserve"> </w:t>
            </w:r>
            <w:r w:rsidRPr="0044408F">
              <w:rPr>
                <w:rFonts w:ascii="Times New Roman" w:hAnsi="Times New Roman"/>
                <w:sz w:val="22"/>
                <w:szCs w:val="22"/>
              </w:rPr>
              <w:t>banks</w:t>
            </w:r>
            <w:r w:rsidRPr="007B1DB2">
              <w:rPr>
                <w:rFonts w:ascii="Times New Roman" w:hAnsi="Times New Roman"/>
                <w:sz w:val="22"/>
                <w:szCs w:val="22"/>
              </w:rPr>
              <w:t xml:space="preserve"> </w:t>
            </w:r>
            <w:r w:rsidRPr="0044408F">
              <w:rPr>
                <w:rFonts w:ascii="Times New Roman" w:hAnsi="Times New Roman"/>
                <w:sz w:val="22"/>
                <w:szCs w:val="22"/>
              </w:rPr>
              <w:t>to</w:t>
            </w:r>
            <w:r w:rsidRPr="007B1DB2">
              <w:rPr>
                <w:rFonts w:ascii="Times New Roman" w:hAnsi="Times New Roman"/>
                <w:sz w:val="22"/>
                <w:szCs w:val="22"/>
              </w:rPr>
              <w:t xml:space="preserve"> </w:t>
            </w:r>
            <w:r w:rsidRPr="0044408F">
              <w:rPr>
                <w:rFonts w:ascii="Times New Roman" w:hAnsi="Times New Roman"/>
                <w:sz w:val="22"/>
                <w:szCs w:val="22"/>
              </w:rPr>
              <w:t>government,</w:t>
            </w:r>
          </w:p>
          <w:p w14:paraId="6E4DEE6A" w14:textId="77777777" w:rsidR="008D6D81" w:rsidRPr="0044408F" w:rsidRDefault="008D6D81" w:rsidP="008D6D81">
            <w:pPr>
              <w:pStyle w:val="EnvelopeReturn"/>
              <w:tabs>
                <w:tab w:val="clear" w:pos="1134"/>
                <w:tab w:val="left" w:pos="425"/>
              </w:tabs>
              <w:spacing w:line="240" w:lineRule="atLeast"/>
              <w:ind w:left="426"/>
              <w:rPr>
                <w:rFonts w:ascii="Times New Roman" w:hAnsi="Times New Roman" w:cs="Times New Roman"/>
                <w:b/>
                <w:bCs/>
                <w:sz w:val="22"/>
                <w:szCs w:val="22"/>
              </w:rPr>
            </w:pPr>
            <w:r w:rsidRPr="0044408F">
              <w:rPr>
                <w:rFonts w:ascii="Times New Roman" w:hAnsi="Times New Roman"/>
                <w:sz w:val="22"/>
                <w:szCs w:val="22"/>
              </w:rPr>
              <w:t>state</w:t>
            </w:r>
            <w:r w:rsidRPr="007B1DB2">
              <w:rPr>
                <w:rFonts w:ascii="Times New Roman" w:hAnsi="Times New Roman"/>
                <w:sz w:val="22"/>
                <w:szCs w:val="22"/>
              </w:rPr>
              <w:t xml:space="preserve"> </w:t>
            </w:r>
            <w:r w:rsidRPr="0044408F">
              <w:rPr>
                <w:rFonts w:ascii="Times New Roman" w:hAnsi="Times New Roman"/>
                <w:sz w:val="22"/>
                <w:szCs w:val="22"/>
              </w:rPr>
              <w:t>enterprises</w:t>
            </w:r>
            <w:r w:rsidRPr="007B1DB2">
              <w:rPr>
                <w:rFonts w:ascii="Times New Roman" w:hAnsi="Times New Roman"/>
                <w:sz w:val="22"/>
                <w:szCs w:val="22"/>
              </w:rPr>
              <w:t xml:space="preserve"> </w:t>
            </w:r>
            <w:r w:rsidRPr="0044408F">
              <w:rPr>
                <w:rFonts w:ascii="Times New Roman" w:hAnsi="Times New Roman"/>
                <w:sz w:val="22"/>
                <w:szCs w:val="22"/>
              </w:rPr>
              <w:t>and</w:t>
            </w:r>
            <w:r w:rsidRPr="007B1DB2">
              <w:rPr>
                <w:rFonts w:ascii="Times New Roman" w:hAnsi="Times New Roman"/>
                <w:sz w:val="22"/>
                <w:szCs w:val="22"/>
              </w:rPr>
              <w:t xml:space="preserve"> </w:t>
            </w:r>
            <w:r w:rsidRPr="0044408F">
              <w:rPr>
                <w:rFonts w:ascii="Times New Roman" w:hAnsi="Times New Roman"/>
                <w:sz w:val="22"/>
                <w:szCs w:val="22"/>
              </w:rPr>
              <w:t>private</w:t>
            </w:r>
            <w:r w:rsidRPr="007B1DB2">
              <w:rPr>
                <w:rFonts w:ascii="Times New Roman" w:hAnsi="Times New Roman"/>
                <w:sz w:val="22"/>
                <w:szCs w:val="22"/>
              </w:rPr>
              <w:t xml:space="preserve"> </w:t>
            </w:r>
            <w:r w:rsidRPr="0044408F">
              <w:rPr>
                <w:rFonts w:ascii="Times New Roman" w:hAnsi="Times New Roman"/>
                <w:sz w:val="22"/>
                <w:szCs w:val="22"/>
              </w:rPr>
              <w:t>sectors</w:t>
            </w:r>
          </w:p>
        </w:tc>
        <w:tc>
          <w:tcPr>
            <w:tcW w:w="1205" w:type="dxa"/>
            <w:vAlign w:val="bottom"/>
          </w:tcPr>
          <w:p w14:paraId="3EC05DBB" w14:textId="34AAD0B1" w:rsidR="008D6D81" w:rsidRPr="0044408F" w:rsidRDefault="00D030D4" w:rsidP="008D6D81">
            <w:pPr>
              <w:pStyle w:val="3"/>
              <w:tabs>
                <w:tab w:val="clear" w:pos="360"/>
                <w:tab w:val="clear" w:pos="720"/>
              </w:tabs>
              <w:spacing w:line="240" w:lineRule="atLeast"/>
              <w:ind w:right="72"/>
              <w:jc w:val="right"/>
              <w:rPr>
                <w:rFonts w:cs="Times New Roman"/>
                <w:lang w:val="en-US"/>
              </w:rPr>
            </w:pPr>
            <w:r>
              <w:rPr>
                <w:rFonts w:cs="Times New Roman"/>
                <w:lang w:val="en-US"/>
              </w:rPr>
              <w:t>890</w:t>
            </w:r>
          </w:p>
        </w:tc>
        <w:tc>
          <w:tcPr>
            <w:tcW w:w="236" w:type="dxa"/>
            <w:vAlign w:val="bottom"/>
          </w:tcPr>
          <w:p w14:paraId="74D8A745"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bottom"/>
          </w:tcPr>
          <w:p w14:paraId="36960830"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r>
              <w:rPr>
                <w:rFonts w:cs="Times New Roman"/>
                <w:lang w:val="en-US"/>
              </w:rPr>
              <w:t>913</w:t>
            </w:r>
          </w:p>
        </w:tc>
      </w:tr>
      <w:tr w:rsidR="008D6D81" w:rsidRPr="0044408F" w14:paraId="185E2301" w14:textId="77777777" w:rsidTr="00F63D78">
        <w:trPr>
          <w:trHeight w:hRule="exact" w:val="113"/>
        </w:trPr>
        <w:tc>
          <w:tcPr>
            <w:tcW w:w="6378" w:type="dxa"/>
            <w:vAlign w:val="center"/>
          </w:tcPr>
          <w:p w14:paraId="0384B328" w14:textId="77777777" w:rsidR="008D6D81" w:rsidRPr="0044408F" w:rsidRDefault="008D6D81" w:rsidP="008D6D81">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205" w:type="dxa"/>
            <w:vAlign w:val="center"/>
          </w:tcPr>
          <w:p w14:paraId="14D9C2C0" w14:textId="77777777" w:rsidR="008D6D81" w:rsidRDefault="008D6D81" w:rsidP="008D6D81">
            <w:pPr>
              <w:pStyle w:val="3"/>
              <w:tabs>
                <w:tab w:val="clear" w:pos="360"/>
                <w:tab w:val="clear" w:pos="720"/>
                <w:tab w:val="left" w:pos="342"/>
              </w:tabs>
              <w:spacing w:line="240" w:lineRule="atLeast"/>
              <w:ind w:right="72"/>
              <w:jc w:val="right"/>
              <w:rPr>
                <w:rFonts w:cs="Times New Roman"/>
                <w:lang w:val="en-US"/>
              </w:rPr>
            </w:pPr>
          </w:p>
        </w:tc>
        <w:tc>
          <w:tcPr>
            <w:tcW w:w="236" w:type="dxa"/>
            <w:vAlign w:val="center"/>
          </w:tcPr>
          <w:p w14:paraId="01110297" w14:textId="77777777" w:rsidR="008D6D81" w:rsidRPr="0044408F" w:rsidRDefault="008D6D81" w:rsidP="008D6D81">
            <w:pPr>
              <w:pStyle w:val="3"/>
              <w:tabs>
                <w:tab w:val="clear" w:pos="360"/>
                <w:tab w:val="clear" w:pos="720"/>
                <w:tab w:val="left" w:pos="342"/>
              </w:tabs>
              <w:spacing w:line="240" w:lineRule="atLeast"/>
              <w:ind w:right="72"/>
              <w:jc w:val="right"/>
              <w:rPr>
                <w:rFonts w:cs="Times New Roman"/>
                <w:lang w:val="en-US"/>
              </w:rPr>
            </w:pPr>
          </w:p>
        </w:tc>
        <w:tc>
          <w:tcPr>
            <w:tcW w:w="1304" w:type="dxa"/>
            <w:vAlign w:val="center"/>
          </w:tcPr>
          <w:p w14:paraId="049D0F3C" w14:textId="77777777" w:rsidR="008D6D81" w:rsidRDefault="008D6D81" w:rsidP="008D6D81">
            <w:pPr>
              <w:pStyle w:val="3"/>
              <w:tabs>
                <w:tab w:val="clear" w:pos="360"/>
                <w:tab w:val="clear" w:pos="720"/>
                <w:tab w:val="left" w:pos="342"/>
              </w:tabs>
              <w:spacing w:line="240" w:lineRule="atLeast"/>
              <w:ind w:right="72"/>
              <w:jc w:val="right"/>
              <w:rPr>
                <w:rFonts w:cs="Times New Roman"/>
                <w:lang w:val="en-US"/>
              </w:rPr>
            </w:pPr>
          </w:p>
        </w:tc>
      </w:tr>
      <w:tr w:rsidR="008D6D81" w:rsidRPr="0044408F" w14:paraId="69045F74" w14:textId="77777777" w:rsidTr="00F63D78">
        <w:trPr>
          <w:trHeight w:val="340"/>
        </w:trPr>
        <w:tc>
          <w:tcPr>
            <w:tcW w:w="6378" w:type="dxa"/>
            <w:vAlign w:val="center"/>
          </w:tcPr>
          <w:p w14:paraId="6E7190CB" w14:textId="77777777" w:rsidR="008D6D81" w:rsidRPr="0044408F" w:rsidRDefault="008D6D81" w:rsidP="00E57A1B">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c)</w:t>
            </w:r>
            <w:r w:rsidRPr="0044408F">
              <w:rPr>
                <w:rFonts w:ascii="Times New Roman" w:hAnsi="Times New Roman" w:cs="Times New Roman"/>
                <w:sz w:val="22"/>
                <w:szCs w:val="22"/>
              </w:rPr>
              <w:tab/>
              <w:t>Unused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letters</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credit</w:t>
            </w:r>
          </w:p>
        </w:tc>
        <w:tc>
          <w:tcPr>
            <w:tcW w:w="1205" w:type="dxa"/>
            <w:vAlign w:val="center"/>
          </w:tcPr>
          <w:p w14:paraId="15CCBBDC" w14:textId="1814E85A" w:rsidR="008D6D81" w:rsidRPr="0044408F" w:rsidRDefault="00D030D4" w:rsidP="008D6D81">
            <w:pPr>
              <w:pStyle w:val="3"/>
              <w:tabs>
                <w:tab w:val="clear" w:pos="360"/>
                <w:tab w:val="clear" w:pos="720"/>
              </w:tabs>
              <w:spacing w:line="240" w:lineRule="atLeast"/>
              <w:ind w:right="72"/>
              <w:jc w:val="right"/>
              <w:rPr>
                <w:rFonts w:cs="Times New Roman"/>
                <w:lang w:val="en-US"/>
              </w:rPr>
            </w:pPr>
            <w:r>
              <w:rPr>
                <w:rFonts w:cs="Times New Roman"/>
                <w:lang w:val="en-US"/>
              </w:rPr>
              <w:t>668</w:t>
            </w:r>
          </w:p>
        </w:tc>
        <w:tc>
          <w:tcPr>
            <w:tcW w:w="236" w:type="dxa"/>
            <w:vAlign w:val="center"/>
          </w:tcPr>
          <w:p w14:paraId="6A4F9334"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09CF1925"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r>
              <w:rPr>
                <w:rFonts w:cs="Times New Roman"/>
                <w:lang w:val="en-US"/>
              </w:rPr>
              <w:t>347</w:t>
            </w:r>
          </w:p>
        </w:tc>
      </w:tr>
      <w:tr w:rsidR="008D6D81" w:rsidRPr="0044408F" w14:paraId="063C793C" w14:textId="77777777" w:rsidTr="00F63D78">
        <w:trPr>
          <w:trHeight w:hRule="exact" w:val="113"/>
        </w:trPr>
        <w:tc>
          <w:tcPr>
            <w:tcW w:w="6378" w:type="dxa"/>
            <w:vAlign w:val="center"/>
          </w:tcPr>
          <w:p w14:paraId="67CEDC20" w14:textId="77777777" w:rsidR="008D6D81" w:rsidRPr="0044408F" w:rsidRDefault="008D6D81" w:rsidP="008D6D81">
            <w:pPr>
              <w:pStyle w:val="EnvelopeReturn"/>
              <w:tabs>
                <w:tab w:val="clear" w:pos="1134"/>
                <w:tab w:val="left" w:pos="342"/>
                <w:tab w:val="left" w:pos="426"/>
              </w:tabs>
              <w:spacing w:line="240" w:lineRule="atLeast"/>
              <w:rPr>
                <w:rFonts w:ascii="Times New Roman" w:hAnsi="Times New Roman" w:cs="Times New Roman"/>
                <w:sz w:val="22"/>
                <w:szCs w:val="22"/>
              </w:rPr>
            </w:pPr>
          </w:p>
        </w:tc>
        <w:tc>
          <w:tcPr>
            <w:tcW w:w="1205" w:type="dxa"/>
            <w:vAlign w:val="center"/>
          </w:tcPr>
          <w:p w14:paraId="05DFA28D"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236" w:type="dxa"/>
            <w:vAlign w:val="center"/>
          </w:tcPr>
          <w:p w14:paraId="6F6BB66A"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1241ED62"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r>
      <w:tr w:rsidR="008D6D81" w:rsidRPr="0044408F" w14:paraId="38E954E4" w14:textId="77777777" w:rsidTr="00F63D78">
        <w:trPr>
          <w:trHeight w:val="284"/>
        </w:trPr>
        <w:tc>
          <w:tcPr>
            <w:tcW w:w="6378" w:type="dxa"/>
            <w:vAlign w:val="center"/>
          </w:tcPr>
          <w:p w14:paraId="5903A1DA" w14:textId="77777777" w:rsidR="008D6D81" w:rsidRPr="0044408F" w:rsidRDefault="008D6D81" w:rsidP="00E57A1B">
            <w:pPr>
              <w:pStyle w:val="EnvelopeReturn"/>
              <w:tabs>
                <w:tab w:val="clear" w:pos="1134"/>
                <w:tab w:val="left" w:pos="425"/>
              </w:tabs>
              <w:spacing w:line="240" w:lineRule="atLeast"/>
              <w:ind w:firstLine="33"/>
              <w:rPr>
                <w:rFonts w:ascii="Times New Roman" w:hAnsi="Times New Roman" w:cs="Times New Roman"/>
                <w:b/>
                <w:bCs/>
                <w:sz w:val="22"/>
                <w:szCs w:val="22"/>
              </w:rPr>
            </w:pPr>
            <w:r>
              <w:rPr>
                <w:rFonts w:ascii="Times New Roman" w:hAnsi="Times New Roman" w:cs="Times New Roman"/>
                <w:sz w:val="22"/>
                <w:szCs w:val="22"/>
              </w:rPr>
              <w:t>(</w:t>
            </w:r>
            <w:r w:rsidRPr="0044408F">
              <w:rPr>
                <w:rFonts w:ascii="Times New Roman" w:hAnsi="Times New Roman" w:cs="Times New Roman"/>
                <w:sz w:val="22"/>
                <w:szCs w:val="22"/>
              </w:rPr>
              <w:t>d)</w:t>
            </w:r>
            <w:r w:rsidRPr="0044408F">
              <w:rPr>
                <w:rFonts w:ascii="Times New Roman" w:hAnsi="Times New Roman" w:cs="Times New Roman"/>
                <w:sz w:val="22"/>
                <w:szCs w:val="22"/>
              </w:rPr>
              <w:tab/>
              <w:t>Commitments</w:t>
            </w:r>
            <w:r w:rsidRPr="007B1DB2">
              <w:rPr>
                <w:rFonts w:ascii="Times New Roman" w:hAnsi="Times New Roman" w:cs="Times New Roman"/>
                <w:sz w:val="22"/>
                <w:szCs w:val="22"/>
              </w:rPr>
              <w:t xml:space="preserve"> </w:t>
            </w:r>
          </w:p>
        </w:tc>
        <w:tc>
          <w:tcPr>
            <w:tcW w:w="1205" w:type="dxa"/>
            <w:vAlign w:val="center"/>
          </w:tcPr>
          <w:p w14:paraId="7B6504BA"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236" w:type="dxa"/>
            <w:vAlign w:val="center"/>
          </w:tcPr>
          <w:p w14:paraId="6D736049"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vAlign w:val="center"/>
          </w:tcPr>
          <w:p w14:paraId="7E41AF27"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r>
      <w:tr w:rsidR="008D6D81" w:rsidRPr="0044408F" w14:paraId="40AA8F64" w14:textId="77777777" w:rsidTr="00F63D78">
        <w:trPr>
          <w:trHeight w:val="284"/>
        </w:trPr>
        <w:tc>
          <w:tcPr>
            <w:tcW w:w="6378" w:type="dxa"/>
            <w:vAlign w:val="center"/>
          </w:tcPr>
          <w:p w14:paraId="6A6A940E" w14:textId="77777777" w:rsidR="008D6D81" w:rsidRPr="0044408F" w:rsidRDefault="008D6D81" w:rsidP="008D6D81">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purchase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of</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raw</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material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contracts</w:t>
            </w:r>
          </w:p>
        </w:tc>
        <w:tc>
          <w:tcPr>
            <w:tcW w:w="1205" w:type="dxa"/>
          </w:tcPr>
          <w:p w14:paraId="15BEC623" w14:textId="75227432" w:rsidR="008D6D81" w:rsidRPr="0044408F" w:rsidRDefault="00D030D4" w:rsidP="008D6D81">
            <w:pPr>
              <w:pStyle w:val="3"/>
              <w:tabs>
                <w:tab w:val="clear" w:pos="360"/>
                <w:tab w:val="clear" w:pos="720"/>
              </w:tabs>
              <w:spacing w:line="240" w:lineRule="atLeast"/>
              <w:ind w:right="72"/>
              <w:jc w:val="right"/>
              <w:rPr>
                <w:rFonts w:cs="Times New Roman"/>
                <w:lang w:val="en-US"/>
              </w:rPr>
            </w:pPr>
            <w:r>
              <w:rPr>
                <w:rFonts w:cs="Times New Roman"/>
                <w:lang w:val="en-US"/>
              </w:rPr>
              <w:t>48,932</w:t>
            </w:r>
          </w:p>
        </w:tc>
        <w:tc>
          <w:tcPr>
            <w:tcW w:w="236" w:type="dxa"/>
            <w:vAlign w:val="center"/>
          </w:tcPr>
          <w:p w14:paraId="52C3F984"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tcPr>
          <w:p w14:paraId="43481DC3"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r w:rsidRPr="00333EC3">
              <w:rPr>
                <w:rFonts w:cs="Times New Roman"/>
                <w:lang w:val="en-US"/>
              </w:rPr>
              <w:t>57,812</w:t>
            </w:r>
          </w:p>
        </w:tc>
      </w:tr>
      <w:tr w:rsidR="008D6D81" w:rsidRPr="0044408F" w14:paraId="22630070" w14:textId="77777777" w:rsidTr="00F63D78">
        <w:trPr>
          <w:trHeight w:val="284"/>
        </w:trPr>
        <w:tc>
          <w:tcPr>
            <w:tcW w:w="6378" w:type="dxa"/>
            <w:vAlign w:val="center"/>
          </w:tcPr>
          <w:p w14:paraId="6A4BC917" w14:textId="77777777" w:rsidR="008D6D81" w:rsidRPr="0044408F" w:rsidRDefault="008D6D81" w:rsidP="007D3864">
            <w:pPr>
              <w:pStyle w:val="EnvelopeReturn"/>
              <w:tabs>
                <w:tab w:val="clear" w:pos="1134"/>
                <w:tab w:val="left" w:pos="425"/>
              </w:tabs>
              <w:spacing w:line="240" w:lineRule="atLeast"/>
              <w:rPr>
                <w:rFonts w:ascii="Times New Roman" w:hAnsi="Times New Roman" w:cs="Times New Roman"/>
                <w:b/>
                <w:bCs/>
                <w:sz w:val="22"/>
                <w:szCs w:val="22"/>
              </w:rPr>
            </w:pPr>
            <w:r>
              <w:rPr>
                <w:rFonts w:ascii="Times New Roman" w:hAnsi="Times New Roman" w:cs="Times New Roman"/>
                <w:sz w:val="22"/>
                <w:szCs w:val="22"/>
              </w:rPr>
              <w:tab/>
              <w:t>-</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for</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rental</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and</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service</w:t>
            </w:r>
            <w:r w:rsidRPr="007B1DB2">
              <w:rPr>
                <w:rFonts w:ascii="Times New Roman" w:hAnsi="Times New Roman" w:cs="Times New Roman"/>
                <w:sz w:val="22"/>
                <w:szCs w:val="22"/>
              </w:rPr>
              <w:t xml:space="preserve"> </w:t>
            </w:r>
            <w:r w:rsidRPr="0044408F">
              <w:rPr>
                <w:rFonts w:ascii="Times New Roman" w:hAnsi="Times New Roman" w:cs="Times New Roman"/>
                <w:sz w:val="22"/>
                <w:szCs w:val="22"/>
              </w:rPr>
              <w:t>agreements</w:t>
            </w:r>
          </w:p>
        </w:tc>
        <w:tc>
          <w:tcPr>
            <w:tcW w:w="1205" w:type="dxa"/>
          </w:tcPr>
          <w:p w14:paraId="786E686B" w14:textId="45D0A883" w:rsidR="008D6D81" w:rsidRPr="0044408F" w:rsidRDefault="00D030D4" w:rsidP="008D6D81">
            <w:pPr>
              <w:pStyle w:val="3"/>
              <w:tabs>
                <w:tab w:val="clear" w:pos="360"/>
                <w:tab w:val="clear" w:pos="720"/>
              </w:tabs>
              <w:spacing w:line="240" w:lineRule="atLeast"/>
              <w:ind w:right="72"/>
              <w:jc w:val="right"/>
              <w:rPr>
                <w:rFonts w:cs="Times New Roman"/>
                <w:lang w:val="en-US"/>
              </w:rPr>
            </w:pPr>
            <w:r>
              <w:rPr>
                <w:rFonts w:cs="Times New Roman"/>
                <w:lang w:val="en-US"/>
              </w:rPr>
              <w:t>7,947</w:t>
            </w:r>
          </w:p>
        </w:tc>
        <w:tc>
          <w:tcPr>
            <w:tcW w:w="236" w:type="dxa"/>
            <w:vAlign w:val="center"/>
          </w:tcPr>
          <w:p w14:paraId="3EA8D4BF"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1304" w:type="dxa"/>
          </w:tcPr>
          <w:p w14:paraId="6DF6713C"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r w:rsidRPr="00333EC3">
              <w:rPr>
                <w:rFonts w:cs="Times New Roman"/>
                <w:lang w:val="en-US"/>
              </w:rPr>
              <w:t>7,0</w:t>
            </w:r>
            <w:r>
              <w:rPr>
                <w:rFonts w:cs="Times New Roman"/>
                <w:lang w:val="en-US"/>
              </w:rPr>
              <w:t>41</w:t>
            </w:r>
          </w:p>
        </w:tc>
      </w:tr>
      <w:tr w:rsidR="008D6D81" w:rsidRPr="0044408F" w14:paraId="1612D8E2" w14:textId="77777777" w:rsidTr="00F63D78">
        <w:trPr>
          <w:trHeight w:val="284"/>
        </w:trPr>
        <w:tc>
          <w:tcPr>
            <w:tcW w:w="6378" w:type="dxa"/>
            <w:vAlign w:val="center"/>
          </w:tcPr>
          <w:p w14:paraId="4B14830E" w14:textId="77777777" w:rsidR="008D6D81" w:rsidRPr="0044408F" w:rsidRDefault="008D6D81" w:rsidP="008D6D81">
            <w:pPr>
              <w:pStyle w:val="EnvelopeReturn"/>
              <w:tabs>
                <w:tab w:val="clear" w:pos="1134"/>
                <w:tab w:val="left" w:pos="425"/>
              </w:tabs>
              <w:spacing w:line="240" w:lineRule="atLeast"/>
              <w:rPr>
                <w:rFonts w:ascii="Times New Roman" w:hAnsi="Times New Roman"/>
                <w:b/>
                <w:bCs/>
                <w:sz w:val="22"/>
                <w:szCs w:val="22"/>
              </w:rPr>
            </w:pPr>
            <w:r w:rsidRPr="0044408F">
              <w:rPr>
                <w:rFonts w:cs="Times New Roman"/>
                <w:szCs w:val="22"/>
              </w:rPr>
              <w:tab/>
            </w:r>
            <w:r w:rsidRPr="0044408F">
              <w:rPr>
                <w:rFonts w:ascii="Times New Roman" w:hAnsi="Times New Roman" w:cs="Times New Roman"/>
                <w:sz w:val="22"/>
                <w:szCs w:val="22"/>
              </w:rPr>
              <w:t>-</w:t>
            </w:r>
            <w:r w:rsidRPr="007B1DB2">
              <w:rPr>
                <w:rFonts w:ascii="Times New Roman" w:hAnsi="Times New Roman" w:cs="Times New Roman"/>
                <w:sz w:val="22"/>
                <w:szCs w:val="22"/>
              </w:rPr>
              <w:t xml:space="preserve"> </w:t>
            </w:r>
            <w:r w:rsidRPr="0044408F">
              <w:rPr>
                <w:rFonts w:ascii="Times New Roman" w:hAnsi="Times New Roman"/>
                <w:sz w:val="22"/>
                <w:szCs w:val="22"/>
              </w:rPr>
              <w:t>for</w:t>
            </w:r>
            <w:r w:rsidRPr="007B1DB2">
              <w:rPr>
                <w:rFonts w:ascii="Times New Roman" w:hAnsi="Times New Roman"/>
                <w:sz w:val="22"/>
                <w:szCs w:val="22"/>
              </w:rPr>
              <w:t xml:space="preserve"> </w:t>
            </w:r>
            <w:r>
              <w:rPr>
                <w:rFonts w:ascii="Times New Roman" w:hAnsi="Times New Roman"/>
                <w:sz w:val="22"/>
                <w:szCs w:val="22"/>
              </w:rPr>
              <w:t>purchasing</w:t>
            </w:r>
            <w:r w:rsidRPr="007B1DB2">
              <w:rPr>
                <w:rFonts w:ascii="Times New Roman" w:hAnsi="Times New Roman"/>
                <w:sz w:val="22"/>
                <w:szCs w:val="22"/>
              </w:rPr>
              <w:t xml:space="preserve"> </w:t>
            </w:r>
            <w:r>
              <w:rPr>
                <w:rFonts w:ascii="Times New Roman" w:hAnsi="Times New Roman"/>
                <w:sz w:val="22"/>
                <w:szCs w:val="22"/>
              </w:rPr>
              <w:t>land,</w:t>
            </w:r>
            <w:r w:rsidRPr="007B1DB2">
              <w:rPr>
                <w:rFonts w:ascii="Times New Roman" w:hAnsi="Times New Roman"/>
                <w:sz w:val="22"/>
                <w:szCs w:val="22"/>
              </w:rPr>
              <w:t xml:space="preserve"> </w:t>
            </w:r>
            <w:r w:rsidRPr="0044408F">
              <w:rPr>
                <w:rFonts w:ascii="Times New Roman" w:hAnsi="Times New Roman"/>
                <w:sz w:val="22"/>
                <w:szCs w:val="22"/>
              </w:rPr>
              <w:t>construction</w:t>
            </w:r>
            <w:r w:rsidRPr="007B1DB2">
              <w:rPr>
                <w:rFonts w:ascii="Times New Roman" w:hAnsi="Times New Roman"/>
                <w:sz w:val="22"/>
                <w:szCs w:val="22"/>
              </w:rPr>
              <w:t xml:space="preserve"> </w:t>
            </w:r>
            <w:r w:rsidRPr="0044408F">
              <w:rPr>
                <w:rFonts w:ascii="Times New Roman" w:hAnsi="Times New Roman"/>
                <w:sz w:val="22"/>
                <w:szCs w:val="22"/>
              </w:rPr>
              <w:t>and</w:t>
            </w:r>
            <w:r w:rsidRPr="007B1DB2">
              <w:rPr>
                <w:rFonts w:ascii="Times New Roman" w:hAnsi="Times New Roman"/>
                <w:sz w:val="22"/>
                <w:szCs w:val="22"/>
              </w:rPr>
              <w:t xml:space="preserve"> </w:t>
            </w:r>
            <w:r w:rsidRPr="0044408F">
              <w:rPr>
                <w:rFonts w:ascii="Times New Roman" w:hAnsi="Times New Roman"/>
                <w:sz w:val="22"/>
                <w:szCs w:val="22"/>
              </w:rPr>
              <w:t>installation</w:t>
            </w:r>
            <w:r w:rsidRPr="007B1DB2">
              <w:rPr>
                <w:rFonts w:ascii="Times New Roman" w:hAnsi="Times New Roman"/>
                <w:sz w:val="22"/>
                <w:szCs w:val="22"/>
              </w:rPr>
              <w:t xml:space="preserve"> </w:t>
            </w:r>
            <w:r w:rsidRPr="0044408F">
              <w:rPr>
                <w:rFonts w:ascii="Times New Roman" w:hAnsi="Times New Roman"/>
                <w:sz w:val="22"/>
                <w:szCs w:val="22"/>
              </w:rPr>
              <w:t>of</w:t>
            </w:r>
            <w:r w:rsidRPr="007B1DB2">
              <w:rPr>
                <w:rFonts w:ascii="Times New Roman" w:hAnsi="Times New Roman"/>
                <w:sz w:val="22"/>
                <w:szCs w:val="22"/>
              </w:rPr>
              <w:t xml:space="preserve"> </w:t>
            </w:r>
            <w:r w:rsidRPr="0044408F">
              <w:rPr>
                <w:rFonts w:ascii="Times New Roman" w:hAnsi="Times New Roman"/>
                <w:sz w:val="22"/>
                <w:szCs w:val="22"/>
              </w:rPr>
              <w:t>machinery</w:t>
            </w:r>
            <w:r>
              <w:rPr>
                <w:rFonts w:ascii="Times New Roman" w:hAnsi="Times New Roman"/>
                <w:sz w:val="22"/>
                <w:szCs w:val="22"/>
              </w:rPr>
              <w:t>,</w:t>
            </w:r>
            <w:r>
              <w:rPr>
                <w:rFonts w:ascii="Times New Roman" w:hAnsi="Times New Roman"/>
                <w:b/>
                <w:bCs/>
                <w:sz w:val="22"/>
                <w:szCs w:val="22"/>
              </w:rPr>
              <w:t xml:space="preserve"> </w:t>
            </w:r>
          </w:p>
        </w:tc>
        <w:tc>
          <w:tcPr>
            <w:tcW w:w="1205" w:type="dxa"/>
          </w:tcPr>
          <w:p w14:paraId="6CF49D07"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c>
          <w:tcPr>
            <w:tcW w:w="236" w:type="dxa"/>
            <w:vAlign w:val="center"/>
          </w:tcPr>
          <w:p w14:paraId="7F3919CA" w14:textId="77777777" w:rsidR="008D6D81" w:rsidRPr="0044408F" w:rsidRDefault="008D6D81" w:rsidP="008D6D81">
            <w:pPr>
              <w:pStyle w:val="AAheadingwocontents"/>
              <w:spacing w:line="240" w:lineRule="atLeast"/>
              <w:ind w:right="72"/>
              <w:jc w:val="right"/>
              <w:rPr>
                <w:rFonts w:cs="Times New Roman"/>
              </w:rPr>
            </w:pPr>
          </w:p>
        </w:tc>
        <w:tc>
          <w:tcPr>
            <w:tcW w:w="1304" w:type="dxa"/>
          </w:tcPr>
          <w:p w14:paraId="4C9F4B26" w14:textId="77777777" w:rsidR="008D6D81" w:rsidRPr="0044408F" w:rsidRDefault="008D6D81" w:rsidP="008D6D81">
            <w:pPr>
              <w:pStyle w:val="3"/>
              <w:tabs>
                <w:tab w:val="clear" w:pos="360"/>
                <w:tab w:val="clear" w:pos="720"/>
              </w:tabs>
              <w:spacing w:line="240" w:lineRule="atLeast"/>
              <w:ind w:right="72"/>
              <w:jc w:val="right"/>
              <w:rPr>
                <w:rFonts w:cs="Times New Roman"/>
                <w:lang w:val="en-US"/>
              </w:rPr>
            </w:pPr>
          </w:p>
        </w:tc>
      </w:tr>
      <w:tr w:rsidR="008D6D81" w:rsidRPr="004F46AF" w14:paraId="64E4CDDF" w14:textId="77777777" w:rsidTr="00F63D78">
        <w:trPr>
          <w:trHeight w:val="284"/>
        </w:trPr>
        <w:tc>
          <w:tcPr>
            <w:tcW w:w="6378" w:type="dxa"/>
            <w:vAlign w:val="center"/>
          </w:tcPr>
          <w:p w14:paraId="6C17150A" w14:textId="77777777" w:rsidR="008D6D81" w:rsidRPr="004F46AF" w:rsidRDefault="008D6D81" w:rsidP="008D6D81">
            <w:pPr>
              <w:pStyle w:val="EnvelopeReturn"/>
              <w:tabs>
                <w:tab w:val="clear" w:pos="1134"/>
                <w:tab w:val="left" w:pos="425"/>
              </w:tabs>
              <w:spacing w:line="240" w:lineRule="atLeast"/>
              <w:rPr>
                <w:rFonts w:cs="Times New Roman"/>
                <w:b/>
                <w:bCs/>
                <w:szCs w:val="22"/>
              </w:rPr>
            </w:pPr>
            <w:r w:rsidRPr="0044408F">
              <w:rPr>
                <w:rFonts w:cs="Times New Roman"/>
                <w:szCs w:val="22"/>
              </w:rPr>
              <w:tab/>
            </w:r>
            <w:r w:rsidRPr="007B1DB2">
              <w:rPr>
                <w:rFonts w:ascii="Times New Roman" w:hAnsi="Times New Roman" w:cs="Times New Roman"/>
                <w:sz w:val="22"/>
                <w:szCs w:val="22"/>
              </w:rPr>
              <w:t xml:space="preserve">  </w:t>
            </w:r>
            <w:r w:rsidRPr="004F46AF">
              <w:rPr>
                <w:rFonts w:ascii="Times New Roman" w:hAnsi="Times New Roman" w:cs="Times New Roman"/>
                <w:sz w:val="22"/>
                <w:szCs w:val="22"/>
              </w:rPr>
              <w:t xml:space="preserve">and others </w:t>
            </w:r>
          </w:p>
        </w:tc>
        <w:tc>
          <w:tcPr>
            <w:tcW w:w="1205" w:type="dxa"/>
            <w:vAlign w:val="center"/>
          </w:tcPr>
          <w:p w14:paraId="4C8F10A6" w14:textId="25AC23CB" w:rsidR="008D6D81" w:rsidRPr="004F46AF" w:rsidRDefault="00A44256" w:rsidP="008D6D81">
            <w:pPr>
              <w:pStyle w:val="3"/>
              <w:spacing w:line="240" w:lineRule="atLeast"/>
              <w:ind w:right="72"/>
              <w:jc w:val="right"/>
              <w:rPr>
                <w:rFonts w:cs="Times New Roman"/>
                <w:lang w:val="en-US"/>
              </w:rPr>
            </w:pPr>
            <w:r w:rsidRPr="006958B4">
              <w:rPr>
                <w:rFonts w:cs="Times New Roman"/>
                <w:lang w:val="en-US"/>
              </w:rPr>
              <w:t>72</w:t>
            </w:r>
            <w:r w:rsidR="00D030D4" w:rsidRPr="006958B4">
              <w:rPr>
                <w:rFonts w:cs="Times New Roman"/>
                <w:lang w:val="en-US"/>
              </w:rPr>
              <w:t>,</w:t>
            </w:r>
            <w:r w:rsidRPr="006958B4">
              <w:rPr>
                <w:rFonts w:cs="Times New Roman"/>
                <w:lang w:val="en-US"/>
              </w:rPr>
              <w:t>1</w:t>
            </w:r>
            <w:r w:rsidR="00D030D4" w:rsidRPr="006958B4">
              <w:rPr>
                <w:rFonts w:cs="Times New Roman"/>
                <w:lang w:val="en-US"/>
              </w:rPr>
              <w:t>47</w:t>
            </w:r>
          </w:p>
        </w:tc>
        <w:tc>
          <w:tcPr>
            <w:tcW w:w="236" w:type="dxa"/>
            <w:vAlign w:val="center"/>
          </w:tcPr>
          <w:p w14:paraId="277E9F6D" w14:textId="77777777" w:rsidR="008D6D81" w:rsidRPr="004F46AF" w:rsidRDefault="008D6D81" w:rsidP="008D6D81">
            <w:pPr>
              <w:pStyle w:val="AAheadingwocontents"/>
              <w:spacing w:line="240" w:lineRule="atLeast"/>
              <w:ind w:right="72"/>
              <w:jc w:val="right"/>
              <w:rPr>
                <w:rFonts w:cs="Times New Roman"/>
              </w:rPr>
            </w:pPr>
          </w:p>
        </w:tc>
        <w:tc>
          <w:tcPr>
            <w:tcW w:w="1304" w:type="dxa"/>
            <w:vAlign w:val="center"/>
          </w:tcPr>
          <w:p w14:paraId="3FB6DA63" w14:textId="77777777" w:rsidR="008D6D81" w:rsidRPr="004F46AF" w:rsidRDefault="008D6D81" w:rsidP="008D6D81">
            <w:pPr>
              <w:pStyle w:val="3"/>
              <w:spacing w:line="240" w:lineRule="atLeast"/>
              <w:ind w:right="72"/>
              <w:jc w:val="right"/>
              <w:rPr>
                <w:rFonts w:cs="Times New Roman"/>
                <w:lang w:val="en-US"/>
              </w:rPr>
            </w:pPr>
            <w:r w:rsidRPr="004F46AF">
              <w:rPr>
                <w:rFonts w:cs="Times New Roman"/>
                <w:lang w:val="en-US"/>
              </w:rPr>
              <w:t>7,197</w:t>
            </w:r>
          </w:p>
        </w:tc>
      </w:tr>
    </w:tbl>
    <w:p w14:paraId="38BACFE9" w14:textId="77777777" w:rsidR="005204A9" w:rsidRPr="004F46AF" w:rsidRDefault="005204A9" w:rsidP="00F3399A">
      <w:pPr>
        <w:spacing w:line="240" w:lineRule="atLeast"/>
        <w:ind w:left="992"/>
        <w:jc w:val="thaiDistribute"/>
        <w:rPr>
          <w:lang w:val="en-US"/>
        </w:rPr>
      </w:pPr>
    </w:p>
    <w:p w14:paraId="41515C34" w14:textId="353E7833" w:rsidR="006E6AF3" w:rsidRDefault="006E6AF3" w:rsidP="00F3399A">
      <w:pPr>
        <w:spacing w:line="240" w:lineRule="atLeast"/>
        <w:ind w:left="992"/>
        <w:jc w:val="thaiDistribute"/>
        <w:rPr>
          <w:lang w:val="en-US"/>
        </w:rPr>
      </w:pPr>
      <w:r w:rsidRPr="006958B4">
        <w:rPr>
          <w:spacing w:val="-4"/>
          <w:lang w:val="en-US"/>
        </w:rPr>
        <w:t xml:space="preserve">Commitment for construction and installation of machinery included construction Olefins </w:t>
      </w:r>
      <w:r w:rsidR="00135F32" w:rsidRPr="006958B4">
        <w:rPr>
          <w:spacing w:val="-4"/>
          <w:lang w:val="en-US"/>
        </w:rPr>
        <w:t>plant and Tank Farm in Vietnam a</w:t>
      </w:r>
      <w:r w:rsidRPr="006958B4">
        <w:rPr>
          <w:spacing w:val="-4"/>
          <w:lang w:val="en-US"/>
        </w:rPr>
        <w:t>mount</w:t>
      </w:r>
      <w:r w:rsidR="00282F7F" w:rsidRPr="006958B4">
        <w:rPr>
          <w:spacing w:val="-4"/>
          <w:lang w:val="en-US"/>
        </w:rPr>
        <w:t>ing</w:t>
      </w:r>
      <w:r w:rsidRPr="006958B4">
        <w:rPr>
          <w:spacing w:val="-4"/>
          <w:lang w:val="en-US"/>
        </w:rPr>
        <w:t xml:space="preserve"> to US Dollars </w:t>
      </w:r>
      <w:r w:rsidR="00D26651" w:rsidRPr="006958B4">
        <w:rPr>
          <w:spacing w:val="-4"/>
          <w:lang w:val="en-US"/>
        </w:rPr>
        <w:t>1</w:t>
      </w:r>
      <w:r w:rsidR="00CB3B7B" w:rsidRPr="006958B4">
        <w:rPr>
          <w:spacing w:val="-4"/>
          <w:lang w:val="en-US"/>
        </w:rPr>
        <w:t>,587</w:t>
      </w:r>
      <w:r w:rsidRPr="006958B4">
        <w:rPr>
          <w:spacing w:val="-4"/>
          <w:lang w:val="en-US"/>
        </w:rPr>
        <w:t xml:space="preserve"> </w:t>
      </w:r>
      <w:r w:rsidR="00CB3B7B" w:rsidRPr="006958B4">
        <w:rPr>
          <w:spacing w:val="-4"/>
          <w:lang w:val="en-US" w:bidi="th-TH"/>
        </w:rPr>
        <w:t>m</w:t>
      </w:r>
      <w:r w:rsidRPr="006958B4">
        <w:rPr>
          <w:spacing w:val="-4"/>
          <w:lang w:val="en-US"/>
        </w:rPr>
        <w:t>illion</w:t>
      </w:r>
      <w:r w:rsidR="00D26651" w:rsidRPr="006958B4">
        <w:rPr>
          <w:spacing w:val="-4"/>
          <w:lang w:val="en-US"/>
        </w:rPr>
        <w:t xml:space="preserve"> and Vietnam</w:t>
      </w:r>
      <w:r w:rsidR="00901D29" w:rsidRPr="006958B4">
        <w:rPr>
          <w:spacing w:val="-4"/>
          <w:lang w:val="en-US"/>
        </w:rPr>
        <w:t>ese</w:t>
      </w:r>
      <w:r w:rsidR="00D26651" w:rsidRPr="006958B4">
        <w:rPr>
          <w:spacing w:val="-4"/>
          <w:lang w:val="en-US"/>
        </w:rPr>
        <w:t xml:space="preserve"> Dong 11,852 billion</w:t>
      </w:r>
      <w:r w:rsidRPr="006958B4">
        <w:rPr>
          <w:lang w:val="en-US"/>
        </w:rPr>
        <w:t xml:space="preserve">, </w:t>
      </w:r>
      <w:r w:rsidR="00901D29" w:rsidRPr="006958B4">
        <w:rPr>
          <w:lang w:val="en-US"/>
        </w:rPr>
        <w:t xml:space="preserve">total </w:t>
      </w:r>
      <w:r w:rsidRPr="006958B4">
        <w:rPr>
          <w:lang w:val="en-US"/>
        </w:rPr>
        <w:t xml:space="preserve">equivalent to </w:t>
      </w:r>
      <w:r w:rsidR="00282F7F" w:rsidRPr="006958B4">
        <w:rPr>
          <w:lang w:val="en-US"/>
        </w:rPr>
        <w:t xml:space="preserve">approximately </w:t>
      </w:r>
      <w:r w:rsidRPr="006958B4">
        <w:rPr>
          <w:lang w:val="en-US"/>
        </w:rPr>
        <w:t>Baht 65,800 million</w:t>
      </w:r>
    </w:p>
    <w:p w14:paraId="71C6E6B2" w14:textId="77777777" w:rsidR="00E94E36" w:rsidRPr="00333EC3" w:rsidRDefault="0074528D" w:rsidP="001B4EFD">
      <w:pPr>
        <w:numPr>
          <w:ilvl w:val="0"/>
          <w:numId w:val="11"/>
        </w:numPr>
        <w:tabs>
          <w:tab w:val="clear" w:pos="300"/>
          <w:tab w:val="num" w:pos="990"/>
        </w:tabs>
        <w:spacing w:line="240" w:lineRule="atLeast"/>
        <w:ind w:left="992" w:hanging="425"/>
        <w:jc w:val="thaiDistribute"/>
        <w:rPr>
          <w:lang w:val="en-US"/>
        </w:rPr>
      </w:pPr>
      <w:r w:rsidRPr="00850225">
        <w:rPr>
          <w:lang w:val="en-US"/>
        </w:rPr>
        <w:lastRenderedPageBreak/>
        <w:t>The</w:t>
      </w:r>
      <w:r w:rsidR="007B1DB2" w:rsidRPr="00850225">
        <w:rPr>
          <w:lang w:val="en-US"/>
        </w:rPr>
        <w:t xml:space="preserve"> </w:t>
      </w:r>
      <w:r w:rsidRPr="00850225">
        <w:rPr>
          <w:lang w:val="en-US"/>
        </w:rPr>
        <w:t>Group</w:t>
      </w:r>
      <w:r w:rsidR="007B1DB2" w:rsidRPr="00850225">
        <w:rPr>
          <w:lang w:val="en-US"/>
        </w:rPr>
        <w:t xml:space="preserve"> </w:t>
      </w:r>
      <w:r w:rsidR="009835D0" w:rsidRPr="00333EC3">
        <w:rPr>
          <w:lang w:val="en-US"/>
        </w:rPr>
        <w:t>ha</w:t>
      </w:r>
      <w:r w:rsidR="003D467F">
        <w:rPr>
          <w:lang w:val="en-US"/>
        </w:rPr>
        <w:t>s</w:t>
      </w:r>
      <w:r w:rsidR="007B1DB2" w:rsidRPr="00333EC3">
        <w:rPr>
          <w:lang w:val="en-US"/>
        </w:rPr>
        <w:t xml:space="preserve"> </w:t>
      </w:r>
      <w:r w:rsidRPr="00333EC3">
        <w:rPr>
          <w:lang w:val="en-US"/>
        </w:rPr>
        <w:t>entered</w:t>
      </w:r>
      <w:r w:rsidR="007B1DB2" w:rsidRPr="00333EC3">
        <w:rPr>
          <w:lang w:val="en-US"/>
        </w:rPr>
        <w:t xml:space="preserve"> </w:t>
      </w:r>
      <w:r w:rsidRPr="00333EC3">
        <w:rPr>
          <w:lang w:val="en-US"/>
        </w:rPr>
        <w:t>into</w:t>
      </w:r>
      <w:r w:rsidR="007B1DB2" w:rsidRPr="00333EC3">
        <w:rPr>
          <w:lang w:val="en-US"/>
        </w:rPr>
        <w:t xml:space="preserve"> </w:t>
      </w:r>
      <w:r w:rsidRPr="00333EC3">
        <w:rPr>
          <w:lang w:val="en-US"/>
        </w:rPr>
        <w:t>forward</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swap</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with</w:t>
      </w:r>
      <w:r w:rsidR="007B1DB2" w:rsidRPr="00333EC3">
        <w:rPr>
          <w:lang w:val="en-US"/>
        </w:rPr>
        <w:t xml:space="preserve"> </w:t>
      </w:r>
      <w:r w:rsidRPr="00333EC3">
        <w:rPr>
          <w:lang w:val="en-US"/>
        </w:rPr>
        <w:t>several</w:t>
      </w:r>
      <w:r w:rsidR="007B1DB2" w:rsidRPr="00333EC3">
        <w:rPr>
          <w:lang w:val="en-US"/>
        </w:rPr>
        <w:t xml:space="preserve"> </w:t>
      </w:r>
      <w:r w:rsidRPr="00333EC3">
        <w:rPr>
          <w:lang w:val="en-US"/>
        </w:rPr>
        <w:t>local</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foreign</w:t>
      </w:r>
      <w:r w:rsidR="007B1DB2" w:rsidRPr="00333EC3">
        <w:rPr>
          <w:lang w:val="en-US"/>
        </w:rPr>
        <w:t xml:space="preserve"> </w:t>
      </w:r>
      <w:r w:rsidRPr="00333EC3">
        <w:rPr>
          <w:lang w:val="en-US"/>
        </w:rPr>
        <w:t>banks</w:t>
      </w:r>
      <w:r w:rsidR="007B1DB2" w:rsidRPr="00333EC3">
        <w:rPr>
          <w:lang w:val="en-US"/>
        </w:rPr>
        <w:t xml:space="preserve"> </w:t>
      </w:r>
      <w:r w:rsidRPr="00333EC3">
        <w:rPr>
          <w:lang w:val="en-US"/>
        </w:rPr>
        <w:t>to</w:t>
      </w:r>
      <w:r w:rsidR="007B1DB2" w:rsidRPr="00333EC3">
        <w:rPr>
          <w:lang w:val="en-US"/>
        </w:rPr>
        <w:t xml:space="preserve"> </w:t>
      </w:r>
      <w:r w:rsidRPr="00333EC3">
        <w:rPr>
          <w:lang w:val="en-US"/>
        </w:rPr>
        <w:t>hedge</w:t>
      </w:r>
      <w:r w:rsidR="007B1DB2" w:rsidRPr="00333EC3">
        <w:rPr>
          <w:lang w:val="en-US"/>
        </w:rPr>
        <w:t xml:space="preserve"> </w:t>
      </w:r>
      <w:r w:rsidRPr="00333EC3">
        <w:rPr>
          <w:lang w:val="en-US"/>
        </w:rPr>
        <w:t>against</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risk</w:t>
      </w:r>
      <w:r w:rsidR="007B1DB2" w:rsidRPr="00333EC3">
        <w:rPr>
          <w:lang w:val="en-US"/>
        </w:rPr>
        <w:t xml:space="preserve"> </w:t>
      </w:r>
      <w:r w:rsidRPr="00333EC3">
        <w:rPr>
          <w:lang w:val="en-US"/>
        </w:rPr>
        <w:t>from</w:t>
      </w:r>
      <w:r w:rsidR="007B1DB2" w:rsidRPr="00333EC3">
        <w:rPr>
          <w:lang w:val="en-US"/>
        </w:rPr>
        <w:t xml:space="preserve"> </w:t>
      </w:r>
      <w:r w:rsidR="001B347D" w:rsidRPr="00333EC3">
        <w:rPr>
          <w:lang w:val="en-US"/>
        </w:rPr>
        <w:t xml:space="preserve">foreign investment, </w:t>
      </w:r>
      <w:r w:rsidRPr="00333EC3">
        <w:rPr>
          <w:lang w:val="en-US"/>
        </w:rPr>
        <w:t>payment</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borrowings,</w:t>
      </w:r>
      <w:r w:rsidR="007B1DB2" w:rsidRPr="00333EC3">
        <w:rPr>
          <w:lang w:val="en-US"/>
        </w:rPr>
        <w:t xml:space="preserve"> </w:t>
      </w:r>
      <w:r w:rsidRPr="00333EC3">
        <w:rPr>
          <w:lang w:val="en-US"/>
        </w:rPr>
        <w:t>payment</w:t>
      </w:r>
      <w:r w:rsidR="007B1DB2" w:rsidRPr="00333EC3">
        <w:rPr>
          <w:lang w:val="en-US"/>
        </w:rPr>
        <w:t xml:space="preserve"> </w:t>
      </w:r>
      <w:r w:rsidRPr="00333EC3">
        <w:rPr>
          <w:lang w:val="en-US"/>
        </w:rPr>
        <w:t>for</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machinery</w:t>
      </w:r>
      <w:r w:rsidR="007B1DB2" w:rsidRPr="00333EC3">
        <w:rPr>
          <w:lang w:val="en-US"/>
        </w:rPr>
        <w:t xml:space="preserve"> </w:t>
      </w:r>
      <w:r w:rsidRPr="00333EC3">
        <w:rPr>
          <w:lang w:val="en-US"/>
        </w:rPr>
        <w:t>and</w:t>
      </w:r>
      <w:r w:rsidR="007B1DB2" w:rsidRPr="00333EC3">
        <w:rPr>
          <w:lang w:val="en-US"/>
        </w:rPr>
        <w:t xml:space="preserve"> </w:t>
      </w:r>
      <w:r w:rsidRPr="00333EC3">
        <w:rPr>
          <w:lang w:val="en-US"/>
        </w:rPr>
        <w:t>equipment</w:t>
      </w:r>
      <w:r w:rsidR="007B1DB2" w:rsidRPr="00333EC3">
        <w:rPr>
          <w:lang w:val="en-US"/>
        </w:rPr>
        <w:t xml:space="preserve"> </w:t>
      </w:r>
      <w:r w:rsidRPr="00333EC3">
        <w:rPr>
          <w:lang w:val="en-US"/>
        </w:rPr>
        <w:t>purchased,</w:t>
      </w:r>
      <w:r w:rsidR="007B1DB2" w:rsidRPr="00333EC3">
        <w:rPr>
          <w:lang w:val="en-US"/>
        </w:rPr>
        <w:t xml:space="preserve"> </w:t>
      </w:r>
      <w:r w:rsidR="00560B4B" w:rsidRPr="00333EC3">
        <w:rPr>
          <w:lang w:val="en-US"/>
        </w:rPr>
        <w:t>proceed from loans to</w:t>
      </w:r>
      <w:r w:rsidR="00560B4B" w:rsidRPr="00850225">
        <w:rPr>
          <w:lang w:val="en-US"/>
        </w:rPr>
        <w:t xml:space="preserve"> </w:t>
      </w:r>
      <w:r w:rsidR="00D87DCB" w:rsidRPr="00850225">
        <w:rPr>
          <w:lang w:val="en-US"/>
        </w:rPr>
        <w:t>and</w:t>
      </w:r>
      <w:r w:rsidR="007B1DB2" w:rsidRPr="00850225">
        <w:rPr>
          <w:lang w:val="en-US"/>
        </w:rPr>
        <w:t xml:space="preserve"> </w:t>
      </w:r>
      <w:r w:rsidRPr="00850225">
        <w:rPr>
          <w:lang w:val="en-US"/>
        </w:rPr>
        <w:t>money</w:t>
      </w:r>
      <w:r w:rsidR="007B1DB2" w:rsidRPr="00333EC3">
        <w:rPr>
          <w:lang w:val="en-US"/>
        </w:rPr>
        <w:t xml:space="preserve"> </w:t>
      </w:r>
      <w:r w:rsidRPr="00333EC3">
        <w:rPr>
          <w:lang w:val="en-US"/>
        </w:rPr>
        <w:t>received</w:t>
      </w:r>
      <w:r w:rsidR="007B1DB2" w:rsidRPr="00333EC3">
        <w:rPr>
          <w:lang w:val="en-US"/>
        </w:rPr>
        <w:t xml:space="preserve"> </w:t>
      </w:r>
      <w:r w:rsidRPr="00333EC3">
        <w:rPr>
          <w:lang w:val="en-US"/>
        </w:rPr>
        <w:t>from</w:t>
      </w:r>
      <w:r w:rsidR="007B1DB2" w:rsidRPr="00333EC3">
        <w:rPr>
          <w:lang w:val="en-US"/>
        </w:rPr>
        <w:t xml:space="preserve"> </w:t>
      </w:r>
      <w:r w:rsidRPr="00333EC3">
        <w:rPr>
          <w:lang w:val="en-US"/>
        </w:rPr>
        <w:t>sales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goods.</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details</w:t>
      </w:r>
      <w:r w:rsidR="007B1DB2" w:rsidRPr="00333EC3">
        <w:rPr>
          <w:lang w:val="en-US"/>
        </w:rPr>
        <w:t xml:space="preserve"> </w:t>
      </w:r>
      <w:r w:rsidRPr="00333EC3">
        <w:rPr>
          <w:lang w:val="en-US"/>
        </w:rPr>
        <w:t>of</w:t>
      </w:r>
      <w:r w:rsidR="007B1DB2" w:rsidRPr="00333EC3">
        <w:rPr>
          <w:lang w:val="en-US"/>
        </w:rPr>
        <w:t xml:space="preserve"> </w:t>
      </w:r>
      <w:r w:rsidRPr="00333EC3">
        <w:rPr>
          <w:lang w:val="en-US"/>
        </w:rPr>
        <w:t>the</w:t>
      </w:r>
      <w:r w:rsidR="007B1DB2" w:rsidRPr="00333EC3">
        <w:rPr>
          <w:lang w:val="en-US"/>
        </w:rPr>
        <w:t xml:space="preserve"> </w:t>
      </w:r>
      <w:r w:rsidRPr="00333EC3">
        <w:rPr>
          <w:lang w:val="en-US"/>
        </w:rPr>
        <w:t>contracts</w:t>
      </w:r>
      <w:r w:rsidR="007B1DB2" w:rsidRPr="00333EC3">
        <w:rPr>
          <w:lang w:val="en-US"/>
        </w:rPr>
        <w:t xml:space="preserve"> </w:t>
      </w:r>
      <w:r w:rsidRPr="00333EC3">
        <w:rPr>
          <w:lang w:val="en-US"/>
        </w:rPr>
        <w:t>are</w:t>
      </w:r>
      <w:r w:rsidR="007B1DB2" w:rsidRPr="00333EC3">
        <w:rPr>
          <w:lang w:val="en-US"/>
        </w:rPr>
        <w:t xml:space="preserve"> </w:t>
      </w:r>
      <w:r w:rsidRPr="00333EC3">
        <w:rPr>
          <w:lang w:val="en-US"/>
        </w:rPr>
        <w:t>as</w:t>
      </w:r>
      <w:r w:rsidR="007B1DB2" w:rsidRPr="00333EC3">
        <w:rPr>
          <w:lang w:val="en-US"/>
        </w:rPr>
        <w:t xml:space="preserve"> </w:t>
      </w:r>
      <w:r w:rsidRPr="00333EC3">
        <w:rPr>
          <w:lang w:val="en-US"/>
        </w:rPr>
        <w:t>follows:</w:t>
      </w:r>
    </w:p>
    <w:p w14:paraId="768D3EAF" w14:textId="77777777" w:rsidR="00560B4B" w:rsidRDefault="00560B4B" w:rsidP="00560B4B">
      <w:pPr>
        <w:spacing w:line="240" w:lineRule="atLeast"/>
        <w:jc w:val="thaiDistribute"/>
        <w:rPr>
          <w:lang w:val="en-US"/>
        </w:rPr>
      </w:pPr>
    </w:p>
    <w:tbl>
      <w:tblPr>
        <w:tblW w:w="8445" w:type="dxa"/>
        <w:tblInd w:w="992" w:type="dxa"/>
        <w:tblLayout w:type="fixed"/>
        <w:tblLook w:val="01E0" w:firstRow="1" w:lastRow="1" w:firstColumn="1" w:lastColumn="1" w:noHBand="0" w:noVBand="0"/>
      </w:tblPr>
      <w:tblGrid>
        <w:gridCol w:w="1627"/>
        <w:gridCol w:w="1512"/>
        <w:gridCol w:w="285"/>
        <w:gridCol w:w="1513"/>
        <w:gridCol w:w="285"/>
        <w:gridCol w:w="1512"/>
        <w:gridCol w:w="286"/>
        <w:gridCol w:w="1425"/>
      </w:tblGrid>
      <w:tr w:rsidR="007A366E" w14:paraId="180B5FCF" w14:textId="77777777" w:rsidTr="007A366E">
        <w:tc>
          <w:tcPr>
            <w:tcW w:w="1627" w:type="dxa"/>
          </w:tcPr>
          <w:p w14:paraId="2A15D11E" w14:textId="77777777" w:rsidR="007A366E" w:rsidRDefault="007A366E">
            <w:pPr>
              <w:tabs>
                <w:tab w:val="left" w:pos="567"/>
              </w:tabs>
              <w:spacing w:line="240" w:lineRule="atLeast"/>
              <w:ind w:right="45"/>
              <w:jc w:val="center"/>
              <w:rPr>
                <w:szCs w:val="22"/>
                <w:lang w:val="en-US"/>
              </w:rPr>
            </w:pPr>
          </w:p>
        </w:tc>
        <w:tc>
          <w:tcPr>
            <w:tcW w:w="6818" w:type="dxa"/>
            <w:gridSpan w:val="7"/>
            <w:hideMark/>
          </w:tcPr>
          <w:p w14:paraId="22043FAC" w14:textId="77777777" w:rsidR="007A366E" w:rsidRDefault="007A366E">
            <w:pPr>
              <w:tabs>
                <w:tab w:val="left" w:pos="540"/>
              </w:tabs>
              <w:spacing w:line="240" w:lineRule="atLeast"/>
              <w:ind w:right="-183"/>
              <w:jc w:val="center"/>
              <w:rPr>
                <w:szCs w:val="22"/>
              </w:rPr>
            </w:pPr>
            <w:r>
              <w:rPr>
                <w:szCs w:val="22"/>
              </w:rPr>
              <w:t>Contract</w:t>
            </w:r>
            <w:r>
              <w:rPr>
                <w:szCs w:val="22"/>
                <w:lang w:val="en-US"/>
              </w:rPr>
              <w:t xml:space="preserve"> </w:t>
            </w:r>
            <w:r>
              <w:rPr>
                <w:szCs w:val="22"/>
              </w:rPr>
              <w:t>amount</w:t>
            </w:r>
          </w:p>
        </w:tc>
      </w:tr>
      <w:tr w:rsidR="007A366E" w14:paraId="531C241C" w14:textId="77777777" w:rsidTr="007A366E">
        <w:tc>
          <w:tcPr>
            <w:tcW w:w="1627" w:type="dxa"/>
          </w:tcPr>
          <w:p w14:paraId="07675621" w14:textId="77777777" w:rsidR="007A366E" w:rsidRDefault="007A366E">
            <w:pPr>
              <w:tabs>
                <w:tab w:val="left" w:pos="540"/>
              </w:tabs>
              <w:spacing w:line="240" w:lineRule="atLeast"/>
              <w:ind w:right="-18"/>
              <w:jc w:val="center"/>
              <w:rPr>
                <w:szCs w:val="22"/>
              </w:rPr>
            </w:pPr>
          </w:p>
        </w:tc>
        <w:tc>
          <w:tcPr>
            <w:tcW w:w="6818" w:type="dxa"/>
            <w:gridSpan w:val="7"/>
            <w:hideMark/>
          </w:tcPr>
          <w:p w14:paraId="225FDFDF" w14:textId="38960C67" w:rsidR="007A366E" w:rsidRDefault="007A366E">
            <w:pPr>
              <w:tabs>
                <w:tab w:val="left" w:pos="540"/>
              </w:tabs>
              <w:spacing w:line="240" w:lineRule="atLeast"/>
              <w:ind w:right="-183"/>
              <w:jc w:val="center"/>
              <w:rPr>
                <w:szCs w:val="22"/>
              </w:rPr>
            </w:pPr>
            <w:r>
              <w:rPr>
                <w:szCs w:val="22"/>
              </w:rPr>
              <w:t>Swap</w:t>
            </w:r>
            <w:r>
              <w:rPr>
                <w:szCs w:val="22"/>
                <w:lang w:val="en-US"/>
              </w:rPr>
              <w:t xml:space="preserve"> </w:t>
            </w:r>
            <w:r w:rsidR="00901D29">
              <w:rPr>
                <w:szCs w:val="22"/>
              </w:rPr>
              <w:t>loan</w:t>
            </w:r>
          </w:p>
        </w:tc>
      </w:tr>
      <w:tr w:rsidR="007A366E" w14:paraId="5CEFE774" w14:textId="77777777" w:rsidTr="007A366E">
        <w:tc>
          <w:tcPr>
            <w:tcW w:w="1627" w:type="dxa"/>
          </w:tcPr>
          <w:p w14:paraId="79A2258D" w14:textId="77777777" w:rsidR="007A366E" w:rsidRDefault="007A366E">
            <w:pPr>
              <w:tabs>
                <w:tab w:val="left" w:pos="540"/>
              </w:tabs>
              <w:spacing w:line="240" w:lineRule="atLeast"/>
              <w:ind w:right="45"/>
              <w:jc w:val="center"/>
              <w:rPr>
                <w:szCs w:val="22"/>
              </w:rPr>
            </w:pPr>
          </w:p>
        </w:tc>
        <w:tc>
          <w:tcPr>
            <w:tcW w:w="3310" w:type="dxa"/>
            <w:gridSpan w:val="3"/>
            <w:vAlign w:val="bottom"/>
            <w:hideMark/>
          </w:tcPr>
          <w:p w14:paraId="5C879B31" w14:textId="77777777" w:rsidR="007A366E" w:rsidRDefault="007A366E">
            <w:pPr>
              <w:tabs>
                <w:tab w:val="left" w:pos="540"/>
              </w:tabs>
              <w:spacing w:line="240" w:lineRule="atLeast"/>
              <w:ind w:right="45"/>
              <w:jc w:val="center"/>
              <w:rPr>
                <w:szCs w:val="22"/>
              </w:rPr>
            </w:pPr>
            <w:r>
              <w:rPr>
                <w:szCs w:val="22"/>
              </w:rPr>
              <w:t>Currency</w:t>
            </w:r>
          </w:p>
        </w:tc>
        <w:tc>
          <w:tcPr>
            <w:tcW w:w="285" w:type="dxa"/>
          </w:tcPr>
          <w:p w14:paraId="59598223" w14:textId="77777777" w:rsidR="007A366E" w:rsidRDefault="007A366E">
            <w:pPr>
              <w:tabs>
                <w:tab w:val="left" w:pos="540"/>
              </w:tabs>
              <w:spacing w:line="240" w:lineRule="atLeast"/>
              <w:ind w:right="45"/>
              <w:jc w:val="center"/>
              <w:rPr>
                <w:szCs w:val="22"/>
              </w:rPr>
            </w:pPr>
          </w:p>
        </w:tc>
        <w:tc>
          <w:tcPr>
            <w:tcW w:w="3223" w:type="dxa"/>
            <w:gridSpan w:val="3"/>
            <w:hideMark/>
          </w:tcPr>
          <w:p w14:paraId="59E262AA" w14:textId="77777777" w:rsidR="007A366E" w:rsidRDefault="007A366E">
            <w:pPr>
              <w:tabs>
                <w:tab w:val="left" w:pos="540"/>
              </w:tabs>
              <w:spacing w:line="240" w:lineRule="atLeast"/>
              <w:ind w:right="45"/>
              <w:jc w:val="center"/>
              <w:rPr>
                <w:szCs w:val="22"/>
              </w:rPr>
            </w:pPr>
            <w:r>
              <w:rPr>
                <w:szCs w:val="22"/>
              </w:rPr>
              <w:t>Equivalent</w:t>
            </w:r>
            <w:r>
              <w:rPr>
                <w:szCs w:val="22"/>
                <w:lang w:val="en-US"/>
              </w:rPr>
              <w:t xml:space="preserve"> </w:t>
            </w:r>
            <w:r>
              <w:rPr>
                <w:szCs w:val="22"/>
              </w:rPr>
              <w:t>to</w:t>
            </w:r>
            <w:r>
              <w:rPr>
                <w:szCs w:val="22"/>
                <w:lang w:val="en-US"/>
              </w:rPr>
              <w:t xml:space="preserve"> </w:t>
            </w:r>
            <w:r>
              <w:rPr>
                <w:szCs w:val="22"/>
              </w:rPr>
              <w:t>Baht</w:t>
            </w:r>
          </w:p>
        </w:tc>
      </w:tr>
      <w:tr w:rsidR="007A366E" w14:paraId="7C58718D" w14:textId="77777777" w:rsidTr="007A366E">
        <w:tc>
          <w:tcPr>
            <w:tcW w:w="1627" w:type="dxa"/>
          </w:tcPr>
          <w:p w14:paraId="7A8F22DB" w14:textId="77777777" w:rsidR="007A366E" w:rsidRDefault="007A366E" w:rsidP="007A366E">
            <w:pPr>
              <w:tabs>
                <w:tab w:val="left" w:pos="540"/>
              </w:tabs>
              <w:spacing w:line="240" w:lineRule="atLeast"/>
              <w:ind w:right="45"/>
              <w:jc w:val="center"/>
              <w:rPr>
                <w:szCs w:val="22"/>
              </w:rPr>
            </w:pPr>
          </w:p>
        </w:tc>
        <w:tc>
          <w:tcPr>
            <w:tcW w:w="1512" w:type="dxa"/>
          </w:tcPr>
          <w:p w14:paraId="603923F7" w14:textId="44C3CA9B" w:rsidR="007A366E" w:rsidRDefault="007A366E" w:rsidP="007A366E">
            <w:pPr>
              <w:tabs>
                <w:tab w:val="left" w:pos="792"/>
                <w:tab w:val="left" w:pos="882"/>
              </w:tabs>
              <w:spacing w:line="240" w:lineRule="atLeast"/>
              <w:ind w:left="-108" w:right="-108"/>
              <w:jc w:val="center"/>
              <w:rPr>
                <w:szCs w:val="22"/>
                <w:lang w:val="en-US"/>
              </w:rPr>
            </w:pPr>
            <w:r>
              <w:rPr>
                <w:szCs w:val="22"/>
                <w:lang w:val="en-US"/>
              </w:rPr>
              <w:t>31 March</w:t>
            </w:r>
          </w:p>
        </w:tc>
        <w:tc>
          <w:tcPr>
            <w:tcW w:w="285" w:type="dxa"/>
          </w:tcPr>
          <w:p w14:paraId="0B25B70A" w14:textId="77777777" w:rsidR="007A366E" w:rsidRDefault="007A366E" w:rsidP="007A366E">
            <w:pPr>
              <w:tabs>
                <w:tab w:val="left" w:pos="540"/>
              </w:tabs>
              <w:spacing w:line="240" w:lineRule="atLeast"/>
              <w:ind w:right="45"/>
              <w:jc w:val="center"/>
              <w:rPr>
                <w:szCs w:val="22"/>
              </w:rPr>
            </w:pPr>
          </w:p>
        </w:tc>
        <w:tc>
          <w:tcPr>
            <w:tcW w:w="1513" w:type="dxa"/>
          </w:tcPr>
          <w:p w14:paraId="40EBBB39" w14:textId="0625A36C" w:rsidR="007A366E" w:rsidRDefault="007A366E" w:rsidP="007A366E">
            <w:pPr>
              <w:tabs>
                <w:tab w:val="left" w:pos="703"/>
              </w:tabs>
              <w:spacing w:line="240" w:lineRule="atLeast"/>
              <w:ind w:left="-107" w:right="-108"/>
              <w:jc w:val="center"/>
              <w:rPr>
                <w:szCs w:val="22"/>
                <w:lang w:val="en-US"/>
              </w:rPr>
            </w:pPr>
            <w:r>
              <w:rPr>
                <w:szCs w:val="22"/>
                <w:lang w:val="en-US"/>
              </w:rPr>
              <w:t>31 December</w:t>
            </w:r>
          </w:p>
        </w:tc>
        <w:tc>
          <w:tcPr>
            <w:tcW w:w="285" w:type="dxa"/>
          </w:tcPr>
          <w:p w14:paraId="2E7A4337" w14:textId="77777777" w:rsidR="007A366E" w:rsidRDefault="007A366E" w:rsidP="007A366E">
            <w:pPr>
              <w:tabs>
                <w:tab w:val="left" w:pos="540"/>
              </w:tabs>
              <w:spacing w:line="240" w:lineRule="atLeast"/>
              <w:ind w:right="45"/>
              <w:jc w:val="center"/>
              <w:rPr>
                <w:szCs w:val="22"/>
              </w:rPr>
            </w:pPr>
          </w:p>
        </w:tc>
        <w:tc>
          <w:tcPr>
            <w:tcW w:w="1512" w:type="dxa"/>
          </w:tcPr>
          <w:p w14:paraId="23714FBA" w14:textId="19FF324E" w:rsidR="007A366E" w:rsidRDefault="007A366E" w:rsidP="007A366E">
            <w:pPr>
              <w:tabs>
                <w:tab w:val="left" w:pos="792"/>
                <w:tab w:val="left" w:pos="882"/>
              </w:tabs>
              <w:spacing w:line="240" w:lineRule="atLeast"/>
              <w:ind w:left="-108" w:right="-108"/>
              <w:jc w:val="center"/>
              <w:rPr>
                <w:szCs w:val="22"/>
                <w:lang w:val="en-US"/>
              </w:rPr>
            </w:pPr>
            <w:r>
              <w:rPr>
                <w:szCs w:val="22"/>
                <w:lang w:val="en-US"/>
              </w:rPr>
              <w:t>31 March</w:t>
            </w:r>
          </w:p>
        </w:tc>
        <w:tc>
          <w:tcPr>
            <w:tcW w:w="286" w:type="dxa"/>
          </w:tcPr>
          <w:p w14:paraId="4D0C55A1" w14:textId="77777777" w:rsidR="007A366E" w:rsidRDefault="007A366E" w:rsidP="007A366E">
            <w:pPr>
              <w:tabs>
                <w:tab w:val="left" w:pos="540"/>
              </w:tabs>
              <w:spacing w:line="240" w:lineRule="atLeast"/>
              <w:ind w:right="45"/>
              <w:jc w:val="center"/>
              <w:rPr>
                <w:szCs w:val="22"/>
              </w:rPr>
            </w:pPr>
          </w:p>
        </w:tc>
        <w:tc>
          <w:tcPr>
            <w:tcW w:w="1425" w:type="dxa"/>
          </w:tcPr>
          <w:p w14:paraId="6D3DF121" w14:textId="6E399514" w:rsidR="007A366E" w:rsidRDefault="007A366E" w:rsidP="007A366E">
            <w:pPr>
              <w:tabs>
                <w:tab w:val="left" w:pos="703"/>
              </w:tabs>
              <w:spacing w:line="240" w:lineRule="atLeast"/>
              <w:ind w:left="-107" w:right="-108"/>
              <w:jc w:val="center"/>
              <w:rPr>
                <w:szCs w:val="22"/>
                <w:lang w:val="en-US"/>
              </w:rPr>
            </w:pPr>
            <w:r>
              <w:rPr>
                <w:szCs w:val="22"/>
                <w:lang w:val="en-US"/>
              </w:rPr>
              <w:t>31 December</w:t>
            </w:r>
          </w:p>
        </w:tc>
      </w:tr>
      <w:tr w:rsidR="007A366E" w14:paraId="092425B1" w14:textId="77777777" w:rsidTr="007A366E">
        <w:tc>
          <w:tcPr>
            <w:tcW w:w="1627" w:type="dxa"/>
          </w:tcPr>
          <w:p w14:paraId="68092415" w14:textId="77777777" w:rsidR="007A366E" w:rsidRDefault="007A366E" w:rsidP="007A366E">
            <w:pPr>
              <w:tabs>
                <w:tab w:val="left" w:pos="540"/>
              </w:tabs>
              <w:spacing w:line="240" w:lineRule="atLeast"/>
              <w:ind w:right="45"/>
              <w:jc w:val="center"/>
              <w:rPr>
                <w:szCs w:val="22"/>
              </w:rPr>
            </w:pPr>
          </w:p>
        </w:tc>
        <w:tc>
          <w:tcPr>
            <w:tcW w:w="1512" w:type="dxa"/>
            <w:hideMark/>
          </w:tcPr>
          <w:p w14:paraId="41BA2F31" w14:textId="1319183E" w:rsidR="007A366E" w:rsidRDefault="007A366E" w:rsidP="007A366E">
            <w:pPr>
              <w:tabs>
                <w:tab w:val="left" w:pos="792"/>
                <w:tab w:val="left" w:pos="882"/>
              </w:tabs>
              <w:spacing w:line="240" w:lineRule="atLeast"/>
              <w:ind w:left="-108" w:right="-108"/>
              <w:jc w:val="center"/>
              <w:rPr>
                <w:szCs w:val="22"/>
              </w:rPr>
            </w:pPr>
            <w:r>
              <w:rPr>
                <w:szCs w:val="22"/>
                <w:lang w:val="en-US"/>
              </w:rPr>
              <w:t>2018</w:t>
            </w:r>
          </w:p>
        </w:tc>
        <w:tc>
          <w:tcPr>
            <w:tcW w:w="285" w:type="dxa"/>
          </w:tcPr>
          <w:p w14:paraId="1EB1446B" w14:textId="77777777" w:rsidR="007A366E" w:rsidRDefault="007A366E" w:rsidP="007A366E">
            <w:pPr>
              <w:tabs>
                <w:tab w:val="left" w:pos="540"/>
              </w:tabs>
              <w:spacing w:line="240" w:lineRule="atLeast"/>
              <w:ind w:right="45"/>
              <w:jc w:val="center"/>
              <w:rPr>
                <w:szCs w:val="22"/>
              </w:rPr>
            </w:pPr>
          </w:p>
        </w:tc>
        <w:tc>
          <w:tcPr>
            <w:tcW w:w="1513" w:type="dxa"/>
            <w:hideMark/>
          </w:tcPr>
          <w:p w14:paraId="119A79A4" w14:textId="0F89378F" w:rsidR="007A366E" w:rsidRDefault="007A366E" w:rsidP="007A366E">
            <w:pPr>
              <w:tabs>
                <w:tab w:val="left" w:pos="703"/>
              </w:tabs>
              <w:spacing w:line="240" w:lineRule="atLeast"/>
              <w:ind w:left="-107" w:right="-108"/>
              <w:jc w:val="center"/>
              <w:rPr>
                <w:szCs w:val="22"/>
              </w:rPr>
            </w:pPr>
            <w:r>
              <w:rPr>
                <w:szCs w:val="22"/>
                <w:lang w:val="en-US"/>
              </w:rPr>
              <w:t>2017</w:t>
            </w:r>
          </w:p>
        </w:tc>
        <w:tc>
          <w:tcPr>
            <w:tcW w:w="285" w:type="dxa"/>
          </w:tcPr>
          <w:p w14:paraId="6E3947F7" w14:textId="77777777" w:rsidR="007A366E" w:rsidRDefault="007A366E" w:rsidP="007A366E">
            <w:pPr>
              <w:tabs>
                <w:tab w:val="left" w:pos="540"/>
              </w:tabs>
              <w:spacing w:line="240" w:lineRule="atLeast"/>
              <w:ind w:right="45"/>
              <w:jc w:val="center"/>
              <w:rPr>
                <w:szCs w:val="22"/>
              </w:rPr>
            </w:pPr>
          </w:p>
        </w:tc>
        <w:tc>
          <w:tcPr>
            <w:tcW w:w="1512" w:type="dxa"/>
            <w:hideMark/>
          </w:tcPr>
          <w:p w14:paraId="268AC232" w14:textId="09080D08" w:rsidR="007A366E" w:rsidRDefault="007A366E" w:rsidP="007A366E">
            <w:pPr>
              <w:tabs>
                <w:tab w:val="left" w:pos="792"/>
                <w:tab w:val="left" w:pos="882"/>
              </w:tabs>
              <w:spacing w:line="240" w:lineRule="atLeast"/>
              <w:ind w:left="-108" w:right="-108"/>
              <w:jc w:val="center"/>
              <w:rPr>
                <w:szCs w:val="22"/>
              </w:rPr>
            </w:pPr>
            <w:r>
              <w:rPr>
                <w:szCs w:val="22"/>
                <w:lang w:val="en-US"/>
              </w:rPr>
              <w:t>2018</w:t>
            </w:r>
          </w:p>
        </w:tc>
        <w:tc>
          <w:tcPr>
            <w:tcW w:w="286" w:type="dxa"/>
          </w:tcPr>
          <w:p w14:paraId="3448CE8F" w14:textId="77777777" w:rsidR="007A366E" w:rsidRDefault="007A366E" w:rsidP="007A366E">
            <w:pPr>
              <w:tabs>
                <w:tab w:val="left" w:pos="540"/>
              </w:tabs>
              <w:spacing w:line="240" w:lineRule="atLeast"/>
              <w:ind w:right="45"/>
              <w:jc w:val="center"/>
              <w:rPr>
                <w:szCs w:val="22"/>
              </w:rPr>
            </w:pPr>
          </w:p>
        </w:tc>
        <w:tc>
          <w:tcPr>
            <w:tcW w:w="1425" w:type="dxa"/>
            <w:hideMark/>
          </w:tcPr>
          <w:p w14:paraId="682907FB" w14:textId="3B626256" w:rsidR="007A366E" w:rsidRDefault="007A366E" w:rsidP="007A366E">
            <w:pPr>
              <w:tabs>
                <w:tab w:val="left" w:pos="703"/>
              </w:tabs>
              <w:spacing w:line="240" w:lineRule="atLeast"/>
              <w:ind w:left="-107" w:right="-108"/>
              <w:jc w:val="center"/>
              <w:rPr>
                <w:szCs w:val="22"/>
              </w:rPr>
            </w:pPr>
            <w:r>
              <w:rPr>
                <w:szCs w:val="22"/>
                <w:lang w:val="en-US"/>
              </w:rPr>
              <w:t>2017</w:t>
            </w:r>
          </w:p>
        </w:tc>
      </w:tr>
      <w:tr w:rsidR="007A366E" w14:paraId="4966A406" w14:textId="77777777" w:rsidTr="007A366E">
        <w:trPr>
          <w:trHeight w:val="280"/>
        </w:trPr>
        <w:tc>
          <w:tcPr>
            <w:tcW w:w="1627" w:type="dxa"/>
          </w:tcPr>
          <w:p w14:paraId="4AC6B44B" w14:textId="77777777" w:rsidR="007A366E" w:rsidRDefault="007A366E">
            <w:pPr>
              <w:tabs>
                <w:tab w:val="left" w:pos="540"/>
              </w:tabs>
              <w:spacing w:line="240" w:lineRule="atLeast"/>
              <w:ind w:right="45"/>
              <w:jc w:val="center"/>
              <w:rPr>
                <w:szCs w:val="22"/>
              </w:rPr>
            </w:pPr>
          </w:p>
        </w:tc>
        <w:tc>
          <w:tcPr>
            <w:tcW w:w="3310" w:type="dxa"/>
            <w:gridSpan w:val="3"/>
            <w:hideMark/>
          </w:tcPr>
          <w:p w14:paraId="43FF758A" w14:textId="77777777" w:rsidR="007A366E" w:rsidRDefault="007A366E">
            <w:pPr>
              <w:tabs>
                <w:tab w:val="left" w:pos="540"/>
              </w:tabs>
              <w:spacing w:line="240" w:lineRule="atLeast"/>
              <w:ind w:right="45"/>
              <w:jc w:val="center"/>
              <w:rPr>
                <w:i/>
                <w:iCs/>
                <w:szCs w:val="22"/>
              </w:rPr>
            </w:pPr>
            <w:r>
              <w:rPr>
                <w:i/>
                <w:iCs/>
                <w:szCs w:val="22"/>
              </w:rPr>
              <w:t>(in</w:t>
            </w:r>
            <w:r>
              <w:rPr>
                <w:i/>
                <w:iCs/>
                <w:szCs w:val="22"/>
                <w:lang w:val="en-US"/>
              </w:rPr>
              <w:t xml:space="preserve"> </w:t>
            </w:r>
            <w:r>
              <w:rPr>
                <w:i/>
                <w:iCs/>
                <w:szCs w:val="22"/>
              </w:rPr>
              <w:t>million)</w:t>
            </w:r>
          </w:p>
        </w:tc>
        <w:tc>
          <w:tcPr>
            <w:tcW w:w="285" w:type="dxa"/>
          </w:tcPr>
          <w:p w14:paraId="3A4D163C" w14:textId="77777777" w:rsidR="007A366E" w:rsidRDefault="007A366E">
            <w:pPr>
              <w:tabs>
                <w:tab w:val="left" w:pos="540"/>
              </w:tabs>
              <w:spacing w:line="240" w:lineRule="atLeast"/>
              <w:ind w:right="45"/>
              <w:jc w:val="center"/>
              <w:rPr>
                <w:i/>
                <w:iCs/>
                <w:szCs w:val="22"/>
              </w:rPr>
            </w:pPr>
          </w:p>
        </w:tc>
        <w:tc>
          <w:tcPr>
            <w:tcW w:w="3223" w:type="dxa"/>
            <w:gridSpan w:val="3"/>
            <w:hideMark/>
          </w:tcPr>
          <w:p w14:paraId="3A5AD33D" w14:textId="77777777" w:rsidR="007A366E" w:rsidRDefault="007A366E">
            <w:pPr>
              <w:tabs>
                <w:tab w:val="left" w:pos="540"/>
              </w:tabs>
              <w:spacing w:line="240" w:lineRule="atLeast"/>
              <w:ind w:right="45"/>
              <w:jc w:val="center"/>
              <w:rPr>
                <w:i/>
                <w:iCs/>
                <w:szCs w:val="22"/>
              </w:rPr>
            </w:pPr>
            <w:r>
              <w:rPr>
                <w:i/>
                <w:iCs/>
                <w:szCs w:val="22"/>
              </w:rPr>
              <w:t>(in</w:t>
            </w:r>
            <w:r>
              <w:rPr>
                <w:i/>
                <w:iCs/>
                <w:szCs w:val="22"/>
                <w:lang w:val="en-US"/>
              </w:rPr>
              <w:t xml:space="preserve"> </w:t>
            </w:r>
            <w:r>
              <w:rPr>
                <w:i/>
                <w:iCs/>
                <w:szCs w:val="22"/>
              </w:rPr>
              <w:t>million</w:t>
            </w:r>
            <w:r>
              <w:rPr>
                <w:i/>
                <w:iCs/>
                <w:szCs w:val="22"/>
                <w:lang w:val="en-US"/>
              </w:rPr>
              <w:t xml:space="preserve"> </w:t>
            </w:r>
            <w:r>
              <w:rPr>
                <w:i/>
                <w:iCs/>
                <w:szCs w:val="22"/>
              </w:rPr>
              <w:t>Baht)</w:t>
            </w:r>
          </w:p>
        </w:tc>
      </w:tr>
      <w:tr w:rsidR="007A366E" w14:paraId="4EB37F83" w14:textId="77777777" w:rsidTr="007A366E">
        <w:tc>
          <w:tcPr>
            <w:tcW w:w="1627" w:type="dxa"/>
            <w:hideMark/>
          </w:tcPr>
          <w:p w14:paraId="01AF645B" w14:textId="77777777" w:rsidR="007A366E" w:rsidRDefault="007A366E">
            <w:pPr>
              <w:tabs>
                <w:tab w:val="left" w:pos="540"/>
              </w:tabs>
              <w:spacing w:line="240" w:lineRule="atLeast"/>
              <w:ind w:right="-108"/>
              <w:jc w:val="both"/>
              <w:rPr>
                <w:szCs w:val="22"/>
              </w:rPr>
            </w:pPr>
            <w:r>
              <w:rPr>
                <w:szCs w:val="22"/>
              </w:rPr>
              <w:t>US</w:t>
            </w:r>
            <w:r>
              <w:rPr>
                <w:szCs w:val="22"/>
                <w:lang w:val="en-US"/>
              </w:rPr>
              <w:t xml:space="preserve"> </w:t>
            </w:r>
            <w:r>
              <w:rPr>
                <w:szCs w:val="22"/>
              </w:rPr>
              <w:t>Dollars</w:t>
            </w:r>
          </w:p>
        </w:tc>
        <w:tc>
          <w:tcPr>
            <w:tcW w:w="1512" w:type="dxa"/>
            <w:hideMark/>
          </w:tcPr>
          <w:p w14:paraId="40A9B94C" w14:textId="7D9BA8EA" w:rsidR="007A366E" w:rsidRDefault="007A366E">
            <w:pPr>
              <w:pStyle w:val="3"/>
              <w:tabs>
                <w:tab w:val="clear" w:pos="360"/>
              </w:tabs>
              <w:spacing w:line="240" w:lineRule="atLeast"/>
              <w:ind w:left="-198" w:right="175"/>
              <w:jc w:val="right"/>
              <w:rPr>
                <w:rFonts w:cs="Times New Roman"/>
                <w:lang w:val="en-US"/>
              </w:rPr>
            </w:pPr>
            <w:r>
              <w:rPr>
                <w:rFonts w:cs="Times New Roman"/>
                <w:lang w:val="en-US"/>
              </w:rPr>
              <w:t>68</w:t>
            </w:r>
          </w:p>
        </w:tc>
        <w:tc>
          <w:tcPr>
            <w:tcW w:w="285" w:type="dxa"/>
          </w:tcPr>
          <w:p w14:paraId="4A3661F7" w14:textId="77777777" w:rsidR="007A366E" w:rsidRDefault="007A366E">
            <w:pPr>
              <w:tabs>
                <w:tab w:val="left" w:pos="882"/>
                <w:tab w:val="decimal" w:pos="972"/>
              </w:tabs>
              <w:spacing w:line="240" w:lineRule="atLeast"/>
              <w:ind w:right="45"/>
              <w:rPr>
                <w:szCs w:val="22"/>
              </w:rPr>
            </w:pPr>
          </w:p>
        </w:tc>
        <w:tc>
          <w:tcPr>
            <w:tcW w:w="1513" w:type="dxa"/>
            <w:hideMark/>
          </w:tcPr>
          <w:p w14:paraId="23592AE8" w14:textId="025D6655" w:rsidR="007A366E" w:rsidRDefault="007A366E">
            <w:pPr>
              <w:pStyle w:val="3"/>
              <w:tabs>
                <w:tab w:val="clear" w:pos="360"/>
              </w:tabs>
              <w:spacing w:line="240" w:lineRule="atLeast"/>
              <w:ind w:left="-198" w:right="175"/>
              <w:jc w:val="right"/>
              <w:rPr>
                <w:rFonts w:cs="Times New Roman"/>
                <w:lang w:val="en-US"/>
              </w:rPr>
            </w:pPr>
            <w:r>
              <w:rPr>
                <w:rFonts w:cs="Times New Roman"/>
                <w:lang w:val="en-US"/>
              </w:rPr>
              <w:t>92</w:t>
            </w:r>
          </w:p>
        </w:tc>
        <w:tc>
          <w:tcPr>
            <w:tcW w:w="285" w:type="dxa"/>
          </w:tcPr>
          <w:p w14:paraId="2ECFC885" w14:textId="77777777" w:rsidR="007A366E" w:rsidRDefault="007A366E">
            <w:pPr>
              <w:tabs>
                <w:tab w:val="left" w:pos="567"/>
                <w:tab w:val="decimal" w:pos="972"/>
              </w:tabs>
              <w:spacing w:line="240" w:lineRule="atLeast"/>
              <w:ind w:right="162"/>
              <w:jc w:val="center"/>
              <w:rPr>
                <w:szCs w:val="22"/>
              </w:rPr>
            </w:pPr>
          </w:p>
        </w:tc>
        <w:tc>
          <w:tcPr>
            <w:tcW w:w="1512" w:type="dxa"/>
            <w:tcBorders>
              <w:top w:val="nil"/>
              <w:left w:val="nil"/>
              <w:bottom w:val="double" w:sz="4" w:space="0" w:color="auto"/>
              <w:right w:val="nil"/>
            </w:tcBorders>
            <w:hideMark/>
          </w:tcPr>
          <w:p w14:paraId="744C5FAB" w14:textId="2B7EBE4B" w:rsidR="007A366E" w:rsidRDefault="007A366E">
            <w:pPr>
              <w:pStyle w:val="3"/>
              <w:tabs>
                <w:tab w:val="clear" w:pos="360"/>
              </w:tabs>
              <w:spacing w:line="240" w:lineRule="atLeast"/>
              <w:ind w:left="-198" w:right="175"/>
              <w:jc w:val="right"/>
              <w:rPr>
                <w:rFonts w:cs="Times New Roman"/>
                <w:b/>
                <w:bCs/>
                <w:lang w:val="en-US"/>
              </w:rPr>
            </w:pPr>
            <w:r>
              <w:rPr>
                <w:rFonts w:cs="Times New Roman"/>
                <w:b/>
                <w:bCs/>
                <w:lang w:val="en-US"/>
              </w:rPr>
              <w:t>2,036</w:t>
            </w:r>
          </w:p>
        </w:tc>
        <w:tc>
          <w:tcPr>
            <w:tcW w:w="286" w:type="dxa"/>
          </w:tcPr>
          <w:p w14:paraId="30FF1CA8" w14:textId="77777777" w:rsidR="007A366E" w:rsidRDefault="007A366E">
            <w:pPr>
              <w:tabs>
                <w:tab w:val="left" w:pos="759"/>
                <w:tab w:val="decimal" w:pos="972"/>
                <w:tab w:val="left" w:pos="1178"/>
                <w:tab w:val="left" w:pos="1319"/>
              </w:tabs>
              <w:spacing w:line="240" w:lineRule="atLeast"/>
              <w:ind w:right="162"/>
              <w:jc w:val="center"/>
              <w:rPr>
                <w:szCs w:val="22"/>
              </w:rPr>
            </w:pPr>
          </w:p>
        </w:tc>
        <w:tc>
          <w:tcPr>
            <w:tcW w:w="1425" w:type="dxa"/>
            <w:tcBorders>
              <w:top w:val="nil"/>
              <w:left w:val="nil"/>
              <w:bottom w:val="double" w:sz="4" w:space="0" w:color="auto"/>
              <w:right w:val="nil"/>
            </w:tcBorders>
            <w:hideMark/>
          </w:tcPr>
          <w:p w14:paraId="45FB247C" w14:textId="4B04D74D" w:rsidR="007A366E" w:rsidRDefault="007A366E">
            <w:pPr>
              <w:pStyle w:val="3"/>
              <w:tabs>
                <w:tab w:val="clear" w:pos="360"/>
              </w:tabs>
              <w:spacing w:line="240" w:lineRule="atLeast"/>
              <w:ind w:left="-198" w:right="175"/>
              <w:jc w:val="right"/>
              <w:rPr>
                <w:rFonts w:cs="Times New Roman"/>
                <w:b/>
                <w:bCs/>
                <w:lang w:val="en-US"/>
              </w:rPr>
            </w:pPr>
            <w:r>
              <w:rPr>
                <w:rFonts w:cs="Times New Roman"/>
                <w:b/>
                <w:bCs/>
                <w:lang w:val="en-US"/>
              </w:rPr>
              <w:t>2,771</w:t>
            </w:r>
          </w:p>
        </w:tc>
      </w:tr>
    </w:tbl>
    <w:p w14:paraId="76CF4E58" w14:textId="77777777" w:rsidR="007A366E" w:rsidRDefault="007A366E" w:rsidP="00560B4B">
      <w:pPr>
        <w:spacing w:line="240" w:lineRule="atLeast"/>
        <w:jc w:val="thaiDistribute"/>
        <w:rPr>
          <w:lang w:val="en-US"/>
        </w:rPr>
      </w:pPr>
    </w:p>
    <w:p w14:paraId="329A83A3" w14:textId="2EEBA9E2" w:rsidR="00540E53" w:rsidRPr="00F63D78" w:rsidRDefault="0007663A" w:rsidP="00EC0634">
      <w:pPr>
        <w:pStyle w:val="BodyText"/>
        <w:tabs>
          <w:tab w:val="left" w:pos="993"/>
        </w:tabs>
        <w:spacing w:after="0" w:line="240" w:lineRule="atLeast"/>
        <w:jc w:val="thaiDistribute"/>
        <w:rPr>
          <w:spacing w:val="-8"/>
        </w:rPr>
      </w:pPr>
      <w:r>
        <w:tab/>
      </w:r>
      <w:r w:rsidR="006639AE" w:rsidRPr="00F63D78">
        <w:rPr>
          <w:spacing w:val="-8"/>
        </w:rPr>
        <w:t>T</w:t>
      </w:r>
      <w:r w:rsidR="00540E53" w:rsidRPr="00F63D78">
        <w:rPr>
          <w:spacing w:val="-8"/>
        </w:rPr>
        <w:t>he</w:t>
      </w:r>
      <w:r w:rsidR="007B1DB2" w:rsidRPr="00F63D78">
        <w:rPr>
          <w:spacing w:val="-8"/>
          <w:lang w:val="en-US"/>
        </w:rPr>
        <w:t xml:space="preserve"> </w:t>
      </w:r>
      <w:r w:rsidR="00540E53" w:rsidRPr="00F63D78">
        <w:rPr>
          <w:spacing w:val="-8"/>
        </w:rPr>
        <w:t>above</w:t>
      </w:r>
      <w:r w:rsidR="007B1DB2" w:rsidRPr="00F63D78">
        <w:rPr>
          <w:spacing w:val="-8"/>
          <w:lang w:val="en-US"/>
        </w:rPr>
        <w:t xml:space="preserve"> </w:t>
      </w:r>
      <w:r w:rsidR="00540E53" w:rsidRPr="00F63D78">
        <w:rPr>
          <w:spacing w:val="-8"/>
        </w:rPr>
        <w:t>contracts</w:t>
      </w:r>
      <w:r w:rsidR="007B1DB2" w:rsidRPr="00F63D78">
        <w:rPr>
          <w:spacing w:val="-8"/>
          <w:lang w:val="en-US"/>
        </w:rPr>
        <w:t xml:space="preserve"> </w:t>
      </w:r>
      <w:r w:rsidR="00540E53" w:rsidRPr="00F63D78">
        <w:rPr>
          <w:spacing w:val="-8"/>
        </w:rPr>
        <w:t>will</w:t>
      </w:r>
      <w:r w:rsidR="007B1DB2" w:rsidRPr="00F63D78">
        <w:rPr>
          <w:spacing w:val="-8"/>
          <w:lang w:val="en-US"/>
        </w:rPr>
        <w:t xml:space="preserve"> </w:t>
      </w:r>
      <w:r w:rsidR="00540E53" w:rsidRPr="00F63D78">
        <w:rPr>
          <w:spacing w:val="-8"/>
        </w:rPr>
        <w:t>be</w:t>
      </w:r>
      <w:r w:rsidR="007B1DB2" w:rsidRPr="00F63D78">
        <w:rPr>
          <w:spacing w:val="-8"/>
          <w:lang w:val="en-US"/>
        </w:rPr>
        <w:t xml:space="preserve"> </w:t>
      </w:r>
      <w:r w:rsidR="00540E53" w:rsidRPr="00F63D78">
        <w:rPr>
          <w:spacing w:val="-8"/>
        </w:rPr>
        <w:t>gradually</w:t>
      </w:r>
      <w:r w:rsidR="007B1DB2" w:rsidRPr="00F63D78">
        <w:rPr>
          <w:spacing w:val="-8"/>
          <w:lang w:val="en-US"/>
        </w:rPr>
        <w:t xml:space="preserve"> </w:t>
      </w:r>
      <w:r w:rsidR="00540E53" w:rsidRPr="00F63D78">
        <w:rPr>
          <w:spacing w:val="-8"/>
        </w:rPr>
        <w:t>due</w:t>
      </w:r>
      <w:r w:rsidR="007B1DB2" w:rsidRPr="00F63D78">
        <w:rPr>
          <w:spacing w:val="-8"/>
          <w:lang w:val="en-US"/>
        </w:rPr>
        <w:t xml:space="preserve"> </w:t>
      </w:r>
      <w:r w:rsidR="00540E53" w:rsidRPr="00F63D78">
        <w:rPr>
          <w:spacing w:val="-8"/>
        </w:rPr>
        <w:t>within</w:t>
      </w:r>
      <w:r w:rsidR="004D05DA" w:rsidRPr="00F63D78">
        <w:rPr>
          <w:spacing w:val="-8"/>
          <w:lang w:val="en-US"/>
        </w:rPr>
        <w:t xml:space="preserve"> </w:t>
      </w:r>
      <w:r w:rsidR="00882914" w:rsidRPr="00F63D78">
        <w:rPr>
          <w:spacing w:val="-8"/>
          <w:lang w:val="en-US"/>
        </w:rPr>
        <w:t>April 2020</w:t>
      </w:r>
      <w:r w:rsidR="007B1DB2" w:rsidRPr="00F63D78">
        <w:rPr>
          <w:spacing w:val="-8"/>
          <w:lang w:val="en-US"/>
        </w:rPr>
        <w:t xml:space="preserve"> </w:t>
      </w:r>
      <w:r w:rsidR="002B4193" w:rsidRPr="00F63D78">
        <w:rPr>
          <w:i/>
          <w:iCs/>
          <w:spacing w:val="-8"/>
        </w:rPr>
        <w:t>(</w:t>
      </w:r>
      <w:r w:rsidR="00E458A2" w:rsidRPr="00F63D78">
        <w:rPr>
          <w:i/>
          <w:iCs/>
          <w:spacing w:val="-8"/>
          <w:lang w:val="en-US"/>
        </w:rPr>
        <w:t>31 December</w:t>
      </w:r>
      <w:r w:rsidR="005E22D0" w:rsidRPr="00F63D78">
        <w:rPr>
          <w:i/>
          <w:iCs/>
          <w:spacing w:val="-8"/>
          <w:lang w:val="en-US"/>
        </w:rPr>
        <w:t xml:space="preserve"> </w:t>
      </w:r>
      <w:r w:rsidR="005204A9" w:rsidRPr="00F63D78">
        <w:rPr>
          <w:i/>
          <w:iCs/>
          <w:spacing w:val="-8"/>
          <w:lang w:val="en-US"/>
        </w:rPr>
        <w:t>2017</w:t>
      </w:r>
      <w:r w:rsidR="00540E53" w:rsidRPr="00F63D78">
        <w:rPr>
          <w:i/>
          <w:iCs/>
          <w:spacing w:val="-8"/>
        </w:rPr>
        <w:t>:</w:t>
      </w:r>
      <w:r w:rsidR="007B1DB2" w:rsidRPr="00F63D78">
        <w:rPr>
          <w:i/>
          <w:iCs/>
          <w:spacing w:val="-8"/>
          <w:lang w:val="en-US"/>
        </w:rPr>
        <w:t xml:space="preserve"> </w:t>
      </w:r>
      <w:r w:rsidR="00540E53" w:rsidRPr="00F63D78">
        <w:rPr>
          <w:i/>
          <w:iCs/>
          <w:spacing w:val="-8"/>
        </w:rPr>
        <w:t>due</w:t>
      </w:r>
      <w:r w:rsidR="007B1DB2" w:rsidRPr="00F63D78">
        <w:rPr>
          <w:i/>
          <w:iCs/>
          <w:spacing w:val="-8"/>
          <w:lang w:val="en-US"/>
        </w:rPr>
        <w:t xml:space="preserve"> </w:t>
      </w:r>
      <w:r w:rsidR="00540E53" w:rsidRPr="00F63D78">
        <w:rPr>
          <w:i/>
          <w:iCs/>
          <w:spacing w:val="-8"/>
        </w:rPr>
        <w:t>within</w:t>
      </w:r>
      <w:r w:rsidR="007B1DB2" w:rsidRPr="00F63D78">
        <w:rPr>
          <w:i/>
          <w:iCs/>
          <w:spacing w:val="-8"/>
          <w:lang w:val="en-US"/>
        </w:rPr>
        <w:t xml:space="preserve"> </w:t>
      </w:r>
      <w:r w:rsidR="00015E0D" w:rsidRPr="00F63D78">
        <w:rPr>
          <w:i/>
          <w:iCs/>
          <w:spacing w:val="-8"/>
        </w:rPr>
        <w:t>April</w:t>
      </w:r>
      <w:r w:rsidR="007B1DB2" w:rsidRPr="00F63D78">
        <w:rPr>
          <w:i/>
          <w:iCs/>
          <w:spacing w:val="-8"/>
          <w:lang w:val="en-US"/>
        </w:rPr>
        <w:t xml:space="preserve"> 2020</w:t>
      </w:r>
      <w:r w:rsidR="00540E53" w:rsidRPr="00F63D78">
        <w:rPr>
          <w:i/>
          <w:iCs/>
          <w:spacing w:val="-8"/>
        </w:rPr>
        <w:t>)</w:t>
      </w:r>
      <w:r w:rsidR="00540E53" w:rsidRPr="00F63D78">
        <w:rPr>
          <w:spacing w:val="-8"/>
        </w:rPr>
        <w:t>.</w:t>
      </w:r>
    </w:p>
    <w:p w14:paraId="6CB8C28E" w14:textId="77777777" w:rsidR="00152FCC" w:rsidRPr="0042338E" w:rsidRDefault="00152FCC" w:rsidP="0042338E">
      <w:pPr>
        <w:spacing w:line="240" w:lineRule="atLeast"/>
        <w:jc w:val="thaiDistribute"/>
        <w:rPr>
          <w:sz w:val="24"/>
          <w:szCs w:val="22"/>
          <w:cs/>
          <w:lang w:val="en-US" w:bidi="th-TH"/>
        </w:rPr>
      </w:pPr>
    </w:p>
    <w:tbl>
      <w:tblPr>
        <w:tblW w:w="8483" w:type="dxa"/>
        <w:tblInd w:w="990" w:type="dxa"/>
        <w:tblLayout w:type="fixed"/>
        <w:tblLook w:val="01E0" w:firstRow="1" w:lastRow="1" w:firstColumn="1" w:lastColumn="1" w:noHBand="0" w:noVBand="0"/>
      </w:tblPr>
      <w:tblGrid>
        <w:gridCol w:w="1145"/>
        <w:gridCol w:w="644"/>
        <w:gridCol w:w="236"/>
        <w:gridCol w:w="640"/>
        <w:gridCol w:w="236"/>
        <w:gridCol w:w="765"/>
        <w:gridCol w:w="236"/>
        <w:gridCol w:w="772"/>
        <w:gridCol w:w="238"/>
        <w:gridCol w:w="658"/>
        <w:gridCol w:w="238"/>
        <w:gridCol w:w="644"/>
        <w:gridCol w:w="236"/>
        <w:gridCol w:w="7"/>
        <w:gridCol w:w="766"/>
        <w:gridCol w:w="236"/>
        <w:gridCol w:w="786"/>
      </w:tblGrid>
      <w:tr w:rsidR="001B4EFD" w:rsidRPr="0055072A" w14:paraId="566A6754" w14:textId="77777777" w:rsidTr="00F63D78">
        <w:tc>
          <w:tcPr>
            <w:tcW w:w="1145" w:type="dxa"/>
          </w:tcPr>
          <w:p w14:paraId="070CA039" w14:textId="77777777" w:rsidR="005204A9" w:rsidRPr="00BA173C" w:rsidRDefault="005204A9" w:rsidP="00A77D77">
            <w:pPr>
              <w:tabs>
                <w:tab w:val="left" w:pos="540"/>
              </w:tabs>
              <w:ind w:right="45"/>
              <w:jc w:val="center"/>
              <w:rPr>
                <w:szCs w:val="22"/>
              </w:rPr>
            </w:pPr>
            <w:r w:rsidRPr="00BA173C">
              <w:br w:type="page"/>
            </w:r>
          </w:p>
        </w:tc>
        <w:tc>
          <w:tcPr>
            <w:tcW w:w="7338" w:type="dxa"/>
            <w:gridSpan w:val="16"/>
          </w:tcPr>
          <w:p w14:paraId="0A6B6E12" w14:textId="77777777" w:rsidR="005204A9" w:rsidRPr="00C87488" w:rsidRDefault="005204A9" w:rsidP="00A77D77">
            <w:pPr>
              <w:tabs>
                <w:tab w:val="left" w:pos="540"/>
              </w:tabs>
              <w:ind w:right="45"/>
              <w:jc w:val="center"/>
              <w:rPr>
                <w:szCs w:val="22"/>
                <w:cs/>
                <w:lang w:val="en-US" w:bidi="th-TH"/>
              </w:rPr>
            </w:pPr>
            <w:r w:rsidRPr="0055072A">
              <w:rPr>
                <w:szCs w:val="22"/>
              </w:rPr>
              <w:t>Contract</w:t>
            </w:r>
            <w:r w:rsidRPr="00E500BD">
              <w:rPr>
                <w:szCs w:val="22"/>
                <w:lang w:val="en-US"/>
              </w:rPr>
              <w:t xml:space="preserve"> </w:t>
            </w:r>
            <w:r w:rsidRPr="0055072A">
              <w:rPr>
                <w:szCs w:val="22"/>
              </w:rPr>
              <w:t>amount</w:t>
            </w:r>
          </w:p>
        </w:tc>
      </w:tr>
      <w:tr w:rsidR="001B4EFD" w:rsidRPr="0055072A" w14:paraId="3C726B74" w14:textId="77777777" w:rsidTr="00F63D78">
        <w:tc>
          <w:tcPr>
            <w:tcW w:w="1145" w:type="dxa"/>
          </w:tcPr>
          <w:p w14:paraId="4B0AE399" w14:textId="77777777" w:rsidR="005204A9" w:rsidRPr="00BA173C" w:rsidRDefault="005204A9" w:rsidP="00A77D77">
            <w:pPr>
              <w:tabs>
                <w:tab w:val="left" w:pos="540"/>
              </w:tabs>
              <w:ind w:right="45"/>
              <w:jc w:val="center"/>
              <w:rPr>
                <w:szCs w:val="22"/>
              </w:rPr>
            </w:pPr>
          </w:p>
        </w:tc>
        <w:tc>
          <w:tcPr>
            <w:tcW w:w="3529" w:type="dxa"/>
            <w:gridSpan w:val="7"/>
          </w:tcPr>
          <w:p w14:paraId="7BCA3580" w14:textId="21E10ACF" w:rsidR="005204A9" w:rsidRPr="0055072A" w:rsidRDefault="005204A9" w:rsidP="00A77D77">
            <w:pPr>
              <w:pStyle w:val="3"/>
              <w:tabs>
                <w:tab w:val="clear" w:pos="360"/>
                <w:tab w:val="clear" w:pos="720"/>
              </w:tabs>
              <w:spacing w:line="240" w:lineRule="atLeast"/>
              <w:ind w:right="72"/>
              <w:jc w:val="center"/>
              <w:rPr>
                <w:rFonts w:cs="Times New Roman"/>
                <w:lang w:val="en-US"/>
              </w:rPr>
            </w:pPr>
            <w:r w:rsidRPr="0055072A">
              <w:rPr>
                <w:rFonts w:cs="Times New Roman"/>
                <w:lang w:val="en-US"/>
              </w:rPr>
              <w:t>Forward</w:t>
            </w:r>
            <w:r w:rsidRPr="00E500BD">
              <w:rPr>
                <w:rFonts w:cs="Times New Roman"/>
                <w:lang w:val="en-US"/>
              </w:rPr>
              <w:t xml:space="preserve"> </w:t>
            </w:r>
            <w:r w:rsidR="009B09AB">
              <w:rPr>
                <w:rFonts w:cs="Times New Roman"/>
                <w:lang w:val="en-US"/>
              </w:rPr>
              <w:t>r</w:t>
            </w:r>
            <w:r w:rsidRPr="0055072A">
              <w:rPr>
                <w:rFonts w:cs="Times New Roman"/>
                <w:lang w:val="en-US"/>
              </w:rPr>
              <w:t>eceivable</w:t>
            </w:r>
          </w:p>
        </w:tc>
        <w:tc>
          <w:tcPr>
            <w:tcW w:w="238" w:type="dxa"/>
          </w:tcPr>
          <w:p w14:paraId="1773764C" w14:textId="77777777" w:rsidR="005204A9" w:rsidRPr="0055072A" w:rsidRDefault="005204A9" w:rsidP="00A77D77">
            <w:pPr>
              <w:tabs>
                <w:tab w:val="left" w:pos="540"/>
              </w:tabs>
              <w:ind w:right="45"/>
              <w:jc w:val="center"/>
              <w:rPr>
                <w:szCs w:val="22"/>
              </w:rPr>
            </w:pPr>
          </w:p>
        </w:tc>
        <w:tc>
          <w:tcPr>
            <w:tcW w:w="3571" w:type="dxa"/>
            <w:gridSpan w:val="8"/>
          </w:tcPr>
          <w:p w14:paraId="438E12C2" w14:textId="51687A85" w:rsidR="005204A9" w:rsidRPr="0055072A" w:rsidRDefault="005204A9" w:rsidP="00A77D77">
            <w:pPr>
              <w:pStyle w:val="3"/>
              <w:tabs>
                <w:tab w:val="clear" w:pos="360"/>
                <w:tab w:val="clear" w:pos="720"/>
              </w:tabs>
              <w:spacing w:line="240" w:lineRule="atLeast"/>
              <w:ind w:right="72"/>
              <w:jc w:val="center"/>
              <w:rPr>
                <w:rFonts w:cs="Times New Roman"/>
                <w:lang w:val="en-US"/>
              </w:rPr>
            </w:pPr>
            <w:r w:rsidRPr="0055072A">
              <w:rPr>
                <w:rFonts w:cs="Times New Roman"/>
                <w:lang w:val="en-US"/>
              </w:rPr>
              <w:t>Forward</w:t>
            </w:r>
            <w:r w:rsidRPr="00E500BD">
              <w:rPr>
                <w:rFonts w:cs="Times New Roman"/>
                <w:lang w:val="en-US"/>
              </w:rPr>
              <w:t xml:space="preserve"> </w:t>
            </w:r>
            <w:r w:rsidR="009B09AB">
              <w:rPr>
                <w:rFonts w:cs="Times New Roman"/>
                <w:lang w:val="en-US"/>
              </w:rPr>
              <w:t>p</w:t>
            </w:r>
            <w:r w:rsidRPr="0055072A">
              <w:rPr>
                <w:rFonts w:cs="Times New Roman"/>
                <w:lang w:val="en-US"/>
              </w:rPr>
              <w:t>ayable</w:t>
            </w:r>
          </w:p>
        </w:tc>
      </w:tr>
      <w:tr w:rsidR="001B4EFD" w:rsidRPr="000120F9" w14:paraId="043B910F" w14:textId="77777777" w:rsidTr="00F63D78">
        <w:tc>
          <w:tcPr>
            <w:tcW w:w="1145" w:type="dxa"/>
          </w:tcPr>
          <w:p w14:paraId="0C9105DA" w14:textId="77777777" w:rsidR="005204A9" w:rsidRPr="00BA173C" w:rsidRDefault="005204A9" w:rsidP="00A77D77">
            <w:pPr>
              <w:tabs>
                <w:tab w:val="left" w:pos="540"/>
              </w:tabs>
              <w:ind w:right="45"/>
              <w:jc w:val="center"/>
              <w:rPr>
                <w:szCs w:val="22"/>
              </w:rPr>
            </w:pPr>
          </w:p>
        </w:tc>
        <w:tc>
          <w:tcPr>
            <w:tcW w:w="1520" w:type="dxa"/>
            <w:gridSpan w:val="3"/>
            <w:vAlign w:val="bottom"/>
          </w:tcPr>
          <w:p w14:paraId="329A4554" w14:textId="77777777" w:rsidR="005204A9" w:rsidRPr="0055072A" w:rsidRDefault="005204A9" w:rsidP="00A77D77">
            <w:pPr>
              <w:tabs>
                <w:tab w:val="left" w:pos="540"/>
              </w:tabs>
              <w:ind w:right="45"/>
              <w:jc w:val="center"/>
              <w:rPr>
                <w:szCs w:val="22"/>
              </w:rPr>
            </w:pPr>
            <w:r w:rsidRPr="0055072A">
              <w:rPr>
                <w:szCs w:val="22"/>
              </w:rPr>
              <w:t>Currency</w:t>
            </w:r>
          </w:p>
        </w:tc>
        <w:tc>
          <w:tcPr>
            <w:tcW w:w="236" w:type="dxa"/>
          </w:tcPr>
          <w:p w14:paraId="636265C7" w14:textId="77777777" w:rsidR="005204A9" w:rsidRPr="0055072A" w:rsidRDefault="005204A9" w:rsidP="00A77D77">
            <w:pPr>
              <w:tabs>
                <w:tab w:val="left" w:pos="540"/>
              </w:tabs>
              <w:ind w:right="45"/>
              <w:jc w:val="center"/>
              <w:rPr>
                <w:szCs w:val="22"/>
              </w:rPr>
            </w:pPr>
          </w:p>
        </w:tc>
        <w:tc>
          <w:tcPr>
            <w:tcW w:w="1773" w:type="dxa"/>
            <w:gridSpan w:val="3"/>
          </w:tcPr>
          <w:p w14:paraId="50E78152" w14:textId="77777777" w:rsidR="005204A9" w:rsidRPr="0055072A" w:rsidRDefault="005204A9" w:rsidP="00A77D77">
            <w:pPr>
              <w:tabs>
                <w:tab w:val="left" w:pos="540"/>
              </w:tabs>
              <w:ind w:right="45"/>
              <w:jc w:val="center"/>
              <w:rPr>
                <w:szCs w:val="22"/>
              </w:rPr>
            </w:pPr>
            <w:r w:rsidRPr="0055072A">
              <w:rPr>
                <w:szCs w:val="22"/>
              </w:rPr>
              <w:t>Equivalent</w:t>
            </w:r>
            <w:r w:rsidRPr="00E500BD">
              <w:rPr>
                <w:szCs w:val="22"/>
                <w:lang w:val="en-US"/>
              </w:rPr>
              <w:t xml:space="preserve"> </w:t>
            </w:r>
            <w:r w:rsidRPr="0055072A">
              <w:rPr>
                <w:szCs w:val="22"/>
              </w:rPr>
              <w:t>to</w:t>
            </w:r>
          </w:p>
          <w:p w14:paraId="5C59148F" w14:textId="77777777" w:rsidR="005204A9" w:rsidRPr="0055072A" w:rsidRDefault="005204A9" w:rsidP="00A77D77">
            <w:pPr>
              <w:tabs>
                <w:tab w:val="left" w:pos="540"/>
              </w:tabs>
              <w:ind w:right="45"/>
              <w:jc w:val="center"/>
              <w:rPr>
                <w:szCs w:val="22"/>
              </w:rPr>
            </w:pPr>
            <w:r w:rsidRPr="0055072A">
              <w:rPr>
                <w:szCs w:val="22"/>
              </w:rPr>
              <w:t>Baht</w:t>
            </w:r>
          </w:p>
        </w:tc>
        <w:tc>
          <w:tcPr>
            <w:tcW w:w="238" w:type="dxa"/>
          </w:tcPr>
          <w:p w14:paraId="60768FC2" w14:textId="77777777" w:rsidR="005204A9" w:rsidRPr="0055072A" w:rsidRDefault="005204A9" w:rsidP="00A77D77">
            <w:pPr>
              <w:tabs>
                <w:tab w:val="left" w:pos="540"/>
              </w:tabs>
              <w:ind w:right="45"/>
              <w:jc w:val="center"/>
              <w:rPr>
                <w:szCs w:val="22"/>
              </w:rPr>
            </w:pPr>
          </w:p>
        </w:tc>
        <w:tc>
          <w:tcPr>
            <w:tcW w:w="1540" w:type="dxa"/>
            <w:gridSpan w:val="3"/>
            <w:vAlign w:val="bottom"/>
          </w:tcPr>
          <w:p w14:paraId="3F75EF33" w14:textId="77777777" w:rsidR="005204A9" w:rsidRPr="0055072A" w:rsidRDefault="005204A9" w:rsidP="00A77D77">
            <w:pPr>
              <w:tabs>
                <w:tab w:val="left" w:pos="540"/>
              </w:tabs>
              <w:ind w:right="45"/>
              <w:jc w:val="center"/>
              <w:rPr>
                <w:szCs w:val="22"/>
              </w:rPr>
            </w:pPr>
            <w:r w:rsidRPr="0055072A">
              <w:rPr>
                <w:szCs w:val="22"/>
              </w:rPr>
              <w:t>Currency</w:t>
            </w:r>
          </w:p>
        </w:tc>
        <w:tc>
          <w:tcPr>
            <w:tcW w:w="236" w:type="dxa"/>
          </w:tcPr>
          <w:p w14:paraId="2A665CAF" w14:textId="77777777" w:rsidR="005204A9" w:rsidRPr="0055072A" w:rsidRDefault="005204A9" w:rsidP="00A77D77">
            <w:pPr>
              <w:tabs>
                <w:tab w:val="left" w:pos="540"/>
              </w:tabs>
              <w:ind w:right="45"/>
              <w:jc w:val="center"/>
              <w:rPr>
                <w:szCs w:val="22"/>
              </w:rPr>
            </w:pPr>
          </w:p>
        </w:tc>
        <w:tc>
          <w:tcPr>
            <w:tcW w:w="1795" w:type="dxa"/>
            <w:gridSpan w:val="4"/>
          </w:tcPr>
          <w:p w14:paraId="33FE614B" w14:textId="77777777" w:rsidR="005204A9" w:rsidRPr="0055072A" w:rsidRDefault="005204A9" w:rsidP="00A77D77">
            <w:pPr>
              <w:tabs>
                <w:tab w:val="left" w:pos="540"/>
              </w:tabs>
              <w:ind w:right="45"/>
              <w:jc w:val="center"/>
              <w:rPr>
                <w:szCs w:val="22"/>
              </w:rPr>
            </w:pPr>
            <w:r w:rsidRPr="0055072A">
              <w:rPr>
                <w:szCs w:val="22"/>
              </w:rPr>
              <w:t>Equivalent</w:t>
            </w:r>
            <w:r w:rsidRPr="00E500BD">
              <w:rPr>
                <w:szCs w:val="22"/>
                <w:lang w:val="en-US"/>
              </w:rPr>
              <w:t xml:space="preserve"> </w:t>
            </w:r>
            <w:r w:rsidRPr="0055072A">
              <w:rPr>
                <w:szCs w:val="22"/>
              </w:rPr>
              <w:t>to</w:t>
            </w:r>
          </w:p>
          <w:p w14:paraId="40E74B2B" w14:textId="77777777" w:rsidR="005204A9" w:rsidRPr="0055072A" w:rsidRDefault="005204A9" w:rsidP="00A77D77">
            <w:pPr>
              <w:tabs>
                <w:tab w:val="left" w:pos="540"/>
              </w:tabs>
              <w:ind w:right="45"/>
              <w:jc w:val="center"/>
              <w:rPr>
                <w:szCs w:val="22"/>
              </w:rPr>
            </w:pPr>
            <w:r w:rsidRPr="0055072A">
              <w:rPr>
                <w:szCs w:val="22"/>
              </w:rPr>
              <w:t>Baht</w:t>
            </w:r>
          </w:p>
        </w:tc>
      </w:tr>
      <w:tr w:rsidR="001B4EFD" w:rsidRPr="0055072A" w14:paraId="6F4A6B62" w14:textId="77777777" w:rsidTr="00F63D78">
        <w:trPr>
          <w:trHeight w:val="227"/>
        </w:trPr>
        <w:tc>
          <w:tcPr>
            <w:tcW w:w="1145" w:type="dxa"/>
          </w:tcPr>
          <w:p w14:paraId="7C389728" w14:textId="77777777" w:rsidR="005204A9" w:rsidRPr="00BA173C" w:rsidRDefault="005204A9" w:rsidP="00A77D77">
            <w:pPr>
              <w:tabs>
                <w:tab w:val="left" w:pos="540"/>
              </w:tabs>
              <w:ind w:right="45"/>
              <w:jc w:val="center"/>
              <w:rPr>
                <w:szCs w:val="22"/>
              </w:rPr>
            </w:pPr>
          </w:p>
        </w:tc>
        <w:tc>
          <w:tcPr>
            <w:tcW w:w="644" w:type="dxa"/>
          </w:tcPr>
          <w:p w14:paraId="220BC7E7" w14:textId="77777777" w:rsidR="005204A9" w:rsidRPr="0055072A" w:rsidRDefault="005204A9" w:rsidP="00A77D77">
            <w:pPr>
              <w:tabs>
                <w:tab w:val="left" w:pos="540"/>
              </w:tabs>
              <w:ind w:left="-108" w:right="-108"/>
              <w:jc w:val="center"/>
              <w:rPr>
                <w:szCs w:val="22"/>
                <w:lang w:val="en-US" w:bidi="th-TH"/>
              </w:rPr>
            </w:pPr>
            <w:r>
              <w:rPr>
                <w:szCs w:val="22"/>
              </w:rPr>
              <w:t>31 Mar</w:t>
            </w:r>
          </w:p>
        </w:tc>
        <w:tc>
          <w:tcPr>
            <w:tcW w:w="236" w:type="dxa"/>
          </w:tcPr>
          <w:p w14:paraId="3900B1D3" w14:textId="77777777" w:rsidR="005204A9" w:rsidRPr="0055072A" w:rsidRDefault="005204A9" w:rsidP="00A77D77">
            <w:pPr>
              <w:tabs>
                <w:tab w:val="left" w:pos="540"/>
              </w:tabs>
              <w:ind w:right="45"/>
              <w:jc w:val="center"/>
              <w:rPr>
                <w:szCs w:val="22"/>
              </w:rPr>
            </w:pPr>
          </w:p>
        </w:tc>
        <w:tc>
          <w:tcPr>
            <w:tcW w:w="640" w:type="dxa"/>
          </w:tcPr>
          <w:p w14:paraId="6AB2BB60" w14:textId="77777777" w:rsidR="005204A9" w:rsidRPr="0055072A" w:rsidRDefault="005204A9" w:rsidP="00A77D77">
            <w:pPr>
              <w:tabs>
                <w:tab w:val="left" w:pos="793"/>
              </w:tabs>
              <w:ind w:left="-107" w:right="-108"/>
              <w:jc w:val="center"/>
              <w:rPr>
                <w:szCs w:val="22"/>
              </w:rPr>
            </w:pPr>
            <w:r>
              <w:rPr>
                <w:szCs w:val="22"/>
              </w:rPr>
              <w:t>31</w:t>
            </w:r>
            <w:r w:rsidRPr="00E500BD">
              <w:rPr>
                <w:szCs w:val="22"/>
                <w:lang w:val="en-US"/>
              </w:rPr>
              <w:t xml:space="preserve"> </w:t>
            </w:r>
            <w:r w:rsidRPr="0055072A">
              <w:rPr>
                <w:szCs w:val="22"/>
              </w:rPr>
              <w:t>Dec</w:t>
            </w:r>
          </w:p>
        </w:tc>
        <w:tc>
          <w:tcPr>
            <w:tcW w:w="236" w:type="dxa"/>
          </w:tcPr>
          <w:p w14:paraId="65CB35E7" w14:textId="77777777" w:rsidR="005204A9" w:rsidRPr="0055072A" w:rsidRDefault="005204A9" w:rsidP="00A77D77">
            <w:pPr>
              <w:tabs>
                <w:tab w:val="left" w:pos="540"/>
              </w:tabs>
              <w:ind w:right="45"/>
              <w:jc w:val="center"/>
              <w:rPr>
                <w:szCs w:val="22"/>
              </w:rPr>
            </w:pPr>
          </w:p>
        </w:tc>
        <w:tc>
          <w:tcPr>
            <w:tcW w:w="765" w:type="dxa"/>
          </w:tcPr>
          <w:p w14:paraId="3FDFCB90" w14:textId="77777777" w:rsidR="005204A9" w:rsidRPr="0055072A" w:rsidRDefault="005204A9" w:rsidP="00A77D77">
            <w:pPr>
              <w:tabs>
                <w:tab w:val="left" w:pos="540"/>
              </w:tabs>
              <w:ind w:left="-108" w:right="-108"/>
              <w:jc w:val="center"/>
              <w:rPr>
                <w:szCs w:val="22"/>
                <w:lang w:val="en-US" w:bidi="th-TH"/>
              </w:rPr>
            </w:pPr>
            <w:r>
              <w:rPr>
                <w:rFonts w:cs="Times New Roman"/>
                <w:szCs w:val="22"/>
              </w:rPr>
              <w:t>31 Mar</w:t>
            </w:r>
          </w:p>
        </w:tc>
        <w:tc>
          <w:tcPr>
            <w:tcW w:w="236" w:type="dxa"/>
          </w:tcPr>
          <w:p w14:paraId="07913BB1" w14:textId="77777777" w:rsidR="005204A9" w:rsidRPr="0055072A" w:rsidRDefault="005204A9" w:rsidP="00A77D77">
            <w:pPr>
              <w:tabs>
                <w:tab w:val="left" w:pos="540"/>
              </w:tabs>
              <w:ind w:right="45"/>
              <w:jc w:val="center"/>
              <w:rPr>
                <w:szCs w:val="22"/>
              </w:rPr>
            </w:pPr>
          </w:p>
        </w:tc>
        <w:tc>
          <w:tcPr>
            <w:tcW w:w="772" w:type="dxa"/>
          </w:tcPr>
          <w:p w14:paraId="69ABA9C0" w14:textId="77777777" w:rsidR="005204A9" w:rsidRPr="0055072A" w:rsidRDefault="005204A9" w:rsidP="00A77D77">
            <w:pPr>
              <w:tabs>
                <w:tab w:val="left" w:pos="793"/>
              </w:tabs>
              <w:ind w:left="-107" w:right="-108"/>
              <w:jc w:val="center"/>
              <w:rPr>
                <w:szCs w:val="22"/>
              </w:rPr>
            </w:pPr>
            <w:r w:rsidRPr="00540BA8">
              <w:rPr>
                <w:rFonts w:cs="Times New Roman"/>
                <w:szCs w:val="22"/>
              </w:rPr>
              <w:t>31 Dec</w:t>
            </w:r>
          </w:p>
        </w:tc>
        <w:tc>
          <w:tcPr>
            <w:tcW w:w="238" w:type="dxa"/>
          </w:tcPr>
          <w:p w14:paraId="799C0A48" w14:textId="77777777" w:rsidR="005204A9" w:rsidRPr="0055072A" w:rsidRDefault="005204A9" w:rsidP="00A77D77">
            <w:pPr>
              <w:tabs>
                <w:tab w:val="left" w:pos="540"/>
              </w:tabs>
              <w:ind w:right="45"/>
              <w:jc w:val="center"/>
              <w:rPr>
                <w:szCs w:val="22"/>
              </w:rPr>
            </w:pPr>
          </w:p>
        </w:tc>
        <w:tc>
          <w:tcPr>
            <w:tcW w:w="658" w:type="dxa"/>
          </w:tcPr>
          <w:p w14:paraId="72435CB2" w14:textId="77777777" w:rsidR="005204A9" w:rsidRPr="0055072A" w:rsidRDefault="005204A9" w:rsidP="00A77D77">
            <w:pPr>
              <w:tabs>
                <w:tab w:val="left" w:pos="540"/>
              </w:tabs>
              <w:ind w:left="-108" w:right="-108"/>
              <w:jc w:val="center"/>
              <w:rPr>
                <w:szCs w:val="22"/>
                <w:lang w:val="en-US" w:bidi="th-TH"/>
              </w:rPr>
            </w:pPr>
            <w:r>
              <w:rPr>
                <w:rFonts w:cs="Times New Roman"/>
                <w:szCs w:val="22"/>
              </w:rPr>
              <w:t>31 Mar</w:t>
            </w:r>
          </w:p>
        </w:tc>
        <w:tc>
          <w:tcPr>
            <w:tcW w:w="238" w:type="dxa"/>
          </w:tcPr>
          <w:p w14:paraId="1D481246" w14:textId="77777777" w:rsidR="005204A9" w:rsidRPr="0055072A" w:rsidRDefault="005204A9" w:rsidP="00A77D77">
            <w:pPr>
              <w:tabs>
                <w:tab w:val="left" w:pos="540"/>
              </w:tabs>
              <w:ind w:right="45"/>
              <w:jc w:val="center"/>
              <w:rPr>
                <w:szCs w:val="22"/>
              </w:rPr>
            </w:pPr>
          </w:p>
        </w:tc>
        <w:tc>
          <w:tcPr>
            <w:tcW w:w="644" w:type="dxa"/>
          </w:tcPr>
          <w:p w14:paraId="70F1D9C6" w14:textId="77777777" w:rsidR="005204A9" w:rsidRPr="0055072A" w:rsidRDefault="005204A9" w:rsidP="00A77D77">
            <w:pPr>
              <w:tabs>
                <w:tab w:val="left" w:pos="793"/>
              </w:tabs>
              <w:ind w:left="-107" w:right="-108"/>
              <w:jc w:val="center"/>
              <w:rPr>
                <w:szCs w:val="22"/>
              </w:rPr>
            </w:pPr>
            <w:r w:rsidRPr="00540BA8">
              <w:rPr>
                <w:rFonts w:cs="Times New Roman"/>
                <w:szCs w:val="22"/>
              </w:rPr>
              <w:t>31 Dec</w:t>
            </w:r>
          </w:p>
        </w:tc>
        <w:tc>
          <w:tcPr>
            <w:tcW w:w="243" w:type="dxa"/>
            <w:gridSpan w:val="2"/>
          </w:tcPr>
          <w:p w14:paraId="093C72AD" w14:textId="77777777" w:rsidR="005204A9" w:rsidRPr="0055072A" w:rsidRDefault="005204A9" w:rsidP="00A77D77">
            <w:pPr>
              <w:tabs>
                <w:tab w:val="left" w:pos="540"/>
              </w:tabs>
              <w:ind w:right="45"/>
              <w:jc w:val="center"/>
              <w:rPr>
                <w:szCs w:val="22"/>
              </w:rPr>
            </w:pPr>
          </w:p>
        </w:tc>
        <w:tc>
          <w:tcPr>
            <w:tcW w:w="766" w:type="dxa"/>
          </w:tcPr>
          <w:p w14:paraId="6F080021" w14:textId="77777777" w:rsidR="005204A9" w:rsidRPr="0055072A" w:rsidRDefault="005204A9" w:rsidP="00A77D77">
            <w:pPr>
              <w:tabs>
                <w:tab w:val="left" w:pos="540"/>
              </w:tabs>
              <w:ind w:left="-108" w:right="-108"/>
              <w:jc w:val="center"/>
              <w:rPr>
                <w:szCs w:val="22"/>
                <w:lang w:val="en-US" w:bidi="th-TH"/>
              </w:rPr>
            </w:pPr>
            <w:r>
              <w:rPr>
                <w:rFonts w:cs="Times New Roman"/>
                <w:szCs w:val="22"/>
              </w:rPr>
              <w:t>31 Mar</w:t>
            </w:r>
          </w:p>
        </w:tc>
        <w:tc>
          <w:tcPr>
            <w:tcW w:w="236" w:type="dxa"/>
          </w:tcPr>
          <w:p w14:paraId="20F9F56A" w14:textId="77777777" w:rsidR="005204A9" w:rsidRPr="0055072A" w:rsidRDefault="005204A9" w:rsidP="00A77D77">
            <w:pPr>
              <w:tabs>
                <w:tab w:val="left" w:pos="540"/>
              </w:tabs>
              <w:ind w:right="45"/>
              <w:jc w:val="center"/>
              <w:rPr>
                <w:szCs w:val="22"/>
              </w:rPr>
            </w:pPr>
          </w:p>
        </w:tc>
        <w:tc>
          <w:tcPr>
            <w:tcW w:w="786" w:type="dxa"/>
          </w:tcPr>
          <w:p w14:paraId="3048AE10" w14:textId="77777777" w:rsidR="005204A9" w:rsidRPr="0055072A" w:rsidRDefault="005204A9" w:rsidP="00A77D77">
            <w:pPr>
              <w:tabs>
                <w:tab w:val="left" w:pos="607"/>
                <w:tab w:val="left" w:pos="793"/>
              </w:tabs>
              <w:ind w:left="-107" w:right="-108"/>
              <w:jc w:val="center"/>
              <w:rPr>
                <w:szCs w:val="22"/>
              </w:rPr>
            </w:pPr>
            <w:r w:rsidRPr="00540BA8">
              <w:rPr>
                <w:rFonts w:cs="Times New Roman"/>
                <w:szCs w:val="22"/>
              </w:rPr>
              <w:t>31 Dec</w:t>
            </w:r>
          </w:p>
        </w:tc>
      </w:tr>
      <w:tr w:rsidR="001B4EFD" w:rsidRPr="0055072A" w14:paraId="1978FDEF" w14:textId="77777777" w:rsidTr="00F63D78">
        <w:trPr>
          <w:trHeight w:val="227"/>
        </w:trPr>
        <w:tc>
          <w:tcPr>
            <w:tcW w:w="1145" w:type="dxa"/>
          </w:tcPr>
          <w:p w14:paraId="15068B0F" w14:textId="77777777" w:rsidR="005204A9" w:rsidRPr="00BA173C" w:rsidRDefault="005204A9" w:rsidP="00A77D77">
            <w:pPr>
              <w:tabs>
                <w:tab w:val="left" w:pos="540"/>
              </w:tabs>
              <w:ind w:right="45"/>
              <w:jc w:val="center"/>
              <w:rPr>
                <w:szCs w:val="22"/>
              </w:rPr>
            </w:pPr>
          </w:p>
        </w:tc>
        <w:tc>
          <w:tcPr>
            <w:tcW w:w="644" w:type="dxa"/>
          </w:tcPr>
          <w:p w14:paraId="37118D0D" w14:textId="77777777" w:rsidR="005204A9" w:rsidRDefault="005204A9" w:rsidP="00DE5738">
            <w:pPr>
              <w:tabs>
                <w:tab w:val="left" w:pos="792"/>
                <w:tab w:val="left" w:pos="882"/>
              </w:tabs>
              <w:ind w:left="-108" w:right="-108"/>
              <w:jc w:val="center"/>
              <w:rPr>
                <w:szCs w:val="22"/>
              </w:rPr>
            </w:pPr>
            <w:r>
              <w:rPr>
                <w:szCs w:val="22"/>
              </w:rPr>
              <w:t>201</w:t>
            </w:r>
            <w:r w:rsidR="00DE5738">
              <w:rPr>
                <w:szCs w:val="22"/>
              </w:rPr>
              <w:t>8</w:t>
            </w:r>
          </w:p>
        </w:tc>
        <w:tc>
          <w:tcPr>
            <w:tcW w:w="236" w:type="dxa"/>
          </w:tcPr>
          <w:p w14:paraId="375CF3F4" w14:textId="77777777" w:rsidR="005204A9" w:rsidRPr="0055072A" w:rsidRDefault="005204A9" w:rsidP="00A77D77">
            <w:pPr>
              <w:tabs>
                <w:tab w:val="left" w:pos="540"/>
              </w:tabs>
              <w:ind w:right="45"/>
              <w:jc w:val="center"/>
              <w:rPr>
                <w:szCs w:val="22"/>
              </w:rPr>
            </w:pPr>
          </w:p>
        </w:tc>
        <w:tc>
          <w:tcPr>
            <w:tcW w:w="640" w:type="dxa"/>
          </w:tcPr>
          <w:p w14:paraId="0407B561" w14:textId="77777777" w:rsidR="005204A9" w:rsidRDefault="005204A9" w:rsidP="00A77D77">
            <w:pPr>
              <w:tabs>
                <w:tab w:val="left" w:pos="703"/>
              </w:tabs>
              <w:ind w:left="-107" w:right="-108"/>
              <w:jc w:val="center"/>
              <w:rPr>
                <w:szCs w:val="22"/>
              </w:rPr>
            </w:pPr>
            <w:r>
              <w:rPr>
                <w:szCs w:val="22"/>
              </w:rPr>
              <w:t>2017</w:t>
            </w:r>
          </w:p>
        </w:tc>
        <w:tc>
          <w:tcPr>
            <w:tcW w:w="236" w:type="dxa"/>
          </w:tcPr>
          <w:p w14:paraId="36C606A2" w14:textId="77777777" w:rsidR="005204A9" w:rsidRPr="0055072A" w:rsidRDefault="005204A9" w:rsidP="00A77D77">
            <w:pPr>
              <w:tabs>
                <w:tab w:val="left" w:pos="540"/>
              </w:tabs>
              <w:ind w:right="45"/>
              <w:jc w:val="center"/>
              <w:rPr>
                <w:szCs w:val="22"/>
              </w:rPr>
            </w:pPr>
          </w:p>
        </w:tc>
        <w:tc>
          <w:tcPr>
            <w:tcW w:w="765" w:type="dxa"/>
          </w:tcPr>
          <w:p w14:paraId="65F937C3"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6" w:type="dxa"/>
          </w:tcPr>
          <w:p w14:paraId="24DD158C" w14:textId="77777777" w:rsidR="005204A9" w:rsidRPr="0055072A" w:rsidRDefault="005204A9" w:rsidP="00A77D77">
            <w:pPr>
              <w:tabs>
                <w:tab w:val="left" w:pos="540"/>
              </w:tabs>
              <w:ind w:right="45"/>
              <w:jc w:val="center"/>
              <w:rPr>
                <w:szCs w:val="22"/>
              </w:rPr>
            </w:pPr>
          </w:p>
        </w:tc>
        <w:tc>
          <w:tcPr>
            <w:tcW w:w="772" w:type="dxa"/>
          </w:tcPr>
          <w:p w14:paraId="5090704E" w14:textId="77777777" w:rsidR="005204A9" w:rsidRDefault="005204A9" w:rsidP="00A77D77">
            <w:pPr>
              <w:tabs>
                <w:tab w:val="left" w:pos="703"/>
              </w:tabs>
              <w:ind w:left="-107" w:right="-108"/>
              <w:jc w:val="center"/>
              <w:rPr>
                <w:szCs w:val="22"/>
              </w:rPr>
            </w:pPr>
            <w:r>
              <w:rPr>
                <w:szCs w:val="22"/>
              </w:rPr>
              <w:t>2017</w:t>
            </w:r>
          </w:p>
        </w:tc>
        <w:tc>
          <w:tcPr>
            <w:tcW w:w="238" w:type="dxa"/>
          </w:tcPr>
          <w:p w14:paraId="50312F03" w14:textId="77777777" w:rsidR="005204A9" w:rsidRPr="0055072A" w:rsidRDefault="005204A9" w:rsidP="00A77D77">
            <w:pPr>
              <w:tabs>
                <w:tab w:val="left" w:pos="540"/>
              </w:tabs>
              <w:ind w:right="45"/>
              <w:jc w:val="center"/>
              <w:rPr>
                <w:szCs w:val="22"/>
              </w:rPr>
            </w:pPr>
          </w:p>
        </w:tc>
        <w:tc>
          <w:tcPr>
            <w:tcW w:w="658" w:type="dxa"/>
          </w:tcPr>
          <w:p w14:paraId="09E5554B"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8" w:type="dxa"/>
          </w:tcPr>
          <w:p w14:paraId="3E05D17F" w14:textId="77777777" w:rsidR="005204A9" w:rsidRPr="0055072A" w:rsidRDefault="005204A9" w:rsidP="00A77D77">
            <w:pPr>
              <w:tabs>
                <w:tab w:val="left" w:pos="540"/>
              </w:tabs>
              <w:ind w:right="45"/>
              <w:jc w:val="center"/>
              <w:rPr>
                <w:szCs w:val="22"/>
              </w:rPr>
            </w:pPr>
          </w:p>
        </w:tc>
        <w:tc>
          <w:tcPr>
            <w:tcW w:w="644" w:type="dxa"/>
          </w:tcPr>
          <w:p w14:paraId="0042D845" w14:textId="77777777" w:rsidR="005204A9" w:rsidRDefault="005204A9" w:rsidP="00A77D77">
            <w:pPr>
              <w:tabs>
                <w:tab w:val="left" w:pos="703"/>
              </w:tabs>
              <w:ind w:left="-107" w:right="-108"/>
              <w:jc w:val="center"/>
              <w:rPr>
                <w:szCs w:val="22"/>
              </w:rPr>
            </w:pPr>
            <w:r>
              <w:rPr>
                <w:szCs w:val="22"/>
              </w:rPr>
              <w:t>2017</w:t>
            </w:r>
          </w:p>
        </w:tc>
        <w:tc>
          <w:tcPr>
            <w:tcW w:w="243" w:type="dxa"/>
            <w:gridSpan w:val="2"/>
          </w:tcPr>
          <w:p w14:paraId="1F6F8E75" w14:textId="77777777" w:rsidR="005204A9" w:rsidRPr="0055072A" w:rsidRDefault="005204A9" w:rsidP="00A77D77">
            <w:pPr>
              <w:tabs>
                <w:tab w:val="left" w:pos="540"/>
              </w:tabs>
              <w:ind w:right="45"/>
              <w:jc w:val="center"/>
              <w:rPr>
                <w:szCs w:val="22"/>
              </w:rPr>
            </w:pPr>
          </w:p>
        </w:tc>
        <w:tc>
          <w:tcPr>
            <w:tcW w:w="766" w:type="dxa"/>
          </w:tcPr>
          <w:p w14:paraId="15B8EB9C" w14:textId="77777777" w:rsidR="005204A9" w:rsidRDefault="005204A9" w:rsidP="00A77D77">
            <w:pPr>
              <w:tabs>
                <w:tab w:val="left" w:pos="792"/>
                <w:tab w:val="left" w:pos="882"/>
              </w:tabs>
              <w:ind w:left="-108" w:right="-108"/>
              <w:jc w:val="center"/>
              <w:rPr>
                <w:szCs w:val="22"/>
              </w:rPr>
            </w:pPr>
            <w:r>
              <w:rPr>
                <w:szCs w:val="22"/>
              </w:rPr>
              <w:t>201</w:t>
            </w:r>
            <w:r w:rsidR="00DE5738">
              <w:rPr>
                <w:szCs w:val="22"/>
              </w:rPr>
              <w:t>8</w:t>
            </w:r>
          </w:p>
        </w:tc>
        <w:tc>
          <w:tcPr>
            <w:tcW w:w="236" w:type="dxa"/>
          </w:tcPr>
          <w:p w14:paraId="72337E02" w14:textId="77777777" w:rsidR="005204A9" w:rsidRPr="0055072A" w:rsidRDefault="005204A9" w:rsidP="00A77D77">
            <w:pPr>
              <w:tabs>
                <w:tab w:val="left" w:pos="540"/>
              </w:tabs>
              <w:ind w:right="45"/>
              <w:jc w:val="center"/>
              <w:rPr>
                <w:szCs w:val="22"/>
              </w:rPr>
            </w:pPr>
          </w:p>
        </w:tc>
        <w:tc>
          <w:tcPr>
            <w:tcW w:w="786" w:type="dxa"/>
          </w:tcPr>
          <w:p w14:paraId="3C7617BA" w14:textId="77777777" w:rsidR="005204A9" w:rsidRDefault="005204A9" w:rsidP="00A77D77">
            <w:pPr>
              <w:tabs>
                <w:tab w:val="left" w:pos="703"/>
              </w:tabs>
              <w:ind w:left="-107" w:right="-108"/>
              <w:jc w:val="center"/>
              <w:rPr>
                <w:szCs w:val="22"/>
              </w:rPr>
            </w:pPr>
            <w:r>
              <w:rPr>
                <w:szCs w:val="22"/>
              </w:rPr>
              <w:t>2017</w:t>
            </w:r>
          </w:p>
        </w:tc>
      </w:tr>
      <w:tr w:rsidR="001B4EFD" w:rsidRPr="0055072A" w14:paraId="13A3A5BB" w14:textId="77777777" w:rsidTr="00F63D78">
        <w:trPr>
          <w:trHeight w:val="80"/>
        </w:trPr>
        <w:tc>
          <w:tcPr>
            <w:tcW w:w="1145" w:type="dxa"/>
          </w:tcPr>
          <w:p w14:paraId="51B2789D" w14:textId="77777777" w:rsidR="005204A9" w:rsidRPr="00BA173C" w:rsidRDefault="005204A9" w:rsidP="00A77D77">
            <w:pPr>
              <w:tabs>
                <w:tab w:val="left" w:pos="540"/>
              </w:tabs>
              <w:ind w:right="45"/>
              <w:jc w:val="center"/>
              <w:rPr>
                <w:szCs w:val="22"/>
              </w:rPr>
            </w:pPr>
          </w:p>
        </w:tc>
        <w:tc>
          <w:tcPr>
            <w:tcW w:w="1520" w:type="dxa"/>
            <w:gridSpan w:val="3"/>
          </w:tcPr>
          <w:p w14:paraId="46CA011E"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p>
        </w:tc>
        <w:tc>
          <w:tcPr>
            <w:tcW w:w="236" w:type="dxa"/>
          </w:tcPr>
          <w:p w14:paraId="4E99ACD2" w14:textId="77777777" w:rsidR="005204A9" w:rsidRPr="0055072A" w:rsidRDefault="005204A9" w:rsidP="00A77D77">
            <w:pPr>
              <w:tabs>
                <w:tab w:val="left" w:pos="540"/>
              </w:tabs>
              <w:ind w:right="45"/>
              <w:jc w:val="center"/>
              <w:rPr>
                <w:i/>
                <w:iCs/>
                <w:szCs w:val="22"/>
              </w:rPr>
            </w:pPr>
          </w:p>
        </w:tc>
        <w:tc>
          <w:tcPr>
            <w:tcW w:w="1773" w:type="dxa"/>
            <w:gridSpan w:val="3"/>
          </w:tcPr>
          <w:p w14:paraId="7887D4B8" w14:textId="77777777" w:rsidR="005204A9" w:rsidRPr="0055072A" w:rsidRDefault="005204A9" w:rsidP="00A77D77">
            <w:pPr>
              <w:tabs>
                <w:tab w:val="left" w:pos="540"/>
              </w:tabs>
              <w:ind w:right="45"/>
              <w:jc w:val="center"/>
              <w:rPr>
                <w:szCs w:val="22"/>
              </w:rPr>
            </w:pPr>
            <w:r w:rsidRPr="0055072A">
              <w:rPr>
                <w:i/>
                <w:iCs/>
                <w:szCs w:val="22"/>
              </w:rPr>
              <w:t>(in</w:t>
            </w:r>
            <w:r w:rsidRPr="00E500BD">
              <w:rPr>
                <w:i/>
                <w:iCs/>
                <w:szCs w:val="22"/>
                <w:lang w:val="en-US"/>
              </w:rPr>
              <w:t xml:space="preserve"> </w:t>
            </w:r>
            <w:r w:rsidRPr="0055072A">
              <w:rPr>
                <w:i/>
                <w:iCs/>
                <w:szCs w:val="22"/>
              </w:rPr>
              <w:t>million</w:t>
            </w:r>
            <w:r w:rsidRPr="00E500BD">
              <w:rPr>
                <w:i/>
                <w:iCs/>
                <w:szCs w:val="22"/>
                <w:lang w:val="en-US"/>
              </w:rPr>
              <w:t xml:space="preserve"> </w:t>
            </w:r>
            <w:r w:rsidRPr="0055072A">
              <w:rPr>
                <w:i/>
                <w:iCs/>
                <w:szCs w:val="22"/>
              </w:rPr>
              <w:t>Baht)</w:t>
            </w:r>
          </w:p>
        </w:tc>
        <w:tc>
          <w:tcPr>
            <w:tcW w:w="238" w:type="dxa"/>
          </w:tcPr>
          <w:p w14:paraId="0DF88E48" w14:textId="77777777" w:rsidR="005204A9" w:rsidRPr="0055072A" w:rsidRDefault="005204A9" w:rsidP="00A77D77">
            <w:pPr>
              <w:tabs>
                <w:tab w:val="left" w:pos="540"/>
              </w:tabs>
              <w:ind w:right="45"/>
              <w:jc w:val="center"/>
              <w:rPr>
                <w:szCs w:val="22"/>
              </w:rPr>
            </w:pPr>
          </w:p>
        </w:tc>
        <w:tc>
          <w:tcPr>
            <w:tcW w:w="1540" w:type="dxa"/>
            <w:gridSpan w:val="3"/>
          </w:tcPr>
          <w:p w14:paraId="13772851"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p>
        </w:tc>
        <w:tc>
          <w:tcPr>
            <w:tcW w:w="243" w:type="dxa"/>
            <w:gridSpan w:val="2"/>
          </w:tcPr>
          <w:p w14:paraId="5D525BD4" w14:textId="77777777" w:rsidR="005204A9" w:rsidRPr="0055072A" w:rsidRDefault="005204A9" w:rsidP="00A77D77">
            <w:pPr>
              <w:tabs>
                <w:tab w:val="left" w:pos="540"/>
              </w:tabs>
              <w:ind w:right="45"/>
              <w:jc w:val="center"/>
              <w:rPr>
                <w:i/>
                <w:iCs/>
                <w:szCs w:val="22"/>
              </w:rPr>
            </w:pPr>
          </w:p>
        </w:tc>
        <w:tc>
          <w:tcPr>
            <w:tcW w:w="1788" w:type="dxa"/>
            <w:gridSpan w:val="3"/>
          </w:tcPr>
          <w:p w14:paraId="3B99BAE5" w14:textId="77777777" w:rsidR="005204A9" w:rsidRPr="0055072A" w:rsidRDefault="005204A9" w:rsidP="00A77D77">
            <w:pPr>
              <w:tabs>
                <w:tab w:val="left" w:pos="540"/>
              </w:tabs>
              <w:ind w:right="45"/>
              <w:jc w:val="center"/>
              <w:rPr>
                <w:i/>
                <w:iCs/>
                <w:szCs w:val="22"/>
              </w:rPr>
            </w:pPr>
            <w:r w:rsidRPr="0055072A">
              <w:rPr>
                <w:i/>
                <w:iCs/>
                <w:szCs w:val="22"/>
              </w:rPr>
              <w:t>(in</w:t>
            </w:r>
            <w:r w:rsidRPr="00E500BD">
              <w:rPr>
                <w:i/>
                <w:iCs/>
                <w:szCs w:val="22"/>
                <w:lang w:val="en-US"/>
              </w:rPr>
              <w:t xml:space="preserve"> </w:t>
            </w:r>
            <w:r w:rsidRPr="0055072A">
              <w:rPr>
                <w:i/>
                <w:iCs/>
                <w:szCs w:val="22"/>
              </w:rPr>
              <w:t>million</w:t>
            </w:r>
            <w:r w:rsidRPr="00E500BD">
              <w:rPr>
                <w:i/>
                <w:iCs/>
                <w:szCs w:val="22"/>
                <w:lang w:val="en-US"/>
              </w:rPr>
              <w:t xml:space="preserve"> </w:t>
            </w:r>
            <w:r w:rsidRPr="0055072A">
              <w:rPr>
                <w:i/>
                <w:iCs/>
                <w:szCs w:val="22"/>
              </w:rPr>
              <w:t>Baht)</w:t>
            </w:r>
          </w:p>
        </w:tc>
      </w:tr>
      <w:tr w:rsidR="001B4EFD" w:rsidRPr="0055072A" w14:paraId="18574DB2" w14:textId="77777777" w:rsidTr="00F63D78">
        <w:trPr>
          <w:trHeight w:val="227"/>
        </w:trPr>
        <w:tc>
          <w:tcPr>
            <w:tcW w:w="1145" w:type="dxa"/>
          </w:tcPr>
          <w:p w14:paraId="0819B5CD" w14:textId="77777777" w:rsidR="00680541" w:rsidRDefault="00680541" w:rsidP="00E57A1B">
            <w:pPr>
              <w:tabs>
                <w:tab w:val="left" w:pos="540"/>
              </w:tabs>
              <w:ind w:left="34" w:right="-108" w:hanging="31"/>
              <w:jc w:val="both"/>
              <w:rPr>
                <w:szCs w:val="22"/>
              </w:rPr>
            </w:pPr>
            <w:r w:rsidRPr="00BA173C">
              <w:rPr>
                <w:szCs w:val="22"/>
              </w:rPr>
              <w:t>US</w:t>
            </w:r>
            <w:r w:rsidRPr="00E500BD">
              <w:rPr>
                <w:szCs w:val="22"/>
                <w:lang w:val="en-US"/>
              </w:rPr>
              <w:t xml:space="preserve"> </w:t>
            </w:r>
            <w:r>
              <w:rPr>
                <w:szCs w:val="22"/>
              </w:rPr>
              <w:t>Dollars</w:t>
            </w:r>
          </w:p>
        </w:tc>
        <w:tc>
          <w:tcPr>
            <w:tcW w:w="644" w:type="dxa"/>
          </w:tcPr>
          <w:p w14:paraId="5D603C28" w14:textId="4A295E01" w:rsidR="00680541" w:rsidRPr="0044408F" w:rsidRDefault="00882914"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671</w:t>
            </w:r>
          </w:p>
        </w:tc>
        <w:tc>
          <w:tcPr>
            <w:tcW w:w="236" w:type="dxa"/>
          </w:tcPr>
          <w:p w14:paraId="4FF0BDB2" w14:textId="77777777" w:rsidR="00680541" w:rsidRPr="0044408F" w:rsidRDefault="00680541" w:rsidP="00680541">
            <w:pPr>
              <w:tabs>
                <w:tab w:val="left" w:pos="612"/>
                <w:tab w:val="decimal" w:pos="884"/>
              </w:tabs>
              <w:spacing w:line="240" w:lineRule="atLeast"/>
              <w:ind w:right="162"/>
              <w:rPr>
                <w:szCs w:val="22"/>
              </w:rPr>
            </w:pPr>
          </w:p>
        </w:tc>
        <w:tc>
          <w:tcPr>
            <w:tcW w:w="640" w:type="dxa"/>
          </w:tcPr>
          <w:p w14:paraId="61AA3678"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571</w:t>
            </w:r>
          </w:p>
        </w:tc>
        <w:tc>
          <w:tcPr>
            <w:tcW w:w="236" w:type="dxa"/>
          </w:tcPr>
          <w:p w14:paraId="59F88D82" w14:textId="77777777" w:rsidR="00680541" w:rsidRPr="0044408F" w:rsidRDefault="00680541" w:rsidP="00680541">
            <w:pPr>
              <w:tabs>
                <w:tab w:val="left" w:pos="567"/>
                <w:tab w:val="decimal" w:pos="884"/>
              </w:tabs>
              <w:spacing w:line="240" w:lineRule="atLeast"/>
              <w:ind w:right="72"/>
              <w:jc w:val="center"/>
              <w:rPr>
                <w:szCs w:val="22"/>
              </w:rPr>
            </w:pPr>
          </w:p>
        </w:tc>
        <w:tc>
          <w:tcPr>
            <w:tcW w:w="765" w:type="dxa"/>
          </w:tcPr>
          <w:p w14:paraId="2F598DFE" w14:textId="6DDADE3F" w:rsidR="00680541" w:rsidRPr="0044408F" w:rsidRDefault="00882914"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21,188</w:t>
            </w:r>
          </w:p>
        </w:tc>
        <w:tc>
          <w:tcPr>
            <w:tcW w:w="236" w:type="dxa"/>
          </w:tcPr>
          <w:p w14:paraId="19A913FB" w14:textId="77777777" w:rsidR="00680541" w:rsidRPr="0044408F" w:rsidRDefault="00680541" w:rsidP="00680541">
            <w:pPr>
              <w:tabs>
                <w:tab w:val="left" w:pos="447"/>
                <w:tab w:val="left" w:pos="567"/>
                <w:tab w:val="decimal" w:pos="972"/>
              </w:tabs>
              <w:spacing w:line="240" w:lineRule="atLeast"/>
              <w:ind w:right="45"/>
              <w:jc w:val="center"/>
              <w:rPr>
                <w:szCs w:val="22"/>
              </w:rPr>
            </w:pPr>
          </w:p>
        </w:tc>
        <w:tc>
          <w:tcPr>
            <w:tcW w:w="772" w:type="dxa"/>
          </w:tcPr>
          <w:p w14:paraId="06703B56"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18,763</w:t>
            </w:r>
          </w:p>
        </w:tc>
        <w:tc>
          <w:tcPr>
            <w:tcW w:w="238" w:type="dxa"/>
          </w:tcPr>
          <w:p w14:paraId="1AA0F9BB" w14:textId="77777777" w:rsidR="00680541" w:rsidRPr="0044408F" w:rsidRDefault="00680541" w:rsidP="00680541">
            <w:pPr>
              <w:tabs>
                <w:tab w:val="left" w:pos="567"/>
                <w:tab w:val="decimal" w:pos="972"/>
              </w:tabs>
              <w:spacing w:line="240" w:lineRule="atLeast"/>
              <w:ind w:right="162"/>
              <w:jc w:val="center"/>
              <w:rPr>
                <w:szCs w:val="22"/>
              </w:rPr>
            </w:pPr>
          </w:p>
        </w:tc>
        <w:tc>
          <w:tcPr>
            <w:tcW w:w="658" w:type="dxa"/>
          </w:tcPr>
          <w:p w14:paraId="2C994A36" w14:textId="4A1B1779" w:rsidR="00680541" w:rsidRPr="0044408F" w:rsidRDefault="00882914"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354</w:t>
            </w:r>
          </w:p>
        </w:tc>
        <w:tc>
          <w:tcPr>
            <w:tcW w:w="238" w:type="dxa"/>
          </w:tcPr>
          <w:p w14:paraId="0FC0B3D7" w14:textId="77777777" w:rsidR="00680541" w:rsidRPr="0044408F" w:rsidRDefault="00680541" w:rsidP="00680541">
            <w:pPr>
              <w:tabs>
                <w:tab w:val="left" w:pos="882"/>
                <w:tab w:val="decimal" w:pos="972"/>
              </w:tabs>
              <w:spacing w:line="240" w:lineRule="atLeast"/>
              <w:ind w:right="45"/>
              <w:rPr>
                <w:szCs w:val="22"/>
              </w:rPr>
            </w:pPr>
          </w:p>
        </w:tc>
        <w:tc>
          <w:tcPr>
            <w:tcW w:w="644" w:type="dxa"/>
          </w:tcPr>
          <w:p w14:paraId="6EBFF7C0"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284</w:t>
            </w:r>
          </w:p>
        </w:tc>
        <w:tc>
          <w:tcPr>
            <w:tcW w:w="243" w:type="dxa"/>
            <w:gridSpan w:val="2"/>
          </w:tcPr>
          <w:p w14:paraId="559066E0" w14:textId="77777777" w:rsidR="00680541" w:rsidRPr="0044408F" w:rsidRDefault="00680541" w:rsidP="00680541">
            <w:pPr>
              <w:tabs>
                <w:tab w:val="left" w:pos="669"/>
                <w:tab w:val="decimal" w:pos="972"/>
                <w:tab w:val="left" w:pos="1178"/>
                <w:tab w:val="left" w:pos="1319"/>
              </w:tabs>
              <w:spacing w:line="240" w:lineRule="atLeast"/>
              <w:ind w:right="162"/>
              <w:jc w:val="center"/>
              <w:rPr>
                <w:szCs w:val="22"/>
              </w:rPr>
            </w:pPr>
          </w:p>
        </w:tc>
        <w:tc>
          <w:tcPr>
            <w:tcW w:w="766" w:type="dxa"/>
          </w:tcPr>
          <w:p w14:paraId="1FC78F65" w14:textId="111CC7E4" w:rsidR="00680541" w:rsidRPr="0044408F" w:rsidRDefault="00882914" w:rsidP="00680541">
            <w:pPr>
              <w:tabs>
                <w:tab w:val="left" w:pos="504"/>
                <w:tab w:val="decimal" w:pos="972"/>
                <w:tab w:val="left" w:pos="1178"/>
                <w:tab w:val="left" w:pos="1319"/>
              </w:tabs>
              <w:spacing w:line="240" w:lineRule="atLeast"/>
              <w:ind w:left="-60"/>
              <w:jc w:val="right"/>
              <w:rPr>
                <w:rFonts w:cs="Times New Roman"/>
                <w:lang w:val="en-US"/>
              </w:rPr>
            </w:pPr>
            <w:r>
              <w:rPr>
                <w:rFonts w:cs="Times New Roman"/>
                <w:lang w:val="en-US"/>
              </w:rPr>
              <w:t>11,089</w:t>
            </w:r>
          </w:p>
        </w:tc>
        <w:tc>
          <w:tcPr>
            <w:tcW w:w="236" w:type="dxa"/>
          </w:tcPr>
          <w:p w14:paraId="45D4DE5F" w14:textId="77777777" w:rsidR="00680541" w:rsidRPr="0044408F" w:rsidRDefault="00680541" w:rsidP="00680541">
            <w:pPr>
              <w:tabs>
                <w:tab w:val="left" w:pos="759"/>
                <w:tab w:val="decimal" w:pos="972"/>
                <w:tab w:val="left" w:pos="1178"/>
                <w:tab w:val="left" w:pos="1319"/>
              </w:tabs>
              <w:spacing w:line="240" w:lineRule="atLeast"/>
              <w:ind w:right="162"/>
              <w:jc w:val="center"/>
              <w:rPr>
                <w:szCs w:val="22"/>
              </w:rPr>
            </w:pPr>
          </w:p>
        </w:tc>
        <w:tc>
          <w:tcPr>
            <w:tcW w:w="786" w:type="dxa"/>
          </w:tcPr>
          <w:p w14:paraId="1263C3B2" w14:textId="77777777" w:rsidR="00680541" w:rsidRPr="0044408F" w:rsidRDefault="00680541" w:rsidP="00680541">
            <w:pPr>
              <w:tabs>
                <w:tab w:val="left" w:pos="581"/>
                <w:tab w:val="decimal" w:pos="972"/>
                <w:tab w:val="left" w:pos="1178"/>
                <w:tab w:val="left" w:pos="1319"/>
              </w:tabs>
              <w:spacing w:line="240" w:lineRule="atLeast"/>
              <w:ind w:left="-60"/>
              <w:jc w:val="right"/>
              <w:rPr>
                <w:rFonts w:cs="Times New Roman"/>
                <w:lang w:val="en-US"/>
              </w:rPr>
            </w:pPr>
            <w:r>
              <w:rPr>
                <w:rFonts w:cs="Times New Roman"/>
                <w:lang w:val="en-US"/>
              </w:rPr>
              <w:t>9,334</w:t>
            </w:r>
          </w:p>
        </w:tc>
      </w:tr>
      <w:tr w:rsidR="001B4EFD" w:rsidRPr="0055072A" w14:paraId="7DA48D31" w14:textId="77777777" w:rsidTr="00F63D78">
        <w:trPr>
          <w:trHeight w:val="227"/>
        </w:trPr>
        <w:tc>
          <w:tcPr>
            <w:tcW w:w="1145" w:type="dxa"/>
          </w:tcPr>
          <w:p w14:paraId="684C6AD2" w14:textId="77777777" w:rsidR="00680541" w:rsidRDefault="00680541" w:rsidP="00F63D78">
            <w:pPr>
              <w:tabs>
                <w:tab w:val="left" w:pos="540"/>
              </w:tabs>
              <w:ind w:left="33" w:right="-108" w:hanging="30"/>
              <w:jc w:val="both"/>
              <w:rPr>
                <w:szCs w:val="22"/>
              </w:rPr>
            </w:pPr>
            <w:r w:rsidRPr="00BA173C">
              <w:rPr>
                <w:szCs w:val="22"/>
              </w:rPr>
              <w:t>Euro</w:t>
            </w:r>
          </w:p>
        </w:tc>
        <w:tc>
          <w:tcPr>
            <w:tcW w:w="644" w:type="dxa"/>
          </w:tcPr>
          <w:p w14:paraId="56AAED3A" w14:textId="300825D4" w:rsidR="00680541" w:rsidRPr="0044408F" w:rsidRDefault="00882914"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13</w:t>
            </w:r>
          </w:p>
        </w:tc>
        <w:tc>
          <w:tcPr>
            <w:tcW w:w="236" w:type="dxa"/>
          </w:tcPr>
          <w:p w14:paraId="765BBC55" w14:textId="77777777" w:rsidR="00680541" w:rsidRPr="0044408F" w:rsidRDefault="00680541" w:rsidP="00680541">
            <w:pPr>
              <w:tabs>
                <w:tab w:val="left" w:pos="567"/>
                <w:tab w:val="decimal" w:pos="972"/>
              </w:tabs>
              <w:spacing w:line="240" w:lineRule="atLeast"/>
              <w:ind w:right="162"/>
              <w:rPr>
                <w:szCs w:val="22"/>
              </w:rPr>
            </w:pPr>
          </w:p>
        </w:tc>
        <w:tc>
          <w:tcPr>
            <w:tcW w:w="640" w:type="dxa"/>
          </w:tcPr>
          <w:p w14:paraId="38550928"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10</w:t>
            </w:r>
          </w:p>
        </w:tc>
        <w:tc>
          <w:tcPr>
            <w:tcW w:w="236" w:type="dxa"/>
          </w:tcPr>
          <w:p w14:paraId="314D1C2C"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763E9940" w14:textId="008D099B" w:rsidR="00680541" w:rsidRPr="0044408F" w:rsidRDefault="00882914" w:rsidP="00680541">
            <w:pPr>
              <w:tabs>
                <w:tab w:val="left" w:pos="536"/>
                <w:tab w:val="left" w:pos="1178"/>
                <w:tab w:val="left" w:pos="1319"/>
              </w:tabs>
              <w:spacing w:line="240" w:lineRule="atLeast"/>
              <w:ind w:left="-60"/>
              <w:jc w:val="right"/>
              <w:rPr>
                <w:rFonts w:cs="Times New Roman"/>
                <w:lang w:val="en-US"/>
              </w:rPr>
            </w:pPr>
            <w:r>
              <w:rPr>
                <w:rFonts w:cs="Times New Roman"/>
                <w:lang w:val="en-US"/>
              </w:rPr>
              <w:t>495</w:t>
            </w:r>
          </w:p>
        </w:tc>
        <w:tc>
          <w:tcPr>
            <w:tcW w:w="236" w:type="dxa"/>
          </w:tcPr>
          <w:p w14:paraId="5A8A2136" w14:textId="77777777" w:rsidR="00680541" w:rsidRPr="0044408F" w:rsidRDefault="00680541" w:rsidP="00680541">
            <w:pPr>
              <w:tabs>
                <w:tab w:val="left" w:pos="567"/>
                <w:tab w:val="decimal" w:pos="972"/>
              </w:tabs>
              <w:spacing w:line="240" w:lineRule="atLeast"/>
              <w:ind w:right="45"/>
              <w:jc w:val="center"/>
              <w:rPr>
                <w:szCs w:val="22"/>
              </w:rPr>
            </w:pPr>
          </w:p>
        </w:tc>
        <w:tc>
          <w:tcPr>
            <w:tcW w:w="772" w:type="dxa"/>
          </w:tcPr>
          <w:p w14:paraId="0029034A" w14:textId="77777777" w:rsidR="00680541" w:rsidRPr="0044408F" w:rsidRDefault="00680541" w:rsidP="00680541">
            <w:pPr>
              <w:tabs>
                <w:tab w:val="left" w:pos="536"/>
                <w:tab w:val="left" w:pos="1178"/>
                <w:tab w:val="left" w:pos="1319"/>
              </w:tabs>
              <w:spacing w:line="240" w:lineRule="atLeast"/>
              <w:ind w:left="-60"/>
              <w:jc w:val="right"/>
              <w:rPr>
                <w:rFonts w:cs="Times New Roman"/>
                <w:lang w:val="en-US"/>
              </w:rPr>
            </w:pPr>
            <w:r>
              <w:rPr>
                <w:rFonts w:cs="Times New Roman"/>
                <w:lang w:val="en-US"/>
              </w:rPr>
              <w:t>389</w:t>
            </w:r>
          </w:p>
        </w:tc>
        <w:tc>
          <w:tcPr>
            <w:tcW w:w="238" w:type="dxa"/>
          </w:tcPr>
          <w:p w14:paraId="406FEC39" w14:textId="77777777" w:rsidR="00680541" w:rsidRPr="0044408F" w:rsidRDefault="00680541" w:rsidP="00680541">
            <w:pPr>
              <w:tabs>
                <w:tab w:val="left" w:pos="567"/>
                <w:tab w:val="decimal" w:pos="972"/>
              </w:tabs>
              <w:spacing w:line="240" w:lineRule="atLeast"/>
              <w:ind w:right="162"/>
              <w:jc w:val="center"/>
              <w:rPr>
                <w:szCs w:val="22"/>
              </w:rPr>
            </w:pPr>
          </w:p>
        </w:tc>
        <w:tc>
          <w:tcPr>
            <w:tcW w:w="658" w:type="dxa"/>
          </w:tcPr>
          <w:p w14:paraId="20C62558" w14:textId="0C604EC8" w:rsidR="00680541" w:rsidRPr="0044408F" w:rsidRDefault="00882914"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29</w:t>
            </w:r>
          </w:p>
        </w:tc>
        <w:tc>
          <w:tcPr>
            <w:tcW w:w="238" w:type="dxa"/>
          </w:tcPr>
          <w:p w14:paraId="6C9372A3" w14:textId="77777777" w:rsidR="00680541" w:rsidRPr="0044408F" w:rsidRDefault="00680541" w:rsidP="00680541">
            <w:pPr>
              <w:tabs>
                <w:tab w:val="left" w:pos="567"/>
                <w:tab w:val="decimal" w:pos="972"/>
              </w:tabs>
              <w:spacing w:line="240" w:lineRule="atLeast"/>
              <w:ind w:right="162"/>
              <w:jc w:val="center"/>
              <w:rPr>
                <w:szCs w:val="22"/>
              </w:rPr>
            </w:pPr>
          </w:p>
        </w:tc>
        <w:tc>
          <w:tcPr>
            <w:tcW w:w="644" w:type="dxa"/>
          </w:tcPr>
          <w:p w14:paraId="6FA1D6F7"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25</w:t>
            </w:r>
          </w:p>
        </w:tc>
        <w:tc>
          <w:tcPr>
            <w:tcW w:w="243" w:type="dxa"/>
            <w:gridSpan w:val="2"/>
          </w:tcPr>
          <w:p w14:paraId="2EC0B665" w14:textId="77777777" w:rsidR="00680541" w:rsidRPr="0044408F" w:rsidRDefault="00680541" w:rsidP="00680541">
            <w:pPr>
              <w:tabs>
                <w:tab w:val="left" w:pos="567"/>
                <w:tab w:val="decimal" w:pos="972"/>
              </w:tabs>
              <w:spacing w:line="240" w:lineRule="atLeast"/>
              <w:ind w:right="162"/>
              <w:jc w:val="center"/>
              <w:rPr>
                <w:szCs w:val="22"/>
              </w:rPr>
            </w:pPr>
          </w:p>
        </w:tc>
        <w:tc>
          <w:tcPr>
            <w:tcW w:w="766" w:type="dxa"/>
          </w:tcPr>
          <w:p w14:paraId="3222137D" w14:textId="182D3AC4" w:rsidR="00680541" w:rsidRPr="0044408F" w:rsidRDefault="00882914"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1,114</w:t>
            </w:r>
          </w:p>
        </w:tc>
        <w:tc>
          <w:tcPr>
            <w:tcW w:w="236" w:type="dxa"/>
          </w:tcPr>
          <w:p w14:paraId="6052713C" w14:textId="77777777" w:rsidR="00680541" w:rsidRPr="0044408F" w:rsidRDefault="00680541" w:rsidP="00680541">
            <w:pPr>
              <w:tabs>
                <w:tab w:val="left" w:pos="567"/>
                <w:tab w:val="decimal" w:pos="972"/>
              </w:tabs>
              <w:spacing w:line="240" w:lineRule="atLeast"/>
              <w:ind w:right="162"/>
              <w:jc w:val="center"/>
              <w:rPr>
                <w:szCs w:val="22"/>
              </w:rPr>
            </w:pPr>
          </w:p>
        </w:tc>
        <w:tc>
          <w:tcPr>
            <w:tcW w:w="786" w:type="dxa"/>
          </w:tcPr>
          <w:p w14:paraId="55CEE7EF"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971</w:t>
            </w:r>
          </w:p>
        </w:tc>
      </w:tr>
      <w:tr w:rsidR="001B4EFD" w:rsidRPr="0055072A" w14:paraId="27A387CF" w14:textId="77777777" w:rsidTr="00F63D78">
        <w:trPr>
          <w:trHeight w:val="227"/>
        </w:trPr>
        <w:tc>
          <w:tcPr>
            <w:tcW w:w="1145" w:type="dxa"/>
          </w:tcPr>
          <w:p w14:paraId="2CC99B0C" w14:textId="77777777" w:rsidR="00680541" w:rsidRDefault="00680541" w:rsidP="00F63D78">
            <w:pPr>
              <w:tabs>
                <w:tab w:val="left" w:pos="540"/>
              </w:tabs>
              <w:ind w:left="33" w:right="-108" w:hanging="30"/>
              <w:jc w:val="both"/>
              <w:rPr>
                <w:szCs w:val="22"/>
              </w:rPr>
            </w:pPr>
            <w:r w:rsidRPr="00BA173C">
              <w:rPr>
                <w:szCs w:val="22"/>
              </w:rPr>
              <w:t>Yen</w:t>
            </w:r>
          </w:p>
        </w:tc>
        <w:tc>
          <w:tcPr>
            <w:tcW w:w="644" w:type="dxa"/>
          </w:tcPr>
          <w:p w14:paraId="4D4DD3C8" w14:textId="43A00B36" w:rsidR="00680541" w:rsidRPr="0044408F" w:rsidRDefault="00882914"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100</w:t>
            </w:r>
          </w:p>
        </w:tc>
        <w:tc>
          <w:tcPr>
            <w:tcW w:w="236" w:type="dxa"/>
          </w:tcPr>
          <w:p w14:paraId="3DC270E1" w14:textId="77777777" w:rsidR="00680541" w:rsidRPr="0044408F" w:rsidRDefault="00680541" w:rsidP="00680541">
            <w:pPr>
              <w:tabs>
                <w:tab w:val="left" w:pos="774"/>
                <w:tab w:val="decimal" w:pos="972"/>
              </w:tabs>
              <w:spacing w:line="240" w:lineRule="atLeast"/>
              <w:ind w:right="72"/>
              <w:rPr>
                <w:szCs w:val="22"/>
              </w:rPr>
            </w:pPr>
          </w:p>
        </w:tc>
        <w:tc>
          <w:tcPr>
            <w:tcW w:w="640" w:type="dxa"/>
          </w:tcPr>
          <w:p w14:paraId="67713DAE"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117</w:t>
            </w:r>
          </w:p>
        </w:tc>
        <w:tc>
          <w:tcPr>
            <w:tcW w:w="236" w:type="dxa"/>
          </w:tcPr>
          <w:p w14:paraId="7E582329"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Pr>
          <w:p w14:paraId="1649CBC4" w14:textId="3DB63662" w:rsidR="00680541" w:rsidRPr="0044408F" w:rsidRDefault="00882914" w:rsidP="00680541">
            <w:pPr>
              <w:tabs>
                <w:tab w:val="left" w:pos="536"/>
                <w:tab w:val="left" w:pos="1178"/>
                <w:tab w:val="left" w:pos="1319"/>
              </w:tabs>
              <w:spacing w:line="240" w:lineRule="atLeast"/>
              <w:ind w:left="-60"/>
              <w:jc w:val="right"/>
              <w:rPr>
                <w:rFonts w:cs="Times New Roman"/>
                <w:rtl/>
                <w:cs/>
                <w:lang w:val="en-US"/>
              </w:rPr>
            </w:pPr>
            <w:r>
              <w:rPr>
                <w:rFonts w:cs="Times New Roman"/>
                <w:lang w:val="en-US"/>
              </w:rPr>
              <w:t>29</w:t>
            </w:r>
          </w:p>
        </w:tc>
        <w:tc>
          <w:tcPr>
            <w:tcW w:w="236" w:type="dxa"/>
          </w:tcPr>
          <w:p w14:paraId="281AD906" w14:textId="77777777" w:rsidR="00680541" w:rsidRPr="0044408F" w:rsidRDefault="00680541" w:rsidP="00680541">
            <w:pPr>
              <w:tabs>
                <w:tab w:val="left" w:pos="567"/>
                <w:tab w:val="decimal" w:pos="972"/>
              </w:tabs>
              <w:spacing w:line="240" w:lineRule="atLeast"/>
              <w:ind w:right="45"/>
              <w:jc w:val="center"/>
              <w:rPr>
                <w:szCs w:val="22"/>
              </w:rPr>
            </w:pPr>
          </w:p>
        </w:tc>
        <w:tc>
          <w:tcPr>
            <w:tcW w:w="772" w:type="dxa"/>
          </w:tcPr>
          <w:p w14:paraId="29048536" w14:textId="77777777" w:rsidR="00680541" w:rsidRPr="0044408F" w:rsidRDefault="00680541" w:rsidP="00680541">
            <w:pPr>
              <w:tabs>
                <w:tab w:val="left" w:pos="536"/>
                <w:tab w:val="left" w:pos="1178"/>
                <w:tab w:val="left" w:pos="1319"/>
              </w:tabs>
              <w:spacing w:line="240" w:lineRule="atLeast"/>
              <w:ind w:left="-60"/>
              <w:jc w:val="right"/>
              <w:rPr>
                <w:rFonts w:cs="Times New Roman"/>
                <w:rtl/>
                <w:cs/>
                <w:lang w:val="en-US"/>
              </w:rPr>
            </w:pPr>
            <w:r>
              <w:rPr>
                <w:rFonts w:cs="Times New Roman"/>
                <w:lang w:val="en-US"/>
              </w:rPr>
              <w:t>34</w:t>
            </w:r>
          </w:p>
        </w:tc>
        <w:tc>
          <w:tcPr>
            <w:tcW w:w="238" w:type="dxa"/>
          </w:tcPr>
          <w:p w14:paraId="2D772DC7" w14:textId="77777777" w:rsidR="00680541" w:rsidRPr="0044408F" w:rsidRDefault="00680541" w:rsidP="00680541">
            <w:pPr>
              <w:tabs>
                <w:tab w:val="left" w:pos="567"/>
                <w:tab w:val="decimal" w:pos="972"/>
              </w:tabs>
              <w:spacing w:line="240" w:lineRule="atLeast"/>
              <w:ind w:right="162"/>
              <w:jc w:val="center"/>
              <w:rPr>
                <w:szCs w:val="22"/>
              </w:rPr>
            </w:pPr>
          </w:p>
        </w:tc>
        <w:tc>
          <w:tcPr>
            <w:tcW w:w="658" w:type="dxa"/>
          </w:tcPr>
          <w:p w14:paraId="5023F7DE" w14:textId="65BB0F9E" w:rsidR="00680541" w:rsidRPr="0044408F" w:rsidRDefault="00882914"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327</w:t>
            </w:r>
          </w:p>
        </w:tc>
        <w:tc>
          <w:tcPr>
            <w:tcW w:w="238" w:type="dxa"/>
          </w:tcPr>
          <w:p w14:paraId="0EE8F1EB" w14:textId="77777777" w:rsidR="00680541" w:rsidRPr="0044408F" w:rsidRDefault="00680541" w:rsidP="00680541">
            <w:pPr>
              <w:tabs>
                <w:tab w:val="decimal" w:pos="612"/>
              </w:tabs>
              <w:spacing w:line="240" w:lineRule="atLeast"/>
              <w:ind w:right="-108"/>
              <w:rPr>
                <w:szCs w:val="22"/>
              </w:rPr>
            </w:pPr>
          </w:p>
        </w:tc>
        <w:tc>
          <w:tcPr>
            <w:tcW w:w="644" w:type="dxa"/>
          </w:tcPr>
          <w:p w14:paraId="199577ED"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404</w:t>
            </w:r>
          </w:p>
        </w:tc>
        <w:tc>
          <w:tcPr>
            <w:tcW w:w="243" w:type="dxa"/>
            <w:gridSpan w:val="2"/>
          </w:tcPr>
          <w:p w14:paraId="16267161" w14:textId="77777777" w:rsidR="00680541" w:rsidRPr="0044408F" w:rsidRDefault="00680541" w:rsidP="00680541">
            <w:pPr>
              <w:tabs>
                <w:tab w:val="left" w:pos="567"/>
                <w:tab w:val="decimal" w:pos="972"/>
              </w:tabs>
              <w:spacing w:line="240" w:lineRule="atLeast"/>
              <w:ind w:right="162"/>
              <w:jc w:val="center"/>
              <w:rPr>
                <w:szCs w:val="22"/>
              </w:rPr>
            </w:pPr>
          </w:p>
        </w:tc>
        <w:tc>
          <w:tcPr>
            <w:tcW w:w="766" w:type="dxa"/>
          </w:tcPr>
          <w:p w14:paraId="5BD84524" w14:textId="1A3428E1" w:rsidR="00680541" w:rsidRPr="0044408F" w:rsidRDefault="00882914"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100</w:t>
            </w:r>
          </w:p>
        </w:tc>
        <w:tc>
          <w:tcPr>
            <w:tcW w:w="236" w:type="dxa"/>
          </w:tcPr>
          <w:p w14:paraId="12E16B0B" w14:textId="77777777" w:rsidR="00680541" w:rsidRPr="0044408F" w:rsidRDefault="00680541" w:rsidP="00680541">
            <w:pPr>
              <w:tabs>
                <w:tab w:val="left" w:pos="567"/>
                <w:tab w:val="decimal" w:pos="972"/>
              </w:tabs>
              <w:spacing w:line="240" w:lineRule="atLeast"/>
              <w:ind w:right="162"/>
              <w:jc w:val="center"/>
              <w:rPr>
                <w:szCs w:val="22"/>
              </w:rPr>
            </w:pPr>
          </w:p>
        </w:tc>
        <w:tc>
          <w:tcPr>
            <w:tcW w:w="786" w:type="dxa"/>
          </w:tcPr>
          <w:p w14:paraId="6CD44D39"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r>
              <w:rPr>
                <w:rFonts w:cs="Times New Roman"/>
                <w:lang w:val="en-US"/>
              </w:rPr>
              <w:t>124</w:t>
            </w:r>
          </w:p>
        </w:tc>
      </w:tr>
      <w:tr w:rsidR="001B4EFD" w:rsidRPr="0055072A" w14:paraId="2BE1660E" w14:textId="77777777" w:rsidTr="00F63D78">
        <w:trPr>
          <w:trHeight w:val="227"/>
        </w:trPr>
        <w:tc>
          <w:tcPr>
            <w:tcW w:w="1145" w:type="dxa"/>
          </w:tcPr>
          <w:p w14:paraId="479DCCAB" w14:textId="77777777" w:rsidR="00680541" w:rsidRDefault="00680541" w:rsidP="00F63D78">
            <w:pPr>
              <w:tabs>
                <w:tab w:val="left" w:pos="540"/>
              </w:tabs>
              <w:ind w:left="33" w:right="-108" w:hanging="30"/>
              <w:jc w:val="both"/>
              <w:rPr>
                <w:szCs w:val="22"/>
              </w:rPr>
            </w:pPr>
            <w:r w:rsidRPr="00BA173C">
              <w:rPr>
                <w:szCs w:val="22"/>
              </w:rPr>
              <w:t>Other</w:t>
            </w:r>
          </w:p>
        </w:tc>
        <w:tc>
          <w:tcPr>
            <w:tcW w:w="644" w:type="dxa"/>
          </w:tcPr>
          <w:p w14:paraId="0BC18601"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1A3E8B97" w14:textId="77777777" w:rsidR="00680541" w:rsidRPr="0044408F" w:rsidRDefault="00680541" w:rsidP="00680541">
            <w:pPr>
              <w:tabs>
                <w:tab w:val="left" w:pos="702"/>
                <w:tab w:val="decimal" w:pos="972"/>
              </w:tabs>
              <w:spacing w:line="240" w:lineRule="atLeast"/>
              <w:ind w:right="45"/>
              <w:jc w:val="center"/>
              <w:rPr>
                <w:szCs w:val="22"/>
              </w:rPr>
            </w:pPr>
          </w:p>
        </w:tc>
        <w:tc>
          <w:tcPr>
            <w:tcW w:w="640" w:type="dxa"/>
          </w:tcPr>
          <w:p w14:paraId="6C7DCE4F"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236" w:type="dxa"/>
          </w:tcPr>
          <w:p w14:paraId="31609E38"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Borders>
              <w:bottom w:val="single" w:sz="4" w:space="0" w:color="auto"/>
            </w:tcBorders>
          </w:tcPr>
          <w:p w14:paraId="62A28503" w14:textId="1251147D" w:rsidR="00680541" w:rsidRPr="0044408F" w:rsidRDefault="00882914" w:rsidP="00680541">
            <w:pPr>
              <w:tabs>
                <w:tab w:val="left" w:pos="536"/>
                <w:tab w:val="left" w:pos="1178"/>
                <w:tab w:val="left" w:pos="1319"/>
              </w:tabs>
              <w:spacing w:line="240" w:lineRule="atLeast"/>
              <w:ind w:left="-60"/>
              <w:jc w:val="right"/>
              <w:rPr>
                <w:rFonts w:cs="Times New Roman"/>
                <w:lang w:val="en-US"/>
              </w:rPr>
            </w:pPr>
            <w:r>
              <w:rPr>
                <w:rFonts w:cs="Times New Roman"/>
                <w:lang w:val="en-US"/>
              </w:rPr>
              <w:t>37</w:t>
            </w:r>
          </w:p>
        </w:tc>
        <w:tc>
          <w:tcPr>
            <w:tcW w:w="236" w:type="dxa"/>
          </w:tcPr>
          <w:p w14:paraId="0FD5A68D" w14:textId="77777777" w:rsidR="00680541" w:rsidRPr="0044408F" w:rsidRDefault="00680541" w:rsidP="00680541">
            <w:pPr>
              <w:tabs>
                <w:tab w:val="left" w:pos="567"/>
                <w:tab w:val="decimal" w:pos="972"/>
              </w:tabs>
              <w:spacing w:line="240" w:lineRule="atLeast"/>
              <w:ind w:right="45"/>
              <w:rPr>
                <w:szCs w:val="22"/>
              </w:rPr>
            </w:pPr>
          </w:p>
        </w:tc>
        <w:tc>
          <w:tcPr>
            <w:tcW w:w="772" w:type="dxa"/>
            <w:tcBorders>
              <w:bottom w:val="single" w:sz="4" w:space="0" w:color="auto"/>
            </w:tcBorders>
          </w:tcPr>
          <w:p w14:paraId="12631643" w14:textId="77777777" w:rsidR="00680541" w:rsidRPr="0044408F" w:rsidRDefault="00680541" w:rsidP="00680541">
            <w:pPr>
              <w:tabs>
                <w:tab w:val="left" w:pos="536"/>
                <w:tab w:val="left" w:pos="1178"/>
                <w:tab w:val="left" w:pos="1319"/>
              </w:tabs>
              <w:spacing w:line="240" w:lineRule="atLeast"/>
              <w:ind w:left="-60"/>
              <w:jc w:val="right"/>
              <w:rPr>
                <w:rFonts w:cs="Times New Roman"/>
                <w:lang w:val="en-US"/>
              </w:rPr>
            </w:pPr>
            <w:r>
              <w:rPr>
                <w:rFonts w:cs="Times New Roman"/>
                <w:lang w:val="en-US"/>
              </w:rPr>
              <w:t>111</w:t>
            </w:r>
          </w:p>
        </w:tc>
        <w:tc>
          <w:tcPr>
            <w:tcW w:w="238" w:type="dxa"/>
          </w:tcPr>
          <w:p w14:paraId="7E59D42A" w14:textId="77777777" w:rsidR="00680541" w:rsidRPr="0044408F" w:rsidRDefault="00680541" w:rsidP="00680541">
            <w:pPr>
              <w:tabs>
                <w:tab w:val="left" w:pos="567"/>
                <w:tab w:val="decimal" w:pos="972"/>
              </w:tabs>
              <w:spacing w:line="240" w:lineRule="atLeast"/>
              <w:ind w:right="162"/>
              <w:jc w:val="right"/>
              <w:rPr>
                <w:szCs w:val="22"/>
              </w:rPr>
            </w:pPr>
          </w:p>
        </w:tc>
        <w:tc>
          <w:tcPr>
            <w:tcW w:w="658" w:type="dxa"/>
          </w:tcPr>
          <w:p w14:paraId="572D4891"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p>
        </w:tc>
        <w:tc>
          <w:tcPr>
            <w:tcW w:w="238" w:type="dxa"/>
          </w:tcPr>
          <w:p w14:paraId="7F45BF82" w14:textId="77777777" w:rsidR="00680541" w:rsidRPr="0044408F" w:rsidRDefault="00680541" w:rsidP="00680541">
            <w:pPr>
              <w:tabs>
                <w:tab w:val="decimal" w:pos="612"/>
              </w:tabs>
              <w:spacing w:line="240" w:lineRule="atLeast"/>
              <w:ind w:right="45"/>
              <w:rPr>
                <w:szCs w:val="22"/>
              </w:rPr>
            </w:pPr>
          </w:p>
        </w:tc>
        <w:tc>
          <w:tcPr>
            <w:tcW w:w="644" w:type="dxa"/>
          </w:tcPr>
          <w:p w14:paraId="31D0E074"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rtl/>
                <w:cs/>
                <w:lang w:val="en-US"/>
              </w:rPr>
            </w:pPr>
          </w:p>
        </w:tc>
        <w:tc>
          <w:tcPr>
            <w:tcW w:w="243" w:type="dxa"/>
            <w:gridSpan w:val="2"/>
          </w:tcPr>
          <w:p w14:paraId="353F904B" w14:textId="77777777" w:rsidR="00680541" w:rsidRPr="0044408F" w:rsidRDefault="00680541" w:rsidP="00680541">
            <w:pPr>
              <w:tabs>
                <w:tab w:val="left" w:pos="669"/>
                <w:tab w:val="decimal" w:pos="972"/>
              </w:tabs>
              <w:spacing w:line="240" w:lineRule="atLeast"/>
              <w:ind w:right="195"/>
              <w:jc w:val="right"/>
              <w:rPr>
                <w:szCs w:val="22"/>
                <w:lang w:val="en-US" w:bidi="th-TH"/>
              </w:rPr>
            </w:pPr>
          </w:p>
        </w:tc>
        <w:tc>
          <w:tcPr>
            <w:tcW w:w="766" w:type="dxa"/>
            <w:tcBorders>
              <w:bottom w:val="single" w:sz="4" w:space="0" w:color="auto"/>
            </w:tcBorders>
          </w:tcPr>
          <w:p w14:paraId="628F5207" w14:textId="5E10F1A4" w:rsidR="00680541" w:rsidRPr="00D26B3B" w:rsidRDefault="00882914"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87</w:t>
            </w:r>
          </w:p>
        </w:tc>
        <w:tc>
          <w:tcPr>
            <w:tcW w:w="236" w:type="dxa"/>
          </w:tcPr>
          <w:p w14:paraId="2F4ACD02" w14:textId="77777777" w:rsidR="00680541" w:rsidRPr="0044408F" w:rsidRDefault="00680541" w:rsidP="00680541">
            <w:pPr>
              <w:tabs>
                <w:tab w:val="left" w:pos="669"/>
                <w:tab w:val="decimal" w:pos="972"/>
              </w:tabs>
              <w:spacing w:line="240" w:lineRule="atLeast"/>
              <w:ind w:right="162"/>
              <w:jc w:val="center"/>
              <w:rPr>
                <w:szCs w:val="22"/>
                <w:lang w:val="en-US" w:bidi="th-TH"/>
              </w:rPr>
            </w:pPr>
          </w:p>
        </w:tc>
        <w:tc>
          <w:tcPr>
            <w:tcW w:w="786" w:type="dxa"/>
            <w:tcBorders>
              <w:bottom w:val="single" w:sz="4" w:space="0" w:color="auto"/>
            </w:tcBorders>
          </w:tcPr>
          <w:p w14:paraId="63A77FDE" w14:textId="77777777" w:rsidR="00680541" w:rsidRPr="00D26B3B" w:rsidRDefault="00680541" w:rsidP="00680541">
            <w:pPr>
              <w:tabs>
                <w:tab w:val="left" w:pos="536"/>
                <w:tab w:val="decimal" w:pos="972"/>
                <w:tab w:val="left" w:pos="1178"/>
                <w:tab w:val="left" w:pos="1319"/>
              </w:tabs>
              <w:spacing w:line="240" w:lineRule="atLeast"/>
              <w:ind w:left="-60"/>
              <w:jc w:val="right"/>
              <w:rPr>
                <w:rFonts w:cs="Times New Roman"/>
                <w:lang w:val="en-US"/>
              </w:rPr>
            </w:pPr>
            <w:r>
              <w:rPr>
                <w:rFonts w:cs="Times New Roman"/>
                <w:lang w:val="en-US"/>
              </w:rPr>
              <w:t>84</w:t>
            </w:r>
          </w:p>
        </w:tc>
      </w:tr>
      <w:tr w:rsidR="001B4EFD" w:rsidRPr="00BA173C" w14:paraId="5F2EF8BD" w14:textId="77777777" w:rsidTr="00F63D78">
        <w:trPr>
          <w:trHeight w:val="227"/>
        </w:trPr>
        <w:tc>
          <w:tcPr>
            <w:tcW w:w="1145" w:type="dxa"/>
          </w:tcPr>
          <w:p w14:paraId="0114EAFA" w14:textId="77777777" w:rsidR="00680541" w:rsidRDefault="00680541" w:rsidP="00F63D78">
            <w:pPr>
              <w:tabs>
                <w:tab w:val="left" w:pos="540"/>
              </w:tabs>
              <w:ind w:left="33" w:right="-108" w:hanging="30"/>
              <w:jc w:val="both"/>
              <w:rPr>
                <w:b/>
                <w:bCs/>
                <w:szCs w:val="22"/>
              </w:rPr>
            </w:pPr>
            <w:r w:rsidRPr="00A05E08">
              <w:rPr>
                <w:b/>
                <w:bCs/>
                <w:szCs w:val="22"/>
              </w:rPr>
              <w:t>Total</w:t>
            </w:r>
          </w:p>
        </w:tc>
        <w:tc>
          <w:tcPr>
            <w:tcW w:w="644" w:type="dxa"/>
          </w:tcPr>
          <w:p w14:paraId="1A871BAA"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4C3D0DFE" w14:textId="77777777" w:rsidR="00680541" w:rsidRPr="0044408F" w:rsidRDefault="00680541" w:rsidP="00680541">
            <w:pPr>
              <w:tabs>
                <w:tab w:val="left" w:pos="702"/>
                <w:tab w:val="decimal" w:pos="972"/>
              </w:tabs>
              <w:spacing w:line="240" w:lineRule="atLeast"/>
              <w:ind w:right="45"/>
              <w:jc w:val="center"/>
              <w:rPr>
                <w:b/>
                <w:bCs/>
                <w:szCs w:val="22"/>
              </w:rPr>
            </w:pPr>
          </w:p>
        </w:tc>
        <w:tc>
          <w:tcPr>
            <w:tcW w:w="640" w:type="dxa"/>
          </w:tcPr>
          <w:p w14:paraId="5D4EA852"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b/>
                <w:bCs/>
                <w:lang w:val="en-US"/>
              </w:rPr>
            </w:pPr>
          </w:p>
        </w:tc>
        <w:tc>
          <w:tcPr>
            <w:tcW w:w="236" w:type="dxa"/>
          </w:tcPr>
          <w:p w14:paraId="2D9C2842"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lang w:val="en-US"/>
              </w:rPr>
            </w:pPr>
          </w:p>
        </w:tc>
        <w:tc>
          <w:tcPr>
            <w:tcW w:w="765" w:type="dxa"/>
            <w:tcBorders>
              <w:top w:val="single" w:sz="4" w:space="0" w:color="auto"/>
              <w:bottom w:val="double" w:sz="4" w:space="0" w:color="auto"/>
            </w:tcBorders>
          </w:tcPr>
          <w:p w14:paraId="5AC136FA" w14:textId="4B8BB7E8" w:rsidR="00680541" w:rsidRPr="0044408F" w:rsidRDefault="00882914" w:rsidP="00680541">
            <w:pPr>
              <w:tabs>
                <w:tab w:val="left" w:pos="536"/>
                <w:tab w:val="left" w:pos="1178"/>
                <w:tab w:val="left" w:pos="1319"/>
              </w:tabs>
              <w:spacing w:line="240" w:lineRule="atLeast"/>
              <w:ind w:left="-60"/>
              <w:jc w:val="right"/>
              <w:rPr>
                <w:rFonts w:cs="Times New Roman"/>
                <w:b/>
                <w:bCs/>
                <w:lang w:val="en-US"/>
              </w:rPr>
            </w:pPr>
            <w:r>
              <w:rPr>
                <w:rFonts w:cs="Times New Roman"/>
                <w:b/>
                <w:bCs/>
                <w:lang w:val="en-US"/>
              </w:rPr>
              <w:t>21,749</w:t>
            </w:r>
          </w:p>
        </w:tc>
        <w:tc>
          <w:tcPr>
            <w:tcW w:w="236" w:type="dxa"/>
          </w:tcPr>
          <w:p w14:paraId="41670E34" w14:textId="77777777" w:rsidR="00680541" w:rsidRPr="0044408F" w:rsidRDefault="00680541" w:rsidP="00680541">
            <w:pPr>
              <w:tabs>
                <w:tab w:val="left" w:pos="567"/>
                <w:tab w:val="decimal" w:pos="972"/>
              </w:tabs>
              <w:spacing w:line="240" w:lineRule="atLeast"/>
              <w:ind w:right="45"/>
              <w:rPr>
                <w:b/>
                <w:bCs/>
                <w:szCs w:val="22"/>
              </w:rPr>
            </w:pPr>
          </w:p>
        </w:tc>
        <w:tc>
          <w:tcPr>
            <w:tcW w:w="772" w:type="dxa"/>
            <w:tcBorders>
              <w:top w:val="single" w:sz="4" w:space="0" w:color="auto"/>
              <w:bottom w:val="double" w:sz="4" w:space="0" w:color="auto"/>
            </w:tcBorders>
          </w:tcPr>
          <w:p w14:paraId="2998C49F" w14:textId="77777777" w:rsidR="00680541" w:rsidRPr="0044408F" w:rsidRDefault="00680541" w:rsidP="00680541">
            <w:pPr>
              <w:tabs>
                <w:tab w:val="left" w:pos="536"/>
                <w:tab w:val="left" w:pos="1178"/>
                <w:tab w:val="left" w:pos="1319"/>
              </w:tabs>
              <w:spacing w:line="240" w:lineRule="atLeast"/>
              <w:ind w:left="-60"/>
              <w:jc w:val="right"/>
              <w:rPr>
                <w:rFonts w:cs="Times New Roman"/>
                <w:b/>
                <w:bCs/>
                <w:lang w:val="en-US"/>
              </w:rPr>
            </w:pPr>
            <w:r>
              <w:rPr>
                <w:rFonts w:cs="Times New Roman"/>
                <w:b/>
                <w:bCs/>
                <w:lang w:val="en-US"/>
              </w:rPr>
              <w:t>19,297</w:t>
            </w:r>
          </w:p>
        </w:tc>
        <w:tc>
          <w:tcPr>
            <w:tcW w:w="238" w:type="dxa"/>
          </w:tcPr>
          <w:p w14:paraId="64BBD888" w14:textId="77777777" w:rsidR="00680541" w:rsidRPr="0044408F" w:rsidRDefault="00680541" w:rsidP="00680541">
            <w:pPr>
              <w:tabs>
                <w:tab w:val="left" w:pos="567"/>
                <w:tab w:val="decimal" w:pos="972"/>
              </w:tabs>
              <w:spacing w:line="240" w:lineRule="atLeast"/>
              <w:ind w:right="162"/>
              <w:jc w:val="right"/>
              <w:rPr>
                <w:b/>
                <w:bCs/>
                <w:szCs w:val="22"/>
              </w:rPr>
            </w:pPr>
          </w:p>
        </w:tc>
        <w:tc>
          <w:tcPr>
            <w:tcW w:w="658" w:type="dxa"/>
          </w:tcPr>
          <w:p w14:paraId="156ED245" w14:textId="77777777" w:rsidR="00680541" w:rsidRPr="0044408F" w:rsidRDefault="00680541" w:rsidP="00680541">
            <w:pPr>
              <w:tabs>
                <w:tab w:val="left" w:pos="567"/>
                <w:tab w:val="decimal" w:pos="972"/>
              </w:tabs>
              <w:spacing w:line="240" w:lineRule="atLeast"/>
              <w:ind w:right="162"/>
              <w:jc w:val="right"/>
              <w:rPr>
                <w:rFonts w:cs="Times New Roman"/>
                <w:b/>
                <w:bCs/>
                <w:lang w:val="en-US"/>
              </w:rPr>
            </w:pPr>
          </w:p>
        </w:tc>
        <w:tc>
          <w:tcPr>
            <w:tcW w:w="238" w:type="dxa"/>
          </w:tcPr>
          <w:p w14:paraId="57855404" w14:textId="77777777" w:rsidR="00680541" w:rsidRPr="0044408F" w:rsidRDefault="00680541" w:rsidP="00680541">
            <w:pPr>
              <w:tabs>
                <w:tab w:val="decimal" w:pos="612"/>
              </w:tabs>
              <w:spacing w:line="240" w:lineRule="atLeast"/>
              <w:ind w:right="45"/>
              <w:rPr>
                <w:b/>
                <w:bCs/>
                <w:szCs w:val="22"/>
              </w:rPr>
            </w:pPr>
          </w:p>
        </w:tc>
        <w:tc>
          <w:tcPr>
            <w:tcW w:w="644" w:type="dxa"/>
          </w:tcPr>
          <w:p w14:paraId="30F50B13" w14:textId="77777777" w:rsidR="00680541" w:rsidRPr="0044408F" w:rsidRDefault="00680541" w:rsidP="00680541">
            <w:pPr>
              <w:tabs>
                <w:tab w:val="left" w:pos="567"/>
                <w:tab w:val="decimal" w:pos="972"/>
              </w:tabs>
              <w:spacing w:line="240" w:lineRule="atLeast"/>
              <w:ind w:right="162"/>
              <w:jc w:val="right"/>
              <w:rPr>
                <w:rFonts w:cs="Times New Roman"/>
                <w:b/>
                <w:bCs/>
                <w:lang w:val="en-US"/>
              </w:rPr>
            </w:pPr>
          </w:p>
        </w:tc>
        <w:tc>
          <w:tcPr>
            <w:tcW w:w="243" w:type="dxa"/>
            <w:gridSpan w:val="2"/>
          </w:tcPr>
          <w:p w14:paraId="43B6A7C7" w14:textId="77777777" w:rsidR="00680541" w:rsidRPr="0044408F" w:rsidRDefault="00680541" w:rsidP="00680541">
            <w:pPr>
              <w:tabs>
                <w:tab w:val="left" w:pos="669"/>
                <w:tab w:val="decimal" w:pos="972"/>
              </w:tabs>
              <w:spacing w:line="240" w:lineRule="atLeast"/>
              <w:ind w:right="195"/>
              <w:jc w:val="right"/>
              <w:rPr>
                <w:b/>
                <w:bCs/>
                <w:szCs w:val="22"/>
                <w:lang w:val="en-US" w:bidi="th-TH"/>
              </w:rPr>
            </w:pPr>
          </w:p>
        </w:tc>
        <w:tc>
          <w:tcPr>
            <w:tcW w:w="766" w:type="dxa"/>
            <w:tcBorders>
              <w:top w:val="single" w:sz="4" w:space="0" w:color="auto"/>
              <w:bottom w:val="double" w:sz="4" w:space="0" w:color="auto"/>
            </w:tcBorders>
          </w:tcPr>
          <w:p w14:paraId="514F48E5" w14:textId="4B12F95E" w:rsidR="00680541" w:rsidRPr="0044408F" w:rsidRDefault="00882914" w:rsidP="00680541">
            <w:pPr>
              <w:tabs>
                <w:tab w:val="left" w:pos="536"/>
                <w:tab w:val="decimal" w:pos="972"/>
                <w:tab w:val="left" w:pos="1178"/>
                <w:tab w:val="left" w:pos="1319"/>
              </w:tabs>
              <w:spacing w:line="240" w:lineRule="atLeast"/>
              <w:ind w:left="-60"/>
              <w:jc w:val="right"/>
              <w:rPr>
                <w:rFonts w:cs="Times New Roman"/>
                <w:b/>
                <w:bCs/>
                <w:lang w:val="en-US"/>
              </w:rPr>
            </w:pPr>
            <w:r>
              <w:rPr>
                <w:rFonts w:cs="Times New Roman"/>
                <w:b/>
                <w:bCs/>
                <w:lang w:val="en-US"/>
              </w:rPr>
              <w:t>12,390</w:t>
            </w:r>
          </w:p>
        </w:tc>
        <w:tc>
          <w:tcPr>
            <w:tcW w:w="236" w:type="dxa"/>
          </w:tcPr>
          <w:p w14:paraId="69AC5D98" w14:textId="77777777" w:rsidR="00680541" w:rsidRPr="0044408F" w:rsidRDefault="00680541" w:rsidP="00680541">
            <w:pPr>
              <w:tabs>
                <w:tab w:val="left" w:pos="669"/>
                <w:tab w:val="decimal" w:pos="972"/>
              </w:tabs>
              <w:spacing w:line="240" w:lineRule="atLeast"/>
              <w:ind w:right="162"/>
              <w:jc w:val="center"/>
              <w:rPr>
                <w:b/>
                <w:bCs/>
                <w:szCs w:val="22"/>
                <w:lang w:val="en-US" w:bidi="th-TH"/>
              </w:rPr>
            </w:pPr>
          </w:p>
        </w:tc>
        <w:tc>
          <w:tcPr>
            <w:tcW w:w="786" w:type="dxa"/>
            <w:tcBorders>
              <w:top w:val="single" w:sz="4" w:space="0" w:color="auto"/>
              <w:bottom w:val="double" w:sz="4" w:space="0" w:color="auto"/>
            </w:tcBorders>
          </w:tcPr>
          <w:p w14:paraId="148F7959" w14:textId="77777777" w:rsidR="00680541" w:rsidRPr="0044408F" w:rsidRDefault="00680541" w:rsidP="00680541">
            <w:pPr>
              <w:tabs>
                <w:tab w:val="left" w:pos="536"/>
                <w:tab w:val="decimal" w:pos="972"/>
                <w:tab w:val="left" w:pos="1178"/>
                <w:tab w:val="left" w:pos="1319"/>
              </w:tabs>
              <w:spacing w:line="240" w:lineRule="atLeast"/>
              <w:ind w:left="-60"/>
              <w:jc w:val="right"/>
              <w:rPr>
                <w:rFonts w:cs="Times New Roman"/>
                <w:b/>
                <w:bCs/>
                <w:lang w:val="en-US"/>
              </w:rPr>
            </w:pPr>
            <w:r>
              <w:rPr>
                <w:rFonts w:cs="Times New Roman"/>
                <w:b/>
                <w:bCs/>
                <w:lang w:val="en-US"/>
              </w:rPr>
              <w:t>10,513</w:t>
            </w:r>
          </w:p>
        </w:tc>
      </w:tr>
    </w:tbl>
    <w:p w14:paraId="28094759" w14:textId="77777777" w:rsidR="0007663A" w:rsidRDefault="0007663A" w:rsidP="0007663A">
      <w:pPr>
        <w:pStyle w:val="BodyText"/>
        <w:spacing w:after="0" w:line="240" w:lineRule="atLeast"/>
        <w:ind w:left="992"/>
        <w:jc w:val="both"/>
        <w:rPr>
          <w:spacing w:val="-4"/>
        </w:rPr>
      </w:pPr>
    </w:p>
    <w:p w14:paraId="2A095241" w14:textId="5B342C5C" w:rsidR="003135B2" w:rsidRDefault="005204A9" w:rsidP="00EC0634">
      <w:pPr>
        <w:pStyle w:val="BodyText"/>
        <w:spacing w:after="0" w:line="240" w:lineRule="auto"/>
        <w:ind w:left="851" w:firstLine="139"/>
        <w:jc w:val="thaiDistribute"/>
        <w:rPr>
          <w:spacing w:val="-6"/>
          <w:lang w:val="en-GB"/>
        </w:rPr>
      </w:pPr>
      <w:r w:rsidRPr="00F63D78">
        <w:rPr>
          <w:rFonts w:cs="Times New Roman"/>
          <w:spacing w:val="-6"/>
          <w:lang w:val="en-GB"/>
        </w:rPr>
        <w:t>The</w:t>
      </w:r>
      <w:r w:rsidRPr="00F63D78">
        <w:rPr>
          <w:rFonts w:cs="Times New Roman"/>
          <w:spacing w:val="-6"/>
          <w:lang w:val="en-US"/>
        </w:rPr>
        <w:t xml:space="preserve"> </w:t>
      </w:r>
      <w:r w:rsidRPr="00F63D78">
        <w:rPr>
          <w:rFonts w:cs="Times New Roman"/>
          <w:spacing w:val="-6"/>
          <w:lang w:val="en-GB"/>
        </w:rPr>
        <w:t>above</w:t>
      </w:r>
      <w:r w:rsidRPr="00F63D78">
        <w:rPr>
          <w:rFonts w:cs="Times New Roman"/>
          <w:spacing w:val="-6"/>
          <w:lang w:val="en-US"/>
        </w:rPr>
        <w:t xml:space="preserve"> </w:t>
      </w:r>
      <w:r w:rsidRPr="00F63D78">
        <w:rPr>
          <w:rFonts w:cs="Times New Roman"/>
          <w:spacing w:val="-6"/>
          <w:lang w:val="en-GB"/>
        </w:rPr>
        <w:t>contracts</w:t>
      </w:r>
      <w:r w:rsidRPr="00F63D78">
        <w:rPr>
          <w:rFonts w:cs="Times New Roman"/>
          <w:spacing w:val="-6"/>
          <w:lang w:val="en-US"/>
        </w:rPr>
        <w:t xml:space="preserve"> </w:t>
      </w:r>
      <w:r w:rsidRPr="00F63D78">
        <w:rPr>
          <w:rFonts w:cs="Times New Roman"/>
          <w:spacing w:val="-6"/>
          <w:lang w:val="en-GB"/>
        </w:rPr>
        <w:t>will</w:t>
      </w:r>
      <w:r w:rsidRPr="00F63D78">
        <w:rPr>
          <w:rFonts w:cs="Times New Roman"/>
          <w:spacing w:val="-6"/>
          <w:lang w:val="en-US"/>
        </w:rPr>
        <w:t xml:space="preserve"> </w:t>
      </w:r>
      <w:r w:rsidRPr="00F63D78">
        <w:rPr>
          <w:rFonts w:cs="Times New Roman"/>
          <w:spacing w:val="-6"/>
          <w:lang w:val="en-GB"/>
        </w:rPr>
        <w:t>be</w:t>
      </w:r>
      <w:r w:rsidRPr="00F63D78">
        <w:rPr>
          <w:rFonts w:cs="Times New Roman"/>
          <w:spacing w:val="-6"/>
          <w:lang w:val="en-US"/>
        </w:rPr>
        <w:t xml:space="preserve"> </w:t>
      </w:r>
      <w:r w:rsidRPr="00F63D78">
        <w:rPr>
          <w:rFonts w:cs="Times New Roman"/>
          <w:spacing w:val="-6"/>
          <w:lang w:val="en-GB"/>
        </w:rPr>
        <w:t>gradually</w:t>
      </w:r>
      <w:r w:rsidRPr="00F63D78">
        <w:rPr>
          <w:rFonts w:cs="Times New Roman"/>
          <w:spacing w:val="-6"/>
          <w:lang w:val="en-US"/>
        </w:rPr>
        <w:t xml:space="preserve"> </w:t>
      </w:r>
      <w:r w:rsidRPr="00F63D78">
        <w:rPr>
          <w:rFonts w:cs="Times New Roman"/>
          <w:spacing w:val="-6"/>
          <w:lang w:val="en-GB"/>
        </w:rPr>
        <w:t>due</w:t>
      </w:r>
      <w:r w:rsidRPr="00F63D78">
        <w:rPr>
          <w:rFonts w:cs="Times New Roman"/>
          <w:spacing w:val="-6"/>
          <w:lang w:val="en-US"/>
        </w:rPr>
        <w:t xml:space="preserve"> </w:t>
      </w:r>
      <w:r w:rsidRPr="00F63D78">
        <w:rPr>
          <w:rFonts w:cs="Times New Roman"/>
          <w:spacing w:val="-6"/>
          <w:lang w:val="en-GB"/>
        </w:rPr>
        <w:t>within</w:t>
      </w:r>
      <w:r w:rsidRPr="00F63D78">
        <w:rPr>
          <w:spacing w:val="-6"/>
          <w:cs/>
          <w:lang w:val="en-US" w:bidi="th-TH"/>
        </w:rPr>
        <w:t xml:space="preserve"> </w:t>
      </w:r>
      <w:r w:rsidR="00882914" w:rsidRPr="00F63D78">
        <w:rPr>
          <w:rFonts w:cs="Times New Roman"/>
          <w:spacing w:val="-6"/>
          <w:lang w:val="en-US" w:bidi="th-TH"/>
        </w:rPr>
        <w:t xml:space="preserve">June 2019 </w:t>
      </w:r>
      <w:r w:rsidRPr="00F63D78">
        <w:rPr>
          <w:rFonts w:cs="Times New Roman"/>
          <w:i/>
          <w:iCs/>
          <w:spacing w:val="-6"/>
          <w:lang w:val="en-GB"/>
        </w:rPr>
        <w:t>(31</w:t>
      </w:r>
      <w:r w:rsidRPr="00F63D78">
        <w:rPr>
          <w:rFonts w:cs="Times New Roman"/>
          <w:i/>
          <w:iCs/>
          <w:spacing w:val="-6"/>
          <w:lang w:val="en-US"/>
        </w:rPr>
        <w:t xml:space="preserve"> </w:t>
      </w:r>
      <w:r w:rsidRPr="00F63D78">
        <w:rPr>
          <w:rFonts w:cs="Times New Roman"/>
          <w:i/>
          <w:iCs/>
          <w:spacing w:val="-6"/>
          <w:lang w:val="en-GB"/>
        </w:rPr>
        <w:t>December</w:t>
      </w:r>
      <w:r w:rsidRPr="00F63D78">
        <w:rPr>
          <w:rFonts w:cs="Times New Roman"/>
          <w:i/>
          <w:iCs/>
          <w:spacing w:val="-6"/>
          <w:lang w:val="en-US"/>
        </w:rPr>
        <w:t xml:space="preserve"> </w:t>
      </w:r>
      <w:r w:rsidRPr="00F63D78">
        <w:rPr>
          <w:rFonts w:cs="Times New Roman"/>
          <w:i/>
          <w:iCs/>
          <w:spacing w:val="-6"/>
          <w:lang w:val="en-GB"/>
        </w:rPr>
        <w:t>2017:</w:t>
      </w:r>
      <w:r w:rsidRPr="00F63D78">
        <w:rPr>
          <w:rFonts w:cs="Times New Roman"/>
          <w:i/>
          <w:iCs/>
          <w:spacing w:val="-6"/>
          <w:lang w:val="en-US"/>
        </w:rPr>
        <w:t xml:space="preserve"> </w:t>
      </w:r>
      <w:r w:rsidRPr="00F63D78">
        <w:rPr>
          <w:rFonts w:cs="Times New Roman"/>
          <w:i/>
          <w:iCs/>
          <w:spacing w:val="-6"/>
          <w:lang w:val="en-GB"/>
        </w:rPr>
        <w:t>due</w:t>
      </w:r>
      <w:r w:rsidRPr="00F63D78">
        <w:rPr>
          <w:rFonts w:cs="Times New Roman"/>
          <w:i/>
          <w:iCs/>
          <w:spacing w:val="-6"/>
          <w:lang w:val="en-US"/>
        </w:rPr>
        <w:t xml:space="preserve"> </w:t>
      </w:r>
      <w:r w:rsidRPr="00F63D78">
        <w:rPr>
          <w:rFonts w:cs="Times New Roman"/>
          <w:i/>
          <w:iCs/>
          <w:spacing w:val="-6"/>
          <w:lang w:val="en-GB"/>
        </w:rPr>
        <w:t>within</w:t>
      </w:r>
      <w:r w:rsidRPr="00F63D78">
        <w:rPr>
          <w:rFonts w:cs="Times New Roman"/>
          <w:i/>
          <w:iCs/>
          <w:spacing w:val="-6"/>
          <w:lang w:val="en-US"/>
        </w:rPr>
        <w:t xml:space="preserve"> </w:t>
      </w:r>
      <w:r w:rsidR="00680541" w:rsidRPr="00F63D78">
        <w:rPr>
          <w:i/>
          <w:iCs/>
          <w:spacing w:val="-6"/>
          <w:lang w:val="en-US"/>
        </w:rPr>
        <w:t>June</w:t>
      </w:r>
      <w:r w:rsidRPr="00F63D78">
        <w:rPr>
          <w:i/>
          <w:iCs/>
          <w:spacing w:val="-6"/>
          <w:lang w:val="en-US"/>
        </w:rPr>
        <w:t xml:space="preserve"> </w:t>
      </w:r>
      <w:r w:rsidR="00680541" w:rsidRPr="00F63D78">
        <w:rPr>
          <w:i/>
          <w:iCs/>
          <w:spacing w:val="-6"/>
          <w:lang w:val="en-GB"/>
        </w:rPr>
        <w:t>2019</w:t>
      </w:r>
      <w:r w:rsidRPr="00F63D78">
        <w:rPr>
          <w:i/>
          <w:iCs/>
          <w:spacing w:val="-6"/>
          <w:lang w:val="en-GB"/>
        </w:rPr>
        <w:t>)</w:t>
      </w:r>
      <w:r w:rsidRPr="00F63D78">
        <w:rPr>
          <w:spacing w:val="-6"/>
          <w:lang w:val="en-GB"/>
        </w:rPr>
        <w:t>.</w:t>
      </w:r>
    </w:p>
    <w:p w14:paraId="34A66BED" w14:textId="77777777" w:rsidR="00B62268" w:rsidRPr="00F63D78" w:rsidRDefault="00B62268" w:rsidP="00EC0634">
      <w:pPr>
        <w:pStyle w:val="BodyText"/>
        <w:spacing w:after="0" w:line="240" w:lineRule="auto"/>
        <w:ind w:left="851" w:firstLine="139"/>
        <w:jc w:val="thaiDistribute"/>
        <w:rPr>
          <w:spacing w:val="-6"/>
          <w:lang w:val="en-GB"/>
        </w:rPr>
      </w:pPr>
    </w:p>
    <w:p w14:paraId="4EB379CE" w14:textId="6A06A35A" w:rsidR="003D6411" w:rsidRPr="00F63D78" w:rsidRDefault="00B62268" w:rsidP="006958B4">
      <w:pPr>
        <w:numPr>
          <w:ilvl w:val="0"/>
          <w:numId w:val="11"/>
        </w:numPr>
        <w:tabs>
          <w:tab w:val="clear" w:pos="300"/>
          <w:tab w:val="num" w:pos="990"/>
        </w:tabs>
        <w:spacing w:line="240" w:lineRule="atLeast"/>
        <w:ind w:left="994" w:hanging="432"/>
        <w:jc w:val="thaiDistribute"/>
      </w:pPr>
      <w:r>
        <w:t>The</w:t>
      </w:r>
      <w:r w:rsidR="007B1DB2" w:rsidRPr="00B62268">
        <w:rPr>
          <w:spacing w:val="-2"/>
        </w:rPr>
        <w:t xml:space="preserve"> </w:t>
      </w:r>
      <w:r w:rsidR="00F52EC0" w:rsidRPr="00B62268">
        <w:rPr>
          <w:spacing w:val="-2"/>
        </w:rPr>
        <w:t>Group</w:t>
      </w:r>
      <w:r w:rsidR="007B1DB2" w:rsidRPr="00B62268">
        <w:rPr>
          <w:spacing w:val="-2"/>
        </w:rPr>
        <w:t xml:space="preserve"> </w:t>
      </w:r>
      <w:r w:rsidR="00CE67EC" w:rsidRPr="00B62268">
        <w:rPr>
          <w:spacing w:val="-2"/>
        </w:rPr>
        <w:t>ha</w:t>
      </w:r>
      <w:r w:rsidR="0012235A" w:rsidRPr="00B62268">
        <w:rPr>
          <w:spacing w:val="-2"/>
        </w:rPr>
        <w:t>s</w:t>
      </w:r>
      <w:r w:rsidR="007B1DB2" w:rsidRPr="00B62268">
        <w:rPr>
          <w:spacing w:val="-2"/>
        </w:rPr>
        <w:t xml:space="preserve"> </w:t>
      </w:r>
      <w:r w:rsidR="00F52EC0" w:rsidRPr="00B62268">
        <w:rPr>
          <w:spacing w:val="-2"/>
        </w:rPr>
        <w:t>entered</w:t>
      </w:r>
      <w:r w:rsidR="007B1DB2" w:rsidRPr="00B62268">
        <w:rPr>
          <w:spacing w:val="-2"/>
        </w:rPr>
        <w:t xml:space="preserve"> </w:t>
      </w:r>
      <w:r w:rsidR="00F52EC0" w:rsidRPr="00B62268">
        <w:rPr>
          <w:spacing w:val="-2"/>
        </w:rPr>
        <w:t>into</w:t>
      </w:r>
      <w:r w:rsidR="007B1DB2" w:rsidRPr="00B62268">
        <w:rPr>
          <w:spacing w:val="-2"/>
        </w:rPr>
        <w:t xml:space="preserve"> </w:t>
      </w:r>
      <w:r w:rsidR="00F52EC0" w:rsidRPr="00B62268">
        <w:rPr>
          <w:spacing w:val="-2"/>
        </w:rPr>
        <w:t>interest</w:t>
      </w:r>
      <w:r w:rsidR="007B1DB2" w:rsidRPr="00B62268">
        <w:rPr>
          <w:spacing w:val="-2"/>
        </w:rPr>
        <w:t xml:space="preserve"> </w:t>
      </w:r>
      <w:r w:rsidR="00F52EC0" w:rsidRPr="00B62268">
        <w:rPr>
          <w:spacing w:val="-2"/>
        </w:rPr>
        <w:t>rate</w:t>
      </w:r>
      <w:r w:rsidR="007B1DB2" w:rsidRPr="00B62268">
        <w:rPr>
          <w:spacing w:val="-2"/>
        </w:rPr>
        <w:t xml:space="preserve"> </w:t>
      </w:r>
      <w:r w:rsidR="00F52EC0" w:rsidRPr="00B62268">
        <w:rPr>
          <w:spacing w:val="-2"/>
        </w:rPr>
        <w:t>swap</w:t>
      </w:r>
      <w:r w:rsidR="007B1DB2" w:rsidRPr="00B62268">
        <w:rPr>
          <w:spacing w:val="-2"/>
        </w:rPr>
        <w:t xml:space="preserve"> </w:t>
      </w:r>
      <w:r w:rsidR="00F52EC0" w:rsidRPr="00B62268">
        <w:rPr>
          <w:spacing w:val="-2"/>
        </w:rPr>
        <w:t>contracts</w:t>
      </w:r>
      <w:r w:rsidR="007B1DB2" w:rsidRPr="00B62268">
        <w:rPr>
          <w:spacing w:val="-2"/>
        </w:rPr>
        <w:t xml:space="preserve"> </w:t>
      </w:r>
      <w:r w:rsidR="00F52EC0" w:rsidRPr="00B62268">
        <w:rPr>
          <w:spacing w:val="-2"/>
        </w:rPr>
        <w:t>with</w:t>
      </w:r>
      <w:r w:rsidR="007B1DB2" w:rsidRPr="00B62268">
        <w:rPr>
          <w:spacing w:val="-2"/>
        </w:rPr>
        <w:t xml:space="preserve"> </w:t>
      </w:r>
      <w:r w:rsidR="00F52EC0" w:rsidRPr="00B62268">
        <w:rPr>
          <w:spacing w:val="-2"/>
        </w:rPr>
        <w:t>various</w:t>
      </w:r>
      <w:r w:rsidR="007B1DB2" w:rsidRPr="00B62268">
        <w:rPr>
          <w:spacing w:val="-2"/>
        </w:rPr>
        <w:t xml:space="preserve"> </w:t>
      </w:r>
      <w:r w:rsidR="00F52EC0" w:rsidRPr="00B62268">
        <w:rPr>
          <w:spacing w:val="-2"/>
        </w:rPr>
        <w:t>foreign</w:t>
      </w:r>
      <w:r w:rsidR="007B1DB2" w:rsidRPr="00B62268">
        <w:rPr>
          <w:spacing w:val="-2"/>
        </w:rPr>
        <w:t xml:space="preserve"> </w:t>
      </w:r>
      <w:r w:rsidR="00F52EC0" w:rsidRPr="00B62268">
        <w:rPr>
          <w:spacing w:val="-2"/>
        </w:rPr>
        <w:t>banks</w:t>
      </w:r>
      <w:r w:rsidR="007B1DB2" w:rsidRPr="00B62268">
        <w:rPr>
          <w:spacing w:val="-2"/>
        </w:rPr>
        <w:t xml:space="preserve"> </w:t>
      </w:r>
      <w:r w:rsidR="00F52EC0" w:rsidRPr="00B62268">
        <w:rPr>
          <w:spacing w:val="-2"/>
        </w:rPr>
        <w:t>to</w:t>
      </w:r>
      <w:r w:rsidR="007B1DB2" w:rsidRPr="00B62268">
        <w:rPr>
          <w:spacing w:val="-2"/>
        </w:rPr>
        <w:t xml:space="preserve"> </w:t>
      </w:r>
      <w:r w:rsidR="00F52EC0" w:rsidRPr="00B62268">
        <w:rPr>
          <w:spacing w:val="-2"/>
        </w:rPr>
        <w:t>hedge</w:t>
      </w:r>
      <w:r w:rsidR="00D3357B" w:rsidRPr="00B62268">
        <w:rPr>
          <w:spacing w:val="-2"/>
        </w:rPr>
        <w:t xml:space="preserve"> against</w:t>
      </w:r>
      <w:r w:rsidR="007B1DB2" w:rsidRPr="00F63D78">
        <w:t xml:space="preserve"> </w:t>
      </w:r>
      <w:r w:rsidR="00F52EC0" w:rsidRPr="00833DF4">
        <w:t>the</w:t>
      </w:r>
      <w:r w:rsidR="007B1DB2" w:rsidRPr="00F63D78">
        <w:t xml:space="preserve"> </w:t>
      </w:r>
      <w:r w:rsidR="00F52EC0" w:rsidRPr="00882914">
        <w:t>risk</w:t>
      </w:r>
      <w:r w:rsidR="007B1DB2" w:rsidRPr="00F63D78">
        <w:t xml:space="preserve"> </w:t>
      </w:r>
      <w:r w:rsidR="00F52EC0" w:rsidRPr="00882914">
        <w:t>of</w:t>
      </w:r>
      <w:r w:rsidR="007B1DB2" w:rsidRPr="00F63D78">
        <w:t xml:space="preserve"> </w:t>
      </w:r>
      <w:r w:rsidR="00F52EC0" w:rsidRPr="00882914">
        <w:t>interest</w:t>
      </w:r>
      <w:r w:rsidR="007B1DB2" w:rsidRPr="00F63D78">
        <w:t xml:space="preserve"> </w:t>
      </w:r>
      <w:r w:rsidR="00F52EC0" w:rsidRPr="00882914">
        <w:t>on</w:t>
      </w:r>
      <w:r w:rsidR="007B1DB2" w:rsidRPr="00F63D78">
        <w:t xml:space="preserve"> </w:t>
      </w:r>
      <w:r w:rsidR="00F52EC0" w:rsidRPr="00882914">
        <w:t>foreign</w:t>
      </w:r>
      <w:r w:rsidR="007B1DB2" w:rsidRPr="00F63D78">
        <w:t xml:space="preserve"> </w:t>
      </w:r>
      <w:r w:rsidR="00F52EC0" w:rsidRPr="00882914">
        <w:t>loans</w:t>
      </w:r>
      <w:r w:rsidR="007B1DB2" w:rsidRPr="00F63D78">
        <w:t xml:space="preserve"> </w:t>
      </w:r>
      <w:r w:rsidR="00F52EC0" w:rsidRPr="00882914">
        <w:t>of</w:t>
      </w:r>
      <w:r w:rsidR="007B1DB2" w:rsidRPr="00F63D78">
        <w:t xml:space="preserve"> </w:t>
      </w:r>
      <w:r w:rsidR="00F52EC0" w:rsidRPr="00882914">
        <w:t>US</w:t>
      </w:r>
      <w:r w:rsidR="007B1DB2" w:rsidRPr="00F63D78">
        <w:t xml:space="preserve"> </w:t>
      </w:r>
      <w:r w:rsidR="00F52EC0" w:rsidRPr="00882914">
        <w:t>Dollar</w:t>
      </w:r>
      <w:r w:rsidR="00D60FF9" w:rsidRPr="00882914">
        <w:t>s</w:t>
      </w:r>
      <w:r w:rsidR="00762664" w:rsidRPr="00882914">
        <w:t xml:space="preserve"> </w:t>
      </w:r>
      <w:r w:rsidR="00882914" w:rsidRPr="007F17FA">
        <w:t>31</w:t>
      </w:r>
      <w:r w:rsidR="00014474" w:rsidRPr="00F63D78">
        <w:t xml:space="preserve"> </w:t>
      </w:r>
      <w:r w:rsidR="00F52EC0" w:rsidRPr="00882914">
        <w:t>million</w:t>
      </w:r>
      <w:r w:rsidR="007B1DB2" w:rsidRPr="00F63D78">
        <w:t xml:space="preserve"> </w:t>
      </w:r>
      <w:r w:rsidR="00F52EC0" w:rsidRPr="00F63D78">
        <w:t>(</w:t>
      </w:r>
      <w:r w:rsidR="00367566" w:rsidRPr="00F63D78">
        <w:t xml:space="preserve">31 December </w:t>
      </w:r>
      <w:r w:rsidR="005204A9" w:rsidRPr="00F63D78">
        <w:t>2017</w:t>
      </w:r>
      <w:r w:rsidR="00F52EC0" w:rsidRPr="00F63D78">
        <w:t>:</w:t>
      </w:r>
      <w:r w:rsidR="007B1DB2" w:rsidRPr="00F63D78">
        <w:t xml:space="preserve"> </w:t>
      </w:r>
      <w:r w:rsidR="00F52EC0" w:rsidRPr="00F63D78">
        <w:t>US</w:t>
      </w:r>
      <w:r w:rsidR="007B1DB2" w:rsidRPr="00F63D78">
        <w:t xml:space="preserve"> </w:t>
      </w:r>
      <w:r w:rsidR="00F52EC0" w:rsidRPr="00F63D78">
        <w:t>Dollar</w:t>
      </w:r>
      <w:r w:rsidR="00D60FF9" w:rsidRPr="00F63D78">
        <w:t>s</w:t>
      </w:r>
      <w:r w:rsidR="007B1DB2" w:rsidRPr="00F63D78">
        <w:t xml:space="preserve"> </w:t>
      </w:r>
      <w:r w:rsidR="00680541" w:rsidRPr="00F63D78">
        <w:t>54</w:t>
      </w:r>
      <w:r w:rsidR="00BC4D67" w:rsidRPr="00F63D78">
        <w:t xml:space="preserve"> </w:t>
      </w:r>
      <w:r w:rsidR="00F52EC0" w:rsidRPr="00F63D78">
        <w:t>million)</w:t>
      </w:r>
      <w:r w:rsidR="00F52EC0" w:rsidRPr="00882914">
        <w:t>,</w:t>
      </w:r>
      <w:r w:rsidR="007B1DB2" w:rsidRPr="00F63D78">
        <w:t xml:space="preserve"> </w:t>
      </w:r>
      <w:r w:rsidR="00F52EC0" w:rsidRPr="00882914">
        <w:t>whereby</w:t>
      </w:r>
      <w:r w:rsidR="007B1DB2" w:rsidRPr="00F63D78">
        <w:t xml:space="preserve"> </w:t>
      </w:r>
      <w:r w:rsidR="00F52EC0" w:rsidRPr="00882914">
        <w:t>exchanging</w:t>
      </w:r>
      <w:r w:rsidR="007B1DB2" w:rsidRPr="00F63D78">
        <w:t xml:space="preserve"> </w:t>
      </w:r>
      <w:r w:rsidR="00F52EC0" w:rsidRPr="00882914">
        <w:t>floating</w:t>
      </w:r>
      <w:r w:rsidR="007B1DB2" w:rsidRPr="00F63D78">
        <w:t xml:space="preserve"> </w:t>
      </w:r>
      <w:r w:rsidR="00F52EC0" w:rsidRPr="00882914">
        <w:t>interest</w:t>
      </w:r>
      <w:r w:rsidR="007B1DB2" w:rsidRPr="00F63D78">
        <w:t xml:space="preserve"> </w:t>
      </w:r>
      <w:r w:rsidR="00F52EC0" w:rsidRPr="00882914">
        <w:t>rates</w:t>
      </w:r>
      <w:r w:rsidR="007B1DB2" w:rsidRPr="00F63D78">
        <w:t xml:space="preserve"> </w:t>
      </w:r>
      <w:r w:rsidR="00F52EC0" w:rsidRPr="00882914">
        <w:t>based</w:t>
      </w:r>
      <w:r w:rsidR="007B1DB2" w:rsidRPr="00F63D78">
        <w:t xml:space="preserve"> </w:t>
      </w:r>
      <w:r w:rsidR="00F52EC0" w:rsidRPr="00882914">
        <w:t>on</w:t>
      </w:r>
      <w:r w:rsidR="007B1DB2" w:rsidRPr="00F63D78">
        <w:t xml:space="preserve"> </w:t>
      </w:r>
      <w:r w:rsidR="00F52EC0" w:rsidRPr="00882914">
        <w:t>LIBOR</w:t>
      </w:r>
      <w:r w:rsidR="007B1DB2" w:rsidRPr="00F63D78">
        <w:t xml:space="preserve"> </w:t>
      </w:r>
      <w:r w:rsidR="00F52EC0" w:rsidRPr="00882914">
        <w:t>with</w:t>
      </w:r>
      <w:r w:rsidR="007B1DB2" w:rsidRPr="00F63D78">
        <w:t xml:space="preserve"> </w:t>
      </w:r>
      <w:r w:rsidR="00F52EC0" w:rsidRPr="00882914">
        <w:t>fixed</w:t>
      </w:r>
      <w:r w:rsidR="007B1DB2" w:rsidRPr="00F63D78">
        <w:t xml:space="preserve"> </w:t>
      </w:r>
      <w:r w:rsidR="00F52EC0" w:rsidRPr="00882914">
        <w:t>interest</w:t>
      </w:r>
      <w:r w:rsidR="007B1DB2" w:rsidRPr="00F63D78">
        <w:t xml:space="preserve"> </w:t>
      </w:r>
      <w:r w:rsidR="00F52EC0" w:rsidRPr="00882914">
        <w:t>rates</w:t>
      </w:r>
      <w:r w:rsidR="007B1DB2" w:rsidRPr="00F63D78">
        <w:t xml:space="preserve"> </w:t>
      </w:r>
      <w:r w:rsidR="00F52EC0" w:rsidRPr="00882914">
        <w:t>from</w:t>
      </w:r>
      <w:r w:rsidR="007B1DB2" w:rsidRPr="00F63D78">
        <w:t xml:space="preserve"> </w:t>
      </w:r>
      <w:r w:rsidR="00882914" w:rsidRPr="00F63D78">
        <w:t>2.67</w:t>
      </w:r>
      <w:r w:rsidR="00A5674A" w:rsidRPr="00F63D78">
        <w:t>%</w:t>
      </w:r>
      <w:r w:rsidR="007B1DB2" w:rsidRPr="00F63D78">
        <w:t xml:space="preserve"> </w:t>
      </w:r>
      <w:r w:rsidR="00A5674A" w:rsidRPr="00F63D78">
        <w:t>to</w:t>
      </w:r>
      <w:r w:rsidR="007B1DB2" w:rsidRPr="00F63D78">
        <w:t xml:space="preserve"> </w:t>
      </w:r>
      <w:r w:rsidR="00882914" w:rsidRPr="00F63D78">
        <w:t>4.60</w:t>
      </w:r>
      <w:r w:rsidR="00A5674A" w:rsidRPr="00F63D78">
        <w:t>%</w:t>
      </w:r>
      <w:r w:rsidR="007B1DB2" w:rsidRPr="00F63D78">
        <w:t xml:space="preserve"> </w:t>
      </w:r>
      <w:r w:rsidR="00F52EC0" w:rsidRPr="00882914">
        <w:t>per</w:t>
      </w:r>
      <w:r w:rsidR="007B1DB2" w:rsidRPr="00F63D78">
        <w:t xml:space="preserve"> </w:t>
      </w:r>
      <w:r w:rsidR="00F52EC0" w:rsidRPr="00882914">
        <w:t>annum</w:t>
      </w:r>
      <w:r w:rsidR="007B1DB2" w:rsidRPr="00F63D78">
        <w:t xml:space="preserve"> </w:t>
      </w:r>
      <w:r w:rsidR="00326863" w:rsidRPr="00F63D78">
        <w:t>(</w:t>
      </w:r>
      <w:r w:rsidR="00367566" w:rsidRPr="00F63D78">
        <w:t xml:space="preserve">31 December </w:t>
      </w:r>
      <w:r w:rsidR="005204A9" w:rsidRPr="00F63D78">
        <w:t>2017</w:t>
      </w:r>
      <w:r w:rsidR="00F52EC0" w:rsidRPr="00F63D78">
        <w:t>:</w:t>
      </w:r>
      <w:r w:rsidR="007B1DB2" w:rsidRPr="00F63D78">
        <w:t xml:space="preserve"> </w:t>
      </w:r>
      <w:r w:rsidR="00F52EC0" w:rsidRPr="00F63D78">
        <w:t>from</w:t>
      </w:r>
      <w:r w:rsidR="007B1DB2" w:rsidRPr="00F63D78">
        <w:t xml:space="preserve"> 2</w:t>
      </w:r>
      <w:r w:rsidR="00F52EC0" w:rsidRPr="00F63D78">
        <w:t>.</w:t>
      </w:r>
      <w:r w:rsidR="007B1DB2" w:rsidRPr="00F63D78">
        <w:t>67</w:t>
      </w:r>
      <w:r w:rsidR="00F52EC0" w:rsidRPr="00F63D78">
        <w:t>%</w:t>
      </w:r>
      <w:r w:rsidR="007B1DB2" w:rsidRPr="00F63D78">
        <w:t xml:space="preserve"> </w:t>
      </w:r>
      <w:r w:rsidR="00F52EC0" w:rsidRPr="00F63D78">
        <w:t>to</w:t>
      </w:r>
      <w:r w:rsidR="007B1DB2" w:rsidRPr="00F63D78">
        <w:t xml:space="preserve"> 4</w:t>
      </w:r>
      <w:r w:rsidR="00F52EC0" w:rsidRPr="00F63D78">
        <w:t>.</w:t>
      </w:r>
      <w:r w:rsidR="00CA1792" w:rsidRPr="00F63D78">
        <w:t>60</w:t>
      </w:r>
      <w:r w:rsidR="00F52EC0" w:rsidRPr="00F63D78">
        <w:t>%</w:t>
      </w:r>
      <w:r w:rsidR="007B1DB2" w:rsidRPr="00F63D78">
        <w:t xml:space="preserve"> </w:t>
      </w:r>
      <w:r w:rsidR="00F52EC0" w:rsidRPr="00F63D78">
        <w:t>per</w:t>
      </w:r>
      <w:r w:rsidR="007B1DB2" w:rsidRPr="00F63D78">
        <w:t xml:space="preserve"> </w:t>
      </w:r>
      <w:r w:rsidR="00F52EC0" w:rsidRPr="00F63D78">
        <w:t>annum)</w:t>
      </w:r>
      <w:r w:rsidR="00F52EC0" w:rsidRPr="00882914">
        <w:t>.</w:t>
      </w:r>
      <w:r w:rsidR="00D03E10" w:rsidRPr="00882914">
        <w:t xml:space="preserve"> </w:t>
      </w:r>
      <w:r w:rsidR="00D03E10" w:rsidRPr="00F63D78">
        <w:t xml:space="preserve">These contracts will be gradually due within </w:t>
      </w:r>
      <w:r w:rsidR="00882914" w:rsidRPr="00F63D78">
        <w:t>July 2018</w:t>
      </w:r>
      <w:r w:rsidR="00D03E10" w:rsidRPr="00F63D78">
        <w:t xml:space="preserve"> (</w:t>
      </w:r>
      <w:r w:rsidR="00367566" w:rsidRPr="00F63D78">
        <w:t xml:space="preserve">31 December </w:t>
      </w:r>
      <w:r w:rsidR="005204A9" w:rsidRPr="00F63D78">
        <w:t>2017</w:t>
      </w:r>
      <w:r w:rsidR="00D03E10" w:rsidRPr="00F63D78">
        <w:t>: due within July 2018)</w:t>
      </w:r>
      <w:r w:rsidR="00D03E10" w:rsidRPr="001013FA">
        <w:t>.</w:t>
      </w:r>
    </w:p>
    <w:p w14:paraId="5654B338" w14:textId="77777777" w:rsidR="00680541" w:rsidRPr="00F63D78" w:rsidRDefault="00680541" w:rsidP="00F63D78">
      <w:pPr>
        <w:spacing w:line="240" w:lineRule="atLeast"/>
        <w:ind w:left="994"/>
        <w:jc w:val="thaiDistribute"/>
      </w:pPr>
    </w:p>
    <w:p w14:paraId="0A6C4DF4" w14:textId="53697078" w:rsidR="00F52EC0" w:rsidRPr="00B3261C" w:rsidRDefault="00F52EC0" w:rsidP="003C5DFE">
      <w:pPr>
        <w:numPr>
          <w:ilvl w:val="0"/>
          <w:numId w:val="11"/>
        </w:numPr>
        <w:tabs>
          <w:tab w:val="clear" w:pos="300"/>
          <w:tab w:val="num" w:pos="990"/>
        </w:tabs>
        <w:spacing w:line="240" w:lineRule="atLeast"/>
        <w:ind w:left="994" w:hanging="432"/>
        <w:jc w:val="thaiDistribute"/>
        <w:rPr>
          <w:lang w:val="en-US" w:bidi="th-TH"/>
        </w:rPr>
      </w:pPr>
      <w:r w:rsidRPr="00986476">
        <w:t>The</w:t>
      </w:r>
      <w:r w:rsidR="007B1DB2" w:rsidRPr="00986476">
        <w:rPr>
          <w:lang w:val="en-US"/>
        </w:rPr>
        <w:t xml:space="preserve"> </w:t>
      </w:r>
      <w:r w:rsidRPr="00986476">
        <w:t>Group</w:t>
      </w:r>
      <w:r w:rsidR="007B1DB2" w:rsidRPr="00986476">
        <w:rPr>
          <w:lang w:val="en-US"/>
        </w:rPr>
        <w:t xml:space="preserve"> </w:t>
      </w:r>
      <w:r w:rsidRPr="00E71595">
        <w:t>ha</w:t>
      </w:r>
      <w:r w:rsidR="0012235A">
        <w:t>s</w:t>
      </w:r>
      <w:r w:rsidR="007B1DB2" w:rsidRPr="00B3261C">
        <w:rPr>
          <w:lang w:val="en-US"/>
        </w:rPr>
        <w:t xml:space="preserve"> </w:t>
      </w:r>
      <w:r w:rsidRPr="00B3261C">
        <w:t>entered</w:t>
      </w:r>
      <w:r w:rsidR="007B1DB2" w:rsidRPr="00B3261C">
        <w:rPr>
          <w:lang w:val="en-US"/>
        </w:rPr>
        <w:t xml:space="preserve"> </w:t>
      </w:r>
      <w:r w:rsidRPr="00B3261C">
        <w:t>into</w:t>
      </w:r>
      <w:r w:rsidR="007B1DB2" w:rsidRPr="00B3261C">
        <w:rPr>
          <w:lang w:val="en-US"/>
        </w:rPr>
        <w:t xml:space="preserve"> </w:t>
      </w:r>
      <w:r w:rsidR="00902330">
        <w:rPr>
          <w:lang w:val="en-US"/>
        </w:rPr>
        <w:t xml:space="preserve">raw material and </w:t>
      </w:r>
      <w:r w:rsidR="00902330">
        <w:t>energy</w:t>
      </w:r>
      <w:r w:rsidR="00D3357B" w:rsidRPr="00B3261C">
        <w:t xml:space="preserve"> hedging</w:t>
      </w:r>
      <w:r w:rsidR="007B1DB2" w:rsidRPr="00B3261C">
        <w:rPr>
          <w:lang w:val="en-US"/>
        </w:rPr>
        <w:t xml:space="preserve"> </w:t>
      </w:r>
      <w:r w:rsidRPr="00B3261C">
        <w:t>contracts</w:t>
      </w:r>
      <w:r w:rsidR="007B1DB2" w:rsidRPr="00B3261C">
        <w:rPr>
          <w:lang w:val="en-US"/>
        </w:rPr>
        <w:t xml:space="preserve"> </w:t>
      </w:r>
      <w:r w:rsidRPr="00B3261C">
        <w:t>with</w:t>
      </w:r>
      <w:r w:rsidR="007B1DB2" w:rsidRPr="00B3261C">
        <w:rPr>
          <w:lang w:val="en-US"/>
        </w:rPr>
        <w:t xml:space="preserve"> </w:t>
      </w:r>
      <w:r w:rsidRPr="00B3261C">
        <w:t>various</w:t>
      </w:r>
      <w:r w:rsidR="007B1DB2" w:rsidRPr="00B3261C">
        <w:rPr>
          <w:lang w:val="en-US"/>
        </w:rPr>
        <w:t xml:space="preserve"> </w:t>
      </w:r>
      <w:r w:rsidRPr="00B3261C">
        <w:t>local</w:t>
      </w:r>
      <w:r w:rsidR="007B1DB2" w:rsidRPr="00B3261C">
        <w:rPr>
          <w:lang w:val="en-US"/>
        </w:rPr>
        <w:t xml:space="preserve"> </w:t>
      </w:r>
      <w:r w:rsidRPr="00B3261C">
        <w:t>banks</w:t>
      </w:r>
      <w:r w:rsidR="007B1DB2" w:rsidRPr="00B3261C">
        <w:rPr>
          <w:lang w:val="en-US"/>
        </w:rPr>
        <w:t xml:space="preserve"> </w:t>
      </w:r>
      <w:r w:rsidRPr="00B3261C">
        <w:rPr>
          <w:spacing w:val="-4"/>
        </w:rPr>
        <w:t>and</w:t>
      </w:r>
      <w:r w:rsidR="007B1DB2" w:rsidRPr="00B3261C">
        <w:rPr>
          <w:spacing w:val="-4"/>
          <w:lang w:val="en-US"/>
        </w:rPr>
        <w:t xml:space="preserve"> </w:t>
      </w:r>
      <w:r w:rsidRPr="00B3261C">
        <w:rPr>
          <w:spacing w:val="-4"/>
        </w:rPr>
        <w:t>foreign</w:t>
      </w:r>
      <w:r w:rsidR="007B1DB2" w:rsidRPr="00B3261C">
        <w:rPr>
          <w:spacing w:val="-4"/>
          <w:lang w:val="en-US"/>
        </w:rPr>
        <w:t xml:space="preserve"> </w:t>
      </w:r>
      <w:r w:rsidRPr="007F17FA">
        <w:t>banks</w:t>
      </w:r>
      <w:r w:rsidR="007B1DB2" w:rsidRPr="007F17FA">
        <w:rPr>
          <w:lang w:val="en-US"/>
        </w:rPr>
        <w:t xml:space="preserve"> </w:t>
      </w:r>
      <w:r w:rsidRPr="007F17FA">
        <w:t>to</w:t>
      </w:r>
      <w:r w:rsidR="007B1DB2" w:rsidRPr="007F17FA">
        <w:rPr>
          <w:lang w:val="en-US"/>
        </w:rPr>
        <w:t xml:space="preserve"> </w:t>
      </w:r>
      <w:r w:rsidRPr="007F17FA">
        <w:t>hedge</w:t>
      </w:r>
      <w:r w:rsidR="00D3357B" w:rsidRPr="007F17FA">
        <w:t xml:space="preserve"> against</w:t>
      </w:r>
      <w:r w:rsidR="007B1DB2" w:rsidRPr="007F17FA">
        <w:rPr>
          <w:lang w:val="en-US"/>
        </w:rPr>
        <w:t xml:space="preserve"> </w:t>
      </w:r>
      <w:r w:rsidRPr="007F17FA">
        <w:t>the</w:t>
      </w:r>
      <w:r w:rsidR="007B1DB2" w:rsidRPr="007F17FA">
        <w:rPr>
          <w:lang w:val="en-US"/>
        </w:rPr>
        <w:t xml:space="preserve"> </w:t>
      </w:r>
      <w:r w:rsidRPr="007F17FA">
        <w:t>risk</w:t>
      </w:r>
      <w:r w:rsidR="007B1DB2" w:rsidRPr="007F17FA">
        <w:rPr>
          <w:lang w:val="en-US"/>
        </w:rPr>
        <w:t xml:space="preserve"> </w:t>
      </w:r>
      <w:r w:rsidRPr="007F17FA">
        <w:t>of</w:t>
      </w:r>
      <w:r w:rsidR="007B1DB2" w:rsidRPr="007F17FA">
        <w:rPr>
          <w:lang w:val="en-US"/>
        </w:rPr>
        <w:t xml:space="preserve"> </w:t>
      </w:r>
      <w:r w:rsidRPr="007F17FA">
        <w:t>price</w:t>
      </w:r>
      <w:r w:rsidR="007B1DB2" w:rsidRPr="007F17FA">
        <w:rPr>
          <w:lang w:val="en-US"/>
        </w:rPr>
        <w:t xml:space="preserve"> </w:t>
      </w:r>
      <w:r w:rsidRPr="007F17FA">
        <w:t>changes</w:t>
      </w:r>
      <w:r w:rsidR="007B1DB2" w:rsidRPr="007F17FA">
        <w:rPr>
          <w:lang w:val="en-US"/>
        </w:rPr>
        <w:t xml:space="preserve"> </w:t>
      </w:r>
      <w:r w:rsidRPr="007F17FA">
        <w:t>amounting</w:t>
      </w:r>
      <w:r w:rsidR="007B1DB2" w:rsidRPr="007F17FA">
        <w:rPr>
          <w:lang w:val="en-US"/>
        </w:rPr>
        <w:t xml:space="preserve"> </w:t>
      </w:r>
      <w:r w:rsidRPr="007F17FA">
        <w:t>to</w:t>
      </w:r>
      <w:r w:rsidR="007B1DB2" w:rsidRPr="007F17FA">
        <w:rPr>
          <w:lang w:val="en-US"/>
        </w:rPr>
        <w:t xml:space="preserve"> </w:t>
      </w:r>
      <w:r w:rsidRPr="007F17FA">
        <w:t>US</w:t>
      </w:r>
      <w:r w:rsidR="007B1DB2" w:rsidRPr="007F17FA">
        <w:rPr>
          <w:lang w:val="en-US"/>
        </w:rPr>
        <w:t xml:space="preserve"> </w:t>
      </w:r>
      <w:r w:rsidRPr="007F17FA">
        <w:t>Dollar</w:t>
      </w:r>
      <w:r w:rsidR="00D60FF9" w:rsidRPr="007F17FA">
        <w:t>s</w:t>
      </w:r>
      <w:r w:rsidR="007B1DB2" w:rsidRPr="007F17FA">
        <w:rPr>
          <w:lang w:val="en-US"/>
        </w:rPr>
        <w:t xml:space="preserve"> </w:t>
      </w:r>
      <w:r w:rsidR="00882914" w:rsidRPr="007F17FA">
        <w:rPr>
          <w:lang w:val="en-US"/>
        </w:rPr>
        <w:t>7</w:t>
      </w:r>
      <w:r w:rsidR="00902330">
        <w:rPr>
          <w:lang w:val="en-US"/>
        </w:rPr>
        <w:t>6</w:t>
      </w:r>
      <w:r w:rsidR="00821151" w:rsidRPr="007F17FA">
        <w:rPr>
          <w:lang w:val="en-US"/>
        </w:rPr>
        <w:t xml:space="preserve"> </w:t>
      </w:r>
      <w:r w:rsidRPr="007F17FA">
        <w:t>million,</w:t>
      </w:r>
      <w:r w:rsidR="007B1DB2" w:rsidRPr="007F17FA">
        <w:rPr>
          <w:lang w:val="en-US"/>
        </w:rPr>
        <w:t xml:space="preserve"> </w:t>
      </w:r>
      <w:r w:rsidRPr="00156C35">
        <w:rPr>
          <w:spacing w:val="-8"/>
        </w:rPr>
        <w:t>equivalent</w:t>
      </w:r>
      <w:r w:rsidR="007B1DB2" w:rsidRPr="00156C35">
        <w:rPr>
          <w:spacing w:val="-8"/>
          <w:lang w:val="en-US"/>
        </w:rPr>
        <w:t xml:space="preserve"> </w:t>
      </w:r>
      <w:r w:rsidRPr="00156C35">
        <w:rPr>
          <w:spacing w:val="-8"/>
        </w:rPr>
        <w:t>to</w:t>
      </w:r>
      <w:r w:rsidR="007B1DB2" w:rsidRPr="00156C35">
        <w:rPr>
          <w:spacing w:val="-8"/>
          <w:lang w:val="en-US"/>
        </w:rPr>
        <w:t xml:space="preserve"> </w:t>
      </w:r>
      <w:r w:rsidRPr="00156C35">
        <w:rPr>
          <w:spacing w:val="-8"/>
        </w:rPr>
        <w:t>Baht</w:t>
      </w:r>
      <w:r w:rsidR="00CA1792" w:rsidRPr="00156C35">
        <w:rPr>
          <w:spacing w:val="-8"/>
          <w:lang w:val="en-US"/>
        </w:rPr>
        <w:t xml:space="preserve"> </w:t>
      </w:r>
      <w:r w:rsidR="00882914" w:rsidRPr="00156C35">
        <w:rPr>
          <w:spacing w:val="-8"/>
          <w:lang w:val="en-US"/>
        </w:rPr>
        <w:t>2,</w:t>
      </w:r>
      <w:r w:rsidR="00902330" w:rsidRPr="00156C35">
        <w:rPr>
          <w:spacing w:val="-8"/>
          <w:lang w:val="en-US"/>
        </w:rPr>
        <w:t>388</w:t>
      </w:r>
      <w:r w:rsidR="00821151" w:rsidRPr="00156C35">
        <w:rPr>
          <w:spacing w:val="-8"/>
          <w:lang w:val="en-US"/>
        </w:rPr>
        <w:t xml:space="preserve"> </w:t>
      </w:r>
      <w:r w:rsidRPr="00156C35">
        <w:rPr>
          <w:spacing w:val="-8"/>
        </w:rPr>
        <w:t>million</w:t>
      </w:r>
      <w:r w:rsidR="007B1DB2" w:rsidRPr="00156C35">
        <w:rPr>
          <w:spacing w:val="-8"/>
          <w:lang w:val="en-US"/>
        </w:rPr>
        <w:t xml:space="preserve"> </w:t>
      </w:r>
      <w:r w:rsidR="00F27557" w:rsidRPr="00156C35">
        <w:rPr>
          <w:i/>
          <w:iCs/>
          <w:spacing w:val="-8"/>
        </w:rPr>
        <w:t>(</w:t>
      </w:r>
      <w:r w:rsidR="00367566" w:rsidRPr="00156C35">
        <w:rPr>
          <w:i/>
          <w:iCs/>
          <w:spacing w:val="-8"/>
          <w:lang w:val="en-US"/>
        </w:rPr>
        <w:t xml:space="preserve">31 December </w:t>
      </w:r>
      <w:r w:rsidR="005204A9" w:rsidRPr="00156C35">
        <w:rPr>
          <w:i/>
          <w:iCs/>
          <w:spacing w:val="-8"/>
          <w:lang w:val="en-US"/>
        </w:rPr>
        <w:t>2017</w:t>
      </w:r>
      <w:r w:rsidRPr="00156C35">
        <w:rPr>
          <w:i/>
          <w:iCs/>
          <w:spacing w:val="-8"/>
        </w:rPr>
        <w:t>:</w:t>
      </w:r>
      <w:r w:rsidR="007B1DB2" w:rsidRPr="00156C35">
        <w:rPr>
          <w:i/>
          <w:iCs/>
          <w:spacing w:val="-8"/>
          <w:lang w:val="en-US"/>
        </w:rPr>
        <w:t xml:space="preserve"> </w:t>
      </w:r>
      <w:r w:rsidRPr="00156C35">
        <w:rPr>
          <w:i/>
          <w:iCs/>
          <w:spacing w:val="-8"/>
        </w:rPr>
        <w:t>US</w:t>
      </w:r>
      <w:r w:rsidR="007B1DB2" w:rsidRPr="00156C35">
        <w:rPr>
          <w:i/>
          <w:iCs/>
          <w:spacing w:val="-8"/>
          <w:lang w:val="en-US"/>
        </w:rPr>
        <w:t xml:space="preserve"> </w:t>
      </w:r>
      <w:r w:rsidRPr="00156C35">
        <w:rPr>
          <w:i/>
          <w:iCs/>
          <w:spacing w:val="-8"/>
        </w:rPr>
        <w:t>Dollar</w:t>
      </w:r>
      <w:r w:rsidR="00D60FF9" w:rsidRPr="00156C35">
        <w:rPr>
          <w:i/>
          <w:iCs/>
          <w:spacing w:val="-8"/>
        </w:rPr>
        <w:t>s</w:t>
      </w:r>
      <w:r w:rsidR="007B1DB2" w:rsidRPr="00156C35">
        <w:rPr>
          <w:i/>
          <w:iCs/>
          <w:spacing w:val="-8"/>
          <w:lang w:val="en-US"/>
        </w:rPr>
        <w:t xml:space="preserve"> </w:t>
      </w:r>
      <w:r w:rsidR="00680541" w:rsidRPr="00156C35">
        <w:rPr>
          <w:i/>
          <w:iCs/>
          <w:spacing w:val="-8"/>
          <w:lang w:val="en-US"/>
        </w:rPr>
        <w:t>2</w:t>
      </w:r>
      <w:r w:rsidR="00CA1792" w:rsidRPr="00156C35">
        <w:rPr>
          <w:i/>
          <w:iCs/>
          <w:spacing w:val="-8"/>
          <w:lang w:val="en-US"/>
        </w:rPr>
        <w:t xml:space="preserve"> </w:t>
      </w:r>
      <w:r w:rsidRPr="00156C35">
        <w:rPr>
          <w:i/>
          <w:iCs/>
          <w:spacing w:val="-8"/>
        </w:rPr>
        <w:t>million,</w:t>
      </w:r>
      <w:r w:rsidR="007B1DB2" w:rsidRPr="00156C35">
        <w:rPr>
          <w:i/>
          <w:iCs/>
          <w:spacing w:val="-8"/>
          <w:lang w:val="en-US"/>
        </w:rPr>
        <w:t xml:space="preserve"> </w:t>
      </w:r>
      <w:r w:rsidRPr="00156C35">
        <w:rPr>
          <w:i/>
          <w:iCs/>
          <w:spacing w:val="-8"/>
        </w:rPr>
        <w:t>equivalent</w:t>
      </w:r>
      <w:r w:rsidR="007B1DB2" w:rsidRPr="00156C35">
        <w:rPr>
          <w:i/>
          <w:iCs/>
          <w:spacing w:val="-8"/>
          <w:lang w:val="en-US"/>
        </w:rPr>
        <w:t xml:space="preserve"> </w:t>
      </w:r>
      <w:r w:rsidRPr="00156C35">
        <w:rPr>
          <w:i/>
          <w:iCs/>
          <w:spacing w:val="-8"/>
        </w:rPr>
        <w:t>to</w:t>
      </w:r>
      <w:r w:rsidR="007B1DB2" w:rsidRPr="00156C35">
        <w:rPr>
          <w:i/>
          <w:iCs/>
          <w:spacing w:val="-8"/>
          <w:lang w:val="en-US"/>
        </w:rPr>
        <w:t xml:space="preserve"> </w:t>
      </w:r>
      <w:r w:rsidRPr="00156C35">
        <w:rPr>
          <w:i/>
          <w:iCs/>
          <w:spacing w:val="-8"/>
        </w:rPr>
        <w:t>Baht</w:t>
      </w:r>
      <w:r w:rsidR="007B1DB2" w:rsidRPr="00156C35">
        <w:rPr>
          <w:i/>
          <w:iCs/>
          <w:spacing w:val="-8"/>
          <w:lang w:val="en-US"/>
        </w:rPr>
        <w:t xml:space="preserve"> </w:t>
      </w:r>
      <w:r w:rsidR="00680541" w:rsidRPr="00156C35">
        <w:rPr>
          <w:i/>
          <w:iCs/>
          <w:spacing w:val="-8"/>
          <w:lang w:val="en-US"/>
        </w:rPr>
        <w:t xml:space="preserve">68 </w:t>
      </w:r>
      <w:r w:rsidRPr="00156C35">
        <w:rPr>
          <w:i/>
          <w:iCs/>
          <w:spacing w:val="-8"/>
        </w:rPr>
        <w:t>million)</w:t>
      </w:r>
      <w:r w:rsidRPr="00156C35">
        <w:rPr>
          <w:spacing w:val="-8"/>
        </w:rPr>
        <w:t>.</w:t>
      </w:r>
      <w:r w:rsidR="00DA3493" w:rsidRPr="00B3261C">
        <w:rPr>
          <w:lang w:val="en-US"/>
        </w:rPr>
        <w:t xml:space="preserve"> These contracts will be gradually due within</w:t>
      </w:r>
      <w:r w:rsidR="00D3357B" w:rsidRPr="00B3261C">
        <w:rPr>
          <w:lang w:val="en-US"/>
        </w:rPr>
        <w:t xml:space="preserve"> </w:t>
      </w:r>
      <w:r w:rsidR="00882914">
        <w:rPr>
          <w:lang w:val="en-US"/>
        </w:rPr>
        <w:t>November 2019</w:t>
      </w:r>
      <w:r w:rsidR="00DA3493" w:rsidRPr="00B3261C">
        <w:rPr>
          <w:lang w:val="en-US"/>
        </w:rPr>
        <w:t xml:space="preserve"> </w:t>
      </w:r>
      <w:r w:rsidR="00DA3493" w:rsidRPr="00B3261C">
        <w:rPr>
          <w:i/>
          <w:iCs/>
        </w:rPr>
        <w:t>(</w:t>
      </w:r>
      <w:r w:rsidR="00367566">
        <w:rPr>
          <w:i/>
          <w:iCs/>
          <w:lang w:val="en-US"/>
        </w:rPr>
        <w:t xml:space="preserve">31 December </w:t>
      </w:r>
      <w:r w:rsidR="005204A9">
        <w:rPr>
          <w:i/>
          <w:iCs/>
        </w:rPr>
        <w:t>2017</w:t>
      </w:r>
      <w:r w:rsidR="00DA3493" w:rsidRPr="00B3261C">
        <w:rPr>
          <w:i/>
          <w:iCs/>
        </w:rPr>
        <w:t>:</w:t>
      </w:r>
      <w:r w:rsidR="00DA3493" w:rsidRPr="00B3261C">
        <w:rPr>
          <w:i/>
          <w:iCs/>
          <w:lang w:val="en-US"/>
        </w:rPr>
        <w:t xml:space="preserve"> </w:t>
      </w:r>
      <w:r w:rsidR="00DA3493" w:rsidRPr="00B3261C">
        <w:rPr>
          <w:i/>
          <w:iCs/>
        </w:rPr>
        <w:t>due</w:t>
      </w:r>
      <w:r w:rsidR="00DA3493" w:rsidRPr="00B3261C">
        <w:rPr>
          <w:i/>
          <w:iCs/>
          <w:lang w:val="en-US"/>
        </w:rPr>
        <w:t xml:space="preserve"> </w:t>
      </w:r>
      <w:r w:rsidR="00DA3493" w:rsidRPr="00B3261C">
        <w:rPr>
          <w:i/>
          <w:iCs/>
        </w:rPr>
        <w:t>within</w:t>
      </w:r>
      <w:r w:rsidR="00DA3493" w:rsidRPr="00B3261C">
        <w:rPr>
          <w:i/>
          <w:iCs/>
          <w:lang w:val="en-US"/>
        </w:rPr>
        <w:t xml:space="preserve"> December 201</w:t>
      </w:r>
      <w:r w:rsidR="007178A8">
        <w:rPr>
          <w:i/>
          <w:iCs/>
          <w:lang w:val="en-US"/>
        </w:rPr>
        <w:t>8</w:t>
      </w:r>
      <w:r w:rsidR="00DA3493" w:rsidRPr="00B3261C">
        <w:rPr>
          <w:i/>
          <w:iCs/>
        </w:rPr>
        <w:t>)</w:t>
      </w:r>
      <w:r w:rsidR="00DA3493" w:rsidRPr="00B3261C">
        <w:t>.</w:t>
      </w:r>
      <w:r w:rsidR="00DA3493" w:rsidRPr="00B3261C">
        <w:rPr>
          <w:spacing w:val="-4"/>
        </w:rPr>
        <w:t xml:space="preserve"> </w:t>
      </w:r>
    </w:p>
    <w:p w14:paraId="77F73E9D" w14:textId="77777777" w:rsidR="008D214F" w:rsidRPr="006D5B04" w:rsidRDefault="008D214F" w:rsidP="008D214F">
      <w:pPr>
        <w:pStyle w:val="ListParagraph"/>
        <w:rPr>
          <w:lang w:val="en-US" w:bidi="th-TH"/>
        </w:rPr>
      </w:pPr>
    </w:p>
    <w:p w14:paraId="6329F6FB" w14:textId="52B24434" w:rsidR="008D214F" w:rsidRPr="00333EC3" w:rsidRDefault="008D214F" w:rsidP="003C5DFE">
      <w:pPr>
        <w:numPr>
          <w:ilvl w:val="0"/>
          <w:numId w:val="11"/>
        </w:numPr>
        <w:tabs>
          <w:tab w:val="clear" w:pos="300"/>
          <w:tab w:val="num" w:pos="990"/>
        </w:tabs>
        <w:spacing w:line="240" w:lineRule="atLeast"/>
        <w:ind w:left="994" w:hanging="432"/>
        <w:jc w:val="thaiDistribute"/>
        <w:rPr>
          <w:lang w:val="en-US" w:bidi="th-TH"/>
        </w:rPr>
      </w:pPr>
      <w:r w:rsidRPr="00156C35">
        <w:t>The Company has entered into the service agreements with two local companies. Those companies</w:t>
      </w:r>
      <w:r w:rsidRPr="006D5B04">
        <w:t xml:space="preserve"> will provide information and technology outsourcing services to the Group. The estimated</w:t>
      </w:r>
      <w:r w:rsidRPr="00333EC3">
        <w:t xml:space="preserve"> commencement price is approximately Baht 6,500 million. The agreements period is for 7 years with the commencement date </w:t>
      </w:r>
      <w:r w:rsidRPr="00333EC3">
        <w:rPr>
          <w:lang w:bidi="th-TH"/>
        </w:rPr>
        <w:t>in</w:t>
      </w:r>
      <w:r w:rsidRPr="00333EC3">
        <w:t xml:space="preserve"> June </w:t>
      </w:r>
      <w:r w:rsidR="005204A9">
        <w:t>201</w:t>
      </w:r>
      <w:r w:rsidR="00367566">
        <w:t>6</w:t>
      </w:r>
      <w:r w:rsidRPr="00333EC3">
        <w:t>.</w:t>
      </w:r>
    </w:p>
    <w:p w14:paraId="5BF4F564" w14:textId="77777777" w:rsidR="008D214F" w:rsidRPr="00333EC3" w:rsidRDefault="008D214F" w:rsidP="008D214F">
      <w:pPr>
        <w:pStyle w:val="ListParagraph"/>
        <w:rPr>
          <w:lang w:val="en-US" w:bidi="th-TH"/>
        </w:rPr>
      </w:pPr>
    </w:p>
    <w:p w14:paraId="5F76E0FB" w14:textId="307E1454" w:rsidR="008D214F" w:rsidRPr="006958B4" w:rsidRDefault="00BB5984" w:rsidP="003C5DFE">
      <w:pPr>
        <w:numPr>
          <w:ilvl w:val="0"/>
          <w:numId w:val="11"/>
        </w:numPr>
        <w:tabs>
          <w:tab w:val="clear" w:pos="300"/>
          <w:tab w:val="num" w:pos="990"/>
        </w:tabs>
        <w:spacing w:line="240" w:lineRule="atLeast"/>
        <w:ind w:left="994" w:hanging="432"/>
        <w:jc w:val="thaiDistribute"/>
        <w:rPr>
          <w:lang w:val="en-US" w:bidi="th-TH"/>
        </w:rPr>
      </w:pPr>
      <w:r w:rsidRPr="006958B4">
        <w:rPr>
          <w:lang w:val="en-US" w:bidi="th-TH"/>
        </w:rPr>
        <w:t xml:space="preserve">During the year 2018, </w:t>
      </w:r>
      <w:r w:rsidRPr="006958B4">
        <w:t>a</w:t>
      </w:r>
      <w:r w:rsidR="008D214F" w:rsidRPr="006958B4">
        <w:t xml:space="preserve"> subsidiary has entered into the contract for purchasing raw materials from a certain foreign com</w:t>
      </w:r>
      <w:r w:rsidR="00E80B92" w:rsidRPr="006958B4">
        <w:t>pany with the supply period of 1</w:t>
      </w:r>
      <w:r w:rsidR="008D214F" w:rsidRPr="006958B4">
        <w:t>5 years. Both parties are obligated to supply and tak</w:t>
      </w:r>
      <w:r w:rsidR="00E33124" w:rsidRPr="006958B4">
        <w:rPr>
          <w:lang w:bidi="th-TH"/>
        </w:rPr>
        <w:t>e</w:t>
      </w:r>
      <w:r w:rsidR="008D214F" w:rsidRPr="006958B4">
        <w:t xml:space="preserve"> such raw materials at the price, </w:t>
      </w:r>
      <w:r w:rsidR="008D214F" w:rsidRPr="006958B4">
        <w:rPr>
          <w:spacing w:val="-2"/>
        </w:rPr>
        <w:t>quantity and conditions specified in the contract.</w:t>
      </w:r>
    </w:p>
    <w:p w14:paraId="6EA1ED59" w14:textId="77777777" w:rsidR="00605457" w:rsidRDefault="00605457" w:rsidP="00605457">
      <w:pPr>
        <w:pStyle w:val="ListParagraph"/>
        <w:rPr>
          <w:lang w:val="en-US" w:bidi="th-TH"/>
        </w:rPr>
      </w:pPr>
    </w:p>
    <w:p w14:paraId="4E97AFF1" w14:textId="77777777" w:rsidR="00B62268" w:rsidRPr="00333EC3" w:rsidRDefault="00B62268" w:rsidP="00605457">
      <w:pPr>
        <w:pStyle w:val="ListParagraph"/>
        <w:rPr>
          <w:lang w:val="en-US" w:bidi="th-TH"/>
        </w:rPr>
      </w:pPr>
    </w:p>
    <w:p w14:paraId="551B6C50" w14:textId="1BEF6B64" w:rsidR="00605457" w:rsidRPr="00333EC3" w:rsidRDefault="00605457" w:rsidP="003C5DFE">
      <w:pPr>
        <w:numPr>
          <w:ilvl w:val="0"/>
          <w:numId w:val="11"/>
        </w:numPr>
        <w:tabs>
          <w:tab w:val="clear" w:pos="300"/>
          <w:tab w:val="num" w:pos="990"/>
        </w:tabs>
        <w:spacing w:line="240" w:lineRule="atLeast"/>
        <w:ind w:left="994" w:hanging="432"/>
        <w:jc w:val="thaiDistribute"/>
      </w:pPr>
      <w:r w:rsidRPr="00333EC3">
        <w:rPr>
          <w:spacing w:val="-4"/>
        </w:rPr>
        <w:lastRenderedPageBreak/>
        <w:t>In the first quarter of 2009, the Company lodged a complaint in criminal case against an ex-employee</w:t>
      </w:r>
      <w:r w:rsidRPr="00333EC3">
        <w:t xml:space="preserve"> for theft (form of ordinary share certificate) and the forgery of 672,000 Company’s ordinary share </w:t>
      </w:r>
      <w:r w:rsidRPr="007F17FA">
        <w:rPr>
          <w:spacing w:val="4"/>
        </w:rPr>
        <w:t>certificates. In the second quarter of 2009, the Company was notified by the Civil Court that</w:t>
      </w:r>
      <w:r w:rsidRPr="00333EC3">
        <w:t xml:space="preserve"> the </w:t>
      </w:r>
      <w:r w:rsidRPr="00333EC3">
        <w:rPr>
          <w:spacing w:val="2"/>
        </w:rPr>
        <w:t>heirs and the estate administrator of the shareholder whose shares were forged (“Plaintiff”) filed a</w:t>
      </w:r>
      <w:r w:rsidRPr="00333EC3">
        <w:t xml:space="preserve"> civil lawsuit against the Company and relevant individuals and juristic persons for compensation. At present, the case has reached the final </w:t>
      </w:r>
      <w:r w:rsidR="00246522">
        <w:t>judgment</w:t>
      </w:r>
      <w:r w:rsidRPr="00333EC3">
        <w:t>.</w:t>
      </w:r>
    </w:p>
    <w:p w14:paraId="18171201" w14:textId="77777777" w:rsidR="00605457" w:rsidRPr="0042338E" w:rsidRDefault="00605457" w:rsidP="0042338E">
      <w:pPr>
        <w:pStyle w:val="ListParagraph"/>
        <w:rPr>
          <w:lang w:val="en-US" w:bidi="th-TH"/>
        </w:rPr>
      </w:pPr>
    </w:p>
    <w:p w14:paraId="481A7B24" w14:textId="4AF78F67" w:rsidR="00605457" w:rsidRPr="00333EC3" w:rsidRDefault="00605457" w:rsidP="00605457">
      <w:pPr>
        <w:spacing w:line="240" w:lineRule="atLeast"/>
        <w:ind w:left="990"/>
        <w:jc w:val="thaiDistribute"/>
      </w:pPr>
      <w:r w:rsidRPr="00333EC3">
        <w:rPr>
          <w:spacing w:val="-4"/>
        </w:rPr>
        <w:t xml:space="preserve">On 22 December 2015, in which the Supreme Court has made the </w:t>
      </w:r>
      <w:r w:rsidR="00246522">
        <w:rPr>
          <w:spacing w:val="-4"/>
        </w:rPr>
        <w:t>judgment</w:t>
      </w:r>
      <w:r w:rsidRPr="00333EC3">
        <w:rPr>
          <w:spacing w:val="-4"/>
        </w:rPr>
        <w:t xml:space="preserve"> ordering the ex-employee</w:t>
      </w:r>
      <w:r w:rsidRPr="00333EC3">
        <w:rPr>
          <w:spacing w:val="4"/>
        </w:rPr>
        <w:t xml:space="preserve">, </w:t>
      </w:r>
      <w:r w:rsidRPr="00333EC3">
        <w:rPr>
          <w:spacing w:val="-4"/>
        </w:rPr>
        <w:t>the offender committed a tort against the Plaintiff, to return the shares or to pay the cash for the share price</w:t>
      </w:r>
      <w:r w:rsidRPr="00333EC3">
        <w:t xml:space="preserve"> at the last trading price of the Company’s shares on the date of </w:t>
      </w:r>
      <w:r w:rsidRPr="00333EC3">
        <w:rPr>
          <w:spacing w:val="-2"/>
        </w:rPr>
        <w:t>payment, which shall not be less than Baht 314.38 per share, together with dividends and an interest</w:t>
      </w:r>
      <w:r w:rsidRPr="00333EC3">
        <w:t xml:space="preserve"> until the date of payment, and ordering the Company, as employer, Thailand Securities Depository Co., Ltd., </w:t>
      </w:r>
      <w:r w:rsidRPr="00333EC3">
        <w:rPr>
          <w:spacing w:val="-2"/>
        </w:rPr>
        <w:t>and relevant persons to be jointly liable with the ex-employee. Therefore, the Company has recorded</w:t>
      </w:r>
      <w:r w:rsidRPr="00333EC3">
        <w:t xml:space="preserve"> the provision for compensation for the amount which the Company is expected to be liable, in the</w:t>
      </w:r>
      <w:r w:rsidRPr="00333EC3">
        <w:rPr>
          <w:spacing w:val="-6"/>
        </w:rPr>
        <w:t xml:space="preserve"> </w:t>
      </w:r>
      <w:r w:rsidRPr="00333EC3">
        <w:rPr>
          <w:spacing w:val="-4"/>
        </w:rPr>
        <w:t>statement of financial position as at 31 December 2015 of Baht 201 million.</w:t>
      </w:r>
    </w:p>
    <w:p w14:paraId="3AF2F88F" w14:textId="77777777" w:rsidR="00605457" w:rsidRPr="00333EC3" w:rsidRDefault="00605457" w:rsidP="00605457">
      <w:pPr>
        <w:pStyle w:val="BodyText"/>
        <w:spacing w:after="0" w:line="160" w:lineRule="atLeast"/>
        <w:ind w:left="1587"/>
        <w:jc w:val="thaiDistribute"/>
      </w:pPr>
    </w:p>
    <w:p w14:paraId="4B0851E7" w14:textId="69BDC2A7" w:rsidR="00816EEB" w:rsidRDefault="00605457" w:rsidP="005452D3">
      <w:pPr>
        <w:spacing w:line="240" w:lineRule="atLeast"/>
        <w:ind w:left="990"/>
        <w:jc w:val="thaiDistribute"/>
      </w:pPr>
      <w:r w:rsidRPr="005F5B65">
        <w:t xml:space="preserve">On 21 January </w:t>
      </w:r>
      <w:r w:rsidR="005204A9">
        <w:t>201</w:t>
      </w:r>
      <w:r w:rsidR="00367566">
        <w:t>6</w:t>
      </w:r>
      <w:r w:rsidRPr="005F5B65">
        <w:t>, the Company has fully made compensation to the Plaintiff by returning the shares</w:t>
      </w:r>
      <w:r w:rsidRPr="00333EC3">
        <w:t xml:space="preserve"> with the ordinary share certificates and making payment of dividends both from the shares prior to the commencement of a civil lawsuit with interest thereon and from the commencement date of a civil lawsuit including any costs and expenses paid for court procedure, accounting for Baht 319 million in total. </w:t>
      </w:r>
      <w:r w:rsidR="00AE0739" w:rsidRPr="007175FD">
        <w:t xml:space="preserve">Later on, Thailand Securities Depository Co., Ltd., the co-defendant, </w:t>
      </w:r>
      <w:r w:rsidR="00AE0739" w:rsidRPr="005C4A6D">
        <w:rPr>
          <w:spacing w:val="-6"/>
        </w:rPr>
        <w:t xml:space="preserve">has </w:t>
      </w:r>
      <w:r w:rsidR="00AE0739" w:rsidRPr="007F17FA">
        <w:t xml:space="preserve">filed a petition to the Supreme Court for an interpretation on the judgment. </w:t>
      </w:r>
      <w:r w:rsidR="009D2851" w:rsidRPr="007F17FA">
        <w:t>On 21 November 2017</w:t>
      </w:r>
      <w:r w:rsidR="00AE0739" w:rsidRPr="007F17FA">
        <w:t>,</w:t>
      </w:r>
      <w:r w:rsidR="00AE0739" w:rsidRPr="00367566">
        <w:t xml:space="preserve"> </w:t>
      </w:r>
      <w:r w:rsidR="00AE0739" w:rsidRPr="007F17FA">
        <w:t xml:space="preserve">the </w:t>
      </w:r>
      <w:r w:rsidR="00AE0739" w:rsidRPr="005C4A6D">
        <w:rPr>
          <w:spacing w:val="-2"/>
        </w:rPr>
        <w:t>Supreme Court has already ordered the mentioned petition to be dismissed. The Company is in</w:t>
      </w:r>
      <w:r w:rsidR="00AE0739" w:rsidRPr="001013FA">
        <w:t xml:space="preserve"> the preparation process of filing a civil lawsuit against all relevant persons for recourse.</w:t>
      </w:r>
    </w:p>
    <w:p w14:paraId="2C458419" w14:textId="77777777" w:rsidR="00B62268" w:rsidRDefault="00B62268" w:rsidP="00605457">
      <w:pPr>
        <w:spacing w:line="240" w:lineRule="atLeast"/>
        <w:ind w:left="990"/>
        <w:jc w:val="thaiDistribute"/>
      </w:pPr>
    </w:p>
    <w:p w14:paraId="37D0F5FC" w14:textId="77777777" w:rsidR="001C59F0" w:rsidRPr="004D1E6D" w:rsidRDefault="001C59F0" w:rsidP="003C5DFE">
      <w:pPr>
        <w:pStyle w:val="Heading1"/>
        <w:tabs>
          <w:tab w:val="num" w:pos="567"/>
        </w:tabs>
        <w:spacing w:before="0" w:after="0" w:line="240" w:lineRule="atLeast"/>
        <w:ind w:left="567" w:hanging="567"/>
        <w:rPr>
          <w:lang w:val="en-US"/>
        </w:rPr>
      </w:pPr>
      <w:r w:rsidRPr="002B5FD8">
        <w:rPr>
          <w:lang w:val="en-US"/>
        </w:rPr>
        <w:t>Other</w:t>
      </w:r>
      <w:r w:rsidR="00CB3FF5">
        <w:rPr>
          <w:lang w:val="en-US"/>
        </w:rPr>
        <w:t>s</w:t>
      </w:r>
    </w:p>
    <w:p w14:paraId="66798EF3" w14:textId="77777777" w:rsidR="003D6411" w:rsidRPr="00DB00DE" w:rsidRDefault="003D6411" w:rsidP="00DB00DE">
      <w:pPr>
        <w:pStyle w:val="BodyText"/>
        <w:spacing w:after="0"/>
        <w:rPr>
          <w:lang w:val="en-US"/>
        </w:rPr>
      </w:pPr>
    </w:p>
    <w:p w14:paraId="606DE847" w14:textId="7A8711BD" w:rsidR="00AB19DE" w:rsidRDefault="00AB19DE" w:rsidP="00EC0634">
      <w:pPr>
        <w:pStyle w:val="BodyText"/>
        <w:numPr>
          <w:ilvl w:val="0"/>
          <w:numId w:val="24"/>
        </w:numPr>
        <w:spacing w:after="0" w:line="240" w:lineRule="atLeast"/>
        <w:jc w:val="thaiDistribute"/>
        <w:rPr>
          <w:lang w:bidi="th-TH"/>
        </w:rPr>
      </w:pPr>
      <w:r w:rsidRPr="00E9253E">
        <w:t>On</w:t>
      </w:r>
      <w:r w:rsidR="007B1DB2" w:rsidRPr="007B1DB2">
        <w:rPr>
          <w:lang w:val="en-US"/>
        </w:rPr>
        <w:t xml:space="preserve"> 29 </w:t>
      </w:r>
      <w:r w:rsidRPr="00E9253E">
        <w:t>September</w:t>
      </w:r>
      <w:r w:rsidR="007B1DB2" w:rsidRPr="007B1DB2">
        <w:rPr>
          <w:lang w:val="en-US"/>
        </w:rPr>
        <w:t xml:space="preserve"> 2009</w:t>
      </w:r>
      <w:r w:rsidRPr="00E9253E">
        <w:t>,</w:t>
      </w:r>
      <w:r w:rsidR="007B1DB2" w:rsidRPr="007B1DB2">
        <w:rPr>
          <w:lang w:val="en-US"/>
        </w:rPr>
        <w:t xml:space="preserve"> </w:t>
      </w:r>
      <w:r w:rsidRPr="00E9253E">
        <w:t>the</w:t>
      </w:r>
      <w:r w:rsidR="007B1DB2" w:rsidRPr="007B1DB2">
        <w:rPr>
          <w:lang w:val="en-US"/>
        </w:rPr>
        <w:t xml:space="preserve"> </w:t>
      </w:r>
      <w:r w:rsidRPr="00E9253E">
        <w:t>Central</w:t>
      </w:r>
      <w:r w:rsidR="007B1DB2" w:rsidRPr="007B1DB2">
        <w:rPr>
          <w:lang w:val="en-US"/>
        </w:rPr>
        <w:t xml:space="preserve"> </w:t>
      </w:r>
      <w:r w:rsidRPr="00E9253E">
        <w:t>Administrative</w:t>
      </w:r>
      <w:r w:rsidR="007B1DB2" w:rsidRPr="007B1DB2">
        <w:rPr>
          <w:lang w:val="en-US"/>
        </w:rPr>
        <w:t xml:space="preserve"> </w:t>
      </w:r>
      <w:r w:rsidRPr="00E9253E">
        <w:t>Court</w:t>
      </w:r>
      <w:r w:rsidR="007B1DB2" w:rsidRPr="007B1DB2">
        <w:rPr>
          <w:lang w:val="en-US"/>
        </w:rPr>
        <w:t xml:space="preserve"> </w:t>
      </w:r>
      <w:r w:rsidRPr="00E9253E">
        <w:t>ordered</w:t>
      </w:r>
      <w:r w:rsidR="007B1DB2" w:rsidRPr="007B1DB2">
        <w:rPr>
          <w:lang w:val="en-US"/>
        </w:rPr>
        <w:t xml:space="preserve"> 8 </w:t>
      </w:r>
      <w:r w:rsidRPr="00E9253E">
        <w:t>governments</w:t>
      </w:r>
      <w:r w:rsidR="007B1DB2" w:rsidRPr="007B1DB2">
        <w:rPr>
          <w:lang w:val="en-US"/>
        </w:rPr>
        <w:t xml:space="preserve"> </w:t>
      </w:r>
      <w:r w:rsidRPr="00E9253E">
        <w:t>authorities</w:t>
      </w:r>
      <w:r w:rsidR="007B1DB2" w:rsidRPr="007B1DB2">
        <w:rPr>
          <w:lang w:val="en-US"/>
        </w:rPr>
        <w:t xml:space="preserve"> </w:t>
      </w:r>
      <w:r w:rsidRPr="00E9253E">
        <w:t>to</w:t>
      </w:r>
      <w:r w:rsidR="007B1DB2" w:rsidRPr="007B1DB2">
        <w:rPr>
          <w:lang w:val="en-US"/>
        </w:rPr>
        <w:t xml:space="preserve"> </w:t>
      </w:r>
      <w:r w:rsidRPr="00713216">
        <w:rPr>
          <w:spacing w:val="2"/>
        </w:rPr>
        <w:t>order</w:t>
      </w:r>
      <w:r w:rsidR="007B1DB2" w:rsidRPr="00713216">
        <w:rPr>
          <w:spacing w:val="2"/>
          <w:lang w:val="en-US"/>
        </w:rPr>
        <w:t xml:space="preserve"> </w:t>
      </w:r>
      <w:r w:rsidRPr="00713216">
        <w:rPr>
          <w:spacing w:val="2"/>
        </w:rPr>
        <w:t>the</w:t>
      </w:r>
      <w:r w:rsidR="007B1DB2" w:rsidRPr="00713216">
        <w:rPr>
          <w:spacing w:val="2"/>
          <w:lang w:val="en-US"/>
        </w:rPr>
        <w:t xml:space="preserve"> </w:t>
      </w:r>
      <w:r w:rsidRPr="00713216">
        <w:rPr>
          <w:spacing w:val="2"/>
        </w:rPr>
        <w:t>temporary</w:t>
      </w:r>
      <w:r w:rsidR="007B1DB2" w:rsidRPr="00713216">
        <w:rPr>
          <w:spacing w:val="2"/>
          <w:lang w:val="en-US"/>
        </w:rPr>
        <w:t xml:space="preserve"> </w:t>
      </w:r>
      <w:r w:rsidRPr="00713216">
        <w:rPr>
          <w:spacing w:val="2"/>
        </w:rPr>
        <w:t>suspension</w:t>
      </w:r>
      <w:r w:rsidR="007B1DB2" w:rsidRPr="00713216">
        <w:rPr>
          <w:spacing w:val="2"/>
          <w:lang w:val="en-US"/>
        </w:rPr>
        <w:t xml:space="preserve"> </w:t>
      </w:r>
      <w:r w:rsidRPr="00713216">
        <w:rPr>
          <w:spacing w:val="2"/>
        </w:rPr>
        <w:t>of</w:t>
      </w:r>
      <w:r w:rsidR="007B1DB2" w:rsidRPr="00713216">
        <w:rPr>
          <w:spacing w:val="2"/>
          <w:lang w:val="en-US"/>
        </w:rPr>
        <w:t xml:space="preserve"> </w:t>
      </w:r>
      <w:r w:rsidRPr="00713216">
        <w:rPr>
          <w:spacing w:val="2"/>
        </w:rPr>
        <w:t>the</w:t>
      </w:r>
      <w:r w:rsidR="007B1DB2" w:rsidRPr="00713216">
        <w:rPr>
          <w:spacing w:val="2"/>
          <w:lang w:val="en-US"/>
        </w:rPr>
        <w:t xml:space="preserve"> </w:t>
      </w:r>
      <w:r w:rsidRPr="00713216">
        <w:rPr>
          <w:spacing w:val="2"/>
        </w:rPr>
        <w:t>projects</w:t>
      </w:r>
      <w:r w:rsidR="007B1DB2" w:rsidRPr="00713216">
        <w:rPr>
          <w:spacing w:val="2"/>
          <w:lang w:val="en-US"/>
        </w:rPr>
        <w:t xml:space="preserve"> </w:t>
      </w:r>
      <w:r w:rsidRPr="00713216">
        <w:rPr>
          <w:spacing w:val="2"/>
        </w:rPr>
        <w:t>or</w:t>
      </w:r>
      <w:r w:rsidR="007B1DB2" w:rsidRPr="00713216">
        <w:rPr>
          <w:spacing w:val="2"/>
          <w:lang w:val="en-US"/>
        </w:rPr>
        <w:t xml:space="preserve"> </w:t>
      </w:r>
      <w:r w:rsidRPr="00713216">
        <w:rPr>
          <w:spacing w:val="2"/>
        </w:rPr>
        <w:t>activities</w:t>
      </w:r>
      <w:r w:rsidR="007B1DB2" w:rsidRPr="00713216">
        <w:rPr>
          <w:spacing w:val="2"/>
          <w:lang w:val="en-US"/>
        </w:rPr>
        <w:t xml:space="preserve"> </w:t>
      </w:r>
      <w:r w:rsidRPr="00713216">
        <w:rPr>
          <w:spacing w:val="2"/>
        </w:rPr>
        <w:t>representing</w:t>
      </w:r>
      <w:r w:rsidR="007B1DB2" w:rsidRPr="00713216">
        <w:rPr>
          <w:spacing w:val="2"/>
          <w:lang w:val="en-US"/>
        </w:rPr>
        <w:t xml:space="preserve"> </w:t>
      </w:r>
      <w:r w:rsidRPr="00713216">
        <w:rPr>
          <w:spacing w:val="2"/>
        </w:rPr>
        <w:t>a</w:t>
      </w:r>
      <w:r w:rsidR="007B1DB2" w:rsidRPr="00713216">
        <w:rPr>
          <w:spacing w:val="2"/>
          <w:lang w:val="en-US"/>
        </w:rPr>
        <w:t xml:space="preserve"> </w:t>
      </w:r>
      <w:r w:rsidRPr="00713216">
        <w:rPr>
          <w:spacing w:val="2"/>
        </w:rPr>
        <w:t>total</w:t>
      </w:r>
      <w:r w:rsidR="007B1DB2" w:rsidRPr="00713216">
        <w:rPr>
          <w:spacing w:val="2"/>
          <w:lang w:val="en-US"/>
        </w:rPr>
        <w:t xml:space="preserve"> </w:t>
      </w:r>
      <w:r w:rsidRPr="00713216">
        <w:rPr>
          <w:spacing w:val="2"/>
        </w:rPr>
        <w:t>of</w:t>
      </w:r>
      <w:r w:rsidR="007B1DB2" w:rsidRPr="00713216">
        <w:rPr>
          <w:spacing w:val="2"/>
          <w:lang w:val="en-US"/>
        </w:rPr>
        <w:t xml:space="preserve"> 76 </w:t>
      </w:r>
      <w:r w:rsidRPr="00713216">
        <w:rPr>
          <w:spacing w:val="2"/>
        </w:rPr>
        <w:t>projects</w:t>
      </w:r>
      <w:r w:rsidR="007B1DB2" w:rsidRPr="00713216">
        <w:rPr>
          <w:spacing w:val="2"/>
          <w:lang w:val="en-US"/>
        </w:rPr>
        <w:t xml:space="preserve"> </w:t>
      </w:r>
      <w:r w:rsidRPr="00713216">
        <w:rPr>
          <w:spacing w:val="2"/>
        </w:rPr>
        <w:t>in</w:t>
      </w:r>
      <w:r w:rsidR="007B1DB2" w:rsidRPr="00713216">
        <w:rPr>
          <w:spacing w:val="2"/>
          <w:lang w:val="en-US"/>
        </w:rPr>
        <w:t xml:space="preserve"> </w:t>
      </w:r>
      <w:r w:rsidRPr="00E9253E">
        <w:rPr>
          <w:spacing w:val="-4"/>
        </w:rPr>
        <w:t>the</w:t>
      </w:r>
      <w:r w:rsidR="007B1DB2" w:rsidRPr="007B1DB2">
        <w:rPr>
          <w:spacing w:val="-4"/>
          <w:lang w:val="en-US"/>
        </w:rPr>
        <w:t xml:space="preserve"> </w:t>
      </w:r>
      <w:r w:rsidRPr="00E9253E">
        <w:rPr>
          <w:spacing w:val="-4"/>
        </w:rPr>
        <w:t>Map</w:t>
      </w:r>
      <w:r w:rsidR="007B1DB2" w:rsidRPr="007B1DB2">
        <w:rPr>
          <w:spacing w:val="-4"/>
          <w:lang w:val="en-US"/>
        </w:rPr>
        <w:t xml:space="preserve"> </w:t>
      </w:r>
      <w:r w:rsidRPr="00E9253E">
        <w:rPr>
          <w:spacing w:val="-4"/>
        </w:rPr>
        <w:t>Ta</w:t>
      </w:r>
      <w:r w:rsidR="007B1DB2" w:rsidRPr="007B1DB2">
        <w:rPr>
          <w:spacing w:val="-4"/>
          <w:lang w:val="en-US"/>
        </w:rPr>
        <w:t xml:space="preserve"> </w:t>
      </w:r>
      <w:r w:rsidRPr="00E9253E">
        <w:rPr>
          <w:spacing w:val="-4"/>
        </w:rPr>
        <w:t>Phut</w:t>
      </w:r>
      <w:r w:rsidR="007B1DB2" w:rsidRPr="007B1DB2">
        <w:rPr>
          <w:lang w:val="en-US"/>
        </w:rPr>
        <w:t xml:space="preserve"> </w:t>
      </w:r>
      <w:r w:rsidRPr="00E9253E">
        <w:t>Industrial</w:t>
      </w:r>
      <w:r w:rsidR="007B1DB2" w:rsidRPr="007B1DB2">
        <w:rPr>
          <w:lang w:val="en-US"/>
        </w:rPr>
        <w:t xml:space="preserve"> </w:t>
      </w:r>
      <w:r w:rsidRPr="00E9253E">
        <w:t>Estate</w:t>
      </w:r>
      <w:r w:rsidR="007B1DB2" w:rsidRPr="007B1DB2">
        <w:rPr>
          <w:lang w:val="en-US"/>
        </w:rPr>
        <w:t xml:space="preserve"> </w:t>
      </w:r>
      <w:r w:rsidRPr="00E9253E">
        <w:t>and</w:t>
      </w:r>
      <w:r w:rsidR="007B1DB2" w:rsidRPr="007B1DB2">
        <w:rPr>
          <w:lang w:val="en-US"/>
        </w:rPr>
        <w:t xml:space="preserve"> </w:t>
      </w:r>
      <w:r w:rsidRPr="00E9253E">
        <w:t>vicinity</w:t>
      </w:r>
      <w:r w:rsidR="007B1DB2" w:rsidRPr="007B1DB2">
        <w:rPr>
          <w:lang w:val="en-US"/>
        </w:rPr>
        <w:t xml:space="preserve"> </w:t>
      </w:r>
      <w:r w:rsidRPr="00E9253E">
        <w:t>of</w:t>
      </w:r>
      <w:r w:rsidR="007B1DB2" w:rsidRPr="007B1DB2">
        <w:rPr>
          <w:lang w:val="en-US"/>
        </w:rPr>
        <w:t xml:space="preserve"> </w:t>
      </w:r>
      <w:r w:rsidRPr="00E9253E">
        <w:t>Rayong</w:t>
      </w:r>
      <w:r w:rsidR="007B1DB2" w:rsidRPr="007B1DB2">
        <w:rPr>
          <w:lang w:val="en-US"/>
        </w:rPr>
        <w:t xml:space="preserve"> </w:t>
      </w:r>
      <w:r w:rsidRPr="00E9253E">
        <w:t>Province.</w:t>
      </w:r>
      <w:r w:rsidR="007B1DB2" w:rsidRPr="007B1DB2">
        <w:rPr>
          <w:lang w:val="en-US"/>
        </w:rPr>
        <w:t xml:space="preserve"> </w:t>
      </w:r>
      <w:r w:rsidRPr="00E9253E">
        <w:t>Thereafter,</w:t>
      </w:r>
      <w:r w:rsidR="007B1DB2" w:rsidRPr="007B1DB2">
        <w:rPr>
          <w:lang w:val="en-US"/>
        </w:rPr>
        <w:t xml:space="preserve"> </w:t>
      </w:r>
      <w:r w:rsidRPr="00E9253E">
        <w:t>the</w:t>
      </w:r>
      <w:r w:rsidR="007B1DB2" w:rsidRPr="007B1DB2">
        <w:rPr>
          <w:lang w:val="en-US"/>
        </w:rPr>
        <w:t xml:space="preserve"> </w:t>
      </w:r>
      <w:r w:rsidRPr="00E9253E">
        <w:t>Supreme</w:t>
      </w:r>
      <w:r w:rsidR="007B1DB2" w:rsidRPr="007B1DB2">
        <w:rPr>
          <w:lang w:val="en-US"/>
        </w:rPr>
        <w:t xml:space="preserve"> </w:t>
      </w:r>
      <w:r w:rsidRPr="00E9253E">
        <w:t>Administrative</w:t>
      </w:r>
      <w:r w:rsidR="007B1DB2" w:rsidRPr="007B1DB2">
        <w:rPr>
          <w:lang w:val="en-US"/>
        </w:rPr>
        <w:t xml:space="preserve"> </w:t>
      </w:r>
      <w:r w:rsidRPr="00E9253E">
        <w:t>Court</w:t>
      </w:r>
      <w:r w:rsidR="007B1DB2" w:rsidRPr="007B1DB2">
        <w:rPr>
          <w:lang w:val="en-US"/>
        </w:rPr>
        <w:t xml:space="preserve"> </w:t>
      </w:r>
      <w:r w:rsidRPr="00E9253E">
        <w:t>and</w:t>
      </w:r>
      <w:r w:rsidR="007B1DB2" w:rsidRPr="007B1DB2">
        <w:rPr>
          <w:lang w:val="en-US"/>
        </w:rPr>
        <w:t xml:space="preserve"> </w:t>
      </w:r>
      <w:r w:rsidRPr="00E9253E">
        <w:rPr>
          <w:spacing w:val="-4"/>
        </w:rPr>
        <w:t>the</w:t>
      </w:r>
      <w:r w:rsidR="007B1DB2" w:rsidRPr="007B1DB2">
        <w:rPr>
          <w:spacing w:val="-4"/>
          <w:lang w:val="en-US"/>
        </w:rPr>
        <w:t xml:space="preserve"> </w:t>
      </w:r>
      <w:r w:rsidRPr="00E9253E">
        <w:rPr>
          <w:spacing w:val="-4"/>
        </w:rPr>
        <w:t>Central</w:t>
      </w:r>
      <w:r w:rsidR="007B1DB2" w:rsidRPr="007B1DB2">
        <w:rPr>
          <w:spacing w:val="-4"/>
          <w:lang w:val="en-US"/>
        </w:rPr>
        <w:t xml:space="preserve"> </w:t>
      </w:r>
      <w:r w:rsidRPr="00E9253E">
        <w:rPr>
          <w:spacing w:val="-4"/>
        </w:rPr>
        <w:t>Administrative</w:t>
      </w:r>
      <w:r w:rsidR="007B1DB2" w:rsidRPr="007B1DB2">
        <w:rPr>
          <w:spacing w:val="-4"/>
          <w:lang w:val="en-US"/>
        </w:rPr>
        <w:t xml:space="preserve"> </w:t>
      </w:r>
      <w:r w:rsidRPr="00E9253E">
        <w:rPr>
          <w:spacing w:val="-4"/>
        </w:rPr>
        <w:t>Court</w:t>
      </w:r>
      <w:r w:rsidR="007B1DB2" w:rsidRPr="007B1DB2">
        <w:rPr>
          <w:spacing w:val="-4"/>
          <w:lang w:val="en-US"/>
        </w:rPr>
        <w:t xml:space="preserve"> </w:t>
      </w:r>
      <w:r w:rsidRPr="00E9253E">
        <w:rPr>
          <w:spacing w:val="-4"/>
        </w:rPr>
        <w:t>ordered</w:t>
      </w:r>
      <w:r w:rsidR="007B1DB2" w:rsidRPr="007B1DB2">
        <w:rPr>
          <w:spacing w:val="-4"/>
          <w:lang w:val="en-US"/>
        </w:rPr>
        <w:t xml:space="preserve"> </w:t>
      </w:r>
      <w:r w:rsidRPr="00E9253E">
        <w:rPr>
          <w:spacing w:val="-4"/>
        </w:rPr>
        <w:t>the</w:t>
      </w:r>
      <w:r w:rsidR="007B1DB2" w:rsidRPr="007B1DB2">
        <w:rPr>
          <w:spacing w:val="-4"/>
          <w:lang w:val="en-US"/>
        </w:rPr>
        <w:t xml:space="preserve"> 12 </w:t>
      </w:r>
      <w:r w:rsidRPr="00E9253E">
        <w:rPr>
          <w:spacing w:val="-4"/>
        </w:rPr>
        <w:t>projects</w:t>
      </w:r>
      <w:r w:rsidR="007B1DB2" w:rsidRPr="007B1DB2">
        <w:rPr>
          <w:spacing w:val="-4"/>
          <w:lang w:val="en-US"/>
        </w:rPr>
        <w:t xml:space="preserve"> </w:t>
      </w:r>
      <w:r w:rsidRPr="00E9253E">
        <w:rPr>
          <w:spacing w:val="-4"/>
        </w:rPr>
        <w:t>to</w:t>
      </w:r>
      <w:r w:rsidR="007B1DB2" w:rsidRPr="007B1DB2">
        <w:rPr>
          <w:spacing w:val="-4"/>
          <w:lang w:val="en-US"/>
        </w:rPr>
        <w:t xml:space="preserve"> </w:t>
      </w:r>
      <w:r w:rsidRPr="00E9253E">
        <w:rPr>
          <w:spacing w:val="-4"/>
        </w:rPr>
        <w:t>resume</w:t>
      </w:r>
      <w:r w:rsidR="007B1DB2" w:rsidRPr="007B1DB2">
        <w:rPr>
          <w:spacing w:val="-4"/>
          <w:lang w:val="en-US"/>
        </w:rPr>
        <w:t xml:space="preserve"> </w:t>
      </w:r>
      <w:r w:rsidRPr="00E9253E">
        <w:rPr>
          <w:spacing w:val="-4"/>
        </w:rPr>
        <w:t>construction.</w:t>
      </w:r>
      <w:r w:rsidR="007B1DB2" w:rsidRPr="007B1DB2">
        <w:rPr>
          <w:spacing w:val="-4"/>
          <w:lang w:val="en-US"/>
        </w:rPr>
        <w:t xml:space="preserve"> </w:t>
      </w:r>
      <w:r w:rsidRPr="00E9253E">
        <w:rPr>
          <w:spacing w:val="-4"/>
        </w:rPr>
        <w:t>However,</w:t>
      </w:r>
      <w:r w:rsidR="007B1DB2" w:rsidRPr="007B1DB2">
        <w:rPr>
          <w:spacing w:val="-4"/>
          <w:lang w:val="en-US"/>
        </w:rPr>
        <w:t xml:space="preserve"> </w:t>
      </w:r>
      <w:r w:rsidRPr="00E9253E">
        <w:rPr>
          <w:spacing w:val="-4"/>
        </w:rPr>
        <w:t>the</w:t>
      </w:r>
      <w:r w:rsidR="007B1DB2" w:rsidRPr="007B1DB2">
        <w:rPr>
          <w:spacing w:val="-4"/>
          <w:lang w:val="en-US"/>
        </w:rPr>
        <w:t xml:space="preserve"> 64 </w:t>
      </w:r>
      <w:r w:rsidRPr="00E9253E">
        <w:rPr>
          <w:spacing w:val="-4"/>
        </w:rPr>
        <w:t>projects</w:t>
      </w:r>
      <w:r w:rsidR="007B1DB2" w:rsidRPr="007B1DB2">
        <w:rPr>
          <w:lang w:val="en-US"/>
        </w:rPr>
        <w:t xml:space="preserve"> </w:t>
      </w:r>
      <w:r w:rsidRPr="00E9253E">
        <w:t>were</w:t>
      </w:r>
      <w:r w:rsidR="007B1DB2" w:rsidRPr="007B1DB2">
        <w:rPr>
          <w:lang w:val="en-US"/>
        </w:rPr>
        <w:t xml:space="preserve"> </w:t>
      </w:r>
      <w:r w:rsidRPr="00E9253E">
        <w:t>still</w:t>
      </w:r>
      <w:r w:rsidR="007B1DB2" w:rsidRPr="007B1DB2">
        <w:rPr>
          <w:lang w:val="en-US"/>
        </w:rPr>
        <w:t xml:space="preserve"> </w:t>
      </w:r>
      <w:r w:rsidRPr="00E9253E">
        <w:t>suspended</w:t>
      </w:r>
      <w:r w:rsidR="007B1DB2" w:rsidRPr="007B1DB2">
        <w:rPr>
          <w:lang w:val="en-US"/>
        </w:rPr>
        <w:t xml:space="preserve"> </w:t>
      </w:r>
      <w:r w:rsidRPr="00E9253E">
        <w:t>according</w:t>
      </w:r>
      <w:r w:rsidR="007B1DB2" w:rsidRPr="007B1DB2">
        <w:rPr>
          <w:lang w:val="en-US"/>
        </w:rPr>
        <w:t xml:space="preserve"> </w:t>
      </w:r>
      <w:r w:rsidRPr="00E9253E">
        <w:t>to</w:t>
      </w:r>
      <w:r w:rsidR="007B1DB2" w:rsidRPr="007B1DB2">
        <w:rPr>
          <w:lang w:val="en-US"/>
        </w:rPr>
        <w:t xml:space="preserve"> </w:t>
      </w:r>
      <w:r w:rsidRPr="00E9253E">
        <w:t>the</w:t>
      </w:r>
      <w:r w:rsidR="007B1DB2" w:rsidRPr="007B1DB2">
        <w:rPr>
          <w:lang w:val="en-US"/>
        </w:rPr>
        <w:t xml:space="preserve"> </w:t>
      </w:r>
      <w:r w:rsidRPr="00E9253E">
        <w:t>order</w:t>
      </w:r>
      <w:r w:rsidR="007B1DB2" w:rsidRPr="007B1DB2">
        <w:rPr>
          <w:lang w:val="en-US"/>
        </w:rPr>
        <w:t xml:space="preserve"> </w:t>
      </w:r>
      <w:r w:rsidRPr="00E9253E">
        <w:t>of</w:t>
      </w:r>
      <w:r w:rsidR="007B1DB2" w:rsidRPr="007B1DB2">
        <w:rPr>
          <w:lang w:val="en-US"/>
        </w:rPr>
        <w:t xml:space="preserve"> </w:t>
      </w:r>
      <w:r w:rsidRPr="00E9253E">
        <w:t>the</w:t>
      </w:r>
      <w:r w:rsidR="007B1DB2" w:rsidRPr="007B1DB2">
        <w:rPr>
          <w:lang w:val="en-US"/>
        </w:rPr>
        <w:t xml:space="preserve"> </w:t>
      </w:r>
      <w:r w:rsidRPr="00E9253E">
        <w:t>Central</w:t>
      </w:r>
      <w:r w:rsidR="007B1DB2" w:rsidRPr="007B1DB2">
        <w:rPr>
          <w:lang w:val="en-US"/>
        </w:rPr>
        <w:t xml:space="preserve"> </w:t>
      </w:r>
      <w:r w:rsidRPr="00E9253E">
        <w:t>Administrative</w:t>
      </w:r>
      <w:r w:rsidR="007B1DB2" w:rsidRPr="007B1DB2">
        <w:rPr>
          <w:lang w:val="en-US"/>
        </w:rPr>
        <w:t xml:space="preserve"> </w:t>
      </w:r>
      <w:r w:rsidRPr="00E9253E">
        <w:t>Court,</w:t>
      </w:r>
      <w:r w:rsidR="007B1DB2" w:rsidRPr="007B1DB2">
        <w:rPr>
          <w:lang w:val="en-US"/>
        </w:rPr>
        <w:t xml:space="preserve"> </w:t>
      </w:r>
      <w:r w:rsidRPr="00E9253E">
        <w:t>including</w:t>
      </w:r>
      <w:r w:rsidR="007B1DB2" w:rsidRPr="007B1DB2">
        <w:rPr>
          <w:lang w:val="en-US"/>
        </w:rPr>
        <w:t xml:space="preserve"> 18 </w:t>
      </w:r>
      <w:r w:rsidRPr="005106FC">
        <w:t>projects</w:t>
      </w:r>
      <w:r w:rsidR="007B1DB2" w:rsidRPr="005106FC">
        <w:rPr>
          <w:lang w:val="en-US"/>
        </w:rPr>
        <w:t xml:space="preserve"> </w:t>
      </w:r>
      <w:r w:rsidR="00246522" w:rsidRPr="007F17FA">
        <w:t>totaling</w:t>
      </w:r>
      <w:r w:rsidR="007B1DB2" w:rsidRPr="007B1DB2">
        <w:rPr>
          <w:lang w:val="en-US"/>
        </w:rPr>
        <w:t xml:space="preserve"> </w:t>
      </w:r>
      <w:r w:rsidRPr="00E9253E">
        <w:t>approximately</w:t>
      </w:r>
      <w:r w:rsidR="007B1DB2" w:rsidRPr="007B1DB2">
        <w:rPr>
          <w:lang w:val="en-US"/>
        </w:rPr>
        <w:t xml:space="preserve"> </w:t>
      </w:r>
      <w:r w:rsidRPr="00E9253E">
        <w:t>Baht</w:t>
      </w:r>
      <w:r w:rsidR="007B1DB2" w:rsidRPr="007B1DB2">
        <w:rPr>
          <w:lang w:val="en-US"/>
        </w:rPr>
        <w:t xml:space="preserve"> 57</w:t>
      </w:r>
      <w:r w:rsidRPr="00E9253E">
        <w:t>,</w:t>
      </w:r>
      <w:r w:rsidR="007B1DB2" w:rsidRPr="007B1DB2">
        <w:rPr>
          <w:lang w:val="en-US"/>
        </w:rPr>
        <w:t xml:space="preserve">500 </w:t>
      </w:r>
      <w:r w:rsidRPr="00E9253E">
        <w:t>million</w:t>
      </w:r>
      <w:r w:rsidR="007B1DB2" w:rsidRPr="007B1DB2">
        <w:rPr>
          <w:lang w:val="en-US"/>
        </w:rPr>
        <w:t xml:space="preserve"> </w:t>
      </w:r>
      <w:r w:rsidRPr="00E9253E">
        <w:t>which</w:t>
      </w:r>
      <w:r w:rsidR="007B1DB2" w:rsidRPr="007B1DB2">
        <w:rPr>
          <w:lang w:val="en-US"/>
        </w:rPr>
        <w:t xml:space="preserve"> </w:t>
      </w:r>
      <w:r w:rsidRPr="00E9253E">
        <w:t>mainly</w:t>
      </w:r>
      <w:r w:rsidR="007B1DB2" w:rsidRPr="007B1DB2">
        <w:rPr>
          <w:lang w:val="en-US"/>
        </w:rPr>
        <w:t xml:space="preserve"> </w:t>
      </w:r>
      <w:r w:rsidRPr="00E9253E">
        <w:t>are</w:t>
      </w:r>
      <w:r w:rsidR="007B1DB2" w:rsidRPr="007B1DB2">
        <w:rPr>
          <w:lang w:val="en-US"/>
        </w:rPr>
        <w:t xml:space="preserve"> </w:t>
      </w:r>
      <w:r w:rsidRPr="00E9253E">
        <w:t>joint</w:t>
      </w:r>
      <w:r w:rsidR="007B1DB2" w:rsidRPr="007B1DB2">
        <w:rPr>
          <w:lang w:val="en-US"/>
        </w:rPr>
        <w:t xml:space="preserve"> </w:t>
      </w:r>
      <w:r w:rsidRPr="00E9253E">
        <w:t>ventures</w:t>
      </w:r>
      <w:r w:rsidR="007B1DB2" w:rsidRPr="007B1DB2">
        <w:rPr>
          <w:lang w:val="en-US"/>
        </w:rPr>
        <w:t xml:space="preserve"> </w:t>
      </w:r>
      <w:r w:rsidRPr="00E9253E">
        <w:t>projects</w:t>
      </w:r>
      <w:r w:rsidR="007B1DB2" w:rsidRPr="007B1DB2">
        <w:rPr>
          <w:lang w:val="en-US"/>
        </w:rPr>
        <w:t xml:space="preserve"> </w:t>
      </w:r>
      <w:r w:rsidRPr="00E9253E">
        <w:t>of</w:t>
      </w:r>
      <w:r w:rsidR="007B1DB2" w:rsidRPr="007B1DB2">
        <w:rPr>
          <w:lang w:val="en-US"/>
        </w:rPr>
        <w:t xml:space="preserve"> </w:t>
      </w:r>
      <w:r w:rsidRPr="00E9253E">
        <w:t>SCG</w:t>
      </w:r>
      <w:r w:rsidR="007B1DB2" w:rsidRPr="007B1DB2">
        <w:rPr>
          <w:lang w:val="en-US"/>
        </w:rPr>
        <w:t xml:space="preserve"> </w:t>
      </w:r>
      <w:r w:rsidRPr="00E9253E">
        <w:t>Chemicals.</w:t>
      </w:r>
    </w:p>
    <w:p w14:paraId="7374CA20" w14:textId="77777777" w:rsidR="003D6411" w:rsidRDefault="003D6411" w:rsidP="00DB00DE">
      <w:pPr>
        <w:pStyle w:val="BodyText"/>
        <w:tabs>
          <w:tab w:val="left" w:pos="993"/>
        </w:tabs>
        <w:spacing w:after="0" w:line="240" w:lineRule="atLeast"/>
        <w:ind w:left="562"/>
        <w:jc w:val="thaiDistribute"/>
        <w:rPr>
          <w:lang w:bidi="th-TH"/>
        </w:rPr>
      </w:pPr>
    </w:p>
    <w:p w14:paraId="627B21C3" w14:textId="4EBE925C" w:rsidR="0007663A" w:rsidRPr="00365740" w:rsidRDefault="00260D69" w:rsidP="0017071B">
      <w:pPr>
        <w:pStyle w:val="BodyText"/>
        <w:tabs>
          <w:tab w:val="left" w:pos="900"/>
        </w:tabs>
        <w:spacing w:after="0" w:line="240" w:lineRule="atLeast"/>
        <w:ind w:left="922"/>
        <w:jc w:val="thaiDistribute"/>
        <w:rPr>
          <w:lang w:bidi="th-TH"/>
        </w:rPr>
      </w:pPr>
      <w:r>
        <w:t>On</w:t>
      </w:r>
      <w:r w:rsidR="007B1DB2" w:rsidRPr="007B1DB2">
        <w:rPr>
          <w:lang w:val="en-US"/>
        </w:rPr>
        <w:t xml:space="preserve"> 2 </w:t>
      </w:r>
      <w:r>
        <w:t>September</w:t>
      </w:r>
      <w:r w:rsidR="007B1DB2" w:rsidRPr="007B1DB2">
        <w:rPr>
          <w:lang w:val="en-US"/>
        </w:rPr>
        <w:t xml:space="preserve"> 2010</w:t>
      </w:r>
      <w:r>
        <w:t>,</w:t>
      </w:r>
      <w:r w:rsidR="007B1DB2" w:rsidRPr="007B1DB2">
        <w:rPr>
          <w:lang w:val="en-US"/>
        </w:rPr>
        <w:t xml:space="preserve"> </w:t>
      </w:r>
      <w:r>
        <w:t>the</w:t>
      </w:r>
      <w:r w:rsidR="007B1DB2" w:rsidRPr="007B1DB2">
        <w:rPr>
          <w:lang w:val="en-US"/>
        </w:rPr>
        <w:t xml:space="preserve"> </w:t>
      </w:r>
      <w:r>
        <w:t>Central</w:t>
      </w:r>
      <w:r w:rsidR="007B1DB2" w:rsidRPr="007B1DB2">
        <w:rPr>
          <w:lang w:val="en-US"/>
        </w:rPr>
        <w:t xml:space="preserve"> </w:t>
      </w:r>
      <w:r>
        <w:t>Administrative</w:t>
      </w:r>
      <w:r w:rsidR="007B1DB2" w:rsidRPr="007B1DB2">
        <w:rPr>
          <w:lang w:val="en-US"/>
        </w:rPr>
        <w:t xml:space="preserve"> </w:t>
      </w:r>
      <w:r>
        <w:t>Court</w:t>
      </w:r>
      <w:r w:rsidR="007B1DB2" w:rsidRPr="007B1DB2">
        <w:rPr>
          <w:lang w:val="en-US"/>
        </w:rPr>
        <w:t xml:space="preserve"> </w:t>
      </w:r>
      <w:r>
        <w:t>delivered</w:t>
      </w:r>
      <w:r w:rsidR="007B1DB2" w:rsidRPr="007B1DB2">
        <w:rPr>
          <w:lang w:val="en-US"/>
        </w:rPr>
        <w:t xml:space="preserve"> </w:t>
      </w:r>
      <w:r>
        <w:t>its</w:t>
      </w:r>
      <w:r w:rsidR="007B1DB2" w:rsidRPr="007B1DB2">
        <w:rPr>
          <w:lang w:val="en-US"/>
        </w:rPr>
        <w:t xml:space="preserve"> </w:t>
      </w:r>
      <w:r w:rsidR="00246522">
        <w:t>judgment</w:t>
      </w:r>
      <w:r w:rsidR="007B1DB2" w:rsidRPr="007B1DB2">
        <w:rPr>
          <w:lang w:val="en-US"/>
        </w:rPr>
        <w:t xml:space="preserve"> </w:t>
      </w:r>
      <w:r>
        <w:t>to</w:t>
      </w:r>
      <w:r w:rsidR="007B1DB2" w:rsidRPr="007B1DB2">
        <w:rPr>
          <w:lang w:val="en-US"/>
        </w:rPr>
        <w:t xml:space="preserve"> </w:t>
      </w:r>
      <w:r>
        <w:t>revoke</w:t>
      </w:r>
      <w:r w:rsidR="007B1DB2" w:rsidRPr="007B1DB2">
        <w:rPr>
          <w:lang w:val="en-US"/>
        </w:rPr>
        <w:t xml:space="preserve"> </w:t>
      </w:r>
      <w:r>
        <w:t>permits</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t>projects,</w:t>
      </w:r>
      <w:r w:rsidR="007B1DB2" w:rsidRPr="007B1DB2">
        <w:rPr>
          <w:lang w:val="en-US"/>
        </w:rPr>
        <w:t xml:space="preserve"> </w:t>
      </w:r>
      <w:r>
        <w:t>for</w:t>
      </w:r>
      <w:r w:rsidR="007B1DB2" w:rsidRPr="007B1DB2">
        <w:rPr>
          <w:lang w:val="en-US"/>
        </w:rPr>
        <w:t xml:space="preserve"> </w:t>
      </w:r>
      <w:r>
        <w:t>which</w:t>
      </w:r>
      <w:r w:rsidR="007B1DB2" w:rsidRPr="007B1DB2">
        <w:rPr>
          <w:lang w:val="en-US"/>
        </w:rPr>
        <w:t xml:space="preserve"> </w:t>
      </w:r>
      <w:r>
        <w:t>such</w:t>
      </w:r>
      <w:r w:rsidR="007B1DB2" w:rsidRPr="007B1DB2">
        <w:rPr>
          <w:lang w:val="en-US"/>
        </w:rPr>
        <w:t xml:space="preserve"> </w:t>
      </w:r>
      <w:r>
        <w:t>permits</w:t>
      </w:r>
      <w:r w:rsidR="007B1DB2" w:rsidRPr="007B1DB2">
        <w:rPr>
          <w:lang w:val="en-US"/>
        </w:rPr>
        <w:t xml:space="preserve"> </w:t>
      </w:r>
      <w:r>
        <w:t>were</w:t>
      </w:r>
      <w:r w:rsidR="007B1DB2" w:rsidRPr="007B1DB2">
        <w:rPr>
          <w:lang w:val="en-US"/>
        </w:rPr>
        <w:t xml:space="preserve"> </w:t>
      </w:r>
      <w:r>
        <w:t>issued</w:t>
      </w:r>
      <w:r w:rsidR="007B1DB2" w:rsidRPr="007B1DB2">
        <w:rPr>
          <w:lang w:val="en-US"/>
        </w:rPr>
        <w:t xml:space="preserve"> </w:t>
      </w:r>
      <w:r>
        <w:t>after</w:t>
      </w:r>
      <w:r w:rsidR="007B1DB2" w:rsidRPr="007B1DB2">
        <w:rPr>
          <w:lang w:val="en-US"/>
        </w:rPr>
        <w:t xml:space="preserve"> </w:t>
      </w:r>
      <w:r>
        <w:t>the</w:t>
      </w:r>
      <w:r w:rsidR="007B1DB2" w:rsidRPr="007B1DB2">
        <w:rPr>
          <w:lang w:val="en-US"/>
        </w:rPr>
        <w:t xml:space="preserve"> </w:t>
      </w:r>
      <w:r>
        <w:t>Constitution</w:t>
      </w:r>
      <w:r w:rsidR="007B1DB2" w:rsidRPr="007B1DB2">
        <w:rPr>
          <w:lang w:val="en-US"/>
        </w:rPr>
        <w:t xml:space="preserve"> </w:t>
      </w:r>
      <w:r>
        <w:t>B.E.</w:t>
      </w:r>
      <w:r w:rsidR="007B1DB2" w:rsidRPr="007B1DB2">
        <w:rPr>
          <w:lang w:val="en-US"/>
        </w:rPr>
        <w:t xml:space="preserve"> 2550 </w:t>
      </w:r>
      <w:r>
        <w:t>came</w:t>
      </w:r>
      <w:r w:rsidR="007B1DB2" w:rsidRPr="007B1DB2">
        <w:rPr>
          <w:lang w:val="en-US"/>
        </w:rPr>
        <w:t xml:space="preserve"> </w:t>
      </w:r>
      <w:r>
        <w:t>into</w:t>
      </w:r>
      <w:r w:rsidR="007B1DB2" w:rsidRPr="007B1DB2">
        <w:rPr>
          <w:lang w:val="en-US"/>
        </w:rPr>
        <w:t xml:space="preserve"> </w:t>
      </w:r>
      <w:r>
        <w:t>force,</w:t>
      </w:r>
      <w:r w:rsidR="007B1DB2" w:rsidRPr="007B1DB2">
        <w:rPr>
          <w:lang w:val="en-US"/>
        </w:rPr>
        <w:t xml:space="preserve"> </w:t>
      </w:r>
      <w:r>
        <w:t>and</w:t>
      </w:r>
      <w:r w:rsidR="007B1DB2" w:rsidRPr="007B1DB2">
        <w:rPr>
          <w:lang w:val="en-US"/>
        </w:rPr>
        <w:t xml:space="preserve"> </w:t>
      </w:r>
      <w:r>
        <w:t>fall</w:t>
      </w:r>
      <w:r w:rsidR="007B1DB2" w:rsidRPr="007B1DB2">
        <w:rPr>
          <w:lang w:val="en-US"/>
        </w:rPr>
        <w:t xml:space="preserve"> </w:t>
      </w:r>
      <w:r>
        <w:t>within</w:t>
      </w:r>
      <w:r w:rsidR="007B1DB2" w:rsidRPr="007B1DB2">
        <w:rPr>
          <w:lang w:val="en-US"/>
        </w:rPr>
        <w:t xml:space="preserve"> </w:t>
      </w:r>
      <w:r>
        <w:t>the</w:t>
      </w:r>
      <w:r w:rsidR="007B1DB2" w:rsidRPr="007B1DB2">
        <w:rPr>
          <w:lang w:val="en-US"/>
        </w:rPr>
        <w:t xml:space="preserve"> </w:t>
      </w:r>
      <w:r>
        <w:t>list</w:t>
      </w:r>
      <w:r w:rsidR="007B1DB2" w:rsidRPr="007B1DB2">
        <w:rPr>
          <w:lang w:val="en-US"/>
        </w:rPr>
        <w:t xml:space="preserve"> </w:t>
      </w:r>
      <w:r>
        <w:t>of</w:t>
      </w:r>
      <w:r w:rsidR="007B1DB2" w:rsidRPr="007B1DB2">
        <w:rPr>
          <w:lang w:val="en-US"/>
        </w:rPr>
        <w:t xml:space="preserve"> 11 </w:t>
      </w:r>
      <w:r>
        <w:t>types</w:t>
      </w:r>
      <w:r w:rsidR="007B1DB2" w:rsidRPr="007B1DB2">
        <w:rPr>
          <w:lang w:val="en-US"/>
        </w:rPr>
        <w:t xml:space="preserve"> </w:t>
      </w:r>
      <w:r>
        <w:t>of</w:t>
      </w:r>
      <w:r w:rsidR="007B1DB2" w:rsidRPr="007B1DB2">
        <w:rPr>
          <w:lang w:val="en-US"/>
        </w:rPr>
        <w:t xml:space="preserve"> </w:t>
      </w:r>
      <w:r>
        <w:t>serious</w:t>
      </w:r>
      <w:r w:rsidR="007B1DB2" w:rsidRPr="007B1DB2">
        <w:rPr>
          <w:lang w:val="en-US"/>
        </w:rPr>
        <w:t xml:space="preserve"> </w:t>
      </w:r>
      <w:r>
        <w:t>impact</w:t>
      </w:r>
      <w:r w:rsidR="007B1DB2" w:rsidRPr="007B1DB2">
        <w:rPr>
          <w:lang w:val="en-US"/>
        </w:rPr>
        <w:t xml:space="preserve"> </w:t>
      </w:r>
      <w:r>
        <w:t>projects</w:t>
      </w:r>
      <w:r w:rsidR="007B1DB2" w:rsidRPr="007B1DB2">
        <w:rPr>
          <w:lang w:val="en-US"/>
        </w:rPr>
        <w:t xml:space="preserve"> </w:t>
      </w:r>
      <w:r>
        <w:t>issued</w:t>
      </w:r>
      <w:r w:rsidR="007B1DB2" w:rsidRPr="007B1DB2">
        <w:rPr>
          <w:lang w:val="en-US"/>
        </w:rPr>
        <w:t xml:space="preserve"> </w:t>
      </w:r>
      <w:r>
        <w:t>on</w:t>
      </w:r>
      <w:r w:rsidR="00152FCC">
        <w:t xml:space="preserve"> </w:t>
      </w:r>
      <w:r w:rsidR="007B1DB2" w:rsidRPr="007B1DB2">
        <w:rPr>
          <w:lang w:val="en-US"/>
        </w:rPr>
        <w:t xml:space="preserve">31 </w:t>
      </w:r>
      <w:r>
        <w:t>August</w:t>
      </w:r>
      <w:r w:rsidR="007B1DB2" w:rsidRPr="007B1DB2">
        <w:rPr>
          <w:lang w:val="en-US"/>
        </w:rPr>
        <w:t xml:space="preserve"> 2010 </w:t>
      </w:r>
      <w:r>
        <w:t>by</w:t>
      </w:r>
      <w:r w:rsidR="007B1DB2" w:rsidRPr="007B1DB2">
        <w:rPr>
          <w:lang w:val="en-US"/>
        </w:rPr>
        <w:t xml:space="preserve"> </w:t>
      </w:r>
      <w:r>
        <w:t>the</w:t>
      </w:r>
      <w:r w:rsidR="007B1DB2" w:rsidRPr="007B1DB2">
        <w:rPr>
          <w:lang w:val="en-US"/>
        </w:rPr>
        <w:t xml:space="preserve"> </w:t>
      </w:r>
      <w:r>
        <w:t>Ministry</w:t>
      </w:r>
      <w:r w:rsidR="007B1DB2" w:rsidRPr="007B1DB2">
        <w:rPr>
          <w:lang w:val="en-US"/>
        </w:rPr>
        <w:t xml:space="preserve"> </w:t>
      </w:r>
      <w:r>
        <w:t>of</w:t>
      </w:r>
      <w:r w:rsidR="007B1DB2" w:rsidRPr="007B1DB2">
        <w:rPr>
          <w:lang w:val="en-US"/>
        </w:rPr>
        <w:t xml:space="preserve"> </w:t>
      </w:r>
      <w:r>
        <w:t>Natural</w:t>
      </w:r>
      <w:r w:rsidR="007B1DB2" w:rsidRPr="007B1DB2">
        <w:rPr>
          <w:lang w:val="en-US"/>
        </w:rPr>
        <w:t xml:space="preserve"> </w:t>
      </w:r>
      <w:r>
        <w:t>Resources</w:t>
      </w:r>
      <w:r w:rsidR="007B1DB2" w:rsidRPr="007B1DB2">
        <w:rPr>
          <w:lang w:val="en-US"/>
        </w:rPr>
        <w:t xml:space="preserve"> </w:t>
      </w:r>
      <w:r>
        <w:t>and</w:t>
      </w:r>
      <w:r w:rsidR="007B1DB2" w:rsidRPr="007B1DB2">
        <w:rPr>
          <w:lang w:val="en-US"/>
        </w:rPr>
        <w:t xml:space="preserve"> </w:t>
      </w:r>
      <w:r>
        <w:t>Environment.</w:t>
      </w:r>
      <w:r w:rsidR="007B1DB2" w:rsidRPr="007B1DB2">
        <w:rPr>
          <w:lang w:val="en-US"/>
        </w:rPr>
        <w:t xml:space="preserve"> </w:t>
      </w:r>
      <w:r>
        <w:t>As</w:t>
      </w:r>
      <w:r w:rsidR="007B1DB2" w:rsidRPr="007B1DB2">
        <w:rPr>
          <w:lang w:val="en-US"/>
        </w:rPr>
        <w:t xml:space="preserve"> </w:t>
      </w:r>
      <w:r>
        <w:t>a</w:t>
      </w:r>
      <w:r w:rsidR="007B1DB2" w:rsidRPr="007B1DB2">
        <w:rPr>
          <w:lang w:val="en-US"/>
        </w:rPr>
        <w:t xml:space="preserve"> </w:t>
      </w:r>
      <w:r>
        <w:t>result</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rsidR="00246522">
        <w:t>judgment</w:t>
      </w:r>
      <w:r>
        <w:t>,</w:t>
      </w:r>
      <w:r w:rsidR="007B1DB2" w:rsidRPr="007B1DB2">
        <w:rPr>
          <w:lang w:val="en-US"/>
        </w:rPr>
        <w:t xml:space="preserve"> </w:t>
      </w:r>
      <w:r>
        <w:t>almost</w:t>
      </w:r>
      <w:r w:rsidR="007B1DB2" w:rsidRPr="007B1DB2">
        <w:rPr>
          <w:lang w:val="en-US"/>
        </w:rPr>
        <w:t xml:space="preserve"> </w:t>
      </w:r>
      <w:r>
        <w:t>all</w:t>
      </w:r>
      <w:r w:rsidR="007B1DB2" w:rsidRPr="007B1DB2">
        <w:rPr>
          <w:lang w:val="en-US"/>
        </w:rPr>
        <w:t xml:space="preserve"> </w:t>
      </w:r>
      <w:r>
        <w:t>projects</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t>Group</w:t>
      </w:r>
      <w:r w:rsidR="007B1DB2" w:rsidRPr="007B1DB2">
        <w:rPr>
          <w:lang w:val="en-US"/>
        </w:rPr>
        <w:t xml:space="preserve"> </w:t>
      </w:r>
      <w:r w:rsidR="00A5674A" w:rsidRPr="00126E02">
        <w:t>which</w:t>
      </w:r>
      <w:r w:rsidR="007B1DB2" w:rsidRPr="007B1DB2">
        <w:rPr>
          <w:lang w:val="en-US"/>
        </w:rPr>
        <w:t xml:space="preserve"> </w:t>
      </w:r>
      <w:r w:rsidR="00A5674A" w:rsidRPr="00126E02">
        <w:t>are</w:t>
      </w:r>
      <w:r w:rsidR="007B1DB2" w:rsidRPr="007B1DB2">
        <w:rPr>
          <w:lang w:val="en-US"/>
        </w:rPr>
        <w:t xml:space="preserve"> </w:t>
      </w:r>
      <w:r w:rsidR="00A5674A" w:rsidRPr="00126E02">
        <w:t>considered</w:t>
      </w:r>
      <w:r w:rsidR="007B1DB2" w:rsidRPr="007B1DB2">
        <w:rPr>
          <w:lang w:val="en-US"/>
        </w:rPr>
        <w:t xml:space="preserve"> </w:t>
      </w:r>
      <w:r w:rsidR="00A5674A" w:rsidRPr="00126E02">
        <w:t>as</w:t>
      </w:r>
      <w:r w:rsidR="007B1DB2" w:rsidRPr="007B1DB2">
        <w:rPr>
          <w:lang w:val="en-US"/>
        </w:rPr>
        <w:t xml:space="preserve"> </w:t>
      </w:r>
      <w:r w:rsidR="00A5674A" w:rsidRPr="00126E02">
        <w:t>non-serious</w:t>
      </w:r>
      <w:r w:rsidR="007B1DB2" w:rsidRPr="007B1DB2">
        <w:rPr>
          <w:lang w:val="en-US"/>
        </w:rPr>
        <w:t xml:space="preserve"> </w:t>
      </w:r>
      <w:r w:rsidR="00A5674A" w:rsidRPr="00126E02">
        <w:t>impact</w:t>
      </w:r>
      <w:r w:rsidR="007B1DB2" w:rsidRPr="007B1DB2">
        <w:rPr>
          <w:lang w:val="en-US"/>
        </w:rPr>
        <w:t xml:space="preserve"> </w:t>
      </w:r>
      <w:r w:rsidR="00A5674A" w:rsidRPr="00126E02">
        <w:t>projects</w:t>
      </w:r>
      <w:r w:rsidR="007B1DB2" w:rsidRPr="007B1DB2">
        <w:rPr>
          <w:lang w:val="en-US"/>
        </w:rPr>
        <w:t xml:space="preserve"> </w:t>
      </w:r>
      <w:r w:rsidR="00A5674A" w:rsidRPr="00126E02">
        <w:t>are</w:t>
      </w:r>
      <w:r w:rsidR="007B1DB2" w:rsidRPr="007B1DB2">
        <w:rPr>
          <w:lang w:val="en-US"/>
        </w:rPr>
        <w:t xml:space="preserve"> </w:t>
      </w:r>
      <w:r w:rsidR="00A5674A" w:rsidRPr="00126E02">
        <w:t>able</w:t>
      </w:r>
      <w:r w:rsidR="007B1DB2" w:rsidRPr="007B1DB2">
        <w:rPr>
          <w:lang w:val="en-US"/>
        </w:rPr>
        <w:t xml:space="preserve"> </w:t>
      </w:r>
      <w:r w:rsidR="00A5674A" w:rsidRPr="00126E02">
        <w:t>to</w:t>
      </w:r>
      <w:r w:rsidR="007B1DB2" w:rsidRPr="007B1DB2">
        <w:rPr>
          <w:lang w:val="en-US"/>
        </w:rPr>
        <w:t xml:space="preserve"> </w:t>
      </w:r>
      <w:r w:rsidR="00A5674A" w:rsidRPr="00126E02">
        <w:t>continue</w:t>
      </w:r>
      <w:r w:rsidR="007B1DB2" w:rsidRPr="007B1DB2">
        <w:rPr>
          <w:lang w:val="en-US"/>
        </w:rPr>
        <w:t xml:space="preserve"> </w:t>
      </w:r>
      <w:r w:rsidR="00A5674A" w:rsidRPr="00126E02">
        <w:t>their</w:t>
      </w:r>
      <w:r w:rsidR="007B1DB2" w:rsidRPr="007B1DB2">
        <w:rPr>
          <w:lang w:val="en-US"/>
        </w:rPr>
        <w:t xml:space="preserve"> </w:t>
      </w:r>
      <w:r w:rsidR="00A5674A" w:rsidRPr="00126E02">
        <w:t>operations,</w:t>
      </w:r>
      <w:r w:rsidR="007B1DB2" w:rsidRPr="007B1DB2">
        <w:rPr>
          <w:lang w:val="en-US"/>
        </w:rPr>
        <w:t xml:space="preserve"> </w:t>
      </w:r>
      <w:r w:rsidR="00A5674A" w:rsidRPr="00126E02">
        <w:t>except</w:t>
      </w:r>
      <w:r w:rsidR="007B1DB2" w:rsidRPr="007B1DB2">
        <w:rPr>
          <w:lang w:val="en-US"/>
        </w:rPr>
        <w:t xml:space="preserve"> </w:t>
      </w:r>
      <w:r w:rsidR="00A5674A" w:rsidRPr="00126E02">
        <w:t>for</w:t>
      </w:r>
      <w:r w:rsidR="00473373">
        <w:rPr>
          <w:lang w:val="en-US"/>
        </w:rPr>
        <w:t xml:space="preserve"> </w:t>
      </w:r>
      <w:r w:rsidR="007B1DB2" w:rsidRPr="007B1DB2">
        <w:rPr>
          <w:lang w:val="en-US"/>
        </w:rPr>
        <w:t xml:space="preserve">1 </w:t>
      </w:r>
      <w:r w:rsidRPr="00023EEC">
        <w:t>project</w:t>
      </w:r>
      <w:r w:rsidR="007B1DB2" w:rsidRPr="007B1DB2">
        <w:rPr>
          <w:lang w:val="en-US"/>
        </w:rPr>
        <w:t xml:space="preserve"> </w:t>
      </w:r>
      <w:r w:rsidRPr="00023EEC">
        <w:t>of</w:t>
      </w:r>
      <w:r w:rsidR="007B1DB2" w:rsidRPr="007B1DB2">
        <w:rPr>
          <w:lang w:val="en-US"/>
        </w:rPr>
        <w:t xml:space="preserve"> </w:t>
      </w:r>
      <w:r w:rsidRPr="00023EEC">
        <w:t>the</w:t>
      </w:r>
      <w:r w:rsidR="007B1DB2" w:rsidRPr="007B1DB2">
        <w:rPr>
          <w:lang w:val="en-US"/>
        </w:rPr>
        <w:t xml:space="preserve"> </w:t>
      </w:r>
      <w:r w:rsidRPr="00023EEC">
        <w:t>Group</w:t>
      </w:r>
      <w:r w:rsidR="007B1DB2" w:rsidRPr="007B1DB2">
        <w:rPr>
          <w:lang w:val="en-US"/>
        </w:rPr>
        <w:t xml:space="preserve"> </w:t>
      </w:r>
      <w:r w:rsidRPr="00023EEC">
        <w:t>which</w:t>
      </w:r>
      <w:r w:rsidR="007B1DB2" w:rsidRPr="007B1DB2">
        <w:rPr>
          <w:lang w:val="en-US"/>
        </w:rPr>
        <w:t xml:space="preserve"> </w:t>
      </w:r>
      <w:r w:rsidRPr="00023EEC">
        <w:t>fall</w:t>
      </w:r>
      <w:r w:rsidR="007B1DB2" w:rsidRPr="007B1DB2">
        <w:rPr>
          <w:lang w:val="en-US"/>
        </w:rPr>
        <w:t xml:space="preserve"> </w:t>
      </w:r>
      <w:r w:rsidRPr="00023EEC">
        <w:t>within</w:t>
      </w:r>
      <w:r w:rsidR="007B1DB2" w:rsidRPr="007B1DB2">
        <w:rPr>
          <w:lang w:val="en-US"/>
        </w:rPr>
        <w:t xml:space="preserve"> </w:t>
      </w:r>
      <w:r w:rsidRPr="00023EEC">
        <w:t>the</w:t>
      </w:r>
      <w:r w:rsidR="007B1DB2" w:rsidRPr="007B1DB2">
        <w:rPr>
          <w:lang w:val="en-US"/>
        </w:rPr>
        <w:t xml:space="preserve"> </w:t>
      </w:r>
      <w:r w:rsidRPr="00023EEC">
        <w:t>list.</w:t>
      </w:r>
      <w:r w:rsidR="007B1DB2" w:rsidRPr="007B1DB2">
        <w:rPr>
          <w:lang w:val="en-US"/>
        </w:rPr>
        <w:t xml:space="preserve"> </w:t>
      </w:r>
      <w:r>
        <w:t>Around</w:t>
      </w:r>
      <w:r w:rsidR="007B1DB2" w:rsidRPr="007B1DB2">
        <w:rPr>
          <w:lang w:val="en-US"/>
        </w:rPr>
        <w:t xml:space="preserve"> </w:t>
      </w:r>
      <w:r>
        <w:t>the</w:t>
      </w:r>
      <w:r w:rsidR="007B1DB2" w:rsidRPr="007B1DB2">
        <w:rPr>
          <w:lang w:val="en-US"/>
        </w:rPr>
        <w:t xml:space="preserve"> </w:t>
      </w:r>
      <w:r>
        <w:t>end</w:t>
      </w:r>
      <w:r w:rsidR="007B1DB2" w:rsidRPr="007B1DB2">
        <w:rPr>
          <w:lang w:val="en-US"/>
        </w:rPr>
        <w:t xml:space="preserve"> </w:t>
      </w:r>
      <w:r>
        <w:t>of</w:t>
      </w:r>
      <w:r w:rsidR="007B1DB2" w:rsidRPr="007B1DB2">
        <w:rPr>
          <w:lang w:val="en-US"/>
        </w:rPr>
        <w:t xml:space="preserve"> 2012</w:t>
      </w:r>
      <w:r>
        <w:t>,</w:t>
      </w:r>
      <w:r w:rsidR="007B1DB2" w:rsidRPr="007B1DB2">
        <w:rPr>
          <w:lang w:val="en-US"/>
        </w:rPr>
        <w:t xml:space="preserve"> </w:t>
      </w:r>
      <w:r>
        <w:t>such</w:t>
      </w:r>
      <w:r w:rsidR="007B1DB2" w:rsidRPr="007B1DB2">
        <w:rPr>
          <w:lang w:val="en-US"/>
        </w:rPr>
        <w:t xml:space="preserve"> </w:t>
      </w:r>
      <w:r>
        <w:t>project</w:t>
      </w:r>
      <w:r w:rsidR="007B1DB2" w:rsidRPr="007B1DB2">
        <w:rPr>
          <w:lang w:val="en-US"/>
        </w:rPr>
        <w:t xml:space="preserve"> </w:t>
      </w:r>
      <w:r>
        <w:t>has</w:t>
      </w:r>
      <w:r w:rsidR="007B1DB2" w:rsidRPr="007B1DB2">
        <w:rPr>
          <w:lang w:val="en-US"/>
        </w:rPr>
        <w:t xml:space="preserve"> </w:t>
      </w:r>
      <w:r>
        <w:t>complied</w:t>
      </w:r>
      <w:r w:rsidR="007B1DB2" w:rsidRPr="007B1DB2">
        <w:rPr>
          <w:lang w:val="en-US"/>
        </w:rPr>
        <w:t xml:space="preserve"> </w:t>
      </w:r>
      <w:r>
        <w:t>with</w:t>
      </w:r>
      <w:r w:rsidR="007B1DB2" w:rsidRPr="007B1DB2">
        <w:rPr>
          <w:lang w:val="en-US"/>
        </w:rPr>
        <w:t xml:space="preserve"> </w:t>
      </w:r>
      <w:r>
        <w:t>the</w:t>
      </w:r>
      <w:r w:rsidR="007B1DB2" w:rsidRPr="007B1DB2">
        <w:rPr>
          <w:lang w:val="en-US"/>
        </w:rPr>
        <w:t xml:space="preserve"> </w:t>
      </w:r>
      <w:r>
        <w:t>paragraph</w:t>
      </w:r>
      <w:r w:rsidR="007B1DB2" w:rsidRPr="007B1DB2">
        <w:rPr>
          <w:lang w:val="en-US"/>
        </w:rPr>
        <w:t xml:space="preserve"> 2 </w:t>
      </w:r>
      <w:r>
        <w:t>of</w:t>
      </w:r>
      <w:r w:rsidR="007B1DB2" w:rsidRPr="007B1DB2">
        <w:rPr>
          <w:lang w:val="en-US"/>
        </w:rPr>
        <w:t xml:space="preserve"> </w:t>
      </w:r>
      <w:r>
        <w:t>Article</w:t>
      </w:r>
      <w:r w:rsidR="007B1DB2" w:rsidRPr="007B1DB2">
        <w:rPr>
          <w:lang w:val="en-US"/>
        </w:rPr>
        <w:t xml:space="preserve"> 67 </w:t>
      </w:r>
      <w:r>
        <w:t>of</w:t>
      </w:r>
      <w:r w:rsidR="007B1DB2" w:rsidRPr="007B1DB2">
        <w:rPr>
          <w:lang w:val="en-US"/>
        </w:rPr>
        <w:t xml:space="preserve"> </w:t>
      </w:r>
      <w:r>
        <w:t>the</w:t>
      </w:r>
      <w:r w:rsidR="007B1DB2" w:rsidRPr="007B1DB2">
        <w:rPr>
          <w:lang w:val="en-US"/>
        </w:rPr>
        <w:t xml:space="preserve"> </w:t>
      </w:r>
      <w:r>
        <w:t>Constitution</w:t>
      </w:r>
      <w:r w:rsidR="007B1DB2" w:rsidRPr="007B1DB2">
        <w:rPr>
          <w:lang w:val="en-US"/>
        </w:rPr>
        <w:t xml:space="preserve"> </w:t>
      </w:r>
      <w:r>
        <w:t>B.E.</w:t>
      </w:r>
      <w:r w:rsidR="007B1DB2" w:rsidRPr="007B1DB2">
        <w:rPr>
          <w:lang w:val="en-US"/>
        </w:rPr>
        <w:t xml:space="preserve"> 2550</w:t>
      </w:r>
      <w:r>
        <w:t>.</w:t>
      </w:r>
      <w:r w:rsidR="007B1DB2" w:rsidRPr="007B1DB2">
        <w:rPr>
          <w:lang w:val="en-US"/>
        </w:rPr>
        <w:t xml:space="preserve"> </w:t>
      </w:r>
      <w:r>
        <w:t>The</w:t>
      </w:r>
      <w:r w:rsidR="007B1DB2" w:rsidRPr="007B1DB2">
        <w:rPr>
          <w:lang w:val="en-US"/>
        </w:rPr>
        <w:t xml:space="preserve"> </w:t>
      </w:r>
      <w:r>
        <w:t>Industrial</w:t>
      </w:r>
      <w:r w:rsidR="007B1DB2" w:rsidRPr="007B1DB2">
        <w:rPr>
          <w:lang w:val="en-US"/>
        </w:rPr>
        <w:t xml:space="preserve"> </w:t>
      </w:r>
      <w:r>
        <w:t>Estate</w:t>
      </w:r>
      <w:r w:rsidR="007B1DB2" w:rsidRPr="007B1DB2">
        <w:rPr>
          <w:lang w:val="en-US"/>
        </w:rPr>
        <w:t xml:space="preserve"> </w:t>
      </w:r>
      <w:r>
        <w:t>Authority</w:t>
      </w:r>
      <w:r w:rsidR="007B1DB2" w:rsidRPr="007B1DB2">
        <w:rPr>
          <w:lang w:val="en-US"/>
        </w:rPr>
        <w:t xml:space="preserve"> </w:t>
      </w:r>
      <w:r>
        <w:t>of</w:t>
      </w:r>
      <w:r w:rsidR="007B1DB2" w:rsidRPr="007B1DB2">
        <w:rPr>
          <w:lang w:val="en-US"/>
        </w:rPr>
        <w:t xml:space="preserve"> </w:t>
      </w:r>
      <w:r>
        <w:t>Thailand</w:t>
      </w:r>
      <w:r w:rsidR="007B1DB2" w:rsidRPr="007B1DB2">
        <w:rPr>
          <w:lang w:val="en-US"/>
        </w:rPr>
        <w:t xml:space="preserve"> </w:t>
      </w:r>
      <w:r>
        <w:t>(IEAT)</w:t>
      </w:r>
      <w:r w:rsidR="007B1DB2" w:rsidRPr="007B1DB2">
        <w:rPr>
          <w:lang w:val="en-US"/>
        </w:rPr>
        <w:t xml:space="preserve"> </w:t>
      </w:r>
      <w:r>
        <w:t>was</w:t>
      </w:r>
      <w:r w:rsidR="007B1DB2" w:rsidRPr="007B1DB2">
        <w:rPr>
          <w:lang w:val="en-US"/>
        </w:rPr>
        <w:t xml:space="preserve"> </w:t>
      </w:r>
      <w:r>
        <w:t>of</w:t>
      </w:r>
      <w:r w:rsidR="007B1DB2" w:rsidRPr="007B1DB2">
        <w:rPr>
          <w:lang w:val="en-US"/>
        </w:rPr>
        <w:t xml:space="preserve"> </w:t>
      </w:r>
      <w:r>
        <w:t>the</w:t>
      </w:r>
      <w:r w:rsidR="007B1DB2" w:rsidRPr="007B1DB2">
        <w:rPr>
          <w:lang w:val="en-US"/>
        </w:rPr>
        <w:t xml:space="preserve"> </w:t>
      </w:r>
      <w:r>
        <w:t>opinion</w:t>
      </w:r>
      <w:r w:rsidR="007B1DB2" w:rsidRPr="007B1DB2">
        <w:rPr>
          <w:lang w:val="en-US"/>
        </w:rPr>
        <w:t xml:space="preserve"> </w:t>
      </w:r>
      <w:r>
        <w:t>that</w:t>
      </w:r>
      <w:r w:rsidR="007B1DB2" w:rsidRPr="007B1DB2">
        <w:rPr>
          <w:lang w:val="en-US"/>
        </w:rPr>
        <w:t xml:space="preserve"> </w:t>
      </w:r>
      <w:r>
        <w:t>the</w:t>
      </w:r>
      <w:r w:rsidR="007B1DB2" w:rsidRPr="007B1DB2">
        <w:rPr>
          <w:lang w:val="en-US"/>
        </w:rPr>
        <w:t xml:space="preserve"> </w:t>
      </w:r>
      <w:r>
        <w:t>project</w:t>
      </w:r>
      <w:r w:rsidR="007B1DB2" w:rsidRPr="007B1DB2">
        <w:rPr>
          <w:lang w:val="en-US"/>
        </w:rPr>
        <w:t xml:space="preserve"> </w:t>
      </w:r>
      <w:r>
        <w:t>has</w:t>
      </w:r>
      <w:r w:rsidR="007B1DB2" w:rsidRPr="007B1DB2">
        <w:rPr>
          <w:lang w:val="en-US"/>
        </w:rPr>
        <w:t xml:space="preserve"> </w:t>
      </w:r>
      <w:r>
        <w:t>fulfilled</w:t>
      </w:r>
      <w:r w:rsidR="007B1DB2" w:rsidRPr="007B1DB2">
        <w:rPr>
          <w:lang w:val="en-US"/>
        </w:rPr>
        <w:t xml:space="preserve"> </w:t>
      </w:r>
      <w:r>
        <w:t>the</w:t>
      </w:r>
      <w:r w:rsidR="007B1DB2" w:rsidRPr="007B1DB2">
        <w:rPr>
          <w:lang w:val="en-US"/>
        </w:rPr>
        <w:t xml:space="preserve"> </w:t>
      </w:r>
      <w:r>
        <w:t>requirements</w:t>
      </w:r>
      <w:r w:rsidR="007B1DB2" w:rsidRPr="007B1DB2">
        <w:rPr>
          <w:lang w:val="en-US"/>
        </w:rPr>
        <w:t xml:space="preserve"> </w:t>
      </w:r>
      <w:r>
        <w:t>and</w:t>
      </w:r>
      <w:r w:rsidR="007B1DB2" w:rsidRPr="007B1DB2">
        <w:rPr>
          <w:lang w:val="en-US"/>
        </w:rPr>
        <w:t xml:space="preserve"> </w:t>
      </w:r>
      <w:r>
        <w:t>accordingly,</w:t>
      </w:r>
      <w:r w:rsidR="007B1DB2" w:rsidRPr="007B1DB2">
        <w:rPr>
          <w:lang w:val="en-US"/>
        </w:rPr>
        <w:t xml:space="preserve"> </w:t>
      </w:r>
      <w:r>
        <w:t>IEAT</w:t>
      </w:r>
      <w:r w:rsidR="007B1DB2" w:rsidRPr="007B1DB2">
        <w:rPr>
          <w:lang w:val="en-US"/>
        </w:rPr>
        <w:t xml:space="preserve"> </w:t>
      </w:r>
      <w:r>
        <w:t>has</w:t>
      </w:r>
      <w:r w:rsidR="007B1DB2" w:rsidRPr="007B1DB2">
        <w:rPr>
          <w:lang w:val="en-US"/>
        </w:rPr>
        <w:t xml:space="preserve"> </w:t>
      </w:r>
      <w:r>
        <w:t>submitted</w:t>
      </w:r>
      <w:r w:rsidR="007B1DB2" w:rsidRPr="007B1DB2">
        <w:rPr>
          <w:lang w:val="en-US"/>
        </w:rPr>
        <w:t xml:space="preserve"> </w:t>
      </w:r>
      <w:r>
        <w:t>the</w:t>
      </w:r>
      <w:r w:rsidR="007B1DB2" w:rsidRPr="007B1DB2">
        <w:rPr>
          <w:lang w:val="en-US"/>
        </w:rPr>
        <w:t xml:space="preserve"> </w:t>
      </w:r>
      <w:r>
        <w:t>issue</w:t>
      </w:r>
      <w:r w:rsidR="007B1DB2" w:rsidRPr="007B1DB2">
        <w:rPr>
          <w:lang w:val="en-US"/>
        </w:rPr>
        <w:t xml:space="preserve"> </w:t>
      </w:r>
      <w:r>
        <w:t>to</w:t>
      </w:r>
      <w:r w:rsidR="007B1DB2" w:rsidRPr="007B1DB2">
        <w:rPr>
          <w:lang w:val="en-US"/>
        </w:rPr>
        <w:t xml:space="preserve"> </w:t>
      </w:r>
      <w:r>
        <w:t>the</w:t>
      </w:r>
      <w:r w:rsidR="007B1DB2" w:rsidRPr="007B1DB2">
        <w:rPr>
          <w:lang w:val="en-US"/>
        </w:rPr>
        <w:t xml:space="preserve"> </w:t>
      </w:r>
      <w:r>
        <w:t>prosecutor,</w:t>
      </w:r>
      <w:r w:rsidR="007B1DB2" w:rsidRPr="007B1DB2">
        <w:rPr>
          <w:lang w:val="en-US"/>
        </w:rPr>
        <w:t xml:space="preserve"> </w:t>
      </w:r>
      <w:r>
        <w:t>requesting</w:t>
      </w:r>
      <w:r w:rsidR="007B1DB2" w:rsidRPr="007B1DB2">
        <w:rPr>
          <w:lang w:val="en-US"/>
        </w:rPr>
        <w:t xml:space="preserve"> </w:t>
      </w:r>
      <w:r>
        <w:t>the</w:t>
      </w:r>
      <w:r w:rsidR="007B1DB2" w:rsidRPr="007B1DB2">
        <w:rPr>
          <w:lang w:val="en-US"/>
        </w:rPr>
        <w:t xml:space="preserve"> </w:t>
      </w:r>
      <w:r>
        <w:t>prosecutor</w:t>
      </w:r>
      <w:r w:rsidR="007B1DB2" w:rsidRPr="007B1DB2">
        <w:rPr>
          <w:lang w:val="en-US"/>
        </w:rPr>
        <w:t xml:space="preserve"> </w:t>
      </w:r>
      <w:r>
        <w:t>to</w:t>
      </w:r>
      <w:r w:rsidR="007B1DB2" w:rsidRPr="007B1DB2">
        <w:rPr>
          <w:lang w:val="en-US"/>
        </w:rPr>
        <w:t xml:space="preserve"> </w:t>
      </w:r>
      <w:r>
        <w:t>request</w:t>
      </w:r>
      <w:r w:rsidR="007B1DB2" w:rsidRPr="007B1DB2">
        <w:rPr>
          <w:lang w:val="en-US"/>
        </w:rPr>
        <w:t xml:space="preserve"> </w:t>
      </w:r>
      <w:r w:rsidRPr="007F17FA">
        <w:rPr>
          <w:spacing w:val="4"/>
        </w:rPr>
        <w:t>the</w:t>
      </w:r>
      <w:r w:rsidR="007B1DB2" w:rsidRPr="007F17FA">
        <w:rPr>
          <w:spacing w:val="4"/>
          <w:lang w:val="en-US"/>
        </w:rPr>
        <w:t xml:space="preserve"> </w:t>
      </w:r>
      <w:r w:rsidRPr="007F17FA">
        <w:rPr>
          <w:spacing w:val="4"/>
        </w:rPr>
        <w:t>Supreme</w:t>
      </w:r>
      <w:r w:rsidR="007B1DB2" w:rsidRPr="007F17FA">
        <w:rPr>
          <w:spacing w:val="4"/>
          <w:lang w:val="en-US"/>
        </w:rPr>
        <w:t xml:space="preserve"> </w:t>
      </w:r>
      <w:r w:rsidRPr="007F17FA">
        <w:rPr>
          <w:spacing w:val="4"/>
        </w:rPr>
        <w:t>Administrative</w:t>
      </w:r>
      <w:r w:rsidR="007B1DB2" w:rsidRPr="007F17FA">
        <w:rPr>
          <w:spacing w:val="4"/>
          <w:lang w:val="en-US"/>
        </w:rPr>
        <w:t xml:space="preserve"> </w:t>
      </w:r>
      <w:r w:rsidRPr="007F17FA">
        <w:rPr>
          <w:spacing w:val="4"/>
        </w:rPr>
        <w:t>Court</w:t>
      </w:r>
      <w:r w:rsidR="007B1DB2" w:rsidRPr="007F17FA">
        <w:rPr>
          <w:spacing w:val="4"/>
          <w:lang w:val="en-US"/>
        </w:rPr>
        <w:t xml:space="preserve"> </w:t>
      </w:r>
      <w:r w:rsidRPr="007F17FA">
        <w:rPr>
          <w:spacing w:val="4"/>
        </w:rPr>
        <w:t>to</w:t>
      </w:r>
      <w:r w:rsidR="007B1DB2" w:rsidRPr="007F17FA">
        <w:rPr>
          <w:spacing w:val="4"/>
          <w:lang w:val="en-US"/>
        </w:rPr>
        <w:t xml:space="preserve"> </w:t>
      </w:r>
      <w:r w:rsidRPr="007F17FA">
        <w:rPr>
          <w:spacing w:val="4"/>
        </w:rPr>
        <w:t>revoke</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temporary</w:t>
      </w:r>
      <w:r w:rsidR="007B1DB2" w:rsidRPr="007F17FA">
        <w:rPr>
          <w:spacing w:val="4"/>
          <w:lang w:val="en-US"/>
        </w:rPr>
        <w:t xml:space="preserve"> </w:t>
      </w:r>
      <w:r w:rsidRPr="007F17FA">
        <w:rPr>
          <w:spacing w:val="4"/>
        </w:rPr>
        <w:t>suspension</w:t>
      </w:r>
      <w:r w:rsidR="007B1DB2" w:rsidRPr="007F17FA">
        <w:rPr>
          <w:spacing w:val="4"/>
          <w:lang w:val="en-US"/>
        </w:rPr>
        <w:t xml:space="preserve"> </w:t>
      </w:r>
      <w:r w:rsidRPr="007F17FA">
        <w:rPr>
          <w:spacing w:val="4"/>
        </w:rPr>
        <w:t>order</w:t>
      </w:r>
      <w:r w:rsidR="007B1DB2" w:rsidRPr="007F17FA">
        <w:rPr>
          <w:spacing w:val="4"/>
          <w:lang w:val="en-US"/>
        </w:rPr>
        <w:t xml:space="preserve"> </w:t>
      </w:r>
      <w:r w:rsidRPr="007F17FA">
        <w:rPr>
          <w:spacing w:val="4"/>
        </w:rPr>
        <w:t>in</w:t>
      </w:r>
      <w:r w:rsidR="007B1DB2" w:rsidRPr="007F17FA">
        <w:rPr>
          <w:spacing w:val="4"/>
          <w:lang w:val="en-US"/>
        </w:rPr>
        <w:t xml:space="preserve"> </w:t>
      </w:r>
      <w:r w:rsidRPr="007F17FA">
        <w:rPr>
          <w:spacing w:val="4"/>
        </w:rPr>
        <w:t>order</w:t>
      </w:r>
      <w:r w:rsidR="007B1DB2" w:rsidRPr="007F17FA">
        <w:rPr>
          <w:spacing w:val="4"/>
          <w:lang w:val="en-US"/>
        </w:rPr>
        <w:t xml:space="preserve"> </w:t>
      </w:r>
      <w:r w:rsidRPr="007F17FA">
        <w:rPr>
          <w:spacing w:val="4"/>
        </w:rPr>
        <w:t>to</w:t>
      </w:r>
      <w:r w:rsidR="007B1DB2" w:rsidRPr="007F17FA">
        <w:rPr>
          <w:spacing w:val="4"/>
          <w:lang w:val="en-US"/>
        </w:rPr>
        <w:t xml:space="preserve"> </w:t>
      </w:r>
      <w:r w:rsidRPr="007F17FA">
        <w:rPr>
          <w:spacing w:val="4"/>
        </w:rPr>
        <w:t>allow</w:t>
      </w:r>
      <w:r w:rsidR="007B1DB2" w:rsidRPr="007F17FA">
        <w:rPr>
          <w:spacing w:val="4"/>
          <w:lang w:val="en-US"/>
        </w:rPr>
        <w:t xml:space="preserve"> </w:t>
      </w:r>
      <w:r w:rsidRPr="007F17FA">
        <w:rPr>
          <w:spacing w:val="2"/>
        </w:rPr>
        <w:t>the</w:t>
      </w:r>
      <w:r w:rsidR="007B1DB2" w:rsidRPr="007F17FA">
        <w:rPr>
          <w:spacing w:val="2"/>
          <w:lang w:val="en-US"/>
        </w:rPr>
        <w:t xml:space="preserve"> </w:t>
      </w:r>
      <w:r w:rsidRPr="007F17FA">
        <w:rPr>
          <w:spacing w:val="2"/>
        </w:rPr>
        <w:t>project</w:t>
      </w:r>
      <w:r w:rsidR="007B1DB2" w:rsidRPr="007F17FA">
        <w:rPr>
          <w:spacing w:val="2"/>
          <w:lang w:val="en-US"/>
        </w:rPr>
        <w:t xml:space="preserve"> </w:t>
      </w:r>
      <w:r w:rsidRPr="007F17FA">
        <w:rPr>
          <w:spacing w:val="2"/>
        </w:rPr>
        <w:t>to</w:t>
      </w:r>
      <w:r w:rsidR="007B1DB2" w:rsidRPr="007F17FA">
        <w:rPr>
          <w:spacing w:val="2"/>
          <w:lang w:val="en-US"/>
        </w:rPr>
        <w:t xml:space="preserve"> </w:t>
      </w:r>
      <w:r w:rsidRPr="007F17FA">
        <w:rPr>
          <w:spacing w:val="2"/>
        </w:rPr>
        <w:t>resume</w:t>
      </w:r>
      <w:r w:rsidR="007B1DB2" w:rsidRPr="007F17FA">
        <w:rPr>
          <w:spacing w:val="2"/>
          <w:lang w:val="en-US"/>
        </w:rPr>
        <w:t xml:space="preserve"> </w:t>
      </w:r>
      <w:r w:rsidRPr="007F17FA">
        <w:rPr>
          <w:spacing w:val="2"/>
        </w:rPr>
        <w:t>construction.</w:t>
      </w:r>
      <w:r w:rsidR="007B1DB2" w:rsidRPr="007F17FA">
        <w:rPr>
          <w:spacing w:val="2"/>
          <w:lang w:val="en-US"/>
        </w:rPr>
        <w:t xml:space="preserve"> </w:t>
      </w:r>
      <w:r w:rsidRPr="007F17FA">
        <w:rPr>
          <w:spacing w:val="2"/>
        </w:rPr>
        <w:t>On</w:t>
      </w:r>
      <w:r w:rsidR="007B1DB2" w:rsidRPr="007F17FA">
        <w:rPr>
          <w:spacing w:val="2"/>
          <w:lang w:val="en-US"/>
        </w:rPr>
        <w:t xml:space="preserve"> 1 </w:t>
      </w:r>
      <w:r w:rsidRPr="007F17FA">
        <w:rPr>
          <w:spacing w:val="2"/>
        </w:rPr>
        <w:t>April</w:t>
      </w:r>
      <w:r w:rsidR="007B1DB2" w:rsidRPr="007F17FA">
        <w:rPr>
          <w:spacing w:val="2"/>
          <w:lang w:val="en-US"/>
        </w:rPr>
        <w:t xml:space="preserve"> 2013</w:t>
      </w:r>
      <w:r w:rsidRPr="007F17FA">
        <w:rPr>
          <w:spacing w:val="2"/>
        </w:rPr>
        <w:t>,</w:t>
      </w:r>
      <w:r w:rsidR="007B1DB2" w:rsidRPr="007F17FA">
        <w:rPr>
          <w:spacing w:val="2"/>
          <w:lang w:val="en-US"/>
        </w:rPr>
        <w:t xml:space="preserve"> </w:t>
      </w:r>
      <w:r w:rsidRPr="007F17FA">
        <w:rPr>
          <w:spacing w:val="2"/>
        </w:rPr>
        <w:t>the</w:t>
      </w:r>
      <w:r w:rsidR="007B1DB2" w:rsidRPr="007F17FA">
        <w:rPr>
          <w:spacing w:val="2"/>
          <w:lang w:val="en-US"/>
        </w:rPr>
        <w:t xml:space="preserve"> </w:t>
      </w:r>
      <w:r w:rsidRPr="007F17FA">
        <w:rPr>
          <w:spacing w:val="2"/>
        </w:rPr>
        <w:t>prosecutor</w:t>
      </w:r>
      <w:r w:rsidR="007B1DB2" w:rsidRPr="007F17FA">
        <w:rPr>
          <w:spacing w:val="2"/>
          <w:lang w:val="en-US"/>
        </w:rPr>
        <w:t xml:space="preserve"> </w:t>
      </w:r>
      <w:r w:rsidRPr="007F17FA">
        <w:rPr>
          <w:spacing w:val="2"/>
        </w:rPr>
        <w:t>has</w:t>
      </w:r>
      <w:r w:rsidR="007B1DB2" w:rsidRPr="007F17FA">
        <w:rPr>
          <w:spacing w:val="2"/>
          <w:lang w:val="en-US"/>
        </w:rPr>
        <w:t xml:space="preserve"> </w:t>
      </w:r>
      <w:r w:rsidRPr="007F17FA">
        <w:rPr>
          <w:spacing w:val="2"/>
        </w:rPr>
        <w:t>filed</w:t>
      </w:r>
      <w:r w:rsidR="007B1DB2" w:rsidRPr="007F17FA">
        <w:rPr>
          <w:spacing w:val="2"/>
          <w:lang w:val="en-US"/>
        </w:rPr>
        <w:t xml:space="preserve"> </w:t>
      </w:r>
      <w:r w:rsidRPr="007F17FA">
        <w:rPr>
          <w:spacing w:val="2"/>
        </w:rPr>
        <w:t>the</w:t>
      </w:r>
      <w:r w:rsidR="007B1DB2" w:rsidRPr="007F17FA">
        <w:rPr>
          <w:spacing w:val="2"/>
          <w:lang w:val="en-US"/>
        </w:rPr>
        <w:t xml:space="preserve"> </w:t>
      </w:r>
      <w:r w:rsidRPr="007F17FA">
        <w:rPr>
          <w:spacing w:val="2"/>
        </w:rPr>
        <w:t>petition</w:t>
      </w:r>
      <w:r w:rsidR="007B1DB2" w:rsidRPr="007F17FA">
        <w:rPr>
          <w:spacing w:val="2"/>
          <w:lang w:val="en-US"/>
        </w:rPr>
        <w:t xml:space="preserve"> </w:t>
      </w:r>
      <w:r w:rsidRPr="007F17FA">
        <w:rPr>
          <w:spacing w:val="2"/>
        </w:rPr>
        <w:t>to</w:t>
      </w:r>
      <w:r w:rsidR="007B1DB2" w:rsidRPr="007F17FA">
        <w:rPr>
          <w:spacing w:val="2"/>
          <w:lang w:val="en-US"/>
        </w:rPr>
        <w:t xml:space="preserve"> </w:t>
      </w:r>
      <w:r w:rsidRPr="007F17FA">
        <w:rPr>
          <w:spacing w:val="2"/>
        </w:rPr>
        <w:t>the</w:t>
      </w:r>
      <w:r w:rsidR="007B1DB2" w:rsidRPr="007B1DB2">
        <w:rPr>
          <w:lang w:val="en-US"/>
        </w:rPr>
        <w:t xml:space="preserve"> </w:t>
      </w:r>
      <w:r w:rsidRPr="00365740">
        <w:t>Supreme</w:t>
      </w:r>
      <w:r w:rsidR="007B1DB2" w:rsidRPr="00365740">
        <w:rPr>
          <w:lang w:val="en-US"/>
        </w:rPr>
        <w:t xml:space="preserve"> </w:t>
      </w:r>
      <w:r w:rsidRPr="00365740">
        <w:t>Administrative</w:t>
      </w:r>
      <w:r w:rsidR="007B1DB2" w:rsidRPr="00365740">
        <w:rPr>
          <w:lang w:val="en-US"/>
        </w:rPr>
        <w:t xml:space="preserve"> </w:t>
      </w:r>
      <w:r w:rsidRPr="00365740">
        <w:t>Court.</w:t>
      </w:r>
      <w:r w:rsidR="007B1DB2" w:rsidRPr="00365740">
        <w:rPr>
          <w:lang w:val="en-US"/>
        </w:rPr>
        <w:t xml:space="preserve"> </w:t>
      </w:r>
      <w:r w:rsidRPr="00365740">
        <w:t>Later,</w:t>
      </w:r>
      <w:r w:rsidR="007B1DB2" w:rsidRPr="00365740">
        <w:rPr>
          <w:lang w:val="en-US"/>
        </w:rPr>
        <w:t xml:space="preserve"> </w:t>
      </w:r>
      <w:r w:rsidRPr="00365740">
        <w:t>in</w:t>
      </w:r>
      <w:r w:rsidR="007B1DB2" w:rsidRPr="00365740">
        <w:rPr>
          <w:lang w:val="en-US"/>
        </w:rPr>
        <w:t xml:space="preserve"> </w:t>
      </w:r>
      <w:r w:rsidRPr="00365740">
        <w:t>July</w:t>
      </w:r>
      <w:r w:rsidR="007B1DB2" w:rsidRPr="00365740">
        <w:rPr>
          <w:lang w:val="en-US"/>
        </w:rPr>
        <w:t xml:space="preserve"> 2014</w:t>
      </w:r>
      <w:r w:rsidRPr="00365740">
        <w:t>,</w:t>
      </w:r>
      <w:r w:rsidR="007B1DB2" w:rsidRPr="00365740">
        <w:rPr>
          <w:lang w:val="en-US"/>
        </w:rPr>
        <w:t xml:space="preserve"> </w:t>
      </w:r>
      <w:r w:rsidRPr="00365740">
        <w:t>the</w:t>
      </w:r>
      <w:r w:rsidR="007B1DB2" w:rsidRPr="00365740">
        <w:rPr>
          <w:lang w:val="en-US"/>
        </w:rPr>
        <w:t xml:space="preserve"> </w:t>
      </w:r>
      <w:r w:rsidRPr="00365740">
        <w:t>Supreme</w:t>
      </w:r>
      <w:r w:rsidR="007B1DB2" w:rsidRPr="00365740">
        <w:rPr>
          <w:lang w:val="en-US"/>
        </w:rPr>
        <w:t xml:space="preserve"> </w:t>
      </w:r>
      <w:r w:rsidRPr="007F17FA">
        <w:t>Administrative</w:t>
      </w:r>
      <w:r w:rsidR="007B1DB2" w:rsidRPr="007F17FA">
        <w:rPr>
          <w:lang w:val="en-US"/>
        </w:rPr>
        <w:t xml:space="preserve"> </w:t>
      </w:r>
      <w:r w:rsidRPr="007F17FA">
        <w:t>Court</w:t>
      </w:r>
      <w:r w:rsidR="007B1DB2" w:rsidRPr="007F17FA">
        <w:rPr>
          <w:lang w:val="en-US"/>
        </w:rPr>
        <w:t xml:space="preserve"> </w:t>
      </w:r>
      <w:r w:rsidRPr="007F17FA">
        <w:t>has</w:t>
      </w:r>
      <w:r w:rsidR="007B1DB2" w:rsidRPr="007F17FA">
        <w:rPr>
          <w:lang w:val="en-US"/>
        </w:rPr>
        <w:t xml:space="preserve"> </w:t>
      </w:r>
      <w:r w:rsidRPr="007F17FA">
        <w:t>revoked</w:t>
      </w:r>
      <w:r w:rsidR="007B1DB2" w:rsidRPr="007F17FA">
        <w:rPr>
          <w:lang w:val="en-US"/>
        </w:rPr>
        <w:t xml:space="preserve"> </w:t>
      </w:r>
      <w:r w:rsidRPr="007F17FA">
        <w:t>the</w:t>
      </w:r>
      <w:r w:rsidR="007B1DB2" w:rsidRPr="007F17FA">
        <w:rPr>
          <w:lang w:val="en-US"/>
        </w:rPr>
        <w:t xml:space="preserve"> </w:t>
      </w:r>
      <w:r w:rsidRPr="007F17FA">
        <w:t>temporary</w:t>
      </w:r>
      <w:r w:rsidR="007B1DB2" w:rsidRPr="007F17FA">
        <w:rPr>
          <w:lang w:val="en-US"/>
        </w:rPr>
        <w:t xml:space="preserve"> </w:t>
      </w:r>
      <w:r w:rsidRPr="007F17FA">
        <w:t>suspension</w:t>
      </w:r>
      <w:r w:rsidR="007B1DB2" w:rsidRPr="007F17FA">
        <w:rPr>
          <w:lang w:val="en-US"/>
        </w:rPr>
        <w:t xml:space="preserve"> </w:t>
      </w:r>
      <w:r w:rsidRPr="007F17FA">
        <w:t>of</w:t>
      </w:r>
      <w:r w:rsidR="007B1DB2" w:rsidRPr="007F17FA">
        <w:rPr>
          <w:lang w:val="en-US"/>
        </w:rPr>
        <w:t xml:space="preserve"> </w:t>
      </w:r>
      <w:r w:rsidRPr="007F17FA">
        <w:t>the</w:t>
      </w:r>
      <w:r w:rsidR="007B1DB2" w:rsidRPr="007F17FA">
        <w:rPr>
          <w:lang w:val="en-US"/>
        </w:rPr>
        <w:t xml:space="preserve"> </w:t>
      </w:r>
      <w:r w:rsidRPr="007F17FA">
        <w:t>project.</w:t>
      </w:r>
      <w:r w:rsidR="007B1DB2" w:rsidRPr="007F17FA">
        <w:rPr>
          <w:lang w:val="en-US"/>
        </w:rPr>
        <w:t xml:space="preserve"> </w:t>
      </w:r>
      <w:r w:rsidRPr="007F17FA">
        <w:t>In</w:t>
      </w:r>
      <w:r w:rsidR="007B1DB2" w:rsidRPr="007F17FA">
        <w:rPr>
          <w:lang w:val="en-US"/>
        </w:rPr>
        <w:t xml:space="preserve"> </w:t>
      </w:r>
      <w:r w:rsidRPr="007F17FA">
        <w:t>October</w:t>
      </w:r>
      <w:r w:rsidR="007B1DB2" w:rsidRPr="007F17FA">
        <w:rPr>
          <w:lang w:val="en-US"/>
        </w:rPr>
        <w:t xml:space="preserve"> 2014</w:t>
      </w:r>
      <w:r w:rsidRPr="007F17FA">
        <w:t>,</w:t>
      </w:r>
      <w:r w:rsidR="007B1DB2" w:rsidRPr="007F17FA">
        <w:rPr>
          <w:lang w:val="en-US"/>
        </w:rPr>
        <w:t xml:space="preserve"> </w:t>
      </w:r>
      <w:r w:rsidRPr="007F17FA">
        <w:t>the</w:t>
      </w:r>
      <w:r w:rsidR="007B1DB2" w:rsidRPr="007F17FA">
        <w:rPr>
          <w:lang w:val="en-US"/>
        </w:rPr>
        <w:t xml:space="preserve"> </w:t>
      </w:r>
      <w:r w:rsidRPr="007F17FA">
        <w:t>Group</w:t>
      </w:r>
      <w:r w:rsidR="007B1DB2" w:rsidRPr="007F17FA">
        <w:rPr>
          <w:lang w:val="en-US"/>
        </w:rPr>
        <w:t xml:space="preserve"> </w:t>
      </w:r>
      <w:r w:rsidRPr="007F17FA">
        <w:t>obtained</w:t>
      </w:r>
      <w:r w:rsidR="007B1DB2" w:rsidRPr="007F17FA">
        <w:rPr>
          <w:lang w:val="en-US"/>
        </w:rPr>
        <w:t xml:space="preserve"> </w:t>
      </w:r>
      <w:r w:rsidRPr="00365740">
        <w:rPr>
          <w:lang w:bidi="th-TH"/>
        </w:rPr>
        <w:t>a</w:t>
      </w:r>
      <w:r w:rsidR="007B1DB2" w:rsidRPr="00365740">
        <w:rPr>
          <w:lang w:bidi="th-TH"/>
        </w:rPr>
        <w:t xml:space="preserve"> </w:t>
      </w:r>
      <w:r w:rsidRPr="00365740">
        <w:rPr>
          <w:lang w:bidi="th-TH"/>
        </w:rPr>
        <w:t>permit</w:t>
      </w:r>
      <w:r w:rsidR="007B1DB2" w:rsidRPr="00365740">
        <w:rPr>
          <w:lang w:bidi="th-TH"/>
        </w:rPr>
        <w:t xml:space="preserve"> </w:t>
      </w:r>
      <w:r w:rsidRPr="00365740">
        <w:rPr>
          <w:lang w:bidi="th-TH"/>
        </w:rPr>
        <w:t>from</w:t>
      </w:r>
      <w:r w:rsidR="007B1DB2" w:rsidRPr="00365740">
        <w:rPr>
          <w:lang w:bidi="th-TH"/>
        </w:rPr>
        <w:t xml:space="preserve"> </w:t>
      </w:r>
      <w:r w:rsidRPr="00365740">
        <w:rPr>
          <w:lang w:bidi="th-TH"/>
        </w:rPr>
        <w:t>IEAT</w:t>
      </w:r>
      <w:r w:rsidR="007B1DB2" w:rsidRPr="00365740">
        <w:rPr>
          <w:lang w:bidi="th-TH"/>
        </w:rPr>
        <w:t xml:space="preserve"> </w:t>
      </w:r>
      <w:r w:rsidRPr="00365740">
        <w:rPr>
          <w:lang w:bidi="th-TH"/>
        </w:rPr>
        <w:t>and</w:t>
      </w:r>
      <w:r w:rsidR="007B1DB2" w:rsidRPr="00365740">
        <w:rPr>
          <w:lang w:bidi="th-TH"/>
        </w:rPr>
        <w:t xml:space="preserve"> </w:t>
      </w:r>
      <w:r w:rsidRPr="00365740">
        <w:rPr>
          <w:lang w:bidi="th-TH"/>
        </w:rPr>
        <w:t>the</w:t>
      </w:r>
      <w:r w:rsidR="007B1DB2" w:rsidRPr="00365740">
        <w:rPr>
          <w:lang w:bidi="th-TH"/>
        </w:rPr>
        <w:t xml:space="preserve"> </w:t>
      </w:r>
      <w:r w:rsidRPr="00365740">
        <w:rPr>
          <w:lang w:bidi="th-TH"/>
        </w:rPr>
        <w:t>project</w:t>
      </w:r>
      <w:r w:rsidR="007B1DB2" w:rsidRPr="00365740">
        <w:rPr>
          <w:lang w:bidi="th-TH"/>
        </w:rPr>
        <w:t xml:space="preserve"> </w:t>
      </w:r>
      <w:r w:rsidRPr="00365740">
        <w:rPr>
          <w:lang w:bidi="th-TH"/>
        </w:rPr>
        <w:t>is</w:t>
      </w:r>
      <w:r w:rsidR="007B1DB2" w:rsidRPr="00365740">
        <w:rPr>
          <w:lang w:bidi="th-TH"/>
        </w:rPr>
        <w:t xml:space="preserve"> </w:t>
      </w:r>
      <w:r w:rsidRPr="00365740">
        <w:rPr>
          <w:lang w:bidi="th-TH"/>
        </w:rPr>
        <w:t>able</w:t>
      </w:r>
      <w:r w:rsidR="007B1DB2" w:rsidRPr="00365740">
        <w:rPr>
          <w:lang w:bidi="th-TH"/>
        </w:rPr>
        <w:t xml:space="preserve"> </w:t>
      </w:r>
      <w:r w:rsidRPr="00365740">
        <w:rPr>
          <w:lang w:bidi="th-TH"/>
        </w:rPr>
        <w:t>to</w:t>
      </w:r>
      <w:r w:rsidR="007B1DB2" w:rsidRPr="00365740">
        <w:rPr>
          <w:lang w:bidi="th-TH"/>
        </w:rPr>
        <w:t xml:space="preserve"> </w:t>
      </w:r>
      <w:r w:rsidRPr="00365740">
        <w:rPr>
          <w:lang w:bidi="th-TH"/>
        </w:rPr>
        <w:t>operate</w:t>
      </w:r>
      <w:r w:rsidR="007B1DB2" w:rsidRPr="00365740">
        <w:rPr>
          <w:lang w:bidi="th-TH"/>
        </w:rPr>
        <w:t xml:space="preserve"> </w:t>
      </w:r>
      <w:r w:rsidRPr="00365740">
        <w:rPr>
          <w:lang w:bidi="th-TH"/>
        </w:rPr>
        <w:t>as</w:t>
      </w:r>
      <w:r w:rsidR="007B1DB2" w:rsidRPr="00365740">
        <w:rPr>
          <w:lang w:bidi="th-TH"/>
        </w:rPr>
        <w:t xml:space="preserve"> </w:t>
      </w:r>
      <w:r w:rsidRPr="00365740">
        <w:rPr>
          <w:lang w:bidi="th-TH"/>
        </w:rPr>
        <w:t>normal.</w:t>
      </w:r>
    </w:p>
    <w:p w14:paraId="28CB24A9" w14:textId="77777777" w:rsidR="003D6411" w:rsidRPr="006958B4" w:rsidRDefault="003D6411" w:rsidP="00DB00DE">
      <w:pPr>
        <w:pStyle w:val="BodyText"/>
        <w:spacing w:after="0" w:line="240" w:lineRule="atLeast"/>
        <w:ind w:left="562"/>
        <w:jc w:val="thaiDistribute"/>
        <w:rPr>
          <w:sz w:val="18"/>
          <w:szCs w:val="16"/>
          <w:lang w:bidi="th-TH"/>
        </w:rPr>
      </w:pPr>
    </w:p>
    <w:p w14:paraId="144A33AD" w14:textId="02176BAB" w:rsidR="00794190" w:rsidRDefault="0082251C" w:rsidP="0017071B">
      <w:pPr>
        <w:pStyle w:val="BodyText"/>
        <w:tabs>
          <w:tab w:val="left" w:pos="900"/>
        </w:tabs>
        <w:spacing w:after="0" w:line="240" w:lineRule="atLeast"/>
        <w:ind w:left="922"/>
        <w:jc w:val="thaiDistribute"/>
      </w:pPr>
      <w:r w:rsidRPr="007F17FA">
        <w:rPr>
          <w:spacing w:val="4"/>
        </w:rPr>
        <w:t>At</w:t>
      </w:r>
      <w:r w:rsidR="007B1DB2" w:rsidRPr="007F17FA">
        <w:rPr>
          <w:spacing w:val="4"/>
          <w:lang w:val="en-US"/>
        </w:rPr>
        <w:t xml:space="preserve"> </w:t>
      </w:r>
      <w:r w:rsidRPr="007F17FA">
        <w:rPr>
          <w:spacing w:val="4"/>
        </w:rPr>
        <w:t>present,</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plaintiffs</w:t>
      </w:r>
      <w:r w:rsidR="007B1DB2" w:rsidRPr="007F17FA">
        <w:rPr>
          <w:spacing w:val="4"/>
          <w:lang w:val="en-US"/>
        </w:rPr>
        <w:t xml:space="preserve"> </w:t>
      </w:r>
      <w:r w:rsidRPr="007F17FA">
        <w:rPr>
          <w:spacing w:val="4"/>
        </w:rPr>
        <w:t>and</w:t>
      </w:r>
      <w:r w:rsidR="007B1DB2" w:rsidRPr="007F17FA">
        <w:rPr>
          <w:spacing w:val="4"/>
          <w:lang w:val="en-US"/>
        </w:rPr>
        <w:t xml:space="preserve"> </w:t>
      </w:r>
      <w:r w:rsidRPr="007F17FA">
        <w:rPr>
          <w:spacing w:val="4"/>
        </w:rPr>
        <w:t>the</w:t>
      </w:r>
      <w:r w:rsidR="007B1DB2" w:rsidRPr="007F17FA">
        <w:rPr>
          <w:spacing w:val="4"/>
          <w:lang w:val="en-US"/>
        </w:rPr>
        <w:t xml:space="preserve"> </w:t>
      </w:r>
      <w:r w:rsidRPr="007F17FA">
        <w:rPr>
          <w:spacing w:val="4"/>
        </w:rPr>
        <w:t>government</w:t>
      </w:r>
      <w:r w:rsidR="007B1DB2" w:rsidRPr="007F17FA">
        <w:rPr>
          <w:spacing w:val="4"/>
          <w:lang w:val="en-US"/>
        </w:rPr>
        <w:t xml:space="preserve"> </w:t>
      </w:r>
      <w:r w:rsidRPr="007F17FA">
        <w:rPr>
          <w:spacing w:val="4"/>
        </w:rPr>
        <w:t>authorities</w:t>
      </w:r>
      <w:r w:rsidR="007B1DB2" w:rsidRPr="007F17FA">
        <w:rPr>
          <w:spacing w:val="4"/>
          <w:lang w:val="en-US"/>
        </w:rPr>
        <w:t xml:space="preserve"> </w:t>
      </w:r>
      <w:r w:rsidRPr="007F17FA">
        <w:rPr>
          <w:spacing w:val="4"/>
        </w:rPr>
        <w:t>have</w:t>
      </w:r>
      <w:r w:rsidR="007B1DB2" w:rsidRPr="007F17FA">
        <w:rPr>
          <w:spacing w:val="4"/>
          <w:lang w:val="en-US"/>
        </w:rPr>
        <w:t xml:space="preserve"> </w:t>
      </w:r>
      <w:r w:rsidRPr="007F17FA">
        <w:rPr>
          <w:spacing w:val="4"/>
        </w:rPr>
        <w:t>alre</w:t>
      </w:r>
      <w:r w:rsidR="0093620F" w:rsidRPr="007F17FA">
        <w:rPr>
          <w:spacing w:val="4"/>
        </w:rPr>
        <w:t>ady</w:t>
      </w:r>
      <w:r w:rsidR="007B1DB2" w:rsidRPr="007F17FA">
        <w:rPr>
          <w:spacing w:val="4"/>
          <w:lang w:val="en-US"/>
        </w:rPr>
        <w:t xml:space="preserve"> </w:t>
      </w:r>
      <w:r w:rsidR="0093620F" w:rsidRPr="007F17FA">
        <w:rPr>
          <w:spacing w:val="4"/>
        </w:rPr>
        <w:t>appealed</w:t>
      </w:r>
      <w:r w:rsidR="007B1DB2" w:rsidRPr="007F17FA">
        <w:rPr>
          <w:spacing w:val="4"/>
          <w:lang w:val="en-US"/>
        </w:rPr>
        <w:t xml:space="preserve"> </w:t>
      </w:r>
      <w:r w:rsidR="0093620F" w:rsidRPr="007F17FA">
        <w:rPr>
          <w:spacing w:val="4"/>
        </w:rPr>
        <w:t>the</w:t>
      </w:r>
      <w:r w:rsidR="007B1DB2" w:rsidRPr="007F17FA">
        <w:rPr>
          <w:spacing w:val="4"/>
          <w:lang w:val="en-US"/>
        </w:rPr>
        <w:t xml:space="preserve"> </w:t>
      </w:r>
      <w:r w:rsidR="00246522" w:rsidRPr="007F17FA">
        <w:rPr>
          <w:spacing w:val="4"/>
        </w:rPr>
        <w:t>judgment</w:t>
      </w:r>
      <w:r w:rsidR="007B1DB2" w:rsidRPr="007F17FA">
        <w:rPr>
          <w:spacing w:val="4"/>
          <w:lang w:val="en-US"/>
        </w:rPr>
        <w:t xml:space="preserve"> </w:t>
      </w:r>
      <w:r w:rsidR="0093620F" w:rsidRPr="007F17FA">
        <w:rPr>
          <w:spacing w:val="4"/>
        </w:rPr>
        <w:t>of</w:t>
      </w:r>
      <w:r w:rsidR="007B1DB2" w:rsidRPr="007F17FA">
        <w:rPr>
          <w:spacing w:val="4"/>
          <w:lang w:val="en-US"/>
        </w:rPr>
        <w:t xml:space="preserve"> </w:t>
      </w:r>
      <w:r w:rsidRPr="007F17FA">
        <w:rPr>
          <w:spacing w:val="4"/>
        </w:rPr>
        <w:t>the</w:t>
      </w:r>
      <w:r w:rsidR="007B1DB2" w:rsidRPr="007F17FA">
        <w:rPr>
          <w:spacing w:val="4"/>
          <w:lang w:val="en-US"/>
        </w:rPr>
        <w:t xml:space="preserve"> </w:t>
      </w:r>
      <w:r w:rsidRPr="006D6100">
        <w:t>Central</w:t>
      </w:r>
      <w:r w:rsidR="007B1DB2" w:rsidRPr="006D6100">
        <w:rPr>
          <w:lang w:val="en-US"/>
        </w:rPr>
        <w:t xml:space="preserve"> </w:t>
      </w:r>
      <w:r w:rsidRPr="006D6100">
        <w:t>Administrative</w:t>
      </w:r>
      <w:r w:rsidR="007B1DB2" w:rsidRPr="006D6100">
        <w:rPr>
          <w:lang w:val="en-US"/>
        </w:rPr>
        <w:t xml:space="preserve"> </w:t>
      </w:r>
      <w:r w:rsidRPr="006D6100">
        <w:t>Court</w:t>
      </w:r>
      <w:r w:rsidR="007B1DB2" w:rsidRPr="006D6100">
        <w:rPr>
          <w:lang w:val="en-US"/>
        </w:rPr>
        <w:t xml:space="preserve"> </w:t>
      </w:r>
      <w:r w:rsidRPr="006D6100">
        <w:t>to</w:t>
      </w:r>
      <w:r w:rsidR="007B1DB2" w:rsidRPr="006D6100">
        <w:rPr>
          <w:lang w:val="en-US"/>
        </w:rPr>
        <w:t xml:space="preserve"> </w:t>
      </w:r>
      <w:r w:rsidRPr="006D6100">
        <w:t>the</w:t>
      </w:r>
      <w:r w:rsidR="007B1DB2" w:rsidRPr="006D6100">
        <w:rPr>
          <w:lang w:val="en-US"/>
        </w:rPr>
        <w:t xml:space="preserve"> </w:t>
      </w:r>
      <w:r w:rsidRPr="006D6100">
        <w:t>Supreme</w:t>
      </w:r>
      <w:r w:rsidR="007B1DB2" w:rsidRPr="006D6100">
        <w:rPr>
          <w:lang w:val="en-US"/>
        </w:rPr>
        <w:t xml:space="preserve"> </w:t>
      </w:r>
      <w:r w:rsidRPr="006D6100">
        <w:t>Administrative</w:t>
      </w:r>
      <w:r w:rsidR="007B1DB2" w:rsidRPr="006D6100">
        <w:rPr>
          <w:lang w:val="en-US"/>
        </w:rPr>
        <w:t xml:space="preserve"> </w:t>
      </w:r>
      <w:r w:rsidRPr="006D6100">
        <w:t>Court.</w:t>
      </w:r>
    </w:p>
    <w:p w14:paraId="7DAD23E0" w14:textId="77777777" w:rsidR="0017071B" w:rsidRDefault="0017071B" w:rsidP="0017071B">
      <w:pPr>
        <w:pStyle w:val="BodyText"/>
        <w:tabs>
          <w:tab w:val="left" w:pos="900"/>
        </w:tabs>
        <w:spacing w:after="0" w:line="240" w:lineRule="atLeast"/>
        <w:ind w:left="922"/>
        <w:jc w:val="thaiDistribute"/>
      </w:pPr>
    </w:p>
    <w:p w14:paraId="764632C5" w14:textId="77777777" w:rsidR="00B93761" w:rsidRDefault="00B93761" w:rsidP="00CD7206">
      <w:pPr>
        <w:pStyle w:val="BodyText"/>
        <w:numPr>
          <w:ilvl w:val="0"/>
          <w:numId w:val="24"/>
        </w:numPr>
        <w:tabs>
          <w:tab w:val="left" w:pos="900"/>
        </w:tabs>
        <w:spacing w:after="0" w:line="240" w:lineRule="atLeast"/>
        <w:jc w:val="thaiDistribute"/>
      </w:pPr>
      <w:r w:rsidRPr="002D1E5F">
        <w:rPr>
          <w:spacing w:val="-4"/>
        </w:rPr>
        <w:lastRenderedPageBreak/>
        <w:t xml:space="preserve">The Board of Directors’ Meeting No. 219 (8/2017), held on </w:t>
      </w:r>
      <w:r w:rsidR="002F5558" w:rsidRPr="002D1E5F">
        <w:rPr>
          <w:spacing w:val="-4"/>
          <w:lang w:bidi="th-TH"/>
        </w:rPr>
        <w:t xml:space="preserve">20 </w:t>
      </w:r>
      <w:r w:rsidRPr="002D1E5F">
        <w:rPr>
          <w:spacing w:val="-4"/>
        </w:rPr>
        <w:t>December 2017, approved the support</w:t>
      </w:r>
      <w:r>
        <w:t xml:space="preserve"> for the restructuring of its subsidiaries engaging in the business of manufacturing and distribution of ceramic tile in Thailand. The restructuring will be contemplated through the amalgamation of five Thai-based ceramic tile companies, which are indirectly held by SCC through Cementhai Ceramics </w:t>
      </w:r>
      <w:r w:rsidR="00C015E9" w:rsidRPr="00C015E9">
        <w:t>Co., Ltd.</w:t>
      </w:r>
      <w:r w:rsidR="00C015E9" w:rsidRPr="00C015E9" w:rsidDel="00C015E9">
        <w:t xml:space="preserve"> </w:t>
      </w:r>
      <w:r>
        <w:t xml:space="preserve">(the Amalgamation). The Amalgamation is expected to generate synergies, by way of improving the efficiencies and enhancing competitiveness. These include synergies from </w:t>
      </w:r>
      <w:r w:rsidR="00670B59">
        <w:t>s</w:t>
      </w:r>
      <w:r>
        <w:t>ales, marketing, production and R&amp;D in order to increase customer satisfaction.</w:t>
      </w:r>
    </w:p>
    <w:p w14:paraId="7E16AD11" w14:textId="77777777" w:rsidR="00CD7206" w:rsidRDefault="00CD7206" w:rsidP="00CD7206">
      <w:pPr>
        <w:pStyle w:val="BodyText"/>
        <w:tabs>
          <w:tab w:val="left" w:pos="900"/>
        </w:tabs>
        <w:spacing w:after="0" w:line="240" w:lineRule="atLeast"/>
        <w:ind w:left="922"/>
        <w:jc w:val="thaiDistribute"/>
      </w:pPr>
    </w:p>
    <w:p w14:paraId="46FA6EF8" w14:textId="77777777" w:rsidR="00B93761" w:rsidRDefault="00B93761" w:rsidP="00CD7206">
      <w:pPr>
        <w:pStyle w:val="BodyText"/>
        <w:tabs>
          <w:tab w:val="left" w:pos="900"/>
        </w:tabs>
        <w:spacing w:after="0" w:line="240" w:lineRule="atLeast"/>
        <w:ind w:left="922"/>
        <w:jc w:val="thaiDistribute"/>
      </w:pPr>
      <w:r w:rsidRPr="00713216">
        <w:rPr>
          <w:spacing w:val="-4"/>
        </w:rPr>
        <w:t>These five Thai-based ceramic tile companies which are to be amalgamated into the New Company</w:t>
      </w:r>
      <w:r>
        <w:t xml:space="preserve"> </w:t>
      </w:r>
      <w:r w:rsidRPr="00713216">
        <w:t xml:space="preserve">comprise 1) </w:t>
      </w:r>
      <w:r w:rsidR="00291A75" w:rsidRPr="00713216">
        <w:t>Thai Ceramic Co., Ltd.</w:t>
      </w:r>
      <w:r w:rsidRPr="00713216">
        <w:t>, 2) Thai</w:t>
      </w:r>
      <w:r w:rsidR="006101E3">
        <w:t>-</w:t>
      </w:r>
      <w:r w:rsidRPr="00713216">
        <w:t xml:space="preserve">German Ceramic Industry </w:t>
      </w:r>
      <w:r w:rsidR="00F374EA" w:rsidRPr="00713216">
        <w:t>Public Company Limited</w:t>
      </w:r>
      <w:r w:rsidRPr="00713216">
        <w:rPr>
          <w:spacing w:val="-2"/>
        </w:rPr>
        <w:t xml:space="preserve">, </w:t>
      </w:r>
      <w:r w:rsidRPr="007F17FA">
        <w:rPr>
          <w:spacing w:val="6"/>
        </w:rPr>
        <w:t xml:space="preserve">3) The Siam Ceramic Group Industries </w:t>
      </w:r>
      <w:r w:rsidR="00F04C71" w:rsidRPr="007F17FA">
        <w:rPr>
          <w:spacing w:val="6"/>
        </w:rPr>
        <w:t>Co., Ltd.</w:t>
      </w:r>
      <w:r w:rsidRPr="007F17FA">
        <w:rPr>
          <w:spacing w:val="6"/>
        </w:rPr>
        <w:t xml:space="preserve">, 4) Sosuco </w:t>
      </w:r>
      <w:r w:rsidR="00F04C71" w:rsidRPr="007F17FA">
        <w:rPr>
          <w:spacing w:val="6"/>
        </w:rPr>
        <w:t>a</w:t>
      </w:r>
      <w:r w:rsidRPr="007F17FA">
        <w:rPr>
          <w:spacing w:val="6"/>
        </w:rPr>
        <w:t xml:space="preserve">nd Group (2008) </w:t>
      </w:r>
      <w:r w:rsidR="00F04C71" w:rsidRPr="007F17FA">
        <w:rPr>
          <w:spacing w:val="6"/>
        </w:rPr>
        <w:t>Co., Ltd.,</w:t>
      </w:r>
      <w:r w:rsidRPr="007F17FA">
        <w:rPr>
          <w:spacing w:val="6"/>
        </w:rPr>
        <w:t xml:space="preserve"> and </w:t>
      </w:r>
      <w:r w:rsidRPr="00713216">
        <w:t>5) Gemago Co</w:t>
      </w:r>
      <w:r w:rsidR="00F04C71" w:rsidRPr="00713216">
        <w:t>.,</w:t>
      </w:r>
      <w:r w:rsidRPr="00713216">
        <w:t xml:space="preserve"> L</w:t>
      </w:r>
      <w:r w:rsidR="00F04C71" w:rsidRPr="00713216">
        <w:t>td</w:t>
      </w:r>
      <w:r w:rsidRPr="00713216">
        <w:t>.</w:t>
      </w:r>
    </w:p>
    <w:p w14:paraId="107FFB6F" w14:textId="77777777" w:rsidR="00CD7206" w:rsidRDefault="00CD7206" w:rsidP="00CD7206">
      <w:pPr>
        <w:pStyle w:val="BodyText"/>
        <w:tabs>
          <w:tab w:val="left" w:pos="900"/>
        </w:tabs>
        <w:spacing w:after="0" w:line="240" w:lineRule="atLeast"/>
        <w:ind w:left="922"/>
        <w:jc w:val="thaiDistribute"/>
      </w:pPr>
    </w:p>
    <w:p w14:paraId="2C9754F3" w14:textId="6ED84540" w:rsidR="00865B3C" w:rsidRPr="00460392" w:rsidRDefault="00865B3C" w:rsidP="00CD7206">
      <w:pPr>
        <w:pStyle w:val="BodyText"/>
        <w:tabs>
          <w:tab w:val="left" w:pos="900"/>
        </w:tabs>
        <w:spacing w:after="0" w:line="240" w:lineRule="atLeast"/>
        <w:ind w:left="922"/>
        <w:jc w:val="thaiDistribute"/>
      </w:pPr>
      <w:r w:rsidRPr="005452D3">
        <w:t xml:space="preserve">In the first quarter of </w:t>
      </w:r>
      <w:r w:rsidRPr="005452D3">
        <w:rPr>
          <w:lang w:val="en-US" w:bidi="th-TH"/>
        </w:rPr>
        <w:t>2018, the Board of Directors and shareholders’ meeting approved</w:t>
      </w:r>
      <w:r w:rsidRPr="00460392">
        <w:t xml:space="preserve"> the Amalgamation.</w:t>
      </w:r>
    </w:p>
    <w:p w14:paraId="79E593B2" w14:textId="77777777" w:rsidR="00865B3C" w:rsidRPr="00713216" w:rsidRDefault="00865B3C" w:rsidP="00CD7206">
      <w:pPr>
        <w:pStyle w:val="BodyText"/>
        <w:tabs>
          <w:tab w:val="left" w:pos="900"/>
        </w:tabs>
        <w:spacing w:after="0" w:line="240" w:lineRule="atLeast"/>
        <w:ind w:left="922"/>
        <w:jc w:val="thaiDistribute"/>
      </w:pPr>
    </w:p>
    <w:p w14:paraId="07A68258" w14:textId="4A876578" w:rsidR="007178A8" w:rsidRDefault="00B93761" w:rsidP="006958B4">
      <w:pPr>
        <w:pStyle w:val="BodyText"/>
        <w:tabs>
          <w:tab w:val="left" w:pos="900"/>
        </w:tabs>
        <w:spacing w:after="0" w:line="240" w:lineRule="atLeast"/>
        <w:ind w:left="922"/>
        <w:jc w:val="thaiDistribute"/>
      </w:pPr>
      <w:r w:rsidRPr="00401F63">
        <w:t>Upon the completion of the Amalgamation subject to the approval of</w:t>
      </w:r>
      <w:r w:rsidR="006101E3" w:rsidRPr="00865B3C">
        <w:t xml:space="preserve"> </w:t>
      </w:r>
      <w:r w:rsidRPr="00865B3C">
        <w:t>the Stock Exchange of Thailand on the listing application</w:t>
      </w:r>
      <w:r w:rsidR="006101E3" w:rsidRPr="00865B3C">
        <w:t>.</w:t>
      </w:r>
    </w:p>
    <w:p w14:paraId="56979C90" w14:textId="77777777" w:rsidR="00816EEB" w:rsidRDefault="00816EEB" w:rsidP="00816EEB">
      <w:pPr>
        <w:spacing w:line="240" w:lineRule="atLeast"/>
        <w:ind w:left="567"/>
        <w:jc w:val="thaiDistribute"/>
        <w:rPr>
          <w:rFonts w:cs="Times New Roman"/>
          <w:szCs w:val="22"/>
          <w:highlight w:val="yellow"/>
        </w:rPr>
      </w:pPr>
    </w:p>
    <w:p w14:paraId="7F22AAC7" w14:textId="4EC1ED66" w:rsidR="00816EEB" w:rsidRDefault="002706BA" w:rsidP="005452D3">
      <w:pPr>
        <w:pStyle w:val="Heading1"/>
        <w:tabs>
          <w:tab w:val="clear" w:pos="1134"/>
          <w:tab w:val="num" w:pos="567"/>
        </w:tabs>
        <w:ind w:left="567" w:hanging="567"/>
      </w:pPr>
      <w:r w:rsidRPr="002706BA">
        <w:t>Th</w:t>
      </w:r>
      <w:r w:rsidR="00901656">
        <w:t>ai Financial Reporting Standard</w:t>
      </w:r>
      <w:r w:rsidRPr="002706BA">
        <w:t xml:space="preserve"> (TFRS) that ha</w:t>
      </w:r>
      <w:r w:rsidR="00901656">
        <w:t>s been issued but is</w:t>
      </w:r>
      <w:r w:rsidRPr="002706BA">
        <w:t xml:space="preserve"> not yet effective</w:t>
      </w:r>
    </w:p>
    <w:p w14:paraId="1C3631A0" w14:textId="77777777" w:rsidR="002471D1" w:rsidRPr="005452D3" w:rsidRDefault="002471D1" w:rsidP="005452D3">
      <w:pPr>
        <w:pStyle w:val="BodyText"/>
        <w:spacing w:after="0"/>
      </w:pPr>
    </w:p>
    <w:p w14:paraId="59C62802" w14:textId="6713302D" w:rsidR="00DA6F70" w:rsidRPr="00793703" w:rsidRDefault="00DA6F70" w:rsidP="00DA6F70">
      <w:pPr>
        <w:spacing w:line="240" w:lineRule="auto"/>
        <w:ind w:left="540"/>
        <w:jc w:val="both"/>
        <w:rPr>
          <w:szCs w:val="22"/>
          <w:highlight w:val="cyan"/>
        </w:rPr>
      </w:pPr>
      <w:r w:rsidRPr="00793703">
        <w:rPr>
          <w:szCs w:val="22"/>
        </w:rPr>
        <w:t xml:space="preserve">The FAP has issued </w:t>
      </w:r>
      <w:r w:rsidRPr="002F6CE8">
        <w:rPr>
          <w:szCs w:val="22"/>
        </w:rPr>
        <w:t xml:space="preserve">TFRS 15 </w:t>
      </w:r>
      <w:r w:rsidRPr="002F6CE8">
        <w:rPr>
          <w:i/>
          <w:iCs/>
          <w:szCs w:val="22"/>
        </w:rPr>
        <w:t>Revenue from Contracts with Customers</w:t>
      </w:r>
      <w:r w:rsidRPr="002F6CE8">
        <w:rPr>
          <w:szCs w:val="22"/>
        </w:rPr>
        <w:t xml:space="preserve"> which is effective for annual periods beginning on or after 1 January 2019</w:t>
      </w:r>
      <w:r w:rsidRPr="00DA6F70">
        <w:rPr>
          <w:szCs w:val="22"/>
        </w:rPr>
        <w:t xml:space="preserve">. The </w:t>
      </w:r>
      <w:r w:rsidRPr="005452D3">
        <w:rPr>
          <w:szCs w:val="22"/>
        </w:rPr>
        <w:t>Group</w:t>
      </w:r>
      <w:r>
        <w:rPr>
          <w:szCs w:val="22"/>
        </w:rPr>
        <w:t xml:space="preserve"> </w:t>
      </w:r>
      <w:r w:rsidRPr="00DA6F70">
        <w:rPr>
          <w:szCs w:val="22"/>
        </w:rPr>
        <w:t>has</w:t>
      </w:r>
      <w:r w:rsidRPr="00C1244B">
        <w:rPr>
          <w:szCs w:val="22"/>
        </w:rPr>
        <w:t xml:space="preserve"> not early adopted this standard.</w:t>
      </w:r>
      <w:r w:rsidRPr="00793703">
        <w:rPr>
          <w:b/>
          <w:bCs/>
          <w:color w:val="0000FF"/>
          <w:szCs w:val="22"/>
        </w:rPr>
        <w:t xml:space="preserve"> </w:t>
      </w:r>
    </w:p>
    <w:p w14:paraId="21F9C9FE" w14:textId="77777777" w:rsidR="00DA6F70" w:rsidRDefault="00DA6F70" w:rsidP="00DA6F70">
      <w:pPr>
        <w:ind w:left="567"/>
        <w:jc w:val="thaiDistribute"/>
        <w:rPr>
          <w:szCs w:val="22"/>
        </w:rPr>
      </w:pPr>
    </w:p>
    <w:p w14:paraId="06C6D305" w14:textId="77777777" w:rsidR="00DA6F70" w:rsidRPr="00C74D4A" w:rsidRDefault="00DA6F70" w:rsidP="00DA6F70">
      <w:pPr>
        <w:ind w:left="567"/>
        <w:jc w:val="thaiDistribute"/>
        <w:rPr>
          <w:szCs w:val="22"/>
        </w:rPr>
      </w:pPr>
      <w:r w:rsidRPr="00C74D4A">
        <w:rPr>
          <w:szCs w:val="22"/>
        </w:rPr>
        <w:t xml:space="preserve">TFRS 15 establishes a comprehensive framework for determining whether, how much and when revenue is recognized. Revenue should be recognized when (or as) an entity transfers control over goods or services to a customer, measured at the amount to which the entity expects to be entitled. It replaces existing revenue recognition standards as follows: </w:t>
      </w:r>
    </w:p>
    <w:p w14:paraId="149A0DB5" w14:textId="77777777" w:rsidR="00DA6F70" w:rsidRPr="00C74D4A" w:rsidRDefault="00DA6F70" w:rsidP="00DA6F70">
      <w:pPr>
        <w:ind w:left="567"/>
        <w:jc w:val="thaiDistribute"/>
        <w:rPr>
          <w:szCs w:val="22"/>
        </w:rPr>
      </w:pPr>
    </w:p>
    <w:p w14:paraId="750C96A4" w14:textId="77777777" w:rsidR="00DA6F70" w:rsidRPr="00C74D4A" w:rsidRDefault="00DA6F70" w:rsidP="00DA6F70">
      <w:pPr>
        <w:ind w:left="567"/>
        <w:jc w:val="thaiDistribute"/>
        <w:rPr>
          <w:szCs w:val="22"/>
        </w:rPr>
      </w:pPr>
      <w:r w:rsidRPr="00C74D4A">
        <w:rPr>
          <w:szCs w:val="22"/>
        </w:rPr>
        <w:t>-</w:t>
      </w:r>
      <w:r w:rsidRPr="00C74D4A">
        <w:rPr>
          <w:szCs w:val="22"/>
        </w:rPr>
        <w:tab/>
        <w:t xml:space="preserve">TAS 11 (revised 2017) Construction Contracts, </w:t>
      </w:r>
    </w:p>
    <w:p w14:paraId="7EFC1320" w14:textId="77777777" w:rsidR="00DA6F70" w:rsidRPr="00C74D4A" w:rsidRDefault="00DA6F70" w:rsidP="00DA6F70">
      <w:pPr>
        <w:ind w:left="567"/>
        <w:jc w:val="thaiDistribute"/>
        <w:rPr>
          <w:szCs w:val="22"/>
        </w:rPr>
      </w:pPr>
      <w:r w:rsidRPr="00C74D4A">
        <w:rPr>
          <w:szCs w:val="22"/>
        </w:rPr>
        <w:t>-</w:t>
      </w:r>
      <w:r w:rsidRPr="00C74D4A">
        <w:rPr>
          <w:szCs w:val="22"/>
        </w:rPr>
        <w:tab/>
        <w:t xml:space="preserve">TAS 18 (revised 2017) Revenue, </w:t>
      </w:r>
    </w:p>
    <w:p w14:paraId="2776B514" w14:textId="77777777" w:rsidR="00DA6F70" w:rsidRPr="00C74D4A" w:rsidRDefault="00DA6F70" w:rsidP="00DA6F70">
      <w:pPr>
        <w:ind w:left="567"/>
        <w:jc w:val="thaiDistribute"/>
        <w:rPr>
          <w:szCs w:val="22"/>
        </w:rPr>
      </w:pPr>
      <w:r w:rsidRPr="00C74D4A">
        <w:rPr>
          <w:szCs w:val="22"/>
        </w:rPr>
        <w:t>-</w:t>
      </w:r>
      <w:r w:rsidRPr="00C74D4A">
        <w:rPr>
          <w:szCs w:val="22"/>
        </w:rPr>
        <w:tab/>
        <w:t xml:space="preserve">TSIC 31 (revised 2017) Revenue-Barter Transactions Involving Advertising Services, </w:t>
      </w:r>
    </w:p>
    <w:p w14:paraId="100D7CE3" w14:textId="77777777" w:rsidR="00DA6F70" w:rsidRPr="00C74D4A" w:rsidRDefault="00DA6F70" w:rsidP="00DA6F70">
      <w:pPr>
        <w:ind w:left="567"/>
        <w:jc w:val="thaiDistribute"/>
        <w:rPr>
          <w:szCs w:val="22"/>
        </w:rPr>
      </w:pPr>
      <w:r w:rsidRPr="00C74D4A">
        <w:rPr>
          <w:szCs w:val="22"/>
        </w:rPr>
        <w:t>-</w:t>
      </w:r>
      <w:r w:rsidRPr="00C74D4A">
        <w:rPr>
          <w:szCs w:val="22"/>
        </w:rPr>
        <w:tab/>
        <w:t xml:space="preserve">TFRIC 13 (revised 2017) Customer Loyalty Programmes, </w:t>
      </w:r>
    </w:p>
    <w:p w14:paraId="707CC1EA" w14:textId="77777777" w:rsidR="00DA6F70" w:rsidRPr="00C74D4A" w:rsidRDefault="00DA6F70" w:rsidP="00DA6F70">
      <w:pPr>
        <w:ind w:left="567"/>
        <w:jc w:val="thaiDistribute"/>
        <w:rPr>
          <w:szCs w:val="22"/>
        </w:rPr>
      </w:pPr>
      <w:r w:rsidRPr="00C74D4A">
        <w:rPr>
          <w:szCs w:val="22"/>
        </w:rPr>
        <w:t>-</w:t>
      </w:r>
      <w:r w:rsidRPr="00C74D4A">
        <w:rPr>
          <w:szCs w:val="22"/>
        </w:rPr>
        <w:tab/>
        <w:t xml:space="preserve">TFRIC 15 (revised 2017) Agreements for the Construction of Real Estate, and </w:t>
      </w:r>
    </w:p>
    <w:p w14:paraId="7D2829B6" w14:textId="77777777" w:rsidR="00DA6F70" w:rsidRPr="00C74D4A" w:rsidRDefault="00DA6F70" w:rsidP="00DA6F70">
      <w:pPr>
        <w:ind w:left="567"/>
        <w:jc w:val="thaiDistribute"/>
        <w:rPr>
          <w:szCs w:val="22"/>
        </w:rPr>
      </w:pPr>
      <w:r w:rsidRPr="00C74D4A">
        <w:rPr>
          <w:szCs w:val="22"/>
        </w:rPr>
        <w:t>-</w:t>
      </w:r>
      <w:r w:rsidRPr="00C74D4A">
        <w:rPr>
          <w:szCs w:val="22"/>
        </w:rPr>
        <w:tab/>
        <w:t>TFRIC 18 (revised 2017) Transfers of Assets from Customers.</w:t>
      </w:r>
    </w:p>
    <w:p w14:paraId="08D52721" w14:textId="77777777" w:rsidR="00DA6F70" w:rsidRPr="00C74D4A" w:rsidRDefault="00DA6F70" w:rsidP="00DA6F70">
      <w:pPr>
        <w:ind w:left="567"/>
        <w:jc w:val="thaiDistribute"/>
        <w:rPr>
          <w:szCs w:val="22"/>
        </w:rPr>
      </w:pPr>
    </w:p>
    <w:p w14:paraId="744AC1C6" w14:textId="77777777" w:rsidR="00DA6F70" w:rsidRPr="00C74D4A" w:rsidRDefault="00DA6F70" w:rsidP="00DA6F70">
      <w:pPr>
        <w:ind w:left="567"/>
        <w:jc w:val="thaiDistribute"/>
        <w:rPr>
          <w:szCs w:val="22"/>
        </w:rPr>
      </w:pPr>
      <w:r w:rsidRPr="00C74D4A">
        <w:rPr>
          <w:szCs w:val="22"/>
        </w:rPr>
        <w:t>Management is presently considering the potential impact of adopting and initially applying TFRS 15 on the consolidated financial statements.</w:t>
      </w:r>
    </w:p>
    <w:p w14:paraId="05C18FB1" w14:textId="77777777" w:rsidR="004F77D3" w:rsidRPr="0042338E" w:rsidRDefault="004F77D3" w:rsidP="005452D3">
      <w:pPr>
        <w:pStyle w:val="BodyText"/>
        <w:spacing w:after="0"/>
        <w:jc w:val="both"/>
        <w:rPr>
          <w:szCs w:val="22"/>
          <w:lang w:val="en-GB"/>
        </w:rPr>
      </w:pPr>
    </w:p>
    <w:sectPr w:rsidR="004F77D3" w:rsidRPr="0042338E" w:rsidSect="00F32F40">
      <w:headerReference w:type="default" r:id="rId17"/>
      <w:footerReference w:type="default" r:id="rId18"/>
      <w:pgSz w:w="11907" w:h="16840" w:code="9"/>
      <w:pgMar w:top="691" w:right="1152" w:bottom="576" w:left="1152" w:header="720" w:footer="720" w:gutter="0"/>
      <w:pgNumType w:start="13"/>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33BFE" w14:textId="77777777" w:rsidR="006958B4" w:rsidRDefault="006958B4">
      <w:r>
        <w:separator/>
      </w:r>
    </w:p>
  </w:endnote>
  <w:endnote w:type="continuationSeparator" w:id="0">
    <w:p w14:paraId="7C05C494" w14:textId="77777777" w:rsidR="006958B4" w:rsidRDefault="0069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D3A98" w14:textId="77777777" w:rsidR="006958B4" w:rsidRPr="00A256F4" w:rsidRDefault="006958B4" w:rsidP="00A256F4">
    <w:pPr>
      <w:pStyle w:val="Footer"/>
      <w:jc w:val="center"/>
      <w:rPr>
        <w:sz w:val="22"/>
        <w:szCs w:val="22"/>
      </w:rPr>
    </w:pPr>
    <w:r w:rsidRPr="00A256F4">
      <w:rPr>
        <w:sz w:val="22"/>
        <w:szCs w:val="22"/>
      </w:rPr>
      <w:fldChar w:fldCharType="begin"/>
    </w:r>
    <w:r w:rsidRPr="00A256F4">
      <w:rPr>
        <w:sz w:val="22"/>
        <w:szCs w:val="22"/>
      </w:rPr>
      <w:instrText xml:space="preserve"> PAGE   \* MERGEFORMAT </w:instrText>
    </w:r>
    <w:r w:rsidRPr="00A256F4">
      <w:rPr>
        <w:sz w:val="22"/>
        <w:szCs w:val="22"/>
      </w:rPr>
      <w:fldChar w:fldCharType="separate"/>
    </w:r>
    <w:r w:rsidR="00101B5C">
      <w:rPr>
        <w:noProof/>
        <w:sz w:val="22"/>
        <w:szCs w:val="22"/>
      </w:rPr>
      <w:t>13</w:t>
    </w:r>
    <w:r w:rsidRPr="00A256F4">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EFC19" w14:textId="77777777" w:rsidR="006958B4" w:rsidRDefault="006958B4">
      <w:r>
        <w:separator/>
      </w:r>
    </w:p>
  </w:footnote>
  <w:footnote w:type="continuationSeparator" w:id="0">
    <w:p w14:paraId="00D0D5A1" w14:textId="77777777" w:rsidR="006958B4" w:rsidRDefault="00695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31692" w14:textId="77777777" w:rsidR="006958B4" w:rsidRPr="00367D62" w:rsidRDefault="006958B4" w:rsidP="00BC03E9">
    <w:pPr>
      <w:pStyle w:val="acctmainheading"/>
      <w:tabs>
        <w:tab w:val="left" w:pos="7810"/>
      </w:tabs>
      <w:spacing w:after="0" w:line="240" w:lineRule="atLeast"/>
    </w:pPr>
    <w:r>
      <w:t>The</w:t>
    </w:r>
    <w:r w:rsidRPr="00E500BD">
      <w:rPr>
        <w:lang w:val="en-US"/>
      </w:rPr>
      <w:t xml:space="preserve"> </w:t>
    </w:r>
    <w:r>
      <w:t>Siam</w:t>
    </w:r>
    <w:r w:rsidRPr="00E500BD">
      <w:rPr>
        <w:lang w:val="en-US"/>
      </w:rPr>
      <w:t xml:space="preserve"> </w:t>
    </w:r>
    <w:r>
      <w:t>Cement</w:t>
    </w:r>
    <w:r w:rsidRPr="00E500BD">
      <w:rPr>
        <w:lang w:val="en-US"/>
      </w:rPr>
      <w:t xml:space="preserve"> </w:t>
    </w:r>
    <w:r w:rsidRPr="00367D62">
      <w:t>Public</w:t>
    </w:r>
    <w:r w:rsidRPr="00E500BD">
      <w:rPr>
        <w:lang w:val="en-US"/>
      </w:rPr>
      <w:t xml:space="preserve"> </w:t>
    </w:r>
    <w:r w:rsidRPr="00367D62">
      <w:t>Company</w:t>
    </w:r>
    <w:r w:rsidRPr="00E500BD">
      <w:rPr>
        <w:lang w:val="en-US"/>
      </w:rPr>
      <w:t xml:space="preserve"> </w:t>
    </w:r>
    <w:r w:rsidRPr="00367D62">
      <w:t>Limited</w:t>
    </w:r>
    <w:r w:rsidRPr="00E500BD">
      <w:rPr>
        <w:lang w:val="en-US"/>
      </w:rPr>
      <w:t xml:space="preserve"> </w:t>
    </w:r>
    <w:r>
      <w:t>and</w:t>
    </w:r>
    <w:r w:rsidRPr="00E500BD">
      <w:rPr>
        <w:lang w:val="en-US"/>
      </w:rPr>
      <w:t xml:space="preserve"> </w:t>
    </w:r>
    <w:r>
      <w:t>its</w:t>
    </w:r>
    <w:r w:rsidRPr="00E500BD">
      <w:rPr>
        <w:lang w:val="en-US"/>
      </w:rPr>
      <w:t xml:space="preserve"> </w:t>
    </w:r>
    <w:r>
      <w:t>Subsidiaries</w:t>
    </w:r>
  </w:p>
  <w:p w14:paraId="0D5598BD" w14:textId="77777777" w:rsidR="006958B4" w:rsidRPr="00367D62" w:rsidRDefault="006958B4" w:rsidP="00BC03E9">
    <w:pPr>
      <w:pStyle w:val="acctmainheading"/>
      <w:spacing w:after="0" w:line="240" w:lineRule="atLeast"/>
      <w:rPr>
        <w:sz w:val="24"/>
        <w:szCs w:val="24"/>
      </w:rPr>
    </w:pPr>
    <w:r w:rsidRPr="00367D62">
      <w:rPr>
        <w:sz w:val="24"/>
        <w:szCs w:val="24"/>
      </w:rPr>
      <w:t>Notes</w:t>
    </w:r>
    <w:r w:rsidRPr="00E500BD">
      <w:rPr>
        <w:sz w:val="24"/>
        <w:szCs w:val="24"/>
        <w:lang w:val="en-US"/>
      </w:rPr>
      <w:t xml:space="preserve"> </w:t>
    </w:r>
    <w:r w:rsidRPr="00367D62">
      <w:rPr>
        <w:sz w:val="24"/>
        <w:szCs w:val="24"/>
      </w:rPr>
      <w:t>to</w:t>
    </w:r>
    <w:r w:rsidRPr="00E500BD">
      <w:rPr>
        <w:sz w:val="24"/>
        <w:szCs w:val="24"/>
        <w:lang w:val="en-US"/>
      </w:rPr>
      <w:t xml:space="preserve"> </w:t>
    </w:r>
    <w:r w:rsidRPr="00367D62">
      <w:rPr>
        <w:sz w:val="24"/>
        <w:szCs w:val="24"/>
      </w:rPr>
      <w:t>the</w:t>
    </w:r>
    <w:r w:rsidRPr="00E500BD">
      <w:rPr>
        <w:sz w:val="24"/>
        <w:szCs w:val="24"/>
        <w:lang w:val="en-US"/>
      </w:rPr>
      <w:t xml:space="preserve"> </w:t>
    </w:r>
    <w:r>
      <w:rPr>
        <w:sz w:val="24"/>
        <w:szCs w:val="24"/>
      </w:rPr>
      <w:t>interim</w:t>
    </w:r>
    <w:r w:rsidRPr="00E500BD">
      <w:rPr>
        <w:sz w:val="24"/>
        <w:szCs w:val="24"/>
        <w:lang w:val="en-US"/>
      </w:rPr>
      <w:t xml:space="preserve"> </w:t>
    </w:r>
    <w:r w:rsidRPr="00367D62">
      <w:rPr>
        <w:sz w:val="24"/>
        <w:szCs w:val="24"/>
      </w:rPr>
      <w:t>financial</w:t>
    </w:r>
    <w:r w:rsidRPr="00E500BD">
      <w:rPr>
        <w:sz w:val="24"/>
        <w:szCs w:val="24"/>
        <w:lang w:val="en-US"/>
      </w:rPr>
      <w:t xml:space="preserve"> </w:t>
    </w:r>
    <w:r w:rsidRPr="00367D62">
      <w:rPr>
        <w:sz w:val="24"/>
        <w:szCs w:val="24"/>
      </w:rPr>
      <w:t>statements</w:t>
    </w:r>
  </w:p>
  <w:p w14:paraId="27D138E5" w14:textId="77777777" w:rsidR="006958B4" w:rsidRPr="004054E0" w:rsidRDefault="006958B4" w:rsidP="00BC03E9">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sidRPr="00E1391E">
      <w:rPr>
        <w:sz w:val="24"/>
        <w:szCs w:val="24"/>
      </w:rPr>
      <w:t>period</w:t>
    </w:r>
    <w:r w:rsidRPr="00E500BD">
      <w:rPr>
        <w:sz w:val="24"/>
        <w:szCs w:val="24"/>
        <w:lang w:val="en-US"/>
      </w:rPr>
      <w:t xml:space="preserve"> </w:t>
    </w:r>
    <w:r>
      <w:rPr>
        <w:sz w:val="24"/>
        <w:szCs w:val="24"/>
      </w:rPr>
      <w:t>ended</w:t>
    </w:r>
    <w:r w:rsidRPr="00E500BD">
      <w:rPr>
        <w:sz w:val="24"/>
        <w:szCs w:val="24"/>
        <w:lang w:val="en-US"/>
      </w:rPr>
      <w:t xml:space="preserve"> </w:t>
    </w:r>
    <w:r>
      <w:rPr>
        <w:sz w:val="24"/>
        <w:szCs w:val="24"/>
      </w:rPr>
      <w:t>31</w:t>
    </w:r>
    <w:r w:rsidRPr="00E500BD">
      <w:rPr>
        <w:sz w:val="24"/>
        <w:szCs w:val="24"/>
        <w:lang w:val="en-US"/>
      </w:rPr>
      <w:t xml:space="preserve"> </w:t>
    </w:r>
    <w:r>
      <w:rPr>
        <w:sz w:val="24"/>
        <w:szCs w:val="24"/>
      </w:rPr>
      <w:t>March</w:t>
    </w:r>
    <w:r w:rsidRPr="00E500BD">
      <w:rPr>
        <w:sz w:val="24"/>
        <w:szCs w:val="24"/>
        <w:lang w:val="en-US"/>
      </w:rPr>
      <w:t xml:space="preserve"> </w:t>
    </w:r>
    <w:r>
      <w:rPr>
        <w:sz w:val="24"/>
        <w:szCs w:val="24"/>
      </w:rPr>
      <w:t>2018</w:t>
    </w:r>
    <w:r w:rsidRPr="00E500BD">
      <w:rPr>
        <w:sz w:val="24"/>
        <w:szCs w:val="24"/>
        <w:lang w:val="en-US"/>
      </w:rPr>
      <w:t xml:space="preserve"> </w:t>
    </w:r>
    <w:r w:rsidRPr="00E1391E">
      <w:rPr>
        <w:sz w:val="24"/>
        <w:szCs w:val="24"/>
      </w:rPr>
      <w:t>(Unaudited)</w:t>
    </w:r>
  </w:p>
  <w:p w14:paraId="20805F71" w14:textId="77777777" w:rsidR="006958B4" w:rsidRPr="00BC03E9" w:rsidRDefault="006958B4" w:rsidP="0054047A">
    <w:pPr>
      <w:pStyle w:val="Header"/>
      <w:spacing w:line="240" w:lineRule="atLeast"/>
      <w:jc w:val="left"/>
      <w:rPr>
        <w:b/>
        <w:bCs/>
        <w:i w:val="0"/>
        <w:iCs/>
        <w:sz w:val="24"/>
        <w:szCs w:val="24"/>
      </w:rPr>
    </w:pPr>
  </w:p>
  <w:p w14:paraId="77DA3901" w14:textId="77777777" w:rsidR="006958B4" w:rsidRDefault="006958B4" w:rsidP="00482A3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39508D8"/>
    <w:multiLevelType w:val="hybridMultilevel"/>
    <w:tmpl w:val="1C14AE86"/>
    <w:lvl w:ilvl="0" w:tplc="E08CF990">
      <w:start w:val="1"/>
      <w:numFmt w:val="lowerLetter"/>
      <w:lvlText w:val="(%1)"/>
      <w:lvlJc w:val="left"/>
      <w:pPr>
        <w:ind w:left="927" w:hanging="360"/>
      </w:pPr>
      <w:rPr>
        <w:rFonts w:hint="default"/>
        <w:b/>
        <w:bCs/>
        <w:i/>
        <w:iCs/>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CBB07F3"/>
    <w:multiLevelType w:val="hybridMultilevel"/>
    <w:tmpl w:val="5FB894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0CDE5F36"/>
    <w:multiLevelType w:val="hybridMultilevel"/>
    <w:tmpl w:val="A82AECCE"/>
    <w:lvl w:ilvl="0" w:tplc="A17CB4F8">
      <w:start w:val="6"/>
      <w:numFmt w:val="lowerLetter"/>
      <w:lvlText w:val="%1)"/>
      <w:lvlJc w:val="left"/>
      <w:pPr>
        <w:tabs>
          <w:tab w:val="num" w:pos="0"/>
        </w:tabs>
        <w:ind w:left="1287" w:hanging="360"/>
      </w:pPr>
      <w:rPr>
        <w:rFonts w:hint="default"/>
      </w:rPr>
    </w:lvl>
    <w:lvl w:ilvl="1" w:tplc="25AEFE5C">
      <w:start w:val="1"/>
      <w:numFmt w:val="lowerLetter"/>
      <w:lvlText w:val="(%2)"/>
      <w:lvlJc w:val="left"/>
      <w:pPr>
        <w:tabs>
          <w:tab w:val="num" w:pos="1440"/>
        </w:tabs>
        <w:ind w:left="1440" w:hanging="360"/>
      </w:pPr>
      <w:rPr>
        <w:rFonts w:hint="default"/>
        <w:b w:val="0"/>
        <w:bCs w:val="0"/>
        <w:i w:val="0"/>
        <w:iCs w:val="0"/>
        <w:u w:val="none"/>
      </w:rPr>
    </w:lvl>
    <w:lvl w:ilvl="2" w:tplc="0409001B">
      <w:start w:val="1"/>
      <w:numFmt w:val="lowerRoman"/>
      <w:lvlText w:val="%3."/>
      <w:lvlJc w:val="right"/>
      <w:pPr>
        <w:tabs>
          <w:tab w:val="num" w:pos="2160"/>
        </w:tabs>
        <w:ind w:left="2160" w:hanging="180"/>
      </w:pPr>
    </w:lvl>
    <w:lvl w:ilvl="3" w:tplc="28B2898C">
      <w:start w:val="1"/>
      <w:numFmt w:val="decimal"/>
      <w:lvlText w:val="(%4)"/>
      <w:lvlJc w:val="left"/>
      <w:pPr>
        <w:ind w:left="2880" w:hanging="360"/>
      </w:pPr>
      <w:rPr>
        <w:rFonts w:hint="default"/>
        <w:b w:val="0"/>
        <w:bCs w:val="0"/>
        <w:i w:val="0"/>
        <w:iCs w:val="0"/>
        <w:u w:val="none"/>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nsid w:val="30A734A2"/>
    <w:multiLevelType w:val="hybridMultilevel"/>
    <w:tmpl w:val="B0E6EF92"/>
    <w:lvl w:ilvl="0" w:tplc="1730F1FA">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54442C0"/>
    <w:multiLevelType w:val="hybridMultilevel"/>
    <w:tmpl w:val="8D48AFF4"/>
    <w:lvl w:ilvl="0" w:tplc="326A926A">
      <w:start w:val="1"/>
      <w:numFmt w:val="lowerLetter"/>
      <w:lvlText w:val="(%1)"/>
      <w:lvlJc w:val="left"/>
      <w:pPr>
        <w:ind w:left="900" w:hanging="360"/>
      </w:pPr>
      <w:rPr>
        <w:rFonts w:hint="default"/>
        <w:b/>
        <w:bCs/>
        <w:i/>
        <w:iCs/>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nsid w:val="3FC94AA7"/>
    <w:multiLevelType w:val="hybridMultilevel"/>
    <w:tmpl w:val="61100F2E"/>
    <w:lvl w:ilvl="0" w:tplc="04090001">
      <w:start w:val="1"/>
      <w:numFmt w:val="bullet"/>
      <w:lvlText w:val=""/>
      <w:lvlJc w:val="left"/>
      <w:pPr>
        <w:ind w:left="2352" w:hanging="360"/>
      </w:pPr>
      <w:rPr>
        <w:rFonts w:ascii="Symbol" w:hAnsi="Symbol" w:hint="default"/>
      </w:rPr>
    </w:lvl>
    <w:lvl w:ilvl="1" w:tplc="04090003" w:tentative="1">
      <w:start w:val="1"/>
      <w:numFmt w:val="bullet"/>
      <w:lvlText w:val="o"/>
      <w:lvlJc w:val="left"/>
      <w:pPr>
        <w:ind w:left="3072" w:hanging="360"/>
      </w:pPr>
      <w:rPr>
        <w:rFonts w:ascii="Courier New" w:hAnsi="Courier New" w:cs="Courier New" w:hint="default"/>
      </w:rPr>
    </w:lvl>
    <w:lvl w:ilvl="2" w:tplc="04090005" w:tentative="1">
      <w:start w:val="1"/>
      <w:numFmt w:val="bullet"/>
      <w:lvlText w:val=""/>
      <w:lvlJc w:val="left"/>
      <w:pPr>
        <w:ind w:left="3792" w:hanging="360"/>
      </w:pPr>
      <w:rPr>
        <w:rFonts w:ascii="Wingdings" w:hAnsi="Wingdings" w:hint="default"/>
      </w:rPr>
    </w:lvl>
    <w:lvl w:ilvl="3" w:tplc="04090001" w:tentative="1">
      <w:start w:val="1"/>
      <w:numFmt w:val="bullet"/>
      <w:lvlText w:val=""/>
      <w:lvlJc w:val="left"/>
      <w:pPr>
        <w:ind w:left="4512" w:hanging="360"/>
      </w:pPr>
      <w:rPr>
        <w:rFonts w:ascii="Symbol" w:hAnsi="Symbol" w:hint="default"/>
      </w:rPr>
    </w:lvl>
    <w:lvl w:ilvl="4" w:tplc="04090003" w:tentative="1">
      <w:start w:val="1"/>
      <w:numFmt w:val="bullet"/>
      <w:lvlText w:val="o"/>
      <w:lvlJc w:val="left"/>
      <w:pPr>
        <w:ind w:left="5232" w:hanging="360"/>
      </w:pPr>
      <w:rPr>
        <w:rFonts w:ascii="Courier New" w:hAnsi="Courier New" w:cs="Courier New" w:hint="default"/>
      </w:rPr>
    </w:lvl>
    <w:lvl w:ilvl="5" w:tplc="04090005" w:tentative="1">
      <w:start w:val="1"/>
      <w:numFmt w:val="bullet"/>
      <w:lvlText w:val=""/>
      <w:lvlJc w:val="left"/>
      <w:pPr>
        <w:ind w:left="5952" w:hanging="360"/>
      </w:pPr>
      <w:rPr>
        <w:rFonts w:ascii="Wingdings" w:hAnsi="Wingdings" w:hint="default"/>
      </w:rPr>
    </w:lvl>
    <w:lvl w:ilvl="6" w:tplc="04090001" w:tentative="1">
      <w:start w:val="1"/>
      <w:numFmt w:val="bullet"/>
      <w:lvlText w:val=""/>
      <w:lvlJc w:val="left"/>
      <w:pPr>
        <w:ind w:left="6672" w:hanging="360"/>
      </w:pPr>
      <w:rPr>
        <w:rFonts w:ascii="Symbol" w:hAnsi="Symbol" w:hint="default"/>
      </w:rPr>
    </w:lvl>
    <w:lvl w:ilvl="7" w:tplc="04090003" w:tentative="1">
      <w:start w:val="1"/>
      <w:numFmt w:val="bullet"/>
      <w:lvlText w:val="o"/>
      <w:lvlJc w:val="left"/>
      <w:pPr>
        <w:ind w:left="7392" w:hanging="360"/>
      </w:pPr>
      <w:rPr>
        <w:rFonts w:ascii="Courier New" w:hAnsi="Courier New" w:cs="Courier New" w:hint="default"/>
      </w:rPr>
    </w:lvl>
    <w:lvl w:ilvl="8" w:tplc="04090005" w:tentative="1">
      <w:start w:val="1"/>
      <w:numFmt w:val="bullet"/>
      <w:lvlText w:val=""/>
      <w:lvlJc w:val="left"/>
      <w:pPr>
        <w:ind w:left="8112" w:hanging="360"/>
      </w:pPr>
      <w:rPr>
        <w:rFonts w:ascii="Wingdings" w:hAnsi="Wingdings" w:hint="default"/>
      </w:rPr>
    </w:lvl>
  </w:abstractNum>
  <w:abstractNum w:abstractNumId="15">
    <w:nsid w:val="4A433B87"/>
    <w:multiLevelType w:val="hybridMultilevel"/>
    <w:tmpl w:val="B900B266"/>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52403009"/>
    <w:multiLevelType w:val="hybridMultilevel"/>
    <w:tmpl w:val="18886B90"/>
    <w:lvl w:ilvl="0" w:tplc="F7A4DF1C">
      <w:start w:val="1"/>
      <w:numFmt w:val="lowerLetter"/>
      <w:lvlText w:val="(%1)"/>
      <w:lvlJc w:val="left"/>
      <w:pPr>
        <w:ind w:left="922" w:hanging="360"/>
      </w:pPr>
      <w:rPr>
        <w:rFonts w:hint="default"/>
        <w:b w:val="0"/>
        <w:bCs w:val="0"/>
        <w:i w:val="0"/>
        <w:iCs w:val="0"/>
        <w:u w:val="none"/>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nsid w:val="54D77DE1"/>
    <w:multiLevelType w:val="hybridMultilevel"/>
    <w:tmpl w:val="281E639E"/>
    <w:lvl w:ilvl="0" w:tplc="326A926A">
      <w:start w:val="1"/>
      <w:numFmt w:val="lowerLetter"/>
      <w:lvlText w:val="(%1)"/>
      <w:lvlJc w:val="left"/>
      <w:pPr>
        <w:ind w:left="990" w:hanging="360"/>
      </w:pPr>
      <w:rPr>
        <w:rFonts w:hint="default"/>
        <w:b/>
        <w:bCs/>
        <w:i/>
        <w:iCs/>
        <w:u w:val="none"/>
        <w:lang w:val="en-G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582E2496"/>
    <w:multiLevelType w:val="hybridMultilevel"/>
    <w:tmpl w:val="8022050A"/>
    <w:lvl w:ilvl="0" w:tplc="F6025C5A">
      <w:start w:val="54"/>
      <w:numFmt w:val="bullet"/>
      <w:lvlText w:val="-"/>
      <w:lvlJc w:val="left"/>
      <w:pPr>
        <w:ind w:left="513" w:hanging="360"/>
      </w:pPr>
      <w:rPr>
        <w:rFonts w:ascii="Angsana New" w:eastAsia="Times New Roman" w:hAnsi="Angsana New" w:cs="Angsana New" w:hint="default"/>
        <w:b w:val="0"/>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9">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7F0848"/>
    <w:multiLevelType w:val="hybridMultilevel"/>
    <w:tmpl w:val="024A4BB2"/>
    <w:lvl w:ilvl="0" w:tplc="4F34042C">
      <w:start w:val="31"/>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5B533CB6"/>
    <w:multiLevelType w:val="hybridMultilevel"/>
    <w:tmpl w:val="0526D8BC"/>
    <w:lvl w:ilvl="0" w:tplc="619C0984">
      <w:start w:val="1"/>
      <w:numFmt w:val="decimal"/>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617C2EA2"/>
    <w:multiLevelType w:val="hybridMultilevel"/>
    <w:tmpl w:val="62AA8DFE"/>
    <w:lvl w:ilvl="0" w:tplc="44DAEEBC">
      <w:start w:val="1"/>
      <w:numFmt w:val="bullet"/>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23">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4">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25">
    <w:nsid w:val="71DF55D1"/>
    <w:multiLevelType w:val="multilevel"/>
    <w:tmpl w:val="6D50FD7A"/>
    <w:lvl w:ilvl="0">
      <w:start w:val="3"/>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28">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9">
    <w:nsid w:val="7F617F94"/>
    <w:multiLevelType w:val="hybridMultilevel"/>
    <w:tmpl w:val="ABF8DF06"/>
    <w:lvl w:ilvl="0" w:tplc="C48246A6">
      <w:start w:val="10"/>
      <w:numFmt w:val="bullet"/>
      <w:lvlText w:val="-"/>
      <w:lvlJc w:val="left"/>
      <w:pPr>
        <w:ind w:left="375" w:hanging="360"/>
      </w:pPr>
      <w:rPr>
        <w:rFonts w:ascii="Times New Roman" w:eastAsia="Times New Roman" w:hAnsi="Times New Roman" w:cs="Times New Roma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num w:numId="1">
    <w:abstractNumId w:val="0"/>
  </w:num>
  <w:num w:numId="2">
    <w:abstractNumId w:val="7"/>
  </w:num>
  <w:num w:numId="3">
    <w:abstractNumId w:val="5"/>
  </w:num>
  <w:num w:numId="4">
    <w:abstractNumId w:val="26"/>
  </w:num>
  <w:num w:numId="5">
    <w:abstractNumId w:val="6"/>
  </w:num>
  <w:num w:numId="6">
    <w:abstractNumId w:val="27"/>
  </w:num>
  <w:num w:numId="7">
    <w:abstractNumId w:val="8"/>
  </w:num>
  <w:num w:numId="8">
    <w:abstractNumId w:val="24"/>
  </w:num>
  <w:num w:numId="9">
    <w:abstractNumId w:val="13"/>
  </w:num>
  <w:num w:numId="10">
    <w:abstractNumId w:val="4"/>
  </w:num>
  <w:num w:numId="11">
    <w:abstractNumId w:val="23"/>
  </w:num>
  <w:num w:numId="12">
    <w:abstractNumId w:val="25"/>
  </w:num>
  <w:num w:numId="13">
    <w:abstractNumId w:val="20"/>
  </w:num>
  <w:num w:numId="14">
    <w:abstractNumId w:val="14"/>
  </w:num>
  <w:num w:numId="15">
    <w:abstractNumId w:val="2"/>
  </w:num>
  <w:num w:numId="16">
    <w:abstractNumId w:val="11"/>
  </w:num>
  <w:num w:numId="17">
    <w:abstractNumId w:val="28"/>
  </w:num>
  <w:num w:numId="18">
    <w:abstractNumId w:val="10"/>
  </w:num>
  <w:num w:numId="19">
    <w:abstractNumId w:val="21"/>
  </w:num>
  <w:num w:numId="20">
    <w:abstractNumId w:val="17"/>
  </w:num>
  <w:num w:numId="21">
    <w:abstractNumId w:val="1"/>
  </w:num>
  <w:num w:numId="22">
    <w:abstractNumId w:val="15"/>
  </w:num>
  <w:num w:numId="23">
    <w:abstractNumId w:val="19"/>
  </w:num>
  <w:num w:numId="24">
    <w:abstractNumId w:val="16"/>
  </w:num>
  <w:num w:numId="25">
    <w:abstractNumId w:val="18"/>
  </w:num>
  <w:num w:numId="26">
    <w:abstractNumId w:val="29"/>
  </w:num>
  <w:num w:numId="27">
    <w:abstractNumId w:val="9"/>
  </w:num>
  <w:num w:numId="28">
    <w:abstractNumId w:val="12"/>
  </w:num>
  <w:num w:numId="29">
    <w:abstractNumId w:val="25"/>
  </w:num>
  <w:num w:numId="30">
    <w:abstractNumId w:val="25"/>
  </w:num>
  <w:num w:numId="31">
    <w:abstractNumId w:val="22"/>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32"/>
  <w:drawingGridHorizontalSpacing w:val="110"/>
  <w:displayHorizontalDrawingGridEvery w:val="0"/>
  <w:displayVerticalDrawingGridEvery w:val="0"/>
  <w:noPunctuationKerning/>
  <w:characterSpacingControl w:val="doNotCompress"/>
  <w:hdrShapeDefaults>
    <o:shapedefaults v:ext="edit" spidmax="1699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2B2"/>
    <w:rsid w:val="000002D7"/>
    <w:rsid w:val="00000FAC"/>
    <w:rsid w:val="00001109"/>
    <w:rsid w:val="00001772"/>
    <w:rsid w:val="00001D4F"/>
    <w:rsid w:val="00001F9D"/>
    <w:rsid w:val="000028F1"/>
    <w:rsid w:val="00002973"/>
    <w:rsid w:val="00002B0C"/>
    <w:rsid w:val="00002BA0"/>
    <w:rsid w:val="00002E10"/>
    <w:rsid w:val="000032CC"/>
    <w:rsid w:val="00003419"/>
    <w:rsid w:val="00003539"/>
    <w:rsid w:val="0000360D"/>
    <w:rsid w:val="00004223"/>
    <w:rsid w:val="000042CD"/>
    <w:rsid w:val="0000461E"/>
    <w:rsid w:val="00004C19"/>
    <w:rsid w:val="00004F89"/>
    <w:rsid w:val="00005264"/>
    <w:rsid w:val="00005403"/>
    <w:rsid w:val="0000595E"/>
    <w:rsid w:val="00005E22"/>
    <w:rsid w:val="00005E45"/>
    <w:rsid w:val="00006162"/>
    <w:rsid w:val="00006332"/>
    <w:rsid w:val="00006552"/>
    <w:rsid w:val="00006776"/>
    <w:rsid w:val="00006811"/>
    <w:rsid w:val="000068A9"/>
    <w:rsid w:val="000069E6"/>
    <w:rsid w:val="00006B4B"/>
    <w:rsid w:val="00006EB2"/>
    <w:rsid w:val="000071C3"/>
    <w:rsid w:val="00007565"/>
    <w:rsid w:val="000101EB"/>
    <w:rsid w:val="00010284"/>
    <w:rsid w:val="0001094D"/>
    <w:rsid w:val="00010AF7"/>
    <w:rsid w:val="00010C61"/>
    <w:rsid w:val="00010CA5"/>
    <w:rsid w:val="00010D88"/>
    <w:rsid w:val="00010ECA"/>
    <w:rsid w:val="00010F75"/>
    <w:rsid w:val="000111DF"/>
    <w:rsid w:val="00011AB2"/>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51D6"/>
    <w:rsid w:val="000151EE"/>
    <w:rsid w:val="0001521A"/>
    <w:rsid w:val="00015478"/>
    <w:rsid w:val="00015AC1"/>
    <w:rsid w:val="00015E0D"/>
    <w:rsid w:val="00016403"/>
    <w:rsid w:val="000165CA"/>
    <w:rsid w:val="00016731"/>
    <w:rsid w:val="00016C37"/>
    <w:rsid w:val="00017154"/>
    <w:rsid w:val="000174A7"/>
    <w:rsid w:val="00017767"/>
    <w:rsid w:val="00017864"/>
    <w:rsid w:val="00017B50"/>
    <w:rsid w:val="00017D92"/>
    <w:rsid w:val="00017E87"/>
    <w:rsid w:val="00017F06"/>
    <w:rsid w:val="00020252"/>
    <w:rsid w:val="00020417"/>
    <w:rsid w:val="000207DF"/>
    <w:rsid w:val="00020AE3"/>
    <w:rsid w:val="00020B5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A11"/>
    <w:rsid w:val="00024FE4"/>
    <w:rsid w:val="000258E9"/>
    <w:rsid w:val="00025996"/>
    <w:rsid w:val="00025BED"/>
    <w:rsid w:val="00026268"/>
    <w:rsid w:val="00026405"/>
    <w:rsid w:val="00026465"/>
    <w:rsid w:val="000265C2"/>
    <w:rsid w:val="0002672F"/>
    <w:rsid w:val="00026776"/>
    <w:rsid w:val="00026B52"/>
    <w:rsid w:val="00026D8D"/>
    <w:rsid w:val="000271BF"/>
    <w:rsid w:val="000302F3"/>
    <w:rsid w:val="000307B4"/>
    <w:rsid w:val="0003082A"/>
    <w:rsid w:val="000309C2"/>
    <w:rsid w:val="000309FE"/>
    <w:rsid w:val="00030A92"/>
    <w:rsid w:val="00030C55"/>
    <w:rsid w:val="00030DEC"/>
    <w:rsid w:val="00030EDD"/>
    <w:rsid w:val="0003164F"/>
    <w:rsid w:val="000316E0"/>
    <w:rsid w:val="00031919"/>
    <w:rsid w:val="00031BA7"/>
    <w:rsid w:val="00031E0E"/>
    <w:rsid w:val="00031F47"/>
    <w:rsid w:val="000326D2"/>
    <w:rsid w:val="00032713"/>
    <w:rsid w:val="00032B5A"/>
    <w:rsid w:val="00032CD7"/>
    <w:rsid w:val="00032DC8"/>
    <w:rsid w:val="00032F64"/>
    <w:rsid w:val="000334D8"/>
    <w:rsid w:val="00033562"/>
    <w:rsid w:val="00033A42"/>
    <w:rsid w:val="00033C9D"/>
    <w:rsid w:val="00034265"/>
    <w:rsid w:val="000343B8"/>
    <w:rsid w:val="0003446D"/>
    <w:rsid w:val="0003457D"/>
    <w:rsid w:val="000345A9"/>
    <w:rsid w:val="0003460E"/>
    <w:rsid w:val="0003486A"/>
    <w:rsid w:val="00035B28"/>
    <w:rsid w:val="00035CDF"/>
    <w:rsid w:val="00035D4A"/>
    <w:rsid w:val="00035D98"/>
    <w:rsid w:val="00035DFF"/>
    <w:rsid w:val="0003613E"/>
    <w:rsid w:val="00036319"/>
    <w:rsid w:val="00036474"/>
    <w:rsid w:val="00036A1A"/>
    <w:rsid w:val="00036B5A"/>
    <w:rsid w:val="00036FFD"/>
    <w:rsid w:val="00037197"/>
    <w:rsid w:val="000376A5"/>
    <w:rsid w:val="00037883"/>
    <w:rsid w:val="00037CA3"/>
    <w:rsid w:val="00037D9C"/>
    <w:rsid w:val="000400D3"/>
    <w:rsid w:val="000401C7"/>
    <w:rsid w:val="00040731"/>
    <w:rsid w:val="000407C4"/>
    <w:rsid w:val="0004089C"/>
    <w:rsid w:val="000409A1"/>
    <w:rsid w:val="00040D56"/>
    <w:rsid w:val="000410A1"/>
    <w:rsid w:val="000411DE"/>
    <w:rsid w:val="0004200E"/>
    <w:rsid w:val="00042481"/>
    <w:rsid w:val="00042643"/>
    <w:rsid w:val="00042B97"/>
    <w:rsid w:val="00042E6F"/>
    <w:rsid w:val="000431D9"/>
    <w:rsid w:val="000435A1"/>
    <w:rsid w:val="00043622"/>
    <w:rsid w:val="00043AE8"/>
    <w:rsid w:val="00043BE1"/>
    <w:rsid w:val="00043D54"/>
    <w:rsid w:val="00043EBF"/>
    <w:rsid w:val="0004441C"/>
    <w:rsid w:val="000445BC"/>
    <w:rsid w:val="0004484C"/>
    <w:rsid w:val="000449A7"/>
    <w:rsid w:val="00044A7D"/>
    <w:rsid w:val="00044B32"/>
    <w:rsid w:val="00044C7B"/>
    <w:rsid w:val="00045668"/>
    <w:rsid w:val="00045681"/>
    <w:rsid w:val="00045B34"/>
    <w:rsid w:val="00045C25"/>
    <w:rsid w:val="0004617B"/>
    <w:rsid w:val="00046235"/>
    <w:rsid w:val="00046572"/>
    <w:rsid w:val="00046660"/>
    <w:rsid w:val="00046675"/>
    <w:rsid w:val="0004680A"/>
    <w:rsid w:val="00046845"/>
    <w:rsid w:val="00046AAB"/>
    <w:rsid w:val="00046E12"/>
    <w:rsid w:val="00046F73"/>
    <w:rsid w:val="000471A7"/>
    <w:rsid w:val="00047D2B"/>
    <w:rsid w:val="000502BD"/>
    <w:rsid w:val="00050374"/>
    <w:rsid w:val="0005054B"/>
    <w:rsid w:val="000508F8"/>
    <w:rsid w:val="00050E50"/>
    <w:rsid w:val="00050E9A"/>
    <w:rsid w:val="0005106D"/>
    <w:rsid w:val="00051290"/>
    <w:rsid w:val="00051CB4"/>
    <w:rsid w:val="000520A4"/>
    <w:rsid w:val="000528A0"/>
    <w:rsid w:val="00053024"/>
    <w:rsid w:val="000531A0"/>
    <w:rsid w:val="000535F3"/>
    <w:rsid w:val="000538AA"/>
    <w:rsid w:val="00053A06"/>
    <w:rsid w:val="00053B8D"/>
    <w:rsid w:val="00053E9A"/>
    <w:rsid w:val="000543CA"/>
    <w:rsid w:val="000544B2"/>
    <w:rsid w:val="000546B9"/>
    <w:rsid w:val="00054754"/>
    <w:rsid w:val="000548A0"/>
    <w:rsid w:val="000548CA"/>
    <w:rsid w:val="000549A0"/>
    <w:rsid w:val="00054CB8"/>
    <w:rsid w:val="00054D20"/>
    <w:rsid w:val="00054FBC"/>
    <w:rsid w:val="00055343"/>
    <w:rsid w:val="000559E3"/>
    <w:rsid w:val="00055A00"/>
    <w:rsid w:val="00055A9C"/>
    <w:rsid w:val="00055D50"/>
    <w:rsid w:val="00055F75"/>
    <w:rsid w:val="000569D3"/>
    <w:rsid w:val="00056DB7"/>
    <w:rsid w:val="00057212"/>
    <w:rsid w:val="000575A5"/>
    <w:rsid w:val="0005799E"/>
    <w:rsid w:val="00057BCE"/>
    <w:rsid w:val="000605B8"/>
    <w:rsid w:val="000605C2"/>
    <w:rsid w:val="00060836"/>
    <w:rsid w:val="000612E9"/>
    <w:rsid w:val="00061477"/>
    <w:rsid w:val="00061B1C"/>
    <w:rsid w:val="00061FC0"/>
    <w:rsid w:val="000620B0"/>
    <w:rsid w:val="00062A9E"/>
    <w:rsid w:val="00062C75"/>
    <w:rsid w:val="00062CA2"/>
    <w:rsid w:val="00062D91"/>
    <w:rsid w:val="00062DA5"/>
    <w:rsid w:val="00062E57"/>
    <w:rsid w:val="00063039"/>
    <w:rsid w:val="00063492"/>
    <w:rsid w:val="000634C0"/>
    <w:rsid w:val="00063882"/>
    <w:rsid w:val="0006395E"/>
    <w:rsid w:val="00063B1E"/>
    <w:rsid w:val="00063D70"/>
    <w:rsid w:val="000642A5"/>
    <w:rsid w:val="00064748"/>
    <w:rsid w:val="00064E32"/>
    <w:rsid w:val="00064F85"/>
    <w:rsid w:val="00065175"/>
    <w:rsid w:val="000651B5"/>
    <w:rsid w:val="000659E0"/>
    <w:rsid w:val="00065AEC"/>
    <w:rsid w:val="00065E35"/>
    <w:rsid w:val="00065E48"/>
    <w:rsid w:val="0006629D"/>
    <w:rsid w:val="000665C1"/>
    <w:rsid w:val="000668B3"/>
    <w:rsid w:val="000669D8"/>
    <w:rsid w:val="00066F97"/>
    <w:rsid w:val="00067710"/>
    <w:rsid w:val="00067888"/>
    <w:rsid w:val="00067B1B"/>
    <w:rsid w:val="0007013B"/>
    <w:rsid w:val="00070203"/>
    <w:rsid w:val="00070374"/>
    <w:rsid w:val="0007059A"/>
    <w:rsid w:val="000709D8"/>
    <w:rsid w:val="00070F00"/>
    <w:rsid w:val="00070F64"/>
    <w:rsid w:val="0007114A"/>
    <w:rsid w:val="000712DE"/>
    <w:rsid w:val="00071BFE"/>
    <w:rsid w:val="00071E2B"/>
    <w:rsid w:val="000726D3"/>
    <w:rsid w:val="00072941"/>
    <w:rsid w:val="00072E06"/>
    <w:rsid w:val="00072EE2"/>
    <w:rsid w:val="00072F29"/>
    <w:rsid w:val="000739D9"/>
    <w:rsid w:val="00073A0D"/>
    <w:rsid w:val="00073C26"/>
    <w:rsid w:val="0007424A"/>
    <w:rsid w:val="0007458E"/>
    <w:rsid w:val="000747DC"/>
    <w:rsid w:val="000747EB"/>
    <w:rsid w:val="00074806"/>
    <w:rsid w:val="00074A5A"/>
    <w:rsid w:val="0007518B"/>
    <w:rsid w:val="000751A9"/>
    <w:rsid w:val="00075803"/>
    <w:rsid w:val="000761A5"/>
    <w:rsid w:val="000761D5"/>
    <w:rsid w:val="000763E4"/>
    <w:rsid w:val="0007663A"/>
    <w:rsid w:val="0007690A"/>
    <w:rsid w:val="00076B93"/>
    <w:rsid w:val="00076F43"/>
    <w:rsid w:val="000770F8"/>
    <w:rsid w:val="000772DD"/>
    <w:rsid w:val="000772EB"/>
    <w:rsid w:val="00077518"/>
    <w:rsid w:val="00077522"/>
    <w:rsid w:val="00077815"/>
    <w:rsid w:val="00077920"/>
    <w:rsid w:val="000805EF"/>
    <w:rsid w:val="000808E5"/>
    <w:rsid w:val="00080A36"/>
    <w:rsid w:val="000810F5"/>
    <w:rsid w:val="00081EFB"/>
    <w:rsid w:val="00081F71"/>
    <w:rsid w:val="00081FEB"/>
    <w:rsid w:val="000821AE"/>
    <w:rsid w:val="00082407"/>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F02"/>
    <w:rsid w:val="0008502E"/>
    <w:rsid w:val="000850AF"/>
    <w:rsid w:val="0008517A"/>
    <w:rsid w:val="000857DB"/>
    <w:rsid w:val="00085AC5"/>
    <w:rsid w:val="00085C3A"/>
    <w:rsid w:val="0008613F"/>
    <w:rsid w:val="00086226"/>
    <w:rsid w:val="000862CA"/>
    <w:rsid w:val="0008635C"/>
    <w:rsid w:val="000863EC"/>
    <w:rsid w:val="000864A3"/>
    <w:rsid w:val="00086530"/>
    <w:rsid w:val="00086CFA"/>
    <w:rsid w:val="000870AE"/>
    <w:rsid w:val="000872A7"/>
    <w:rsid w:val="00087523"/>
    <w:rsid w:val="00087D00"/>
    <w:rsid w:val="00087D74"/>
    <w:rsid w:val="0009042E"/>
    <w:rsid w:val="000904F0"/>
    <w:rsid w:val="00090725"/>
    <w:rsid w:val="000907AB"/>
    <w:rsid w:val="00090A88"/>
    <w:rsid w:val="00090B07"/>
    <w:rsid w:val="00090D59"/>
    <w:rsid w:val="00090D7B"/>
    <w:rsid w:val="00090E13"/>
    <w:rsid w:val="000914E8"/>
    <w:rsid w:val="000915FB"/>
    <w:rsid w:val="000917B0"/>
    <w:rsid w:val="00091839"/>
    <w:rsid w:val="00091955"/>
    <w:rsid w:val="00091BAF"/>
    <w:rsid w:val="00091D93"/>
    <w:rsid w:val="000925A4"/>
    <w:rsid w:val="0009280D"/>
    <w:rsid w:val="00092AB1"/>
    <w:rsid w:val="00092BAB"/>
    <w:rsid w:val="000935AD"/>
    <w:rsid w:val="00093658"/>
    <w:rsid w:val="00093D4C"/>
    <w:rsid w:val="000940F4"/>
    <w:rsid w:val="00094398"/>
    <w:rsid w:val="000945F7"/>
    <w:rsid w:val="00094E05"/>
    <w:rsid w:val="00094E34"/>
    <w:rsid w:val="0009511E"/>
    <w:rsid w:val="00095611"/>
    <w:rsid w:val="00095799"/>
    <w:rsid w:val="00095AE9"/>
    <w:rsid w:val="00095CAB"/>
    <w:rsid w:val="000965CF"/>
    <w:rsid w:val="000967C5"/>
    <w:rsid w:val="00096C2E"/>
    <w:rsid w:val="0009789C"/>
    <w:rsid w:val="000A000E"/>
    <w:rsid w:val="000A0298"/>
    <w:rsid w:val="000A05C3"/>
    <w:rsid w:val="000A06B8"/>
    <w:rsid w:val="000A0AE1"/>
    <w:rsid w:val="000A0B71"/>
    <w:rsid w:val="000A0E34"/>
    <w:rsid w:val="000A0E4B"/>
    <w:rsid w:val="000A161A"/>
    <w:rsid w:val="000A17D1"/>
    <w:rsid w:val="000A1952"/>
    <w:rsid w:val="000A1CE0"/>
    <w:rsid w:val="000A2166"/>
    <w:rsid w:val="000A2587"/>
    <w:rsid w:val="000A25A3"/>
    <w:rsid w:val="000A2F8A"/>
    <w:rsid w:val="000A2FD7"/>
    <w:rsid w:val="000A307E"/>
    <w:rsid w:val="000A3210"/>
    <w:rsid w:val="000A356C"/>
    <w:rsid w:val="000A3DF5"/>
    <w:rsid w:val="000A3F67"/>
    <w:rsid w:val="000A4031"/>
    <w:rsid w:val="000A4077"/>
    <w:rsid w:val="000A415C"/>
    <w:rsid w:val="000A41B1"/>
    <w:rsid w:val="000A42BA"/>
    <w:rsid w:val="000A4D8A"/>
    <w:rsid w:val="000A4EA1"/>
    <w:rsid w:val="000A4FFF"/>
    <w:rsid w:val="000A5067"/>
    <w:rsid w:val="000A5268"/>
    <w:rsid w:val="000A57BF"/>
    <w:rsid w:val="000A58C6"/>
    <w:rsid w:val="000A5C8E"/>
    <w:rsid w:val="000A5EF5"/>
    <w:rsid w:val="000A6021"/>
    <w:rsid w:val="000A6954"/>
    <w:rsid w:val="000A752A"/>
    <w:rsid w:val="000A761A"/>
    <w:rsid w:val="000A7924"/>
    <w:rsid w:val="000A7ACE"/>
    <w:rsid w:val="000A7DDB"/>
    <w:rsid w:val="000B005B"/>
    <w:rsid w:val="000B0134"/>
    <w:rsid w:val="000B037D"/>
    <w:rsid w:val="000B04CB"/>
    <w:rsid w:val="000B0813"/>
    <w:rsid w:val="000B0E77"/>
    <w:rsid w:val="000B1500"/>
    <w:rsid w:val="000B16FF"/>
    <w:rsid w:val="000B18BD"/>
    <w:rsid w:val="000B198E"/>
    <w:rsid w:val="000B1A08"/>
    <w:rsid w:val="000B1B57"/>
    <w:rsid w:val="000B1CB5"/>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C79"/>
    <w:rsid w:val="000B429D"/>
    <w:rsid w:val="000B44A0"/>
    <w:rsid w:val="000B49BF"/>
    <w:rsid w:val="000B54BF"/>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B6"/>
    <w:rsid w:val="000B722C"/>
    <w:rsid w:val="000B75F3"/>
    <w:rsid w:val="000B7778"/>
    <w:rsid w:val="000B7A4F"/>
    <w:rsid w:val="000C0271"/>
    <w:rsid w:val="000C0ABB"/>
    <w:rsid w:val="000C0CD5"/>
    <w:rsid w:val="000C0FC4"/>
    <w:rsid w:val="000C1878"/>
    <w:rsid w:val="000C1B21"/>
    <w:rsid w:val="000C1B68"/>
    <w:rsid w:val="000C26EF"/>
    <w:rsid w:val="000C2B3A"/>
    <w:rsid w:val="000C2C29"/>
    <w:rsid w:val="000C2E7F"/>
    <w:rsid w:val="000C3186"/>
    <w:rsid w:val="000C3294"/>
    <w:rsid w:val="000C32D3"/>
    <w:rsid w:val="000C347D"/>
    <w:rsid w:val="000C3D47"/>
    <w:rsid w:val="000C40E5"/>
    <w:rsid w:val="000C43AD"/>
    <w:rsid w:val="000C44E1"/>
    <w:rsid w:val="000C480C"/>
    <w:rsid w:val="000C4B71"/>
    <w:rsid w:val="000C4F57"/>
    <w:rsid w:val="000C550D"/>
    <w:rsid w:val="000C5768"/>
    <w:rsid w:val="000C57BA"/>
    <w:rsid w:val="000C5A51"/>
    <w:rsid w:val="000C5EA9"/>
    <w:rsid w:val="000C61F2"/>
    <w:rsid w:val="000C6289"/>
    <w:rsid w:val="000C642F"/>
    <w:rsid w:val="000C6731"/>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201A"/>
    <w:rsid w:val="000D24B4"/>
    <w:rsid w:val="000D28CD"/>
    <w:rsid w:val="000D2B92"/>
    <w:rsid w:val="000D2BC6"/>
    <w:rsid w:val="000D2E1B"/>
    <w:rsid w:val="000D3250"/>
    <w:rsid w:val="000D3450"/>
    <w:rsid w:val="000D3606"/>
    <w:rsid w:val="000D3850"/>
    <w:rsid w:val="000D3A07"/>
    <w:rsid w:val="000D3D0D"/>
    <w:rsid w:val="000D3D6C"/>
    <w:rsid w:val="000D3E59"/>
    <w:rsid w:val="000D3FC6"/>
    <w:rsid w:val="000D4A35"/>
    <w:rsid w:val="000D4A53"/>
    <w:rsid w:val="000D4AAB"/>
    <w:rsid w:val="000D515C"/>
    <w:rsid w:val="000D5DF4"/>
    <w:rsid w:val="000D5E22"/>
    <w:rsid w:val="000D5F8C"/>
    <w:rsid w:val="000D61CD"/>
    <w:rsid w:val="000D6A7B"/>
    <w:rsid w:val="000D6C6E"/>
    <w:rsid w:val="000D6DAE"/>
    <w:rsid w:val="000D6DB6"/>
    <w:rsid w:val="000D6E39"/>
    <w:rsid w:val="000D7290"/>
    <w:rsid w:val="000D7459"/>
    <w:rsid w:val="000D74C9"/>
    <w:rsid w:val="000D7E1D"/>
    <w:rsid w:val="000E0177"/>
    <w:rsid w:val="000E043B"/>
    <w:rsid w:val="000E0976"/>
    <w:rsid w:val="000E0A81"/>
    <w:rsid w:val="000E0AAB"/>
    <w:rsid w:val="000E0B8C"/>
    <w:rsid w:val="000E0DFB"/>
    <w:rsid w:val="000E0E08"/>
    <w:rsid w:val="000E10A6"/>
    <w:rsid w:val="000E147C"/>
    <w:rsid w:val="000E1A58"/>
    <w:rsid w:val="000E1D45"/>
    <w:rsid w:val="000E224E"/>
    <w:rsid w:val="000E22FF"/>
    <w:rsid w:val="000E285F"/>
    <w:rsid w:val="000E292A"/>
    <w:rsid w:val="000E2D14"/>
    <w:rsid w:val="000E2E46"/>
    <w:rsid w:val="000E316F"/>
    <w:rsid w:val="000E3983"/>
    <w:rsid w:val="000E3A85"/>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C49"/>
    <w:rsid w:val="000E7C55"/>
    <w:rsid w:val="000F0573"/>
    <w:rsid w:val="000F06FF"/>
    <w:rsid w:val="000F08AD"/>
    <w:rsid w:val="000F0AB0"/>
    <w:rsid w:val="000F11A4"/>
    <w:rsid w:val="000F17E4"/>
    <w:rsid w:val="000F1E83"/>
    <w:rsid w:val="000F1FC4"/>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35"/>
    <w:rsid w:val="000F73B5"/>
    <w:rsid w:val="000F794A"/>
    <w:rsid w:val="000F7FEC"/>
    <w:rsid w:val="0010003D"/>
    <w:rsid w:val="001001A2"/>
    <w:rsid w:val="00100214"/>
    <w:rsid w:val="001003E7"/>
    <w:rsid w:val="00100A42"/>
    <w:rsid w:val="00100E19"/>
    <w:rsid w:val="00100FF3"/>
    <w:rsid w:val="00101393"/>
    <w:rsid w:val="001013FA"/>
    <w:rsid w:val="00101B5C"/>
    <w:rsid w:val="00101E86"/>
    <w:rsid w:val="00101F83"/>
    <w:rsid w:val="00101F89"/>
    <w:rsid w:val="0010206D"/>
    <w:rsid w:val="001020B4"/>
    <w:rsid w:val="001021D6"/>
    <w:rsid w:val="00102452"/>
    <w:rsid w:val="00102C03"/>
    <w:rsid w:val="00102FF2"/>
    <w:rsid w:val="00103193"/>
    <w:rsid w:val="0010321C"/>
    <w:rsid w:val="00103908"/>
    <w:rsid w:val="00103A6A"/>
    <w:rsid w:val="00103AF7"/>
    <w:rsid w:val="00103E83"/>
    <w:rsid w:val="001046F4"/>
    <w:rsid w:val="001047AA"/>
    <w:rsid w:val="00104884"/>
    <w:rsid w:val="00104ED4"/>
    <w:rsid w:val="0010570E"/>
    <w:rsid w:val="001062C1"/>
    <w:rsid w:val="0010643C"/>
    <w:rsid w:val="00106DB8"/>
    <w:rsid w:val="00106F7C"/>
    <w:rsid w:val="00107092"/>
    <w:rsid w:val="0010724A"/>
    <w:rsid w:val="00107360"/>
    <w:rsid w:val="001074EB"/>
    <w:rsid w:val="00107940"/>
    <w:rsid w:val="00107E44"/>
    <w:rsid w:val="00110986"/>
    <w:rsid w:val="00110ED8"/>
    <w:rsid w:val="001110FD"/>
    <w:rsid w:val="00111510"/>
    <w:rsid w:val="001119D5"/>
    <w:rsid w:val="00111B92"/>
    <w:rsid w:val="00111BD2"/>
    <w:rsid w:val="00112191"/>
    <w:rsid w:val="001123F9"/>
    <w:rsid w:val="0011246C"/>
    <w:rsid w:val="00112613"/>
    <w:rsid w:val="00112DBF"/>
    <w:rsid w:val="0011331A"/>
    <w:rsid w:val="0011370B"/>
    <w:rsid w:val="0011385C"/>
    <w:rsid w:val="00113C1C"/>
    <w:rsid w:val="00113CD4"/>
    <w:rsid w:val="00113E77"/>
    <w:rsid w:val="00114B32"/>
    <w:rsid w:val="00115150"/>
    <w:rsid w:val="0011516B"/>
    <w:rsid w:val="0011537B"/>
    <w:rsid w:val="0011578F"/>
    <w:rsid w:val="00115BBD"/>
    <w:rsid w:val="00115F36"/>
    <w:rsid w:val="0011631E"/>
    <w:rsid w:val="00116A57"/>
    <w:rsid w:val="00116B05"/>
    <w:rsid w:val="00116FEC"/>
    <w:rsid w:val="0011732A"/>
    <w:rsid w:val="001177FC"/>
    <w:rsid w:val="001179CA"/>
    <w:rsid w:val="00117B2E"/>
    <w:rsid w:val="00120206"/>
    <w:rsid w:val="0012054C"/>
    <w:rsid w:val="0012079D"/>
    <w:rsid w:val="001209E3"/>
    <w:rsid w:val="0012104E"/>
    <w:rsid w:val="00121126"/>
    <w:rsid w:val="00121251"/>
    <w:rsid w:val="001215A1"/>
    <w:rsid w:val="0012194E"/>
    <w:rsid w:val="00121A6D"/>
    <w:rsid w:val="00121CFD"/>
    <w:rsid w:val="0012235A"/>
    <w:rsid w:val="00122D46"/>
    <w:rsid w:val="00123C6E"/>
    <w:rsid w:val="00123F3E"/>
    <w:rsid w:val="00124036"/>
    <w:rsid w:val="00124063"/>
    <w:rsid w:val="00124455"/>
    <w:rsid w:val="00124979"/>
    <w:rsid w:val="00124DD6"/>
    <w:rsid w:val="001253DD"/>
    <w:rsid w:val="001254C2"/>
    <w:rsid w:val="0012583D"/>
    <w:rsid w:val="0012587E"/>
    <w:rsid w:val="001259BF"/>
    <w:rsid w:val="00125EA3"/>
    <w:rsid w:val="00125ECA"/>
    <w:rsid w:val="00125FD6"/>
    <w:rsid w:val="00126E02"/>
    <w:rsid w:val="00126F43"/>
    <w:rsid w:val="0012781F"/>
    <w:rsid w:val="00127DF1"/>
    <w:rsid w:val="00127EF1"/>
    <w:rsid w:val="00127F04"/>
    <w:rsid w:val="0013003A"/>
    <w:rsid w:val="00130656"/>
    <w:rsid w:val="0013086A"/>
    <w:rsid w:val="00130A9F"/>
    <w:rsid w:val="00130B87"/>
    <w:rsid w:val="00131729"/>
    <w:rsid w:val="00131848"/>
    <w:rsid w:val="00131B4D"/>
    <w:rsid w:val="00131B86"/>
    <w:rsid w:val="00132168"/>
    <w:rsid w:val="00132255"/>
    <w:rsid w:val="001322C6"/>
    <w:rsid w:val="001322E0"/>
    <w:rsid w:val="00132559"/>
    <w:rsid w:val="0013265F"/>
    <w:rsid w:val="001328A3"/>
    <w:rsid w:val="00132B68"/>
    <w:rsid w:val="0013316D"/>
    <w:rsid w:val="00133664"/>
    <w:rsid w:val="001336B9"/>
    <w:rsid w:val="001337C9"/>
    <w:rsid w:val="00133C9A"/>
    <w:rsid w:val="001344B0"/>
    <w:rsid w:val="00134754"/>
    <w:rsid w:val="001347E4"/>
    <w:rsid w:val="00134815"/>
    <w:rsid w:val="00134D2F"/>
    <w:rsid w:val="00134F20"/>
    <w:rsid w:val="0013519B"/>
    <w:rsid w:val="001352AC"/>
    <w:rsid w:val="00135486"/>
    <w:rsid w:val="00135809"/>
    <w:rsid w:val="0013588A"/>
    <w:rsid w:val="00135899"/>
    <w:rsid w:val="00135B79"/>
    <w:rsid w:val="00135F32"/>
    <w:rsid w:val="00135FFB"/>
    <w:rsid w:val="0013605B"/>
    <w:rsid w:val="001362D5"/>
    <w:rsid w:val="0013638C"/>
    <w:rsid w:val="00136485"/>
    <w:rsid w:val="001364B8"/>
    <w:rsid w:val="00136526"/>
    <w:rsid w:val="001369E8"/>
    <w:rsid w:val="00137032"/>
    <w:rsid w:val="001370A7"/>
    <w:rsid w:val="00137404"/>
    <w:rsid w:val="00137A56"/>
    <w:rsid w:val="00137D0A"/>
    <w:rsid w:val="00137EB8"/>
    <w:rsid w:val="00137FA2"/>
    <w:rsid w:val="001406C5"/>
    <w:rsid w:val="00140F4F"/>
    <w:rsid w:val="00141101"/>
    <w:rsid w:val="001414D8"/>
    <w:rsid w:val="0014181D"/>
    <w:rsid w:val="0014192D"/>
    <w:rsid w:val="0014195E"/>
    <w:rsid w:val="00141A6F"/>
    <w:rsid w:val="00141AE2"/>
    <w:rsid w:val="00141F72"/>
    <w:rsid w:val="00142A6E"/>
    <w:rsid w:val="00142AB4"/>
    <w:rsid w:val="00142DC1"/>
    <w:rsid w:val="00142FC8"/>
    <w:rsid w:val="001430CA"/>
    <w:rsid w:val="001434F3"/>
    <w:rsid w:val="00143F7E"/>
    <w:rsid w:val="001441FE"/>
    <w:rsid w:val="0014482D"/>
    <w:rsid w:val="001449B6"/>
    <w:rsid w:val="00144A53"/>
    <w:rsid w:val="00144AB8"/>
    <w:rsid w:val="00144FA7"/>
    <w:rsid w:val="0014572A"/>
    <w:rsid w:val="001457A2"/>
    <w:rsid w:val="001459E3"/>
    <w:rsid w:val="001462CE"/>
    <w:rsid w:val="001463E6"/>
    <w:rsid w:val="00146481"/>
    <w:rsid w:val="001465DC"/>
    <w:rsid w:val="00146683"/>
    <w:rsid w:val="00146699"/>
    <w:rsid w:val="00146A6E"/>
    <w:rsid w:val="00146F79"/>
    <w:rsid w:val="001472AC"/>
    <w:rsid w:val="001472FC"/>
    <w:rsid w:val="001473DF"/>
    <w:rsid w:val="0014740C"/>
    <w:rsid w:val="0014772B"/>
    <w:rsid w:val="00147E15"/>
    <w:rsid w:val="00147EDF"/>
    <w:rsid w:val="0015052B"/>
    <w:rsid w:val="0015060A"/>
    <w:rsid w:val="00150950"/>
    <w:rsid w:val="00150EE7"/>
    <w:rsid w:val="00150F2E"/>
    <w:rsid w:val="00150FE1"/>
    <w:rsid w:val="001513C9"/>
    <w:rsid w:val="00151540"/>
    <w:rsid w:val="0015172E"/>
    <w:rsid w:val="001519E6"/>
    <w:rsid w:val="00151ADB"/>
    <w:rsid w:val="00151F5D"/>
    <w:rsid w:val="001521AD"/>
    <w:rsid w:val="001521CE"/>
    <w:rsid w:val="00152AA9"/>
    <w:rsid w:val="00152B9A"/>
    <w:rsid w:val="00152D72"/>
    <w:rsid w:val="00152FCC"/>
    <w:rsid w:val="00153088"/>
    <w:rsid w:val="00153307"/>
    <w:rsid w:val="0015354C"/>
    <w:rsid w:val="00153897"/>
    <w:rsid w:val="00153A0D"/>
    <w:rsid w:val="00153F7C"/>
    <w:rsid w:val="001547C8"/>
    <w:rsid w:val="00154848"/>
    <w:rsid w:val="00154A3D"/>
    <w:rsid w:val="00154D3E"/>
    <w:rsid w:val="00154FA8"/>
    <w:rsid w:val="001550DB"/>
    <w:rsid w:val="001550FB"/>
    <w:rsid w:val="001555D0"/>
    <w:rsid w:val="00155748"/>
    <w:rsid w:val="0015578D"/>
    <w:rsid w:val="001557A4"/>
    <w:rsid w:val="00155A1B"/>
    <w:rsid w:val="00155AC5"/>
    <w:rsid w:val="00155BB6"/>
    <w:rsid w:val="00155BF8"/>
    <w:rsid w:val="00155DA4"/>
    <w:rsid w:val="001561B5"/>
    <w:rsid w:val="001563A9"/>
    <w:rsid w:val="001568A5"/>
    <w:rsid w:val="00156B37"/>
    <w:rsid w:val="00156B46"/>
    <w:rsid w:val="00156C35"/>
    <w:rsid w:val="001570AF"/>
    <w:rsid w:val="001575DA"/>
    <w:rsid w:val="0015760B"/>
    <w:rsid w:val="0015772D"/>
    <w:rsid w:val="00157832"/>
    <w:rsid w:val="00157882"/>
    <w:rsid w:val="0015795C"/>
    <w:rsid w:val="00157D78"/>
    <w:rsid w:val="001602BA"/>
    <w:rsid w:val="001605E0"/>
    <w:rsid w:val="0016070C"/>
    <w:rsid w:val="00160E5F"/>
    <w:rsid w:val="00160F77"/>
    <w:rsid w:val="00161100"/>
    <w:rsid w:val="001613E2"/>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B8E"/>
    <w:rsid w:val="00164C32"/>
    <w:rsid w:val="0016517A"/>
    <w:rsid w:val="00165255"/>
    <w:rsid w:val="001652B5"/>
    <w:rsid w:val="00165482"/>
    <w:rsid w:val="001654D5"/>
    <w:rsid w:val="00165CDA"/>
    <w:rsid w:val="0016645B"/>
    <w:rsid w:val="001666E4"/>
    <w:rsid w:val="00166723"/>
    <w:rsid w:val="0016673E"/>
    <w:rsid w:val="00166C61"/>
    <w:rsid w:val="00167031"/>
    <w:rsid w:val="00167314"/>
    <w:rsid w:val="00167486"/>
    <w:rsid w:val="001675E1"/>
    <w:rsid w:val="001676F4"/>
    <w:rsid w:val="00167B31"/>
    <w:rsid w:val="00167BDA"/>
    <w:rsid w:val="001705DB"/>
    <w:rsid w:val="0017071B"/>
    <w:rsid w:val="00170954"/>
    <w:rsid w:val="00170D48"/>
    <w:rsid w:val="00170DF9"/>
    <w:rsid w:val="00170E7C"/>
    <w:rsid w:val="001711BB"/>
    <w:rsid w:val="00171232"/>
    <w:rsid w:val="001713D6"/>
    <w:rsid w:val="0017153F"/>
    <w:rsid w:val="0017158F"/>
    <w:rsid w:val="0017170A"/>
    <w:rsid w:val="0017174B"/>
    <w:rsid w:val="001718A9"/>
    <w:rsid w:val="00171AD2"/>
    <w:rsid w:val="00171D28"/>
    <w:rsid w:val="00171FF2"/>
    <w:rsid w:val="0017230D"/>
    <w:rsid w:val="00172400"/>
    <w:rsid w:val="0017274E"/>
    <w:rsid w:val="001728EA"/>
    <w:rsid w:val="00172E49"/>
    <w:rsid w:val="0017354F"/>
    <w:rsid w:val="00173950"/>
    <w:rsid w:val="00173C73"/>
    <w:rsid w:val="00173CC1"/>
    <w:rsid w:val="00173EA5"/>
    <w:rsid w:val="0017403F"/>
    <w:rsid w:val="001741E4"/>
    <w:rsid w:val="00174A94"/>
    <w:rsid w:val="00174D5A"/>
    <w:rsid w:val="0017541B"/>
    <w:rsid w:val="00175420"/>
    <w:rsid w:val="00175433"/>
    <w:rsid w:val="00175936"/>
    <w:rsid w:val="00175BF8"/>
    <w:rsid w:val="00175D29"/>
    <w:rsid w:val="00175D4F"/>
    <w:rsid w:val="00175DCA"/>
    <w:rsid w:val="001760CC"/>
    <w:rsid w:val="00176148"/>
    <w:rsid w:val="0017695A"/>
    <w:rsid w:val="00176B5F"/>
    <w:rsid w:val="001774F2"/>
    <w:rsid w:val="00177543"/>
    <w:rsid w:val="0017771B"/>
    <w:rsid w:val="00177A78"/>
    <w:rsid w:val="00177C7D"/>
    <w:rsid w:val="00180C68"/>
    <w:rsid w:val="0018113D"/>
    <w:rsid w:val="00181969"/>
    <w:rsid w:val="00181F64"/>
    <w:rsid w:val="00182174"/>
    <w:rsid w:val="001825B8"/>
    <w:rsid w:val="00182E25"/>
    <w:rsid w:val="00182FF4"/>
    <w:rsid w:val="001830D1"/>
    <w:rsid w:val="00183BFF"/>
    <w:rsid w:val="00184171"/>
    <w:rsid w:val="00184276"/>
    <w:rsid w:val="001842DD"/>
    <w:rsid w:val="0018444B"/>
    <w:rsid w:val="0018454A"/>
    <w:rsid w:val="00184769"/>
    <w:rsid w:val="00184CB3"/>
    <w:rsid w:val="00184FF3"/>
    <w:rsid w:val="001853D4"/>
    <w:rsid w:val="00185470"/>
    <w:rsid w:val="00185B75"/>
    <w:rsid w:val="00185BC2"/>
    <w:rsid w:val="00185C5D"/>
    <w:rsid w:val="00185E1B"/>
    <w:rsid w:val="001860D9"/>
    <w:rsid w:val="00186FF8"/>
    <w:rsid w:val="00187126"/>
    <w:rsid w:val="001872BC"/>
    <w:rsid w:val="001872E9"/>
    <w:rsid w:val="001873DE"/>
    <w:rsid w:val="00187505"/>
    <w:rsid w:val="001875A2"/>
    <w:rsid w:val="001903D6"/>
    <w:rsid w:val="00190C90"/>
    <w:rsid w:val="00190E1B"/>
    <w:rsid w:val="00190FFF"/>
    <w:rsid w:val="0019115C"/>
    <w:rsid w:val="0019159F"/>
    <w:rsid w:val="00191AC8"/>
    <w:rsid w:val="00191AFA"/>
    <w:rsid w:val="001920C9"/>
    <w:rsid w:val="0019242F"/>
    <w:rsid w:val="00192597"/>
    <w:rsid w:val="001926B6"/>
    <w:rsid w:val="001927CC"/>
    <w:rsid w:val="00192874"/>
    <w:rsid w:val="00192CD9"/>
    <w:rsid w:val="00192E00"/>
    <w:rsid w:val="00192E31"/>
    <w:rsid w:val="00192E87"/>
    <w:rsid w:val="0019308D"/>
    <w:rsid w:val="001933F3"/>
    <w:rsid w:val="00193543"/>
    <w:rsid w:val="0019380F"/>
    <w:rsid w:val="00193E4F"/>
    <w:rsid w:val="00193FAD"/>
    <w:rsid w:val="00194214"/>
    <w:rsid w:val="00194D2E"/>
    <w:rsid w:val="001950D2"/>
    <w:rsid w:val="00195715"/>
    <w:rsid w:val="00195E5C"/>
    <w:rsid w:val="00196185"/>
    <w:rsid w:val="0019666C"/>
    <w:rsid w:val="001967CA"/>
    <w:rsid w:val="00196BE8"/>
    <w:rsid w:val="00196C6D"/>
    <w:rsid w:val="00196E4B"/>
    <w:rsid w:val="00197149"/>
    <w:rsid w:val="00197626"/>
    <w:rsid w:val="00197B17"/>
    <w:rsid w:val="00197BC9"/>
    <w:rsid w:val="00197DB0"/>
    <w:rsid w:val="00197DB6"/>
    <w:rsid w:val="001A027C"/>
    <w:rsid w:val="001A03FD"/>
    <w:rsid w:val="001A053D"/>
    <w:rsid w:val="001A05B7"/>
    <w:rsid w:val="001A090E"/>
    <w:rsid w:val="001A0CD0"/>
    <w:rsid w:val="001A1231"/>
    <w:rsid w:val="001A1725"/>
    <w:rsid w:val="001A177D"/>
    <w:rsid w:val="001A1833"/>
    <w:rsid w:val="001A185F"/>
    <w:rsid w:val="001A1D40"/>
    <w:rsid w:val="001A24B7"/>
    <w:rsid w:val="001A24C9"/>
    <w:rsid w:val="001A253E"/>
    <w:rsid w:val="001A2E31"/>
    <w:rsid w:val="001A314C"/>
    <w:rsid w:val="001A3453"/>
    <w:rsid w:val="001A3CE7"/>
    <w:rsid w:val="001A3E50"/>
    <w:rsid w:val="001A424F"/>
    <w:rsid w:val="001A47E0"/>
    <w:rsid w:val="001A4DCB"/>
    <w:rsid w:val="001A4FAA"/>
    <w:rsid w:val="001A503F"/>
    <w:rsid w:val="001A54FD"/>
    <w:rsid w:val="001A5867"/>
    <w:rsid w:val="001A5A71"/>
    <w:rsid w:val="001A5D01"/>
    <w:rsid w:val="001A5E85"/>
    <w:rsid w:val="001A63BC"/>
    <w:rsid w:val="001A67FA"/>
    <w:rsid w:val="001A6A27"/>
    <w:rsid w:val="001A6BE3"/>
    <w:rsid w:val="001A7167"/>
    <w:rsid w:val="001A7AE7"/>
    <w:rsid w:val="001B0267"/>
    <w:rsid w:val="001B06CF"/>
    <w:rsid w:val="001B099F"/>
    <w:rsid w:val="001B09BC"/>
    <w:rsid w:val="001B0FD8"/>
    <w:rsid w:val="001B113A"/>
    <w:rsid w:val="001B12FA"/>
    <w:rsid w:val="001B1546"/>
    <w:rsid w:val="001B172E"/>
    <w:rsid w:val="001B21C6"/>
    <w:rsid w:val="001B23CA"/>
    <w:rsid w:val="001B24DF"/>
    <w:rsid w:val="001B2B00"/>
    <w:rsid w:val="001B322F"/>
    <w:rsid w:val="001B3251"/>
    <w:rsid w:val="001B347D"/>
    <w:rsid w:val="001B395B"/>
    <w:rsid w:val="001B3B62"/>
    <w:rsid w:val="001B3CB8"/>
    <w:rsid w:val="001B3EC0"/>
    <w:rsid w:val="001B494B"/>
    <w:rsid w:val="001B4C94"/>
    <w:rsid w:val="001B4EFD"/>
    <w:rsid w:val="001B4FDF"/>
    <w:rsid w:val="001B5011"/>
    <w:rsid w:val="001B5280"/>
    <w:rsid w:val="001B5371"/>
    <w:rsid w:val="001B53C6"/>
    <w:rsid w:val="001B53E6"/>
    <w:rsid w:val="001B57B9"/>
    <w:rsid w:val="001B5C7B"/>
    <w:rsid w:val="001B5D72"/>
    <w:rsid w:val="001B617B"/>
    <w:rsid w:val="001B6517"/>
    <w:rsid w:val="001B6A4A"/>
    <w:rsid w:val="001B6DAA"/>
    <w:rsid w:val="001B7065"/>
    <w:rsid w:val="001B7134"/>
    <w:rsid w:val="001B7243"/>
    <w:rsid w:val="001B7471"/>
    <w:rsid w:val="001B787E"/>
    <w:rsid w:val="001B7B5F"/>
    <w:rsid w:val="001B7C2B"/>
    <w:rsid w:val="001B7DE6"/>
    <w:rsid w:val="001B7F34"/>
    <w:rsid w:val="001C01F6"/>
    <w:rsid w:val="001C0600"/>
    <w:rsid w:val="001C0811"/>
    <w:rsid w:val="001C0A1E"/>
    <w:rsid w:val="001C0BA0"/>
    <w:rsid w:val="001C0D2C"/>
    <w:rsid w:val="001C0DF1"/>
    <w:rsid w:val="001C0F46"/>
    <w:rsid w:val="001C118F"/>
    <w:rsid w:val="001C18C1"/>
    <w:rsid w:val="001C1C0B"/>
    <w:rsid w:val="001C21DD"/>
    <w:rsid w:val="001C234D"/>
    <w:rsid w:val="001C2438"/>
    <w:rsid w:val="001C2693"/>
    <w:rsid w:val="001C2B24"/>
    <w:rsid w:val="001C2B90"/>
    <w:rsid w:val="001C2DD0"/>
    <w:rsid w:val="001C31AE"/>
    <w:rsid w:val="001C33D9"/>
    <w:rsid w:val="001C3603"/>
    <w:rsid w:val="001C3A8C"/>
    <w:rsid w:val="001C401A"/>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4B7"/>
    <w:rsid w:val="001C77B2"/>
    <w:rsid w:val="001C7ADE"/>
    <w:rsid w:val="001C7FA0"/>
    <w:rsid w:val="001D00CA"/>
    <w:rsid w:val="001D0400"/>
    <w:rsid w:val="001D0DBE"/>
    <w:rsid w:val="001D1A0A"/>
    <w:rsid w:val="001D1B65"/>
    <w:rsid w:val="001D1BBF"/>
    <w:rsid w:val="001D2286"/>
    <w:rsid w:val="001D2492"/>
    <w:rsid w:val="001D2668"/>
    <w:rsid w:val="001D294C"/>
    <w:rsid w:val="001D2C46"/>
    <w:rsid w:val="001D33EC"/>
    <w:rsid w:val="001D3AE7"/>
    <w:rsid w:val="001D3FE6"/>
    <w:rsid w:val="001D4091"/>
    <w:rsid w:val="001D44A5"/>
    <w:rsid w:val="001D4679"/>
    <w:rsid w:val="001D4746"/>
    <w:rsid w:val="001D4938"/>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B8"/>
    <w:rsid w:val="001D725E"/>
    <w:rsid w:val="001D7479"/>
    <w:rsid w:val="001D7572"/>
    <w:rsid w:val="001D77EF"/>
    <w:rsid w:val="001D78CC"/>
    <w:rsid w:val="001D7D9A"/>
    <w:rsid w:val="001D7E68"/>
    <w:rsid w:val="001D7E8C"/>
    <w:rsid w:val="001D7EEF"/>
    <w:rsid w:val="001D7FE5"/>
    <w:rsid w:val="001E011B"/>
    <w:rsid w:val="001E0512"/>
    <w:rsid w:val="001E066B"/>
    <w:rsid w:val="001E08B2"/>
    <w:rsid w:val="001E1028"/>
    <w:rsid w:val="001E1186"/>
    <w:rsid w:val="001E13D9"/>
    <w:rsid w:val="001E13DB"/>
    <w:rsid w:val="001E1776"/>
    <w:rsid w:val="001E1829"/>
    <w:rsid w:val="001E1D0A"/>
    <w:rsid w:val="001E21E8"/>
    <w:rsid w:val="001E2581"/>
    <w:rsid w:val="001E2829"/>
    <w:rsid w:val="001E289D"/>
    <w:rsid w:val="001E2A8B"/>
    <w:rsid w:val="001E2C15"/>
    <w:rsid w:val="001E2DFC"/>
    <w:rsid w:val="001E3017"/>
    <w:rsid w:val="001E3175"/>
    <w:rsid w:val="001E3BF3"/>
    <w:rsid w:val="001E3E35"/>
    <w:rsid w:val="001E3E9A"/>
    <w:rsid w:val="001E441A"/>
    <w:rsid w:val="001E482E"/>
    <w:rsid w:val="001E4A6E"/>
    <w:rsid w:val="001E5049"/>
    <w:rsid w:val="001E54FD"/>
    <w:rsid w:val="001E5759"/>
    <w:rsid w:val="001E5A10"/>
    <w:rsid w:val="001E5B54"/>
    <w:rsid w:val="001E5C2A"/>
    <w:rsid w:val="001E5D4A"/>
    <w:rsid w:val="001E6197"/>
    <w:rsid w:val="001E69BF"/>
    <w:rsid w:val="001E6A38"/>
    <w:rsid w:val="001E7115"/>
    <w:rsid w:val="001E78AA"/>
    <w:rsid w:val="001E7E76"/>
    <w:rsid w:val="001F07B7"/>
    <w:rsid w:val="001F0A17"/>
    <w:rsid w:val="001F0D60"/>
    <w:rsid w:val="001F0E58"/>
    <w:rsid w:val="001F0ECE"/>
    <w:rsid w:val="001F1114"/>
    <w:rsid w:val="001F1452"/>
    <w:rsid w:val="001F18F1"/>
    <w:rsid w:val="001F1A7A"/>
    <w:rsid w:val="001F1A7D"/>
    <w:rsid w:val="001F1A81"/>
    <w:rsid w:val="001F2029"/>
    <w:rsid w:val="001F23C1"/>
    <w:rsid w:val="001F2406"/>
    <w:rsid w:val="001F2EEF"/>
    <w:rsid w:val="001F2F3E"/>
    <w:rsid w:val="001F2F5F"/>
    <w:rsid w:val="001F31DA"/>
    <w:rsid w:val="001F3626"/>
    <w:rsid w:val="001F3644"/>
    <w:rsid w:val="001F3949"/>
    <w:rsid w:val="001F3D4F"/>
    <w:rsid w:val="001F4145"/>
    <w:rsid w:val="001F4242"/>
    <w:rsid w:val="001F46A6"/>
    <w:rsid w:val="001F46E5"/>
    <w:rsid w:val="001F47A0"/>
    <w:rsid w:val="001F48D9"/>
    <w:rsid w:val="001F4AE7"/>
    <w:rsid w:val="001F526B"/>
    <w:rsid w:val="001F585A"/>
    <w:rsid w:val="001F6209"/>
    <w:rsid w:val="001F63F3"/>
    <w:rsid w:val="001F65AB"/>
    <w:rsid w:val="001F6656"/>
    <w:rsid w:val="001F6916"/>
    <w:rsid w:val="001F6E70"/>
    <w:rsid w:val="001F6FF4"/>
    <w:rsid w:val="001F71D9"/>
    <w:rsid w:val="001F75F7"/>
    <w:rsid w:val="001F78B2"/>
    <w:rsid w:val="00200069"/>
    <w:rsid w:val="002003EF"/>
    <w:rsid w:val="002006B7"/>
    <w:rsid w:val="00200D37"/>
    <w:rsid w:val="00200DC0"/>
    <w:rsid w:val="002016DC"/>
    <w:rsid w:val="002020BF"/>
    <w:rsid w:val="00202369"/>
    <w:rsid w:val="0020239B"/>
    <w:rsid w:val="00202523"/>
    <w:rsid w:val="00202547"/>
    <w:rsid w:val="002031FF"/>
    <w:rsid w:val="00203760"/>
    <w:rsid w:val="00203855"/>
    <w:rsid w:val="002039A2"/>
    <w:rsid w:val="00203A9F"/>
    <w:rsid w:val="00204030"/>
    <w:rsid w:val="00204283"/>
    <w:rsid w:val="002043AB"/>
    <w:rsid w:val="00204683"/>
    <w:rsid w:val="00204B32"/>
    <w:rsid w:val="00204BD4"/>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102A6"/>
    <w:rsid w:val="00210C25"/>
    <w:rsid w:val="00210C5E"/>
    <w:rsid w:val="00210D87"/>
    <w:rsid w:val="00210FEA"/>
    <w:rsid w:val="002117B3"/>
    <w:rsid w:val="00211CE2"/>
    <w:rsid w:val="00211FD4"/>
    <w:rsid w:val="002120E0"/>
    <w:rsid w:val="00212201"/>
    <w:rsid w:val="002123BC"/>
    <w:rsid w:val="00212C7E"/>
    <w:rsid w:val="00212C86"/>
    <w:rsid w:val="00212D3B"/>
    <w:rsid w:val="00212E79"/>
    <w:rsid w:val="00213980"/>
    <w:rsid w:val="00213B5E"/>
    <w:rsid w:val="00213D7D"/>
    <w:rsid w:val="00213DF7"/>
    <w:rsid w:val="0021426E"/>
    <w:rsid w:val="00214349"/>
    <w:rsid w:val="002145E3"/>
    <w:rsid w:val="00214755"/>
    <w:rsid w:val="00214914"/>
    <w:rsid w:val="00214D97"/>
    <w:rsid w:val="00214DFF"/>
    <w:rsid w:val="00215121"/>
    <w:rsid w:val="00215162"/>
    <w:rsid w:val="002156E9"/>
    <w:rsid w:val="00215761"/>
    <w:rsid w:val="00215E54"/>
    <w:rsid w:val="00215F20"/>
    <w:rsid w:val="00215FDC"/>
    <w:rsid w:val="0021637F"/>
    <w:rsid w:val="0021654D"/>
    <w:rsid w:val="002168E3"/>
    <w:rsid w:val="00216940"/>
    <w:rsid w:val="00216991"/>
    <w:rsid w:val="0021699F"/>
    <w:rsid w:val="00217408"/>
    <w:rsid w:val="002175C6"/>
    <w:rsid w:val="00217D94"/>
    <w:rsid w:val="00217F28"/>
    <w:rsid w:val="00217F92"/>
    <w:rsid w:val="002203E2"/>
    <w:rsid w:val="0022093A"/>
    <w:rsid w:val="002209F6"/>
    <w:rsid w:val="00220CFE"/>
    <w:rsid w:val="00220EF5"/>
    <w:rsid w:val="00220F3D"/>
    <w:rsid w:val="0022101C"/>
    <w:rsid w:val="002211BC"/>
    <w:rsid w:val="0022134D"/>
    <w:rsid w:val="00221356"/>
    <w:rsid w:val="00221416"/>
    <w:rsid w:val="002218DF"/>
    <w:rsid w:val="00221B4A"/>
    <w:rsid w:val="00221C47"/>
    <w:rsid w:val="00222077"/>
    <w:rsid w:val="0022245E"/>
    <w:rsid w:val="0022275B"/>
    <w:rsid w:val="00222821"/>
    <w:rsid w:val="0022282D"/>
    <w:rsid w:val="00222B4C"/>
    <w:rsid w:val="00222B63"/>
    <w:rsid w:val="00222C44"/>
    <w:rsid w:val="00222E8C"/>
    <w:rsid w:val="00222F8F"/>
    <w:rsid w:val="002231BA"/>
    <w:rsid w:val="00223681"/>
    <w:rsid w:val="00223707"/>
    <w:rsid w:val="002240E6"/>
    <w:rsid w:val="00224196"/>
    <w:rsid w:val="00224201"/>
    <w:rsid w:val="00224595"/>
    <w:rsid w:val="0022496F"/>
    <w:rsid w:val="002249E2"/>
    <w:rsid w:val="002249E7"/>
    <w:rsid w:val="00224DB8"/>
    <w:rsid w:val="00224F87"/>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A68"/>
    <w:rsid w:val="00227A7E"/>
    <w:rsid w:val="00227DFA"/>
    <w:rsid w:val="00227FAB"/>
    <w:rsid w:val="0023089E"/>
    <w:rsid w:val="00230C78"/>
    <w:rsid w:val="00231134"/>
    <w:rsid w:val="002312E1"/>
    <w:rsid w:val="00231316"/>
    <w:rsid w:val="0023156D"/>
    <w:rsid w:val="00231D8E"/>
    <w:rsid w:val="00232519"/>
    <w:rsid w:val="00232603"/>
    <w:rsid w:val="00232634"/>
    <w:rsid w:val="002326FB"/>
    <w:rsid w:val="00232E00"/>
    <w:rsid w:val="00232F99"/>
    <w:rsid w:val="00233133"/>
    <w:rsid w:val="002332C3"/>
    <w:rsid w:val="00233BB2"/>
    <w:rsid w:val="00233D5D"/>
    <w:rsid w:val="002340D7"/>
    <w:rsid w:val="002344C5"/>
    <w:rsid w:val="00235431"/>
    <w:rsid w:val="002355DB"/>
    <w:rsid w:val="002357F3"/>
    <w:rsid w:val="0023592F"/>
    <w:rsid w:val="00236174"/>
    <w:rsid w:val="0023638D"/>
    <w:rsid w:val="002369ED"/>
    <w:rsid w:val="00236A79"/>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24D2"/>
    <w:rsid w:val="002428DD"/>
    <w:rsid w:val="00242A09"/>
    <w:rsid w:val="00242AFE"/>
    <w:rsid w:val="00242BE2"/>
    <w:rsid w:val="00242D11"/>
    <w:rsid w:val="00242DB1"/>
    <w:rsid w:val="002432CD"/>
    <w:rsid w:val="00243796"/>
    <w:rsid w:val="0024391F"/>
    <w:rsid w:val="00243D4A"/>
    <w:rsid w:val="00243D50"/>
    <w:rsid w:val="0024409B"/>
    <w:rsid w:val="00244466"/>
    <w:rsid w:val="002448A3"/>
    <w:rsid w:val="00244FCB"/>
    <w:rsid w:val="002453E6"/>
    <w:rsid w:val="00245559"/>
    <w:rsid w:val="00245919"/>
    <w:rsid w:val="00245AF6"/>
    <w:rsid w:val="0024612C"/>
    <w:rsid w:val="002464B8"/>
    <w:rsid w:val="00246522"/>
    <w:rsid w:val="00246848"/>
    <w:rsid w:val="0024696D"/>
    <w:rsid w:val="00246A76"/>
    <w:rsid w:val="00246CB0"/>
    <w:rsid w:val="002471D1"/>
    <w:rsid w:val="00247B5D"/>
    <w:rsid w:val="00250232"/>
    <w:rsid w:val="00250C83"/>
    <w:rsid w:val="00250D9F"/>
    <w:rsid w:val="00251224"/>
    <w:rsid w:val="00251273"/>
    <w:rsid w:val="0025130E"/>
    <w:rsid w:val="002513DA"/>
    <w:rsid w:val="0025154E"/>
    <w:rsid w:val="00251560"/>
    <w:rsid w:val="00251973"/>
    <w:rsid w:val="00251B92"/>
    <w:rsid w:val="00251F62"/>
    <w:rsid w:val="0025218B"/>
    <w:rsid w:val="0025251A"/>
    <w:rsid w:val="00252BBD"/>
    <w:rsid w:val="002530E4"/>
    <w:rsid w:val="00253100"/>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7E"/>
    <w:rsid w:val="0025673D"/>
    <w:rsid w:val="00256846"/>
    <w:rsid w:val="00256A23"/>
    <w:rsid w:val="00256F21"/>
    <w:rsid w:val="00256F7D"/>
    <w:rsid w:val="002571F1"/>
    <w:rsid w:val="002577CE"/>
    <w:rsid w:val="0025793A"/>
    <w:rsid w:val="002579B3"/>
    <w:rsid w:val="00257E9C"/>
    <w:rsid w:val="00260971"/>
    <w:rsid w:val="00260C0D"/>
    <w:rsid w:val="00260D69"/>
    <w:rsid w:val="002612E1"/>
    <w:rsid w:val="00261606"/>
    <w:rsid w:val="00261AD5"/>
    <w:rsid w:val="00261D67"/>
    <w:rsid w:val="00261D8F"/>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AD5"/>
    <w:rsid w:val="00263E0D"/>
    <w:rsid w:val="00263F46"/>
    <w:rsid w:val="00264259"/>
    <w:rsid w:val="00264323"/>
    <w:rsid w:val="00264608"/>
    <w:rsid w:val="0026476E"/>
    <w:rsid w:val="00264959"/>
    <w:rsid w:val="00264C86"/>
    <w:rsid w:val="00264D76"/>
    <w:rsid w:val="00264E33"/>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9AB"/>
    <w:rsid w:val="00267B7B"/>
    <w:rsid w:val="00267D44"/>
    <w:rsid w:val="002706BA"/>
    <w:rsid w:val="00270784"/>
    <w:rsid w:val="00270E09"/>
    <w:rsid w:val="00270F18"/>
    <w:rsid w:val="00270FE1"/>
    <w:rsid w:val="00271860"/>
    <w:rsid w:val="002719CF"/>
    <w:rsid w:val="00271B42"/>
    <w:rsid w:val="00271CA2"/>
    <w:rsid w:val="00271D3F"/>
    <w:rsid w:val="00271E1C"/>
    <w:rsid w:val="00271F4D"/>
    <w:rsid w:val="00272280"/>
    <w:rsid w:val="0027363B"/>
    <w:rsid w:val="00273756"/>
    <w:rsid w:val="002739CD"/>
    <w:rsid w:val="00273D40"/>
    <w:rsid w:val="00274272"/>
    <w:rsid w:val="002745E8"/>
    <w:rsid w:val="0027485C"/>
    <w:rsid w:val="00274ACD"/>
    <w:rsid w:val="00274E6E"/>
    <w:rsid w:val="00274E80"/>
    <w:rsid w:val="00274EC9"/>
    <w:rsid w:val="0027595C"/>
    <w:rsid w:val="00275E96"/>
    <w:rsid w:val="00276151"/>
    <w:rsid w:val="0027619A"/>
    <w:rsid w:val="002761C7"/>
    <w:rsid w:val="00276738"/>
    <w:rsid w:val="002769A9"/>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160"/>
    <w:rsid w:val="00283456"/>
    <w:rsid w:val="002835E8"/>
    <w:rsid w:val="00283A47"/>
    <w:rsid w:val="00283D5B"/>
    <w:rsid w:val="0028413D"/>
    <w:rsid w:val="002842D2"/>
    <w:rsid w:val="00284408"/>
    <w:rsid w:val="0028441E"/>
    <w:rsid w:val="002846FB"/>
    <w:rsid w:val="0028489C"/>
    <w:rsid w:val="00284901"/>
    <w:rsid w:val="00284B89"/>
    <w:rsid w:val="00284C3F"/>
    <w:rsid w:val="00284E2F"/>
    <w:rsid w:val="002850D8"/>
    <w:rsid w:val="002851AE"/>
    <w:rsid w:val="0028532A"/>
    <w:rsid w:val="0028563A"/>
    <w:rsid w:val="00285B41"/>
    <w:rsid w:val="00285B4E"/>
    <w:rsid w:val="00285BD1"/>
    <w:rsid w:val="00286083"/>
    <w:rsid w:val="002863D7"/>
    <w:rsid w:val="002863EC"/>
    <w:rsid w:val="00286687"/>
    <w:rsid w:val="00286B8D"/>
    <w:rsid w:val="00286EF7"/>
    <w:rsid w:val="002870F2"/>
    <w:rsid w:val="00287624"/>
    <w:rsid w:val="00287848"/>
    <w:rsid w:val="00287EC6"/>
    <w:rsid w:val="00287FF6"/>
    <w:rsid w:val="0029063E"/>
    <w:rsid w:val="00290ADF"/>
    <w:rsid w:val="002911E5"/>
    <w:rsid w:val="002912F9"/>
    <w:rsid w:val="002913EB"/>
    <w:rsid w:val="00291531"/>
    <w:rsid w:val="0029159C"/>
    <w:rsid w:val="002919C7"/>
    <w:rsid w:val="00291A75"/>
    <w:rsid w:val="0029210F"/>
    <w:rsid w:val="00292431"/>
    <w:rsid w:val="0029252B"/>
    <w:rsid w:val="00292631"/>
    <w:rsid w:val="00292738"/>
    <w:rsid w:val="00292872"/>
    <w:rsid w:val="00292B6F"/>
    <w:rsid w:val="00292D8C"/>
    <w:rsid w:val="002930F6"/>
    <w:rsid w:val="00293142"/>
    <w:rsid w:val="0029355D"/>
    <w:rsid w:val="00293578"/>
    <w:rsid w:val="002936C3"/>
    <w:rsid w:val="00293741"/>
    <w:rsid w:val="00293A41"/>
    <w:rsid w:val="00293CAD"/>
    <w:rsid w:val="00293EB0"/>
    <w:rsid w:val="00293FF5"/>
    <w:rsid w:val="002947AC"/>
    <w:rsid w:val="00294BA3"/>
    <w:rsid w:val="00295377"/>
    <w:rsid w:val="00295488"/>
    <w:rsid w:val="0029566A"/>
    <w:rsid w:val="00295C87"/>
    <w:rsid w:val="002968A9"/>
    <w:rsid w:val="002969B8"/>
    <w:rsid w:val="00296AF7"/>
    <w:rsid w:val="00297033"/>
    <w:rsid w:val="002973D3"/>
    <w:rsid w:val="00297470"/>
    <w:rsid w:val="0029780D"/>
    <w:rsid w:val="002978D3"/>
    <w:rsid w:val="00297D9D"/>
    <w:rsid w:val="00297E7A"/>
    <w:rsid w:val="002A05E4"/>
    <w:rsid w:val="002A0A02"/>
    <w:rsid w:val="002A0DD3"/>
    <w:rsid w:val="002A1EEE"/>
    <w:rsid w:val="002A1EF7"/>
    <w:rsid w:val="002A2380"/>
    <w:rsid w:val="002A2479"/>
    <w:rsid w:val="002A27F7"/>
    <w:rsid w:val="002A3350"/>
    <w:rsid w:val="002A36B8"/>
    <w:rsid w:val="002A3AF8"/>
    <w:rsid w:val="002A3E31"/>
    <w:rsid w:val="002A409F"/>
    <w:rsid w:val="002A4340"/>
    <w:rsid w:val="002A4A8D"/>
    <w:rsid w:val="002A4D99"/>
    <w:rsid w:val="002A4E99"/>
    <w:rsid w:val="002A5092"/>
    <w:rsid w:val="002A5298"/>
    <w:rsid w:val="002A53A5"/>
    <w:rsid w:val="002A5A7A"/>
    <w:rsid w:val="002A5F97"/>
    <w:rsid w:val="002A689D"/>
    <w:rsid w:val="002A69C3"/>
    <w:rsid w:val="002A6AB3"/>
    <w:rsid w:val="002A7282"/>
    <w:rsid w:val="002A72ED"/>
    <w:rsid w:val="002A746E"/>
    <w:rsid w:val="002A762F"/>
    <w:rsid w:val="002A7980"/>
    <w:rsid w:val="002A798F"/>
    <w:rsid w:val="002A7B24"/>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93"/>
    <w:rsid w:val="002B42B0"/>
    <w:rsid w:val="002B459C"/>
    <w:rsid w:val="002B47A0"/>
    <w:rsid w:val="002B492C"/>
    <w:rsid w:val="002B4A0A"/>
    <w:rsid w:val="002B4F55"/>
    <w:rsid w:val="002B50B5"/>
    <w:rsid w:val="002B51F1"/>
    <w:rsid w:val="002B5375"/>
    <w:rsid w:val="002B5421"/>
    <w:rsid w:val="002B5433"/>
    <w:rsid w:val="002B5831"/>
    <w:rsid w:val="002B5A7D"/>
    <w:rsid w:val="002B5D68"/>
    <w:rsid w:val="002B5FD8"/>
    <w:rsid w:val="002B60B1"/>
    <w:rsid w:val="002B684E"/>
    <w:rsid w:val="002B693A"/>
    <w:rsid w:val="002B6F22"/>
    <w:rsid w:val="002B7120"/>
    <w:rsid w:val="002B77D9"/>
    <w:rsid w:val="002B7B3F"/>
    <w:rsid w:val="002B7DB0"/>
    <w:rsid w:val="002B7E3F"/>
    <w:rsid w:val="002C020F"/>
    <w:rsid w:val="002C041C"/>
    <w:rsid w:val="002C0649"/>
    <w:rsid w:val="002C0EEF"/>
    <w:rsid w:val="002C0F6A"/>
    <w:rsid w:val="002C1382"/>
    <w:rsid w:val="002C159E"/>
    <w:rsid w:val="002C21EC"/>
    <w:rsid w:val="002C2224"/>
    <w:rsid w:val="002C2446"/>
    <w:rsid w:val="002C2473"/>
    <w:rsid w:val="002C247A"/>
    <w:rsid w:val="002C2548"/>
    <w:rsid w:val="002C28D7"/>
    <w:rsid w:val="002C28DB"/>
    <w:rsid w:val="002C2943"/>
    <w:rsid w:val="002C2A57"/>
    <w:rsid w:val="002C2BB2"/>
    <w:rsid w:val="002C32AD"/>
    <w:rsid w:val="002C34EB"/>
    <w:rsid w:val="002C35E4"/>
    <w:rsid w:val="002C3620"/>
    <w:rsid w:val="002C38D8"/>
    <w:rsid w:val="002C39B0"/>
    <w:rsid w:val="002C3F27"/>
    <w:rsid w:val="002C3F44"/>
    <w:rsid w:val="002C4474"/>
    <w:rsid w:val="002C44A7"/>
    <w:rsid w:val="002C45E0"/>
    <w:rsid w:val="002C4911"/>
    <w:rsid w:val="002C5459"/>
    <w:rsid w:val="002C558F"/>
    <w:rsid w:val="002C5886"/>
    <w:rsid w:val="002C5C0B"/>
    <w:rsid w:val="002C5D9D"/>
    <w:rsid w:val="002C5DA9"/>
    <w:rsid w:val="002C6065"/>
    <w:rsid w:val="002C658E"/>
    <w:rsid w:val="002C674E"/>
    <w:rsid w:val="002C6820"/>
    <w:rsid w:val="002C6D3C"/>
    <w:rsid w:val="002C6DB5"/>
    <w:rsid w:val="002C70D4"/>
    <w:rsid w:val="002C70E1"/>
    <w:rsid w:val="002C7289"/>
    <w:rsid w:val="002C7E5B"/>
    <w:rsid w:val="002D0333"/>
    <w:rsid w:val="002D04DD"/>
    <w:rsid w:val="002D0623"/>
    <w:rsid w:val="002D0C01"/>
    <w:rsid w:val="002D0D5A"/>
    <w:rsid w:val="002D1916"/>
    <w:rsid w:val="002D1CB2"/>
    <w:rsid w:val="002D1E5F"/>
    <w:rsid w:val="002D203C"/>
    <w:rsid w:val="002D2640"/>
    <w:rsid w:val="002D2AB7"/>
    <w:rsid w:val="002D2C66"/>
    <w:rsid w:val="002D358D"/>
    <w:rsid w:val="002D367C"/>
    <w:rsid w:val="002D3B16"/>
    <w:rsid w:val="002D3E10"/>
    <w:rsid w:val="002D3E2D"/>
    <w:rsid w:val="002D473C"/>
    <w:rsid w:val="002D4F9C"/>
    <w:rsid w:val="002D502F"/>
    <w:rsid w:val="002D520E"/>
    <w:rsid w:val="002D563D"/>
    <w:rsid w:val="002D5C85"/>
    <w:rsid w:val="002D5CCA"/>
    <w:rsid w:val="002D6138"/>
    <w:rsid w:val="002D61B4"/>
    <w:rsid w:val="002D68E7"/>
    <w:rsid w:val="002D74F0"/>
    <w:rsid w:val="002D765C"/>
    <w:rsid w:val="002D78D3"/>
    <w:rsid w:val="002D78D7"/>
    <w:rsid w:val="002D7994"/>
    <w:rsid w:val="002E01B3"/>
    <w:rsid w:val="002E03FB"/>
    <w:rsid w:val="002E0F16"/>
    <w:rsid w:val="002E0F59"/>
    <w:rsid w:val="002E10DF"/>
    <w:rsid w:val="002E1436"/>
    <w:rsid w:val="002E1724"/>
    <w:rsid w:val="002E1AE6"/>
    <w:rsid w:val="002E1B64"/>
    <w:rsid w:val="002E1B85"/>
    <w:rsid w:val="002E1C83"/>
    <w:rsid w:val="002E1CC5"/>
    <w:rsid w:val="002E1F04"/>
    <w:rsid w:val="002E2353"/>
    <w:rsid w:val="002E269B"/>
    <w:rsid w:val="002E26BE"/>
    <w:rsid w:val="002E26D5"/>
    <w:rsid w:val="002E2769"/>
    <w:rsid w:val="002E289C"/>
    <w:rsid w:val="002E2A59"/>
    <w:rsid w:val="002E2A5E"/>
    <w:rsid w:val="002E300D"/>
    <w:rsid w:val="002E34EB"/>
    <w:rsid w:val="002E3912"/>
    <w:rsid w:val="002E3B2E"/>
    <w:rsid w:val="002E40C8"/>
    <w:rsid w:val="002E4125"/>
    <w:rsid w:val="002E42F5"/>
    <w:rsid w:val="002E45E7"/>
    <w:rsid w:val="002E484B"/>
    <w:rsid w:val="002E48B4"/>
    <w:rsid w:val="002E4CE1"/>
    <w:rsid w:val="002E4E87"/>
    <w:rsid w:val="002E50C5"/>
    <w:rsid w:val="002E5225"/>
    <w:rsid w:val="002E5293"/>
    <w:rsid w:val="002E590B"/>
    <w:rsid w:val="002E59F5"/>
    <w:rsid w:val="002E627F"/>
    <w:rsid w:val="002E62C3"/>
    <w:rsid w:val="002E64A3"/>
    <w:rsid w:val="002E682B"/>
    <w:rsid w:val="002E6A4B"/>
    <w:rsid w:val="002E6D7F"/>
    <w:rsid w:val="002E6E63"/>
    <w:rsid w:val="002E724E"/>
    <w:rsid w:val="002E72A5"/>
    <w:rsid w:val="002E74D3"/>
    <w:rsid w:val="002E766B"/>
    <w:rsid w:val="002E7F27"/>
    <w:rsid w:val="002F036C"/>
    <w:rsid w:val="002F09F3"/>
    <w:rsid w:val="002F0E7F"/>
    <w:rsid w:val="002F1138"/>
    <w:rsid w:val="002F118E"/>
    <w:rsid w:val="002F14EC"/>
    <w:rsid w:val="002F15C1"/>
    <w:rsid w:val="002F1621"/>
    <w:rsid w:val="002F1788"/>
    <w:rsid w:val="002F17F9"/>
    <w:rsid w:val="002F1F1A"/>
    <w:rsid w:val="002F2049"/>
    <w:rsid w:val="002F2101"/>
    <w:rsid w:val="002F25B4"/>
    <w:rsid w:val="002F268D"/>
    <w:rsid w:val="002F2944"/>
    <w:rsid w:val="002F2AAB"/>
    <w:rsid w:val="002F2CB1"/>
    <w:rsid w:val="002F2E62"/>
    <w:rsid w:val="002F2E78"/>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5406"/>
    <w:rsid w:val="002F5524"/>
    <w:rsid w:val="002F5558"/>
    <w:rsid w:val="002F5622"/>
    <w:rsid w:val="002F573B"/>
    <w:rsid w:val="002F5E44"/>
    <w:rsid w:val="002F6210"/>
    <w:rsid w:val="002F65A2"/>
    <w:rsid w:val="002F65FA"/>
    <w:rsid w:val="002F6B9C"/>
    <w:rsid w:val="002F6E55"/>
    <w:rsid w:val="002F737C"/>
    <w:rsid w:val="002F74A5"/>
    <w:rsid w:val="002F78C9"/>
    <w:rsid w:val="002F7EDC"/>
    <w:rsid w:val="002F7F9E"/>
    <w:rsid w:val="00300467"/>
    <w:rsid w:val="003006E8"/>
    <w:rsid w:val="00300A1A"/>
    <w:rsid w:val="00300ABC"/>
    <w:rsid w:val="003012A4"/>
    <w:rsid w:val="00301398"/>
    <w:rsid w:val="003019C9"/>
    <w:rsid w:val="00301E55"/>
    <w:rsid w:val="00301FC3"/>
    <w:rsid w:val="00302013"/>
    <w:rsid w:val="003023D3"/>
    <w:rsid w:val="00302611"/>
    <w:rsid w:val="00303016"/>
    <w:rsid w:val="00303625"/>
    <w:rsid w:val="00303651"/>
    <w:rsid w:val="003036F4"/>
    <w:rsid w:val="00303772"/>
    <w:rsid w:val="003038E0"/>
    <w:rsid w:val="00303C30"/>
    <w:rsid w:val="00303D0F"/>
    <w:rsid w:val="00303D6B"/>
    <w:rsid w:val="00304854"/>
    <w:rsid w:val="00304999"/>
    <w:rsid w:val="00304C58"/>
    <w:rsid w:val="00304E0C"/>
    <w:rsid w:val="0030534B"/>
    <w:rsid w:val="00305482"/>
    <w:rsid w:val="00305715"/>
    <w:rsid w:val="00305A51"/>
    <w:rsid w:val="00305E8F"/>
    <w:rsid w:val="00306272"/>
    <w:rsid w:val="003062FC"/>
    <w:rsid w:val="0030644E"/>
    <w:rsid w:val="0030685B"/>
    <w:rsid w:val="00306980"/>
    <w:rsid w:val="00306B6C"/>
    <w:rsid w:val="00306EAD"/>
    <w:rsid w:val="0030710A"/>
    <w:rsid w:val="003072FF"/>
    <w:rsid w:val="003073DE"/>
    <w:rsid w:val="00307D3A"/>
    <w:rsid w:val="00307F07"/>
    <w:rsid w:val="00310C6E"/>
    <w:rsid w:val="00311026"/>
    <w:rsid w:val="0031182A"/>
    <w:rsid w:val="003118AD"/>
    <w:rsid w:val="0031192F"/>
    <w:rsid w:val="00311D61"/>
    <w:rsid w:val="00311DD0"/>
    <w:rsid w:val="00311E1B"/>
    <w:rsid w:val="003120C2"/>
    <w:rsid w:val="00312462"/>
    <w:rsid w:val="003125F3"/>
    <w:rsid w:val="0031260E"/>
    <w:rsid w:val="0031281E"/>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A03"/>
    <w:rsid w:val="0031608B"/>
    <w:rsid w:val="0031633F"/>
    <w:rsid w:val="00316D19"/>
    <w:rsid w:val="00316E59"/>
    <w:rsid w:val="003170B7"/>
    <w:rsid w:val="00317166"/>
    <w:rsid w:val="00317380"/>
    <w:rsid w:val="003173D3"/>
    <w:rsid w:val="0031748B"/>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2501"/>
    <w:rsid w:val="0032253A"/>
    <w:rsid w:val="003226BD"/>
    <w:rsid w:val="00322A1E"/>
    <w:rsid w:val="003230D6"/>
    <w:rsid w:val="0032328E"/>
    <w:rsid w:val="0032339A"/>
    <w:rsid w:val="00323543"/>
    <w:rsid w:val="00323642"/>
    <w:rsid w:val="003236F6"/>
    <w:rsid w:val="00323DB6"/>
    <w:rsid w:val="00324224"/>
    <w:rsid w:val="003242C6"/>
    <w:rsid w:val="003244B4"/>
    <w:rsid w:val="003245D3"/>
    <w:rsid w:val="003248F2"/>
    <w:rsid w:val="00324B4F"/>
    <w:rsid w:val="00325128"/>
    <w:rsid w:val="0032516A"/>
    <w:rsid w:val="003251E6"/>
    <w:rsid w:val="00325397"/>
    <w:rsid w:val="00325890"/>
    <w:rsid w:val="00325E6B"/>
    <w:rsid w:val="003262BE"/>
    <w:rsid w:val="0032640E"/>
    <w:rsid w:val="00326824"/>
    <w:rsid w:val="00326863"/>
    <w:rsid w:val="00326A4B"/>
    <w:rsid w:val="00326CC7"/>
    <w:rsid w:val="00326F27"/>
    <w:rsid w:val="00327005"/>
    <w:rsid w:val="003270B2"/>
    <w:rsid w:val="003274FF"/>
    <w:rsid w:val="0032768D"/>
    <w:rsid w:val="003276D2"/>
    <w:rsid w:val="00327CDD"/>
    <w:rsid w:val="00327F2C"/>
    <w:rsid w:val="00330239"/>
    <w:rsid w:val="003303BD"/>
    <w:rsid w:val="00330898"/>
    <w:rsid w:val="00330E15"/>
    <w:rsid w:val="0033141C"/>
    <w:rsid w:val="0033191A"/>
    <w:rsid w:val="00331B47"/>
    <w:rsid w:val="00331E5E"/>
    <w:rsid w:val="00333445"/>
    <w:rsid w:val="0033344A"/>
    <w:rsid w:val="003335D5"/>
    <w:rsid w:val="0033363D"/>
    <w:rsid w:val="00333664"/>
    <w:rsid w:val="003336B4"/>
    <w:rsid w:val="00333818"/>
    <w:rsid w:val="003338BB"/>
    <w:rsid w:val="003339D1"/>
    <w:rsid w:val="00333E6E"/>
    <w:rsid w:val="00333E84"/>
    <w:rsid w:val="00333EC3"/>
    <w:rsid w:val="00333EF6"/>
    <w:rsid w:val="0033491A"/>
    <w:rsid w:val="00334B0D"/>
    <w:rsid w:val="00334F80"/>
    <w:rsid w:val="00334FD8"/>
    <w:rsid w:val="003353E0"/>
    <w:rsid w:val="00335449"/>
    <w:rsid w:val="003354C1"/>
    <w:rsid w:val="003359EF"/>
    <w:rsid w:val="00335A52"/>
    <w:rsid w:val="00335BF8"/>
    <w:rsid w:val="00335E40"/>
    <w:rsid w:val="00336241"/>
    <w:rsid w:val="00336B1A"/>
    <w:rsid w:val="00336BAC"/>
    <w:rsid w:val="00336CF5"/>
    <w:rsid w:val="00336E98"/>
    <w:rsid w:val="003372E6"/>
    <w:rsid w:val="003379AA"/>
    <w:rsid w:val="003379F2"/>
    <w:rsid w:val="00337D93"/>
    <w:rsid w:val="00340593"/>
    <w:rsid w:val="0034087D"/>
    <w:rsid w:val="00340883"/>
    <w:rsid w:val="00340F70"/>
    <w:rsid w:val="003411DB"/>
    <w:rsid w:val="00341650"/>
    <w:rsid w:val="003416D7"/>
    <w:rsid w:val="00341D45"/>
    <w:rsid w:val="00341DE7"/>
    <w:rsid w:val="00342274"/>
    <w:rsid w:val="003425C7"/>
    <w:rsid w:val="00342760"/>
    <w:rsid w:val="0034277A"/>
    <w:rsid w:val="003429B1"/>
    <w:rsid w:val="00342D50"/>
    <w:rsid w:val="00343001"/>
    <w:rsid w:val="003438A2"/>
    <w:rsid w:val="00343A83"/>
    <w:rsid w:val="00343BCE"/>
    <w:rsid w:val="00344307"/>
    <w:rsid w:val="0034445B"/>
    <w:rsid w:val="00344605"/>
    <w:rsid w:val="00344EA6"/>
    <w:rsid w:val="00344F7C"/>
    <w:rsid w:val="0034504B"/>
    <w:rsid w:val="00345275"/>
    <w:rsid w:val="00345381"/>
    <w:rsid w:val="003455E0"/>
    <w:rsid w:val="00345720"/>
    <w:rsid w:val="00345810"/>
    <w:rsid w:val="0034581D"/>
    <w:rsid w:val="00345A8B"/>
    <w:rsid w:val="00345D77"/>
    <w:rsid w:val="00345E9F"/>
    <w:rsid w:val="00346121"/>
    <w:rsid w:val="00346145"/>
    <w:rsid w:val="0034631A"/>
    <w:rsid w:val="00346450"/>
    <w:rsid w:val="003469F3"/>
    <w:rsid w:val="00346C39"/>
    <w:rsid w:val="00346F77"/>
    <w:rsid w:val="0034730C"/>
    <w:rsid w:val="003473A9"/>
    <w:rsid w:val="0034745E"/>
    <w:rsid w:val="00347935"/>
    <w:rsid w:val="00347F15"/>
    <w:rsid w:val="0035035A"/>
    <w:rsid w:val="00350BA1"/>
    <w:rsid w:val="003516A8"/>
    <w:rsid w:val="00351A1B"/>
    <w:rsid w:val="00351C79"/>
    <w:rsid w:val="00351CC5"/>
    <w:rsid w:val="0035234A"/>
    <w:rsid w:val="003523FA"/>
    <w:rsid w:val="00352600"/>
    <w:rsid w:val="003536DB"/>
    <w:rsid w:val="00353865"/>
    <w:rsid w:val="00353893"/>
    <w:rsid w:val="003538A8"/>
    <w:rsid w:val="00353909"/>
    <w:rsid w:val="00353AE9"/>
    <w:rsid w:val="00353C85"/>
    <w:rsid w:val="00353D78"/>
    <w:rsid w:val="00354268"/>
    <w:rsid w:val="003543BC"/>
    <w:rsid w:val="003549B1"/>
    <w:rsid w:val="00354A8E"/>
    <w:rsid w:val="00354C70"/>
    <w:rsid w:val="003550B3"/>
    <w:rsid w:val="00355205"/>
    <w:rsid w:val="00355218"/>
    <w:rsid w:val="003553F2"/>
    <w:rsid w:val="00355968"/>
    <w:rsid w:val="003565DC"/>
    <w:rsid w:val="00356640"/>
    <w:rsid w:val="0035668F"/>
    <w:rsid w:val="003568DC"/>
    <w:rsid w:val="00356DEA"/>
    <w:rsid w:val="00356F8A"/>
    <w:rsid w:val="003571AB"/>
    <w:rsid w:val="00357462"/>
    <w:rsid w:val="003579BF"/>
    <w:rsid w:val="00357D7E"/>
    <w:rsid w:val="00357F9F"/>
    <w:rsid w:val="0036007A"/>
    <w:rsid w:val="003605C5"/>
    <w:rsid w:val="00360A2A"/>
    <w:rsid w:val="00360CC0"/>
    <w:rsid w:val="00360E97"/>
    <w:rsid w:val="00360EBF"/>
    <w:rsid w:val="0036100E"/>
    <w:rsid w:val="00361036"/>
    <w:rsid w:val="003610B9"/>
    <w:rsid w:val="0036156A"/>
    <w:rsid w:val="0036191E"/>
    <w:rsid w:val="00361AEC"/>
    <w:rsid w:val="00361B12"/>
    <w:rsid w:val="00361C0E"/>
    <w:rsid w:val="00361EE3"/>
    <w:rsid w:val="0036201A"/>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493"/>
    <w:rsid w:val="00365642"/>
    <w:rsid w:val="00365678"/>
    <w:rsid w:val="00365740"/>
    <w:rsid w:val="00365A35"/>
    <w:rsid w:val="00365BAD"/>
    <w:rsid w:val="00365DAB"/>
    <w:rsid w:val="00365E76"/>
    <w:rsid w:val="00366461"/>
    <w:rsid w:val="003669D8"/>
    <w:rsid w:val="00366B61"/>
    <w:rsid w:val="00366E0D"/>
    <w:rsid w:val="003674B0"/>
    <w:rsid w:val="00367566"/>
    <w:rsid w:val="003675AC"/>
    <w:rsid w:val="00367997"/>
    <w:rsid w:val="00367F86"/>
    <w:rsid w:val="003707FE"/>
    <w:rsid w:val="00370AFC"/>
    <w:rsid w:val="00370CA5"/>
    <w:rsid w:val="00370D9E"/>
    <w:rsid w:val="00371063"/>
    <w:rsid w:val="003713CA"/>
    <w:rsid w:val="003719B2"/>
    <w:rsid w:val="00371CBE"/>
    <w:rsid w:val="00371F77"/>
    <w:rsid w:val="0037230D"/>
    <w:rsid w:val="0037293F"/>
    <w:rsid w:val="00372986"/>
    <w:rsid w:val="00372D78"/>
    <w:rsid w:val="00372E3E"/>
    <w:rsid w:val="00372EFA"/>
    <w:rsid w:val="00372F25"/>
    <w:rsid w:val="003736CB"/>
    <w:rsid w:val="00373B0C"/>
    <w:rsid w:val="00373C13"/>
    <w:rsid w:val="00373D5E"/>
    <w:rsid w:val="00374138"/>
    <w:rsid w:val="00374AD9"/>
    <w:rsid w:val="00374EB5"/>
    <w:rsid w:val="003754D5"/>
    <w:rsid w:val="00375531"/>
    <w:rsid w:val="0037589C"/>
    <w:rsid w:val="00375FBA"/>
    <w:rsid w:val="00375FCF"/>
    <w:rsid w:val="00376079"/>
    <w:rsid w:val="00376182"/>
    <w:rsid w:val="0037627F"/>
    <w:rsid w:val="003765EB"/>
    <w:rsid w:val="00376824"/>
    <w:rsid w:val="00376870"/>
    <w:rsid w:val="00376891"/>
    <w:rsid w:val="003768AD"/>
    <w:rsid w:val="00376CA7"/>
    <w:rsid w:val="00376EC5"/>
    <w:rsid w:val="00376FFD"/>
    <w:rsid w:val="003772E4"/>
    <w:rsid w:val="00377348"/>
    <w:rsid w:val="0037761C"/>
    <w:rsid w:val="0037784D"/>
    <w:rsid w:val="003778C1"/>
    <w:rsid w:val="00377A9E"/>
    <w:rsid w:val="00380425"/>
    <w:rsid w:val="00380628"/>
    <w:rsid w:val="0038067A"/>
    <w:rsid w:val="0038069A"/>
    <w:rsid w:val="003807E3"/>
    <w:rsid w:val="00380E18"/>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329"/>
    <w:rsid w:val="003839E3"/>
    <w:rsid w:val="00383E2F"/>
    <w:rsid w:val="00383E46"/>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CFC"/>
    <w:rsid w:val="0038713A"/>
    <w:rsid w:val="00387443"/>
    <w:rsid w:val="003876BE"/>
    <w:rsid w:val="0038778D"/>
    <w:rsid w:val="00387999"/>
    <w:rsid w:val="00387BE0"/>
    <w:rsid w:val="00390FBB"/>
    <w:rsid w:val="003910DF"/>
    <w:rsid w:val="003912D8"/>
    <w:rsid w:val="00391477"/>
    <w:rsid w:val="00391772"/>
    <w:rsid w:val="0039190C"/>
    <w:rsid w:val="00391AFC"/>
    <w:rsid w:val="00391B17"/>
    <w:rsid w:val="00391B39"/>
    <w:rsid w:val="00391E83"/>
    <w:rsid w:val="00392027"/>
    <w:rsid w:val="003920EA"/>
    <w:rsid w:val="00392157"/>
    <w:rsid w:val="003921F6"/>
    <w:rsid w:val="0039222F"/>
    <w:rsid w:val="00392305"/>
    <w:rsid w:val="00392344"/>
    <w:rsid w:val="0039235E"/>
    <w:rsid w:val="00392801"/>
    <w:rsid w:val="00392C46"/>
    <w:rsid w:val="00392C98"/>
    <w:rsid w:val="00393032"/>
    <w:rsid w:val="003930F6"/>
    <w:rsid w:val="003933B7"/>
    <w:rsid w:val="00393FCF"/>
    <w:rsid w:val="003947A6"/>
    <w:rsid w:val="00394836"/>
    <w:rsid w:val="00394CC0"/>
    <w:rsid w:val="003950FF"/>
    <w:rsid w:val="003952E4"/>
    <w:rsid w:val="0039576A"/>
    <w:rsid w:val="00395802"/>
    <w:rsid w:val="00395E83"/>
    <w:rsid w:val="0039615D"/>
    <w:rsid w:val="00396461"/>
    <w:rsid w:val="003966AA"/>
    <w:rsid w:val="00396954"/>
    <w:rsid w:val="00396C30"/>
    <w:rsid w:val="00397039"/>
    <w:rsid w:val="0039761D"/>
    <w:rsid w:val="0039765C"/>
    <w:rsid w:val="003977AA"/>
    <w:rsid w:val="003979F1"/>
    <w:rsid w:val="00397A13"/>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D3A"/>
    <w:rsid w:val="003A30A5"/>
    <w:rsid w:val="003A35B4"/>
    <w:rsid w:val="003A3B50"/>
    <w:rsid w:val="003A3D91"/>
    <w:rsid w:val="003A4225"/>
    <w:rsid w:val="003A466C"/>
    <w:rsid w:val="003A495F"/>
    <w:rsid w:val="003A4E53"/>
    <w:rsid w:val="003A4F76"/>
    <w:rsid w:val="003A5409"/>
    <w:rsid w:val="003A593D"/>
    <w:rsid w:val="003A5D1B"/>
    <w:rsid w:val="003A5EC9"/>
    <w:rsid w:val="003A5FEF"/>
    <w:rsid w:val="003A6D5F"/>
    <w:rsid w:val="003A6E7F"/>
    <w:rsid w:val="003A7397"/>
    <w:rsid w:val="003A77C6"/>
    <w:rsid w:val="003A79A0"/>
    <w:rsid w:val="003B0219"/>
    <w:rsid w:val="003B0408"/>
    <w:rsid w:val="003B092B"/>
    <w:rsid w:val="003B09F6"/>
    <w:rsid w:val="003B0D95"/>
    <w:rsid w:val="003B17BE"/>
    <w:rsid w:val="003B18B1"/>
    <w:rsid w:val="003B1A6F"/>
    <w:rsid w:val="003B1B4D"/>
    <w:rsid w:val="003B1B5A"/>
    <w:rsid w:val="003B2875"/>
    <w:rsid w:val="003B2B0A"/>
    <w:rsid w:val="003B2DD2"/>
    <w:rsid w:val="003B2E27"/>
    <w:rsid w:val="003B2FBB"/>
    <w:rsid w:val="003B303E"/>
    <w:rsid w:val="003B3092"/>
    <w:rsid w:val="003B340C"/>
    <w:rsid w:val="003B3CAC"/>
    <w:rsid w:val="003B4C34"/>
    <w:rsid w:val="003B4DAB"/>
    <w:rsid w:val="003B4F55"/>
    <w:rsid w:val="003B5192"/>
    <w:rsid w:val="003B5298"/>
    <w:rsid w:val="003B55E3"/>
    <w:rsid w:val="003B571A"/>
    <w:rsid w:val="003B595B"/>
    <w:rsid w:val="003B59E9"/>
    <w:rsid w:val="003B5BE3"/>
    <w:rsid w:val="003B633A"/>
    <w:rsid w:val="003B67FC"/>
    <w:rsid w:val="003B6EB9"/>
    <w:rsid w:val="003B7073"/>
    <w:rsid w:val="003B7084"/>
    <w:rsid w:val="003B72F2"/>
    <w:rsid w:val="003B7633"/>
    <w:rsid w:val="003B7A3B"/>
    <w:rsid w:val="003B7A54"/>
    <w:rsid w:val="003B7AA1"/>
    <w:rsid w:val="003B7C45"/>
    <w:rsid w:val="003C01FB"/>
    <w:rsid w:val="003C0725"/>
    <w:rsid w:val="003C0BEC"/>
    <w:rsid w:val="003C0D20"/>
    <w:rsid w:val="003C11D5"/>
    <w:rsid w:val="003C1492"/>
    <w:rsid w:val="003C14BD"/>
    <w:rsid w:val="003C180E"/>
    <w:rsid w:val="003C18CD"/>
    <w:rsid w:val="003C258C"/>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41E7"/>
    <w:rsid w:val="003C4693"/>
    <w:rsid w:val="003C48B2"/>
    <w:rsid w:val="003C4A56"/>
    <w:rsid w:val="003C4FA5"/>
    <w:rsid w:val="003C5342"/>
    <w:rsid w:val="003C5369"/>
    <w:rsid w:val="003C5DB0"/>
    <w:rsid w:val="003C5DFE"/>
    <w:rsid w:val="003C5E55"/>
    <w:rsid w:val="003C5E77"/>
    <w:rsid w:val="003C611E"/>
    <w:rsid w:val="003C6830"/>
    <w:rsid w:val="003C7037"/>
    <w:rsid w:val="003C7048"/>
    <w:rsid w:val="003C7071"/>
    <w:rsid w:val="003C73DA"/>
    <w:rsid w:val="003C7539"/>
    <w:rsid w:val="003C7621"/>
    <w:rsid w:val="003C7715"/>
    <w:rsid w:val="003C77DF"/>
    <w:rsid w:val="003C785F"/>
    <w:rsid w:val="003C7D77"/>
    <w:rsid w:val="003C7FAD"/>
    <w:rsid w:val="003D0800"/>
    <w:rsid w:val="003D0955"/>
    <w:rsid w:val="003D0CC5"/>
    <w:rsid w:val="003D1072"/>
    <w:rsid w:val="003D12A8"/>
    <w:rsid w:val="003D145E"/>
    <w:rsid w:val="003D1940"/>
    <w:rsid w:val="003D1F47"/>
    <w:rsid w:val="003D2111"/>
    <w:rsid w:val="003D22DE"/>
    <w:rsid w:val="003D2D34"/>
    <w:rsid w:val="003D2DA9"/>
    <w:rsid w:val="003D2EFC"/>
    <w:rsid w:val="003D334E"/>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E94"/>
    <w:rsid w:val="003D6103"/>
    <w:rsid w:val="003D6411"/>
    <w:rsid w:val="003D6BC6"/>
    <w:rsid w:val="003D6C49"/>
    <w:rsid w:val="003D6ECE"/>
    <w:rsid w:val="003D72D0"/>
    <w:rsid w:val="003D76F0"/>
    <w:rsid w:val="003D795B"/>
    <w:rsid w:val="003D7AEC"/>
    <w:rsid w:val="003D7D38"/>
    <w:rsid w:val="003E0070"/>
    <w:rsid w:val="003E0102"/>
    <w:rsid w:val="003E06EF"/>
    <w:rsid w:val="003E0C16"/>
    <w:rsid w:val="003E0F60"/>
    <w:rsid w:val="003E111D"/>
    <w:rsid w:val="003E13C5"/>
    <w:rsid w:val="003E197E"/>
    <w:rsid w:val="003E1EC6"/>
    <w:rsid w:val="003E283B"/>
    <w:rsid w:val="003E2CBE"/>
    <w:rsid w:val="003E3502"/>
    <w:rsid w:val="003E36BE"/>
    <w:rsid w:val="003E3CB8"/>
    <w:rsid w:val="003E3CF1"/>
    <w:rsid w:val="003E3D49"/>
    <w:rsid w:val="003E3DB8"/>
    <w:rsid w:val="003E3FC6"/>
    <w:rsid w:val="003E4276"/>
    <w:rsid w:val="003E4500"/>
    <w:rsid w:val="003E4776"/>
    <w:rsid w:val="003E4CA0"/>
    <w:rsid w:val="003E5059"/>
    <w:rsid w:val="003E53DB"/>
    <w:rsid w:val="003E58EA"/>
    <w:rsid w:val="003E5E2D"/>
    <w:rsid w:val="003E6154"/>
    <w:rsid w:val="003E66A7"/>
    <w:rsid w:val="003E6C9D"/>
    <w:rsid w:val="003E6FD9"/>
    <w:rsid w:val="003E725F"/>
    <w:rsid w:val="003E75A7"/>
    <w:rsid w:val="003E796F"/>
    <w:rsid w:val="003E7DC8"/>
    <w:rsid w:val="003E7EBA"/>
    <w:rsid w:val="003F0063"/>
    <w:rsid w:val="003F01DA"/>
    <w:rsid w:val="003F0839"/>
    <w:rsid w:val="003F0A2B"/>
    <w:rsid w:val="003F0B51"/>
    <w:rsid w:val="003F0D44"/>
    <w:rsid w:val="003F0E14"/>
    <w:rsid w:val="003F0EB6"/>
    <w:rsid w:val="003F1018"/>
    <w:rsid w:val="003F11DE"/>
    <w:rsid w:val="003F15E5"/>
    <w:rsid w:val="003F18E3"/>
    <w:rsid w:val="003F1E16"/>
    <w:rsid w:val="003F2572"/>
    <w:rsid w:val="003F2593"/>
    <w:rsid w:val="003F2881"/>
    <w:rsid w:val="003F28C1"/>
    <w:rsid w:val="003F2964"/>
    <w:rsid w:val="003F2A5D"/>
    <w:rsid w:val="003F33CD"/>
    <w:rsid w:val="003F36FA"/>
    <w:rsid w:val="003F3703"/>
    <w:rsid w:val="003F3724"/>
    <w:rsid w:val="003F39EE"/>
    <w:rsid w:val="003F3AA1"/>
    <w:rsid w:val="003F3AEE"/>
    <w:rsid w:val="003F3D99"/>
    <w:rsid w:val="003F420A"/>
    <w:rsid w:val="003F43BA"/>
    <w:rsid w:val="003F48BF"/>
    <w:rsid w:val="003F4F50"/>
    <w:rsid w:val="003F509B"/>
    <w:rsid w:val="003F55BA"/>
    <w:rsid w:val="003F5A10"/>
    <w:rsid w:val="003F5B10"/>
    <w:rsid w:val="003F5BBF"/>
    <w:rsid w:val="003F5C8A"/>
    <w:rsid w:val="003F5F6F"/>
    <w:rsid w:val="003F5F84"/>
    <w:rsid w:val="003F6777"/>
    <w:rsid w:val="003F6D62"/>
    <w:rsid w:val="003F6DED"/>
    <w:rsid w:val="003F6F5A"/>
    <w:rsid w:val="003F759D"/>
    <w:rsid w:val="003F784A"/>
    <w:rsid w:val="003F787D"/>
    <w:rsid w:val="0040003B"/>
    <w:rsid w:val="0040013E"/>
    <w:rsid w:val="00400184"/>
    <w:rsid w:val="004001B3"/>
    <w:rsid w:val="0040021F"/>
    <w:rsid w:val="004003EF"/>
    <w:rsid w:val="004004C6"/>
    <w:rsid w:val="0040089D"/>
    <w:rsid w:val="0040113A"/>
    <w:rsid w:val="00401372"/>
    <w:rsid w:val="00401591"/>
    <w:rsid w:val="0040196A"/>
    <w:rsid w:val="00401F63"/>
    <w:rsid w:val="00402496"/>
    <w:rsid w:val="004026D5"/>
    <w:rsid w:val="004026F8"/>
    <w:rsid w:val="004029B0"/>
    <w:rsid w:val="00402C11"/>
    <w:rsid w:val="00402E09"/>
    <w:rsid w:val="004032DA"/>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132"/>
    <w:rsid w:val="004064E5"/>
    <w:rsid w:val="004068AA"/>
    <w:rsid w:val="00406C2B"/>
    <w:rsid w:val="00407112"/>
    <w:rsid w:val="004072EC"/>
    <w:rsid w:val="00407426"/>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307A"/>
    <w:rsid w:val="00413528"/>
    <w:rsid w:val="004138D4"/>
    <w:rsid w:val="00413DB0"/>
    <w:rsid w:val="00414206"/>
    <w:rsid w:val="00414312"/>
    <w:rsid w:val="00414390"/>
    <w:rsid w:val="00414F09"/>
    <w:rsid w:val="00415374"/>
    <w:rsid w:val="004157B1"/>
    <w:rsid w:val="00415A15"/>
    <w:rsid w:val="00415ACF"/>
    <w:rsid w:val="00415BF3"/>
    <w:rsid w:val="00415E51"/>
    <w:rsid w:val="00415EF0"/>
    <w:rsid w:val="00416868"/>
    <w:rsid w:val="00416870"/>
    <w:rsid w:val="00416963"/>
    <w:rsid w:val="004170BD"/>
    <w:rsid w:val="0041727E"/>
    <w:rsid w:val="004172AF"/>
    <w:rsid w:val="0041754E"/>
    <w:rsid w:val="004175B5"/>
    <w:rsid w:val="00417692"/>
    <w:rsid w:val="004177BA"/>
    <w:rsid w:val="0042008E"/>
    <w:rsid w:val="00420546"/>
    <w:rsid w:val="004205D2"/>
    <w:rsid w:val="00420C80"/>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B46"/>
    <w:rsid w:val="0042488B"/>
    <w:rsid w:val="00424A4B"/>
    <w:rsid w:val="00424DD8"/>
    <w:rsid w:val="00424DE6"/>
    <w:rsid w:val="00424DFC"/>
    <w:rsid w:val="004251D2"/>
    <w:rsid w:val="00425413"/>
    <w:rsid w:val="00425425"/>
    <w:rsid w:val="00425EE1"/>
    <w:rsid w:val="004270BB"/>
    <w:rsid w:val="00427539"/>
    <w:rsid w:val="004278AD"/>
    <w:rsid w:val="0042792B"/>
    <w:rsid w:val="00427AA3"/>
    <w:rsid w:val="00427FBF"/>
    <w:rsid w:val="00430567"/>
    <w:rsid w:val="004308C0"/>
    <w:rsid w:val="00430B6F"/>
    <w:rsid w:val="00431094"/>
    <w:rsid w:val="00431D58"/>
    <w:rsid w:val="004320C1"/>
    <w:rsid w:val="00432240"/>
    <w:rsid w:val="0043226E"/>
    <w:rsid w:val="004322CA"/>
    <w:rsid w:val="004325A3"/>
    <w:rsid w:val="00432D87"/>
    <w:rsid w:val="00433021"/>
    <w:rsid w:val="0043355C"/>
    <w:rsid w:val="00433D36"/>
    <w:rsid w:val="00433DD4"/>
    <w:rsid w:val="00433FDF"/>
    <w:rsid w:val="004340AA"/>
    <w:rsid w:val="00434135"/>
    <w:rsid w:val="00434ADF"/>
    <w:rsid w:val="00434D18"/>
    <w:rsid w:val="00434D37"/>
    <w:rsid w:val="004356E6"/>
    <w:rsid w:val="00435798"/>
    <w:rsid w:val="00435B9B"/>
    <w:rsid w:val="00436580"/>
    <w:rsid w:val="0043712F"/>
    <w:rsid w:val="00437275"/>
    <w:rsid w:val="00437602"/>
    <w:rsid w:val="00437881"/>
    <w:rsid w:val="00437AA7"/>
    <w:rsid w:val="00437C0B"/>
    <w:rsid w:val="00437ECA"/>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B05"/>
    <w:rsid w:val="00442040"/>
    <w:rsid w:val="00442FDC"/>
    <w:rsid w:val="0044315A"/>
    <w:rsid w:val="00443665"/>
    <w:rsid w:val="00443DE4"/>
    <w:rsid w:val="00443FDB"/>
    <w:rsid w:val="0044408F"/>
    <w:rsid w:val="004442D7"/>
    <w:rsid w:val="00444998"/>
    <w:rsid w:val="00444D6A"/>
    <w:rsid w:val="0044509D"/>
    <w:rsid w:val="00445306"/>
    <w:rsid w:val="004454C1"/>
    <w:rsid w:val="00445749"/>
    <w:rsid w:val="00445935"/>
    <w:rsid w:val="00445C4F"/>
    <w:rsid w:val="00445F66"/>
    <w:rsid w:val="00446122"/>
    <w:rsid w:val="004462B2"/>
    <w:rsid w:val="004463A7"/>
    <w:rsid w:val="004464E8"/>
    <w:rsid w:val="00446882"/>
    <w:rsid w:val="00446A2A"/>
    <w:rsid w:val="00446EC1"/>
    <w:rsid w:val="00447127"/>
    <w:rsid w:val="00447139"/>
    <w:rsid w:val="00447242"/>
    <w:rsid w:val="00447404"/>
    <w:rsid w:val="00447BBE"/>
    <w:rsid w:val="00447C33"/>
    <w:rsid w:val="0045029A"/>
    <w:rsid w:val="004510EF"/>
    <w:rsid w:val="00451120"/>
    <w:rsid w:val="00451B14"/>
    <w:rsid w:val="00451BA4"/>
    <w:rsid w:val="00451D9D"/>
    <w:rsid w:val="00452198"/>
    <w:rsid w:val="00452331"/>
    <w:rsid w:val="00452B50"/>
    <w:rsid w:val="00452D8E"/>
    <w:rsid w:val="00453093"/>
    <w:rsid w:val="00453417"/>
    <w:rsid w:val="004535D7"/>
    <w:rsid w:val="0045392B"/>
    <w:rsid w:val="00453B17"/>
    <w:rsid w:val="00453CEC"/>
    <w:rsid w:val="0045440D"/>
    <w:rsid w:val="004545B8"/>
    <w:rsid w:val="0045467F"/>
    <w:rsid w:val="004546DC"/>
    <w:rsid w:val="004549F8"/>
    <w:rsid w:val="0045569F"/>
    <w:rsid w:val="00455900"/>
    <w:rsid w:val="00455C7E"/>
    <w:rsid w:val="00456000"/>
    <w:rsid w:val="00456436"/>
    <w:rsid w:val="00456504"/>
    <w:rsid w:val="0045680F"/>
    <w:rsid w:val="00456848"/>
    <w:rsid w:val="00457374"/>
    <w:rsid w:val="00457463"/>
    <w:rsid w:val="0045779E"/>
    <w:rsid w:val="00457986"/>
    <w:rsid w:val="00457AE9"/>
    <w:rsid w:val="00457BA5"/>
    <w:rsid w:val="00457D62"/>
    <w:rsid w:val="00457DDE"/>
    <w:rsid w:val="00457E0E"/>
    <w:rsid w:val="00457E9A"/>
    <w:rsid w:val="00460392"/>
    <w:rsid w:val="004603E4"/>
    <w:rsid w:val="00460B15"/>
    <w:rsid w:val="00460B41"/>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ED"/>
    <w:rsid w:val="004650DB"/>
    <w:rsid w:val="00465296"/>
    <w:rsid w:val="004653FA"/>
    <w:rsid w:val="004656ED"/>
    <w:rsid w:val="00465990"/>
    <w:rsid w:val="00465B6B"/>
    <w:rsid w:val="00466C86"/>
    <w:rsid w:val="00466DC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BAC"/>
    <w:rsid w:val="00471C67"/>
    <w:rsid w:val="00471EB8"/>
    <w:rsid w:val="00472529"/>
    <w:rsid w:val="00472998"/>
    <w:rsid w:val="00472A1E"/>
    <w:rsid w:val="00472D79"/>
    <w:rsid w:val="004730A2"/>
    <w:rsid w:val="004731CD"/>
    <w:rsid w:val="00473373"/>
    <w:rsid w:val="0047363B"/>
    <w:rsid w:val="00473A4E"/>
    <w:rsid w:val="00473B7B"/>
    <w:rsid w:val="00473CC9"/>
    <w:rsid w:val="00474409"/>
    <w:rsid w:val="0047468F"/>
    <w:rsid w:val="004746CA"/>
    <w:rsid w:val="00474C53"/>
    <w:rsid w:val="00475E5D"/>
    <w:rsid w:val="00476104"/>
    <w:rsid w:val="0047614F"/>
    <w:rsid w:val="00476349"/>
    <w:rsid w:val="004769E3"/>
    <w:rsid w:val="00476E53"/>
    <w:rsid w:val="004772DC"/>
    <w:rsid w:val="00477AD7"/>
    <w:rsid w:val="00477AE6"/>
    <w:rsid w:val="00477B71"/>
    <w:rsid w:val="00477C75"/>
    <w:rsid w:val="00477C7C"/>
    <w:rsid w:val="00480022"/>
    <w:rsid w:val="00480267"/>
    <w:rsid w:val="0048032D"/>
    <w:rsid w:val="004804DE"/>
    <w:rsid w:val="00480579"/>
    <w:rsid w:val="0048079F"/>
    <w:rsid w:val="00480BA4"/>
    <w:rsid w:val="00480C50"/>
    <w:rsid w:val="00480C55"/>
    <w:rsid w:val="00480DB6"/>
    <w:rsid w:val="00480EDB"/>
    <w:rsid w:val="00480F6E"/>
    <w:rsid w:val="004811A7"/>
    <w:rsid w:val="004815BA"/>
    <w:rsid w:val="00481E1E"/>
    <w:rsid w:val="00482439"/>
    <w:rsid w:val="004828B1"/>
    <w:rsid w:val="00482A32"/>
    <w:rsid w:val="00483480"/>
    <w:rsid w:val="004839EA"/>
    <w:rsid w:val="0048502B"/>
    <w:rsid w:val="0048528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704"/>
    <w:rsid w:val="004907C8"/>
    <w:rsid w:val="00490984"/>
    <w:rsid w:val="004912C4"/>
    <w:rsid w:val="00491678"/>
    <w:rsid w:val="00491EE7"/>
    <w:rsid w:val="004921F5"/>
    <w:rsid w:val="004923AC"/>
    <w:rsid w:val="00492888"/>
    <w:rsid w:val="00492C10"/>
    <w:rsid w:val="00492E11"/>
    <w:rsid w:val="004934B6"/>
    <w:rsid w:val="00493695"/>
    <w:rsid w:val="00494131"/>
    <w:rsid w:val="00494154"/>
    <w:rsid w:val="0049449F"/>
    <w:rsid w:val="004946F9"/>
    <w:rsid w:val="00494A3C"/>
    <w:rsid w:val="00494CC7"/>
    <w:rsid w:val="004952D1"/>
    <w:rsid w:val="0049569F"/>
    <w:rsid w:val="00495737"/>
    <w:rsid w:val="00495B17"/>
    <w:rsid w:val="00495EED"/>
    <w:rsid w:val="00496AEE"/>
    <w:rsid w:val="0049732E"/>
    <w:rsid w:val="0049747C"/>
    <w:rsid w:val="0049789B"/>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E35"/>
    <w:rsid w:val="004A4EAB"/>
    <w:rsid w:val="004A58DB"/>
    <w:rsid w:val="004A59F0"/>
    <w:rsid w:val="004A5A1C"/>
    <w:rsid w:val="004A5AC1"/>
    <w:rsid w:val="004A5E13"/>
    <w:rsid w:val="004A66BA"/>
    <w:rsid w:val="004A683F"/>
    <w:rsid w:val="004A6E95"/>
    <w:rsid w:val="004A6EA1"/>
    <w:rsid w:val="004A714D"/>
    <w:rsid w:val="004A71D5"/>
    <w:rsid w:val="004A72B0"/>
    <w:rsid w:val="004A7846"/>
    <w:rsid w:val="004A7C05"/>
    <w:rsid w:val="004A7DE2"/>
    <w:rsid w:val="004A7F2B"/>
    <w:rsid w:val="004B067E"/>
    <w:rsid w:val="004B1234"/>
    <w:rsid w:val="004B162F"/>
    <w:rsid w:val="004B17FB"/>
    <w:rsid w:val="004B1BFE"/>
    <w:rsid w:val="004B1E78"/>
    <w:rsid w:val="004B21F4"/>
    <w:rsid w:val="004B3196"/>
    <w:rsid w:val="004B37EF"/>
    <w:rsid w:val="004B3A31"/>
    <w:rsid w:val="004B3A8C"/>
    <w:rsid w:val="004B3AC4"/>
    <w:rsid w:val="004B4DCE"/>
    <w:rsid w:val="004B4EE5"/>
    <w:rsid w:val="004B5ACE"/>
    <w:rsid w:val="004B5B1D"/>
    <w:rsid w:val="004B5BA4"/>
    <w:rsid w:val="004B5BFE"/>
    <w:rsid w:val="004B63F5"/>
    <w:rsid w:val="004B65C8"/>
    <w:rsid w:val="004B65EC"/>
    <w:rsid w:val="004B6921"/>
    <w:rsid w:val="004B6D09"/>
    <w:rsid w:val="004B6F55"/>
    <w:rsid w:val="004B7145"/>
    <w:rsid w:val="004B715C"/>
    <w:rsid w:val="004B75E3"/>
    <w:rsid w:val="004B7600"/>
    <w:rsid w:val="004B7B5C"/>
    <w:rsid w:val="004B7D9A"/>
    <w:rsid w:val="004B7E25"/>
    <w:rsid w:val="004B7F34"/>
    <w:rsid w:val="004C0574"/>
    <w:rsid w:val="004C06B9"/>
    <w:rsid w:val="004C11EB"/>
    <w:rsid w:val="004C13BF"/>
    <w:rsid w:val="004C13E0"/>
    <w:rsid w:val="004C14DB"/>
    <w:rsid w:val="004C1910"/>
    <w:rsid w:val="004C1930"/>
    <w:rsid w:val="004C2039"/>
    <w:rsid w:val="004C22F1"/>
    <w:rsid w:val="004C24C2"/>
    <w:rsid w:val="004C24FE"/>
    <w:rsid w:val="004C26F2"/>
    <w:rsid w:val="004C27AB"/>
    <w:rsid w:val="004C2CB0"/>
    <w:rsid w:val="004C2F10"/>
    <w:rsid w:val="004C3196"/>
    <w:rsid w:val="004C33A5"/>
    <w:rsid w:val="004C364A"/>
    <w:rsid w:val="004C3AC5"/>
    <w:rsid w:val="004C40D9"/>
    <w:rsid w:val="004C42B8"/>
    <w:rsid w:val="004C434E"/>
    <w:rsid w:val="004C4491"/>
    <w:rsid w:val="004C4724"/>
    <w:rsid w:val="004C4802"/>
    <w:rsid w:val="004C4896"/>
    <w:rsid w:val="004C4914"/>
    <w:rsid w:val="004C4959"/>
    <w:rsid w:val="004C4C65"/>
    <w:rsid w:val="004C4FA4"/>
    <w:rsid w:val="004C5242"/>
    <w:rsid w:val="004C5892"/>
    <w:rsid w:val="004C5FC2"/>
    <w:rsid w:val="004C642E"/>
    <w:rsid w:val="004C6B1E"/>
    <w:rsid w:val="004C7672"/>
    <w:rsid w:val="004C786E"/>
    <w:rsid w:val="004C79F4"/>
    <w:rsid w:val="004C7D45"/>
    <w:rsid w:val="004D05DA"/>
    <w:rsid w:val="004D0700"/>
    <w:rsid w:val="004D0AF9"/>
    <w:rsid w:val="004D14B2"/>
    <w:rsid w:val="004D18A4"/>
    <w:rsid w:val="004D1E6D"/>
    <w:rsid w:val="004D1F06"/>
    <w:rsid w:val="004D25B1"/>
    <w:rsid w:val="004D27AB"/>
    <w:rsid w:val="004D2A4E"/>
    <w:rsid w:val="004D2BAE"/>
    <w:rsid w:val="004D2C8C"/>
    <w:rsid w:val="004D2D41"/>
    <w:rsid w:val="004D2EDD"/>
    <w:rsid w:val="004D2F86"/>
    <w:rsid w:val="004D3001"/>
    <w:rsid w:val="004D3573"/>
    <w:rsid w:val="004D3905"/>
    <w:rsid w:val="004D39D1"/>
    <w:rsid w:val="004D4324"/>
    <w:rsid w:val="004D4614"/>
    <w:rsid w:val="004D46BC"/>
    <w:rsid w:val="004D474B"/>
    <w:rsid w:val="004D4972"/>
    <w:rsid w:val="004D4DDD"/>
    <w:rsid w:val="004D4FD7"/>
    <w:rsid w:val="004D558E"/>
    <w:rsid w:val="004D55A8"/>
    <w:rsid w:val="004D562F"/>
    <w:rsid w:val="004D5DE3"/>
    <w:rsid w:val="004D6C55"/>
    <w:rsid w:val="004D766A"/>
    <w:rsid w:val="004D7886"/>
    <w:rsid w:val="004D7997"/>
    <w:rsid w:val="004D79F7"/>
    <w:rsid w:val="004D7CD4"/>
    <w:rsid w:val="004D7D8D"/>
    <w:rsid w:val="004E0351"/>
    <w:rsid w:val="004E0D34"/>
    <w:rsid w:val="004E0F86"/>
    <w:rsid w:val="004E10EE"/>
    <w:rsid w:val="004E1200"/>
    <w:rsid w:val="004E17F8"/>
    <w:rsid w:val="004E1925"/>
    <w:rsid w:val="004E1B6A"/>
    <w:rsid w:val="004E1C81"/>
    <w:rsid w:val="004E1FF5"/>
    <w:rsid w:val="004E295A"/>
    <w:rsid w:val="004E299C"/>
    <w:rsid w:val="004E2AD6"/>
    <w:rsid w:val="004E2FC2"/>
    <w:rsid w:val="004E3164"/>
    <w:rsid w:val="004E332F"/>
    <w:rsid w:val="004E3401"/>
    <w:rsid w:val="004E34DB"/>
    <w:rsid w:val="004E3A59"/>
    <w:rsid w:val="004E3AAF"/>
    <w:rsid w:val="004E3DBB"/>
    <w:rsid w:val="004E3FD3"/>
    <w:rsid w:val="004E43FE"/>
    <w:rsid w:val="004E446E"/>
    <w:rsid w:val="004E4D0B"/>
    <w:rsid w:val="004E4DF1"/>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2F5"/>
    <w:rsid w:val="004F087E"/>
    <w:rsid w:val="004F0BF9"/>
    <w:rsid w:val="004F0C39"/>
    <w:rsid w:val="004F1324"/>
    <w:rsid w:val="004F1366"/>
    <w:rsid w:val="004F1618"/>
    <w:rsid w:val="004F1896"/>
    <w:rsid w:val="004F1A58"/>
    <w:rsid w:val="004F1B10"/>
    <w:rsid w:val="004F21B5"/>
    <w:rsid w:val="004F254E"/>
    <w:rsid w:val="004F2783"/>
    <w:rsid w:val="004F2BAA"/>
    <w:rsid w:val="004F2D2F"/>
    <w:rsid w:val="004F36E6"/>
    <w:rsid w:val="004F3881"/>
    <w:rsid w:val="004F3B0B"/>
    <w:rsid w:val="004F3CE8"/>
    <w:rsid w:val="004F3E9E"/>
    <w:rsid w:val="004F41F2"/>
    <w:rsid w:val="004F45DA"/>
    <w:rsid w:val="004F45E9"/>
    <w:rsid w:val="004F46AF"/>
    <w:rsid w:val="004F472D"/>
    <w:rsid w:val="004F48A0"/>
    <w:rsid w:val="004F4C0C"/>
    <w:rsid w:val="004F4D27"/>
    <w:rsid w:val="004F4D8C"/>
    <w:rsid w:val="004F510A"/>
    <w:rsid w:val="004F51F3"/>
    <w:rsid w:val="004F552E"/>
    <w:rsid w:val="004F55DA"/>
    <w:rsid w:val="004F5793"/>
    <w:rsid w:val="004F5EE2"/>
    <w:rsid w:val="004F5EF4"/>
    <w:rsid w:val="004F6838"/>
    <w:rsid w:val="004F68FD"/>
    <w:rsid w:val="004F693F"/>
    <w:rsid w:val="004F6D07"/>
    <w:rsid w:val="004F6EFB"/>
    <w:rsid w:val="004F7022"/>
    <w:rsid w:val="004F740E"/>
    <w:rsid w:val="004F76CC"/>
    <w:rsid w:val="004F77D3"/>
    <w:rsid w:val="004F7C84"/>
    <w:rsid w:val="004F7CDE"/>
    <w:rsid w:val="004F7FF3"/>
    <w:rsid w:val="005009DD"/>
    <w:rsid w:val="00500B92"/>
    <w:rsid w:val="00500C5D"/>
    <w:rsid w:val="00500CA5"/>
    <w:rsid w:val="00500E44"/>
    <w:rsid w:val="00500ED1"/>
    <w:rsid w:val="00500F39"/>
    <w:rsid w:val="00501499"/>
    <w:rsid w:val="00501D14"/>
    <w:rsid w:val="00501DC0"/>
    <w:rsid w:val="00501F56"/>
    <w:rsid w:val="00502936"/>
    <w:rsid w:val="00502B66"/>
    <w:rsid w:val="00502DBC"/>
    <w:rsid w:val="005032C0"/>
    <w:rsid w:val="005032F1"/>
    <w:rsid w:val="00503455"/>
    <w:rsid w:val="00503AEE"/>
    <w:rsid w:val="00504745"/>
    <w:rsid w:val="00504CE3"/>
    <w:rsid w:val="005056CB"/>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521"/>
    <w:rsid w:val="005106FC"/>
    <w:rsid w:val="00511258"/>
    <w:rsid w:val="005112FA"/>
    <w:rsid w:val="00511398"/>
    <w:rsid w:val="00511977"/>
    <w:rsid w:val="00511D40"/>
    <w:rsid w:val="0051257A"/>
    <w:rsid w:val="0051288C"/>
    <w:rsid w:val="005133B2"/>
    <w:rsid w:val="005133EE"/>
    <w:rsid w:val="00513584"/>
    <w:rsid w:val="00513791"/>
    <w:rsid w:val="0051380B"/>
    <w:rsid w:val="00513A79"/>
    <w:rsid w:val="005141C4"/>
    <w:rsid w:val="00514207"/>
    <w:rsid w:val="00514664"/>
    <w:rsid w:val="00514F0A"/>
    <w:rsid w:val="00515050"/>
    <w:rsid w:val="00515125"/>
    <w:rsid w:val="00515357"/>
    <w:rsid w:val="0051567A"/>
    <w:rsid w:val="00515797"/>
    <w:rsid w:val="005158F0"/>
    <w:rsid w:val="0051592C"/>
    <w:rsid w:val="00515CFD"/>
    <w:rsid w:val="00516334"/>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DE7"/>
    <w:rsid w:val="00521147"/>
    <w:rsid w:val="00521A33"/>
    <w:rsid w:val="00521BFE"/>
    <w:rsid w:val="00521C43"/>
    <w:rsid w:val="00521CB1"/>
    <w:rsid w:val="00521E46"/>
    <w:rsid w:val="0052222E"/>
    <w:rsid w:val="00522398"/>
    <w:rsid w:val="005224F6"/>
    <w:rsid w:val="005225C6"/>
    <w:rsid w:val="00522878"/>
    <w:rsid w:val="00522ED5"/>
    <w:rsid w:val="005233AC"/>
    <w:rsid w:val="005236C5"/>
    <w:rsid w:val="0052372D"/>
    <w:rsid w:val="005238C3"/>
    <w:rsid w:val="00523AD2"/>
    <w:rsid w:val="00523BFA"/>
    <w:rsid w:val="00523DC6"/>
    <w:rsid w:val="00523DCB"/>
    <w:rsid w:val="00523E3F"/>
    <w:rsid w:val="0052402D"/>
    <w:rsid w:val="0052404F"/>
    <w:rsid w:val="00524973"/>
    <w:rsid w:val="00524E00"/>
    <w:rsid w:val="005250B3"/>
    <w:rsid w:val="00525612"/>
    <w:rsid w:val="00525781"/>
    <w:rsid w:val="005259FA"/>
    <w:rsid w:val="00525AA0"/>
    <w:rsid w:val="00525CEC"/>
    <w:rsid w:val="0052605A"/>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EAA"/>
    <w:rsid w:val="00531161"/>
    <w:rsid w:val="005315F7"/>
    <w:rsid w:val="00531702"/>
    <w:rsid w:val="00531831"/>
    <w:rsid w:val="00531E98"/>
    <w:rsid w:val="00531ECB"/>
    <w:rsid w:val="00531F4D"/>
    <w:rsid w:val="005320F2"/>
    <w:rsid w:val="0053299B"/>
    <w:rsid w:val="00532A78"/>
    <w:rsid w:val="00532B48"/>
    <w:rsid w:val="0053302E"/>
    <w:rsid w:val="00533466"/>
    <w:rsid w:val="0053381A"/>
    <w:rsid w:val="0053482C"/>
    <w:rsid w:val="005348B4"/>
    <w:rsid w:val="00534B75"/>
    <w:rsid w:val="0053502E"/>
    <w:rsid w:val="00535248"/>
    <w:rsid w:val="0053547F"/>
    <w:rsid w:val="005359F1"/>
    <w:rsid w:val="005359F6"/>
    <w:rsid w:val="00535D06"/>
    <w:rsid w:val="005362F8"/>
    <w:rsid w:val="00536351"/>
    <w:rsid w:val="0053638B"/>
    <w:rsid w:val="005363F9"/>
    <w:rsid w:val="005363FC"/>
    <w:rsid w:val="00536AEC"/>
    <w:rsid w:val="00536B19"/>
    <w:rsid w:val="005376B9"/>
    <w:rsid w:val="005378C3"/>
    <w:rsid w:val="0053799B"/>
    <w:rsid w:val="00540462"/>
    <w:rsid w:val="0054047A"/>
    <w:rsid w:val="005405D1"/>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D93"/>
    <w:rsid w:val="005452D3"/>
    <w:rsid w:val="005457B2"/>
    <w:rsid w:val="0054587F"/>
    <w:rsid w:val="00545C50"/>
    <w:rsid w:val="00545C65"/>
    <w:rsid w:val="00545C82"/>
    <w:rsid w:val="00545CB1"/>
    <w:rsid w:val="00545D1B"/>
    <w:rsid w:val="00545D80"/>
    <w:rsid w:val="005462EC"/>
    <w:rsid w:val="00546864"/>
    <w:rsid w:val="00546890"/>
    <w:rsid w:val="00546BAE"/>
    <w:rsid w:val="00546EB5"/>
    <w:rsid w:val="0054712B"/>
    <w:rsid w:val="00547439"/>
    <w:rsid w:val="00547522"/>
    <w:rsid w:val="005475F3"/>
    <w:rsid w:val="00547869"/>
    <w:rsid w:val="00547BB7"/>
    <w:rsid w:val="00550176"/>
    <w:rsid w:val="005502CD"/>
    <w:rsid w:val="00550AAB"/>
    <w:rsid w:val="00550B18"/>
    <w:rsid w:val="00550C60"/>
    <w:rsid w:val="00551790"/>
    <w:rsid w:val="00551B47"/>
    <w:rsid w:val="00551C0F"/>
    <w:rsid w:val="005525C2"/>
    <w:rsid w:val="005527F9"/>
    <w:rsid w:val="005527FD"/>
    <w:rsid w:val="00552D1C"/>
    <w:rsid w:val="00552D56"/>
    <w:rsid w:val="00553549"/>
    <w:rsid w:val="005536BC"/>
    <w:rsid w:val="005538D9"/>
    <w:rsid w:val="00553DCD"/>
    <w:rsid w:val="00553FB9"/>
    <w:rsid w:val="00554574"/>
    <w:rsid w:val="0055476F"/>
    <w:rsid w:val="00554B0A"/>
    <w:rsid w:val="00554BB6"/>
    <w:rsid w:val="00554BD3"/>
    <w:rsid w:val="00554F03"/>
    <w:rsid w:val="00554F7A"/>
    <w:rsid w:val="0055526C"/>
    <w:rsid w:val="00555540"/>
    <w:rsid w:val="005556D0"/>
    <w:rsid w:val="00555849"/>
    <w:rsid w:val="00555BB5"/>
    <w:rsid w:val="005561C0"/>
    <w:rsid w:val="00556680"/>
    <w:rsid w:val="0055723B"/>
    <w:rsid w:val="0055762D"/>
    <w:rsid w:val="00557DEB"/>
    <w:rsid w:val="00557E05"/>
    <w:rsid w:val="0056003D"/>
    <w:rsid w:val="0056025D"/>
    <w:rsid w:val="0056045A"/>
    <w:rsid w:val="00560633"/>
    <w:rsid w:val="00560A73"/>
    <w:rsid w:val="00560B4B"/>
    <w:rsid w:val="00560C71"/>
    <w:rsid w:val="00560C9B"/>
    <w:rsid w:val="00560F4D"/>
    <w:rsid w:val="00560F6F"/>
    <w:rsid w:val="005612E6"/>
    <w:rsid w:val="0056142E"/>
    <w:rsid w:val="0056178B"/>
    <w:rsid w:val="005619CF"/>
    <w:rsid w:val="00561B87"/>
    <w:rsid w:val="00561C02"/>
    <w:rsid w:val="005629CE"/>
    <w:rsid w:val="00562F8B"/>
    <w:rsid w:val="00563151"/>
    <w:rsid w:val="005632DD"/>
    <w:rsid w:val="005633BF"/>
    <w:rsid w:val="00563619"/>
    <w:rsid w:val="00563830"/>
    <w:rsid w:val="00563BD0"/>
    <w:rsid w:val="005641F3"/>
    <w:rsid w:val="005642C5"/>
    <w:rsid w:val="0056454D"/>
    <w:rsid w:val="00564713"/>
    <w:rsid w:val="00565310"/>
    <w:rsid w:val="005655EC"/>
    <w:rsid w:val="005656A4"/>
    <w:rsid w:val="00565726"/>
    <w:rsid w:val="00565731"/>
    <w:rsid w:val="00565FA7"/>
    <w:rsid w:val="0056636F"/>
    <w:rsid w:val="005668AA"/>
    <w:rsid w:val="00566D3C"/>
    <w:rsid w:val="00567089"/>
    <w:rsid w:val="00567154"/>
    <w:rsid w:val="00567587"/>
    <w:rsid w:val="00567DE0"/>
    <w:rsid w:val="00567F69"/>
    <w:rsid w:val="00570230"/>
    <w:rsid w:val="005705FC"/>
    <w:rsid w:val="005706E9"/>
    <w:rsid w:val="00570899"/>
    <w:rsid w:val="005709A7"/>
    <w:rsid w:val="00570A0B"/>
    <w:rsid w:val="00570AE4"/>
    <w:rsid w:val="00571634"/>
    <w:rsid w:val="00571710"/>
    <w:rsid w:val="005717BD"/>
    <w:rsid w:val="005718CE"/>
    <w:rsid w:val="0057198E"/>
    <w:rsid w:val="00571B72"/>
    <w:rsid w:val="00571C06"/>
    <w:rsid w:val="005728AD"/>
    <w:rsid w:val="00572C5B"/>
    <w:rsid w:val="005731D0"/>
    <w:rsid w:val="00573446"/>
    <w:rsid w:val="005742D5"/>
    <w:rsid w:val="00574402"/>
    <w:rsid w:val="0057471D"/>
    <w:rsid w:val="005749B3"/>
    <w:rsid w:val="00574A73"/>
    <w:rsid w:val="00574AFE"/>
    <w:rsid w:val="00574CF8"/>
    <w:rsid w:val="00574FAA"/>
    <w:rsid w:val="0057554B"/>
    <w:rsid w:val="00575CA2"/>
    <w:rsid w:val="0057665D"/>
    <w:rsid w:val="00576665"/>
    <w:rsid w:val="00576B42"/>
    <w:rsid w:val="00576D91"/>
    <w:rsid w:val="00576F6D"/>
    <w:rsid w:val="00577340"/>
    <w:rsid w:val="0057754E"/>
    <w:rsid w:val="00577772"/>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30D4"/>
    <w:rsid w:val="005830FE"/>
    <w:rsid w:val="00583B20"/>
    <w:rsid w:val="00583C10"/>
    <w:rsid w:val="00583DF1"/>
    <w:rsid w:val="005841CF"/>
    <w:rsid w:val="0058476A"/>
    <w:rsid w:val="00584D41"/>
    <w:rsid w:val="00584EBC"/>
    <w:rsid w:val="00585354"/>
    <w:rsid w:val="005855AC"/>
    <w:rsid w:val="00585645"/>
    <w:rsid w:val="0058578D"/>
    <w:rsid w:val="005858FF"/>
    <w:rsid w:val="00585978"/>
    <w:rsid w:val="00585CB7"/>
    <w:rsid w:val="0058613E"/>
    <w:rsid w:val="0058616D"/>
    <w:rsid w:val="00586226"/>
    <w:rsid w:val="005864F8"/>
    <w:rsid w:val="005865C2"/>
    <w:rsid w:val="005865FB"/>
    <w:rsid w:val="0058662E"/>
    <w:rsid w:val="005867DB"/>
    <w:rsid w:val="005868B4"/>
    <w:rsid w:val="00586A87"/>
    <w:rsid w:val="00586D3F"/>
    <w:rsid w:val="00586DE8"/>
    <w:rsid w:val="00586EF1"/>
    <w:rsid w:val="0058712F"/>
    <w:rsid w:val="00587141"/>
    <w:rsid w:val="0059017F"/>
    <w:rsid w:val="005901E1"/>
    <w:rsid w:val="0059081B"/>
    <w:rsid w:val="00590A4C"/>
    <w:rsid w:val="00591301"/>
    <w:rsid w:val="0059160F"/>
    <w:rsid w:val="00591807"/>
    <w:rsid w:val="00591DFF"/>
    <w:rsid w:val="00591E33"/>
    <w:rsid w:val="00591FBB"/>
    <w:rsid w:val="005925E7"/>
    <w:rsid w:val="00592B47"/>
    <w:rsid w:val="00592B4E"/>
    <w:rsid w:val="00592DF2"/>
    <w:rsid w:val="00592FA5"/>
    <w:rsid w:val="005934A7"/>
    <w:rsid w:val="00593A00"/>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552"/>
    <w:rsid w:val="00596DB4"/>
    <w:rsid w:val="00596FC3"/>
    <w:rsid w:val="00597150"/>
    <w:rsid w:val="00597AE9"/>
    <w:rsid w:val="00597BD7"/>
    <w:rsid w:val="00597F53"/>
    <w:rsid w:val="005A03E1"/>
    <w:rsid w:val="005A0803"/>
    <w:rsid w:val="005A080C"/>
    <w:rsid w:val="005A0C31"/>
    <w:rsid w:val="005A0C54"/>
    <w:rsid w:val="005A0D9B"/>
    <w:rsid w:val="005A1DE4"/>
    <w:rsid w:val="005A1F75"/>
    <w:rsid w:val="005A2823"/>
    <w:rsid w:val="005A2AA6"/>
    <w:rsid w:val="005A2C63"/>
    <w:rsid w:val="005A2C64"/>
    <w:rsid w:val="005A2F9B"/>
    <w:rsid w:val="005A3140"/>
    <w:rsid w:val="005A3659"/>
    <w:rsid w:val="005A39D9"/>
    <w:rsid w:val="005A3A04"/>
    <w:rsid w:val="005A4453"/>
    <w:rsid w:val="005A456D"/>
    <w:rsid w:val="005A4695"/>
    <w:rsid w:val="005A4CDA"/>
    <w:rsid w:val="005A58F3"/>
    <w:rsid w:val="005A5BD5"/>
    <w:rsid w:val="005A615B"/>
    <w:rsid w:val="005A6519"/>
    <w:rsid w:val="005A689C"/>
    <w:rsid w:val="005A6C82"/>
    <w:rsid w:val="005A6F03"/>
    <w:rsid w:val="005A7161"/>
    <w:rsid w:val="005A717B"/>
    <w:rsid w:val="005A762A"/>
    <w:rsid w:val="005A7888"/>
    <w:rsid w:val="005A7DDB"/>
    <w:rsid w:val="005B00E5"/>
    <w:rsid w:val="005B0267"/>
    <w:rsid w:val="005B060B"/>
    <w:rsid w:val="005B0844"/>
    <w:rsid w:val="005B1250"/>
    <w:rsid w:val="005B1435"/>
    <w:rsid w:val="005B161A"/>
    <w:rsid w:val="005B1803"/>
    <w:rsid w:val="005B18C6"/>
    <w:rsid w:val="005B1D40"/>
    <w:rsid w:val="005B2692"/>
    <w:rsid w:val="005B2708"/>
    <w:rsid w:val="005B2B5D"/>
    <w:rsid w:val="005B2E55"/>
    <w:rsid w:val="005B31AB"/>
    <w:rsid w:val="005B3598"/>
    <w:rsid w:val="005B3759"/>
    <w:rsid w:val="005B38C8"/>
    <w:rsid w:val="005B3975"/>
    <w:rsid w:val="005B3A4D"/>
    <w:rsid w:val="005B3F85"/>
    <w:rsid w:val="005B4095"/>
    <w:rsid w:val="005B44B8"/>
    <w:rsid w:val="005B469B"/>
    <w:rsid w:val="005B478A"/>
    <w:rsid w:val="005B4AE2"/>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EF9"/>
    <w:rsid w:val="005C2079"/>
    <w:rsid w:val="005C218E"/>
    <w:rsid w:val="005C23EF"/>
    <w:rsid w:val="005C24A2"/>
    <w:rsid w:val="005C268D"/>
    <w:rsid w:val="005C2881"/>
    <w:rsid w:val="005C28EC"/>
    <w:rsid w:val="005C2C94"/>
    <w:rsid w:val="005C2D1B"/>
    <w:rsid w:val="005C2DFE"/>
    <w:rsid w:val="005C317A"/>
    <w:rsid w:val="005C3335"/>
    <w:rsid w:val="005C339D"/>
    <w:rsid w:val="005C40D9"/>
    <w:rsid w:val="005C4512"/>
    <w:rsid w:val="005C48E9"/>
    <w:rsid w:val="005C4A6D"/>
    <w:rsid w:val="005C4E37"/>
    <w:rsid w:val="005C51A8"/>
    <w:rsid w:val="005C51C8"/>
    <w:rsid w:val="005C5F57"/>
    <w:rsid w:val="005C67CA"/>
    <w:rsid w:val="005C683E"/>
    <w:rsid w:val="005C69B7"/>
    <w:rsid w:val="005C6B1B"/>
    <w:rsid w:val="005C6CBC"/>
    <w:rsid w:val="005C6E86"/>
    <w:rsid w:val="005C6FA1"/>
    <w:rsid w:val="005C764F"/>
    <w:rsid w:val="005C7B30"/>
    <w:rsid w:val="005C7D7C"/>
    <w:rsid w:val="005C7EE2"/>
    <w:rsid w:val="005D0374"/>
    <w:rsid w:val="005D0A4C"/>
    <w:rsid w:val="005D0AC3"/>
    <w:rsid w:val="005D0CD4"/>
    <w:rsid w:val="005D100D"/>
    <w:rsid w:val="005D1167"/>
    <w:rsid w:val="005D1181"/>
    <w:rsid w:val="005D1633"/>
    <w:rsid w:val="005D16B7"/>
    <w:rsid w:val="005D1966"/>
    <w:rsid w:val="005D1AF3"/>
    <w:rsid w:val="005D1B1B"/>
    <w:rsid w:val="005D2169"/>
    <w:rsid w:val="005D21A3"/>
    <w:rsid w:val="005D2223"/>
    <w:rsid w:val="005D2E76"/>
    <w:rsid w:val="005D312D"/>
    <w:rsid w:val="005D37CF"/>
    <w:rsid w:val="005D3B32"/>
    <w:rsid w:val="005D3D48"/>
    <w:rsid w:val="005D3E9F"/>
    <w:rsid w:val="005D40C9"/>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A3"/>
    <w:rsid w:val="005D6F34"/>
    <w:rsid w:val="005D73B3"/>
    <w:rsid w:val="005D777B"/>
    <w:rsid w:val="005D781F"/>
    <w:rsid w:val="005D789F"/>
    <w:rsid w:val="005D7E9C"/>
    <w:rsid w:val="005E0BAF"/>
    <w:rsid w:val="005E0FBA"/>
    <w:rsid w:val="005E1A33"/>
    <w:rsid w:val="005E1C6A"/>
    <w:rsid w:val="005E1E35"/>
    <w:rsid w:val="005E1F20"/>
    <w:rsid w:val="005E22D0"/>
    <w:rsid w:val="005E257A"/>
    <w:rsid w:val="005E2706"/>
    <w:rsid w:val="005E2CF2"/>
    <w:rsid w:val="005E3339"/>
    <w:rsid w:val="005E3677"/>
    <w:rsid w:val="005E375B"/>
    <w:rsid w:val="005E3BB8"/>
    <w:rsid w:val="005E3F2E"/>
    <w:rsid w:val="005E41F2"/>
    <w:rsid w:val="005E4306"/>
    <w:rsid w:val="005E46B7"/>
    <w:rsid w:val="005E4CBE"/>
    <w:rsid w:val="005E4CCA"/>
    <w:rsid w:val="005E4EAD"/>
    <w:rsid w:val="005E4F0D"/>
    <w:rsid w:val="005E4F0E"/>
    <w:rsid w:val="005E4F5D"/>
    <w:rsid w:val="005E5000"/>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C14"/>
    <w:rsid w:val="005F2491"/>
    <w:rsid w:val="005F2B3C"/>
    <w:rsid w:val="005F2FAD"/>
    <w:rsid w:val="005F3092"/>
    <w:rsid w:val="005F34DD"/>
    <w:rsid w:val="005F3595"/>
    <w:rsid w:val="005F36E5"/>
    <w:rsid w:val="005F3727"/>
    <w:rsid w:val="005F3949"/>
    <w:rsid w:val="005F3C49"/>
    <w:rsid w:val="005F3CA0"/>
    <w:rsid w:val="005F3E07"/>
    <w:rsid w:val="005F4543"/>
    <w:rsid w:val="005F46D3"/>
    <w:rsid w:val="005F503B"/>
    <w:rsid w:val="005F5346"/>
    <w:rsid w:val="005F546C"/>
    <w:rsid w:val="005F5B65"/>
    <w:rsid w:val="005F63B2"/>
    <w:rsid w:val="005F63B5"/>
    <w:rsid w:val="005F6507"/>
    <w:rsid w:val="005F6AD5"/>
    <w:rsid w:val="005F6CF1"/>
    <w:rsid w:val="005F7306"/>
    <w:rsid w:val="005F737B"/>
    <w:rsid w:val="005F74A1"/>
    <w:rsid w:val="005F7689"/>
    <w:rsid w:val="005F7E15"/>
    <w:rsid w:val="005F7F8B"/>
    <w:rsid w:val="00600007"/>
    <w:rsid w:val="00600449"/>
    <w:rsid w:val="0060085A"/>
    <w:rsid w:val="00600C1D"/>
    <w:rsid w:val="00600FE4"/>
    <w:rsid w:val="006016B5"/>
    <w:rsid w:val="00601878"/>
    <w:rsid w:val="00601953"/>
    <w:rsid w:val="00601AC6"/>
    <w:rsid w:val="00601C4F"/>
    <w:rsid w:val="00601E79"/>
    <w:rsid w:val="00602297"/>
    <w:rsid w:val="006023DE"/>
    <w:rsid w:val="00602D06"/>
    <w:rsid w:val="00602D1E"/>
    <w:rsid w:val="006034A3"/>
    <w:rsid w:val="006039EE"/>
    <w:rsid w:val="00603AD3"/>
    <w:rsid w:val="00604149"/>
    <w:rsid w:val="00604C8D"/>
    <w:rsid w:val="00604D63"/>
    <w:rsid w:val="0060528D"/>
    <w:rsid w:val="006052D5"/>
    <w:rsid w:val="00605457"/>
    <w:rsid w:val="0060570F"/>
    <w:rsid w:val="00605DAC"/>
    <w:rsid w:val="00605E5D"/>
    <w:rsid w:val="00606081"/>
    <w:rsid w:val="00606230"/>
    <w:rsid w:val="00606714"/>
    <w:rsid w:val="00606CDF"/>
    <w:rsid w:val="00606FBC"/>
    <w:rsid w:val="0060700C"/>
    <w:rsid w:val="0060704F"/>
    <w:rsid w:val="0060763C"/>
    <w:rsid w:val="006101E3"/>
    <w:rsid w:val="0061020A"/>
    <w:rsid w:val="00610CD4"/>
    <w:rsid w:val="00610EAB"/>
    <w:rsid w:val="00610FC8"/>
    <w:rsid w:val="00611853"/>
    <w:rsid w:val="0061189F"/>
    <w:rsid w:val="006118E9"/>
    <w:rsid w:val="00611B05"/>
    <w:rsid w:val="00611C74"/>
    <w:rsid w:val="00611DB5"/>
    <w:rsid w:val="00611F7F"/>
    <w:rsid w:val="006121BC"/>
    <w:rsid w:val="00612309"/>
    <w:rsid w:val="00612509"/>
    <w:rsid w:val="006127E9"/>
    <w:rsid w:val="00612BC7"/>
    <w:rsid w:val="00612FCF"/>
    <w:rsid w:val="006137A2"/>
    <w:rsid w:val="00613CDB"/>
    <w:rsid w:val="00613CDE"/>
    <w:rsid w:val="00613D25"/>
    <w:rsid w:val="00613F45"/>
    <w:rsid w:val="006142B3"/>
    <w:rsid w:val="006145D2"/>
    <w:rsid w:val="00614E30"/>
    <w:rsid w:val="00614E87"/>
    <w:rsid w:val="00615405"/>
    <w:rsid w:val="00615545"/>
    <w:rsid w:val="00615683"/>
    <w:rsid w:val="00615F1D"/>
    <w:rsid w:val="00616EA2"/>
    <w:rsid w:val="00617207"/>
    <w:rsid w:val="00617896"/>
    <w:rsid w:val="00617991"/>
    <w:rsid w:val="00620336"/>
    <w:rsid w:val="006205B3"/>
    <w:rsid w:val="00620650"/>
    <w:rsid w:val="00621537"/>
    <w:rsid w:val="00621DA3"/>
    <w:rsid w:val="00621FF4"/>
    <w:rsid w:val="00622B4D"/>
    <w:rsid w:val="00622C3A"/>
    <w:rsid w:val="006230D8"/>
    <w:rsid w:val="006232B9"/>
    <w:rsid w:val="00623B8A"/>
    <w:rsid w:val="00623CCD"/>
    <w:rsid w:val="006242EF"/>
    <w:rsid w:val="006247EF"/>
    <w:rsid w:val="00624AD5"/>
    <w:rsid w:val="00625018"/>
    <w:rsid w:val="00625197"/>
    <w:rsid w:val="006251BD"/>
    <w:rsid w:val="00625D40"/>
    <w:rsid w:val="00626331"/>
    <w:rsid w:val="0062641C"/>
    <w:rsid w:val="0062685E"/>
    <w:rsid w:val="00626D26"/>
    <w:rsid w:val="00626FF7"/>
    <w:rsid w:val="00627511"/>
    <w:rsid w:val="00627695"/>
    <w:rsid w:val="006277EE"/>
    <w:rsid w:val="00627C0D"/>
    <w:rsid w:val="00627E7C"/>
    <w:rsid w:val="00630598"/>
    <w:rsid w:val="0063065C"/>
    <w:rsid w:val="0063076C"/>
    <w:rsid w:val="0063078E"/>
    <w:rsid w:val="00630A27"/>
    <w:rsid w:val="00630DD9"/>
    <w:rsid w:val="00631AC8"/>
    <w:rsid w:val="00631E51"/>
    <w:rsid w:val="00632252"/>
    <w:rsid w:val="006324BE"/>
    <w:rsid w:val="00632649"/>
    <w:rsid w:val="0063272C"/>
    <w:rsid w:val="0063277E"/>
    <w:rsid w:val="006328B5"/>
    <w:rsid w:val="00632A02"/>
    <w:rsid w:val="00632DCF"/>
    <w:rsid w:val="00633529"/>
    <w:rsid w:val="006339BC"/>
    <w:rsid w:val="00633A76"/>
    <w:rsid w:val="00633CB1"/>
    <w:rsid w:val="0063405E"/>
    <w:rsid w:val="00634496"/>
    <w:rsid w:val="006344E0"/>
    <w:rsid w:val="006345C6"/>
    <w:rsid w:val="006345D8"/>
    <w:rsid w:val="00634B3A"/>
    <w:rsid w:val="00634E55"/>
    <w:rsid w:val="00634F82"/>
    <w:rsid w:val="00635247"/>
    <w:rsid w:val="00635279"/>
    <w:rsid w:val="00635487"/>
    <w:rsid w:val="006355DE"/>
    <w:rsid w:val="0063657A"/>
    <w:rsid w:val="006367B5"/>
    <w:rsid w:val="00636D81"/>
    <w:rsid w:val="00636D8B"/>
    <w:rsid w:val="00636E00"/>
    <w:rsid w:val="00636E5F"/>
    <w:rsid w:val="00637311"/>
    <w:rsid w:val="0063732D"/>
    <w:rsid w:val="006374AB"/>
    <w:rsid w:val="006377A8"/>
    <w:rsid w:val="00637884"/>
    <w:rsid w:val="00637F31"/>
    <w:rsid w:val="006406F4"/>
    <w:rsid w:val="00640CF4"/>
    <w:rsid w:val="00641277"/>
    <w:rsid w:val="00641844"/>
    <w:rsid w:val="00641986"/>
    <w:rsid w:val="00641C31"/>
    <w:rsid w:val="00641D91"/>
    <w:rsid w:val="006423A7"/>
    <w:rsid w:val="00642530"/>
    <w:rsid w:val="006426BA"/>
    <w:rsid w:val="00642843"/>
    <w:rsid w:val="00642C78"/>
    <w:rsid w:val="0064307B"/>
    <w:rsid w:val="00643698"/>
    <w:rsid w:val="006436B5"/>
    <w:rsid w:val="0064393A"/>
    <w:rsid w:val="00644779"/>
    <w:rsid w:val="00644AC7"/>
    <w:rsid w:val="00644AF0"/>
    <w:rsid w:val="006452AD"/>
    <w:rsid w:val="006453A7"/>
    <w:rsid w:val="00645A8A"/>
    <w:rsid w:val="00645AE9"/>
    <w:rsid w:val="00646088"/>
    <w:rsid w:val="00646351"/>
    <w:rsid w:val="0064640E"/>
    <w:rsid w:val="00646761"/>
    <w:rsid w:val="006468D6"/>
    <w:rsid w:val="00646AA4"/>
    <w:rsid w:val="00650355"/>
    <w:rsid w:val="0065076C"/>
    <w:rsid w:val="0065096B"/>
    <w:rsid w:val="00650A8C"/>
    <w:rsid w:val="006515FE"/>
    <w:rsid w:val="0065186B"/>
    <w:rsid w:val="00651E35"/>
    <w:rsid w:val="00651FCA"/>
    <w:rsid w:val="00652487"/>
    <w:rsid w:val="00652884"/>
    <w:rsid w:val="006528D2"/>
    <w:rsid w:val="00652974"/>
    <w:rsid w:val="00653164"/>
    <w:rsid w:val="00653812"/>
    <w:rsid w:val="00653977"/>
    <w:rsid w:val="00653CF1"/>
    <w:rsid w:val="006540F0"/>
    <w:rsid w:val="006541A8"/>
    <w:rsid w:val="00654338"/>
    <w:rsid w:val="006545F2"/>
    <w:rsid w:val="00654808"/>
    <w:rsid w:val="00654878"/>
    <w:rsid w:val="00654F2B"/>
    <w:rsid w:val="006551D1"/>
    <w:rsid w:val="006552DA"/>
    <w:rsid w:val="0065545D"/>
    <w:rsid w:val="00655FF3"/>
    <w:rsid w:val="0065621E"/>
    <w:rsid w:val="006565A0"/>
    <w:rsid w:val="006566FE"/>
    <w:rsid w:val="00656B96"/>
    <w:rsid w:val="00656FB2"/>
    <w:rsid w:val="0065711A"/>
    <w:rsid w:val="0065727C"/>
    <w:rsid w:val="0065741E"/>
    <w:rsid w:val="00657C57"/>
    <w:rsid w:val="00657D38"/>
    <w:rsid w:val="00657E80"/>
    <w:rsid w:val="00660021"/>
    <w:rsid w:val="00660024"/>
    <w:rsid w:val="006604B7"/>
    <w:rsid w:val="006607A5"/>
    <w:rsid w:val="00660F86"/>
    <w:rsid w:val="0066106E"/>
    <w:rsid w:val="00661853"/>
    <w:rsid w:val="00661D68"/>
    <w:rsid w:val="0066267F"/>
    <w:rsid w:val="00662728"/>
    <w:rsid w:val="006628B4"/>
    <w:rsid w:val="00662B9A"/>
    <w:rsid w:val="00662C68"/>
    <w:rsid w:val="00663873"/>
    <w:rsid w:val="006639AE"/>
    <w:rsid w:val="00663DB4"/>
    <w:rsid w:val="006647DA"/>
    <w:rsid w:val="00664957"/>
    <w:rsid w:val="00664986"/>
    <w:rsid w:val="00664992"/>
    <w:rsid w:val="006649AD"/>
    <w:rsid w:val="00664E38"/>
    <w:rsid w:val="00664F5E"/>
    <w:rsid w:val="00664F7A"/>
    <w:rsid w:val="0066514A"/>
    <w:rsid w:val="006651FB"/>
    <w:rsid w:val="00665299"/>
    <w:rsid w:val="00665D51"/>
    <w:rsid w:val="00665F2B"/>
    <w:rsid w:val="00665F68"/>
    <w:rsid w:val="006669B3"/>
    <w:rsid w:val="00667028"/>
    <w:rsid w:val="00667121"/>
    <w:rsid w:val="006673E0"/>
    <w:rsid w:val="00667616"/>
    <w:rsid w:val="00667E00"/>
    <w:rsid w:val="00670246"/>
    <w:rsid w:val="00670530"/>
    <w:rsid w:val="0067069A"/>
    <w:rsid w:val="00670855"/>
    <w:rsid w:val="00670B59"/>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B35"/>
    <w:rsid w:val="00675D65"/>
    <w:rsid w:val="00676008"/>
    <w:rsid w:val="00676447"/>
    <w:rsid w:val="0067656D"/>
    <w:rsid w:val="0067682F"/>
    <w:rsid w:val="00676AA0"/>
    <w:rsid w:val="00676F44"/>
    <w:rsid w:val="00677236"/>
    <w:rsid w:val="0067757E"/>
    <w:rsid w:val="006801E2"/>
    <w:rsid w:val="00680247"/>
    <w:rsid w:val="006802BF"/>
    <w:rsid w:val="00680426"/>
    <w:rsid w:val="00680458"/>
    <w:rsid w:val="00680541"/>
    <w:rsid w:val="006807F8"/>
    <w:rsid w:val="00680E77"/>
    <w:rsid w:val="00681015"/>
    <w:rsid w:val="00681192"/>
    <w:rsid w:val="00681CE8"/>
    <w:rsid w:val="00681FDF"/>
    <w:rsid w:val="00682154"/>
    <w:rsid w:val="0068243D"/>
    <w:rsid w:val="0068268B"/>
    <w:rsid w:val="006827CB"/>
    <w:rsid w:val="00682961"/>
    <w:rsid w:val="00682D30"/>
    <w:rsid w:val="006832E7"/>
    <w:rsid w:val="00683876"/>
    <w:rsid w:val="00683965"/>
    <w:rsid w:val="006839BB"/>
    <w:rsid w:val="00683FF4"/>
    <w:rsid w:val="006840E2"/>
    <w:rsid w:val="00684219"/>
    <w:rsid w:val="00684234"/>
    <w:rsid w:val="006844F1"/>
    <w:rsid w:val="00684873"/>
    <w:rsid w:val="00684AFE"/>
    <w:rsid w:val="00684B3E"/>
    <w:rsid w:val="00685258"/>
    <w:rsid w:val="0068525E"/>
    <w:rsid w:val="0068538F"/>
    <w:rsid w:val="0068558D"/>
    <w:rsid w:val="006857E4"/>
    <w:rsid w:val="00685CB7"/>
    <w:rsid w:val="006860AD"/>
    <w:rsid w:val="00686114"/>
    <w:rsid w:val="00686260"/>
    <w:rsid w:val="00686423"/>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2057"/>
    <w:rsid w:val="006928E3"/>
    <w:rsid w:val="00692A81"/>
    <w:rsid w:val="00692A8A"/>
    <w:rsid w:val="00692BB2"/>
    <w:rsid w:val="00692C5D"/>
    <w:rsid w:val="00693310"/>
    <w:rsid w:val="0069339C"/>
    <w:rsid w:val="006937F5"/>
    <w:rsid w:val="00693ABB"/>
    <w:rsid w:val="00693BD1"/>
    <w:rsid w:val="00693D5F"/>
    <w:rsid w:val="00693D7A"/>
    <w:rsid w:val="0069401F"/>
    <w:rsid w:val="006944D3"/>
    <w:rsid w:val="006945E4"/>
    <w:rsid w:val="006946A2"/>
    <w:rsid w:val="00694803"/>
    <w:rsid w:val="00694FF2"/>
    <w:rsid w:val="0069573E"/>
    <w:rsid w:val="006958B4"/>
    <w:rsid w:val="006958BC"/>
    <w:rsid w:val="00695911"/>
    <w:rsid w:val="00695E81"/>
    <w:rsid w:val="00696285"/>
    <w:rsid w:val="0069653D"/>
    <w:rsid w:val="006966B4"/>
    <w:rsid w:val="006967BD"/>
    <w:rsid w:val="006970B4"/>
    <w:rsid w:val="00697349"/>
    <w:rsid w:val="00697668"/>
    <w:rsid w:val="00697915"/>
    <w:rsid w:val="00697BE2"/>
    <w:rsid w:val="00697D8C"/>
    <w:rsid w:val="006A0293"/>
    <w:rsid w:val="006A04C0"/>
    <w:rsid w:val="006A0672"/>
    <w:rsid w:val="006A0B04"/>
    <w:rsid w:val="006A0B1E"/>
    <w:rsid w:val="006A0E04"/>
    <w:rsid w:val="006A158F"/>
    <w:rsid w:val="006A178B"/>
    <w:rsid w:val="006A1830"/>
    <w:rsid w:val="006A1CD8"/>
    <w:rsid w:val="006A1FAD"/>
    <w:rsid w:val="006A2195"/>
    <w:rsid w:val="006A23CB"/>
    <w:rsid w:val="006A2966"/>
    <w:rsid w:val="006A29B5"/>
    <w:rsid w:val="006A2BA4"/>
    <w:rsid w:val="006A2FF3"/>
    <w:rsid w:val="006A31B6"/>
    <w:rsid w:val="006A4098"/>
    <w:rsid w:val="006A441C"/>
    <w:rsid w:val="006A4463"/>
    <w:rsid w:val="006A4527"/>
    <w:rsid w:val="006A4ACD"/>
    <w:rsid w:val="006A4D1C"/>
    <w:rsid w:val="006A4E0C"/>
    <w:rsid w:val="006A52AA"/>
    <w:rsid w:val="006A5418"/>
    <w:rsid w:val="006A558F"/>
    <w:rsid w:val="006A55B3"/>
    <w:rsid w:val="006A603B"/>
    <w:rsid w:val="006A6328"/>
    <w:rsid w:val="006A6830"/>
    <w:rsid w:val="006A6902"/>
    <w:rsid w:val="006A6A97"/>
    <w:rsid w:val="006A6AC5"/>
    <w:rsid w:val="006A6BC8"/>
    <w:rsid w:val="006A6E09"/>
    <w:rsid w:val="006A6FA9"/>
    <w:rsid w:val="006A6FEE"/>
    <w:rsid w:val="006A711D"/>
    <w:rsid w:val="006A73B5"/>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EA9"/>
    <w:rsid w:val="006B2088"/>
    <w:rsid w:val="006B2566"/>
    <w:rsid w:val="006B2770"/>
    <w:rsid w:val="006B28C4"/>
    <w:rsid w:val="006B2B72"/>
    <w:rsid w:val="006B2BB3"/>
    <w:rsid w:val="006B2D65"/>
    <w:rsid w:val="006B2D6A"/>
    <w:rsid w:val="006B2D6E"/>
    <w:rsid w:val="006B33A3"/>
    <w:rsid w:val="006B33CE"/>
    <w:rsid w:val="006B3BFB"/>
    <w:rsid w:val="006B4099"/>
    <w:rsid w:val="006B4195"/>
    <w:rsid w:val="006B4248"/>
    <w:rsid w:val="006B47A9"/>
    <w:rsid w:val="006B4EC5"/>
    <w:rsid w:val="006B5019"/>
    <w:rsid w:val="006B50EF"/>
    <w:rsid w:val="006B56F5"/>
    <w:rsid w:val="006B5757"/>
    <w:rsid w:val="006B5847"/>
    <w:rsid w:val="006B5BA3"/>
    <w:rsid w:val="006B5BC6"/>
    <w:rsid w:val="006B5F2C"/>
    <w:rsid w:val="006B612E"/>
    <w:rsid w:val="006B6177"/>
    <w:rsid w:val="006B6563"/>
    <w:rsid w:val="006B65EA"/>
    <w:rsid w:val="006B6648"/>
    <w:rsid w:val="006B6956"/>
    <w:rsid w:val="006B6AC3"/>
    <w:rsid w:val="006B6E3B"/>
    <w:rsid w:val="006B6E76"/>
    <w:rsid w:val="006B782C"/>
    <w:rsid w:val="006B7B4A"/>
    <w:rsid w:val="006B7E87"/>
    <w:rsid w:val="006C00E1"/>
    <w:rsid w:val="006C0199"/>
    <w:rsid w:val="006C0885"/>
    <w:rsid w:val="006C0D1F"/>
    <w:rsid w:val="006C0E82"/>
    <w:rsid w:val="006C14FC"/>
    <w:rsid w:val="006C1670"/>
    <w:rsid w:val="006C1B8F"/>
    <w:rsid w:val="006C1E27"/>
    <w:rsid w:val="006C1FFE"/>
    <w:rsid w:val="006C24CD"/>
    <w:rsid w:val="006C277B"/>
    <w:rsid w:val="006C2976"/>
    <w:rsid w:val="006C3208"/>
    <w:rsid w:val="006C35E1"/>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8EC"/>
    <w:rsid w:val="006D0971"/>
    <w:rsid w:val="006D09B8"/>
    <w:rsid w:val="006D09D0"/>
    <w:rsid w:val="006D1056"/>
    <w:rsid w:val="006D1211"/>
    <w:rsid w:val="006D1257"/>
    <w:rsid w:val="006D159C"/>
    <w:rsid w:val="006D15EC"/>
    <w:rsid w:val="006D1621"/>
    <w:rsid w:val="006D16A5"/>
    <w:rsid w:val="006D1913"/>
    <w:rsid w:val="006D1CD7"/>
    <w:rsid w:val="006D2033"/>
    <w:rsid w:val="006D207A"/>
    <w:rsid w:val="006D22EB"/>
    <w:rsid w:val="006D23C5"/>
    <w:rsid w:val="006D24C2"/>
    <w:rsid w:val="006D2538"/>
    <w:rsid w:val="006D28F5"/>
    <w:rsid w:val="006D2AE1"/>
    <w:rsid w:val="006D2DA3"/>
    <w:rsid w:val="006D2FC4"/>
    <w:rsid w:val="006D3BAC"/>
    <w:rsid w:val="006D3D05"/>
    <w:rsid w:val="006D3DF4"/>
    <w:rsid w:val="006D3EED"/>
    <w:rsid w:val="006D451D"/>
    <w:rsid w:val="006D4BFD"/>
    <w:rsid w:val="006D52DF"/>
    <w:rsid w:val="006D588F"/>
    <w:rsid w:val="006D58AC"/>
    <w:rsid w:val="006D58D3"/>
    <w:rsid w:val="006D5A80"/>
    <w:rsid w:val="006D5B04"/>
    <w:rsid w:val="006D5B40"/>
    <w:rsid w:val="006D5DC7"/>
    <w:rsid w:val="006D5F14"/>
    <w:rsid w:val="006D6100"/>
    <w:rsid w:val="006D6531"/>
    <w:rsid w:val="006D66AC"/>
    <w:rsid w:val="006D69D4"/>
    <w:rsid w:val="006D6B6C"/>
    <w:rsid w:val="006D6FBC"/>
    <w:rsid w:val="006D71A0"/>
    <w:rsid w:val="006D7A25"/>
    <w:rsid w:val="006D7AB3"/>
    <w:rsid w:val="006D7BDA"/>
    <w:rsid w:val="006D7C5B"/>
    <w:rsid w:val="006E016D"/>
    <w:rsid w:val="006E01DD"/>
    <w:rsid w:val="006E0573"/>
    <w:rsid w:val="006E0991"/>
    <w:rsid w:val="006E0CB8"/>
    <w:rsid w:val="006E1230"/>
    <w:rsid w:val="006E13F7"/>
    <w:rsid w:val="006E165F"/>
    <w:rsid w:val="006E1687"/>
    <w:rsid w:val="006E1846"/>
    <w:rsid w:val="006E1D08"/>
    <w:rsid w:val="006E230A"/>
    <w:rsid w:val="006E23D6"/>
    <w:rsid w:val="006E24CC"/>
    <w:rsid w:val="006E24FF"/>
    <w:rsid w:val="006E271B"/>
    <w:rsid w:val="006E2819"/>
    <w:rsid w:val="006E2A76"/>
    <w:rsid w:val="006E2C04"/>
    <w:rsid w:val="006E2DA3"/>
    <w:rsid w:val="006E2DBC"/>
    <w:rsid w:val="006E2DC0"/>
    <w:rsid w:val="006E2E27"/>
    <w:rsid w:val="006E2F1F"/>
    <w:rsid w:val="006E3035"/>
    <w:rsid w:val="006E34D3"/>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8FD"/>
    <w:rsid w:val="006E6A4A"/>
    <w:rsid w:val="006E6AF3"/>
    <w:rsid w:val="006E7085"/>
    <w:rsid w:val="006E7C35"/>
    <w:rsid w:val="006E7CEA"/>
    <w:rsid w:val="006E7D89"/>
    <w:rsid w:val="006E7EC7"/>
    <w:rsid w:val="006E7EEA"/>
    <w:rsid w:val="006F071E"/>
    <w:rsid w:val="006F0B1C"/>
    <w:rsid w:val="006F0D38"/>
    <w:rsid w:val="006F0E23"/>
    <w:rsid w:val="006F0FD3"/>
    <w:rsid w:val="006F18B8"/>
    <w:rsid w:val="006F2077"/>
    <w:rsid w:val="006F22A7"/>
    <w:rsid w:val="006F22F9"/>
    <w:rsid w:val="006F28CC"/>
    <w:rsid w:val="006F2A72"/>
    <w:rsid w:val="006F2B29"/>
    <w:rsid w:val="006F2D97"/>
    <w:rsid w:val="006F32DE"/>
    <w:rsid w:val="006F3792"/>
    <w:rsid w:val="006F3C2B"/>
    <w:rsid w:val="006F3D59"/>
    <w:rsid w:val="006F41B6"/>
    <w:rsid w:val="006F42AB"/>
    <w:rsid w:val="006F45B6"/>
    <w:rsid w:val="006F479C"/>
    <w:rsid w:val="006F48B4"/>
    <w:rsid w:val="006F4948"/>
    <w:rsid w:val="006F49A3"/>
    <w:rsid w:val="006F4A18"/>
    <w:rsid w:val="006F4A2B"/>
    <w:rsid w:val="006F4DD0"/>
    <w:rsid w:val="006F4F78"/>
    <w:rsid w:val="006F51A5"/>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CA1"/>
    <w:rsid w:val="00700D35"/>
    <w:rsid w:val="00700FB2"/>
    <w:rsid w:val="007010BC"/>
    <w:rsid w:val="007013A6"/>
    <w:rsid w:val="00701D6C"/>
    <w:rsid w:val="00701DA9"/>
    <w:rsid w:val="00701F59"/>
    <w:rsid w:val="00702159"/>
    <w:rsid w:val="0070217B"/>
    <w:rsid w:val="007024AA"/>
    <w:rsid w:val="00702835"/>
    <w:rsid w:val="00702891"/>
    <w:rsid w:val="00702CB0"/>
    <w:rsid w:val="00703C2F"/>
    <w:rsid w:val="00703C30"/>
    <w:rsid w:val="00703D34"/>
    <w:rsid w:val="00703FCE"/>
    <w:rsid w:val="00703FE7"/>
    <w:rsid w:val="007045D1"/>
    <w:rsid w:val="007048B6"/>
    <w:rsid w:val="00704F69"/>
    <w:rsid w:val="0070553F"/>
    <w:rsid w:val="007059B3"/>
    <w:rsid w:val="00705A2B"/>
    <w:rsid w:val="00705E25"/>
    <w:rsid w:val="00706005"/>
    <w:rsid w:val="00706110"/>
    <w:rsid w:val="0070639F"/>
    <w:rsid w:val="0070705F"/>
    <w:rsid w:val="007072D9"/>
    <w:rsid w:val="00707351"/>
    <w:rsid w:val="00707545"/>
    <w:rsid w:val="0070769F"/>
    <w:rsid w:val="00707A56"/>
    <w:rsid w:val="00707A5A"/>
    <w:rsid w:val="00707EFC"/>
    <w:rsid w:val="00710678"/>
    <w:rsid w:val="00710A66"/>
    <w:rsid w:val="00710C6A"/>
    <w:rsid w:val="00710CA6"/>
    <w:rsid w:val="007116C3"/>
    <w:rsid w:val="007117CB"/>
    <w:rsid w:val="007118AC"/>
    <w:rsid w:val="00711C19"/>
    <w:rsid w:val="00712C0B"/>
    <w:rsid w:val="00712CF5"/>
    <w:rsid w:val="00712F9F"/>
    <w:rsid w:val="00713216"/>
    <w:rsid w:val="00713299"/>
    <w:rsid w:val="007134DC"/>
    <w:rsid w:val="007136CE"/>
    <w:rsid w:val="0071386F"/>
    <w:rsid w:val="007138B5"/>
    <w:rsid w:val="00713A97"/>
    <w:rsid w:val="00713AC9"/>
    <w:rsid w:val="00713E45"/>
    <w:rsid w:val="00713FE9"/>
    <w:rsid w:val="0071487D"/>
    <w:rsid w:val="00714A70"/>
    <w:rsid w:val="00714C4E"/>
    <w:rsid w:val="00714F45"/>
    <w:rsid w:val="00715005"/>
    <w:rsid w:val="007150BF"/>
    <w:rsid w:val="007150E4"/>
    <w:rsid w:val="00715303"/>
    <w:rsid w:val="007154D4"/>
    <w:rsid w:val="00715859"/>
    <w:rsid w:val="007158EE"/>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D02"/>
    <w:rsid w:val="00722F11"/>
    <w:rsid w:val="007232C4"/>
    <w:rsid w:val="0072346B"/>
    <w:rsid w:val="0072346E"/>
    <w:rsid w:val="00723485"/>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AC8"/>
    <w:rsid w:val="00725C21"/>
    <w:rsid w:val="00726001"/>
    <w:rsid w:val="00726368"/>
    <w:rsid w:val="0072676B"/>
    <w:rsid w:val="00726886"/>
    <w:rsid w:val="00726911"/>
    <w:rsid w:val="00726950"/>
    <w:rsid w:val="00726BC9"/>
    <w:rsid w:val="007271CB"/>
    <w:rsid w:val="007272CF"/>
    <w:rsid w:val="00727598"/>
    <w:rsid w:val="00727A86"/>
    <w:rsid w:val="00727CAB"/>
    <w:rsid w:val="00727E2B"/>
    <w:rsid w:val="00727F6B"/>
    <w:rsid w:val="00730195"/>
    <w:rsid w:val="00730698"/>
    <w:rsid w:val="00730CC3"/>
    <w:rsid w:val="00731311"/>
    <w:rsid w:val="0073140A"/>
    <w:rsid w:val="00731628"/>
    <w:rsid w:val="0073163B"/>
    <w:rsid w:val="00731D2F"/>
    <w:rsid w:val="00731E2B"/>
    <w:rsid w:val="007321A5"/>
    <w:rsid w:val="007322B2"/>
    <w:rsid w:val="00732316"/>
    <w:rsid w:val="0073291E"/>
    <w:rsid w:val="00732D28"/>
    <w:rsid w:val="00732D49"/>
    <w:rsid w:val="00732DD5"/>
    <w:rsid w:val="00732F6A"/>
    <w:rsid w:val="00733066"/>
    <w:rsid w:val="007335C4"/>
    <w:rsid w:val="00733C61"/>
    <w:rsid w:val="00733D38"/>
    <w:rsid w:val="00733E96"/>
    <w:rsid w:val="00734259"/>
    <w:rsid w:val="007347DA"/>
    <w:rsid w:val="00734862"/>
    <w:rsid w:val="007349B0"/>
    <w:rsid w:val="00734A98"/>
    <w:rsid w:val="00734ACA"/>
    <w:rsid w:val="00734F33"/>
    <w:rsid w:val="007351D0"/>
    <w:rsid w:val="007355C9"/>
    <w:rsid w:val="007357A3"/>
    <w:rsid w:val="0073580F"/>
    <w:rsid w:val="00735872"/>
    <w:rsid w:val="00735EE8"/>
    <w:rsid w:val="007361FE"/>
    <w:rsid w:val="00736B23"/>
    <w:rsid w:val="00736F14"/>
    <w:rsid w:val="0073714C"/>
    <w:rsid w:val="00737995"/>
    <w:rsid w:val="00737A1B"/>
    <w:rsid w:val="0074031E"/>
    <w:rsid w:val="0074064A"/>
    <w:rsid w:val="00740DCA"/>
    <w:rsid w:val="0074127D"/>
    <w:rsid w:val="00741653"/>
    <w:rsid w:val="00742029"/>
    <w:rsid w:val="0074207B"/>
    <w:rsid w:val="0074227E"/>
    <w:rsid w:val="00742B6F"/>
    <w:rsid w:val="007440FE"/>
    <w:rsid w:val="00744173"/>
    <w:rsid w:val="007441A8"/>
    <w:rsid w:val="0074423D"/>
    <w:rsid w:val="007443FE"/>
    <w:rsid w:val="0074442F"/>
    <w:rsid w:val="007447C5"/>
    <w:rsid w:val="00744858"/>
    <w:rsid w:val="007449A2"/>
    <w:rsid w:val="00744FA3"/>
    <w:rsid w:val="0074528D"/>
    <w:rsid w:val="0074562D"/>
    <w:rsid w:val="007456C9"/>
    <w:rsid w:val="007457FE"/>
    <w:rsid w:val="007459A3"/>
    <w:rsid w:val="00745A3B"/>
    <w:rsid w:val="00745AA4"/>
    <w:rsid w:val="00745B5E"/>
    <w:rsid w:val="00745F2F"/>
    <w:rsid w:val="00745F6C"/>
    <w:rsid w:val="0074618B"/>
    <w:rsid w:val="007462B1"/>
    <w:rsid w:val="00746558"/>
    <w:rsid w:val="00746691"/>
    <w:rsid w:val="00746848"/>
    <w:rsid w:val="00746A15"/>
    <w:rsid w:val="00746C65"/>
    <w:rsid w:val="00746E1F"/>
    <w:rsid w:val="00747B28"/>
    <w:rsid w:val="00747BC7"/>
    <w:rsid w:val="00747D57"/>
    <w:rsid w:val="007504A7"/>
    <w:rsid w:val="007505BC"/>
    <w:rsid w:val="0075063B"/>
    <w:rsid w:val="00750D8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81"/>
    <w:rsid w:val="0075589D"/>
    <w:rsid w:val="007559F3"/>
    <w:rsid w:val="00755B2A"/>
    <w:rsid w:val="00755C01"/>
    <w:rsid w:val="00755CE5"/>
    <w:rsid w:val="00755D74"/>
    <w:rsid w:val="007560E3"/>
    <w:rsid w:val="0075615B"/>
    <w:rsid w:val="0075639E"/>
    <w:rsid w:val="00756751"/>
    <w:rsid w:val="00756810"/>
    <w:rsid w:val="00756A40"/>
    <w:rsid w:val="007571A0"/>
    <w:rsid w:val="0075725B"/>
    <w:rsid w:val="00757365"/>
    <w:rsid w:val="00757469"/>
    <w:rsid w:val="0075778E"/>
    <w:rsid w:val="007578D2"/>
    <w:rsid w:val="00757A07"/>
    <w:rsid w:val="00760551"/>
    <w:rsid w:val="00760B74"/>
    <w:rsid w:val="00760D80"/>
    <w:rsid w:val="00761074"/>
    <w:rsid w:val="007610D5"/>
    <w:rsid w:val="007611B5"/>
    <w:rsid w:val="007622CC"/>
    <w:rsid w:val="00762664"/>
    <w:rsid w:val="00762AA0"/>
    <w:rsid w:val="00762F5B"/>
    <w:rsid w:val="00763713"/>
    <w:rsid w:val="00763E58"/>
    <w:rsid w:val="00763EE3"/>
    <w:rsid w:val="0076475C"/>
    <w:rsid w:val="00764C53"/>
    <w:rsid w:val="007650ED"/>
    <w:rsid w:val="007659B6"/>
    <w:rsid w:val="0076645E"/>
    <w:rsid w:val="007666F7"/>
    <w:rsid w:val="007668B2"/>
    <w:rsid w:val="00766BC1"/>
    <w:rsid w:val="00767342"/>
    <w:rsid w:val="007674BD"/>
    <w:rsid w:val="007677F8"/>
    <w:rsid w:val="00767984"/>
    <w:rsid w:val="007679A4"/>
    <w:rsid w:val="00767E42"/>
    <w:rsid w:val="00767E8E"/>
    <w:rsid w:val="00770468"/>
    <w:rsid w:val="007709B5"/>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716"/>
    <w:rsid w:val="00773740"/>
    <w:rsid w:val="007739BE"/>
    <w:rsid w:val="00773CA0"/>
    <w:rsid w:val="00773D5A"/>
    <w:rsid w:val="00773F41"/>
    <w:rsid w:val="00774104"/>
    <w:rsid w:val="00774118"/>
    <w:rsid w:val="0077478C"/>
    <w:rsid w:val="00774B9E"/>
    <w:rsid w:val="00775079"/>
    <w:rsid w:val="0077528D"/>
    <w:rsid w:val="007752F4"/>
    <w:rsid w:val="00775442"/>
    <w:rsid w:val="00775E2F"/>
    <w:rsid w:val="00775E5B"/>
    <w:rsid w:val="007762F8"/>
    <w:rsid w:val="00776E44"/>
    <w:rsid w:val="0077732E"/>
    <w:rsid w:val="007776D0"/>
    <w:rsid w:val="007777E3"/>
    <w:rsid w:val="0077781B"/>
    <w:rsid w:val="00777A6C"/>
    <w:rsid w:val="00777C1E"/>
    <w:rsid w:val="00777C83"/>
    <w:rsid w:val="00777DB2"/>
    <w:rsid w:val="00777F1B"/>
    <w:rsid w:val="00780043"/>
    <w:rsid w:val="0078064D"/>
    <w:rsid w:val="007806C7"/>
    <w:rsid w:val="007806F9"/>
    <w:rsid w:val="00780B52"/>
    <w:rsid w:val="00781015"/>
    <w:rsid w:val="007815EF"/>
    <w:rsid w:val="007816A3"/>
    <w:rsid w:val="007817FE"/>
    <w:rsid w:val="007820F8"/>
    <w:rsid w:val="0078235E"/>
    <w:rsid w:val="00782394"/>
    <w:rsid w:val="0078243E"/>
    <w:rsid w:val="007828AA"/>
    <w:rsid w:val="00782D3A"/>
    <w:rsid w:val="00783047"/>
    <w:rsid w:val="00783666"/>
    <w:rsid w:val="007844DB"/>
    <w:rsid w:val="0078451F"/>
    <w:rsid w:val="00784944"/>
    <w:rsid w:val="00784A64"/>
    <w:rsid w:val="00784C04"/>
    <w:rsid w:val="00785093"/>
    <w:rsid w:val="00785376"/>
    <w:rsid w:val="00786082"/>
    <w:rsid w:val="007860CF"/>
    <w:rsid w:val="0078635D"/>
    <w:rsid w:val="0078682A"/>
    <w:rsid w:val="007875EE"/>
    <w:rsid w:val="0078780F"/>
    <w:rsid w:val="00787AAD"/>
    <w:rsid w:val="00787CF3"/>
    <w:rsid w:val="00790142"/>
    <w:rsid w:val="007904A1"/>
    <w:rsid w:val="007905E1"/>
    <w:rsid w:val="00790C4C"/>
    <w:rsid w:val="00790DEE"/>
    <w:rsid w:val="0079111A"/>
    <w:rsid w:val="00791564"/>
    <w:rsid w:val="00791572"/>
    <w:rsid w:val="00791C09"/>
    <w:rsid w:val="00791C61"/>
    <w:rsid w:val="00791E35"/>
    <w:rsid w:val="00791FC3"/>
    <w:rsid w:val="007923EE"/>
    <w:rsid w:val="00792581"/>
    <w:rsid w:val="00792620"/>
    <w:rsid w:val="00792FF1"/>
    <w:rsid w:val="007931A1"/>
    <w:rsid w:val="00793281"/>
    <w:rsid w:val="00793583"/>
    <w:rsid w:val="00793714"/>
    <w:rsid w:val="00794190"/>
    <w:rsid w:val="00794311"/>
    <w:rsid w:val="007946C2"/>
    <w:rsid w:val="00794DE9"/>
    <w:rsid w:val="00795493"/>
    <w:rsid w:val="0079563F"/>
    <w:rsid w:val="00795B58"/>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63F"/>
    <w:rsid w:val="007A1652"/>
    <w:rsid w:val="007A179B"/>
    <w:rsid w:val="007A199F"/>
    <w:rsid w:val="007A1A24"/>
    <w:rsid w:val="007A1F46"/>
    <w:rsid w:val="007A212D"/>
    <w:rsid w:val="007A25A8"/>
    <w:rsid w:val="007A300E"/>
    <w:rsid w:val="007A3258"/>
    <w:rsid w:val="007A3626"/>
    <w:rsid w:val="007A366E"/>
    <w:rsid w:val="007A36BE"/>
    <w:rsid w:val="007A3BED"/>
    <w:rsid w:val="007A400E"/>
    <w:rsid w:val="007A4C15"/>
    <w:rsid w:val="007A4C5B"/>
    <w:rsid w:val="007A4DB2"/>
    <w:rsid w:val="007A4ED3"/>
    <w:rsid w:val="007A57C0"/>
    <w:rsid w:val="007A57C8"/>
    <w:rsid w:val="007A58D0"/>
    <w:rsid w:val="007A6638"/>
    <w:rsid w:val="007A683F"/>
    <w:rsid w:val="007A6A61"/>
    <w:rsid w:val="007A6A68"/>
    <w:rsid w:val="007A74B6"/>
    <w:rsid w:val="007A783D"/>
    <w:rsid w:val="007A793E"/>
    <w:rsid w:val="007A7A59"/>
    <w:rsid w:val="007A7B48"/>
    <w:rsid w:val="007A7D0B"/>
    <w:rsid w:val="007B04AA"/>
    <w:rsid w:val="007B07E3"/>
    <w:rsid w:val="007B0915"/>
    <w:rsid w:val="007B0946"/>
    <w:rsid w:val="007B1001"/>
    <w:rsid w:val="007B11E4"/>
    <w:rsid w:val="007B15CC"/>
    <w:rsid w:val="007B197F"/>
    <w:rsid w:val="007B1A34"/>
    <w:rsid w:val="007B1B2C"/>
    <w:rsid w:val="007B1DB2"/>
    <w:rsid w:val="007B1EF9"/>
    <w:rsid w:val="007B2214"/>
    <w:rsid w:val="007B22F0"/>
    <w:rsid w:val="007B23F6"/>
    <w:rsid w:val="007B2425"/>
    <w:rsid w:val="007B2B19"/>
    <w:rsid w:val="007B2C01"/>
    <w:rsid w:val="007B2E19"/>
    <w:rsid w:val="007B340E"/>
    <w:rsid w:val="007B3589"/>
    <w:rsid w:val="007B390D"/>
    <w:rsid w:val="007B3AD4"/>
    <w:rsid w:val="007B3B70"/>
    <w:rsid w:val="007B3CF0"/>
    <w:rsid w:val="007B40F6"/>
    <w:rsid w:val="007B4F08"/>
    <w:rsid w:val="007B5455"/>
    <w:rsid w:val="007B5548"/>
    <w:rsid w:val="007B56C3"/>
    <w:rsid w:val="007B5834"/>
    <w:rsid w:val="007B5EDE"/>
    <w:rsid w:val="007B6390"/>
    <w:rsid w:val="007B64BE"/>
    <w:rsid w:val="007B67A2"/>
    <w:rsid w:val="007B6DB9"/>
    <w:rsid w:val="007B706E"/>
    <w:rsid w:val="007B7202"/>
    <w:rsid w:val="007B7937"/>
    <w:rsid w:val="007B7A17"/>
    <w:rsid w:val="007B7D9C"/>
    <w:rsid w:val="007C09FC"/>
    <w:rsid w:val="007C0A64"/>
    <w:rsid w:val="007C0BC0"/>
    <w:rsid w:val="007C0E8B"/>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5185"/>
    <w:rsid w:val="007C51A9"/>
    <w:rsid w:val="007C51C2"/>
    <w:rsid w:val="007C537A"/>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40E4"/>
    <w:rsid w:val="007D44FB"/>
    <w:rsid w:val="007D466D"/>
    <w:rsid w:val="007D486A"/>
    <w:rsid w:val="007D4BC4"/>
    <w:rsid w:val="007D4F8C"/>
    <w:rsid w:val="007D5044"/>
    <w:rsid w:val="007D520B"/>
    <w:rsid w:val="007D5592"/>
    <w:rsid w:val="007D5A8C"/>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A26"/>
    <w:rsid w:val="007E1ECC"/>
    <w:rsid w:val="007E1EFE"/>
    <w:rsid w:val="007E2132"/>
    <w:rsid w:val="007E2284"/>
    <w:rsid w:val="007E27C9"/>
    <w:rsid w:val="007E28D7"/>
    <w:rsid w:val="007E2CCE"/>
    <w:rsid w:val="007E2F65"/>
    <w:rsid w:val="007E3068"/>
    <w:rsid w:val="007E3109"/>
    <w:rsid w:val="007E33BE"/>
    <w:rsid w:val="007E341D"/>
    <w:rsid w:val="007E35AB"/>
    <w:rsid w:val="007E3633"/>
    <w:rsid w:val="007E3744"/>
    <w:rsid w:val="007E3749"/>
    <w:rsid w:val="007E3DA7"/>
    <w:rsid w:val="007E3F3E"/>
    <w:rsid w:val="007E3FBD"/>
    <w:rsid w:val="007E41DD"/>
    <w:rsid w:val="007E41EF"/>
    <w:rsid w:val="007E440B"/>
    <w:rsid w:val="007E450F"/>
    <w:rsid w:val="007E46D5"/>
    <w:rsid w:val="007E5093"/>
    <w:rsid w:val="007E51A7"/>
    <w:rsid w:val="007E5271"/>
    <w:rsid w:val="007E527E"/>
    <w:rsid w:val="007E55C9"/>
    <w:rsid w:val="007E5A91"/>
    <w:rsid w:val="007E5FD1"/>
    <w:rsid w:val="007E5FF6"/>
    <w:rsid w:val="007E607F"/>
    <w:rsid w:val="007E6148"/>
    <w:rsid w:val="007E6C7D"/>
    <w:rsid w:val="007E7113"/>
    <w:rsid w:val="007E78E2"/>
    <w:rsid w:val="007E7DA3"/>
    <w:rsid w:val="007F01A2"/>
    <w:rsid w:val="007F0447"/>
    <w:rsid w:val="007F0A66"/>
    <w:rsid w:val="007F0A78"/>
    <w:rsid w:val="007F0ADD"/>
    <w:rsid w:val="007F0C21"/>
    <w:rsid w:val="007F141C"/>
    <w:rsid w:val="007F14FF"/>
    <w:rsid w:val="007F17FA"/>
    <w:rsid w:val="007F1AC4"/>
    <w:rsid w:val="007F1D04"/>
    <w:rsid w:val="007F1F6F"/>
    <w:rsid w:val="007F2134"/>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E1"/>
    <w:rsid w:val="007F3A2B"/>
    <w:rsid w:val="007F3A3C"/>
    <w:rsid w:val="007F3B1F"/>
    <w:rsid w:val="007F3F43"/>
    <w:rsid w:val="007F4474"/>
    <w:rsid w:val="007F450C"/>
    <w:rsid w:val="007F4CB2"/>
    <w:rsid w:val="007F56D6"/>
    <w:rsid w:val="007F578D"/>
    <w:rsid w:val="007F592E"/>
    <w:rsid w:val="007F594D"/>
    <w:rsid w:val="007F61C7"/>
    <w:rsid w:val="007F62F3"/>
    <w:rsid w:val="007F66D0"/>
    <w:rsid w:val="007F6DEE"/>
    <w:rsid w:val="007F6EC1"/>
    <w:rsid w:val="007F7507"/>
    <w:rsid w:val="007F75DA"/>
    <w:rsid w:val="007F770A"/>
    <w:rsid w:val="007F7B2A"/>
    <w:rsid w:val="007F7B91"/>
    <w:rsid w:val="007F7DEA"/>
    <w:rsid w:val="007F7E52"/>
    <w:rsid w:val="008006C4"/>
    <w:rsid w:val="00800756"/>
    <w:rsid w:val="00800767"/>
    <w:rsid w:val="008009F9"/>
    <w:rsid w:val="00800A6B"/>
    <w:rsid w:val="00800AAE"/>
    <w:rsid w:val="00800B6A"/>
    <w:rsid w:val="00801305"/>
    <w:rsid w:val="008014C0"/>
    <w:rsid w:val="0080168C"/>
    <w:rsid w:val="0080180A"/>
    <w:rsid w:val="0080185C"/>
    <w:rsid w:val="0080190A"/>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E74"/>
    <w:rsid w:val="00805048"/>
    <w:rsid w:val="008054D8"/>
    <w:rsid w:val="00805502"/>
    <w:rsid w:val="008055FD"/>
    <w:rsid w:val="00805DF6"/>
    <w:rsid w:val="00805F8D"/>
    <w:rsid w:val="00806091"/>
    <w:rsid w:val="008060C2"/>
    <w:rsid w:val="00806155"/>
    <w:rsid w:val="0080639D"/>
    <w:rsid w:val="00806570"/>
    <w:rsid w:val="0080669D"/>
    <w:rsid w:val="008068CA"/>
    <w:rsid w:val="008068D3"/>
    <w:rsid w:val="00806BE4"/>
    <w:rsid w:val="0080704F"/>
    <w:rsid w:val="008073E5"/>
    <w:rsid w:val="00807820"/>
    <w:rsid w:val="00807B93"/>
    <w:rsid w:val="00807C5A"/>
    <w:rsid w:val="00807E42"/>
    <w:rsid w:val="00810778"/>
    <w:rsid w:val="00810DB0"/>
    <w:rsid w:val="00810EC7"/>
    <w:rsid w:val="008113E4"/>
    <w:rsid w:val="0081169A"/>
    <w:rsid w:val="0081184D"/>
    <w:rsid w:val="008118DC"/>
    <w:rsid w:val="00811D78"/>
    <w:rsid w:val="00811E37"/>
    <w:rsid w:val="0081213D"/>
    <w:rsid w:val="008121C5"/>
    <w:rsid w:val="00812695"/>
    <w:rsid w:val="0081280F"/>
    <w:rsid w:val="00812A66"/>
    <w:rsid w:val="00812A84"/>
    <w:rsid w:val="00812B42"/>
    <w:rsid w:val="00812C9D"/>
    <w:rsid w:val="00812D88"/>
    <w:rsid w:val="00813099"/>
    <w:rsid w:val="008135BC"/>
    <w:rsid w:val="00813716"/>
    <w:rsid w:val="00813DFF"/>
    <w:rsid w:val="00813E5B"/>
    <w:rsid w:val="00813E72"/>
    <w:rsid w:val="00814264"/>
    <w:rsid w:val="00814281"/>
    <w:rsid w:val="008143D4"/>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20477"/>
    <w:rsid w:val="00820B86"/>
    <w:rsid w:val="00820C14"/>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3223"/>
    <w:rsid w:val="00823327"/>
    <w:rsid w:val="00823E20"/>
    <w:rsid w:val="008240C8"/>
    <w:rsid w:val="00824123"/>
    <w:rsid w:val="0082428F"/>
    <w:rsid w:val="00824679"/>
    <w:rsid w:val="00824E16"/>
    <w:rsid w:val="00824EC2"/>
    <w:rsid w:val="0082541E"/>
    <w:rsid w:val="00825AC1"/>
    <w:rsid w:val="00827349"/>
    <w:rsid w:val="00827514"/>
    <w:rsid w:val="00827AC6"/>
    <w:rsid w:val="00827BDD"/>
    <w:rsid w:val="00827D5F"/>
    <w:rsid w:val="00827E26"/>
    <w:rsid w:val="00830216"/>
    <w:rsid w:val="00830738"/>
    <w:rsid w:val="008309E2"/>
    <w:rsid w:val="00830BC4"/>
    <w:rsid w:val="00830CEA"/>
    <w:rsid w:val="00830E91"/>
    <w:rsid w:val="00831D93"/>
    <w:rsid w:val="00831E38"/>
    <w:rsid w:val="0083201D"/>
    <w:rsid w:val="008321D4"/>
    <w:rsid w:val="008322A7"/>
    <w:rsid w:val="00832337"/>
    <w:rsid w:val="008324B4"/>
    <w:rsid w:val="00832790"/>
    <w:rsid w:val="00832B1A"/>
    <w:rsid w:val="00832BA3"/>
    <w:rsid w:val="00832CB6"/>
    <w:rsid w:val="00833860"/>
    <w:rsid w:val="00833A40"/>
    <w:rsid w:val="00833DF4"/>
    <w:rsid w:val="00833FD7"/>
    <w:rsid w:val="00834139"/>
    <w:rsid w:val="00834332"/>
    <w:rsid w:val="008353DE"/>
    <w:rsid w:val="0083558D"/>
    <w:rsid w:val="00835A8A"/>
    <w:rsid w:val="00835CA3"/>
    <w:rsid w:val="00835E62"/>
    <w:rsid w:val="00835EE3"/>
    <w:rsid w:val="00835F2C"/>
    <w:rsid w:val="00835FF6"/>
    <w:rsid w:val="008364C6"/>
    <w:rsid w:val="00836682"/>
    <w:rsid w:val="00836768"/>
    <w:rsid w:val="00836865"/>
    <w:rsid w:val="00837CBF"/>
    <w:rsid w:val="00840045"/>
    <w:rsid w:val="0084041F"/>
    <w:rsid w:val="008404C5"/>
    <w:rsid w:val="00840814"/>
    <w:rsid w:val="0084092B"/>
    <w:rsid w:val="00840B52"/>
    <w:rsid w:val="00840F4C"/>
    <w:rsid w:val="00841575"/>
    <w:rsid w:val="008423F0"/>
    <w:rsid w:val="008424BE"/>
    <w:rsid w:val="00842C0E"/>
    <w:rsid w:val="008434D6"/>
    <w:rsid w:val="0084356D"/>
    <w:rsid w:val="00843FD7"/>
    <w:rsid w:val="00844100"/>
    <w:rsid w:val="008441F2"/>
    <w:rsid w:val="008442DF"/>
    <w:rsid w:val="00844375"/>
    <w:rsid w:val="0084495E"/>
    <w:rsid w:val="00844B1E"/>
    <w:rsid w:val="00844C7E"/>
    <w:rsid w:val="00844E0F"/>
    <w:rsid w:val="00844F42"/>
    <w:rsid w:val="0084558E"/>
    <w:rsid w:val="0084577E"/>
    <w:rsid w:val="00845812"/>
    <w:rsid w:val="0084590E"/>
    <w:rsid w:val="00845E82"/>
    <w:rsid w:val="00845EE0"/>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D1B"/>
    <w:rsid w:val="00850225"/>
    <w:rsid w:val="00850291"/>
    <w:rsid w:val="00850453"/>
    <w:rsid w:val="0085048D"/>
    <w:rsid w:val="008508A6"/>
    <w:rsid w:val="00850A21"/>
    <w:rsid w:val="00850B92"/>
    <w:rsid w:val="00850D2A"/>
    <w:rsid w:val="00850D93"/>
    <w:rsid w:val="00851057"/>
    <w:rsid w:val="00851249"/>
    <w:rsid w:val="00851389"/>
    <w:rsid w:val="0085153D"/>
    <w:rsid w:val="00851DE5"/>
    <w:rsid w:val="008520D9"/>
    <w:rsid w:val="00852512"/>
    <w:rsid w:val="00852ABB"/>
    <w:rsid w:val="00852B93"/>
    <w:rsid w:val="00852EDD"/>
    <w:rsid w:val="00853275"/>
    <w:rsid w:val="008532D8"/>
    <w:rsid w:val="00853824"/>
    <w:rsid w:val="0085464C"/>
    <w:rsid w:val="008546F8"/>
    <w:rsid w:val="00854D46"/>
    <w:rsid w:val="00854FFD"/>
    <w:rsid w:val="0085507D"/>
    <w:rsid w:val="008558F3"/>
    <w:rsid w:val="00856182"/>
    <w:rsid w:val="008563C8"/>
    <w:rsid w:val="008565B0"/>
    <w:rsid w:val="00856804"/>
    <w:rsid w:val="00856A01"/>
    <w:rsid w:val="00856C6D"/>
    <w:rsid w:val="00857329"/>
    <w:rsid w:val="00857573"/>
    <w:rsid w:val="00857750"/>
    <w:rsid w:val="00857BCB"/>
    <w:rsid w:val="00857C0E"/>
    <w:rsid w:val="00857D44"/>
    <w:rsid w:val="00857F27"/>
    <w:rsid w:val="0086002D"/>
    <w:rsid w:val="00860059"/>
    <w:rsid w:val="00860171"/>
    <w:rsid w:val="00860636"/>
    <w:rsid w:val="00860A80"/>
    <w:rsid w:val="00860EAB"/>
    <w:rsid w:val="0086100B"/>
    <w:rsid w:val="00861186"/>
    <w:rsid w:val="00861761"/>
    <w:rsid w:val="00861BCB"/>
    <w:rsid w:val="00862659"/>
    <w:rsid w:val="008628EB"/>
    <w:rsid w:val="00862D7D"/>
    <w:rsid w:val="00863795"/>
    <w:rsid w:val="00863822"/>
    <w:rsid w:val="008639CC"/>
    <w:rsid w:val="008639D2"/>
    <w:rsid w:val="00863B71"/>
    <w:rsid w:val="00863C0F"/>
    <w:rsid w:val="008643EE"/>
    <w:rsid w:val="00864751"/>
    <w:rsid w:val="0086487C"/>
    <w:rsid w:val="00864C5B"/>
    <w:rsid w:val="00864E46"/>
    <w:rsid w:val="00865358"/>
    <w:rsid w:val="008654F5"/>
    <w:rsid w:val="008656B1"/>
    <w:rsid w:val="008656BF"/>
    <w:rsid w:val="00865841"/>
    <w:rsid w:val="00865B3C"/>
    <w:rsid w:val="00865C64"/>
    <w:rsid w:val="00865FDC"/>
    <w:rsid w:val="008664FC"/>
    <w:rsid w:val="00866D75"/>
    <w:rsid w:val="008675E5"/>
    <w:rsid w:val="00867655"/>
    <w:rsid w:val="0086797E"/>
    <w:rsid w:val="00867AB4"/>
    <w:rsid w:val="00867B60"/>
    <w:rsid w:val="00867B8A"/>
    <w:rsid w:val="00867B99"/>
    <w:rsid w:val="00867F50"/>
    <w:rsid w:val="008701A3"/>
    <w:rsid w:val="008701F2"/>
    <w:rsid w:val="008702F9"/>
    <w:rsid w:val="008704B1"/>
    <w:rsid w:val="00870A41"/>
    <w:rsid w:val="00870B11"/>
    <w:rsid w:val="00870D5B"/>
    <w:rsid w:val="008710B5"/>
    <w:rsid w:val="0087117E"/>
    <w:rsid w:val="008713DB"/>
    <w:rsid w:val="008718C4"/>
    <w:rsid w:val="008720E4"/>
    <w:rsid w:val="00872546"/>
    <w:rsid w:val="008726FE"/>
    <w:rsid w:val="00872751"/>
    <w:rsid w:val="0087281F"/>
    <w:rsid w:val="0087284B"/>
    <w:rsid w:val="008728BE"/>
    <w:rsid w:val="00872910"/>
    <w:rsid w:val="00872D17"/>
    <w:rsid w:val="008734BD"/>
    <w:rsid w:val="00873789"/>
    <w:rsid w:val="00873B2A"/>
    <w:rsid w:val="0087451D"/>
    <w:rsid w:val="00874546"/>
    <w:rsid w:val="00874574"/>
    <w:rsid w:val="00874610"/>
    <w:rsid w:val="008751D4"/>
    <w:rsid w:val="00875283"/>
    <w:rsid w:val="00875569"/>
    <w:rsid w:val="00875A8A"/>
    <w:rsid w:val="00875BCF"/>
    <w:rsid w:val="008760BF"/>
    <w:rsid w:val="0087679C"/>
    <w:rsid w:val="00876A48"/>
    <w:rsid w:val="00876D5A"/>
    <w:rsid w:val="00876DB3"/>
    <w:rsid w:val="00876DCB"/>
    <w:rsid w:val="008772AA"/>
    <w:rsid w:val="008773E2"/>
    <w:rsid w:val="008773E6"/>
    <w:rsid w:val="00877488"/>
    <w:rsid w:val="00877BA1"/>
    <w:rsid w:val="00880064"/>
    <w:rsid w:val="00880649"/>
    <w:rsid w:val="00880DCC"/>
    <w:rsid w:val="00880DE8"/>
    <w:rsid w:val="00880FDB"/>
    <w:rsid w:val="00881341"/>
    <w:rsid w:val="008814E6"/>
    <w:rsid w:val="00881724"/>
    <w:rsid w:val="00881A4A"/>
    <w:rsid w:val="00881CAF"/>
    <w:rsid w:val="0088241C"/>
    <w:rsid w:val="0088278B"/>
    <w:rsid w:val="00882914"/>
    <w:rsid w:val="00882B1E"/>
    <w:rsid w:val="00882CAE"/>
    <w:rsid w:val="00882F33"/>
    <w:rsid w:val="00883470"/>
    <w:rsid w:val="0088367D"/>
    <w:rsid w:val="00883758"/>
    <w:rsid w:val="00883CDD"/>
    <w:rsid w:val="00884043"/>
    <w:rsid w:val="00884099"/>
    <w:rsid w:val="00884175"/>
    <w:rsid w:val="00885227"/>
    <w:rsid w:val="00885856"/>
    <w:rsid w:val="00885865"/>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AF7"/>
    <w:rsid w:val="00890332"/>
    <w:rsid w:val="00890581"/>
    <w:rsid w:val="008905C2"/>
    <w:rsid w:val="00890746"/>
    <w:rsid w:val="00890806"/>
    <w:rsid w:val="00891118"/>
    <w:rsid w:val="008917B8"/>
    <w:rsid w:val="0089191C"/>
    <w:rsid w:val="0089193D"/>
    <w:rsid w:val="00891960"/>
    <w:rsid w:val="00891E60"/>
    <w:rsid w:val="008924E9"/>
    <w:rsid w:val="0089255E"/>
    <w:rsid w:val="00892682"/>
    <w:rsid w:val="00892AC4"/>
    <w:rsid w:val="00893029"/>
    <w:rsid w:val="008935B3"/>
    <w:rsid w:val="00893685"/>
    <w:rsid w:val="00893704"/>
    <w:rsid w:val="00893D1A"/>
    <w:rsid w:val="00893EA6"/>
    <w:rsid w:val="00894427"/>
    <w:rsid w:val="008947E0"/>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70A2"/>
    <w:rsid w:val="0089715F"/>
    <w:rsid w:val="008971A1"/>
    <w:rsid w:val="008975EB"/>
    <w:rsid w:val="00897B90"/>
    <w:rsid w:val="00897D45"/>
    <w:rsid w:val="008A004A"/>
    <w:rsid w:val="008A004D"/>
    <w:rsid w:val="008A03E7"/>
    <w:rsid w:val="008A075C"/>
    <w:rsid w:val="008A0CDE"/>
    <w:rsid w:val="008A0DF3"/>
    <w:rsid w:val="008A0F8D"/>
    <w:rsid w:val="008A11F6"/>
    <w:rsid w:val="008A12AA"/>
    <w:rsid w:val="008A132B"/>
    <w:rsid w:val="008A1F6F"/>
    <w:rsid w:val="008A22F3"/>
    <w:rsid w:val="008A247C"/>
    <w:rsid w:val="008A2C5A"/>
    <w:rsid w:val="008A2C9E"/>
    <w:rsid w:val="008A2E95"/>
    <w:rsid w:val="008A3B75"/>
    <w:rsid w:val="008A4226"/>
    <w:rsid w:val="008A4781"/>
    <w:rsid w:val="008A48B7"/>
    <w:rsid w:val="008A4AB2"/>
    <w:rsid w:val="008A4C17"/>
    <w:rsid w:val="008A4D4A"/>
    <w:rsid w:val="008A4FFA"/>
    <w:rsid w:val="008A511A"/>
    <w:rsid w:val="008A56F5"/>
    <w:rsid w:val="008A5A7B"/>
    <w:rsid w:val="008A5AC3"/>
    <w:rsid w:val="008A5CF6"/>
    <w:rsid w:val="008A647F"/>
    <w:rsid w:val="008A6781"/>
    <w:rsid w:val="008A67CB"/>
    <w:rsid w:val="008A6B23"/>
    <w:rsid w:val="008A6B78"/>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1AB"/>
    <w:rsid w:val="008B21C3"/>
    <w:rsid w:val="008B2AA1"/>
    <w:rsid w:val="008B2C70"/>
    <w:rsid w:val="008B335D"/>
    <w:rsid w:val="008B357E"/>
    <w:rsid w:val="008B35F8"/>
    <w:rsid w:val="008B3D6B"/>
    <w:rsid w:val="008B3F8F"/>
    <w:rsid w:val="008B3FF9"/>
    <w:rsid w:val="008B4877"/>
    <w:rsid w:val="008B48DF"/>
    <w:rsid w:val="008B4BE6"/>
    <w:rsid w:val="008B563D"/>
    <w:rsid w:val="008B575C"/>
    <w:rsid w:val="008B57D3"/>
    <w:rsid w:val="008B59B0"/>
    <w:rsid w:val="008B59C7"/>
    <w:rsid w:val="008B5E76"/>
    <w:rsid w:val="008B6079"/>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30"/>
    <w:rsid w:val="008C1E89"/>
    <w:rsid w:val="008C22C2"/>
    <w:rsid w:val="008C243C"/>
    <w:rsid w:val="008C2B24"/>
    <w:rsid w:val="008C3664"/>
    <w:rsid w:val="008C391D"/>
    <w:rsid w:val="008C47DF"/>
    <w:rsid w:val="008C4C86"/>
    <w:rsid w:val="008C4E0E"/>
    <w:rsid w:val="008C4F66"/>
    <w:rsid w:val="008C4FEC"/>
    <w:rsid w:val="008C5374"/>
    <w:rsid w:val="008C555C"/>
    <w:rsid w:val="008C57DE"/>
    <w:rsid w:val="008C5884"/>
    <w:rsid w:val="008C5C18"/>
    <w:rsid w:val="008C5F78"/>
    <w:rsid w:val="008C61B9"/>
    <w:rsid w:val="008C6326"/>
    <w:rsid w:val="008C654E"/>
    <w:rsid w:val="008C6630"/>
    <w:rsid w:val="008C6645"/>
    <w:rsid w:val="008C699F"/>
    <w:rsid w:val="008C6A3A"/>
    <w:rsid w:val="008C6DC2"/>
    <w:rsid w:val="008C6E2B"/>
    <w:rsid w:val="008C6F41"/>
    <w:rsid w:val="008C7767"/>
    <w:rsid w:val="008C7883"/>
    <w:rsid w:val="008C78E2"/>
    <w:rsid w:val="008C790E"/>
    <w:rsid w:val="008C7BEF"/>
    <w:rsid w:val="008C7CAE"/>
    <w:rsid w:val="008C7D0D"/>
    <w:rsid w:val="008D055D"/>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789"/>
    <w:rsid w:val="008D2B2C"/>
    <w:rsid w:val="008D2FA2"/>
    <w:rsid w:val="008D329F"/>
    <w:rsid w:val="008D3E90"/>
    <w:rsid w:val="008D3FAF"/>
    <w:rsid w:val="008D401B"/>
    <w:rsid w:val="008D4128"/>
    <w:rsid w:val="008D43A7"/>
    <w:rsid w:val="008D45C5"/>
    <w:rsid w:val="008D5578"/>
    <w:rsid w:val="008D60B7"/>
    <w:rsid w:val="008D63CF"/>
    <w:rsid w:val="008D6472"/>
    <w:rsid w:val="008D647A"/>
    <w:rsid w:val="008D6608"/>
    <w:rsid w:val="008D67F7"/>
    <w:rsid w:val="008D6963"/>
    <w:rsid w:val="008D6A92"/>
    <w:rsid w:val="008D6D81"/>
    <w:rsid w:val="008D6E68"/>
    <w:rsid w:val="008D6E91"/>
    <w:rsid w:val="008D7217"/>
    <w:rsid w:val="008D7580"/>
    <w:rsid w:val="008D7F7C"/>
    <w:rsid w:val="008D7F7E"/>
    <w:rsid w:val="008D7FB1"/>
    <w:rsid w:val="008E0622"/>
    <w:rsid w:val="008E06F8"/>
    <w:rsid w:val="008E08A1"/>
    <w:rsid w:val="008E0AE3"/>
    <w:rsid w:val="008E0DBE"/>
    <w:rsid w:val="008E0F7C"/>
    <w:rsid w:val="008E13FE"/>
    <w:rsid w:val="008E197C"/>
    <w:rsid w:val="008E1D2E"/>
    <w:rsid w:val="008E21B4"/>
    <w:rsid w:val="008E25C5"/>
    <w:rsid w:val="008E282F"/>
    <w:rsid w:val="008E28B5"/>
    <w:rsid w:val="008E2927"/>
    <w:rsid w:val="008E2A00"/>
    <w:rsid w:val="008E2B76"/>
    <w:rsid w:val="008E2DC1"/>
    <w:rsid w:val="008E2E66"/>
    <w:rsid w:val="008E2F0E"/>
    <w:rsid w:val="008E2FD3"/>
    <w:rsid w:val="008E3057"/>
    <w:rsid w:val="008E3809"/>
    <w:rsid w:val="008E3B71"/>
    <w:rsid w:val="008E44CA"/>
    <w:rsid w:val="008E4592"/>
    <w:rsid w:val="008E515B"/>
    <w:rsid w:val="008E5263"/>
    <w:rsid w:val="008E57E0"/>
    <w:rsid w:val="008E5A0D"/>
    <w:rsid w:val="008E5A8B"/>
    <w:rsid w:val="008E5C6A"/>
    <w:rsid w:val="008E5E42"/>
    <w:rsid w:val="008E6270"/>
    <w:rsid w:val="008E686A"/>
    <w:rsid w:val="008E68BE"/>
    <w:rsid w:val="008E6A7F"/>
    <w:rsid w:val="008E6AC6"/>
    <w:rsid w:val="008E6BCA"/>
    <w:rsid w:val="008E6D47"/>
    <w:rsid w:val="008E6E16"/>
    <w:rsid w:val="008E7335"/>
    <w:rsid w:val="008E75E3"/>
    <w:rsid w:val="008E7658"/>
    <w:rsid w:val="008E7AA2"/>
    <w:rsid w:val="008F0239"/>
    <w:rsid w:val="008F029C"/>
    <w:rsid w:val="008F0316"/>
    <w:rsid w:val="008F039A"/>
    <w:rsid w:val="008F06E8"/>
    <w:rsid w:val="008F086C"/>
    <w:rsid w:val="008F08B8"/>
    <w:rsid w:val="008F0C69"/>
    <w:rsid w:val="008F0F1A"/>
    <w:rsid w:val="008F0F5F"/>
    <w:rsid w:val="008F0FF6"/>
    <w:rsid w:val="008F1384"/>
    <w:rsid w:val="008F151E"/>
    <w:rsid w:val="008F1595"/>
    <w:rsid w:val="008F1AA2"/>
    <w:rsid w:val="008F1C85"/>
    <w:rsid w:val="008F1E1D"/>
    <w:rsid w:val="008F22A9"/>
    <w:rsid w:val="008F263B"/>
    <w:rsid w:val="008F26DD"/>
    <w:rsid w:val="008F2C30"/>
    <w:rsid w:val="008F2C5D"/>
    <w:rsid w:val="008F337F"/>
    <w:rsid w:val="008F33EE"/>
    <w:rsid w:val="008F3530"/>
    <w:rsid w:val="008F35C6"/>
    <w:rsid w:val="008F3727"/>
    <w:rsid w:val="008F383F"/>
    <w:rsid w:val="008F39F1"/>
    <w:rsid w:val="008F3A6B"/>
    <w:rsid w:val="008F3C71"/>
    <w:rsid w:val="008F4EE1"/>
    <w:rsid w:val="008F519D"/>
    <w:rsid w:val="008F51C5"/>
    <w:rsid w:val="008F595C"/>
    <w:rsid w:val="008F59E5"/>
    <w:rsid w:val="008F5A4F"/>
    <w:rsid w:val="008F5D24"/>
    <w:rsid w:val="008F5FF9"/>
    <w:rsid w:val="008F5FFA"/>
    <w:rsid w:val="008F6535"/>
    <w:rsid w:val="008F6700"/>
    <w:rsid w:val="008F68EE"/>
    <w:rsid w:val="008F699E"/>
    <w:rsid w:val="008F6D71"/>
    <w:rsid w:val="008F6D9D"/>
    <w:rsid w:val="008F6DA5"/>
    <w:rsid w:val="008F6FF5"/>
    <w:rsid w:val="008F7036"/>
    <w:rsid w:val="008F706D"/>
    <w:rsid w:val="008F7B65"/>
    <w:rsid w:val="0090041A"/>
    <w:rsid w:val="00900487"/>
    <w:rsid w:val="0090065D"/>
    <w:rsid w:val="009006FC"/>
    <w:rsid w:val="009008EC"/>
    <w:rsid w:val="009008EF"/>
    <w:rsid w:val="00900FEA"/>
    <w:rsid w:val="00901158"/>
    <w:rsid w:val="0090134D"/>
    <w:rsid w:val="009013CD"/>
    <w:rsid w:val="00901656"/>
    <w:rsid w:val="00901D29"/>
    <w:rsid w:val="00901FB8"/>
    <w:rsid w:val="00901FD5"/>
    <w:rsid w:val="00902330"/>
    <w:rsid w:val="00902AA3"/>
    <w:rsid w:val="00902B07"/>
    <w:rsid w:val="009033CE"/>
    <w:rsid w:val="00903AC2"/>
    <w:rsid w:val="00903E9A"/>
    <w:rsid w:val="009040CF"/>
    <w:rsid w:val="00904535"/>
    <w:rsid w:val="00904939"/>
    <w:rsid w:val="00904A81"/>
    <w:rsid w:val="009054F6"/>
    <w:rsid w:val="009057E4"/>
    <w:rsid w:val="00905914"/>
    <w:rsid w:val="00905D0A"/>
    <w:rsid w:val="009060D0"/>
    <w:rsid w:val="0090633F"/>
    <w:rsid w:val="00906731"/>
    <w:rsid w:val="009067A9"/>
    <w:rsid w:val="00906845"/>
    <w:rsid w:val="00906B39"/>
    <w:rsid w:val="00906D97"/>
    <w:rsid w:val="00906E08"/>
    <w:rsid w:val="00907112"/>
    <w:rsid w:val="0090730E"/>
    <w:rsid w:val="00907788"/>
    <w:rsid w:val="00907FA1"/>
    <w:rsid w:val="009101D1"/>
    <w:rsid w:val="009108F1"/>
    <w:rsid w:val="009108F4"/>
    <w:rsid w:val="009109EF"/>
    <w:rsid w:val="00910AC7"/>
    <w:rsid w:val="00910C44"/>
    <w:rsid w:val="009111BE"/>
    <w:rsid w:val="00911836"/>
    <w:rsid w:val="00911F99"/>
    <w:rsid w:val="00912160"/>
    <w:rsid w:val="00912421"/>
    <w:rsid w:val="0091262F"/>
    <w:rsid w:val="009127AA"/>
    <w:rsid w:val="00912E70"/>
    <w:rsid w:val="00912EB0"/>
    <w:rsid w:val="00913146"/>
    <w:rsid w:val="0091330F"/>
    <w:rsid w:val="009134F3"/>
    <w:rsid w:val="00913717"/>
    <w:rsid w:val="00913EA5"/>
    <w:rsid w:val="0091402E"/>
    <w:rsid w:val="00914219"/>
    <w:rsid w:val="0091460C"/>
    <w:rsid w:val="0091461D"/>
    <w:rsid w:val="00914FC7"/>
    <w:rsid w:val="009150DF"/>
    <w:rsid w:val="009152F0"/>
    <w:rsid w:val="009154EE"/>
    <w:rsid w:val="009158C6"/>
    <w:rsid w:val="00915A08"/>
    <w:rsid w:val="00915F1C"/>
    <w:rsid w:val="00916219"/>
    <w:rsid w:val="00916428"/>
    <w:rsid w:val="0091667E"/>
    <w:rsid w:val="00916A53"/>
    <w:rsid w:val="0091737B"/>
    <w:rsid w:val="00917424"/>
    <w:rsid w:val="0091746F"/>
    <w:rsid w:val="00917680"/>
    <w:rsid w:val="00917910"/>
    <w:rsid w:val="00917A07"/>
    <w:rsid w:val="00917CF7"/>
    <w:rsid w:val="00917EA8"/>
    <w:rsid w:val="0092002F"/>
    <w:rsid w:val="00920634"/>
    <w:rsid w:val="009210E3"/>
    <w:rsid w:val="0092122B"/>
    <w:rsid w:val="0092163B"/>
    <w:rsid w:val="009217EF"/>
    <w:rsid w:val="00921908"/>
    <w:rsid w:val="00921973"/>
    <w:rsid w:val="009219AE"/>
    <w:rsid w:val="00922022"/>
    <w:rsid w:val="009220E6"/>
    <w:rsid w:val="00922487"/>
    <w:rsid w:val="00922557"/>
    <w:rsid w:val="009225EE"/>
    <w:rsid w:val="009226BF"/>
    <w:rsid w:val="009228CC"/>
    <w:rsid w:val="00922ADA"/>
    <w:rsid w:val="00922DD0"/>
    <w:rsid w:val="00922EB2"/>
    <w:rsid w:val="00923703"/>
    <w:rsid w:val="009238E7"/>
    <w:rsid w:val="00924741"/>
    <w:rsid w:val="00924982"/>
    <w:rsid w:val="00924B22"/>
    <w:rsid w:val="009251E6"/>
    <w:rsid w:val="00925741"/>
    <w:rsid w:val="009259FB"/>
    <w:rsid w:val="00925B30"/>
    <w:rsid w:val="0092622A"/>
    <w:rsid w:val="0092635E"/>
    <w:rsid w:val="009264CF"/>
    <w:rsid w:val="00926816"/>
    <w:rsid w:val="00926C46"/>
    <w:rsid w:val="00927352"/>
    <w:rsid w:val="009275E2"/>
    <w:rsid w:val="00927A94"/>
    <w:rsid w:val="00927ACD"/>
    <w:rsid w:val="00927D83"/>
    <w:rsid w:val="00927EAA"/>
    <w:rsid w:val="009302FB"/>
    <w:rsid w:val="0093045C"/>
    <w:rsid w:val="00930689"/>
    <w:rsid w:val="009306A7"/>
    <w:rsid w:val="00930853"/>
    <w:rsid w:val="00930BAF"/>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6B1"/>
    <w:rsid w:val="00935EF6"/>
    <w:rsid w:val="0093620F"/>
    <w:rsid w:val="009367CA"/>
    <w:rsid w:val="00936A9F"/>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B4E"/>
    <w:rsid w:val="00941DD3"/>
    <w:rsid w:val="00941E04"/>
    <w:rsid w:val="009420E6"/>
    <w:rsid w:val="009420FA"/>
    <w:rsid w:val="009426C3"/>
    <w:rsid w:val="00942AF3"/>
    <w:rsid w:val="00942CE9"/>
    <w:rsid w:val="00943289"/>
    <w:rsid w:val="009436DD"/>
    <w:rsid w:val="009437AB"/>
    <w:rsid w:val="00943ACD"/>
    <w:rsid w:val="00944698"/>
    <w:rsid w:val="0094471C"/>
    <w:rsid w:val="00944793"/>
    <w:rsid w:val="009449D3"/>
    <w:rsid w:val="0094513C"/>
    <w:rsid w:val="009456E8"/>
    <w:rsid w:val="0094573A"/>
    <w:rsid w:val="00945818"/>
    <w:rsid w:val="00945D04"/>
    <w:rsid w:val="0094674D"/>
    <w:rsid w:val="009467C5"/>
    <w:rsid w:val="00946CD8"/>
    <w:rsid w:val="00947290"/>
    <w:rsid w:val="00947485"/>
    <w:rsid w:val="009479C8"/>
    <w:rsid w:val="00947AD7"/>
    <w:rsid w:val="00947B92"/>
    <w:rsid w:val="00947D49"/>
    <w:rsid w:val="00947FD1"/>
    <w:rsid w:val="009504C8"/>
    <w:rsid w:val="00950651"/>
    <w:rsid w:val="0095065F"/>
    <w:rsid w:val="00950D9A"/>
    <w:rsid w:val="00950F55"/>
    <w:rsid w:val="00951303"/>
    <w:rsid w:val="00951463"/>
    <w:rsid w:val="009514F7"/>
    <w:rsid w:val="00951887"/>
    <w:rsid w:val="009519FA"/>
    <w:rsid w:val="00951E5B"/>
    <w:rsid w:val="009521A3"/>
    <w:rsid w:val="009523C5"/>
    <w:rsid w:val="00952552"/>
    <w:rsid w:val="009526E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674"/>
    <w:rsid w:val="00955C63"/>
    <w:rsid w:val="00956138"/>
    <w:rsid w:val="009564D4"/>
    <w:rsid w:val="00956D6D"/>
    <w:rsid w:val="009571C6"/>
    <w:rsid w:val="0095721A"/>
    <w:rsid w:val="0095763F"/>
    <w:rsid w:val="00957898"/>
    <w:rsid w:val="009579FB"/>
    <w:rsid w:val="00957A40"/>
    <w:rsid w:val="00957B40"/>
    <w:rsid w:val="00957BFC"/>
    <w:rsid w:val="00957E60"/>
    <w:rsid w:val="00957F8F"/>
    <w:rsid w:val="00960115"/>
    <w:rsid w:val="00960427"/>
    <w:rsid w:val="009606DD"/>
    <w:rsid w:val="00960FAB"/>
    <w:rsid w:val="00961333"/>
    <w:rsid w:val="00961610"/>
    <w:rsid w:val="0096195B"/>
    <w:rsid w:val="00961996"/>
    <w:rsid w:val="00961BA8"/>
    <w:rsid w:val="00961C95"/>
    <w:rsid w:val="00962D96"/>
    <w:rsid w:val="00962F7E"/>
    <w:rsid w:val="00963744"/>
    <w:rsid w:val="00963A76"/>
    <w:rsid w:val="00963C95"/>
    <w:rsid w:val="00964203"/>
    <w:rsid w:val="009645BB"/>
    <w:rsid w:val="00964965"/>
    <w:rsid w:val="00964C7E"/>
    <w:rsid w:val="00965651"/>
    <w:rsid w:val="009656FC"/>
    <w:rsid w:val="00965990"/>
    <w:rsid w:val="00965B42"/>
    <w:rsid w:val="0096659B"/>
    <w:rsid w:val="00966644"/>
    <w:rsid w:val="009668F3"/>
    <w:rsid w:val="009669C3"/>
    <w:rsid w:val="00966D68"/>
    <w:rsid w:val="009676D0"/>
    <w:rsid w:val="00970258"/>
    <w:rsid w:val="00970A9F"/>
    <w:rsid w:val="00970BB2"/>
    <w:rsid w:val="00970D0C"/>
    <w:rsid w:val="00970D7C"/>
    <w:rsid w:val="00970DB9"/>
    <w:rsid w:val="00971186"/>
    <w:rsid w:val="00971698"/>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9C"/>
    <w:rsid w:val="00975525"/>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80D"/>
    <w:rsid w:val="00981AD2"/>
    <w:rsid w:val="00981E11"/>
    <w:rsid w:val="009825CB"/>
    <w:rsid w:val="009826C4"/>
    <w:rsid w:val="00982A78"/>
    <w:rsid w:val="00982E37"/>
    <w:rsid w:val="00982FB3"/>
    <w:rsid w:val="00983098"/>
    <w:rsid w:val="009835D0"/>
    <w:rsid w:val="0098410C"/>
    <w:rsid w:val="00984225"/>
    <w:rsid w:val="009843B3"/>
    <w:rsid w:val="00984461"/>
    <w:rsid w:val="009845DC"/>
    <w:rsid w:val="00984A0C"/>
    <w:rsid w:val="00984E11"/>
    <w:rsid w:val="00984E33"/>
    <w:rsid w:val="0098570E"/>
    <w:rsid w:val="00985E66"/>
    <w:rsid w:val="00985FAC"/>
    <w:rsid w:val="009860BF"/>
    <w:rsid w:val="0098622A"/>
    <w:rsid w:val="00986476"/>
    <w:rsid w:val="0098662C"/>
    <w:rsid w:val="0098690C"/>
    <w:rsid w:val="009872A2"/>
    <w:rsid w:val="00987581"/>
    <w:rsid w:val="009877A2"/>
    <w:rsid w:val="009878D6"/>
    <w:rsid w:val="00987E98"/>
    <w:rsid w:val="00987EF2"/>
    <w:rsid w:val="00990585"/>
    <w:rsid w:val="00990993"/>
    <w:rsid w:val="0099099D"/>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EC6"/>
    <w:rsid w:val="00992F93"/>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B2"/>
    <w:rsid w:val="009A0A5F"/>
    <w:rsid w:val="009A0C2A"/>
    <w:rsid w:val="009A0C36"/>
    <w:rsid w:val="009A0F3F"/>
    <w:rsid w:val="009A1012"/>
    <w:rsid w:val="009A10C0"/>
    <w:rsid w:val="009A11FF"/>
    <w:rsid w:val="009A203F"/>
    <w:rsid w:val="009A24EB"/>
    <w:rsid w:val="009A2612"/>
    <w:rsid w:val="009A27C2"/>
    <w:rsid w:val="009A2A09"/>
    <w:rsid w:val="009A2A6C"/>
    <w:rsid w:val="009A2D5A"/>
    <w:rsid w:val="009A2D87"/>
    <w:rsid w:val="009A34A3"/>
    <w:rsid w:val="009A36F1"/>
    <w:rsid w:val="009A3842"/>
    <w:rsid w:val="009A39E0"/>
    <w:rsid w:val="009A3AE5"/>
    <w:rsid w:val="009A3EEC"/>
    <w:rsid w:val="009A425A"/>
    <w:rsid w:val="009A435B"/>
    <w:rsid w:val="009A4471"/>
    <w:rsid w:val="009A465C"/>
    <w:rsid w:val="009A5051"/>
    <w:rsid w:val="009A53E4"/>
    <w:rsid w:val="009A64DD"/>
    <w:rsid w:val="009A69E3"/>
    <w:rsid w:val="009A7205"/>
    <w:rsid w:val="009A7676"/>
    <w:rsid w:val="009A7682"/>
    <w:rsid w:val="009A797B"/>
    <w:rsid w:val="009A7BF0"/>
    <w:rsid w:val="009A7F22"/>
    <w:rsid w:val="009B0140"/>
    <w:rsid w:val="009B0227"/>
    <w:rsid w:val="009B029B"/>
    <w:rsid w:val="009B055E"/>
    <w:rsid w:val="009B0672"/>
    <w:rsid w:val="009B07D3"/>
    <w:rsid w:val="009B09AB"/>
    <w:rsid w:val="009B09B5"/>
    <w:rsid w:val="009B0B41"/>
    <w:rsid w:val="009B0E9B"/>
    <w:rsid w:val="009B1B8D"/>
    <w:rsid w:val="009B1F53"/>
    <w:rsid w:val="009B1F84"/>
    <w:rsid w:val="009B2954"/>
    <w:rsid w:val="009B29AC"/>
    <w:rsid w:val="009B2A46"/>
    <w:rsid w:val="009B2B66"/>
    <w:rsid w:val="009B2B8E"/>
    <w:rsid w:val="009B30DC"/>
    <w:rsid w:val="009B35FE"/>
    <w:rsid w:val="009B3892"/>
    <w:rsid w:val="009B3A87"/>
    <w:rsid w:val="009B3BB6"/>
    <w:rsid w:val="009B457F"/>
    <w:rsid w:val="009B4E76"/>
    <w:rsid w:val="009B5686"/>
    <w:rsid w:val="009B5A79"/>
    <w:rsid w:val="009B6010"/>
    <w:rsid w:val="009B60DE"/>
    <w:rsid w:val="009B6B2B"/>
    <w:rsid w:val="009B6E01"/>
    <w:rsid w:val="009B77C4"/>
    <w:rsid w:val="009B7B53"/>
    <w:rsid w:val="009B7E07"/>
    <w:rsid w:val="009B7FA6"/>
    <w:rsid w:val="009C037A"/>
    <w:rsid w:val="009C0725"/>
    <w:rsid w:val="009C08DB"/>
    <w:rsid w:val="009C0B78"/>
    <w:rsid w:val="009C15C0"/>
    <w:rsid w:val="009C16DA"/>
    <w:rsid w:val="009C1832"/>
    <w:rsid w:val="009C1EBF"/>
    <w:rsid w:val="009C2037"/>
    <w:rsid w:val="009C20E7"/>
    <w:rsid w:val="009C220C"/>
    <w:rsid w:val="009C2210"/>
    <w:rsid w:val="009C26BC"/>
    <w:rsid w:val="009C27FE"/>
    <w:rsid w:val="009C2D92"/>
    <w:rsid w:val="009C2DF2"/>
    <w:rsid w:val="009C30AF"/>
    <w:rsid w:val="009C33F6"/>
    <w:rsid w:val="009C35A8"/>
    <w:rsid w:val="009C378B"/>
    <w:rsid w:val="009C38BF"/>
    <w:rsid w:val="009C3A85"/>
    <w:rsid w:val="009C3AD9"/>
    <w:rsid w:val="009C3C14"/>
    <w:rsid w:val="009C3E5E"/>
    <w:rsid w:val="009C4132"/>
    <w:rsid w:val="009C435C"/>
    <w:rsid w:val="009C4442"/>
    <w:rsid w:val="009C44E8"/>
    <w:rsid w:val="009C4C3A"/>
    <w:rsid w:val="009C4FEC"/>
    <w:rsid w:val="009C5523"/>
    <w:rsid w:val="009C55C8"/>
    <w:rsid w:val="009C5862"/>
    <w:rsid w:val="009C670A"/>
    <w:rsid w:val="009C6918"/>
    <w:rsid w:val="009C6E0D"/>
    <w:rsid w:val="009C7311"/>
    <w:rsid w:val="009C7437"/>
    <w:rsid w:val="009C76E7"/>
    <w:rsid w:val="009C784D"/>
    <w:rsid w:val="009C7CC1"/>
    <w:rsid w:val="009C7CFE"/>
    <w:rsid w:val="009C7FFE"/>
    <w:rsid w:val="009D070F"/>
    <w:rsid w:val="009D0B99"/>
    <w:rsid w:val="009D0F31"/>
    <w:rsid w:val="009D1B54"/>
    <w:rsid w:val="009D1D00"/>
    <w:rsid w:val="009D206F"/>
    <w:rsid w:val="009D22CC"/>
    <w:rsid w:val="009D25AF"/>
    <w:rsid w:val="009D2851"/>
    <w:rsid w:val="009D34ED"/>
    <w:rsid w:val="009D34F3"/>
    <w:rsid w:val="009D385E"/>
    <w:rsid w:val="009D4B6E"/>
    <w:rsid w:val="009D4D05"/>
    <w:rsid w:val="009D4E24"/>
    <w:rsid w:val="009D4F8C"/>
    <w:rsid w:val="009D5152"/>
    <w:rsid w:val="009D52FC"/>
    <w:rsid w:val="009D54A8"/>
    <w:rsid w:val="009D59EF"/>
    <w:rsid w:val="009D613B"/>
    <w:rsid w:val="009D625E"/>
    <w:rsid w:val="009D65BF"/>
    <w:rsid w:val="009D65F9"/>
    <w:rsid w:val="009D6AD7"/>
    <w:rsid w:val="009D6BD6"/>
    <w:rsid w:val="009D6C86"/>
    <w:rsid w:val="009D714C"/>
    <w:rsid w:val="009D77B9"/>
    <w:rsid w:val="009D78B6"/>
    <w:rsid w:val="009D78C9"/>
    <w:rsid w:val="009D7D35"/>
    <w:rsid w:val="009D7D59"/>
    <w:rsid w:val="009D7EC7"/>
    <w:rsid w:val="009E0349"/>
    <w:rsid w:val="009E072F"/>
    <w:rsid w:val="009E080C"/>
    <w:rsid w:val="009E101E"/>
    <w:rsid w:val="009E1195"/>
    <w:rsid w:val="009E1737"/>
    <w:rsid w:val="009E1AE2"/>
    <w:rsid w:val="009E1B8D"/>
    <w:rsid w:val="009E2793"/>
    <w:rsid w:val="009E27C2"/>
    <w:rsid w:val="009E2C99"/>
    <w:rsid w:val="009E369F"/>
    <w:rsid w:val="009E3751"/>
    <w:rsid w:val="009E38BF"/>
    <w:rsid w:val="009E3DB6"/>
    <w:rsid w:val="009E4099"/>
    <w:rsid w:val="009E4208"/>
    <w:rsid w:val="009E4437"/>
    <w:rsid w:val="009E4638"/>
    <w:rsid w:val="009E4B2B"/>
    <w:rsid w:val="009E5554"/>
    <w:rsid w:val="009E59E1"/>
    <w:rsid w:val="009E60CC"/>
    <w:rsid w:val="009E6294"/>
    <w:rsid w:val="009E6EBD"/>
    <w:rsid w:val="009E7D36"/>
    <w:rsid w:val="009E7FBD"/>
    <w:rsid w:val="009F007C"/>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FAC"/>
    <w:rsid w:val="009F6223"/>
    <w:rsid w:val="009F62C4"/>
    <w:rsid w:val="009F62E8"/>
    <w:rsid w:val="009F6300"/>
    <w:rsid w:val="009F673A"/>
    <w:rsid w:val="009F67B8"/>
    <w:rsid w:val="009F6C30"/>
    <w:rsid w:val="009F7179"/>
    <w:rsid w:val="009F72F2"/>
    <w:rsid w:val="009F7340"/>
    <w:rsid w:val="009F74A7"/>
    <w:rsid w:val="009F76D2"/>
    <w:rsid w:val="009F7A38"/>
    <w:rsid w:val="009F7EAE"/>
    <w:rsid w:val="009F7F66"/>
    <w:rsid w:val="00A0083B"/>
    <w:rsid w:val="00A008B9"/>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60B"/>
    <w:rsid w:val="00A03C3A"/>
    <w:rsid w:val="00A0400A"/>
    <w:rsid w:val="00A04620"/>
    <w:rsid w:val="00A04988"/>
    <w:rsid w:val="00A04DD5"/>
    <w:rsid w:val="00A0503D"/>
    <w:rsid w:val="00A051DC"/>
    <w:rsid w:val="00A05242"/>
    <w:rsid w:val="00A0586D"/>
    <w:rsid w:val="00A05F6A"/>
    <w:rsid w:val="00A06974"/>
    <w:rsid w:val="00A06C05"/>
    <w:rsid w:val="00A06FF0"/>
    <w:rsid w:val="00A070AD"/>
    <w:rsid w:val="00A070FC"/>
    <w:rsid w:val="00A071F5"/>
    <w:rsid w:val="00A07329"/>
    <w:rsid w:val="00A07AEF"/>
    <w:rsid w:val="00A07BBB"/>
    <w:rsid w:val="00A07CB0"/>
    <w:rsid w:val="00A1010E"/>
    <w:rsid w:val="00A103D0"/>
    <w:rsid w:val="00A103FF"/>
    <w:rsid w:val="00A10564"/>
    <w:rsid w:val="00A107D6"/>
    <w:rsid w:val="00A10BD7"/>
    <w:rsid w:val="00A10E3F"/>
    <w:rsid w:val="00A11101"/>
    <w:rsid w:val="00A111C9"/>
    <w:rsid w:val="00A11351"/>
    <w:rsid w:val="00A1147B"/>
    <w:rsid w:val="00A115E9"/>
    <w:rsid w:val="00A1166A"/>
    <w:rsid w:val="00A11985"/>
    <w:rsid w:val="00A11E24"/>
    <w:rsid w:val="00A11F62"/>
    <w:rsid w:val="00A12934"/>
    <w:rsid w:val="00A12E72"/>
    <w:rsid w:val="00A12F5A"/>
    <w:rsid w:val="00A1305A"/>
    <w:rsid w:val="00A1308C"/>
    <w:rsid w:val="00A132E0"/>
    <w:rsid w:val="00A1409B"/>
    <w:rsid w:val="00A14842"/>
    <w:rsid w:val="00A14A63"/>
    <w:rsid w:val="00A14A7F"/>
    <w:rsid w:val="00A14F9E"/>
    <w:rsid w:val="00A151B6"/>
    <w:rsid w:val="00A15327"/>
    <w:rsid w:val="00A15547"/>
    <w:rsid w:val="00A15867"/>
    <w:rsid w:val="00A15CC6"/>
    <w:rsid w:val="00A1672B"/>
    <w:rsid w:val="00A16A70"/>
    <w:rsid w:val="00A16F1A"/>
    <w:rsid w:val="00A170E2"/>
    <w:rsid w:val="00A17235"/>
    <w:rsid w:val="00A175B6"/>
    <w:rsid w:val="00A17CD2"/>
    <w:rsid w:val="00A204BF"/>
    <w:rsid w:val="00A20808"/>
    <w:rsid w:val="00A20918"/>
    <w:rsid w:val="00A20FC5"/>
    <w:rsid w:val="00A211C7"/>
    <w:rsid w:val="00A212EF"/>
    <w:rsid w:val="00A21AA8"/>
    <w:rsid w:val="00A21ACB"/>
    <w:rsid w:val="00A21E5F"/>
    <w:rsid w:val="00A226AC"/>
    <w:rsid w:val="00A228D8"/>
    <w:rsid w:val="00A22A3A"/>
    <w:rsid w:val="00A22AB8"/>
    <w:rsid w:val="00A23049"/>
    <w:rsid w:val="00A23220"/>
    <w:rsid w:val="00A23743"/>
    <w:rsid w:val="00A23A69"/>
    <w:rsid w:val="00A23B47"/>
    <w:rsid w:val="00A23C8A"/>
    <w:rsid w:val="00A24094"/>
    <w:rsid w:val="00A24124"/>
    <w:rsid w:val="00A24414"/>
    <w:rsid w:val="00A246A7"/>
    <w:rsid w:val="00A248F2"/>
    <w:rsid w:val="00A24985"/>
    <w:rsid w:val="00A24F4E"/>
    <w:rsid w:val="00A24FEB"/>
    <w:rsid w:val="00A25172"/>
    <w:rsid w:val="00A2517D"/>
    <w:rsid w:val="00A251E3"/>
    <w:rsid w:val="00A256F4"/>
    <w:rsid w:val="00A25C9B"/>
    <w:rsid w:val="00A25E45"/>
    <w:rsid w:val="00A262A3"/>
    <w:rsid w:val="00A262DA"/>
    <w:rsid w:val="00A26650"/>
    <w:rsid w:val="00A26769"/>
    <w:rsid w:val="00A26A1C"/>
    <w:rsid w:val="00A26A31"/>
    <w:rsid w:val="00A26B4B"/>
    <w:rsid w:val="00A26EA4"/>
    <w:rsid w:val="00A270B5"/>
    <w:rsid w:val="00A27808"/>
    <w:rsid w:val="00A303DB"/>
    <w:rsid w:val="00A3048A"/>
    <w:rsid w:val="00A304F4"/>
    <w:rsid w:val="00A3066F"/>
    <w:rsid w:val="00A30D38"/>
    <w:rsid w:val="00A31323"/>
    <w:rsid w:val="00A313F0"/>
    <w:rsid w:val="00A31534"/>
    <w:rsid w:val="00A316E0"/>
    <w:rsid w:val="00A31755"/>
    <w:rsid w:val="00A31CD8"/>
    <w:rsid w:val="00A31FDF"/>
    <w:rsid w:val="00A3278A"/>
    <w:rsid w:val="00A32ADC"/>
    <w:rsid w:val="00A32E93"/>
    <w:rsid w:val="00A32FE6"/>
    <w:rsid w:val="00A330A4"/>
    <w:rsid w:val="00A336AE"/>
    <w:rsid w:val="00A3387F"/>
    <w:rsid w:val="00A33C68"/>
    <w:rsid w:val="00A343B4"/>
    <w:rsid w:val="00A34542"/>
    <w:rsid w:val="00A345C9"/>
    <w:rsid w:val="00A345D0"/>
    <w:rsid w:val="00A3464F"/>
    <w:rsid w:val="00A348EA"/>
    <w:rsid w:val="00A34BED"/>
    <w:rsid w:val="00A34FA1"/>
    <w:rsid w:val="00A35187"/>
    <w:rsid w:val="00A352D4"/>
    <w:rsid w:val="00A356B3"/>
    <w:rsid w:val="00A35799"/>
    <w:rsid w:val="00A359E3"/>
    <w:rsid w:val="00A35A75"/>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690"/>
    <w:rsid w:val="00A4088C"/>
    <w:rsid w:val="00A409EF"/>
    <w:rsid w:val="00A40B7F"/>
    <w:rsid w:val="00A40C2E"/>
    <w:rsid w:val="00A4129B"/>
    <w:rsid w:val="00A41D93"/>
    <w:rsid w:val="00A420A2"/>
    <w:rsid w:val="00A420BB"/>
    <w:rsid w:val="00A42268"/>
    <w:rsid w:val="00A42747"/>
    <w:rsid w:val="00A42DD7"/>
    <w:rsid w:val="00A4303E"/>
    <w:rsid w:val="00A4326C"/>
    <w:rsid w:val="00A435E8"/>
    <w:rsid w:val="00A436D3"/>
    <w:rsid w:val="00A43AA1"/>
    <w:rsid w:val="00A43BAB"/>
    <w:rsid w:val="00A43CD4"/>
    <w:rsid w:val="00A43DE8"/>
    <w:rsid w:val="00A43EA8"/>
    <w:rsid w:val="00A44021"/>
    <w:rsid w:val="00A440AE"/>
    <w:rsid w:val="00A44106"/>
    <w:rsid w:val="00A44256"/>
    <w:rsid w:val="00A44366"/>
    <w:rsid w:val="00A448D8"/>
    <w:rsid w:val="00A44B21"/>
    <w:rsid w:val="00A45028"/>
    <w:rsid w:val="00A4591D"/>
    <w:rsid w:val="00A46023"/>
    <w:rsid w:val="00A46264"/>
    <w:rsid w:val="00A46407"/>
    <w:rsid w:val="00A46EB9"/>
    <w:rsid w:val="00A470B1"/>
    <w:rsid w:val="00A47237"/>
    <w:rsid w:val="00A47BBF"/>
    <w:rsid w:val="00A47C1E"/>
    <w:rsid w:val="00A47F1F"/>
    <w:rsid w:val="00A503FA"/>
    <w:rsid w:val="00A50496"/>
    <w:rsid w:val="00A50659"/>
    <w:rsid w:val="00A50811"/>
    <w:rsid w:val="00A508D0"/>
    <w:rsid w:val="00A51637"/>
    <w:rsid w:val="00A51816"/>
    <w:rsid w:val="00A51E30"/>
    <w:rsid w:val="00A5205D"/>
    <w:rsid w:val="00A52303"/>
    <w:rsid w:val="00A52BF5"/>
    <w:rsid w:val="00A52C8B"/>
    <w:rsid w:val="00A52D1D"/>
    <w:rsid w:val="00A52EEF"/>
    <w:rsid w:val="00A5332C"/>
    <w:rsid w:val="00A53485"/>
    <w:rsid w:val="00A534FE"/>
    <w:rsid w:val="00A53995"/>
    <w:rsid w:val="00A53C0B"/>
    <w:rsid w:val="00A5406D"/>
    <w:rsid w:val="00A5417E"/>
    <w:rsid w:val="00A54396"/>
    <w:rsid w:val="00A54440"/>
    <w:rsid w:val="00A5461B"/>
    <w:rsid w:val="00A54901"/>
    <w:rsid w:val="00A54A3C"/>
    <w:rsid w:val="00A54C0E"/>
    <w:rsid w:val="00A554B0"/>
    <w:rsid w:val="00A55EE3"/>
    <w:rsid w:val="00A560B7"/>
    <w:rsid w:val="00A5620C"/>
    <w:rsid w:val="00A5644E"/>
    <w:rsid w:val="00A5674A"/>
    <w:rsid w:val="00A56926"/>
    <w:rsid w:val="00A56B37"/>
    <w:rsid w:val="00A5719D"/>
    <w:rsid w:val="00A57D7F"/>
    <w:rsid w:val="00A60224"/>
    <w:rsid w:val="00A60378"/>
    <w:rsid w:val="00A60B5C"/>
    <w:rsid w:val="00A60DD6"/>
    <w:rsid w:val="00A60F47"/>
    <w:rsid w:val="00A6103A"/>
    <w:rsid w:val="00A617EA"/>
    <w:rsid w:val="00A620C2"/>
    <w:rsid w:val="00A622B1"/>
    <w:rsid w:val="00A6235B"/>
    <w:rsid w:val="00A627DB"/>
    <w:rsid w:val="00A62B6C"/>
    <w:rsid w:val="00A62CDE"/>
    <w:rsid w:val="00A6302D"/>
    <w:rsid w:val="00A6317F"/>
    <w:rsid w:val="00A63674"/>
    <w:rsid w:val="00A64381"/>
    <w:rsid w:val="00A6438E"/>
    <w:rsid w:val="00A64505"/>
    <w:rsid w:val="00A64AA8"/>
    <w:rsid w:val="00A64D57"/>
    <w:rsid w:val="00A64FD4"/>
    <w:rsid w:val="00A6542B"/>
    <w:rsid w:val="00A65D20"/>
    <w:rsid w:val="00A65D53"/>
    <w:rsid w:val="00A6616F"/>
    <w:rsid w:val="00A6626A"/>
    <w:rsid w:val="00A66874"/>
    <w:rsid w:val="00A66884"/>
    <w:rsid w:val="00A66AB0"/>
    <w:rsid w:val="00A66F9D"/>
    <w:rsid w:val="00A67338"/>
    <w:rsid w:val="00A67501"/>
    <w:rsid w:val="00A676D6"/>
    <w:rsid w:val="00A678C8"/>
    <w:rsid w:val="00A67F2E"/>
    <w:rsid w:val="00A701F8"/>
    <w:rsid w:val="00A70340"/>
    <w:rsid w:val="00A70376"/>
    <w:rsid w:val="00A70474"/>
    <w:rsid w:val="00A70674"/>
    <w:rsid w:val="00A70C6F"/>
    <w:rsid w:val="00A70CC4"/>
    <w:rsid w:val="00A70CE6"/>
    <w:rsid w:val="00A70E7F"/>
    <w:rsid w:val="00A70E96"/>
    <w:rsid w:val="00A71589"/>
    <w:rsid w:val="00A71A93"/>
    <w:rsid w:val="00A71CBA"/>
    <w:rsid w:val="00A71D17"/>
    <w:rsid w:val="00A72201"/>
    <w:rsid w:val="00A722CA"/>
    <w:rsid w:val="00A72395"/>
    <w:rsid w:val="00A72711"/>
    <w:rsid w:val="00A729C6"/>
    <w:rsid w:val="00A73162"/>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22F"/>
    <w:rsid w:val="00A74240"/>
    <w:rsid w:val="00A7594B"/>
    <w:rsid w:val="00A76048"/>
    <w:rsid w:val="00A7612D"/>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1021"/>
    <w:rsid w:val="00A813AA"/>
    <w:rsid w:val="00A81B2D"/>
    <w:rsid w:val="00A81EBE"/>
    <w:rsid w:val="00A822F0"/>
    <w:rsid w:val="00A82975"/>
    <w:rsid w:val="00A82CB5"/>
    <w:rsid w:val="00A8361E"/>
    <w:rsid w:val="00A83B96"/>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7DE"/>
    <w:rsid w:val="00A85902"/>
    <w:rsid w:val="00A85F33"/>
    <w:rsid w:val="00A8613D"/>
    <w:rsid w:val="00A86261"/>
    <w:rsid w:val="00A86367"/>
    <w:rsid w:val="00A865D9"/>
    <w:rsid w:val="00A865FB"/>
    <w:rsid w:val="00A8670B"/>
    <w:rsid w:val="00A868E6"/>
    <w:rsid w:val="00A86ABE"/>
    <w:rsid w:val="00A86F17"/>
    <w:rsid w:val="00A87047"/>
    <w:rsid w:val="00A871F6"/>
    <w:rsid w:val="00A872E8"/>
    <w:rsid w:val="00A8735D"/>
    <w:rsid w:val="00A874E8"/>
    <w:rsid w:val="00A87648"/>
    <w:rsid w:val="00A87844"/>
    <w:rsid w:val="00A87FAE"/>
    <w:rsid w:val="00A90470"/>
    <w:rsid w:val="00A904BC"/>
    <w:rsid w:val="00A909A4"/>
    <w:rsid w:val="00A90DC8"/>
    <w:rsid w:val="00A90FC5"/>
    <w:rsid w:val="00A910F7"/>
    <w:rsid w:val="00A91EBA"/>
    <w:rsid w:val="00A92314"/>
    <w:rsid w:val="00A9267A"/>
    <w:rsid w:val="00A92859"/>
    <w:rsid w:val="00A9298D"/>
    <w:rsid w:val="00A92BBC"/>
    <w:rsid w:val="00A9330F"/>
    <w:rsid w:val="00A93498"/>
    <w:rsid w:val="00A93AD5"/>
    <w:rsid w:val="00A93C30"/>
    <w:rsid w:val="00A93F2F"/>
    <w:rsid w:val="00A93FFC"/>
    <w:rsid w:val="00A94075"/>
    <w:rsid w:val="00A946B3"/>
    <w:rsid w:val="00A947A0"/>
    <w:rsid w:val="00A9491A"/>
    <w:rsid w:val="00A949E2"/>
    <w:rsid w:val="00A94BF7"/>
    <w:rsid w:val="00A94FEA"/>
    <w:rsid w:val="00A9528E"/>
    <w:rsid w:val="00A952F5"/>
    <w:rsid w:val="00A95A10"/>
    <w:rsid w:val="00A95AF7"/>
    <w:rsid w:val="00A95BA2"/>
    <w:rsid w:val="00A95C67"/>
    <w:rsid w:val="00A95DA5"/>
    <w:rsid w:val="00A95F15"/>
    <w:rsid w:val="00A96119"/>
    <w:rsid w:val="00A9655C"/>
    <w:rsid w:val="00A966F2"/>
    <w:rsid w:val="00A96932"/>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932"/>
    <w:rsid w:val="00AA3AD3"/>
    <w:rsid w:val="00AA3EFA"/>
    <w:rsid w:val="00AA44C9"/>
    <w:rsid w:val="00AA44FB"/>
    <w:rsid w:val="00AA459B"/>
    <w:rsid w:val="00AA5520"/>
    <w:rsid w:val="00AA582D"/>
    <w:rsid w:val="00AA5A3E"/>
    <w:rsid w:val="00AA5AB8"/>
    <w:rsid w:val="00AA5AE1"/>
    <w:rsid w:val="00AA5B37"/>
    <w:rsid w:val="00AA5BCC"/>
    <w:rsid w:val="00AA5DDD"/>
    <w:rsid w:val="00AA6460"/>
    <w:rsid w:val="00AA66C7"/>
    <w:rsid w:val="00AA6724"/>
    <w:rsid w:val="00AA6B5F"/>
    <w:rsid w:val="00AA701A"/>
    <w:rsid w:val="00AA76AF"/>
    <w:rsid w:val="00AA7798"/>
    <w:rsid w:val="00AA7985"/>
    <w:rsid w:val="00AA7CE4"/>
    <w:rsid w:val="00AB0B91"/>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ECE"/>
    <w:rsid w:val="00AB447B"/>
    <w:rsid w:val="00AB454F"/>
    <w:rsid w:val="00AB47A2"/>
    <w:rsid w:val="00AB4924"/>
    <w:rsid w:val="00AB4B6F"/>
    <w:rsid w:val="00AB4DF6"/>
    <w:rsid w:val="00AB4E33"/>
    <w:rsid w:val="00AB5079"/>
    <w:rsid w:val="00AB5DD5"/>
    <w:rsid w:val="00AB5E4A"/>
    <w:rsid w:val="00AB5F36"/>
    <w:rsid w:val="00AB601C"/>
    <w:rsid w:val="00AB6164"/>
    <w:rsid w:val="00AB6598"/>
    <w:rsid w:val="00AB6C2E"/>
    <w:rsid w:val="00AB747A"/>
    <w:rsid w:val="00AB75C1"/>
    <w:rsid w:val="00AB769A"/>
    <w:rsid w:val="00AB78C1"/>
    <w:rsid w:val="00AB7C14"/>
    <w:rsid w:val="00AB7DE2"/>
    <w:rsid w:val="00AC0324"/>
    <w:rsid w:val="00AC0559"/>
    <w:rsid w:val="00AC06F0"/>
    <w:rsid w:val="00AC0798"/>
    <w:rsid w:val="00AC07F7"/>
    <w:rsid w:val="00AC098D"/>
    <w:rsid w:val="00AC0BEE"/>
    <w:rsid w:val="00AC15F7"/>
    <w:rsid w:val="00AC169D"/>
    <w:rsid w:val="00AC18F6"/>
    <w:rsid w:val="00AC228B"/>
    <w:rsid w:val="00AC26A6"/>
    <w:rsid w:val="00AC2860"/>
    <w:rsid w:val="00AC2B35"/>
    <w:rsid w:val="00AC2BE1"/>
    <w:rsid w:val="00AC32C6"/>
    <w:rsid w:val="00AC354B"/>
    <w:rsid w:val="00AC3596"/>
    <w:rsid w:val="00AC35BB"/>
    <w:rsid w:val="00AC3AA7"/>
    <w:rsid w:val="00AC3BBA"/>
    <w:rsid w:val="00AC3C2D"/>
    <w:rsid w:val="00AC420F"/>
    <w:rsid w:val="00AC4291"/>
    <w:rsid w:val="00AC48C6"/>
    <w:rsid w:val="00AC4A07"/>
    <w:rsid w:val="00AC4A29"/>
    <w:rsid w:val="00AC4A7B"/>
    <w:rsid w:val="00AC586B"/>
    <w:rsid w:val="00AC58BB"/>
    <w:rsid w:val="00AC5D55"/>
    <w:rsid w:val="00AC5DD6"/>
    <w:rsid w:val="00AC606B"/>
    <w:rsid w:val="00AC62C1"/>
    <w:rsid w:val="00AC6521"/>
    <w:rsid w:val="00AC6B8E"/>
    <w:rsid w:val="00AC7400"/>
    <w:rsid w:val="00AC7D8B"/>
    <w:rsid w:val="00AC7DF5"/>
    <w:rsid w:val="00AC7E3D"/>
    <w:rsid w:val="00AC7FD4"/>
    <w:rsid w:val="00AD02AE"/>
    <w:rsid w:val="00AD0336"/>
    <w:rsid w:val="00AD03B1"/>
    <w:rsid w:val="00AD03B6"/>
    <w:rsid w:val="00AD0556"/>
    <w:rsid w:val="00AD06EF"/>
    <w:rsid w:val="00AD0DEE"/>
    <w:rsid w:val="00AD0ED0"/>
    <w:rsid w:val="00AD1017"/>
    <w:rsid w:val="00AD10F0"/>
    <w:rsid w:val="00AD1E92"/>
    <w:rsid w:val="00AD1F9D"/>
    <w:rsid w:val="00AD1FDA"/>
    <w:rsid w:val="00AD20B5"/>
    <w:rsid w:val="00AD20E3"/>
    <w:rsid w:val="00AD21A3"/>
    <w:rsid w:val="00AD2258"/>
    <w:rsid w:val="00AD2383"/>
    <w:rsid w:val="00AD261A"/>
    <w:rsid w:val="00AD262E"/>
    <w:rsid w:val="00AD270B"/>
    <w:rsid w:val="00AD2716"/>
    <w:rsid w:val="00AD2845"/>
    <w:rsid w:val="00AD2AE7"/>
    <w:rsid w:val="00AD2D36"/>
    <w:rsid w:val="00AD2DE0"/>
    <w:rsid w:val="00AD2EB4"/>
    <w:rsid w:val="00AD3041"/>
    <w:rsid w:val="00AD31B7"/>
    <w:rsid w:val="00AD32AD"/>
    <w:rsid w:val="00AD34BB"/>
    <w:rsid w:val="00AD3916"/>
    <w:rsid w:val="00AD4559"/>
    <w:rsid w:val="00AD4716"/>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739"/>
    <w:rsid w:val="00AE0AEA"/>
    <w:rsid w:val="00AE0DAB"/>
    <w:rsid w:val="00AE1189"/>
    <w:rsid w:val="00AE18AD"/>
    <w:rsid w:val="00AE1B33"/>
    <w:rsid w:val="00AE1BE0"/>
    <w:rsid w:val="00AE1D8A"/>
    <w:rsid w:val="00AE212F"/>
    <w:rsid w:val="00AE2523"/>
    <w:rsid w:val="00AE2A50"/>
    <w:rsid w:val="00AE2DAF"/>
    <w:rsid w:val="00AE3371"/>
    <w:rsid w:val="00AE39FD"/>
    <w:rsid w:val="00AE3AE4"/>
    <w:rsid w:val="00AE43F5"/>
    <w:rsid w:val="00AE44CC"/>
    <w:rsid w:val="00AE45B9"/>
    <w:rsid w:val="00AE45EE"/>
    <w:rsid w:val="00AE45FB"/>
    <w:rsid w:val="00AE49C3"/>
    <w:rsid w:val="00AE4A4F"/>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52B"/>
    <w:rsid w:val="00AF009C"/>
    <w:rsid w:val="00AF00A2"/>
    <w:rsid w:val="00AF02A2"/>
    <w:rsid w:val="00AF02DB"/>
    <w:rsid w:val="00AF048C"/>
    <w:rsid w:val="00AF0CC9"/>
    <w:rsid w:val="00AF138B"/>
    <w:rsid w:val="00AF13C9"/>
    <w:rsid w:val="00AF144D"/>
    <w:rsid w:val="00AF16FA"/>
    <w:rsid w:val="00AF242D"/>
    <w:rsid w:val="00AF25C5"/>
    <w:rsid w:val="00AF2A29"/>
    <w:rsid w:val="00AF2A9D"/>
    <w:rsid w:val="00AF2B07"/>
    <w:rsid w:val="00AF309C"/>
    <w:rsid w:val="00AF30C3"/>
    <w:rsid w:val="00AF311C"/>
    <w:rsid w:val="00AF3179"/>
    <w:rsid w:val="00AF329C"/>
    <w:rsid w:val="00AF38C5"/>
    <w:rsid w:val="00AF39BB"/>
    <w:rsid w:val="00AF3ACE"/>
    <w:rsid w:val="00AF3B4F"/>
    <w:rsid w:val="00AF3EEC"/>
    <w:rsid w:val="00AF415C"/>
    <w:rsid w:val="00AF4C55"/>
    <w:rsid w:val="00AF4E43"/>
    <w:rsid w:val="00AF4E6E"/>
    <w:rsid w:val="00AF522F"/>
    <w:rsid w:val="00AF569D"/>
    <w:rsid w:val="00AF571E"/>
    <w:rsid w:val="00AF650C"/>
    <w:rsid w:val="00AF659E"/>
    <w:rsid w:val="00AF6652"/>
    <w:rsid w:val="00AF6B38"/>
    <w:rsid w:val="00AF717F"/>
    <w:rsid w:val="00AF7FDD"/>
    <w:rsid w:val="00B00587"/>
    <w:rsid w:val="00B007E2"/>
    <w:rsid w:val="00B00CC7"/>
    <w:rsid w:val="00B00DBC"/>
    <w:rsid w:val="00B0137A"/>
    <w:rsid w:val="00B013E5"/>
    <w:rsid w:val="00B01ABB"/>
    <w:rsid w:val="00B01BA8"/>
    <w:rsid w:val="00B01C85"/>
    <w:rsid w:val="00B02324"/>
    <w:rsid w:val="00B031B9"/>
    <w:rsid w:val="00B031BF"/>
    <w:rsid w:val="00B03AC6"/>
    <w:rsid w:val="00B03B47"/>
    <w:rsid w:val="00B03C9A"/>
    <w:rsid w:val="00B03CC7"/>
    <w:rsid w:val="00B04038"/>
    <w:rsid w:val="00B046A5"/>
    <w:rsid w:val="00B049AB"/>
    <w:rsid w:val="00B04B77"/>
    <w:rsid w:val="00B04B7A"/>
    <w:rsid w:val="00B04B7E"/>
    <w:rsid w:val="00B04F09"/>
    <w:rsid w:val="00B04FD7"/>
    <w:rsid w:val="00B050F0"/>
    <w:rsid w:val="00B054F7"/>
    <w:rsid w:val="00B05634"/>
    <w:rsid w:val="00B05777"/>
    <w:rsid w:val="00B059E5"/>
    <w:rsid w:val="00B05AF8"/>
    <w:rsid w:val="00B05DD9"/>
    <w:rsid w:val="00B060A0"/>
    <w:rsid w:val="00B064A3"/>
    <w:rsid w:val="00B068FE"/>
    <w:rsid w:val="00B06909"/>
    <w:rsid w:val="00B06A02"/>
    <w:rsid w:val="00B07141"/>
    <w:rsid w:val="00B077FB"/>
    <w:rsid w:val="00B07C7C"/>
    <w:rsid w:val="00B07CC0"/>
    <w:rsid w:val="00B07F2A"/>
    <w:rsid w:val="00B108B6"/>
    <w:rsid w:val="00B108E6"/>
    <w:rsid w:val="00B10AFB"/>
    <w:rsid w:val="00B10BA8"/>
    <w:rsid w:val="00B10C4C"/>
    <w:rsid w:val="00B11127"/>
    <w:rsid w:val="00B113D3"/>
    <w:rsid w:val="00B115E5"/>
    <w:rsid w:val="00B117C7"/>
    <w:rsid w:val="00B11958"/>
    <w:rsid w:val="00B1201B"/>
    <w:rsid w:val="00B124F5"/>
    <w:rsid w:val="00B126D2"/>
    <w:rsid w:val="00B12733"/>
    <w:rsid w:val="00B13B9A"/>
    <w:rsid w:val="00B14150"/>
    <w:rsid w:val="00B1419A"/>
    <w:rsid w:val="00B1445A"/>
    <w:rsid w:val="00B148E0"/>
    <w:rsid w:val="00B1494B"/>
    <w:rsid w:val="00B14AF9"/>
    <w:rsid w:val="00B14B0C"/>
    <w:rsid w:val="00B14F65"/>
    <w:rsid w:val="00B1503F"/>
    <w:rsid w:val="00B15056"/>
    <w:rsid w:val="00B15207"/>
    <w:rsid w:val="00B153B9"/>
    <w:rsid w:val="00B153FC"/>
    <w:rsid w:val="00B1549C"/>
    <w:rsid w:val="00B1562E"/>
    <w:rsid w:val="00B15688"/>
    <w:rsid w:val="00B15F37"/>
    <w:rsid w:val="00B15F85"/>
    <w:rsid w:val="00B166A4"/>
    <w:rsid w:val="00B167AB"/>
    <w:rsid w:val="00B169B2"/>
    <w:rsid w:val="00B16BB4"/>
    <w:rsid w:val="00B1749F"/>
    <w:rsid w:val="00B176AB"/>
    <w:rsid w:val="00B176EB"/>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11D4"/>
    <w:rsid w:val="00B2140A"/>
    <w:rsid w:val="00B21807"/>
    <w:rsid w:val="00B2184B"/>
    <w:rsid w:val="00B21850"/>
    <w:rsid w:val="00B218E1"/>
    <w:rsid w:val="00B21D6C"/>
    <w:rsid w:val="00B22128"/>
    <w:rsid w:val="00B22279"/>
    <w:rsid w:val="00B2234F"/>
    <w:rsid w:val="00B227CC"/>
    <w:rsid w:val="00B229B1"/>
    <w:rsid w:val="00B22B4A"/>
    <w:rsid w:val="00B23038"/>
    <w:rsid w:val="00B235F3"/>
    <w:rsid w:val="00B236B0"/>
    <w:rsid w:val="00B2396C"/>
    <w:rsid w:val="00B239DC"/>
    <w:rsid w:val="00B23ACF"/>
    <w:rsid w:val="00B23D2A"/>
    <w:rsid w:val="00B23E54"/>
    <w:rsid w:val="00B23F08"/>
    <w:rsid w:val="00B23FED"/>
    <w:rsid w:val="00B24894"/>
    <w:rsid w:val="00B24C03"/>
    <w:rsid w:val="00B24D0D"/>
    <w:rsid w:val="00B25084"/>
    <w:rsid w:val="00B2551A"/>
    <w:rsid w:val="00B2572C"/>
    <w:rsid w:val="00B263F7"/>
    <w:rsid w:val="00B2640C"/>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2153"/>
    <w:rsid w:val="00B32195"/>
    <w:rsid w:val="00B32301"/>
    <w:rsid w:val="00B3251F"/>
    <w:rsid w:val="00B3261C"/>
    <w:rsid w:val="00B32639"/>
    <w:rsid w:val="00B32E12"/>
    <w:rsid w:val="00B33299"/>
    <w:rsid w:val="00B33C07"/>
    <w:rsid w:val="00B33D40"/>
    <w:rsid w:val="00B34018"/>
    <w:rsid w:val="00B3414B"/>
    <w:rsid w:val="00B3455B"/>
    <w:rsid w:val="00B345B9"/>
    <w:rsid w:val="00B34C96"/>
    <w:rsid w:val="00B356AA"/>
    <w:rsid w:val="00B356B0"/>
    <w:rsid w:val="00B35BC7"/>
    <w:rsid w:val="00B361B1"/>
    <w:rsid w:val="00B361C0"/>
    <w:rsid w:val="00B362F3"/>
    <w:rsid w:val="00B36366"/>
    <w:rsid w:val="00B36532"/>
    <w:rsid w:val="00B36820"/>
    <w:rsid w:val="00B3746C"/>
    <w:rsid w:val="00B377F6"/>
    <w:rsid w:val="00B401D8"/>
    <w:rsid w:val="00B4022B"/>
    <w:rsid w:val="00B40400"/>
    <w:rsid w:val="00B409AF"/>
    <w:rsid w:val="00B40DFF"/>
    <w:rsid w:val="00B40FA6"/>
    <w:rsid w:val="00B41B96"/>
    <w:rsid w:val="00B42221"/>
    <w:rsid w:val="00B428A1"/>
    <w:rsid w:val="00B42B60"/>
    <w:rsid w:val="00B42EFB"/>
    <w:rsid w:val="00B431EA"/>
    <w:rsid w:val="00B4334A"/>
    <w:rsid w:val="00B434B1"/>
    <w:rsid w:val="00B43605"/>
    <w:rsid w:val="00B43AD4"/>
    <w:rsid w:val="00B43ADE"/>
    <w:rsid w:val="00B43D3B"/>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7142"/>
    <w:rsid w:val="00B47256"/>
    <w:rsid w:val="00B47522"/>
    <w:rsid w:val="00B47721"/>
    <w:rsid w:val="00B47C39"/>
    <w:rsid w:val="00B5006B"/>
    <w:rsid w:val="00B503D2"/>
    <w:rsid w:val="00B507FC"/>
    <w:rsid w:val="00B50830"/>
    <w:rsid w:val="00B5088B"/>
    <w:rsid w:val="00B50C74"/>
    <w:rsid w:val="00B510A1"/>
    <w:rsid w:val="00B51440"/>
    <w:rsid w:val="00B51500"/>
    <w:rsid w:val="00B51593"/>
    <w:rsid w:val="00B5163C"/>
    <w:rsid w:val="00B51655"/>
    <w:rsid w:val="00B5167E"/>
    <w:rsid w:val="00B51E00"/>
    <w:rsid w:val="00B5229D"/>
    <w:rsid w:val="00B523ED"/>
    <w:rsid w:val="00B5242C"/>
    <w:rsid w:val="00B526C5"/>
    <w:rsid w:val="00B52B0B"/>
    <w:rsid w:val="00B5305E"/>
    <w:rsid w:val="00B530CD"/>
    <w:rsid w:val="00B5318F"/>
    <w:rsid w:val="00B536AE"/>
    <w:rsid w:val="00B536F9"/>
    <w:rsid w:val="00B5393B"/>
    <w:rsid w:val="00B543E9"/>
    <w:rsid w:val="00B5450C"/>
    <w:rsid w:val="00B54678"/>
    <w:rsid w:val="00B546A4"/>
    <w:rsid w:val="00B54A27"/>
    <w:rsid w:val="00B54A75"/>
    <w:rsid w:val="00B54B7C"/>
    <w:rsid w:val="00B54DC3"/>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590"/>
    <w:rsid w:val="00B57662"/>
    <w:rsid w:val="00B57994"/>
    <w:rsid w:val="00B600C0"/>
    <w:rsid w:val="00B60355"/>
    <w:rsid w:val="00B60622"/>
    <w:rsid w:val="00B6099B"/>
    <w:rsid w:val="00B60BC3"/>
    <w:rsid w:val="00B611F9"/>
    <w:rsid w:val="00B61378"/>
    <w:rsid w:val="00B61450"/>
    <w:rsid w:val="00B6185D"/>
    <w:rsid w:val="00B61894"/>
    <w:rsid w:val="00B61C4F"/>
    <w:rsid w:val="00B61E0A"/>
    <w:rsid w:val="00B6204C"/>
    <w:rsid w:val="00B62268"/>
    <w:rsid w:val="00B62AE9"/>
    <w:rsid w:val="00B62B7D"/>
    <w:rsid w:val="00B62D32"/>
    <w:rsid w:val="00B62FB0"/>
    <w:rsid w:val="00B63403"/>
    <w:rsid w:val="00B6340C"/>
    <w:rsid w:val="00B635C3"/>
    <w:rsid w:val="00B63E0F"/>
    <w:rsid w:val="00B64120"/>
    <w:rsid w:val="00B644C4"/>
    <w:rsid w:val="00B64D03"/>
    <w:rsid w:val="00B64D21"/>
    <w:rsid w:val="00B64DC6"/>
    <w:rsid w:val="00B6551C"/>
    <w:rsid w:val="00B65801"/>
    <w:rsid w:val="00B65A0F"/>
    <w:rsid w:val="00B65D27"/>
    <w:rsid w:val="00B65E3B"/>
    <w:rsid w:val="00B65EB9"/>
    <w:rsid w:val="00B661C8"/>
    <w:rsid w:val="00B664F2"/>
    <w:rsid w:val="00B6670E"/>
    <w:rsid w:val="00B66B6A"/>
    <w:rsid w:val="00B66BCF"/>
    <w:rsid w:val="00B66E0B"/>
    <w:rsid w:val="00B67138"/>
    <w:rsid w:val="00B6714C"/>
    <w:rsid w:val="00B6717F"/>
    <w:rsid w:val="00B67183"/>
    <w:rsid w:val="00B672BC"/>
    <w:rsid w:val="00B6740B"/>
    <w:rsid w:val="00B6742C"/>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AC9"/>
    <w:rsid w:val="00B73D0D"/>
    <w:rsid w:val="00B744B5"/>
    <w:rsid w:val="00B7465A"/>
    <w:rsid w:val="00B74F67"/>
    <w:rsid w:val="00B75441"/>
    <w:rsid w:val="00B758D2"/>
    <w:rsid w:val="00B762AD"/>
    <w:rsid w:val="00B76BBB"/>
    <w:rsid w:val="00B77343"/>
    <w:rsid w:val="00B77531"/>
    <w:rsid w:val="00B77720"/>
    <w:rsid w:val="00B80162"/>
    <w:rsid w:val="00B80180"/>
    <w:rsid w:val="00B8037F"/>
    <w:rsid w:val="00B80F30"/>
    <w:rsid w:val="00B80F96"/>
    <w:rsid w:val="00B811B9"/>
    <w:rsid w:val="00B8120C"/>
    <w:rsid w:val="00B8136E"/>
    <w:rsid w:val="00B814B7"/>
    <w:rsid w:val="00B81609"/>
    <w:rsid w:val="00B8183D"/>
    <w:rsid w:val="00B81B82"/>
    <w:rsid w:val="00B82135"/>
    <w:rsid w:val="00B8236E"/>
    <w:rsid w:val="00B82662"/>
    <w:rsid w:val="00B8270E"/>
    <w:rsid w:val="00B82CE4"/>
    <w:rsid w:val="00B83250"/>
    <w:rsid w:val="00B833EC"/>
    <w:rsid w:val="00B8345A"/>
    <w:rsid w:val="00B8366C"/>
    <w:rsid w:val="00B837D3"/>
    <w:rsid w:val="00B83854"/>
    <w:rsid w:val="00B8385D"/>
    <w:rsid w:val="00B83A97"/>
    <w:rsid w:val="00B83D77"/>
    <w:rsid w:val="00B8405B"/>
    <w:rsid w:val="00B842E9"/>
    <w:rsid w:val="00B84BB2"/>
    <w:rsid w:val="00B8575C"/>
    <w:rsid w:val="00B858D9"/>
    <w:rsid w:val="00B85C65"/>
    <w:rsid w:val="00B8616D"/>
    <w:rsid w:val="00B862BF"/>
    <w:rsid w:val="00B863B4"/>
    <w:rsid w:val="00B868E0"/>
    <w:rsid w:val="00B86CA1"/>
    <w:rsid w:val="00B87199"/>
    <w:rsid w:val="00B87301"/>
    <w:rsid w:val="00B874AE"/>
    <w:rsid w:val="00B8769A"/>
    <w:rsid w:val="00B87788"/>
    <w:rsid w:val="00B87E0F"/>
    <w:rsid w:val="00B87EA3"/>
    <w:rsid w:val="00B87FB4"/>
    <w:rsid w:val="00B87FCB"/>
    <w:rsid w:val="00B9018F"/>
    <w:rsid w:val="00B902A4"/>
    <w:rsid w:val="00B902AA"/>
    <w:rsid w:val="00B903AF"/>
    <w:rsid w:val="00B90D10"/>
    <w:rsid w:val="00B91563"/>
    <w:rsid w:val="00B9175C"/>
    <w:rsid w:val="00B917F1"/>
    <w:rsid w:val="00B91E2A"/>
    <w:rsid w:val="00B927E0"/>
    <w:rsid w:val="00B92A0D"/>
    <w:rsid w:val="00B9314B"/>
    <w:rsid w:val="00B9324E"/>
    <w:rsid w:val="00B936E5"/>
    <w:rsid w:val="00B9374A"/>
    <w:rsid w:val="00B93761"/>
    <w:rsid w:val="00B937C7"/>
    <w:rsid w:val="00B93958"/>
    <w:rsid w:val="00B93982"/>
    <w:rsid w:val="00B93A47"/>
    <w:rsid w:val="00B93DC1"/>
    <w:rsid w:val="00B93E4D"/>
    <w:rsid w:val="00B94607"/>
    <w:rsid w:val="00B9460E"/>
    <w:rsid w:val="00B94665"/>
    <w:rsid w:val="00B94967"/>
    <w:rsid w:val="00B95390"/>
    <w:rsid w:val="00B9546B"/>
    <w:rsid w:val="00B956CA"/>
    <w:rsid w:val="00B95C57"/>
    <w:rsid w:val="00B969E8"/>
    <w:rsid w:val="00B96F79"/>
    <w:rsid w:val="00B97615"/>
    <w:rsid w:val="00B97650"/>
    <w:rsid w:val="00B97A1B"/>
    <w:rsid w:val="00B97A5C"/>
    <w:rsid w:val="00B97B7C"/>
    <w:rsid w:val="00BA0268"/>
    <w:rsid w:val="00BA0557"/>
    <w:rsid w:val="00BA05BD"/>
    <w:rsid w:val="00BA0E59"/>
    <w:rsid w:val="00BA11D5"/>
    <w:rsid w:val="00BA15DC"/>
    <w:rsid w:val="00BA185E"/>
    <w:rsid w:val="00BA1A03"/>
    <w:rsid w:val="00BA1F73"/>
    <w:rsid w:val="00BA2145"/>
    <w:rsid w:val="00BA25CA"/>
    <w:rsid w:val="00BA27A2"/>
    <w:rsid w:val="00BA28FA"/>
    <w:rsid w:val="00BA33AB"/>
    <w:rsid w:val="00BA4531"/>
    <w:rsid w:val="00BA4610"/>
    <w:rsid w:val="00BA4733"/>
    <w:rsid w:val="00BA479E"/>
    <w:rsid w:val="00BA4B59"/>
    <w:rsid w:val="00BA4F38"/>
    <w:rsid w:val="00BA60BD"/>
    <w:rsid w:val="00BA6113"/>
    <w:rsid w:val="00BA644E"/>
    <w:rsid w:val="00BA64B7"/>
    <w:rsid w:val="00BA67A1"/>
    <w:rsid w:val="00BA6D6F"/>
    <w:rsid w:val="00BA757F"/>
    <w:rsid w:val="00BA76C4"/>
    <w:rsid w:val="00BA7B21"/>
    <w:rsid w:val="00BA7BA7"/>
    <w:rsid w:val="00BA7C74"/>
    <w:rsid w:val="00BB0055"/>
    <w:rsid w:val="00BB0310"/>
    <w:rsid w:val="00BB07D5"/>
    <w:rsid w:val="00BB0829"/>
    <w:rsid w:val="00BB0951"/>
    <w:rsid w:val="00BB09EA"/>
    <w:rsid w:val="00BB185D"/>
    <w:rsid w:val="00BB1B39"/>
    <w:rsid w:val="00BB1BA1"/>
    <w:rsid w:val="00BB1C01"/>
    <w:rsid w:val="00BB2351"/>
    <w:rsid w:val="00BB23D8"/>
    <w:rsid w:val="00BB251D"/>
    <w:rsid w:val="00BB2A42"/>
    <w:rsid w:val="00BB2BE2"/>
    <w:rsid w:val="00BB2EFC"/>
    <w:rsid w:val="00BB3247"/>
    <w:rsid w:val="00BB3525"/>
    <w:rsid w:val="00BB3C61"/>
    <w:rsid w:val="00BB447D"/>
    <w:rsid w:val="00BB4631"/>
    <w:rsid w:val="00BB520D"/>
    <w:rsid w:val="00BB5984"/>
    <w:rsid w:val="00BB5DDD"/>
    <w:rsid w:val="00BB61E4"/>
    <w:rsid w:val="00BB6203"/>
    <w:rsid w:val="00BB6359"/>
    <w:rsid w:val="00BB63BA"/>
    <w:rsid w:val="00BB65E7"/>
    <w:rsid w:val="00BB68CB"/>
    <w:rsid w:val="00BB6F37"/>
    <w:rsid w:val="00BB7257"/>
    <w:rsid w:val="00BB7524"/>
    <w:rsid w:val="00BB7630"/>
    <w:rsid w:val="00BB7978"/>
    <w:rsid w:val="00BC03E9"/>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81"/>
    <w:rsid w:val="00BC2736"/>
    <w:rsid w:val="00BC2B00"/>
    <w:rsid w:val="00BC2B94"/>
    <w:rsid w:val="00BC2BAC"/>
    <w:rsid w:val="00BC2EFC"/>
    <w:rsid w:val="00BC308B"/>
    <w:rsid w:val="00BC3114"/>
    <w:rsid w:val="00BC327E"/>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E9D"/>
    <w:rsid w:val="00BC718D"/>
    <w:rsid w:val="00BC74FA"/>
    <w:rsid w:val="00BC76C7"/>
    <w:rsid w:val="00BC7BDB"/>
    <w:rsid w:val="00BC7C01"/>
    <w:rsid w:val="00BC7D8D"/>
    <w:rsid w:val="00BC7F9B"/>
    <w:rsid w:val="00BC7FC3"/>
    <w:rsid w:val="00BD092F"/>
    <w:rsid w:val="00BD0CBA"/>
    <w:rsid w:val="00BD0DD9"/>
    <w:rsid w:val="00BD1250"/>
    <w:rsid w:val="00BD16D7"/>
    <w:rsid w:val="00BD1955"/>
    <w:rsid w:val="00BD19D4"/>
    <w:rsid w:val="00BD21AB"/>
    <w:rsid w:val="00BD267D"/>
    <w:rsid w:val="00BD2F63"/>
    <w:rsid w:val="00BD33E1"/>
    <w:rsid w:val="00BD3713"/>
    <w:rsid w:val="00BD4078"/>
    <w:rsid w:val="00BD4215"/>
    <w:rsid w:val="00BD42A3"/>
    <w:rsid w:val="00BD43D3"/>
    <w:rsid w:val="00BD4410"/>
    <w:rsid w:val="00BD4A7C"/>
    <w:rsid w:val="00BD4C05"/>
    <w:rsid w:val="00BD4D18"/>
    <w:rsid w:val="00BD51D4"/>
    <w:rsid w:val="00BD53B9"/>
    <w:rsid w:val="00BD5431"/>
    <w:rsid w:val="00BD57E2"/>
    <w:rsid w:val="00BD5A0A"/>
    <w:rsid w:val="00BD61C6"/>
    <w:rsid w:val="00BD641E"/>
    <w:rsid w:val="00BD69A4"/>
    <w:rsid w:val="00BD70A0"/>
    <w:rsid w:val="00BD7187"/>
    <w:rsid w:val="00BD71C9"/>
    <w:rsid w:val="00BD7357"/>
    <w:rsid w:val="00BD73C0"/>
    <w:rsid w:val="00BD7565"/>
    <w:rsid w:val="00BD7629"/>
    <w:rsid w:val="00BE0068"/>
    <w:rsid w:val="00BE0161"/>
    <w:rsid w:val="00BE0354"/>
    <w:rsid w:val="00BE0445"/>
    <w:rsid w:val="00BE0680"/>
    <w:rsid w:val="00BE072F"/>
    <w:rsid w:val="00BE0B6A"/>
    <w:rsid w:val="00BE0C12"/>
    <w:rsid w:val="00BE0CC4"/>
    <w:rsid w:val="00BE0D32"/>
    <w:rsid w:val="00BE170B"/>
    <w:rsid w:val="00BE1CD1"/>
    <w:rsid w:val="00BE1D09"/>
    <w:rsid w:val="00BE1FB7"/>
    <w:rsid w:val="00BE230A"/>
    <w:rsid w:val="00BE2732"/>
    <w:rsid w:val="00BE2D73"/>
    <w:rsid w:val="00BE2DAA"/>
    <w:rsid w:val="00BE2E14"/>
    <w:rsid w:val="00BE30EE"/>
    <w:rsid w:val="00BE31AA"/>
    <w:rsid w:val="00BE345F"/>
    <w:rsid w:val="00BE365E"/>
    <w:rsid w:val="00BE3AD4"/>
    <w:rsid w:val="00BE3E42"/>
    <w:rsid w:val="00BE3F87"/>
    <w:rsid w:val="00BE457B"/>
    <w:rsid w:val="00BE47F4"/>
    <w:rsid w:val="00BE4BED"/>
    <w:rsid w:val="00BE4EF5"/>
    <w:rsid w:val="00BE51BC"/>
    <w:rsid w:val="00BE5259"/>
    <w:rsid w:val="00BE529D"/>
    <w:rsid w:val="00BE544C"/>
    <w:rsid w:val="00BE551B"/>
    <w:rsid w:val="00BE589F"/>
    <w:rsid w:val="00BE5CBA"/>
    <w:rsid w:val="00BE5CE2"/>
    <w:rsid w:val="00BE610D"/>
    <w:rsid w:val="00BE665D"/>
    <w:rsid w:val="00BE6A18"/>
    <w:rsid w:val="00BE6B16"/>
    <w:rsid w:val="00BE753A"/>
    <w:rsid w:val="00BE7CFA"/>
    <w:rsid w:val="00BE7DF2"/>
    <w:rsid w:val="00BF079C"/>
    <w:rsid w:val="00BF117E"/>
    <w:rsid w:val="00BF14F7"/>
    <w:rsid w:val="00BF1606"/>
    <w:rsid w:val="00BF164B"/>
    <w:rsid w:val="00BF16E7"/>
    <w:rsid w:val="00BF19E2"/>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421A"/>
    <w:rsid w:val="00BF42A0"/>
    <w:rsid w:val="00BF4995"/>
    <w:rsid w:val="00BF4B39"/>
    <w:rsid w:val="00BF4DF3"/>
    <w:rsid w:val="00BF4EBE"/>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627"/>
    <w:rsid w:val="00C0072D"/>
    <w:rsid w:val="00C00741"/>
    <w:rsid w:val="00C00F05"/>
    <w:rsid w:val="00C01169"/>
    <w:rsid w:val="00C014CE"/>
    <w:rsid w:val="00C0155D"/>
    <w:rsid w:val="00C015E9"/>
    <w:rsid w:val="00C0185E"/>
    <w:rsid w:val="00C01D11"/>
    <w:rsid w:val="00C01D34"/>
    <w:rsid w:val="00C027DA"/>
    <w:rsid w:val="00C02A78"/>
    <w:rsid w:val="00C02C82"/>
    <w:rsid w:val="00C031B1"/>
    <w:rsid w:val="00C03272"/>
    <w:rsid w:val="00C0336B"/>
    <w:rsid w:val="00C033A2"/>
    <w:rsid w:val="00C038DC"/>
    <w:rsid w:val="00C048F4"/>
    <w:rsid w:val="00C04956"/>
    <w:rsid w:val="00C04BB1"/>
    <w:rsid w:val="00C04DD0"/>
    <w:rsid w:val="00C05397"/>
    <w:rsid w:val="00C05593"/>
    <w:rsid w:val="00C059C4"/>
    <w:rsid w:val="00C05A05"/>
    <w:rsid w:val="00C05BDF"/>
    <w:rsid w:val="00C05FF7"/>
    <w:rsid w:val="00C06092"/>
    <w:rsid w:val="00C061FD"/>
    <w:rsid w:val="00C07998"/>
    <w:rsid w:val="00C07A6F"/>
    <w:rsid w:val="00C07DD6"/>
    <w:rsid w:val="00C101BC"/>
    <w:rsid w:val="00C10217"/>
    <w:rsid w:val="00C10614"/>
    <w:rsid w:val="00C10DC2"/>
    <w:rsid w:val="00C11541"/>
    <w:rsid w:val="00C115F5"/>
    <w:rsid w:val="00C11DD8"/>
    <w:rsid w:val="00C11F23"/>
    <w:rsid w:val="00C11FE5"/>
    <w:rsid w:val="00C12611"/>
    <w:rsid w:val="00C12C35"/>
    <w:rsid w:val="00C13143"/>
    <w:rsid w:val="00C137B9"/>
    <w:rsid w:val="00C13993"/>
    <w:rsid w:val="00C13B8E"/>
    <w:rsid w:val="00C13B9C"/>
    <w:rsid w:val="00C13FFE"/>
    <w:rsid w:val="00C14AA4"/>
    <w:rsid w:val="00C15A20"/>
    <w:rsid w:val="00C15FCF"/>
    <w:rsid w:val="00C16474"/>
    <w:rsid w:val="00C16615"/>
    <w:rsid w:val="00C166A9"/>
    <w:rsid w:val="00C166C7"/>
    <w:rsid w:val="00C16712"/>
    <w:rsid w:val="00C173DC"/>
    <w:rsid w:val="00C1791F"/>
    <w:rsid w:val="00C17CDD"/>
    <w:rsid w:val="00C17F1C"/>
    <w:rsid w:val="00C17F1D"/>
    <w:rsid w:val="00C200DE"/>
    <w:rsid w:val="00C20B69"/>
    <w:rsid w:val="00C2112E"/>
    <w:rsid w:val="00C216F4"/>
    <w:rsid w:val="00C21F61"/>
    <w:rsid w:val="00C230FD"/>
    <w:rsid w:val="00C2316E"/>
    <w:rsid w:val="00C232D4"/>
    <w:rsid w:val="00C24064"/>
    <w:rsid w:val="00C2413C"/>
    <w:rsid w:val="00C246A4"/>
    <w:rsid w:val="00C248DA"/>
    <w:rsid w:val="00C25079"/>
    <w:rsid w:val="00C2585D"/>
    <w:rsid w:val="00C25988"/>
    <w:rsid w:val="00C25BF6"/>
    <w:rsid w:val="00C25D26"/>
    <w:rsid w:val="00C25F68"/>
    <w:rsid w:val="00C2634E"/>
    <w:rsid w:val="00C26572"/>
    <w:rsid w:val="00C26B9C"/>
    <w:rsid w:val="00C26C73"/>
    <w:rsid w:val="00C27AE0"/>
    <w:rsid w:val="00C27EFB"/>
    <w:rsid w:val="00C30010"/>
    <w:rsid w:val="00C30BFE"/>
    <w:rsid w:val="00C30EDF"/>
    <w:rsid w:val="00C31167"/>
    <w:rsid w:val="00C31355"/>
    <w:rsid w:val="00C313F9"/>
    <w:rsid w:val="00C315A5"/>
    <w:rsid w:val="00C315F1"/>
    <w:rsid w:val="00C31906"/>
    <w:rsid w:val="00C31A3D"/>
    <w:rsid w:val="00C31C56"/>
    <w:rsid w:val="00C31C7E"/>
    <w:rsid w:val="00C31EF5"/>
    <w:rsid w:val="00C32C44"/>
    <w:rsid w:val="00C332A3"/>
    <w:rsid w:val="00C33669"/>
    <w:rsid w:val="00C33CAB"/>
    <w:rsid w:val="00C33E6A"/>
    <w:rsid w:val="00C34440"/>
    <w:rsid w:val="00C34764"/>
    <w:rsid w:val="00C347D0"/>
    <w:rsid w:val="00C34EAF"/>
    <w:rsid w:val="00C351DE"/>
    <w:rsid w:val="00C353E2"/>
    <w:rsid w:val="00C357A2"/>
    <w:rsid w:val="00C359D1"/>
    <w:rsid w:val="00C3601C"/>
    <w:rsid w:val="00C367D8"/>
    <w:rsid w:val="00C37128"/>
    <w:rsid w:val="00C37188"/>
    <w:rsid w:val="00C37350"/>
    <w:rsid w:val="00C3755C"/>
    <w:rsid w:val="00C37584"/>
    <w:rsid w:val="00C37A3E"/>
    <w:rsid w:val="00C37B76"/>
    <w:rsid w:val="00C37FE8"/>
    <w:rsid w:val="00C403FE"/>
    <w:rsid w:val="00C40826"/>
    <w:rsid w:val="00C409A3"/>
    <w:rsid w:val="00C40DE0"/>
    <w:rsid w:val="00C41325"/>
    <w:rsid w:val="00C41797"/>
    <w:rsid w:val="00C417E0"/>
    <w:rsid w:val="00C41B2B"/>
    <w:rsid w:val="00C423BD"/>
    <w:rsid w:val="00C42698"/>
    <w:rsid w:val="00C42760"/>
    <w:rsid w:val="00C42DC4"/>
    <w:rsid w:val="00C42FB4"/>
    <w:rsid w:val="00C4310D"/>
    <w:rsid w:val="00C43175"/>
    <w:rsid w:val="00C4334D"/>
    <w:rsid w:val="00C43574"/>
    <w:rsid w:val="00C44243"/>
    <w:rsid w:val="00C445BC"/>
    <w:rsid w:val="00C4480F"/>
    <w:rsid w:val="00C44F67"/>
    <w:rsid w:val="00C454D5"/>
    <w:rsid w:val="00C45722"/>
    <w:rsid w:val="00C45B05"/>
    <w:rsid w:val="00C46468"/>
    <w:rsid w:val="00C464E2"/>
    <w:rsid w:val="00C46582"/>
    <w:rsid w:val="00C46682"/>
    <w:rsid w:val="00C46C11"/>
    <w:rsid w:val="00C471AA"/>
    <w:rsid w:val="00C47208"/>
    <w:rsid w:val="00C473A7"/>
    <w:rsid w:val="00C47649"/>
    <w:rsid w:val="00C476A3"/>
    <w:rsid w:val="00C476A5"/>
    <w:rsid w:val="00C47830"/>
    <w:rsid w:val="00C47AAA"/>
    <w:rsid w:val="00C47AD6"/>
    <w:rsid w:val="00C500EC"/>
    <w:rsid w:val="00C50252"/>
    <w:rsid w:val="00C502E2"/>
    <w:rsid w:val="00C5056E"/>
    <w:rsid w:val="00C50848"/>
    <w:rsid w:val="00C51005"/>
    <w:rsid w:val="00C515E3"/>
    <w:rsid w:val="00C517B6"/>
    <w:rsid w:val="00C51C03"/>
    <w:rsid w:val="00C521AA"/>
    <w:rsid w:val="00C521C0"/>
    <w:rsid w:val="00C52250"/>
    <w:rsid w:val="00C523C5"/>
    <w:rsid w:val="00C5252B"/>
    <w:rsid w:val="00C52627"/>
    <w:rsid w:val="00C52CEC"/>
    <w:rsid w:val="00C5317C"/>
    <w:rsid w:val="00C53193"/>
    <w:rsid w:val="00C5328D"/>
    <w:rsid w:val="00C532B0"/>
    <w:rsid w:val="00C53917"/>
    <w:rsid w:val="00C53D60"/>
    <w:rsid w:val="00C53F18"/>
    <w:rsid w:val="00C5422A"/>
    <w:rsid w:val="00C54559"/>
    <w:rsid w:val="00C55C84"/>
    <w:rsid w:val="00C55E44"/>
    <w:rsid w:val="00C562F0"/>
    <w:rsid w:val="00C56701"/>
    <w:rsid w:val="00C56D1A"/>
    <w:rsid w:val="00C56EA8"/>
    <w:rsid w:val="00C56FE1"/>
    <w:rsid w:val="00C57088"/>
    <w:rsid w:val="00C571DF"/>
    <w:rsid w:val="00C577F8"/>
    <w:rsid w:val="00C57A60"/>
    <w:rsid w:val="00C57B6F"/>
    <w:rsid w:val="00C57B73"/>
    <w:rsid w:val="00C57E2E"/>
    <w:rsid w:val="00C60B34"/>
    <w:rsid w:val="00C60B81"/>
    <w:rsid w:val="00C60ED8"/>
    <w:rsid w:val="00C61209"/>
    <w:rsid w:val="00C616D1"/>
    <w:rsid w:val="00C61717"/>
    <w:rsid w:val="00C61768"/>
    <w:rsid w:val="00C617AF"/>
    <w:rsid w:val="00C61F31"/>
    <w:rsid w:val="00C61F9F"/>
    <w:rsid w:val="00C6216E"/>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70CA3"/>
    <w:rsid w:val="00C70FD5"/>
    <w:rsid w:val="00C70FED"/>
    <w:rsid w:val="00C716D6"/>
    <w:rsid w:val="00C718BD"/>
    <w:rsid w:val="00C71C96"/>
    <w:rsid w:val="00C71FA7"/>
    <w:rsid w:val="00C7215A"/>
    <w:rsid w:val="00C727C9"/>
    <w:rsid w:val="00C72A87"/>
    <w:rsid w:val="00C72D96"/>
    <w:rsid w:val="00C72DD5"/>
    <w:rsid w:val="00C735BC"/>
    <w:rsid w:val="00C736C2"/>
    <w:rsid w:val="00C7390E"/>
    <w:rsid w:val="00C73A62"/>
    <w:rsid w:val="00C73D3B"/>
    <w:rsid w:val="00C73E24"/>
    <w:rsid w:val="00C74148"/>
    <w:rsid w:val="00C7489C"/>
    <w:rsid w:val="00C749AD"/>
    <w:rsid w:val="00C75294"/>
    <w:rsid w:val="00C752B2"/>
    <w:rsid w:val="00C75E43"/>
    <w:rsid w:val="00C75F5B"/>
    <w:rsid w:val="00C75FF6"/>
    <w:rsid w:val="00C760FA"/>
    <w:rsid w:val="00C76207"/>
    <w:rsid w:val="00C766E6"/>
    <w:rsid w:val="00C768F7"/>
    <w:rsid w:val="00C76A1F"/>
    <w:rsid w:val="00C76A34"/>
    <w:rsid w:val="00C76F19"/>
    <w:rsid w:val="00C7706C"/>
    <w:rsid w:val="00C771C3"/>
    <w:rsid w:val="00C772CA"/>
    <w:rsid w:val="00C776EB"/>
    <w:rsid w:val="00C77A2A"/>
    <w:rsid w:val="00C800DC"/>
    <w:rsid w:val="00C802FC"/>
    <w:rsid w:val="00C80CD1"/>
    <w:rsid w:val="00C80CDC"/>
    <w:rsid w:val="00C80E94"/>
    <w:rsid w:val="00C80E9D"/>
    <w:rsid w:val="00C81162"/>
    <w:rsid w:val="00C81262"/>
    <w:rsid w:val="00C8148D"/>
    <w:rsid w:val="00C815C7"/>
    <w:rsid w:val="00C81848"/>
    <w:rsid w:val="00C81CEE"/>
    <w:rsid w:val="00C81DB2"/>
    <w:rsid w:val="00C821F7"/>
    <w:rsid w:val="00C82528"/>
    <w:rsid w:val="00C826E7"/>
    <w:rsid w:val="00C82995"/>
    <w:rsid w:val="00C82E93"/>
    <w:rsid w:val="00C830C6"/>
    <w:rsid w:val="00C83317"/>
    <w:rsid w:val="00C837ED"/>
    <w:rsid w:val="00C837EE"/>
    <w:rsid w:val="00C838E6"/>
    <w:rsid w:val="00C8396F"/>
    <w:rsid w:val="00C83B3A"/>
    <w:rsid w:val="00C84061"/>
    <w:rsid w:val="00C844A8"/>
    <w:rsid w:val="00C84601"/>
    <w:rsid w:val="00C84710"/>
    <w:rsid w:val="00C84955"/>
    <w:rsid w:val="00C85594"/>
    <w:rsid w:val="00C85CEA"/>
    <w:rsid w:val="00C85EB5"/>
    <w:rsid w:val="00C85FDA"/>
    <w:rsid w:val="00C86008"/>
    <w:rsid w:val="00C8640F"/>
    <w:rsid w:val="00C865F3"/>
    <w:rsid w:val="00C86BB9"/>
    <w:rsid w:val="00C86BEB"/>
    <w:rsid w:val="00C86F21"/>
    <w:rsid w:val="00C8745A"/>
    <w:rsid w:val="00C87AC1"/>
    <w:rsid w:val="00C87F1F"/>
    <w:rsid w:val="00C90073"/>
    <w:rsid w:val="00C907F6"/>
    <w:rsid w:val="00C90ABC"/>
    <w:rsid w:val="00C90E22"/>
    <w:rsid w:val="00C90F2A"/>
    <w:rsid w:val="00C90F2B"/>
    <w:rsid w:val="00C90F63"/>
    <w:rsid w:val="00C9136C"/>
    <w:rsid w:val="00C9142F"/>
    <w:rsid w:val="00C91446"/>
    <w:rsid w:val="00C916A3"/>
    <w:rsid w:val="00C917E9"/>
    <w:rsid w:val="00C91B11"/>
    <w:rsid w:val="00C91EA9"/>
    <w:rsid w:val="00C91F89"/>
    <w:rsid w:val="00C92011"/>
    <w:rsid w:val="00C92020"/>
    <w:rsid w:val="00C92172"/>
    <w:rsid w:val="00C92186"/>
    <w:rsid w:val="00C922D1"/>
    <w:rsid w:val="00C9251C"/>
    <w:rsid w:val="00C92898"/>
    <w:rsid w:val="00C92E2A"/>
    <w:rsid w:val="00C930F5"/>
    <w:rsid w:val="00C93181"/>
    <w:rsid w:val="00C93DDD"/>
    <w:rsid w:val="00C94046"/>
    <w:rsid w:val="00C943FC"/>
    <w:rsid w:val="00C94631"/>
    <w:rsid w:val="00C94754"/>
    <w:rsid w:val="00C948A5"/>
    <w:rsid w:val="00C95002"/>
    <w:rsid w:val="00C952F5"/>
    <w:rsid w:val="00C953F2"/>
    <w:rsid w:val="00C958F3"/>
    <w:rsid w:val="00C95992"/>
    <w:rsid w:val="00C95F21"/>
    <w:rsid w:val="00C96C51"/>
    <w:rsid w:val="00C96E7F"/>
    <w:rsid w:val="00C96EA4"/>
    <w:rsid w:val="00C96ED2"/>
    <w:rsid w:val="00C9713B"/>
    <w:rsid w:val="00C973AC"/>
    <w:rsid w:val="00C97582"/>
    <w:rsid w:val="00C97A56"/>
    <w:rsid w:val="00C97AC9"/>
    <w:rsid w:val="00C97BCA"/>
    <w:rsid w:val="00C97E93"/>
    <w:rsid w:val="00C97F01"/>
    <w:rsid w:val="00CA01B8"/>
    <w:rsid w:val="00CA021C"/>
    <w:rsid w:val="00CA08D8"/>
    <w:rsid w:val="00CA0B92"/>
    <w:rsid w:val="00CA0DE9"/>
    <w:rsid w:val="00CA0FA5"/>
    <w:rsid w:val="00CA12E3"/>
    <w:rsid w:val="00CA1309"/>
    <w:rsid w:val="00CA1311"/>
    <w:rsid w:val="00CA1792"/>
    <w:rsid w:val="00CA23BF"/>
    <w:rsid w:val="00CA2540"/>
    <w:rsid w:val="00CA29D1"/>
    <w:rsid w:val="00CA2CDE"/>
    <w:rsid w:val="00CA37B2"/>
    <w:rsid w:val="00CA3815"/>
    <w:rsid w:val="00CA386D"/>
    <w:rsid w:val="00CA38C1"/>
    <w:rsid w:val="00CA3D7E"/>
    <w:rsid w:val="00CA4AAF"/>
    <w:rsid w:val="00CA4B54"/>
    <w:rsid w:val="00CA4D72"/>
    <w:rsid w:val="00CA4FB9"/>
    <w:rsid w:val="00CA52AE"/>
    <w:rsid w:val="00CA53C9"/>
    <w:rsid w:val="00CA544B"/>
    <w:rsid w:val="00CA566B"/>
    <w:rsid w:val="00CA572E"/>
    <w:rsid w:val="00CA5A04"/>
    <w:rsid w:val="00CA5B64"/>
    <w:rsid w:val="00CA60FB"/>
    <w:rsid w:val="00CA6207"/>
    <w:rsid w:val="00CA67D6"/>
    <w:rsid w:val="00CA70D4"/>
    <w:rsid w:val="00CA71E9"/>
    <w:rsid w:val="00CA75A1"/>
    <w:rsid w:val="00CA78BD"/>
    <w:rsid w:val="00CA7F0B"/>
    <w:rsid w:val="00CB02E5"/>
    <w:rsid w:val="00CB035B"/>
    <w:rsid w:val="00CB03F4"/>
    <w:rsid w:val="00CB042C"/>
    <w:rsid w:val="00CB0607"/>
    <w:rsid w:val="00CB060E"/>
    <w:rsid w:val="00CB0B92"/>
    <w:rsid w:val="00CB0F31"/>
    <w:rsid w:val="00CB171F"/>
    <w:rsid w:val="00CB1896"/>
    <w:rsid w:val="00CB193F"/>
    <w:rsid w:val="00CB1D57"/>
    <w:rsid w:val="00CB1E6E"/>
    <w:rsid w:val="00CB1E99"/>
    <w:rsid w:val="00CB2290"/>
    <w:rsid w:val="00CB292D"/>
    <w:rsid w:val="00CB3B7B"/>
    <w:rsid w:val="00CB3FE0"/>
    <w:rsid w:val="00CB3FF5"/>
    <w:rsid w:val="00CB4358"/>
    <w:rsid w:val="00CB45DD"/>
    <w:rsid w:val="00CB4758"/>
    <w:rsid w:val="00CB4B20"/>
    <w:rsid w:val="00CB4B61"/>
    <w:rsid w:val="00CB4BD7"/>
    <w:rsid w:val="00CB4C89"/>
    <w:rsid w:val="00CB4FC8"/>
    <w:rsid w:val="00CB5068"/>
    <w:rsid w:val="00CB5212"/>
    <w:rsid w:val="00CB54BE"/>
    <w:rsid w:val="00CB578A"/>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D7"/>
    <w:rsid w:val="00CC22AC"/>
    <w:rsid w:val="00CC2C50"/>
    <w:rsid w:val="00CC33B9"/>
    <w:rsid w:val="00CC34CB"/>
    <w:rsid w:val="00CC387B"/>
    <w:rsid w:val="00CC3C11"/>
    <w:rsid w:val="00CC3CDB"/>
    <w:rsid w:val="00CC3CED"/>
    <w:rsid w:val="00CC3FB2"/>
    <w:rsid w:val="00CC40C1"/>
    <w:rsid w:val="00CC4873"/>
    <w:rsid w:val="00CC54EA"/>
    <w:rsid w:val="00CC5BEE"/>
    <w:rsid w:val="00CC5D8D"/>
    <w:rsid w:val="00CC6673"/>
    <w:rsid w:val="00CC67AB"/>
    <w:rsid w:val="00CC691E"/>
    <w:rsid w:val="00CC6A21"/>
    <w:rsid w:val="00CC6D8F"/>
    <w:rsid w:val="00CC735A"/>
    <w:rsid w:val="00CC73B4"/>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F8B"/>
    <w:rsid w:val="00CD200B"/>
    <w:rsid w:val="00CD277F"/>
    <w:rsid w:val="00CD2ABF"/>
    <w:rsid w:val="00CD2D88"/>
    <w:rsid w:val="00CD2F17"/>
    <w:rsid w:val="00CD30B7"/>
    <w:rsid w:val="00CD31A8"/>
    <w:rsid w:val="00CD35E3"/>
    <w:rsid w:val="00CD3C8C"/>
    <w:rsid w:val="00CD407A"/>
    <w:rsid w:val="00CD43E1"/>
    <w:rsid w:val="00CD4729"/>
    <w:rsid w:val="00CD4A4C"/>
    <w:rsid w:val="00CD4C2C"/>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F7B"/>
    <w:rsid w:val="00CE0001"/>
    <w:rsid w:val="00CE0387"/>
    <w:rsid w:val="00CE05CF"/>
    <w:rsid w:val="00CE08F4"/>
    <w:rsid w:val="00CE0930"/>
    <w:rsid w:val="00CE0FEF"/>
    <w:rsid w:val="00CE14FC"/>
    <w:rsid w:val="00CE160F"/>
    <w:rsid w:val="00CE172E"/>
    <w:rsid w:val="00CE1768"/>
    <w:rsid w:val="00CE1BC5"/>
    <w:rsid w:val="00CE1CF7"/>
    <w:rsid w:val="00CE1E35"/>
    <w:rsid w:val="00CE1F9D"/>
    <w:rsid w:val="00CE2647"/>
    <w:rsid w:val="00CE274B"/>
    <w:rsid w:val="00CE2B5C"/>
    <w:rsid w:val="00CE2CE6"/>
    <w:rsid w:val="00CE2D47"/>
    <w:rsid w:val="00CE2FEA"/>
    <w:rsid w:val="00CE3192"/>
    <w:rsid w:val="00CE3359"/>
    <w:rsid w:val="00CE3676"/>
    <w:rsid w:val="00CE3696"/>
    <w:rsid w:val="00CE3A2A"/>
    <w:rsid w:val="00CE3ABC"/>
    <w:rsid w:val="00CE3BED"/>
    <w:rsid w:val="00CE3E5E"/>
    <w:rsid w:val="00CE46FA"/>
    <w:rsid w:val="00CE4759"/>
    <w:rsid w:val="00CE4B49"/>
    <w:rsid w:val="00CE4B5F"/>
    <w:rsid w:val="00CE5602"/>
    <w:rsid w:val="00CE5C9C"/>
    <w:rsid w:val="00CE6000"/>
    <w:rsid w:val="00CE618E"/>
    <w:rsid w:val="00CE67EC"/>
    <w:rsid w:val="00CE67FC"/>
    <w:rsid w:val="00CE696E"/>
    <w:rsid w:val="00CE6D5A"/>
    <w:rsid w:val="00CE725A"/>
    <w:rsid w:val="00CE755B"/>
    <w:rsid w:val="00CE75FC"/>
    <w:rsid w:val="00CE7820"/>
    <w:rsid w:val="00CE78D9"/>
    <w:rsid w:val="00CE7BE2"/>
    <w:rsid w:val="00CE7BEC"/>
    <w:rsid w:val="00CE7FF1"/>
    <w:rsid w:val="00CF0019"/>
    <w:rsid w:val="00CF00E2"/>
    <w:rsid w:val="00CF06B3"/>
    <w:rsid w:val="00CF0B05"/>
    <w:rsid w:val="00CF0C73"/>
    <w:rsid w:val="00CF0FDE"/>
    <w:rsid w:val="00CF1795"/>
    <w:rsid w:val="00CF1EEE"/>
    <w:rsid w:val="00CF22AF"/>
    <w:rsid w:val="00CF252F"/>
    <w:rsid w:val="00CF253F"/>
    <w:rsid w:val="00CF27D8"/>
    <w:rsid w:val="00CF2907"/>
    <w:rsid w:val="00CF2B28"/>
    <w:rsid w:val="00CF316A"/>
    <w:rsid w:val="00CF344D"/>
    <w:rsid w:val="00CF3798"/>
    <w:rsid w:val="00CF416B"/>
    <w:rsid w:val="00CF42A2"/>
    <w:rsid w:val="00CF4417"/>
    <w:rsid w:val="00CF4DED"/>
    <w:rsid w:val="00CF4F31"/>
    <w:rsid w:val="00CF50EC"/>
    <w:rsid w:val="00CF53A8"/>
    <w:rsid w:val="00CF54AE"/>
    <w:rsid w:val="00CF569C"/>
    <w:rsid w:val="00CF56D1"/>
    <w:rsid w:val="00CF58C4"/>
    <w:rsid w:val="00CF5E86"/>
    <w:rsid w:val="00CF5F03"/>
    <w:rsid w:val="00CF5FC7"/>
    <w:rsid w:val="00CF6317"/>
    <w:rsid w:val="00CF7211"/>
    <w:rsid w:val="00CF74F9"/>
    <w:rsid w:val="00CF76B8"/>
    <w:rsid w:val="00CF7877"/>
    <w:rsid w:val="00CF793D"/>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EF3"/>
    <w:rsid w:val="00D021F8"/>
    <w:rsid w:val="00D024CD"/>
    <w:rsid w:val="00D02511"/>
    <w:rsid w:val="00D02AA6"/>
    <w:rsid w:val="00D02B9B"/>
    <w:rsid w:val="00D02CB1"/>
    <w:rsid w:val="00D030D4"/>
    <w:rsid w:val="00D034D2"/>
    <w:rsid w:val="00D03A14"/>
    <w:rsid w:val="00D03AE8"/>
    <w:rsid w:val="00D03CD4"/>
    <w:rsid w:val="00D03D68"/>
    <w:rsid w:val="00D03E02"/>
    <w:rsid w:val="00D03E10"/>
    <w:rsid w:val="00D040E3"/>
    <w:rsid w:val="00D0455A"/>
    <w:rsid w:val="00D04F99"/>
    <w:rsid w:val="00D04FDC"/>
    <w:rsid w:val="00D05003"/>
    <w:rsid w:val="00D056FE"/>
    <w:rsid w:val="00D057AA"/>
    <w:rsid w:val="00D05C62"/>
    <w:rsid w:val="00D05FDF"/>
    <w:rsid w:val="00D0641F"/>
    <w:rsid w:val="00D064C1"/>
    <w:rsid w:val="00D0665C"/>
    <w:rsid w:val="00D0695A"/>
    <w:rsid w:val="00D069AD"/>
    <w:rsid w:val="00D06CC3"/>
    <w:rsid w:val="00D07229"/>
    <w:rsid w:val="00D07318"/>
    <w:rsid w:val="00D07B32"/>
    <w:rsid w:val="00D07BB7"/>
    <w:rsid w:val="00D07CF3"/>
    <w:rsid w:val="00D07D5E"/>
    <w:rsid w:val="00D10205"/>
    <w:rsid w:val="00D1027B"/>
    <w:rsid w:val="00D10579"/>
    <w:rsid w:val="00D1062D"/>
    <w:rsid w:val="00D11B90"/>
    <w:rsid w:val="00D11E78"/>
    <w:rsid w:val="00D11F7A"/>
    <w:rsid w:val="00D122C7"/>
    <w:rsid w:val="00D12594"/>
    <w:rsid w:val="00D12772"/>
    <w:rsid w:val="00D12E34"/>
    <w:rsid w:val="00D12F33"/>
    <w:rsid w:val="00D1310E"/>
    <w:rsid w:val="00D1312B"/>
    <w:rsid w:val="00D133ED"/>
    <w:rsid w:val="00D135FC"/>
    <w:rsid w:val="00D137CE"/>
    <w:rsid w:val="00D13D01"/>
    <w:rsid w:val="00D142CF"/>
    <w:rsid w:val="00D14719"/>
    <w:rsid w:val="00D147AD"/>
    <w:rsid w:val="00D14B05"/>
    <w:rsid w:val="00D14C2F"/>
    <w:rsid w:val="00D14CA6"/>
    <w:rsid w:val="00D14E4B"/>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E21"/>
    <w:rsid w:val="00D20039"/>
    <w:rsid w:val="00D2020E"/>
    <w:rsid w:val="00D203B0"/>
    <w:rsid w:val="00D206BE"/>
    <w:rsid w:val="00D20A02"/>
    <w:rsid w:val="00D20C8C"/>
    <w:rsid w:val="00D20F17"/>
    <w:rsid w:val="00D2106D"/>
    <w:rsid w:val="00D21100"/>
    <w:rsid w:val="00D215A1"/>
    <w:rsid w:val="00D21676"/>
    <w:rsid w:val="00D21A8B"/>
    <w:rsid w:val="00D21B4A"/>
    <w:rsid w:val="00D21BF7"/>
    <w:rsid w:val="00D21DAA"/>
    <w:rsid w:val="00D228FD"/>
    <w:rsid w:val="00D229B7"/>
    <w:rsid w:val="00D23117"/>
    <w:rsid w:val="00D23626"/>
    <w:rsid w:val="00D2391A"/>
    <w:rsid w:val="00D24496"/>
    <w:rsid w:val="00D24656"/>
    <w:rsid w:val="00D24D17"/>
    <w:rsid w:val="00D250E0"/>
    <w:rsid w:val="00D25152"/>
    <w:rsid w:val="00D259B8"/>
    <w:rsid w:val="00D25C51"/>
    <w:rsid w:val="00D2613D"/>
    <w:rsid w:val="00D26593"/>
    <w:rsid w:val="00D26651"/>
    <w:rsid w:val="00D26AA4"/>
    <w:rsid w:val="00D26AE5"/>
    <w:rsid w:val="00D26B3B"/>
    <w:rsid w:val="00D26B69"/>
    <w:rsid w:val="00D26E70"/>
    <w:rsid w:val="00D27055"/>
    <w:rsid w:val="00D272D4"/>
    <w:rsid w:val="00D27609"/>
    <w:rsid w:val="00D27AFB"/>
    <w:rsid w:val="00D300BA"/>
    <w:rsid w:val="00D30115"/>
    <w:rsid w:val="00D301D5"/>
    <w:rsid w:val="00D305C4"/>
    <w:rsid w:val="00D30E88"/>
    <w:rsid w:val="00D30EC4"/>
    <w:rsid w:val="00D3104E"/>
    <w:rsid w:val="00D3166A"/>
    <w:rsid w:val="00D316F3"/>
    <w:rsid w:val="00D31AE6"/>
    <w:rsid w:val="00D31D4E"/>
    <w:rsid w:val="00D31F51"/>
    <w:rsid w:val="00D31FA3"/>
    <w:rsid w:val="00D320CA"/>
    <w:rsid w:val="00D32116"/>
    <w:rsid w:val="00D32586"/>
    <w:rsid w:val="00D32625"/>
    <w:rsid w:val="00D32647"/>
    <w:rsid w:val="00D327E4"/>
    <w:rsid w:val="00D32811"/>
    <w:rsid w:val="00D32841"/>
    <w:rsid w:val="00D32D23"/>
    <w:rsid w:val="00D32E03"/>
    <w:rsid w:val="00D32EDD"/>
    <w:rsid w:val="00D32FB9"/>
    <w:rsid w:val="00D33059"/>
    <w:rsid w:val="00D33116"/>
    <w:rsid w:val="00D332AF"/>
    <w:rsid w:val="00D3357B"/>
    <w:rsid w:val="00D33594"/>
    <w:rsid w:val="00D33652"/>
    <w:rsid w:val="00D336ED"/>
    <w:rsid w:val="00D33729"/>
    <w:rsid w:val="00D33C8A"/>
    <w:rsid w:val="00D33F6E"/>
    <w:rsid w:val="00D34041"/>
    <w:rsid w:val="00D341CC"/>
    <w:rsid w:val="00D3440A"/>
    <w:rsid w:val="00D34426"/>
    <w:rsid w:val="00D344FB"/>
    <w:rsid w:val="00D348E8"/>
    <w:rsid w:val="00D3498D"/>
    <w:rsid w:val="00D34BB6"/>
    <w:rsid w:val="00D34C0F"/>
    <w:rsid w:val="00D34CCA"/>
    <w:rsid w:val="00D34CDB"/>
    <w:rsid w:val="00D34D92"/>
    <w:rsid w:val="00D34D97"/>
    <w:rsid w:val="00D3518F"/>
    <w:rsid w:val="00D3569D"/>
    <w:rsid w:val="00D35748"/>
    <w:rsid w:val="00D35A65"/>
    <w:rsid w:val="00D35BC4"/>
    <w:rsid w:val="00D35F6A"/>
    <w:rsid w:val="00D35FDA"/>
    <w:rsid w:val="00D360C9"/>
    <w:rsid w:val="00D3626B"/>
    <w:rsid w:val="00D36569"/>
    <w:rsid w:val="00D365E6"/>
    <w:rsid w:val="00D366D4"/>
    <w:rsid w:val="00D36841"/>
    <w:rsid w:val="00D36B95"/>
    <w:rsid w:val="00D36CD4"/>
    <w:rsid w:val="00D36DF9"/>
    <w:rsid w:val="00D377D5"/>
    <w:rsid w:val="00D4070D"/>
    <w:rsid w:val="00D41097"/>
    <w:rsid w:val="00D411D8"/>
    <w:rsid w:val="00D4139A"/>
    <w:rsid w:val="00D41A7B"/>
    <w:rsid w:val="00D41AC6"/>
    <w:rsid w:val="00D41B8C"/>
    <w:rsid w:val="00D41BEB"/>
    <w:rsid w:val="00D41F52"/>
    <w:rsid w:val="00D41FCA"/>
    <w:rsid w:val="00D422F5"/>
    <w:rsid w:val="00D4243D"/>
    <w:rsid w:val="00D426F9"/>
    <w:rsid w:val="00D428C0"/>
    <w:rsid w:val="00D42CC1"/>
    <w:rsid w:val="00D42F7F"/>
    <w:rsid w:val="00D43855"/>
    <w:rsid w:val="00D43E25"/>
    <w:rsid w:val="00D43EF6"/>
    <w:rsid w:val="00D44483"/>
    <w:rsid w:val="00D449FF"/>
    <w:rsid w:val="00D44D33"/>
    <w:rsid w:val="00D44D9E"/>
    <w:rsid w:val="00D44EA6"/>
    <w:rsid w:val="00D45158"/>
    <w:rsid w:val="00D451DF"/>
    <w:rsid w:val="00D45815"/>
    <w:rsid w:val="00D4583A"/>
    <w:rsid w:val="00D46060"/>
    <w:rsid w:val="00D4627F"/>
    <w:rsid w:val="00D46BBC"/>
    <w:rsid w:val="00D46C90"/>
    <w:rsid w:val="00D46CAF"/>
    <w:rsid w:val="00D46CE6"/>
    <w:rsid w:val="00D47328"/>
    <w:rsid w:val="00D47536"/>
    <w:rsid w:val="00D47652"/>
    <w:rsid w:val="00D47B83"/>
    <w:rsid w:val="00D47BCC"/>
    <w:rsid w:val="00D47D89"/>
    <w:rsid w:val="00D47F3D"/>
    <w:rsid w:val="00D500AD"/>
    <w:rsid w:val="00D502DB"/>
    <w:rsid w:val="00D503E6"/>
    <w:rsid w:val="00D5097C"/>
    <w:rsid w:val="00D50FBA"/>
    <w:rsid w:val="00D515BB"/>
    <w:rsid w:val="00D5160E"/>
    <w:rsid w:val="00D51613"/>
    <w:rsid w:val="00D51AEA"/>
    <w:rsid w:val="00D5287D"/>
    <w:rsid w:val="00D52D38"/>
    <w:rsid w:val="00D533AD"/>
    <w:rsid w:val="00D533F8"/>
    <w:rsid w:val="00D53B0C"/>
    <w:rsid w:val="00D53FFE"/>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DD"/>
    <w:rsid w:val="00D60B2D"/>
    <w:rsid w:val="00D60FF9"/>
    <w:rsid w:val="00D61098"/>
    <w:rsid w:val="00D61DC3"/>
    <w:rsid w:val="00D61F8C"/>
    <w:rsid w:val="00D62099"/>
    <w:rsid w:val="00D620FA"/>
    <w:rsid w:val="00D621A8"/>
    <w:rsid w:val="00D62A95"/>
    <w:rsid w:val="00D62EF0"/>
    <w:rsid w:val="00D6339C"/>
    <w:rsid w:val="00D63409"/>
    <w:rsid w:val="00D63A4C"/>
    <w:rsid w:val="00D63CD9"/>
    <w:rsid w:val="00D63EED"/>
    <w:rsid w:val="00D63FEC"/>
    <w:rsid w:val="00D64130"/>
    <w:rsid w:val="00D6462D"/>
    <w:rsid w:val="00D648C6"/>
    <w:rsid w:val="00D64C8B"/>
    <w:rsid w:val="00D654F2"/>
    <w:rsid w:val="00D658D5"/>
    <w:rsid w:val="00D65B5E"/>
    <w:rsid w:val="00D65D2F"/>
    <w:rsid w:val="00D66675"/>
    <w:rsid w:val="00D66770"/>
    <w:rsid w:val="00D66919"/>
    <w:rsid w:val="00D67252"/>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EB0"/>
    <w:rsid w:val="00D734DB"/>
    <w:rsid w:val="00D73854"/>
    <w:rsid w:val="00D73FA1"/>
    <w:rsid w:val="00D741DD"/>
    <w:rsid w:val="00D7427E"/>
    <w:rsid w:val="00D743DA"/>
    <w:rsid w:val="00D745AE"/>
    <w:rsid w:val="00D7486C"/>
    <w:rsid w:val="00D74A07"/>
    <w:rsid w:val="00D74A88"/>
    <w:rsid w:val="00D7539B"/>
    <w:rsid w:val="00D75AB4"/>
    <w:rsid w:val="00D75DD3"/>
    <w:rsid w:val="00D75F3C"/>
    <w:rsid w:val="00D76441"/>
    <w:rsid w:val="00D76A1D"/>
    <w:rsid w:val="00D76A98"/>
    <w:rsid w:val="00D76B5F"/>
    <w:rsid w:val="00D76D1E"/>
    <w:rsid w:val="00D76FA0"/>
    <w:rsid w:val="00D77014"/>
    <w:rsid w:val="00D77060"/>
    <w:rsid w:val="00D77156"/>
    <w:rsid w:val="00D779D6"/>
    <w:rsid w:val="00D779FB"/>
    <w:rsid w:val="00D77E86"/>
    <w:rsid w:val="00D80019"/>
    <w:rsid w:val="00D8025C"/>
    <w:rsid w:val="00D80545"/>
    <w:rsid w:val="00D80622"/>
    <w:rsid w:val="00D8078D"/>
    <w:rsid w:val="00D80979"/>
    <w:rsid w:val="00D80AC3"/>
    <w:rsid w:val="00D80E4F"/>
    <w:rsid w:val="00D8117C"/>
    <w:rsid w:val="00D81366"/>
    <w:rsid w:val="00D81389"/>
    <w:rsid w:val="00D813BB"/>
    <w:rsid w:val="00D81487"/>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21D"/>
    <w:rsid w:val="00D85282"/>
    <w:rsid w:val="00D85348"/>
    <w:rsid w:val="00D85B5F"/>
    <w:rsid w:val="00D85DA0"/>
    <w:rsid w:val="00D85F0F"/>
    <w:rsid w:val="00D86244"/>
    <w:rsid w:val="00D867EF"/>
    <w:rsid w:val="00D86A9E"/>
    <w:rsid w:val="00D86AD2"/>
    <w:rsid w:val="00D86E45"/>
    <w:rsid w:val="00D87055"/>
    <w:rsid w:val="00D8732D"/>
    <w:rsid w:val="00D87557"/>
    <w:rsid w:val="00D878FE"/>
    <w:rsid w:val="00D87D18"/>
    <w:rsid w:val="00D87DCB"/>
    <w:rsid w:val="00D900A6"/>
    <w:rsid w:val="00D908C5"/>
    <w:rsid w:val="00D909D8"/>
    <w:rsid w:val="00D90A21"/>
    <w:rsid w:val="00D90CA5"/>
    <w:rsid w:val="00D90E1A"/>
    <w:rsid w:val="00D90F80"/>
    <w:rsid w:val="00D9116D"/>
    <w:rsid w:val="00D91191"/>
    <w:rsid w:val="00D913F6"/>
    <w:rsid w:val="00D9150B"/>
    <w:rsid w:val="00D91544"/>
    <w:rsid w:val="00D915D4"/>
    <w:rsid w:val="00D91F24"/>
    <w:rsid w:val="00D92642"/>
    <w:rsid w:val="00D9286F"/>
    <w:rsid w:val="00D92BAC"/>
    <w:rsid w:val="00D92EB0"/>
    <w:rsid w:val="00D93045"/>
    <w:rsid w:val="00D931DA"/>
    <w:rsid w:val="00D93583"/>
    <w:rsid w:val="00D938BF"/>
    <w:rsid w:val="00D938D8"/>
    <w:rsid w:val="00D938EE"/>
    <w:rsid w:val="00D93CD1"/>
    <w:rsid w:val="00D94005"/>
    <w:rsid w:val="00D94259"/>
    <w:rsid w:val="00D942CA"/>
    <w:rsid w:val="00D945D2"/>
    <w:rsid w:val="00D946D9"/>
    <w:rsid w:val="00D94C3B"/>
    <w:rsid w:val="00D953CD"/>
    <w:rsid w:val="00D95402"/>
    <w:rsid w:val="00D95799"/>
    <w:rsid w:val="00D95839"/>
    <w:rsid w:val="00D95C82"/>
    <w:rsid w:val="00D964C4"/>
    <w:rsid w:val="00D96677"/>
    <w:rsid w:val="00D96702"/>
    <w:rsid w:val="00D9692D"/>
    <w:rsid w:val="00D969DD"/>
    <w:rsid w:val="00D96B29"/>
    <w:rsid w:val="00D96DFB"/>
    <w:rsid w:val="00D9713E"/>
    <w:rsid w:val="00D975CB"/>
    <w:rsid w:val="00D977C1"/>
    <w:rsid w:val="00D97804"/>
    <w:rsid w:val="00D97935"/>
    <w:rsid w:val="00D97C97"/>
    <w:rsid w:val="00D97DAF"/>
    <w:rsid w:val="00D97F37"/>
    <w:rsid w:val="00DA028A"/>
    <w:rsid w:val="00DA092A"/>
    <w:rsid w:val="00DA0C14"/>
    <w:rsid w:val="00DA0CC4"/>
    <w:rsid w:val="00DA19F8"/>
    <w:rsid w:val="00DA1D9B"/>
    <w:rsid w:val="00DA1FFB"/>
    <w:rsid w:val="00DA211F"/>
    <w:rsid w:val="00DA2295"/>
    <w:rsid w:val="00DA286D"/>
    <w:rsid w:val="00DA290B"/>
    <w:rsid w:val="00DA2C2B"/>
    <w:rsid w:val="00DA328E"/>
    <w:rsid w:val="00DA3493"/>
    <w:rsid w:val="00DA3672"/>
    <w:rsid w:val="00DA3A71"/>
    <w:rsid w:val="00DA3F52"/>
    <w:rsid w:val="00DA4331"/>
    <w:rsid w:val="00DA45BE"/>
    <w:rsid w:val="00DA486B"/>
    <w:rsid w:val="00DA4A1A"/>
    <w:rsid w:val="00DA4D58"/>
    <w:rsid w:val="00DA4F58"/>
    <w:rsid w:val="00DA50E3"/>
    <w:rsid w:val="00DA55EF"/>
    <w:rsid w:val="00DA56A8"/>
    <w:rsid w:val="00DA5BCD"/>
    <w:rsid w:val="00DA5C9B"/>
    <w:rsid w:val="00DA5F94"/>
    <w:rsid w:val="00DA5FB9"/>
    <w:rsid w:val="00DA60D4"/>
    <w:rsid w:val="00DA6262"/>
    <w:rsid w:val="00DA6582"/>
    <w:rsid w:val="00DA6E9F"/>
    <w:rsid w:val="00DA6EF4"/>
    <w:rsid w:val="00DA6F59"/>
    <w:rsid w:val="00DA6F70"/>
    <w:rsid w:val="00DA70C1"/>
    <w:rsid w:val="00DA7266"/>
    <w:rsid w:val="00DA7925"/>
    <w:rsid w:val="00DA7A9B"/>
    <w:rsid w:val="00DB00DE"/>
    <w:rsid w:val="00DB0761"/>
    <w:rsid w:val="00DB0CEA"/>
    <w:rsid w:val="00DB0D42"/>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3064"/>
    <w:rsid w:val="00DB30BA"/>
    <w:rsid w:val="00DB31BF"/>
    <w:rsid w:val="00DB31FB"/>
    <w:rsid w:val="00DB356A"/>
    <w:rsid w:val="00DB37EB"/>
    <w:rsid w:val="00DB3A50"/>
    <w:rsid w:val="00DB3BA9"/>
    <w:rsid w:val="00DB3C89"/>
    <w:rsid w:val="00DB3CEA"/>
    <w:rsid w:val="00DB41DD"/>
    <w:rsid w:val="00DB4885"/>
    <w:rsid w:val="00DB4EAA"/>
    <w:rsid w:val="00DB51E0"/>
    <w:rsid w:val="00DB56E3"/>
    <w:rsid w:val="00DB58DC"/>
    <w:rsid w:val="00DB60AD"/>
    <w:rsid w:val="00DB6924"/>
    <w:rsid w:val="00DB6AF1"/>
    <w:rsid w:val="00DB6FD0"/>
    <w:rsid w:val="00DB7741"/>
    <w:rsid w:val="00DC03EE"/>
    <w:rsid w:val="00DC0757"/>
    <w:rsid w:val="00DC0DA5"/>
    <w:rsid w:val="00DC1FEC"/>
    <w:rsid w:val="00DC200D"/>
    <w:rsid w:val="00DC220F"/>
    <w:rsid w:val="00DC232E"/>
    <w:rsid w:val="00DC2386"/>
    <w:rsid w:val="00DC2BB0"/>
    <w:rsid w:val="00DC2EED"/>
    <w:rsid w:val="00DC3839"/>
    <w:rsid w:val="00DC3DCE"/>
    <w:rsid w:val="00DC3F7C"/>
    <w:rsid w:val="00DC4610"/>
    <w:rsid w:val="00DC4754"/>
    <w:rsid w:val="00DC4F07"/>
    <w:rsid w:val="00DC4F2C"/>
    <w:rsid w:val="00DC570D"/>
    <w:rsid w:val="00DC61D2"/>
    <w:rsid w:val="00DC668B"/>
    <w:rsid w:val="00DC69A2"/>
    <w:rsid w:val="00DC6A21"/>
    <w:rsid w:val="00DC6C2D"/>
    <w:rsid w:val="00DC7A8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563"/>
    <w:rsid w:val="00DD27D2"/>
    <w:rsid w:val="00DD30D5"/>
    <w:rsid w:val="00DD33FB"/>
    <w:rsid w:val="00DD36AB"/>
    <w:rsid w:val="00DD383D"/>
    <w:rsid w:val="00DD38B4"/>
    <w:rsid w:val="00DD39F5"/>
    <w:rsid w:val="00DD3A81"/>
    <w:rsid w:val="00DD3DE6"/>
    <w:rsid w:val="00DD43A6"/>
    <w:rsid w:val="00DD43AE"/>
    <w:rsid w:val="00DD444E"/>
    <w:rsid w:val="00DD44C9"/>
    <w:rsid w:val="00DD4B45"/>
    <w:rsid w:val="00DD4C02"/>
    <w:rsid w:val="00DD4D08"/>
    <w:rsid w:val="00DD4F0C"/>
    <w:rsid w:val="00DD51B8"/>
    <w:rsid w:val="00DD51C0"/>
    <w:rsid w:val="00DD520D"/>
    <w:rsid w:val="00DD62F3"/>
    <w:rsid w:val="00DD660E"/>
    <w:rsid w:val="00DD6912"/>
    <w:rsid w:val="00DD6C1B"/>
    <w:rsid w:val="00DD6CF0"/>
    <w:rsid w:val="00DD6DD7"/>
    <w:rsid w:val="00DD6FFD"/>
    <w:rsid w:val="00DD7085"/>
    <w:rsid w:val="00DD77C7"/>
    <w:rsid w:val="00DD7BBE"/>
    <w:rsid w:val="00DE0264"/>
    <w:rsid w:val="00DE0446"/>
    <w:rsid w:val="00DE168E"/>
    <w:rsid w:val="00DE1706"/>
    <w:rsid w:val="00DE1BF8"/>
    <w:rsid w:val="00DE20BD"/>
    <w:rsid w:val="00DE20DD"/>
    <w:rsid w:val="00DE2297"/>
    <w:rsid w:val="00DE28FB"/>
    <w:rsid w:val="00DE2A9B"/>
    <w:rsid w:val="00DE2DF2"/>
    <w:rsid w:val="00DE2E20"/>
    <w:rsid w:val="00DE2EB3"/>
    <w:rsid w:val="00DE3712"/>
    <w:rsid w:val="00DE3935"/>
    <w:rsid w:val="00DE399A"/>
    <w:rsid w:val="00DE43F8"/>
    <w:rsid w:val="00DE47A6"/>
    <w:rsid w:val="00DE51AC"/>
    <w:rsid w:val="00DE5738"/>
    <w:rsid w:val="00DE5DAF"/>
    <w:rsid w:val="00DE6086"/>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D34"/>
    <w:rsid w:val="00DF0E4C"/>
    <w:rsid w:val="00DF10E2"/>
    <w:rsid w:val="00DF1218"/>
    <w:rsid w:val="00DF1A0F"/>
    <w:rsid w:val="00DF1DAB"/>
    <w:rsid w:val="00DF266C"/>
    <w:rsid w:val="00DF2853"/>
    <w:rsid w:val="00DF2D6E"/>
    <w:rsid w:val="00DF30B2"/>
    <w:rsid w:val="00DF3441"/>
    <w:rsid w:val="00DF3A7A"/>
    <w:rsid w:val="00DF3DF0"/>
    <w:rsid w:val="00DF3E67"/>
    <w:rsid w:val="00DF4689"/>
    <w:rsid w:val="00DF475C"/>
    <w:rsid w:val="00DF4B98"/>
    <w:rsid w:val="00DF4FCC"/>
    <w:rsid w:val="00DF5002"/>
    <w:rsid w:val="00DF513A"/>
    <w:rsid w:val="00DF59E2"/>
    <w:rsid w:val="00DF5A4B"/>
    <w:rsid w:val="00DF5B36"/>
    <w:rsid w:val="00DF614F"/>
    <w:rsid w:val="00DF6314"/>
    <w:rsid w:val="00DF658D"/>
    <w:rsid w:val="00DF65E7"/>
    <w:rsid w:val="00DF6C3B"/>
    <w:rsid w:val="00DF6E41"/>
    <w:rsid w:val="00DF71C7"/>
    <w:rsid w:val="00DF7AA8"/>
    <w:rsid w:val="00DF7B98"/>
    <w:rsid w:val="00DF7CFF"/>
    <w:rsid w:val="00DF7E1E"/>
    <w:rsid w:val="00E004E2"/>
    <w:rsid w:val="00E00C00"/>
    <w:rsid w:val="00E00D07"/>
    <w:rsid w:val="00E00ECC"/>
    <w:rsid w:val="00E00F0A"/>
    <w:rsid w:val="00E01436"/>
    <w:rsid w:val="00E01895"/>
    <w:rsid w:val="00E01A2E"/>
    <w:rsid w:val="00E01FA6"/>
    <w:rsid w:val="00E02430"/>
    <w:rsid w:val="00E02B43"/>
    <w:rsid w:val="00E02B7D"/>
    <w:rsid w:val="00E03067"/>
    <w:rsid w:val="00E032C2"/>
    <w:rsid w:val="00E033B1"/>
    <w:rsid w:val="00E03506"/>
    <w:rsid w:val="00E0393A"/>
    <w:rsid w:val="00E03954"/>
    <w:rsid w:val="00E03BC3"/>
    <w:rsid w:val="00E03E63"/>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10261"/>
    <w:rsid w:val="00E104B2"/>
    <w:rsid w:val="00E105BD"/>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4D"/>
    <w:rsid w:val="00E12106"/>
    <w:rsid w:val="00E1228E"/>
    <w:rsid w:val="00E124F4"/>
    <w:rsid w:val="00E129E1"/>
    <w:rsid w:val="00E12ADA"/>
    <w:rsid w:val="00E12B1E"/>
    <w:rsid w:val="00E13463"/>
    <w:rsid w:val="00E134EB"/>
    <w:rsid w:val="00E136A2"/>
    <w:rsid w:val="00E136C4"/>
    <w:rsid w:val="00E1377D"/>
    <w:rsid w:val="00E13811"/>
    <w:rsid w:val="00E13892"/>
    <w:rsid w:val="00E13C71"/>
    <w:rsid w:val="00E13D57"/>
    <w:rsid w:val="00E13EE2"/>
    <w:rsid w:val="00E145D3"/>
    <w:rsid w:val="00E14727"/>
    <w:rsid w:val="00E15005"/>
    <w:rsid w:val="00E153AD"/>
    <w:rsid w:val="00E1565E"/>
    <w:rsid w:val="00E156B8"/>
    <w:rsid w:val="00E15917"/>
    <w:rsid w:val="00E15B73"/>
    <w:rsid w:val="00E15CBA"/>
    <w:rsid w:val="00E161B0"/>
    <w:rsid w:val="00E16684"/>
    <w:rsid w:val="00E166CA"/>
    <w:rsid w:val="00E166E6"/>
    <w:rsid w:val="00E16E8D"/>
    <w:rsid w:val="00E17610"/>
    <w:rsid w:val="00E17761"/>
    <w:rsid w:val="00E17921"/>
    <w:rsid w:val="00E17BDE"/>
    <w:rsid w:val="00E2082F"/>
    <w:rsid w:val="00E208F7"/>
    <w:rsid w:val="00E20D3E"/>
    <w:rsid w:val="00E20FD1"/>
    <w:rsid w:val="00E2191A"/>
    <w:rsid w:val="00E21A07"/>
    <w:rsid w:val="00E21C59"/>
    <w:rsid w:val="00E223B2"/>
    <w:rsid w:val="00E22B30"/>
    <w:rsid w:val="00E22C9F"/>
    <w:rsid w:val="00E2312E"/>
    <w:rsid w:val="00E232FB"/>
    <w:rsid w:val="00E23EA4"/>
    <w:rsid w:val="00E23F03"/>
    <w:rsid w:val="00E2462E"/>
    <w:rsid w:val="00E24804"/>
    <w:rsid w:val="00E24A2B"/>
    <w:rsid w:val="00E24A3B"/>
    <w:rsid w:val="00E24DA7"/>
    <w:rsid w:val="00E24EA3"/>
    <w:rsid w:val="00E25292"/>
    <w:rsid w:val="00E2535A"/>
    <w:rsid w:val="00E2544B"/>
    <w:rsid w:val="00E265EE"/>
    <w:rsid w:val="00E266AE"/>
    <w:rsid w:val="00E27029"/>
    <w:rsid w:val="00E2714C"/>
    <w:rsid w:val="00E27338"/>
    <w:rsid w:val="00E2733B"/>
    <w:rsid w:val="00E2739D"/>
    <w:rsid w:val="00E27605"/>
    <w:rsid w:val="00E276A5"/>
    <w:rsid w:val="00E278F2"/>
    <w:rsid w:val="00E27AA0"/>
    <w:rsid w:val="00E27D97"/>
    <w:rsid w:val="00E27EFF"/>
    <w:rsid w:val="00E300D5"/>
    <w:rsid w:val="00E30399"/>
    <w:rsid w:val="00E30463"/>
    <w:rsid w:val="00E30E9E"/>
    <w:rsid w:val="00E311B8"/>
    <w:rsid w:val="00E31437"/>
    <w:rsid w:val="00E315FD"/>
    <w:rsid w:val="00E31838"/>
    <w:rsid w:val="00E3204E"/>
    <w:rsid w:val="00E32436"/>
    <w:rsid w:val="00E3265F"/>
    <w:rsid w:val="00E326BE"/>
    <w:rsid w:val="00E32847"/>
    <w:rsid w:val="00E33124"/>
    <w:rsid w:val="00E33125"/>
    <w:rsid w:val="00E33297"/>
    <w:rsid w:val="00E33822"/>
    <w:rsid w:val="00E339E2"/>
    <w:rsid w:val="00E33D9D"/>
    <w:rsid w:val="00E345E1"/>
    <w:rsid w:val="00E34987"/>
    <w:rsid w:val="00E34C90"/>
    <w:rsid w:val="00E34EA0"/>
    <w:rsid w:val="00E3507B"/>
    <w:rsid w:val="00E3508F"/>
    <w:rsid w:val="00E354E4"/>
    <w:rsid w:val="00E355C6"/>
    <w:rsid w:val="00E35D98"/>
    <w:rsid w:val="00E35DBF"/>
    <w:rsid w:val="00E36055"/>
    <w:rsid w:val="00E3612D"/>
    <w:rsid w:val="00E365D1"/>
    <w:rsid w:val="00E368DA"/>
    <w:rsid w:val="00E36F79"/>
    <w:rsid w:val="00E3750B"/>
    <w:rsid w:val="00E37949"/>
    <w:rsid w:val="00E37CC8"/>
    <w:rsid w:val="00E37E1E"/>
    <w:rsid w:val="00E4023D"/>
    <w:rsid w:val="00E402EF"/>
    <w:rsid w:val="00E403DF"/>
    <w:rsid w:val="00E40434"/>
    <w:rsid w:val="00E406B8"/>
    <w:rsid w:val="00E406E6"/>
    <w:rsid w:val="00E40AA7"/>
    <w:rsid w:val="00E40B9D"/>
    <w:rsid w:val="00E40BB6"/>
    <w:rsid w:val="00E40D24"/>
    <w:rsid w:val="00E410C7"/>
    <w:rsid w:val="00E41197"/>
    <w:rsid w:val="00E419D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EE1"/>
    <w:rsid w:val="00E5018A"/>
    <w:rsid w:val="00E50826"/>
    <w:rsid w:val="00E508CF"/>
    <w:rsid w:val="00E50BD1"/>
    <w:rsid w:val="00E50E8F"/>
    <w:rsid w:val="00E51119"/>
    <w:rsid w:val="00E512DA"/>
    <w:rsid w:val="00E51340"/>
    <w:rsid w:val="00E513A1"/>
    <w:rsid w:val="00E51A31"/>
    <w:rsid w:val="00E51D8D"/>
    <w:rsid w:val="00E52016"/>
    <w:rsid w:val="00E5236E"/>
    <w:rsid w:val="00E525CD"/>
    <w:rsid w:val="00E52A6B"/>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B8E"/>
    <w:rsid w:val="00E55D9D"/>
    <w:rsid w:val="00E5675C"/>
    <w:rsid w:val="00E56F81"/>
    <w:rsid w:val="00E56FFA"/>
    <w:rsid w:val="00E57306"/>
    <w:rsid w:val="00E57A1B"/>
    <w:rsid w:val="00E57A49"/>
    <w:rsid w:val="00E57A52"/>
    <w:rsid w:val="00E57B41"/>
    <w:rsid w:val="00E57C23"/>
    <w:rsid w:val="00E57C53"/>
    <w:rsid w:val="00E603F3"/>
    <w:rsid w:val="00E60757"/>
    <w:rsid w:val="00E60817"/>
    <w:rsid w:val="00E61222"/>
    <w:rsid w:val="00E61525"/>
    <w:rsid w:val="00E61649"/>
    <w:rsid w:val="00E61F01"/>
    <w:rsid w:val="00E61F38"/>
    <w:rsid w:val="00E621CD"/>
    <w:rsid w:val="00E6283A"/>
    <w:rsid w:val="00E62851"/>
    <w:rsid w:val="00E62A2C"/>
    <w:rsid w:val="00E62AAA"/>
    <w:rsid w:val="00E62DE3"/>
    <w:rsid w:val="00E6315A"/>
    <w:rsid w:val="00E634B5"/>
    <w:rsid w:val="00E63BA8"/>
    <w:rsid w:val="00E641AA"/>
    <w:rsid w:val="00E642FE"/>
    <w:rsid w:val="00E6454C"/>
    <w:rsid w:val="00E6463D"/>
    <w:rsid w:val="00E64EB8"/>
    <w:rsid w:val="00E65224"/>
    <w:rsid w:val="00E652A9"/>
    <w:rsid w:val="00E6531C"/>
    <w:rsid w:val="00E65420"/>
    <w:rsid w:val="00E655EB"/>
    <w:rsid w:val="00E656BC"/>
    <w:rsid w:val="00E65863"/>
    <w:rsid w:val="00E65F04"/>
    <w:rsid w:val="00E664C0"/>
    <w:rsid w:val="00E6660A"/>
    <w:rsid w:val="00E66980"/>
    <w:rsid w:val="00E66AB9"/>
    <w:rsid w:val="00E66D3F"/>
    <w:rsid w:val="00E671C8"/>
    <w:rsid w:val="00E67430"/>
    <w:rsid w:val="00E67E4D"/>
    <w:rsid w:val="00E67E64"/>
    <w:rsid w:val="00E7031F"/>
    <w:rsid w:val="00E7046E"/>
    <w:rsid w:val="00E704C7"/>
    <w:rsid w:val="00E709EC"/>
    <w:rsid w:val="00E70A9B"/>
    <w:rsid w:val="00E70D4B"/>
    <w:rsid w:val="00E70D99"/>
    <w:rsid w:val="00E70DBD"/>
    <w:rsid w:val="00E71090"/>
    <w:rsid w:val="00E710E9"/>
    <w:rsid w:val="00E713C7"/>
    <w:rsid w:val="00E71595"/>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D0"/>
    <w:rsid w:val="00E73AB6"/>
    <w:rsid w:val="00E73D60"/>
    <w:rsid w:val="00E74487"/>
    <w:rsid w:val="00E74703"/>
    <w:rsid w:val="00E74850"/>
    <w:rsid w:val="00E74E57"/>
    <w:rsid w:val="00E75416"/>
    <w:rsid w:val="00E75658"/>
    <w:rsid w:val="00E7588A"/>
    <w:rsid w:val="00E758D7"/>
    <w:rsid w:val="00E7619B"/>
    <w:rsid w:val="00E76337"/>
    <w:rsid w:val="00E7683A"/>
    <w:rsid w:val="00E76A76"/>
    <w:rsid w:val="00E76E0A"/>
    <w:rsid w:val="00E77029"/>
    <w:rsid w:val="00E77C51"/>
    <w:rsid w:val="00E77F1D"/>
    <w:rsid w:val="00E80623"/>
    <w:rsid w:val="00E80677"/>
    <w:rsid w:val="00E8082C"/>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657"/>
    <w:rsid w:val="00E84738"/>
    <w:rsid w:val="00E84892"/>
    <w:rsid w:val="00E84D72"/>
    <w:rsid w:val="00E84E36"/>
    <w:rsid w:val="00E84EF0"/>
    <w:rsid w:val="00E85075"/>
    <w:rsid w:val="00E8529B"/>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BB7"/>
    <w:rsid w:val="00E87E9A"/>
    <w:rsid w:val="00E901A3"/>
    <w:rsid w:val="00E90A26"/>
    <w:rsid w:val="00E90B48"/>
    <w:rsid w:val="00E90B77"/>
    <w:rsid w:val="00E90FF5"/>
    <w:rsid w:val="00E919E5"/>
    <w:rsid w:val="00E92035"/>
    <w:rsid w:val="00E92148"/>
    <w:rsid w:val="00E925ED"/>
    <w:rsid w:val="00E92702"/>
    <w:rsid w:val="00E92707"/>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5AE"/>
    <w:rsid w:val="00E956E4"/>
    <w:rsid w:val="00E957FE"/>
    <w:rsid w:val="00E95D7E"/>
    <w:rsid w:val="00E95DE8"/>
    <w:rsid w:val="00E96378"/>
    <w:rsid w:val="00E965F8"/>
    <w:rsid w:val="00E96A2A"/>
    <w:rsid w:val="00E96AB1"/>
    <w:rsid w:val="00E96EEC"/>
    <w:rsid w:val="00E9766A"/>
    <w:rsid w:val="00E977F1"/>
    <w:rsid w:val="00E97824"/>
    <w:rsid w:val="00E97913"/>
    <w:rsid w:val="00E97A51"/>
    <w:rsid w:val="00E97D53"/>
    <w:rsid w:val="00E97DDB"/>
    <w:rsid w:val="00E97DE6"/>
    <w:rsid w:val="00EA0472"/>
    <w:rsid w:val="00EA072B"/>
    <w:rsid w:val="00EA094B"/>
    <w:rsid w:val="00EA0BE4"/>
    <w:rsid w:val="00EA16AF"/>
    <w:rsid w:val="00EA1713"/>
    <w:rsid w:val="00EA1A4C"/>
    <w:rsid w:val="00EA1E20"/>
    <w:rsid w:val="00EA2023"/>
    <w:rsid w:val="00EA246F"/>
    <w:rsid w:val="00EA266B"/>
    <w:rsid w:val="00EA2824"/>
    <w:rsid w:val="00EA2B1F"/>
    <w:rsid w:val="00EA2D67"/>
    <w:rsid w:val="00EA34B8"/>
    <w:rsid w:val="00EA37CB"/>
    <w:rsid w:val="00EA38D2"/>
    <w:rsid w:val="00EA3AA3"/>
    <w:rsid w:val="00EA3B2A"/>
    <w:rsid w:val="00EA3D53"/>
    <w:rsid w:val="00EA3DF8"/>
    <w:rsid w:val="00EA3ECC"/>
    <w:rsid w:val="00EA41E7"/>
    <w:rsid w:val="00EA4203"/>
    <w:rsid w:val="00EA431D"/>
    <w:rsid w:val="00EA43B3"/>
    <w:rsid w:val="00EA44F4"/>
    <w:rsid w:val="00EA463E"/>
    <w:rsid w:val="00EA4971"/>
    <w:rsid w:val="00EA562A"/>
    <w:rsid w:val="00EA5699"/>
    <w:rsid w:val="00EA618D"/>
    <w:rsid w:val="00EA622E"/>
    <w:rsid w:val="00EA6641"/>
    <w:rsid w:val="00EA6710"/>
    <w:rsid w:val="00EA6D4C"/>
    <w:rsid w:val="00EA71C1"/>
    <w:rsid w:val="00EA73D0"/>
    <w:rsid w:val="00EA7BF8"/>
    <w:rsid w:val="00EA7D78"/>
    <w:rsid w:val="00EA7D89"/>
    <w:rsid w:val="00EA7E09"/>
    <w:rsid w:val="00EB0397"/>
    <w:rsid w:val="00EB0558"/>
    <w:rsid w:val="00EB055C"/>
    <w:rsid w:val="00EB05F8"/>
    <w:rsid w:val="00EB0D55"/>
    <w:rsid w:val="00EB0D88"/>
    <w:rsid w:val="00EB101C"/>
    <w:rsid w:val="00EB1C04"/>
    <w:rsid w:val="00EB1EBF"/>
    <w:rsid w:val="00EB20B7"/>
    <w:rsid w:val="00EB2145"/>
    <w:rsid w:val="00EB214B"/>
    <w:rsid w:val="00EB214E"/>
    <w:rsid w:val="00EB220B"/>
    <w:rsid w:val="00EB238A"/>
    <w:rsid w:val="00EB23E4"/>
    <w:rsid w:val="00EB287D"/>
    <w:rsid w:val="00EB298F"/>
    <w:rsid w:val="00EB2F2F"/>
    <w:rsid w:val="00EB3197"/>
    <w:rsid w:val="00EB31ED"/>
    <w:rsid w:val="00EB3476"/>
    <w:rsid w:val="00EB359B"/>
    <w:rsid w:val="00EB3A5D"/>
    <w:rsid w:val="00EB4886"/>
    <w:rsid w:val="00EB48B5"/>
    <w:rsid w:val="00EB4ABE"/>
    <w:rsid w:val="00EB4B4E"/>
    <w:rsid w:val="00EB52A2"/>
    <w:rsid w:val="00EB5840"/>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C05F9"/>
    <w:rsid w:val="00EC0634"/>
    <w:rsid w:val="00EC0779"/>
    <w:rsid w:val="00EC07CE"/>
    <w:rsid w:val="00EC08DC"/>
    <w:rsid w:val="00EC0A29"/>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D7B"/>
    <w:rsid w:val="00ED071D"/>
    <w:rsid w:val="00ED08CC"/>
    <w:rsid w:val="00ED0901"/>
    <w:rsid w:val="00ED0C66"/>
    <w:rsid w:val="00ED0D51"/>
    <w:rsid w:val="00ED0ECA"/>
    <w:rsid w:val="00ED10AD"/>
    <w:rsid w:val="00ED14FB"/>
    <w:rsid w:val="00ED1882"/>
    <w:rsid w:val="00ED18B0"/>
    <w:rsid w:val="00ED1DF9"/>
    <w:rsid w:val="00ED23D6"/>
    <w:rsid w:val="00ED290D"/>
    <w:rsid w:val="00ED2F9D"/>
    <w:rsid w:val="00ED3052"/>
    <w:rsid w:val="00ED3374"/>
    <w:rsid w:val="00ED3420"/>
    <w:rsid w:val="00ED3991"/>
    <w:rsid w:val="00ED41A0"/>
    <w:rsid w:val="00ED4791"/>
    <w:rsid w:val="00ED49BC"/>
    <w:rsid w:val="00ED4A2A"/>
    <w:rsid w:val="00ED4C65"/>
    <w:rsid w:val="00ED4E0D"/>
    <w:rsid w:val="00ED4EFE"/>
    <w:rsid w:val="00ED4FBC"/>
    <w:rsid w:val="00ED5179"/>
    <w:rsid w:val="00ED5558"/>
    <w:rsid w:val="00ED577D"/>
    <w:rsid w:val="00ED5FFF"/>
    <w:rsid w:val="00ED6A47"/>
    <w:rsid w:val="00ED6AE2"/>
    <w:rsid w:val="00ED6E35"/>
    <w:rsid w:val="00ED71E2"/>
    <w:rsid w:val="00ED7261"/>
    <w:rsid w:val="00ED752B"/>
    <w:rsid w:val="00ED7539"/>
    <w:rsid w:val="00ED7708"/>
    <w:rsid w:val="00ED7D82"/>
    <w:rsid w:val="00ED7F6C"/>
    <w:rsid w:val="00EE098A"/>
    <w:rsid w:val="00EE1153"/>
    <w:rsid w:val="00EE1606"/>
    <w:rsid w:val="00EE1C85"/>
    <w:rsid w:val="00EE2079"/>
    <w:rsid w:val="00EE2163"/>
    <w:rsid w:val="00EE26D7"/>
    <w:rsid w:val="00EE2C55"/>
    <w:rsid w:val="00EE2D54"/>
    <w:rsid w:val="00EE3119"/>
    <w:rsid w:val="00EE32A8"/>
    <w:rsid w:val="00EE3370"/>
    <w:rsid w:val="00EE3682"/>
    <w:rsid w:val="00EE3AAB"/>
    <w:rsid w:val="00EE3ADC"/>
    <w:rsid w:val="00EE3C87"/>
    <w:rsid w:val="00EE3CC8"/>
    <w:rsid w:val="00EE3D4E"/>
    <w:rsid w:val="00EE4035"/>
    <w:rsid w:val="00EE470C"/>
    <w:rsid w:val="00EE4782"/>
    <w:rsid w:val="00EE492C"/>
    <w:rsid w:val="00EE50FB"/>
    <w:rsid w:val="00EE520B"/>
    <w:rsid w:val="00EE54A6"/>
    <w:rsid w:val="00EE5683"/>
    <w:rsid w:val="00EE5C6E"/>
    <w:rsid w:val="00EE5CF5"/>
    <w:rsid w:val="00EE6868"/>
    <w:rsid w:val="00EE6A0D"/>
    <w:rsid w:val="00EE6F05"/>
    <w:rsid w:val="00EE7295"/>
    <w:rsid w:val="00EE7329"/>
    <w:rsid w:val="00EE74FD"/>
    <w:rsid w:val="00EE7CB7"/>
    <w:rsid w:val="00EF05F7"/>
    <w:rsid w:val="00EF0804"/>
    <w:rsid w:val="00EF08B3"/>
    <w:rsid w:val="00EF0D27"/>
    <w:rsid w:val="00EF145B"/>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40A"/>
    <w:rsid w:val="00EF4717"/>
    <w:rsid w:val="00EF47E8"/>
    <w:rsid w:val="00EF48A5"/>
    <w:rsid w:val="00EF48C3"/>
    <w:rsid w:val="00EF49B8"/>
    <w:rsid w:val="00EF4CD7"/>
    <w:rsid w:val="00EF4F46"/>
    <w:rsid w:val="00EF52E8"/>
    <w:rsid w:val="00EF5473"/>
    <w:rsid w:val="00EF5B97"/>
    <w:rsid w:val="00EF5F23"/>
    <w:rsid w:val="00EF5F33"/>
    <w:rsid w:val="00EF63BF"/>
    <w:rsid w:val="00EF6E48"/>
    <w:rsid w:val="00EF6F23"/>
    <w:rsid w:val="00EF7118"/>
    <w:rsid w:val="00EF765F"/>
    <w:rsid w:val="00EF770E"/>
    <w:rsid w:val="00EF79CB"/>
    <w:rsid w:val="00F006BC"/>
    <w:rsid w:val="00F0075E"/>
    <w:rsid w:val="00F0076A"/>
    <w:rsid w:val="00F00B00"/>
    <w:rsid w:val="00F00D6A"/>
    <w:rsid w:val="00F00DB8"/>
    <w:rsid w:val="00F00DFF"/>
    <w:rsid w:val="00F01564"/>
    <w:rsid w:val="00F01882"/>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CA"/>
    <w:rsid w:val="00F066CB"/>
    <w:rsid w:val="00F068B6"/>
    <w:rsid w:val="00F06B2B"/>
    <w:rsid w:val="00F06C72"/>
    <w:rsid w:val="00F06D7A"/>
    <w:rsid w:val="00F06E42"/>
    <w:rsid w:val="00F073D1"/>
    <w:rsid w:val="00F07501"/>
    <w:rsid w:val="00F07542"/>
    <w:rsid w:val="00F0758F"/>
    <w:rsid w:val="00F075FB"/>
    <w:rsid w:val="00F079AC"/>
    <w:rsid w:val="00F07AD1"/>
    <w:rsid w:val="00F07EF1"/>
    <w:rsid w:val="00F10D66"/>
    <w:rsid w:val="00F11057"/>
    <w:rsid w:val="00F110A4"/>
    <w:rsid w:val="00F110C2"/>
    <w:rsid w:val="00F11182"/>
    <w:rsid w:val="00F1130B"/>
    <w:rsid w:val="00F11351"/>
    <w:rsid w:val="00F119D2"/>
    <w:rsid w:val="00F11DF4"/>
    <w:rsid w:val="00F1209A"/>
    <w:rsid w:val="00F122AC"/>
    <w:rsid w:val="00F1247B"/>
    <w:rsid w:val="00F12921"/>
    <w:rsid w:val="00F12DB3"/>
    <w:rsid w:val="00F1326B"/>
    <w:rsid w:val="00F132C1"/>
    <w:rsid w:val="00F13323"/>
    <w:rsid w:val="00F1345B"/>
    <w:rsid w:val="00F1348D"/>
    <w:rsid w:val="00F13637"/>
    <w:rsid w:val="00F13F39"/>
    <w:rsid w:val="00F141A2"/>
    <w:rsid w:val="00F145CC"/>
    <w:rsid w:val="00F14811"/>
    <w:rsid w:val="00F14E09"/>
    <w:rsid w:val="00F150A7"/>
    <w:rsid w:val="00F1550B"/>
    <w:rsid w:val="00F155EF"/>
    <w:rsid w:val="00F15BC6"/>
    <w:rsid w:val="00F15E07"/>
    <w:rsid w:val="00F15E45"/>
    <w:rsid w:val="00F16286"/>
    <w:rsid w:val="00F166A3"/>
    <w:rsid w:val="00F1690D"/>
    <w:rsid w:val="00F16F55"/>
    <w:rsid w:val="00F17BA9"/>
    <w:rsid w:val="00F17E8D"/>
    <w:rsid w:val="00F17ECF"/>
    <w:rsid w:val="00F17FB7"/>
    <w:rsid w:val="00F20171"/>
    <w:rsid w:val="00F2078F"/>
    <w:rsid w:val="00F207A0"/>
    <w:rsid w:val="00F20BC2"/>
    <w:rsid w:val="00F20BF3"/>
    <w:rsid w:val="00F20C6F"/>
    <w:rsid w:val="00F20FB4"/>
    <w:rsid w:val="00F217CA"/>
    <w:rsid w:val="00F21B1D"/>
    <w:rsid w:val="00F21D46"/>
    <w:rsid w:val="00F21ED0"/>
    <w:rsid w:val="00F22040"/>
    <w:rsid w:val="00F2220F"/>
    <w:rsid w:val="00F22235"/>
    <w:rsid w:val="00F224B1"/>
    <w:rsid w:val="00F225EF"/>
    <w:rsid w:val="00F22FE0"/>
    <w:rsid w:val="00F2300D"/>
    <w:rsid w:val="00F234E5"/>
    <w:rsid w:val="00F23536"/>
    <w:rsid w:val="00F23D2A"/>
    <w:rsid w:val="00F23F35"/>
    <w:rsid w:val="00F23FB4"/>
    <w:rsid w:val="00F24207"/>
    <w:rsid w:val="00F24472"/>
    <w:rsid w:val="00F244A6"/>
    <w:rsid w:val="00F245F8"/>
    <w:rsid w:val="00F24AC5"/>
    <w:rsid w:val="00F25010"/>
    <w:rsid w:val="00F258AE"/>
    <w:rsid w:val="00F26190"/>
    <w:rsid w:val="00F26A30"/>
    <w:rsid w:val="00F26C07"/>
    <w:rsid w:val="00F26CC3"/>
    <w:rsid w:val="00F26CE3"/>
    <w:rsid w:val="00F26DD4"/>
    <w:rsid w:val="00F26E95"/>
    <w:rsid w:val="00F26F59"/>
    <w:rsid w:val="00F27154"/>
    <w:rsid w:val="00F27312"/>
    <w:rsid w:val="00F27477"/>
    <w:rsid w:val="00F274FC"/>
    <w:rsid w:val="00F27557"/>
    <w:rsid w:val="00F27670"/>
    <w:rsid w:val="00F27766"/>
    <w:rsid w:val="00F279BB"/>
    <w:rsid w:val="00F3086E"/>
    <w:rsid w:val="00F3091F"/>
    <w:rsid w:val="00F30CE3"/>
    <w:rsid w:val="00F31800"/>
    <w:rsid w:val="00F31888"/>
    <w:rsid w:val="00F319DB"/>
    <w:rsid w:val="00F31F37"/>
    <w:rsid w:val="00F322D4"/>
    <w:rsid w:val="00F322F4"/>
    <w:rsid w:val="00F324D6"/>
    <w:rsid w:val="00F32A5C"/>
    <w:rsid w:val="00F32F1D"/>
    <w:rsid w:val="00F32F40"/>
    <w:rsid w:val="00F330AF"/>
    <w:rsid w:val="00F33352"/>
    <w:rsid w:val="00F335D6"/>
    <w:rsid w:val="00F3399A"/>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925"/>
    <w:rsid w:val="00F370AD"/>
    <w:rsid w:val="00F37209"/>
    <w:rsid w:val="00F374EA"/>
    <w:rsid w:val="00F37D9A"/>
    <w:rsid w:val="00F40A4C"/>
    <w:rsid w:val="00F40E34"/>
    <w:rsid w:val="00F418D1"/>
    <w:rsid w:val="00F418D6"/>
    <w:rsid w:val="00F41A0E"/>
    <w:rsid w:val="00F41B3D"/>
    <w:rsid w:val="00F41E7A"/>
    <w:rsid w:val="00F4263E"/>
    <w:rsid w:val="00F42D23"/>
    <w:rsid w:val="00F432FA"/>
    <w:rsid w:val="00F43588"/>
    <w:rsid w:val="00F436C2"/>
    <w:rsid w:val="00F43ACC"/>
    <w:rsid w:val="00F43D05"/>
    <w:rsid w:val="00F4415F"/>
    <w:rsid w:val="00F44227"/>
    <w:rsid w:val="00F44625"/>
    <w:rsid w:val="00F44D8E"/>
    <w:rsid w:val="00F45FEE"/>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B5B"/>
    <w:rsid w:val="00F50FD6"/>
    <w:rsid w:val="00F5101F"/>
    <w:rsid w:val="00F5140E"/>
    <w:rsid w:val="00F51974"/>
    <w:rsid w:val="00F51B9A"/>
    <w:rsid w:val="00F51C7F"/>
    <w:rsid w:val="00F52567"/>
    <w:rsid w:val="00F52680"/>
    <w:rsid w:val="00F52A9A"/>
    <w:rsid w:val="00F52AA0"/>
    <w:rsid w:val="00F52C9A"/>
    <w:rsid w:val="00F52E11"/>
    <w:rsid w:val="00F52EC0"/>
    <w:rsid w:val="00F53154"/>
    <w:rsid w:val="00F534B5"/>
    <w:rsid w:val="00F5352C"/>
    <w:rsid w:val="00F53994"/>
    <w:rsid w:val="00F53D54"/>
    <w:rsid w:val="00F5418A"/>
    <w:rsid w:val="00F54740"/>
    <w:rsid w:val="00F54EA6"/>
    <w:rsid w:val="00F551C5"/>
    <w:rsid w:val="00F55218"/>
    <w:rsid w:val="00F5565B"/>
    <w:rsid w:val="00F5572B"/>
    <w:rsid w:val="00F558CF"/>
    <w:rsid w:val="00F5593A"/>
    <w:rsid w:val="00F55F96"/>
    <w:rsid w:val="00F567FB"/>
    <w:rsid w:val="00F568AE"/>
    <w:rsid w:val="00F56B58"/>
    <w:rsid w:val="00F56DF4"/>
    <w:rsid w:val="00F57130"/>
    <w:rsid w:val="00F57682"/>
    <w:rsid w:val="00F57F3B"/>
    <w:rsid w:val="00F57F6A"/>
    <w:rsid w:val="00F600D0"/>
    <w:rsid w:val="00F6021B"/>
    <w:rsid w:val="00F60479"/>
    <w:rsid w:val="00F60792"/>
    <w:rsid w:val="00F6083A"/>
    <w:rsid w:val="00F6094F"/>
    <w:rsid w:val="00F60A9F"/>
    <w:rsid w:val="00F60E2E"/>
    <w:rsid w:val="00F60F3E"/>
    <w:rsid w:val="00F61169"/>
    <w:rsid w:val="00F61263"/>
    <w:rsid w:val="00F6129C"/>
    <w:rsid w:val="00F6130E"/>
    <w:rsid w:val="00F61458"/>
    <w:rsid w:val="00F6168B"/>
    <w:rsid w:val="00F61AC9"/>
    <w:rsid w:val="00F61E2F"/>
    <w:rsid w:val="00F61E46"/>
    <w:rsid w:val="00F61F48"/>
    <w:rsid w:val="00F6215B"/>
    <w:rsid w:val="00F6242A"/>
    <w:rsid w:val="00F62800"/>
    <w:rsid w:val="00F628FF"/>
    <w:rsid w:val="00F62A80"/>
    <w:rsid w:val="00F63250"/>
    <w:rsid w:val="00F632F2"/>
    <w:rsid w:val="00F633F1"/>
    <w:rsid w:val="00F635A2"/>
    <w:rsid w:val="00F6361D"/>
    <w:rsid w:val="00F636DA"/>
    <w:rsid w:val="00F63A76"/>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9DB"/>
    <w:rsid w:val="00F66BF3"/>
    <w:rsid w:val="00F66CF9"/>
    <w:rsid w:val="00F6723C"/>
    <w:rsid w:val="00F672EF"/>
    <w:rsid w:val="00F67B34"/>
    <w:rsid w:val="00F67CD4"/>
    <w:rsid w:val="00F67D37"/>
    <w:rsid w:val="00F70407"/>
    <w:rsid w:val="00F707A4"/>
    <w:rsid w:val="00F70DB6"/>
    <w:rsid w:val="00F70DD1"/>
    <w:rsid w:val="00F71039"/>
    <w:rsid w:val="00F71219"/>
    <w:rsid w:val="00F71DF5"/>
    <w:rsid w:val="00F71FF3"/>
    <w:rsid w:val="00F721DC"/>
    <w:rsid w:val="00F72580"/>
    <w:rsid w:val="00F725E4"/>
    <w:rsid w:val="00F728AE"/>
    <w:rsid w:val="00F728FC"/>
    <w:rsid w:val="00F72BEE"/>
    <w:rsid w:val="00F72E11"/>
    <w:rsid w:val="00F73333"/>
    <w:rsid w:val="00F73440"/>
    <w:rsid w:val="00F73690"/>
    <w:rsid w:val="00F73948"/>
    <w:rsid w:val="00F73F1C"/>
    <w:rsid w:val="00F73F71"/>
    <w:rsid w:val="00F73F9E"/>
    <w:rsid w:val="00F7422B"/>
    <w:rsid w:val="00F74355"/>
    <w:rsid w:val="00F74445"/>
    <w:rsid w:val="00F747A7"/>
    <w:rsid w:val="00F74878"/>
    <w:rsid w:val="00F75ABB"/>
    <w:rsid w:val="00F75BA2"/>
    <w:rsid w:val="00F75E89"/>
    <w:rsid w:val="00F76065"/>
    <w:rsid w:val="00F76097"/>
    <w:rsid w:val="00F761DE"/>
    <w:rsid w:val="00F76836"/>
    <w:rsid w:val="00F76865"/>
    <w:rsid w:val="00F76BF4"/>
    <w:rsid w:val="00F77347"/>
    <w:rsid w:val="00F7798E"/>
    <w:rsid w:val="00F77B8B"/>
    <w:rsid w:val="00F77F6D"/>
    <w:rsid w:val="00F801AB"/>
    <w:rsid w:val="00F80D3A"/>
    <w:rsid w:val="00F80E03"/>
    <w:rsid w:val="00F80FB5"/>
    <w:rsid w:val="00F8143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8D3"/>
    <w:rsid w:val="00F84DF1"/>
    <w:rsid w:val="00F84E7C"/>
    <w:rsid w:val="00F84EC1"/>
    <w:rsid w:val="00F84F03"/>
    <w:rsid w:val="00F85893"/>
    <w:rsid w:val="00F85BC7"/>
    <w:rsid w:val="00F86026"/>
    <w:rsid w:val="00F861A0"/>
    <w:rsid w:val="00F8657B"/>
    <w:rsid w:val="00F866BF"/>
    <w:rsid w:val="00F86749"/>
    <w:rsid w:val="00F867CF"/>
    <w:rsid w:val="00F86832"/>
    <w:rsid w:val="00F86B77"/>
    <w:rsid w:val="00F87071"/>
    <w:rsid w:val="00F87147"/>
    <w:rsid w:val="00F87341"/>
    <w:rsid w:val="00F8743B"/>
    <w:rsid w:val="00F87682"/>
    <w:rsid w:val="00F879D8"/>
    <w:rsid w:val="00F90629"/>
    <w:rsid w:val="00F90D5A"/>
    <w:rsid w:val="00F90D5D"/>
    <w:rsid w:val="00F91058"/>
    <w:rsid w:val="00F92015"/>
    <w:rsid w:val="00F92219"/>
    <w:rsid w:val="00F92406"/>
    <w:rsid w:val="00F9251F"/>
    <w:rsid w:val="00F92535"/>
    <w:rsid w:val="00F9260E"/>
    <w:rsid w:val="00F92BF1"/>
    <w:rsid w:val="00F92D8A"/>
    <w:rsid w:val="00F930DC"/>
    <w:rsid w:val="00F93239"/>
    <w:rsid w:val="00F93661"/>
    <w:rsid w:val="00F93688"/>
    <w:rsid w:val="00F93903"/>
    <w:rsid w:val="00F939F8"/>
    <w:rsid w:val="00F93A93"/>
    <w:rsid w:val="00F93B4C"/>
    <w:rsid w:val="00F93B8F"/>
    <w:rsid w:val="00F941BF"/>
    <w:rsid w:val="00F94303"/>
    <w:rsid w:val="00F9462E"/>
    <w:rsid w:val="00F9530B"/>
    <w:rsid w:val="00F95434"/>
    <w:rsid w:val="00F95510"/>
    <w:rsid w:val="00F956C0"/>
    <w:rsid w:val="00F9577A"/>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D33"/>
    <w:rsid w:val="00FA0DDD"/>
    <w:rsid w:val="00FA12E8"/>
    <w:rsid w:val="00FA152C"/>
    <w:rsid w:val="00FA1B72"/>
    <w:rsid w:val="00FA1C6D"/>
    <w:rsid w:val="00FA1E88"/>
    <w:rsid w:val="00FA21EF"/>
    <w:rsid w:val="00FA2309"/>
    <w:rsid w:val="00FA2653"/>
    <w:rsid w:val="00FA2722"/>
    <w:rsid w:val="00FA30CE"/>
    <w:rsid w:val="00FA3309"/>
    <w:rsid w:val="00FA3EF2"/>
    <w:rsid w:val="00FA3FB1"/>
    <w:rsid w:val="00FA408B"/>
    <w:rsid w:val="00FA409E"/>
    <w:rsid w:val="00FA4133"/>
    <w:rsid w:val="00FA4189"/>
    <w:rsid w:val="00FA4275"/>
    <w:rsid w:val="00FA4339"/>
    <w:rsid w:val="00FA512F"/>
    <w:rsid w:val="00FA51CE"/>
    <w:rsid w:val="00FA520B"/>
    <w:rsid w:val="00FA5684"/>
    <w:rsid w:val="00FA5794"/>
    <w:rsid w:val="00FA5976"/>
    <w:rsid w:val="00FA5B4C"/>
    <w:rsid w:val="00FA613A"/>
    <w:rsid w:val="00FA6736"/>
    <w:rsid w:val="00FA6C3B"/>
    <w:rsid w:val="00FA6CD2"/>
    <w:rsid w:val="00FA6EB4"/>
    <w:rsid w:val="00FA7064"/>
    <w:rsid w:val="00FA7126"/>
    <w:rsid w:val="00FA7D93"/>
    <w:rsid w:val="00FA7F66"/>
    <w:rsid w:val="00FB0D69"/>
    <w:rsid w:val="00FB1F00"/>
    <w:rsid w:val="00FB1FCF"/>
    <w:rsid w:val="00FB1FE0"/>
    <w:rsid w:val="00FB2016"/>
    <w:rsid w:val="00FB206C"/>
    <w:rsid w:val="00FB2083"/>
    <w:rsid w:val="00FB2186"/>
    <w:rsid w:val="00FB21DC"/>
    <w:rsid w:val="00FB25D4"/>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2F5"/>
    <w:rsid w:val="00FC085E"/>
    <w:rsid w:val="00FC0A66"/>
    <w:rsid w:val="00FC0B78"/>
    <w:rsid w:val="00FC19B0"/>
    <w:rsid w:val="00FC1A0B"/>
    <w:rsid w:val="00FC1CE7"/>
    <w:rsid w:val="00FC2480"/>
    <w:rsid w:val="00FC289B"/>
    <w:rsid w:val="00FC28E1"/>
    <w:rsid w:val="00FC2CE8"/>
    <w:rsid w:val="00FC2FFF"/>
    <w:rsid w:val="00FC3924"/>
    <w:rsid w:val="00FC3F06"/>
    <w:rsid w:val="00FC41AB"/>
    <w:rsid w:val="00FC4238"/>
    <w:rsid w:val="00FC4452"/>
    <w:rsid w:val="00FC4784"/>
    <w:rsid w:val="00FC484A"/>
    <w:rsid w:val="00FC4E2A"/>
    <w:rsid w:val="00FC4E9F"/>
    <w:rsid w:val="00FC4ED5"/>
    <w:rsid w:val="00FC5138"/>
    <w:rsid w:val="00FC578F"/>
    <w:rsid w:val="00FC5B08"/>
    <w:rsid w:val="00FC5D41"/>
    <w:rsid w:val="00FC5DC3"/>
    <w:rsid w:val="00FC5EA2"/>
    <w:rsid w:val="00FC5F13"/>
    <w:rsid w:val="00FC5F90"/>
    <w:rsid w:val="00FC6734"/>
    <w:rsid w:val="00FC67AC"/>
    <w:rsid w:val="00FC6804"/>
    <w:rsid w:val="00FC68CD"/>
    <w:rsid w:val="00FC6925"/>
    <w:rsid w:val="00FC6C3A"/>
    <w:rsid w:val="00FC74F0"/>
    <w:rsid w:val="00FC752A"/>
    <w:rsid w:val="00FC7866"/>
    <w:rsid w:val="00FC7999"/>
    <w:rsid w:val="00FC7AD2"/>
    <w:rsid w:val="00FC7BD1"/>
    <w:rsid w:val="00FC7D7E"/>
    <w:rsid w:val="00FD00B0"/>
    <w:rsid w:val="00FD014F"/>
    <w:rsid w:val="00FD0440"/>
    <w:rsid w:val="00FD0589"/>
    <w:rsid w:val="00FD07B1"/>
    <w:rsid w:val="00FD0EEE"/>
    <w:rsid w:val="00FD103A"/>
    <w:rsid w:val="00FD1506"/>
    <w:rsid w:val="00FD17A8"/>
    <w:rsid w:val="00FD1DBC"/>
    <w:rsid w:val="00FD1FB0"/>
    <w:rsid w:val="00FD2134"/>
    <w:rsid w:val="00FD2502"/>
    <w:rsid w:val="00FD29A3"/>
    <w:rsid w:val="00FD2AEE"/>
    <w:rsid w:val="00FD2AFF"/>
    <w:rsid w:val="00FD2CA0"/>
    <w:rsid w:val="00FD2EBA"/>
    <w:rsid w:val="00FD3C08"/>
    <w:rsid w:val="00FD3D49"/>
    <w:rsid w:val="00FD3F45"/>
    <w:rsid w:val="00FD4377"/>
    <w:rsid w:val="00FD47BB"/>
    <w:rsid w:val="00FD47C8"/>
    <w:rsid w:val="00FD4966"/>
    <w:rsid w:val="00FD4982"/>
    <w:rsid w:val="00FD4CB0"/>
    <w:rsid w:val="00FD4D94"/>
    <w:rsid w:val="00FD50E0"/>
    <w:rsid w:val="00FD5291"/>
    <w:rsid w:val="00FD5343"/>
    <w:rsid w:val="00FD5723"/>
    <w:rsid w:val="00FD572C"/>
    <w:rsid w:val="00FD579D"/>
    <w:rsid w:val="00FD57AC"/>
    <w:rsid w:val="00FD5976"/>
    <w:rsid w:val="00FD60B5"/>
    <w:rsid w:val="00FD6277"/>
    <w:rsid w:val="00FD63B5"/>
    <w:rsid w:val="00FD7053"/>
    <w:rsid w:val="00FD70DD"/>
    <w:rsid w:val="00FD724B"/>
    <w:rsid w:val="00FD74C6"/>
    <w:rsid w:val="00FD777A"/>
    <w:rsid w:val="00FD7805"/>
    <w:rsid w:val="00FD7AD8"/>
    <w:rsid w:val="00FD7E25"/>
    <w:rsid w:val="00FD7F02"/>
    <w:rsid w:val="00FD7FAB"/>
    <w:rsid w:val="00FE0147"/>
    <w:rsid w:val="00FE0494"/>
    <w:rsid w:val="00FE0759"/>
    <w:rsid w:val="00FE077A"/>
    <w:rsid w:val="00FE08E9"/>
    <w:rsid w:val="00FE0FBD"/>
    <w:rsid w:val="00FE129B"/>
    <w:rsid w:val="00FE199A"/>
    <w:rsid w:val="00FE19D2"/>
    <w:rsid w:val="00FE1A54"/>
    <w:rsid w:val="00FE23C6"/>
    <w:rsid w:val="00FE2489"/>
    <w:rsid w:val="00FE24E9"/>
    <w:rsid w:val="00FE268A"/>
    <w:rsid w:val="00FE2CBF"/>
    <w:rsid w:val="00FE2D7A"/>
    <w:rsid w:val="00FE2EC9"/>
    <w:rsid w:val="00FE3759"/>
    <w:rsid w:val="00FE390D"/>
    <w:rsid w:val="00FE3980"/>
    <w:rsid w:val="00FE3A3A"/>
    <w:rsid w:val="00FE3A8D"/>
    <w:rsid w:val="00FE41A0"/>
    <w:rsid w:val="00FE423A"/>
    <w:rsid w:val="00FE43D0"/>
    <w:rsid w:val="00FE4476"/>
    <w:rsid w:val="00FE459E"/>
    <w:rsid w:val="00FE46A0"/>
    <w:rsid w:val="00FE48ED"/>
    <w:rsid w:val="00FE5371"/>
    <w:rsid w:val="00FE54C7"/>
    <w:rsid w:val="00FE54C9"/>
    <w:rsid w:val="00FE571F"/>
    <w:rsid w:val="00FE5B9C"/>
    <w:rsid w:val="00FE5C70"/>
    <w:rsid w:val="00FE5D45"/>
    <w:rsid w:val="00FE5DF6"/>
    <w:rsid w:val="00FE61BB"/>
    <w:rsid w:val="00FE6210"/>
    <w:rsid w:val="00FE6756"/>
    <w:rsid w:val="00FE725B"/>
    <w:rsid w:val="00FE7634"/>
    <w:rsid w:val="00FE7970"/>
    <w:rsid w:val="00FE7EA7"/>
    <w:rsid w:val="00FF0155"/>
    <w:rsid w:val="00FF02D1"/>
    <w:rsid w:val="00FF07B4"/>
    <w:rsid w:val="00FF0C78"/>
    <w:rsid w:val="00FF0D19"/>
    <w:rsid w:val="00FF0E5E"/>
    <w:rsid w:val="00FF0FE2"/>
    <w:rsid w:val="00FF106E"/>
    <w:rsid w:val="00FF1675"/>
    <w:rsid w:val="00FF18FF"/>
    <w:rsid w:val="00FF1907"/>
    <w:rsid w:val="00FF1EE9"/>
    <w:rsid w:val="00FF217F"/>
    <w:rsid w:val="00FF22D1"/>
    <w:rsid w:val="00FF2615"/>
    <w:rsid w:val="00FF2693"/>
    <w:rsid w:val="00FF2B3C"/>
    <w:rsid w:val="00FF2D09"/>
    <w:rsid w:val="00FF31EA"/>
    <w:rsid w:val="00FF3448"/>
    <w:rsid w:val="00FF3814"/>
    <w:rsid w:val="00FF38CA"/>
    <w:rsid w:val="00FF3C37"/>
    <w:rsid w:val="00FF4168"/>
    <w:rsid w:val="00FF446E"/>
    <w:rsid w:val="00FF46D8"/>
    <w:rsid w:val="00FF4D74"/>
    <w:rsid w:val="00FF5C3F"/>
    <w:rsid w:val="00FF5C74"/>
    <w:rsid w:val="00FF600F"/>
    <w:rsid w:val="00FF6187"/>
    <w:rsid w:val="00FF6546"/>
    <w:rsid w:val="00FF6A2C"/>
    <w:rsid w:val="00FF6A7B"/>
    <w:rsid w:val="00FF6DBA"/>
    <w:rsid w:val="00FF6F75"/>
    <w:rsid w:val="00FF728E"/>
    <w:rsid w:val="00FF7688"/>
    <w:rsid w:val="00FF7A00"/>
    <w:rsid w:val="00FF7A7C"/>
    <w:rsid w:val="00FF7AC5"/>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0C52D50D"/>
  <w15:docId w15:val="{8FE37B89-5E34-4507-899B-E75A117F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2"/>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semiHidden/>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
    <w:basedOn w:val="BodyText"/>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CC17B6"/>
    <w:pPr>
      <w:tabs>
        <w:tab w:val="right" w:pos="8221"/>
      </w:tabs>
      <w:spacing w:before="260" w:line="240" w:lineRule="auto"/>
      <w:ind w:left="851" w:right="567" w:hanging="851"/>
    </w:pPr>
    <w:rPr>
      <w:sz w:val="28"/>
    </w:rPr>
  </w:style>
  <w:style w:type="paragraph" w:styleId="TOC2">
    <w:name w:val="toc 2"/>
    <w:basedOn w:val="TOC1"/>
    <w:autoRedefine/>
    <w:semiHidden/>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semiHidden/>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360E97"/>
    <w:pPr>
      <w:tabs>
        <w:tab w:val="left" w:pos="9315"/>
      </w:tabs>
      <w:spacing w:after="0" w:line="240" w:lineRule="atLeast"/>
      <w:ind w:left="567"/>
      <w:jc w:val="thaiDistribute"/>
    </w:pPr>
    <w:rPr>
      <w:bCs/>
      <w:i/>
      <w:iCs/>
      <w:szCs w:val="22"/>
      <w:lang w:eastAsia="en-GB" w:bidi="th-TH"/>
    </w:rPr>
  </w:style>
  <w:style w:type="character" w:customStyle="1" w:styleId="AccPolicysubheadChar">
    <w:name w:val="Acc Policy sub head Char"/>
    <w:link w:val="AccPolicysubhead"/>
    <w:rsid w:val="00360E97"/>
    <w:rPr>
      <w:bCs/>
      <w:i/>
      <w:iCs/>
      <w:sz w:val="22"/>
      <w:szCs w:val="22"/>
      <w:lang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9"/>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4792DA-C757-48C6-A281-B8D9BD8C5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1966</TotalTime>
  <Pages>28</Pages>
  <Words>5806</Words>
  <Characters>33096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Suwapong Suwanmalee</cp:lastModifiedBy>
  <cp:revision>325</cp:revision>
  <cp:lastPrinted>2018-05-04T04:47:00Z</cp:lastPrinted>
  <dcterms:created xsi:type="dcterms:W3CDTF">2018-04-11T09:24:00Z</dcterms:created>
  <dcterms:modified xsi:type="dcterms:W3CDTF">2018-05-09T02:04:00Z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