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D62FA" w14:textId="77777777" w:rsidR="00DB308D" w:rsidRPr="00C17F37" w:rsidRDefault="00DB308D" w:rsidP="004C2111">
      <w:pPr>
        <w:pStyle w:val="Reference"/>
        <w:rPr>
          <w:rFonts w:cstheme="minorBidi" w:hint="cs"/>
          <w:cs/>
          <w:lang w:bidi="th-TH"/>
        </w:rPr>
      </w:pPr>
      <w:bookmarkStart w:id="1" w:name="_GoBack"/>
      <w:bookmarkEnd w:id="1"/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814AD36" w:rsidR="0009543C" w:rsidRPr="00FE16D0" w:rsidRDefault="0009543C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15B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15B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2" w:name="_Hlk513040870"/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2 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ัล</w:t>
      </w:r>
      <w:proofErr w:type="spellEnd"/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2"/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FE16D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FE16D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FE16D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FE16D0" w:rsidRDefault="00D267AC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263667" w14:textId="0770B7CF" w:rsidR="00CD4D4E" w:rsidRDefault="000B5D4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31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สำหรับงวดสามเดือนสิ้นสุดวันที่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31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และหมายเหตุประกอบงบการเงินระหว่างกาลแบบย่อของบริษัท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เมท</w:t>
      </w:r>
      <w:proofErr w:type="spellStart"/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31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สำหรับงวดสามเดือนสิ้นสุดวันที่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31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เมท</w:t>
      </w:r>
      <w:proofErr w:type="spellStart"/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34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</w:t>
      </w:r>
      <w:r w:rsidR="00923EA8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ผลการสอบทานของข้าพเจ้า</w:t>
      </w:r>
    </w:p>
    <w:p w14:paraId="76D83E1D" w14:textId="77777777" w:rsidR="000B5D47" w:rsidRPr="00FE16D0" w:rsidRDefault="000B5D4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C82245" w14:textId="77777777" w:rsidR="000B5D47" w:rsidRPr="00EE44DA" w:rsidRDefault="000B5D47" w:rsidP="000B5D47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FE16D0" w:rsidRDefault="0009543C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85E5166" w14:textId="3402F278" w:rsidR="00CD4D4E" w:rsidRPr="00FE16D0" w:rsidRDefault="000B5D4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>2410 “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0B5D47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ซึ่งอาจพบได้จากการตรวจสอบ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77777777" w:rsidR="00CD4D4E" w:rsidRPr="00FE16D0" w:rsidRDefault="00CD4D4E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A9BAB5" w14:textId="701CB0BF" w:rsidR="00CD4D4E" w:rsidRDefault="00CD4D4E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B57059" w14:textId="77777777" w:rsidR="000B5D47" w:rsidRPr="00FE16D0" w:rsidRDefault="000B5D4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6C75B6" w14:textId="51C01A0A" w:rsidR="0009543C" w:rsidRDefault="0009543C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B3C746" w14:textId="78F0B9DE" w:rsidR="00D100B7" w:rsidRDefault="00D100B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177A00" w14:textId="0DB031B0" w:rsidR="00D100B7" w:rsidRDefault="00D100B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B6EDEB1" w14:textId="77777777" w:rsidR="00D100B7" w:rsidRPr="00FE16D0" w:rsidRDefault="00D100B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0B5D47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B5D4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26108C4" w14:textId="77777777" w:rsidR="000B5D47" w:rsidRPr="00487E39" w:rsidRDefault="000B5D47" w:rsidP="000B5D4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776C237A" w14:textId="1E223755" w:rsidR="00E32427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F994568" w14:textId="6608A076" w:rsidR="00A237A5" w:rsidRDefault="00A237A5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0CE78" w14:textId="77777777" w:rsidR="00A237A5" w:rsidRPr="00FE16D0" w:rsidRDefault="00A237A5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นายสมคิด </w:t>
      </w:r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เตียตระกูล</w:t>
      </w:r>
    </w:p>
    <w:p w14:paraId="50908D90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FE16D0">
        <w:rPr>
          <w:rFonts w:ascii="Browallia New" w:hAnsi="Browallia New" w:cs="Browallia New"/>
          <w:sz w:val="28"/>
          <w:szCs w:val="28"/>
        </w:rPr>
        <w:t>2785</w:t>
      </w:r>
    </w:p>
    <w:p w14:paraId="42FE4C9F" w14:textId="77777777" w:rsidR="003C35EF" w:rsidRPr="00FE16D0" w:rsidRDefault="003C35EF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FE16D0" w:rsidRDefault="00FE16D0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2E61A4C" w14:textId="77777777" w:rsidR="003C35EF" w:rsidRPr="00FE16D0" w:rsidRDefault="00A237A5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43D13">
        <w:rPr>
          <w:rFonts w:ascii="Browallia New" w:hAnsi="Browallia New" w:cs="Browallia New"/>
          <w:sz w:val="28"/>
          <w:szCs w:val="28"/>
        </w:rPr>
        <w:t>9</w:t>
      </w:r>
      <w:r w:rsidR="003C35EF" w:rsidRPr="00843D13">
        <w:rPr>
          <w:rFonts w:ascii="Browallia New" w:hAnsi="Browallia New" w:cs="Browallia New"/>
          <w:sz w:val="28"/>
          <w:szCs w:val="28"/>
          <w:cs/>
          <w:lang w:bidi="th-TH"/>
        </w:rPr>
        <w:t xml:space="preserve"> พฤษภาคม </w:t>
      </w:r>
      <w:r w:rsidR="003C35EF" w:rsidRPr="00843D13">
        <w:rPr>
          <w:rFonts w:ascii="Browallia New" w:hAnsi="Browallia New" w:cs="Browallia New"/>
          <w:sz w:val="28"/>
          <w:szCs w:val="28"/>
        </w:rPr>
        <w:t>256</w:t>
      </w:r>
      <w:r w:rsidR="00FE16D0" w:rsidRPr="00843D13">
        <w:rPr>
          <w:rFonts w:ascii="Browallia New" w:hAnsi="Browallia New" w:cs="Browallia New"/>
          <w:sz w:val="28"/>
          <w:szCs w:val="28"/>
        </w:rPr>
        <w:t>1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6BFB4" w14:textId="77777777" w:rsidR="00AD7E77" w:rsidRDefault="00AD7E77">
      <w:r>
        <w:separator/>
      </w:r>
    </w:p>
  </w:endnote>
  <w:endnote w:type="continuationSeparator" w:id="0">
    <w:p w14:paraId="5541527C" w14:textId="77777777" w:rsidR="00AD7E77" w:rsidRDefault="00AD7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D1312" w14:textId="77777777" w:rsidR="00AD7E77" w:rsidRDefault="00AD7E77">
      <w:bookmarkStart w:id="0" w:name="_Hlk482348182"/>
      <w:bookmarkEnd w:id="0"/>
      <w:r>
        <w:separator/>
      </w:r>
    </w:p>
  </w:footnote>
  <w:footnote w:type="continuationSeparator" w:id="0">
    <w:p w14:paraId="263B7C26" w14:textId="77777777" w:rsidR="00AD7E77" w:rsidRDefault="00AD7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116A" w14:textId="3AE50D5A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2E097F52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2453342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5A4A"/>
    <w:rsid w:val="002C013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5E5B"/>
    <w:rsid w:val="00352138"/>
    <w:rsid w:val="00354F5D"/>
    <w:rsid w:val="00365ECE"/>
    <w:rsid w:val="00374047"/>
    <w:rsid w:val="003744DA"/>
    <w:rsid w:val="00384904"/>
    <w:rsid w:val="00386916"/>
    <w:rsid w:val="003B4CCD"/>
    <w:rsid w:val="003B4DED"/>
    <w:rsid w:val="003C12C5"/>
    <w:rsid w:val="003C27EF"/>
    <w:rsid w:val="003C32E9"/>
    <w:rsid w:val="003C35EF"/>
    <w:rsid w:val="003C3898"/>
    <w:rsid w:val="003D2605"/>
    <w:rsid w:val="003D64D6"/>
    <w:rsid w:val="003E034A"/>
    <w:rsid w:val="003E3E21"/>
    <w:rsid w:val="003F1445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3578"/>
    <w:rsid w:val="004E728B"/>
    <w:rsid w:val="004F1A16"/>
    <w:rsid w:val="004F207F"/>
    <w:rsid w:val="004F5D91"/>
    <w:rsid w:val="005070FA"/>
    <w:rsid w:val="0052186A"/>
    <w:rsid w:val="005319BF"/>
    <w:rsid w:val="005321DA"/>
    <w:rsid w:val="00547541"/>
    <w:rsid w:val="00551365"/>
    <w:rsid w:val="00552481"/>
    <w:rsid w:val="005627FF"/>
    <w:rsid w:val="00564C3E"/>
    <w:rsid w:val="00577778"/>
    <w:rsid w:val="00577D61"/>
    <w:rsid w:val="005822AC"/>
    <w:rsid w:val="00582A5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46796"/>
    <w:rsid w:val="00746D91"/>
    <w:rsid w:val="0075598A"/>
    <w:rsid w:val="00761813"/>
    <w:rsid w:val="0077093F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43100"/>
    <w:rsid w:val="00843D13"/>
    <w:rsid w:val="00847054"/>
    <w:rsid w:val="00850F25"/>
    <w:rsid w:val="008534AA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12A4E"/>
    <w:rsid w:val="00912F98"/>
    <w:rsid w:val="00917FBB"/>
    <w:rsid w:val="009219CA"/>
    <w:rsid w:val="009223D3"/>
    <w:rsid w:val="00923EA8"/>
    <w:rsid w:val="00931D7A"/>
    <w:rsid w:val="00935D8D"/>
    <w:rsid w:val="00942FE8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C1F"/>
    <w:rsid w:val="00A07FFA"/>
    <w:rsid w:val="00A11FB4"/>
    <w:rsid w:val="00A1550B"/>
    <w:rsid w:val="00A237A5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7E77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BF7304"/>
    <w:rsid w:val="00C06939"/>
    <w:rsid w:val="00C17F37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00B7"/>
    <w:rsid w:val="00D15EA5"/>
    <w:rsid w:val="00D2100B"/>
    <w:rsid w:val="00D267AC"/>
    <w:rsid w:val="00D3089E"/>
    <w:rsid w:val="00D31D7A"/>
    <w:rsid w:val="00D33E60"/>
    <w:rsid w:val="00D460E7"/>
    <w:rsid w:val="00D60CDD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4D5"/>
    <w:rsid w:val="00EE0F65"/>
    <w:rsid w:val="00F15B98"/>
    <w:rsid w:val="00F246A1"/>
    <w:rsid w:val="00F37917"/>
    <w:rsid w:val="00F4514D"/>
    <w:rsid w:val="00F5513E"/>
    <w:rsid w:val="00F63F3F"/>
    <w:rsid w:val="00F66FA5"/>
    <w:rsid w:val="00F71678"/>
    <w:rsid w:val="00F730E3"/>
    <w:rsid w:val="00F755E9"/>
    <w:rsid w:val="00F909CD"/>
    <w:rsid w:val="00F974D1"/>
    <w:rsid w:val="00FA02D2"/>
    <w:rsid w:val="00FA16E0"/>
    <w:rsid w:val="00FC4397"/>
    <w:rsid w:val="00FD05AD"/>
    <w:rsid w:val="00FD0666"/>
    <w:rsid w:val="00FD7295"/>
    <w:rsid w:val="00FE153F"/>
    <w:rsid w:val="00FE16D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1425F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5" ma:contentTypeDescription="Create a new document." ma:contentTypeScope="" ma:versionID="9fc579c96eca332e8772006b7f3cf0fb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8fb0a67dae9a3cf6d87126da9cc9bd62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purl.org/dc/terms/"/>
    <ds:schemaRef ds:uri="http://schemas.microsoft.com/office/2006/documentManagement/types"/>
    <ds:schemaRef ds:uri="729065a1-720c-4df0-b67c-e69a28b38a78"/>
    <ds:schemaRef ds:uri="5ff93197-5cd4-4697-961c-11b2929d1c0c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94FB11-A24F-40BA-BA15-3026DC083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4DAA0E-C168-46AE-A788-3B598526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329</Words>
  <Characters>1480</Characters>
  <Application>Microsoft Office Word</Application>
  <DocSecurity>0</DocSecurity>
  <Lines>43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cp:lastPrinted>2018-04-26T14:51:00Z</cp:lastPrinted>
  <dcterms:created xsi:type="dcterms:W3CDTF">2018-05-09T08:02:00Z</dcterms:created>
  <dcterms:modified xsi:type="dcterms:W3CDTF">2018-05-09T08:02:00Z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</Properties>
</file>