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0"/>
          <w:szCs w:val="30"/>
        </w:rPr>
      </w:pPr>
      <w:r w:rsidRPr="0058033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58033D">
        <w:rPr>
          <w:rFonts w:ascii="Angsana New" w:hAnsi="Angsana New"/>
          <w:b/>
          <w:bCs/>
          <w:sz w:val="30"/>
          <w:szCs w:val="30"/>
        </w:rPr>
        <w:tab/>
      </w:r>
      <w:r w:rsidRPr="0058033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1</w:t>
      </w:r>
      <w:r w:rsidR="00C73657" w:rsidRPr="0058033D">
        <w:rPr>
          <w:rFonts w:ascii="Angsana New" w:hAnsi="Angsana New"/>
          <w:sz w:val="30"/>
          <w:szCs w:val="30"/>
        </w:rPr>
        <w:tab/>
      </w:r>
      <w:r w:rsidR="00C73657" w:rsidRPr="0058033D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2</w:t>
      </w:r>
      <w:r w:rsidR="00C73657" w:rsidRPr="0058033D">
        <w:rPr>
          <w:rFonts w:ascii="Angsana New" w:hAnsi="Angsana New"/>
          <w:sz w:val="30"/>
          <w:szCs w:val="30"/>
        </w:rPr>
        <w:tab/>
      </w:r>
      <w:r w:rsidR="00C73657" w:rsidRPr="0058033D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5E21CF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2C0371">
        <w:rPr>
          <w:rFonts w:ascii="Angsana New" w:hAnsi="Angsana New"/>
          <w:sz w:val="30"/>
          <w:szCs w:val="30"/>
        </w:rPr>
        <w:t>3</w:t>
      </w:r>
      <w:r w:rsidR="005E21CF" w:rsidRPr="0058033D">
        <w:rPr>
          <w:rFonts w:ascii="Angsana New" w:hAnsi="Angsana New" w:hint="cs"/>
          <w:sz w:val="30"/>
          <w:szCs w:val="30"/>
          <w:cs/>
        </w:rPr>
        <w:tab/>
      </w:r>
      <w:r w:rsidR="00A10A7C" w:rsidRPr="0058033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bookmarkStart w:id="0" w:name="_GoBack"/>
      <w:bookmarkEnd w:id="0"/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4</w:t>
      </w:r>
      <w:r w:rsidR="00C73657" w:rsidRPr="0058033D">
        <w:rPr>
          <w:rFonts w:ascii="Angsana New" w:hAnsi="Angsana New"/>
          <w:sz w:val="30"/>
          <w:szCs w:val="30"/>
        </w:rPr>
        <w:tab/>
      </w:r>
      <w:r w:rsidR="00A10A7C" w:rsidRPr="0058033D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5</w:t>
      </w:r>
      <w:r w:rsidR="00C73657" w:rsidRPr="0058033D">
        <w:rPr>
          <w:rFonts w:ascii="Angsana New" w:hAnsi="Angsana New"/>
          <w:sz w:val="30"/>
          <w:szCs w:val="30"/>
        </w:rPr>
        <w:tab/>
      </w:r>
      <w:r w:rsidR="00A10A7C" w:rsidRPr="0058033D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2C0371">
        <w:rPr>
          <w:rFonts w:ascii="Angsana New" w:hAnsi="Angsana New"/>
          <w:sz w:val="30"/>
          <w:szCs w:val="30"/>
        </w:rPr>
        <w:t>6</w:t>
      </w:r>
      <w:r w:rsidR="00C73657" w:rsidRPr="0058033D">
        <w:rPr>
          <w:rFonts w:ascii="Angsana New" w:hAnsi="Angsana New"/>
          <w:sz w:val="30"/>
          <w:szCs w:val="30"/>
        </w:rPr>
        <w:tab/>
      </w:r>
      <w:r w:rsidR="00A10A7C" w:rsidRPr="00CA682B">
        <w:rPr>
          <w:rFonts w:ascii="Angsana New" w:hAnsi="Angsana New"/>
          <w:sz w:val="30"/>
          <w:szCs w:val="30"/>
          <w:cs/>
        </w:rPr>
        <w:t>เงินลงทุนใน</w:t>
      </w:r>
      <w:r w:rsidR="00A10A7C" w:rsidRPr="00CA682B">
        <w:rPr>
          <w:rFonts w:ascii="Angsana New" w:hAnsi="Angsana New" w:hint="cs"/>
          <w:sz w:val="30"/>
          <w:szCs w:val="30"/>
          <w:cs/>
        </w:rPr>
        <w:t>การร่วมค้า</w:t>
      </w:r>
      <w:r w:rsidR="00F97631" w:rsidRPr="00CA682B">
        <w:rPr>
          <w:rFonts w:ascii="Angsana New" w:hAnsi="Angsana New"/>
          <w:sz w:val="30"/>
          <w:szCs w:val="30"/>
          <w:cs/>
        </w:rPr>
        <w:t>และบริษัทร่วม</w:t>
      </w: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2C0371">
        <w:rPr>
          <w:rFonts w:ascii="Angsana New" w:hAnsi="Angsana New"/>
          <w:sz w:val="30"/>
          <w:szCs w:val="30"/>
        </w:rPr>
        <w:t>7</w:t>
      </w:r>
      <w:r w:rsidR="00C73657" w:rsidRPr="0058033D">
        <w:rPr>
          <w:rFonts w:ascii="Angsana New" w:hAnsi="Angsana New"/>
          <w:sz w:val="30"/>
          <w:szCs w:val="30"/>
        </w:rPr>
        <w:tab/>
      </w:r>
      <w:r w:rsidR="00A10A7C" w:rsidRPr="0058033D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50158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2C0371">
        <w:rPr>
          <w:rFonts w:ascii="Angsana New" w:hAnsi="Angsana New"/>
          <w:sz w:val="30"/>
          <w:szCs w:val="30"/>
        </w:rPr>
        <w:t>8</w:t>
      </w:r>
      <w:r w:rsidR="00501587">
        <w:rPr>
          <w:rFonts w:ascii="Angsana New" w:hAnsi="Angsana New"/>
          <w:sz w:val="30"/>
          <w:szCs w:val="30"/>
        </w:rPr>
        <w:tab/>
      </w:r>
      <w:r w:rsidR="00BD62CA" w:rsidRPr="0058033D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8E4925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9</w:t>
      </w:r>
      <w:r w:rsidR="008E4925" w:rsidRPr="0058033D">
        <w:rPr>
          <w:rFonts w:ascii="Angsana New" w:hAnsi="Angsana New"/>
          <w:sz w:val="30"/>
          <w:szCs w:val="30"/>
        </w:rPr>
        <w:tab/>
      </w:r>
      <w:r w:rsidR="008E4925" w:rsidRPr="0058033D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</w:t>
      </w:r>
    </w:p>
    <w:p w:rsidR="008E4925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2C0371">
        <w:rPr>
          <w:rFonts w:ascii="Angsana New" w:hAnsi="Angsana New"/>
          <w:sz w:val="30"/>
          <w:szCs w:val="30"/>
        </w:rPr>
        <w:t>10</w:t>
      </w:r>
      <w:r w:rsidR="008E4925" w:rsidRPr="0058033D">
        <w:rPr>
          <w:rFonts w:ascii="Angsana New" w:hAnsi="Angsana New"/>
          <w:sz w:val="30"/>
          <w:szCs w:val="30"/>
        </w:rPr>
        <w:tab/>
      </w:r>
      <w:r w:rsidR="008E4925" w:rsidRPr="0058033D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8E4925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11</w:t>
      </w:r>
      <w:r w:rsidR="008E4925" w:rsidRPr="0058033D">
        <w:rPr>
          <w:rFonts w:ascii="Angsana New" w:hAnsi="Angsana New"/>
          <w:sz w:val="30"/>
          <w:szCs w:val="30"/>
        </w:rPr>
        <w:tab/>
      </w:r>
      <w:r w:rsidR="008E4925" w:rsidRPr="0058033D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8E4925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2C0371">
        <w:rPr>
          <w:rFonts w:ascii="Angsana New" w:hAnsi="Angsana New"/>
          <w:sz w:val="30"/>
          <w:szCs w:val="30"/>
        </w:rPr>
        <w:t>12</w:t>
      </w:r>
      <w:r w:rsidR="008E4925" w:rsidRPr="0058033D">
        <w:rPr>
          <w:rFonts w:ascii="Angsana New" w:hAnsi="Angsana New"/>
          <w:sz w:val="30"/>
          <w:szCs w:val="30"/>
        </w:rPr>
        <w:tab/>
      </w:r>
      <w:r w:rsidR="008E4925" w:rsidRPr="0058033D">
        <w:rPr>
          <w:rFonts w:ascii="Angsana New" w:hAnsi="Angsana New"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8E4925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13</w:t>
      </w:r>
      <w:r w:rsidR="008E4925" w:rsidRPr="0058033D">
        <w:rPr>
          <w:rFonts w:ascii="Angsana New" w:hAnsi="Angsana New"/>
          <w:sz w:val="30"/>
          <w:szCs w:val="30"/>
        </w:rPr>
        <w:tab/>
      </w:r>
      <w:r w:rsidR="008E4925" w:rsidRPr="00602F17">
        <w:rPr>
          <w:rFonts w:ascii="Angsana New" w:hAnsi="Angsana New"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552070" w:rsidRPr="00602F17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14</w:t>
      </w:r>
      <w:r w:rsidR="00552070">
        <w:rPr>
          <w:rFonts w:ascii="Angsana New" w:hAnsi="Angsana New"/>
          <w:sz w:val="30"/>
          <w:szCs w:val="30"/>
        </w:rPr>
        <w:tab/>
      </w:r>
      <w:r w:rsidR="00552070" w:rsidRPr="00552070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</w:rPr>
        <w:br w:type="page"/>
      </w:r>
      <w:r w:rsidRPr="005803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22D7" w:rsidRPr="0058033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8033D">
        <w:rPr>
          <w:rFonts w:ascii="Angsana New" w:hAnsi="Angsana New"/>
          <w:sz w:val="30"/>
          <w:szCs w:val="30"/>
          <w:cs/>
        </w:rPr>
        <w:t>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9222D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8033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071BE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</w:t>
      </w:r>
      <w:r w:rsidR="008071BE" w:rsidRPr="00C104AA">
        <w:rPr>
          <w:rFonts w:ascii="Angsana New" w:hAnsi="Angsana New" w:hint="cs"/>
          <w:sz w:val="30"/>
          <w:szCs w:val="30"/>
          <w:cs/>
        </w:rPr>
        <w:t>รบริษัท</w:t>
      </w:r>
      <w:r w:rsidRPr="00C104AA">
        <w:rPr>
          <w:rFonts w:ascii="Angsana New" w:hAnsi="Angsana New"/>
          <w:sz w:val="30"/>
          <w:szCs w:val="30"/>
          <w:cs/>
        </w:rPr>
        <w:t>เมื่อวันที่</w:t>
      </w:r>
      <w:r w:rsidR="00703B19" w:rsidRPr="00C104AA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10</w:t>
      </w:r>
      <w:r w:rsidR="007422CA" w:rsidRPr="00766F84">
        <w:rPr>
          <w:rFonts w:ascii="Angsana New" w:hAnsi="Angsana New"/>
          <w:sz w:val="30"/>
          <w:szCs w:val="30"/>
        </w:rPr>
        <w:t xml:space="preserve"> </w:t>
      </w:r>
      <w:r w:rsidR="007422CA" w:rsidRPr="00766F8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2C0371">
        <w:rPr>
          <w:rFonts w:ascii="Angsana New" w:hAnsi="Angsana New"/>
          <w:b/>
          <w:bCs/>
          <w:sz w:val="30"/>
          <w:szCs w:val="30"/>
        </w:rPr>
        <w:t>1</w:t>
      </w:r>
      <w:r w:rsidR="00C73657" w:rsidRPr="0058033D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C73657" w:rsidRPr="008071BE" w:rsidRDefault="00C73657" w:rsidP="002A2DE4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lang w:val="en-US"/>
        </w:rPr>
      </w:pPr>
    </w:p>
    <w:p w:rsidR="00C73657" w:rsidRPr="0058033D" w:rsidRDefault="00C73657" w:rsidP="002A2DE4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033D">
        <w:rPr>
          <w:rFonts w:ascii="Angsana New" w:hAnsi="Angsana New" w:cs="Angsana New"/>
          <w:sz w:val="30"/>
          <w:szCs w:val="30"/>
          <w:cs/>
          <w:lang w:val="en-US"/>
        </w:rPr>
        <w:t>บริษัท ไทยออยล์ จำกัด (มหาชน)</w:t>
      </w:r>
      <w:r w:rsidRPr="005803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033D">
        <w:rPr>
          <w:rFonts w:ascii="Angsana New" w:hAnsi="Angsana New" w:cs="Angsana New"/>
          <w:sz w:val="30"/>
          <w:szCs w:val="30"/>
          <w:lang w:val="en-US"/>
        </w:rPr>
        <w:t>“</w:t>
      </w:r>
      <w:r w:rsidRPr="0058033D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58033D">
        <w:rPr>
          <w:rFonts w:ascii="Angsana New" w:hAnsi="Angsana New" w:cs="Angsana New"/>
          <w:sz w:val="30"/>
          <w:szCs w:val="30"/>
          <w:lang w:val="en-US"/>
        </w:rPr>
        <w:t>”</w:t>
      </w:r>
      <w:r w:rsidRPr="005803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033D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5803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033D">
        <w:rPr>
          <w:rFonts w:ascii="Angsana New" w:hAnsi="Angsana New" w:cs="Angsana New"/>
          <w:sz w:val="30"/>
          <w:szCs w:val="30"/>
          <w:cs/>
        </w:rPr>
        <w:t>และมี</w:t>
      </w:r>
      <w:r w:rsidRPr="0058033D">
        <w:rPr>
          <w:rFonts w:ascii="Angsana New" w:hAnsi="Angsana New" w:cs="Angsana New"/>
          <w:sz w:val="30"/>
          <w:szCs w:val="30"/>
          <w:cs/>
          <w:lang w:val="en-US"/>
        </w:rPr>
        <w:t>สำนักงานและโรงกลั่นที่</w:t>
      </w:r>
      <w:r w:rsidRPr="0058033D">
        <w:rPr>
          <w:rFonts w:ascii="Angsana New" w:hAnsi="Angsana New" w:cs="Angsana New"/>
          <w:sz w:val="30"/>
          <w:szCs w:val="30"/>
          <w:cs/>
        </w:rPr>
        <w:t>จดทะเบียน</w:t>
      </w:r>
      <w:r w:rsidRPr="0058033D">
        <w:rPr>
          <w:rFonts w:ascii="Angsana New" w:hAnsi="Angsana New" w:cs="Angsana New"/>
          <w:sz w:val="30"/>
          <w:szCs w:val="30"/>
          <w:cs/>
          <w:lang w:val="en-US"/>
        </w:rPr>
        <w:t xml:space="preserve">ดังนี้ </w:t>
      </w:r>
    </w:p>
    <w:p w:rsidR="00C73657" w:rsidRPr="0058033D" w:rsidRDefault="00C73657" w:rsidP="002A2DE4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3211"/>
        <w:gridCol w:w="272"/>
        <w:gridCol w:w="5528"/>
      </w:tblGrid>
      <w:tr w:rsidR="00C73657" w:rsidRPr="0058033D" w:rsidTr="00CF53F1">
        <w:tc>
          <w:tcPr>
            <w:tcW w:w="3211" w:type="dxa"/>
          </w:tcPr>
          <w:p w:rsidR="00C73657" w:rsidRPr="0058033D" w:rsidRDefault="00C73657" w:rsidP="002A2DE4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272" w:type="dxa"/>
          </w:tcPr>
          <w:p w:rsidR="00C73657" w:rsidRPr="0058033D" w:rsidRDefault="00C73657" w:rsidP="002A2DE4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5528" w:type="dxa"/>
          </w:tcPr>
          <w:p w:rsidR="00C73657" w:rsidRPr="0058033D" w:rsidRDefault="00C73657" w:rsidP="002A2DE4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ศูนย์เอนเนอร์ยี่ คอมเพล็กซ์ อาคารเอ ชั้น 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C73657" w:rsidRPr="0058033D" w:rsidRDefault="00C73657" w:rsidP="002A2DE4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ถนนวิภาวดีรังสิต แขวงจตุจักร เขตจตุจักร กรุงเทพมหานคร</w:t>
            </w:r>
          </w:p>
          <w:p w:rsidR="00C73657" w:rsidRPr="0058033D" w:rsidRDefault="002C0371" w:rsidP="002A2DE4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10900</w:t>
            </w:r>
            <w:r w:rsidR="00C73657" w:rsidRPr="005803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C73657" w:rsidRPr="0058033D" w:rsidTr="00CF53F1">
        <w:tc>
          <w:tcPr>
            <w:tcW w:w="3211" w:type="dxa"/>
          </w:tcPr>
          <w:p w:rsidR="00C73657" w:rsidRPr="0058033D" w:rsidRDefault="00C73657" w:rsidP="002A2DE4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C73657" w:rsidRPr="0058033D" w:rsidRDefault="00C73657" w:rsidP="002A2DE4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28" w:type="dxa"/>
          </w:tcPr>
          <w:p w:rsidR="00C73657" w:rsidRPr="0058033D" w:rsidRDefault="00C73657" w:rsidP="002A2DE4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73657" w:rsidRPr="0058033D" w:rsidTr="00CF53F1">
        <w:tc>
          <w:tcPr>
            <w:tcW w:w="3211" w:type="dxa"/>
          </w:tcPr>
          <w:p w:rsidR="00C73657" w:rsidRPr="0058033D" w:rsidRDefault="00C73657" w:rsidP="002A2DE4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72" w:type="dxa"/>
          </w:tcPr>
          <w:p w:rsidR="00C73657" w:rsidRPr="0058033D" w:rsidRDefault="00C73657" w:rsidP="002A2DE4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5528" w:type="dxa"/>
          </w:tcPr>
          <w:p w:rsidR="00C73657" w:rsidRPr="007A0234" w:rsidRDefault="00C73657" w:rsidP="002A2DE4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Pr="007A0234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A0234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หมู่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7A023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A0234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ถนนสุขุมวิท กม. 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  <w:r w:rsidRPr="007A023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ตำบล</w:t>
            </w:r>
            <w:r w:rsidRPr="007A0234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ทุ่งสุขลา </w:t>
            </w:r>
          </w:p>
          <w:p w:rsidR="00C73657" w:rsidRPr="0058033D" w:rsidRDefault="00C73657" w:rsidP="002A2DE4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อำเภอ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ศรีราชา 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จังหวัด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</w:t>
            </w:r>
            <w:r w:rsidRPr="005803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20230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ประเทศไทย</w:t>
            </w:r>
          </w:p>
        </w:tc>
      </w:tr>
    </w:tbl>
    <w:p w:rsidR="00C73657" w:rsidRPr="008071BE" w:rsidRDefault="00C73657" w:rsidP="002A2DE4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cs/>
        </w:rPr>
      </w:pPr>
    </w:p>
    <w:p w:rsidR="00C73657" w:rsidRPr="0058033D" w:rsidRDefault="00C73657" w:rsidP="002A2DE4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033D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58033D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2C0371" w:rsidRPr="002C0371">
        <w:rPr>
          <w:rFonts w:ascii="Angsana New" w:hAnsi="Angsana New" w:cs="Angsana New"/>
          <w:sz w:val="30"/>
          <w:szCs w:val="30"/>
          <w:lang w:val="en-US"/>
        </w:rPr>
        <w:t>26</w:t>
      </w:r>
      <w:r w:rsidRPr="0058033D">
        <w:rPr>
          <w:rFonts w:ascii="Angsana New" w:hAnsi="Angsana New" w:cs="Angsana New"/>
          <w:sz w:val="30"/>
          <w:szCs w:val="30"/>
          <w:cs/>
          <w:lang w:val="en-US"/>
        </w:rPr>
        <w:t xml:space="preserve"> ตุลาคม </w:t>
      </w:r>
      <w:r w:rsidR="002C0371" w:rsidRPr="002C0371">
        <w:rPr>
          <w:rFonts w:ascii="Angsana New" w:hAnsi="Angsana New" w:cs="Angsana New"/>
          <w:sz w:val="30"/>
          <w:szCs w:val="30"/>
          <w:lang w:val="en-US"/>
        </w:rPr>
        <w:t>2547</w:t>
      </w:r>
    </w:p>
    <w:p w:rsidR="00C73657" w:rsidRPr="008071BE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บริษัทเป็นบริษัทในกลุ่มของบริษัท ปตท. จำกัด (มหาชน)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(</w:t>
      </w:r>
      <w:r w:rsidRPr="0058033D">
        <w:rPr>
          <w:rFonts w:ascii="Angsana New" w:hAnsi="Angsana New"/>
          <w:sz w:val="30"/>
          <w:szCs w:val="30"/>
        </w:rPr>
        <w:t>“</w:t>
      </w:r>
      <w:r w:rsidRPr="0058033D">
        <w:rPr>
          <w:rFonts w:ascii="Angsana New" w:hAnsi="Angsana New"/>
          <w:sz w:val="30"/>
          <w:szCs w:val="30"/>
          <w:cs/>
        </w:rPr>
        <w:t>ปตท.</w:t>
      </w:r>
      <w:r w:rsidRPr="0058033D">
        <w:rPr>
          <w:rFonts w:ascii="Angsana New" w:hAnsi="Angsana New"/>
          <w:sz w:val="30"/>
          <w:szCs w:val="30"/>
        </w:rPr>
        <w:t>”</w:t>
      </w:r>
      <w:r w:rsidRPr="0058033D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และ ปตท. เป็นผู้ถือหุ้นรายใหญ่</w:t>
      </w:r>
      <w:r w:rsidR="00C9761D" w:rsidRPr="0058033D">
        <w:rPr>
          <w:rFonts w:ascii="Angsana New" w:hAnsi="Angsana New" w:hint="cs"/>
          <w:sz w:val="30"/>
          <w:szCs w:val="30"/>
          <w:cs/>
        </w:rPr>
        <w:t>และบริษัทใหญ่</w:t>
      </w:r>
      <w:r w:rsidRPr="0058033D">
        <w:rPr>
          <w:rFonts w:ascii="Angsana New" w:hAnsi="Angsana New"/>
          <w:sz w:val="30"/>
          <w:szCs w:val="30"/>
          <w:cs/>
        </w:rPr>
        <w:t>ของบริษัท โดยมีอัตราส่วนการถือหุ้นร้อยละ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 w:hint="cs"/>
          <w:sz w:val="30"/>
          <w:szCs w:val="30"/>
        </w:rPr>
        <w:t>49</w:t>
      </w:r>
      <w:r w:rsidRPr="009C7B25">
        <w:rPr>
          <w:rFonts w:ascii="Angsana New" w:hAnsi="Angsana New" w:hint="cs"/>
          <w:sz w:val="30"/>
          <w:szCs w:val="30"/>
          <w:cs/>
        </w:rPr>
        <w:t>.</w:t>
      </w:r>
      <w:r w:rsidR="002C0371" w:rsidRPr="002C0371">
        <w:rPr>
          <w:rFonts w:ascii="Angsana New" w:hAnsi="Angsana New" w:hint="cs"/>
          <w:sz w:val="30"/>
          <w:szCs w:val="30"/>
        </w:rPr>
        <w:t>1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ของทุนที่ออกและชำระแล้วของบริษั</w:t>
      </w:r>
      <w:r w:rsidR="00DB0A88" w:rsidRPr="0058033D">
        <w:rPr>
          <w:rFonts w:ascii="Angsana New" w:hAnsi="Angsana New"/>
          <w:sz w:val="30"/>
          <w:szCs w:val="30"/>
          <w:cs/>
        </w:rPr>
        <w:t xml:space="preserve">ท ณ วันที่ </w:t>
      </w:r>
      <w:r w:rsidR="002C0371" w:rsidRPr="002C0371">
        <w:rPr>
          <w:rFonts w:ascii="Angsana New" w:hAnsi="Angsana New" w:hint="cs"/>
          <w:sz w:val="30"/>
          <w:szCs w:val="30"/>
        </w:rPr>
        <w:t>3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="007422CA" w:rsidRPr="0058033D">
        <w:rPr>
          <w:rFonts w:ascii="Angsana New" w:hAnsi="Angsana New"/>
          <w:sz w:val="30"/>
          <w:szCs w:val="30"/>
        </w:rPr>
        <w:t xml:space="preserve"> </w:t>
      </w:r>
      <w:r w:rsidR="007422CA"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i/>
          <w:iCs/>
          <w:sz w:val="30"/>
          <w:szCs w:val="30"/>
        </w:rPr>
        <w:t>(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31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58033D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2560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8033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5803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 w:hint="cs"/>
          <w:i/>
          <w:iCs/>
          <w:sz w:val="30"/>
          <w:szCs w:val="30"/>
        </w:rPr>
        <w:t>49</w:t>
      </w:r>
      <w:r w:rsidRPr="0058033D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2C0371" w:rsidRPr="002C0371">
        <w:rPr>
          <w:rFonts w:ascii="Angsana New" w:hAnsi="Angsana New" w:hint="cs"/>
          <w:i/>
          <w:iCs/>
          <w:sz w:val="30"/>
          <w:szCs w:val="30"/>
        </w:rPr>
        <w:t>1</w:t>
      </w:r>
      <w:r w:rsidRPr="0058033D">
        <w:rPr>
          <w:rFonts w:ascii="Angsana New" w:hAnsi="Angsana New"/>
          <w:i/>
          <w:iCs/>
          <w:sz w:val="30"/>
          <w:szCs w:val="30"/>
        </w:rPr>
        <w:t>)</w:t>
      </w:r>
    </w:p>
    <w:p w:rsidR="00C73657" w:rsidRPr="008071BE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บริษัทดำเนินธุรกิจหลักเกี่ยวกับการกลั่นน้ำมันและการจำหน่ายน้ำมัน รายละเอียดของบริษัทย่อยที่บริษัทถือหุ้นทั้งทางตรงและทางอ้อม ณ วันที่ </w:t>
      </w:r>
      <w:r w:rsidR="002C0371" w:rsidRPr="002C0371">
        <w:rPr>
          <w:rFonts w:ascii="Angsana New" w:hAnsi="Angsana New" w:hint="cs"/>
          <w:sz w:val="30"/>
          <w:szCs w:val="30"/>
        </w:rPr>
        <w:t>3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="007422CA" w:rsidRPr="0058033D">
        <w:rPr>
          <w:rFonts w:ascii="Angsana New" w:hAnsi="Angsana New"/>
          <w:sz w:val="30"/>
          <w:szCs w:val="30"/>
        </w:rPr>
        <w:t xml:space="preserve"> </w:t>
      </w:r>
      <w:r w:rsidR="007422CA"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DB0A88" w:rsidRPr="0058033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2C0371" w:rsidRPr="002C0371">
        <w:rPr>
          <w:rFonts w:ascii="Angsana New" w:hAnsi="Angsana New" w:hint="cs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430"/>
        <w:gridCol w:w="1170"/>
        <w:gridCol w:w="1080"/>
        <w:gridCol w:w="1051"/>
      </w:tblGrid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5803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31" w:type="dxa"/>
            <w:gridSpan w:val="2"/>
            <w:vAlign w:val="bottom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422CA" w:rsidRPr="0058033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7422CA" w:rsidRPr="005803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51" w:type="dxa"/>
            <w:vAlign w:val="bottom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C73657"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51" w:type="dxa"/>
            <w:vAlign w:val="bottom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</w:t>
            </w:r>
            <w:r w:rsidR="0055434F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และจำหน่าย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พาราไซลีน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1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DF70D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น้ำมันหล่อลื่นพื้นฐาน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</w:tbl>
    <w:p w:rsidR="00C73657" w:rsidRPr="0058033D" w:rsidRDefault="00C73657" w:rsidP="002A2DE4">
      <w:pPr>
        <w:spacing w:line="240" w:lineRule="auto"/>
        <w:ind w:right="-43"/>
        <w:rPr>
          <w:rFonts w:ascii="Angsana New" w:hAnsi="Angsana New"/>
          <w:sz w:val="2"/>
          <w:szCs w:val="2"/>
        </w:rPr>
      </w:pPr>
      <w:r w:rsidRPr="0058033D">
        <w:rPr>
          <w:rFonts w:ascii="Angsana New" w:hAnsi="Angsana New"/>
        </w:rPr>
        <w:br w:type="page"/>
      </w: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430"/>
        <w:gridCol w:w="1170"/>
        <w:gridCol w:w="1080"/>
        <w:gridCol w:w="1080"/>
      </w:tblGrid>
      <w:tr w:rsidR="00C73657" w:rsidRPr="0058033D" w:rsidTr="00EC1977">
        <w:trPr>
          <w:cantSplit/>
          <w:tblHeader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5803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7C28F7" w:rsidRPr="0058033D" w:rsidTr="00EC1977">
        <w:trPr>
          <w:cantSplit/>
          <w:tblHeader/>
        </w:trPr>
        <w:tc>
          <w:tcPr>
            <w:tcW w:w="3679" w:type="dxa"/>
          </w:tcPr>
          <w:p w:rsidR="007C28F7" w:rsidRPr="0058033D" w:rsidRDefault="007C28F7" w:rsidP="002A2DE4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7C28F7" w:rsidRPr="0058033D" w:rsidRDefault="007C28F7" w:rsidP="002A2D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:rsidR="007C28F7" w:rsidRPr="0058033D" w:rsidRDefault="007C28F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7C28F7" w:rsidRPr="0058033D" w:rsidRDefault="002C037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C28F7" w:rsidRPr="0058033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7C28F7" w:rsidRPr="005803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:rsidR="007C28F7" w:rsidRPr="0058033D" w:rsidRDefault="002C037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C28F7"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C28F7" w:rsidRPr="0058033D" w:rsidTr="00EC1977">
        <w:trPr>
          <w:cantSplit/>
          <w:tblHeader/>
        </w:trPr>
        <w:tc>
          <w:tcPr>
            <w:tcW w:w="3679" w:type="dxa"/>
          </w:tcPr>
          <w:p w:rsidR="007C28F7" w:rsidRPr="0058033D" w:rsidRDefault="007C28F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C28F7" w:rsidRPr="0058033D" w:rsidRDefault="007C28F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C28F7" w:rsidRPr="0058033D" w:rsidRDefault="007C28F7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7C28F7" w:rsidRPr="0058033D" w:rsidRDefault="002C0371" w:rsidP="002D544A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80" w:type="dxa"/>
            <w:vAlign w:val="bottom"/>
          </w:tcPr>
          <w:p w:rsidR="007C28F7" w:rsidRPr="0058033D" w:rsidRDefault="002C0371" w:rsidP="002D544A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ไทยออยล์มารีน จำกัด</w:t>
            </w:r>
          </w:p>
        </w:tc>
        <w:tc>
          <w:tcPr>
            <w:tcW w:w="243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ให้บริการขนส่งผลิตภัณฑ์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5803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น้ำมันปิโตรเลียมและ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58033D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ผลิตภัณฑ์เคมีเหลว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58033D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C73657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C73657" w:rsidRPr="0058033D" w:rsidTr="00EC1977">
        <w:trPr>
          <w:cantSplit/>
        </w:trPr>
        <w:tc>
          <w:tcPr>
            <w:tcW w:w="3679" w:type="dxa"/>
          </w:tcPr>
          <w:p w:rsidR="00C73657" w:rsidRPr="0058033D" w:rsidRDefault="00C73657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</w:tcPr>
          <w:p w:rsidR="00C73657" w:rsidRPr="0058033D" w:rsidRDefault="0010344B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จัดการ</w:t>
            </w:r>
          </w:p>
        </w:tc>
        <w:tc>
          <w:tcPr>
            <w:tcW w:w="1170" w:type="dxa"/>
          </w:tcPr>
          <w:p w:rsidR="00C73657" w:rsidRPr="0058033D" w:rsidRDefault="00C73657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73657" w:rsidRPr="0058033D" w:rsidRDefault="00C73657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034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ด้านทรัพยากรบุคคล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โซลเว้นท์ จำกัด</w:t>
            </w:r>
          </w:p>
        </w:tc>
        <w:tc>
          <w:tcPr>
            <w:tcW w:w="243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ลงทุนในธุรกิจผลิตภัณฑ์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บริษัท ไทยออยล์</w:t>
            </w:r>
            <w:r w:rsidRPr="005803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 จำกัด</w:t>
            </w:r>
          </w:p>
        </w:tc>
        <w:tc>
          <w:tcPr>
            <w:tcW w:w="243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ลงทุนในธุรกิจเอทานอล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และผลิตภัณฑ์ในกลุ่ม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พลังงานทางเลือก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243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="00AF1F46" w:rsidRPr="0058033D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AF1F46" w:rsidRPr="0058033D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</w:t>
            </w:r>
            <w:r w:rsidR="00EC234A" w:rsidRPr="0058033D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และไอน้ำ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25403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AF1F46" w:rsidRPr="0058033D" w:rsidTr="00EC1977">
        <w:trPr>
          <w:cantSplit/>
        </w:trPr>
        <w:tc>
          <w:tcPr>
            <w:tcW w:w="3679" w:type="dxa"/>
          </w:tcPr>
          <w:p w:rsidR="00AF1F46" w:rsidRPr="0058033D" w:rsidRDefault="00AF1F46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ท็อป เอสพีพี จำกัด</w:t>
            </w:r>
          </w:p>
        </w:tc>
        <w:tc>
          <w:tcPr>
            <w:tcW w:w="2430" w:type="dxa"/>
          </w:tcPr>
          <w:p w:rsidR="00AF1F46" w:rsidRPr="0058033D" w:rsidRDefault="00AF1F46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58033D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70" w:type="dxa"/>
          </w:tcPr>
          <w:p w:rsidR="00AF1F46" w:rsidRPr="0058033D" w:rsidRDefault="00AF1F46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AF1F46" w:rsidRPr="0058033D" w:rsidRDefault="00AF1F46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AF1F46" w:rsidRPr="0058033D" w:rsidRDefault="00AF1F46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F1F46" w:rsidRPr="0058033D" w:rsidTr="00EC1977">
        <w:trPr>
          <w:cantSplit/>
        </w:trPr>
        <w:tc>
          <w:tcPr>
            <w:tcW w:w="3679" w:type="dxa"/>
          </w:tcPr>
          <w:p w:rsidR="00AF1F46" w:rsidRPr="0058033D" w:rsidRDefault="00AF1F46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AF1F46" w:rsidRPr="0058033D" w:rsidRDefault="00EC1977" w:rsidP="002A2DE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AF1F46" w:rsidRPr="0058033D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170" w:type="dxa"/>
          </w:tcPr>
          <w:p w:rsidR="00AF1F46" w:rsidRPr="0058033D" w:rsidRDefault="00AF1F46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AF1F46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AF1F46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AF1F46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10344B" w:rsidRPr="0058033D" w:rsidTr="00EC1977">
        <w:trPr>
          <w:cantSplit/>
        </w:trPr>
        <w:tc>
          <w:tcPr>
            <w:tcW w:w="3679" w:type="dxa"/>
          </w:tcPr>
          <w:p w:rsidR="0010344B" w:rsidRPr="0058033D" w:rsidRDefault="0010344B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344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 ศูนย์บริหารเงิน จำกัด</w:t>
            </w:r>
          </w:p>
        </w:tc>
        <w:tc>
          <w:tcPr>
            <w:tcW w:w="2430" w:type="dxa"/>
          </w:tcPr>
          <w:p w:rsidR="0010344B" w:rsidRPr="0058033D" w:rsidRDefault="0010344B" w:rsidP="0010344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10344B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ให้บริการจัดการด้านการเงิน</w:t>
            </w:r>
          </w:p>
        </w:tc>
        <w:tc>
          <w:tcPr>
            <w:tcW w:w="1170" w:type="dxa"/>
          </w:tcPr>
          <w:p w:rsidR="0010344B" w:rsidRPr="0058033D" w:rsidRDefault="0010344B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0344B" w:rsidRPr="0058033D" w:rsidRDefault="0010344B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0344B" w:rsidRPr="0058033D" w:rsidRDefault="0010344B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0344B" w:rsidRPr="0058033D" w:rsidTr="00EC1977">
        <w:trPr>
          <w:cantSplit/>
        </w:trPr>
        <w:tc>
          <w:tcPr>
            <w:tcW w:w="3679" w:type="dxa"/>
          </w:tcPr>
          <w:p w:rsidR="0010344B" w:rsidRPr="0058033D" w:rsidRDefault="0010344B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10344B" w:rsidRPr="00EC1977" w:rsidRDefault="00EC1977" w:rsidP="00EC197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0344B" w:rsidRPr="00EC197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1170" w:type="dxa"/>
          </w:tcPr>
          <w:p w:rsidR="0010344B" w:rsidRPr="0058033D" w:rsidRDefault="0010344B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:rsidR="0010344B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10344B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10344B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43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โซลเว้นท์ จำกัด</w:t>
            </w:r>
          </w:p>
        </w:tc>
        <w:tc>
          <w:tcPr>
            <w:tcW w:w="243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ศักดิ์ไชยสิทธิ</w:t>
            </w:r>
            <w:r w:rsidRPr="0058033D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EC234A" w:rsidRPr="0058033D" w:rsidRDefault="00EC234A" w:rsidP="00EC1977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pacing w:val="-2"/>
                <w:sz w:val="30"/>
                <w:szCs w:val="30"/>
              </w:rPr>
              <w:t>TOP Solvent (Vietnam) LLC.</w:t>
            </w:r>
          </w:p>
        </w:tc>
        <w:tc>
          <w:tcPr>
            <w:tcW w:w="243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58033D" w:rsidRDefault="00EC1977" w:rsidP="002A2DE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58033D" w:rsidTr="00EC1977">
        <w:trPr>
          <w:cantSplit/>
        </w:trPr>
        <w:tc>
          <w:tcPr>
            <w:tcW w:w="3679" w:type="dxa"/>
          </w:tcPr>
          <w:p w:rsidR="00EC234A" w:rsidRPr="0058033D" w:rsidRDefault="00EC234A" w:rsidP="002A2DE4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58033D" w:rsidRDefault="00EC1977" w:rsidP="00EC1977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58033D" w:rsidRDefault="00EC234A" w:rsidP="002A2DE4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EC234A" w:rsidRPr="0058033D" w:rsidRDefault="002C0371" w:rsidP="002A2DE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EC234A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pacing w:val="-2"/>
                <w:sz w:val="30"/>
                <w:szCs w:val="30"/>
                <w:cs/>
              </w:rPr>
              <w:lastRenderedPageBreak/>
              <w:t>บริษัท ทรัพย์ทิพย์</w:t>
            </w:r>
            <w:r w:rsidRPr="0058033D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F2E27" w:rsidRPr="0058033D" w:rsidRDefault="00EC1977" w:rsidP="004F2E2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4F2E27"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4F2E2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Thaioil Marine International Pte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Ltd.</w:t>
            </w: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ลงทุนในธุรกิจให้บริการ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ขนส่งน้ำมันดิบและ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ผลิตภัณฑ์ปิโตรเลียม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80" w:type="dxa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4F2E2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ให้บริการเดินเรือรับส่ง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 ลูกเรือและสัมภาระทาง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 ทะเลในอ่าวไทย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</w:t>
            </w:r>
            <w:r w:rsidR="004F2E2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    </w:t>
            </w:r>
            <w:r w:rsidRPr="005803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ผลิตภัณฑ์สารลิเนียร์</w:t>
            </w:r>
          </w:p>
        </w:tc>
        <w:tc>
          <w:tcPr>
            <w:tcW w:w="117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2E27" w:rsidRPr="0058033D" w:rsidTr="00EC1977">
        <w:trPr>
          <w:cantSplit/>
        </w:trPr>
        <w:tc>
          <w:tcPr>
            <w:tcW w:w="3679" w:type="dxa"/>
          </w:tcPr>
          <w:p w:rsidR="004F2E27" w:rsidRPr="0058033D" w:rsidRDefault="004F2E27" w:rsidP="004F2E27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 แอลคิลเบนซีน</w:t>
            </w:r>
          </w:p>
        </w:tc>
        <w:tc>
          <w:tcPr>
            <w:tcW w:w="1170" w:type="dxa"/>
            <w:vAlign w:val="bottom"/>
          </w:tcPr>
          <w:p w:rsidR="004F2E27" w:rsidRPr="0058033D" w:rsidRDefault="004F2E27" w:rsidP="004F2E2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="00CF53F1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  <w:vAlign w:val="bottom"/>
          </w:tcPr>
          <w:p w:rsidR="004F2E27" w:rsidRPr="0058033D" w:rsidRDefault="002C0371" w:rsidP="004F2E2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="004F2E27"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C03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</w:tbl>
    <w:p w:rsidR="00C73657" w:rsidRPr="0058033D" w:rsidRDefault="00C73657" w:rsidP="002A2DE4">
      <w:pPr>
        <w:tabs>
          <w:tab w:val="clear" w:pos="227"/>
          <w:tab w:val="clear" w:pos="680"/>
          <w:tab w:val="left" w:pos="284"/>
        </w:tabs>
        <w:ind w:left="284" w:right="-43" w:hanging="284"/>
        <w:rPr>
          <w:rFonts w:ascii="Angsana New" w:hAnsi="Angsana New"/>
          <w:sz w:val="22"/>
          <w:szCs w:val="22"/>
        </w:r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2C0371">
        <w:rPr>
          <w:rFonts w:ascii="Angsana New" w:hAnsi="Angsana New"/>
          <w:b/>
          <w:bCs/>
          <w:sz w:val="30"/>
          <w:szCs w:val="30"/>
        </w:rPr>
        <w:t>2</w:t>
      </w:r>
      <w:r w:rsidR="00C73657" w:rsidRPr="0058033D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58033D" w:rsidRDefault="00C73657" w:rsidP="002A2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3657" w:rsidRPr="009C327A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F0DE9" w:rsidRPr="00A62374" w:rsidRDefault="001F0DE9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F551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 w:rsidR="002C0371" w:rsidRPr="004F551A">
        <w:rPr>
          <w:rFonts w:ascii="Angsana New" w:hAnsi="Angsana New"/>
          <w:sz w:val="30"/>
          <w:szCs w:val="30"/>
        </w:rPr>
        <w:t>34</w:t>
      </w:r>
      <w:r w:rsidRPr="004F551A">
        <w:rPr>
          <w:rFonts w:ascii="Angsana New" w:hAnsi="Angsana New"/>
          <w:sz w:val="20"/>
          <w:szCs w:val="20"/>
        </w:rPr>
        <w:t xml:space="preserve"> </w:t>
      </w:r>
      <w:r w:rsidRPr="004F551A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2C0371" w:rsidRPr="004F551A">
        <w:rPr>
          <w:rFonts w:ascii="Angsana New" w:hAnsi="Angsana New"/>
          <w:sz w:val="30"/>
          <w:szCs w:val="30"/>
        </w:rPr>
        <w:t>25</w:t>
      </w:r>
      <w:r w:rsidR="00574302">
        <w:rPr>
          <w:rFonts w:ascii="Angsana New" w:hAnsi="Angsana New"/>
          <w:sz w:val="30"/>
          <w:szCs w:val="30"/>
        </w:rPr>
        <w:t>60</w:t>
      </w:r>
      <w:r w:rsidRPr="004F551A">
        <w:rPr>
          <w:rFonts w:ascii="Angsana New" w:hAnsi="Angsana New"/>
          <w:sz w:val="30"/>
          <w:szCs w:val="30"/>
          <w:cs/>
        </w:rPr>
        <w:t xml:space="preserve">) เรื่อง    </w:t>
      </w:r>
      <w:r w:rsidR="004637AA" w:rsidRPr="004F551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F551A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6237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9C327A">
        <w:rPr>
          <w:rFonts w:ascii="Angsana New" w:hAnsi="Angsana New"/>
          <w:sz w:val="30"/>
          <w:szCs w:val="30"/>
        </w:rPr>
        <w:br/>
      </w:r>
      <w:r w:rsidRPr="00A62374">
        <w:rPr>
          <w:rFonts w:ascii="Angsana New" w:hAnsi="Angsana New"/>
          <w:sz w:val="30"/>
          <w:szCs w:val="30"/>
          <w:cs/>
        </w:rPr>
        <w:t>(</w:t>
      </w:r>
      <w:r w:rsidRPr="00A62374">
        <w:rPr>
          <w:rFonts w:ascii="Angsana New" w:hAnsi="Angsana New"/>
          <w:sz w:val="30"/>
          <w:szCs w:val="30"/>
        </w:rPr>
        <w:t>“</w:t>
      </w:r>
      <w:r w:rsidRPr="00A62374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A62374">
        <w:rPr>
          <w:rFonts w:ascii="Angsana New" w:hAnsi="Angsana New"/>
          <w:sz w:val="30"/>
          <w:szCs w:val="30"/>
        </w:rPr>
        <w:t>”</w:t>
      </w:r>
      <w:r w:rsidRPr="00A62374">
        <w:rPr>
          <w:rFonts w:ascii="Angsana New" w:hAnsi="Angsana New"/>
          <w:sz w:val="30"/>
          <w:szCs w:val="30"/>
          <w:cs/>
        </w:rPr>
        <w:t>) กฎระเบียบ และประกาศคณะกรรมการกำกับหลักทรัพย์และตลาดหลักทรัพย์ที่เกี่ยวข้อง</w:t>
      </w:r>
    </w:p>
    <w:p w:rsidR="001F0DE9" w:rsidRPr="009C327A" w:rsidRDefault="001F0DE9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1F0DE9" w:rsidRPr="00A62374" w:rsidRDefault="001F0DE9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6237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A6237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A62374">
        <w:rPr>
          <w:rFonts w:ascii="Angsana New" w:hAnsi="Angsana New"/>
          <w:sz w:val="30"/>
          <w:szCs w:val="30"/>
        </w:rPr>
        <w:t xml:space="preserve">           </w:t>
      </w:r>
      <w:r w:rsidRPr="00A62374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A6237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</w:p>
    <w:p w:rsidR="001F0DE9" w:rsidRPr="009C327A" w:rsidRDefault="001F0DE9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E23EF3" w:rsidRDefault="001F0DE9" w:rsidP="009C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2374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             ง</w:t>
      </w:r>
      <w:r w:rsidR="00F579A2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A6237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A62374">
        <w:rPr>
          <w:rFonts w:ascii="Angsana New" w:hAnsi="Angsana New"/>
          <w:sz w:val="30"/>
          <w:szCs w:val="30"/>
          <w:cs/>
        </w:rPr>
        <w:t xml:space="preserve"> </w:t>
      </w:r>
      <w:r w:rsidR="00FD7411">
        <w:rPr>
          <w:rFonts w:ascii="Angsana New" w:hAnsi="Angsana New" w:hint="cs"/>
          <w:sz w:val="30"/>
          <w:szCs w:val="30"/>
          <w:cs/>
        </w:rPr>
        <w:t>ยกเว้น</w:t>
      </w:r>
      <w:r w:rsidRPr="00A62374">
        <w:rPr>
          <w:rFonts w:ascii="Angsana New" w:hAnsi="Angsana New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="008D5423">
        <w:rPr>
          <w:rFonts w:ascii="Angsana New" w:hAnsi="Angsana New"/>
          <w:sz w:val="30"/>
          <w:szCs w:val="30"/>
          <w:cs/>
        </w:rPr>
        <w:t xml:space="preserve"> มกราคม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A62374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E23EF3" w:rsidRDefault="00E23EF3" w:rsidP="009C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</w:t>
      </w:r>
      <w:r w:rsidR="00963A5D">
        <w:rPr>
          <w:rFonts w:ascii="Angsana New" w:hAnsi="Angsana New"/>
          <w:sz w:val="30"/>
          <w:szCs w:val="30"/>
        </w:rPr>
        <w:t xml:space="preserve"> </w:t>
      </w:r>
      <w:r w:rsidRPr="00E23EF3">
        <w:rPr>
          <w:rFonts w:ascii="Angsana New" w:hAnsi="Angsana New"/>
          <w:sz w:val="30"/>
          <w:szCs w:val="30"/>
          <w:cs/>
        </w:rPr>
        <w:t>ฉบับที่ 15 เรื่อง รายได้จากสัญญาที่ทำกับลูกค้า ซึ่งมีผลบังคับสำหรับรอบระยะเวลาบัญชีที่ เริ่ม</w:t>
      </w:r>
      <w:r>
        <w:rPr>
          <w:rFonts w:ascii="Angsana New" w:hAnsi="Angsana New"/>
          <w:sz w:val="30"/>
          <w:szCs w:val="30"/>
          <w:cs/>
        </w:rPr>
        <w:t>ในหรือหลังวันที่ 1 มกราคม 2562 กลุ่มบริษัท</w:t>
      </w:r>
      <w:r w:rsidRPr="00E23EF3">
        <w:rPr>
          <w:rFonts w:ascii="Angsana New" w:hAnsi="Angsana New"/>
          <w:sz w:val="30"/>
          <w:szCs w:val="30"/>
          <w:cs/>
        </w:rPr>
        <w:t>ไม่ได้ใช้มาตรฐานก</w:t>
      </w:r>
      <w:r w:rsidR="00963A5D">
        <w:rPr>
          <w:rFonts w:ascii="Angsana New" w:hAnsi="Angsana New"/>
          <w:sz w:val="30"/>
          <w:szCs w:val="30"/>
          <w:cs/>
        </w:rPr>
        <w:t>ารรายงานทางการเงินดังกล่าวในการ</w:t>
      </w:r>
      <w:r w:rsidRPr="00E23EF3">
        <w:rPr>
          <w:rFonts w:ascii="Angsana New" w:hAnsi="Angsana New"/>
          <w:sz w:val="30"/>
          <w:szCs w:val="30"/>
          <w:cs/>
        </w:rPr>
        <w:t>จัดทำ</w:t>
      </w:r>
      <w:r w:rsidR="00C94854">
        <w:rPr>
          <w:rFonts w:ascii="Angsana New" w:hAnsi="Angsana New"/>
          <w:sz w:val="30"/>
          <w:szCs w:val="30"/>
        </w:rPr>
        <w:br/>
      </w:r>
      <w:r w:rsidRPr="00E23EF3">
        <w:rPr>
          <w:rFonts w:ascii="Angsana New" w:hAnsi="Angsana New"/>
          <w:sz w:val="30"/>
          <w:szCs w:val="30"/>
          <w:cs/>
        </w:rPr>
        <w:t>งบการเงินระหว่างกาลก่อนวันที่มีผลบังคับใช้</w:t>
      </w:r>
    </w:p>
    <w:p w:rsidR="00E23EF3" w:rsidRDefault="00E23EF3" w:rsidP="009C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23EF3" w:rsidRDefault="00E23EF3" w:rsidP="00E23EF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15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4B5942" w:rsidRPr="004B5942" w:rsidRDefault="004B5942" w:rsidP="004B5942">
      <w:pPr>
        <w:pStyle w:val="NoSpacing"/>
        <w:rPr>
          <w:sz w:val="10"/>
          <w:szCs w:val="14"/>
        </w:rPr>
      </w:pPr>
    </w:p>
    <w:p w:rsidR="00E23EF3" w:rsidRPr="00E23EF3" w:rsidRDefault="00E23EF3" w:rsidP="00E23EF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11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E23EF3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  <w:cs/>
        </w:rPr>
        <w:t>)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E23EF3" w:rsidRPr="00E23EF3" w:rsidRDefault="00E23EF3" w:rsidP="00E23EF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E23EF3">
        <w:rPr>
          <w:rFonts w:ascii="Angsana New" w:hAnsi="Angsana New"/>
          <w:color w:val="000000"/>
          <w:sz w:val="30"/>
          <w:szCs w:val="30"/>
        </w:rPr>
        <w:t>2560)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E23EF3" w:rsidRPr="00E23EF3" w:rsidRDefault="00E23EF3" w:rsidP="00E23EF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E23EF3">
        <w:rPr>
          <w:rFonts w:ascii="Angsana New" w:hAnsi="Angsana New"/>
          <w:color w:val="000000"/>
          <w:sz w:val="30"/>
          <w:szCs w:val="30"/>
        </w:rPr>
        <w:t>31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E23EF3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E23EF3" w:rsidRPr="00E23EF3" w:rsidRDefault="00E23EF3" w:rsidP="00E23EF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E23EF3">
        <w:rPr>
          <w:rFonts w:ascii="Angsana New" w:hAnsi="Angsana New"/>
          <w:color w:val="000000"/>
          <w:sz w:val="30"/>
          <w:szCs w:val="30"/>
        </w:rPr>
        <w:t>2560)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E23EF3" w:rsidRPr="00E23EF3" w:rsidRDefault="00E23EF3" w:rsidP="00E23EF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E23EF3">
        <w:rPr>
          <w:rFonts w:ascii="Angsana New" w:hAnsi="Angsana New"/>
          <w:color w:val="000000"/>
          <w:sz w:val="30"/>
          <w:szCs w:val="30"/>
        </w:rPr>
        <w:t>15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E23EF3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E23EF3" w:rsidRPr="00E23EF3" w:rsidRDefault="00E23EF3" w:rsidP="00E23EF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E23EF3">
        <w:rPr>
          <w:rFonts w:ascii="Angsana New" w:hAnsi="Angsana New"/>
          <w:color w:val="000000"/>
          <w:sz w:val="30"/>
          <w:szCs w:val="30"/>
        </w:rPr>
        <w:t>18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E23EF3" w:rsidRDefault="00E23EF3" w:rsidP="009C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23EF3" w:rsidRDefault="00E23EF3" w:rsidP="009C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>
        <w:rPr>
          <w:rFonts w:ascii="Angsana New" w:hAnsi="Angsana New"/>
          <w:sz w:val="30"/>
          <w:szCs w:val="30"/>
          <w:cs/>
        </w:rPr>
        <w:t>งิน ฉบับที่ 15 เป็นครั้งแรกต่อ</w:t>
      </w:r>
      <w:r w:rsidRPr="00E23EF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</w:p>
    <w:p w:rsidR="00222D10" w:rsidRPr="009C327A" w:rsidRDefault="001F0DE9" w:rsidP="009C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2374">
        <w:rPr>
          <w:rFonts w:ascii="Angsana New" w:hAnsi="Angsana New"/>
          <w:sz w:val="30"/>
          <w:szCs w:val="30"/>
          <w:cs/>
        </w:rPr>
        <w:t xml:space="preserve"> </w:t>
      </w:r>
    </w:p>
    <w:p w:rsidR="001921BC" w:rsidRDefault="001921BC" w:rsidP="002A2DE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966D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สกุลเงินที่ใช้ในการดำเนินงานและนำเสนองบการเงิน  </w:t>
      </w:r>
    </w:p>
    <w:p w:rsidR="001921BC" w:rsidRDefault="001921BC" w:rsidP="002A2D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1921BC" w:rsidRDefault="001921BC" w:rsidP="002A2D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</w:t>
      </w:r>
      <w:r w:rsidR="00E966DE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E966D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:rsidR="001921BC" w:rsidRDefault="001921BC" w:rsidP="002A2D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04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1921BC" w:rsidRDefault="00E966DE" w:rsidP="002A2DE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(ค</w:t>
      </w:r>
      <w:r w:rsidR="001921B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921B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1921BC" w:rsidRDefault="001921BC" w:rsidP="002A2D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1921BC" w:rsidRDefault="001921BC" w:rsidP="002A2D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966DE">
        <w:rPr>
          <w:rFonts w:ascii="Angsana New" w:hAnsi="Angsana New" w:hint="cs"/>
          <w:sz w:val="30"/>
          <w:szCs w:val="30"/>
          <w:cs/>
        </w:rPr>
        <w:t>ระ</w:t>
      </w:r>
      <w:r w:rsidR="00903C61">
        <w:rPr>
          <w:rFonts w:ascii="Angsana New" w:hAnsi="Angsana New" w:hint="cs"/>
          <w:sz w:val="30"/>
          <w:szCs w:val="30"/>
          <w:cs/>
        </w:rPr>
        <w:t>ห</w:t>
      </w:r>
      <w:r w:rsidR="00E966DE">
        <w:rPr>
          <w:rFonts w:ascii="Angsana New" w:hAnsi="Angsana New" w:hint="cs"/>
          <w:sz w:val="30"/>
          <w:szCs w:val="30"/>
          <w:cs/>
        </w:rPr>
        <w:t>ว่างกาลนี้</w:t>
      </w:r>
      <w:r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E966DE" w:rsidRPr="00D10A73" w:rsidRDefault="00E966D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0A73">
        <w:rPr>
          <w:rFonts w:ascii="Angsana New" w:hAnsi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D10A73">
        <w:rPr>
          <w:rFonts w:ascii="Angsana New" w:hAnsi="Angsana New"/>
          <w:sz w:val="30"/>
          <w:szCs w:val="30"/>
        </w:rPr>
        <w:t xml:space="preserve"> </w:t>
      </w:r>
      <w:r w:rsidRPr="00D10A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</w:p>
    <w:p w:rsidR="004D2CC4" w:rsidRPr="00E966DE" w:rsidRDefault="004D2CC4" w:rsidP="0063465E">
      <w:pPr>
        <w:pStyle w:val="NoSpacing"/>
      </w:pPr>
    </w:p>
    <w:p w:rsidR="00C73657" w:rsidRPr="0058033D" w:rsidRDefault="002C0371" w:rsidP="002A2D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2C0371">
        <w:rPr>
          <w:rFonts w:ascii="Angsana New" w:hAnsi="Angsana New" w:cs="Angsana New"/>
          <w:sz w:val="30"/>
          <w:szCs w:val="30"/>
          <w:u w:val="none"/>
        </w:rPr>
        <w:t>3</w:t>
      </w:r>
      <w:r w:rsidR="00C73657" w:rsidRPr="0058033D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C73657" w:rsidRPr="0058033D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AD41F5" w:rsidRPr="0063465E" w:rsidRDefault="00AD41F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C73657" w:rsidRPr="0058033D" w:rsidRDefault="00D2230F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</w:t>
      </w:r>
      <w:r w:rsidR="00C025C5" w:rsidRPr="0058033D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58033D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AD41F5" w:rsidRPr="0063465E" w:rsidRDefault="00AD41F5" w:rsidP="0063465E">
      <w:pPr>
        <w:pStyle w:val="NoSpacing"/>
        <w:rPr>
          <w:sz w:val="16"/>
          <w:szCs w:val="20"/>
        </w:rPr>
      </w:pPr>
    </w:p>
    <w:p w:rsidR="00930223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DE0F7E" w:rsidRPr="0058033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E0F7E"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มีดังนี้</w:t>
      </w:r>
    </w:p>
    <w:p w:rsidR="00930223" w:rsidRPr="0063465E" w:rsidRDefault="00930223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2" w:type="dxa"/>
        <w:tblInd w:w="450" w:type="dxa"/>
        <w:tblLook w:val="0000" w:firstRow="0" w:lastRow="0" w:firstColumn="0" w:lastColumn="0" w:noHBand="0" w:noVBand="0"/>
      </w:tblPr>
      <w:tblGrid>
        <w:gridCol w:w="4032"/>
        <w:gridCol w:w="270"/>
        <w:gridCol w:w="1146"/>
        <w:gridCol w:w="3814"/>
      </w:tblGrid>
      <w:tr w:rsidR="00930223" w:rsidRPr="0058033D" w:rsidTr="009E7B46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58033D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58033D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58033D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30223" w:rsidRPr="0058033D" w:rsidTr="009E7B46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58033D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58033D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58033D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8A6159" w:rsidRPr="009C24B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="00220BA2" w:rsidRPr="009C24B5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220BA2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9C24B5" w:rsidRDefault="00220BA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BA2" w:rsidRPr="009C24B5" w:rsidRDefault="00220BA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9C24B5" w:rsidRDefault="00220BA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24B5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749E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="00220BA2" w:rsidRPr="009C24B5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220BA2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9C24B5" w:rsidRDefault="00220BA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BA2" w:rsidRPr="009C24B5" w:rsidRDefault="00220BA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9C24B5" w:rsidRDefault="00220BA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C24B5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2749E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749E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  <w:p w:rsidR="00CD487C" w:rsidRPr="009C24B5" w:rsidRDefault="00CD487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CD487C" w:rsidRDefault="00CD487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:rsidR="00C41799" w:rsidRPr="009C24B5" w:rsidRDefault="00C4179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</w:t>
            </w:r>
            <w:r w:rsidRPr="009C24B5">
              <w:rPr>
                <w:rFonts w:ascii="Angsana New" w:hAnsi="Angsana New"/>
                <w:sz w:val="30"/>
                <w:szCs w:val="30"/>
              </w:rPr>
              <w:t>/</w:t>
            </w:r>
            <w:r w:rsidRPr="009C24B5">
              <w:rPr>
                <w:rFonts w:ascii="Angsana New" w:hAnsi="Angsana New"/>
                <w:sz w:val="30"/>
                <w:szCs w:val="30"/>
                <w:cs/>
              </w:rPr>
              <w:t>หรือมีกรรมการร่วมกัน</w:t>
            </w:r>
          </w:p>
          <w:p w:rsidR="00C41799" w:rsidRDefault="00C4179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หรือมีผู้บริหารของบริษัท</w:t>
            </w:r>
          </w:p>
          <w:p w:rsidR="00C41799" w:rsidRPr="009C24B5" w:rsidRDefault="00C4179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2749E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เป็นบริษัทย่อยทางอ้อมและ/หรือมีกรรมการ</w:t>
            </w:r>
          </w:p>
        </w:tc>
      </w:tr>
      <w:tr w:rsidR="002749E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9C24B5" w:rsidRDefault="002749E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8D5B3A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8D5B3A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24B5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8D5B3A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ทรัพย์ทิพย์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8D5B3A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9C24B5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24B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8D5B3A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E57B8E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>Thaioil Marine International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B3A" w:rsidRPr="00E57B8E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E57B8E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8D5B3A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E57B8E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B3A" w:rsidRPr="00E57B8E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B3A" w:rsidRPr="00E57B8E" w:rsidRDefault="008D5B3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</w:t>
            </w:r>
            <w:r w:rsidRPr="00E57B8E">
              <w:rPr>
                <w:rFonts w:ascii="Angsana New" w:hAnsi="Angsana New"/>
                <w:sz w:val="30"/>
                <w:szCs w:val="30"/>
              </w:rPr>
              <w:t>/</w:t>
            </w:r>
            <w:r w:rsidRPr="00E57B8E">
              <w:rPr>
                <w:rFonts w:ascii="Angsana New" w:hAnsi="Angsana New"/>
                <w:sz w:val="30"/>
                <w:szCs w:val="30"/>
                <w:cs/>
              </w:rPr>
              <w:t>หรือมีกรรมการ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30223" w:rsidRPr="00E57B8E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>TOP-NTL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6B2AB5" w:rsidRPr="00E57B8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6B2AB5" w:rsidRPr="00E57B8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E57B8E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 xml:space="preserve">TOP-NTL Shipping Trust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6B2AB5" w:rsidRPr="00E57B8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6B2AB5" w:rsidRPr="00E57B8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E57B8E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บริษัท ท็อป นอติคอล สตาร์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6B2AB5" w:rsidRPr="00E57B8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6B2AB5" w:rsidRPr="00E57B8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E57B8E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  <w:r w:rsidR="00080B2B" w:rsidRPr="00E57B8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080B2B" w:rsidRPr="00E57B8E">
              <w:rPr>
                <w:rFonts w:ascii="Angsana New" w:hAnsi="Angsana New"/>
                <w:sz w:val="30"/>
                <w:szCs w:val="30"/>
              </w:rPr>
              <w:t>/</w:t>
            </w:r>
            <w:r w:rsidR="00080B2B" w:rsidRPr="00E57B8E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4023B6" w:rsidP="002A2DE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80B2B" w:rsidRPr="00E57B8E">
              <w:rPr>
                <w:rFonts w:ascii="Angsana New" w:hAnsi="Angsana New"/>
                <w:sz w:val="30"/>
                <w:szCs w:val="30"/>
                <w:cs/>
              </w:rPr>
              <w:t>มีผู้บริหาร</w:t>
            </w:r>
            <w:r w:rsidR="00930223" w:rsidRPr="00E57B8E">
              <w:rPr>
                <w:rFonts w:ascii="Angsana New" w:hAnsi="Angsana New"/>
                <w:sz w:val="30"/>
                <w:szCs w:val="30"/>
                <w:cs/>
              </w:rPr>
              <w:t>ของบริษัทเป็น</w:t>
            </w:r>
            <w:r w:rsidR="00080B2B" w:rsidRPr="00E57B8E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>TOP-NYK MarineOne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6B2AB5" w:rsidRPr="00E57B8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6B2AB5" w:rsidRPr="00E57B8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E57B8E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  <w:r w:rsidR="00080B2B" w:rsidRPr="00E57B8E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และ/หรือมีผู้บริหารของบริษัท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4231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1DB">
              <w:rPr>
                <w:rFonts w:ascii="Angsana New" w:hAnsi="Angsana New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4231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4231DB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DB" w:rsidRPr="004231DB" w:rsidRDefault="004231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1DB" w:rsidRPr="00E57B8E" w:rsidRDefault="004231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DB" w:rsidRPr="00E57B8E" w:rsidRDefault="004231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เป็นกรรมการ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930223" w:rsidRPr="009C24B5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930223" w:rsidRPr="009C24B5" w:rsidTr="009E7B46">
        <w:tc>
          <w:tcPr>
            <w:tcW w:w="4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บริษัท โก</w:t>
            </w:r>
            <w:r w:rsidR="002D0F49" w:rsidRPr="00E57B8E">
              <w:rPr>
                <w:rFonts w:ascii="Angsana New" w:hAnsi="Angsana New"/>
                <w:sz w:val="30"/>
                <w:szCs w:val="30"/>
                <w:cs/>
              </w:rPr>
              <w:t>ลบอล เพาเวอร์ ซินเนอร์ยี่ จำกัด</w:t>
            </w:r>
            <w:r w:rsidR="006B2AB5" w:rsidRPr="00E57B8E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เป็นบริษัทร่วมทางอ้อมและ/หรือมีกรรมการ</w:t>
            </w:r>
          </w:p>
        </w:tc>
      </w:tr>
      <w:tr w:rsidR="00930223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E57B8E" w:rsidRDefault="0093022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7B8E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4023B6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3B6" w:rsidRPr="0063465E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 w:rsidR="0063465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3465E">
              <w:rPr>
                <w:rFonts w:ascii="Angsana New" w:hAnsi="Angsana New"/>
                <w:sz w:val="30"/>
                <w:szCs w:val="30"/>
              </w:rPr>
              <w:t>(</w:t>
            </w:r>
            <w:r w:rsidR="0063465E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63465E">
              <w:rPr>
                <w:rFonts w:ascii="Angsana New" w:hAnsi="Angsana New"/>
                <w:sz w:val="30"/>
                <w:szCs w:val="30"/>
              </w:rPr>
              <w:t>)*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3B6" w:rsidRPr="005F2EC1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3B6" w:rsidRPr="005F2EC1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4023B6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3B6" w:rsidRPr="005F2EC1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3B6" w:rsidRPr="005F2EC1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3B6" w:rsidRPr="005F2EC1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4C33E5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656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 w:rsidR="007040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เอ็ม. ชิพ แมนเนจเมนท์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4C33E5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023B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C33E5" w:rsidRPr="005F2EC1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4C33E5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="008A6159"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4C33E5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="008A6159"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4C33E5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3E5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</w:t>
            </w:r>
            <w:r w:rsidR="004424E3" w:rsidRPr="005F2EC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 คอมเพล็กซ์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3E5" w:rsidRPr="005F2EC1" w:rsidRDefault="004C33E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="008A6159"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B3BE9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BE9" w:rsidRPr="005F2EC1" w:rsidRDefault="00EB3BE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3BE9" w:rsidRPr="005F2EC1" w:rsidRDefault="00EB3BE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BE9" w:rsidRPr="005F2EC1" w:rsidRDefault="00EB3BE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พีทีที แทงค์ 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พีทีที โก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บอล 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บริษัทใหญ่และ/หรือมี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CD4ED7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Pr="005F2EC1" w:rsidRDefault="00CD4ED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ไทยเอบีเอส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ED7" w:rsidRPr="005F2EC1" w:rsidRDefault="00CD4ED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Pr="005F2EC1" w:rsidRDefault="00CD4ED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 xml:space="preserve">ซ์ 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แอนด์ เอนจิเ</w:t>
            </w:r>
            <w:r w:rsidR="006056C2" w:rsidRPr="005F2EC1">
              <w:rPr>
                <w:rFonts w:ascii="Angsana New" w:hAnsi="Angsana New"/>
                <w:sz w:val="30"/>
                <w:szCs w:val="30"/>
                <w:cs/>
              </w:rPr>
              <w:t>นียริ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ง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ab/>
              <w:t>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CD4ED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ไทยสไตรีนิคส์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CD4ED7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Default="00CD4ED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ED7" w:rsidRPr="005F2EC1" w:rsidRDefault="00CD4ED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Pr="005F2EC1" w:rsidRDefault="00CD4ED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F2EC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E966DE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6DE" w:rsidRPr="005F2EC1" w:rsidRDefault="00E966D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4F36B7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6B7" w:rsidRPr="005F2EC1" w:rsidRDefault="004938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6B7" w:rsidRPr="005F2EC1" w:rsidRDefault="004F36B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6B7" w:rsidRPr="005F2EC1" w:rsidRDefault="004F36B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EF6A31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6A31" w:rsidRPr="00080AB9" w:rsidRDefault="00EF6A3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ทีโอซี ไกลคอล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6A31" w:rsidRPr="005F2EC1" w:rsidRDefault="00EF6A3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6A31" w:rsidRPr="005F2EC1" w:rsidRDefault="00EF6A3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8D18B2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8B2" w:rsidRPr="005F2EC1" w:rsidRDefault="004938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18B2" w:rsidRPr="005F2EC1" w:rsidRDefault="008D18B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8B2" w:rsidRPr="005F2EC1" w:rsidRDefault="003F6944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8D18B2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8B2" w:rsidRPr="005F2EC1" w:rsidRDefault="008D18B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18B2" w:rsidRPr="005F2EC1" w:rsidRDefault="008D18B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8B2" w:rsidRPr="005F2EC1" w:rsidRDefault="003F6944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8D18B2" w:rsidRPr="005F2EC1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8B2" w:rsidRPr="005F2EC1" w:rsidRDefault="004938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สานพลัง วิสาหกิจเพื่อสังคม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18B2" w:rsidRPr="005F2EC1" w:rsidRDefault="008D18B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8B2" w:rsidRPr="005F2EC1" w:rsidRDefault="008D18B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8D18B2" w:rsidRPr="0058033D" w:rsidTr="009E7B4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F2EC1" w:rsidRDefault="00A60A0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18B2" w:rsidRPr="005F2EC1" w:rsidRDefault="008D18B2" w:rsidP="00EF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F2EC1" w:rsidRDefault="008D18B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</w:tbl>
    <w:p w:rsidR="00C73657" w:rsidRPr="0058033D" w:rsidRDefault="00C73657" w:rsidP="002A2DE4">
      <w:pPr>
        <w:spacing w:line="240" w:lineRule="auto"/>
        <w:rPr>
          <w:rFonts w:ascii="Angsana New" w:hAnsi="Angsana New"/>
          <w:sz w:val="2"/>
          <w:szCs w:val="2"/>
        </w:rPr>
      </w:pPr>
    </w:p>
    <w:p w:rsidR="0063465E" w:rsidRDefault="0063465E" w:rsidP="00634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93821" w:rsidRDefault="0063465E" w:rsidP="00634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ได้จดทะเบียนแปรสภาพเป็นบริษัทมหาชนจำกัด </w:t>
      </w:r>
      <w:r>
        <w:rPr>
          <w:rFonts w:ascii="Angsana New" w:hAnsi="Angsana New"/>
          <w:sz w:val="30"/>
          <w:szCs w:val="30"/>
        </w:rPr>
        <w:tab/>
      </w:r>
    </w:p>
    <w:p w:rsidR="0063465E" w:rsidRDefault="0063465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C33E5" w:rsidRPr="0058033D" w:rsidRDefault="004C33E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D65F3C" w:rsidRPr="0058033D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58033D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4C33E5" w:rsidRPr="0058033D" w:rsidRDefault="004C33E5" w:rsidP="002A2DE4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Cs w:val="22"/>
          <w:cs/>
          <w:lang w:bidi="th-TH"/>
        </w:rPr>
      </w:pP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4068"/>
        <w:gridCol w:w="5328"/>
      </w:tblGrid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      </w:t>
            </w:r>
            <w:r w:rsidRPr="0058033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533E6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รายได้จากการขายและการให้บริการ  </w:t>
            </w: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 w:firstLine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ราคาตลาดรองรับ</w:t>
            </w: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4C33E5" w:rsidRPr="0058033D" w:rsidTr="00EC1977">
        <w:tc>
          <w:tcPr>
            <w:tcW w:w="406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ค่าตอบแทนกรรมการ</w:t>
            </w:r>
          </w:p>
        </w:tc>
        <w:tc>
          <w:tcPr>
            <w:tcW w:w="5328" w:type="dxa"/>
            <w:shd w:val="clear" w:color="auto" w:fill="auto"/>
          </w:tcPr>
          <w:p w:rsidR="004C33E5" w:rsidRPr="0058033D" w:rsidRDefault="004C33E5" w:rsidP="002A2D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:rsidR="001921BC" w:rsidRPr="0058033D" w:rsidRDefault="001921BC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C73657" w:rsidRPr="0058033D" w:rsidRDefault="00765290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รายการที่สำคัญกับบุคคลหรือกิจการที่เกี่ยวข้องกันสำหรับแต่ละงวดสามเดือนสิ้นสุดวันที่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>มีนาคม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  <w:cs/>
        </w:rPr>
        <w:t xml:space="preserve"> และ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6" w:type="dxa"/>
        <w:tblInd w:w="450" w:type="dxa"/>
        <w:tblLook w:val="0000" w:firstRow="0" w:lastRow="0" w:firstColumn="0" w:lastColumn="0" w:noHBand="0" w:noVBand="0"/>
      </w:tblPr>
      <w:tblGrid>
        <w:gridCol w:w="3618"/>
        <w:gridCol w:w="1262"/>
        <w:gridCol w:w="270"/>
        <w:gridCol w:w="1262"/>
        <w:gridCol w:w="264"/>
        <w:gridCol w:w="6"/>
        <w:gridCol w:w="1256"/>
        <w:gridCol w:w="6"/>
        <w:gridCol w:w="270"/>
        <w:gridCol w:w="1262"/>
      </w:tblGrid>
      <w:tr w:rsidR="00C73657" w:rsidRPr="0058033D" w:rsidTr="00EC1977">
        <w:trPr>
          <w:tblHeader/>
        </w:trPr>
        <w:tc>
          <w:tcPr>
            <w:tcW w:w="3618" w:type="dxa"/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4" w:type="dxa"/>
            <w:gridSpan w:val="3"/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4"/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25A" w:rsidRPr="0058033D" w:rsidTr="00EC1977">
        <w:trPr>
          <w:tblHeader/>
        </w:trPr>
        <w:tc>
          <w:tcPr>
            <w:tcW w:w="3618" w:type="dxa"/>
            <w:shd w:val="clear" w:color="auto" w:fill="auto"/>
          </w:tcPr>
          <w:p w:rsidR="00D5325A" w:rsidRPr="0058033D" w:rsidRDefault="00D5325A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5325A" w:rsidRPr="0058033D" w:rsidRDefault="002C0371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noWrap/>
          </w:tcPr>
          <w:p w:rsidR="00D5325A" w:rsidRPr="0058033D" w:rsidRDefault="00D5325A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5325A" w:rsidRPr="0058033D" w:rsidRDefault="002C0371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D5325A" w:rsidRPr="0058033D" w:rsidRDefault="00D5325A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5325A" w:rsidRPr="0058033D" w:rsidRDefault="002C0371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noWrap/>
          </w:tcPr>
          <w:p w:rsidR="00D5325A" w:rsidRPr="0058033D" w:rsidRDefault="00D5325A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5325A" w:rsidRPr="0058033D" w:rsidRDefault="002C0371" w:rsidP="00D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85D5F" w:rsidRPr="0058033D" w:rsidTr="00EC1977">
        <w:trPr>
          <w:tblHeader/>
        </w:trPr>
        <w:tc>
          <w:tcPr>
            <w:tcW w:w="3618" w:type="dxa"/>
            <w:shd w:val="clear" w:color="auto" w:fill="auto"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8" w:type="dxa"/>
            <w:gridSpan w:val="9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D5F" w:rsidRPr="0058033D" w:rsidTr="00EC1977">
        <w:tc>
          <w:tcPr>
            <w:tcW w:w="3618" w:type="dxa"/>
            <w:shd w:val="clear" w:color="auto" w:fill="auto"/>
          </w:tcPr>
          <w:p w:rsidR="00D85D5F" w:rsidRPr="0058033D" w:rsidRDefault="00EB3BE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2" w:type="dxa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85D5F" w:rsidRPr="0058033D" w:rsidRDefault="00D85D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ED7" w:rsidRPr="0058033D" w:rsidTr="00EC1977">
        <w:tc>
          <w:tcPr>
            <w:tcW w:w="3618" w:type="dxa"/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40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39</w:t>
            </w:r>
            <w:r w:rsidR="00CD4ED7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39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38</w:t>
            </w:r>
            <w:r w:rsidR="00CD4ED7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CD4ED7" w:rsidRPr="0058033D" w:rsidTr="00EC1977">
        <w:tc>
          <w:tcPr>
            <w:tcW w:w="3618" w:type="dxa"/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28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30</w:t>
            </w:r>
            <w:r w:rsidR="00CD4ED7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26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28</w:t>
            </w:r>
            <w:r w:rsidR="00CD4ED7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CD4ED7" w:rsidRPr="0058033D" w:rsidTr="00EC1977">
        <w:tc>
          <w:tcPr>
            <w:tcW w:w="3618" w:type="dxa"/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D4ED7" w:rsidRPr="0058033D" w:rsidTr="00EC1977">
        <w:tc>
          <w:tcPr>
            <w:tcW w:w="3618" w:type="dxa"/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D4ED7" w:rsidRPr="0058033D" w:rsidRDefault="002C0371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2C0371" w:rsidP="009E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CD4ED7" w:rsidRPr="004B5942" w:rsidTr="004B5942">
        <w:trPr>
          <w:trHeight w:val="209"/>
        </w:trPr>
        <w:tc>
          <w:tcPr>
            <w:tcW w:w="3618" w:type="dxa"/>
            <w:shd w:val="clear" w:color="auto" w:fill="auto"/>
          </w:tcPr>
          <w:p w:rsidR="00CD4ED7" w:rsidRPr="004B5942" w:rsidRDefault="00CD4ED7" w:rsidP="004B5942">
            <w:pPr>
              <w:pStyle w:val="NoSpacing"/>
              <w:jc w:val="center"/>
              <w:rPr>
                <w:sz w:val="12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4B5942" w:rsidRDefault="00CD4ED7" w:rsidP="004B5942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D4ED7" w:rsidRPr="004B5942" w:rsidRDefault="00CD4ED7" w:rsidP="004B5942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4B5942" w:rsidRDefault="00CD4ED7" w:rsidP="004B5942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D4ED7" w:rsidRPr="004B5942" w:rsidRDefault="00CD4ED7" w:rsidP="004B5942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D4ED7" w:rsidRPr="004B5942" w:rsidRDefault="00CD4ED7" w:rsidP="004B5942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D4ED7" w:rsidRPr="004B5942" w:rsidRDefault="00CD4ED7" w:rsidP="004B5942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4B5942" w:rsidRDefault="00CD4ED7" w:rsidP="004B5942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</w:tr>
      <w:tr w:rsidR="00CD4ED7" w:rsidRPr="0058033D" w:rsidTr="00EC1977">
        <w:tc>
          <w:tcPr>
            <w:tcW w:w="3618" w:type="dxa"/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17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16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11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11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5942" w:rsidRPr="004B5942" w:rsidTr="002B2ADC">
        <w:trPr>
          <w:trHeight w:val="209"/>
        </w:trPr>
        <w:tc>
          <w:tcPr>
            <w:tcW w:w="3618" w:type="dxa"/>
            <w:shd w:val="clear" w:color="auto" w:fill="auto"/>
          </w:tcPr>
          <w:p w:rsidR="004B5942" w:rsidRPr="004B5942" w:rsidRDefault="004B5942" w:rsidP="002B2ADC">
            <w:pPr>
              <w:pStyle w:val="NoSpacing"/>
              <w:jc w:val="center"/>
              <w:rPr>
                <w:sz w:val="12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4B5942" w:rsidRPr="004B5942" w:rsidTr="002B2ADC">
        <w:trPr>
          <w:trHeight w:val="209"/>
        </w:trPr>
        <w:tc>
          <w:tcPr>
            <w:tcW w:w="3618" w:type="dxa"/>
            <w:shd w:val="clear" w:color="auto" w:fill="auto"/>
          </w:tcPr>
          <w:p w:rsidR="004B5942" w:rsidRPr="004B5942" w:rsidRDefault="004B5942" w:rsidP="002B2ADC">
            <w:pPr>
              <w:pStyle w:val="NoSpacing"/>
              <w:jc w:val="center"/>
              <w:rPr>
                <w:sz w:val="12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B5942" w:rsidRPr="004B5942" w:rsidRDefault="004B5942" w:rsidP="002B2ADC">
            <w:pPr>
              <w:pStyle w:val="NoSpacing"/>
              <w:rPr>
                <w:rFonts w:ascii="Angsana New" w:hAnsi="Angsana New"/>
                <w:sz w:val="12"/>
                <w:szCs w:val="16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0A08" w:rsidRPr="0058033D" w:rsidTr="00EC1977">
        <w:tc>
          <w:tcPr>
            <w:tcW w:w="3618" w:type="dxa"/>
            <w:shd w:val="clear" w:color="auto" w:fill="auto"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A60A08" w:rsidRPr="0058033D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A60A08" w:rsidRPr="0058033D" w:rsidRDefault="002C0371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A60A08" w:rsidRDefault="00A60A08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F2D8D" w:rsidRDefault="00E15C0D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23EE4">
        <w:rPr>
          <w:rFonts w:ascii="Angsana New" w:hAnsi="Angsana New"/>
          <w:sz w:val="30"/>
          <w:szCs w:val="30"/>
          <w:cs/>
        </w:rPr>
        <w:t>ยอดคงเหลือกับ</w:t>
      </w:r>
      <w:r w:rsidR="000516BE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0516BE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23EE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23EE4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Pr="00523EE4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DD71BC" w:rsidRPr="00523EE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23EE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C1977" w:rsidRPr="00523EE4" w:rsidRDefault="00EC197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F2D8D" w:rsidRPr="00523EE4" w:rsidRDefault="00EF2D8D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EE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="00E23EF3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523EE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C73657" w:rsidRPr="00DB7C4B" w:rsidRDefault="00C73657" w:rsidP="002A2DE4">
      <w:pPr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499" w:type="dxa"/>
        <w:tblInd w:w="450" w:type="dxa"/>
        <w:tblLook w:val="0000" w:firstRow="0" w:lastRow="0" w:firstColumn="0" w:lastColumn="0" w:noHBand="0" w:noVBand="0"/>
      </w:tblPr>
      <w:tblGrid>
        <w:gridCol w:w="3627"/>
        <w:gridCol w:w="1251"/>
        <w:gridCol w:w="270"/>
        <w:gridCol w:w="1233"/>
        <w:gridCol w:w="270"/>
        <w:gridCol w:w="1287"/>
        <w:gridCol w:w="264"/>
        <w:gridCol w:w="6"/>
        <w:gridCol w:w="1285"/>
        <w:gridCol w:w="6"/>
      </w:tblGrid>
      <w:tr w:rsidR="00EF2D8D" w:rsidRPr="00523EE4" w:rsidTr="00A16B46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014" w:rsidRPr="00523EE4" w:rsidTr="00A16B46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014" w:rsidRPr="00523EE4" w:rsidRDefault="00987014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014" w:rsidRPr="00523EE4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987014"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7014" w:rsidRPr="00523E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014" w:rsidRPr="00523EE4" w:rsidRDefault="00987014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014" w:rsidRPr="00523EE4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987014" w:rsidRPr="00523EE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014" w:rsidRPr="00523EE4" w:rsidRDefault="00987014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014" w:rsidRPr="00523EE4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987014"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7014" w:rsidRPr="00523E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014" w:rsidRPr="00523EE4" w:rsidRDefault="00987014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014" w:rsidRPr="00523EE4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987014" w:rsidRPr="00523EE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16BE" w:rsidRPr="00523EE4" w:rsidTr="00A16B46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6BE" w:rsidRPr="00523EE4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23EE4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23EE4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23EE4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23EE4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23EE4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23EE4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23EE4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F2D8D" w:rsidRPr="00523EE4" w:rsidTr="00A16B46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23EE4" w:rsidRDefault="00EB3BE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E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23EE4" w:rsidRDefault="00EF2D8D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523EE4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23EE4" w:rsidRDefault="00EF2D8D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35EF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5EF" w:rsidRPr="00523EE4" w:rsidRDefault="00E735E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2C0371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60A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2C0371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030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2C0371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60A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2C0371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030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DD71BC" w:rsidRPr="00523EE4" w:rsidTr="00A16B46">
        <w:trPr>
          <w:trHeight w:val="259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1BC" w:rsidRPr="00523EE4" w:rsidRDefault="00DD71B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71BC" w:rsidRPr="00523EE4" w:rsidRDefault="00DD71BC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71BC" w:rsidRPr="00523EE4" w:rsidRDefault="00DD71BC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71BC" w:rsidRPr="00523EE4" w:rsidRDefault="00DD71BC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71BC" w:rsidRPr="00523EE4" w:rsidRDefault="00DD71BC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71BC" w:rsidRPr="00523EE4" w:rsidRDefault="00DD71BC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71BC" w:rsidRPr="00523EE4" w:rsidRDefault="00DD71BC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71BC" w:rsidRPr="00523EE4" w:rsidRDefault="00DD71BC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35EF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5EF" w:rsidRPr="00523EE4" w:rsidRDefault="00E735E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5EF" w:rsidRPr="00523EE4" w:rsidRDefault="00E735EF" w:rsidP="002A2DE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A08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60A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60A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A60A08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A60A08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A60A08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A60A08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A60A08" w:rsidRPr="00523EE4" w:rsidTr="00A16B4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0A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</w:tr>
      <w:tr w:rsidR="00A60A08" w:rsidRPr="00523EE4" w:rsidTr="00A16B46">
        <w:trPr>
          <w:gridAfter w:val="1"/>
          <w:wAfter w:w="6" w:type="dxa"/>
          <w:trHeight w:val="362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C62AA6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DAC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DAC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DAC" w:rsidRPr="00523EE4" w:rsidRDefault="002C0371" w:rsidP="00A16B46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C0371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DAC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DAC" w:rsidRPr="00523EE4" w:rsidRDefault="00A60A08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6B46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6B46" w:rsidRPr="005B211A" w:rsidRDefault="00A16B46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B46" w:rsidRPr="002C0371" w:rsidRDefault="00A16B46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B46" w:rsidRPr="00523EE4" w:rsidRDefault="00A16B46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B46" w:rsidRPr="002C0371" w:rsidRDefault="00A16B46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B46" w:rsidRPr="00523EE4" w:rsidRDefault="00A16B46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B46" w:rsidRDefault="00A16B46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B46" w:rsidRPr="00523EE4" w:rsidRDefault="00A16B46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B46" w:rsidRDefault="00A16B46" w:rsidP="00A60A08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B211A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A08" w:rsidRPr="00523EE4" w:rsidTr="00E76DC0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5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A60A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D24D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60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A60A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B97DD6" w:rsidRPr="00523EE4" w:rsidTr="00E76DC0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DD6" w:rsidRPr="00523EE4" w:rsidRDefault="00B97DD6" w:rsidP="00A16B46">
            <w:pPr>
              <w:pStyle w:val="NoSpacing"/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97DD6" w:rsidRDefault="00B97DD6" w:rsidP="00A16B46">
            <w:pPr>
              <w:pStyle w:val="NoSpacing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7DD6" w:rsidRPr="00523EE4" w:rsidRDefault="00B97DD6" w:rsidP="00A16B46">
            <w:pPr>
              <w:pStyle w:val="NoSpacing"/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97DD6" w:rsidRDefault="00B97DD6" w:rsidP="00A16B46">
            <w:pPr>
              <w:pStyle w:val="NoSpacing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7DD6" w:rsidRPr="00523EE4" w:rsidRDefault="00B97DD6" w:rsidP="00A16B46">
            <w:pPr>
              <w:pStyle w:val="NoSpacing"/>
            </w:pP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97DD6" w:rsidRDefault="00B97DD6" w:rsidP="00A16B46">
            <w:pPr>
              <w:pStyle w:val="NoSpacing"/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7DD6" w:rsidRPr="00523EE4" w:rsidRDefault="00B97DD6" w:rsidP="00A16B46">
            <w:pPr>
              <w:pStyle w:val="NoSpacing"/>
            </w:pPr>
          </w:p>
        </w:tc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97DD6" w:rsidRDefault="00B97DD6" w:rsidP="00A16B46">
            <w:pPr>
              <w:pStyle w:val="NoSpacing"/>
            </w:pP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3EE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973DF9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973DF9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A60A08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A08" w:rsidRPr="00523EE4" w:rsidTr="00A16B46">
        <w:trPr>
          <w:gridAfter w:val="1"/>
          <w:wAfter w:w="6" w:type="dxa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08" w:rsidRPr="00523EE4" w:rsidRDefault="00A60A08" w:rsidP="00A6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E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A60A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2C0371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0A08" w:rsidRPr="00523EE4" w:rsidRDefault="00A60A08" w:rsidP="00A60A0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60A08" w:rsidRPr="00523EE4" w:rsidRDefault="002C0371" w:rsidP="00A16B46">
            <w:pPr>
              <w:pStyle w:val="a0"/>
              <w:tabs>
                <w:tab w:val="decimal" w:pos="960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A60A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</w:tbl>
    <w:p w:rsidR="00030D51" w:rsidRPr="00D84717" w:rsidRDefault="00030D51" w:rsidP="004F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73657" w:rsidRPr="0058033D" w:rsidRDefault="00C73657" w:rsidP="004F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49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ลูกหนี้อื่น </w:t>
      </w:r>
      <w:r w:rsidR="009E7B46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5849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4F5C4E" w:rsidRPr="00D84717" w:rsidRDefault="004F5C4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456" w:type="dxa"/>
        <w:tblInd w:w="450" w:type="dxa"/>
        <w:tblLook w:val="0000" w:firstRow="0" w:lastRow="0" w:firstColumn="0" w:lastColumn="0" w:noHBand="0" w:noVBand="0"/>
      </w:tblPr>
      <w:tblGrid>
        <w:gridCol w:w="3806"/>
        <w:gridCol w:w="1189"/>
        <w:gridCol w:w="270"/>
        <w:gridCol w:w="1215"/>
        <w:gridCol w:w="270"/>
        <w:gridCol w:w="1260"/>
        <w:gridCol w:w="270"/>
        <w:gridCol w:w="1176"/>
      </w:tblGrid>
      <w:tr w:rsidR="00EF2D8D" w:rsidRPr="0058033D" w:rsidTr="009B583C">
        <w:trPr>
          <w:tblHeader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EFD" w:rsidRPr="0058033D" w:rsidTr="009B583C">
        <w:trPr>
          <w:tblHeader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2C6EFD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6EFD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2C6EFD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2C6EFD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6EFD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2C6EFD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6EFD" w:rsidRPr="0058033D" w:rsidTr="009B583C">
        <w:trPr>
          <w:tblHeader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6EF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EFD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F2D8D" w:rsidRPr="0058033D" w:rsidTr="009B583C">
        <w:trPr>
          <w:tblHeader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8033D" w:rsidRDefault="00EB3BE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2C1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2C0371" w:rsidP="00A16B46">
            <w:pPr>
              <w:pStyle w:val="a0"/>
              <w:tabs>
                <w:tab w:val="decimal" w:pos="94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2C0371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2C0371" w:rsidP="00A16B4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4914" w:rsidRDefault="002C0371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75CDB" w:rsidRPr="007C19E3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CDB" w:rsidRPr="001504AB" w:rsidRDefault="00D75C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5CDB" w:rsidRPr="007C19E3" w:rsidRDefault="00D75CDB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5CDB" w:rsidRPr="007C19E3" w:rsidRDefault="00D75CDB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5CDB" w:rsidRPr="007C19E3" w:rsidRDefault="00D75CDB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5CDB" w:rsidRPr="007C19E3" w:rsidRDefault="00D75CDB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5CDB" w:rsidRPr="007C19E3" w:rsidRDefault="00D75C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5CDB" w:rsidRPr="007C19E3" w:rsidRDefault="00D75C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5CDB" w:rsidRPr="007C19E3" w:rsidRDefault="00D75C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622C1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22C1" w:rsidRPr="0058033D" w:rsidRDefault="00F622C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A16B46">
            <w:pPr>
              <w:pStyle w:val="a0"/>
              <w:tabs>
                <w:tab w:val="decimal" w:pos="94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A16B4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73DF9" w:rsidRPr="00A16B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A16B46">
            <w:pPr>
              <w:pStyle w:val="a0"/>
              <w:tabs>
                <w:tab w:val="decimal" w:pos="94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A16B4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A16B46">
            <w:pPr>
              <w:pStyle w:val="a0"/>
              <w:tabs>
                <w:tab w:val="decimal" w:pos="94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A16B4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hint="cs"/>
                <w:sz w:val="30"/>
                <w:szCs w:val="30"/>
                <w:lang w:val="en-US"/>
              </w:rPr>
              <w:t>78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A16B46">
            <w:pPr>
              <w:pStyle w:val="a0"/>
              <w:tabs>
                <w:tab w:val="decimal" w:pos="94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A16B4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 โซลเว้นท์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A16B46">
            <w:pPr>
              <w:pStyle w:val="a0"/>
              <w:tabs>
                <w:tab w:val="decimal" w:pos="94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A16B4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84717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4717" w:rsidRPr="0058033D" w:rsidRDefault="00D84717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Default="00D84717" w:rsidP="00A16B46">
            <w:pPr>
              <w:pStyle w:val="a0"/>
              <w:tabs>
                <w:tab w:val="decimal" w:pos="94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58033D" w:rsidRDefault="00D84717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Default="00D84717" w:rsidP="00973DF9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58033D" w:rsidRDefault="00D84717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A16B46" w:rsidRDefault="00D84717" w:rsidP="00A16B4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58033D" w:rsidRDefault="00D84717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2C0371" w:rsidRDefault="00D84717" w:rsidP="00A16B46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B583C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B583C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B583C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B583C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B583C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B583C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D84717" w:rsidRPr="007C19E3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4717" w:rsidRPr="001504AB" w:rsidRDefault="00D84717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7C19E3" w:rsidRDefault="00D84717" w:rsidP="009B583C">
            <w:pPr>
              <w:pStyle w:val="a0"/>
              <w:tabs>
                <w:tab w:val="decimal" w:pos="766"/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7C19E3" w:rsidRDefault="00D84717" w:rsidP="002B2ADC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7C19E3" w:rsidRDefault="00D84717" w:rsidP="009B583C">
            <w:pPr>
              <w:pStyle w:val="a0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7C19E3" w:rsidRDefault="00D84717" w:rsidP="002B2ADC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7C19E3" w:rsidRDefault="00D84717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3" w:right="-12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7C19E3" w:rsidRDefault="00D84717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4717" w:rsidRPr="007C19E3" w:rsidRDefault="00D84717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3" w:right="-12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โกลบอล เพาเวอร์ ซินเนอร์ยี่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B5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EE24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963A5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56F9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 w:rsidR="0096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3A5D" w:rsidRPr="0058033D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A16B46" w:rsidRDefault="00973DF9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EE24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เอ็ม. ชิพ แมนเนจเมนท์ จำกัด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EE24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3DF9" w:rsidRPr="0058033D" w:rsidTr="009B583C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0"/>
              <w:tabs>
                <w:tab w:val="decimal" w:pos="766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16B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73DF9" w:rsidRPr="00A16B46" w:rsidRDefault="002C0371" w:rsidP="009B583C">
            <w:pPr>
              <w:pStyle w:val="a1"/>
              <w:tabs>
                <w:tab w:val="decimal" w:pos="837"/>
              </w:tabs>
              <w:ind w:left="-73" w:right="-12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16B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73DF9" w:rsidRPr="00EE2403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2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73DF9" w:rsidRPr="00EE2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E2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73DF9" w:rsidRPr="00EE2403" w:rsidRDefault="00973DF9" w:rsidP="00EE2403">
            <w:pPr>
              <w:pStyle w:val="a0"/>
              <w:tabs>
                <w:tab w:val="decimal" w:pos="972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73DF9" w:rsidRPr="00EE2403" w:rsidRDefault="002C0371" w:rsidP="009B583C">
            <w:pPr>
              <w:pStyle w:val="a0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</w:p>
        </w:tc>
      </w:tr>
    </w:tbl>
    <w:p w:rsidR="007F7229" w:rsidRDefault="007F7229" w:rsidP="00E00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58033D" w:rsidRDefault="002E4893" w:rsidP="00E00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C73657"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งินให้กู้ยืมระยะสั้นแก่กิจการที่เกี่ยวข้องกัน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517"/>
        <w:gridCol w:w="1234"/>
        <w:gridCol w:w="270"/>
        <w:gridCol w:w="1369"/>
        <w:gridCol w:w="270"/>
        <w:gridCol w:w="1260"/>
        <w:gridCol w:w="270"/>
        <w:gridCol w:w="1260"/>
      </w:tblGrid>
      <w:tr w:rsidR="00EE2403" w:rsidRPr="0058033D" w:rsidTr="00EE2403">
        <w:trPr>
          <w:tblHeader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2403" w:rsidRPr="0058033D" w:rsidTr="00EE2403">
        <w:trPr>
          <w:tblHeader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6C3E" w:rsidRPr="0058033D" w:rsidRDefault="00556C3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6C3E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556C3E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6C3E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6C3E" w:rsidRPr="0058033D" w:rsidRDefault="00556C3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6C3E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556C3E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6C3E" w:rsidRPr="0058033D" w:rsidRDefault="00556C3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6C3E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556C3E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6C3E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6C3E" w:rsidRPr="0058033D" w:rsidRDefault="00556C3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6C3E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556C3E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2403" w:rsidRPr="0058033D" w:rsidTr="00EE2403">
        <w:trPr>
          <w:tblHeader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E2403" w:rsidRPr="0058033D" w:rsidTr="00EE2403">
        <w:trPr>
          <w:tblHeader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2403" w:rsidRPr="0058033D" w:rsidTr="00EE2403"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87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58033D" w:rsidRDefault="00EF2D8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403" w:rsidRPr="0058033D" w:rsidTr="00EE2403"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EE2403" w:rsidRPr="0058033D" w:rsidTr="00EE2403"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EE2403" w:rsidRPr="0058033D" w:rsidTr="00EE2403"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ออยล์ โซลเว้นท์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973DF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EE2403" w:rsidRPr="0058033D" w:rsidTr="00EE2403"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EE2403" w:rsidRPr="0058033D" w:rsidTr="00EE2403"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EE2403" w:rsidRPr="0058033D" w:rsidTr="00EE2403"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EE2403" w:rsidRDefault="00973DF9" w:rsidP="00EE2403">
            <w:pPr>
              <w:pStyle w:val="a1"/>
              <w:tabs>
                <w:tab w:val="decimal" w:pos="101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58033D" w:rsidRDefault="00973DF9" w:rsidP="00EE2403">
            <w:pPr>
              <w:pStyle w:val="a0"/>
              <w:tabs>
                <w:tab w:val="decimal" w:pos="1081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58033D" w:rsidRDefault="002C0371" w:rsidP="00EE2403">
            <w:pPr>
              <w:pStyle w:val="a0"/>
              <w:tabs>
                <w:tab w:val="decimal" w:pos="972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58033D" w:rsidRDefault="002C0371" w:rsidP="00EE2403">
            <w:pPr>
              <w:pStyle w:val="a0"/>
              <w:tabs>
                <w:tab w:val="decimal" w:pos="972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651</w:t>
            </w:r>
          </w:p>
        </w:tc>
      </w:tr>
    </w:tbl>
    <w:p w:rsidR="00C73657" w:rsidRPr="0058033D" w:rsidRDefault="00556C3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lastRenderedPageBreak/>
        <w:t>อัตราดอกเบี้ยในระหว่างงวด</w:t>
      </w:r>
      <w:r w:rsidRPr="0058033D">
        <w:rPr>
          <w:rFonts w:ascii="Angsana New" w:hAnsi="Angsana New" w:hint="cs"/>
          <w:sz w:val="30"/>
          <w:szCs w:val="30"/>
          <w:cs/>
        </w:rPr>
        <w:t>สาม</w:t>
      </w:r>
      <w:r w:rsidRPr="00580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584914">
        <w:rPr>
          <w:rFonts w:ascii="Angsana New" w:hAnsi="Angsana New"/>
          <w:sz w:val="30"/>
          <w:szCs w:val="30"/>
          <w:cs/>
        </w:rPr>
        <w:t xml:space="preserve"> และ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  ระยะสั้นตามตลาดเงิน </w:t>
      </w:r>
      <w:r w:rsidRPr="0058033D">
        <w:rPr>
          <w:rFonts w:ascii="Angsana New" w:hAnsi="Angsana New"/>
          <w:sz w:val="30"/>
          <w:szCs w:val="30"/>
        </w:rPr>
        <w:t xml:space="preserve">(MMR) </w:t>
      </w:r>
      <w:r w:rsidRPr="0058033D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58033D">
        <w:rPr>
          <w:rFonts w:ascii="Angsana New" w:hAnsi="Angsana New"/>
          <w:sz w:val="30"/>
          <w:szCs w:val="30"/>
        </w:rPr>
        <w:t xml:space="preserve">(MLR) </w:t>
      </w:r>
      <w:r w:rsidRPr="0058033D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Pr="0058033D">
        <w:rPr>
          <w:rFonts w:ascii="Angsana New" w:hAnsi="Angsana New"/>
          <w:sz w:val="30"/>
          <w:szCs w:val="30"/>
          <w:cs/>
        </w:rPr>
        <w:t xml:space="preserve"> แห่ง    หักด้วยอัตราส่วนลด</w:t>
      </w:r>
    </w:p>
    <w:p w:rsidR="00C53120" w:rsidRPr="0058033D" w:rsidRDefault="00C53120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:rsidR="00C73657" w:rsidRPr="0058033D" w:rsidRDefault="00556C3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Pr="0058033D">
        <w:rPr>
          <w:rFonts w:ascii="Angsana New" w:hAnsi="Angsana New" w:hint="cs"/>
          <w:sz w:val="30"/>
          <w:szCs w:val="30"/>
          <w:cs/>
        </w:rPr>
        <w:t>สาม</w:t>
      </w:r>
      <w:r w:rsidRPr="0058033D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>มีนาคม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  <w:cs/>
        </w:rPr>
        <w:t xml:space="preserve"> และ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0"/>
        <w:gridCol w:w="1170"/>
        <w:gridCol w:w="270"/>
        <w:gridCol w:w="1350"/>
        <w:gridCol w:w="270"/>
        <w:gridCol w:w="1280"/>
        <w:gridCol w:w="270"/>
        <w:gridCol w:w="1208"/>
      </w:tblGrid>
      <w:tr w:rsidR="00C73657" w:rsidRPr="0058033D" w:rsidTr="00EE2403"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6BE" w:rsidRPr="0058033D" w:rsidTr="00EE2403"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0516BE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16BE" w:rsidRPr="0058033D" w:rsidRDefault="002C0371" w:rsidP="000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3657" w:rsidRPr="0058033D" w:rsidTr="00EE2403"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4ED7" w:rsidRPr="0058033D" w:rsidTr="00EE2403"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0371"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973DF9" w:rsidP="00CD4ED7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2C0371" w:rsidP="00CD4ED7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2C0371" w:rsidP="00CD4ED7">
            <w:pPr>
              <w:pStyle w:val="a0"/>
              <w:tabs>
                <w:tab w:val="decimal" w:pos="94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973D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2C0371" w:rsidP="00CD4ED7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D4E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</w:tr>
      <w:tr w:rsidR="00CD4ED7" w:rsidRPr="0058033D" w:rsidTr="00EE2403"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973DF9" w:rsidP="00CD4ED7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2C0371" w:rsidP="00CD4ED7">
            <w:pPr>
              <w:pStyle w:val="a0"/>
              <w:tabs>
                <w:tab w:val="decimal" w:pos="94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2C0371" w:rsidP="00CD4ED7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D4E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CD4ED7" w:rsidRPr="0058033D" w:rsidTr="00EE2403"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973DF9" w:rsidP="00CD4ED7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731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C0371" w:rsidRPr="002C0371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DE73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973DF9" w:rsidP="00CD4ED7">
            <w:pPr>
              <w:pStyle w:val="a0"/>
              <w:tabs>
                <w:tab w:val="decimal" w:pos="94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C0371" w:rsidRPr="002C037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C0371" w:rsidRPr="002C0371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C0371" w:rsidRPr="002C037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C0371" w:rsidRPr="002C0371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4ED7" w:rsidRPr="0058033D" w:rsidTr="00EE2403"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ED7" w:rsidRPr="0058033D" w:rsidRDefault="00CD4ED7" w:rsidP="00C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63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9636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C0371"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636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636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ED7" w:rsidRPr="0058033D" w:rsidRDefault="00973DF9" w:rsidP="00CD4ED7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ED7" w:rsidRPr="0058033D" w:rsidRDefault="00F44CA6" w:rsidP="00CD4ED7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ED7" w:rsidRPr="0058033D" w:rsidRDefault="002C0371" w:rsidP="00CD4ED7">
            <w:pPr>
              <w:pStyle w:val="a0"/>
              <w:tabs>
                <w:tab w:val="decimal" w:pos="940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ED7" w:rsidRPr="0058033D" w:rsidRDefault="00CD4ED7" w:rsidP="00CD4ED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ED7" w:rsidRPr="0058033D" w:rsidRDefault="002C0371" w:rsidP="00CD4ED7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F44C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</w:tr>
    </w:tbl>
    <w:p w:rsidR="002533DC" w:rsidRPr="00602201" w:rsidRDefault="002533DC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496F31" w:rsidRPr="00496F31" w:rsidRDefault="00496F31" w:rsidP="0049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6F3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สัญญากู้ยืมเงิน</w:t>
      </w:r>
    </w:p>
    <w:p w:rsidR="00496F31" w:rsidRPr="002B2ADC" w:rsidRDefault="00496F31" w:rsidP="0049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496F31" w:rsidRPr="00496F31" w:rsidRDefault="00496F31" w:rsidP="0049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F3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6F31">
        <w:rPr>
          <w:rFonts w:ascii="Angsana New" w:hAnsi="Angsana New"/>
          <w:sz w:val="30"/>
          <w:szCs w:val="30"/>
        </w:rPr>
        <w:t>29</w:t>
      </w:r>
      <w:r w:rsidRPr="00496F3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96F31">
        <w:rPr>
          <w:rFonts w:ascii="Angsana New" w:hAnsi="Angsana New"/>
          <w:sz w:val="30"/>
          <w:szCs w:val="30"/>
        </w:rPr>
        <w:t>2560</w:t>
      </w:r>
      <w:r w:rsidRPr="00496F31">
        <w:rPr>
          <w:rFonts w:ascii="Angsana New" w:hAnsi="Angsana New"/>
          <w:sz w:val="30"/>
          <w:szCs w:val="30"/>
          <w:cs/>
        </w:rPr>
        <w:t xml:space="preserve"> บริษัทย่อยแห่งหนึ่งทำสัญญาวงเงินกู้ยืมระยะยาวกับธนาคารในประเทศไทยหลายแห่งเป็นจำนวนเงิน </w:t>
      </w:r>
      <w:r w:rsidRPr="00496F31">
        <w:rPr>
          <w:rFonts w:ascii="Angsana New" w:hAnsi="Angsana New"/>
          <w:sz w:val="30"/>
          <w:szCs w:val="30"/>
        </w:rPr>
        <w:t>8,500</w:t>
      </w:r>
      <w:r w:rsidRPr="00496F3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B2ADC" w:rsidRPr="00496F31">
        <w:rPr>
          <w:rFonts w:ascii="Angsana New" w:hAnsi="Angsana New"/>
          <w:sz w:val="30"/>
          <w:szCs w:val="30"/>
          <w:cs/>
        </w:rPr>
        <w:t xml:space="preserve">ที่อัตราดอกเบี้ย </w:t>
      </w:r>
      <w:r w:rsidR="002B2ADC" w:rsidRPr="00496F31">
        <w:rPr>
          <w:rFonts w:ascii="Angsana New" w:hAnsi="Angsana New"/>
          <w:sz w:val="30"/>
          <w:szCs w:val="30"/>
        </w:rPr>
        <w:t xml:space="preserve">THBFIX </w:t>
      </w:r>
      <w:r w:rsidR="002B2ADC" w:rsidRPr="00496F31">
        <w:rPr>
          <w:rFonts w:ascii="Angsana New" w:hAnsi="Angsana New"/>
          <w:sz w:val="30"/>
          <w:szCs w:val="30"/>
          <w:cs/>
        </w:rPr>
        <w:t>บวกอัตราส่วนเพิ่ม</w:t>
      </w:r>
      <w:r w:rsidR="002B2ADC">
        <w:rPr>
          <w:rFonts w:ascii="Angsana New" w:hAnsi="Angsana New"/>
          <w:sz w:val="30"/>
          <w:szCs w:val="30"/>
        </w:rPr>
        <w:t xml:space="preserve"> </w:t>
      </w:r>
      <w:r w:rsidRPr="00496F31">
        <w:rPr>
          <w:rFonts w:ascii="Angsana New" w:hAnsi="Angsana New"/>
          <w:sz w:val="30"/>
          <w:szCs w:val="30"/>
          <w:cs/>
        </w:rPr>
        <w:t>เพื่อใช้ชำระคืนเงินกู้ยืมระยะสั้นจากกิจการที่เกี่ยวข้องกัน ภายใต้สัญญาเงินกู้ยืมระยะยาวดังกล่าว 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</w:t>
      </w:r>
    </w:p>
    <w:p w:rsidR="00496F31" w:rsidRPr="002B2ADC" w:rsidRDefault="00496F31" w:rsidP="0049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496F31" w:rsidRDefault="002B2ADC" w:rsidP="0049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2561 </w:t>
      </w:r>
      <w:r w:rsidR="00496F31" w:rsidRPr="00496F31">
        <w:rPr>
          <w:rFonts w:ascii="Angsana New" w:hAnsi="Angsana New"/>
          <w:sz w:val="30"/>
          <w:szCs w:val="30"/>
          <w:cs/>
        </w:rPr>
        <w:t>บริษัทย่อย</w:t>
      </w:r>
      <w:r w:rsidR="00496F31">
        <w:rPr>
          <w:rFonts w:ascii="Angsana New" w:hAnsi="Angsana New" w:hint="cs"/>
          <w:sz w:val="30"/>
          <w:szCs w:val="30"/>
          <w:cs/>
        </w:rPr>
        <w:t>ได้</w:t>
      </w:r>
      <w:r w:rsidR="00496F31" w:rsidRPr="00496F31">
        <w:rPr>
          <w:rFonts w:ascii="Angsana New" w:hAnsi="Angsana New"/>
          <w:sz w:val="30"/>
          <w:szCs w:val="30"/>
          <w:cs/>
        </w:rPr>
        <w:t>เบิกใช้วงเงินกู้ยืมระยะยาวดังกล่าว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96F3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6F31">
        <w:rPr>
          <w:rFonts w:ascii="Angsana New" w:hAnsi="Angsana New"/>
          <w:sz w:val="30"/>
          <w:szCs w:val="30"/>
        </w:rPr>
        <w:t>31</w:t>
      </w:r>
      <w:r w:rsidRPr="00496F31">
        <w:rPr>
          <w:rFonts w:ascii="Angsana New" w:hAnsi="Angsana New"/>
          <w:sz w:val="30"/>
          <w:szCs w:val="30"/>
          <w:cs/>
        </w:rPr>
        <w:t xml:space="preserve"> มีนาคม </w:t>
      </w:r>
      <w:r w:rsidRPr="00496F31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มียอดเงินกู้ยืมระยะยาวจากสถาบันการเงินเป็นจำนวน </w:t>
      </w:r>
      <w:r w:rsidR="0063465E">
        <w:rPr>
          <w:rFonts w:ascii="Angsana New" w:hAnsi="Angsana New"/>
          <w:sz w:val="30"/>
          <w:szCs w:val="30"/>
        </w:rPr>
        <w:t>8,500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8033D">
        <w:rPr>
          <w:rFonts w:ascii="Angsana New" w:hAnsi="Angsana New"/>
          <w:i/>
          <w:iCs/>
          <w:sz w:val="30"/>
          <w:szCs w:val="30"/>
          <w:cs/>
        </w:rPr>
        <w:t>(</w:t>
      </w:r>
      <w:r w:rsidRPr="002C0371">
        <w:rPr>
          <w:rFonts w:ascii="Angsana New" w:hAnsi="Angsana New"/>
          <w:i/>
          <w:iCs/>
          <w:sz w:val="30"/>
          <w:szCs w:val="30"/>
        </w:rPr>
        <w:t>31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C0371">
        <w:rPr>
          <w:rFonts w:ascii="Angsana New" w:hAnsi="Angsana New"/>
          <w:i/>
          <w:iCs/>
          <w:sz w:val="30"/>
          <w:szCs w:val="30"/>
        </w:rPr>
        <w:t>2560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8033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58033D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2B2ADC" w:rsidRPr="002B2ADC" w:rsidRDefault="002B2ADC" w:rsidP="0049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2B2ADC" w:rsidRPr="00496F31" w:rsidRDefault="0063465E" w:rsidP="002B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:rsidR="002B2ADC" w:rsidRPr="002B2ADC" w:rsidRDefault="002B2ADC" w:rsidP="0049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7752F7" w:rsidRPr="00171FF5" w:rsidRDefault="00171FF5" w:rsidP="00171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71FF5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171FF5">
        <w:rPr>
          <w:rFonts w:ascii="Angsana New" w:hAnsi="Angsana New"/>
          <w:sz w:val="30"/>
          <w:szCs w:val="30"/>
        </w:rPr>
        <w:t xml:space="preserve"> </w:t>
      </w:r>
      <w:r w:rsidRPr="00171FF5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บริษัทย่อยแห่งหนึ่งได้ขายหุ้นทั้งหมดที่ถืออยู่ในบริษัท แม่สอดพลังงานสะอาด จำกัด ซึ่งเป็นบริษัทร่วมทางอ้อม ให้ผู้ถือหุ้นเดิม ดังนั้น ในงบการเงินรวมสำหรับงวดสามเดือนสิ้นสุดวันที่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171FF5">
        <w:rPr>
          <w:rFonts w:ascii="Angsana New" w:hAnsi="Angsana New"/>
          <w:sz w:val="30"/>
          <w:szCs w:val="30"/>
        </w:rPr>
        <w:t xml:space="preserve"> </w:t>
      </w:r>
      <w:r w:rsidRPr="00171FF5">
        <w:rPr>
          <w:rFonts w:ascii="Angsana New" w:hAnsi="Angsana New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171FF5">
        <w:rPr>
          <w:rFonts w:ascii="Angsana New" w:hAnsi="Angsana New"/>
          <w:sz w:val="30"/>
          <w:szCs w:val="30"/>
        </w:rPr>
        <w:t xml:space="preserve"> </w:t>
      </w:r>
      <w:r w:rsidRPr="00171FF5">
        <w:rPr>
          <w:rFonts w:ascii="Angsana New" w:hAnsi="Angsana New"/>
          <w:sz w:val="30"/>
          <w:szCs w:val="30"/>
          <w:cs/>
        </w:rPr>
        <w:t xml:space="preserve">กลุ่มบริษัทได้จัดประเภทบัญชีใหม่โดยเปลี่ยนจากบัญชี “เงินให้กู้ยืมระยะสั้นแก่กิจการที่เกี่ยวข้องกัน” จำนวนเงิน </w:t>
      </w:r>
      <w:r w:rsidR="002C0371" w:rsidRPr="002C0371">
        <w:rPr>
          <w:rFonts w:ascii="Angsana New" w:hAnsi="Angsana New"/>
          <w:sz w:val="30"/>
          <w:szCs w:val="30"/>
        </w:rPr>
        <w:t>90</w:t>
      </w:r>
      <w:r w:rsidRPr="00171FF5">
        <w:rPr>
          <w:rFonts w:ascii="Angsana New" w:hAnsi="Angsana New"/>
          <w:sz w:val="30"/>
          <w:szCs w:val="30"/>
        </w:rPr>
        <w:t xml:space="preserve"> </w:t>
      </w:r>
      <w:r w:rsidR="00E76DC0">
        <w:rPr>
          <w:rFonts w:ascii="Angsana New" w:hAnsi="Angsana New"/>
          <w:sz w:val="30"/>
          <w:szCs w:val="30"/>
          <w:cs/>
        </w:rPr>
        <w:t xml:space="preserve">ล้านบาท เป็นบัญชี </w:t>
      </w:r>
      <w:r w:rsidR="00E76DC0">
        <w:rPr>
          <w:rFonts w:ascii="Angsana New" w:hAnsi="Angsana New"/>
          <w:sz w:val="30"/>
          <w:szCs w:val="30"/>
        </w:rPr>
        <w:t>“</w:t>
      </w:r>
      <w:r w:rsidRPr="00171FF5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เงินให้กู้ยืมระยะสั้นแก่กิจการอื่น” โดยมีเงื่อนไข และข้อตกลงอื่นๆ เป็นไปตามสัญญาเดิม</w:t>
      </w:r>
    </w:p>
    <w:p w:rsidR="00171FF5" w:rsidRDefault="00171FF5" w:rsidP="00D04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</w:rPr>
      </w:pPr>
    </w:p>
    <w:p w:rsidR="00D84717" w:rsidRDefault="00D84717" w:rsidP="00D04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</w:rPr>
      </w:pPr>
    </w:p>
    <w:p w:rsidR="002B2ADC" w:rsidRDefault="002B2ADC" w:rsidP="00D04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</w:rPr>
      </w:pPr>
    </w:p>
    <w:p w:rsidR="00D84717" w:rsidRDefault="00D84717" w:rsidP="00D04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</w:rPr>
      </w:pPr>
    </w:p>
    <w:p w:rsidR="00D84717" w:rsidRDefault="00D84717" w:rsidP="00D04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Pr="0058033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- </w:t>
      </w: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C73657" w:rsidRPr="00602201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5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0"/>
        <w:gridCol w:w="130"/>
        <w:gridCol w:w="1371"/>
        <w:gridCol w:w="270"/>
        <w:gridCol w:w="1019"/>
        <w:gridCol w:w="270"/>
        <w:gridCol w:w="12"/>
        <w:gridCol w:w="270"/>
        <w:gridCol w:w="1189"/>
        <w:gridCol w:w="252"/>
        <w:gridCol w:w="1170"/>
      </w:tblGrid>
      <w:tr w:rsidR="00F71696" w:rsidRPr="0058033D" w:rsidTr="00856F9F">
        <w:trPr>
          <w:tblHeader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696" w:rsidRPr="0058033D" w:rsidRDefault="00F71696" w:rsidP="00F7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1696" w:rsidRPr="0058033D" w:rsidRDefault="009D1C9B" w:rsidP="00F7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F71696"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1696" w:rsidRPr="0058033D" w:rsidRDefault="00F71696" w:rsidP="00F7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1696" w:rsidRPr="0058033D" w:rsidRDefault="009D1C9B" w:rsidP="00F7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F71696"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CCA" w:rsidRPr="0058033D" w:rsidTr="0085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4CCA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4CCA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2A27" w:rsidRPr="0058033D" w:rsidTr="0085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4D67" w:rsidRPr="0058033D" w:rsidTr="0085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4D67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58033D" w:rsidRDefault="000D4B7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DCE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DCE" w:rsidRPr="0058033D" w:rsidRDefault="00642DC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DCE" w:rsidRPr="0058033D" w:rsidRDefault="002C0371" w:rsidP="00D244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</w:t>
            </w:r>
            <w:r w:rsidR="007E1684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DCE" w:rsidRPr="0058033D" w:rsidRDefault="00642DC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DCE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</w:t>
            </w:r>
            <w:r w:rsidR="00F44CA6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DCE" w:rsidRPr="0058033D" w:rsidRDefault="00642DCE" w:rsidP="002A2DE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DCE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DCE" w:rsidRPr="0058033D" w:rsidRDefault="00642DCE" w:rsidP="002A2DE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DCE" w:rsidRPr="0058033D" w:rsidRDefault="002C0371" w:rsidP="002A2DE4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44C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</w:tr>
      <w:tr w:rsidR="00D03521" w:rsidRPr="00F44CA6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2B2ADC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F44CA6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F44CA6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F44CA6" w:rsidRDefault="00D03521" w:rsidP="002A2DE4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F44CA6" w:rsidRDefault="00D03521" w:rsidP="002A2DE4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F44CA6" w:rsidRDefault="00D03521" w:rsidP="002A2DE4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F44CA6" w:rsidRDefault="00D03521" w:rsidP="002A2DE4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F44CA6" w:rsidRDefault="00D03521" w:rsidP="002A2DE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D03521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ไทยออยล์มารีน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ศักดิ์ไชยสิทธิ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973DF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2B2ADC" w:rsidRPr="00F44CA6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ADC" w:rsidRPr="002B2ADC" w:rsidRDefault="002B2ADC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  <w:p w:rsidR="00973DF9" w:rsidRPr="00D24436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>TOP-NTL Pte. Ltd.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Default="00973DF9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  <w:p w:rsidR="00973DF9" w:rsidRPr="0058033D" w:rsidRDefault="002C0371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  <w:p w:rsidR="00973DF9" w:rsidRPr="0058033D" w:rsidRDefault="00973DF9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38F8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8F8" w:rsidRPr="0058033D" w:rsidRDefault="00EB38F8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7B8E">
              <w:rPr>
                <w:rFonts w:ascii="Angsana New" w:hAnsi="Angsana New"/>
                <w:sz w:val="30"/>
                <w:szCs w:val="30"/>
              </w:rPr>
              <w:t>TOP-NYK MarineOne Pte. Ltd.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38F8" w:rsidRPr="0058033D" w:rsidRDefault="00EB38F8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38F8" w:rsidRPr="0058033D" w:rsidRDefault="00EB38F8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38F8" w:rsidRPr="00C62AA6" w:rsidRDefault="00EB38F8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38F8" w:rsidRPr="0058033D" w:rsidRDefault="00EB38F8" w:rsidP="001504AB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38F8" w:rsidRPr="0058033D" w:rsidRDefault="00EB38F8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38F8" w:rsidRPr="0058033D" w:rsidRDefault="00EB38F8" w:rsidP="001504AB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38F8" w:rsidRPr="00C62AA6" w:rsidRDefault="00EB38F8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4436" w:rsidRPr="00F44CA6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436" w:rsidRPr="00EB38F8" w:rsidRDefault="00D24436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F44CA6" w:rsidRDefault="00D24436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63" w:right="-15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F44CA6" w:rsidRDefault="00D24436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F44CA6" w:rsidRDefault="00D24436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F44CA6" w:rsidRDefault="00D24436" w:rsidP="001504AB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F44CA6" w:rsidRDefault="00D24436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F44CA6" w:rsidRDefault="00D24436" w:rsidP="001504AB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F44CA6" w:rsidRDefault="00D24436" w:rsidP="001504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24436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436" w:rsidRPr="0058033D" w:rsidRDefault="00D24436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Default="00D24436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58033D" w:rsidRDefault="00D24436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Default="00D24436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58033D" w:rsidRDefault="00D24436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Default="00D24436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Pr="0058033D" w:rsidRDefault="00D24436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4436" w:rsidRDefault="00D24436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อุบล ไบโอ เอทานอล จำกัด</w:t>
            </w:r>
            <w:r w:rsidR="00963A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63A5D" w:rsidRPr="0058033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2ADC" w:rsidRPr="00F44CA6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ADC" w:rsidRPr="002B2ADC" w:rsidRDefault="002B2ADC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F44CA6" w:rsidRDefault="002B2ADC" w:rsidP="002B2ADC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พีทีที โกลบอล เคมิคอล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พีทีที ฟีนอล จำกัด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2ADC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ADC" w:rsidRPr="0058033D" w:rsidRDefault="002B2ADC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2C0371" w:rsidRDefault="002B2AD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58033D" w:rsidRDefault="002B2ADC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2C0371" w:rsidRDefault="002B2AD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58033D" w:rsidRDefault="002B2ADC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Default="002B2AD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58033D" w:rsidRDefault="002B2ADC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Default="002B2ADC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ADC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ADC" w:rsidRPr="0058033D" w:rsidRDefault="002B2ADC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2C0371" w:rsidRDefault="002B2AD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58033D" w:rsidRDefault="002B2ADC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2C0371" w:rsidRDefault="002B2AD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58033D" w:rsidRDefault="002B2ADC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Default="002B2AD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Pr="0058033D" w:rsidRDefault="002B2ADC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ADC" w:rsidRDefault="002B2ADC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C62AA6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640443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CD487C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ทีโอซี ไกลคอล จำกัด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Default="00CD487C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3DF9" w:rsidRPr="0058033D" w:rsidTr="00F71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D48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D48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DF9" w:rsidRPr="0058033D" w:rsidRDefault="00973DF9" w:rsidP="00973DF9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73DF9" w:rsidRPr="0058033D" w:rsidRDefault="002C0371" w:rsidP="00EB38F8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973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</w:tr>
    </w:tbl>
    <w:p w:rsidR="00441902" w:rsidRPr="002B2ADC" w:rsidRDefault="00441902" w:rsidP="00BC73FE">
      <w:pPr>
        <w:pStyle w:val="NoSpacing"/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เจ้าหนี้อื่น - กิจการที่เกี่ยวข้องกัน</w:t>
      </w:r>
    </w:p>
    <w:p w:rsidR="00C73657" w:rsidRPr="002B2ADC" w:rsidRDefault="00C73657" w:rsidP="00BC73FE">
      <w:pPr>
        <w:pStyle w:val="NoSpacing"/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258"/>
        <w:gridCol w:w="358"/>
        <w:gridCol w:w="1216"/>
        <w:gridCol w:w="270"/>
        <w:gridCol w:w="1288"/>
        <w:gridCol w:w="270"/>
        <w:gridCol w:w="1260"/>
        <w:gridCol w:w="270"/>
        <w:gridCol w:w="1170"/>
      </w:tblGrid>
      <w:tr w:rsidR="00C73657" w:rsidRPr="0058033D" w:rsidTr="00BC73FE">
        <w:trPr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CCA" w:rsidRPr="0058033D" w:rsidTr="00BC73FE">
        <w:trPr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4CCA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4CCA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A64CC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CCA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A64CCA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2A27" w:rsidRPr="0058033D" w:rsidTr="00BC73FE">
        <w:trPr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4D67" w:rsidRPr="0058033D" w:rsidTr="00BC73FE">
        <w:trPr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58033D" w:rsidRDefault="000A4D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521" w:rsidRPr="0058033D" w:rsidTr="00BC73FE">
        <w:trPr>
          <w:trHeight w:val="182"/>
        </w:trPr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58033D" w:rsidRDefault="00C24FF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521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2C0371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D0352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58033D" w:rsidRDefault="002C0371" w:rsidP="00F44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F6288" w:rsidRPr="00F44CA6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6288" w:rsidRPr="00496F31" w:rsidRDefault="009F628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6288" w:rsidRPr="00F44CA6" w:rsidRDefault="009F6288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6288" w:rsidRPr="00F44CA6" w:rsidRDefault="009F628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6288" w:rsidRPr="00F44CA6" w:rsidRDefault="009F628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6288" w:rsidRPr="00F44CA6" w:rsidRDefault="009F628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6288" w:rsidRPr="00F44CA6" w:rsidRDefault="009F628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6288" w:rsidRPr="00F44CA6" w:rsidRDefault="009F628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6288" w:rsidRPr="00F44CA6" w:rsidRDefault="009F628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2396D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6D" w:rsidRPr="0058033D" w:rsidRDefault="0052396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58033D" w:rsidRDefault="0052396D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58033D" w:rsidRDefault="0052396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58033D" w:rsidRDefault="0052396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58033D" w:rsidRDefault="0052396D" w:rsidP="002A2DE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58033D" w:rsidRDefault="0052396D" w:rsidP="002A2DE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58033D" w:rsidRDefault="0052396D" w:rsidP="002A2DE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58033D" w:rsidRDefault="0052396D" w:rsidP="002A2DE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ไทยออยล์มารีน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F44CA6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BC73FE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4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34B86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B86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2C0371" w:rsidRDefault="00334B86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34B86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B86" w:rsidRPr="0058033D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4B86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B86" w:rsidRPr="0058033D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2C0371" w:rsidRDefault="00334B86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4B86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B86" w:rsidRPr="0058033D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2C0371" w:rsidRDefault="00334B86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Pr="0058033D" w:rsidRDefault="00334B86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4B86" w:rsidRDefault="00334B86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41799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Default="00C41799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Default="002C0371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Default="00C41799" w:rsidP="001504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04AB" w:rsidRPr="00F44CA6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4AB" w:rsidRPr="001504AB" w:rsidRDefault="001504AB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7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04AB" w:rsidRPr="00F44CA6" w:rsidRDefault="001504AB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72"/>
                <w:tab w:val="decimal" w:pos="10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="00A05FAB">
              <w:rPr>
                <w:rFonts w:ascii="Angsana New" w:hAnsi="Angsana New"/>
                <w:sz w:val="30"/>
                <w:szCs w:val="30"/>
                <w:cs/>
              </w:rPr>
              <w:t>โซลูชั่น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330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3306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33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A0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A0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A0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A0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A0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A0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3306FA" w:rsidP="00A05F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BC73FE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A0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4179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33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87C" w:rsidRPr="00F44CA6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1504AB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7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F44CA6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4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41799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4179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เอ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เนอร์ยี่ คอมเพล็กซ์ จำกัด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2C0371" w:rsidP="00CD48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2C0371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2C0371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41799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41799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ท่อส่งปิโตรเลียมไทย จำกัด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D487C" w:rsidRPr="0058033D" w:rsidTr="00BC73FE"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BC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400" w:lineRule="exact"/>
              <w:ind w:left="-63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400" w:lineRule="exact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EB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63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7C" w:rsidRPr="0058033D" w:rsidRDefault="00CD487C" w:rsidP="00CD487C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D487C" w:rsidRPr="0058033D" w:rsidRDefault="002C0371" w:rsidP="00C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</w:tr>
    </w:tbl>
    <w:p w:rsidR="001041CB" w:rsidRDefault="001041C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73657" w:rsidRPr="0058033D" w:rsidRDefault="00C73657" w:rsidP="0015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:rsidR="00C73657" w:rsidRPr="00ED7A98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96" w:type="dxa"/>
        <w:tblInd w:w="450" w:type="dxa"/>
        <w:tblLook w:val="0000" w:firstRow="0" w:lastRow="0" w:firstColumn="0" w:lastColumn="0" w:noHBand="0" w:noVBand="0"/>
      </w:tblPr>
      <w:tblGrid>
        <w:gridCol w:w="3600"/>
        <w:gridCol w:w="1260"/>
        <w:gridCol w:w="251"/>
        <w:gridCol w:w="1279"/>
        <w:gridCol w:w="270"/>
        <w:gridCol w:w="1311"/>
        <w:gridCol w:w="236"/>
        <w:gridCol w:w="1189"/>
      </w:tblGrid>
      <w:tr w:rsidR="00AC213D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7C7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7C7" w:rsidRPr="0058033D" w:rsidRDefault="00B907C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C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B907C7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07C7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C7" w:rsidRPr="0058033D" w:rsidRDefault="00B907C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C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B907C7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C7" w:rsidRPr="0058033D" w:rsidRDefault="00B907C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C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B907C7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07C7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C7" w:rsidRPr="0058033D" w:rsidRDefault="00B907C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C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B907C7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2A27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C213D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13D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58033D" w:rsidRDefault="00AC213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799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C62AA6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C41799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C62AA6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C41799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C62AA6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C41799" w:rsidRPr="0058033D" w:rsidTr="001504A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C62AA6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:rsidR="00CD49F2" w:rsidRPr="00A05FAB" w:rsidRDefault="00CD49F2" w:rsidP="002A2D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8412B" w:rsidRPr="0058033D" w:rsidRDefault="00B907C7" w:rsidP="002A2D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  <w:r w:rsidRPr="0058033D">
        <w:rPr>
          <w:rFonts w:ascii="Angsana New" w:hAnsi="Angsana New"/>
          <w:sz w:val="30"/>
          <w:szCs w:val="30"/>
          <w:cs/>
        </w:rPr>
        <w:t>อัตราดอกเบี้ยในระหว่างงวด</w:t>
      </w:r>
      <w:r w:rsidRPr="0058033D">
        <w:rPr>
          <w:rFonts w:ascii="Angsana New" w:hAnsi="Angsana New" w:hint="cs"/>
          <w:sz w:val="30"/>
          <w:szCs w:val="30"/>
          <w:cs/>
        </w:rPr>
        <w:t>สาม</w:t>
      </w:r>
      <w:r w:rsidRPr="00580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1041CB">
        <w:rPr>
          <w:rFonts w:ascii="Angsana New" w:hAnsi="Angsana New"/>
          <w:sz w:val="30"/>
          <w:szCs w:val="30"/>
          <w:cs/>
        </w:rPr>
        <w:t xml:space="preserve"> และ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มีอัตราเท่ากับอัตราดอกเบี้ยเงินกู้ยืมระยะสั้นตามตลาดเงิน </w:t>
      </w:r>
      <w:r w:rsidRPr="0058033D">
        <w:rPr>
          <w:rFonts w:ascii="Angsana New" w:hAnsi="Angsana New"/>
          <w:sz w:val="30"/>
          <w:szCs w:val="30"/>
        </w:rPr>
        <w:t xml:space="preserve">(MMR) </w:t>
      </w:r>
      <w:r w:rsidRPr="0058033D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58033D">
        <w:rPr>
          <w:rFonts w:ascii="Angsana New" w:hAnsi="Angsana New"/>
          <w:sz w:val="30"/>
          <w:szCs w:val="30"/>
        </w:rPr>
        <w:t xml:space="preserve">(MLR) </w:t>
      </w:r>
      <w:r w:rsidRPr="0058033D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2C0371" w:rsidRPr="002C0371">
        <w:rPr>
          <w:rFonts w:ascii="Angsana New" w:hAnsi="Angsana New" w:hint="cs"/>
          <w:sz w:val="30"/>
          <w:szCs w:val="30"/>
        </w:rPr>
        <w:t>5</w:t>
      </w:r>
      <w:r w:rsidRPr="0058033D">
        <w:rPr>
          <w:rFonts w:ascii="Angsana New" w:hAnsi="Angsana New"/>
          <w:sz w:val="30"/>
          <w:szCs w:val="30"/>
          <w:cs/>
        </w:rPr>
        <w:t xml:space="preserve"> แห่ง หักด้วยอัตราส่วนลด</w:t>
      </w:r>
    </w:p>
    <w:p w:rsidR="00031F62" w:rsidRDefault="00031F62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A05FAB" w:rsidRDefault="00A05FA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A05FAB" w:rsidRDefault="00A05FA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A05FAB" w:rsidRPr="0058033D" w:rsidRDefault="00A05FA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B907C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รายการเคลื่อนไหวของเงินกู้ยืมระยะสั้นจากกิจการที่เกี่ยวข้องกันในระหว่างงวด</w:t>
      </w:r>
      <w:r w:rsidRPr="0058033D">
        <w:rPr>
          <w:rFonts w:ascii="Angsana New" w:hAnsi="Angsana New" w:hint="cs"/>
          <w:sz w:val="30"/>
          <w:szCs w:val="30"/>
          <w:cs/>
        </w:rPr>
        <w:t>สาม</w:t>
      </w:r>
      <w:r w:rsidRPr="00580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  <w:cs/>
        </w:rPr>
        <w:t xml:space="preserve"> และ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02" w:type="dxa"/>
        <w:tblInd w:w="450" w:type="dxa"/>
        <w:tblLook w:val="0000" w:firstRow="0" w:lastRow="0" w:firstColumn="0" w:lastColumn="0" w:noHBand="0" w:noVBand="0"/>
      </w:tblPr>
      <w:tblGrid>
        <w:gridCol w:w="3617"/>
        <w:gridCol w:w="1170"/>
        <w:gridCol w:w="270"/>
        <w:gridCol w:w="1350"/>
        <w:gridCol w:w="270"/>
        <w:gridCol w:w="1171"/>
        <w:gridCol w:w="270"/>
        <w:gridCol w:w="1184"/>
      </w:tblGrid>
      <w:tr w:rsidR="00C73657" w:rsidRPr="0058033D" w:rsidTr="001504AB"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A27" w:rsidRPr="0058033D" w:rsidTr="001504AB"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F78A5" w:rsidRPr="0058033D" w:rsidTr="001504AB"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8A5" w:rsidRPr="0058033D" w:rsidRDefault="002F78A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F78A5" w:rsidRPr="0058033D" w:rsidRDefault="002F78A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1799" w:rsidRPr="0058033D" w:rsidTr="001504AB"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0371"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C41799" w:rsidRPr="0058033D" w:rsidTr="001504AB"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C41799" w:rsidRPr="0058033D" w:rsidTr="001504AB"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C0371"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C41799" w:rsidP="001504AB">
            <w:pPr>
              <w:pStyle w:val="a1"/>
              <w:tabs>
                <w:tab w:val="decimal" w:pos="883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pStyle w:val="a1"/>
              <w:tabs>
                <w:tab w:val="decimal" w:pos="1063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2C037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</w:p>
        </w:tc>
      </w:tr>
    </w:tbl>
    <w:p w:rsidR="00B97DD6" w:rsidRPr="0058033D" w:rsidRDefault="00B97DD6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73657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B705ED" w:rsidRPr="0058033D">
        <w:rPr>
          <w:rFonts w:ascii="Angsana New" w:hAnsi="Angsana New"/>
          <w:sz w:val="30"/>
          <w:szCs w:val="30"/>
        </w:rPr>
        <w:t xml:space="preserve"> </w:t>
      </w:r>
      <w:r w:rsidR="00B705ED"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:rsidR="00B97DD6" w:rsidRDefault="00B97DD6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สัญญาซื้อขายวัตถุดิบและผลิตภัณฑ์น้ำมัน</w:t>
      </w:r>
    </w:p>
    <w:p w:rsidR="003F14C1" w:rsidRPr="00127AA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บริษัทมีสัญญาซื้อขายวัตถุดิบและผลิตภัณฑ์น้ำมันกับบริษัทย่อยแห่งหนึ่ง โดยที่ปริมาณการซื้อขายและราคาซื้อขายของวัตถุดิบและผลิตภัณฑ์น้ำมันจะเป็นไปตามที่กำหนดไว้ในสัญญา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2C0371" w:rsidRPr="002C0371">
        <w:rPr>
          <w:rFonts w:ascii="Angsana New" w:hAnsi="Angsana New"/>
          <w:sz w:val="30"/>
          <w:szCs w:val="30"/>
        </w:rPr>
        <w:t>6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เดือน</w:t>
      </w:r>
    </w:p>
    <w:p w:rsidR="003F14C1" w:rsidRPr="0086612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:rsidR="0012703B" w:rsidRPr="00127A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12703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บริษัทมีสัญญาซื้อขายผลิตภัณฑ์น้ำมันกับบริษัทย่อยแห่งหนึ่ง โดยที่ปริมาณการซื้อขายและราคาซื้อขายผลิตภัณฑ์จะเป็นไปตามที่กำหนดในสัญญา  สัญญาเหล่านี้มีผลบังคับใช้ตั้งแต่วันที่ในสัญญา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จนกว่าคู่สัญญาฝ่ายใดฝ่ายหนึ่งไม่ปฏิบัติตามเงื่อนไขที่กำหนดไว้</w:t>
      </w:r>
    </w:p>
    <w:p w:rsidR="000F0803" w:rsidRPr="0058033D" w:rsidRDefault="000F0803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สัญญาซื้อขายผลิตภัณฑ์ผลพลอยได้</w:t>
      </w:r>
    </w:p>
    <w:p w:rsidR="0012703B" w:rsidRPr="00127A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บริษัทมีสัญญาซื้อขายผลิตภัณฑ์ผลพลอยได้กับบริษัทย่อยแห่งหนึ่ง โดยที่ปริมาณการซื้อขายและราคาซื้อขายผลิตภัณฑ์ผลพลอยได้จะเป็นไปตามที่กำหนดไว้ในสัญญา  </w:t>
      </w:r>
      <w:bookmarkStart w:id="1" w:name="OLE_LINK39"/>
      <w:bookmarkStart w:id="2" w:name="OLE_LINK40"/>
      <w:r w:rsidRPr="0058033D">
        <w:rPr>
          <w:rFonts w:ascii="Angsana New" w:hAnsi="Angsana New"/>
          <w:sz w:val="30"/>
          <w:szCs w:val="30"/>
          <w:cs/>
        </w:rPr>
        <w:t xml:space="preserve">สัญญาฉบับนี้มีระยะเวลา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16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ซึ่งจะสิ้นสุดในเดือนกันยายน </w:t>
      </w:r>
      <w:r w:rsidR="002C0371" w:rsidRPr="002C0371">
        <w:rPr>
          <w:rFonts w:ascii="Angsana New" w:hAnsi="Angsana New"/>
          <w:sz w:val="30"/>
          <w:szCs w:val="30"/>
        </w:rPr>
        <w:t>2563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หรือจนกว่าคู่สัญญาฝ่ายใดฝ่ายหนึ่งจะตกลงยินยอมยกเลิกสัญญาร่วมกัน</w:t>
      </w:r>
      <w:bookmarkEnd w:id="1"/>
      <w:bookmarkEnd w:id="2"/>
    </w:p>
    <w:p w:rsidR="00200B38" w:rsidRPr="0086612B" w:rsidRDefault="00200B38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สัญญาใช้บริการเทคโนโลยีและการสื่อสาร</w:t>
      </w:r>
    </w:p>
    <w:p w:rsidR="0012703B" w:rsidRPr="00A05F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บริษัทมีสัญญาใช้บริการเทคโนโลยีและการสื่อสารกับบริษัทร่วมแห่งหนึ่ง</w:t>
      </w:r>
      <w:r w:rsidRPr="0058033D">
        <w:rPr>
          <w:rFonts w:ascii="Angsana New" w:hAnsi="Angsana New"/>
          <w:color w:val="FFFFFF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</w:t>
      </w:r>
      <w:r w:rsidRPr="0058033D">
        <w:rPr>
          <w:rFonts w:ascii="Angsana New" w:hAnsi="Angsana New"/>
          <w:color w:val="FFFFFF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สัญญาฉบับนี้มีระยะเวลา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 ซึ่งจะสิ้นสุดในเดือนธันวาคม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200B38" w:rsidRPr="0058033D">
        <w:rPr>
          <w:rFonts w:ascii="Angsana New" w:hAnsi="Angsana New"/>
          <w:sz w:val="30"/>
          <w:szCs w:val="30"/>
          <w:cs/>
        </w:rPr>
        <w:t xml:space="preserve">สัญญานี้จะต่ออายุออกไปเป็นคราวๆ ตามระยะเวลาที่คู่สัญญาได้ตกลงร่วมกัน </w:t>
      </w:r>
      <w:r w:rsidR="000D26F7" w:rsidRPr="0058033D">
        <w:rPr>
          <w:rFonts w:ascii="Angsana New" w:hAnsi="Angsana New"/>
          <w:sz w:val="30"/>
          <w:szCs w:val="30"/>
          <w:cs/>
        </w:rPr>
        <w:t>จนกว่าคู่สัญญาฝ่ายใดฝ่ายหนึ่งจะยกเลิกสัญญาด้วยการแจ้งเป็นลายลักษณ์อักษรล่วงหน้า</w:t>
      </w:r>
      <w:r w:rsidR="000D26F7">
        <w:rPr>
          <w:rFonts w:ascii="Angsana New" w:hAnsi="Angsana New" w:hint="cs"/>
          <w:sz w:val="30"/>
          <w:szCs w:val="30"/>
          <w:cs/>
        </w:rPr>
        <w:t>เป็นเวลา</w:t>
      </w:r>
      <w:r w:rsidR="000D26F7" w:rsidRPr="0058033D">
        <w:rPr>
          <w:rFonts w:ascii="Angsana New" w:hAnsi="Angsana New"/>
          <w:sz w:val="30"/>
          <w:szCs w:val="30"/>
          <w:cs/>
        </w:rPr>
        <w:t>ไม่น้อยกว่า</w:t>
      </w:r>
      <w:r w:rsidR="00200B38" w:rsidRPr="0058033D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180</w:t>
      </w:r>
      <w:r w:rsidR="00200B38" w:rsidRPr="0058033D">
        <w:rPr>
          <w:rFonts w:ascii="Angsana New" w:hAnsi="Angsana New"/>
          <w:sz w:val="30"/>
          <w:szCs w:val="30"/>
          <w:cs/>
        </w:rPr>
        <w:t xml:space="preserve"> วันก่อนวันครบกำหนดอายุสัญญา</w:t>
      </w:r>
    </w:p>
    <w:p w:rsidR="00B97DD6" w:rsidRPr="00A05FAB" w:rsidRDefault="00B97DD6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:rsidR="0012703B" w:rsidRPr="00A05F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 และน้ำมันดิบล่วงหน้ากับบริษัทที่เกี่ยวข้องกันแห่งหนึ่ง (</w:t>
      </w:r>
      <w:r w:rsidRPr="0058033D">
        <w:rPr>
          <w:rFonts w:ascii="Angsana New" w:hAnsi="Angsana New"/>
          <w:sz w:val="30"/>
          <w:szCs w:val="30"/>
        </w:rPr>
        <w:t>“</w:t>
      </w:r>
      <w:r w:rsidRPr="0058033D">
        <w:rPr>
          <w:rFonts w:ascii="Angsana New" w:hAnsi="Angsana New"/>
          <w:sz w:val="30"/>
          <w:szCs w:val="30"/>
          <w:cs/>
        </w:rPr>
        <w:t>คู่สัญญา</w:t>
      </w:r>
      <w:r w:rsidRPr="0058033D">
        <w:rPr>
          <w:rFonts w:ascii="Angsana New" w:hAnsi="Angsana New"/>
          <w:sz w:val="30"/>
          <w:szCs w:val="30"/>
        </w:rPr>
        <w:t>”</w:t>
      </w:r>
      <w:r w:rsidRPr="0058033D">
        <w:rPr>
          <w:rFonts w:ascii="Angsana New" w:hAnsi="Angsana New"/>
          <w:sz w:val="30"/>
          <w:szCs w:val="30"/>
          <w:cs/>
        </w:rPr>
        <w:t>) 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</w:t>
      </w:r>
      <w:r w:rsidRPr="0058033D">
        <w:rPr>
          <w:rFonts w:ascii="Angsana New" w:hAnsi="Angsana New"/>
          <w:sz w:val="30"/>
          <w:szCs w:val="30"/>
        </w:rPr>
        <w:t xml:space="preserve"> </w:t>
      </w:r>
    </w:p>
    <w:p w:rsidR="0012703B" w:rsidRPr="00A05F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6D3D18" w:rsidRDefault="003F14C1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12703B"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C41799">
        <w:rPr>
          <w:rFonts w:ascii="Angsana New" w:hAnsi="Angsana New"/>
          <w:sz w:val="30"/>
          <w:szCs w:val="30"/>
          <w:cs/>
        </w:rPr>
        <w:t>บริษัท</w:t>
      </w:r>
      <w:r w:rsidR="00CE2ECC" w:rsidRPr="00C41799">
        <w:rPr>
          <w:rFonts w:ascii="Angsana New" w:hAnsi="Angsana New" w:hint="cs"/>
          <w:sz w:val="30"/>
          <w:szCs w:val="30"/>
          <w:cs/>
        </w:rPr>
        <w:t>ไม่</w:t>
      </w:r>
      <w:r w:rsidRPr="00C41799">
        <w:rPr>
          <w:rFonts w:ascii="Angsana New" w:hAnsi="Angsana New"/>
          <w:sz w:val="30"/>
          <w:szCs w:val="30"/>
          <w:cs/>
        </w:rPr>
        <w:t>มีปริมาณ</w:t>
      </w:r>
      <w:r w:rsidRPr="0058033D">
        <w:rPr>
          <w:rFonts w:ascii="Angsana New" w:hAnsi="Angsana New"/>
          <w:sz w:val="30"/>
          <w:szCs w:val="30"/>
          <w:cs/>
        </w:rPr>
        <w:t>น้ำมันภายใต้สัญญาแลกเปลี่ยนส่วนต่างราคาน้ำมันกับบริษัทที่เกี่ยวข้องกันดังกล่า</w:t>
      </w:r>
      <w:r w:rsidRPr="0058033D">
        <w:rPr>
          <w:rFonts w:ascii="Angsana New" w:hAnsi="Angsana New" w:hint="cs"/>
          <w:sz w:val="30"/>
          <w:szCs w:val="30"/>
          <w:cs/>
        </w:rPr>
        <w:t>ว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i/>
          <w:iCs/>
          <w:sz w:val="30"/>
          <w:szCs w:val="30"/>
          <w:cs/>
        </w:rPr>
        <w:t>(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31</w:t>
      </w:r>
      <w:r w:rsidR="0012703B" w:rsidRPr="0058033D">
        <w:rPr>
          <w:rFonts w:ascii="Angsana New" w:hAnsi="Angsana New"/>
          <w:i/>
          <w:iCs/>
          <w:sz w:val="30"/>
          <w:szCs w:val="30"/>
        </w:rPr>
        <w:t xml:space="preserve"> </w:t>
      </w:r>
      <w:r w:rsidR="0086612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86612B">
        <w:rPr>
          <w:rFonts w:ascii="Angsana New" w:hAnsi="Angsana New"/>
          <w:i/>
          <w:iCs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2560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: </w:t>
      </w:r>
      <w:r w:rsidR="0012703B" w:rsidRPr="0058033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58033D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B97DD6" w:rsidRPr="00A05FAB" w:rsidRDefault="00B97DD6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สัญญาจัดหาน้ำมันปิโตรเลียมดิบและซื้อน้ำมันสำเร็จรูป</w:t>
      </w:r>
    </w:p>
    <w:p w:rsidR="0012703B" w:rsidRPr="00A05F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บริษัทมีสัญญาจัดหาน้ำมันปิโตรเลียมดิบและซื้อน้ำมันสำเร็จรูปกับบริษัทที่เกี่ยวข้องกันแห่งหนึ่ง โดย (ก) บริษัทจะขายผลิตภัณฑ์น้ำมันปิโตรเลียมซึ่งผลิตจากโรงกลั่น และบริษัทที่เกี่ยวข้องกันดังกล่าวจะเป็นผู้รับซื้อในปริมาณ        ร้อยละ </w:t>
      </w:r>
      <w:r w:rsidR="002C0371" w:rsidRPr="002C0371">
        <w:rPr>
          <w:rFonts w:ascii="Angsana New" w:hAnsi="Angsana New"/>
          <w:sz w:val="30"/>
          <w:szCs w:val="30"/>
        </w:rPr>
        <w:t>49</w:t>
      </w:r>
      <w:r w:rsidRPr="0058033D">
        <w:rPr>
          <w:rFonts w:ascii="Angsana New" w:hAnsi="Angsana New"/>
          <w:sz w:val="30"/>
          <w:szCs w:val="30"/>
        </w:rPr>
        <w:t>.</w:t>
      </w:r>
      <w:r w:rsidR="002C0371" w:rsidRPr="002C0371">
        <w:rPr>
          <w:rFonts w:ascii="Angsana New" w:hAnsi="Angsana New"/>
          <w:sz w:val="30"/>
          <w:szCs w:val="30"/>
        </w:rPr>
        <w:t>99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2C0371" w:rsidRPr="002C0371">
        <w:rPr>
          <w:rFonts w:ascii="Angsana New" w:hAnsi="Angsana New"/>
          <w:sz w:val="30"/>
          <w:szCs w:val="30"/>
        </w:rPr>
        <w:t>270</w:t>
      </w:r>
      <w:r w:rsidRPr="0058033D">
        <w:rPr>
          <w:rFonts w:ascii="Angsana New" w:hAnsi="Angsana New"/>
          <w:sz w:val="30"/>
          <w:szCs w:val="30"/>
        </w:rPr>
        <w:t>,</w:t>
      </w:r>
      <w:r w:rsidR="002C0371" w:rsidRPr="002C0371">
        <w:rPr>
          <w:rFonts w:ascii="Angsana New" w:hAnsi="Angsana New"/>
          <w:sz w:val="30"/>
          <w:szCs w:val="30"/>
        </w:rPr>
        <w:t>000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6B39EF">
        <w:rPr>
          <w:rFonts w:ascii="Angsana New" w:hAnsi="Angsana New"/>
          <w:sz w:val="30"/>
          <w:szCs w:val="30"/>
          <w:cs/>
        </w:rPr>
        <w:t>บาร์เรลต่อวัน</w:t>
      </w:r>
      <w:r w:rsidRPr="0058033D">
        <w:rPr>
          <w:rFonts w:ascii="Angsana New" w:hAnsi="Angsana New"/>
          <w:sz w:val="30"/>
          <w:szCs w:val="30"/>
          <w:cs/>
        </w:rPr>
        <w:t xml:space="preserve"> และ (ข) บริษัทที่เกี่ยวข้องกันจะจัดหาและบริษัท             จะรับซื้อน้ำมันปิโตรเลียมดิบและ/หรือวัตถุดิบเพื่อรองรับโรงกลั่นที่การผลิตร้อยละ </w:t>
      </w:r>
      <w:r w:rsidR="002C0371" w:rsidRPr="002C0371">
        <w:rPr>
          <w:rFonts w:ascii="Angsana New" w:hAnsi="Angsana New"/>
          <w:sz w:val="30"/>
          <w:szCs w:val="30"/>
        </w:rPr>
        <w:t>49</w:t>
      </w:r>
      <w:r w:rsidRPr="0058033D">
        <w:rPr>
          <w:rFonts w:ascii="Angsana New" w:hAnsi="Angsana New"/>
          <w:sz w:val="30"/>
          <w:szCs w:val="30"/>
        </w:rPr>
        <w:t>.</w:t>
      </w:r>
      <w:r w:rsidR="002C0371" w:rsidRPr="002C0371">
        <w:rPr>
          <w:rFonts w:ascii="Angsana New" w:hAnsi="Angsana New"/>
          <w:sz w:val="30"/>
          <w:szCs w:val="30"/>
        </w:rPr>
        <w:t>99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2C0371" w:rsidRPr="002C0371">
        <w:rPr>
          <w:rFonts w:ascii="Angsana New" w:hAnsi="Angsana New"/>
          <w:sz w:val="30"/>
          <w:szCs w:val="30"/>
        </w:rPr>
        <w:t>270</w:t>
      </w:r>
      <w:r w:rsidRPr="0058033D">
        <w:rPr>
          <w:rFonts w:ascii="Angsana New" w:hAnsi="Angsana New"/>
          <w:sz w:val="30"/>
          <w:szCs w:val="30"/>
        </w:rPr>
        <w:t>,</w:t>
      </w:r>
      <w:r w:rsidR="002C0371" w:rsidRPr="002C0371">
        <w:rPr>
          <w:rFonts w:ascii="Angsana New" w:hAnsi="Angsana New"/>
          <w:sz w:val="30"/>
          <w:szCs w:val="30"/>
        </w:rPr>
        <w:t>000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บาร์เรลต่อวัน ระยะเวลาการจ่ายชำระค่าน้ำมันปิโตรเลียมดิบเป็นไปตามข้อตกลงที่ตกลงร่วมกัน</w:t>
      </w:r>
    </w:p>
    <w:p w:rsidR="00127AAB" w:rsidRPr="00A05FAB" w:rsidRDefault="00127AAB" w:rsidP="00930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:rsidR="003F14C1" w:rsidRPr="0058033D" w:rsidRDefault="006D3D18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3F14C1"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บริการขนส่งน้ำมันทางท่อ</w:t>
      </w:r>
    </w:p>
    <w:p w:rsidR="0012703B" w:rsidRPr="00A05F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บริษัทมีสัญญาใช้บริการขนส่งน้ำมันทางท่อกับกิจการที่เกี่ยวข้องกันแห่งหนึ่ง โดยค่าบริการจะเป็นไปตามที่กำหนดไว้ในสัญญา สัญญานี้มีระยะเวลา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20</w:t>
      </w:r>
      <w:r w:rsidRPr="0058033D">
        <w:rPr>
          <w:rFonts w:ascii="Angsana New" w:hAnsi="Angsana New"/>
          <w:sz w:val="30"/>
          <w:szCs w:val="30"/>
          <w:cs/>
        </w:rPr>
        <w:t xml:space="preserve"> ปี ซึ่งสิ้นสุดในปี </w:t>
      </w:r>
      <w:r w:rsidR="002C0371" w:rsidRPr="002C0371">
        <w:rPr>
          <w:rFonts w:ascii="Angsana New" w:hAnsi="Angsana New"/>
          <w:sz w:val="30"/>
          <w:szCs w:val="30"/>
        </w:rPr>
        <w:t>2557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 xml:space="preserve">หรือเมื่อบรรลุตามเป้าหมายที่กำหนดไว้ </w:t>
      </w:r>
      <w:r w:rsidRPr="0058033D">
        <w:rPr>
          <w:rFonts w:ascii="Angsana New" w:hAnsi="Angsana New"/>
          <w:sz w:val="30"/>
          <w:szCs w:val="30"/>
          <w:cs/>
        </w:rPr>
        <w:t>และสามารถต่ออายุสัญญาได้</w:t>
      </w:r>
    </w:p>
    <w:p w:rsidR="004F5C4E" w:rsidRPr="00A05FAB" w:rsidRDefault="004F5C4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B39EF" w:rsidRDefault="006B39EF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ขนส่งน้ำมันทางท่อ</w:t>
      </w:r>
      <w:r w:rsidRPr="00A97F0C">
        <w:rPr>
          <w:rFonts w:ascii="Angsana New" w:hAnsi="Angsana New"/>
          <w:sz w:val="30"/>
          <w:szCs w:val="30"/>
          <w:cs/>
        </w:rPr>
        <w:t xml:space="preserve">กับบริษัทที่เกี่ยวข้องกันแห่งหนึ่ง โดยค่าบริการจะเป็นไปตามที่กำหนดไว้ในสัญญา สัญญานี้มีระยะเวลา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20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>ปี</w:t>
      </w:r>
    </w:p>
    <w:p w:rsidR="006B39EF" w:rsidRDefault="006B39EF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A05FAB" w:rsidRDefault="00A05FA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สัญญาจัดหาก๊าซธรรมชาติ</w:t>
      </w:r>
    </w:p>
    <w:p w:rsidR="0012703B" w:rsidRPr="00A05FAB" w:rsidRDefault="0012703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3F14C1" w:rsidRPr="0058033D" w:rsidRDefault="00F3268A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Theme="majorBidi" w:hAnsiTheme="majorBidi" w:cstheme="majorBidi" w:hint="cs"/>
          <w:sz w:val="30"/>
          <w:szCs w:val="30"/>
          <w:cs/>
        </w:rPr>
        <w:t>บริษ</w:t>
      </w:r>
      <w:r w:rsidR="00755B63" w:rsidRPr="0058033D">
        <w:rPr>
          <w:rFonts w:asciiTheme="majorBidi" w:hAnsiTheme="majorBidi" w:cstheme="majorBidi" w:hint="cs"/>
          <w:sz w:val="30"/>
          <w:szCs w:val="30"/>
          <w:cs/>
        </w:rPr>
        <w:t>ัทและบริษัทย่อยหลายแห่งมีสัญญ</w:t>
      </w:r>
      <w:r w:rsidRPr="0058033D">
        <w:rPr>
          <w:rFonts w:asciiTheme="majorBidi" w:hAnsiTheme="majorBidi" w:cstheme="majorBidi" w:hint="cs"/>
          <w:sz w:val="30"/>
          <w:szCs w:val="30"/>
          <w:cs/>
        </w:rPr>
        <w:t xml:space="preserve">าจัดหาก๊าซธรรมชาติกับบริษัทที่เกี่ยวข้องกันแห่งหนึ่ง โดยบริษัทที่เกี่ยวข้องกันดังกล่าวจะจัดหาก๊าซธรรมชาติให้กับบริษัทและบริษัทย่อยดังกล่าวตามปริมาณและราคาที่กำหนดไว้ในสัญญา สัญญาเหล่านี้มีผลบังคับใช้เป็นเวลา </w:t>
      </w:r>
      <w:r w:rsidR="002C0371" w:rsidRPr="002C0371">
        <w:rPr>
          <w:rFonts w:asciiTheme="majorBidi" w:hAnsiTheme="majorBidi" w:cstheme="majorBidi"/>
          <w:sz w:val="30"/>
          <w:szCs w:val="30"/>
        </w:rPr>
        <w:t>5</w:t>
      </w:r>
      <w:r w:rsidRPr="0058033D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="002C0371" w:rsidRPr="002C0371">
        <w:rPr>
          <w:rFonts w:asciiTheme="majorBidi" w:hAnsiTheme="majorBidi" w:cstheme="majorBidi"/>
          <w:sz w:val="30"/>
          <w:szCs w:val="30"/>
        </w:rPr>
        <w:t>25</w:t>
      </w:r>
      <w:r w:rsidRPr="0058033D">
        <w:rPr>
          <w:rFonts w:asciiTheme="majorBidi" w:hAnsiTheme="majorBidi" w:cstheme="majorBidi" w:hint="cs"/>
          <w:sz w:val="30"/>
          <w:szCs w:val="30"/>
          <w:cs/>
        </w:rPr>
        <w:t xml:space="preserve"> ปึ ซึ่งจะสิ้นสุดในระหว่างปี </w:t>
      </w:r>
      <w:r w:rsidR="002C0371" w:rsidRPr="002C0371">
        <w:rPr>
          <w:rFonts w:asciiTheme="majorBidi" w:hAnsiTheme="majorBidi" w:cstheme="majorBidi"/>
          <w:sz w:val="30"/>
          <w:szCs w:val="30"/>
        </w:rPr>
        <w:t>2561</w:t>
      </w:r>
      <w:r w:rsidRPr="0058033D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="002C0371" w:rsidRPr="002C0371">
        <w:rPr>
          <w:rFonts w:asciiTheme="majorBidi" w:hAnsiTheme="majorBidi" w:cstheme="majorBidi"/>
          <w:sz w:val="30"/>
          <w:szCs w:val="30"/>
        </w:rPr>
        <w:t>2584</w:t>
      </w:r>
    </w:p>
    <w:p w:rsidR="00B97DD6" w:rsidRPr="00A05FAB" w:rsidRDefault="00B97DD6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cs/>
        </w:rPr>
      </w:pPr>
    </w:p>
    <w:p w:rsidR="003F14C1" w:rsidRDefault="003F14C1" w:rsidP="0012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:rsidR="00127AAB" w:rsidRPr="00A05FAB" w:rsidRDefault="00127AAB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3F14C1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แห่งหนึ่งและบริษัทร่วมแห่งหนึ่งมีสัญญาชดเชยต้นทุนกับบริษัทเพื่อชดเชยต้นทุนการก่อสร้างท่อส่ง</w:t>
      </w:r>
      <w:r w:rsidR="000F0803">
        <w:rPr>
          <w:rFonts w:ascii="Angsana New" w:hAnsi="Angsana New"/>
          <w:sz w:val="30"/>
          <w:szCs w:val="30"/>
        </w:rPr>
        <w:br/>
      </w:r>
      <w:r w:rsidRPr="0058033D">
        <w:rPr>
          <w:rFonts w:ascii="Angsana New" w:hAnsi="Angsana New"/>
          <w:sz w:val="30"/>
          <w:szCs w:val="30"/>
          <w:cs/>
        </w:rPr>
        <w:t>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ไฟฟ้าเพื่อเชื่อมโยงระบบของบริษัทย่อยและบริษัทร่วม</w:t>
      </w:r>
      <w:r w:rsidRPr="0058033D">
        <w:rPr>
          <w:rFonts w:ascii="Angsana New" w:hAnsi="Angsana New" w:hint="cs"/>
          <w:sz w:val="30"/>
          <w:szCs w:val="30"/>
          <w:cs/>
        </w:rPr>
        <w:t>ดังกล่าว</w:t>
      </w:r>
      <w:r w:rsidRPr="0058033D">
        <w:rPr>
          <w:rFonts w:ascii="Angsana New" w:hAnsi="Angsana New"/>
          <w:sz w:val="30"/>
          <w:szCs w:val="30"/>
          <w:cs/>
        </w:rPr>
        <w:t xml:space="preserve">กับการไฟฟ้าฝ่ายผลิตแห่งประเทศไทย (กฟผ.) ภายใต้เงื่อนไขของสัญญาเหล่านั้น บริษัทย่อยและบริษัทร่วมดังกล่าวตกลงที่จะจ่ายชดเชยต้นทุนการลงทุนที่เกิดขึ้นให้กับบริษัทตามหลักเกณฑ์และเงื่อนไขที่ระบุไว้ในสัญญา สัญญาเหล่านี้มีผลบังคับใช้เป็นเวลา </w:t>
      </w:r>
      <w:r w:rsidR="002C0371" w:rsidRPr="002C0371">
        <w:rPr>
          <w:rFonts w:ascii="Angsana New" w:hAnsi="Angsana New"/>
          <w:sz w:val="30"/>
          <w:szCs w:val="30"/>
        </w:rPr>
        <w:t>25</w:t>
      </w:r>
      <w:r w:rsidRPr="0058033D">
        <w:rPr>
          <w:rFonts w:ascii="Angsana New" w:hAnsi="Angsana New"/>
          <w:sz w:val="30"/>
          <w:szCs w:val="30"/>
          <w:cs/>
        </w:rPr>
        <w:t xml:space="preserve"> ปี หรือสิ้นสุดพร้อมกับสัญญาซื้อไฟฟ้าที่บริษัทย่อยและบริษัทร่วมดังกล่าวทำไว้กับ กฟผ. แล้วแต่เวลาใดจะถึงก่อน</w:t>
      </w:r>
    </w:p>
    <w:p w:rsidR="003F14C1" w:rsidRPr="00A05FAB" w:rsidRDefault="003F14C1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:rsidR="003F14C1" w:rsidRPr="00A05FAB" w:rsidRDefault="003F14C1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C53120" w:rsidRPr="00127AAB" w:rsidRDefault="003F14C1" w:rsidP="0012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</w:t>
      </w:r>
      <w:r w:rsidR="00836FE9">
        <w:rPr>
          <w:rFonts w:ascii="Angsana New" w:hAnsi="Angsana New" w:hint="cs"/>
          <w:sz w:val="30"/>
          <w:szCs w:val="30"/>
          <w:cs/>
        </w:rPr>
        <w:t>หลายแห่ง</w:t>
      </w:r>
      <w:r w:rsidRPr="0058033D">
        <w:rPr>
          <w:rFonts w:ascii="Angsana New" w:hAnsi="Angsana New"/>
          <w:sz w:val="30"/>
          <w:szCs w:val="30"/>
          <w:cs/>
        </w:rPr>
        <w:t xml:space="preserve"> (</w:t>
      </w:r>
      <w:r w:rsidRPr="0058033D">
        <w:rPr>
          <w:rFonts w:ascii="Angsana New" w:hAnsi="Angsana New"/>
          <w:sz w:val="30"/>
          <w:szCs w:val="30"/>
        </w:rPr>
        <w:t>“</w:t>
      </w:r>
      <w:r w:rsidRPr="0058033D">
        <w:rPr>
          <w:rFonts w:ascii="Angsana New" w:hAnsi="Angsana New"/>
          <w:sz w:val="30"/>
          <w:szCs w:val="30"/>
          <w:cs/>
        </w:rPr>
        <w:t>ผู้ขาย</w:t>
      </w:r>
      <w:r w:rsidRPr="0058033D">
        <w:rPr>
          <w:rFonts w:ascii="Angsana New" w:hAnsi="Angsana New"/>
          <w:sz w:val="30"/>
          <w:szCs w:val="30"/>
        </w:rPr>
        <w:t xml:space="preserve">”) </w:t>
      </w:r>
      <w:r w:rsidRPr="0058033D">
        <w:rPr>
          <w:rFonts w:ascii="Angsana New" w:hAnsi="Angsana New"/>
          <w:sz w:val="30"/>
          <w:szCs w:val="30"/>
          <w:cs/>
        </w:rPr>
        <w:t>มีสัญญาซื้อกระ</w:t>
      </w:r>
      <w:r w:rsidR="002415A7">
        <w:rPr>
          <w:rFonts w:ascii="Angsana New" w:hAnsi="Angsana New"/>
          <w:sz w:val="30"/>
          <w:szCs w:val="30"/>
          <w:cs/>
        </w:rPr>
        <w:t>แสไฟฟ้ากับบริษัทและบริษัทย่อยหลาย</w:t>
      </w:r>
      <w:r w:rsidRPr="0058033D">
        <w:rPr>
          <w:rFonts w:ascii="Angsana New" w:hAnsi="Angsana New"/>
          <w:sz w:val="30"/>
          <w:szCs w:val="30"/>
          <w:cs/>
        </w:rPr>
        <w:t>แห่งเป็นเวลา</w:t>
      </w:r>
      <w:r w:rsidR="006B39EF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24</w:t>
      </w:r>
      <w:r w:rsidR="006B39EF">
        <w:rPr>
          <w:rFonts w:ascii="Angsana New" w:hAnsi="Angsana New"/>
          <w:sz w:val="30"/>
          <w:szCs w:val="30"/>
        </w:rPr>
        <w:t xml:space="preserve"> </w:t>
      </w:r>
      <w:r w:rsidR="006B39EF">
        <w:rPr>
          <w:rFonts w:ascii="Angsana New" w:hAnsi="Angsana New" w:hint="cs"/>
          <w:sz w:val="30"/>
          <w:szCs w:val="30"/>
          <w:cs/>
        </w:rPr>
        <w:t>และ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</w:t>
      </w:r>
      <w:r w:rsidRPr="0058033D">
        <w:rPr>
          <w:rFonts w:ascii="Angsana New" w:hAnsi="Angsana New"/>
          <w:sz w:val="30"/>
          <w:szCs w:val="30"/>
          <w:cs/>
        </w:rPr>
        <w:t xml:space="preserve"> ปี </w:t>
      </w:r>
      <w:r w:rsidR="006B39EF">
        <w:rPr>
          <w:rFonts w:ascii="Angsana New" w:hAnsi="Angsana New" w:hint="cs"/>
          <w:sz w:val="30"/>
          <w:szCs w:val="30"/>
          <w:cs/>
        </w:rPr>
        <w:t xml:space="preserve">   </w:t>
      </w:r>
      <w:r w:rsidRPr="0058033D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2C0371" w:rsidRPr="002C0371">
        <w:rPr>
          <w:rFonts w:ascii="Angsana New" w:hAnsi="Angsana New"/>
          <w:sz w:val="30"/>
          <w:szCs w:val="30"/>
        </w:rPr>
        <w:t>2566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>ปี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2570</w:t>
      </w:r>
      <w:r w:rsidRPr="0058033D">
        <w:rPr>
          <w:rFonts w:ascii="Angsana New" w:hAnsi="Angsana New" w:hint="cs"/>
          <w:sz w:val="30"/>
          <w:szCs w:val="30"/>
          <w:cs/>
        </w:rPr>
        <w:t xml:space="preserve"> และปี </w:t>
      </w:r>
      <w:r w:rsidR="002C0371" w:rsidRPr="002C0371">
        <w:rPr>
          <w:rFonts w:ascii="Angsana New" w:hAnsi="Angsana New"/>
          <w:sz w:val="30"/>
          <w:szCs w:val="30"/>
        </w:rPr>
        <w:t>2583</w:t>
      </w:r>
      <w:r w:rsidRPr="0058033D">
        <w:rPr>
          <w:rFonts w:ascii="Angsana New" w:hAnsi="Angsana New"/>
          <w:sz w:val="30"/>
          <w:szCs w:val="30"/>
          <w:cs/>
        </w:rPr>
        <w:t xml:space="preserve"> โดยผู้ขายจะขายกระแสไฟฟ้าให้กับบริษัทและบริษัทย่อยดังกล่าวในปริมาณและราคาที่ตกลงกันตามที่ระบุไว้ในสัญญา</w:t>
      </w:r>
    </w:p>
    <w:p w:rsidR="00C53120" w:rsidRPr="00A05FAB" w:rsidRDefault="00C53120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</w:t>
      </w:r>
      <w:r w:rsidRPr="0058033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พลังงานไอน้ำ</w:t>
      </w:r>
    </w:p>
    <w:p w:rsidR="003F14C1" w:rsidRPr="00A05FAB" w:rsidRDefault="003F14C1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9A1F08" w:rsidRDefault="003F14C1" w:rsidP="0012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บริษัทและบริษัทย่อยหลายแห่งมีสัญญาซื้อขายพลังงานไอน้ำระหว่างกันเป็นเวลา </w:t>
      </w:r>
      <w:r w:rsidR="002C0371" w:rsidRPr="002C0371">
        <w:rPr>
          <w:rFonts w:ascii="Angsana New" w:hAnsi="Angsana New"/>
          <w:sz w:val="30"/>
          <w:szCs w:val="30"/>
        </w:rPr>
        <w:t>20</w:t>
      </w:r>
      <w:r w:rsidRPr="0058033D">
        <w:rPr>
          <w:rFonts w:ascii="Angsana New" w:hAnsi="Angsana New"/>
          <w:sz w:val="30"/>
          <w:szCs w:val="30"/>
          <w:cs/>
        </w:rPr>
        <w:t xml:space="preserve"> และ </w:t>
      </w:r>
      <w:r w:rsidR="002C0371" w:rsidRPr="002C0371">
        <w:rPr>
          <w:rFonts w:ascii="Angsana New" w:hAnsi="Angsana New"/>
          <w:sz w:val="30"/>
          <w:szCs w:val="30"/>
        </w:rPr>
        <w:t>25</w:t>
      </w:r>
      <w:r w:rsidRPr="0058033D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2C0371" w:rsidRPr="002C0371">
        <w:rPr>
          <w:rFonts w:ascii="Angsana New" w:hAnsi="Angsana New"/>
          <w:sz w:val="30"/>
          <w:szCs w:val="30"/>
        </w:rPr>
        <w:t>2566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843E82">
        <w:rPr>
          <w:rFonts w:ascii="Angsana New" w:hAnsi="Angsana New" w:hint="cs"/>
          <w:sz w:val="30"/>
          <w:szCs w:val="30"/>
          <w:cs/>
        </w:rPr>
        <w:t xml:space="preserve">ปี </w:t>
      </w:r>
      <w:r w:rsidR="002C0371" w:rsidRPr="002C0371">
        <w:rPr>
          <w:rFonts w:ascii="Angsana New" w:hAnsi="Angsana New"/>
          <w:sz w:val="30"/>
          <w:szCs w:val="30"/>
        </w:rPr>
        <w:t>2570</w:t>
      </w:r>
      <w:r w:rsidR="00843E82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และ</w:t>
      </w:r>
      <w:r w:rsidR="00843E82">
        <w:rPr>
          <w:rFonts w:ascii="Angsana New" w:hAnsi="Angsana New"/>
          <w:sz w:val="30"/>
          <w:szCs w:val="30"/>
        </w:rPr>
        <w:t xml:space="preserve"> </w:t>
      </w:r>
      <w:r w:rsidR="00843E82">
        <w:rPr>
          <w:rFonts w:ascii="Angsana New" w:hAnsi="Angsana New" w:hint="cs"/>
          <w:sz w:val="30"/>
          <w:szCs w:val="30"/>
          <w:cs/>
        </w:rPr>
        <w:t>ปี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2583</w:t>
      </w:r>
      <w:r w:rsidRPr="0058033D">
        <w:rPr>
          <w:rFonts w:ascii="Angsana New" w:hAnsi="Angsana New"/>
          <w:sz w:val="30"/>
          <w:szCs w:val="30"/>
          <w:cs/>
        </w:rPr>
        <w:t xml:space="preserve"> โดยที่ปริมาณการซื้อขายและราคาซื้อขายพลังงานไอน้ำจะเป็นไปตามที่ระบุไว้ในสัญญา</w:t>
      </w:r>
    </w:p>
    <w:p w:rsidR="00AB11BC" w:rsidRPr="00A05FAB" w:rsidRDefault="00AB11BC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3F14C1" w:rsidRPr="0058033D" w:rsidRDefault="00843B12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F14C1"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  <w:r w:rsidR="003F14C1" w:rsidRPr="0058033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3F14C1" w:rsidRPr="00A05FAB" w:rsidRDefault="003F14C1" w:rsidP="00A0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</w:rPr>
      </w:pPr>
    </w:p>
    <w:p w:rsidR="00CD49F2" w:rsidRDefault="00D75F1C" w:rsidP="008F5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</w:t>
      </w:r>
      <w:r w:rsidR="009A1F08" w:rsidRPr="0028610D">
        <w:rPr>
          <w:rFonts w:ascii="Angsana New" w:hAnsi="Angsana New"/>
          <w:sz w:val="30"/>
          <w:szCs w:val="30"/>
          <w:cs/>
        </w:rPr>
        <w:t>แห่ง</w:t>
      </w:r>
      <w:r w:rsidRPr="0028610D">
        <w:rPr>
          <w:rFonts w:ascii="Angsana New" w:hAnsi="Angsana New"/>
          <w:sz w:val="30"/>
          <w:szCs w:val="30"/>
          <w:cs/>
        </w:rPr>
        <w:t>หนึ่งมีสัญญาบริการและจัดหากับบริษัท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จะให้บริการเกี่ยวกับการดำเนินงาน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การซ่อมแซมและบำรุงรักษา การบริหาร การควบคุมและการจัดการ การจัดซื้อจัดจ้าง การขนส่งน้ำมันทางท่อ การบำบัดน้ำเสียและสาธารณูปโภค การให้บริการทางด้านเทคโนโลยีสารสนเทศ การเงิน การบัญชี และทรัพยากรบุคคลแก่บริษัทย่อยและบริษัทร่วม ซึ่งบริษัทย่อยและ</w:t>
      </w:r>
      <w:r w:rsidR="00CA1038">
        <w:rPr>
          <w:rFonts w:ascii="Angsana New" w:hAnsi="Angsana New"/>
          <w:sz w:val="30"/>
          <w:szCs w:val="30"/>
        </w:rPr>
        <w:br/>
      </w:r>
      <w:r w:rsidRPr="0028610D">
        <w:rPr>
          <w:rFonts w:ascii="Angsana New" w:hAnsi="Angsana New"/>
          <w:sz w:val="30"/>
          <w:szCs w:val="30"/>
          <w:cs/>
        </w:rPr>
        <w:t>บริษัทร่วมดังกล่าวตกลงที่จะจ่ายค่าธรรมเนียมให้กับบริษัท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ตามที่ระบุไว้ในสัญญา สัญญาเหล่านี้มี</w:t>
      </w:r>
      <w:r w:rsidRPr="0028610D">
        <w:rPr>
          <w:rFonts w:ascii="Angsana New" w:hAnsi="Angsana New" w:hint="cs"/>
          <w:sz w:val="30"/>
          <w:szCs w:val="30"/>
          <w:cs/>
        </w:rPr>
        <w:t>ระยะเวล</w:t>
      </w:r>
      <w:r w:rsidRPr="00A97F0C">
        <w:rPr>
          <w:rFonts w:ascii="Angsana New" w:hAnsi="Angsana New" w:hint="cs"/>
          <w:sz w:val="30"/>
          <w:szCs w:val="30"/>
          <w:cs/>
        </w:rPr>
        <w:t>า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 w:hint="cs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  <w:cs/>
        </w:rPr>
        <w:t xml:space="preserve"> ปี หรื</w:t>
      </w:r>
      <w:r w:rsidRPr="0028610D">
        <w:rPr>
          <w:rFonts w:ascii="Angsana New" w:hAnsi="Angsana New"/>
          <w:sz w:val="30"/>
          <w:szCs w:val="30"/>
          <w:cs/>
        </w:rPr>
        <w:t xml:space="preserve">อ </w:t>
      </w:r>
      <w:r w:rsidR="002C0371" w:rsidRPr="002C0371">
        <w:rPr>
          <w:rFonts w:ascii="Angsana New" w:hAnsi="Angsana New"/>
          <w:sz w:val="30"/>
          <w:szCs w:val="30"/>
        </w:rPr>
        <w:t>28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ปี หรือสิ้นสุดพร้อมกับสัญญาเช่าที่ดินที่บริษัทย่อยแห่งหนึ่งทำไว้กับบริษัทแล้วแต่เวลาใดจะถึงก่อน หรือสิ้นสุดพร้อมกับสัญญาซื้อไฟฟ้าที่บริษัทร่วมทำไว้กับการไฟฟ้าฝ่ายผลิตแห่งประเทศไทย</w:t>
      </w:r>
    </w:p>
    <w:p w:rsidR="000F0803" w:rsidRDefault="000F0803" w:rsidP="008F5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สัญญาเช่าที่ดิน</w:t>
      </w:r>
    </w:p>
    <w:p w:rsidR="003F14C1" w:rsidRPr="00127AA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</w:t>
      </w:r>
      <w:r w:rsidR="007452FC">
        <w:rPr>
          <w:rFonts w:ascii="Angsana New" w:hAnsi="Angsana New"/>
          <w:sz w:val="30"/>
          <w:szCs w:val="30"/>
          <w:cs/>
        </w:rPr>
        <w:t>หนึ่งมีสัญญาเช่าที่ดินกับบริษัท</w:t>
      </w:r>
      <w:r w:rsidRPr="0058033D">
        <w:rPr>
          <w:rFonts w:ascii="Angsana New" w:hAnsi="Angsana New"/>
          <w:sz w:val="30"/>
          <w:szCs w:val="30"/>
          <w:cs/>
        </w:rPr>
        <w:t>เพื่อเช่า/เช่าช่วงที่ดินบางแห่ง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ซึ่งจะสิ้นสุดในเดือนกันยายน </w:t>
      </w:r>
      <w:r w:rsidR="002C0371" w:rsidRPr="002C0371">
        <w:rPr>
          <w:rFonts w:ascii="Angsana New" w:hAnsi="Angsana New"/>
          <w:sz w:val="30"/>
          <w:szCs w:val="30"/>
        </w:rPr>
        <w:t>2565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 xml:space="preserve">เดือนพฤษภาคม </w:t>
      </w:r>
      <w:r w:rsidR="002C0371" w:rsidRPr="002C0371">
        <w:rPr>
          <w:rFonts w:ascii="Angsana New" w:hAnsi="Angsana New"/>
          <w:sz w:val="30"/>
          <w:szCs w:val="30"/>
        </w:rPr>
        <w:t>2584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และเดือนสิงหาคม </w:t>
      </w:r>
      <w:r w:rsidR="002C0371" w:rsidRPr="002C0371">
        <w:rPr>
          <w:rFonts w:ascii="Angsana New" w:hAnsi="Angsana New"/>
          <w:sz w:val="30"/>
          <w:szCs w:val="30"/>
        </w:rPr>
        <w:t>2586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D75F1C"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="00D75F1C">
        <w:rPr>
          <w:rFonts w:ascii="Angsana New" w:hAnsi="Angsana New"/>
          <w:sz w:val="30"/>
          <w:szCs w:val="30"/>
        </w:rPr>
        <w:t xml:space="preserve"> </w:t>
      </w:r>
      <w:r w:rsidR="00D75F1C" w:rsidRPr="008E530B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="00D75F1C" w:rsidRPr="008E530B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="00D75F1C" w:rsidRPr="008E530B">
        <w:rPr>
          <w:rFonts w:ascii="Angsana New" w:hAnsi="Angsana New"/>
          <w:sz w:val="30"/>
          <w:szCs w:val="30"/>
        </w:rPr>
        <w:t xml:space="preserve"> </w:t>
      </w:r>
      <w:r w:rsidR="00D75F1C" w:rsidRPr="008E530B">
        <w:rPr>
          <w:rFonts w:ascii="Angsana New" w:hAnsi="Angsana New"/>
          <w:sz w:val="30"/>
          <w:szCs w:val="30"/>
          <w:cs/>
        </w:rPr>
        <w:t>ปี</w:t>
      </w:r>
      <w:r w:rsidRPr="0058033D">
        <w:rPr>
          <w:rFonts w:ascii="Angsana New" w:hAnsi="Angsana New"/>
          <w:sz w:val="30"/>
          <w:szCs w:val="30"/>
        </w:rPr>
        <w:t xml:space="preserve"> </w:t>
      </w:r>
    </w:p>
    <w:p w:rsidR="003F14C1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8"/>
          <w:szCs w:val="28"/>
        </w:rPr>
      </w:pPr>
    </w:p>
    <w:p w:rsidR="00DC0FB0" w:rsidRDefault="00DC0FB0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43B12">
        <w:rPr>
          <w:rFonts w:ascii="Angsana New" w:hAnsi="Angsana New"/>
          <w:sz w:val="30"/>
          <w:szCs w:val="30"/>
          <w:cs/>
        </w:rPr>
        <w:t>บริษัทมีสัญญาเช่าที่ดินกับบริษัท</w:t>
      </w:r>
      <w:r w:rsidRPr="00843B12">
        <w:rPr>
          <w:rFonts w:ascii="Angsana New" w:hAnsi="Angsana New" w:hint="cs"/>
          <w:sz w:val="30"/>
          <w:szCs w:val="30"/>
          <w:cs/>
        </w:rPr>
        <w:t>ย่อย</w:t>
      </w:r>
      <w:r w:rsidR="002415A7">
        <w:rPr>
          <w:rFonts w:ascii="Angsana New" w:hAnsi="Angsana New" w:hint="cs"/>
          <w:sz w:val="30"/>
          <w:szCs w:val="30"/>
          <w:cs/>
        </w:rPr>
        <w:t>หลาย</w:t>
      </w:r>
      <w:r w:rsidRPr="00843B12">
        <w:rPr>
          <w:rFonts w:ascii="Angsana New" w:hAnsi="Angsana New" w:hint="cs"/>
          <w:sz w:val="30"/>
          <w:szCs w:val="30"/>
          <w:cs/>
        </w:rPr>
        <w:t>แห่ง</w:t>
      </w:r>
      <w:r w:rsidRPr="00843B12">
        <w:rPr>
          <w:rFonts w:ascii="Angsana New" w:hAnsi="Angsana New"/>
          <w:sz w:val="30"/>
          <w:szCs w:val="30"/>
          <w:cs/>
        </w:rPr>
        <w:t>เพื่อเช่าที่ดินบางแห่ง ซึ่งจะสิ้นสุดในเดือน</w:t>
      </w:r>
      <w:r w:rsidRPr="00843B12">
        <w:rPr>
          <w:rFonts w:ascii="Angsana New" w:hAnsi="Angsana New" w:hint="cs"/>
          <w:sz w:val="30"/>
          <w:szCs w:val="30"/>
          <w:cs/>
        </w:rPr>
        <w:t>กันยายน</w:t>
      </w:r>
      <w:r w:rsidRPr="00843B12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2589</w:t>
      </w:r>
      <w:r w:rsidRPr="00843B12">
        <w:rPr>
          <w:rFonts w:ascii="Angsana New" w:hAnsi="Angsana New"/>
          <w:sz w:val="30"/>
          <w:szCs w:val="30"/>
          <w:cs/>
        </w:rPr>
        <w:t xml:space="preserve"> </w:t>
      </w:r>
      <w:r w:rsidRPr="00843B12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843B12">
        <w:rPr>
          <w:rFonts w:ascii="Angsana New" w:hAnsi="Angsana New"/>
          <w:sz w:val="24"/>
          <w:szCs w:val="24"/>
          <w:cs/>
        </w:rPr>
        <w:t xml:space="preserve"> </w:t>
      </w:r>
      <w:r w:rsidR="00120591" w:rsidRPr="00843B12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="00120591" w:rsidRPr="00843B12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="00120591" w:rsidRPr="00843B12">
        <w:rPr>
          <w:rFonts w:ascii="Angsana New" w:hAnsi="Angsana New"/>
          <w:sz w:val="30"/>
          <w:szCs w:val="30"/>
        </w:rPr>
        <w:t xml:space="preserve"> </w:t>
      </w:r>
      <w:r w:rsidR="00120591" w:rsidRPr="00843B12">
        <w:rPr>
          <w:rFonts w:ascii="Angsana New" w:hAnsi="Angsana New"/>
          <w:sz w:val="30"/>
          <w:szCs w:val="30"/>
          <w:cs/>
        </w:rPr>
        <w:t>ปี</w:t>
      </w:r>
    </w:p>
    <w:p w:rsidR="00DC0FB0" w:rsidRPr="0058033D" w:rsidRDefault="00DC0FB0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8"/>
          <w:szCs w:val="28"/>
        </w:rPr>
      </w:pPr>
    </w:p>
    <w:p w:rsidR="00ED0F77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บริษัทมีสัญญาเช่าที่ดินกับบริษัทที่เกี่ยวข้องกันแห่งหนึ่งเพื่อเช่าที่ดินบางแห่ง ซึ่งจะสิ้นสุดในเดือนสิงหาคม </w:t>
      </w:r>
      <w:r w:rsidR="002C0371" w:rsidRPr="002C0371">
        <w:rPr>
          <w:rFonts w:ascii="Angsana New" w:hAnsi="Angsana New"/>
          <w:sz w:val="30"/>
          <w:szCs w:val="30"/>
        </w:rPr>
        <w:t>2569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ED0F77"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="00ED0F77" w:rsidRPr="008E530B">
        <w:rPr>
          <w:rFonts w:ascii="Angsana New" w:hAnsi="Angsana New"/>
          <w:sz w:val="24"/>
          <w:szCs w:val="24"/>
          <w:cs/>
        </w:rPr>
        <w:t xml:space="preserve"> </w:t>
      </w:r>
      <w:r w:rsidR="00ED0F77" w:rsidRPr="008E530B">
        <w:rPr>
          <w:rFonts w:ascii="Angsana New" w:hAnsi="Angsana New"/>
          <w:sz w:val="30"/>
          <w:szCs w:val="30"/>
          <w:cs/>
        </w:rPr>
        <w:t>หากบริษัทไม่แจ้งยกเลิกสัญญาภาย</w:t>
      </w:r>
      <w:r w:rsidR="00ED0F77" w:rsidRPr="0028610D">
        <w:rPr>
          <w:rFonts w:ascii="Angsana New" w:hAnsi="Angsana New"/>
          <w:sz w:val="30"/>
          <w:szCs w:val="30"/>
          <w:cs/>
        </w:rPr>
        <w:t xml:space="preserve">ใน </w:t>
      </w:r>
      <w:r w:rsidR="002C0371" w:rsidRPr="002C0371">
        <w:rPr>
          <w:rFonts w:ascii="Angsana New" w:hAnsi="Angsana New" w:hint="cs"/>
          <w:sz w:val="30"/>
          <w:szCs w:val="30"/>
        </w:rPr>
        <w:t>1</w:t>
      </w:r>
      <w:r w:rsidR="00ED0F77" w:rsidRPr="0028610D">
        <w:rPr>
          <w:rFonts w:ascii="Angsana New" w:hAnsi="Angsana New"/>
          <w:sz w:val="30"/>
          <w:szCs w:val="30"/>
          <w:cs/>
        </w:rPr>
        <w:t xml:space="preserve"> เดือนก่อนวันที่สัญญาจะสิ้นสุดลง สัญญาจะถูกต่ออายุออกไปอีก </w:t>
      </w:r>
      <w:r w:rsidR="002C0371" w:rsidRPr="002C0371">
        <w:rPr>
          <w:rFonts w:ascii="Angsana New" w:hAnsi="Angsana New" w:hint="cs"/>
          <w:sz w:val="30"/>
          <w:szCs w:val="30"/>
        </w:rPr>
        <w:t>15</w:t>
      </w:r>
      <w:r w:rsidR="00ED0F77" w:rsidRPr="0028610D">
        <w:rPr>
          <w:rFonts w:ascii="Angsana New" w:hAnsi="Angsana New"/>
          <w:sz w:val="30"/>
          <w:szCs w:val="30"/>
          <w:cs/>
        </w:rPr>
        <w:t xml:space="preserve"> ปี</w:t>
      </w:r>
    </w:p>
    <w:p w:rsidR="006D3D18" w:rsidRPr="000F0803" w:rsidRDefault="006D3D18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สัญญาซื้อขายวัตถุดิบและผลิตภัณฑ์ปิโตรเคมี</w:t>
      </w:r>
    </w:p>
    <w:p w:rsidR="003F14C1" w:rsidRPr="00127AA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843B12" w:rsidRDefault="003F14C1" w:rsidP="00C5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</w:t>
      </w:r>
      <w:r w:rsidRPr="0058033D">
        <w:rPr>
          <w:rFonts w:ascii="Angsana New" w:hAnsi="Angsana New" w:hint="cs"/>
          <w:sz w:val="30"/>
          <w:szCs w:val="30"/>
          <w:cs/>
        </w:rPr>
        <w:t>ทางอ้อม</w:t>
      </w:r>
      <w:r w:rsidR="00AB11BC">
        <w:rPr>
          <w:rFonts w:ascii="Angsana New" w:hAnsi="Angsana New" w:hint="cs"/>
          <w:sz w:val="30"/>
          <w:szCs w:val="30"/>
          <w:cs/>
        </w:rPr>
        <w:t>สอง</w:t>
      </w:r>
      <w:r w:rsidR="00AB11BC">
        <w:rPr>
          <w:rFonts w:ascii="Angsana New" w:hAnsi="Angsana New"/>
          <w:sz w:val="30"/>
          <w:szCs w:val="30"/>
          <w:cs/>
        </w:rPr>
        <w:t>แห่ง</w:t>
      </w:r>
      <w:r w:rsidRPr="0058033D">
        <w:rPr>
          <w:rFonts w:ascii="Angsana New" w:hAnsi="Angsana New"/>
          <w:sz w:val="30"/>
          <w:szCs w:val="30"/>
          <w:cs/>
        </w:rPr>
        <w:t xml:space="preserve">มีสัญญาซื้อขายวัตถุดิบและผลิตภัณฑ์ปิโตรเคมีกับบริษัทที่เกี่ยวข้องกันหลายแห่ง โดยที่ปริมาณการซื้อขายและราคาซื้อขายของวัตถุดิบและผลิตภัณฑ์ปิโตรเคมีจะเป็นไปตามที่กำหนดไว้ในสัญญา สัญญาเหล่านี้มีระยะเวลา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ถึง </w:t>
      </w:r>
      <w:r w:rsidR="002C0371" w:rsidRPr="002C0371">
        <w:rPr>
          <w:rFonts w:ascii="Angsana New" w:hAnsi="Angsana New"/>
          <w:sz w:val="30"/>
          <w:szCs w:val="30"/>
        </w:rPr>
        <w:t>15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761858">
        <w:rPr>
          <w:rFonts w:ascii="Angsana New" w:hAnsi="Angsana New"/>
          <w:sz w:val="30"/>
          <w:szCs w:val="30"/>
        </w:rPr>
        <w:t xml:space="preserve">2561 </w:t>
      </w:r>
      <w:r w:rsidR="00761858">
        <w:rPr>
          <w:rFonts w:ascii="Angsana New" w:hAnsi="Angsana New" w:hint="cs"/>
          <w:sz w:val="30"/>
          <w:szCs w:val="30"/>
          <w:cs/>
        </w:rPr>
        <w:t xml:space="preserve">และ </w:t>
      </w:r>
      <w:r w:rsidR="00A56EF7">
        <w:rPr>
          <w:rFonts w:ascii="Angsana New" w:hAnsi="Angsana New" w:hint="cs"/>
          <w:sz w:val="30"/>
          <w:szCs w:val="30"/>
          <w:cs/>
        </w:rPr>
        <w:t xml:space="preserve">ปี </w:t>
      </w:r>
      <w:r w:rsidR="002C0371" w:rsidRPr="002C0371">
        <w:rPr>
          <w:rFonts w:ascii="Angsana New" w:hAnsi="Angsana New"/>
          <w:sz w:val="30"/>
          <w:szCs w:val="30"/>
        </w:rPr>
        <w:t>2568</w:t>
      </w:r>
    </w:p>
    <w:p w:rsidR="00127AAB" w:rsidRPr="00C53120" w:rsidRDefault="00127AAB" w:rsidP="00C5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สัญญาให้บริการให้คำแนะนำทางด้านเทคนิค</w:t>
      </w:r>
    </w:p>
    <w:p w:rsidR="003F14C1" w:rsidRPr="00C53120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8F5BF5" w:rsidRDefault="00ED0F77" w:rsidP="00C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ร่วมแห่งหนึ่งมีสัญญาให้บริการให้คำแนะนำด้านเทคนิคที่เกี่ยวข้องกับธุรกิจพลังงานและปิโตรเคมีกับบริษัท โดยค่าบริการจะเป็นตามที่กำหนดไว้ในสัญญา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สัญญาจะสิ้นสุดในเดือน</w:t>
      </w:r>
      <w:r w:rsidRPr="0028610D">
        <w:rPr>
          <w:rFonts w:ascii="Angsana New" w:hAnsi="Angsana New" w:hint="cs"/>
          <w:sz w:val="30"/>
          <w:szCs w:val="30"/>
          <w:cs/>
        </w:rPr>
        <w:t>ธันวา</w:t>
      </w:r>
      <w:r w:rsidRPr="00A97F0C">
        <w:rPr>
          <w:rFonts w:ascii="Angsana New" w:hAnsi="Angsana New" w:hint="cs"/>
          <w:sz w:val="30"/>
          <w:szCs w:val="30"/>
          <w:cs/>
        </w:rPr>
        <w:t>คม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2562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</w:p>
    <w:p w:rsidR="00C53120" w:rsidRPr="0028610D" w:rsidRDefault="00C53120" w:rsidP="00C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สัญญาให้บริการขนส่งทางเรือแบบเช่าเหมา</w:t>
      </w:r>
    </w:p>
    <w:p w:rsidR="003F14C1" w:rsidRPr="00C53120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ED0F77" w:rsidRPr="00A97F0C" w:rsidRDefault="00ED0F7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บริษัทย่อยแห่งหนึ่งมีสัญญาให้บริการขนส่งทางเรือแบบเช่าเหมากับบริษัท</w:t>
      </w:r>
      <w:r w:rsidRPr="0028610D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</w:t>
      </w:r>
      <w:r w:rsidRPr="0028610D">
        <w:rPr>
          <w:rFonts w:ascii="Angsana New" w:hAnsi="Angsana New"/>
          <w:sz w:val="30"/>
          <w:szCs w:val="30"/>
          <w:cs/>
        </w:rPr>
        <w:t>และบริษัทย่อย</w:t>
      </w:r>
      <w:r w:rsidRPr="0028610D">
        <w:rPr>
          <w:rFonts w:ascii="Angsana New" w:hAnsi="Angsana New" w:hint="cs"/>
          <w:sz w:val="30"/>
          <w:szCs w:val="30"/>
          <w:cs/>
        </w:rPr>
        <w:t>ทางอ้อม</w:t>
      </w:r>
      <w:r w:rsidRPr="0028610D">
        <w:rPr>
          <w:rFonts w:ascii="Angsana New" w:hAnsi="Angsana New"/>
          <w:sz w:val="30"/>
          <w:szCs w:val="30"/>
          <w:cs/>
        </w:rPr>
        <w:t>อีกแห่งห</w:t>
      </w:r>
      <w:r w:rsidRPr="00A97F0C">
        <w:rPr>
          <w:rFonts w:ascii="Angsana New" w:hAnsi="Angsana New"/>
          <w:sz w:val="30"/>
          <w:szCs w:val="30"/>
          <w:cs/>
        </w:rPr>
        <w:t>นึ่ง โดยค่าบริการจะเป็นไปตามที่กำหนดไว้ในสัญญา สัญญาเหล่านี้มีกำหนดระยะเวลา</w:t>
      </w:r>
      <w:r w:rsidR="00C41799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="00C41799">
        <w:rPr>
          <w:rFonts w:ascii="Angsana New" w:hAnsi="Angsana New"/>
          <w:sz w:val="30"/>
          <w:szCs w:val="30"/>
        </w:rPr>
        <w:t xml:space="preserve"> </w:t>
      </w:r>
      <w:r w:rsidR="00C41799">
        <w:rPr>
          <w:rFonts w:ascii="Angsana New" w:hAnsi="Angsana New" w:hint="cs"/>
          <w:sz w:val="30"/>
          <w:szCs w:val="30"/>
          <w:cs/>
        </w:rPr>
        <w:t>ปี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2C0371" w:rsidRPr="002C0371">
        <w:rPr>
          <w:rFonts w:ascii="Angsana New" w:hAnsi="Angsana New"/>
          <w:sz w:val="30"/>
          <w:szCs w:val="30"/>
        </w:rPr>
        <w:t>8</w:t>
      </w:r>
      <w:r w:rsidRPr="00A97F0C">
        <w:rPr>
          <w:rFonts w:ascii="Angsana New" w:hAnsi="Angsana New" w:hint="cs"/>
          <w:sz w:val="30"/>
          <w:szCs w:val="30"/>
          <w:cs/>
        </w:rPr>
        <w:t xml:space="preserve"> ปี </w:t>
      </w:r>
      <w:r w:rsidRPr="00A97F0C">
        <w:rPr>
          <w:rFonts w:ascii="Angsana New" w:hAnsi="Angsana New"/>
          <w:sz w:val="30"/>
          <w:szCs w:val="30"/>
          <w:cs/>
        </w:rPr>
        <w:t>ซึ่งจะสิ้นสุดในระหว่าง</w:t>
      </w:r>
      <w:r w:rsidRPr="00A97F0C">
        <w:rPr>
          <w:rFonts w:ascii="Angsana New" w:hAnsi="Angsana New" w:hint="cs"/>
          <w:sz w:val="30"/>
          <w:szCs w:val="30"/>
          <w:cs/>
        </w:rPr>
        <w:t>ปี</w:t>
      </w:r>
      <w:r w:rsidR="00C41799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C41799">
        <w:rPr>
          <w:rFonts w:ascii="Angsana New" w:hAnsi="Angsana New"/>
          <w:sz w:val="30"/>
          <w:szCs w:val="30"/>
        </w:rPr>
        <w:t xml:space="preserve"> </w:t>
      </w:r>
      <w:r w:rsidR="00C41799">
        <w:rPr>
          <w:rFonts w:ascii="Angsana New" w:hAnsi="Angsana New" w:hint="cs"/>
          <w:sz w:val="30"/>
          <w:szCs w:val="30"/>
          <w:cs/>
        </w:rPr>
        <w:t>ปี</w:t>
      </w:r>
      <w:r w:rsidRPr="00A97F0C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2563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2C0371" w:rsidRPr="002C0371">
        <w:rPr>
          <w:rFonts w:ascii="Angsana New" w:hAnsi="Angsana New"/>
          <w:sz w:val="30"/>
          <w:szCs w:val="30"/>
        </w:rPr>
        <w:t>2567</w:t>
      </w:r>
    </w:p>
    <w:p w:rsidR="00ED0F77" w:rsidRPr="00843B12" w:rsidRDefault="00ED0F7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D0F77" w:rsidRPr="0028610D" w:rsidRDefault="00ED0F7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การ</w:t>
      </w:r>
      <w:r w:rsidRPr="00A97F0C">
        <w:rPr>
          <w:rFonts w:ascii="Angsana New" w:hAnsi="Angsana New" w:hint="cs"/>
          <w:sz w:val="30"/>
          <w:szCs w:val="30"/>
          <w:cs/>
        </w:rPr>
        <w:t>ร่วมค้าหลาย</w:t>
      </w:r>
      <w:r w:rsidRPr="00A97F0C">
        <w:rPr>
          <w:rFonts w:ascii="Angsana New" w:hAnsi="Angsana New"/>
          <w:sz w:val="30"/>
          <w:szCs w:val="30"/>
          <w:cs/>
        </w:rPr>
        <w:t>แห่งมีสัญญาให้บริการขนส่งทางเรือแบบเช่าเหมากับบริษัท โดยค่าบริการจะเป็นไปตามที่กำหนดไว้ในสัญญา สัญญาเหล่</w:t>
      </w:r>
      <w:r w:rsidRPr="0028610D">
        <w:rPr>
          <w:rFonts w:ascii="Angsana New" w:hAnsi="Angsana New"/>
          <w:sz w:val="30"/>
          <w:szCs w:val="30"/>
          <w:cs/>
        </w:rPr>
        <w:t>านี้มีกำหนดระยะเวลา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 w:hint="cs"/>
          <w:sz w:val="30"/>
          <w:szCs w:val="30"/>
        </w:rPr>
        <w:t>10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ซึ่งจะสิ้นสุดในปี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2564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  <w:r w:rsidRPr="0028610D">
        <w:rPr>
          <w:rFonts w:ascii="Angsana New" w:hAnsi="Angsana New" w:hint="cs"/>
          <w:sz w:val="30"/>
          <w:szCs w:val="30"/>
          <w:cs/>
        </w:rPr>
        <w:t xml:space="preserve">ปี </w:t>
      </w:r>
      <w:r w:rsidR="002C0371" w:rsidRPr="002C0371">
        <w:rPr>
          <w:rFonts w:ascii="Angsana New" w:hAnsi="Angsana New"/>
          <w:sz w:val="30"/>
          <w:szCs w:val="30"/>
        </w:rPr>
        <w:t>2565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และ</w:t>
      </w:r>
      <w:r w:rsidRPr="0028610D">
        <w:rPr>
          <w:rFonts w:ascii="Angsana New" w:hAnsi="Angsana New" w:hint="cs"/>
          <w:sz w:val="30"/>
          <w:szCs w:val="30"/>
          <w:cs/>
        </w:rPr>
        <w:t>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2567</w:t>
      </w:r>
    </w:p>
    <w:p w:rsidR="007036C8" w:rsidRPr="00843B12" w:rsidRDefault="007036C8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สัญญาให้บริการขนส่งลูกเรือและสัมภาระ</w:t>
      </w:r>
    </w:p>
    <w:p w:rsidR="003F14C1" w:rsidRPr="00C53120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41799" w:rsidRPr="008F5BF5" w:rsidRDefault="00ED0F77" w:rsidP="00AB11BC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ทางอ้อมแห่งหนึ่งมีสัญญาให้บริการขนส่งลูกเรือและสัมภาระกับบริษัทที่เกี่ยวข้องกันแห่งหนึ่ง โดยค่าบริการจะเป็นไปตามที่กำหนดไว้ในสัญญา สัญญานี้มีกำหนดระยะเวลา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3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ซึ่งจะสิ้นสุดในปี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8F5BF5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2562</w:t>
      </w:r>
      <w:r w:rsidRPr="0028610D">
        <w:rPr>
          <w:rFonts w:ascii="Angsana New" w:hAnsi="Angsana New"/>
          <w:sz w:val="30"/>
          <w:szCs w:val="30"/>
          <w:cs/>
        </w:rPr>
        <w:t xml:space="preserve"> และ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2563</w:t>
      </w:r>
    </w:p>
    <w:p w:rsidR="003F14C1" w:rsidRPr="000A6C53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:rsidR="003F14C1" w:rsidRDefault="003F14C1" w:rsidP="00C5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สัญญาเช่าพื้นที่สำนักงาน</w:t>
      </w:r>
    </w:p>
    <w:p w:rsidR="00C53120" w:rsidRPr="00127AAB" w:rsidRDefault="00C53120" w:rsidP="00C5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F14C1" w:rsidRDefault="003F14C1" w:rsidP="002A2DE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บริษัทมีสัญญาเช่าพื้นที่และบริการสำนักงานกับกิจการที่เกี่ยวข้องกันแห่งหนึ่ง โดยค่าเช่าและค่าบริการจะเป็นไปตามที่กำหนดไว้ในสัญญา สัญญาเหล่านี้มีระยะเวลา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ซึ่งจะสิ้นสุดในเดือนพฤศจิกายน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และสามารถต่ออายุสัญญาได้ครั้งละ </w:t>
      </w:r>
      <w:r w:rsidR="002C0371" w:rsidRPr="002C0371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ปี</w:t>
      </w:r>
    </w:p>
    <w:p w:rsidR="00C677AE" w:rsidRPr="000A6C53" w:rsidRDefault="00C677AE" w:rsidP="002A2DE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16"/>
          <w:szCs w:val="16"/>
        </w:rPr>
      </w:pPr>
    </w:p>
    <w:p w:rsidR="003F14C1" w:rsidRPr="0058033D" w:rsidRDefault="003F14C1" w:rsidP="002A2DE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สัญญาซื้อขายผลิตภัณฑ์เอทานอล</w:t>
      </w:r>
    </w:p>
    <w:p w:rsidR="003F14C1" w:rsidRPr="00C53120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F14C1" w:rsidRPr="0058033D" w:rsidRDefault="003F14C1" w:rsidP="002A2DE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บริษัทร่วมแห่งหนึ่งมีสัญญาซื้อขายผลิตภัณฑ์เอทานอลกับบริษัท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โดยที่ปริมาณการซื้อขายและราคาซื้อขายของผลิตภัณฑ์เอทานอลจะเป็นไปตามที่กำหนดไว้ในสัญญา สัญญาฉบับ</w:t>
      </w:r>
      <w:r w:rsidRPr="0058033D">
        <w:rPr>
          <w:rFonts w:ascii="Angsana New" w:hAnsi="Angsana New" w:hint="cs"/>
          <w:sz w:val="30"/>
          <w:szCs w:val="30"/>
          <w:cs/>
        </w:rPr>
        <w:t>นี้</w:t>
      </w:r>
      <w:r w:rsidRPr="0058033D">
        <w:rPr>
          <w:rFonts w:ascii="Angsana New" w:hAnsi="Angsana New"/>
          <w:sz w:val="30"/>
          <w:szCs w:val="30"/>
          <w:cs/>
        </w:rPr>
        <w:t>สิ้นสุด</w:t>
      </w:r>
      <w:r w:rsidRPr="009302BF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  <w:cs/>
        </w:rPr>
        <w:t xml:space="preserve"> ทั้งนี้จะต่ออายุออกไปโดยอัตโนมัติอีกครั้งละ</w:t>
      </w:r>
      <w:r w:rsidRPr="0058033D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 จนกว่าคู่สัญญาฝ่ายหนึ่งฝ่ายใดแจ้งยกเลิกสัญญา</w:t>
      </w:r>
      <w:r w:rsidR="008F5BF5" w:rsidRPr="005324E6">
        <w:rPr>
          <w:rFonts w:ascii="Angsana New" w:hAnsi="Angsana New"/>
          <w:sz w:val="30"/>
          <w:szCs w:val="30"/>
          <w:cs/>
        </w:rPr>
        <w:t>เป็นลายลักษณ์อั</w:t>
      </w:r>
      <w:r w:rsidR="008F5BF5" w:rsidRPr="0028610D">
        <w:rPr>
          <w:rFonts w:ascii="Angsana New" w:hAnsi="Angsana New"/>
          <w:sz w:val="30"/>
          <w:szCs w:val="30"/>
          <w:cs/>
        </w:rPr>
        <w:t>กษร</w:t>
      </w:r>
    </w:p>
    <w:p w:rsidR="003F14C1" w:rsidRPr="000A6C53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A1038" w:rsidRPr="00C41799" w:rsidRDefault="003F14C1" w:rsidP="00C41799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</w:t>
      </w:r>
      <w:r w:rsidRPr="00843B12">
        <w:rPr>
          <w:rFonts w:ascii="Angsana New" w:hAnsi="Angsana New"/>
          <w:sz w:val="30"/>
          <w:szCs w:val="30"/>
          <w:cs/>
        </w:rPr>
        <w:t>อย</w:t>
      </w:r>
      <w:r w:rsidR="001F18F7" w:rsidRPr="00843B12">
        <w:rPr>
          <w:rFonts w:ascii="Angsana New" w:hAnsi="Angsana New" w:hint="cs"/>
          <w:sz w:val="30"/>
          <w:szCs w:val="30"/>
          <w:cs/>
        </w:rPr>
        <w:t>ทางอ้อม</w:t>
      </w:r>
      <w:r w:rsidRPr="00843B12">
        <w:rPr>
          <w:rFonts w:ascii="Angsana New" w:hAnsi="Angsana New"/>
          <w:sz w:val="30"/>
          <w:szCs w:val="30"/>
          <w:cs/>
        </w:rPr>
        <w:t>แห่งหนึ่งมีสัญญาซื้อขายผลิตภั</w:t>
      </w:r>
      <w:r w:rsidRPr="0058033D">
        <w:rPr>
          <w:rFonts w:ascii="Angsana New" w:hAnsi="Angsana New"/>
          <w:sz w:val="30"/>
          <w:szCs w:val="30"/>
          <w:cs/>
        </w:rPr>
        <w:t xml:space="preserve">ณฑ์เอทานอลกับบริษัทที่เกี่ยวข้องกันแห่งหนึ่ง โดยที่ปริมาณการซื้อขายและราคาซื้อขายของผลิตภัณฑ์เอทานอลจะเป็นไปตามที่กำหนดไว้ในสัญญา  สัญญาฉบับนี้มีระยะเวลา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10</w:t>
      </w:r>
      <w:r w:rsidRPr="0058033D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ซึ่งจะสิ้นสุดในเดือนมิถุนายน </w:t>
      </w:r>
      <w:r w:rsidR="002C0371" w:rsidRPr="002C0371">
        <w:rPr>
          <w:rFonts w:ascii="Angsana New" w:hAnsi="Angsana New"/>
          <w:sz w:val="30"/>
          <w:szCs w:val="30"/>
        </w:rPr>
        <w:t>2564</w:t>
      </w:r>
      <w:r w:rsidRPr="0058033D">
        <w:rPr>
          <w:rFonts w:ascii="Angsana New" w:hAnsi="Angsana New"/>
          <w:sz w:val="30"/>
          <w:szCs w:val="30"/>
          <w:cs/>
        </w:rPr>
        <w:t xml:space="preserve"> และสามารถต่อสัญญาได้โดยให้แจ้งคู่สัญญาอีกฝ่ายหนึ่งเป็นลายลักษณ์อักษรล่วงหน้าไม่น้อยกว่า </w:t>
      </w:r>
      <w:r w:rsidR="002C0371" w:rsidRPr="002C0371">
        <w:rPr>
          <w:rFonts w:ascii="Angsana New" w:hAnsi="Angsana New"/>
          <w:sz w:val="30"/>
          <w:szCs w:val="30"/>
        </w:rPr>
        <w:t>6</w:t>
      </w:r>
      <w:r w:rsidRPr="0058033D">
        <w:rPr>
          <w:rFonts w:ascii="Angsana New" w:hAnsi="Angsana New"/>
          <w:sz w:val="30"/>
          <w:szCs w:val="30"/>
          <w:cs/>
        </w:rPr>
        <w:t xml:space="preserve"> เดือน ก่อนวันที่สัญญาจะสิ้นสุดลง</w:t>
      </w:r>
    </w:p>
    <w:p w:rsidR="00CA1038" w:rsidRPr="000A6C53" w:rsidRDefault="00CA1038" w:rsidP="00084726">
      <w:pPr>
        <w:tabs>
          <w:tab w:val="left" w:pos="540"/>
        </w:tabs>
        <w:ind w:right="2"/>
        <w:jc w:val="thaiDistribute"/>
        <w:rPr>
          <w:rFonts w:ascii="Angsana New" w:hAnsi="Angsana New"/>
          <w:sz w:val="16"/>
          <w:szCs w:val="16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3F14C1" w:rsidRPr="00127AA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A4F0E" w:rsidRDefault="004A4F0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28610D">
        <w:rPr>
          <w:rFonts w:ascii="Angsana New" w:hAnsi="Angsana New"/>
          <w:sz w:val="30"/>
          <w:szCs w:val="30"/>
          <w:cs/>
        </w:rPr>
        <w:t>กับบริษัท  โดยค่าบริการจะเป็นไปตามที่กำหนดไว้ในสัญญา  สัญญาจะสิ้นสุดในเดือน</w:t>
      </w:r>
      <w:r w:rsidRPr="00A97F0C">
        <w:rPr>
          <w:rFonts w:ascii="Angsana New" w:hAnsi="Angsana New" w:hint="cs"/>
          <w:sz w:val="30"/>
          <w:szCs w:val="30"/>
          <w:cs/>
        </w:rPr>
        <w:t>ธันวาคม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</w:p>
    <w:p w:rsidR="004A4F0E" w:rsidRPr="00202A27" w:rsidRDefault="004A4F0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8"/>
          <w:szCs w:val="28"/>
          <w:cs/>
        </w:rPr>
      </w:pPr>
    </w:p>
    <w:p w:rsidR="004A4F0E" w:rsidRDefault="004A4F0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A97F0C">
        <w:rPr>
          <w:rFonts w:ascii="Angsana New" w:hAnsi="Angsana New"/>
          <w:sz w:val="30"/>
          <w:szCs w:val="30"/>
          <w:cs/>
        </w:rPr>
        <w:t>กับบริษัทย่อย</w:t>
      </w:r>
      <w:r w:rsidR="00CA1038">
        <w:rPr>
          <w:rFonts w:ascii="Angsana New" w:hAnsi="Angsana New" w:hint="cs"/>
          <w:sz w:val="30"/>
          <w:szCs w:val="30"/>
          <w:cs/>
        </w:rPr>
        <w:t>หลาย</w:t>
      </w:r>
      <w:r w:rsidRPr="00A97F0C">
        <w:rPr>
          <w:rFonts w:ascii="Angsana New" w:hAnsi="Angsana New"/>
          <w:sz w:val="30"/>
          <w:szCs w:val="30"/>
          <w:cs/>
        </w:rPr>
        <w:t>แห่ง  โดยค</w:t>
      </w:r>
      <w:r w:rsidR="00CA1038">
        <w:rPr>
          <w:rFonts w:ascii="Angsana New" w:hAnsi="Angsana New"/>
          <w:sz w:val="30"/>
          <w:szCs w:val="30"/>
          <w:cs/>
        </w:rPr>
        <w:t>่าบริการจะเป็นไปตามที่กำหนดไว้ใ</w:t>
      </w:r>
      <w:r w:rsidRPr="00A97F0C">
        <w:rPr>
          <w:rFonts w:ascii="Angsana New" w:hAnsi="Angsana New"/>
          <w:sz w:val="30"/>
          <w:szCs w:val="30"/>
          <w:cs/>
        </w:rPr>
        <w:t>สัญญา  สัญญาจะ</w:t>
      </w:r>
      <w:r w:rsidR="008F5BF5" w:rsidRPr="005324E6">
        <w:rPr>
          <w:rFonts w:ascii="Angsana New" w:hAnsi="Angsana New"/>
          <w:sz w:val="30"/>
          <w:szCs w:val="30"/>
          <w:cs/>
        </w:rPr>
        <w:t xml:space="preserve">สิ้นสุดในเดือนธันวาคม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8F5BF5" w:rsidRPr="005324E6">
        <w:rPr>
          <w:rFonts w:ascii="Angsana New" w:hAnsi="Angsana New"/>
          <w:sz w:val="30"/>
          <w:szCs w:val="30"/>
        </w:rPr>
        <w:t xml:space="preserve"> </w:t>
      </w:r>
      <w:r w:rsidR="008F5BF5" w:rsidRPr="005324E6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2C0371" w:rsidRPr="002C0371">
        <w:rPr>
          <w:rFonts w:ascii="Angsana New" w:hAnsi="Angsana New"/>
          <w:sz w:val="30"/>
          <w:szCs w:val="30"/>
        </w:rPr>
        <w:t>2562</w:t>
      </w:r>
    </w:p>
    <w:p w:rsidR="004F5C4E" w:rsidRPr="00202A27" w:rsidRDefault="004F5C4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8"/>
          <w:szCs w:val="28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สัญญาให้บริการถังเก็บน้ำมันดิบ</w:t>
      </w:r>
    </w:p>
    <w:p w:rsidR="003F14C1" w:rsidRPr="00127AA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41799" w:rsidRDefault="009B3233" w:rsidP="00AB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บริษัทที่เกี่ยวข้องกันแห่งหนึ่งมีสัญญาให้บริการถังเก็บน้ำมันดิบกับบริษัท โดยค่าบริการจะเป็นไปตามที่กำหนดไว้ในสัญญา สัญญานี้มีระยะเวลา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</w:t>
      </w:r>
      <w:r w:rsidR="008F5BF5" w:rsidRPr="0028610D">
        <w:rPr>
          <w:rFonts w:ascii="Angsana New" w:hAnsi="Angsana New"/>
          <w:sz w:val="30"/>
          <w:szCs w:val="30"/>
          <w:cs/>
        </w:rPr>
        <w:t xml:space="preserve">จะสิ้นสุดในเดือนกันยายน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8F5BF5" w:rsidRPr="005324E6">
        <w:rPr>
          <w:rFonts w:ascii="Angsana New" w:hAnsi="Angsana New"/>
          <w:sz w:val="30"/>
          <w:szCs w:val="30"/>
          <w:cs/>
        </w:rPr>
        <w:t xml:space="preserve"> </w:t>
      </w:r>
      <w:r w:rsidR="008F5BF5" w:rsidRPr="005324E6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2C0371" w:rsidRPr="002C0371">
        <w:rPr>
          <w:rFonts w:ascii="Angsana New" w:hAnsi="Angsana New"/>
          <w:sz w:val="30"/>
          <w:szCs w:val="30"/>
        </w:rPr>
        <w:t>2562</w:t>
      </w: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สัญญาการให้บริการใช้ท่าเทียบเรือและขนส่งน้ำมันทางท่อ</w:t>
      </w:r>
    </w:p>
    <w:p w:rsidR="003F14C1" w:rsidRPr="00127AA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3F14C1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การให้บริการใช้ท่าเทียบเรือและขนส่งน้ำมันทางท่อกับบริษัท โดยค่าบริการจะเป็นไปตามที่กำหนดไว้ในสัญญา สัญญานี้มีระยะเวลา </w:t>
      </w:r>
      <w:r w:rsidR="002C0371" w:rsidRPr="002C0371">
        <w:rPr>
          <w:rFonts w:ascii="Angsana New" w:hAnsi="Angsana New"/>
          <w:sz w:val="30"/>
          <w:szCs w:val="30"/>
        </w:rPr>
        <w:t>20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</w:t>
      </w:r>
    </w:p>
    <w:p w:rsidR="00AB11BC" w:rsidRPr="00202A27" w:rsidRDefault="00AB11BC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:rsidR="003F14C1" w:rsidRPr="0058033D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สัญญากู้ยืมเงิน</w:t>
      </w:r>
    </w:p>
    <w:p w:rsidR="003F14C1" w:rsidRPr="00127AAB" w:rsidRDefault="003F14C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A1038" w:rsidRPr="00C41799" w:rsidRDefault="009B3233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กู้ยืมเงินระหว่างกันกับบริษัทที่เกี่ยวข้องกันแห่งหนึ่งเพื่อใช้บริหารสภาพคล่องของบริษัท ซึ่งเป็นวงเงินสินเชื่อระยะสั้นชนิดไม่ผูกพันและไม่มีหลักประกันโดยมีวงเงินกู้ยืมและวงเงินให้กู้ยืมจำนวนวงละไม่เกิน</w:t>
      </w:r>
      <w:r w:rsidR="002C0371" w:rsidRPr="002C0371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>,</w:t>
      </w:r>
      <w:r w:rsidR="002C0371" w:rsidRPr="002C0371">
        <w:rPr>
          <w:rFonts w:ascii="Angsana New" w:hAnsi="Angsana New"/>
          <w:sz w:val="30"/>
          <w:szCs w:val="30"/>
        </w:rPr>
        <w:t>000</w:t>
      </w:r>
      <w:r w:rsidRPr="0028610D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ที่อัตราดอกเบี้ยอ้างอิงอัตราดอกเบี้ยระยะสั้น </w:t>
      </w:r>
      <w:r w:rsidRPr="0028610D">
        <w:rPr>
          <w:rFonts w:ascii="Angsana New" w:hAnsi="Angsana New"/>
          <w:sz w:val="30"/>
          <w:szCs w:val="30"/>
        </w:rPr>
        <w:t xml:space="preserve">BIBOR </w:t>
      </w:r>
      <w:r w:rsidRPr="0028610D">
        <w:rPr>
          <w:rFonts w:ascii="Angsana New" w:hAnsi="Angsana New"/>
          <w:sz w:val="30"/>
          <w:szCs w:val="30"/>
          <w:cs/>
        </w:rPr>
        <w:t xml:space="preserve">หรือ </w:t>
      </w:r>
      <w:r w:rsidRPr="0028610D">
        <w:rPr>
          <w:rFonts w:ascii="Angsana New" w:hAnsi="Angsana New"/>
          <w:sz w:val="30"/>
          <w:szCs w:val="30"/>
        </w:rPr>
        <w:t xml:space="preserve">LIBOR </w:t>
      </w:r>
      <w:r w:rsidRPr="0028610D">
        <w:rPr>
          <w:rFonts w:ascii="Angsana New" w:hAnsi="Angsana New"/>
          <w:sz w:val="30"/>
          <w:szCs w:val="30"/>
          <w:cs/>
        </w:rPr>
        <w:t>บวกส่วนต่างอัตราดอกเบี้ย โดยคำนึงถึงอัตราดอกเบี้ยเงินกู้ยืมระยะสั้น อัตราผลตอบแทนเงินลงทุนระยะสั้น และอันดับความน่าเชื่อถือของบริษัทและของคู่สัญญา สัญญาเหล่านี้มีระยะเวลา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</w:t>
      </w:r>
      <w:r w:rsidRPr="00A97F0C">
        <w:rPr>
          <w:rFonts w:ascii="Angsana New" w:hAnsi="Angsana New"/>
          <w:sz w:val="30"/>
          <w:szCs w:val="30"/>
          <w:cs/>
        </w:rPr>
        <w:t>นเดือนธันวาคม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</w:p>
    <w:p w:rsidR="00CA1038" w:rsidRDefault="00CA1038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/>
          <w:b/>
          <w:bCs/>
          <w:sz w:val="30"/>
          <w:szCs w:val="30"/>
        </w:rPr>
        <w:t>4</w:t>
      </w:r>
      <w:r w:rsidR="00C73657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C73657" w:rsidRPr="000A6C53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666" w:type="dxa"/>
        <w:tblInd w:w="403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6"/>
        <w:gridCol w:w="846"/>
        <w:gridCol w:w="1134"/>
        <w:gridCol w:w="180"/>
        <w:gridCol w:w="1170"/>
        <w:gridCol w:w="180"/>
        <w:gridCol w:w="1170"/>
        <w:gridCol w:w="180"/>
        <w:gridCol w:w="1170"/>
      </w:tblGrid>
      <w:tr w:rsidR="00C73657" w:rsidRPr="0058033D" w:rsidTr="003B49AE">
        <w:trPr>
          <w:cantSplit/>
          <w:tblHeader/>
        </w:trPr>
        <w:tc>
          <w:tcPr>
            <w:tcW w:w="3636" w:type="dxa"/>
          </w:tcPr>
          <w:p w:rsidR="00C73657" w:rsidRPr="0058033D" w:rsidRDefault="00C73657" w:rsidP="002A2DE4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C73657" w:rsidRPr="0058033D" w:rsidRDefault="00C73657" w:rsidP="002A2DE4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84" w:type="dxa"/>
            <w:gridSpan w:val="3"/>
          </w:tcPr>
          <w:p w:rsidR="00C73657" w:rsidRPr="0058033D" w:rsidRDefault="00C73657" w:rsidP="002A2DE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C73657" w:rsidRPr="0058033D" w:rsidRDefault="00C73657" w:rsidP="002A2DE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C73657" w:rsidRPr="0058033D" w:rsidRDefault="00C73657" w:rsidP="002A2DE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A67" w:rsidRPr="0058033D" w:rsidTr="003B49AE">
        <w:trPr>
          <w:cantSplit/>
          <w:tblHeader/>
        </w:trPr>
        <w:tc>
          <w:tcPr>
            <w:tcW w:w="3636" w:type="dxa"/>
          </w:tcPr>
          <w:p w:rsidR="00C30A67" w:rsidRPr="0058033D" w:rsidRDefault="00C30A67" w:rsidP="002A2DE4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C30A67" w:rsidRPr="0058033D" w:rsidRDefault="00C30A67" w:rsidP="002A2DE4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C30A6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C30A67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0A67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C30A67" w:rsidRPr="0058033D" w:rsidRDefault="00C30A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0A6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C30A67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:rsidR="00C30A67" w:rsidRPr="0058033D" w:rsidRDefault="00C30A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0A6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C30A67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0A67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C30A67" w:rsidRPr="0058033D" w:rsidRDefault="00C30A6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0A6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C30A67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2A27" w:rsidRPr="0058033D" w:rsidTr="003B49AE">
        <w:trPr>
          <w:cantSplit/>
          <w:tblHeader/>
        </w:trPr>
        <w:tc>
          <w:tcPr>
            <w:tcW w:w="3636" w:type="dxa"/>
          </w:tcPr>
          <w:p w:rsidR="00202A27" w:rsidRPr="0058033D" w:rsidRDefault="00202A27" w:rsidP="00202A27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02A27" w:rsidRPr="0058033D" w:rsidRDefault="00202A27" w:rsidP="00202A27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34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C1581" w:rsidRPr="0058033D" w:rsidTr="003B49AE">
        <w:trPr>
          <w:cantSplit/>
        </w:trPr>
        <w:tc>
          <w:tcPr>
            <w:tcW w:w="3636" w:type="dxa"/>
          </w:tcPr>
          <w:p w:rsidR="005C1581" w:rsidRPr="0058033D" w:rsidRDefault="005C1581" w:rsidP="002A2DE4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C5E31" w:rsidRPr="0058033D" w:rsidTr="003B49AE">
        <w:trPr>
          <w:cantSplit/>
        </w:trPr>
        <w:tc>
          <w:tcPr>
            <w:tcW w:w="3636" w:type="dxa"/>
          </w:tcPr>
          <w:p w:rsidR="00EC5E31" w:rsidRPr="0058033D" w:rsidRDefault="00EC5E31" w:rsidP="001504AB">
            <w:pPr>
              <w:tabs>
                <w:tab w:val="clear" w:pos="227"/>
              </w:tabs>
              <w:spacing w:line="240" w:lineRule="auto"/>
              <w:ind w:left="5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6" w:type="dxa"/>
            <w:vAlign w:val="bottom"/>
          </w:tcPr>
          <w:p w:rsidR="00EC5E31" w:rsidRPr="0058033D" w:rsidRDefault="002C0371" w:rsidP="002A2DE4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0C4C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805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CA10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0C4C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EC5E31" w:rsidRPr="0058033D" w:rsidRDefault="002C0371" w:rsidP="000F338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CA10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EC5E31" w:rsidRPr="0058033D" w:rsidTr="003B49AE">
        <w:trPr>
          <w:cantSplit/>
        </w:trPr>
        <w:tc>
          <w:tcPr>
            <w:tcW w:w="3636" w:type="dxa"/>
          </w:tcPr>
          <w:p w:rsidR="00EC5E31" w:rsidRPr="0058033D" w:rsidRDefault="00EC5E31" w:rsidP="001504AB">
            <w:pPr>
              <w:spacing w:line="240" w:lineRule="auto"/>
              <w:ind w:left="58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46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0C4C4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CA103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5E31" w:rsidRPr="0058033D" w:rsidRDefault="002C0371" w:rsidP="000C4C4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C4C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A10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</w:tr>
      <w:tr w:rsidR="00EC5E31" w:rsidRPr="0058033D" w:rsidTr="003B49AE">
        <w:trPr>
          <w:cantSplit/>
        </w:trPr>
        <w:tc>
          <w:tcPr>
            <w:tcW w:w="3636" w:type="dxa"/>
          </w:tcPr>
          <w:p w:rsidR="00EC5E31" w:rsidRPr="0058033D" w:rsidRDefault="00EC5E31" w:rsidP="001504AB">
            <w:pPr>
              <w:spacing w:line="240" w:lineRule="auto"/>
              <w:ind w:left="58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176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CA10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1765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093</w:t>
            </w:r>
          </w:p>
        </w:tc>
        <w:tc>
          <w:tcPr>
            <w:tcW w:w="180" w:type="dxa"/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CA10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  <w:tr w:rsidR="00EC5E31" w:rsidRPr="0058033D" w:rsidTr="003B49AE">
        <w:trPr>
          <w:cantSplit/>
        </w:trPr>
        <w:tc>
          <w:tcPr>
            <w:tcW w:w="3636" w:type="dxa"/>
            <w:tcBorders>
              <w:bottom w:val="nil"/>
            </w:tcBorders>
          </w:tcPr>
          <w:p w:rsidR="00EC5E31" w:rsidRPr="0058033D" w:rsidRDefault="00EC5E31" w:rsidP="001504AB">
            <w:pPr>
              <w:spacing w:line="240" w:lineRule="auto"/>
              <w:ind w:lef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C5E31" w:rsidRPr="0058033D" w:rsidRDefault="000C4C44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5E31" w:rsidRPr="0058033D" w:rsidRDefault="00CA1038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5E31" w:rsidRPr="0058033D" w:rsidRDefault="000C4C44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5E31" w:rsidRPr="0058033D" w:rsidRDefault="00CA1038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5E31" w:rsidRPr="0058033D" w:rsidTr="003B49AE">
        <w:trPr>
          <w:cantSplit/>
        </w:trPr>
        <w:tc>
          <w:tcPr>
            <w:tcW w:w="3636" w:type="dxa"/>
            <w:tcBorders>
              <w:bottom w:val="nil"/>
            </w:tcBorders>
          </w:tcPr>
          <w:p w:rsidR="00EC5E31" w:rsidRPr="0058033D" w:rsidRDefault="00EC5E31" w:rsidP="00150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176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CA10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1765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EC5E31" w:rsidRPr="0058033D" w:rsidRDefault="00EC5E3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5E31" w:rsidRPr="0058033D" w:rsidRDefault="002C037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CA10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  <w:tr w:rsidR="005C1581" w:rsidRPr="000A6C53" w:rsidTr="003B49AE">
        <w:trPr>
          <w:cantSplit/>
        </w:trPr>
        <w:tc>
          <w:tcPr>
            <w:tcW w:w="3636" w:type="dxa"/>
          </w:tcPr>
          <w:p w:rsidR="005C1581" w:rsidRPr="000A6C53" w:rsidRDefault="005C158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C1581" w:rsidRPr="000A6C53" w:rsidRDefault="005C1581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C1581" w:rsidRPr="0058033D" w:rsidTr="008F5BC6">
        <w:trPr>
          <w:cantSplit/>
          <w:tblHeader/>
        </w:trPr>
        <w:tc>
          <w:tcPr>
            <w:tcW w:w="3636" w:type="dxa"/>
          </w:tcPr>
          <w:p w:rsidR="005C1581" w:rsidRPr="0058033D" w:rsidRDefault="005C1581" w:rsidP="002A2DE4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5C1581" w:rsidRPr="0058033D" w:rsidRDefault="005C1581" w:rsidP="002A2DE4">
            <w:pPr>
              <w:pStyle w:val="acctmergecolhdg"/>
              <w:spacing w:line="240" w:lineRule="auto"/>
              <w:ind w:left="-79" w:right="-53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84" w:type="dxa"/>
            <w:gridSpan w:val="3"/>
          </w:tcPr>
          <w:p w:rsidR="005C1581" w:rsidRPr="0058033D" w:rsidRDefault="005C1581" w:rsidP="002A2DE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5C1581" w:rsidRPr="0058033D" w:rsidRDefault="005C1581" w:rsidP="002A2DE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5C1581" w:rsidRPr="0058033D" w:rsidRDefault="005C1581" w:rsidP="002A2DE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A27" w:rsidRPr="0058033D" w:rsidTr="003B49AE">
        <w:trPr>
          <w:cantSplit/>
          <w:tblHeader/>
        </w:trPr>
        <w:tc>
          <w:tcPr>
            <w:tcW w:w="3636" w:type="dxa"/>
          </w:tcPr>
          <w:p w:rsidR="00202A27" w:rsidRPr="0058033D" w:rsidRDefault="00202A27" w:rsidP="00202A27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02A27" w:rsidRPr="0058033D" w:rsidRDefault="00202A27" w:rsidP="00202A27">
            <w:pPr>
              <w:pStyle w:val="acctmergecolhdg"/>
              <w:spacing w:line="240" w:lineRule="auto"/>
              <w:ind w:left="-79" w:right="-53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C1581" w:rsidRPr="0058033D" w:rsidTr="003B49AE">
        <w:trPr>
          <w:cantSplit/>
        </w:trPr>
        <w:tc>
          <w:tcPr>
            <w:tcW w:w="3636" w:type="dxa"/>
          </w:tcPr>
          <w:p w:rsidR="005C1581" w:rsidRPr="0058033D" w:rsidRDefault="005C1581" w:rsidP="002A2DE4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C1581" w:rsidRPr="0058033D" w:rsidTr="003B49AE">
        <w:trPr>
          <w:cantSplit/>
        </w:trPr>
        <w:tc>
          <w:tcPr>
            <w:tcW w:w="3636" w:type="dxa"/>
            <w:tcBorders>
              <w:bottom w:val="nil"/>
            </w:tcBorders>
          </w:tcPr>
          <w:p w:rsidR="005C1581" w:rsidRPr="0058033D" w:rsidRDefault="001504AB" w:rsidP="001504A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1581" w:rsidRPr="0058033D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="005C1581" w:rsidRPr="0058033D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:rsidR="005C1581" w:rsidRPr="0058033D" w:rsidRDefault="001504AB" w:rsidP="001504AB">
            <w:pPr>
              <w:tabs>
                <w:tab w:val="clear" w:pos="227"/>
              </w:tabs>
              <w:spacing w:line="240" w:lineRule="auto"/>
              <w:ind w:left="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D22C4" w:rsidRPr="0058033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30A67" w:rsidRPr="0058033D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="00ED288F"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2C0371"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C30A67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0A67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5C1581" w:rsidRPr="0058033D" w:rsidRDefault="00F30620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5C1581" w:rsidRPr="0058033D" w:rsidRDefault="00CA1038" w:rsidP="002A2DE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5C1581" w:rsidRPr="0058033D" w:rsidRDefault="00F30620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5C1581" w:rsidRPr="0058033D" w:rsidRDefault="005C158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5C1581" w:rsidRPr="0058033D" w:rsidRDefault="00CA1038" w:rsidP="002A2D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C5E31" w:rsidRDefault="00EC5E3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73657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การวิเคราะห์อายุของลูกหนี้การค้าแสดงได้ดังนี้</w:t>
      </w:r>
    </w:p>
    <w:p w:rsidR="000F3381" w:rsidRPr="0058033D" w:rsidRDefault="000F338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666" w:type="dxa"/>
        <w:tblInd w:w="403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6"/>
        <w:gridCol w:w="846"/>
        <w:gridCol w:w="1134"/>
        <w:gridCol w:w="180"/>
        <w:gridCol w:w="1170"/>
        <w:gridCol w:w="180"/>
        <w:gridCol w:w="1170"/>
        <w:gridCol w:w="180"/>
        <w:gridCol w:w="1170"/>
      </w:tblGrid>
      <w:tr w:rsidR="000F3381" w:rsidRPr="0058033D" w:rsidTr="004F551A">
        <w:trPr>
          <w:cantSplit/>
          <w:tblHeader/>
        </w:trPr>
        <w:tc>
          <w:tcPr>
            <w:tcW w:w="3636" w:type="dxa"/>
          </w:tcPr>
          <w:p w:rsidR="000F3381" w:rsidRPr="0058033D" w:rsidRDefault="000F3381" w:rsidP="004F551A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0F3381" w:rsidRPr="0058033D" w:rsidRDefault="000F3381" w:rsidP="004F551A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84" w:type="dxa"/>
            <w:gridSpan w:val="3"/>
          </w:tcPr>
          <w:p w:rsidR="000F3381" w:rsidRPr="0058033D" w:rsidRDefault="000F3381" w:rsidP="004F551A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0F3381" w:rsidRPr="0058033D" w:rsidRDefault="000F3381" w:rsidP="004F551A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0F3381" w:rsidRPr="0058033D" w:rsidRDefault="000F3381" w:rsidP="004F551A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381" w:rsidRPr="0058033D" w:rsidTr="004F551A">
        <w:trPr>
          <w:cantSplit/>
          <w:tblHeader/>
        </w:trPr>
        <w:tc>
          <w:tcPr>
            <w:tcW w:w="3636" w:type="dxa"/>
          </w:tcPr>
          <w:p w:rsidR="000F3381" w:rsidRPr="0058033D" w:rsidRDefault="000F3381" w:rsidP="004F551A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0F3381" w:rsidRPr="0058033D" w:rsidRDefault="000F3381" w:rsidP="004F551A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3381" w:rsidRPr="0058033D" w:rsidTr="004F551A">
        <w:trPr>
          <w:cantSplit/>
          <w:tblHeader/>
        </w:trPr>
        <w:tc>
          <w:tcPr>
            <w:tcW w:w="3636" w:type="dxa"/>
          </w:tcPr>
          <w:p w:rsidR="000F3381" w:rsidRPr="0058033D" w:rsidRDefault="000F3381" w:rsidP="004F551A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0F3381" w:rsidRPr="0058033D" w:rsidRDefault="000F3381" w:rsidP="004F551A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34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3381" w:rsidRPr="0058033D" w:rsidTr="000F3381">
        <w:trPr>
          <w:cantSplit/>
        </w:trPr>
        <w:tc>
          <w:tcPr>
            <w:tcW w:w="3636" w:type="dxa"/>
            <w:tcBorders>
              <w:bottom w:val="nil"/>
            </w:tcBorders>
          </w:tcPr>
          <w:p w:rsidR="000F3381" w:rsidRPr="0058033D" w:rsidRDefault="000F3381" w:rsidP="004F551A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84" w:type="dxa"/>
            <w:gridSpan w:val="7"/>
            <w:tcBorders>
              <w:bottom w:val="nil"/>
            </w:tcBorders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803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F3381" w:rsidRPr="0058033D" w:rsidTr="000F3381">
        <w:trPr>
          <w:cantSplit/>
        </w:trPr>
        <w:tc>
          <w:tcPr>
            <w:tcW w:w="3636" w:type="dxa"/>
          </w:tcPr>
          <w:p w:rsidR="000F3381" w:rsidRPr="000F3381" w:rsidRDefault="000F3381" w:rsidP="004F551A">
            <w:pPr>
              <w:tabs>
                <w:tab w:val="clear" w:pos="227"/>
              </w:tabs>
              <w:spacing w:line="240" w:lineRule="auto"/>
              <w:ind w:lef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6" w:type="dxa"/>
            <w:vAlign w:val="bottom"/>
          </w:tcPr>
          <w:p w:rsidR="000F3381" w:rsidRPr="0058033D" w:rsidRDefault="000F3381" w:rsidP="004F551A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4F551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3381" w:rsidRPr="0058033D" w:rsidTr="000F3381">
        <w:trPr>
          <w:cantSplit/>
        </w:trPr>
        <w:tc>
          <w:tcPr>
            <w:tcW w:w="3636" w:type="dxa"/>
          </w:tcPr>
          <w:p w:rsidR="000F3381" w:rsidRPr="000F3381" w:rsidRDefault="000F3381" w:rsidP="000F3381">
            <w:pPr>
              <w:tabs>
                <w:tab w:val="clear" w:pos="227"/>
              </w:tabs>
              <w:spacing w:line="240" w:lineRule="auto"/>
              <w:ind w:left="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46" w:type="dxa"/>
            <w:vAlign w:val="bottom"/>
          </w:tcPr>
          <w:p w:rsidR="000F3381" w:rsidRPr="002C0371" w:rsidRDefault="000F3381" w:rsidP="000F3381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805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3381" w:rsidRPr="0058033D" w:rsidRDefault="000F3381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0F3381" w:rsidRPr="0058033D" w:rsidTr="000F3381">
        <w:trPr>
          <w:cantSplit/>
        </w:trPr>
        <w:tc>
          <w:tcPr>
            <w:tcW w:w="3636" w:type="dxa"/>
          </w:tcPr>
          <w:p w:rsidR="000F3381" w:rsidRPr="0058033D" w:rsidRDefault="000F3381" w:rsidP="000F3381">
            <w:pPr>
              <w:spacing w:line="240" w:lineRule="auto"/>
              <w:ind w:lef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vAlign w:val="bottom"/>
          </w:tcPr>
          <w:p w:rsidR="000F3381" w:rsidRPr="0058033D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0F3381" w:rsidRPr="0058033D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0F3381" w:rsidRPr="0058033D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0F3381" w:rsidRPr="00AB003A" w:rsidRDefault="000F3381" w:rsidP="00AB003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0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0F3381" w:rsidRPr="00AB003A" w:rsidRDefault="000F3381" w:rsidP="00AB003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0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3381" w:rsidRPr="0058033D" w:rsidTr="000F3381">
        <w:trPr>
          <w:cantSplit/>
        </w:trPr>
        <w:tc>
          <w:tcPr>
            <w:tcW w:w="3636" w:type="dxa"/>
          </w:tcPr>
          <w:p w:rsidR="000F3381" w:rsidRPr="0058033D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vAlign w:val="bottom"/>
          </w:tcPr>
          <w:p w:rsidR="000F3381" w:rsidRPr="0058033D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037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381" w:rsidRPr="00AB003A" w:rsidRDefault="000F3381" w:rsidP="00AB003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0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15,284</w:t>
            </w:r>
          </w:p>
        </w:tc>
        <w:tc>
          <w:tcPr>
            <w:tcW w:w="180" w:type="dxa"/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381" w:rsidRPr="00AB003A" w:rsidRDefault="000F3381" w:rsidP="00AB003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0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16,975</w:t>
            </w:r>
          </w:p>
        </w:tc>
      </w:tr>
      <w:tr w:rsidR="000F3381" w:rsidRPr="0058033D" w:rsidTr="000F3381">
        <w:trPr>
          <w:cantSplit/>
        </w:trPr>
        <w:tc>
          <w:tcPr>
            <w:tcW w:w="3636" w:type="dxa"/>
            <w:tcBorders>
              <w:bottom w:val="nil"/>
            </w:tcBorders>
          </w:tcPr>
          <w:p w:rsidR="000F3381" w:rsidRPr="00FB2D81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0F3381" w:rsidRPr="002C0371" w:rsidRDefault="000F3381" w:rsidP="000F3381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0F3381" w:rsidRDefault="000F3381" w:rsidP="000F33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F3381" w:rsidRPr="0058033D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0F3381" w:rsidRPr="002C0371" w:rsidRDefault="000F3381" w:rsidP="000F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0F3381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F3381" w:rsidRPr="0058033D" w:rsidRDefault="000F3381" w:rsidP="000F338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0F3381" w:rsidRPr="002C0371" w:rsidRDefault="000F3381" w:rsidP="000F33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003A" w:rsidRPr="0058033D" w:rsidTr="00AB003A">
        <w:trPr>
          <w:cantSplit/>
        </w:trPr>
        <w:tc>
          <w:tcPr>
            <w:tcW w:w="3636" w:type="dxa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46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03A" w:rsidRPr="0058033D" w:rsidTr="000F3381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</w:p>
        </w:tc>
      </w:tr>
      <w:tr w:rsidR="00AB003A" w:rsidRPr="0058033D" w:rsidTr="000F3381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003A" w:rsidRPr="0058033D" w:rsidTr="00AB003A">
        <w:trPr>
          <w:cantSplit/>
        </w:trPr>
        <w:tc>
          <w:tcPr>
            <w:tcW w:w="3636" w:type="dxa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F322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Pr="00CF32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322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46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B003A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003A" w:rsidRPr="0058033D" w:rsidTr="00AB003A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2C037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B003A" w:rsidRPr="0058033D" w:rsidTr="00AB003A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</w:tr>
      <w:tr w:rsidR="00AB003A" w:rsidRPr="0058033D" w:rsidTr="00AB003A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B003A" w:rsidRPr="0058033D" w:rsidRDefault="00AB003A" w:rsidP="00AB003A">
            <w:pPr>
              <w:spacing w:line="240" w:lineRule="auto"/>
              <w:ind w:lef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003A" w:rsidRPr="0058033D" w:rsidTr="00AB003A">
        <w:trPr>
          <w:cantSplit/>
        </w:trPr>
        <w:tc>
          <w:tcPr>
            <w:tcW w:w="3636" w:type="dxa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AB003A" w:rsidRPr="0058033D" w:rsidTr="00AB003A">
        <w:trPr>
          <w:cantSplit/>
        </w:trPr>
        <w:tc>
          <w:tcPr>
            <w:tcW w:w="3636" w:type="dxa"/>
          </w:tcPr>
          <w:p w:rsidR="00AB003A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Pr="002C0371" w:rsidRDefault="00AB003A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AB003A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003A" w:rsidRPr="0058033D" w:rsidTr="00AB003A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AB003A" w:rsidRPr="0058033D" w:rsidRDefault="00AB003A" w:rsidP="00AB003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</w:tbl>
    <w:p w:rsidR="002317D7" w:rsidRPr="0058033D" w:rsidRDefault="002317D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73B54" w:rsidRDefault="00C73657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2C0371" w:rsidRPr="002C0371">
        <w:rPr>
          <w:rFonts w:ascii="Angsana New" w:hAnsi="Angsana New"/>
          <w:sz w:val="30"/>
          <w:szCs w:val="30"/>
        </w:rPr>
        <w:t>15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วัน ถึง </w:t>
      </w:r>
      <w:r w:rsidR="002C0371" w:rsidRPr="002C0371">
        <w:rPr>
          <w:rFonts w:ascii="Angsana New" w:hAnsi="Angsana New"/>
          <w:sz w:val="30"/>
          <w:szCs w:val="30"/>
        </w:rPr>
        <w:t>90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วัน</w:t>
      </w:r>
    </w:p>
    <w:p w:rsidR="00C41799" w:rsidRDefault="00C41799" w:rsidP="008B1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41799" w:rsidRDefault="00C41799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B003A" w:rsidRDefault="00AB003A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B003A" w:rsidRDefault="00AB003A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96F31" w:rsidRDefault="00496F31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96F31" w:rsidRDefault="00496F31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96F31" w:rsidRDefault="00496F31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B003A" w:rsidRDefault="00AB003A" w:rsidP="00C4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3657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26" w:type="dxa"/>
        <w:tblInd w:w="450" w:type="dxa"/>
        <w:tblLook w:val="0000" w:firstRow="0" w:lastRow="0" w:firstColumn="0" w:lastColumn="0" w:noHBand="0" w:noVBand="0"/>
      </w:tblPr>
      <w:tblGrid>
        <w:gridCol w:w="5418"/>
        <w:gridCol w:w="961"/>
        <w:gridCol w:w="1485"/>
        <w:gridCol w:w="236"/>
        <w:gridCol w:w="1226"/>
      </w:tblGrid>
      <w:tr w:rsidR="00C73657" w:rsidRPr="0058033D" w:rsidTr="00496F31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A27" w:rsidRPr="0058033D" w:rsidTr="00496F31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3657" w:rsidRPr="0058033D" w:rsidTr="00496F31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426B9" w:rsidRPr="0058033D" w:rsidTr="00496F31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C0371"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6B9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14</w:t>
            </w:r>
            <w:r w:rsidR="000B2BEE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6B9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14</w:t>
            </w:r>
            <w:r w:rsidR="00220456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426B9" w:rsidRPr="0058033D" w:rsidTr="00496F31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46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6B9" w:rsidRPr="0058033D" w:rsidRDefault="00C4179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6B9" w:rsidRPr="0058033D" w:rsidRDefault="0022045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26B9" w:rsidRPr="0058033D" w:rsidTr="00496F31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C0371"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983378"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83378"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426B9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26B9" w:rsidRPr="0058033D" w:rsidRDefault="006426B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426B9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204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</w:tr>
      <w:tr w:rsidR="003576A8" w:rsidRPr="0058033D" w:rsidTr="00496F31"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6A8" w:rsidRPr="0058033D" w:rsidRDefault="003576A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C0371"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</w:tcPr>
          <w:p w:rsidR="003576A8" w:rsidRPr="0058033D" w:rsidRDefault="003576A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6A8" w:rsidRPr="0058033D" w:rsidRDefault="003576A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6A8" w:rsidRPr="0058033D" w:rsidRDefault="003576A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576A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F69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</w:tr>
    </w:tbl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58033D" w:rsidSect="00755B63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983378" w:rsidRPr="0058033D">
        <w:rPr>
          <w:rFonts w:ascii="Angsana New" w:hAnsi="Angsana New"/>
          <w:sz w:val="30"/>
          <w:szCs w:val="30"/>
        </w:rPr>
        <w:t xml:space="preserve"> </w:t>
      </w:r>
      <w:r w:rsidR="00983378" w:rsidRPr="0058033D">
        <w:rPr>
          <w:rFonts w:ascii="Angsana New" w:hAnsi="Angsana New" w:hint="cs"/>
          <w:sz w:val="30"/>
          <w:szCs w:val="30"/>
          <w:cs/>
        </w:rPr>
        <w:t>มีนาคม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ธันวาคม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และเงินปันผลรับสำหรับแต่ละงวด</w:t>
      </w:r>
      <w:r w:rsidR="00983378" w:rsidRPr="0058033D">
        <w:rPr>
          <w:rFonts w:ascii="Angsana New" w:hAnsi="Angsana New" w:hint="cs"/>
          <w:sz w:val="30"/>
          <w:szCs w:val="30"/>
          <w:cs/>
        </w:rPr>
        <w:t>สาม</w:t>
      </w:r>
      <w:r w:rsidRPr="00580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983378" w:rsidRPr="0058033D">
        <w:rPr>
          <w:rFonts w:ascii="Angsana New" w:hAnsi="Angsana New"/>
          <w:sz w:val="30"/>
          <w:szCs w:val="30"/>
        </w:rPr>
        <w:t xml:space="preserve"> </w:t>
      </w:r>
      <w:r w:rsidR="00983378"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และ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มีดังนี้</w:t>
      </w:r>
    </w:p>
    <w:p w:rsidR="00983378" w:rsidRPr="00220456" w:rsidRDefault="00983378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142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33"/>
        <w:gridCol w:w="1062"/>
        <w:gridCol w:w="236"/>
        <w:gridCol w:w="1024"/>
        <w:gridCol w:w="1114"/>
        <w:gridCol w:w="236"/>
        <w:gridCol w:w="1114"/>
        <w:gridCol w:w="236"/>
        <w:gridCol w:w="1120"/>
        <w:gridCol w:w="236"/>
        <w:gridCol w:w="1120"/>
        <w:gridCol w:w="236"/>
        <w:gridCol w:w="1192"/>
        <w:gridCol w:w="236"/>
        <w:gridCol w:w="1120"/>
      </w:tblGrid>
      <w:tr w:rsidR="00C73657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220456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028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220456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4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657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C73657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983378" w:rsidRPr="0058033D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983378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9833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983378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3378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9833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83378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983378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3378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9833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83378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9833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983378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3378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9833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83378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9833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983378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3378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9833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378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83378" w:rsidRPr="005803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3378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02A27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27" w:rsidRPr="0058033D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5BC6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79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BC6" w:rsidRPr="0058033D" w:rsidTr="003B49AE">
        <w:trPr>
          <w:trHeight w:val="25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58033D" w:rsidRDefault="008F5BC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1850FE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1850FE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1850FE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1850FE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1850FE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73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/>
                <w:sz w:val="30"/>
                <w:szCs w:val="30"/>
              </w:rPr>
              <w:t>9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73</w:t>
            </w:r>
            <w:r w:rsidR="00C41799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C0371">
              <w:rPr>
                <w:rFonts w:ascii="Angsana New" w:hAnsi="Angsana New"/>
                <w:sz w:val="30"/>
                <w:szCs w:val="30"/>
              </w:rPr>
              <w:t>9</w:t>
            </w:r>
            <w:r w:rsidRPr="002C037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ท็อป เอสพีพี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C4179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1850FE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C41799" w:rsidRPr="0058033D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  <w:r w:rsidR="00C41799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2C037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1850FE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1799" w:rsidRPr="0058033D" w:rsidTr="00220456">
        <w:trPr>
          <w:trHeight w:val="46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850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799" w:rsidRPr="0058033D" w:rsidRDefault="00C41799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41799" w:rsidRPr="0058033D" w:rsidRDefault="002C0371" w:rsidP="00C41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417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485</w:t>
            </w:r>
          </w:p>
        </w:tc>
      </w:tr>
    </w:tbl>
    <w:p w:rsidR="00220456" w:rsidRPr="00220456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14"/>
          <w:szCs w:val="14"/>
        </w:rPr>
      </w:pPr>
      <w:r w:rsidRPr="0058033D">
        <w:rPr>
          <w:rFonts w:ascii="Angsana New" w:hAnsi="Angsana New" w:hint="cs"/>
          <w:sz w:val="30"/>
          <w:szCs w:val="30"/>
          <w:cs/>
        </w:rPr>
        <w:tab/>
      </w:r>
      <w:r w:rsidRPr="0058033D">
        <w:rPr>
          <w:rFonts w:ascii="Angsana New" w:hAnsi="Angsana New"/>
          <w:sz w:val="30"/>
          <w:szCs w:val="30"/>
        </w:rPr>
        <w:tab/>
      </w:r>
    </w:p>
    <w:p w:rsidR="00C73657" w:rsidRPr="0058033D" w:rsidRDefault="00220456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C73657" w:rsidRPr="0058033D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</w:t>
      </w:r>
      <w:r w:rsidR="00C73657" w:rsidRPr="0058033D">
        <w:rPr>
          <w:rFonts w:ascii="Angsana New" w:hAnsi="Angsana New" w:hint="cs"/>
          <w:sz w:val="30"/>
          <w:szCs w:val="30"/>
          <w:cs/>
        </w:rPr>
        <w:t>ต้อง</w:t>
      </w:r>
      <w:r w:rsidR="00C73657" w:rsidRPr="0058033D">
        <w:rPr>
          <w:rFonts w:ascii="Angsana New" w:hAnsi="Angsana New"/>
          <w:sz w:val="30"/>
          <w:szCs w:val="30"/>
          <w:cs/>
        </w:rPr>
        <w:t>เปิดเผยต่อสาธารณชน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  <w:sectPr w:rsidR="00C73657" w:rsidRPr="0058033D" w:rsidSect="00AC213D">
          <w:footerReference w:type="default" r:id="rId10"/>
          <w:pgSz w:w="16834" w:h="11909" w:orient="landscape" w:code="9"/>
          <w:pgMar w:top="691" w:right="1152" w:bottom="576" w:left="1152" w:header="720" w:footer="570" w:gutter="0"/>
          <w:cols w:space="720"/>
        </w:sect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73657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FA0D60" w:rsidRPr="0058033D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="00F87256" w:rsidRPr="0058033D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FA0D60" w:rsidRPr="0058033D">
        <w:rPr>
          <w:rFonts w:ascii="Angsana New" w:hAnsi="Angsana New"/>
          <w:b/>
          <w:bCs/>
          <w:sz w:val="30"/>
          <w:szCs w:val="30"/>
          <w:cs/>
        </w:rPr>
        <w:t>บริษัทร่วม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927" w:type="dxa"/>
        <w:tblInd w:w="450" w:type="dxa"/>
        <w:tblLook w:val="0000" w:firstRow="0" w:lastRow="0" w:firstColumn="0" w:lastColumn="0" w:noHBand="0" w:noVBand="0"/>
      </w:tblPr>
      <w:tblGrid>
        <w:gridCol w:w="4428"/>
        <w:gridCol w:w="1242"/>
        <w:gridCol w:w="270"/>
        <w:gridCol w:w="1260"/>
        <w:gridCol w:w="236"/>
        <w:gridCol w:w="1123"/>
        <w:gridCol w:w="236"/>
        <w:gridCol w:w="1132"/>
      </w:tblGrid>
      <w:tr w:rsidR="00F8105C" w:rsidRPr="0058033D" w:rsidTr="00F8105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05C" w:rsidRPr="0058033D" w:rsidTr="00F8105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8105C" w:rsidRPr="0058033D" w:rsidTr="004F551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105C" w:rsidRPr="0058033D" w:rsidTr="00F8105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F8105C" w:rsidP="00F8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noWrap/>
          </w:tcPr>
          <w:p w:rsidR="00F8105C" w:rsidRPr="0058033D" w:rsidRDefault="00F8105C" w:rsidP="00AB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F8105C" w:rsidRPr="0058033D" w:rsidTr="00F8105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F8105C" w:rsidP="00F8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ส่วนแบ่งกำไรสุทธิจากเงินลงทุนตามวิธีส่วนได้เสีย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05C" w:rsidRPr="0058033D" w:rsidTr="00F8105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CD6367" w:rsidP="00F8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C037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05C" w:rsidRPr="0058033D" w:rsidTr="00F8105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105C" w:rsidRPr="0058033D" w:rsidRDefault="00F8105C" w:rsidP="00F8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8105C" w:rsidRPr="000314E8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C0371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C0371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05C" w:rsidRPr="0058033D" w:rsidTr="00F8105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105C" w:rsidRPr="0058033D" w:rsidRDefault="00F8105C" w:rsidP="00F8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เบ็ดเสร็จอื่นในบริษัทร่วม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8105C" w:rsidRPr="000314E8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F8105C" w:rsidRPr="0058033D" w:rsidRDefault="00F8105C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05C" w:rsidRPr="0058033D" w:rsidTr="004F551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F8105C" w:rsidP="00F8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  <w:tr w:rsidR="00F8105C" w:rsidRPr="0058033D" w:rsidTr="004F551A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8105C" w:rsidRPr="0058033D" w:rsidRDefault="00F8105C" w:rsidP="00F8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F8105C" w:rsidRPr="0058033D" w:rsidRDefault="00F8105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</w:tbl>
    <w:p w:rsidR="008F5BC6" w:rsidRPr="0058033D" w:rsidRDefault="008F5BC6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5BC6" w:rsidRPr="0058033D" w:rsidRDefault="008F5BC6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58033D" w:rsidSect="00654036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D342BB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58033D">
        <w:rPr>
          <w:rFonts w:ascii="Angsana New" w:hAnsi="Angsana New"/>
          <w:sz w:val="28"/>
          <w:szCs w:val="28"/>
          <w:cs/>
        </w:rPr>
        <w:lastRenderedPageBreak/>
        <w:t>เงินลงทุนใน</w:t>
      </w:r>
      <w:r w:rsidRPr="0058033D">
        <w:rPr>
          <w:rFonts w:ascii="Angsana New" w:hAnsi="Angsana New" w:hint="cs"/>
          <w:sz w:val="28"/>
          <w:szCs w:val="28"/>
          <w:cs/>
        </w:rPr>
        <w:t>การ</w:t>
      </w:r>
      <w:r w:rsidR="003F0D16" w:rsidRPr="0058033D">
        <w:rPr>
          <w:rFonts w:ascii="Angsana New" w:hAnsi="Angsana New" w:hint="cs"/>
          <w:sz w:val="28"/>
          <w:szCs w:val="28"/>
          <w:cs/>
        </w:rPr>
        <w:t>ร่วมค้า</w:t>
      </w:r>
      <w:r w:rsidR="00654036" w:rsidRPr="0058033D">
        <w:rPr>
          <w:rFonts w:ascii="Angsana New" w:hAnsi="Angsana New" w:hint="cs"/>
          <w:sz w:val="28"/>
          <w:szCs w:val="28"/>
          <w:cs/>
        </w:rPr>
        <w:t>และ</w:t>
      </w:r>
      <w:r w:rsidR="00654036" w:rsidRPr="0058033D">
        <w:rPr>
          <w:rFonts w:ascii="Angsana New" w:hAnsi="Angsana New"/>
          <w:sz w:val="28"/>
          <w:szCs w:val="28"/>
          <w:cs/>
        </w:rPr>
        <w:t>บริษัทร่วม</w:t>
      </w:r>
      <w:r w:rsidRPr="0058033D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2C0371" w:rsidRPr="002C0371">
        <w:rPr>
          <w:rFonts w:ascii="Angsana New" w:hAnsi="Angsana New"/>
          <w:sz w:val="28"/>
          <w:szCs w:val="28"/>
        </w:rPr>
        <w:t>31</w:t>
      </w:r>
      <w:r w:rsidR="00A533BE" w:rsidRPr="0058033D">
        <w:rPr>
          <w:rFonts w:ascii="Angsana New" w:hAnsi="Angsana New"/>
          <w:sz w:val="28"/>
          <w:szCs w:val="28"/>
        </w:rPr>
        <w:t xml:space="preserve"> </w:t>
      </w:r>
      <w:r w:rsidR="00A533BE" w:rsidRPr="0058033D">
        <w:rPr>
          <w:rFonts w:ascii="Angsana New" w:hAnsi="Angsana New" w:hint="cs"/>
          <w:sz w:val="28"/>
          <w:szCs w:val="28"/>
          <w:cs/>
        </w:rPr>
        <w:t>มีนาคม</w:t>
      </w:r>
      <w:r w:rsidR="0027208A" w:rsidRPr="0058033D">
        <w:rPr>
          <w:rFonts w:ascii="Angsana New" w:hAnsi="Angsana New" w:hint="cs"/>
          <w:sz w:val="28"/>
          <w:szCs w:val="28"/>
          <w:cs/>
        </w:rPr>
        <w:t xml:space="preserve"> </w:t>
      </w:r>
      <w:r w:rsidR="002C0371" w:rsidRPr="002C0371">
        <w:rPr>
          <w:rFonts w:ascii="Angsana New" w:hAnsi="Angsana New"/>
          <w:sz w:val="28"/>
          <w:szCs w:val="28"/>
        </w:rPr>
        <w:t>2561</w:t>
      </w:r>
      <w:r w:rsidRPr="0058033D">
        <w:rPr>
          <w:rFonts w:ascii="Angsana New" w:hAnsi="Angsana New"/>
          <w:sz w:val="28"/>
          <w:szCs w:val="28"/>
        </w:rPr>
        <w:t xml:space="preserve"> </w:t>
      </w:r>
      <w:r w:rsidRPr="0058033D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2C0371" w:rsidRPr="002C0371">
        <w:rPr>
          <w:rFonts w:ascii="Angsana New" w:hAnsi="Angsana New"/>
          <w:sz w:val="28"/>
          <w:szCs w:val="28"/>
        </w:rPr>
        <w:t>31</w:t>
      </w:r>
      <w:r w:rsidRPr="0058033D">
        <w:rPr>
          <w:rFonts w:ascii="Angsana New" w:hAnsi="Angsana New"/>
          <w:sz w:val="28"/>
          <w:szCs w:val="28"/>
        </w:rPr>
        <w:t xml:space="preserve"> </w:t>
      </w:r>
      <w:r w:rsidRPr="0058033D">
        <w:rPr>
          <w:rFonts w:ascii="Angsana New" w:hAnsi="Angsana New"/>
          <w:sz w:val="28"/>
          <w:szCs w:val="28"/>
          <w:cs/>
        </w:rPr>
        <w:t xml:space="preserve">ธันวาคม </w:t>
      </w:r>
      <w:r w:rsidR="002C0371" w:rsidRPr="002C0371">
        <w:rPr>
          <w:rFonts w:ascii="Angsana New" w:hAnsi="Angsana New"/>
          <w:sz w:val="28"/>
          <w:szCs w:val="28"/>
        </w:rPr>
        <w:t>2560</w:t>
      </w:r>
      <w:r w:rsidRPr="0058033D">
        <w:rPr>
          <w:rFonts w:ascii="Angsana New" w:hAnsi="Angsana New"/>
          <w:sz w:val="28"/>
          <w:szCs w:val="28"/>
        </w:rPr>
        <w:t xml:space="preserve"> </w:t>
      </w:r>
      <w:r w:rsidRPr="0058033D">
        <w:rPr>
          <w:rFonts w:ascii="Angsana New" w:hAnsi="Angsana New"/>
          <w:sz w:val="28"/>
          <w:szCs w:val="28"/>
          <w:cs/>
        </w:rPr>
        <w:t>และเงินปันผลรับสำหรับแต่ละงวด</w:t>
      </w:r>
      <w:r w:rsidR="00A533BE" w:rsidRPr="0058033D">
        <w:rPr>
          <w:rFonts w:ascii="Angsana New" w:hAnsi="Angsana New" w:hint="cs"/>
          <w:sz w:val="28"/>
          <w:szCs w:val="28"/>
          <w:cs/>
        </w:rPr>
        <w:t>สาม</w:t>
      </w:r>
      <w:r w:rsidRPr="0058033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C0371" w:rsidRPr="002C0371">
        <w:rPr>
          <w:rFonts w:ascii="Angsana New" w:hAnsi="Angsana New"/>
          <w:sz w:val="28"/>
          <w:szCs w:val="28"/>
        </w:rPr>
        <w:t>31</w:t>
      </w:r>
      <w:r w:rsidR="00A533BE" w:rsidRPr="0058033D">
        <w:rPr>
          <w:rFonts w:ascii="Angsana New" w:hAnsi="Angsana New"/>
          <w:sz w:val="28"/>
          <w:szCs w:val="28"/>
        </w:rPr>
        <w:t xml:space="preserve"> </w:t>
      </w:r>
      <w:r w:rsidR="00A533BE" w:rsidRPr="0058033D">
        <w:rPr>
          <w:rFonts w:ascii="Angsana New" w:hAnsi="Angsana New" w:hint="cs"/>
          <w:sz w:val="28"/>
          <w:szCs w:val="28"/>
          <w:cs/>
        </w:rPr>
        <w:t>มีนาคม</w:t>
      </w:r>
      <w:r w:rsidRPr="0058033D">
        <w:rPr>
          <w:rFonts w:ascii="Angsana New" w:hAnsi="Angsana New" w:hint="cs"/>
          <w:sz w:val="28"/>
          <w:szCs w:val="28"/>
          <w:cs/>
        </w:rPr>
        <w:t xml:space="preserve"> </w:t>
      </w:r>
      <w:r w:rsidR="002C0371" w:rsidRPr="002C0371">
        <w:rPr>
          <w:rFonts w:ascii="Angsana New" w:hAnsi="Angsana New"/>
          <w:sz w:val="28"/>
          <w:szCs w:val="28"/>
        </w:rPr>
        <w:t>2561</w:t>
      </w:r>
      <w:r w:rsidRPr="0058033D">
        <w:rPr>
          <w:rFonts w:ascii="Angsana New" w:hAnsi="Angsana New"/>
          <w:sz w:val="28"/>
          <w:szCs w:val="28"/>
        </w:rPr>
        <w:t xml:space="preserve"> </w:t>
      </w:r>
      <w:r w:rsidRPr="0058033D">
        <w:rPr>
          <w:rFonts w:ascii="Angsana New" w:hAnsi="Angsana New"/>
          <w:sz w:val="28"/>
          <w:szCs w:val="28"/>
          <w:cs/>
        </w:rPr>
        <w:t xml:space="preserve">และ </w:t>
      </w:r>
      <w:r w:rsidR="002C0371" w:rsidRPr="002C0371">
        <w:rPr>
          <w:rFonts w:ascii="Angsana New" w:hAnsi="Angsana New"/>
          <w:sz w:val="28"/>
          <w:szCs w:val="28"/>
        </w:rPr>
        <w:t>2560</w:t>
      </w:r>
      <w:r w:rsidRPr="0058033D">
        <w:rPr>
          <w:rFonts w:ascii="Angsana New" w:hAnsi="Angsana New"/>
          <w:sz w:val="28"/>
          <w:szCs w:val="28"/>
        </w:rPr>
        <w:t xml:space="preserve"> </w:t>
      </w:r>
      <w:r w:rsidRPr="0058033D">
        <w:rPr>
          <w:rFonts w:ascii="Angsana New" w:hAnsi="Angsana New"/>
          <w:sz w:val="28"/>
          <w:szCs w:val="28"/>
          <w:cs/>
        </w:rPr>
        <w:t>มีดังนี้</w:t>
      </w:r>
    </w:p>
    <w:p w:rsidR="00AA3C6C" w:rsidRDefault="00AA3C6C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5912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"/>
        <w:gridCol w:w="810"/>
        <w:gridCol w:w="270"/>
        <w:gridCol w:w="972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52"/>
        <w:gridCol w:w="18"/>
        <w:gridCol w:w="882"/>
        <w:gridCol w:w="270"/>
        <w:gridCol w:w="918"/>
      </w:tblGrid>
      <w:tr w:rsidR="00D342BB" w:rsidRPr="002142FA" w:rsidTr="00766A1B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48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42BB" w:rsidRPr="002142FA" w:rsidTr="00766A1B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D342BB" w:rsidRPr="002142FA" w:rsidTr="00766A1B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142FA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>งวดสาม</w:t>
            </w:r>
            <w:r w:rsidRPr="002142F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CD4D98" w:rsidRPr="002142FA" w:rsidTr="00766A1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2" w:type="dxa"/>
            <w:tcBorders>
              <w:top w:val="nil"/>
              <w:bottom w:val="nil"/>
              <w:right w:val="nil"/>
            </w:tcBorders>
            <w:vAlign w:val="bottom"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342BB" w:rsidRPr="002142FA" w:rsidTr="00766A1B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52" w:type="dxa"/>
            <w:tcBorders>
              <w:top w:val="nil"/>
              <w:bottom w:val="nil"/>
              <w:right w:val="nil"/>
            </w:tcBorders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2C0371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D342BB" w:rsidRPr="002142FA" w:rsidTr="00766A1B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42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30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42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342BB" w:rsidRPr="002142FA" w:rsidTr="00766A1B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42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2142F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right w:val="nil"/>
            </w:tcBorders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342BB" w:rsidRPr="002142FA" w:rsidRDefault="00D342BB" w:rsidP="00D3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A1B" w:rsidRPr="002142FA" w:rsidTr="00766A1B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</w:rPr>
              <w:t>TOP-NTL Pte. Ltd.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6A1B" w:rsidRPr="002142FA" w:rsidTr="00766A1B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</w:rPr>
              <w:t xml:space="preserve">TOP-NTL Shipping Trust 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6A1B" w:rsidRPr="002142FA" w:rsidTr="00766A1B">
        <w:trPr>
          <w:trHeight w:val="398"/>
        </w:trPr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ท็อป นอติคอล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A1B" w:rsidRPr="002142FA" w:rsidTr="00766A1B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   สตาร์ จำกัด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6A1B" w:rsidRPr="002142FA" w:rsidTr="00766A1B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</w:rPr>
              <w:t xml:space="preserve">TOP-NYK MarineOne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right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A1B" w:rsidRPr="002142FA" w:rsidTr="00766A1B">
        <w:trPr>
          <w:trHeight w:val="407"/>
        </w:trPr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142FA">
              <w:rPr>
                <w:rFonts w:ascii="Angsana New" w:hAnsi="Angsana New"/>
                <w:sz w:val="28"/>
                <w:szCs w:val="28"/>
              </w:rPr>
              <w:t>Pte. Ltd.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9C4AC5" w:rsidRDefault="00766A1B" w:rsidP="00766A1B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2C0371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right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66A1B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6A1B" w:rsidRPr="002142FA" w:rsidTr="00766A1B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right w:val="nil"/>
            </w:tcBorders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66A1B" w:rsidRPr="002142F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66A1B" w:rsidRPr="003943EA" w:rsidTr="00766A1B">
        <w:tc>
          <w:tcPr>
            <w:tcW w:w="15912" w:type="dxa"/>
            <w:gridSpan w:val="25"/>
            <w:tcBorders>
              <w:top w:val="nil"/>
              <w:left w:val="nil"/>
              <w:right w:val="nil"/>
            </w:tcBorders>
          </w:tcPr>
          <w:p w:rsidR="00766A1B" w:rsidRPr="003943EA" w:rsidRDefault="00766A1B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:rsidR="00D342BB" w:rsidRDefault="00D34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D342BB" w:rsidRDefault="00D342BB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2142FA" w:rsidRPr="002142FA" w:rsidRDefault="00D342BB" w:rsidP="00D34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A533BE" w:rsidRPr="00661508" w:rsidRDefault="00A533BE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84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"/>
        <w:gridCol w:w="810"/>
        <w:gridCol w:w="270"/>
        <w:gridCol w:w="900"/>
        <w:gridCol w:w="918"/>
        <w:gridCol w:w="252"/>
        <w:gridCol w:w="900"/>
        <w:gridCol w:w="270"/>
        <w:gridCol w:w="900"/>
        <w:gridCol w:w="270"/>
        <w:gridCol w:w="900"/>
        <w:gridCol w:w="270"/>
        <w:gridCol w:w="900"/>
        <w:gridCol w:w="270"/>
        <w:gridCol w:w="918"/>
        <w:gridCol w:w="236"/>
        <w:gridCol w:w="916"/>
        <w:gridCol w:w="270"/>
        <w:gridCol w:w="900"/>
        <w:gridCol w:w="270"/>
        <w:gridCol w:w="900"/>
        <w:gridCol w:w="270"/>
        <w:gridCol w:w="900"/>
      </w:tblGrid>
      <w:tr w:rsidR="00C73657" w:rsidRPr="002142FA" w:rsidTr="002142FA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657" w:rsidRPr="002142FA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73657" w:rsidRPr="002142FA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D1593" w:rsidRPr="002142FA" w:rsidTr="002142FA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7D1593" w:rsidRPr="002142FA" w:rsidTr="002142FA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142FA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A533BE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>งวดสาม</w:t>
            </w:r>
            <w:r w:rsidR="007D1593" w:rsidRPr="002142F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CD4D98" w:rsidRPr="002142FA" w:rsidTr="002142F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bottom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CD4D98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D4D98" w:rsidRPr="002142FA" w:rsidRDefault="002C0371" w:rsidP="00CD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CD4D98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D98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02A27" w:rsidRPr="002142FA" w:rsidTr="002142FA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bottom w:val="nil"/>
            </w:tcBorders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02A27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02A27" w:rsidRPr="002142FA" w:rsidRDefault="002C0371" w:rsidP="0020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D1593" w:rsidRPr="002142FA" w:rsidTr="002142FA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42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30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42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D1593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42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593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บริษัท พีทีที</w:t>
            </w:r>
            <w:r w:rsidR="00990DD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90DDF">
              <w:rPr>
                <w:rFonts w:ascii="Angsana New" w:hAnsi="Angsana New" w:hint="cs"/>
                <w:sz w:val="28"/>
                <w:szCs w:val="28"/>
                <w:cs/>
              </w:rPr>
              <w:t>ดิจิ</w:t>
            </w:r>
            <w:r w:rsidR="003F6944">
              <w:rPr>
                <w:rFonts w:ascii="Angsana New" w:hAnsi="Angsana New" w:hint="cs"/>
                <w:sz w:val="28"/>
                <w:szCs w:val="28"/>
                <w:cs/>
              </w:rPr>
              <w:t>ตอล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2142FA" w:rsidRDefault="007D159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โซลูชั่น</w:t>
            </w:r>
            <w:r w:rsidRPr="002142F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2142FA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142FA">
              <w:rPr>
                <w:rFonts w:ascii="Angsana New" w:hAnsi="Angsana New"/>
                <w:sz w:val="28"/>
                <w:szCs w:val="28"/>
                <w:cs/>
              </w:rPr>
              <w:t>โซลูชั่นส์ จำกัด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   ซินเนอร์ยี่ จำกัด (มหาชน)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29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29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14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14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12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12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:rsidR="00696C60" w:rsidRPr="002142FA" w:rsidRDefault="002C0371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33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32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032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>บริษัท อุบล ไบโอ เอทานอล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32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963A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63A5D" w:rsidRPr="002142FA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</w:pPr>
            <w:r w:rsidRPr="002C0371">
              <w:rPr>
                <w:rFonts w:ascii="Angsana New" w:hAnsi="Angsana New"/>
                <w:sz w:val="28"/>
                <w:szCs w:val="28"/>
              </w:rPr>
              <w:t>21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21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</w:t>
            </w:r>
            <w:r w:rsidR="00696C60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>ที.ไอ.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เอ็ม. ชิพ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C60" w:rsidRPr="002142FA" w:rsidTr="002142FA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2142F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142FA">
              <w:rPr>
                <w:rFonts w:ascii="Angsana New" w:hAnsi="Angsana New" w:hint="cs"/>
                <w:sz w:val="28"/>
                <w:szCs w:val="28"/>
                <w:cs/>
              </w:rPr>
              <w:t xml:space="preserve">แมนเนจเมนท์ </w:t>
            </w:r>
            <w:r w:rsidRPr="002142F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696C60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</w:pPr>
            <w:r w:rsidRPr="002C0371">
              <w:rPr>
                <w:rFonts w:ascii="Angsana New" w:hAnsi="Angsana New"/>
                <w:sz w:val="28"/>
                <w:szCs w:val="28"/>
              </w:rPr>
              <w:t>33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33</w:t>
            </w:r>
            <w:r w:rsidR="00696C60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C60" w:rsidRPr="002142FA" w:rsidTr="00D342BB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36" w:type="dxa"/>
            <w:tcBorders>
              <w:lef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:rsidR="00696C60" w:rsidRPr="002142FA" w:rsidRDefault="00696C60" w:rsidP="006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96C60" w:rsidRPr="002142FA" w:rsidTr="00D342BB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4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4D6C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2C0371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696C6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96C60" w:rsidRPr="002142FA" w:rsidRDefault="00696C60" w:rsidP="006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C73657" w:rsidRPr="002142FA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C73657" w:rsidRPr="002142FA" w:rsidSect="00AC213D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7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247"/>
        <w:gridCol w:w="927"/>
        <w:gridCol w:w="243"/>
        <w:gridCol w:w="945"/>
        <w:gridCol w:w="236"/>
        <w:gridCol w:w="979"/>
        <w:gridCol w:w="270"/>
        <w:gridCol w:w="972"/>
        <w:gridCol w:w="288"/>
        <w:gridCol w:w="990"/>
        <w:gridCol w:w="243"/>
        <w:gridCol w:w="945"/>
        <w:gridCol w:w="252"/>
        <w:gridCol w:w="990"/>
        <w:gridCol w:w="270"/>
        <w:gridCol w:w="945"/>
        <w:gridCol w:w="236"/>
        <w:gridCol w:w="937"/>
        <w:gridCol w:w="18"/>
      </w:tblGrid>
      <w:tr w:rsidR="00295D40" w:rsidRPr="0058033D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D40" w:rsidRPr="0058033D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295D40" w:rsidRPr="0058033D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58033D" w:rsidRDefault="0017084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58033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95D40" w:rsidRPr="0058033D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58033D" w:rsidRDefault="00295D40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33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05C5E" w:rsidRPr="0058033D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8033D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F87505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7505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7505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7505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7505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7505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F87505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7505" w:rsidRPr="0058033D" w:rsidRDefault="002C0371" w:rsidP="00F8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31</w:t>
            </w:r>
            <w:r w:rsidR="00F87505" w:rsidRPr="00214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7505" w:rsidRPr="002142F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76EDC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376EDC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6EDC" w:rsidRPr="0058033D" w:rsidRDefault="002C0371" w:rsidP="0037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E743DD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3DD" w:rsidRPr="0058033D" w:rsidRDefault="00E743D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58033D" w:rsidRDefault="00E743D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8033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58033D" w:rsidRDefault="00E743D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58033D" w:rsidRDefault="00E743D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8033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7E5D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r w:rsidRPr="0058033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A77E5D" w:rsidRPr="0058033D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A77E5D" w:rsidRPr="0058033D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E5D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58033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8033D">
              <w:rPr>
                <w:rFonts w:ascii="Angsana New" w:hAnsi="Angsana New"/>
                <w:sz w:val="28"/>
                <w:szCs w:val="28"/>
                <w:cs/>
              </w:rPr>
              <w:t xml:space="preserve">โซลูชั่นส์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E5D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A77E5D" w:rsidRPr="0058033D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20</w:t>
            </w:r>
            <w:r w:rsidR="00A77E5D" w:rsidRPr="0058033D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left="-5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E5D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ซินเนอร์ยี่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E5D" w:rsidRPr="0058033D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  <w:r w:rsidRPr="0058033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8033D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8</w:t>
            </w:r>
            <w:r w:rsidR="00A77E5D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8</w:t>
            </w:r>
            <w:r w:rsidR="00A77E5D">
              <w:rPr>
                <w:rFonts w:ascii="Angsana New" w:hAnsi="Angsana New"/>
                <w:sz w:val="28"/>
                <w:szCs w:val="28"/>
              </w:rPr>
              <w:t>.</w:t>
            </w:r>
            <w:r w:rsidRPr="002C037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14</w:t>
            </w:r>
            <w:r w:rsidR="00A77E5D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14</w:t>
            </w:r>
            <w:r w:rsidR="00A77E5D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</w:t>
            </w:r>
            <w:r w:rsidR="00A77E5D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</w:t>
            </w:r>
            <w:r w:rsidR="00A77E5D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10</w:t>
            </w:r>
            <w:r w:rsidR="00A77E5D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371">
              <w:rPr>
                <w:rFonts w:ascii="Angsana New" w:hAnsi="Angsana New"/>
                <w:sz w:val="28"/>
                <w:szCs w:val="28"/>
              </w:rPr>
              <w:t>9</w:t>
            </w:r>
            <w:r w:rsidR="00A77E5D">
              <w:rPr>
                <w:rFonts w:ascii="Angsana New" w:hAnsi="Angsana New"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E5D" w:rsidRPr="0058033D" w:rsidTr="00376CBF">
        <w:tc>
          <w:tcPr>
            <w:tcW w:w="28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03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A77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A77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77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2C0371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77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77E5D" w:rsidRPr="0058033D" w:rsidRDefault="00A77E5D" w:rsidP="00A7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C73657" w:rsidRPr="0058033D" w:rsidRDefault="00C73657" w:rsidP="002A2DE4">
      <w:pPr>
        <w:ind w:firstLine="706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rPr>
          <w:rFonts w:ascii="Angsana New" w:hAnsi="Angsana New"/>
          <w:strike/>
          <w:sz w:val="30"/>
          <w:szCs w:val="30"/>
        </w:rPr>
        <w:sectPr w:rsidR="00C73657" w:rsidRPr="0058033D" w:rsidSect="00AC213D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C0371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73657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58033D" w:rsidRDefault="00C73657" w:rsidP="002A2D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bCs/>
          <w:sz w:val="30"/>
          <w:szCs w:val="30"/>
          <w:cs/>
        </w:rPr>
        <w:tab/>
      </w:r>
      <w:r w:rsidRPr="0058033D">
        <w:rPr>
          <w:rFonts w:ascii="Angsana New" w:hAnsi="Angsana New"/>
          <w:b/>
          <w:sz w:val="30"/>
          <w:szCs w:val="30"/>
          <w:cs/>
        </w:rPr>
        <w:t>ก</w:t>
      </w:r>
      <w:r w:rsidRPr="005803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1C39ED" w:rsidRPr="0058033D">
        <w:rPr>
          <w:rFonts w:ascii="Angsana New" w:hAnsi="Angsana New" w:hint="cs"/>
          <w:sz w:val="30"/>
          <w:szCs w:val="30"/>
          <w:cs/>
        </w:rPr>
        <w:t>สาม</w:t>
      </w:r>
      <w:r w:rsidR="00CC5A26" w:rsidRPr="00580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1C39ED" w:rsidRPr="0058033D">
        <w:rPr>
          <w:rFonts w:ascii="Angsana New" w:hAnsi="Angsana New"/>
          <w:sz w:val="30"/>
          <w:szCs w:val="30"/>
        </w:rPr>
        <w:t xml:space="preserve"> </w:t>
      </w:r>
      <w:r w:rsidR="001C39ED" w:rsidRPr="0058033D">
        <w:rPr>
          <w:rFonts w:ascii="Angsana New" w:hAnsi="Angsana New" w:hint="cs"/>
          <w:sz w:val="30"/>
          <w:szCs w:val="30"/>
          <w:cs/>
        </w:rPr>
        <w:t>มีนาคม</w:t>
      </w:r>
      <w:r w:rsidR="00AA5E11"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CC5A26" w:rsidRPr="0058033D">
        <w:rPr>
          <w:rFonts w:ascii="Angsana New" w:hAnsi="Angsana New"/>
          <w:sz w:val="30"/>
          <w:szCs w:val="30"/>
          <w:cs/>
        </w:rPr>
        <w:t xml:space="preserve"> และ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766A1B">
        <w:rPr>
          <w:rFonts w:ascii="Angsana New" w:hAnsi="Angsana New"/>
          <w:sz w:val="30"/>
          <w:szCs w:val="30"/>
        </w:rPr>
        <w:t xml:space="preserve">     </w:t>
      </w:r>
      <w:r w:rsidRPr="0058033D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58033D" w:rsidRDefault="00C73657" w:rsidP="002A2D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69"/>
        <w:gridCol w:w="1172"/>
        <w:gridCol w:w="269"/>
        <w:gridCol w:w="1172"/>
        <w:gridCol w:w="269"/>
        <w:gridCol w:w="1176"/>
        <w:gridCol w:w="57"/>
        <w:gridCol w:w="236"/>
      </w:tblGrid>
      <w:tr w:rsidR="00C73657" w:rsidRPr="0058033D" w:rsidTr="00084726">
        <w:trPr>
          <w:gridAfter w:val="2"/>
          <w:wAfter w:w="155" w:type="pct"/>
          <w:tblHeader/>
        </w:trPr>
        <w:tc>
          <w:tcPr>
            <w:tcW w:w="1994" w:type="pct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2" w:type="pct"/>
            <w:gridSpan w:val="7"/>
          </w:tcPr>
          <w:p w:rsidR="00C73657" w:rsidRPr="0058033D" w:rsidRDefault="00C73657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699C" w:rsidRPr="0058033D" w:rsidTr="00084726">
        <w:trPr>
          <w:gridAfter w:val="2"/>
          <w:wAfter w:w="155" w:type="pct"/>
          <w:tblHeader/>
        </w:trPr>
        <w:tc>
          <w:tcPr>
            <w:tcW w:w="1994" w:type="pct"/>
          </w:tcPr>
          <w:p w:rsidR="00D2699C" w:rsidRPr="0058033D" w:rsidRDefault="00D2699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C39ED"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0371" w:rsidRPr="002C0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C39ED"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39ED"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30" w:type="pct"/>
            <w:gridSpan w:val="3"/>
          </w:tcPr>
          <w:p w:rsidR="00D2699C" w:rsidRPr="0058033D" w:rsidRDefault="002C0371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D2699C" w:rsidRPr="0058033D" w:rsidRDefault="00D2699C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tcBorders>
              <w:left w:val="nil"/>
            </w:tcBorders>
          </w:tcPr>
          <w:p w:rsidR="00D2699C" w:rsidRPr="0058033D" w:rsidRDefault="002C0371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11B88" w:rsidRPr="0058033D" w:rsidTr="00084726">
        <w:trPr>
          <w:trHeight w:hRule="exact" w:val="1598"/>
          <w:tblHeader/>
        </w:trPr>
        <w:tc>
          <w:tcPr>
            <w:tcW w:w="1994" w:type="pct"/>
          </w:tcPr>
          <w:p w:rsidR="00711B88" w:rsidRPr="0058033D" w:rsidRDefault="00711B88" w:rsidP="0071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711B88" w:rsidRPr="0058033D" w:rsidRDefault="00711B88" w:rsidP="00711B8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:rsidR="00711B88" w:rsidRPr="0058033D" w:rsidRDefault="00711B88" w:rsidP="00711B88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711B88" w:rsidRPr="0058033D" w:rsidRDefault="00711B88" w:rsidP="00711B88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711B88" w:rsidRPr="0058033D" w:rsidRDefault="00711B88" w:rsidP="00711B8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</w:tcPr>
          <w:p w:rsidR="00711B88" w:rsidRPr="0058033D" w:rsidRDefault="00711B88" w:rsidP="00711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8FA" w:rsidRPr="0058033D" w:rsidTr="00084726">
        <w:trPr>
          <w:trHeight w:hRule="exact" w:val="288"/>
          <w:tblHeader/>
        </w:trPr>
        <w:tc>
          <w:tcPr>
            <w:tcW w:w="1994" w:type="pct"/>
          </w:tcPr>
          <w:p w:rsidR="004868FA" w:rsidRPr="0058033D" w:rsidRDefault="004868FA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pct"/>
            <w:gridSpan w:val="8"/>
          </w:tcPr>
          <w:p w:rsidR="004868FA" w:rsidRPr="0058033D" w:rsidRDefault="004868FA" w:rsidP="002A2DE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4" w:type="pct"/>
          </w:tcPr>
          <w:p w:rsidR="004868FA" w:rsidRPr="0058033D" w:rsidRDefault="004868FA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4F551A" w:rsidRDefault="00711B88" w:rsidP="00D24AD7">
            <w:pPr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4F551A" w:rsidRDefault="00711B88" w:rsidP="00D24AD7">
            <w:pPr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โรงผลิต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ปิโตรเคมี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โรงผลิตกระแสไฟฟ้า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711B88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เรือบรรทุกน้ำมันและผลิตภัณฑ์เคมีเหลว</w:t>
            </w:r>
          </w:p>
        </w:tc>
        <w:tc>
          <w:tcPr>
            <w:tcW w:w="570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และเรือขนส่งผู้โดยสาร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711B88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570" w:type="pct"/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711B88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AD7" w:rsidRPr="0058033D" w:rsidTr="00084726">
        <w:trPr>
          <w:tblHeader/>
        </w:trPr>
        <w:tc>
          <w:tcPr>
            <w:tcW w:w="1994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:rsidR="00D24AD7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4AD7" w:rsidRPr="0058033D" w:rsidRDefault="002C0371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D24AD7" w:rsidRPr="0058033D" w:rsidRDefault="00D24AD7" w:rsidP="00D24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4AD7" w:rsidRPr="0058033D" w:rsidRDefault="00D24AD7" w:rsidP="00D24A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D24AD7" w:rsidRPr="0058033D" w:rsidRDefault="00D24AD7" w:rsidP="00D24AD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B54" w:rsidRPr="0058033D" w:rsidTr="00084726">
        <w:trPr>
          <w:tblHeader/>
        </w:trPr>
        <w:tc>
          <w:tcPr>
            <w:tcW w:w="1994" w:type="pct"/>
          </w:tcPr>
          <w:p w:rsidR="00273B54" w:rsidRPr="0058033D" w:rsidRDefault="00273B54" w:rsidP="0027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42" w:type="pct"/>
          </w:tcPr>
          <w:p w:rsidR="00273B54" w:rsidRPr="0058033D" w:rsidRDefault="00273B54" w:rsidP="0027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pct"/>
          </w:tcPr>
          <w:p w:rsidR="00273B54" w:rsidRPr="0058033D" w:rsidRDefault="00273B54" w:rsidP="00273B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  <w:bottom w:val="single" w:sz="4" w:space="0" w:color="auto"/>
            </w:tcBorders>
          </w:tcPr>
          <w:p w:rsidR="00273B54" w:rsidRPr="0058033D" w:rsidRDefault="002C0371" w:rsidP="00273B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2" w:type="pct"/>
          </w:tcPr>
          <w:p w:rsidR="00273B54" w:rsidRPr="0058033D" w:rsidRDefault="00273B54" w:rsidP="0027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  <w:bottom w:val="single" w:sz="4" w:space="0" w:color="auto"/>
            </w:tcBorders>
          </w:tcPr>
          <w:p w:rsidR="00273B54" w:rsidRPr="0058033D" w:rsidRDefault="002C0371" w:rsidP="00273B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4" w:type="pct"/>
          </w:tcPr>
          <w:p w:rsidR="00273B54" w:rsidRPr="0058033D" w:rsidRDefault="00273B54" w:rsidP="00273B5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B54" w:rsidRPr="0058033D" w:rsidTr="00084726">
        <w:trPr>
          <w:tblHeader/>
        </w:trPr>
        <w:tc>
          <w:tcPr>
            <w:tcW w:w="1994" w:type="pct"/>
          </w:tcPr>
          <w:p w:rsidR="00273B54" w:rsidRPr="0058033D" w:rsidRDefault="00273B54" w:rsidP="0027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142" w:type="pct"/>
          </w:tcPr>
          <w:p w:rsidR="00273B54" w:rsidRPr="0058033D" w:rsidRDefault="00273B54" w:rsidP="0027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711B88" w:rsidP="00273B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2" w:type="pct"/>
          </w:tcPr>
          <w:p w:rsidR="00273B54" w:rsidRPr="0058033D" w:rsidRDefault="00273B54" w:rsidP="00273B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73B54" w:rsidRPr="0058033D" w:rsidRDefault="002C0371" w:rsidP="00273B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142" w:type="pct"/>
          </w:tcPr>
          <w:p w:rsidR="00273B54" w:rsidRPr="0058033D" w:rsidRDefault="00273B54" w:rsidP="0027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73B54" w:rsidRPr="0058033D" w:rsidRDefault="002C0371" w:rsidP="00273B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24" w:type="pct"/>
          </w:tcPr>
          <w:p w:rsidR="00273B54" w:rsidRPr="0058033D" w:rsidRDefault="00273B54" w:rsidP="00273B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E1DA4" w:rsidRPr="0058033D" w:rsidRDefault="006E1DA4" w:rsidP="002A2DE4">
      <w:pPr>
        <w:spacing w:line="240" w:lineRule="auto"/>
        <w:rPr>
          <w:cs/>
        </w:rPr>
      </w:pPr>
    </w:p>
    <w:p w:rsidR="006E1DA4" w:rsidRPr="0058033D" w:rsidRDefault="006E1DA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8033D">
        <w:rPr>
          <w:cs/>
        </w:rPr>
        <w:br w:type="page"/>
      </w:r>
    </w:p>
    <w:p w:rsidR="00F75A13" w:rsidRPr="0058033D" w:rsidRDefault="00F75A13" w:rsidP="002A2DE4">
      <w:pPr>
        <w:spacing w:line="240" w:lineRule="auto"/>
        <w:rPr>
          <w:sz w:val="2"/>
          <w:szCs w:val="2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7"/>
        <w:gridCol w:w="894"/>
        <w:gridCol w:w="240"/>
        <w:gridCol w:w="1067"/>
        <w:gridCol w:w="238"/>
        <w:gridCol w:w="923"/>
        <w:gridCol w:w="19"/>
        <w:gridCol w:w="221"/>
        <w:gridCol w:w="19"/>
        <w:gridCol w:w="1050"/>
      </w:tblGrid>
      <w:tr w:rsidR="00F75A13" w:rsidRPr="0058033D" w:rsidTr="0069575B">
        <w:trPr>
          <w:tblHeader/>
        </w:trPr>
        <w:tc>
          <w:tcPr>
            <w:tcW w:w="2505" w:type="pct"/>
          </w:tcPr>
          <w:p w:rsidR="00F75A13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br w:type="page"/>
            </w:r>
          </w:p>
        </w:tc>
        <w:tc>
          <w:tcPr>
            <w:tcW w:w="2495" w:type="pct"/>
            <w:gridSpan w:val="9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8033D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C39ED" w:rsidRPr="0058033D" w:rsidTr="0069575B">
        <w:trPr>
          <w:tblHeader/>
        </w:trPr>
        <w:tc>
          <w:tcPr>
            <w:tcW w:w="2505" w:type="pct"/>
          </w:tcPr>
          <w:p w:rsidR="001C39ED" w:rsidRPr="0058033D" w:rsidRDefault="001C39ED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0371" w:rsidRPr="002C0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6" w:type="pct"/>
            <w:gridSpan w:val="3"/>
          </w:tcPr>
          <w:p w:rsidR="001C39ED" w:rsidRPr="0058033D" w:rsidRDefault="002C0371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1C39ED" w:rsidRPr="0058033D" w:rsidRDefault="001C39ED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pct"/>
            <w:gridSpan w:val="5"/>
          </w:tcPr>
          <w:p w:rsidR="001C39ED" w:rsidRPr="0058033D" w:rsidRDefault="002C0371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75A13" w:rsidRPr="0058033D" w:rsidTr="0069575B">
        <w:trPr>
          <w:trHeight w:val="1109"/>
          <w:tblHeader/>
        </w:trPr>
        <w:tc>
          <w:tcPr>
            <w:tcW w:w="2505" w:type="pct"/>
          </w:tcPr>
          <w:p w:rsidR="00F75A13" w:rsidRPr="0058033D" w:rsidRDefault="00F75A1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75A13" w:rsidRPr="0058033D" w:rsidRDefault="00F75A1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75A13" w:rsidRPr="0058033D" w:rsidRDefault="00F75A1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8033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CC5A26"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="00CC5A26"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8033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CC5A26"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2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gridSpan w:val="2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="00CC5A26"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5803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033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75A13" w:rsidRPr="0058033D" w:rsidTr="0069575B">
        <w:trPr>
          <w:tblHeader/>
        </w:trPr>
        <w:tc>
          <w:tcPr>
            <w:tcW w:w="2505" w:type="pct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5" w:type="pct"/>
            <w:gridSpan w:val="9"/>
          </w:tcPr>
          <w:p w:rsidR="00F75A13" w:rsidRPr="0058033D" w:rsidRDefault="00F75A13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026B" w:rsidRPr="0058033D" w:rsidTr="0069575B">
        <w:trPr>
          <w:tblHeader/>
        </w:trPr>
        <w:tc>
          <w:tcPr>
            <w:tcW w:w="2505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8" w:type="pct"/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28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A026B" w:rsidRPr="0058033D" w:rsidRDefault="00DA026B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8" w:type="pct"/>
            <w:gridSpan w:val="2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DA026B" w:rsidRPr="0058033D" w:rsidRDefault="00DA026B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0357A" w:rsidRPr="0058033D" w:rsidTr="0069575B">
        <w:trPr>
          <w:tblHeader/>
        </w:trPr>
        <w:tc>
          <w:tcPr>
            <w:tcW w:w="2505" w:type="pct"/>
          </w:tcPr>
          <w:p w:rsidR="0020357A" w:rsidRDefault="0020357A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78" w:type="pct"/>
          </w:tcPr>
          <w:p w:rsidR="0020357A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20357A" w:rsidRPr="0058033D" w:rsidRDefault="0020357A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357A" w:rsidRPr="004F551A" w:rsidRDefault="00711B88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:rsidR="0020357A" w:rsidRPr="0058033D" w:rsidRDefault="0020357A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:rsidR="0020357A" w:rsidRDefault="0020357A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20357A" w:rsidRPr="0058033D" w:rsidRDefault="0020357A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20357A" w:rsidRDefault="0020357A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026B" w:rsidRPr="0058033D" w:rsidTr="0069575B">
        <w:trPr>
          <w:tblHeader/>
        </w:trPr>
        <w:tc>
          <w:tcPr>
            <w:tcW w:w="2505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478" w:type="pct"/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A026B" w:rsidRPr="004F551A" w:rsidRDefault="00711B88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gridSpan w:val="2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DA026B" w:rsidRPr="0058033D" w:rsidRDefault="00DA026B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026B" w:rsidRPr="0058033D" w:rsidTr="0069575B">
        <w:trPr>
          <w:tblHeader/>
        </w:trPr>
        <w:tc>
          <w:tcPr>
            <w:tcW w:w="2505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478" w:type="pct"/>
          </w:tcPr>
          <w:p w:rsidR="00DA026B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A026B" w:rsidRPr="004F551A" w:rsidRDefault="00711B88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gridSpan w:val="2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DA026B" w:rsidRPr="0058033D" w:rsidRDefault="00DA026B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026B" w:rsidRPr="0058033D" w:rsidTr="0069575B">
        <w:trPr>
          <w:tblHeader/>
        </w:trPr>
        <w:tc>
          <w:tcPr>
            <w:tcW w:w="2505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78" w:type="pct"/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A026B" w:rsidRPr="0058033D" w:rsidRDefault="00DA026B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gridSpan w:val="2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DA026B" w:rsidRPr="0058033D" w:rsidRDefault="00DA026B" w:rsidP="00DA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026B" w:rsidRPr="0058033D" w:rsidTr="0069575B">
        <w:trPr>
          <w:tblHeader/>
        </w:trPr>
        <w:tc>
          <w:tcPr>
            <w:tcW w:w="2505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28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  <w:tcBorders>
              <w:bottom w:val="single" w:sz="4" w:space="0" w:color="auto"/>
            </w:tcBorders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28" w:type="pct"/>
            <w:gridSpan w:val="2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A026B" w:rsidRPr="0058033D" w:rsidTr="0069575B">
        <w:trPr>
          <w:tblHeader/>
        </w:trPr>
        <w:tc>
          <w:tcPr>
            <w:tcW w:w="2505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28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DA026B" w:rsidRPr="0058033D" w:rsidRDefault="00711B88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28" w:type="pct"/>
            <w:gridSpan w:val="2"/>
          </w:tcPr>
          <w:p w:rsidR="00DA026B" w:rsidRPr="0058033D" w:rsidRDefault="00DA026B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DA026B" w:rsidRPr="0058033D" w:rsidRDefault="002C0371" w:rsidP="00DA0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C46E27" w:rsidRDefault="00C46E2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/>
          <w:b/>
          <w:bCs/>
          <w:sz w:val="30"/>
          <w:szCs w:val="30"/>
        </w:rPr>
        <w:t>8</w:t>
      </w:r>
      <w:r w:rsidR="00C46E27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3" w:type="dxa"/>
        <w:tblInd w:w="450" w:type="dxa"/>
        <w:tblLook w:val="0000" w:firstRow="0" w:lastRow="0" w:firstColumn="0" w:lastColumn="0" w:noHBand="0" w:noVBand="0"/>
      </w:tblPr>
      <w:tblGrid>
        <w:gridCol w:w="2898"/>
        <w:gridCol w:w="900"/>
        <w:gridCol w:w="1229"/>
        <w:gridCol w:w="236"/>
        <w:gridCol w:w="1229"/>
        <w:gridCol w:w="236"/>
        <w:gridCol w:w="1229"/>
        <w:gridCol w:w="236"/>
        <w:gridCol w:w="1240"/>
      </w:tblGrid>
      <w:tr w:rsidR="00C73657" w:rsidRPr="0058033D" w:rsidTr="0069575B">
        <w:trPr>
          <w:trHeight w:val="435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AF3" w:rsidRPr="0058033D" w:rsidTr="0069575B">
        <w:trPr>
          <w:trHeight w:val="435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1AF3" w:rsidRPr="0058033D" w:rsidRDefault="00D21AF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1AF3" w:rsidRPr="0058033D" w:rsidRDefault="00D21AF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1AF3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D21AF3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1AF3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1AF3" w:rsidRPr="0058033D" w:rsidRDefault="00D21AF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1AF3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21AF3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1AF3" w:rsidRPr="0058033D" w:rsidRDefault="00D21AF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1AF3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D21AF3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1AF3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1AF3" w:rsidRPr="0058033D" w:rsidRDefault="00D21AF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1AF3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21AF3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6B51" w:rsidRPr="0058033D" w:rsidTr="0069575B">
        <w:trPr>
          <w:trHeight w:val="435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B51" w:rsidRPr="0058033D" w:rsidRDefault="00F46B5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B51" w:rsidRPr="0058033D" w:rsidRDefault="00F46B5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B51" w:rsidRPr="0058033D" w:rsidRDefault="002C037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B51" w:rsidRPr="0058033D" w:rsidRDefault="00F46B5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B51" w:rsidRPr="0058033D" w:rsidRDefault="002C037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B51" w:rsidRPr="0058033D" w:rsidRDefault="00F46B5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B51" w:rsidRPr="0058033D" w:rsidRDefault="002C037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B51" w:rsidRPr="0058033D" w:rsidRDefault="00F46B5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B51" w:rsidRPr="0058033D" w:rsidRDefault="002C0371" w:rsidP="00F4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5525" w:rsidRPr="0058033D" w:rsidTr="0069575B">
        <w:trPr>
          <w:trHeight w:val="435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525" w:rsidRPr="0058033D" w:rsidRDefault="002B552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5525" w:rsidRPr="0058033D" w:rsidRDefault="002B552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58033D" w:rsidRDefault="002B552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45877" w:rsidRPr="0058033D" w:rsidTr="0069575B">
        <w:trPr>
          <w:trHeight w:val="435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5877" w:rsidRPr="0058033D" w:rsidRDefault="0074587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037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A4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710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4A4F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4710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887</w:t>
            </w:r>
          </w:p>
        </w:tc>
      </w:tr>
      <w:tr w:rsidR="00745877" w:rsidRPr="0058033D" w:rsidTr="0069575B">
        <w:trPr>
          <w:trHeight w:val="465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5877" w:rsidRPr="0058033D" w:rsidRDefault="0074587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A4FFB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7102C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A4F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4710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</w:tr>
      <w:tr w:rsidR="00745877" w:rsidRPr="0058033D" w:rsidTr="0069575B">
        <w:trPr>
          <w:trHeight w:val="45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5877" w:rsidRPr="0058033D" w:rsidRDefault="0074587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4A4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4710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4A4F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745877" w:rsidP="002A2DE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45877" w:rsidRPr="0058033D" w:rsidRDefault="002C0371" w:rsidP="002A2DE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47102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061</w:t>
            </w:r>
          </w:p>
        </w:tc>
      </w:tr>
    </w:tbl>
    <w:p w:rsidR="00C46E27" w:rsidRDefault="00C46E2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C0371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73657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กลุ่มบริษัทได้นำเสนอข้อมูลทางการเงินจำแนกตามส่วนงาน</w:t>
      </w:r>
      <w:r w:rsidR="0069379A" w:rsidRPr="0058033D">
        <w:rPr>
          <w:rFonts w:ascii="Angsana New" w:hAnsi="Angsana New" w:hint="cs"/>
          <w:sz w:val="30"/>
          <w:szCs w:val="30"/>
          <w:cs/>
        </w:rPr>
        <w:t>ดำเนินงาน</w:t>
      </w:r>
      <w:r w:rsidRPr="0058033D">
        <w:rPr>
          <w:rFonts w:ascii="Angsana New" w:hAnsi="Angsana New" w:hint="cs"/>
          <w:sz w:val="30"/>
          <w:szCs w:val="30"/>
          <w:cs/>
        </w:rPr>
        <w:t>โดยแสดงส่วนงานธุรกิจ</w:t>
      </w:r>
      <w:r w:rsidRPr="0058033D">
        <w:rPr>
          <w:rFonts w:ascii="Angsana New" w:hAnsi="Angsana New"/>
          <w:sz w:val="30"/>
          <w:szCs w:val="30"/>
          <w:cs/>
        </w:rPr>
        <w:t>เป็นรูปแบบหลักในการรายงาน</w:t>
      </w:r>
      <w:r w:rsidRPr="0058033D">
        <w:rPr>
          <w:rFonts w:ascii="Angsana New" w:hAnsi="Angsana New" w:hint="cs"/>
          <w:sz w:val="30"/>
          <w:szCs w:val="30"/>
          <w:cs/>
        </w:rPr>
        <w:t xml:space="preserve"> ส่วนงานดำเนินงาน</w:t>
      </w:r>
      <w:r w:rsidRPr="0058033D">
        <w:rPr>
          <w:rFonts w:ascii="Angsana New" w:hAnsi="Angsana New"/>
          <w:sz w:val="30"/>
          <w:szCs w:val="30"/>
          <w:cs/>
        </w:rPr>
        <w:t>พิจารณาจากระบบการบริหารจัดการและโครงสร้างการรายงานทางการเงินภายใน</w:t>
      </w:r>
      <w:r w:rsidRPr="0058033D">
        <w:rPr>
          <w:rFonts w:ascii="Angsana New" w:hAnsi="Angsana New" w:hint="cs"/>
          <w:sz w:val="30"/>
          <w:szCs w:val="30"/>
          <w:cs/>
        </w:rPr>
        <w:t>ที่ได้รายงานต่อผู้มีอำนาจการตัดสินใจสูงสุดด้านการดำเนินงาน</w:t>
      </w:r>
      <w:r w:rsidRPr="0058033D">
        <w:rPr>
          <w:rFonts w:ascii="Angsana New" w:hAnsi="Angsana New"/>
          <w:sz w:val="30"/>
          <w:szCs w:val="30"/>
          <w:cs/>
        </w:rPr>
        <w:t>ของกลุ่มบริษัทเป็นเกณฑ์ในการกำหนดส่วนงาน</w:t>
      </w:r>
    </w:p>
    <w:p w:rsidR="0038356D" w:rsidRPr="0058033D" w:rsidRDefault="0038356D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93DE4" w:rsidRPr="0058033D" w:rsidRDefault="0069379A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8033D">
        <w:rPr>
          <w:rFonts w:ascii="Angsana New" w:hAnsi="Angsana New" w:hint="cs"/>
          <w:sz w:val="30"/>
          <w:szCs w:val="30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</w:t>
      </w:r>
      <w:r w:rsidR="00200763" w:rsidRPr="0058033D">
        <w:rPr>
          <w:rFonts w:ascii="Angsana New" w:hAnsi="Angsana New"/>
          <w:sz w:val="30"/>
          <w:szCs w:val="30"/>
        </w:rPr>
        <w:t xml:space="preserve">    </w:t>
      </w:r>
      <w:r w:rsidRPr="0058033D">
        <w:rPr>
          <w:rFonts w:ascii="Angsana New" w:hAnsi="Angsana New" w:hint="cs"/>
          <w:sz w:val="30"/>
          <w:szCs w:val="30"/>
          <w:cs/>
        </w:rPr>
        <w:t>ปันส่วนงานได้อย่างสมเหตุสมผล</w:t>
      </w:r>
    </w:p>
    <w:p w:rsidR="006E1DA4" w:rsidRPr="0058033D" w:rsidRDefault="006E1DA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58033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กลุ่มบริษัทเสนอส่วนงาน</w:t>
      </w:r>
      <w:r w:rsidRPr="0058033D">
        <w:rPr>
          <w:rFonts w:ascii="Angsana New" w:hAnsi="Angsana New" w:hint="cs"/>
          <w:sz w:val="30"/>
          <w:szCs w:val="30"/>
          <w:cs/>
        </w:rPr>
        <w:t>ธุรกิจ</w:t>
      </w:r>
      <w:r w:rsidRPr="0058033D">
        <w:rPr>
          <w:rFonts w:ascii="Angsana New" w:hAnsi="Angsana New"/>
          <w:sz w:val="30"/>
          <w:szCs w:val="30"/>
          <w:cs/>
        </w:rPr>
        <w:t>ที่สำคัญดังนี้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</w:rPr>
        <w:tab/>
      </w:r>
      <w:r w:rsidRPr="0058033D">
        <w:rPr>
          <w:rFonts w:ascii="Angsana New" w:hAnsi="Angsana New"/>
          <w:sz w:val="30"/>
          <w:szCs w:val="30"/>
          <w:cs/>
        </w:rPr>
        <w:t>ธุรกิจโรงกลั่นน้ำมัน</w:t>
      </w: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/>
          <w:sz w:val="30"/>
          <w:szCs w:val="30"/>
        </w:rPr>
        <w:t>2</w:t>
      </w:r>
      <w:r w:rsidRPr="0058033D">
        <w:rPr>
          <w:rFonts w:ascii="Angsana New" w:hAnsi="Angsana New"/>
          <w:sz w:val="30"/>
          <w:szCs w:val="30"/>
        </w:rPr>
        <w:tab/>
      </w:r>
      <w:r w:rsidRPr="0058033D">
        <w:rPr>
          <w:rFonts w:ascii="Angsana New" w:hAnsi="Angsana New"/>
          <w:sz w:val="30"/>
          <w:szCs w:val="30"/>
          <w:cs/>
        </w:rPr>
        <w:t>ธุรกิจโรงกลั่นน้ำมันหล่อลื่น</w:t>
      </w: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</w:rPr>
        <w:tab/>
      </w:r>
      <w:r w:rsidRPr="0058033D">
        <w:rPr>
          <w:rFonts w:ascii="Angsana New" w:hAnsi="Angsana New"/>
          <w:sz w:val="30"/>
          <w:szCs w:val="30"/>
          <w:cs/>
        </w:rPr>
        <w:t>ธุรกิจปิโตรเคมี</w:t>
      </w: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/>
          <w:sz w:val="30"/>
          <w:szCs w:val="30"/>
        </w:rPr>
        <w:t>4</w:t>
      </w:r>
      <w:r w:rsidRPr="0058033D">
        <w:rPr>
          <w:rFonts w:ascii="Angsana New" w:hAnsi="Angsana New"/>
          <w:sz w:val="30"/>
          <w:szCs w:val="30"/>
        </w:rPr>
        <w:tab/>
      </w:r>
      <w:r w:rsidRPr="0058033D">
        <w:rPr>
          <w:rFonts w:ascii="Angsana New" w:hAnsi="Angsana New"/>
          <w:sz w:val="30"/>
          <w:szCs w:val="30"/>
          <w:cs/>
        </w:rPr>
        <w:t>ธุรกิจโรงผลิตกระแสไฟฟ้า</w:t>
      </w: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Pr="0058033D">
        <w:rPr>
          <w:rFonts w:ascii="Angsana New" w:hAnsi="Angsana New"/>
          <w:sz w:val="30"/>
          <w:szCs w:val="30"/>
        </w:rPr>
        <w:tab/>
      </w:r>
      <w:r w:rsidRPr="0058033D">
        <w:rPr>
          <w:rFonts w:ascii="Angsana New" w:hAnsi="Angsana New"/>
          <w:sz w:val="30"/>
          <w:szCs w:val="30"/>
          <w:cs/>
        </w:rPr>
        <w:t>ธุรกิจ</w:t>
      </w:r>
      <w:r w:rsidR="00BF53F3" w:rsidRPr="0058033D">
        <w:rPr>
          <w:rFonts w:ascii="Angsana New" w:hAnsi="Angsana New" w:hint="cs"/>
          <w:sz w:val="30"/>
          <w:szCs w:val="30"/>
          <w:cs/>
        </w:rPr>
        <w:t>บริการขนส่งทางทะเล</w:t>
      </w: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 w:hint="cs"/>
          <w:sz w:val="30"/>
          <w:szCs w:val="30"/>
        </w:rPr>
        <w:t>6</w:t>
      </w:r>
      <w:r w:rsidRPr="0058033D">
        <w:rPr>
          <w:rFonts w:ascii="Angsana New" w:hAnsi="Angsana New"/>
          <w:sz w:val="30"/>
          <w:szCs w:val="30"/>
          <w:cs/>
        </w:rPr>
        <w:tab/>
      </w:r>
      <w:r w:rsidRPr="0058033D">
        <w:rPr>
          <w:rFonts w:ascii="Angsana New" w:hAnsi="Angsana New" w:hint="cs"/>
          <w:sz w:val="30"/>
          <w:szCs w:val="30"/>
          <w:cs/>
        </w:rPr>
        <w:t>ธุรกิจสารทำละลาย</w:t>
      </w: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 w:hint="cs"/>
          <w:sz w:val="30"/>
          <w:szCs w:val="30"/>
        </w:rPr>
        <w:t>7</w:t>
      </w:r>
      <w:r w:rsidRPr="0058033D">
        <w:rPr>
          <w:rFonts w:ascii="Angsana New" w:hAnsi="Angsana New"/>
          <w:sz w:val="30"/>
          <w:szCs w:val="30"/>
        </w:rPr>
        <w:tab/>
      </w:r>
      <w:r w:rsidRPr="0058033D">
        <w:rPr>
          <w:rFonts w:ascii="Angsana New" w:hAnsi="Angsana New"/>
          <w:sz w:val="30"/>
          <w:szCs w:val="30"/>
          <w:cs/>
        </w:rPr>
        <w:t>ธุรกิจ</w:t>
      </w:r>
      <w:r w:rsidRPr="0058033D">
        <w:rPr>
          <w:rFonts w:ascii="Angsana New" w:hAnsi="Angsana New" w:hint="cs"/>
          <w:sz w:val="30"/>
          <w:szCs w:val="30"/>
          <w:cs/>
        </w:rPr>
        <w:t>เอทานอล</w:t>
      </w:r>
    </w:p>
    <w:p w:rsidR="00EE4EE7" w:rsidRPr="0058033D" w:rsidRDefault="00EE4EE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2C0371" w:rsidRPr="002C0371">
        <w:rPr>
          <w:rFonts w:ascii="Angsana New" w:hAnsi="Angsana New" w:hint="cs"/>
          <w:sz w:val="30"/>
          <w:szCs w:val="30"/>
        </w:rPr>
        <w:t>8</w:t>
      </w:r>
      <w:r w:rsidRPr="0058033D">
        <w:rPr>
          <w:rFonts w:ascii="Angsana New" w:hAnsi="Angsana New"/>
          <w:sz w:val="30"/>
          <w:szCs w:val="30"/>
        </w:rPr>
        <w:tab/>
      </w:r>
      <w:r w:rsidRPr="0058033D">
        <w:rPr>
          <w:rFonts w:ascii="Angsana New" w:hAnsi="Angsana New"/>
          <w:sz w:val="30"/>
          <w:szCs w:val="30"/>
          <w:cs/>
        </w:rPr>
        <w:t>ธุรกิจอื่นๆ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58033D" w:rsidSect="00AC213D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AA5E11" w:rsidRPr="0058033D">
        <w:rPr>
          <w:rFonts w:ascii="Angsana New" w:hAnsi="Angsana New" w:hint="cs"/>
          <w:sz w:val="30"/>
          <w:szCs w:val="30"/>
          <w:cs/>
        </w:rPr>
        <w:t>สามเดือน</w:t>
      </w:r>
      <w:r w:rsidRPr="005803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783F36" w:rsidRPr="0058033D">
        <w:rPr>
          <w:rFonts w:ascii="Angsana New" w:hAnsi="Angsana New"/>
          <w:sz w:val="30"/>
          <w:szCs w:val="30"/>
        </w:rPr>
        <w:t xml:space="preserve"> </w:t>
      </w:r>
      <w:r w:rsidR="00783F36" w:rsidRPr="0058033D">
        <w:rPr>
          <w:rFonts w:ascii="Angsana New" w:hAnsi="Angsana New" w:hint="cs"/>
          <w:sz w:val="30"/>
          <w:szCs w:val="30"/>
          <w:cs/>
        </w:rPr>
        <w:t>มีนาคม</w:t>
      </w:r>
      <w:r w:rsidR="007C3D14"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และ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7C3D14" w:rsidRPr="0058033D" w:rsidRDefault="007C3D1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161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C0371" w:rsidRPr="002C0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C0371" w:rsidRPr="002C0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803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A4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A4610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A4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1031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52778" w:rsidRPr="0058033D" w:rsidRDefault="00852778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36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852778" w:rsidRPr="00F231AB" w:rsidRDefault="002C0371" w:rsidP="00F231A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852778" w:rsidRPr="00F231AB" w:rsidRDefault="002C0371" w:rsidP="0000188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852778" w:rsidRPr="00F231AB" w:rsidRDefault="002C0371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852778" w:rsidRPr="00F231AB" w:rsidRDefault="002C0371" w:rsidP="0026721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34" w:type="dxa"/>
          </w:tcPr>
          <w:p w:rsidR="00852778" w:rsidRPr="00F231AB" w:rsidRDefault="002C0371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992" w:type="dxa"/>
          </w:tcPr>
          <w:p w:rsidR="00852778" w:rsidRPr="00F231AB" w:rsidRDefault="0000188E" w:rsidP="002A2DE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852778" w:rsidRPr="00F231AB" w:rsidRDefault="0000188E" w:rsidP="002A2DE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852778" w:rsidRPr="00F231AB" w:rsidRDefault="002C0371" w:rsidP="002672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36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2C0371" w:rsidP="0000188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018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00188E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2778" w:rsidRPr="00F231AB" w:rsidRDefault="0000188E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36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84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00188E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52778" w:rsidRPr="00F231AB" w:rsidRDefault="002C0371" w:rsidP="002672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81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36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00188E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00188E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031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52778" w:rsidRPr="0058033D" w:rsidTr="00F0436D">
        <w:tc>
          <w:tcPr>
            <w:tcW w:w="2548" w:type="dxa"/>
          </w:tcPr>
          <w:p w:rsidR="00852778" w:rsidRPr="0058033D" w:rsidRDefault="00852778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2C0371" w:rsidRPr="002C0371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64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C0371"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199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36" w:type="dxa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F231AB" w:rsidRDefault="002C0371" w:rsidP="00F231AB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84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F231AB" w:rsidRDefault="002C0371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018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83" w:type="dxa"/>
            <w:vAlign w:val="bottom"/>
          </w:tcPr>
          <w:p w:rsidR="00852778" w:rsidRPr="00F231AB" w:rsidRDefault="00852778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852778" w:rsidRPr="00711B88" w:rsidRDefault="002C0371" w:rsidP="002A2DE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284" w:type="dxa"/>
            <w:vAlign w:val="bottom"/>
          </w:tcPr>
          <w:p w:rsidR="00852778" w:rsidRPr="00711B88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711B88" w:rsidRDefault="0000188E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0371"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572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852778" w:rsidRPr="00711B88" w:rsidRDefault="00852778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52778" w:rsidRPr="00711B88" w:rsidRDefault="002C0371" w:rsidP="002672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241</w:t>
            </w:r>
            <w:r w:rsidR="0000188E"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040</w:t>
            </w:r>
          </w:p>
        </w:tc>
      </w:tr>
      <w:tr w:rsidR="00273B54" w:rsidRPr="0058033D" w:rsidTr="00273B54">
        <w:tc>
          <w:tcPr>
            <w:tcW w:w="2548" w:type="dxa"/>
          </w:tcPr>
          <w:p w:rsidR="00273B54" w:rsidRPr="0058033D" w:rsidRDefault="00273B54" w:rsidP="0027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C0371" w:rsidRPr="002C0371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C0371"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F231AB" w:rsidRDefault="002C0371" w:rsidP="00273B5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</w:t>
            </w:r>
            <w:r w:rsidR="003F6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36" w:type="dxa"/>
          </w:tcPr>
          <w:p w:rsidR="00273B54" w:rsidRPr="00F231AB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F231AB" w:rsidRDefault="002C0371" w:rsidP="00273B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3F6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84" w:type="dxa"/>
            <w:vAlign w:val="bottom"/>
          </w:tcPr>
          <w:p w:rsidR="00273B54" w:rsidRPr="00F231AB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F231AB" w:rsidRDefault="002C0371" w:rsidP="00273B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3F6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283" w:type="dxa"/>
            <w:vAlign w:val="bottom"/>
          </w:tcPr>
          <w:p w:rsidR="00273B54" w:rsidRPr="00F231AB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F231AB" w:rsidRDefault="002C0371" w:rsidP="00273B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3F6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84" w:type="dxa"/>
            <w:vAlign w:val="bottom"/>
          </w:tcPr>
          <w:p w:rsidR="00273B54" w:rsidRPr="00F231AB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F231AB" w:rsidRDefault="002C0371" w:rsidP="00273B5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F6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83" w:type="dxa"/>
            <w:vAlign w:val="bottom"/>
          </w:tcPr>
          <w:p w:rsidR="00273B54" w:rsidRPr="00F231AB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F231AB" w:rsidRDefault="002C0371" w:rsidP="00273B5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3F6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84" w:type="dxa"/>
            <w:vAlign w:val="bottom"/>
          </w:tcPr>
          <w:p w:rsidR="00273B54" w:rsidRPr="00F231AB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F231AB" w:rsidRDefault="002C0371" w:rsidP="00273B54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F6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83" w:type="dxa"/>
            <w:vAlign w:val="bottom"/>
          </w:tcPr>
          <w:p w:rsidR="00273B54" w:rsidRPr="00F231AB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711B88" w:rsidRDefault="002C0371" w:rsidP="00273B54">
            <w:pPr>
              <w:pStyle w:val="acctfourfigures"/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84" w:type="dxa"/>
            <w:vAlign w:val="bottom"/>
          </w:tcPr>
          <w:p w:rsidR="00273B54" w:rsidRPr="00711B88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711B88" w:rsidRDefault="003F6944" w:rsidP="00711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0371"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953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273B54" w:rsidRPr="00711B88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711B88" w:rsidRDefault="002C0371" w:rsidP="00273B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</w:t>
            </w:r>
            <w:r w:rsidR="003F6944"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</w:tr>
    </w:tbl>
    <w:p w:rsidR="001D40EC" w:rsidRPr="0058033D" w:rsidRDefault="007C3D14" w:rsidP="002A2DE4">
      <w:pPr>
        <w:pStyle w:val="acctfourfigures"/>
        <w:tabs>
          <w:tab w:val="clear" w:pos="765"/>
          <w:tab w:val="decimal" w:pos="815"/>
        </w:tabs>
        <w:spacing w:line="240" w:lineRule="auto"/>
        <w:ind w:left="-306" w:right="-5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2"/>
          <w:szCs w:val="2"/>
          <w:rtl/>
          <w:cs/>
        </w:rPr>
        <w:br w:type="page"/>
      </w:r>
    </w:p>
    <w:tbl>
      <w:tblPr>
        <w:tblW w:w="1614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1D40EC" w:rsidRPr="0058033D" w:rsidTr="001D4FE9">
        <w:tc>
          <w:tcPr>
            <w:tcW w:w="2548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1D40EC" w:rsidRPr="0058033D" w:rsidRDefault="00783F36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1D40EC"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C0371" w:rsidRPr="002C0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C0371" w:rsidRPr="002C0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</w:tr>
      <w:tr w:rsidR="001D40EC" w:rsidRPr="0058033D" w:rsidTr="001D4FE9">
        <w:tc>
          <w:tcPr>
            <w:tcW w:w="2548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BF53F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1D40EC" w:rsidRPr="0058033D" w:rsidTr="001D4FE9">
        <w:tc>
          <w:tcPr>
            <w:tcW w:w="2548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BF53F3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0EC" w:rsidRPr="0058033D" w:rsidTr="001D4FE9">
        <w:tc>
          <w:tcPr>
            <w:tcW w:w="2548" w:type="dxa"/>
          </w:tcPr>
          <w:p w:rsidR="001D40EC" w:rsidRPr="0058033D" w:rsidRDefault="001D40E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1D40EC" w:rsidRPr="0058033D" w:rsidRDefault="001D40EC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803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83F36" w:rsidRPr="0058033D" w:rsidTr="001D4FE9">
        <w:tc>
          <w:tcPr>
            <w:tcW w:w="2548" w:type="dxa"/>
          </w:tcPr>
          <w:p w:rsidR="00783F36" w:rsidRPr="0058033D" w:rsidRDefault="00783F36" w:rsidP="00A4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A4610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83F36" w:rsidRPr="0058033D" w:rsidTr="001D4FE9">
        <w:tc>
          <w:tcPr>
            <w:tcW w:w="2548" w:type="dxa"/>
          </w:tcPr>
          <w:p w:rsidR="00783F36" w:rsidRPr="0058033D" w:rsidRDefault="00A46105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83F36" w:rsidRPr="0058033D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31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83F36" w:rsidRPr="0058033D" w:rsidRDefault="00783F36" w:rsidP="002A2D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273B54" w:rsidRPr="0058033D" w:rsidTr="001D4FE9">
        <w:tc>
          <w:tcPr>
            <w:tcW w:w="2548" w:type="dxa"/>
          </w:tcPr>
          <w:p w:rsidR="00273B54" w:rsidRPr="0058033D" w:rsidRDefault="00273B54" w:rsidP="00273B5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36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273B54" w:rsidRPr="0058033D" w:rsidRDefault="002C0371" w:rsidP="00273B5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231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231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</w:tr>
      <w:tr w:rsidR="00273B54" w:rsidRPr="0058033D" w:rsidTr="001D4FE9">
        <w:tc>
          <w:tcPr>
            <w:tcW w:w="2548" w:type="dxa"/>
          </w:tcPr>
          <w:p w:rsidR="00273B54" w:rsidRPr="0058033D" w:rsidRDefault="00273B54" w:rsidP="00273B5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36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73B54"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C0371"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  <w:r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1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73B54" w:rsidRPr="0058033D" w:rsidTr="001D4FE9">
        <w:tc>
          <w:tcPr>
            <w:tcW w:w="2548" w:type="dxa"/>
          </w:tcPr>
          <w:p w:rsidR="00273B54" w:rsidRPr="0058033D" w:rsidRDefault="00273B54" w:rsidP="0027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36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84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447</w:t>
            </w: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596</w:t>
            </w:r>
          </w:p>
        </w:tc>
      </w:tr>
      <w:tr w:rsidR="00273B54" w:rsidRPr="0058033D" w:rsidTr="00893134">
        <w:tc>
          <w:tcPr>
            <w:tcW w:w="2548" w:type="dxa"/>
          </w:tcPr>
          <w:p w:rsidR="00273B54" w:rsidRPr="0058033D" w:rsidRDefault="00273B54" w:rsidP="0027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73B54" w:rsidRPr="0058033D" w:rsidRDefault="00273B54" w:rsidP="0027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36" w:type="dxa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84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283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84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73B54" w:rsidP="00273B5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84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83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84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0371"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478</w:t>
            </w:r>
            <w:r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273B54" w:rsidRPr="00F231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</w:tr>
    </w:tbl>
    <w:p w:rsidR="001D4FE9" w:rsidRPr="0058033D" w:rsidRDefault="001D4FE9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1D4FE9" w:rsidRPr="0058033D" w:rsidSect="001D4FE9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Pr="002C0371">
        <w:rPr>
          <w:rFonts w:ascii="Angsana New" w:hAnsi="Angsana New"/>
          <w:b/>
          <w:bCs/>
          <w:sz w:val="30"/>
          <w:szCs w:val="30"/>
        </w:rPr>
        <w:t>0</w:t>
      </w:r>
      <w:r w:rsidR="00E50273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D40EC" w:rsidRPr="0058033D" w:rsidRDefault="0089313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กำไรต่อหุ้นขั้นพื้นฐานสำหรับแต่ละงวดสามเดือนสิ้นสุดวันที่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และ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คำนวณจากกำไรสำหรับแต่ละงวดที่เป็นส่วนของบริษัท</w:t>
      </w:r>
      <w:r w:rsidRPr="0058033D">
        <w:rPr>
          <w:rFonts w:ascii="Angsana New" w:hAnsi="Angsana New" w:hint="cs"/>
          <w:sz w:val="30"/>
          <w:szCs w:val="30"/>
          <w:cs/>
        </w:rPr>
        <w:t>ใหญ่</w:t>
      </w:r>
      <w:r w:rsidRPr="0058033D">
        <w:rPr>
          <w:rFonts w:ascii="Angsana New" w:hAnsi="Angsana New"/>
          <w:sz w:val="30"/>
          <w:szCs w:val="30"/>
          <w:cs/>
        </w:rPr>
        <w:t xml:space="preserve">และจำนวนหุ้นสามัญที่มีอยู่ในระหว่างงวดสามเดือนสิ้นสุดวันที่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และ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ตามวิธีถัวเฉลี่ยถ่วงน้ำหนัก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893134" w:rsidRPr="0058033D" w:rsidRDefault="0089313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16" w:type="dxa"/>
        <w:tblInd w:w="360" w:type="dxa"/>
        <w:tblLook w:val="0000" w:firstRow="0" w:lastRow="0" w:firstColumn="0" w:lastColumn="0" w:noHBand="0" w:noVBand="0"/>
      </w:tblPr>
      <w:tblGrid>
        <w:gridCol w:w="3893"/>
        <w:gridCol w:w="1260"/>
        <w:gridCol w:w="284"/>
        <w:gridCol w:w="1273"/>
        <w:gridCol w:w="246"/>
        <w:gridCol w:w="1257"/>
        <w:gridCol w:w="243"/>
        <w:gridCol w:w="1260"/>
      </w:tblGrid>
      <w:tr w:rsidR="00C0552C" w:rsidRPr="0058033D" w:rsidTr="0097292A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2C" w:rsidRPr="0058033D" w:rsidRDefault="00C0552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58033D" w:rsidRDefault="00C0552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58033D" w:rsidRDefault="00C0552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58033D" w:rsidRDefault="00C0552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DAC" w:rsidRPr="0058033D" w:rsidTr="0097292A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552C" w:rsidRPr="0058033D" w:rsidTr="0097292A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2C" w:rsidRPr="0058033D" w:rsidRDefault="00C0552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3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0552C" w:rsidRPr="0058033D" w:rsidRDefault="00C0552C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273B54" w:rsidRPr="0058033D" w:rsidTr="0097292A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97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291580620"/>
            <w:r w:rsidRPr="0058033D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615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73B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615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C0371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273B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977</w:t>
            </w:r>
          </w:p>
        </w:tc>
      </w:tr>
      <w:tr w:rsidR="00273B54" w:rsidRPr="0058033D" w:rsidTr="0097292A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97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3B54" w:rsidRPr="0058033D" w:rsidRDefault="00273B54" w:rsidP="00273B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AD7" w:rsidRPr="0058033D" w:rsidTr="0097292A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97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24A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D24A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24A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D24A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24A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D24A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24AD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</w:tr>
      <w:tr w:rsidR="00D24AD7" w:rsidRPr="0058033D" w:rsidTr="0097292A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97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8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5803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6158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D24A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24A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D24A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6158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D24AD7" w:rsidP="00D24A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24AD7" w:rsidRPr="0058033D" w:rsidRDefault="002C0371" w:rsidP="00D24AD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D24A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</w:tr>
      <w:bookmarkEnd w:id="3"/>
    </w:tbl>
    <w:p w:rsidR="001D40EC" w:rsidRPr="0058033D" w:rsidRDefault="001D40EC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1103A" w:rsidRPr="00193DB0" w:rsidRDefault="002C0371" w:rsidP="00972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C0371">
        <w:rPr>
          <w:rFonts w:asciiTheme="majorBidi" w:hAnsiTheme="majorBidi" w:cstheme="majorBidi" w:hint="cs"/>
          <w:b/>
          <w:bCs/>
          <w:sz w:val="30"/>
          <w:szCs w:val="30"/>
        </w:rPr>
        <w:t>1</w:t>
      </w:r>
      <w:r w:rsidRPr="002C037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C73657" w:rsidRPr="0058033D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103A" w:rsidRPr="00193DB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AF015A" w:rsidRPr="00193DB0" w:rsidRDefault="00AF015A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AF015A" w:rsidRPr="00193DB0" w:rsidRDefault="00AF015A" w:rsidP="0097292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93DB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:rsidR="00AF015A" w:rsidRPr="00193DB0" w:rsidRDefault="00AF015A" w:rsidP="002A2DE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193DB0" w:rsidRDefault="00AF015A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93DB0"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tbl>
      <w:tblPr>
        <w:tblpPr w:leftFromText="180" w:rightFromText="180" w:vertAnchor="text" w:horzAnchor="margin" w:tblpX="395" w:tblpY="183"/>
        <w:tblW w:w="9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350"/>
        <w:gridCol w:w="180"/>
        <w:gridCol w:w="11"/>
        <w:gridCol w:w="889"/>
        <w:gridCol w:w="180"/>
        <w:gridCol w:w="990"/>
        <w:gridCol w:w="180"/>
        <w:gridCol w:w="990"/>
        <w:gridCol w:w="180"/>
        <w:gridCol w:w="990"/>
      </w:tblGrid>
      <w:tr w:rsidR="002434CF" w:rsidRPr="008E7947" w:rsidTr="002434CF">
        <w:trPr>
          <w:trHeight w:val="363"/>
          <w:tblHeader/>
        </w:trPr>
        <w:tc>
          <w:tcPr>
            <w:tcW w:w="3499" w:type="dxa"/>
            <w:vMerge w:val="restart"/>
            <w:shd w:val="clear" w:color="auto" w:fill="auto"/>
            <w:vAlign w:val="bottom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541" w:type="dxa"/>
            <w:gridSpan w:val="3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99" w:type="dxa"/>
            <w:gridSpan w:val="7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/ งบการเงินเฉพาะกิจการ</w:t>
            </w:r>
          </w:p>
        </w:tc>
      </w:tr>
      <w:tr w:rsidR="002434CF" w:rsidRPr="008E7947" w:rsidTr="0097292A">
        <w:trPr>
          <w:trHeight w:val="363"/>
          <w:tblHeader/>
        </w:trPr>
        <w:tc>
          <w:tcPr>
            <w:tcW w:w="3499" w:type="dxa"/>
            <w:vMerge/>
            <w:shd w:val="clear" w:color="auto" w:fill="auto"/>
            <w:vAlign w:val="bottom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434CF" w:rsidRPr="008E7947" w:rsidTr="0097292A">
        <w:trPr>
          <w:trHeight w:val="363"/>
          <w:tblHeader/>
        </w:trPr>
        <w:tc>
          <w:tcPr>
            <w:tcW w:w="3499" w:type="dxa"/>
            <w:shd w:val="clear" w:color="auto" w:fill="auto"/>
            <w:vAlign w:val="bottom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34CF" w:rsidRPr="008E7947" w:rsidTr="0097292A">
        <w:trPr>
          <w:tblHeader/>
        </w:trPr>
        <w:tc>
          <w:tcPr>
            <w:tcW w:w="3499" w:type="dxa"/>
            <w:shd w:val="clear" w:color="auto" w:fill="auto"/>
          </w:tcPr>
          <w:p w:rsidR="002434CF" w:rsidRPr="008E7947" w:rsidRDefault="002434CF" w:rsidP="002434C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8"/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434CF" w:rsidRPr="008E7947" w:rsidTr="0097292A">
        <w:trPr>
          <w:cantSplit/>
        </w:trPr>
        <w:tc>
          <w:tcPr>
            <w:tcW w:w="3499" w:type="dxa"/>
            <w:shd w:val="clear" w:color="auto" w:fill="auto"/>
          </w:tcPr>
          <w:p w:rsidR="002434CF" w:rsidRPr="008E7947" w:rsidRDefault="002434CF" w:rsidP="002434CF">
            <w:pPr>
              <w:ind w:left="180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7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8E7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34CF" w:rsidRPr="008E7947" w:rsidTr="0097292A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434CF" w:rsidRPr="008E7947" w:rsidRDefault="002434CF" w:rsidP="002434CF">
            <w:pPr>
              <w:ind w:firstLine="101"/>
              <w:rPr>
                <w:rFonts w:cs="Cordia New"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</w:p>
        </w:tc>
      </w:tr>
      <w:tr w:rsidR="002434CF" w:rsidRPr="008E7947" w:rsidTr="0097292A">
        <w:trPr>
          <w:cantSplit/>
        </w:trPr>
        <w:tc>
          <w:tcPr>
            <w:tcW w:w="3499" w:type="dxa"/>
            <w:shd w:val="clear" w:color="auto" w:fill="auto"/>
          </w:tcPr>
          <w:p w:rsidR="002434CF" w:rsidRDefault="002434CF" w:rsidP="002434CF">
            <w:pPr>
              <w:tabs>
                <w:tab w:val="decimal" w:pos="510"/>
              </w:tabs>
              <w:ind w:left="180" w:hanging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  <w:p w:rsidR="002434CF" w:rsidRPr="00746AEC" w:rsidRDefault="002434CF" w:rsidP="002434CF">
            <w:pPr>
              <w:tabs>
                <w:tab w:val="decimal" w:pos="510"/>
              </w:tabs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350" w:type="dxa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921</w:t>
            </w:r>
          </w:p>
        </w:tc>
      </w:tr>
      <w:tr w:rsidR="002434CF" w:rsidRPr="008E7947" w:rsidTr="0097292A">
        <w:trPr>
          <w:cantSplit/>
        </w:trPr>
        <w:tc>
          <w:tcPr>
            <w:tcW w:w="3499" w:type="dxa"/>
            <w:shd w:val="clear" w:color="auto" w:fill="auto"/>
          </w:tcPr>
          <w:p w:rsidR="002434CF" w:rsidRDefault="002434CF" w:rsidP="002434CF">
            <w:pPr>
              <w:tabs>
                <w:tab w:val="decimal" w:pos="510"/>
              </w:tabs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7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7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2434CF" w:rsidRDefault="002434CF" w:rsidP="00243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34CF" w:rsidRPr="008E7947" w:rsidTr="0097292A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434CF" w:rsidRDefault="002434CF" w:rsidP="002434CF">
            <w:pPr>
              <w:tabs>
                <w:tab w:val="decimal" w:pos="510"/>
              </w:tabs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  <w:tr w:rsidR="002434CF" w:rsidRPr="008E7947" w:rsidTr="0097292A">
        <w:trPr>
          <w:cantSplit/>
        </w:trPr>
        <w:tc>
          <w:tcPr>
            <w:tcW w:w="3499" w:type="dxa"/>
            <w:shd w:val="clear" w:color="auto" w:fill="auto"/>
          </w:tcPr>
          <w:p w:rsidR="002434CF" w:rsidRDefault="002434CF" w:rsidP="002434CF">
            <w:pPr>
              <w:tabs>
                <w:tab w:val="decimal" w:pos="510"/>
              </w:tabs>
              <w:ind w:left="180" w:hanging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  <w:p w:rsidR="002434CF" w:rsidRDefault="002434CF" w:rsidP="002434CF">
            <w:pPr>
              <w:tabs>
                <w:tab w:val="decimal" w:pos="510"/>
              </w:tabs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350" w:type="dxa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</w:tcPr>
          <w:p w:rsidR="002434CF" w:rsidRPr="008E7947" w:rsidRDefault="002434CF" w:rsidP="002434C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434CF" w:rsidRPr="008E7947" w:rsidRDefault="002434CF" w:rsidP="002434C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34CF" w:rsidRDefault="002434CF" w:rsidP="00CF63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03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</w:tr>
    </w:tbl>
    <w:p w:rsidR="00193DB0" w:rsidRPr="00282892" w:rsidRDefault="00193DB0" w:rsidP="002A2DE4">
      <w:pPr>
        <w:spacing w:line="160" w:lineRule="atLeast"/>
        <w:rPr>
          <w:sz w:val="14"/>
          <w:szCs w:val="14"/>
        </w:rPr>
      </w:pPr>
    </w:p>
    <w:p w:rsidR="00193DB0" w:rsidRPr="00F250C9" w:rsidRDefault="00193DB0" w:rsidP="002A2DE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250C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193DB0" w:rsidRPr="00634793" w:rsidRDefault="00193DB0" w:rsidP="002A2DE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lang w:bidi="th-TH"/>
        </w:rPr>
      </w:pPr>
    </w:p>
    <w:p w:rsidR="00193DB0" w:rsidRDefault="00193DB0" w:rsidP="002A2DE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250C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C33389" w:rsidRPr="00634793" w:rsidRDefault="00C33389" w:rsidP="002A2DE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lang w:bidi="th-TH"/>
        </w:rPr>
      </w:pPr>
    </w:p>
    <w:p w:rsidR="00193DB0" w:rsidRPr="00F250C9" w:rsidRDefault="00193DB0" w:rsidP="002A2DE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250C9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2C0371" w:rsidRPr="002C037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250C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193DB0" w:rsidRPr="00634793" w:rsidRDefault="00193DB0" w:rsidP="002A2DE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Cs w:val="22"/>
          <w:cs/>
          <w:lang w:val="en-US" w:bidi="th-TH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2520"/>
        <w:gridCol w:w="270"/>
        <w:gridCol w:w="6858"/>
      </w:tblGrid>
      <w:tr w:rsidR="00193DB0" w:rsidRPr="00D5082E" w:rsidTr="005A7D45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:rsidR="00193DB0" w:rsidRPr="00F250C9" w:rsidRDefault="00193DB0" w:rsidP="002A2DE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50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3DB0" w:rsidRPr="00F250C9" w:rsidRDefault="00193DB0" w:rsidP="002A2DE4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58" w:type="dxa"/>
            <w:shd w:val="clear" w:color="auto" w:fill="auto"/>
            <w:vAlign w:val="bottom"/>
          </w:tcPr>
          <w:p w:rsidR="00193DB0" w:rsidRPr="00F250C9" w:rsidRDefault="00193DB0" w:rsidP="002A2DE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50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93DB0" w:rsidRPr="00D5082E" w:rsidTr="005A7D45">
        <w:tc>
          <w:tcPr>
            <w:tcW w:w="2520" w:type="dxa"/>
            <w:shd w:val="clear" w:color="auto" w:fill="auto"/>
          </w:tcPr>
          <w:p w:rsidR="00193DB0" w:rsidRPr="00F250C9" w:rsidRDefault="00193DB0" w:rsidP="002A2D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="00B82DB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เผื่อขาย 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:rsidR="00193DB0" w:rsidRPr="00F250C9" w:rsidRDefault="00193DB0" w:rsidP="002A2DE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58" w:type="dxa"/>
            <w:shd w:val="clear" w:color="auto" w:fill="auto"/>
          </w:tcPr>
          <w:p w:rsidR="00193DB0" w:rsidRPr="00F250C9" w:rsidRDefault="00193DB0" w:rsidP="006E588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เส้นอัตราผลตอบแทนพันธบัตรรัฐบาลของสมาคมตลาดตราสารหนี้ไทย </w:t>
            </w:r>
            <w:r w:rsidR="003F694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br/>
            </w: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50C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Thai Bond Market Association Government Bond Yield Curve)</w:t>
            </w: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:rsidR="00C46CE4" w:rsidRPr="00634793" w:rsidRDefault="00C46CE4" w:rsidP="002A2DE4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Cs w:val="22"/>
          <w:rtl/>
          <w:cs/>
        </w:rPr>
      </w:pPr>
    </w:p>
    <w:p w:rsidR="00C73657" w:rsidRPr="0058033D" w:rsidRDefault="002C0371" w:rsidP="00972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/>
          <w:b/>
          <w:bCs/>
          <w:sz w:val="30"/>
          <w:szCs w:val="30"/>
        </w:rPr>
        <w:t>12</w:t>
      </w:r>
      <w:r w:rsidR="00D1103A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C73657" w:rsidRPr="0097292A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9612" w:type="dxa"/>
        <w:tblInd w:w="468" w:type="dxa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405"/>
        <w:gridCol w:w="236"/>
        <w:gridCol w:w="1265"/>
        <w:gridCol w:w="244"/>
        <w:gridCol w:w="1260"/>
      </w:tblGrid>
      <w:tr w:rsidR="00C73657" w:rsidRPr="0058033D" w:rsidTr="0097292A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58033D" w:rsidRDefault="00C73657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75B" w:rsidRPr="0058033D" w:rsidTr="0097292A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4DB" w:rsidRPr="0058033D" w:rsidRDefault="00CE44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C46CE4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6CE4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58033D" w:rsidRDefault="00CE44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CE44DB"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58033D" w:rsidRDefault="00CE44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58033D" w:rsidRDefault="002C0371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="00C46CE4"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6CE4" w:rsidRPr="005803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58033D" w:rsidRDefault="00CE44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58033D" w:rsidRDefault="00CE44DB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0371" w:rsidRPr="002C0371">
              <w:rPr>
                <w:rFonts w:ascii="Angsana New" w:hAnsi="Angsana New"/>
                <w:sz w:val="30"/>
                <w:szCs w:val="30"/>
              </w:rPr>
              <w:t>31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575B" w:rsidRPr="0058033D" w:rsidTr="0097292A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1F4DAC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4DAC" w:rsidRPr="0058033D" w:rsidRDefault="002C0371" w:rsidP="001F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33249" w:rsidRPr="0058033D" w:rsidTr="0097292A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03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75B" w:rsidRPr="005A7D45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7D45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3265F" w:rsidRPr="005A7D45" w:rsidRDefault="002C0371" w:rsidP="002A2DE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A4FFB"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3265F" w:rsidRPr="005A7D45" w:rsidRDefault="002C0371" w:rsidP="007D4C1A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340CC"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3265F" w:rsidRPr="005A7D45" w:rsidRDefault="002C0371" w:rsidP="002A2D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A4FFB"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3265F" w:rsidRPr="005A7D45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340CC" w:rsidRPr="005A7D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7D45">
              <w:rPr>
                <w:rFonts w:ascii="Angsana New" w:hAnsi="Angsana New" w:cs="Angsana New"/>
                <w:sz w:val="30"/>
                <w:szCs w:val="30"/>
                <w:lang w:val="en-US"/>
              </w:rPr>
              <w:t>388</w:t>
            </w:r>
          </w:p>
        </w:tc>
      </w:tr>
      <w:tr w:rsidR="0069575B" w:rsidRPr="005A7D45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7D45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5A7D4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A7D45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A7D45" w:rsidRDefault="002C0371" w:rsidP="007D4C1A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A7D45" w:rsidRDefault="004A4FFB" w:rsidP="002A2DE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A7D45" w:rsidRDefault="007D4C1A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A7D45" w:rsidRDefault="002C0371" w:rsidP="002A2DE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A4FFB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A7D45" w:rsidRDefault="002C0371" w:rsidP="007D4C1A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340CC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A7D45" w:rsidRDefault="002C0371" w:rsidP="002A2D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A4FFB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A7D45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340CC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</w:tr>
      <w:tr w:rsidR="0069575B" w:rsidRPr="00634793" w:rsidTr="0097292A">
        <w:trPr>
          <w:trHeight w:val="1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249" w:rsidRPr="0097292A" w:rsidRDefault="00633249" w:rsidP="00634793">
            <w:pPr>
              <w:pStyle w:val="NoSpacing"/>
              <w:rPr>
                <w:sz w:val="16"/>
                <w:szCs w:val="2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sz w:val="14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sz w:val="14"/>
                <w:szCs w:val="18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sz w:val="14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sz w:val="14"/>
                <w:szCs w:val="18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sz w:val="14"/>
                <w:szCs w:val="18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sz w:val="14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sz w:val="14"/>
                <w:szCs w:val="18"/>
              </w:rPr>
            </w:pP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ที่ไม่สามารถยกเลิกได้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231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4A4FFB" w:rsidP="002A2DE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7D4C1A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A4F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D4C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A4F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2A2D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D4C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083</w:t>
            </w:r>
          </w:p>
        </w:tc>
      </w:tr>
      <w:tr w:rsidR="0069575B" w:rsidRPr="00634793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249" w:rsidRPr="0097292A" w:rsidRDefault="00633249" w:rsidP="00634793">
            <w:pPr>
              <w:pStyle w:val="NoSpacing"/>
              <w:rPr>
                <w:sz w:val="16"/>
                <w:szCs w:val="2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rFonts w:ascii="Angsana New" w:hAnsi="Angsana New"/>
                <w:sz w:val="14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rFonts w:ascii="Angsana New" w:hAnsi="Angsana New"/>
                <w:sz w:val="14"/>
                <w:szCs w:val="18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rFonts w:ascii="Angsana New" w:hAnsi="Angsana New"/>
                <w:sz w:val="14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rFonts w:ascii="Angsana New" w:hAnsi="Angsana New"/>
                <w:sz w:val="14"/>
                <w:szCs w:val="18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rFonts w:ascii="Angsana New" w:hAnsi="Angsana New"/>
                <w:sz w:val="14"/>
                <w:szCs w:val="18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rFonts w:ascii="Angsana New" w:hAnsi="Angsana New"/>
                <w:sz w:val="14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634793" w:rsidRDefault="00633249" w:rsidP="00634793">
            <w:pPr>
              <w:pStyle w:val="NoSpacing"/>
              <w:rPr>
                <w:rFonts w:ascii="Angsana New" w:hAnsi="Angsana New"/>
                <w:sz w:val="14"/>
                <w:szCs w:val="18"/>
              </w:rPr>
            </w:pP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58033D" w:rsidRDefault="00633249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58033D" w:rsidRDefault="00633249" w:rsidP="002A2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3B2" w:rsidRPr="00711B88" w:rsidRDefault="005313B2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1B8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</w:t>
            </w:r>
            <w:r w:rsidR="007D4C1A" w:rsidRPr="00711B88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3B2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CD0E0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3B2" w:rsidRPr="0058033D" w:rsidRDefault="005313B2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3B2" w:rsidRPr="0058033D" w:rsidRDefault="002C0371" w:rsidP="007D4C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3</w:t>
            </w:r>
            <w:r w:rsidR="007D4C1A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3B2" w:rsidRPr="0058033D" w:rsidRDefault="005313B2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3B2" w:rsidRPr="0058033D" w:rsidRDefault="00CD0E09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3B2" w:rsidRPr="0058033D" w:rsidRDefault="005313B2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3B2" w:rsidRPr="0058033D" w:rsidRDefault="007D4C1A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711B88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1B8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CD0E0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2</w:t>
            </w:r>
            <w:r w:rsidR="007D4C1A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CD0E0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1</w:t>
            </w:r>
            <w:r w:rsidR="007D4C1A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711B88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1B88">
              <w:rPr>
                <w:rFonts w:ascii="Angsana New" w:hAnsi="Angsana New"/>
                <w:sz w:val="30"/>
                <w:szCs w:val="30"/>
                <w:cs/>
              </w:rPr>
              <w:t>สัญญาการสั่งซื้อน้ำมันดิบ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47</w:t>
            </w:r>
            <w:r w:rsidR="00CD0E0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47</w:t>
            </w:r>
            <w:r w:rsidR="007D4C1A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47</w:t>
            </w:r>
            <w:r w:rsidR="00CD0E09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2C0371">
              <w:rPr>
                <w:rFonts w:ascii="Angsana New" w:hAnsi="Angsana New"/>
                <w:sz w:val="30"/>
                <w:szCs w:val="30"/>
              </w:rPr>
              <w:t>47</w:t>
            </w:r>
            <w:r w:rsidR="007D4C1A">
              <w:rPr>
                <w:rFonts w:ascii="Angsana New" w:hAnsi="Angsana New"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69575B" w:rsidRPr="0058033D" w:rsidTr="009729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65F" w:rsidRPr="0058033D" w:rsidRDefault="00C3265F" w:rsidP="002A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CD0E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7D4C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240" w:lineRule="auto"/>
              <w:ind w:left="-108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7D4C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CD0E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65F" w:rsidRPr="0058033D" w:rsidRDefault="00C3265F" w:rsidP="002A2DE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3265F" w:rsidRPr="0058033D" w:rsidRDefault="002C0371" w:rsidP="008A482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7D4C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0371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</w:tbl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03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สัญญาซื้อกระแสไฟฟ้า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C3265F" w:rsidRDefault="00C3265F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 (</w:t>
      </w:r>
      <w:r w:rsidRPr="00B377E0">
        <w:rPr>
          <w:rFonts w:ascii="Angsana New" w:hAnsi="Angsana New"/>
          <w:sz w:val="30"/>
          <w:szCs w:val="30"/>
        </w:rPr>
        <w:t>“</w:t>
      </w:r>
      <w:r w:rsidRPr="00B377E0">
        <w:rPr>
          <w:rFonts w:ascii="Angsana New" w:hAnsi="Angsana New"/>
          <w:sz w:val="30"/>
          <w:szCs w:val="30"/>
          <w:cs/>
        </w:rPr>
        <w:t>กฟผ.</w:t>
      </w:r>
      <w:r w:rsidRPr="00B377E0">
        <w:rPr>
          <w:rFonts w:ascii="Angsana New" w:hAnsi="Angsana New"/>
          <w:sz w:val="30"/>
          <w:szCs w:val="30"/>
        </w:rPr>
        <w:t>”</w:t>
      </w:r>
      <w:r w:rsidRPr="00B377E0">
        <w:rPr>
          <w:rFonts w:ascii="Angsana New" w:hAnsi="Angsana New"/>
          <w:sz w:val="30"/>
          <w:szCs w:val="30"/>
          <w:cs/>
        </w:rPr>
        <w:t>) มีสัญญาซื้อกระแสไฟฟ้ากับบริษัทย่อย</w:t>
      </w:r>
      <w:r>
        <w:rPr>
          <w:rFonts w:ascii="Angsana New" w:hAnsi="Angsana New" w:hint="cs"/>
          <w:sz w:val="30"/>
          <w:szCs w:val="30"/>
          <w:cs/>
        </w:rPr>
        <w:t>สอง</w:t>
      </w:r>
      <w:r w:rsidRPr="00B377E0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="002C0371" w:rsidRPr="002C0371">
        <w:rPr>
          <w:rFonts w:ascii="Angsana New" w:hAnsi="Angsana New"/>
          <w:sz w:val="30"/>
          <w:szCs w:val="30"/>
        </w:rPr>
        <w:t>25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2C0371" w:rsidRPr="002C0371">
        <w:rPr>
          <w:rFonts w:ascii="Angsana New" w:hAnsi="Angsana New"/>
          <w:sz w:val="30"/>
          <w:szCs w:val="30"/>
        </w:rPr>
        <w:t>2566</w:t>
      </w:r>
      <w:r w:rsidRPr="00B377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C0371" w:rsidRPr="002C0371">
        <w:rPr>
          <w:rFonts w:ascii="Angsana New" w:hAnsi="Angsana New"/>
          <w:sz w:val="30"/>
          <w:szCs w:val="30"/>
        </w:rPr>
        <w:t>2584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>โดยบริษัทย่อยดังกล่าวจะจำหน่ายกระแสไฟฟ้าให้แก่</w:t>
      </w:r>
      <w:r>
        <w:rPr>
          <w:rFonts w:ascii="Angsana New" w:hAnsi="Angsana New"/>
          <w:sz w:val="30"/>
          <w:szCs w:val="30"/>
          <w:cs/>
        </w:rPr>
        <w:t xml:space="preserve"> กฟผ. ในปริมาณและราคา</w:t>
      </w:r>
      <w:r w:rsidR="007D4C1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ที่ตกลงกัน</w:t>
      </w:r>
      <w:r w:rsidRPr="00B377E0">
        <w:rPr>
          <w:rFonts w:ascii="Angsana New" w:hAnsi="Angsana New"/>
          <w:sz w:val="30"/>
          <w:szCs w:val="30"/>
          <w:cs/>
        </w:rPr>
        <w:t xml:space="preserve"> ในฐานะที่บริษัทย่อยดังกล่าวเป็นคู่สัญญากับ กฟผ. บริษัทย่อยจะต้องปฏิบัติตามเงื่อนไขและข้อกำหนดต่างๆ ที่กำหนดไว้ในสัญญา</w:t>
      </w:r>
    </w:p>
    <w:p w:rsidR="0055052B" w:rsidRPr="00B377E0" w:rsidRDefault="0055052B" w:rsidP="00550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right="20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 w:hint="cs"/>
          <w:b/>
          <w:bCs/>
          <w:sz w:val="30"/>
          <w:szCs w:val="30"/>
        </w:rPr>
        <w:t>1</w:t>
      </w:r>
      <w:r w:rsidRPr="002C0371">
        <w:rPr>
          <w:rFonts w:ascii="Angsana New" w:hAnsi="Angsana New"/>
          <w:b/>
          <w:bCs/>
          <w:sz w:val="30"/>
          <w:szCs w:val="30"/>
        </w:rPr>
        <w:t>3</w:t>
      </w:r>
      <w:r w:rsidR="00C73657" w:rsidRPr="0058033D">
        <w:rPr>
          <w:rFonts w:ascii="Angsana New" w:hAnsi="Angsana New"/>
          <w:b/>
          <w:bCs/>
          <w:sz w:val="30"/>
          <w:szCs w:val="30"/>
        </w:rPr>
        <w:tab/>
      </w:r>
      <w:r w:rsidR="00C73657" w:rsidRPr="0058033D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58033D">
        <w:rPr>
          <w:rFonts w:ascii="Angsana New" w:hAnsi="Angsana New"/>
          <w:b/>
          <w:bCs/>
          <w:sz w:val="30"/>
          <w:szCs w:val="30"/>
          <w:cs/>
        </w:rPr>
        <w:tab/>
      </w:r>
      <w:r w:rsidRPr="0058033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A97FEF" w:rsidRPr="0058033D">
        <w:rPr>
          <w:rFonts w:ascii="Angsana New" w:hAnsi="Angsana New"/>
          <w:sz w:val="30"/>
          <w:szCs w:val="30"/>
        </w:rPr>
        <w:t xml:space="preserve"> </w:t>
      </w:r>
      <w:r w:rsidR="00A97FEF"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กลุ่มบริษัทมีหนี้สินที่อาจเกิดขึ้นและสินทรัพย์ที่อาจเกิดขึ้นดังนี้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z w:val="30"/>
          <w:szCs w:val="30"/>
        </w:rPr>
      </w:pP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บริษัทมีสัญญาแลกเปลี่ยนส่วนต่างราคาน้ำมันสำเร็จรูปและน้ำมันดิบล</w:t>
      </w:r>
      <w:r w:rsidR="000D5206" w:rsidRPr="0058033D">
        <w:rPr>
          <w:rFonts w:ascii="Angsana New" w:hAnsi="Angsana New"/>
          <w:sz w:val="30"/>
          <w:szCs w:val="30"/>
          <w:cs/>
        </w:rPr>
        <w:t>่วงหน้ากับบริษัทต่างประเทศ</w:t>
      </w:r>
      <w:r w:rsidRPr="0058033D">
        <w:rPr>
          <w:rFonts w:ascii="Angsana New" w:hAnsi="Angsana New"/>
          <w:sz w:val="30"/>
          <w:szCs w:val="30"/>
          <w:cs/>
        </w:rPr>
        <w:t>หลายแห่ง</w:t>
      </w:r>
      <w:r w:rsidRPr="0058033D">
        <w:rPr>
          <w:rFonts w:ascii="Angsana New" w:hAnsi="Angsana New"/>
          <w:spacing w:val="-20"/>
          <w:sz w:val="30"/>
          <w:szCs w:val="30"/>
          <w:cs/>
        </w:rPr>
        <w:t xml:space="preserve">  (</w:t>
      </w:r>
      <w:r w:rsidRPr="0058033D">
        <w:rPr>
          <w:rFonts w:ascii="Angsana New" w:hAnsi="Angsana New"/>
          <w:spacing w:val="-20"/>
          <w:sz w:val="30"/>
          <w:szCs w:val="30"/>
        </w:rPr>
        <w:t>“</w:t>
      </w:r>
      <w:r w:rsidRPr="0058033D">
        <w:rPr>
          <w:rFonts w:ascii="Angsana New" w:hAnsi="Angsana New"/>
          <w:sz w:val="30"/>
          <w:szCs w:val="30"/>
          <w:cs/>
        </w:rPr>
        <w:t>คู่สัญญา</w:t>
      </w:r>
      <w:r w:rsidRPr="0058033D">
        <w:rPr>
          <w:rFonts w:ascii="Angsana New" w:hAnsi="Angsana New"/>
          <w:sz w:val="30"/>
          <w:szCs w:val="30"/>
        </w:rPr>
        <w:t>”</w:t>
      </w:r>
      <w:r w:rsidRPr="0058033D">
        <w:rPr>
          <w:rFonts w:ascii="Angsana New" w:hAnsi="Angsana New"/>
          <w:sz w:val="30"/>
          <w:szCs w:val="30"/>
          <w:cs/>
        </w:rPr>
        <w:t>)</w:t>
      </w:r>
      <w:r w:rsidRPr="0058033D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  </w:t>
      </w:r>
    </w:p>
    <w:p w:rsidR="00C73657" w:rsidRPr="0058033D" w:rsidRDefault="00C73657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20012E" w:rsidRDefault="00CE44DB" w:rsidP="00550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ณ </w:t>
      </w:r>
      <w:r w:rsidR="00A97FEF" w:rsidRPr="0058033D">
        <w:rPr>
          <w:rFonts w:ascii="Angsana New" w:hAnsi="Angsana New"/>
          <w:sz w:val="30"/>
          <w:szCs w:val="30"/>
          <w:cs/>
        </w:rPr>
        <w:t xml:space="preserve">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 w:rsidR="00A97FEF" w:rsidRPr="0058033D">
        <w:rPr>
          <w:rFonts w:ascii="Angsana New" w:hAnsi="Angsana New"/>
          <w:sz w:val="30"/>
          <w:szCs w:val="30"/>
        </w:rPr>
        <w:t xml:space="preserve"> </w:t>
      </w:r>
      <w:r w:rsidR="00A97FEF" w:rsidRPr="00580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C73657"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C73657" w:rsidRPr="0058033D">
        <w:rPr>
          <w:rFonts w:ascii="Angsana New" w:hAnsi="Angsana New"/>
          <w:sz w:val="30"/>
          <w:szCs w:val="30"/>
          <w:cs/>
        </w:rPr>
        <w:t>บริษัทมีปริมาณน้ำมันภายใต้สัญญาดังกล่าวเป็น</w:t>
      </w:r>
      <w:r w:rsidR="00C73657" w:rsidRPr="00B35A02">
        <w:rPr>
          <w:rFonts w:ascii="Angsana New" w:hAnsi="Angsana New"/>
          <w:sz w:val="30"/>
          <w:szCs w:val="30"/>
          <w:cs/>
        </w:rPr>
        <w:t xml:space="preserve">จำนวน </w:t>
      </w:r>
      <w:r w:rsidR="002C0371" w:rsidRPr="002C0371">
        <w:rPr>
          <w:rFonts w:ascii="Angsana New" w:hAnsi="Angsana New"/>
          <w:sz w:val="30"/>
          <w:szCs w:val="30"/>
        </w:rPr>
        <w:t>0</w:t>
      </w:r>
      <w:r w:rsidR="00A340CC">
        <w:rPr>
          <w:rFonts w:ascii="Angsana New" w:hAnsi="Angsana New"/>
          <w:sz w:val="30"/>
          <w:szCs w:val="30"/>
        </w:rPr>
        <w:t>.</w:t>
      </w:r>
      <w:r w:rsidR="002C0371" w:rsidRPr="002C0371">
        <w:rPr>
          <w:rFonts w:ascii="Angsana New" w:hAnsi="Angsana New"/>
          <w:sz w:val="30"/>
          <w:szCs w:val="30"/>
        </w:rPr>
        <w:t>9</w:t>
      </w:r>
      <w:r w:rsidR="003430A7" w:rsidRPr="00B35A02">
        <w:rPr>
          <w:rFonts w:ascii="Angsana New" w:hAnsi="Angsana New"/>
          <w:sz w:val="30"/>
          <w:szCs w:val="30"/>
        </w:rPr>
        <w:t xml:space="preserve"> </w:t>
      </w:r>
      <w:r w:rsidR="00C73657" w:rsidRPr="00B35A02">
        <w:rPr>
          <w:rFonts w:ascii="Angsana New" w:hAnsi="Angsana New"/>
          <w:sz w:val="30"/>
          <w:szCs w:val="30"/>
          <w:cs/>
        </w:rPr>
        <w:t>ล้านบาร์เรล</w:t>
      </w:r>
      <w:r w:rsidR="00EC15DF" w:rsidRPr="0058033D">
        <w:rPr>
          <w:rFonts w:ascii="Angsana New" w:hAnsi="Angsana New" w:hint="cs"/>
          <w:sz w:val="30"/>
          <w:szCs w:val="30"/>
          <w:cs/>
        </w:rPr>
        <w:t xml:space="preserve"> </w:t>
      </w:r>
      <w:r w:rsidR="00C73657" w:rsidRPr="0058033D">
        <w:rPr>
          <w:rFonts w:ascii="Angsana New" w:hAnsi="Angsana New"/>
          <w:i/>
          <w:iCs/>
          <w:sz w:val="30"/>
          <w:szCs w:val="30"/>
          <w:cs/>
        </w:rPr>
        <w:t>(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31</w:t>
      </w:r>
      <w:r w:rsidR="00C73657" w:rsidRPr="0058033D">
        <w:rPr>
          <w:rFonts w:ascii="Angsana New" w:hAnsi="Angsana New"/>
          <w:i/>
          <w:iCs/>
          <w:sz w:val="30"/>
          <w:szCs w:val="30"/>
        </w:rPr>
        <w:t xml:space="preserve"> </w:t>
      </w:r>
      <w:r w:rsidR="00C73657" w:rsidRPr="0058033D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2560</w:t>
      </w:r>
      <w:r w:rsidR="00C73657" w:rsidRPr="0058033D">
        <w:rPr>
          <w:rFonts w:ascii="Angsana New" w:hAnsi="Angsana New"/>
          <w:i/>
          <w:iCs/>
          <w:sz w:val="30"/>
          <w:szCs w:val="30"/>
        </w:rPr>
        <w:t>:</w:t>
      </w:r>
      <w:r w:rsidR="00C73657" w:rsidRPr="0058033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5</w:t>
      </w:r>
      <w:r w:rsidR="00A97FEF" w:rsidRPr="0058033D">
        <w:rPr>
          <w:rFonts w:ascii="Angsana New" w:hAnsi="Angsana New"/>
          <w:i/>
          <w:iCs/>
          <w:sz w:val="30"/>
          <w:szCs w:val="30"/>
        </w:rPr>
        <w:t>.</w:t>
      </w:r>
      <w:r w:rsidR="002C0371" w:rsidRPr="002C0371">
        <w:rPr>
          <w:rFonts w:ascii="Angsana New" w:hAnsi="Angsana New"/>
          <w:i/>
          <w:iCs/>
          <w:sz w:val="30"/>
          <w:szCs w:val="30"/>
        </w:rPr>
        <w:t>5</w:t>
      </w:r>
      <w:r w:rsidR="00C73657" w:rsidRPr="005803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73657" w:rsidRPr="0058033D">
        <w:rPr>
          <w:rFonts w:ascii="Angsana New" w:hAnsi="Angsana New"/>
          <w:i/>
          <w:iCs/>
          <w:sz w:val="30"/>
          <w:szCs w:val="30"/>
          <w:cs/>
        </w:rPr>
        <w:t>ล้านบาร์เรล)</w:t>
      </w:r>
    </w:p>
    <w:p w:rsidR="00711B88" w:rsidRDefault="00711B88" w:rsidP="00550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52070" w:rsidRDefault="002C0371" w:rsidP="0020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C0371">
        <w:rPr>
          <w:rFonts w:ascii="Angsana New" w:hAnsi="Angsana New"/>
          <w:b/>
          <w:bCs/>
          <w:sz w:val="30"/>
          <w:szCs w:val="30"/>
        </w:rPr>
        <w:t>14</w:t>
      </w:r>
      <w:r w:rsidR="00552070">
        <w:rPr>
          <w:rFonts w:ascii="Angsana New" w:hAnsi="Angsana New"/>
          <w:b/>
          <w:bCs/>
          <w:sz w:val="30"/>
          <w:szCs w:val="30"/>
        </w:rPr>
        <w:tab/>
      </w:r>
      <w:r w:rsidR="00552070" w:rsidRPr="0055207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552070" w:rsidRDefault="00552070" w:rsidP="0020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353F52" w:rsidRPr="00496F31" w:rsidRDefault="006E588A" w:rsidP="0035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เงินปันผล</w:t>
      </w:r>
    </w:p>
    <w:p w:rsidR="00353F52" w:rsidRPr="00790549" w:rsidRDefault="00353F52" w:rsidP="0020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52070" w:rsidRDefault="00552070" w:rsidP="0079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AD7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="002C0371" w:rsidRPr="002C0371">
        <w:rPr>
          <w:rFonts w:ascii="Angsana New" w:hAnsi="Angsana New"/>
          <w:sz w:val="30"/>
          <w:szCs w:val="30"/>
        </w:rPr>
        <w:t>11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เมษายน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ผู้ถือหุ้นมีมติอนุมัติจ่ายเงินปันผลสำหรับปี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2C0371" w:rsidRPr="002C0371">
        <w:rPr>
          <w:rFonts w:ascii="Angsana New" w:hAnsi="Angsana New"/>
          <w:sz w:val="30"/>
          <w:szCs w:val="30"/>
        </w:rPr>
        <w:t>5</w:t>
      </w:r>
      <w:r w:rsidR="000B2BEE" w:rsidRPr="00D24AD7">
        <w:rPr>
          <w:rFonts w:ascii="Angsana New" w:hAnsi="Angsana New"/>
          <w:sz w:val="30"/>
          <w:szCs w:val="30"/>
        </w:rPr>
        <w:t>.</w:t>
      </w:r>
      <w:r w:rsidR="002C0371" w:rsidRPr="002C0371">
        <w:rPr>
          <w:rFonts w:ascii="Angsana New" w:hAnsi="Angsana New"/>
          <w:sz w:val="30"/>
          <w:szCs w:val="30"/>
        </w:rPr>
        <w:t>25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บาท เป็นจำนวนเงินรวม </w:t>
      </w:r>
      <w:r w:rsidR="002C0371" w:rsidRPr="002C0371">
        <w:rPr>
          <w:rFonts w:ascii="Angsana New" w:hAnsi="Angsana New"/>
          <w:sz w:val="30"/>
          <w:szCs w:val="30"/>
        </w:rPr>
        <w:t>10</w:t>
      </w:r>
      <w:r w:rsidR="000B2BEE" w:rsidRPr="00D24AD7">
        <w:rPr>
          <w:rFonts w:ascii="Angsana New" w:hAnsi="Angsana New"/>
          <w:sz w:val="30"/>
          <w:szCs w:val="30"/>
        </w:rPr>
        <w:t>,</w:t>
      </w:r>
      <w:r w:rsidR="002C0371" w:rsidRPr="002C0371">
        <w:rPr>
          <w:rFonts w:ascii="Angsana New" w:hAnsi="Angsana New"/>
          <w:sz w:val="30"/>
          <w:szCs w:val="30"/>
        </w:rPr>
        <w:t>710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2C0371" w:rsidRPr="002C0371">
        <w:rPr>
          <w:rFonts w:ascii="Angsana New" w:hAnsi="Angsana New"/>
          <w:sz w:val="30"/>
          <w:szCs w:val="30"/>
        </w:rPr>
        <w:t>1</w:t>
      </w:r>
      <w:r w:rsidRPr="00D24AD7">
        <w:rPr>
          <w:rFonts w:ascii="Angsana New" w:hAnsi="Angsana New"/>
          <w:sz w:val="30"/>
          <w:szCs w:val="30"/>
        </w:rPr>
        <w:t>.</w:t>
      </w:r>
      <w:r w:rsidR="002C0371" w:rsidRPr="002C0371">
        <w:rPr>
          <w:rFonts w:ascii="Angsana New" w:hAnsi="Angsana New"/>
          <w:sz w:val="30"/>
          <w:szCs w:val="30"/>
        </w:rPr>
        <w:t>50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2C0371" w:rsidRPr="002C0371">
        <w:rPr>
          <w:rFonts w:ascii="Angsana New" w:hAnsi="Angsana New"/>
          <w:sz w:val="30"/>
          <w:szCs w:val="30"/>
        </w:rPr>
        <w:t>2560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2C0371" w:rsidRPr="002C0371">
        <w:rPr>
          <w:rFonts w:ascii="Angsana New" w:hAnsi="Angsana New"/>
          <w:sz w:val="30"/>
          <w:szCs w:val="30"/>
        </w:rPr>
        <w:t>3</w:t>
      </w:r>
      <w:r w:rsidR="000B2BEE" w:rsidRPr="00D24AD7">
        <w:rPr>
          <w:rFonts w:ascii="Angsana New" w:hAnsi="Angsana New"/>
          <w:sz w:val="30"/>
          <w:szCs w:val="30"/>
        </w:rPr>
        <w:t>.</w:t>
      </w:r>
      <w:r w:rsidR="002C0371" w:rsidRPr="002C0371">
        <w:rPr>
          <w:rFonts w:ascii="Angsana New" w:hAnsi="Angsana New"/>
          <w:sz w:val="30"/>
          <w:szCs w:val="30"/>
        </w:rPr>
        <w:t>75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="002C0371" w:rsidRPr="002C0371">
        <w:rPr>
          <w:rFonts w:ascii="Angsana New" w:hAnsi="Angsana New"/>
          <w:sz w:val="30"/>
          <w:szCs w:val="30"/>
        </w:rPr>
        <w:t>7</w:t>
      </w:r>
      <w:r w:rsidR="000B2BEE" w:rsidRPr="00D24AD7">
        <w:rPr>
          <w:rFonts w:ascii="Angsana New" w:hAnsi="Angsana New"/>
          <w:sz w:val="30"/>
          <w:szCs w:val="30"/>
        </w:rPr>
        <w:t>,</w:t>
      </w:r>
      <w:r w:rsidR="002C0371" w:rsidRPr="002C0371">
        <w:rPr>
          <w:rFonts w:ascii="Angsana New" w:hAnsi="Angsana New"/>
          <w:sz w:val="30"/>
          <w:szCs w:val="30"/>
        </w:rPr>
        <w:t>650</w:t>
      </w:r>
      <w:r w:rsidRPr="00D24AD7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2C0371" w:rsidRPr="002C0371">
        <w:rPr>
          <w:rFonts w:ascii="Angsana New" w:hAnsi="Angsana New"/>
          <w:sz w:val="30"/>
          <w:szCs w:val="30"/>
        </w:rPr>
        <w:t>27</w:t>
      </w:r>
      <w:r w:rsidR="008A4829">
        <w:rPr>
          <w:rFonts w:ascii="Angsana New" w:hAnsi="Angsana New"/>
          <w:sz w:val="30"/>
          <w:szCs w:val="30"/>
        </w:rPr>
        <w:t xml:space="preserve"> </w:t>
      </w:r>
      <w:r w:rsidRPr="00D24AD7">
        <w:rPr>
          <w:rFonts w:ascii="Angsana New" w:hAnsi="Angsana New"/>
          <w:sz w:val="30"/>
          <w:szCs w:val="30"/>
          <w:cs/>
        </w:rPr>
        <w:t xml:space="preserve">เมษายน </w:t>
      </w:r>
      <w:r w:rsidR="002C0371" w:rsidRPr="002C0371">
        <w:rPr>
          <w:rFonts w:ascii="Angsana New" w:hAnsi="Angsana New"/>
          <w:sz w:val="30"/>
          <w:szCs w:val="30"/>
        </w:rPr>
        <w:t>2561</w:t>
      </w:r>
    </w:p>
    <w:p w:rsidR="00790549" w:rsidRDefault="00790549" w:rsidP="0055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4793" w:rsidRDefault="00634793" w:rsidP="0055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4793" w:rsidRDefault="00634793" w:rsidP="0055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4793" w:rsidRDefault="00634793" w:rsidP="0055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4793" w:rsidRDefault="00634793" w:rsidP="0055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4793" w:rsidRDefault="00634793" w:rsidP="0055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3F52" w:rsidRPr="00496F31" w:rsidRDefault="00541DD1" w:rsidP="0035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6E58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ซื้อคืนหุ้นกู้เดิมและ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6E58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เสนอขายหุ้นกู้ที่ออกใหม่</w:t>
      </w:r>
    </w:p>
    <w:p w:rsidR="00353F52" w:rsidRDefault="00353F52" w:rsidP="0055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F15D5" w:rsidRPr="005F15D5" w:rsidRDefault="005F15D5" w:rsidP="005F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5F15D5">
        <w:rPr>
          <w:rFonts w:ascii="Angsana New" w:hAnsi="Angsana New"/>
          <w:sz w:val="30"/>
          <w:szCs w:val="30"/>
          <w:cs/>
        </w:rPr>
        <w:t xml:space="preserve">บริษัทได้ซื้อคืนหุ้นกู้ของบริษัทจำนวน </w:t>
      </w:r>
      <w:r w:rsidRPr="005F15D5">
        <w:rPr>
          <w:rFonts w:ascii="Angsana New" w:hAnsi="Angsana New"/>
          <w:sz w:val="30"/>
          <w:szCs w:val="30"/>
        </w:rPr>
        <w:t>2</w:t>
      </w:r>
      <w:r w:rsidRPr="005F15D5">
        <w:rPr>
          <w:rFonts w:ascii="Angsana New" w:hAnsi="Angsana New"/>
          <w:sz w:val="30"/>
          <w:szCs w:val="30"/>
          <w:cs/>
        </w:rPr>
        <w:t xml:space="preserve"> ชุด คือ หุ้นกู้ชื่อ </w:t>
      </w:r>
      <w:r w:rsidRPr="005F15D5">
        <w:rPr>
          <w:rFonts w:ascii="Angsana New" w:hAnsi="Angsana New"/>
          <w:sz w:val="30"/>
          <w:szCs w:val="30"/>
        </w:rPr>
        <w:t>US$500,000,000 3.625% Senior Unsecured No</w:t>
      </w:r>
      <w:r>
        <w:rPr>
          <w:rFonts w:ascii="Angsana New" w:hAnsi="Angsana New"/>
          <w:sz w:val="30"/>
          <w:szCs w:val="30"/>
        </w:rPr>
        <w:t>tes           due 2023 (“</w:t>
      </w:r>
      <w:r w:rsidRPr="005F15D5">
        <w:rPr>
          <w:rFonts w:ascii="Angsana New" w:hAnsi="Angsana New"/>
          <w:sz w:val="30"/>
          <w:szCs w:val="30"/>
          <w:cs/>
        </w:rPr>
        <w:t xml:space="preserve">หุ้นกู้ชุดปี </w:t>
      </w:r>
      <w:r>
        <w:rPr>
          <w:rFonts w:ascii="Angsana New" w:hAnsi="Angsana New"/>
          <w:sz w:val="30"/>
          <w:szCs w:val="30"/>
        </w:rPr>
        <w:t>2023”</w:t>
      </w:r>
      <w:r w:rsidRPr="005F15D5">
        <w:rPr>
          <w:rFonts w:ascii="Angsana New" w:hAnsi="Angsana New"/>
          <w:sz w:val="30"/>
          <w:szCs w:val="30"/>
        </w:rPr>
        <w:t xml:space="preserve">) </w:t>
      </w:r>
      <w:r w:rsidRPr="005F15D5">
        <w:rPr>
          <w:rFonts w:ascii="Angsana New" w:hAnsi="Angsana New"/>
          <w:sz w:val="30"/>
          <w:szCs w:val="30"/>
          <w:cs/>
        </w:rPr>
        <w:t xml:space="preserve">และหุ้นกู้ชื่อ </w:t>
      </w:r>
      <w:r w:rsidRPr="005F15D5">
        <w:rPr>
          <w:rFonts w:ascii="Angsana New" w:hAnsi="Angsana New"/>
          <w:sz w:val="30"/>
          <w:szCs w:val="30"/>
        </w:rPr>
        <w:t>US$500,000,000 4.875% Se</w:t>
      </w:r>
      <w:r>
        <w:rPr>
          <w:rFonts w:ascii="Angsana New" w:hAnsi="Angsana New"/>
          <w:sz w:val="30"/>
          <w:szCs w:val="30"/>
        </w:rPr>
        <w:t>nior Unsecured Notes due 2043 (“</w:t>
      </w:r>
      <w:r w:rsidRPr="005F15D5">
        <w:rPr>
          <w:rFonts w:ascii="Angsana New" w:hAnsi="Angsana New"/>
          <w:sz w:val="30"/>
          <w:szCs w:val="30"/>
          <w:cs/>
        </w:rPr>
        <w:t xml:space="preserve">หุ้นกู้ชุดปี </w:t>
      </w:r>
      <w:r>
        <w:rPr>
          <w:rFonts w:ascii="Angsana New" w:hAnsi="Angsana New"/>
          <w:sz w:val="30"/>
          <w:szCs w:val="30"/>
        </w:rPr>
        <w:t>2043”</w:t>
      </w:r>
      <w:r w:rsidRPr="005F15D5">
        <w:rPr>
          <w:rFonts w:ascii="Angsana New" w:hAnsi="Angsana New"/>
          <w:sz w:val="30"/>
          <w:szCs w:val="30"/>
        </w:rPr>
        <w:t xml:space="preserve"> </w:t>
      </w:r>
      <w:r w:rsidR="00CE2204">
        <w:rPr>
          <w:rFonts w:ascii="Angsana New" w:hAnsi="Angsana New"/>
          <w:sz w:val="30"/>
          <w:szCs w:val="30"/>
          <w:cs/>
        </w:rPr>
        <w:t>และ</w:t>
      </w:r>
      <w:r w:rsidRPr="005F15D5">
        <w:rPr>
          <w:rFonts w:ascii="Angsana New" w:hAnsi="Angsana New"/>
          <w:sz w:val="30"/>
          <w:szCs w:val="30"/>
          <w:cs/>
        </w:rPr>
        <w:t xml:space="preserve">หุ้นกู้ชุดปี </w:t>
      </w:r>
      <w:r w:rsidRPr="005F15D5">
        <w:rPr>
          <w:rFonts w:ascii="Angsana New" w:hAnsi="Angsana New"/>
          <w:sz w:val="30"/>
          <w:szCs w:val="30"/>
        </w:rPr>
        <w:t>2023</w:t>
      </w:r>
      <w:r>
        <w:rPr>
          <w:rFonts w:ascii="Angsana New" w:hAnsi="Angsana New"/>
          <w:sz w:val="30"/>
          <w:szCs w:val="30"/>
          <w:cs/>
        </w:rPr>
        <w:t xml:space="preserve"> เรียกว่า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หุ้นกู้ชุดเดิม</w:t>
      </w:r>
      <w:r>
        <w:rPr>
          <w:rFonts w:ascii="Angsana New" w:hAnsi="Angsana New"/>
          <w:sz w:val="30"/>
          <w:szCs w:val="30"/>
        </w:rPr>
        <w:t>”</w:t>
      </w:r>
      <w:r w:rsidRPr="005F15D5">
        <w:rPr>
          <w:rFonts w:ascii="Angsana New" w:hAnsi="Angsana New"/>
          <w:sz w:val="30"/>
          <w:szCs w:val="30"/>
          <w:cs/>
        </w:rPr>
        <w:t xml:space="preserve">) จากผู้ลงทุนในต่างประเทศ โดยบริษัทได้ดำเนินการซื้อคืนหุ้นกู้ชุดปี </w:t>
      </w:r>
      <w:r w:rsidRPr="005F15D5">
        <w:rPr>
          <w:rFonts w:ascii="Angsana New" w:hAnsi="Angsana New"/>
          <w:sz w:val="30"/>
          <w:szCs w:val="30"/>
        </w:rPr>
        <w:t>2023</w:t>
      </w:r>
      <w:r w:rsidRPr="005F15D5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Pr="005F15D5">
        <w:rPr>
          <w:rFonts w:ascii="Angsana New" w:hAnsi="Angsana New"/>
          <w:sz w:val="30"/>
          <w:szCs w:val="30"/>
        </w:rPr>
        <w:t>283.6</w:t>
      </w:r>
      <w:r w:rsidRPr="005F15D5">
        <w:rPr>
          <w:rFonts w:ascii="Angsana New" w:hAnsi="Angsana New"/>
          <w:sz w:val="30"/>
          <w:szCs w:val="30"/>
          <w:cs/>
        </w:rPr>
        <w:t xml:space="preserve"> ล้านเหรียญสหรั</w:t>
      </w:r>
      <w:r w:rsidR="00353F52">
        <w:rPr>
          <w:rFonts w:ascii="Angsana New" w:hAnsi="Angsana New" w:hint="cs"/>
          <w:sz w:val="30"/>
          <w:szCs w:val="30"/>
          <w:cs/>
        </w:rPr>
        <w:t>ฐ</w:t>
      </w:r>
      <w:r w:rsidRPr="005F15D5">
        <w:rPr>
          <w:rFonts w:ascii="Angsana New" w:hAnsi="Angsana New"/>
          <w:sz w:val="30"/>
          <w:szCs w:val="30"/>
          <w:cs/>
        </w:rPr>
        <w:t xml:space="preserve">อเมริกา เทียบเท่าเป็นเงิน </w:t>
      </w:r>
      <w:r w:rsidRPr="005F15D5">
        <w:rPr>
          <w:rFonts w:ascii="Angsana New" w:hAnsi="Angsana New"/>
          <w:sz w:val="30"/>
          <w:szCs w:val="30"/>
        </w:rPr>
        <w:t>8,913</w:t>
      </w:r>
      <w:r w:rsidR="00CE2204">
        <w:rPr>
          <w:rFonts w:ascii="Angsana New" w:hAnsi="Angsana New"/>
          <w:sz w:val="30"/>
          <w:szCs w:val="30"/>
          <w:cs/>
        </w:rPr>
        <w:t xml:space="preserve"> ล้านบาท</w:t>
      </w:r>
      <w:r w:rsidR="00CE2204">
        <w:rPr>
          <w:rFonts w:ascii="Angsana New" w:hAnsi="Angsana New"/>
          <w:sz w:val="30"/>
          <w:szCs w:val="30"/>
        </w:rPr>
        <w:t xml:space="preserve"> </w:t>
      </w:r>
      <w:r w:rsidRPr="005F15D5">
        <w:rPr>
          <w:rFonts w:ascii="Angsana New" w:hAnsi="Angsana New"/>
          <w:sz w:val="30"/>
          <w:szCs w:val="30"/>
          <w:cs/>
        </w:rPr>
        <w:t>และ</w:t>
      </w:r>
      <w:r w:rsidR="00CE2204">
        <w:rPr>
          <w:rFonts w:ascii="Angsana New" w:hAnsi="Angsana New"/>
          <w:sz w:val="30"/>
          <w:szCs w:val="30"/>
        </w:rPr>
        <w:br/>
      </w:r>
      <w:r w:rsidRPr="005F15D5">
        <w:rPr>
          <w:rFonts w:ascii="Angsana New" w:hAnsi="Angsana New"/>
          <w:sz w:val="30"/>
          <w:szCs w:val="30"/>
          <w:cs/>
        </w:rPr>
        <w:t xml:space="preserve">ได้ดำเนินการซื้อคืนหุ้นกู้ชุดปี </w:t>
      </w:r>
      <w:r w:rsidRPr="005F15D5">
        <w:rPr>
          <w:rFonts w:ascii="Angsana New" w:hAnsi="Angsana New"/>
          <w:sz w:val="30"/>
          <w:szCs w:val="30"/>
        </w:rPr>
        <w:t>2043</w:t>
      </w:r>
      <w:r w:rsidRPr="005F15D5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Pr="005F15D5">
        <w:rPr>
          <w:rFonts w:ascii="Angsana New" w:hAnsi="Angsana New"/>
          <w:sz w:val="30"/>
          <w:szCs w:val="30"/>
        </w:rPr>
        <w:t>327.6</w:t>
      </w:r>
      <w:r w:rsidRPr="005F15D5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เทียบเท่าเป็นเงิน </w:t>
      </w:r>
      <w:r w:rsidRPr="005F15D5">
        <w:rPr>
          <w:rFonts w:ascii="Angsana New" w:hAnsi="Angsana New"/>
          <w:sz w:val="30"/>
          <w:szCs w:val="30"/>
        </w:rPr>
        <w:t>10,295</w:t>
      </w:r>
      <w:r w:rsidRPr="005F15D5">
        <w:rPr>
          <w:rFonts w:ascii="Angsana New" w:hAnsi="Angsana New"/>
          <w:sz w:val="30"/>
          <w:szCs w:val="30"/>
          <w:cs/>
        </w:rPr>
        <w:t xml:space="preserve"> ล้านบาท โดยการซื้อคืนหุ้นกู้ชุดเดิมทั้งสองชุดดังกล่าวได้ดำเนินการเสร็จสิ้นแล้ว เมื่อวันที่ </w:t>
      </w:r>
      <w:r w:rsidRPr="005F15D5">
        <w:rPr>
          <w:rFonts w:ascii="Angsana New" w:hAnsi="Angsana New"/>
          <w:sz w:val="30"/>
          <w:szCs w:val="30"/>
        </w:rPr>
        <w:t>10</w:t>
      </w:r>
      <w:r w:rsidRPr="005F15D5">
        <w:rPr>
          <w:rFonts w:ascii="Angsana New" w:hAnsi="Angsana New"/>
          <w:sz w:val="30"/>
          <w:szCs w:val="30"/>
          <w:cs/>
        </w:rPr>
        <w:t xml:space="preserve"> เมษายน </w:t>
      </w:r>
      <w:r w:rsidRPr="005F15D5">
        <w:rPr>
          <w:rFonts w:ascii="Angsana New" w:hAnsi="Angsana New"/>
          <w:sz w:val="30"/>
          <w:szCs w:val="30"/>
        </w:rPr>
        <w:t xml:space="preserve">2561 </w:t>
      </w:r>
    </w:p>
    <w:p w:rsidR="005F15D5" w:rsidRPr="005F15D5" w:rsidRDefault="005F15D5" w:rsidP="005F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F15D5" w:rsidRDefault="005F15D5" w:rsidP="005F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5F15D5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5F15D5">
        <w:rPr>
          <w:rFonts w:ascii="Angsana New" w:hAnsi="Angsana New"/>
          <w:sz w:val="30"/>
          <w:szCs w:val="30"/>
        </w:rPr>
        <w:t xml:space="preserve">10 </w:t>
      </w:r>
      <w:r w:rsidRPr="005F15D5">
        <w:rPr>
          <w:rFonts w:ascii="Angsana New" w:hAnsi="Angsana New"/>
          <w:sz w:val="30"/>
          <w:szCs w:val="30"/>
          <w:cs/>
        </w:rPr>
        <w:t xml:space="preserve">เมษายน </w:t>
      </w:r>
      <w:r w:rsidRPr="005F15D5">
        <w:rPr>
          <w:rFonts w:ascii="Angsana New" w:hAnsi="Angsana New"/>
          <w:sz w:val="30"/>
          <w:szCs w:val="30"/>
        </w:rPr>
        <w:t xml:space="preserve">2561 </w:t>
      </w:r>
      <w:r w:rsidRPr="005F15D5">
        <w:rPr>
          <w:rFonts w:ascii="Angsana New" w:hAnsi="Angsana New"/>
          <w:sz w:val="30"/>
          <w:szCs w:val="30"/>
          <w:cs/>
        </w:rPr>
        <w:t xml:space="preserve">บริษัท ไทยออยล์ ศูนย์บริหารเงิน จำกัด ได้ดำเนินการออกและเสนอขายหุ้นกู้จำนวน </w:t>
      </w:r>
      <w:r w:rsidRPr="005F15D5">
        <w:rPr>
          <w:rFonts w:ascii="Angsana New" w:hAnsi="Angsana New"/>
          <w:sz w:val="30"/>
          <w:szCs w:val="30"/>
        </w:rPr>
        <w:t xml:space="preserve">2 </w:t>
      </w:r>
      <w:r w:rsidRPr="005F15D5">
        <w:rPr>
          <w:rFonts w:ascii="Angsana New" w:hAnsi="Angsana New"/>
          <w:sz w:val="30"/>
          <w:szCs w:val="30"/>
          <w:cs/>
        </w:rPr>
        <w:t xml:space="preserve">ชุด คือ หุ้นกู้ชื่อ </w:t>
      </w:r>
      <w:r w:rsidRPr="005F15D5">
        <w:rPr>
          <w:rFonts w:ascii="Angsana New" w:hAnsi="Angsana New"/>
          <w:sz w:val="30"/>
          <w:szCs w:val="30"/>
        </w:rPr>
        <w:t>US$283,619,000 3.625% Se</w:t>
      </w:r>
      <w:r>
        <w:rPr>
          <w:rFonts w:ascii="Angsana New" w:hAnsi="Angsana New"/>
          <w:sz w:val="30"/>
          <w:szCs w:val="30"/>
        </w:rPr>
        <w:t>nior Unsecured Notes due 2023 (“</w:t>
      </w:r>
      <w:r w:rsidRPr="005F15D5">
        <w:rPr>
          <w:rFonts w:ascii="Angsana New" w:hAnsi="Angsana New"/>
          <w:sz w:val="30"/>
          <w:szCs w:val="30"/>
          <w:cs/>
        </w:rPr>
        <w:t xml:space="preserve">หุ้นกู้ใหม่ชุดที่ </w:t>
      </w:r>
      <w:r>
        <w:rPr>
          <w:rFonts w:ascii="Angsana New" w:hAnsi="Angsana New"/>
          <w:sz w:val="30"/>
          <w:szCs w:val="30"/>
        </w:rPr>
        <w:t>1”</w:t>
      </w:r>
      <w:r w:rsidRPr="005F15D5">
        <w:rPr>
          <w:rFonts w:ascii="Angsana New" w:hAnsi="Angsana New"/>
          <w:sz w:val="30"/>
          <w:szCs w:val="30"/>
        </w:rPr>
        <w:t xml:space="preserve">) </w:t>
      </w:r>
      <w:r w:rsidRPr="005F15D5">
        <w:rPr>
          <w:rFonts w:ascii="Angsana New" w:hAnsi="Angsana New"/>
          <w:sz w:val="30"/>
          <w:szCs w:val="30"/>
          <w:cs/>
        </w:rPr>
        <w:t xml:space="preserve">มีเงินต้นจำนวน </w:t>
      </w:r>
      <w:r w:rsidRPr="005F15D5">
        <w:rPr>
          <w:rFonts w:ascii="Angsana New" w:hAnsi="Angsana New"/>
          <w:sz w:val="30"/>
          <w:szCs w:val="30"/>
        </w:rPr>
        <w:t xml:space="preserve">283.6 </w:t>
      </w:r>
      <w:r w:rsidR="00353F52">
        <w:rPr>
          <w:rFonts w:ascii="Angsana New" w:hAnsi="Angsana New"/>
          <w:sz w:val="30"/>
          <w:szCs w:val="30"/>
          <w:cs/>
        </w:rPr>
        <w:t>ล้าน</w:t>
      </w:r>
      <w:r w:rsidRPr="005F15D5">
        <w:rPr>
          <w:rFonts w:ascii="Angsana New" w:hAnsi="Angsana New"/>
          <w:sz w:val="30"/>
          <w:szCs w:val="30"/>
          <w:cs/>
        </w:rPr>
        <w:t xml:space="preserve">เหรียญสหรัฐอเมริกา เทียบเท่าเป็นเงิน </w:t>
      </w:r>
      <w:r w:rsidRPr="005F15D5">
        <w:rPr>
          <w:rFonts w:ascii="Angsana New" w:hAnsi="Angsana New"/>
          <w:sz w:val="30"/>
          <w:szCs w:val="30"/>
        </w:rPr>
        <w:t xml:space="preserve">8,913 </w:t>
      </w:r>
      <w:r w:rsidRPr="005F15D5">
        <w:rPr>
          <w:rFonts w:ascii="Angsana New" w:hAnsi="Angsana New"/>
          <w:sz w:val="30"/>
          <w:szCs w:val="30"/>
          <w:cs/>
        </w:rPr>
        <w:t xml:space="preserve">ล้านบาท ครบกำหนดไถ่ถอนปี </w:t>
      </w:r>
      <w:r w:rsidRPr="005F15D5">
        <w:rPr>
          <w:rFonts w:ascii="Angsana New" w:hAnsi="Angsana New"/>
          <w:sz w:val="30"/>
          <w:szCs w:val="30"/>
        </w:rPr>
        <w:t xml:space="preserve">2023 </w:t>
      </w:r>
      <w:r w:rsidRPr="005F15D5">
        <w:rPr>
          <w:rFonts w:ascii="Angsana New" w:hAnsi="Angsana New"/>
          <w:sz w:val="30"/>
          <w:szCs w:val="30"/>
          <w:cs/>
        </w:rPr>
        <w:t xml:space="preserve">และมีอัตราดอกเบี้ยคงที่ร้อยละ </w:t>
      </w:r>
      <w:r w:rsidRPr="005F15D5">
        <w:rPr>
          <w:rFonts w:ascii="Angsana New" w:hAnsi="Angsana New"/>
          <w:sz w:val="30"/>
          <w:szCs w:val="30"/>
        </w:rPr>
        <w:t xml:space="preserve">3.625 </w:t>
      </w:r>
      <w:r w:rsidR="00D10961">
        <w:rPr>
          <w:rFonts w:ascii="Angsana New" w:hAnsi="Angsana New"/>
          <w:sz w:val="30"/>
          <w:szCs w:val="30"/>
          <w:cs/>
        </w:rPr>
        <w:t>ต่อปี และ</w:t>
      </w:r>
      <w:r w:rsidRPr="005F15D5">
        <w:rPr>
          <w:rFonts w:ascii="Angsana New" w:hAnsi="Angsana New"/>
          <w:sz w:val="30"/>
          <w:szCs w:val="30"/>
          <w:cs/>
        </w:rPr>
        <w:t xml:space="preserve">หุ้นกู้ชื่อ </w:t>
      </w:r>
      <w:r w:rsidRPr="005F15D5">
        <w:rPr>
          <w:rFonts w:ascii="Angsana New" w:hAnsi="Angsana New"/>
          <w:sz w:val="30"/>
          <w:szCs w:val="30"/>
        </w:rPr>
        <w:t>US$327,587,000 4.875% Se</w:t>
      </w:r>
      <w:r>
        <w:rPr>
          <w:rFonts w:ascii="Angsana New" w:hAnsi="Angsana New"/>
          <w:sz w:val="30"/>
          <w:szCs w:val="30"/>
        </w:rPr>
        <w:t>nior Unsecured Notes due 2043 (“</w:t>
      </w:r>
      <w:r w:rsidRPr="005F15D5">
        <w:rPr>
          <w:rFonts w:ascii="Angsana New" w:hAnsi="Angsana New"/>
          <w:sz w:val="30"/>
          <w:szCs w:val="30"/>
          <w:cs/>
        </w:rPr>
        <w:t>หุ้นกู้ใหม่</w:t>
      </w:r>
      <w:r w:rsidR="00416929">
        <w:rPr>
          <w:rFonts w:ascii="Angsana New" w:hAnsi="Angsana New"/>
          <w:sz w:val="30"/>
          <w:szCs w:val="30"/>
        </w:rPr>
        <w:br/>
      </w:r>
      <w:r w:rsidRPr="005F15D5">
        <w:rPr>
          <w:rFonts w:ascii="Angsana New" w:hAnsi="Angsana New"/>
          <w:sz w:val="30"/>
          <w:szCs w:val="30"/>
          <w:cs/>
        </w:rPr>
        <w:t xml:space="preserve">ชุดที่ </w:t>
      </w:r>
      <w:r>
        <w:rPr>
          <w:rFonts w:ascii="Angsana New" w:hAnsi="Angsana New"/>
          <w:sz w:val="30"/>
          <w:szCs w:val="30"/>
        </w:rPr>
        <w:t>2”</w:t>
      </w:r>
      <w:r w:rsidRPr="005F15D5">
        <w:rPr>
          <w:rFonts w:ascii="Angsana New" w:hAnsi="Angsana New"/>
          <w:sz w:val="30"/>
          <w:szCs w:val="30"/>
        </w:rPr>
        <w:t xml:space="preserve">) </w:t>
      </w:r>
      <w:r w:rsidRPr="005F15D5">
        <w:rPr>
          <w:rFonts w:ascii="Angsana New" w:hAnsi="Angsana New"/>
          <w:sz w:val="30"/>
          <w:szCs w:val="30"/>
          <w:cs/>
        </w:rPr>
        <w:t xml:space="preserve">มีเงินต้นจำนวน </w:t>
      </w:r>
      <w:r w:rsidRPr="005F15D5">
        <w:rPr>
          <w:rFonts w:ascii="Angsana New" w:hAnsi="Angsana New"/>
          <w:sz w:val="30"/>
          <w:szCs w:val="30"/>
        </w:rPr>
        <w:t xml:space="preserve">327.6 </w:t>
      </w:r>
      <w:r w:rsidRPr="005F15D5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เทียบเท่าเป็นเงิน </w:t>
      </w:r>
      <w:r w:rsidRPr="005F15D5">
        <w:rPr>
          <w:rFonts w:ascii="Angsana New" w:hAnsi="Angsana New"/>
          <w:sz w:val="30"/>
          <w:szCs w:val="30"/>
        </w:rPr>
        <w:t xml:space="preserve">10,295 </w:t>
      </w:r>
      <w:r w:rsidRPr="005F15D5">
        <w:rPr>
          <w:rFonts w:ascii="Angsana New" w:hAnsi="Angsana New"/>
          <w:sz w:val="30"/>
          <w:szCs w:val="30"/>
          <w:cs/>
        </w:rPr>
        <w:t xml:space="preserve">ล้านบาท ครบกำหนดไถ่ถอนปี </w:t>
      </w:r>
      <w:r w:rsidRPr="005F15D5">
        <w:rPr>
          <w:rFonts w:ascii="Angsana New" w:hAnsi="Angsana New"/>
          <w:sz w:val="30"/>
          <w:szCs w:val="30"/>
        </w:rPr>
        <w:t xml:space="preserve">2043 </w:t>
      </w:r>
      <w:r w:rsidRPr="005F15D5">
        <w:rPr>
          <w:rFonts w:ascii="Angsana New" w:hAnsi="Angsana New"/>
          <w:sz w:val="30"/>
          <w:szCs w:val="30"/>
          <w:cs/>
        </w:rPr>
        <w:t xml:space="preserve">และมีอัตราดอกเบี้ยคงที่ร้อยละ </w:t>
      </w:r>
      <w:r w:rsidRPr="005F15D5">
        <w:rPr>
          <w:rFonts w:ascii="Angsana New" w:hAnsi="Angsana New"/>
          <w:sz w:val="30"/>
          <w:szCs w:val="30"/>
        </w:rPr>
        <w:t xml:space="preserve">4.875 </w:t>
      </w:r>
      <w:r w:rsidRPr="005F15D5">
        <w:rPr>
          <w:rFonts w:ascii="Angsana New" w:hAnsi="Angsana New"/>
          <w:sz w:val="30"/>
          <w:szCs w:val="30"/>
          <w:cs/>
        </w:rPr>
        <w:t xml:space="preserve">ต่อปี ทั้งนี้หุ้นกู้ใหม่ชุดที่ </w:t>
      </w:r>
      <w:r w:rsidRPr="005F15D5">
        <w:rPr>
          <w:rFonts w:ascii="Angsana New" w:hAnsi="Angsana New"/>
          <w:sz w:val="30"/>
          <w:szCs w:val="30"/>
        </w:rPr>
        <w:t xml:space="preserve">1 </w:t>
      </w:r>
      <w:r w:rsidRPr="005F15D5">
        <w:rPr>
          <w:rFonts w:ascii="Angsana New" w:hAnsi="Angsana New"/>
          <w:sz w:val="30"/>
          <w:szCs w:val="30"/>
          <w:cs/>
        </w:rPr>
        <w:t xml:space="preserve">และหุ้นกู้ใหม่ชุดที่ </w:t>
      </w:r>
      <w:r w:rsidRPr="005F15D5"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/>
          <w:sz w:val="30"/>
          <w:szCs w:val="30"/>
          <w:cs/>
        </w:rPr>
        <w:t xml:space="preserve">รวมเรียกว่า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หุ้นกู้ชุดใหม่</w:t>
      </w:r>
      <w:r>
        <w:rPr>
          <w:rFonts w:ascii="Angsana New" w:hAnsi="Angsana New"/>
          <w:sz w:val="30"/>
          <w:szCs w:val="30"/>
        </w:rPr>
        <w:t>”</w:t>
      </w:r>
      <w:r w:rsidRPr="005F15D5">
        <w:rPr>
          <w:rFonts w:ascii="Angsana New" w:hAnsi="Angsana New"/>
          <w:sz w:val="30"/>
          <w:szCs w:val="30"/>
          <w:cs/>
        </w:rPr>
        <w:t xml:space="preserve"> ซึ่งเป็นการออกและเสนอขา</w:t>
      </w:r>
      <w:r w:rsidR="00D10961">
        <w:rPr>
          <w:rFonts w:ascii="Angsana New" w:hAnsi="Angsana New"/>
          <w:sz w:val="30"/>
          <w:szCs w:val="30"/>
          <w:cs/>
        </w:rPr>
        <w:t>ยตามโครงการหุ้นกู้ของบริษัท และ</w:t>
      </w:r>
      <w:r w:rsidRPr="005F15D5">
        <w:rPr>
          <w:rFonts w:ascii="Angsana New" w:hAnsi="Angsana New"/>
          <w:sz w:val="30"/>
          <w:szCs w:val="30"/>
          <w:cs/>
        </w:rPr>
        <w:t>บริษัท ไทยออยล์ ศูนย์บริหาร</w:t>
      </w:r>
      <w:r w:rsidR="00353F52">
        <w:rPr>
          <w:rFonts w:ascii="Angsana New" w:hAnsi="Angsana New"/>
          <w:sz w:val="30"/>
          <w:szCs w:val="30"/>
          <w:cs/>
        </w:rPr>
        <w:t>เงิน จำกัด โดยบริษัทได้ให้การค</w:t>
      </w:r>
      <w:r w:rsidR="00353F52">
        <w:rPr>
          <w:rFonts w:ascii="Angsana New" w:hAnsi="Angsana New" w:hint="cs"/>
          <w:sz w:val="30"/>
          <w:szCs w:val="30"/>
          <w:cs/>
        </w:rPr>
        <w:t>้ำ</w:t>
      </w:r>
      <w:r w:rsidRPr="005F15D5">
        <w:rPr>
          <w:rFonts w:ascii="Angsana New" w:hAnsi="Angsana New"/>
          <w:sz w:val="30"/>
          <w:szCs w:val="30"/>
          <w:cs/>
        </w:rPr>
        <w:t>ประกั</w:t>
      </w:r>
      <w:r w:rsidR="00353F52">
        <w:rPr>
          <w:rFonts w:ascii="Angsana New" w:hAnsi="Angsana New"/>
          <w:sz w:val="30"/>
          <w:szCs w:val="30"/>
          <w:cs/>
        </w:rPr>
        <w:t>นการชำระหนี้ตามหุ้นกู้ชุดใหม่ สำ</w:t>
      </w:r>
      <w:r w:rsidRPr="005F15D5">
        <w:rPr>
          <w:rFonts w:ascii="Angsana New" w:hAnsi="Angsana New"/>
          <w:sz w:val="30"/>
          <w:szCs w:val="30"/>
          <w:cs/>
        </w:rPr>
        <w:t>หรับเงินที่ได้สุทธิจากการออกหุ้นกู้ชุดใหม่ดังกล่าวจะถูกนำไปใช้เพื่อให้กู้ยืมแก่บริษัทเพื่อเป็นการบริหารสภาพคล่องต่อไป</w:t>
      </w:r>
    </w:p>
    <w:p w:rsidR="00634793" w:rsidRDefault="00634793" w:rsidP="005F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634793" w:rsidRDefault="00634793" w:rsidP="0063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479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สัญญาซื้อขายหุ้น</w:t>
      </w:r>
    </w:p>
    <w:p w:rsidR="00634793" w:rsidRPr="00634793" w:rsidRDefault="00634793" w:rsidP="0063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B6526" w:rsidRPr="00FB6526" w:rsidRDefault="00FB6526" w:rsidP="00BB3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32CC">
        <w:rPr>
          <w:rFonts w:ascii="Angsana New" w:hAnsi="Angsana New"/>
          <w:spacing w:val="-4"/>
          <w:sz w:val="30"/>
          <w:szCs w:val="30"/>
          <w:cs/>
        </w:rPr>
        <w:t>เมื่อวันที่ 23 เมษายน 2561 บริษัท ไทยออยล์มารีน จำกัด (</w:t>
      </w:r>
      <w:r w:rsidRPr="00BB32CC">
        <w:rPr>
          <w:rFonts w:ascii="Angsana New" w:hAnsi="Angsana New"/>
          <w:spacing w:val="-4"/>
          <w:sz w:val="30"/>
          <w:szCs w:val="30"/>
        </w:rPr>
        <w:t xml:space="preserve">“TM”) </w:t>
      </w:r>
      <w:r w:rsidRPr="00BB32CC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 ได้ลงนามในสัญญาซื้อ</w:t>
      </w:r>
      <w:r w:rsidR="00FD047E">
        <w:rPr>
          <w:rFonts w:ascii="Angsana New" w:hAnsi="Angsana New" w:hint="cs"/>
          <w:spacing w:val="-4"/>
          <w:sz w:val="30"/>
          <w:szCs w:val="30"/>
          <w:cs/>
        </w:rPr>
        <w:t>ข</w:t>
      </w:r>
      <w:r w:rsidRPr="00BB32CC">
        <w:rPr>
          <w:rFonts w:ascii="Angsana New" w:hAnsi="Angsana New"/>
          <w:spacing w:val="-4"/>
          <w:sz w:val="30"/>
          <w:szCs w:val="30"/>
          <w:cs/>
        </w:rPr>
        <w:t>ายหุ้น</w:t>
      </w:r>
      <w:r w:rsidRPr="00FB6526">
        <w:rPr>
          <w:rFonts w:ascii="Angsana New" w:hAnsi="Angsana New"/>
          <w:sz w:val="30"/>
          <w:szCs w:val="30"/>
          <w:cs/>
        </w:rPr>
        <w:t>กับบริษัทแห่งหนึ่งซึ่งเป็นผู้ถือหุ้นอีกรายในบริษัท ท๊อป มารีไทม์ เซอร์วิส จำกัด (</w:t>
      </w:r>
      <w:r w:rsidRPr="00FB6526">
        <w:rPr>
          <w:rFonts w:ascii="Angsana New" w:hAnsi="Angsana New"/>
          <w:sz w:val="30"/>
          <w:szCs w:val="30"/>
        </w:rPr>
        <w:t>“TMS”) (</w:t>
      </w:r>
      <w:r w:rsidRPr="00FB6526">
        <w:rPr>
          <w:rFonts w:ascii="Angsana New" w:hAnsi="Angsana New"/>
          <w:sz w:val="30"/>
          <w:szCs w:val="30"/>
          <w:cs/>
        </w:rPr>
        <w:t>บริษัทย่อยทางอ้อม) เพื่อทำข้อตกลง</w:t>
      </w:r>
      <w:r w:rsidR="00BB32CC">
        <w:rPr>
          <w:rFonts w:ascii="Angsana New" w:hAnsi="Angsana New" w:hint="cs"/>
          <w:sz w:val="30"/>
          <w:szCs w:val="30"/>
          <w:cs/>
        </w:rPr>
        <w:t>จะ</w:t>
      </w:r>
      <w:r w:rsidRPr="00FB6526">
        <w:rPr>
          <w:rFonts w:ascii="Angsana New" w:hAnsi="Angsana New"/>
          <w:sz w:val="30"/>
          <w:szCs w:val="30"/>
          <w:cs/>
        </w:rPr>
        <w:t>ซื้อ</w:t>
      </w:r>
      <w:r w:rsidR="00BB32CC">
        <w:rPr>
          <w:rFonts w:ascii="Angsana New" w:hAnsi="Angsana New" w:hint="cs"/>
          <w:sz w:val="30"/>
          <w:szCs w:val="30"/>
          <w:cs/>
        </w:rPr>
        <w:t>จะ</w:t>
      </w:r>
      <w:r w:rsidRPr="00FB6526">
        <w:rPr>
          <w:rFonts w:ascii="Angsana New" w:hAnsi="Angsana New"/>
          <w:sz w:val="30"/>
          <w:szCs w:val="30"/>
          <w:cs/>
        </w:rPr>
        <w:t xml:space="preserve">ขายหุ้นของ </w:t>
      </w:r>
      <w:r w:rsidRPr="00FB6526">
        <w:rPr>
          <w:rFonts w:ascii="Angsana New" w:hAnsi="Angsana New"/>
          <w:sz w:val="30"/>
          <w:szCs w:val="30"/>
        </w:rPr>
        <w:t xml:space="preserve">TMS </w:t>
      </w:r>
    </w:p>
    <w:p w:rsidR="00FB6526" w:rsidRPr="00FB6526" w:rsidRDefault="00FB6526" w:rsidP="00FB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634793" w:rsidRPr="00BB32CC" w:rsidRDefault="00BB32CC" w:rsidP="00BB3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ณ ปัจจุบั</w:t>
      </w:r>
      <w:r w:rsidR="00FB6526" w:rsidRPr="00BB32CC">
        <w:rPr>
          <w:rFonts w:ascii="Angsana New" w:hAnsi="Angsana New"/>
          <w:spacing w:val="-4"/>
          <w:sz w:val="30"/>
          <w:szCs w:val="30"/>
          <w:cs/>
        </w:rPr>
        <w:t>น การซื้อขายหุ้นดังกล่าวยังไม่แล้วเสร็จเนื่องจากการปฏิบัติตามเงื่อนไขในสัญญาซื้อขายหุ้นบางประการยังอยู่ในระหว่าง</w:t>
      </w:r>
      <w:r w:rsidR="009B4727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FB6526" w:rsidRPr="00BB32CC">
        <w:rPr>
          <w:rFonts w:ascii="Angsana New" w:hAnsi="Angsana New"/>
          <w:spacing w:val="-4"/>
          <w:sz w:val="30"/>
          <w:szCs w:val="30"/>
          <w:cs/>
        </w:rPr>
        <w:t>ดำเนินการ ทั้งนี้ หากการซื้อขายหุ้นแล้วเสร็จ สัดส่วนการถือหุ้นของ</w:t>
      </w:r>
      <w:r w:rsidR="00FD047E">
        <w:rPr>
          <w:rFonts w:ascii="Angsana New" w:hAnsi="Angsana New"/>
          <w:spacing w:val="-4"/>
          <w:sz w:val="30"/>
          <w:szCs w:val="30"/>
        </w:rPr>
        <w:t xml:space="preserve"> </w:t>
      </w:r>
      <w:r w:rsidR="00FB6526" w:rsidRPr="00BB32CC">
        <w:rPr>
          <w:rFonts w:ascii="Angsana New" w:hAnsi="Angsana New"/>
          <w:spacing w:val="-4"/>
          <w:sz w:val="30"/>
          <w:szCs w:val="30"/>
        </w:rPr>
        <w:t xml:space="preserve">TM  </w:t>
      </w:r>
      <w:r w:rsidR="00FB6526" w:rsidRPr="00BB32CC">
        <w:rPr>
          <w:rFonts w:ascii="Angsana New" w:hAnsi="Angsana New"/>
          <w:spacing w:val="-4"/>
          <w:sz w:val="30"/>
          <w:szCs w:val="30"/>
          <w:cs/>
        </w:rPr>
        <w:t xml:space="preserve">ใน </w:t>
      </w:r>
      <w:r w:rsidR="00FB6526" w:rsidRPr="00BB32CC">
        <w:rPr>
          <w:rFonts w:ascii="Angsana New" w:hAnsi="Angsana New"/>
          <w:spacing w:val="-4"/>
          <w:sz w:val="30"/>
          <w:szCs w:val="30"/>
        </w:rPr>
        <w:t xml:space="preserve">TMS </w:t>
      </w:r>
      <w:r w:rsidR="00FB6526" w:rsidRPr="00BB32CC">
        <w:rPr>
          <w:rFonts w:ascii="Angsana New" w:hAnsi="Angsana New"/>
          <w:spacing w:val="-4"/>
          <w:sz w:val="30"/>
          <w:szCs w:val="30"/>
          <w:cs/>
        </w:rPr>
        <w:t>จะเปลี่ยนสัดส่วนจากเดิมในอัตราร้อยละ 55 เป็นอัตราใหม่ร้อยละ 100</w:t>
      </w:r>
    </w:p>
    <w:sectPr w:rsidR="00634793" w:rsidRPr="00BB32CC" w:rsidSect="00A97FEF">
      <w:headerReference w:type="default" r:id="rId15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F62" w:rsidRDefault="007C2F62">
      <w:r>
        <w:separator/>
      </w:r>
    </w:p>
  </w:endnote>
  <w:endnote w:type="continuationSeparator" w:id="0">
    <w:p w:rsidR="007C2F62" w:rsidRDefault="007C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Pr="002E6226" w:rsidRDefault="005E1059" w:rsidP="00E4761F">
    <w:pPr>
      <w:pStyle w:val="Footer"/>
      <w:framePr w:h="453" w:hRule="exact" w:wrap="around" w:vAnchor="text" w:hAnchor="page" w:x="5842" w:y="-52"/>
      <w:rPr>
        <w:rStyle w:val="PageNumber"/>
        <w:rFonts w:ascii="Angsana New" w:hAnsi="Angsana New"/>
        <w:sz w:val="30"/>
        <w:szCs w:val="30"/>
      </w:rPr>
    </w:pPr>
    <w:r w:rsidRPr="002E6226">
      <w:rPr>
        <w:rStyle w:val="PageNumber"/>
        <w:rFonts w:ascii="Angsana New" w:hAnsi="Angsana New"/>
        <w:sz w:val="30"/>
        <w:szCs w:val="30"/>
      </w:rPr>
      <w:fldChar w:fldCharType="begin"/>
    </w:r>
    <w:r w:rsidRPr="002E622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E6226">
      <w:rPr>
        <w:rStyle w:val="PageNumber"/>
        <w:rFonts w:ascii="Angsana New" w:hAnsi="Angsana New"/>
        <w:sz w:val="30"/>
        <w:szCs w:val="30"/>
      </w:rPr>
      <w:fldChar w:fldCharType="separate"/>
    </w:r>
    <w:r w:rsidR="0081297C">
      <w:rPr>
        <w:rStyle w:val="PageNumber"/>
        <w:rFonts w:ascii="Angsana New" w:hAnsi="Angsana New"/>
        <w:noProof/>
        <w:sz w:val="30"/>
        <w:szCs w:val="30"/>
      </w:rPr>
      <w:t>22</w:t>
    </w:r>
    <w:r w:rsidRPr="002E6226">
      <w:rPr>
        <w:rStyle w:val="PageNumber"/>
        <w:rFonts w:ascii="Angsana New" w:hAnsi="Angsana New"/>
        <w:sz w:val="30"/>
        <w:szCs w:val="30"/>
      </w:rPr>
      <w:fldChar w:fldCharType="end"/>
    </w:r>
  </w:p>
  <w:p w:rsidR="005E1059" w:rsidRPr="00DE5515" w:rsidRDefault="005E1059" w:rsidP="00362B5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50"/>
        <w:tab w:val="right" w:pos="9090"/>
      </w:tabs>
      <w:ind w:left="9720" w:right="360" w:hanging="9720"/>
      <w:rPr>
        <w:rFonts w:ascii="Angsana New" w:hAnsi="Angsana New"/>
        <w:sz w:val="30"/>
        <w:szCs w:val="30"/>
      </w:rPr>
    </w:pPr>
    <w:r w:rsidRPr="00DE5515">
      <w:rPr>
        <w:rStyle w:val="PageNumber"/>
        <w:rFonts w:ascii="Angsana New" w:hAnsi="Angsana New"/>
        <w:sz w:val="30"/>
        <w:szCs w:val="30"/>
        <w:cs/>
      </w:rPr>
      <w:tab/>
    </w:r>
    <w:r w:rsidRPr="00DE5515"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Pr="003234FB" w:rsidRDefault="005E1059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81297C">
      <w:rPr>
        <w:rStyle w:val="PageNumber"/>
        <w:rFonts w:ascii="Angsana New" w:hAnsi="Angsana New"/>
        <w:noProof/>
        <w:sz w:val="30"/>
        <w:szCs w:val="30"/>
      </w:rPr>
      <w:t>38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5E1059" w:rsidRPr="00A12539" w:rsidRDefault="005E1059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Pr="003234FB" w:rsidRDefault="005E1059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81297C">
      <w:rPr>
        <w:rStyle w:val="PageNumber"/>
        <w:rFonts w:ascii="Angsana New" w:hAnsi="Angsana New"/>
        <w:noProof/>
        <w:sz w:val="30"/>
        <w:szCs w:val="30"/>
      </w:rPr>
      <w:t>39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5E1059" w:rsidRPr="00A12539" w:rsidRDefault="005E1059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Pr="003234FB" w:rsidRDefault="005E1059" w:rsidP="003C3BEA">
    <w:pPr>
      <w:pStyle w:val="Footer"/>
      <w:framePr w:wrap="around" w:vAnchor="text" w:hAnchor="margin" w:xAlign="center" w:y="1"/>
      <w:tabs>
        <w:tab w:val="left" w:pos="90"/>
      </w:tabs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81297C">
      <w:rPr>
        <w:rStyle w:val="PageNumber"/>
        <w:rFonts w:ascii="Angsana New" w:hAnsi="Angsana New"/>
        <w:noProof/>
        <w:sz w:val="30"/>
        <w:szCs w:val="30"/>
      </w:rPr>
      <w:t>41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5E1059" w:rsidRPr="00A12539" w:rsidRDefault="005E1059" w:rsidP="005C58E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472" w:hanging="972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Pr="003234FB" w:rsidRDefault="005E1059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81297C">
      <w:rPr>
        <w:rStyle w:val="PageNumber"/>
        <w:rFonts w:ascii="Angsana New" w:hAnsi="Angsana New"/>
        <w:noProof/>
        <w:sz w:val="30"/>
        <w:szCs w:val="30"/>
      </w:rPr>
      <w:t>44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5E1059" w:rsidRPr="00A12539" w:rsidRDefault="005E1059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F62" w:rsidRDefault="007C2F62">
      <w:r>
        <w:separator/>
      </w:r>
    </w:p>
  </w:footnote>
  <w:footnote w:type="continuationSeparator" w:id="0">
    <w:p w:rsidR="007C2F62" w:rsidRDefault="007C2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Default="005E1059" w:rsidP="009976E8"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5E1059" w:rsidRDefault="005E1059" w:rsidP="009976E8">
    <w:pPr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5E1059" w:rsidRPr="0082093D" w:rsidRDefault="005E1059" w:rsidP="009976E8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C0371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2C0371"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5E1059" w:rsidRDefault="005E1059" w:rsidP="009976E8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Default="005E1059" w:rsidP="005E1059">
    <w:pPr>
      <w:ind w:left="180" w:firstLine="360"/>
    </w:pPr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5E1059" w:rsidRDefault="005E1059" w:rsidP="005E1059">
    <w:pPr>
      <w:ind w:left="180" w:firstLine="360"/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5E1059" w:rsidRPr="0082093D" w:rsidRDefault="005E1059" w:rsidP="005E1059">
    <w:pPr>
      <w:ind w:left="180" w:firstLine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C0371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2C0371"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5E1059" w:rsidRDefault="005E1059" w:rsidP="009976E8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Default="005E1059" w:rsidP="009976E8"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5E1059" w:rsidRDefault="005E1059" w:rsidP="009976E8">
    <w:pPr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5E1059" w:rsidRPr="0082093D" w:rsidRDefault="005E1059" w:rsidP="009976E8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C0371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2C0371"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5E1059" w:rsidRDefault="005E1059" w:rsidP="009976E8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C722DC"/>
    <w:multiLevelType w:val="hybridMultilevel"/>
    <w:tmpl w:val="DA64DE9C"/>
    <w:lvl w:ilvl="0" w:tplc="13C239A4">
      <w:start w:val="5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9CB6785"/>
    <w:multiLevelType w:val="multilevel"/>
    <w:tmpl w:val="2974AF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1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7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3"/>
  </w:num>
  <w:num w:numId="14">
    <w:abstractNumId w:val="17"/>
  </w:num>
  <w:num w:numId="15">
    <w:abstractNumId w:val="21"/>
  </w:num>
  <w:num w:numId="16">
    <w:abstractNumId w:val="40"/>
  </w:num>
  <w:num w:numId="17">
    <w:abstractNumId w:val="23"/>
  </w:num>
  <w:num w:numId="18">
    <w:abstractNumId w:val="24"/>
  </w:num>
  <w:num w:numId="19">
    <w:abstractNumId w:val="27"/>
  </w:num>
  <w:num w:numId="20">
    <w:abstractNumId w:val="39"/>
  </w:num>
  <w:num w:numId="21">
    <w:abstractNumId w:val="36"/>
  </w:num>
  <w:num w:numId="22">
    <w:abstractNumId w:val="18"/>
  </w:num>
  <w:num w:numId="23">
    <w:abstractNumId w:val="34"/>
  </w:num>
  <w:num w:numId="24">
    <w:abstractNumId w:val="26"/>
  </w:num>
  <w:num w:numId="25">
    <w:abstractNumId w:val="28"/>
  </w:num>
  <w:num w:numId="26">
    <w:abstractNumId w:val="25"/>
  </w:num>
  <w:num w:numId="27">
    <w:abstractNumId w:val="29"/>
  </w:num>
  <w:num w:numId="28">
    <w:abstractNumId w:val="30"/>
  </w:num>
  <w:num w:numId="29">
    <w:abstractNumId w:val="35"/>
  </w:num>
  <w:num w:numId="30">
    <w:abstractNumId w:val="13"/>
  </w:num>
  <w:num w:numId="31">
    <w:abstractNumId w:val="37"/>
  </w:num>
  <w:num w:numId="32">
    <w:abstractNumId w:val="10"/>
  </w:num>
  <w:num w:numId="33">
    <w:abstractNumId w:val="28"/>
  </w:num>
  <w:num w:numId="34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15"/>
  </w:num>
  <w:num w:numId="37">
    <w:abstractNumId w:val="32"/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7"/>
  </w:num>
  <w:num w:numId="41">
    <w:abstractNumId w:val="19"/>
  </w:num>
  <w:num w:numId="42">
    <w:abstractNumId w:val="19"/>
    <w:lvlOverride w:ilvl="0">
      <w:startOverride w:val="33"/>
    </w:lvlOverride>
  </w:num>
  <w:num w:numId="43">
    <w:abstractNumId w:val="17"/>
  </w:num>
  <w:num w:numId="44">
    <w:abstractNumId w:val="11"/>
  </w:num>
  <w:num w:numId="45">
    <w:abstractNumId w:val="13"/>
  </w:num>
  <w:num w:numId="46">
    <w:abstractNumId w:val="38"/>
  </w:num>
  <w:num w:numId="47">
    <w:abstractNumId w:val="12"/>
  </w:num>
  <w:num w:numId="48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31B"/>
    <w:rsid w:val="0000188E"/>
    <w:rsid w:val="000018D6"/>
    <w:rsid w:val="00001F51"/>
    <w:rsid w:val="000022E8"/>
    <w:rsid w:val="000023E8"/>
    <w:rsid w:val="00002549"/>
    <w:rsid w:val="000025AD"/>
    <w:rsid w:val="0000293D"/>
    <w:rsid w:val="000032C9"/>
    <w:rsid w:val="0000340F"/>
    <w:rsid w:val="000042B5"/>
    <w:rsid w:val="000047D5"/>
    <w:rsid w:val="00004877"/>
    <w:rsid w:val="00005051"/>
    <w:rsid w:val="00005D27"/>
    <w:rsid w:val="000060BF"/>
    <w:rsid w:val="0000623D"/>
    <w:rsid w:val="00006F12"/>
    <w:rsid w:val="000072F8"/>
    <w:rsid w:val="000078D2"/>
    <w:rsid w:val="00007B3F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031"/>
    <w:rsid w:val="00013943"/>
    <w:rsid w:val="00013F57"/>
    <w:rsid w:val="00014AE0"/>
    <w:rsid w:val="00014BFD"/>
    <w:rsid w:val="000151CB"/>
    <w:rsid w:val="000153A5"/>
    <w:rsid w:val="0001607E"/>
    <w:rsid w:val="00016691"/>
    <w:rsid w:val="000166E1"/>
    <w:rsid w:val="000168A3"/>
    <w:rsid w:val="00016C15"/>
    <w:rsid w:val="00016DCE"/>
    <w:rsid w:val="00016DF7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2382"/>
    <w:rsid w:val="0002331C"/>
    <w:rsid w:val="000235B3"/>
    <w:rsid w:val="00023A76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AC9"/>
    <w:rsid w:val="00027EF8"/>
    <w:rsid w:val="000300C9"/>
    <w:rsid w:val="000308CF"/>
    <w:rsid w:val="00030C32"/>
    <w:rsid w:val="00030D14"/>
    <w:rsid w:val="00030D51"/>
    <w:rsid w:val="00030ED0"/>
    <w:rsid w:val="000314E8"/>
    <w:rsid w:val="00031548"/>
    <w:rsid w:val="00031B5D"/>
    <w:rsid w:val="00031F62"/>
    <w:rsid w:val="00032869"/>
    <w:rsid w:val="00032AD7"/>
    <w:rsid w:val="00032BF4"/>
    <w:rsid w:val="00032F6A"/>
    <w:rsid w:val="000334EB"/>
    <w:rsid w:val="00033C3B"/>
    <w:rsid w:val="00034631"/>
    <w:rsid w:val="0003480B"/>
    <w:rsid w:val="00034856"/>
    <w:rsid w:val="00035187"/>
    <w:rsid w:val="00035399"/>
    <w:rsid w:val="0003545E"/>
    <w:rsid w:val="00035679"/>
    <w:rsid w:val="0003570C"/>
    <w:rsid w:val="00035909"/>
    <w:rsid w:val="0003595D"/>
    <w:rsid w:val="000362A2"/>
    <w:rsid w:val="0003631A"/>
    <w:rsid w:val="0003639B"/>
    <w:rsid w:val="00036F0B"/>
    <w:rsid w:val="0003727F"/>
    <w:rsid w:val="000373EB"/>
    <w:rsid w:val="00037733"/>
    <w:rsid w:val="00040208"/>
    <w:rsid w:val="000402B9"/>
    <w:rsid w:val="00040E70"/>
    <w:rsid w:val="00040F4B"/>
    <w:rsid w:val="00041DD5"/>
    <w:rsid w:val="00042945"/>
    <w:rsid w:val="00042BA8"/>
    <w:rsid w:val="000437E3"/>
    <w:rsid w:val="00043AAD"/>
    <w:rsid w:val="00044428"/>
    <w:rsid w:val="0004517F"/>
    <w:rsid w:val="000452AB"/>
    <w:rsid w:val="000452DA"/>
    <w:rsid w:val="000454DB"/>
    <w:rsid w:val="00045694"/>
    <w:rsid w:val="00045AEF"/>
    <w:rsid w:val="00045E8A"/>
    <w:rsid w:val="00045FA3"/>
    <w:rsid w:val="000469C0"/>
    <w:rsid w:val="00046F9A"/>
    <w:rsid w:val="00047138"/>
    <w:rsid w:val="0004768A"/>
    <w:rsid w:val="00047759"/>
    <w:rsid w:val="00047E2E"/>
    <w:rsid w:val="00050239"/>
    <w:rsid w:val="000508A9"/>
    <w:rsid w:val="000508BB"/>
    <w:rsid w:val="00050FC9"/>
    <w:rsid w:val="00051133"/>
    <w:rsid w:val="0005134E"/>
    <w:rsid w:val="000513EA"/>
    <w:rsid w:val="0005146F"/>
    <w:rsid w:val="000516BE"/>
    <w:rsid w:val="00051CD3"/>
    <w:rsid w:val="00051D2D"/>
    <w:rsid w:val="00051D69"/>
    <w:rsid w:val="000527B0"/>
    <w:rsid w:val="000527D0"/>
    <w:rsid w:val="00052853"/>
    <w:rsid w:val="00052ACF"/>
    <w:rsid w:val="00052DCF"/>
    <w:rsid w:val="000536C5"/>
    <w:rsid w:val="0005392B"/>
    <w:rsid w:val="00053DA5"/>
    <w:rsid w:val="00053DBA"/>
    <w:rsid w:val="00054209"/>
    <w:rsid w:val="00054A61"/>
    <w:rsid w:val="00054D97"/>
    <w:rsid w:val="000552B3"/>
    <w:rsid w:val="000564B8"/>
    <w:rsid w:val="00056986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1342"/>
    <w:rsid w:val="000615B2"/>
    <w:rsid w:val="000619DC"/>
    <w:rsid w:val="00061C74"/>
    <w:rsid w:val="000629EE"/>
    <w:rsid w:val="00062AD6"/>
    <w:rsid w:val="000637CA"/>
    <w:rsid w:val="00064361"/>
    <w:rsid w:val="000647D8"/>
    <w:rsid w:val="00065493"/>
    <w:rsid w:val="000657C0"/>
    <w:rsid w:val="00065AEC"/>
    <w:rsid w:val="000665F4"/>
    <w:rsid w:val="00066806"/>
    <w:rsid w:val="00066AF1"/>
    <w:rsid w:val="00066DB8"/>
    <w:rsid w:val="000670A9"/>
    <w:rsid w:val="00067A6A"/>
    <w:rsid w:val="00067DC6"/>
    <w:rsid w:val="00070755"/>
    <w:rsid w:val="000707BF"/>
    <w:rsid w:val="000709D1"/>
    <w:rsid w:val="00070FB7"/>
    <w:rsid w:val="0007148B"/>
    <w:rsid w:val="0007154F"/>
    <w:rsid w:val="0007215F"/>
    <w:rsid w:val="00073219"/>
    <w:rsid w:val="000736F4"/>
    <w:rsid w:val="00073CA7"/>
    <w:rsid w:val="00073FB9"/>
    <w:rsid w:val="0007425E"/>
    <w:rsid w:val="000744F2"/>
    <w:rsid w:val="00074728"/>
    <w:rsid w:val="000748D6"/>
    <w:rsid w:val="0007513B"/>
    <w:rsid w:val="000751AE"/>
    <w:rsid w:val="00075325"/>
    <w:rsid w:val="0007537F"/>
    <w:rsid w:val="000753A1"/>
    <w:rsid w:val="00075897"/>
    <w:rsid w:val="00075FAF"/>
    <w:rsid w:val="000760EB"/>
    <w:rsid w:val="00076853"/>
    <w:rsid w:val="00076C4F"/>
    <w:rsid w:val="00076E75"/>
    <w:rsid w:val="00076F30"/>
    <w:rsid w:val="00076F79"/>
    <w:rsid w:val="00077728"/>
    <w:rsid w:val="000804F6"/>
    <w:rsid w:val="00080654"/>
    <w:rsid w:val="00080677"/>
    <w:rsid w:val="00080B2B"/>
    <w:rsid w:val="00080B7D"/>
    <w:rsid w:val="00080CDE"/>
    <w:rsid w:val="00081503"/>
    <w:rsid w:val="000815C4"/>
    <w:rsid w:val="00082016"/>
    <w:rsid w:val="00082842"/>
    <w:rsid w:val="00082F80"/>
    <w:rsid w:val="00083055"/>
    <w:rsid w:val="00083757"/>
    <w:rsid w:val="00083C34"/>
    <w:rsid w:val="0008422C"/>
    <w:rsid w:val="0008441D"/>
    <w:rsid w:val="00084726"/>
    <w:rsid w:val="0008472D"/>
    <w:rsid w:val="0008481B"/>
    <w:rsid w:val="00084E95"/>
    <w:rsid w:val="00085B44"/>
    <w:rsid w:val="00085BBB"/>
    <w:rsid w:val="00085E4B"/>
    <w:rsid w:val="0008603B"/>
    <w:rsid w:val="000860A0"/>
    <w:rsid w:val="00086191"/>
    <w:rsid w:val="00086DA4"/>
    <w:rsid w:val="00086DF0"/>
    <w:rsid w:val="00086EB1"/>
    <w:rsid w:val="000870BC"/>
    <w:rsid w:val="00087105"/>
    <w:rsid w:val="00087541"/>
    <w:rsid w:val="0008788A"/>
    <w:rsid w:val="00087B91"/>
    <w:rsid w:val="00087C20"/>
    <w:rsid w:val="00087EBB"/>
    <w:rsid w:val="0009136E"/>
    <w:rsid w:val="000915D9"/>
    <w:rsid w:val="00091EDD"/>
    <w:rsid w:val="000924AF"/>
    <w:rsid w:val="00092A47"/>
    <w:rsid w:val="00092D71"/>
    <w:rsid w:val="00092F3F"/>
    <w:rsid w:val="000932CF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490"/>
    <w:rsid w:val="0009765D"/>
    <w:rsid w:val="000978D8"/>
    <w:rsid w:val="00097AB6"/>
    <w:rsid w:val="00097EC7"/>
    <w:rsid w:val="000A0517"/>
    <w:rsid w:val="000A0670"/>
    <w:rsid w:val="000A1537"/>
    <w:rsid w:val="000A15EF"/>
    <w:rsid w:val="000A1AFF"/>
    <w:rsid w:val="000A1D50"/>
    <w:rsid w:val="000A1EBD"/>
    <w:rsid w:val="000A2185"/>
    <w:rsid w:val="000A2236"/>
    <w:rsid w:val="000A2247"/>
    <w:rsid w:val="000A2AF7"/>
    <w:rsid w:val="000A2CAD"/>
    <w:rsid w:val="000A341D"/>
    <w:rsid w:val="000A4598"/>
    <w:rsid w:val="000A4AA5"/>
    <w:rsid w:val="000A4D67"/>
    <w:rsid w:val="000A4DCC"/>
    <w:rsid w:val="000A53FD"/>
    <w:rsid w:val="000A54B5"/>
    <w:rsid w:val="000A5E30"/>
    <w:rsid w:val="000A6C35"/>
    <w:rsid w:val="000A6C53"/>
    <w:rsid w:val="000A707C"/>
    <w:rsid w:val="000A7216"/>
    <w:rsid w:val="000A7220"/>
    <w:rsid w:val="000A7556"/>
    <w:rsid w:val="000A7A91"/>
    <w:rsid w:val="000A7F7F"/>
    <w:rsid w:val="000B0025"/>
    <w:rsid w:val="000B042C"/>
    <w:rsid w:val="000B11C1"/>
    <w:rsid w:val="000B127A"/>
    <w:rsid w:val="000B1578"/>
    <w:rsid w:val="000B1615"/>
    <w:rsid w:val="000B1919"/>
    <w:rsid w:val="000B23B9"/>
    <w:rsid w:val="000B2A30"/>
    <w:rsid w:val="000B2BEE"/>
    <w:rsid w:val="000B2CC8"/>
    <w:rsid w:val="000B2D47"/>
    <w:rsid w:val="000B2E12"/>
    <w:rsid w:val="000B305A"/>
    <w:rsid w:val="000B3280"/>
    <w:rsid w:val="000B351E"/>
    <w:rsid w:val="000B4317"/>
    <w:rsid w:val="000B43BB"/>
    <w:rsid w:val="000B4470"/>
    <w:rsid w:val="000B4F7B"/>
    <w:rsid w:val="000B5118"/>
    <w:rsid w:val="000B5232"/>
    <w:rsid w:val="000B5EEA"/>
    <w:rsid w:val="000B6091"/>
    <w:rsid w:val="000B610C"/>
    <w:rsid w:val="000B640D"/>
    <w:rsid w:val="000B660B"/>
    <w:rsid w:val="000B690C"/>
    <w:rsid w:val="000B69F2"/>
    <w:rsid w:val="000B6E31"/>
    <w:rsid w:val="000B6FFE"/>
    <w:rsid w:val="000B7267"/>
    <w:rsid w:val="000B7FD5"/>
    <w:rsid w:val="000C098E"/>
    <w:rsid w:val="000C0BD7"/>
    <w:rsid w:val="000C1B47"/>
    <w:rsid w:val="000C21F6"/>
    <w:rsid w:val="000C24FA"/>
    <w:rsid w:val="000C28C8"/>
    <w:rsid w:val="000C2C9C"/>
    <w:rsid w:val="000C2DF8"/>
    <w:rsid w:val="000C36A5"/>
    <w:rsid w:val="000C3893"/>
    <w:rsid w:val="000C3C7B"/>
    <w:rsid w:val="000C439F"/>
    <w:rsid w:val="000C4535"/>
    <w:rsid w:val="000C469A"/>
    <w:rsid w:val="000C4892"/>
    <w:rsid w:val="000C4A9A"/>
    <w:rsid w:val="000C4BA0"/>
    <w:rsid w:val="000C4C44"/>
    <w:rsid w:val="000C4F84"/>
    <w:rsid w:val="000C551E"/>
    <w:rsid w:val="000C6169"/>
    <w:rsid w:val="000C6A78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D3"/>
    <w:rsid w:val="000D1705"/>
    <w:rsid w:val="000D177A"/>
    <w:rsid w:val="000D1F63"/>
    <w:rsid w:val="000D24C6"/>
    <w:rsid w:val="000D254A"/>
    <w:rsid w:val="000D26F7"/>
    <w:rsid w:val="000D281F"/>
    <w:rsid w:val="000D2B55"/>
    <w:rsid w:val="000D2F75"/>
    <w:rsid w:val="000D3799"/>
    <w:rsid w:val="000D37D2"/>
    <w:rsid w:val="000D4A8F"/>
    <w:rsid w:val="000D4B7F"/>
    <w:rsid w:val="000D51C2"/>
    <w:rsid w:val="000D5206"/>
    <w:rsid w:val="000D5473"/>
    <w:rsid w:val="000D54E3"/>
    <w:rsid w:val="000D5BB4"/>
    <w:rsid w:val="000D66C0"/>
    <w:rsid w:val="000D67C1"/>
    <w:rsid w:val="000D68F7"/>
    <w:rsid w:val="000D6B1C"/>
    <w:rsid w:val="000D6DC9"/>
    <w:rsid w:val="000D73BC"/>
    <w:rsid w:val="000D77B8"/>
    <w:rsid w:val="000D78BB"/>
    <w:rsid w:val="000D7EA3"/>
    <w:rsid w:val="000D7ECA"/>
    <w:rsid w:val="000D7FD7"/>
    <w:rsid w:val="000E08EE"/>
    <w:rsid w:val="000E0918"/>
    <w:rsid w:val="000E12C9"/>
    <w:rsid w:val="000E13E7"/>
    <w:rsid w:val="000E18A2"/>
    <w:rsid w:val="000E19E0"/>
    <w:rsid w:val="000E2078"/>
    <w:rsid w:val="000E2D47"/>
    <w:rsid w:val="000E2EE7"/>
    <w:rsid w:val="000E35E7"/>
    <w:rsid w:val="000E437D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5D7C"/>
    <w:rsid w:val="000E60F1"/>
    <w:rsid w:val="000E6129"/>
    <w:rsid w:val="000E632C"/>
    <w:rsid w:val="000E637A"/>
    <w:rsid w:val="000E6671"/>
    <w:rsid w:val="000E6AD9"/>
    <w:rsid w:val="000E78EA"/>
    <w:rsid w:val="000E7930"/>
    <w:rsid w:val="000F02E6"/>
    <w:rsid w:val="000F0316"/>
    <w:rsid w:val="000F07B8"/>
    <w:rsid w:val="000F0803"/>
    <w:rsid w:val="000F0E32"/>
    <w:rsid w:val="000F1366"/>
    <w:rsid w:val="000F1470"/>
    <w:rsid w:val="000F156F"/>
    <w:rsid w:val="000F1BFB"/>
    <w:rsid w:val="000F244F"/>
    <w:rsid w:val="000F2E8C"/>
    <w:rsid w:val="000F2FD9"/>
    <w:rsid w:val="000F30A2"/>
    <w:rsid w:val="000F30E0"/>
    <w:rsid w:val="000F3381"/>
    <w:rsid w:val="000F3703"/>
    <w:rsid w:val="000F3A1C"/>
    <w:rsid w:val="000F3D0D"/>
    <w:rsid w:val="000F3F49"/>
    <w:rsid w:val="000F42A4"/>
    <w:rsid w:val="000F4318"/>
    <w:rsid w:val="000F43B8"/>
    <w:rsid w:val="000F471A"/>
    <w:rsid w:val="000F49FE"/>
    <w:rsid w:val="000F4B24"/>
    <w:rsid w:val="000F4ED8"/>
    <w:rsid w:val="000F4FA5"/>
    <w:rsid w:val="000F4FFE"/>
    <w:rsid w:val="000F5687"/>
    <w:rsid w:val="000F585A"/>
    <w:rsid w:val="000F5876"/>
    <w:rsid w:val="000F5B44"/>
    <w:rsid w:val="000F5EE6"/>
    <w:rsid w:val="000F622E"/>
    <w:rsid w:val="000F631A"/>
    <w:rsid w:val="000F6406"/>
    <w:rsid w:val="000F64B2"/>
    <w:rsid w:val="000F66E4"/>
    <w:rsid w:val="000F677F"/>
    <w:rsid w:val="000F68F3"/>
    <w:rsid w:val="000F6BD6"/>
    <w:rsid w:val="000F6E28"/>
    <w:rsid w:val="000F73B0"/>
    <w:rsid w:val="000F7B3A"/>
    <w:rsid w:val="0010059E"/>
    <w:rsid w:val="00100718"/>
    <w:rsid w:val="00100F3B"/>
    <w:rsid w:val="00101416"/>
    <w:rsid w:val="0010159B"/>
    <w:rsid w:val="00101BE9"/>
    <w:rsid w:val="00101D5F"/>
    <w:rsid w:val="00101FD9"/>
    <w:rsid w:val="00103070"/>
    <w:rsid w:val="00103273"/>
    <w:rsid w:val="001033C4"/>
    <w:rsid w:val="0010344B"/>
    <w:rsid w:val="00103A42"/>
    <w:rsid w:val="00103AF0"/>
    <w:rsid w:val="00103B3E"/>
    <w:rsid w:val="00103B77"/>
    <w:rsid w:val="001041CB"/>
    <w:rsid w:val="001041D8"/>
    <w:rsid w:val="001048CC"/>
    <w:rsid w:val="001048EF"/>
    <w:rsid w:val="001050FD"/>
    <w:rsid w:val="001051FE"/>
    <w:rsid w:val="0010543A"/>
    <w:rsid w:val="0010550E"/>
    <w:rsid w:val="00105759"/>
    <w:rsid w:val="001057E3"/>
    <w:rsid w:val="00105B99"/>
    <w:rsid w:val="00105EE8"/>
    <w:rsid w:val="00106429"/>
    <w:rsid w:val="00106B98"/>
    <w:rsid w:val="00106DAD"/>
    <w:rsid w:val="00106F77"/>
    <w:rsid w:val="0010702E"/>
    <w:rsid w:val="001076DB"/>
    <w:rsid w:val="001077A6"/>
    <w:rsid w:val="00107A9E"/>
    <w:rsid w:val="00107F34"/>
    <w:rsid w:val="0011050E"/>
    <w:rsid w:val="001105E5"/>
    <w:rsid w:val="0011095A"/>
    <w:rsid w:val="00110FDF"/>
    <w:rsid w:val="0011200A"/>
    <w:rsid w:val="00112658"/>
    <w:rsid w:val="001128A2"/>
    <w:rsid w:val="00113719"/>
    <w:rsid w:val="001146E7"/>
    <w:rsid w:val="00114AAA"/>
    <w:rsid w:val="001150AE"/>
    <w:rsid w:val="0011518C"/>
    <w:rsid w:val="00115271"/>
    <w:rsid w:val="0011594B"/>
    <w:rsid w:val="00115EF1"/>
    <w:rsid w:val="00115F17"/>
    <w:rsid w:val="00116076"/>
    <w:rsid w:val="001161F5"/>
    <w:rsid w:val="00116287"/>
    <w:rsid w:val="00116749"/>
    <w:rsid w:val="00116C47"/>
    <w:rsid w:val="0011743C"/>
    <w:rsid w:val="00117E15"/>
    <w:rsid w:val="00120132"/>
    <w:rsid w:val="0012017A"/>
    <w:rsid w:val="00120591"/>
    <w:rsid w:val="00121F7A"/>
    <w:rsid w:val="001228E9"/>
    <w:rsid w:val="00122C57"/>
    <w:rsid w:val="00122D07"/>
    <w:rsid w:val="00122E31"/>
    <w:rsid w:val="00122E52"/>
    <w:rsid w:val="0012301F"/>
    <w:rsid w:val="00123F2B"/>
    <w:rsid w:val="00124543"/>
    <w:rsid w:val="00124789"/>
    <w:rsid w:val="0012480D"/>
    <w:rsid w:val="00124A56"/>
    <w:rsid w:val="00124AF4"/>
    <w:rsid w:val="00124CA3"/>
    <w:rsid w:val="00125664"/>
    <w:rsid w:val="001259F8"/>
    <w:rsid w:val="00125A8D"/>
    <w:rsid w:val="00125EFD"/>
    <w:rsid w:val="00126953"/>
    <w:rsid w:val="00126961"/>
    <w:rsid w:val="00126C1C"/>
    <w:rsid w:val="00126E0A"/>
    <w:rsid w:val="00126E4C"/>
    <w:rsid w:val="00126E7E"/>
    <w:rsid w:val="0012703B"/>
    <w:rsid w:val="00127065"/>
    <w:rsid w:val="00127587"/>
    <w:rsid w:val="0012786B"/>
    <w:rsid w:val="00127AAB"/>
    <w:rsid w:val="00127B30"/>
    <w:rsid w:val="00127B7D"/>
    <w:rsid w:val="00127E20"/>
    <w:rsid w:val="00127FB2"/>
    <w:rsid w:val="0013005B"/>
    <w:rsid w:val="00130347"/>
    <w:rsid w:val="00130FB3"/>
    <w:rsid w:val="00130FC4"/>
    <w:rsid w:val="00131365"/>
    <w:rsid w:val="0013162D"/>
    <w:rsid w:val="0013166C"/>
    <w:rsid w:val="00131785"/>
    <w:rsid w:val="001317F1"/>
    <w:rsid w:val="00131B4E"/>
    <w:rsid w:val="00131D09"/>
    <w:rsid w:val="00131D57"/>
    <w:rsid w:val="00131FB7"/>
    <w:rsid w:val="00132028"/>
    <w:rsid w:val="001321D9"/>
    <w:rsid w:val="0013248D"/>
    <w:rsid w:val="0013249E"/>
    <w:rsid w:val="0013283F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C6E"/>
    <w:rsid w:val="00141D3E"/>
    <w:rsid w:val="00142A96"/>
    <w:rsid w:val="00142C8D"/>
    <w:rsid w:val="00142EFC"/>
    <w:rsid w:val="00143079"/>
    <w:rsid w:val="001437CB"/>
    <w:rsid w:val="00143880"/>
    <w:rsid w:val="00143F8A"/>
    <w:rsid w:val="001440EE"/>
    <w:rsid w:val="001446E5"/>
    <w:rsid w:val="00144C9E"/>
    <w:rsid w:val="00144E54"/>
    <w:rsid w:val="001450BF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1FC"/>
    <w:rsid w:val="00147209"/>
    <w:rsid w:val="00147436"/>
    <w:rsid w:val="0014787A"/>
    <w:rsid w:val="001502D0"/>
    <w:rsid w:val="001504AB"/>
    <w:rsid w:val="001504E7"/>
    <w:rsid w:val="00150647"/>
    <w:rsid w:val="001508D6"/>
    <w:rsid w:val="00150FB6"/>
    <w:rsid w:val="001514D6"/>
    <w:rsid w:val="00151560"/>
    <w:rsid w:val="00151697"/>
    <w:rsid w:val="00152005"/>
    <w:rsid w:val="00152101"/>
    <w:rsid w:val="00152D84"/>
    <w:rsid w:val="00152E02"/>
    <w:rsid w:val="0015347F"/>
    <w:rsid w:val="00153819"/>
    <w:rsid w:val="001538DC"/>
    <w:rsid w:val="001540F3"/>
    <w:rsid w:val="0015462F"/>
    <w:rsid w:val="00154686"/>
    <w:rsid w:val="001554D9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153B"/>
    <w:rsid w:val="00162AEB"/>
    <w:rsid w:val="00162BEB"/>
    <w:rsid w:val="0016368B"/>
    <w:rsid w:val="00163AD9"/>
    <w:rsid w:val="00163CA7"/>
    <w:rsid w:val="00163E7A"/>
    <w:rsid w:val="00163F28"/>
    <w:rsid w:val="0016410E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EF2"/>
    <w:rsid w:val="001662C6"/>
    <w:rsid w:val="001664E8"/>
    <w:rsid w:val="0016665B"/>
    <w:rsid w:val="00166B76"/>
    <w:rsid w:val="00166BFE"/>
    <w:rsid w:val="00166F7F"/>
    <w:rsid w:val="001671AC"/>
    <w:rsid w:val="001672BE"/>
    <w:rsid w:val="00167CAA"/>
    <w:rsid w:val="0017037E"/>
    <w:rsid w:val="00170589"/>
    <w:rsid w:val="00170843"/>
    <w:rsid w:val="00170FE1"/>
    <w:rsid w:val="00171309"/>
    <w:rsid w:val="00171512"/>
    <w:rsid w:val="001718C7"/>
    <w:rsid w:val="00171FF5"/>
    <w:rsid w:val="00172A6A"/>
    <w:rsid w:val="00172ADA"/>
    <w:rsid w:val="00173065"/>
    <w:rsid w:val="001732A9"/>
    <w:rsid w:val="001734CE"/>
    <w:rsid w:val="00173BCA"/>
    <w:rsid w:val="00173F2E"/>
    <w:rsid w:val="00173F9E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61FF"/>
    <w:rsid w:val="001765B7"/>
    <w:rsid w:val="00176D71"/>
    <w:rsid w:val="001771A9"/>
    <w:rsid w:val="001772D0"/>
    <w:rsid w:val="001772F6"/>
    <w:rsid w:val="00177D29"/>
    <w:rsid w:val="00177DF4"/>
    <w:rsid w:val="00180168"/>
    <w:rsid w:val="0018058C"/>
    <w:rsid w:val="0018104C"/>
    <w:rsid w:val="0018112A"/>
    <w:rsid w:val="001813E7"/>
    <w:rsid w:val="00181562"/>
    <w:rsid w:val="0018163F"/>
    <w:rsid w:val="00181FB7"/>
    <w:rsid w:val="0018201E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0FE"/>
    <w:rsid w:val="001852E1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30F"/>
    <w:rsid w:val="0018741A"/>
    <w:rsid w:val="001878CF"/>
    <w:rsid w:val="00187A40"/>
    <w:rsid w:val="00190241"/>
    <w:rsid w:val="00190590"/>
    <w:rsid w:val="001907AE"/>
    <w:rsid w:val="001907CE"/>
    <w:rsid w:val="001909C0"/>
    <w:rsid w:val="001921BC"/>
    <w:rsid w:val="00192202"/>
    <w:rsid w:val="001922F2"/>
    <w:rsid w:val="0019248E"/>
    <w:rsid w:val="001926FA"/>
    <w:rsid w:val="00192A5F"/>
    <w:rsid w:val="00192BAD"/>
    <w:rsid w:val="00192C7E"/>
    <w:rsid w:val="001934B9"/>
    <w:rsid w:val="0019362F"/>
    <w:rsid w:val="001937EB"/>
    <w:rsid w:val="00193912"/>
    <w:rsid w:val="00193B6B"/>
    <w:rsid w:val="00193DB0"/>
    <w:rsid w:val="00194351"/>
    <w:rsid w:val="00194352"/>
    <w:rsid w:val="0019464A"/>
    <w:rsid w:val="0019494B"/>
    <w:rsid w:val="00194A63"/>
    <w:rsid w:val="00194B95"/>
    <w:rsid w:val="00194E87"/>
    <w:rsid w:val="00194EB6"/>
    <w:rsid w:val="00195097"/>
    <w:rsid w:val="001950D8"/>
    <w:rsid w:val="00195805"/>
    <w:rsid w:val="00195EE3"/>
    <w:rsid w:val="00196250"/>
    <w:rsid w:val="00196288"/>
    <w:rsid w:val="0019639C"/>
    <w:rsid w:val="001967F7"/>
    <w:rsid w:val="00196A59"/>
    <w:rsid w:val="00196B21"/>
    <w:rsid w:val="00196CF5"/>
    <w:rsid w:val="00196D30"/>
    <w:rsid w:val="001970FB"/>
    <w:rsid w:val="00197423"/>
    <w:rsid w:val="001978C1"/>
    <w:rsid w:val="001A0B06"/>
    <w:rsid w:val="001A149E"/>
    <w:rsid w:val="001A1D57"/>
    <w:rsid w:val="001A202B"/>
    <w:rsid w:val="001A2233"/>
    <w:rsid w:val="001A2297"/>
    <w:rsid w:val="001A22FA"/>
    <w:rsid w:val="001A23A6"/>
    <w:rsid w:val="001A23DA"/>
    <w:rsid w:val="001A2AD9"/>
    <w:rsid w:val="001A3484"/>
    <w:rsid w:val="001A37B2"/>
    <w:rsid w:val="001A37C7"/>
    <w:rsid w:val="001A3BAB"/>
    <w:rsid w:val="001A3D11"/>
    <w:rsid w:val="001A4138"/>
    <w:rsid w:val="001A4320"/>
    <w:rsid w:val="001A43D0"/>
    <w:rsid w:val="001A4857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6DA2"/>
    <w:rsid w:val="001A7D46"/>
    <w:rsid w:val="001B0759"/>
    <w:rsid w:val="001B0E6C"/>
    <w:rsid w:val="001B1093"/>
    <w:rsid w:val="001B1654"/>
    <w:rsid w:val="001B1ADD"/>
    <w:rsid w:val="001B1AF0"/>
    <w:rsid w:val="001B1C06"/>
    <w:rsid w:val="001B233F"/>
    <w:rsid w:val="001B2617"/>
    <w:rsid w:val="001B27DC"/>
    <w:rsid w:val="001B29BE"/>
    <w:rsid w:val="001B2AFB"/>
    <w:rsid w:val="001B2E43"/>
    <w:rsid w:val="001B2F12"/>
    <w:rsid w:val="001B3692"/>
    <w:rsid w:val="001B3857"/>
    <w:rsid w:val="001B3CCA"/>
    <w:rsid w:val="001B3DC7"/>
    <w:rsid w:val="001B4896"/>
    <w:rsid w:val="001B4A54"/>
    <w:rsid w:val="001B4A6D"/>
    <w:rsid w:val="001B4A6E"/>
    <w:rsid w:val="001B4BC4"/>
    <w:rsid w:val="001B4F25"/>
    <w:rsid w:val="001B617A"/>
    <w:rsid w:val="001B654D"/>
    <w:rsid w:val="001B67A5"/>
    <w:rsid w:val="001B6BD5"/>
    <w:rsid w:val="001B6F83"/>
    <w:rsid w:val="001B753F"/>
    <w:rsid w:val="001C04D1"/>
    <w:rsid w:val="001C0B30"/>
    <w:rsid w:val="001C0BA4"/>
    <w:rsid w:val="001C0CB8"/>
    <w:rsid w:val="001C0D28"/>
    <w:rsid w:val="001C0F40"/>
    <w:rsid w:val="001C120B"/>
    <w:rsid w:val="001C1673"/>
    <w:rsid w:val="001C2A07"/>
    <w:rsid w:val="001C2C7D"/>
    <w:rsid w:val="001C3044"/>
    <w:rsid w:val="001C336E"/>
    <w:rsid w:val="001C3677"/>
    <w:rsid w:val="001C36FA"/>
    <w:rsid w:val="001C39ED"/>
    <w:rsid w:val="001C3CA7"/>
    <w:rsid w:val="001C4279"/>
    <w:rsid w:val="001C4645"/>
    <w:rsid w:val="001C51C9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839"/>
    <w:rsid w:val="001D0B07"/>
    <w:rsid w:val="001D1201"/>
    <w:rsid w:val="001D28E1"/>
    <w:rsid w:val="001D2AB2"/>
    <w:rsid w:val="001D30C2"/>
    <w:rsid w:val="001D362C"/>
    <w:rsid w:val="001D40EC"/>
    <w:rsid w:val="001D41D1"/>
    <w:rsid w:val="001D42C2"/>
    <w:rsid w:val="001D492D"/>
    <w:rsid w:val="001D4D78"/>
    <w:rsid w:val="001D4FC8"/>
    <w:rsid w:val="001D4FE9"/>
    <w:rsid w:val="001D50C6"/>
    <w:rsid w:val="001D567D"/>
    <w:rsid w:val="001D56D4"/>
    <w:rsid w:val="001D57F3"/>
    <w:rsid w:val="001D5C03"/>
    <w:rsid w:val="001D5D02"/>
    <w:rsid w:val="001D6348"/>
    <w:rsid w:val="001D6667"/>
    <w:rsid w:val="001D6737"/>
    <w:rsid w:val="001D6C01"/>
    <w:rsid w:val="001D6DB0"/>
    <w:rsid w:val="001D6DBD"/>
    <w:rsid w:val="001D708C"/>
    <w:rsid w:val="001D725F"/>
    <w:rsid w:val="001D75AC"/>
    <w:rsid w:val="001D7CA7"/>
    <w:rsid w:val="001E007F"/>
    <w:rsid w:val="001E039B"/>
    <w:rsid w:val="001E0534"/>
    <w:rsid w:val="001E0676"/>
    <w:rsid w:val="001E0FB7"/>
    <w:rsid w:val="001E15C2"/>
    <w:rsid w:val="001E21A0"/>
    <w:rsid w:val="001E2829"/>
    <w:rsid w:val="001E2B49"/>
    <w:rsid w:val="001E2C46"/>
    <w:rsid w:val="001E2DC7"/>
    <w:rsid w:val="001E2F10"/>
    <w:rsid w:val="001E3355"/>
    <w:rsid w:val="001E361A"/>
    <w:rsid w:val="001E38B4"/>
    <w:rsid w:val="001E3B9D"/>
    <w:rsid w:val="001E3BA2"/>
    <w:rsid w:val="001E4327"/>
    <w:rsid w:val="001E4432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95E"/>
    <w:rsid w:val="001E7A2B"/>
    <w:rsid w:val="001E7DA0"/>
    <w:rsid w:val="001F0006"/>
    <w:rsid w:val="001F012E"/>
    <w:rsid w:val="001F0AC7"/>
    <w:rsid w:val="001F0DE9"/>
    <w:rsid w:val="001F0FE5"/>
    <w:rsid w:val="001F1261"/>
    <w:rsid w:val="001F18F7"/>
    <w:rsid w:val="001F1FD7"/>
    <w:rsid w:val="001F2065"/>
    <w:rsid w:val="001F20B7"/>
    <w:rsid w:val="001F27B0"/>
    <w:rsid w:val="001F2942"/>
    <w:rsid w:val="001F2C79"/>
    <w:rsid w:val="001F2EFB"/>
    <w:rsid w:val="001F2F2D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AC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7DC"/>
    <w:rsid w:val="001F7829"/>
    <w:rsid w:val="001F7A68"/>
    <w:rsid w:val="002000FB"/>
    <w:rsid w:val="0020012E"/>
    <w:rsid w:val="00200763"/>
    <w:rsid w:val="00200B38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A27"/>
    <w:rsid w:val="00202C31"/>
    <w:rsid w:val="002032A1"/>
    <w:rsid w:val="002032D1"/>
    <w:rsid w:val="0020357A"/>
    <w:rsid w:val="00203E7B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ECE"/>
    <w:rsid w:val="002070DF"/>
    <w:rsid w:val="002070F7"/>
    <w:rsid w:val="0020712B"/>
    <w:rsid w:val="00207A69"/>
    <w:rsid w:val="00207CF6"/>
    <w:rsid w:val="00207DAA"/>
    <w:rsid w:val="00207F15"/>
    <w:rsid w:val="002101C2"/>
    <w:rsid w:val="0021037F"/>
    <w:rsid w:val="00210499"/>
    <w:rsid w:val="002108D3"/>
    <w:rsid w:val="0021114A"/>
    <w:rsid w:val="00211A88"/>
    <w:rsid w:val="00211BA3"/>
    <w:rsid w:val="00211E7E"/>
    <w:rsid w:val="0021293D"/>
    <w:rsid w:val="00212C74"/>
    <w:rsid w:val="00213068"/>
    <w:rsid w:val="0021334E"/>
    <w:rsid w:val="002134F4"/>
    <w:rsid w:val="002142FA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8A"/>
    <w:rsid w:val="00216854"/>
    <w:rsid w:val="00216BED"/>
    <w:rsid w:val="00217F33"/>
    <w:rsid w:val="00220130"/>
    <w:rsid w:val="002202A3"/>
    <w:rsid w:val="00220456"/>
    <w:rsid w:val="0022052E"/>
    <w:rsid w:val="00220A30"/>
    <w:rsid w:val="00220BA2"/>
    <w:rsid w:val="002211E7"/>
    <w:rsid w:val="00221394"/>
    <w:rsid w:val="002215F7"/>
    <w:rsid w:val="00221EDF"/>
    <w:rsid w:val="00221F8A"/>
    <w:rsid w:val="00222D10"/>
    <w:rsid w:val="00222DE2"/>
    <w:rsid w:val="00222E7C"/>
    <w:rsid w:val="0022373D"/>
    <w:rsid w:val="002238EC"/>
    <w:rsid w:val="00223A1B"/>
    <w:rsid w:val="00223A50"/>
    <w:rsid w:val="002248FE"/>
    <w:rsid w:val="00224F6E"/>
    <w:rsid w:val="00225C19"/>
    <w:rsid w:val="00226472"/>
    <w:rsid w:val="0022661D"/>
    <w:rsid w:val="0022673E"/>
    <w:rsid w:val="002268F3"/>
    <w:rsid w:val="0022725D"/>
    <w:rsid w:val="0022769C"/>
    <w:rsid w:val="00227763"/>
    <w:rsid w:val="002277FE"/>
    <w:rsid w:val="00227901"/>
    <w:rsid w:val="00227E79"/>
    <w:rsid w:val="002303CE"/>
    <w:rsid w:val="0023044E"/>
    <w:rsid w:val="00230967"/>
    <w:rsid w:val="00230A78"/>
    <w:rsid w:val="00230D79"/>
    <w:rsid w:val="0023147B"/>
    <w:rsid w:val="002317D7"/>
    <w:rsid w:val="00231ADD"/>
    <w:rsid w:val="00231C13"/>
    <w:rsid w:val="00231F70"/>
    <w:rsid w:val="002328F3"/>
    <w:rsid w:val="00232A6B"/>
    <w:rsid w:val="00232C4E"/>
    <w:rsid w:val="002332EE"/>
    <w:rsid w:val="002333F1"/>
    <w:rsid w:val="00233A3F"/>
    <w:rsid w:val="00233AF7"/>
    <w:rsid w:val="00233AFE"/>
    <w:rsid w:val="00233DAF"/>
    <w:rsid w:val="00234716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3F3"/>
    <w:rsid w:val="002373FE"/>
    <w:rsid w:val="00237C55"/>
    <w:rsid w:val="0024070B"/>
    <w:rsid w:val="002407B5"/>
    <w:rsid w:val="0024120F"/>
    <w:rsid w:val="002414E7"/>
    <w:rsid w:val="002415A7"/>
    <w:rsid w:val="0024167E"/>
    <w:rsid w:val="002416D9"/>
    <w:rsid w:val="00241C5E"/>
    <w:rsid w:val="00242197"/>
    <w:rsid w:val="00242649"/>
    <w:rsid w:val="0024310C"/>
    <w:rsid w:val="002434CF"/>
    <w:rsid w:val="00243871"/>
    <w:rsid w:val="00243D35"/>
    <w:rsid w:val="00243F0C"/>
    <w:rsid w:val="00244240"/>
    <w:rsid w:val="0024424D"/>
    <w:rsid w:val="0024453B"/>
    <w:rsid w:val="002449B6"/>
    <w:rsid w:val="00245909"/>
    <w:rsid w:val="00245A8E"/>
    <w:rsid w:val="00245B3F"/>
    <w:rsid w:val="00245CBB"/>
    <w:rsid w:val="00245CD2"/>
    <w:rsid w:val="00246430"/>
    <w:rsid w:val="0024678A"/>
    <w:rsid w:val="00246BCD"/>
    <w:rsid w:val="00246D5D"/>
    <w:rsid w:val="0024701D"/>
    <w:rsid w:val="00247084"/>
    <w:rsid w:val="00247128"/>
    <w:rsid w:val="00247191"/>
    <w:rsid w:val="002473A6"/>
    <w:rsid w:val="00247558"/>
    <w:rsid w:val="00247DD5"/>
    <w:rsid w:val="00247F2D"/>
    <w:rsid w:val="002500F8"/>
    <w:rsid w:val="00250250"/>
    <w:rsid w:val="00251006"/>
    <w:rsid w:val="00251EDF"/>
    <w:rsid w:val="002522DC"/>
    <w:rsid w:val="002522ED"/>
    <w:rsid w:val="0025268F"/>
    <w:rsid w:val="0025271A"/>
    <w:rsid w:val="00252DB8"/>
    <w:rsid w:val="00252E32"/>
    <w:rsid w:val="00252F2B"/>
    <w:rsid w:val="00252FCE"/>
    <w:rsid w:val="002530E2"/>
    <w:rsid w:val="002531CC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4AA4"/>
    <w:rsid w:val="00254EE0"/>
    <w:rsid w:val="00255408"/>
    <w:rsid w:val="00255B8E"/>
    <w:rsid w:val="00255C4E"/>
    <w:rsid w:val="00256C84"/>
    <w:rsid w:val="00257FEF"/>
    <w:rsid w:val="00260366"/>
    <w:rsid w:val="00260526"/>
    <w:rsid w:val="00260779"/>
    <w:rsid w:val="002607B3"/>
    <w:rsid w:val="002607CA"/>
    <w:rsid w:val="00261395"/>
    <w:rsid w:val="00261589"/>
    <w:rsid w:val="002615F0"/>
    <w:rsid w:val="00261676"/>
    <w:rsid w:val="002616DF"/>
    <w:rsid w:val="00261B54"/>
    <w:rsid w:val="00261D0D"/>
    <w:rsid w:val="002620F3"/>
    <w:rsid w:val="002621BB"/>
    <w:rsid w:val="002622E2"/>
    <w:rsid w:val="00262327"/>
    <w:rsid w:val="00262501"/>
    <w:rsid w:val="002627CF"/>
    <w:rsid w:val="00262CF6"/>
    <w:rsid w:val="00262D2A"/>
    <w:rsid w:val="00262F25"/>
    <w:rsid w:val="00262F3C"/>
    <w:rsid w:val="00263200"/>
    <w:rsid w:val="002638E5"/>
    <w:rsid w:val="00263E55"/>
    <w:rsid w:val="002641AF"/>
    <w:rsid w:val="002641D9"/>
    <w:rsid w:val="00264C46"/>
    <w:rsid w:val="00264E1D"/>
    <w:rsid w:val="00264E62"/>
    <w:rsid w:val="00265293"/>
    <w:rsid w:val="0026542A"/>
    <w:rsid w:val="00265F01"/>
    <w:rsid w:val="002667C4"/>
    <w:rsid w:val="0026719B"/>
    <w:rsid w:val="00267212"/>
    <w:rsid w:val="00267240"/>
    <w:rsid w:val="00267467"/>
    <w:rsid w:val="00270057"/>
    <w:rsid w:val="00270190"/>
    <w:rsid w:val="0027042C"/>
    <w:rsid w:val="0027089B"/>
    <w:rsid w:val="0027099F"/>
    <w:rsid w:val="00270F46"/>
    <w:rsid w:val="00271015"/>
    <w:rsid w:val="002710F0"/>
    <w:rsid w:val="002712A6"/>
    <w:rsid w:val="00271B50"/>
    <w:rsid w:val="0027208A"/>
    <w:rsid w:val="00272C0F"/>
    <w:rsid w:val="00272D2E"/>
    <w:rsid w:val="00273152"/>
    <w:rsid w:val="002735D6"/>
    <w:rsid w:val="00273778"/>
    <w:rsid w:val="00273B54"/>
    <w:rsid w:val="002748E0"/>
    <w:rsid w:val="002749E3"/>
    <w:rsid w:val="00274EA1"/>
    <w:rsid w:val="00275DF8"/>
    <w:rsid w:val="002761C3"/>
    <w:rsid w:val="002763D3"/>
    <w:rsid w:val="00276D1F"/>
    <w:rsid w:val="00277051"/>
    <w:rsid w:val="00277147"/>
    <w:rsid w:val="00277443"/>
    <w:rsid w:val="0027752C"/>
    <w:rsid w:val="0027757B"/>
    <w:rsid w:val="00277821"/>
    <w:rsid w:val="00280E87"/>
    <w:rsid w:val="00281069"/>
    <w:rsid w:val="002813D9"/>
    <w:rsid w:val="002814E6"/>
    <w:rsid w:val="0028199F"/>
    <w:rsid w:val="00281E48"/>
    <w:rsid w:val="002821E3"/>
    <w:rsid w:val="00282892"/>
    <w:rsid w:val="00283242"/>
    <w:rsid w:val="002835A8"/>
    <w:rsid w:val="00283674"/>
    <w:rsid w:val="00283944"/>
    <w:rsid w:val="00283F3F"/>
    <w:rsid w:val="002842AC"/>
    <w:rsid w:val="00284352"/>
    <w:rsid w:val="00284504"/>
    <w:rsid w:val="00284683"/>
    <w:rsid w:val="00285041"/>
    <w:rsid w:val="00285673"/>
    <w:rsid w:val="00285A5D"/>
    <w:rsid w:val="00286100"/>
    <w:rsid w:val="0028694B"/>
    <w:rsid w:val="00286CF1"/>
    <w:rsid w:val="00286D9D"/>
    <w:rsid w:val="00286EFA"/>
    <w:rsid w:val="00287422"/>
    <w:rsid w:val="002879D4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125"/>
    <w:rsid w:val="00293421"/>
    <w:rsid w:val="002935D7"/>
    <w:rsid w:val="002939FE"/>
    <w:rsid w:val="00293AC4"/>
    <w:rsid w:val="00293C8E"/>
    <w:rsid w:val="00293DF7"/>
    <w:rsid w:val="00293F21"/>
    <w:rsid w:val="00294248"/>
    <w:rsid w:val="002943D9"/>
    <w:rsid w:val="002949E3"/>
    <w:rsid w:val="0029588E"/>
    <w:rsid w:val="00295B45"/>
    <w:rsid w:val="00295D40"/>
    <w:rsid w:val="00295E0F"/>
    <w:rsid w:val="002963E8"/>
    <w:rsid w:val="0029641D"/>
    <w:rsid w:val="0029696A"/>
    <w:rsid w:val="00296B70"/>
    <w:rsid w:val="00296E58"/>
    <w:rsid w:val="00296EE2"/>
    <w:rsid w:val="00296F83"/>
    <w:rsid w:val="00297396"/>
    <w:rsid w:val="002974D7"/>
    <w:rsid w:val="00297A15"/>
    <w:rsid w:val="00297C02"/>
    <w:rsid w:val="00297E74"/>
    <w:rsid w:val="002A009A"/>
    <w:rsid w:val="002A0487"/>
    <w:rsid w:val="002A0B82"/>
    <w:rsid w:val="002A0F7B"/>
    <w:rsid w:val="002A122B"/>
    <w:rsid w:val="002A130C"/>
    <w:rsid w:val="002A181E"/>
    <w:rsid w:val="002A200F"/>
    <w:rsid w:val="002A20B8"/>
    <w:rsid w:val="002A2DE4"/>
    <w:rsid w:val="002A2EA6"/>
    <w:rsid w:val="002A35A7"/>
    <w:rsid w:val="002A3860"/>
    <w:rsid w:val="002A3AFF"/>
    <w:rsid w:val="002A4A7C"/>
    <w:rsid w:val="002A4AF8"/>
    <w:rsid w:val="002A4FC1"/>
    <w:rsid w:val="002A52EC"/>
    <w:rsid w:val="002A553D"/>
    <w:rsid w:val="002A5EF9"/>
    <w:rsid w:val="002A5F99"/>
    <w:rsid w:val="002A641F"/>
    <w:rsid w:val="002A6474"/>
    <w:rsid w:val="002A73D1"/>
    <w:rsid w:val="002A7C0D"/>
    <w:rsid w:val="002A7F20"/>
    <w:rsid w:val="002B01EB"/>
    <w:rsid w:val="002B0289"/>
    <w:rsid w:val="002B057E"/>
    <w:rsid w:val="002B0E45"/>
    <w:rsid w:val="002B11AF"/>
    <w:rsid w:val="002B1431"/>
    <w:rsid w:val="002B17A1"/>
    <w:rsid w:val="002B19A8"/>
    <w:rsid w:val="002B2809"/>
    <w:rsid w:val="002B2ADC"/>
    <w:rsid w:val="002B32AB"/>
    <w:rsid w:val="002B34BA"/>
    <w:rsid w:val="002B3799"/>
    <w:rsid w:val="002B4335"/>
    <w:rsid w:val="002B46E6"/>
    <w:rsid w:val="002B47E3"/>
    <w:rsid w:val="002B491A"/>
    <w:rsid w:val="002B493B"/>
    <w:rsid w:val="002B4941"/>
    <w:rsid w:val="002B5525"/>
    <w:rsid w:val="002B5661"/>
    <w:rsid w:val="002B56E2"/>
    <w:rsid w:val="002B5ADE"/>
    <w:rsid w:val="002B6235"/>
    <w:rsid w:val="002B6536"/>
    <w:rsid w:val="002B6893"/>
    <w:rsid w:val="002B69FA"/>
    <w:rsid w:val="002B6A8E"/>
    <w:rsid w:val="002B6BE6"/>
    <w:rsid w:val="002B7B1E"/>
    <w:rsid w:val="002C0290"/>
    <w:rsid w:val="002C033D"/>
    <w:rsid w:val="002C0371"/>
    <w:rsid w:val="002C0F0A"/>
    <w:rsid w:val="002C1C24"/>
    <w:rsid w:val="002C1F9D"/>
    <w:rsid w:val="002C266B"/>
    <w:rsid w:val="002C2731"/>
    <w:rsid w:val="002C2827"/>
    <w:rsid w:val="002C2B77"/>
    <w:rsid w:val="002C2CEC"/>
    <w:rsid w:val="002C32CB"/>
    <w:rsid w:val="002C3C1F"/>
    <w:rsid w:val="002C438F"/>
    <w:rsid w:val="002C4A1B"/>
    <w:rsid w:val="002C4B67"/>
    <w:rsid w:val="002C4C2E"/>
    <w:rsid w:val="002C518A"/>
    <w:rsid w:val="002C6040"/>
    <w:rsid w:val="002C61BF"/>
    <w:rsid w:val="002C66B6"/>
    <w:rsid w:val="002C6820"/>
    <w:rsid w:val="002C69C5"/>
    <w:rsid w:val="002C6B2A"/>
    <w:rsid w:val="002C6D17"/>
    <w:rsid w:val="002C6E71"/>
    <w:rsid w:val="002C6EFD"/>
    <w:rsid w:val="002C71AA"/>
    <w:rsid w:val="002C7623"/>
    <w:rsid w:val="002C78B1"/>
    <w:rsid w:val="002C799F"/>
    <w:rsid w:val="002C7BF3"/>
    <w:rsid w:val="002C7D55"/>
    <w:rsid w:val="002D0074"/>
    <w:rsid w:val="002D09B6"/>
    <w:rsid w:val="002D0F49"/>
    <w:rsid w:val="002D1059"/>
    <w:rsid w:val="002D1157"/>
    <w:rsid w:val="002D1374"/>
    <w:rsid w:val="002D138F"/>
    <w:rsid w:val="002D1399"/>
    <w:rsid w:val="002D2088"/>
    <w:rsid w:val="002D229B"/>
    <w:rsid w:val="002D2886"/>
    <w:rsid w:val="002D38B4"/>
    <w:rsid w:val="002D4D2F"/>
    <w:rsid w:val="002D4FE4"/>
    <w:rsid w:val="002D544A"/>
    <w:rsid w:val="002D56F5"/>
    <w:rsid w:val="002D5998"/>
    <w:rsid w:val="002D5D31"/>
    <w:rsid w:val="002D5FA2"/>
    <w:rsid w:val="002D6385"/>
    <w:rsid w:val="002D65A0"/>
    <w:rsid w:val="002D66F0"/>
    <w:rsid w:val="002D6D9C"/>
    <w:rsid w:val="002D72DE"/>
    <w:rsid w:val="002D7895"/>
    <w:rsid w:val="002D78A4"/>
    <w:rsid w:val="002D7A27"/>
    <w:rsid w:val="002E0205"/>
    <w:rsid w:val="002E0389"/>
    <w:rsid w:val="002E0647"/>
    <w:rsid w:val="002E091B"/>
    <w:rsid w:val="002E0B45"/>
    <w:rsid w:val="002E1702"/>
    <w:rsid w:val="002E199B"/>
    <w:rsid w:val="002E1D2E"/>
    <w:rsid w:val="002E1D84"/>
    <w:rsid w:val="002E2C79"/>
    <w:rsid w:val="002E300C"/>
    <w:rsid w:val="002E35B4"/>
    <w:rsid w:val="002E3CDF"/>
    <w:rsid w:val="002E3DEE"/>
    <w:rsid w:val="002E3E75"/>
    <w:rsid w:val="002E424A"/>
    <w:rsid w:val="002E4525"/>
    <w:rsid w:val="002E4528"/>
    <w:rsid w:val="002E4893"/>
    <w:rsid w:val="002E4F39"/>
    <w:rsid w:val="002E4FB6"/>
    <w:rsid w:val="002E5240"/>
    <w:rsid w:val="002E55BA"/>
    <w:rsid w:val="002E5846"/>
    <w:rsid w:val="002E590F"/>
    <w:rsid w:val="002E5B15"/>
    <w:rsid w:val="002E5DD3"/>
    <w:rsid w:val="002E6226"/>
    <w:rsid w:val="002E6F81"/>
    <w:rsid w:val="002E70CD"/>
    <w:rsid w:val="002E7339"/>
    <w:rsid w:val="002E77C0"/>
    <w:rsid w:val="002E7839"/>
    <w:rsid w:val="002E79A3"/>
    <w:rsid w:val="002E7E76"/>
    <w:rsid w:val="002E7F99"/>
    <w:rsid w:val="002F00CC"/>
    <w:rsid w:val="002F0E28"/>
    <w:rsid w:val="002F0FA4"/>
    <w:rsid w:val="002F1280"/>
    <w:rsid w:val="002F1521"/>
    <w:rsid w:val="002F1F79"/>
    <w:rsid w:val="002F2300"/>
    <w:rsid w:val="002F2C9D"/>
    <w:rsid w:val="002F3068"/>
    <w:rsid w:val="002F312E"/>
    <w:rsid w:val="002F33E7"/>
    <w:rsid w:val="002F3A49"/>
    <w:rsid w:val="002F3AA3"/>
    <w:rsid w:val="002F3B6A"/>
    <w:rsid w:val="002F427C"/>
    <w:rsid w:val="002F47DC"/>
    <w:rsid w:val="002F48C4"/>
    <w:rsid w:val="002F4A92"/>
    <w:rsid w:val="002F5DB4"/>
    <w:rsid w:val="002F5FB3"/>
    <w:rsid w:val="002F622C"/>
    <w:rsid w:val="002F6437"/>
    <w:rsid w:val="002F6CC0"/>
    <w:rsid w:val="002F72C9"/>
    <w:rsid w:val="002F78A5"/>
    <w:rsid w:val="00300412"/>
    <w:rsid w:val="003004FF"/>
    <w:rsid w:val="0030092A"/>
    <w:rsid w:val="00300C5B"/>
    <w:rsid w:val="00301D35"/>
    <w:rsid w:val="00301D70"/>
    <w:rsid w:val="003020A7"/>
    <w:rsid w:val="003021DB"/>
    <w:rsid w:val="0030229D"/>
    <w:rsid w:val="0030258B"/>
    <w:rsid w:val="00302FE7"/>
    <w:rsid w:val="003030C1"/>
    <w:rsid w:val="003030CD"/>
    <w:rsid w:val="003030D9"/>
    <w:rsid w:val="003038D5"/>
    <w:rsid w:val="00303DE9"/>
    <w:rsid w:val="00304297"/>
    <w:rsid w:val="003046F4"/>
    <w:rsid w:val="0030496D"/>
    <w:rsid w:val="00304F36"/>
    <w:rsid w:val="00305A7B"/>
    <w:rsid w:val="003064AA"/>
    <w:rsid w:val="00306502"/>
    <w:rsid w:val="00306A8C"/>
    <w:rsid w:val="00306F31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B"/>
    <w:rsid w:val="00311E4D"/>
    <w:rsid w:val="00311EB2"/>
    <w:rsid w:val="003120D3"/>
    <w:rsid w:val="0031218A"/>
    <w:rsid w:val="0031234A"/>
    <w:rsid w:val="003129CE"/>
    <w:rsid w:val="00312DB9"/>
    <w:rsid w:val="00313179"/>
    <w:rsid w:val="003146AA"/>
    <w:rsid w:val="00314F7E"/>
    <w:rsid w:val="0031510A"/>
    <w:rsid w:val="00315181"/>
    <w:rsid w:val="003152FB"/>
    <w:rsid w:val="00315412"/>
    <w:rsid w:val="003154BE"/>
    <w:rsid w:val="0031619D"/>
    <w:rsid w:val="00316B49"/>
    <w:rsid w:val="0031708F"/>
    <w:rsid w:val="003173E1"/>
    <w:rsid w:val="003174D5"/>
    <w:rsid w:val="00317DA5"/>
    <w:rsid w:val="00317EB8"/>
    <w:rsid w:val="00320054"/>
    <w:rsid w:val="0032005F"/>
    <w:rsid w:val="00320063"/>
    <w:rsid w:val="00320125"/>
    <w:rsid w:val="0032079D"/>
    <w:rsid w:val="0032124C"/>
    <w:rsid w:val="003212E9"/>
    <w:rsid w:val="003219DE"/>
    <w:rsid w:val="00321F2E"/>
    <w:rsid w:val="00321F6D"/>
    <w:rsid w:val="003221B3"/>
    <w:rsid w:val="00322432"/>
    <w:rsid w:val="00322DFD"/>
    <w:rsid w:val="003232AC"/>
    <w:rsid w:val="003232E8"/>
    <w:rsid w:val="003234FB"/>
    <w:rsid w:val="00323735"/>
    <w:rsid w:val="00323A59"/>
    <w:rsid w:val="00323FA2"/>
    <w:rsid w:val="0032429E"/>
    <w:rsid w:val="00324731"/>
    <w:rsid w:val="00324A6A"/>
    <w:rsid w:val="00324AE4"/>
    <w:rsid w:val="00325150"/>
    <w:rsid w:val="003251E0"/>
    <w:rsid w:val="0032558D"/>
    <w:rsid w:val="00325BD0"/>
    <w:rsid w:val="00325DBC"/>
    <w:rsid w:val="00325F62"/>
    <w:rsid w:val="0032685B"/>
    <w:rsid w:val="00326D0C"/>
    <w:rsid w:val="003270E1"/>
    <w:rsid w:val="00327482"/>
    <w:rsid w:val="003274F4"/>
    <w:rsid w:val="0032765A"/>
    <w:rsid w:val="00327880"/>
    <w:rsid w:val="00327933"/>
    <w:rsid w:val="00327CC9"/>
    <w:rsid w:val="00327DFA"/>
    <w:rsid w:val="0033003F"/>
    <w:rsid w:val="003302C5"/>
    <w:rsid w:val="003306FA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4993"/>
    <w:rsid w:val="00334B86"/>
    <w:rsid w:val="00334E33"/>
    <w:rsid w:val="00335206"/>
    <w:rsid w:val="003354A3"/>
    <w:rsid w:val="003355D0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F4"/>
    <w:rsid w:val="003429FD"/>
    <w:rsid w:val="00342B97"/>
    <w:rsid w:val="003430A7"/>
    <w:rsid w:val="0034320B"/>
    <w:rsid w:val="00343292"/>
    <w:rsid w:val="00343365"/>
    <w:rsid w:val="00343655"/>
    <w:rsid w:val="0034365A"/>
    <w:rsid w:val="00343B04"/>
    <w:rsid w:val="00343D71"/>
    <w:rsid w:val="00343E08"/>
    <w:rsid w:val="00343F42"/>
    <w:rsid w:val="003440AC"/>
    <w:rsid w:val="00344684"/>
    <w:rsid w:val="00344C0B"/>
    <w:rsid w:val="00344F6F"/>
    <w:rsid w:val="00345347"/>
    <w:rsid w:val="00345616"/>
    <w:rsid w:val="00346029"/>
    <w:rsid w:val="0034663E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C56"/>
    <w:rsid w:val="00350E50"/>
    <w:rsid w:val="00351A37"/>
    <w:rsid w:val="003529FD"/>
    <w:rsid w:val="00352F78"/>
    <w:rsid w:val="0035387C"/>
    <w:rsid w:val="00353D09"/>
    <w:rsid w:val="00353F52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805"/>
    <w:rsid w:val="00356985"/>
    <w:rsid w:val="00356E69"/>
    <w:rsid w:val="00356FC8"/>
    <w:rsid w:val="00357367"/>
    <w:rsid w:val="003576A8"/>
    <w:rsid w:val="0035777D"/>
    <w:rsid w:val="003608B1"/>
    <w:rsid w:val="00360B12"/>
    <w:rsid w:val="00360BF9"/>
    <w:rsid w:val="003612C8"/>
    <w:rsid w:val="003614DF"/>
    <w:rsid w:val="0036174A"/>
    <w:rsid w:val="0036184A"/>
    <w:rsid w:val="00361BB7"/>
    <w:rsid w:val="003624F2"/>
    <w:rsid w:val="00362919"/>
    <w:rsid w:val="00362B59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2A1"/>
    <w:rsid w:val="00366536"/>
    <w:rsid w:val="00366821"/>
    <w:rsid w:val="00366A05"/>
    <w:rsid w:val="00366D2A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6EDC"/>
    <w:rsid w:val="00376FE6"/>
    <w:rsid w:val="0037740B"/>
    <w:rsid w:val="00377BED"/>
    <w:rsid w:val="00380545"/>
    <w:rsid w:val="00380B39"/>
    <w:rsid w:val="00380E53"/>
    <w:rsid w:val="003811F3"/>
    <w:rsid w:val="00381362"/>
    <w:rsid w:val="00381E9B"/>
    <w:rsid w:val="00381F6F"/>
    <w:rsid w:val="00381FD3"/>
    <w:rsid w:val="003820A9"/>
    <w:rsid w:val="00382107"/>
    <w:rsid w:val="003821F5"/>
    <w:rsid w:val="00382221"/>
    <w:rsid w:val="00382760"/>
    <w:rsid w:val="003830D4"/>
    <w:rsid w:val="0038332E"/>
    <w:rsid w:val="0038356D"/>
    <w:rsid w:val="00384765"/>
    <w:rsid w:val="00384770"/>
    <w:rsid w:val="00384B1E"/>
    <w:rsid w:val="003854BB"/>
    <w:rsid w:val="003859D8"/>
    <w:rsid w:val="00385F4D"/>
    <w:rsid w:val="00386168"/>
    <w:rsid w:val="003863CF"/>
    <w:rsid w:val="003864C5"/>
    <w:rsid w:val="00386557"/>
    <w:rsid w:val="00386780"/>
    <w:rsid w:val="00386872"/>
    <w:rsid w:val="00386B14"/>
    <w:rsid w:val="00387091"/>
    <w:rsid w:val="00387604"/>
    <w:rsid w:val="003877DE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A67"/>
    <w:rsid w:val="00392EC7"/>
    <w:rsid w:val="003938BD"/>
    <w:rsid w:val="003939F8"/>
    <w:rsid w:val="00393DE4"/>
    <w:rsid w:val="00393F7C"/>
    <w:rsid w:val="00393F7D"/>
    <w:rsid w:val="00393FDA"/>
    <w:rsid w:val="003940D3"/>
    <w:rsid w:val="003943EA"/>
    <w:rsid w:val="0039457E"/>
    <w:rsid w:val="00394F11"/>
    <w:rsid w:val="00394FF4"/>
    <w:rsid w:val="0039516F"/>
    <w:rsid w:val="00395712"/>
    <w:rsid w:val="00395DAA"/>
    <w:rsid w:val="00395E51"/>
    <w:rsid w:val="00395F17"/>
    <w:rsid w:val="00396459"/>
    <w:rsid w:val="00396963"/>
    <w:rsid w:val="00397265"/>
    <w:rsid w:val="00397658"/>
    <w:rsid w:val="00397669"/>
    <w:rsid w:val="003977D7"/>
    <w:rsid w:val="00397B00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30C"/>
    <w:rsid w:val="003A34E1"/>
    <w:rsid w:val="003A3D0D"/>
    <w:rsid w:val="003A3E1F"/>
    <w:rsid w:val="003A45A0"/>
    <w:rsid w:val="003A460B"/>
    <w:rsid w:val="003A4990"/>
    <w:rsid w:val="003A4CC0"/>
    <w:rsid w:val="003A5154"/>
    <w:rsid w:val="003A545D"/>
    <w:rsid w:val="003A54D0"/>
    <w:rsid w:val="003A563C"/>
    <w:rsid w:val="003A58E1"/>
    <w:rsid w:val="003A6881"/>
    <w:rsid w:val="003A6935"/>
    <w:rsid w:val="003A6985"/>
    <w:rsid w:val="003A7402"/>
    <w:rsid w:val="003A74E7"/>
    <w:rsid w:val="003A74FD"/>
    <w:rsid w:val="003A7520"/>
    <w:rsid w:val="003B01F4"/>
    <w:rsid w:val="003B092D"/>
    <w:rsid w:val="003B099A"/>
    <w:rsid w:val="003B0D7E"/>
    <w:rsid w:val="003B0D8E"/>
    <w:rsid w:val="003B1566"/>
    <w:rsid w:val="003B1BBE"/>
    <w:rsid w:val="003B2258"/>
    <w:rsid w:val="003B2269"/>
    <w:rsid w:val="003B2655"/>
    <w:rsid w:val="003B39C6"/>
    <w:rsid w:val="003B4379"/>
    <w:rsid w:val="003B4653"/>
    <w:rsid w:val="003B49AE"/>
    <w:rsid w:val="003B4AEE"/>
    <w:rsid w:val="003B4DF2"/>
    <w:rsid w:val="003B5109"/>
    <w:rsid w:val="003B55FC"/>
    <w:rsid w:val="003B5832"/>
    <w:rsid w:val="003B5955"/>
    <w:rsid w:val="003B5FC6"/>
    <w:rsid w:val="003B5FF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762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46C5"/>
    <w:rsid w:val="003C4783"/>
    <w:rsid w:val="003C4B64"/>
    <w:rsid w:val="003C4F1F"/>
    <w:rsid w:val="003C523F"/>
    <w:rsid w:val="003C550C"/>
    <w:rsid w:val="003C5F02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459"/>
    <w:rsid w:val="003D2835"/>
    <w:rsid w:val="003D2845"/>
    <w:rsid w:val="003D29C3"/>
    <w:rsid w:val="003D2C4B"/>
    <w:rsid w:val="003D2FEC"/>
    <w:rsid w:val="003D30FD"/>
    <w:rsid w:val="003D33CD"/>
    <w:rsid w:val="003D3757"/>
    <w:rsid w:val="003D3CC5"/>
    <w:rsid w:val="003D401E"/>
    <w:rsid w:val="003D453A"/>
    <w:rsid w:val="003D4A95"/>
    <w:rsid w:val="003D4F8B"/>
    <w:rsid w:val="003D503D"/>
    <w:rsid w:val="003D5211"/>
    <w:rsid w:val="003D52A0"/>
    <w:rsid w:val="003D611C"/>
    <w:rsid w:val="003D6268"/>
    <w:rsid w:val="003D62AC"/>
    <w:rsid w:val="003D649A"/>
    <w:rsid w:val="003D6B7F"/>
    <w:rsid w:val="003D6D86"/>
    <w:rsid w:val="003D6FD4"/>
    <w:rsid w:val="003D7595"/>
    <w:rsid w:val="003D7895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B2C"/>
    <w:rsid w:val="003E2E58"/>
    <w:rsid w:val="003E328C"/>
    <w:rsid w:val="003E37A7"/>
    <w:rsid w:val="003E3C76"/>
    <w:rsid w:val="003E3F57"/>
    <w:rsid w:val="003E4092"/>
    <w:rsid w:val="003E460B"/>
    <w:rsid w:val="003E4948"/>
    <w:rsid w:val="003E4A87"/>
    <w:rsid w:val="003E542D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F036F"/>
    <w:rsid w:val="003F0A23"/>
    <w:rsid w:val="003F0AFB"/>
    <w:rsid w:val="003F0D16"/>
    <w:rsid w:val="003F134F"/>
    <w:rsid w:val="003F14C1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DC"/>
    <w:rsid w:val="003F55AE"/>
    <w:rsid w:val="003F5610"/>
    <w:rsid w:val="003F5868"/>
    <w:rsid w:val="003F598C"/>
    <w:rsid w:val="003F5CBE"/>
    <w:rsid w:val="003F5F19"/>
    <w:rsid w:val="003F61BC"/>
    <w:rsid w:val="003F6652"/>
    <w:rsid w:val="003F6944"/>
    <w:rsid w:val="003F6FD2"/>
    <w:rsid w:val="003F71A7"/>
    <w:rsid w:val="003F71C4"/>
    <w:rsid w:val="003F7222"/>
    <w:rsid w:val="003F7BA7"/>
    <w:rsid w:val="00400012"/>
    <w:rsid w:val="004000F2"/>
    <w:rsid w:val="00400833"/>
    <w:rsid w:val="00400CAC"/>
    <w:rsid w:val="004013E6"/>
    <w:rsid w:val="004018DE"/>
    <w:rsid w:val="00401F1D"/>
    <w:rsid w:val="00401F33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5339"/>
    <w:rsid w:val="0040546F"/>
    <w:rsid w:val="0040566D"/>
    <w:rsid w:val="00405E2D"/>
    <w:rsid w:val="00405FDA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0DED"/>
    <w:rsid w:val="004110B0"/>
    <w:rsid w:val="004111B0"/>
    <w:rsid w:val="0041153C"/>
    <w:rsid w:val="00411880"/>
    <w:rsid w:val="00411A9A"/>
    <w:rsid w:val="00411BA5"/>
    <w:rsid w:val="00411C20"/>
    <w:rsid w:val="00411E35"/>
    <w:rsid w:val="00411FBA"/>
    <w:rsid w:val="00411FEA"/>
    <w:rsid w:val="004120CF"/>
    <w:rsid w:val="004123BF"/>
    <w:rsid w:val="00412679"/>
    <w:rsid w:val="0041289C"/>
    <w:rsid w:val="004128B7"/>
    <w:rsid w:val="00412D01"/>
    <w:rsid w:val="00412DED"/>
    <w:rsid w:val="00413327"/>
    <w:rsid w:val="00413DA8"/>
    <w:rsid w:val="00414350"/>
    <w:rsid w:val="004144B1"/>
    <w:rsid w:val="004144FF"/>
    <w:rsid w:val="004145D8"/>
    <w:rsid w:val="00414F84"/>
    <w:rsid w:val="00415078"/>
    <w:rsid w:val="004150F2"/>
    <w:rsid w:val="00415130"/>
    <w:rsid w:val="00415156"/>
    <w:rsid w:val="00415483"/>
    <w:rsid w:val="0041549F"/>
    <w:rsid w:val="0041617E"/>
    <w:rsid w:val="00416658"/>
    <w:rsid w:val="00416929"/>
    <w:rsid w:val="00416958"/>
    <w:rsid w:val="00416B8C"/>
    <w:rsid w:val="004177DD"/>
    <w:rsid w:val="00417EC8"/>
    <w:rsid w:val="0042053F"/>
    <w:rsid w:val="004206C9"/>
    <w:rsid w:val="0042074B"/>
    <w:rsid w:val="00421FAA"/>
    <w:rsid w:val="00422343"/>
    <w:rsid w:val="004228DE"/>
    <w:rsid w:val="00422952"/>
    <w:rsid w:val="00422DBE"/>
    <w:rsid w:val="00422DEC"/>
    <w:rsid w:val="00422EBF"/>
    <w:rsid w:val="0042306C"/>
    <w:rsid w:val="004231B6"/>
    <w:rsid w:val="004231DB"/>
    <w:rsid w:val="00423284"/>
    <w:rsid w:val="004233CF"/>
    <w:rsid w:val="004233E9"/>
    <w:rsid w:val="00423C45"/>
    <w:rsid w:val="00424466"/>
    <w:rsid w:val="004244FD"/>
    <w:rsid w:val="00425D58"/>
    <w:rsid w:val="00425DD1"/>
    <w:rsid w:val="0042617D"/>
    <w:rsid w:val="00426E9F"/>
    <w:rsid w:val="004270FD"/>
    <w:rsid w:val="0042763C"/>
    <w:rsid w:val="00427703"/>
    <w:rsid w:val="004278C9"/>
    <w:rsid w:val="00430319"/>
    <w:rsid w:val="0043069F"/>
    <w:rsid w:val="0043073B"/>
    <w:rsid w:val="00430B10"/>
    <w:rsid w:val="00430FC6"/>
    <w:rsid w:val="00431B9D"/>
    <w:rsid w:val="00431D05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DDD"/>
    <w:rsid w:val="00435F08"/>
    <w:rsid w:val="0043605A"/>
    <w:rsid w:val="00436865"/>
    <w:rsid w:val="00437638"/>
    <w:rsid w:val="004378FD"/>
    <w:rsid w:val="00437A1D"/>
    <w:rsid w:val="00440482"/>
    <w:rsid w:val="00440BE2"/>
    <w:rsid w:val="00440EDC"/>
    <w:rsid w:val="00441902"/>
    <w:rsid w:val="004419A2"/>
    <w:rsid w:val="004420EC"/>
    <w:rsid w:val="00442411"/>
    <w:rsid w:val="004424E0"/>
    <w:rsid w:val="004424E3"/>
    <w:rsid w:val="00442D9B"/>
    <w:rsid w:val="00442E75"/>
    <w:rsid w:val="00443568"/>
    <w:rsid w:val="004438F3"/>
    <w:rsid w:val="00443BA6"/>
    <w:rsid w:val="0044424B"/>
    <w:rsid w:val="004446FE"/>
    <w:rsid w:val="004447E0"/>
    <w:rsid w:val="00444816"/>
    <w:rsid w:val="00444E4B"/>
    <w:rsid w:val="00444F4D"/>
    <w:rsid w:val="00445267"/>
    <w:rsid w:val="004453B9"/>
    <w:rsid w:val="0044546A"/>
    <w:rsid w:val="00445D14"/>
    <w:rsid w:val="00445DA8"/>
    <w:rsid w:val="004467C7"/>
    <w:rsid w:val="0044701D"/>
    <w:rsid w:val="00447241"/>
    <w:rsid w:val="00447870"/>
    <w:rsid w:val="00447931"/>
    <w:rsid w:val="00447BBD"/>
    <w:rsid w:val="00447CDC"/>
    <w:rsid w:val="00450E5D"/>
    <w:rsid w:val="00450F36"/>
    <w:rsid w:val="00450F8C"/>
    <w:rsid w:val="00451180"/>
    <w:rsid w:val="0045131E"/>
    <w:rsid w:val="004513A2"/>
    <w:rsid w:val="004517D1"/>
    <w:rsid w:val="00451915"/>
    <w:rsid w:val="00452094"/>
    <w:rsid w:val="00452369"/>
    <w:rsid w:val="0045250C"/>
    <w:rsid w:val="0045286F"/>
    <w:rsid w:val="00452BB5"/>
    <w:rsid w:val="004542FE"/>
    <w:rsid w:val="00454490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CD9"/>
    <w:rsid w:val="0046084D"/>
    <w:rsid w:val="00460B36"/>
    <w:rsid w:val="00460F3C"/>
    <w:rsid w:val="00462117"/>
    <w:rsid w:val="00462827"/>
    <w:rsid w:val="00462EDF"/>
    <w:rsid w:val="00462F25"/>
    <w:rsid w:val="00463033"/>
    <w:rsid w:val="0046329F"/>
    <w:rsid w:val="00463456"/>
    <w:rsid w:val="004637AA"/>
    <w:rsid w:val="004637BB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671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0A3A"/>
    <w:rsid w:val="00471007"/>
    <w:rsid w:val="0047102C"/>
    <w:rsid w:val="00471090"/>
    <w:rsid w:val="00471177"/>
    <w:rsid w:val="004711BA"/>
    <w:rsid w:val="00471A54"/>
    <w:rsid w:val="004722DA"/>
    <w:rsid w:val="00472586"/>
    <w:rsid w:val="00472FE3"/>
    <w:rsid w:val="00473024"/>
    <w:rsid w:val="0047323A"/>
    <w:rsid w:val="0047353D"/>
    <w:rsid w:val="00473657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6AE"/>
    <w:rsid w:val="00477846"/>
    <w:rsid w:val="00477998"/>
    <w:rsid w:val="004805CB"/>
    <w:rsid w:val="0048066B"/>
    <w:rsid w:val="00480934"/>
    <w:rsid w:val="00480A25"/>
    <w:rsid w:val="00480F45"/>
    <w:rsid w:val="00481323"/>
    <w:rsid w:val="00481A8A"/>
    <w:rsid w:val="004820E2"/>
    <w:rsid w:val="0048211D"/>
    <w:rsid w:val="0048213A"/>
    <w:rsid w:val="0048215E"/>
    <w:rsid w:val="0048235C"/>
    <w:rsid w:val="0048282A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4350"/>
    <w:rsid w:val="0048439A"/>
    <w:rsid w:val="004843FB"/>
    <w:rsid w:val="004845F2"/>
    <w:rsid w:val="00484631"/>
    <w:rsid w:val="004849E1"/>
    <w:rsid w:val="004849E5"/>
    <w:rsid w:val="00484DDF"/>
    <w:rsid w:val="0048549B"/>
    <w:rsid w:val="004854F1"/>
    <w:rsid w:val="004857B9"/>
    <w:rsid w:val="00485AF4"/>
    <w:rsid w:val="00485F3D"/>
    <w:rsid w:val="00486096"/>
    <w:rsid w:val="004861D6"/>
    <w:rsid w:val="004861E9"/>
    <w:rsid w:val="0048648C"/>
    <w:rsid w:val="004868FA"/>
    <w:rsid w:val="00486C8C"/>
    <w:rsid w:val="00486C93"/>
    <w:rsid w:val="00487424"/>
    <w:rsid w:val="004875CE"/>
    <w:rsid w:val="00490126"/>
    <w:rsid w:val="00490525"/>
    <w:rsid w:val="004907AC"/>
    <w:rsid w:val="00491118"/>
    <w:rsid w:val="004915AD"/>
    <w:rsid w:val="0049237E"/>
    <w:rsid w:val="00492849"/>
    <w:rsid w:val="00492B1F"/>
    <w:rsid w:val="00492D99"/>
    <w:rsid w:val="004930C7"/>
    <w:rsid w:val="0049329E"/>
    <w:rsid w:val="004934B4"/>
    <w:rsid w:val="004934E9"/>
    <w:rsid w:val="004936FC"/>
    <w:rsid w:val="0049379D"/>
    <w:rsid w:val="00493821"/>
    <w:rsid w:val="00493FC3"/>
    <w:rsid w:val="00494053"/>
    <w:rsid w:val="004949F9"/>
    <w:rsid w:val="00494A5A"/>
    <w:rsid w:val="00494A96"/>
    <w:rsid w:val="00494FFA"/>
    <w:rsid w:val="00495078"/>
    <w:rsid w:val="004951B0"/>
    <w:rsid w:val="0049552B"/>
    <w:rsid w:val="004956BD"/>
    <w:rsid w:val="004958E8"/>
    <w:rsid w:val="00495C7F"/>
    <w:rsid w:val="00496DCF"/>
    <w:rsid w:val="00496ED8"/>
    <w:rsid w:val="00496F31"/>
    <w:rsid w:val="00496F8B"/>
    <w:rsid w:val="004974EC"/>
    <w:rsid w:val="00497698"/>
    <w:rsid w:val="004978EA"/>
    <w:rsid w:val="0049793F"/>
    <w:rsid w:val="00497A53"/>
    <w:rsid w:val="004A00D2"/>
    <w:rsid w:val="004A02C0"/>
    <w:rsid w:val="004A050B"/>
    <w:rsid w:val="004A0BC3"/>
    <w:rsid w:val="004A0DF0"/>
    <w:rsid w:val="004A140B"/>
    <w:rsid w:val="004A140F"/>
    <w:rsid w:val="004A164A"/>
    <w:rsid w:val="004A2103"/>
    <w:rsid w:val="004A264E"/>
    <w:rsid w:val="004A2996"/>
    <w:rsid w:val="004A42AD"/>
    <w:rsid w:val="004A470D"/>
    <w:rsid w:val="004A4F0E"/>
    <w:rsid w:val="004A4F55"/>
    <w:rsid w:val="004A4FFB"/>
    <w:rsid w:val="004A558A"/>
    <w:rsid w:val="004A598A"/>
    <w:rsid w:val="004A5E93"/>
    <w:rsid w:val="004A62F8"/>
    <w:rsid w:val="004A6D4C"/>
    <w:rsid w:val="004B00BC"/>
    <w:rsid w:val="004B02D3"/>
    <w:rsid w:val="004B0C33"/>
    <w:rsid w:val="004B0E52"/>
    <w:rsid w:val="004B1BB1"/>
    <w:rsid w:val="004B25BD"/>
    <w:rsid w:val="004B2B3C"/>
    <w:rsid w:val="004B2BF0"/>
    <w:rsid w:val="004B2F86"/>
    <w:rsid w:val="004B303C"/>
    <w:rsid w:val="004B36CD"/>
    <w:rsid w:val="004B3C0E"/>
    <w:rsid w:val="004B3FBE"/>
    <w:rsid w:val="004B42B5"/>
    <w:rsid w:val="004B466D"/>
    <w:rsid w:val="004B4F75"/>
    <w:rsid w:val="004B592D"/>
    <w:rsid w:val="004B5942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C28"/>
    <w:rsid w:val="004B7EFC"/>
    <w:rsid w:val="004C01CA"/>
    <w:rsid w:val="004C09DD"/>
    <w:rsid w:val="004C0B56"/>
    <w:rsid w:val="004C192B"/>
    <w:rsid w:val="004C1EB8"/>
    <w:rsid w:val="004C240F"/>
    <w:rsid w:val="004C2AE8"/>
    <w:rsid w:val="004C2C91"/>
    <w:rsid w:val="004C2D18"/>
    <w:rsid w:val="004C2E9F"/>
    <w:rsid w:val="004C33E5"/>
    <w:rsid w:val="004C3808"/>
    <w:rsid w:val="004C3B2B"/>
    <w:rsid w:val="004C3B95"/>
    <w:rsid w:val="004C3C2D"/>
    <w:rsid w:val="004C3C8C"/>
    <w:rsid w:val="004C3FC1"/>
    <w:rsid w:val="004C42EC"/>
    <w:rsid w:val="004C42EF"/>
    <w:rsid w:val="004C4656"/>
    <w:rsid w:val="004C467C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72"/>
    <w:rsid w:val="004D0EF8"/>
    <w:rsid w:val="004D14B5"/>
    <w:rsid w:val="004D16A1"/>
    <w:rsid w:val="004D1AA6"/>
    <w:rsid w:val="004D1D08"/>
    <w:rsid w:val="004D2130"/>
    <w:rsid w:val="004D28C2"/>
    <w:rsid w:val="004D2B17"/>
    <w:rsid w:val="004D2CC4"/>
    <w:rsid w:val="004D2D13"/>
    <w:rsid w:val="004D3009"/>
    <w:rsid w:val="004D30BD"/>
    <w:rsid w:val="004D3330"/>
    <w:rsid w:val="004D33E5"/>
    <w:rsid w:val="004D3568"/>
    <w:rsid w:val="004D36B2"/>
    <w:rsid w:val="004D37ED"/>
    <w:rsid w:val="004D3ACB"/>
    <w:rsid w:val="004D3ADD"/>
    <w:rsid w:val="004D3D56"/>
    <w:rsid w:val="004D3F25"/>
    <w:rsid w:val="004D48AC"/>
    <w:rsid w:val="004D48CE"/>
    <w:rsid w:val="004D4B10"/>
    <w:rsid w:val="004D5F10"/>
    <w:rsid w:val="004D685B"/>
    <w:rsid w:val="004D6AB9"/>
    <w:rsid w:val="004D6B1B"/>
    <w:rsid w:val="004D6CB7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17C6"/>
    <w:rsid w:val="004E1B6D"/>
    <w:rsid w:val="004E1F7D"/>
    <w:rsid w:val="004E232D"/>
    <w:rsid w:val="004E2852"/>
    <w:rsid w:val="004E2C80"/>
    <w:rsid w:val="004E2E47"/>
    <w:rsid w:val="004E310F"/>
    <w:rsid w:val="004E34F7"/>
    <w:rsid w:val="004E3830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5C43"/>
    <w:rsid w:val="004E60FB"/>
    <w:rsid w:val="004E6583"/>
    <w:rsid w:val="004E6D0C"/>
    <w:rsid w:val="004E6DB1"/>
    <w:rsid w:val="004E6DE2"/>
    <w:rsid w:val="004E7109"/>
    <w:rsid w:val="004E71C1"/>
    <w:rsid w:val="004E722B"/>
    <w:rsid w:val="004E75CF"/>
    <w:rsid w:val="004E7A8C"/>
    <w:rsid w:val="004F0E97"/>
    <w:rsid w:val="004F1DFA"/>
    <w:rsid w:val="004F2197"/>
    <w:rsid w:val="004F2216"/>
    <w:rsid w:val="004F2532"/>
    <w:rsid w:val="004F2691"/>
    <w:rsid w:val="004F2974"/>
    <w:rsid w:val="004F2C95"/>
    <w:rsid w:val="004F2E16"/>
    <w:rsid w:val="004F2E27"/>
    <w:rsid w:val="004F2E7B"/>
    <w:rsid w:val="004F2F31"/>
    <w:rsid w:val="004F32E4"/>
    <w:rsid w:val="004F36B7"/>
    <w:rsid w:val="004F3972"/>
    <w:rsid w:val="004F3F4A"/>
    <w:rsid w:val="004F41FA"/>
    <w:rsid w:val="004F4234"/>
    <w:rsid w:val="004F461A"/>
    <w:rsid w:val="004F4D5E"/>
    <w:rsid w:val="004F5090"/>
    <w:rsid w:val="004F551A"/>
    <w:rsid w:val="004F5C3C"/>
    <w:rsid w:val="004F5C4E"/>
    <w:rsid w:val="004F62C1"/>
    <w:rsid w:val="004F64E3"/>
    <w:rsid w:val="004F66D9"/>
    <w:rsid w:val="004F69A6"/>
    <w:rsid w:val="004F6DD5"/>
    <w:rsid w:val="004F73C8"/>
    <w:rsid w:val="005007E7"/>
    <w:rsid w:val="00500C1F"/>
    <w:rsid w:val="005010BA"/>
    <w:rsid w:val="0050114B"/>
    <w:rsid w:val="00501367"/>
    <w:rsid w:val="00501587"/>
    <w:rsid w:val="00501A82"/>
    <w:rsid w:val="005025E0"/>
    <w:rsid w:val="00502DE9"/>
    <w:rsid w:val="005032D3"/>
    <w:rsid w:val="005033A5"/>
    <w:rsid w:val="00503AC5"/>
    <w:rsid w:val="00503B3D"/>
    <w:rsid w:val="0050473D"/>
    <w:rsid w:val="005049B2"/>
    <w:rsid w:val="00504ADF"/>
    <w:rsid w:val="00504F22"/>
    <w:rsid w:val="00505367"/>
    <w:rsid w:val="00505600"/>
    <w:rsid w:val="005057C4"/>
    <w:rsid w:val="00505A52"/>
    <w:rsid w:val="00506808"/>
    <w:rsid w:val="005069E9"/>
    <w:rsid w:val="00506F15"/>
    <w:rsid w:val="00506FE7"/>
    <w:rsid w:val="00507243"/>
    <w:rsid w:val="00507380"/>
    <w:rsid w:val="0050771F"/>
    <w:rsid w:val="00507DC7"/>
    <w:rsid w:val="00507E24"/>
    <w:rsid w:val="00507ECF"/>
    <w:rsid w:val="00507F71"/>
    <w:rsid w:val="0051029A"/>
    <w:rsid w:val="00510E8F"/>
    <w:rsid w:val="005117FE"/>
    <w:rsid w:val="00511ADA"/>
    <w:rsid w:val="00511CC0"/>
    <w:rsid w:val="00512B55"/>
    <w:rsid w:val="00512DC0"/>
    <w:rsid w:val="00512E57"/>
    <w:rsid w:val="005130E8"/>
    <w:rsid w:val="005137CF"/>
    <w:rsid w:val="00513AD8"/>
    <w:rsid w:val="0051417C"/>
    <w:rsid w:val="005144A8"/>
    <w:rsid w:val="00514555"/>
    <w:rsid w:val="005146A4"/>
    <w:rsid w:val="00514A5D"/>
    <w:rsid w:val="00514BBB"/>
    <w:rsid w:val="00515059"/>
    <w:rsid w:val="005154D3"/>
    <w:rsid w:val="00515928"/>
    <w:rsid w:val="00515BE9"/>
    <w:rsid w:val="00515C91"/>
    <w:rsid w:val="00515E08"/>
    <w:rsid w:val="00516237"/>
    <w:rsid w:val="0051637E"/>
    <w:rsid w:val="0051661E"/>
    <w:rsid w:val="00516787"/>
    <w:rsid w:val="00516BC0"/>
    <w:rsid w:val="00516CDC"/>
    <w:rsid w:val="00516FFB"/>
    <w:rsid w:val="00517484"/>
    <w:rsid w:val="0051763D"/>
    <w:rsid w:val="00517A85"/>
    <w:rsid w:val="00520353"/>
    <w:rsid w:val="00520406"/>
    <w:rsid w:val="005205E1"/>
    <w:rsid w:val="005208EB"/>
    <w:rsid w:val="00521045"/>
    <w:rsid w:val="0052162C"/>
    <w:rsid w:val="00521F35"/>
    <w:rsid w:val="00522262"/>
    <w:rsid w:val="0052396D"/>
    <w:rsid w:val="00523EE4"/>
    <w:rsid w:val="00523F14"/>
    <w:rsid w:val="005244D6"/>
    <w:rsid w:val="005246DB"/>
    <w:rsid w:val="00524F58"/>
    <w:rsid w:val="005251E0"/>
    <w:rsid w:val="0052590D"/>
    <w:rsid w:val="00525ED9"/>
    <w:rsid w:val="005261C9"/>
    <w:rsid w:val="005262BE"/>
    <w:rsid w:val="0052641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3B2"/>
    <w:rsid w:val="005315A0"/>
    <w:rsid w:val="00531B6E"/>
    <w:rsid w:val="00531E26"/>
    <w:rsid w:val="00531E59"/>
    <w:rsid w:val="00532088"/>
    <w:rsid w:val="00532D82"/>
    <w:rsid w:val="00532D83"/>
    <w:rsid w:val="00532EE5"/>
    <w:rsid w:val="00533736"/>
    <w:rsid w:val="00533E61"/>
    <w:rsid w:val="00533FB4"/>
    <w:rsid w:val="005347FB"/>
    <w:rsid w:val="00534910"/>
    <w:rsid w:val="005358C3"/>
    <w:rsid w:val="00535ED4"/>
    <w:rsid w:val="00536182"/>
    <w:rsid w:val="005363A7"/>
    <w:rsid w:val="00536524"/>
    <w:rsid w:val="00536DB1"/>
    <w:rsid w:val="00536EA6"/>
    <w:rsid w:val="00537195"/>
    <w:rsid w:val="00537844"/>
    <w:rsid w:val="00537A28"/>
    <w:rsid w:val="00537BEE"/>
    <w:rsid w:val="00537C25"/>
    <w:rsid w:val="005400A7"/>
    <w:rsid w:val="005401A8"/>
    <w:rsid w:val="00540820"/>
    <w:rsid w:val="0054126B"/>
    <w:rsid w:val="00541400"/>
    <w:rsid w:val="005414DA"/>
    <w:rsid w:val="0054170A"/>
    <w:rsid w:val="005417E0"/>
    <w:rsid w:val="00541DD1"/>
    <w:rsid w:val="00542407"/>
    <w:rsid w:val="00542A3C"/>
    <w:rsid w:val="00542F37"/>
    <w:rsid w:val="005436CD"/>
    <w:rsid w:val="0054385A"/>
    <w:rsid w:val="00543A0E"/>
    <w:rsid w:val="0054464E"/>
    <w:rsid w:val="00544BAF"/>
    <w:rsid w:val="00544C1D"/>
    <w:rsid w:val="00544C51"/>
    <w:rsid w:val="00544CF0"/>
    <w:rsid w:val="005450C8"/>
    <w:rsid w:val="005453AA"/>
    <w:rsid w:val="00545D17"/>
    <w:rsid w:val="005461DD"/>
    <w:rsid w:val="0054624B"/>
    <w:rsid w:val="00546278"/>
    <w:rsid w:val="005469A4"/>
    <w:rsid w:val="00547011"/>
    <w:rsid w:val="005475CC"/>
    <w:rsid w:val="00547650"/>
    <w:rsid w:val="005477D0"/>
    <w:rsid w:val="00547A8F"/>
    <w:rsid w:val="00550132"/>
    <w:rsid w:val="00550418"/>
    <w:rsid w:val="0055052B"/>
    <w:rsid w:val="0055097A"/>
    <w:rsid w:val="00550F65"/>
    <w:rsid w:val="00551BCB"/>
    <w:rsid w:val="00551C91"/>
    <w:rsid w:val="00552070"/>
    <w:rsid w:val="005529A5"/>
    <w:rsid w:val="00552BE8"/>
    <w:rsid w:val="00552EC1"/>
    <w:rsid w:val="00553094"/>
    <w:rsid w:val="005534F7"/>
    <w:rsid w:val="00553B93"/>
    <w:rsid w:val="00553E34"/>
    <w:rsid w:val="00554066"/>
    <w:rsid w:val="0055434F"/>
    <w:rsid w:val="00554AEE"/>
    <w:rsid w:val="0055598E"/>
    <w:rsid w:val="00555C90"/>
    <w:rsid w:val="0055604E"/>
    <w:rsid w:val="0055610B"/>
    <w:rsid w:val="005561F2"/>
    <w:rsid w:val="005564B0"/>
    <w:rsid w:val="00556676"/>
    <w:rsid w:val="005567F2"/>
    <w:rsid w:val="0055682A"/>
    <w:rsid w:val="00556C3E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2D7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686"/>
    <w:rsid w:val="00566CCE"/>
    <w:rsid w:val="005672AE"/>
    <w:rsid w:val="005674A3"/>
    <w:rsid w:val="00567A89"/>
    <w:rsid w:val="00567C85"/>
    <w:rsid w:val="00567DC5"/>
    <w:rsid w:val="0057003D"/>
    <w:rsid w:val="00570679"/>
    <w:rsid w:val="00570749"/>
    <w:rsid w:val="00570E4F"/>
    <w:rsid w:val="005712F3"/>
    <w:rsid w:val="00571AE9"/>
    <w:rsid w:val="00571FEB"/>
    <w:rsid w:val="005724A2"/>
    <w:rsid w:val="0057297C"/>
    <w:rsid w:val="00572ED4"/>
    <w:rsid w:val="00574302"/>
    <w:rsid w:val="0057488E"/>
    <w:rsid w:val="0057521E"/>
    <w:rsid w:val="0057558D"/>
    <w:rsid w:val="00575D7F"/>
    <w:rsid w:val="00575E37"/>
    <w:rsid w:val="005765E6"/>
    <w:rsid w:val="005768BF"/>
    <w:rsid w:val="005769BC"/>
    <w:rsid w:val="005773AB"/>
    <w:rsid w:val="005774FC"/>
    <w:rsid w:val="005778E7"/>
    <w:rsid w:val="005778FF"/>
    <w:rsid w:val="00577960"/>
    <w:rsid w:val="00577EFB"/>
    <w:rsid w:val="0058033D"/>
    <w:rsid w:val="00580490"/>
    <w:rsid w:val="00580573"/>
    <w:rsid w:val="005805CD"/>
    <w:rsid w:val="005806B6"/>
    <w:rsid w:val="0058151A"/>
    <w:rsid w:val="0058184F"/>
    <w:rsid w:val="00581CC6"/>
    <w:rsid w:val="005829A0"/>
    <w:rsid w:val="005829A6"/>
    <w:rsid w:val="00582C70"/>
    <w:rsid w:val="00582C86"/>
    <w:rsid w:val="00582DBB"/>
    <w:rsid w:val="00582E40"/>
    <w:rsid w:val="00582EAC"/>
    <w:rsid w:val="005833DE"/>
    <w:rsid w:val="00583516"/>
    <w:rsid w:val="00583AC7"/>
    <w:rsid w:val="00584097"/>
    <w:rsid w:val="0058409D"/>
    <w:rsid w:val="0058482C"/>
    <w:rsid w:val="00584914"/>
    <w:rsid w:val="005854CC"/>
    <w:rsid w:val="00585AF0"/>
    <w:rsid w:val="00585C0A"/>
    <w:rsid w:val="005861EF"/>
    <w:rsid w:val="00586455"/>
    <w:rsid w:val="00586557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1083"/>
    <w:rsid w:val="00591195"/>
    <w:rsid w:val="00591343"/>
    <w:rsid w:val="00591C29"/>
    <w:rsid w:val="00591C5B"/>
    <w:rsid w:val="005920AA"/>
    <w:rsid w:val="005923F5"/>
    <w:rsid w:val="0059247B"/>
    <w:rsid w:val="00592683"/>
    <w:rsid w:val="005927AE"/>
    <w:rsid w:val="00592A62"/>
    <w:rsid w:val="00592C7C"/>
    <w:rsid w:val="00592DA4"/>
    <w:rsid w:val="00594168"/>
    <w:rsid w:val="0059440F"/>
    <w:rsid w:val="005947E5"/>
    <w:rsid w:val="00594960"/>
    <w:rsid w:val="00594E25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89E"/>
    <w:rsid w:val="005979F7"/>
    <w:rsid w:val="00597B2B"/>
    <w:rsid w:val="00597ED7"/>
    <w:rsid w:val="00597FDA"/>
    <w:rsid w:val="005A02DB"/>
    <w:rsid w:val="005A057A"/>
    <w:rsid w:val="005A0A11"/>
    <w:rsid w:val="005A0B97"/>
    <w:rsid w:val="005A1587"/>
    <w:rsid w:val="005A1B64"/>
    <w:rsid w:val="005A1C34"/>
    <w:rsid w:val="005A1D84"/>
    <w:rsid w:val="005A1EEF"/>
    <w:rsid w:val="005A2C8A"/>
    <w:rsid w:val="005A310F"/>
    <w:rsid w:val="005A3AF2"/>
    <w:rsid w:val="005A3C38"/>
    <w:rsid w:val="005A3D9B"/>
    <w:rsid w:val="005A40DB"/>
    <w:rsid w:val="005A417B"/>
    <w:rsid w:val="005A4A04"/>
    <w:rsid w:val="005A4D67"/>
    <w:rsid w:val="005A4E56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955"/>
    <w:rsid w:val="005A7D45"/>
    <w:rsid w:val="005B01BC"/>
    <w:rsid w:val="005B029D"/>
    <w:rsid w:val="005B0412"/>
    <w:rsid w:val="005B0599"/>
    <w:rsid w:val="005B0871"/>
    <w:rsid w:val="005B0BB0"/>
    <w:rsid w:val="005B0CBF"/>
    <w:rsid w:val="005B0DD2"/>
    <w:rsid w:val="005B1271"/>
    <w:rsid w:val="005B13C0"/>
    <w:rsid w:val="005B152E"/>
    <w:rsid w:val="005B1E34"/>
    <w:rsid w:val="005B1E79"/>
    <w:rsid w:val="005B232D"/>
    <w:rsid w:val="005B34FD"/>
    <w:rsid w:val="005B350F"/>
    <w:rsid w:val="005B3856"/>
    <w:rsid w:val="005B3BCF"/>
    <w:rsid w:val="005B3BD9"/>
    <w:rsid w:val="005B4199"/>
    <w:rsid w:val="005B438B"/>
    <w:rsid w:val="005B4C55"/>
    <w:rsid w:val="005B4F8A"/>
    <w:rsid w:val="005B5017"/>
    <w:rsid w:val="005B561A"/>
    <w:rsid w:val="005B58C5"/>
    <w:rsid w:val="005B5D45"/>
    <w:rsid w:val="005B5EF8"/>
    <w:rsid w:val="005B61FB"/>
    <w:rsid w:val="005B6696"/>
    <w:rsid w:val="005B6B7B"/>
    <w:rsid w:val="005B7063"/>
    <w:rsid w:val="005B7285"/>
    <w:rsid w:val="005B77DE"/>
    <w:rsid w:val="005C0576"/>
    <w:rsid w:val="005C084A"/>
    <w:rsid w:val="005C0DB6"/>
    <w:rsid w:val="005C1581"/>
    <w:rsid w:val="005C1740"/>
    <w:rsid w:val="005C1847"/>
    <w:rsid w:val="005C1977"/>
    <w:rsid w:val="005C1A75"/>
    <w:rsid w:val="005C2287"/>
    <w:rsid w:val="005C236E"/>
    <w:rsid w:val="005C2C2E"/>
    <w:rsid w:val="005C2E35"/>
    <w:rsid w:val="005C2F2D"/>
    <w:rsid w:val="005C3550"/>
    <w:rsid w:val="005C400B"/>
    <w:rsid w:val="005C42EB"/>
    <w:rsid w:val="005C43B8"/>
    <w:rsid w:val="005C44FA"/>
    <w:rsid w:val="005C4B37"/>
    <w:rsid w:val="005C4DE6"/>
    <w:rsid w:val="005C4E91"/>
    <w:rsid w:val="005C5077"/>
    <w:rsid w:val="005C533D"/>
    <w:rsid w:val="005C55FB"/>
    <w:rsid w:val="005C56B2"/>
    <w:rsid w:val="005C58E0"/>
    <w:rsid w:val="005C5C91"/>
    <w:rsid w:val="005C685A"/>
    <w:rsid w:val="005C6D2C"/>
    <w:rsid w:val="005C734B"/>
    <w:rsid w:val="005C78FB"/>
    <w:rsid w:val="005D02C6"/>
    <w:rsid w:val="005D0423"/>
    <w:rsid w:val="005D1069"/>
    <w:rsid w:val="005D1158"/>
    <w:rsid w:val="005D1C9B"/>
    <w:rsid w:val="005D1E13"/>
    <w:rsid w:val="005D2B5B"/>
    <w:rsid w:val="005D2B74"/>
    <w:rsid w:val="005D2C28"/>
    <w:rsid w:val="005D2EB6"/>
    <w:rsid w:val="005D3423"/>
    <w:rsid w:val="005D3739"/>
    <w:rsid w:val="005D3857"/>
    <w:rsid w:val="005D3A56"/>
    <w:rsid w:val="005D3ABD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D23"/>
    <w:rsid w:val="005D6F3B"/>
    <w:rsid w:val="005D7083"/>
    <w:rsid w:val="005D70F5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059"/>
    <w:rsid w:val="005E1288"/>
    <w:rsid w:val="005E1627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9D8"/>
    <w:rsid w:val="005E36E3"/>
    <w:rsid w:val="005E3895"/>
    <w:rsid w:val="005E4237"/>
    <w:rsid w:val="005E42CD"/>
    <w:rsid w:val="005E4345"/>
    <w:rsid w:val="005E43BC"/>
    <w:rsid w:val="005E466A"/>
    <w:rsid w:val="005E4A37"/>
    <w:rsid w:val="005E4F5F"/>
    <w:rsid w:val="005E4FC5"/>
    <w:rsid w:val="005E51DE"/>
    <w:rsid w:val="005E524C"/>
    <w:rsid w:val="005E55BA"/>
    <w:rsid w:val="005E577D"/>
    <w:rsid w:val="005E642A"/>
    <w:rsid w:val="005E6602"/>
    <w:rsid w:val="005E68DE"/>
    <w:rsid w:val="005E6B08"/>
    <w:rsid w:val="005E73CA"/>
    <w:rsid w:val="005E7603"/>
    <w:rsid w:val="005E78E8"/>
    <w:rsid w:val="005E7C15"/>
    <w:rsid w:val="005F00C5"/>
    <w:rsid w:val="005F04BB"/>
    <w:rsid w:val="005F0F32"/>
    <w:rsid w:val="005F1140"/>
    <w:rsid w:val="005F1346"/>
    <w:rsid w:val="005F15B3"/>
    <w:rsid w:val="005F15D5"/>
    <w:rsid w:val="005F188F"/>
    <w:rsid w:val="005F1F22"/>
    <w:rsid w:val="005F20A7"/>
    <w:rsid w:val="005F21A8"/>
    <w:rsid w:val="005F23CB"/>
    <w:rsid w:val="005F2BB2"/>
    <w:rsid w:val="005F2EC1"/>
    <w:rsid w:val="005F33CD"/>
    <w:rsid w:val="005F3732"/>
    <w:rsid w:val="005F37C2"/>
    <w:rsid w:val="005F3C4F"/>
    <w:rsid w:val="005F3F1D"/>
    <w:rsid w:val="005F43C5"/>
    <w:rsid w:val="005F45DC"/>
    <w:rsid w:val="005F4AF6"/>
    <w:rsid w:val="005F4BB9"/>
    <w:rsid w:val="005F4C08"/>
    <w:rsid w:val="005F4C44"/>
    <w:rsid w:val="005F4E3B"/>
    <w:rsid w:val="005F4F4C"/>
    <w:rsid w:val="005F5BE3"/>
    <w:rsid w:val="005F62CB"/>
    <w:rsid w:val="005F6424"/>
    <w:rsid w:val="005F652E"/>
    <w:rsid w:val="005F675B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A70"/>
    <w:rsid w:val="00600F23"/>
    <w:rsid w:val="00601151"/>
    <w:rsid w:val="00601AB0"/>
    <w:rsid w:val="00601C49"/>
    <w:rsid w:val="00602106"/>
    <w:rsid w:val="00602201"/>
    <w:rsid w:val="006025C5"/>
    <w:rsid w:val="0060288F"/>
    <w:rsid w:val="006028D7"/>
    <w:rsid w:val="006029CD"/>
    <w:rsid w:val="00602EBC"/>
    <w:rsid w:val="00602F17"/>
    <w:rsid w:val="00603067"/>
    <w:rsid w:val="006032C3"/>
    <w:rsid w:val="00603C01"/>
    <w:rsid w:val="0060417F"/>
    <w:rsid w:val="00604CBC"/>
    <w:rsid w:val="00605084"/>
    <w:rsid w:val="006050F4"/>
    <w:rsid w:val="006052BC"/>
    <w:rsid w:val="0060567E"/>
    <w:rsid w:val="006056C2"/>
    <w:rsid w:val="00605827"/>
    <w:rsid w:val="006059C0"/>
    <w:rsid w:val="00605D7E"/>
    <w:rsid w:val="00606060"/>
    <w:rsid w:val="0060691D"/>
    <w:rsid w:val="00606CB6"/>
    <w:rsid w:val="00607067"/>
    <w:rsid w:val="0060736F"/>
    <w:rsid w:val="00607495"/>
    <w:rsid w:val="006076DE"/>
    <w:rsid w:val="00607BBB"/>
    <w:rsid w:val="00607C93"/>
    <w:rsid w:val="00607E60"/>
    <w:rsid w:val="00610018"/>
    <w:rsid w:val="00610F77"/>
    <w:rsid w:val="00611172"/>
    <w:rsid w:val="00611422"/>
    <w:rsid w:val="00611A29"/>
    <w:rsid w:val="00611BD9"/>
    <w:rsid w:val="00611CB8"/>
    <w:rsid w:val="00611FB9"/>
    <w:rsid w:val="00612381"/>
    <w:rsid w:val="006124F1"/>
    <w:rsid w:val="00612996"/>
    <w:rsid w:val="00613063"/>
    <w:rsid w:val="006132F9"/>
    <w:rsid w:val="006133E5"/>
    <w:rsid w:val="0061342C"/>
    <w:rsid w:val="00613FF4"/>
    <w:rsid w:val="00614199"/>
    <w:rsid w:val="006146AC"/>
    <w:rsid w:val="00614700"/>
    <w:rsid w:val="0061494A"/>
    <w:rsid w:val="00615135"/>
    <w:rsid w:val="00616535"/>
    <w:rsid w:val="00616DE4"/>
    <w:rsid w:val="00620438"/>
    <w:rsid w:val="0062045C"/>
    <w:rsid w:val="00620A4C"/>
    <w:rsid w:val="00620AAC"/>
    <w:rsid w:val="0062155F"/>
    <w:rsid w:val="00621645"/>
    <w:rsid w:val="006218BB"/>
    <w:rsid w:val="00621A91"/>
    <w:rsid w:val="00621AFA"/>
    <w:rsid w:val="00621C18"/>
    <w:rsid w:val="00621DD9"/>
    <w:rsid w:val="0062209B"/>
    <w:rsid w:val="00622185"/>
    <w:rsid w:val="0062285A"/>
    <w:rsid w:val="00622A07"/>
    <w:rsid w:val="00622E65"/>
    <w:rsid w:val="00622F7E"/>
    <w:rsid w:val="0062308B"/>
    <w:rsid w:val="006237AA"/>
    <w:rsid w:val="0062459C"/>
    <w:rsid w:val="0062485E"/>
    <w:rsid w:val="00624AFD"/>
    <w:rsid w:val="00624BB3"/>
    <w:rsid w:val="00624DB6"/>
    <w:rsid w:val="00625588"/>
    <w:rsid w:val="006255E6"/>
    <w:rsid w:val="00625833"/>
    <w:rsid w:val="00625A98"/>
    <w:rsid w:val="00625ED0"/>
    <w:rsid w:val="0062613A"/>
    <w:rsid w:val="006262B9"/>
    <w:rsid w:val="00626D7E"/>
    <w:rsid w:val="00626FAF"/>
    <w:rsid w:val="00627968"/>
    <w:rsid w:val="006279BB"/>
    <w:rsid w:val="006300A8"/>
    <w:rsid w:val="00630335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2AD7"/>
    <w:rsid w:val="00632EE6"/>
    <w:rsid w:val="00632F18"/>
    <w:rsid w:val="00633249"/>
    <w:rsid w:val="00633BE5"/>
    <w:rsid w:val="00633F4B"/>
    <w:rsid w:val="00634130"/>
    <w:rsid w:val="0063465E"/>
    <w:rsid w:val="006346A0"/>
    <w:rsid w:val="00634793"/>
    <w:rsid w:val="00634AA0"/>
    <w:rsid w:val="0063545E"/>
    <w:rsid w:val="00636396"/>
    <w:rsid w:val="0063668D"/>
    <w:rsid w:val="0063675A"/>
    <w:rsid w:val="006368CB"/>
    <w:rsid w:val="006368F1"/>
    <w:rsid w:val="0063693F"/>
    <w:rsid w:val="00636EF3"/>
    <w:rsid w:val="00637031"/>
    <w:rsid w:val="0063709A"/>
    <w:rsid w:val="00640443"/>
    <w:rsid w:val="006405A9"/>
    <w:rsid w:val="0064060E"/>
    <w:rsid w:val="00640CF1"/>
    <w:rsid w:val="00640D11"/>
    <w:rsid w:val="00641857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35C"/>
    <w:rsid w:val="00645508"/>
    <w:rsid w:val="00645A0E"/>
    <w:rsid w:val="006465A7"/>
    <w:rsid w:val="00646E7A"/>
    <w:rsid w:val="00647786"/>
    <w:rsid w:val="006478F7"/>
    <w:rsid w:val="00647A3D"/>
    <w:rsid w:val="00647DC4"/>
    <w:rsid w:val="00647F1E"/>
    <w:rsid w:val="0065017C"/>
    <w:rsid w:val="0065030B"/>
    <w:rsid w:val="006505F4"/>
    <w:rsid w:val="00650686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36"/>
    <w:rsid w:val="00654076"/>
    <w:rsid w:val="0065408E"/>
    <w:rsid w:val="006542F4"/>
    <w:rsid w:val="006547F0"/>
    <w:rsid w:val="0065486B"/>
    <w:rsid w:val="00654932"/>
    <w:rsid w:val="00654E8F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F6"/>
    <w:rsid w:val="00660700"/>
    <w:rsid w:val="00660B1F"/>
    <w:rsid w:val="0066106E"/>
    <w:rsid w:val="00661380"/>
    <w:rsid w:val="00661434"/>
    <w:rsid w:val="00661508"/>
    <w:rsid w:val="00661891"/>
    <w:rsid w:val="00661C5C"/>
    <w:rsid w:val="00661F83"/>
    <w:rsid w:val="00661F89"/>
    <w:rsid w:val="006625CF"/>
    <w:rsid w:val="006627D7"/>
    <w:rsid w:val="006627E8"/>
    <w:rsid w:val="00662D6C"/>
    <w:rsid w:val="00662F69"/>
    <w:rsid w:val="0066309C"/>
    <w:rsid w:val="006630EC"/>
    <w:rsid w:val="006634DA"/>
    <w:rsid w:val="00663978"/>
    <w:rsid w:val="00664121"/>
    <w:rsid w:val="0066438B"/>
    <w:rsid w:val="00664812"/>
    <w:rsid w:val="006648E4"/>
    <w:rsid w:val="00664ACE"/>
    <w:rsid w:val="00664DA0"/>
    <w:rsid w:val="00664E80"/>
    <w:rsid w:val="00665493"/>
    <w:rsid w:val="00665715"/>
    <w:rsid w:val="00665B55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5DD"/>
    <w:rsid w:val="00670FF8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3D5"/>
    <w:rsid w:val="00673E2D"/>
    <w:rsid w:val="006740AA"/>
    <w:rsid w:val="0067450A"/>
    <w:rsid w:val="006749E4"/>
    <w:rsid w:val="00674BA9"/>
    <w:rsid w:val="00674F68"/>
    <w:rsid w:val="0067532E"/>
    <w:rsid w:val="00675968"/>
    <w:rsid w:val="00675A06"/>
    <w:rsid w:val="00675A24"/>
    <w:rsid w:val="0067603D"/>
    <w:rsid w:val="006769E2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87"/>
    <w:rsid w:val="006833B6"/>
    <w:rsid w:val="006833FA"/>
    <w:rsid w:val="006846A8"/>
    <w:rsid w:val="00684D77"/>
    <w:rsid w:val="00684DA2"/>
    <w:rsid w:val="00685D17"/>
    <w:rsid w:val="006860D3"/>
    <w:rsid w:val="006861A6"/>
    <w:rsid w:val="00686346"/>
    <w:rsid w:val="00686C8A"/>
    <w:rsid w:val="00686DA1"/>
    <w:rsid w:val="00686ECE"/>
    <w:rsid w:val="00686F95"/>
    <w:rsid w:val="0068716B"/>
    <w:rsid w:val="0068746E"/>
    <w:rsid w:val="00687BB1"/>
    <w:rsid w:val="0069060F"/>
    <w:rsid w:val="00690D5E"/>
    <w:rsid w:val="006914A2"/>
    <w:rsid w:val="006915F7"/>
    <w:rsid w:val="00691E26"/>
    <w:rsid w:val="00692062"/>
    <w:rsid w:val="00692066"/>
    <w:rsid w:val="00692268"/>
    <w:rsid w:val="006925A5"/>
    <w:rsid w:val="00692618"/>
    <w:rsid w:val="006928AC"/>
    <w:rsid w:val="0069360D"/>
    <w:rsid w:val="0069379A"/>
    <w:rsid w:val="00693C76"/>
    <w:rsid w:val="0069480E"/>
    <w:rsid w:val="0069483E"/>
    <w:rsid w:val="00694D5A"/>
    <w:rsid w:val="006952BE"/>
    <w:rsid w:val="006952FB"/>
    <w:rsid w:val="00695334"/>
    <w:rsid w:val="0069538F"/>
    <w:rsid w:val="006953EF"/>
    <w:rsid w:val="006955AB"/>
    <w:rsid w:val="0069575B"/>
    <w:rsid w:val="00695805"/>
    <w:rsid w:val="006958ED"/>
    <w:rsid w:val="006958F9"/>
    <w:rsid w:val="00695A3F"/>
    <w:rsid w:val="00695CAB"/>
    <w:rsid w:val="00695E08"/>
    <w:rsid w:val="00696C60"/>
    <w:rsid w:val="00696E19"/>
    <w:rsid w:val="006974A1"/>
    <w:rsid w:val="0069772A"/>
    <w:rsid w:val="006A0258"/>
    <w:rsid w:val="006A1B1D"/>
    <w:rsid w:val="006A1ECF"/>
    <w:rsid w:val="006A1EE3"/>
    <w:rsid w:val="006A22C3"/>
    <w:rsid w:val="006A2B00"/>
    <w:rsid w:val="006A2C75"/>
    <w:rsid w:val="006A3AC0"/>
    <w:rsid w:val="006A4209"/>
    <w:rsid w:val="006A4291"/>
    <w:rsid w:val="006A4717"/>
    <w:rsid w:val="006A4C52"/>
    <w:rsid w:val="006A4CA0"/>
    <w:rsid w:val="006A4E95"/>
    <w:rsid w:val="006A527B"/>
    <w:rsid w:val="006A55B2"/>
    <w:rsid w:val="006A5B6F"/>
    <w:rsid w:val="006A5C20"/>
    <w:rsid w:val="006A69E7"/>
    <w:rsid w:val="006A6B57"/>
    <w:rsid w:val="006A6B8A"/>
    <w:rsid w:val="006A6D7D"/>
    <w:rsid w:val="006A6DA5"/>
    <w:rsid w:val="006A7340"/>
    <w:rsid w:val="006A75D5"/>
    <w:rsid w:val="006A7ADF"/>
    <w:rsid w:val="006B0A47"/>
    <w:rsid w:val="006B0A64"/>
    <w:rsid w:val="006B0AE2"/>
    <w:rsid w:val="006B0F47"/>
    <w:rsid w:val="006B10BD"/>
    <w:rsid w:val="006B16BB"/>
    <w:rsid w:val="006B2AB5"/>
    <w:rsid w:val="006B3604"/>
    <w:rsid w:val="006B3630"/>
    <w:rsid w:val="006B3909"/>
    <w:rsid w:val="006B39EF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B7B8A"/>
    <w:rsid w:val="006C05FD"/>
    <w:rsid w:val="006C0B2C"/>
    <w:rsid w:val="006C13A9"/>
    <w:rsid w:val="006C13DB"/>
    <w:rsid w:val="006C16ED"/>
    <w:rsid w:val="006C1A88"/>
    <w:rsid w:val="006C1E23"/>
    <w:rsid w:val="006C220F"/>
    <w:rsid w:val="006C27D9"/>
    <w:rsid w:val="006C2B0F"/>
    <w:rsid w:val="006C2F0C"/>
    <w:rsid w:val="006C31D8"/>
    <w:rsid w:val="006C3804"/>
    <w:rsid w:val="006C384C"/>
    <w:rsid w:val="006C38A8"/>
    <w:rsid w:val="006C38D1"/>
    <w:rsid w:val="006C4140"/>
    <w:rsid w:val="006C42D8"/>
    <w:rsid w:val="006C43D1"/>
    <w:rsid w:val="006C467D"/>
    <w:rsid w:val="006C566C"/>
    <w:rsid w:val="006C5F6A"/>
    <w:rsid w:val="006C6172"/>
    <w:rsid w:val="006C6D08"/>
    <w:rsid w:val="006C6DA2"/>
    <w:rsid w:val="006C6E6F"/>
    <w:rsid w:val="006C7168"/>
    <w:rsid w:val="006C71FA"/>
    <w:rsid w:val="006C7460"/>
    <w:rsid w:val="006C7DCF"/>
    <w:rsid w:val="006D01A5"/>
    <w:rsid w:val="006D01C0"/>
    <w:rsid w:val="006D0564"/>
    <w:rsid w:val="006D05AF"/>
    <w:rsid w:val="006D063F"/>
    <w:rsid w:val="006D08A5"/>
    <w:rsid w:val="006D0C28"/>
    <w:rsid w:val="006D165A"/>
    <w:rsid w:val="006D1A62"/>
    <w:rsid w:val="006D22AF"/>
    <w:rsid w:val="006D2569"/>
    <w:rsid w:val="006D2776"/>
    <w:rsid w:val="006D28D4"/>
    <w:rsid w:val="006D3483"/>
    <w:rsid w:val="006D3508"/>
    <w:rsid w:val="006D354C"/>
    <w:rsid w:val="006D3A26"/>
    <w:rsid w:val="006D3D18"/>
    <w:rsid w:val="006D4AFE"/>
    <w:rsid w:val="006D4C31"/>
    <w:rsid w:val="006D4CEC"/>
    <w:rsid w:val="006D4D35"/>
    <w:rsid w:val="006D5125"/>
    <w:rsid w:val="006D5606"/>
    <w:rsid w:val="006D5861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007"/>
    <w:rsid w:val="006E0D88"/>
    <w:rsid w:val="006E1367"/>
    <w:rsid w:val="006E1694"/>
    <w:rsid w:val="006E169B"/>
    <w:rsid w:val="006E173C"/>
    <w:rsid w:val="006E1B1D"/>
    <w:rsid w:val="006E1DA4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8A"/>
    <w:rsid w:val="006E58E4"/>
    <w:rsid w:val="006E5A3D"/>
    <w:rsid w:val="006E5C21"/>
    <w:rsid w:val="006E5E1C"/>
    <w:rsid w:val="006E5F64"/>
    <w:rsid w:val="006E61CB"/>
    <w:rsid w:val="006E6644"/>
    <w:rsid w:val="006E6760"/>
    <w:rsid w:val="006E69AC"/>
    <w:rsid w:val="006E76BD"/>
    <w:rsid w:val="006E7B22"/>
    <w:rsid w:val="006E7B81"/>
    <w:rsid w:val="006E7E2A"/>
    <w:rsid w:val="006F00D8"/>
    <w:rsid w:val="006F01B9"/>
    <w:rsid w:val="006F0C7A"/>
    <w:rsid w:val="006F0C9B"/>
    <w:rsid w:val="006F0E0E"/>
    <w:rsid w:val="006F0F35"/>
    <w:rsid w:val="006F100E"/>
    <w:rsid w:val="006F11A0"/>
    <w:rsid w:val="006F197E"/>
    <w:rsid w:val="006F1AEF"/>
    <w:rsid w:val="006F1DE6"/>
    <w:rsid w:val="006F2317"/>
    <w:rsid w:val="006F25CA"/>
    <w:rsid w:val="006F2B4E"/>
    <w:rsid w:val="006F2CA4"/>
    <w:rsid w:val="006F3054"/>
    <w:rsid w:val="006F32F3"/>
    <w:rsid w:val="006F36CE"/>
    <w:rsid w:val="006F3A08"/>
    <w:rsid w:val="006F3A64"/>
    <w:rsid w:val="006F40F0"/>
    <w:rsid w:val="006F4B56"/>
    <w:rsid w:val="006F4CE2"/>
    <w:rsid w:val="006F55CB"/>
    <w:rsid w:val="006F5B2E"/>
    <w:rsid w:val="006F606F"/>
    <w:rsid w:val="006F6393"/>
    <w:rsid w:val="006F685B"/>
    <w:rsid w:val="006F6DAB"/>
    <w:rsid w:val="006F7246"/>
    <w:rsid w:val="006F7467"/>
    <w:rsid w:val="006F7789"/>
    <w:rsid w:val="006F7DE6"/>
    <w:rsid w:val="00700067"/>
    <w:rsid w:val="00700512"/>
    <w:rsid w:val="0070058E"/>
    <w:rsid w:val="00700D07"/>
    <w:rsid w:val="0070103E"/>
    <w:rsid w:val="00701102"/>
    <w:rsid w:val="00701213"/>
    <w:rsid w:val="00701281"/>
    <w:rsid w:val="00701403"/>
    <w:rsid w:val="0070156C"/>
    <w:rsid w:val="0070169E"/>
    <w:rsid w:val="007019EA"/>
    <w:rsid w:val="00701B1F"/>
    <w:rsid w:val="00701D2D"/>
    <w:rsid w:val="00701FB5"/>
    <w:rsid w:val="007020F8"/>
    <w:rsid w:val="007024B1"/>
    <w:rsid w:val="00702A72"/>
    <w:rsid w:val="00702BC4"/>
    <w:rsid w:val="007031E6"/>
    <w:rsid w:val="00703424"/>
    <w:rsid w:val="007036C8"/>
    <w:rsid w:val="00703B19"/>
    <w:rsid w:val="00703CAF"/>
    <w:rsid w:val="00703DE4"/>
    <w:rsid w:val="00704053"/>
    <w:rsid w:val="00704198"/>
    <w:rsid w:val="0070491E"/>
    <w:rsid w:val="00704A36"/>
    <w:rsid w:val="00704C41"/>
    <w:rsid w:val="00704D97"/>
    <w:rsid w:val="00704EDF"/>
    <w:rsid w:val="00704FFE"/>
    <w:rsid w:val="0070543F"/>
    <w:rsid w:val="00705E9B"/>
    <w:rsid w:val="007060BE"/>
    <w:rsid w:val="00706355"/>
    <w:rsid w:val="00706926"/>
    <w:rsid w:val="00706B44"/>
    <w:rsid w:val="00706F0E"/>
    <w:rsid w:val="00706F24"/>
    <w:rsid w:val="00706F93"/>
    <w:rsid w:val="00706FF0"/>
    <w:rsid w:val="00707A03"/>
    <w:rsid w:val="00707A7E"/>
    <w:rsid w:val="00707B1C"/>
    <w:rsid w:val="007101A7"/>
    <w:rsid w:val="007101F0"/>
    <w:rsid w:val="00710247"/>
    <w:rsid w:val="007104AA"/>
    <w:rsid w:val="00710C74"/>
    <w:rsid w:val="00710F27"/>
    <w:rsid w:val="00710F45"/>
    <w:rsid w:val="007111BA"/>
    <w:rsid w:val="00711423"/>
    <w:rsid w:val="00711638"/>
    <w:rsid w:val="00711678"/>
    <w:rsid w:val="00711B88"/>
    <w:rsid w:val="00711FCE"/>
    <w:rsid w:val="00712B1E"/>
    <w:rsid w:val="00713215"/>
    <w:rsid w:val="007133E4"/>
    <w:rsid w:val="007135E1"/>
    <w:rsid w:val="00713780"/>
    <w:rsid w:val="00713F0A"/>
    <w:rsid w:val="00714768"/>
    <w:rsid w:val="00714CF7"/>
    <w:rsid w:val="00714F0A"/>
    <w:rsid w:val="00715016"/>
    <w:rsid w:val="007150EF"/>
    <w:rsid w:val="00715363"/>
    <w:rsid w:val="0071550A"/>
    <w:rsid w:val="007158F6"/>
    <w:rsid w:val="007161EA"/>
    <w:rsid w:val="007168DE"/>
    <w:rsid w:val="00716911"/>
    <w:rsid w:val="00716C8A"/>
    <w:rsid w:val="007173D2"/>
    <w:rsid w:val="007174BE"/>
    <w:rsid w:val="0071759B"/>
    <w:rsid w:val="00717891"/>
    <w:rsid w:val="00717B9D"/>
    <w:rsid w:val="00717DA0"/>
    <w:rsid w:val="00717E88"/>
    <w:rsid w:val="007202C2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39"/>
    <w:rsid w:val="0072299B"/>
    <w:rsid w:val="00722EC5"/>
    <w:rsid w:val="00723385"/>
    <w:rsid w:val="0072342B"/>
    <w:rsid w:val="0072354D"/>
    <w:rsid w:val="007239C3"/>
    <w:rsid w:val="00723AB1"/>
    <w:rsid w:val="00723C58"/>
    <w:rsid w:val="0072452C"/>
    <w:rsid w:val="0072479B"/>
    <w:rsid w:val="00724843"/>
    <w:rsid w:val="007249E7"/>
    <w:rsid w:val="00724ACC"/>
    <w:rsid w:val="00725416"/>
    <w:rsid w:val="007262B1"/>
    <w:rsid w:val="00726A00"/>
    <w:rsid w:val="00726C8E"/>
    <w:rsid w:val="00727152"/>
    <w:rsid w:val="00727250"/>
    <w:rsid w:val="00727724"/>
    <w:rsid w:val="00727CA6"/>
    <w:rsid w:val="0073077E"/>
    <w:rsid w:val="007309AB"/>
    <w:rsid w:val="00730A21"/>
    <w:rsid w:val="00730C37"/>
    <w:rsid w:val="00730EEC"/>
    <w:rsid w:val="007317AE"/>
    <w:rsid w:val="00731F7A"/>
    <w:rsid w:val="007320D3"/>
    <w:rsid w:val="007324CF"/>
    <w:rsid w:val="0073254E"/>
    <w:rsid w:val="007327EC"/>
    <w:rsid w:val="007328B5"/>
    <w:rsid w:val="00732C13"/>
    <w:rsid w:val="00732E0C"/>
    <w:rsid w:val="007334C2"/>
    <w:rsid w:val="00733D4B"/>
    <w:rsid w:val="007346E9"/>
    <w:rsid w:val="0073484E"/>
    <w:rsid w:val="00734DDE"/>
    <w:rsid w:val="00734E95"/>
    <w:rsid w:val="00735371"/>
    <w:rsid w:val="00735737"/>
    <w:rsid w:val="0073589C"/>
    <w:rsid w:val="0073600A"/>
    <w:rsid w:val="00736083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E4F"/>
    <w:rsid w:val="007410D4"/>
    <w:rsid w:val="007413BC"/>
    <w:rsid w:val="0074155A"/>
    <w:rsid w:val="00741A35"/>
    <w:rsid w:val="00741A3C"/>
    <w:rsid w:val="00741E3B"/>
    <w:rsid w:val="007422CA"/>
    <w:rsid w:val="007423EB"/>
    <w:rsid w:val="0074245B"/>
    <w:rsid w:val="00742A51"/>
    <w:rsid w:val="007430AE"/>
    <w:rsid w:val="0074315A"/>
    <w:rsid w:val="007433BE"/>
    <w:rsid w:val="007434BE"/>
    <w:rsid w:val="0074357E"/>
    <w:rsid w:val="00743842"/>
    <w:rsid w:val="00743BD3"/>
    <w:rsid w:val="00744203"/>
    <w:rsid w:val="0074423E"/>
    <w:rsid w:val="00744250"/>
    <w:rsid w:val="00744302"/>
    <w:rsid w:val="007449C1"/>
    <w:rsid w:val="0074506C"/>
    <w:rsid w:val="007452FC"/>
    <w:rsid w:val="0074531A"/>
    <w:rsid w:val="00745492"/>
    <w:rsid w:val="0074575D"/>
    <w:rsid w:val="00745877"/>
    <w:rsid w:val="00745898"/>
    <w:rsid w:val="00745C2C"/>
    <w:rsid w:val="00746210"/>
    <w:rsid w:val="007468BC"/>
    <w:rsid w:val="007468D7"/>
    <w:rsid w:val="007469A8"/>
    <w:rsid w:val="007469CC"/>
    <w:rsid w:val="00746BEE"/>
    <w:rsid w:val="00747051"/>
    <w:rsid w:val="0074728F"/>
    <w:rsid w:val="007474D0"/>
    <w:rsid w:val="0074761B"/>
    <w:rsid w:val="00747D5D"/>
    <w:rsid w:val="0075044E"/>
    <w:rsid w:val="0075077A"/>
    <w:rsid w:val="00750789"/>
    <w:rsid w:val="00750938"/>
    <w:rsid w:val="00750A3D"/>
    <w:rsid w:val="00750B6F"/>
    <w:rsid w:val="00750F9B"/>
    <w:rsid w:val="00751368"/>
    <w:rsid w:val="007515A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7EB"/>
    <w:rsid w:val="0075284F"/>
    <w:rsid w:val="00753035"/>
    <w:rsid w:val="007530CF"/>
    <w:rsid w:val="00753395"/>
    <w:rsid w:val="007535CC"/>
    <w:rsid w:val="00753623"/>
    <w:rsid w:val="00753B48"/>
    <w:rsid w:val="00753C8D"/>
    <w:rsid w:val="00753E7E"/>
    <w:rsid w:val="0075414E"/>
    <w:rsid w:val="007547B5"/>
    <w:rsid w:val="0075494E"/>
    <w:rsid w:val="00754FE8"/>
    <w:rsid w:val="007551D7"/>
    <w:rsid w:val="00755B63"/>
    <w:rsid w:val="00755E74"/>
    <w:rsid w:val="00756AD9"/>
    <w:rsid w:val="00756C16"/>
    <w:rsid w:val="00757C4E"/>
    <w:rsid w:val="00757EDA"/>
    <w:rsid w:val="0076011B"/>
    <w:rsid w:val="007606F0"/>
    <w:rsid w:val="007606F8"/>
    <w:rsid w:val="00760FA0"/>
    <w:rsid w:val="0076131C"/>
    <w:rsid w:val="00761858"/>
    <w:rsid w:val="007618A4"/>
    <w:rsid w:val="00761BD2"/>
    <w:rsid w:val="00762174"/>
    <w:rsid w:val="007627AC"/>
    <w:rsid w:val="00762A2D"/>
    <w:rsid w:val="00762B10"/>
    <w:rsid w:val="00762DC0"/>
    <w:rsid w:val="00762FD9"/>
    <w:rsid w:val="00763590"/>
    <w:rsid w:val="0076360D"/>
    <w:rsid w:val="0076382B"/>
    <w:rsid w:val="00763957"/>
    <w:rsid w:val="00763A12"/>
    <w:rsid w:val="00764296"/>
    <w:rsid w:val="00764773"/>
    <w:rsid w:val="00764808"/>
    <w:rsid w:val="00765290"/>
    <w:rsid w:val="0076574B"/>
    <w:rsid w:val="007665C6"/>
    <w:rsid w:val="007669A9"/>
    <w:rsid w:val="007669C5"/>
    <w:rsid w:val="007669F3"/>
    <w:rsid w:val="00766A1B"/>
    <w:rsid w:val="00766F84"/>
    <w:rsid w:val="0076722C"/>
    <w:rsid w:val="0076763F"/>
    <w:rsid w:val="007678E9"/>
    <w:rsid w:val="00767955"/>
    <w:rsid w:val="00767D4D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802"/>
    <w:rsid w:val="00774962"/>
    <w:rsid w:val="007749B1"/>
    <w:rsid w:val="00775100"/>
    <w:rsid w:val="007752F7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87C"/>
    <w:rsid w:val="00783E72"/>
    <w:rsid w:val="00783F36"/>
    <w:rsid w:val="00784457"/>
    <w:rsid w:val="00784D92"/>
    <w:rsid w:val="00784E54"/>
    <w:rsid w:val="007853A6"/>
    <w:rsid w:val="00785B33"/>
    <w:rsid w:val="00785BC3"/>
    <w:rsid w:val="00785CF8"/>
    <w:rsid w:val="007862DC"/>
    <w:rsid w:val="007865BB"/>
    <w:rsid w:val="0078662C"/>
    <w:rsid w:val="00786675"/>
    <w:rsid w:val="00786CD0"/>
    <w:rsid w:val="00787E8A"/>
    <w:rsid w:val="00790436"/>
    <w:rsid w:val="00790489"/>
    <w:rsid w:val="00790549"/>
    <w:rsid w:val="007913E9"/>
    <w:rsid w:val="00791A24"/>
    <w:rsid w:val="00791AD0"/>
    <w:rsid w:val="00791FF8"/>
    <w:rsid w:val="007924A5"/>
    <w:rsid w:val="007928CC"/>
    <w:rsid w:val="00792C55"/>
    <w:rsid w:val="00792D3D"/>
    <w:rsid w:val="00793152"/>
    <w:rsid w:val="007935FF"/>
    <w:rsid w:val="0079384D"/>
    <w:rsid w:val="00793BA6"/>
    <w:rsid w:val="00794089"/>
    <w:rsid w:val="0079441F"/>
    <w:rsid w:val="00794640"/>
    <w:rsid w:val="00794D27"/>
    <w:rsid w:val="00794E73"/>
    <w:rsid w:val="00794F18"/>
    <w:rsid w:val="007953FC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234"/>
    <w:rsid w:val="007A03EF"/>
    <w:rsid w:val="007A0733"/>
    <w:rsid w:val="007A13A5"/>
    <w:rsid w:val="007A13C1"/>
    <w:rsid w:val="007A13D9"/>
    <w:rsid w:val="007A198C"/>
    <w:rsid w:val="007A1AC5"/>
    <w:rsid w:val="007A2009"/>
    <w:rsid w:val="007A20AA"/>
    <w:rsid w:val="007A245E"/>
    <w:rsid w:val="007A2BAA"/>
    <w:rsid w:val="007A33B2"/>
    <w:rsid w:val="007A37F1"/>
    <w:rsid w:val="007A3991"/>
    <w:rsid w:val="007A3CFC"/>
    <w:rsid w:val="007A4128"/>
    <w:rsid w:val="007A4138"/>
    <w:rsid w:val="007A482B"/>
    <w:rsid w:val="007A48BF"/>
    <w:rsid w:val="007A509A"/>
    <w:rsid w:val="007A534E"/>
    <w:rsid w:val="007A58DD"/>
    <w:rsid w:val="007A5B1A"/>
    <w:rsid w:val="007A5E6D"/>
    <w:rsid w:val="007A61F0"/>
    <w:rsid w:val="007A6B01"/>
    <w:rsid w:val="007A6CB9"/>
    <w:rsid w:val="007A7302"/>
    <w:rsid w:val="007A7444"/>
    <w:rsid w:val="007A7714"/>
    <w:rsid w:val="007A7C36"/>
    <w:rsid w:val="007A7DFB"/>
    <w:rsid w:val="007B0231"/>
    <w:rsid w:val="007B0684"/>
    <w:rsid w:val="007B06D7"/>
    <w:rsid w:val="007B0757"/>
    <w:rsid w:val="007B0AE7"/>
    <w:rsid w:val="007B0F52"/>
    <w:rsid w:val="007B14F4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D43"/>
    <w:rsid w:val="007B5F32"/>
    <w:rsid w:val="007B5F74"/>
    <w:rsid w:val="007B6001"/>
    <w:rsid w:val="007B60A3"/>
    <w:rsid w:val="007B6B31"/>
    <w:rsid w:val="007B79DA"/>
    <w:rsid w:val="007B7F5E"/>
    <w:rsid w:val="007C0131"/>
    <w:rsid w:val="007C0185"/>
    <w:rsid w:val="007C033F"/>
    <w:rsid w:val="007C0639"/>
    <w:rsid w:val="007C09C8"/>
    <w:rsid w:val="007C0FAF"/>
    <w:rsid w:val="007C1090"/>
    <w:rsid w:val="007C1184"/>
    <w:rsid w:val="007C1200"/>
    <w:rsid w:val="007C1480"/>
    <w:rsid w:val="007C19E3"/>
    <w:rsid w:val="007C1FD8"/>
    <w:rsid w:val="007C227F"/>
    <w:rsid w:val="007C28F7"/>
    <w:rsid w:val="007C2C78"/>
    <w:rsid w:val="007C2CC9"/>
    <w:rsid w:val="007C2F62"/>
    <w:rsid w:val="007C3D14"/>
    <w:rsid w:val="007C3D4F"/>
    <w:rsid w:val="007C3E32"/>
    <w:rsid w:val="007C42B9"/>
    <w:rsid w:val="007C43E8"/>
    <w:rsid w:val="007C4949"/>
    <w:rsid w:val="007C5265"/>
    <w:rsid w:val="007C5D28"/>
    <w:rsid w:val="007C5DE6"/>
    <w:rsid w:val="007C5F59"/>
    <w:rsid w:val="007C5FF6"/>
    <w:rsid w:val="007C7574"/>
    <w:rsid w:val="007C794B"/>
    <w:rsid w:val="007C7AF9"/>
    <w:rsid w:val="007C7C54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3178"/>
    <w:rsid w:val="007D391F"/>
    <w:rsid w:val="007D41C5"/>
    <w:rsid w:val="007D433E"/>
    <w:rsid w:val="007D4773"/>
    <w:rsid w:val="007D4A56"/>
    <w:rsid w:val="007D4B65"/>
    <w:rsid w:val="007D4C1A"/>
    <w:rsid w:val="007D4CB7"/>
    <w:rsid w:val="007D4D3A"/>
    <w:rsid w:val="007D5FFD"/>
    <w:rsid w:val="007D64A3"/>
    <w:rsid w:val="007D6703"/>
    <w:rsid w:val="007D6720"/>
    <w:rsid w:val="007D6AD7"/>
    <w:rsid w:val="007D73EA"/>
    <w:rsid w:val="007D747A"/>
    <w:rsid w:val="007D766D"/>
    <w:rsid w:val="007D79BE"/>
    <w:rsid w:val="007D7C7C"/>
    <w:rsid w:val="007D7DFD"/>
    <w:rsid w:val="007E016E"/>
    <w:rsid w:val="007E01E5"/>
    <w:rsid w:val="007E0285"/>
    <w:rsid w:val="007E08F5"/>
    <w:rsid w:val="007E0A55"/>
    <w:rsid w:val="007E0C87"/>
    <w:rsid w:val="007E0F03"/>
    <w:rsid w:val="007E1668"/>
    <w:rsid w:val="007E1684"/>
    <w:rsid w:val="007E1709"/>
    <w:rsid w:val="007E211D"/>
    <w:rsid w:val="007E25DD"/>
    <w:rsid w:val="007E2DD2"/>
    <w:rsid w:val="007E3517"/>
    <w:rsid w:val="007E36E7"/>
    <w:rsid w:val="007E39C2"/>
    <w:rsid w:val="007E3DA3"/>
    <w:rsid w:val="007E432E"/>
    <w:rsid w:val="007E503C"/>
    <w:rsid w:val="007E534D"/>
    <w:rsid w:val="007E57BA"/>
    <w:rsid w:val="007E59B0"/>
    <w:rsid w:val="007E5A56"/>
    <w:rsid w:val="007E5AE9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53"/>
    <w:rsid w:val="007E7BE5"/>
    <w:rsid w:val="007E7CDE"/>
    <w:rsid w:val="007F0182"/>
    <w:rsid w:val="007F0400"/>
    <w:rsid w:val="007F0CB1"/>
    <w:rsid w:val="007F0FEC"/>
    <w:rsid w:val="007F1491"/>
    <w:rsid w:val="007F1965"/>
    <w:rsid w:val="007F197C"/>
    <w:rsid w:val="007F1AC8"/>
    <w:rsid w:val="007F2322"/>
    <w:rsid w:val="007F26EE"/>
    <w:rsid w:val="007F2D35"/>
    <w:rsid w:val="007F2EB1"/>
    <w:rsid w:val="007F306B"/>
    <w:rsid w:val="007F3111"/>
    <w:rsid w:val="007F31C7"/>
    <w:rsid w:val="007F3748"/>
    <w:rsid w:val="007F3F91"/>
    <w:rsid w:val="007F40D6"/>
    <w:rsid w:val="007F46E2"/>
    <w:rsid w:val="007F476F"/>
    <w:rsid w:val="007F4820"/>
    <w:rsid w:val="007F4A20"/>
    <w:rsid w:val="007F4BC0"/>
    <w:rsid w:val="007F4CDF"/>
    <w:rsid w:val="007F50BC"/>
    <w:rsid w:val="007F54A1"/>
    <w:rsid w:val="007F555B"/>
    <w:rsid w:val="007F6025"/>
    <w:rsid w:val="007F62EF"/>
    <w:rsid w:val="007F6B62"/>
    <w:rsid w:val="007F6DBF"/>
    <w:rsid w:val="007F7229"/>
    <w:rsid w:val="007F7965"/>
    <w:rsid w:val="00800279"/>
    <w:rsid w:val="008005C9"/>
    <w:rsid w:val="00800B9C"/>
    <w:rsid w:val="00800C53"/>
    <w:rsid w:val="0080105B"/>
    <w:rsid w:val="008013B0"/>
    <w:rsid w:val="00801D3D"/>
    <w:rsid w:val="00801E5A"/>
    <w:rsid w:val="00801FA5"/>
    <w:rsid w:val="0080271E"/>
    <w:rsid w:val="00802F28"/>
    <w:rsid w:val="008030E1"/>
    <w:rsid w:val="00803235"/>
    <w:rsid w:val="008035EB"/>
    <w:rsid w:val="0080388F"/>
    <w:rsid w:val="0080390C"/>
    <w:rsid w:val="00804210"/>
    <w:rsid w:val="00804BC8"/>
    <w:rsid w:val="0080531B"/>
    <w:rsid w:val="00805C5E"/>
    <w:rsid w:val="00805E34"/>
    <w:rsid w:val="00805E5F"/>
    <w:rsid w:val="0080604A"/>
    <w:rsid w:val="008067F5"/>
    <w:rsid w:val="00806CBE"/>
    <w:rsid w:val="008071BE"/>
    <w:rsid w:val="00807971"/>
    <w:rsid w:val="00807AA3"/>
    <w:rsid w:val="00807D45"/>
    <w:rsid w:val="008108D9"/>
    <w:rsid w:val="00810969"/>
    <w:rsid w:val="00810C2F"/>
    <w:rsid w:val="0081132C"/>
    <w:rsid w:val="00811F5F"/>
    <w:rsid w:val="0081286C"/>
    <w:rsid w:val="0081297C"/>
    <w:rsid w:val="00812A41"/>
    <w:rsid w:val="00812CCA"/>
    <w:rsid w:val="00812E3D"/>
    <w:rsid w:val="00812F67"/>
    <w:rsid w:val="00813054"/>
    <w:rsid w:val="008130F6"/>
    <w:rsid w:val="00813258"/>
    <w:rsid w:val="008135D7"/>
    <w:rsid w:val="00813B62"/>
    <w:rsid w:val="00813E9B"/>
    <w:rsid w:val="00814BDA"/>
    <w:rsid w:val="0081529B"/>
    <w:rsid w:val="00815A3F"/>
    <w:rsid w:val="00815D42"/>
    <w:rsid w:val="00816A47"/>
    <w:rsid w:val="0081759D"/>
    <w:rsid w:val="00817931"/>
    <w:rsid w:val="00817934"/>
    <w:rsid w:val="00820864"/>
    <w:rsid w:val="0082093D"/>
    <w:rsid w:val="00820C5F"/>
    <w:rsid w:val="00820D17"/>
    <w:rsid w:val="008214C7"/>
    <w:rsid w:val="0082164E"/>
    <w:rsid w:val="0082176B"/>
    <w:rsid w:val="008219FA"/>
    <w:rsid w:val="00822049"/>
    <w:rsid w:val="008222F9"/>
    <w:rsid w:val="0082230C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C6"/>
    <w:rsid w:val="00824F4C"/>
    <w:rsid w:val="00824FA5"/>
    <w:rsid w:val="0082502C"/>
    <w:rsid w:val="0082507B"/>
    <w:rsid w:val="00825158"/>
    <w:rsid w:val="00825225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43"/>
    <w:rsid w:val="00827984"/>
    <w:rsid w:val="00827C8F"/>
    <w:rsid w:val="008307ED"/>
    <w:rsid w:val="00831251"/>
    <w:rsid w:val="00831733"/>
    <w:rsid w:val="0083196E"/>
    <w:rsid w:val="00831AFB"/>
    <w:rsid w:val="00831E70"/>
    <w:rsid w:val="00831FE0"/>
    <w:rsid w:val="0083266C"/>
    <w:rsid w:val="00832A98"/>
    <w:rsid w:val="008330A6"/>
    <w:rsid w:val="008331AE"/>
    <w:rsid w:val="008332AD"/>
    <w:rsid w:val="008333A8"/>
    <w:rsid w:val="008335AF"/>
    <w:rsid w:val="008344DD"/>
    <w:rsid w:val="008347BD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6DC4"/>
    <w:rsid w:val="00836FE9"/>
    <w:rsid w:val="008373B8"/>
    <w:rsid w:val="0083742B"/>
    <w:rsid w:val="00837AB3"/>
    <w:rsid w:val="00837DA9"/>
    <w:rsid w:val="00837DAE"/>
    <w:rsid w:val="00840989"/>
    <w:rsid w:val="00841D53"/>
    <w:rsid w:val="00842147"/>
    <w:rsid w:val="00842268"/>
    <w:rsid w:val="0084256B"/>
    <w:rsid w:val="0084325A"/>
    <w:rsid w:val="00843696"/>
    <w:rsid w:val="008436ED"/>
    <w:rsid w:val="00843B12"/>
    <w:rsid w:val="00843D98"/>
    <w:rsid w:val="00843E82"/>
    <w:rsid w:val="0084454B"/>
    <w:rsid w:val="008448E2"/>
    <w:rsid w:val="00844F00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778"/>
    <w:rsid w:val="00852CAA"/>
    <w:rsid w:val="00852CE9"/>
    <w:rsid w:val="00852F5D"/>
    <w:rsid w:val="00853046"/>
    <w:rsid w:val="00853472"/>
    <w:rsid w:val="008535B3"/>
    <w:rsid w:val="00853C93"/>
    <w:rsid w:val="0085458C"/>
    <w:rsid w:val="00854658"/>
    <w:rsid w:val="008546BC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6F9F"/>
    <w:rsid w:val="00857583"/>
    <w:rsid w:val="008579BF"/>
    <w:rsid w:val="00857A3D"/>
    <w:rsid w:val="00857E11"/>
    <w:rsid w:val="00857F65"/>
    <w:rsid w:val="0086010A"/>
    <w:rsid w:val="0086085A"/>
    <w:rsid w:val="008609D3"/>
    <w:rsid w:val="00861389"/>
    <w:rsid w:val="008615AD"/>
    <w:rsid w:val="00861639"/>
    <w:rsid w:val="00861791"/>
    <w:rsid w:val="00861E7F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6F7"/>
    <w:rsid w:val="00864B7D"/>
    <w:rsid w:val="00864BFB"/>
    <w:rsid w:val="00864D97"/>
    <w:rsid w:val="00864E13"/>
    <w:rsid w:val="00865208"/>
    <w:rsid w:val="008657D0"/>
    <w:rsid w:val="00865A34"/>
    <w:rsid w:val="00865D75"/>
    <w:rsid w:val="008660F7"/>
    <w:rsid w:val="0086612B"/>
    <w:rsid w:val="00867052"/>
    <w:rsid w:val="008674C8"/>
    <w:rsid w:val="00867685"/>
    <w:rsid w:val="0086782E"/>
    <w:rsid w:val="00870941"/>
    <w:rsid w:val="00870D53"/>
    <w:rsid w:val="00870F4E"/>
    <w:rsid w:val="008714BB"/>
    <w:rsid w:val="00871E01"/>
    <w:rsid w:val="00871FE9"/>
    <w:rsid w:val="008738DC"/>
    <w:rsid w:val="0087402A"/>
    <w:rsid w:val="00874212"/>
    <w:rsid w:val="0087444B"/>
    <w:rsid w:val="008746DE"/>
    <w:rsid w:val="00874871"/>
    <w:rsid w:val="00874949"/>
    <w:rsid w:val="00874AEF"/>
    <w:rsid w:val="00874EA5"/>
    <w:rsid w:val="00874EF2"/>
    <w:rsid w:val="00874F0C"/>
    <w:rsid w:val="00875315"/>
    <w:rsid w:val="00875AAF"/>
    <w:rsid w:val="00875E91"/>
    <w:rsid w:val="00875ED7"/>
    <w:rsid w:val="00876041"/>
    <w:rsid w:val="008766DB"/>
    <w:rsid w:val="00876942"/>
    <w:rsid w:val="00876B5E"/>
    <w:rsid w:val="00876CD0"/>
    <w:rsid w:val="00877039"/>
    <w:rsid w:val="008774CA"/>
    <w:rsid w:val="0087795C"/>
    <w:rsid w:val="00880056"/>
    <w:rsid w:val="0088008A"/>
    <w:rsid w:val="0088039D"/>
    <w:rsid w:val="008806F1"/>
    <w:rsid w:val="00880B68"/>
    <w:rsid w:val="00881016"/>
    <w:rsid w:val="0088118E"/>
    <w:rsid w:val="008811DD"/>
    <w:rsid w:val="00881A2E"/>
    <w:rsid w:val="0088200D"/>
    <w:rsid w:val="00882160"/>
    <w:rsid w:val="00882CBA"/>
    <w:rsid w:val="00882D8E"/>
    <w:rsid w:val="00882E8E"/>
    <w:rsid w:val="008831C6"/>
    <w:rsid w:val="00883348"/>
    <w:rsid w:val="00883CC2"/>
    <w:rsid w:val="00883F3C"/>
    <w:rsid w:val="008840FC"/>
    <w:rsid w:val="008844EB"/>
    <w:rsid w:val="00884697"/>
    <w:rsid w:val="00885CE2"/>
    <w:rsid w:val="00886625"/>
    <w:rsid w:val="0088668F"/>
    <w:rsid w:val="0088672E"/>
    <w:rsid w:val="00886D7C"/>
    <w:rsid w:val="008908CF"/>
    <w:rsid w:val="00890AC5"/>
    <w:rsid w:val="00891727"/>
    <w:rsid w:val="00891794"/>
    <w:rsid w:val="00891864"/>
    <w:rsid w:val="008918C6"/>
    <w:rsid w:val="00891B87"/>
    <w:rsid w:val="00891F77"/>
    <w:rsid w:val="00892178"/>
    <w:rsid w:val="0089223B"/>
    <w:rsid w:val="0089252D"/>
    <w:rsid w:val="00892579"/>
    <w:rsid w:val="00892663"/>
    <w:rsid w:val="00892E18"/>
    <w:rsid w:val="00893134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9BA"/>
    <w:rsid w:val="00896E82"/>
    <w:rsid w:val="0089702C"/>
    <w:rsid w:val="008974B5"/>
    <w:rsid w:val="0089750B"/>
    <w:rsid w:val="008975B7"/>
    <w:rsid w:val="00897A96"/>
    <w:rsid w:val="00897B3D"/>
    <w:rsid w:val="00897D6F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3A9D"/>
    <w:rsid w:val="008A3B45"/>
    <w:rsid w:val="008A3D1A"/>
    <w:rsid w:val="008A3DF1"/>
    <w:rsid w:val="008A41BD"/>
    <w:rsid w:val="008A41D8"/>
    <w:rsid w:val="008A4592"/>
    <w:rsid w:val="008A4829"/>
    <w:rsid w:val="008A4A49"/>
    <w:rsid w:val="008A4E2F"/>
    <w:rsid w:val="008A51C9"/>
    <w:rsid w:val="008A5550"/>
    <w:rsid w:val="008A5E65"/>
    <w:rsid w:val="008A5F14"/>
    <w:rsid w:val="008A60EE"/>
    <w:rsid w:val="008A6159"/>
    <w:rsid w:val="008A694F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0FB4"/>
    <w:rsid w:val="008B15C3"/>
    <w:rsid w:val="008B19C1"/>
    <w:rsid w:val="008B1DB3"/>
    <w:rsid w:val="008B21AE"/>
    <w:rsid w:val="008B235A"/>
    <w:rsid w:val="008B2624"/>
    <w:rsid w:val="008B27DD"/>
    <w:rsid w:val="008B2FD6"/>
    <w:rsid w:val="008B314E"/>
    <w:rsid w:val="008B38A0"/>
    <w:rsid w:val="008B3BFE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51A7"/>
    <w:rsid w:val="008B5470"/>
    <w:rsid w:val="008B60A8"/>
    <w:rsid w:val="008B6231"/>
    <w:rsid w:val="008B66F0"/>
    <w:rsid w:val="008B6866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A02"/>
    <w:rsid w:val="008C0D6D"/>
    <w:rsid w:val="008C0F1D"/>
    <w:rsid w:val="008C103A"/>
    <w:rsid w:val="008C1DD0"/>
    <w:rsid w:val="008C1F49"/>
    <w:rsid w:val="008C228A"/>
    <w:rsid w:val="008C22D2"/>
    <w:rsid w:val="008C237C"/>
    <w:rsid w:val="008C2A11"/>
    <w:rsid w:val="008C3464"/>
    <w:rsid w:val="008C39F8"/>
    <w:rsid w:val="008C3DD4"/>
    <w:rsid w:val="008C4571"/>
    <w:rsid w:val="008C4A3B"/>
    <w:rsid w:val="008C529B"/>
    <w:rsid w:val="008C52EC"/>
    <w:rsid w:val="008C548E"/>
    <w:rsid w:val="008C5D7B"/>
    <w:rsid w:val="008C624E"/>
    <w:rsid w:val="008C632A"/>
    <w:rsid w:val="008C6F27"/>
    <w:rsid w:val="008C6FC9"/>
    <w:rsid w:val="008C6FCA"/>
    <w:rsid w:val="008C7593"/>
    <w:rsid w:val="008C75AD"/>
    <w:rsid w:val="008C76AB"/>
    <w:rsid w:val="008D01E4"/>
    <w:rsid w:val="008D0533"/>
    <w:rsid w:val="008D0652"/>
    <w:rsid w:val="008D1727"/>
    <w:rsid w:val="008D1797"/>
    <w:rsid w:val="008D18B2"/>
    <w:rsid w:val="008D1FCC"/>
    <w:rsid w:val="008D21CC"/>
    <w:rsid w:val="008D2860"/>
    <w:rsid w:val="008D35D5"/>
    <w:rsid w:val="008D3EA3"/>
    <w:rsid w:val="008D3F17"/>
    <w:rsid w:val="008D3FC3"/>
    <w:rsid w:val="008D4303"/>
    <w:rsid w:val="008D46A3"/>
    <w:rsid w:val="008D4A7F"/>
    <w:rsid w:val="008D4AA1"/>
    <w:rsid w:val="008D4E08"/>
    <w:rsid w:val="008D4F78"/>
    <w:rsid w:val="008D5064"/>
    <w:rsid w:val="008D5423"/>
    <w:rsid w:val="008D54D3"/>
    <w:rsid w:val="008D55FB"/>
    <w:rsid w:val="008D5B3A"/>
    <w:rsid w:val="008D5DAE"/>
    <w:rsid w:val="008D6AD3"/>
    <w:rsid w:val="008D6C95"/>
    <w:rsid w:val="008D794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9A7"/>
    <w:rsid w:val="008E3C8E"/>
    <w:rsid w:val="008E3DC4"/>
    <w:rsid w:val="008E435F"/>
    <w:rsid w:val="008E44DF"/>
    <w:rsid w:val="008E4572"/>
    <w:rsid w:val="008E4668"/>
    <w:rsid w:val="008E4925"/>
    <w:rsid w:val="008E4F4F"/>
    <w:rsid w:val="008E5234"/>
    <w:rsid w:val="008E52A9"/>
    <w:rsid w:val="008E54BC"/>
    <w:rsid w:val="008E5552"/>
    <w:rsid w:val="008E55B4"/>
    <w:rsid w:val="008E576F"/>
    <w:rsid w:val="008E5DE6"/>
    <w:rsid w:val="008E6644"/>
    <w:rsid w:val="008E6CAC"/>
    <w:rsid w:val="008E727E"/>
    <w:rsid w:val="008E74C2"/>
    <w:rsid w:val="008E7881"/>
    <w:rsid w:val="008E7920"/>
    <w:rsid w:val="008F0108"/>
    <w:rsid w:val="008F029C"/>
    <w:rsid w:val="008F0EAF"/>
    <w:rsid w:val="008F0F66"/>
    <w:rsid w:val="008F112E"/>
    <w:rsid w:val="008F198E"/>
    <w:rsid w:val="008F1B5A"/>
    <w:rsid w:val="008F1C50"/>
    <w:rsid w:val="008F21D6"/>
    <w:rsid w:val="008F25D9"/>
    <w:rsid w:val="008F2654"/>
    <w:rsid w:val="008F2D90"/>
    <w:rsid w:val="008F2FF0"/>
    <w:rsid w:val="008F39CA"/>
    <w:rsid w:val="008F3CE8"/>
    <w:rsid w:val="008F4058"/>
    <w:rsid w:val="008F466A"/>
    <w:rsid w:val="008F476B"/>
    <w:rsid w:val="008F51F4"/>
    <w:rsid w:val="008F5903"/>
    <w:rsid w:val="008F5996"/>
    <w:rsid w:val="008F5BC6"/>
    <w:rsid w:val="008F5BF5"/>
    <w:rsid w:val="008F5CD3"/>
    <w:rsid w:val="008F5E10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6AA"/>
    <w:rsid w:val="009018BA"/>
    <w:rsid w:val="00901E8A"/>
    <w:rsid w:val="00902EF1"/>
    <w:rsid w:val="00902F94"/>
    <w:rsid w:val="009030D7"/>
    <w:rsid w:val="00903105"/>
    <w:rsid w:val="00903187"/>
    <w:rsid w:val="009035A5"/>
    <w:rsid w:val="00903C61"/>
    <w:rsid w:val="00904114"/>
    <w:rsid w:val="00904531"/>
    <w:rsid w:val="00905148"/>
    <w:rsid w:val="00905622"/>
    <w:rsid w:val="009056A1"/>
    <w:rsid w:val="00905B53"/>
    <w:rsid w:val="00905F93"/>
    <w:rsid w:val="0090639D"/>
    <w:rsid w:val="0090761F"/>
    <w:rsid w:val="00907707"/>
    <w:rsid w:val="00907B98"/>
    <w:rsid w:val="009100CE"/>
    <w:rsid w:val="00910213"/>
    <w:rsid w:val="00910398"/>
    <w:rsid w:val="00910A8E"/>
    <w:rsid w:val="0091165F"/>
    <w:rsid w:val="00911D8F"/>
    <w:rsid w:val="00913284"/>
    <w:rsid w:val="00913442"/>
    <w:rsid w:val="009135D2"/>
    <w:rsid w:val="00913A76"/>
    <w:rsid w:val="00913AFB"/>
    <w:rsid w:val="00913E90"/>
    <w:rsid w:val="0091469E"/>
    <w:rsid w:val="009148E4"/>
    <w:rsid w:val="009149E7"/>
    <w:rsid w:val="00914B86"/>
    <w:rsid w:val="00915548"/>
    <w:rsid w:val="00915860"/>
    <w:rsid w:val="00915D75"/>
    <w:rsid w:val="00915DF5"/>
    <w:rsid w:val="00916E5B"/>
    <w:rsid w:val="009179CC"/>
    <w:rsid w:val="0092002D"/>
    <w:rsid w:val="0092013D"/>
    <w:rsid w:val="00920C50"/>
    <w:rsid w:val="00920DA1"/>
    <w:rsid w:val="00920DF1"/>
    <w:rsid w:val="00920F96"/>
    <w:rsid w:val="009211FB"/>
    <w:rsid w:val="0092146B"/>
    <w:rsid w:val="0092178E"/>
    <w:rsid w:val="009217DC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759"/>
    <w:rsid w:val="00927CC4"/>
    <w:rsid w:val="00927D70"/>
    <w:rsid w:val="009301E8"/>
    <w:rsid w:val="00930223"/>
    <w:rsid w:val="009302BF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699"/>
    <w:rsid w:val="009348BF"/>
    <w:rsid w:val="00934909"/>
    <w:rsid w:val="00935873"/>
    <w:rsid w:val="00935A06"/>
    <w:rsid w:val="00935C42"/>
    <w:rsid w:val="0093605A"/>
    <w:rsid w:val="0093605C"/>
    <w:rsid w:val="00936CFE"/>
    <w:rsid w:val="0093717F"/>
    <w:rsid w:val="0093740A"/>
    <w:rsid w:val="009376F8"/>
    <w:rsid w:val="00937714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504"/>
    <w:rsid w:val="00941C36"/>
    <w:rsid w:val="00941CBD"/>
    <w:rsid w:val="00941D61"/>
    <w:rsid w:val="00941FB3"/>
    <w:rsid w:val="00942B62"/>
    <w:rsid w:val="009433A2"/>
    <w:rsid w:val="00943493"/>
    <w:rsid w:val="0094354B"/>
    <w:rsid w:val="00943ADA"/>
    <w:rsid w:val="00943E69"/>
    <w:rsid w:val="00943F68"/>
    <w:rsid w:val="00943FC3"/>
    <w:rsid w:val="009443FC"/>
    <w:rsid w:val="00945410"/>
    <w:rsid w:val="009455D2"/>
    <w:rsid w:val="00945929"/>
    <w:rsid w:val="00945BE7"/>
    <w:rsid w:val="00945ED9"/>
    <w:rsid w:val="00946E9A"/>
    <w:rsid w:val="00947518"/>
    <w:rsid w:val="009479A7"/>
    <w:rsid w:val="00947D07"/>
    <w:rsid w:val="009501BB"/>
    <w:rsid w:val="0095076D"/>
    <w:rsid w:val="00950887"/>
    <w:rsid w:val="00950B0B"/>
    <w:rsid w:val="00951060"/>
    <w:rsid w:val="00951525"/>
    <w:rsid w:val="0095159C"/>
    <w:rsid w:val="00951E55"/>
    <w:rsid w:val="009523F5"/>
    <w:rsid w:val="00952ADB"/>
    <w:rsid w:val="00952E20"/>
    <w:rsid w:val="0095315F"/>
    <w:rsid w:val="00953BAA"/>
    <w:rsid w:val="00953D18"/>
    <w:rsid w:val="00953D5B"/>
    <w:rsid w:val="0095433D"/>
    <w:rsid w:val="0095474F"/>
    <w:rsid w:val="009556D4"/>
    <w:rsid w:val="009560FC"/>
    <w:rsid w:val="00956437"/>
    <w:rsid w:val="0095694B"/>
    <w:rsid w:val="00956A3F"/>
    <w:rsid w:val="00956FD2"/>
    <w:rsid w:val="00957726"/>
    <w:rsid w:val="0095778F"/>
    <w:rsid w:val="009579DA"/>
    <w:rsid w:val="00957B9F"/>
    <w:rsid w:val="00957CAB"/>
    <w:rsid w:val="00960828"/>
    <w:rsid w:val="0096084B"/>
    <w:rsid w:val="00960868"/>
    <w:rsid w:val="00960C91"/>
    <w:rsid w:val="00960F25"/>
    <w:rsid w:val="00960FB2"/>
    <w:rsid w:val="009610DE"/>
    <w:rsid w:val="009611DC"/>
    <w:rsid w:val="009615E8"/>
    <w:rsid w:val="0096172A"/>
    <w:rsid w:val="00961B8E"/>
    <w:rsid w:val="00961C9B"/>
    <w:rsid w:val="0096366B"/>
    <w:rsid w:val="00963A5D"/>
    <w:rsid w:val="00963F26"/>
    <w:rsid w:val="00964178"/>
    <w:rsid w:val="009641B9"/>
    <w:rsid w:val="0096459F"/>
    <w:rsid w:val="00964644"/>
    <w:rsid w:val="00964B91"/>
    <w:rsid w:val="00964DCE"/>
    <w:rsid w:val="00964E2A"/>
    <w:rsid w:val="0096562C"/>
    <w:rsid w:val="009656C7"/>
    <w:rsid w:val="00965710"/>
    <w:rsid w:val="00966486"/>
    <w:rsid w:val="009669E2"/>
    <w:rsid w:val="00966D25"/>
    <w:rsid w:val="009676E5"/>
    <w:rsid w:val="009676EF"/>
    <w:rsid w:val="00967B50"/>
    <w:rsid w:val="00967C9E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269C"/>
    <w:rsid w:val="0097292A"/>
    <w:rsid w:val="00972CF3"/>
    <w:rsid w:val="0097393C"/>
    <w:rsid w:val="00973A9F"/>
    <w:rsid w:val="00973DAD"/>
    <w:rsid w:val="00973DF9"/>
    <w:rsid w:val="009743C7"/>
    <w:rsid w:val="009743EC"/>
    <w:rsid w:val="009744AD"/>
    <w:rsid w:val="0097452B"/>
    <w:rsid w:val="00974588"/>
    <w:rsid w:val="0097465E"/>
    <w:rsid w:val="009751F4"/>
    <w:rsid w:val="00975235"/>
    <w:rsid w:val="0097540C"/>
    <w:rsid w:val="00975AE8"/>
    <w:rsid w:val="00976802"/>
    <w:rsid w:val="00976A0E"/>
    <w:rsid w:val="00977274"/>
    <w:rsid w:val="00977404"/>
    <w:rsid w:val="0097758B"/>
    <w:rsid w:val="00977900"/>
    <w:rsid w:val="00977F7B"/>
    <w:rsid w:val="00980676"/>
    <w:rsid w:val="009806A7"/>
    <w:rsid w:val="00980AF5"/>
    <w:rsid w:val="00980D04"/>
    <w:rsid w:val="00980F04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78"/>
    <w:rsid w:val="009833F8"/>
    <w:rsid w:val="00983916"/>
    <w:rsid w:val="00983DDC"/>
    <w:rsid w:val="00983EA9"/>
    <w:rsid w:val="0098458E"/>
    <w:rsid w:val="00984BBA"/>
    <w:rsid w:val="00984C98"/>
    <w:rsid w:val="009858BF"/>
    <w:rsid w:val="009859E0"/>
    <w:rsid w:val="009861FE"/>
    <w:rsid w:val="00987014"/>
    <w:rsid w:val="00987026"/>
    <w:rsid w:val="00987150"/>
    <w:rsid w:val="00987313"/>
    <w:rsid w:val="009875A1"/>
    <w:rsid w:val="00987718"/>
    <w:rsid w:val="00987A70"/>
    <w:rsid w:val="00987A8D"/>
    <w:rsid w:val="00990459"/>
    <w:rsid w:val="009904F9"/>
    <w:rsid w:val="00990DDF"/>
    <w:rsid w:val="00990F67"/>
    <w:rsid w:val="009912C7"/>
    <w:rsid w:val="009912D9"/>
    <w:rsid w:val="009915B6"/>
    <w:rsid w:val="0099171A"/>
    <w:rsid w:val="00991A0B"/>
    <w:rsid w:val="00991E36"/>
    <w:rsid w:val="00991F8A"/>
    <w:rsid w:val="0099230C"/>
    <w:rsid w:val="009924E0"/>
    <w:rsid w:val="00993B2B"/>
    <w:rsid w:val="00993DF8"/>
    <w:rsid w:val="00993E7A"/>
    <w:rsid w:val="00993FD2"/>
    <w:rsid w:val="00995355"/>
    <w:rsid w:val="00995449"/>
    <w:rsid w:val="00995748"/>
    <w:rsid w:val="009957DB"/>
    <w:rsid w:val="00995AD4"/>
    <w:rsid w:val="00995C60"/>
    <w:rsid w:val="00995E0A"/>
    <w:rsid w:val="0099694C"/>
    <w:rsid w:val="00996AF1"/>
    <w:rsid w:val="009974C7"/>
    <w:rsid w:val="009976E8"/>
    <w:rsid w:val="00997D40"/>
    <w:rsid w:val="009A011D"/>
    <w:rsid w:val="009A0B11"/>
    <w:rsid w:val="009A1DF9"/>
    <w:rsid w:val="009A1ED7"/>
    <w:rsid w:val="009A1F08"/>
    <w:rsid w:val="009A2067"/>
    <w:rsid w:val="009A2B68"/>
    <w:rsid w:val="009A2F69"/>
    <w:rsid w:val="009A36DD"/>
    <w:rsid w:val="009A3929"/>
    <w:rsid w:val="009A4E59"/>
    <w:rsid w:val="009A57D5"/>
    <w:rsid w:val="009A5826"/>
    <w:rsid w:val="009A5EC4"/>
    <w:rsid w:val="009A61F3"/>
    <w:rsid w:val="009A6514"/>
    <w:rsid w:val="009A6730"/>
    <w:rsid w:val="009A6ECA"/>
    <w:rsid w:val="009A6F3C"/>
    <w:rsid w:val="009A799E"/>
    <w:rsid w:val="009A7BB1"/>
    <w:rsid w:val="009B0C1D"/>
    <w:rsid w:val="009B133A"/>
    <w:rsid w:val="009B17AE"/>
    <w:rsid w:val="009B17B7"/>
    <w:rsid w:val="009B21EB"/>
    <w:rsid w:val="009B2A07"/>
    <w:rsid w:val="009B2D78"/>
    <w:rsid w:val="009B3233"/>
    <w:rsid w:val="009B41D2"/>
    <w:rsid w:val="009B4358"/>
    <w:rsid w:val="009B4727"/>
    <w:rsid w:val="009B4A5B"/>
    <w:rsid w:val="009B4BD3"/>
    <w:rsid w:val="009B534E"/>
    <w:rsid w:val="009B538B"/>
    <w:rsid w:val="009B57EC"/>
    <w:rsid w:val="009B583C"/>
    <w:rsid w:val="009B5C2A"/>
    <w:rsid w:val="009B69C3"/>
    <w:rsid w:val="009B6DDA"/>
    <w:rsid w:val="009B6E33"/>
    <w:rsid w:val="009B7419"/>
    <w:rsid w:val="009B7785"/>
    <w:rsid w:val="009B77D6"/>
    <w:rsid w:val="009B7873"/>
    <w:rsid w:val="009B78DA"/>
    <w:rsid w:val="009B78FC"/>
    <w:rsid w:val="009C086C"/>
    <w:rsid w:val="009C0A25"/>
    <w:rsid w:val="009C0A26"/>
    <w:rsid w:val="009C1085"/>
    <w:rsid w:val="009C1216"/>
    <w:rsid w:val="009C15A7"/>
    <w:rsid w:val="009C169C"/>
    <w:rsid w:val="009C24AB"/>
    <w:rsid w:val="009C24B5"/>
    <w:rsid w:val="009C327A"/>
    <w:rsid w:val="009C32F1"/>
    <w:rsid w:val="009C363D"/>
    <w:rsid w:val="009C3668"/>
    <w:rsid w:val="009C3CAA"/>
    <w:rsid w:val="009C3F2F"/>
    <w:rsid w:val="009C4157"/>
    <w:rsid w:val="009C42D7"/>
    <w:rsid w:val="009C4997"/>
    <w:rsid w:val="009C4AC5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C7B25"/>
    <w:rsid w:val="009D04A9"/>
    <w:rsid w:val="009D0765"/>
    <w:rsid w:val="009D0B4E"/>
    <w:rsid w:val="009D0BBF"/>
    <w:rsid w:val="009D0CA5"/>
    <w:rsid w:val="009D1433"/>
    <w:rsid w:val="009D16E4"/>
    <w:rsid w:val="009D1C9B"/>
    <w:rsid w:val="009D22B6"/>
    <w:rsid w:val="009D28DF"/>
    <w:rsid w:val="009D2B50"/>
    <w:rsid w:val="009D2B7A"/>
    <w:rsid w:val="009D3164"/>
    <w:rsid w:val="009D33BB"/>
    <w:rsid w:val="009D3664"/>
    <w:rsid w:val="009D36CA"/>
    <w:rsid w:val="009D421D"/>
    <w:rsid w:val="009D433D"/>
    <w:rsid w:val="009D45F9"/>
    <w:rsid w:val="009D4799"/>
    <w:rsid w:val="009D4C77"/>
    <w:rsid w:val="009D4EA2"/>
    <w:rsid w:val="009D60F6"/>
    <w:rsid w:val="009D641C"/>
    <w:rsid w:val="009D6457"/>
    <w:rsid w:val="009D6468"/>
    <w:rsid w:val="009D69B2"/>
    <w:rsid w:val="009D6C52"/>
    <w:rsid w:val="009D786F"/>
    <w:rsid w:val="009D7A33"/>
    <w:rsid w:val="009D7F46"/>
    <w:rsid w:val="009E0436"/>
    <w:rsid w:val="009E0625"/>
    <w:rsid w:val="009E0A62"/>
    <w:rsid w:val="009E0D83"/>
    <w:rsid w:val="009E1323"/>
    <w:rsid w:val="009E143E"/>
    <w:rsid w:val="009E17D8"/>
    <w:rsid w:val="009E1EB3"/>
    <w:rsid w:val="009E2455"/>
    <w:rsid w:val="009E2949"/>
    <w:rsid w:val="009E2F1E"/>
    <w:rsid w:val="009E34C3"/>
    <w:rsid w:val="009E35DB"/>
    <w:rsid w:val="009E3E4D"/>
    <w:rsid w:val="009E45CE"/>
    <w:rsid w:val="009E47D5"/>
    <w:rsid w:val="009E482F"/>
    <w:rsid w:val="009E4B72"/>
    <w:rsid w:val="009E4CBB"/>
    <w:rsid w:val="009E5530"/>
    <w:rsid w:val="009E5588"/>
    <w:rsid w:val="009E5804"/>
    <w:rsid w:val="009E5B6D"/>
    <w:rsid w:val="009E5E0E"/>
    <w:rsid w:val="009E6027"/>
    <w:rsid w:val="009E618A"/>
    <w:rsid w:val="009E6579"/>
    <w:rsid w:val="009E663E"/>
    <w:rsid w:val="009E66F7"/>
    <w:rsid w:val="009E6F70"/>
    <w:rsid w:val="009E6FFB"/>
    <w:rsid w:val="009E74E5"/>
    <w:rsid w:val="009E7B46"/>
    <w:rsid w:val="009E7D99"/>
    <w:rsid w:val="009E7EA1"/>
    <w:rsid w:val="009E7EC1"/>
    <w:rsid w:val="009F0396"/>
    <w:rsid w:val="009F06FA"/>
    <w:rsid w:val="009F0C4F"/>
    <w:rsid w:val="009F0EAA"/>
    <w:rsid w:val="009F1638"/>
    <w:rsid w:val="009F18B8"/>
    <w:rsid w:val="009F1D12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88"/>
    <w:rsid w:val="009F62E1"/>
    <w:rsid w:val="009F654B"/>
    <w:rsid w:val="009F695B"/>
    <w:rsid w:val="009F6BA5"/>
    <w:rsid w:val="009F6ECF"/>
    <w:rsid w:val="009F7BF3"/>
    <w:rsid w:val="009F7BFA"/>
    <w:rsid w:val="009F7DBA"/>
    <w:rsid w:val="00A0001D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91D"/>
    <w:rsid w:val="00A05C0B"/>
    <w:rsid w:val="00A05C2D"/>
    <w:rsid w:val="00A05C62"/>
    <w:rsid w:val="00A05FAB"/>
    <w:rsid w:val="00A05FC9"/>
    <w:rsid w:val="00A06048"/>
    <w:rsid w:val="00A06AE8"/>
    <w:rsid w:val="00A06C94"/>
    <w:rsid w:val="00A070D4"/>
    <w:rsid w:val="00A0778C"/>
    <w:rsid w:val="00A079BC"/>
    <w:rsid w:val="00A07AEA"/>
    <w:rsid w:val="00A07D85"/>
    <w:rsid w:val="00A10248"/>
    <w:rsid w:val="00A10319"/>
    <w:rsid w:val="00A1078D"/>
    <w:rsid w:val="00A108DD"/>
    <w:rsid w:val="00A10905"/>
    <w:rsid w:val="00A10A7C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5B39"/>
    <w:rsid w:val="00A15C6C"/>
    <w:rsid w:val="00A15C72"/>
    <w:rsid w:val="00A15E2E"/>
    <w:rsid w:val="00A16A3D"/>
    <w:rsid w:val="00A16B46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4D1"/>
    <w:rsid w:val="00A2155E"/>
    <w:rsid w:val="00A21EDB"/>
    <w:rsid w:val="00A21FD1"/>
    <w:rsid w:val="00A22161"/>
    <w:rsid w:val="00A2248D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B51"/>
    <w:rsid w:val="00A24D34"/>
    <w:rsid w:val="00A24E52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E4A"/>
    <w:rsid w:val="00A27F21"/>
    <w:rsid w:val="00A3091E"/>
    <w:rsid w:val="00A31375"/>
    <w:rsid w:val="00A31651"/>
    <w:rsid w:val="00A32334"/>
    <w:rsid w:val="00A3286A"/>
    <w:rsid w:val="00A328E3"/>
    <w:rsid w:val="00A331D6"/>
    <w:rsid w:val="00A333E3"/>
    <w:rsid w:val="00A3381B"/>
    <w:rsid w:val="00A33F8E"/>
    <w:rsid w:val="00A340CC"/>
    <w:rsid w:val="00A3451B"/>
    <w:rsid w:val="00A34A07"/>
    <w:rsid w:val="00A34AE2"/>
    <w:rsid w:val="00A34B1D"/>
    <w:rsid w:val="00A35B7D"/>
    <w:rsid w:val="00A35EB4"/>
    <w:rsid w:val="00A362C7"/>
    <w:rsid w:val="00A36445"/>
    <w:rsid w:val="00A3644F"/>
    <w:rsid w:val="00A36787"/>
    <w:rsid w:val="00A373EC"/>
    <w:rsid w:val="00A37A4C"/>
    <w:rsid w:val="00A37EF8"/>
    <w:rsid w:val="00A40424"/>
    <w:rsid w:val="00A406FE"/>
    <w:rsid w:val="00A4084A"/>
    <w:rsid w:val="00A4088E"/>
    <w:rsid w:val="00A40C54"/>
    <w:rsid w:val="00A40C70"/>
    <w:rsid w:val="00A40C7C"/>
    <w:rsid w:val="00A410DA"/>
    <w:rsid w:val="00A41741"/>
    <w:rsid w:val="00A41788"/>
    <w:rsid w:val="00A4235A"/>
    <w:rsid w:val="00A426D6"/>
    <w:rsid w:val="00A4286C"/>
    <w:rsid w:val="00A42B6B"/>
    <w:rsid w:val="00A42F24"/>
    <w:rsid w:val="00A430FF"/>
    <w:rsid w:val="00A441E2"/>
    <w:rsid w:val="00A44730"/>
    <w:rsid w:val="00A44951"/>
    <w:rsid w:val="00A44BAA"/>
    <w:rsid w:val="00A44D5A"/>
    <w:rsid w:val="00A44EDC"/>
    <w:rsid w:val="00A452C4"/>
    <w:rsid w:val="00A453C4"/>
    <w:rsid w:val="00A45788"/>
    <w:rsid w:val="00A46105"/>
    <w:rsid w:val="00A4745E"/>
    <w:rsid w:val="00A47790"/>
    <w:rsid w:val="00A47B09"/>
    <w:rsid w:val="00A50372"/>
    <w:rsid w:val="00A50FA7"/>
    <w:rsid w:val="00A51422"/>
    <w:rsid w:val="00A514E0"/>
    <w:rsid w:val="00A5167A"/>
    <w:rsid w:val="00A51B28"/>
    <w:rsid w:val="00A5217B"/>
    <w:rsid w:val="00A522CF"/>
    <w:rsid w:val="00A526E8"/>
    <w:rsid w:val="00A52934"/>
    <w:rsid w:val="00A52C09"/>
    <w:rsid w:val="00A532C5"/>
    <w:rsid w:val="00A533BE"/>
    <w:rsid w:val="00A534E7"/>
    <w:rsid w:val="00A537B4"/>
    <w:rsid w:val="00A53869"/>
    <w:rsid w:val="00A53BE1"/>
    <w:rsid w:val="00A545FD"/>
    <w:rsid w:val="00A54B35"/>
    <w:rsid w:val="00A54C60"/>
    <w:rsid w:val="00A54CAC"/>
    <w:rsid w:val="00A550F4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6AD5"/>
    <w:rsid w:val="00A56EF7"/>
    <w:rsid w:val="00A57010"/>
    <w:rsid w:val="00A5740C"/>
    <w:rsid w:val="00A574B3"/>
    <w:rsid w:val="00A57BF8"/>
    <w:rsid w:val="00A57C70"/>
    <w:rsid w:val="00A60287"/>
    <w:rsid w:val="00A60A08"/>
    <w:rsid w:val="00A6116F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74"/>
    <w:rsid w:val="00A623D6"/>
    <w:rsid w:val="00A62944"/>
    <w:rsid w:val="00A62B1F"/>
    <w:rsid w:val="00A63A2E"/>
    <w:rsid w:val="00A63CF3"/>
    <w:rsid w:val="00A64347"/>
    <w:rsid w:val="00A648D0"/>
    <w:rsid w:val="00A64B1C"/>
    <w:rsid w:val="00A64B8F"/>
    <w:rsid w:val="00A64C8F"/>
    <w:rsid w:val="00A64CB5"/>
    <w:rsid w:val="00A64CCA"/>
    <w:rsid w:val="00A64E34"/>
    <w:rsid w:val="00A651D0"/>
    <w:rsid w:val="00A65CE2"/>
    <w:rsid w:val="00A65D86"/>
    <w:rsid w:val="00A661C2"/>
    <w:rsid w:val="00A66291"/>
    <w:rsid w:val="00A67208"/>
    <w:rsid w:val="00A67A4A"/>
    <w:rsid w:val="00A67E57"/>
    <w:rsid w:val="00A708DA"/>
    <w:rsid w:val="00A70BB0"/>
    <w:rsid w:val="00A71311"/>
    <w:rsid w:val="00A71642"/>
    <w:rsid w:val="00A7173E"/>
    <w:rsid w:val="00A717B3"/>
    <w:rsid w:val="00A7186F"/>
    <w:rsid w:val="00A71A28"/>
    <w:rsid w:val="00A71F55"/>
    <w:rsid w:val="00A727C2"/>
    <w:rsid w:val="00A72E89"/>
    <w:rsid w:val="00A7367D"/>
    <w:rsid w:val="00A73A5F"/>
    <w:rsid w:val="00A74009"/>
    <w:rsid w:val="00A74376"/>
    <w:rsid w:val="00A74A6C"/>
    <w:rsid w:val="00A75317"/>
    <w:rsid w:val="00A7549D"/>
    <w:rsid w:val="00A7551D"/>
    <w:rsid w:val="00A7573B"/>
    <w:rsid w:val="00A75BE0"/>
    <w:rsid w:val="00A76030"/>
    <w:rsid w:val="00A76291"/>
    <w:rsid w:val="00A763E2"/>
    <w:rsid w:val="00A7662E"/>
    <w:rsid w:val="00A769FD"/>
    <w:rsid w:val="00A76B89"/>
    <w:rsid w:val="00A774F0"/>
    <w:rsid w:val="00A7771B"/>
    <w:rsid w:val="00A778E9"/>
    <w:rsid w:val="00A77B6F"/>
    <w:rsid w:val="00A77D2D"/>
    <w:rsid w:val="00A77DA4"/>
    <w:rsid w:val="00A77E5D"/>
    <w:rsid w:val="00A801FD"/>
    <w:rsid w:val="00A80213"/>
    <w:rsid w:val="00A80370"/>
    <w:rsid w:val="00A80863"/>
    <w:rsid w:val="00A80923"/>
    <w:rsid w:val="00A80B3A"/>
    <w:rsid w:val="00A80F83"/>
    <w:rsid w:val="00A811CB"/>
    <w:rsid w:val="00A812C1"/>
    <w:rsid w:val="00A81744"/>
    <w:rsid w:val="00A81A44"/>
    <w:rsid w:val="00A82199"/>
    <w:rsid w:val="00A824B9"/>
    <w:rsid w:val="00A82836"/>
    <w:rsid w:val="00A82AA6"/>
    <w:rsid w:val="00A8307F"/>
    <w:rsid w:val="00A83407"/>
    <w:rsid w:val="00A83430"/>
    <w:rsid w:val="00A839CF"/>
    <w:rsid w:val="00A83DC1"/>
    <w:rsid w:val="00A83F40"/>
    <w:rsid w:val="00A83F65"/>
    <w:rsid w:val="00A84520"/>
    <w:rsid w:val="00A846EE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877D8"/>
    <w:rsid w:val="00A90338"/>
    <w:rsid w:val="00A9034D"/>
    <w:rsid w:val="00A90B08"/>
    <w:rsid w:val="00A90D05"/>
    <w:rsid w:val="00A90FA1"/>
    <w:rsid w:val="00A9122C"/>
    <w:rsid w:val="00A91377"/>
    <w:rsid w:val="00A91694"/>
    <w:rsid w:val="00A916A0"/>
    <w:rsid w:val="00A91A27"/>
    <w:rsid w:val="00A91B7D"/>
    <w:rsid w:val="00A91D9A"/>
    <w:rsid w:val="00A925E1"/>
    <w:rsid w:val="00A92FAA"/>
    <w:rsid w:val="00A9346F"/>
    <w:rsid w:val="00A94A34"/>
    <w:rsid w:val="00A94D48"/>
    <w:rsid w:val="00A94E86"/>
    <w:rsid w:val="00A94F65"/>
    <w:rsid w:val="00A95196"/>
    <w:rsid w:val="00A952B4"/>
    <w:rsid w:val="00A959DD"/>
    <w:rsid w:val="00A9648C"/>
    <w:rsid w:val="00A9650D"/>
    <w:rsid w:val="00A96C35"/>
    <w:rsid w:val="00A975FD"/>
    <w:rsid w:val="00A97BDE"/>
    <w:rsid w:val="00A97CBE"/>
    <w:rsid w:val="00A97CCA"/>
    <w:rsid w:val="00A97FEF"/>
    <w:rsid w:val="00AA006E"/>
    <w:rsid w:val="00AA0261"/>
    <w:rsid w:val="00AA038A"/>
    <w:rsid w:val="00AA04ED"/>
    <w:rsid w:val="00AA0899"/>
    <w:rsid w:val="00AA0A27"/>
    <w:rsid w:val="00AA1262"/>
    <w:rsid w:val="00AA14A4"/>
    <w:rsid w:val="00AA18E4"/>
    <w:rsid w:val="00AA1B23"/>
    <w:rsid w:val="00AA1F3E"/>
    <w:rsid w:val="00AA2C62"/>
    <w:rsid w:val="00AA3007"/>
    <w:rsid w:val="00AA3298"/>
    <w:rsid w:val="00AA3335"/>
    <w:rsid w:val="00AA35B8"/>
    <w:rsid w:val="00AA3AD2"/>
    <w:rsid w:val="00AA3B1C"/>
    <w:rsid w:val="00AA3BC4"/>
    <w:rsid w:val="00AA3C6C"/>
    <w:rsid w:val="00AA477D"/>
    <w:rsid w:val="00AA505D"/>
    <w:rsid w:val="00AA5154"/>
    <w:rsid w:val="00AA5E11"/>
    <w:rsid w:val="00AA62F0"/>
    <w:rsid w:val="00AA645C"/>
    <w:rsid w:val="00AA693D"/>
    <w:rsid w:val="00AA69DE"/>
    <w:rsid w:val="00AA6AC1"/>
    <w:rsid w:val="00AA6E5B"/>
    <w:rsid w:val="00AA7085"/>
    <w:rsid w:val="00AA78F2"/>
    <w:rsid w:val="00AA7E1A"/>
    <w:rsid w:val="00AB003A"/>
    <w:rsid w:val="00AB00FF"/>
    <w:rsid w:val="00AB02FC"/>
    <w:rsid w:val="00AB06CA"/>
    <w:rsid w:val="00AB0A34"/>
    <w:rsid w:val="00AB0D79"/>
    <w:rsid w:val="00AB0D9B"/>
    <w:rsid w:val="00AB0F49"/>
    <w:rsid w:val="00AB11BC"/>
    <w:rsid w:val="00AB1304"/>
    <w:rsid w:val="00AB15CF"/>
    <w:rsid w:val="00AB19D1"/>
    <w:rsid w:val="00AB1A6F"/>
    <w:rsid w:val="00AB2026"/>
    <w:rsid w:val="00AB2127"/>
    <w:rsid w:val="00AB251D"/>
    <w:rsid w:val="00AB2694"/>
    <w:rsid w:val="00AB274C"/>
    <w:rsid w:val="00AB2B12"/>
    <w:rsid w:val="00AB3175"/>
    <w:rsid w:val="00AB31C4"/>
    <w:rsid w:val="00AB3224"/>
    <w:rsid w:val="00AB3315"/>
    <w:rsid w:val="00AB3619"/>
    <w:rsid w:val="00AB41FA"/>
    <w:rsid w:val="00AB43CC"/>
    <w:rsid w:val="00AB498F"/>
    <w:rsid w:val="00AB49F1"/>
    <w:rsid w:val="00AB505D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C48"/>
    <w:rsid w:val="00AB7E05"/>
    <w:rsid w:val="00AC0A19"/>
    <w:rsid w:val="00AC0AEE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47D2"/>
    <w:rsid w:val="00AC494F"/>
    <w:rsid w:val="00AC4B31"/>
    <w:rsid w:val="00AC5FD9"/>
    <w:rsid w:val="00AC64C4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B9"/>
    <w:rsid w:val="00AD3725"/>
    <w:rsid w:val="00AD41F5"/>
    <w:rsid w:val="00AD4246"/>
    <w:rsid w:val="00AD47CE"/>
    <w:rsid w:val="00AD49E1"/>
    <w:rsid w:val="00AD4BA3"/>
    <w:rsid w:val="00AD532B"/>
    <w:rsid w:val="00AD54B0"/>
    <w:rsid w:val="00AD5C6E"/>
    <w:rsid w:val="00AD6011"/>
    <w:rsid w:val="00AD6097"/>
    <w:rsid w:val="00AD683D"/>
    <w:rsid w:val="00AD74F2"/>
    <w:rsid w:val="00AD7938"/>
    <w:rsid w:val="00AD7993"/>
    <w:rsid w:val="00AD7AF9"/>
    <w:rsid w:val="00AD7F1F"/>
    <w:rsid w:val="00AE1E7B"/>
    <w:rsid w:val="00AE2813"/>
    <w:rsid w:val="00AE29F0"/>
    <w:rsid w:val="00AE30DA"/>
    <w:rsid w:val="00AE3548"/>
    <w:rsid w:val="00AE35BB"/>
    <w:rsid w:val="00AE3781"/>
    <w:rsid w:val="00AE385B"/>
    <w:rsid w:val="00AE3B96"/>
    <w:rsid w:val="00AE3D3E"/>
    <w:rsid w:val="00AE409A"/>
    <w:rsid w:val="00AE4254"/>
    <w:rsid w:val="00AE496A"/>
    <w:rsid w:val="00AE4CF9"/>
    <w:rsid w:val="00AE4D1F"/>
    <w:rsid w:val="00AE4DB7"/>
    <w:rsid w:val="00AE507B"/>
    <w:rsid w:val="00AE5BD8"/>
    <w:rsid w:val="00AE5C20"/>
    <w:rsid w:val="00AE5DCA"/>
    <w:rsid w:val="00AE61E1"/>
    <w:rsid w:val="00AE6379"/>
    <w:rsid w:val="00AE65DA"/>
    <w:rsid w:val="00AE6A09"/>
    <w:rsid w:val="00AE6D03"/>
    <w:rsid w:val="00AE6D04"/>
    <w:rsid w:val="00AE76E2"/>
    <w:rsid w:val="00AE7780"/>
    <w:rsid w:val="00AE79A5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1F46"/>
    <w:rsid w:val="00AF23F1"/>
    <w:rsid w:val="00AF246E"/>
    <w:rsid w:val="00AF325E"/>
    <w:rsid w:val="00AF3581"/>
    <w:rsid w:val="00AF3605"/>
    <w:rsid w:val="00AF3CF3"/>
    <w:rsid w:val="00AF3FF3"/>
    <w:rsid w:val="00AF42C2"/>
    <w:rsid w:val="00AF461F"/>
    <w:rsid w:val="00AF5BF5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F30"/>
    <w:rsid w:val="00B012BE"/>
    <w:rsid w:val="00B012E8"/>
    <w:rsid w:val="00B023D8"/>
    <w:rsid w:val="00B02531"/>
    <w:rsid w:val="00B02814"/>
    <w:rsid w:val="00B0354B"/>
    <w:rsid w:val="00B035C0"/>
    <w:rsid w:val="00B03C8D"/>
    <w:rsid w:val="00B03EF2"/>
    <w:rsid w:val="00B040B8"/>
    <w:rsid w:val="00B042EC"/>
    <w:rsid w:val="00B0433B"/>
    <w:rsid w:val="00B048FA"/>
    <w:rsid w:val="00B051FC"/>
    <w:rsid w:val="00B056F7"/>
    <w:rsid w:val="00B05E7E"/>
    <w:rsid w:val="00B0671E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2711"/>
    <w:rsid w:val="00B133BB"/>
    <w:rsid w:val="00B133C2"/>
    <w:rsid w:val="00B13CC7"/>
    <w:rsid w:val="00B13F49"/>
    <w:rsid w:val="00B14827"/>
    <w:rsid w:val="00B14A77"/>
    <w:rsid w:val="00B14D78"/>
    <w:rsid w:val="00B15049"/>
    <w:rsid w:val="00B15A15"/>
    <w:rsid w:val="00B16BC1"/>
    <w:rsid w:val="00B17B11"/>
    <w:rsid w:val="00B202FE"/>
    <w:rsid w:val="00B20F5F"/>
    <w:rsid w:val="00B21020"/>
    <w:rsid w:val="00B21131"/>
    <w:rsid w:val="00B2113A"/>
    <w:rsid w:val="00B212FC"/>
    <w:rsid w:val="00B212FE"/>
    <w:rsid w:val="00B21301"/>
    <w:rsid w:val="00B21CB1"/>
    <w:rsid w:val="00B21E02"/>
    <w:rsid w:val="00B21E31"/>
    <w:rsid w:val="00B21FCF"/>
    <w:rsid w:val="00B22E9A"/>
    <w:rsid w:val="00B22EBC"/>
    <w:rsid w:val="00B23560"/>
    <w:rsid w:val="00B237E4"/>
    <w:rsid w:val="00B23848"/>
    <w:rsid w:val="00B23B4A"/>
    <w:rsid w:val="00B23D0F"/>
    <w:rsid w:val="00B23E24"/>
    <w:rsid w:val="00B248D4"/>
    <w:rsid w:val="00B24DB2"/>
    <w:rsid w:val="00B25195"/>
    <w:rsid w:val="00B2588A"/>
    <w:rsid w:val="00B25C29"/>
    <w:rsid w:val="00B25D90"/>
    <w:rsid w:val="00B26394"/>
    <w:rsid w:val="00B2655C"/>
    <w:rsid w:val="00B266C0"/>
    <w:rsid w:val="00B269CA"/>
    <w:rsid w:val="00B27F93"/>
    <w:rsid w:val="00B300AA"/>
    <w:rsid w:val="00B304A4"/>
    <w:rsid w:val="00B304FA"/>
    <w:rsid w:val="00B30835"/>
    <w:rsid w:val="00B30E1E"/>
    <w:rsid w:val="00B314F1"/>
    <w:rsid w:val="00B31994"/>
    <w:rsid w:val="00B31EB5"/>
    <w:rsid w:val="00B31F5B"/>
    <w:rsid w:val="00B3215E"/>
    <w:rsid w:val="00B3230C"/>
    <w:rsid w:val="00B3234A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F05"/>
    <w:rsid w:val="00B34F31"/>
    <w:rsid w:val="00B35163"/>
    <w:rsid w:val="00B356A2"/>
    <w:rsid w:val="00B35924"/>
    <w:rsid w:val="00B3592D"/>
    <w:rsid w:val="00B35A02"/>
    <w:rsid w:val="00B35ED6"/>
    <w:rsid w:val="00B35EDD"/>
    <w:rsid w:val="00B361A1"/>
    <w:rsid w:val="00B361EF"/>
    <w:rsid w:val="00B370AE"/>
    <w:rsid w:val="00B3742E"/>
    <w:rsid w:val="00B376AA"/>
    <w:rsid w:val="00B3798D"/>
    <w:rsid w:val="00B37C57"/>
    <w:rsid w:val="00B37C6C"/>
    <w:rsid w:val="00B4008B"/>
    <w:rsid w:val="00B400AB"/>
    <w:rsid w:val="00B401B2"/>
    <w:rsid w:val="00B4023C"/>
    <w:rsid w:val="00B40E02"/>
    <w:rsid w:val="00B40F7B"/>
    <w:rsid w:val="00B41034"/>
    <w:rsid w:val="00B415AB"/>
    <w:rsid w:val="00B41608"/>
    <w:rsid w:val="00B419C2"/>
    <w:rsid w:val="00B41C53"/>
    <w:rsid w:val="00B42599"/>
    <w:rsid w:val="00B42EE0"/>
    <w:rsid w:val="00B434F4"/>
    <w:rsid w:val="00B43563"/>
    <w:rsid w:val="00B4420C"/>
    <w:rsid w:val="00B442C0"/>
    <w:rsid w:val="00B44391"/>
    <w:rsid w:val="00B44462"/>
    <w:rsid w:val="00B44504"/>
    <w:rsid w:val="00B44BAB"/>
    <w:rsid w:val="00B44CCE"/>
    <w:rsid w:val="00B45A01"/>
    <w:rsid w:val="00B46B6D"/>
    <w:rsid w:val="00B46E00"/>
    <w:rsid w:val="00B4753E"/>
    <w:rsid w:val="00B47745"/>
    <w:rsid w:val="00B47785"/>
    <w:rsid w:val="00B47A26"/>
    <w:rsid w:val="00B47B61"/>
    <w:rsid w:val="00B47D53"/>
    <w:rsid w:val="00B5084F"/>
    <w:rsid w:val="00B50E6B"/>
    <w:rsid w:val="00B51197"/>
    <w:rsid w:val="00B514C6"/>
    <w:rsid w:val="00B52383"/>
    <w:rsid w:val="00B52405"/>
    <w:rsid w:val="00B52579"/>
    <w:rsid w:val="00B526B9"/>
    <w:rsid w:val="00B53446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6A00"/>
    <w:rsid w:val="00B577F4"/>
    <w:rsid w:val="00B57C36"/>
    <w:rsid w:val="00B608F5"/>
    <w:rsid w:val="00B60BB5"/>
    <w:rsid w:val="00B60C4C"/>
    <w:rsid w:val="00B613A9"/>
    <w:rsid w:val="00B6147A"/>
    <w:rsid w:val="00B6150C"/>
    <w:rsid w:val="00B6158D"/>
    <w:rsid w:val="00B61C28"/>
    <w:rsid w:val="00B62695"/>
    <w:rsid w:val="00B629E2"/>
    <w:rsid w:val="00B62CE6"/>
    <w:rsid w:val="00B63020"/>
    <w:rsid w:val="00B63DF2"/>
    <w:rsid w:val="00B6411D"/>
    <w:rsid w:val="00B644F8"/>
    <w:rsid w:val="00B6463E"/>
    <w:rsid w:val="00B6522B"/>
    <w:rsid w:val="00B65297"/>
    <w:rsid w:val="00B65735"/>
    <w:rsid w:val="00B65C05"/>
    <w:rsid w:val="00B65CBC"/>
    <w:rsid w:val="00B662C3"/>
    <w:rsid w:val="00B665E2"/>
    <w:rsid w:val="00B66D43"/>
    <w:rsid w:val="00B67223"/>
    <w:rsid w:val="00B67593"/>
    <w:rsid w:val="00B67642"/>
    <w:rsid w:val="00B67AC1"/>
    <w:rsid w:val="00B67EA0"/>
    <w:rsid w:val="00B705ED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31CE"/>
    <w:rsid w:val="00B731D1"/>
    <w:rsid w:val="00B73A39"/>
    <w:rsid w:val="00B7479C"/>
    <w:rsid w:val="00B748EF"/>
    <w:rsid w:val="00B749DE"/>
    <w:rsid w:val="00B753C0"/>
    <w:rsid w:val="00B75461"/>
    <w:rsid w:val="00B756EE"/>
    <w:rsid w:val="00B75B57"/>
    <w:rsid w:val="00B761FD"/>
    <w:rsid w:val="00B76245"/>
    <w:rsid w:val="00B76DD2"/>
    <w:rsid w:val="00B774D0"/>
    <w:rsid w:val="00B77BE0"/>
    <w:rsid w:val="00B803AC"/>
    <w:rsid w:val="00B80EBE"/>
    <w:rsid w:val="00B810A7"/>
    <w:rsid w:val="00B8115D"/>
    <w:rsid w:val="00B8143B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2DBA"/>
    <w:rsid w:val="00B83062"/>
    <w:rsid w:val="00B8346B"/>
    <w:rsid w:val="00B8374E"/>
    <w:rsid w:val="00B838E1"/>
    <w:rsid w:val="00B83BCC"/>
    <w:rsid w:val="00B847F6"/>
    <w:rsid w:val="00B85C8C"/>
    <w:rsid w:val="00B85D96"/>
    <w:rsid w:val="00B85E98"/>
    <w:rsid w:val="00B86432"/>
    <w:rsid w:val="00B8670C"/>
    <w:rsid w:val="00B86780"/>
    <w:rsid w:val="00B86BB3"/>
    <w:rsid w:val="00B86D6B"/>
    <w:rsid w:val="00B87105"/>
    <w:rsid w:val="00B877A4"/>
    <w:rsid w:val="00B87831"/>
    <w:rsid w:val="00B878C0"/>
    <w:rsid w:val="00B87C27"/>
    <w:rsid w:val="00B87F6E"/>
    <w:rsid w:val="00B9009D"/>
    <w:rsid w:val="00B904F2"/>
    <w:rsid w:val="00B90588"/>
    <w:rsid w:val="00B907C7"/>
    <w:rsid w:val="00B90A87"/>
    <w:rsid w:val="00B910D6"/>
    <w:rsid w:val="00B919DC"/>
    <w:rsid w:val="00B91C92"/>
    <w:rsid w:val="00B91F42"/>
    <w:rsid w:val="00B92147"/>
    <w:rsid w:val="00B92BA4"/>
    <w:rsid w:val="00B92E69"/>
    <w:rsid w:val="00B93633"/>
    <w:rsid w:val="00B940AD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CAF"/>
    <w:rsid w:val="00B97DD6"/>
    <w:rsid w:val="00BA03C1"/>
    <w:rsid w:val="00BA0410"/>
    <w:rsid w:val="00BA04DB"/>
    <w:rsid w:val="00BA0E6D"/>
    <w:rsid w:val="00BA197B"/>
    <w:rsid w:val="00BA1B88"/>
    <w:rsid w:val="00BA1E95"/>
    <w:rsid w:val="00BA2053"/>
    <w:rsid w:val="00BA2BA2"/>
    <w:rsid w:val="00BA3C4C"/>
    <w:rsid w:val="00BA462D"/>
    <w:rsid w:val="00BA4EBD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6F3F"/>
    <w:rsid w:val="00BA75BB"/>
    <w:rsid w:val="00BA786F"/>
    <w:rsid w:val="00BA79F5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796"/>
    <w:rsid w:val="00BB18CC"/>
    <w:rsid w:val="00BB19A9"/>
    <w:rsid w:val="00BB1B87"/>
    <w:rsid w:val="00BB1C62"/>
    <w:rsid w:val="00BB2565"/>
    <w:rsid w:val="00BB263A"/>
    <w:rsid w:val="00BB2729"/>
    <w:rsid w:val="00BB2F25"/>
    <w:rsid w:val="00BB2FA0"/>
    <w:rsid w:val="00BB32CC"/>
    <w:rsid w:val="00BB3325"/>
    <w:rsid w:val="00BB3737"/>
    <w:rsid w:val="00BB4038"/>
    <w:rsid w:val="00BB41D1"/>
    <w:rsid w:val="00BB4AF8"/>
    <w:rsid w:val="00BB4BF5"/>
    <w:rsid w:val="00BB4C6F"/>
    <w:rsid w:val="00BB4E3C"/>
    <w:rsid w:val="00BB52E8"/>
    <w:rsid w:val="00BB652C"/>
    <w:rsid w:val="00BB67F8"/>
    <w:rsid w:val="00BB7535"/>
    <w:rsid w:val="00BB769B"/>
    <w:rsid w:val="00BB792B"/>
    <w:rsid w:val="00BB7E7D"/>
    <w:rsid w:val="00BB7FCD"/>
    <w:rsid w:val="00BC06C0"/>
    <w:rsid w:val="00BC0E21"/>
    <w:rsid w:val="00BC11E6"/>
    <w:rsid w:val="00BC123E"/>
    <w:rsid w:val="00BC15ED"/>
    <w:rsid w:val="00BC16B8"/>
    <w:rsid w:val="00BC2F72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D28"/>
    <w:rsid w:val="00BC4FCF"/>
    <w:rsid w:val="00BC52FF"/>
    <w:rsid w:val="00BC5626"/>
    <w:rsid w:val="00BC5825"/>
    <w:rsid w:val="00BC5860"/>
    <w:rsid w:val="00BC5BCF"/>
    <w:rsid w:val="00BC616F"/>
    <w:rsid w:val="00BC64A4"/>
    <w:rsid w:val="00BC6964"/>
    <w:rsid w:val="00BC6A20"/>
    <w:rsid w:val="00BC6B8E"/>
    <w:rsid w:val="00BC71FE"/>
    <w:rsid w:val="00BC73FE"/>
    <w:rsid w:val="00BC7865"/>
    <w:rsid w:val="00BD08A1"/>
    <w:rsid w:val="00BD1646"/>
    <w:rsid w:val="00BD180E"/>
    <w:rsid w:val="00BD1B03"/>
    <w:rsid w:val="00BD1D76"/>
    <w:rsid w:val="00BD1D84"/>
    <w:rsid w:val="00BD2295"/>
    <w:rsid w:val="00BD2360"/>
    <w:rsid w:val="00BD2F4B"/>
    <w:rsid w:val="00BD2FAD"/>
    <w:rsid w:val="00BD3000"/>
    <w:rsid w:val="00BD3361"/>
    <w:rsid w:val="00BD3805"/>
    <w:rsid w:val="00BD3967"/>
    <w:rsid w:val="00BD3B11"/>
    <w:rsid w:val="00BD45BE"/>
    <w:rsid w:val="00BD4C7C"/>
    <w:rsid w:val="00BD4F5A"/>
    <w:rsid w:val="00BD503B"/>
    <w:rsid w:val="00BD53F7"/>
    <w:rsid w:val="00BD5A42"/>
    <w:rsid w:val="00BD6041"/>
    <w:rsid w:val="00BD60AA"/>
    <w:rsid w:val="00BD60B8"/>
    <w:rsid w:val="00BD62CA"/>
    <w:rsid w:val="00BD67EE"/>
    <w:rsid w:val="00BD6B32"/>
    <w:rsid w:val="00BD6D14"/>
    <w:rsid w:val="00BD71B0"/>
    <w:rsid w:val="00BD7325"/>
    <w:rsid w:val="00BD77D6"/>
    <w:rsid w:val="00BD7916"/>
    <w:rsid w:val="00BD7DD6"/>
    <w:rsid w:val="00BE0097"/>
    <w:rsid w:val="00BE0288"/>
    <w:rsid w:val="00BE0ADD"/>
    <w:rsid w:val="00BE0D5A"/>
    <w:rsid w:val="00BE0D9E"/>
    <w:rsid w:val="00BE0E47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2D7"/>
    <w:rsid w:val="00BE532A"/>
    <w:rsid w:val="00BE56E4"/>
    <w:rsid w:val="00BE5E3C"/>
    <w:rsid w:val="00BE704D"/>
    <w:rsid w:val="00BE7F81"/>
    <w:rsid w:val="00BF01A9"/>
    <w:rsid w:val="00BF05AF"/>
    <w:rsid w:val="00BF063B"/>
    <w:rsid w:val="00BF0BD1"/>
    <w:rsid w:val="00BF0CAF"/>
    <w:rsid w:val="00BF17C6"/>
    <w:rsid w:val="00BF2FD1"/>
    <w:rsid w:val="00BF32D3"/>
    <w:rsid w:val="00BF3540"/>
    <w:rsid w:val="00BF3F56"/>
    <w:rsid w:val="00BF47D3"/>
    <w:rsid w:val="00BF4B47"/>
    <w:rsid w:val="00BF4BAC"/>
    <w:rsid w:val="00BF4C92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0B31"/>
    <w:rsid w:val="00C0162B"/>
    <w:rsid w:val="00C01943"/>
    <w:rsid w:val="00C021BE"/>
    <w:rsid w:val="00C02492"/>
    <w:rsid w:val="00C02538"/>
    <w:rsid w:val="00C025C5"/>
    <w:rsid w:val="00C0296D"/>
    <w:rsid w:val="00C02A6B"/>
    <w:rsid w:val="00C038CC"/>
    <w:rsid w:val="00C03B72"/>
    <w:rsid w:val="00C040A6"/>
    <w:rsid w:val="00C04AEC"/>
    <w:rsid w:val="00C04B00"/>
    <w:rsid w:val="00C050DC"/>
    <w:rsid w:val="00C050F5"/>
    <w:rsid w:val="00C052F2"/>
    <w:rsid w:val="00C0552C"/>
    <w:rsid w:val="00C055AB"/>
    <w:rsid w:val="00C0571A"/>
    <w:rsid w:val="00C05C46"/>
    <w:rsid w:val="00C06039"/>
    <w:rsid w:val="00C0662F"/>
    <w:rsid w:val="00C0668F"/>
    <w:rsid w:val="00C06914"/>
    <w:rsid w:val="00C06A99"/>
    <w:rsid w:val="00C06B0A"/>
    <w:rsid w:val="00C07178"/>
    <w:rsid w:val="00C07512"/>
    <w:rsid w:val="00C07876"/>
    <w:rsid w:val="00C10472"/>
    <w:rsid w:val="00C104AA"/>
    <w:rsid w:val="00C1062C"/>
    <w:rsid w:val="00C10A18"/>
    <w:rsid w:val="00C10F48"/>
    <w:rsid w:val="00C11669"/>
    <w:rsid w:val="00C11B44"/>
    <w:rsid w:val="00C12B2B"/>
    <w:rsid w:val="00C12BA6"/>
    <w:rsid w:val="00C12EB2"/>
    <w:rsid w:val="00C136DA"/>
    <w:rsid w:val="00C13706"/>
    <w:rsid w:val="00C138D5"/>
    <w:rsid w:val="00C1396D"/>
    <w:rsid w:val="00C13BED"/>
    <w:rsid w:val="00C13DFA"/>
    <w:rsid w:val="00C13F96"/>
    <w:rsid w:val="00C14EFE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2EE3"/>
    <w:rsid w:val="00C2348C"/>
    <w:rsid w:val="00C234BA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850"/>
    <w:rsid w:val="00C26A13"/>
    <w:rsid w:val="00C26C59"/>
    <w:rsid w:val="00C272BC"/>
    <w:rsid w:val="00C276F3"/>
    <w:rsid w:val="00C27E0C"/>
    <w:rsid w:val="00C27EA8"/>
    <w:rsid w:val="00C30009"/>
    <w:rsid w:val="00C304FC"/>
    <w:rsid w:val="00C3094C"/>
    <w:rsid w:val="00C30A67"/>
    <w:rsid w:val="00C30D2E"/>
    <w:rsid w:val="00C310A1"/>
    <w:rsid w:val="00C31925"/>
    <w:rsid w:val="00C31A68"/>
    <w:rsid w:val="00C31A95"/>
    <w:rsid w:val="00C3265F"/>
    <w:rsid w:val="00C33238"/>
    <w:rsid w:val="00C33389"/>
    <w:rsid w:val="00C33B06"/>
    <w:rsid w:val="00C33D67"/>
    <w:rsid w:val="00C33F83"/>
    <w:rsid w:val="00C341A4"/>
    <w:rsid w:val="00C34F4B"/>
    <w:rsid w:val="00C35AB5"/>
    <w:rsid w:val="00C35B5B"/>
    <w:rsid w:val="00C3634E"/>
    <w:rsid w:val="00C367EB"/>
    <w:rsid w:val="00C368C1"/>
    <w:rsid w:val="00C36AFC"/>
    <w:rsid w:val="00C3711B"/>
    <w:rsid w:val="00C3722D"/>
    <w:rsid w:val="00C37272"/>
    <w:rsid w:val="00C37B06"/>
    <w:rsid w:val="00C402AB"/>
    <w:rsid w:val="00C40BEC"/>
    <w:rsid w:val="00C414F4"/>
    <w:rsid w:val="00C41799"/>
    <w:rsid w:val="00C41889"/>
    <w:rsid w:val="00C42165"/>
    <w:rsid w:val="00C42695"/>
    <w:rsid w:val="00C432B2"/>
    <w:rsid w:val="00C433E4"/>
    <w:rsid w:val="00C436F4"/>
    <w:rsid w:val="00C438F5"/>
    <w:rsid w:val="00C43A3E"/>
    <w:rsid w:val="00C4411D"/>
    <w:rsid w:val="00C44663"/>
    <w:rsid w:val="00C44911"/>
    <w:rsid w:val="00C45252"/>
    <w:rsid w:val="00C4534B"/>
    <w:rsid w:val="00C4550F"/>
    <w:rsid w:val="00C455CA"/>
    <w:rsid w:val="00C457B5"/>
    <w:rsid w:val="00C45927"/>
    <w:rsid w:val="00C462FB"/>
    <w:rsid w:val="00C46442"/>
    <w:rsid w:val="00C46503"/>
    <w:rsid w:val="00C466E6"/>
    <w:rsid w:val="00C46BC4"/>
    <w:rsid w:val="00C46CE4"/>
    <w:rsid w:val="00C46E27"/>
    <w:rsid w:val="00C46E30"/>
    <w:rsid w:val="00C47871"/>
    <w:rsid w:val="00C502EC"/>
    <w:rsid w:val="00C5065A"/>
    <w:rsid w:val="00C5077A"/>
    <w:rsid w:val="00C51134"/>
    <w:rsid w:val="00C51BA3"/>
    <w:rsid w:val="00C52535"/>
    <w:rsid w:val="00C5286B"/>
    <w:rsid w:val="00C528F3"/>
    <w:rsid w:val="00C52A0B"/>
    <w:rsid w:val="00C52B85"/>
    <w:rsid w:val="00C52FBE"/>
    <w:rsid w:val="00C53120"/>
    <w:rsid w:val="00C53D5F"/>
    <w:rsid w:val="00C54082"/>
    <w:rsid w:val="00C5419A"/>
    <w:rsid w:val="00C549DA"/>
    <w:rsid w:val="00C54B14"/>
    <w:rsid w:val="00C54E51"/>
    <w:rsid w:val="00C54F8C"/>
    <w:rsid w:val="00C5550F"/>
    <w:rsid w:val="00C558C5"/>
    <w:rsid w:val="00C55927"/>
    <w:rsid w:val="00C55A78"/>
    <w:rsid w:val="00C55BC0"/>
    <w:rsid w:val="00C57304"/>
    <w:rsid w:val="00C5746A"/>
    <w:rsid w:val="00C575D1"/>
    <w:rsid w:val="00C5783F"/>
    <w:rsid w:val="00C578A7"/>
    <w:rsid w:val="00C57F16"/>
    <w:rsid w:val="00C57F4B"/>
    <w:rsid w:val="00C6038D"/>
    <w:rsid w:val="00C60873"/>
    <w:rsid w:val="00C60A12"/>
    <w:rsid w:val="00C61003"/>
    <w:rsid w:val="00C6127E"/>
    <w:rsid w:val="00C618B2"/>
    <w:rsid w:val="00C61C48"/>
    <w:rsid w:val="00C6262B"/>
    <w:rsid w:val="00C6286C"/>
    <w:rsid w:val="00C6350E"/>
    <w:rsid w:val="00C636F1"/>
    <w:rsid w:val="00C63962"/>
    <w:rsid w:val="00C63A7D"/>
    <w:rsid w:val="00C63D21"/>
    <w:rsid w:val="00C63EB5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7AE"/>
    <w:rsid w:val="00C679CB"/>
    <w:rsid w:val="00C67A6C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CD8"/>
    <w:rsid w:val="00C74D34"/>
    <w:rsid w:val="00C74E82"/>
    <w:rsid w:val="00C74F09"/>
    <w:rsid w:val="00C7531A"/>
    <w:rsid w:val="00C75DE4"/>
    <w:rsid w:val="00C762A5"/>
    <w:rsid w:val="00C7641A"/>
    <w:rsid w:val="00C76617"/>
    <w:rsid w:val="00C7671A"/>
    <w:rsid w:val="00C76C0E"/>
    <w:rsid w:val="00C76CF9"/>
    <w:rsid w:val="00C76CFB"/>
    <w:rsid w:val="00C76FD5"/>
    <w:rsid w:val="00C77568"/>
    <w:rsid w:val="00C775DF"/>
    <w:rsid w:val="00C7764D"/>
    <w:rsid w:val="00C77A1E"/>
    <w:rsid w:val="00C77AE5"/>
    <w:rsid w:val="00C77CEB"/>
    <w:rsid w:val="00C77E39"/>
    <w:rsid w:val="00C801C4"/>
    <w:rsid w:val="00C80A49"/>
    <w:rsid w:val="00C80DB7"/>
    <w:rsid w:val="00C813F9"/>
    <w:rsid w:val="00C8162B"/>
    <w:rsid w:val="00C819FE"/>
    <w:rsid w:val="00C81C04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2B"/>
    <w:rsid w:val="00C841AD"/>
    <w:rsid w:val="00C84B52"/>
    <w:rsid w:val="00C8524B"/>
    <w:rsid w:val="00C853D4"/>
    <w:rsid w:val="00C8600F"/>
    <w:rsid w:val="00C860C2"/>
    <w:rsid w:val="00C86222"/>
    <w:rsid w:val="00C86234"/>
    <w:rsid w:val="00C86C26"/>
    <w:rsid w:val="00C876A6"/>
    <w:rsid w:val="00C87828"/>
    <w:rsid w:val="00C879EF"/>
    <w:rsid w:val="00C87A6C"/>
    <w:rsid w:val="00C904B5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28AE"/>
    <w:rsid w:val="00C9300F"/>
    <w:rsid w:val="00C942B6"/>
    <w:rsid w:val="00C946AF"/>
    <w:rsid w:val="00C94854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34B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038"/>
    <w:rsid w:val="00CA1117"/>
    <w:rsid w:val="00CA155E"/>
    <w:rsid w:val="00CA1785"/>
    <w:rsid w:val="00CA19EE"/>
    <w:rsid w:val="00CA1F89"/>
    <w:rsid w:val="00CA1F92"/>
    <w:rsid w:val="00CA2B49"/>
    <w:rsid w:val="00CA3122"/>
    <w:rsid w:val="00CA31FF"/>
    <w:rsid w:val="00CA33B9"/>
    <w:rsid w:val="00CA3909"/>
    <w:rsid w:val="00CA3D88"/>
    <w:rsid w:val="00CA429C"/>
    <w:rsid w:val="00CA4341"/>
    <w:rsid w:val="00CA48A9"/>
    <w:rsid w:val="00CA4A63"/>
    <w:rsid w:val="00CA4C70"/>
    <w:rsid w:val="00CA5153"/>
    <w:rsid w:val="00CA5439"/>
    <w:rsid w:val="00CA57E6"/>
    <w:rsid w:val="00CA596F"/>
    <w:rsid w:val="00CA5BE4"/>
    <w:rsid w:val="00CA5FFC"/>
    <w:rsid w:val="00CA628B"/>
    <w:rsid w:val="00CA65BA"/>
    <w:rsid w:val="00CA682B"/>
    <w:rsid w:val="00CA6976"/>
    <w:rsid w:val="00CA6A05"/>
    <w:rsid w:val="00CA6F0C"/>
    <w:rsid w:val="00CA721F"/>
    <w:rsid w:val="00CA72C1"/>
    <w:rsid w:val="00CA76C0"/>
    <w:rsid w:val="00CA76ED"/>
    <w:rsid w:val="00CA79A4"/>
    <w:rsid w:val="00CB0FF3"/>
    <w:rsid w:val="00CB12E2"/>
    <w:rsid w:val="00CB184C"/>
    <w:rsid w:val="00CB19B1"/>
    <w:rsid w:val="00CB20D4"/>
    <w:rsid w:val="00CB22C4"/>
    <w:rsid w:val="00CB28D4"/>
    <w:rsid w:val="00CB2B3F"/>
    <w:rsid w:val="00CB2DB4"/>
    <w:rsid w:val="00CB3651"/>
    <w:rsid w:val="00CB36ED"/>
    <w:rsid w:val="00CB414F"/>
    <w:rsid w:val="00CB43F4"/>
    <w:rsid w:val="00CB4D92"/>
    <w:rsid w:val="00CB51E9"/>
    <w:rsid w:val="00CB625E"/>
    <w:rsid w:val="00CB628D"/>
    <w:rsid w:val="00CB63B4"/>
    <w:rsid w:val="00CB6468"/>
    <w:rsid w:val="00CB65E8"/>
    <w:rsid w:val="00CB66D0"/>
    <w:rsid w:val="00CB68FD"/>
    <w:rsid w:val="00CB6969"/>
    <w:rsid w:val="00CB70A9"/>
    <w:rsid w:val="00CB737F"/>
    <w:rsid w:val="00CB769F"/>
    <w:rsid w:val="00CB78E3"/>
    <w:rsid w:val="00CB7A21"/>
    <w:rsid w:val="00CC1254"/>
    <w:rsid w:val="00CC1AA3"/>
    <w:rsid w:val="00CC1B7D"/>
    <w:rsid w:val="00CC1CA5"/>
    <w:rsid w:val="00CC1FB4"/>
    <w:rsid w:val="00CC24DC"/>
    <w:rsid w:val="00CC2A07"/>
    <w:rsid w:val="00CC2A63"/>
    <w:rsid w:val="00CC30C5"/>
    <w:rsid w:val="00CC31B4"/>
    <w:rsid w:val="00CC326E"/>
    <w:rsid w:val="00CC39B9"/>
    <w:rsid w:val="00CC3AE4"/>
    <w:rsid w:val="00CC3D4B"/>
    <w:rsid w:val="00CC438A"/>
    <w:rsid w:val="00CC4B46"/>
    <w:rsid w:val="00CC4D7F"/>
    <w:rsid w:val="00CC51C2"/>
    <w:rsid w:val="00CC52D3"/>
    <w:rsid w:val="00CC5A26"/>
    <w:rsid w:val="00CC5BA7"/>
    <w:rsid w:val="00CC5D70"/>
    <w:rsid w:val="00CC5F31"/>
    <w:rsid w:val="00CC5FC8"/>
    <w:rsid w:val="00CC66C7"/>
    <w:rsid w:val="00CC68CB"/>
    <w:rsid w:val="00CC6E63"/>
    <w:rsid w:val="00CC6EAB"/>
    <w:rsid w:val="00CC6F46"/>
    <w:rsid w:val="00CC7082"/>
    <w:rsid w:val="00CC7122"/>
    <w:rsid w:val="00CC71F4"/>
    <w:rsid w:val="00CC7237"/>
    <w:rsid w:val="00CC72B0"/>
    <w:rsid w:val="00CC7671"/>
    <w:rsid w:val="00CC7980"/>
    <w:rsid w:val="00CD01D8"/>
    <w:rsid w:val="00CD04E9"/>
    <w:rsid w:val="00CD06B0"/>
    <w:rsid w:val="00CD0B46"/>
    <w:rsid w:val="00CD0CF6"/>
    <w:rsid w:val="00CD0E09"/>
    <w:rsid w:val="00CD2AF8"/>
    <w:rsid w:val="00CD2E09"/>
    <w:rsid w:val="00CD315B"/>
    <w:rsid w:val="00CD3487"/>
    <w:rsid w:val="00CD3752"/>
    <w:rsid w:val="00CD3B1C"/>
    <w:rsid w:val="00CD3DA8"/>
    <w:rsid w:val="00CD3F04"/>
    <w:rsid w:val="00CD487C"/>
    <w:rsid w:val="00CD49F2"/>
    <w:rsid w:val="00CD4AF3"/>
    <w:rsid w:val="00CD4D98"/>
    <w:rsid w:val="00CD4ED7"/>
    <w:rsid w:val="00CD50A9"/>
    <w:rsid w:val="00CD5671"/>
    <w:rsid w:val="00CD6132"/>
    <w:rsid w:val="00CD6367"/>
    <w:rsid w:val="00CD66F0"/>
    <w:rsid w:val="00CD675F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932"/>
    <w:rsid w:val="00CE0C2C"/>
    <w:rsid w:val="00CE12C8"/>
    <w:rsid w:val="00CE192B"/>
    <w:rsid w:val="00CE2204"/>
    <w:rsid w:val="00CE2377"/>
    <w:rsid w:val="00CE2848"/>
    <w:rsid w:val="00CE2B45"/>
    <w:rsid w:val="00CE2C5C"/>
    <w:rsid w:val="00CE2ECC"/>
    <w:rsid w:val="00CE366D"/>
    <w:rsid w:val="00CE380D"/>
    <w:rsid w:val="00CE3887"/>
    <w:rsid w:val="00CE3888"/>
    <w:rsid w:val="00CE407E"/>
    <w:rsid w:val="00CE4140"/>
    <w:rsid w:val="00CE44DB"/>
    <w:rsid w:val="00CE5281"/>
    <w:rsid w:val="00CE5613"/>
    <w:rsid w:val="00CE591E"/>
    <w:rsid w:val="00CE5C06"/>
    <w:rsid w:val="00CE5E5D"/>
    <w:rsid w:val="00CE632B"/>
    <w:rsid w:val="00CE6C8C"/>
    <w:rsid w:val="00CE6E07"/>
    <w:rsid w:val="00CE7471"/>
    <w:rsid w:val="00CE7D69"/>
    <w:rsid w:val="00CE7E2E"/>
    <w:rsid w:val="00CE7E66"/>
    <w:rsid w:val="00CF0D64"/>
    <w:rsid w:val="00CF0D68"/>
    <w:rsid w:val="00CF0DAA"/>
    <w:rsid w:val="00CF14D4"/>
    <w:rsid w:val="00CF16E9"/>
    <w:rsid w:val="00CF17E0"/>
    <w:rsid w:val="00CF1BAA"/>
    <w:rsid w:val="00CF1E63"/>
    <w:rsid w:val="00CF1E7A"/>
    <w:rsid w:val="00CF2019"/>
    <w:rsid w:val="00CF2245"/>
    <w:rsid w:val="00CF2AFA"/>
    <w:rsid w:val="00CF2CDB"/>
    <w:rsid w:val="00CF2FFF"/>
    <w:rsid w:val="00CF322C"/>
    <w:rsid w:val="00CF34AB"/>
    <w:rsid w:val="00CF36D0"/>
    <w:rsid w:val="00CF3C3A"/>
    <w:rsid w:val="00CF4175"/>
    <w:rsid w:val="00CF438D"/>
    <w:rsid w:val="00CF4E65"/>
    <w:rsid w:val="00CF53F1"/>
    <w:rsid w:val="00CF54AD"/>
    <w:rsid w:val="00CF5514"/>
    <w:rsid w:val="00CF590B"/>
    <w:rsid w:val="00CF59E2"/>
    <w:rsid w:val="00CF63E4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21"/>
    <w:rsid w:val="00D036F1"/>
    <w:rsid w:val="00D03871"/>
    <w:rsid w:val="00D03BAC"/>
    <w:rsid w:val="00D03BBD"/>
    <w:rsid w:val="00D03D01"/>
    <w:rsid w:val="00D045B8"/>
    <w:rsid w:val="00D048B0"/>
    <w:rsid w:val="00D048F2"/>
    <w:rsid w:val="00D04C3E"/>
    <w:rsid w:val="00D04EBA"/>
    <w:rsid w:val="00D053F1"/>
    <w:rsid w:val="00D057B9"/>
    <w:rsid w:val="00D057E7"/>
    <w:rsid w:val="00D059DB"/>
    <w:rsid w:val="00D05C9F"/>
    <w:rsid w:val="00D05D5A"/>
    <w:rsid w:val="00D05E0B"/>
    <w:rsid w:val="00D06432"/>
    <w:rsid w:val="00D0643F"/>
    <w:rsid w:val="00D06472"/>
    <w:rsid w:val="00D069D6"/>
    <w:rsid w:val="00D06FC1"/>
    <w:rsid w:val="00D10441"/>
    <w:rsid w:val="00D10961"/>
    <w:rsid w:val="00D10A73"/>
    <w:rsid w:val="00D1103A"/>
    <w:rsid w:val="00D11C13"/>
    <w:rsid w:val="00D11DD3"/>
    <w:rsid w:val="00D125C4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4FA"/>
    <w:rsid w:val="00D1595E"/>
    <w:rsid w:val="00D15D58"/>
    <w:rsid w:val="00D162D4"/>
    <w:rsid w:val="00D167D8"/>
    <w:rsid w:val="00D168B6"/>
    <w:rsid w:val="00D16A42"/>
    <w:rsid w:val="00D17080"/>
    <w:rsid w:val="00D20092"/>
    <w:rsid w:val="00D204F5"/>
    <w:rsid w:val="00D20AE3"/>
    <w:rsid w:val="00D20BB2"/>
    <w:rsid w:val="00D20DA4"/>
    <w:rsid w:val="00D217C2"/>
    <w:rsid w:val="00D21A9C"/>
    <w:rsid w:val="00D21AF3"/>
    <w:rsid w:val="00D2230F"/>
    <w:rsid w:val="00D228DE"/>
    <w:rsid w:val="00D231E1"/>
    <w:rsid w:val="00D23490"/>
    <w:rsid w:val="00D23D0B"/>
    <w:rsid w:val="00D24436"/>
    <w:rsid w:val="00D24A0C"/>
    <w:rsid w:val="00D24AD7"/>
    <w:rsid w:val="00D24BD4"/>
    <w:rsid w:val="00D24DAC"/>
    <w:rsid w:val="00D25939"/>
    <w:rsid w:val="00D25CB3"/>
    <w:rsid w:val="00D25D69"/>
    <w:rsid w:val="00D25E0C"/>
    <w:rsid w:val="00D261B0"/>
    <w:rsid w:val="00D268D0"/>
    <w:rsid w:val="00D2699C"/>
    <w:rsid w:val="00D27191"/>
    <w:rsid w:val="00D271CB"/>
    <w:rsid w:val="00D27369"/>
    <w:rsid w:val="00D27417"/>
    <w:rsid w:val="00D27B18"/>
    <w:rsid w:val="00D30397"/>
    <w:rsid w:val="00D307FD"/>
    <w:rsid w:val="00D30A66"/>
    <w:rsid w:val="00D30C01"/>
    <w:rsid w:val="00D3101A"/>
    <w:rsid w:val="00D31A74"/>
    <w:rsid w:val="00D31D1E"/>
    <w:rsid w:val="00D31DF2"/>
    <w:rsid w:val="00D3236C"/>
    <w:rsid w:val="00D327DA"/>
    <w:rsid w:val="00D3309B"/>
    <w:rsid w:val="00D334E9"/>
    <w:rsid w:val="00D33539"/>
    <w:rsid w:val="00D33F33"/>
    <w:rsid w:val="00D33FF2"/>
    <w:rsid w:val="00D342BB"/>
    <w:rsid w:val="00D3463B"/>
    <w:rsid w:val="00D3470B"/>
    <w:rsid w:val="00D34D72"/>
    <w:rsid w:val="00D34DF7"/>
    <w:rsid w:val="00D360B9"/>
    <w:rsid w:val="00D36883"/>
    <w:rsid w:val="00D37567"/>
    <w:rsid w:val="00D37951"/>
    <w:rsid w:val="00D37E9B"/>
    <w:rsid w:val="00D40184"/>
    <w:rsid w:val="00D405A5"/>
    <w:rsid w:val="00D40FFE"/>
    <w:rsid w:val="00D412BD"/>
    <w:rsid w:val="00D41ADF"/>
    <w:rsid w:val="00D41C7D"/>
    <w:rsid w:val="00D41D31"/>
    <w:rsid w:val="00D422C9"/>
    <w:rsid w:val="00D4242B"/>
    <w:rsid w:val="00D42FA9"/>
    <w:rsid w:val="00D43953"/>
    <w:rsid w:val="00D43CEB"/>
    <w:rsid w:val="00D444A3"/>
    <w:rsid w:val="00D44EE0"/>
    <w:rsid w:val="00D450FB"/>
    <w:rsid w:val="00D4542D"/>
    <w:rsid w:val="00D46695"/>
    <w:rsid w:val="00D4676C"/>
    <w:rsid w:val="00D46BE4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325A"/>
    <w:rsid w:val="00D5381B"/>
    <w:rsid w:val="00D53A56"/>
    <w:rsid w:val="00D53CE9"/>
    <w:rsid w:val="00D540BC"/>
    <w:rsid w:val="00D54A4D"/>
    <w:rsid w:val="00D54CBF"/>
    <w:rsid w:val="00D54EFA"/>
    <w:rsid w:val="00D55617"/>
    <w:rsid w:val="00D5629C"/>
    <w:rsid w:val="00D56AB0"/>
    <w:rsid w:val="00D56D11"/>
    <w:rsid w:val="00D573C4"/>
    <w:rsid w:val="00D5790C"/>
    <w:rsid w:val="00D579CF"/>
    <w:rsid w:val="00D57D89"/>
    <w:rsid w:val="00D6040A"/>
    <w:rsid w:val="00D6061B"/>
    <w:rsid w:val="00D60FAE"/>
    <w:rsid w:val="00D6155A"/>
    <w:rsid w:val="00D61BE0"/>
    <w:rsid w:val="00D61C5F"/>
    <w:rsid w:val="00D61F3A"/>
    <w:rsid w:val="00D6263A"/>
    <w:rsid w:val="00D627E3"/>
    <w:rsid w:val="00D6291E"/>
    <w:rsid w:val="00D62FE1"/>
    <w:rsid w:val="00D63479"/>
    <w:rsid w:val="00D63789"/>
    <w:rsid w:val="00D6412E"/>
    <w:rsid w:val="00D64141"/>
    <w:rsid w:val="00D64764"/>
    <w:rsid w:val="00D6489A"/>
    <w:rsid w:val="00D64C89"/>
    <w:rsid w:val="00D64D30"/>
    <w:rsid w:val="00D6553D"/>
    <w:rsid w:val="00D65F3C"/>
    <w:rsid w:val="00D65FD3"/>
    <w:rsid w:val="00D662BC"/>
    <w:rsid w:val="00D664D2"/>
    <w:rsid w:val="00D668C8"/>
    <w:rsid w:val="00D672D0"/>
    <w:rsid w:val="00D67442"/>
    <w:rsid w:val="00D67998"/>
    <w:rsid w:val="00D67EC3"/>
    <w:rsid w:val="00D70B38"/>
    <w:rsid w:val="00D71E8B"/>
    <w:rsid w:val="00D71E94"/>
    <w:rsid w:val="00D721CB"/>
    <w:rsid w:val="00D72580"/>
    <w:rsid w:val="00D72B06"/>
    <w:rsid w:val="00D72F3D"/>
    <w:rsid w:val="00D72FB1"/>
    <w:rsid w:val="00D73163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C36"/>
    <w:rsid w:val="00D75CDB"/>
    <w:rsid w:val="00D75DEF"/>
    <w:rsid w:val="00D75E48"/>
    <w:rsid w:val="00D75F1C"/>
    <w:rsid w:val="00D76051"/>
    <w:rsid w:val="00D763CB"/>
    <w:rsid w:val="00D76A3A"/>
    <w:rsid w:val="00D76DA3"/>
    <w:rsid w:val="00D772FA"/>
    <w:rsid w:val="00D775BB"/>
    <w:rsid w:val="00D77803"/>
    <w:rsid w:val="00D77ADE"/>
    <w:rsid w:val="00D77EFE"/>
    <w:rsid w:val="00D803E2"/>
    <w:rsid w:val="00D81192"/>
    <w:rsid w:val="00D817A6"/>
    <w:rsid w:val="00D81DD1"/>
    <w:rsid w:val="00D8212B"/>
    <w:rsid w:val="00D824AF"/>
    <w:rsid w:val="00D82641"/>
    <w:rsid w:val="00D82753"/>
    <w:rsid w:val="00D82FB1"/>
    <w:rsid w:val="00D838F6"/>
    <w:rsid w:val="00D84482"/>
    <w:rsid w:val="00D844FD"/>
    <w:rsid w:val="00D84717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7284"/>
    <w:rsid w:val="00D87530"/>
    <w:rsid w:val="00D875C3"/>
    <w:rsid w:val="00D879F6"/>
    <w:rsid w:val="00D87F0A"/>
    <w:rsid w:val="00D90412"/>
    <w:rsid w:val="00D904E7"/>
    <w:rsid w:val="00D90554"/>
    <w:rsid w:val="00D907B8"/>
    <w:rsid w:val="00D90951"/>
    <w:rsid w:val="00D90BE0"/>
    <w:rsid w:val="00D9153E"/>
    <w:rsid w:val="00D91586"/>
    <w:rsid w:val="00D9175C"/>
    <w:rsid w:val="00D91A6F"/>
    <w:rsid w:val="00D923DF"/>
    <w:rsid w:val="00D92423"/>
    <w:rsid w:val="00D92446"/>
    <w:rsid w:val="00D92481"/>
    <w:rsid w:val="00D931A0"/>
    <w:rsid w:val="00D932CB"/>
    <w:rsid w:val="00D93442"/>
    <w:rsid w:val="00D93703"/>
    <w:rsid w:val="00D9386C"/>
    <w:rsid w:val="00D93BE2"/>
    <w:rsid w:val="00D93D95"/>
    <w:rsid w:val="00D93DA6"/>
    <w:rsid w:val="00D94037"/>
    <w:rsid w:val="00D9429C"/>
    <w:rsid w:val="00D94A83"/>
    <w:rsid w:val="00D94C52"/>
    <w:rsid w:val="00D94FC1"/>
    <w:rsid w:val="00D957B1"/>
    <w:rsid w:val="00D95A7A"/>
    <w:rsid w:val="00D95D3B"/>
    <w:rsid w:val="00D95D57"/>
    <w:rsid w:val="00D95E50"/>
    <w:rsid w:val="00D96930"/>
    <w:rsid w:val="00D96F5F"/>
    <w:rsid w:val="00D974B8"/>
    <w:rsid w:val="00D97D04"/>
    <w:rsid w:val="00DA0105"/>
    <w:rsid w:val="00DA0219"/>
    <w:rsid w:val="00DA026B"/>
    <w:rsid w:val="00DA0CCB"/>
    <w:rsid w:val="00DA130A"/>
    <w:rsid w:val="00DA1838"/>
    <w:rsid w:val="00DA1900"/>
    <w:rsid w:val="00DA1AD1"/>
    <w:rsid w:val="00DA1BE6"/>
    <w:rsid w:val="00DA1D76"/>
    <w:rsid w:val="00DA2DE5"/>
    <w:rsid w:val="00DA3176"/>
    <w:rsid w:val="00DA40B1"/>
    <w:rsid w:val="00DA451A"/>
    <w:rsid w:val="00DA48CF"/>
    <w:rsid w:val="00DA4BC7"/>
    <w:rsid w:val="00DA4C19"/>
    <w:rsid w:val="00DA510E"/>
    <w:rsid w:val="00DA5417"/>
    <w:rsid w:val="00DA541F"/>
    <w:rsid w:val="00DA690C"/>
    <w:rsid w:val="00DA695F"/>
    <w:rsid w:val="00DA6D96"/>
    <w:rsid w:val="00DA7E63"/>
    <w:rsid w:val="00DB037A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52B9"/>
    <w:rsid w:val="00DB5676"/>
    <w:rsid w:val="00DB5766"/>
    <w:rsid w:val="00DB5D3F"/>
    <w:rsid w:val="00DB608D"/>
    <w:rsid w:val="00DB66B5"/>
    <w:rsid w:val="00DB66B7"/>
    <w:rsid w:val="00DB69DD"/>
    <w:rsid w:val="00DB6A02"/>
    <w:rsid w:val="00DB6B6E"/>
    <w:rsid w:val="00DB6E54"/>
    <w:rsid w:val="00DB6EB8"/>
    <w:rsid w:val="00DB77B8"/>
    <w:rsid w:val="00DB794E"/>
    <w:rsid w:val="00DB7C4B"/>
    <w:rsid w:val="00DC0059"/>
    <w:rsid w:val="00DC0060"/>
    <w:rsid w:val="00DC052D"/>
    <w:rsid w:val="00DC0EE5"/>
    <w:rsid w:val="00DC0F28"/>
    <w:rsid w:val="00DC0FB0"/>
    <w:rsid w:val="00DC125D"/>
    <w:rsid w:val="00DC1C6E"/>
    <w:rsid w:val="00DC1F6D"/>
    <w:rsid w:val="00DC27B2"/>
    <w:rsid w:val="00DC3136"/>
    <w:rsid w:val="00DC3371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6ED0"/>
    <w:rsid w:val="00DC77A6"/>
    <w:rsid w:val="00DC79D2"/>
    <w:rsid w:val="00DC7E08"/>
    <w:rsid w:val="00DD007D"/>
    <w:rsid w:val="00DD06E6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2F43"/>
    <w:rsid w:val="00DD3436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6E6"/>
    <w:rsid w:val="00DD70AC"/>
    <w:rsid w:val="00DD7152"/>
    <w:rsid w:val="00DD71BC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310"/>
    <w:rsid w:val="00DE1472"/>
    <w:rsid w:val="00DE15A8"/>
    <w:rsid w:val="00DE1C6C"/>
    <w:rsid w:val="00DE1CE0"/>
    <w:rsid w:val="00DE2E0D"/>
    <w:rsid w:val="00DE30A2"/>
    <w:rsid w:val="00DE316C"/>
    <w:rsid w:val="00DE42AB"/>
    <w:rsid w:val="00DE42C7"/>
    <w:rsid w:val="00DE42DC"/>
    <w:rsid w:val="00DE4714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164"/>
    <w:rsid w:val="00DE648E"/>
    <w:rsid w:val="00DE65AB"/>
    <w:rsid w:val="00DE6A1A"/>
    <w:rsid w:val="00DE6DA0"/>
    <w:rsid w:val="00DE7319"/>
    <w:rsid w:val="00DE7B43"/>
    <w:rsid w:val="00DE7F13"/>
    <w:rsid w:val="00DF032E"/>
    <w:rsid w:val="00DF0442"/>
    <w:rsid w:val="00DF0818"/>
    <w:rsid w:val="00DF097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BDE"/>
    <w:rsid w:val="00DF2F09"/>
    <w:rsid w:val="00DF320B"/>
    <w:rsid w:val="00DF3995"/>
    <w:rsid w:val="00DF3CC0"/>
    <w:rsid w:val="00DF45A1"/>
    <w:rsid w:val="00DF4ED0"/>
    <w:rsid w:val="00DF51FF"/>
    <w:rsid w:val="00DF52E5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B51"/>
    <w:rsid w:val="00DF6DD6"/>
    <w:rsid w:val="00DF70A3"/>
    <w:rsid w:val="00DF70D7"/>
    <w:rsid w:val="00DF771E"/>
    <w:rsid w:val="00DF7A5B"/>
    <w:rsid w:val="00E00054"/>
    <w:rsid w:val="00E0023E"/>
    <w:rsid w:val="00E00279"/>
    <w:rsid w:val="00E002EB"/>
    <w:rsid w:val="00E004F0"/>
    <w:rsid w:val="00E005AA"/>
    <w:rsid w:val="00E007AD"/>
    <w:rsid w:val="00E00B31"/>
    <w:rsid w:val="00E01230"/>
    <w:rsid w:val="00E015FA"/>
    <w:rsid w:val="00E018ED"/>
    <w:rsid w:val="00E019B6"/>
    <w:rsid w:val="00E02F33"/>
    <w:rsid w:val="00E03074"/>
    <w:rsid w:val="00E0318E"/>
    <w:rsid w:val="00E036A7"/>
    <w:rsid w:val="00E03C48"/>
    <w:rsid w:val="00E04811"/>
    <w:rsid w:val="00E05547"/>
    <w:rsid w:val="00E05634"/>
    <w:rsid w:val="00E056D3"/>
    <w:rsid w:val="00E058B8"/>
    <w:rsid w:val="00E05F2F"/>
    <w:rsid w:val="00E05FFA"/>
    <w:rsid w:val="00E06205"/>
    <w:rsid w:val="00E06520"/>
    <w:rsid w:val="00E06E87"/>
    <w:rsid w:val="00E07D83"/>
    <w:rsid w:val="00E10021"/>
    <w:rsid w:val="00E10095"/>
    <w:rsid w:val="00E10185"/>
    <w:rsid w:val="00E1065A"/>
    <w:rsid w:val="00E10719"/>
    <w:rsid w:val="00E10C5D"/>
    <w:rsid w:val="00E10D81"/>
    <w:rsid w:val="00E10DF7"/>
    <w:rsid w:val="00E110EB"/>
    <w:rsid w:val="00E1114D"/>
    <w:rsid w:val="00E11771"/>
    <w:rsid w:val="00E11BED"/>
    <w:rsid w:val="00E11E52"/>
    <w:rsid w:val="00E11FFA"/>
    <w:rsid w:val="00E1200A"/>
    <w:rsid w:val="00E12228"/>
    <w:rsid w:val="00E12384"/>
    <w:rsid w:val="00E12903"/>
    <w:rsid w:val="00E13023"/>
    <w:rsid w:val="00E13266"/>
    <w:rsid w:val="00E1355E"/>
    <w:rsid w:val="00E13615"/>
    <w:rsid w:val="00E137F6"/>
    <w:rsid w:val="00E1382A"/>
    <w:rsid w:val="00E13ACB"/>
    <w:rsid w:val="00E13D14"/>
    <w:rsid w:val="00E13DB4"/>
    <w:rsid w:val="00E140F7"/>
    <w:rsid w:val="00E14375"/>
    <w:rsid w:val="00E14FB5"/>
    <w:rsid w:val="00E150E2"/>
    <w:rsid w:val="00E155FF"/>
    <w:rsid w:val="00E15732"/>
    <w:rsid w:val="00E15C0D"/>
    <w:rsid w:val="00E16053"/>
    <w:rsid w:val="00E1643A"/>
    <w:rsid w:val="00E175BB"/>
    <w:rsid w:val="00E176F5"/>
    <w:rsid w:val="00E1785B"/>
    <w:rsid w:val="00E17BD9"/>
    <w:rsid w:val="00E17E96"/>
    <w:rsid w:val="00E17FF3"/>
    <w:rsid w:val="00E2039E"/>
    <w:rsid w:val="00E206B6"/>
    <w:rsid w:val="00E207AD"/>
    <w:rsid w:val="00E215C4"/>
    <w:rsid w:val="00E21AB1"/>
    <w:rsid w:val="00E21FEF"/>
    <w:rsid w:val="00E22258"/>
    <w:rsid w:val="00E224EF"/>
    <w:rsid w:val="00E229EF"/>
    <w:rsid w:val="00E2394A"/>
    <w:rsid w:val="00E23DA6"/>
    <w:rsid w:val="00E23EF3"/>
    <w:rsid w:val="00E25615"/>
    <w:rsid w:val="00E2587C"/>
    <w:rsid w:val="00E258AF"/>
    <w:rsid w:val="00E26064"/>
    <w:rsid w:val="00E2715A"/>
    <w:rsid w:val="00E2729A"/>
    <w:rsid w:val="00E2741F"/>
    <w:rsid w:val="00E2772E"/>
    <w:rsid w:val="00E27A1C"/>
    <w:rsid w:val="00E3034B"/>
    <w:rsid w:val="00E30D89"/>
    <w:rsid w:val="00E30E64"/>
    <w:rsid w:val="00E3122E"/>
    <w:rsid w:val="00E3159F"/>
    <w:rsid w:val="00E31826"/>
    <w:rsid w:val="00E31ACA"/>
    <w:rsid w:val="00E32800"/>
    <w:rsid w:val="00E32C07"/>
    <w:rsid w:val="00E32FB8"/>
    <w:rsid w:val="00E33207"/>
    <w:rsid w:val="00E3322B"/>
    <w:rsid w:val="00E33A4F"/>
    <w:rsid w:val="00E33B0A"/>
    <w:rsid w:val="00E33EDF"/>
    <w:rsid w:val="00E33FB9"/>
    <w:rsid w:val="00E349CD"/>
    <w:rsid w:val="00E34CBE"/>
    <w:rsid w:val="00E34D38"/>
    <w:rsid w:val="00E34F80"/>
    <w:rsid w:val="00E3516B"/>
    <w:rsid w:val="00E3518C"/>
    <w:rsid w:val="00E351CC"/>
    <w:rsid w:val="00E3570D"/>
    <w:rsid w:val="00E35B65"/>
    <w:rsid w:val="00E3633F"/>
    <w:rsid w:val="00E36658"/>
    <w:rsid w:val="00E368DC"/>
    <w:rsid w:val="00E36C9F"/>
    <w:rsid w:val="00E36CF8"/>
    <w:rsid w:val="00E3708E"/>
    <w:rsid w:val="00E37501"/>
    <w:rsid w:val="00E37DC1"/>
    <w:rsid w:val="00E402A6"/>
    <w:rsid w:val="00E4148B"/>
    <w:rsid w:val="00E422F2"/>
    <w:rsid w:val="00E4255D"/>
    <w:rsid w:val="00E42577"/>
    <w:rsid w:val="00E4293C"/>
    <w:rsid w:val="00E4322B"/>
    <w:rsid w:val="00E4397E"/>
    <w:rsid w:val="00E443CC"/>
    <w:rsid w:val="00E44656"/>
    <w:rsid w:val="00E447C5"/>
    <w:rsid w:val="00E4480F"/>
    <w:rsid w:val="00E44C92"/>
    <w:rsid w:val="00E44CA7"/>
    <w:rsid w:val="00E45045"/>
    <w:rsid w:val="00E455BA"/>
    <w:rsid w:val="00E45DA5"/>
    <w:rsid w:val="00E46356"/>
    <w:rsid w:val="00E46AA4"/>
    <w:rsid w:val="00E47592"/>
    <w:rsid w:val="00E4761F"/>
    <w:rsid w:val="00E47E59"/>
    <w:rsid w:val="00E50273"/>
    <w:rsid w:val="00E505C9"/>
    <w:rsid w:val="00E50CDF"/>
    <w:rsid w:val="00E50D0B"/>
    <w:rsid w:val="00E5146F"/>
    <w:rsid w:val="00E519B5"/>
    <w:rsid w:val="00E51BF9"/>
    <w:rsid w:val="00E51CA3"/>
    <w:rsid w:val="00E51E61"/>
    <w:rsid w:val="00E52843"/>
    <w:rsid w:val="00E52920"/>
    <w:rsid w:val="00E52F54"/>
    <w:rsid w:val="00E53849"/>
    <w:rsid w:val="00E53A27"/>
    <w:rsid w:val="00E53C31"/>
    <w:rsid w:val="00E53CBF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6A2"/>
    <w:rsid w:val="00E56B26"/>
    <w:rsid w:val="00E56B97"/>
    <w:rsid w:val="00E56BC5"/>
    <w:rsid w:val="00E56FF2"/>
    <w:rsid w:val="00E57046"/>
    <w:rsid w:val="00E570FB"/>
    <w:rsid w:val="00E57B8E"/>
    <w:rsid w:val="00E57E19"/>
    <w:rsid w:val="00E601AC"/>
    <w:rsid w:val="00E60444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27B5"/>
    <w:rsid w:val="00E62C2E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6F99"/>
    <w:rsid w:val="00E67517"/>
    <w:rsid w:val="00E705D3"/>
    <w:rsid w:val="00E70A14"/>
    <w:rsid w:val="00E70C67"/>
    <w:rsid w:val="00E70F33"/>
    <w:rsid w:val="00E70FEA"/>
    <w:rsid w:val="00E71D06"/>
    <w:rsid w:val="00E71EBA"/>
    <w:rsid w:val="00E72169"/>
    <w:rsid w:val="00E72778"/>
    <w:rsid w:val="00E72E83"/>
    <w:rsid w:val="00E731D8"/>
    <w:rsid w:val="00E733EF"/>
    <w:rsid w:val="00E73436"/>
    <w:rsid w:val="00E7350F"/>
    <w:rsid w:val="00E735EF"/>
    <w:rsid w:val="00E73DA0"/>
    <w:rsid w:val="00E74037"/>
    <w:rsid w:val="00E7411F"/>
    <w:rsid w:val="00E743DD"/>
    <w:rsid w:val="00E747AB"/>
    <w:rsid w:val="00E75967"/>
    <w:rsid w:val="00E75EFD"/>
    <w:rsid w:val="00E760B7"/>
    <w:rsid w:val="00E76294"/>
    <w:rsid w:val="00E76371"/>
    <w:rsid w:val="00E766AD"/>
    <w:rsid w:val="00E76DC0"/>
    <w:rsid w:val="00E76FBA"/>
    <w:rsid w:val="00E7742D"/>
    <w:rsid w:val="00E77644"/>
    <w:rsid w:val="00E77DBF"/>
    <w:rsid w:val="00E80001"/>
    <w:rsid w:val="00E808FA"/>
    <w:rsid w:val="00E809E4"/>
    <w:rsid w:val="00E80DCE"/>
    <w:rsid w:val="00E80E99"/>
    <w:rsid w:val="00E812FC"/>
    <w:rsid w:val="00E8155B"/>
    <w:rsid w:val="00E8155F"/>
    <w:rsid w:val="00E815A3"/>
    <w:rsid w:val="00E8269C"/>
    <w:rsid w:val="00E82F5A"/>
    <w:rsid w:val="00E830A1"/>
    <w:rsid w:val="00E835A0"/>
    <w:rsid w:val="00E835AD"/>
    <w:rsid w:val="00E83E48"/>
    <w:rsid w:val="00E843D2"/>
    <w:rsid w:val="00E84ADA"/>
    <w:rsid w:val="00E84EB2"/>
    <w:rsid w:val="00E85117"/>
    <w:rsid w:val="00E85296"/>
    <w:rsid w:val="00E852BE"/>
    <w:rsid w:val="00E863A7"/>
    <w:rsid w:val="00E906EB"/>
    <w:rsid w:val="00E9092E"/>
    <w:rsid w:val="00E90A7C"/>
    <w:rsid w:val="00E90DAE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4A53"/>
    <w:rsid w:val="00E9562F"/>
    <w:rsid w:val="00E95689"/>
    <w:rsid w:val="00E96475"/>
    <w:rsid w:val="00E966DE"/>
    <w:rsid w:val="00E9704E"/>
    <w:rsid w:val="00E97792"/>
    <w:rsid w:val="00E9796E"/>
    <w:rsid w:val="00E97D32"/>
    <w:rsid w:val="00EA001E"/>
    <w:rsid w:val="00EA080B"/>
    <w:rsid w:val="00EA0D85"/>
    <w:rsid w:val="00EA1059"/>
    <w:rsid w:val="00EA127A"/>
    <w:rsid w:val="00EA1389"/>
    <w:rsid w:val="00EA15D0"/>
    <w:rsid w:val="00EA15E2"/>
    <w:rsid w:val="00EA1C23"/>
    <w:rsid w:val="00EA1F2F"/>
    <w:rsid w:val="00EA22A2"/>
    <w:rsid w:val="00EA2BF9"/>
    <w:rsid w:val="00EA2C10"/>
    <w:rsid w:val="00EA2ED8"/>
    <w:rsid w:val="00EA31A0"/>
    <w:rsid w:val="00EA36CC"/>
    <w:rsid w:val="00EA3771"/>
    <w:rsid w:val="00EA3978"/>
    <w:rsid w:val="00EA454B"/>
    <w:rsid w:val="00EA45DB"/>
    <w:rsid w:val="00EA4BA3"/>
    <w:rsid w:val="00EA5074"/>
    <w:rsid w:val="00EA51D8"/>
    <w:rsid w:val="00EA6180"/>
    <w:rsid w:val="00EA63D4"/>
    <w:rsid w:val="00EA649B"/>
    <w:rsid w:val="00EA6722"/>
    <w:rsid w:val="00EA6966"/>
    <w:rsid w:val="00EA6B83"/>
    <w:rsid w:val="00EA6B8B"/>
    <w:rsid w:val="00EA7708"/>
    <w:rsid w:val="00EA7C20"/>
    <w:rsid w:val="00EB05D1"/>
    <w:rsid w:val="00EB0D6C"/>
    <w:rsid w:val="00EB1606"/>
    <w:rsid w:val="00EB173C"/>
    <w:rsid w:val="00EB1974"/>
    <w:rsid w:val="00EB19D5"/>
    <w:rsid w:val="00EB24E8"/>
    <w:rsid w:val="00EB28D3"/>
    <w:rsid w:val="00EB30D5"/>
    <w:rsid w:val="00EB32D0"/>
    <w:rsid w:val="00EB3631"/>
    <w:rsid w:val="00EB38F8"/>
    <w:rsid w:val="00EB3BE9"/>
    <w:rsid w:val="00EB3CAE"/>
    <w:rsid w:val="00EB3CCC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5C55"/>
    <w:rsid w:val="00EB5FEC"/>
    <w:rsid w:val="00EB620E"/>
    <w:rsid w:val="00EB6912"/>
    <w:rsid w:val="00EB7368"/>
    <w:rsid w:val="00EB788A"/>
    <w:rsid w:val="00EB7ACF"/>
    <w:rsid w:val="00EB7B02"/>
    <w:rsid w:val="00EB7ED7"/>
    <w:rsid w:val="00EC01E2"/>
    <w:rsid w:val="00EC045F"/>
    <w:rsid w:val="00EC0465"/>
    <w:rsid w:val="00EC05B4"/>
    <w:rsid w:val="00EC0735"/>
    <w:rsid w:val="00EC074B"/>
    <w:rsid w:val="00EC07A9"/>
    <w:rsid w:val="00EC15DF"/>
    <w:rsid w:val="00EC1977"/>
    <w:rsid w:val="00EC1ACD"/>
    <w:rsid w:val="00EC234A"/>
    <w:rsid w:val="00EC2535"/>
    <w:rsid w:val="00EC2598"/>
    <w:rsid w:val="00EC2942"/>
    <w:rsid w:val="00EC33C2"/>
    <w:rsid w:val="00EC3A25"/>
    <w:rsid w:val="00EC3E4F"/>
    <w:rsid w:val="00EC3FC8"/>
    <w:rsid w:val="00EC4316"/>
    <w:rsid w:val="00EC452B"/>
    <w:rsid w:val="00EC489C"/>
    <w:rsid w:val="00EC49B4"/>
    <w:rsid w:val="00EC4BDF"/>
    <w:rsid w:val="00EC5798"/>
    <w:rsid w:val="00EC5C14"/>
    <w:rsid w:val="00EC5E31"/>
    <w:rsid w:val="00EC5F47"/>
    <w:rsid w:val="00EC61C3"/>
    <w:rsid w:val="00EC63CC"/>
    <w:rsid w:val="00EC6410"/>
    <w:rsid w:val="00EC6A01"/>
    <w:rsid w:val="00EC6B42"/>
    <w:rsid w:val="00EC754A"/>
    <w:rsid w:val="00EC76C4"/>
    <w:rsid w:val="00ED0595"/>
    <w:rsid w:val="00ED0D2B"/>
    <w:rsid w:val="00ED0EC4"/>
    <w:rsid w:val="00ED0F77"/>
    <w:rsid w:val="00ED1121"/>
    <w:rsid w:val="00ED1D80"/>
    <w:rsid w:val="00ED1F93"/>
    <w:rsid w:val="00ED2104"/>
    <w:rsid w:val="00ED21F9"/>
    <w:rsid w:val="00ED288F"/>
    <w:rsid w:val="00ED28F2"/>
    <w:rsid w:val="00ED2E85"/>
    <w:rsid w:val="00ED2F7B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5FBA"/>
    <w:rsid w:val="00ED6587"/>
    <w:rsid w:val="00ED679B"/>
    <w:rsid w:val="00ED67CE"/>
    <w:rsid w:val="00ED6832"/>
    <w:rsid w:val="00ED6A56"/>
    <w:rsid w:val="00ED6DE6"/>
    <w:rsid w:val="00ED7323"/>
    <w:rsid w:val="00ED7A98"/>
    <w:rsid w:val="00ED7E40"/>
    <w:rsid w:val="00EE0153"/>
    <w:rsid w:val="00EE0217"/>
    <w:rsid w:val="00EE0612"/>
    <w:rsid w:val="00EE1100"/>
    <w:rsid w:val="00EE18CF"/>
    <w:rsid w:val="00EE1906"/>
    <w:rsid w:val="00EE1B86"/>
    <w:rsid w:val="00EE218B"/>
    <w:rsid w:val="00EE23DF"/>
    <w:rsid w:val="00EE2403"/>
    <w:rsid w:val="00EE2789"/>
    <w:rsid w:val="00EE2A42"/>
    <w:rsid w:val="00EE2F2E"/>
    <w:rsid w:val="00EE3C5C"/>
    <w:rsid w:val="00EE3CF7"/>
    <w:rsid w:val="00EE3DBD"/>
    <w:rsid w:val="00EE3E2B"/>
    <w:rsid w:val="00EE425B"/>
    <w:rsid w:val="00EE49C0"/>
    <w:rsid w:val="00EE4A12"/>
    <w:rsid w:val="00EE4B95"/>
    <w:rsid w:val="00EE4E98"/>
    <w:rsid w:val="00EE4EE7"/>
    <w:rsid w:val="00EE5876"/>
    <w:rsid w:val="00EE61AA"/>
    <w:rsid w:val="00EE66E4"/>
    <w:rsid w:val="00EE6FCE"/>
    <w:rsid w:val="00EE70B5"/>
    <w:rsid w:val="00EE7229"/>
    <w:rsid w:val="00EE79B8"/>
    <w:rsid w:val="00EE7E2C"/>
    <w:rsid w:val="00EF0254"/>
    <w:rsid w:val="00EF04E7"/>
    <w:rsid w:val="00EF1274"/>
    <w:rsid w:val="00EF15AB"/>
    <w:rsid w:val="00EF1900"/>
    <w:rsid w:val="00EF190D"/>
    <w:rsid w:val="00EF1956"/>
    <w:rsid w:val="00EF1AB6"/>
    <w:rsid w:val="00EF2289"/>
    <w:rsid w:val="00EF2A41"/>
    <w:rsid w:val="00EF2AA7"/>
    <w:rsid w:val="00EF2AC9"/>
    <w:rsid w:val="00EF2D3C"/>
    <w:rsid w:val="00EF2D8D"/>
    <w:rsid w:val="00EF3783"/>
    <w:rsid w:val="00EF401C"/>
    <w:rsid w:val="00EF4743"/>
    <w:rsid w:val="00EF5DE4"/>
    <w:rsid w:val="00EF65E8"/>
    <w:rsid w:val="00EF6689"/>
    <w:rsid w:val="00EF6A31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0578"/>
    <w:rsid w:val="00F01132"/>
    <w:rsid w:val="00F012B1"/>
    <w:rsid w:val="00F0192E"/>
    <w:rsid w:val="00F01BAF"/>
    <w:rsid w:val="00F01DA8"/>
    <w:rsid w:val="00F02318"/>
    <w:rsid w:val="00F0237A"/>
    <w:rsid w:val="00F02C43"/>
    <w:rsid w:val="00F03211"/>
    <w:rsid w:val="00F03953"/>
    <w:rsid w:val="00F0436D"/>
    <w:rsid w:val="00F0457B"/>
    <w:rsid w:val="00F050B4"/>
    <w:rsid w:val="00F05579"/>
    <w:rsid w:val="00F0577F"/>
    <w:rsid w:val="00F05BA3"/>
    <w:rsid w:val="00F05CC5"/>
    <w:rsid w:val="00F0674A"/>
    <w:rsid w:val="00F06CF9"/>
    <w:rsid w:val="00F06F23"/>
    <w:rsid w:val="00F07260"/>
    <w:rsid w:val="00F072E3"/>
    <w:rsid w:val="00F07801"/>
    <w:rsid w:val="00F07840"/>
    <w:rsid w:val="00F07868"/>
    <w:rsid w:val="00F07C91"/>
    <w:rsid w:val="00F1035A"/>
    <w:rsid w:val="00F11912"/>
    <w:rsid w:val="00F11B5B"/>
    <w:rsid w:val="00F123F5"/>
    <w:rsid w:val="00F1270F"/>
    <w:rsid w:val="00F12FD2"/>
    <w:rsid w:val="00F13161"/>
    <w:rsid w:val="00F13294"/>
    <w:rsid w:val="00F137A8"/>
    <w:rsid w:val="00F1399C"/>
    <w:rsid w:val="00F13AE2"/>
    <w:rsid w:val="00F13D6B"/>
    <w:rsid w:val="00F13E69"/>
    <w:rsid w:val="00F13E7B"/>
    <w:rsid w:val="00F142EA"/>
    <w:rsid w:val="00F1562A"/>
    <w:rsid w:val="00F15B30"/>
    <w:rsid w:val="00F15CAD"/>
    <w:rsid w:val="00F1630C"/>
    <w:rsid w:val="00F16825"/>
    <w:rsid w:val="00F175F1"/>
    <w:rsid w:val="00F17EC8"/>
    <w:rsid w:val="00F2043F"/>
    <w:rsid w:val="00F21372"/>
    <w:rsid w:val="00F2148E"/>
    <w:rsid w:val="00F21BD1"/>
    <w:rsid w:val="00F22F49"/>
    <w:rsid w:val="00F2311E"/>
    <w:rsid w:val="00F231AB"/>
    <w:rsid w:val="00F23342"/>
    <w:rsid w:val="00F23B1F"/>
    <w:rsid w:val="00F23BEA"/>
    <w:rsid w:val="00F2407D"/>
    <w:rsid w:val="00F24618"/>
    <w:rsid w:val="00F24681"/>
    <w:rsid w:val="00F24A55"/>
    <w:rsid w:val="00F24F8B"/>
    <w:rsid w:val="00F251F8"/>
    <w:rsid w:val="00F25982"/>
    <w:rsid w:val="00F25E14"/>
    <w:rsid w:val="00F25E7F"/>
    <w:rsid w:val="00F26038"/>
    <w:rsid w:val="00F26541"/>
    <w:rsid w:val="00F26643"/>
    <w:rsid w:val="00F2674B"/>
    <w:rsid w:val="00F26D38"/>
    <w:rsid w:val="00F274BB"/>
    <w:rsid w:val="00F30620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68A"/>
    <w:rsid w:val="00F32935"/>
    <w:rsid w:val="00F32B0E"/>
    <w:rsid w:val="00F32CE0"/>
    <w:rsid w:val="00F33CF8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7CC"/>
    <w:rsid w:val="00F35944"/>
    <w:rsid w:val="00F35E9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449"/>
    <w:rsid w:val="00F40C54"/>
    <w:rsid w:val="00F40EBE"/>
    <w:rsid w:val="00F41163"/>
    <w:rsid w:val="00F41330"/>
    <w:rsid w:val="00F41693"/>
    <w:rsid w:val="00F417F2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CA6"/>
    <w:rsid w:val="00F44E3E"/>
    <w:rsid w:val="00F45156"/>
    <w:rsid w:val="00F4605C"/>
    <w:rsid w:val="00F460DE"/>
    <w:rsid w:val="00F468CF"/>
    <w:rsid w:val="00F46980"/>
    <w:rsid w:val="00F469CB"/>
    <w:rsid w:val="00F469CF"/>
    <w:rsid w:val="00F46A2B"/>
    <w:rsid w:val="00F46B51"/>
    <w:rsid w:val="00F47476"/>
    <w:rsid w:val="00F4782B"/>
    <w:rsid w:val="00F47892"/>
    <w:rsid w:val="00F5036C"/>
    <w:rsid w:val="00F50597"/>
    <w:rsid w:val="00F509C7"/>
    <w:rsid w:val="00F50F4C"/>
    <w:rsid w:val="00F51601"/>
    <w:rsid w:val="00F51CCC"/>
    <w:rsid w:val="00F51ED9"/>
    <w:rsid w:val="00F5240D"/>
    <w:rsid w:val="00F52493"/>
    <w:rsid w:val="00F527AA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88"/>
    <w:rsid w:val="00F556C9"/>
    <w:rsid w:val="00F55835"/>
    <w:rsid w:val="00F56059"/>
    <w:rsid w:val="00F56191"/>
    <w:rsid w:val="00F562F1"/>
    <w:rsid w:val="00F56930"/>
    <w:rsid w:val="00F57338"/>
    <w:rsid w:val="00F57432"/>
    <w:rsid w:val="00F57683"/>
    <w:rsid w:val="00F5777D"/>
    <w:rsid w:val="00F579A2"/>
    <w:rsid w:val="00F57BF4"/>
    <w:rsid w:val="00F57D32"/>
    <w:rsid w:val="00F6003C"/>
    <w:rsid w:val="00F60312"/>
    <w:rsid w:val="00F607CF"/>
    <w:rsid w:val="00F61815"/>
    <w:rsid w:val="00F62223"/>
    <w:rsid w:val="00F622C1"/>
    <w:rsid w:val="00F62538"/>
    <w:rsid w:val="00F62779"/>
    <w:rsid w:val="00F62D41"/>
    <w:rsid w:val="00F635E7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6852"/>
    <w:rsid w:val="00F6731A"/>
    <w:rsid w:val="00F676E0"/>
    <w:rsid w:val="00F677FB"/>
    <w:rsid w:val="00F67D4A"/>
    <w:rsid w:val="00F701CF"/>
    <w:rsid w:val="00F7082A"/>
    <w:rsid w:val="00F70FB5"/>
    <w:rsid w:val="00F710C9"/>
    <w:rsid w:val="00F7144F"/>
    <w:rsid w:val="00F71696"/>
    <w:rsid w:val="00F71701"/>
    <w:rsid w:val="00F71856"/>
    <w:rsid w:val="00F725D6"/>
    <w:rsid w:val="00F725F7"/>
    <w:rsid w:val="00F72AB8"/>
    <w:rsid w:val="00F73012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80331"/>
    <w:rsid w:val="00F804AC"/>
    <w:rsid w:val="00F80704"/>
    <w:rsid w:val="00F80818"/>
    <w:rsid w:val="00F80DD7"/>
    <w:rsid w:val="00F8105C"/>
    <w:rsid w:val="00F81A4C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A99"/>
    <w:rsid w:val="00F83C2A"/>
    <w:rsid w:val="00F83FD2"/>
    <w:rsid w:val="00F841AF"/>
    <w:rsid w:val="00F8458A"/>
    <w:rsid w:val="00F846B2"/>
    <w:rsid w:val="00F84BBB"/>
    <w:rsid w:val="00F84BE3"/>
    <w:rsid w:val="00F84CF6"/>
    <w:rsid w:val="00F85053"/>
    <w:rsid w:val="00F8550D"/>
    <w:rsid w:val="00F85E50"/>
    <w:rsid w:val="00F85FD3"/>
    <w:rsid w:val="00F860ED"/>
    <w:rsid w:val="00F8613B"/>
    <w:rsid w:val="00F861AA"/>
    <w:rsid w:val="00F86416"/>
    <w:rsid w:val="00F86548"/>
    <w:rsid w:val="00F868E9"/>
    <w:rsid w:val="00F8723F"/>
    <w:rsid w:val="00F87256"/>
    <w:rsid w:val="00F8731B"/>
    <w:rsid w:val="00F87505"/>
    <w:rsid w:val="00F8789A"/>
    <w:rsid w:val="00F87E16"/>
    <w:rsid w:val="00F90329"/>
    <w:rsid w:val="00F90505"/>
    <w:rsid w:val="00F91BCF"/>
    <w:rsid w:val="00F91E6D"/>
    <w:rsid w:val="00F9222D"/>
    <w:rsid w:val="00F929B1"/>
    <w:rsid w:val="00F92D76"/>
    <w:rsid w:val="00F92F52"/>
    <w:rsid w:val="00F930F1"/>
    <w:rsid w:val="00F937E9"/>
    <w:rsid w:val="00F9394A"/>
    <w:rsid w:val="00F93CF0"/>
    <w:rsid w:val="00F94326"/>
    <w:rsid w:val="00F946BB"/>
    <w:rsid w:val="00F949A1"/>
    <w:rsid w:val="00F95324"/>
    <w:rsid w:val="00F95870"/>
    <w:rsid w:val="00F95DC5"/>
    <w:rsid w:val="00F95E93"/>
    <w:rsid w:val="00F96A54"/>
    <w:rsid w:val="00F96B1A"/>
    <w:rsid w:val="00F97476"/>
    <w:rsid w:val="00F97631"/>
    <w:rsid w:val="00F97650"/>
    <w:rsid w:val="00F9785A"/>
    <w:rsid w:val="00F97868"/>
    <w:rsid w:val="00F97D18"/>
    <w:rsid w:val="00FA0801"/>
    <w:rsid w:val="00FA0D60"/>
    <w:rsid w:val="00FA1BFB"/>
    <w:rsid w:val="00FA27AD"/>
    <w:rsid w:val="00FA28CC"/>
    <w:rsid w:val="00FA2997"/>
    <w:rsid w:val="00FA2DC5"/>
    <w:rsid w:val="00FA33D7"/>
    <w:rsid w:val="00FA3A18"/>
    <w:rsid w:val="00FA441C"/>
    <w:rsid w:val="00FA4494"/>
    <w:rsid w:val="00FA4561"/>
    <w:rsid w:val="00FA49A1"/>
    <w:rsid w:val="00FA4A2D"/>
    <w:rsid w:val="00FA4C10"/>
    <w:rsid w:val="00FA4D25"/>
    <w:rsid w:val="00FA4E2B"/>
    <w:rsid w:val="00FA5095"/>
    <w:rsid w:val="00FA54D7"/>
    <w:rsid w:val="00FA56FA"/>
    <w:rsid w:val="00FA637C"/>
    <w:rsid w:val="00FA667E"/>
    <w:rsid w:val="00FA6860"/>
    <w:rsid w:val="00FA68BC"/>
    <w:rsid w:val="00FA6BF4"/>
    <w:rsid w:val="00FA6CD2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1229"/>
    <w:rsid w:val="00FB27B7"/>
    <w:rsid w:val="00FB2970"/>
    <w:rsid w:val="00FB2A25"/>
    <w:rsid w:val="00FB2A8A"/>
    <w:rsid w:val="00FB2D81"/>
    <w:rsid w:val="00FB3001"/>
    <w:rsid w:val="00FB3507"/>
    <w:rsid w:val="00FB3570"/>
    <w:rsid w:val="00FB4117"/>
    <w:rsid w:val="00FB41CC"/>
    <w:rsid w:val="00FB48D7"/>
    <w:rsid w:val="00FB4F5C"/>
    <w:rsid w:val="00FB52AF"/>
    <w:rsid w:val="00FB5983"/>
    <w:rsid w:val="00FB5A28"/>
    <w:rsid w:val="00FB5FCF"/>
    <w:rsid w:val="00FB605D"/>
    <w:rsid w:val="00FB61D9"/>
    <w:rsid w:val="00FB63E1"/>
    <w:rsid w:val="00FB6526"/>
    <w:rsid w:val="00FB6787"/>
    <w:rsid w:val="00FB68B2"/>
    <w:rsid w:val="00FB6DEB"/>
    <w:rsid w:val="00FB705E"/>
    <w:rsid w:val="00FB74CA"/>
    <w:rsid w:val="00FB7544"/>
    <w:rsid w:val="00FB7767"/>
    <w:rsid w:val="00FB7C59"/>
    <w:rsid w:val="00FC00E8"/>
    <w:rsid w:val="00FC01E9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2F1"/>
    <w:rsid w:val="00FC43FC"/>
    <w:rsid w:val="00FC45BA"/>
    <w:rsid w:val="00FC475C"/>
    <w:rsid w:val="00FC4FD3"/>
    <w:rsid w:val="00FC565F"/>
    <w:rsid w:val="00FC59F2"/>
    <w:rsid w:val="00FC5A55"/>
    <w:rsid w:val="00FC5CFF"/>
    <w:rsid w:val="00FC5D09"/>
    <w:rsid w:val="00FC5D6A"/>
    <w:rsid w:val="00FC5F8C"/>
    <w:rsid w:val="00FC64B6"/>
    <w:rsid w:val="00FC67D4"/>
    <w:rsid w:val="00FC6D90"/>
    <w:rsid w:val="00FC73A2"/>
    <w:rsid w:val="00FC76FE"/>
    <w:rsid w:val="00FD01C8"/>
    <w:rsid w:val="00FD01CA"/>
    <w:rsid w:val="00FD047E"/>
    <w:rsid w:val="00FD0782"/>
    <w:rsid w:val="00FD0CEE"/>
    <w:rsid w:val="00FD0F9C"/>
    <w:rsid w:val="00FD11E8"/>
    <w:rsid w:val="00FD1891"/>
    <w:rsid w:val="00FD1929"/>
    <w:rsid w:val="00FD19C1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349"/>
    <w:rsid w:val="00FD495D"/>
    <w:rsid w:val="00FD5260"/>
    <w:rsid w:val="00FD55A2"/>
    <w:rsid w:val="00FD57B6"/>
    <w:rsid w:val="00FD5A18"/>
    <w:rsid w:val="00FD67F6"/>
    <w:rsid w:val="00FD6851"/>
    <w:rsid w:val="00FD6A98"/>
    <w:rsid w:val="00FD6CD8"/>
    <w:rsid w:val="00FD7411"/>
    <w:rsid w:val="00FD7657"/>
    <w:rsid w:val="00FD7738"/>
    <w:rsid w:val="00FD79DB"/>
    <w:rsid w:val="00FD7F69"/>
    <w:rsid w:val="00FE020F"/>
    <w:rsid w:val="00FE0CE0"/>
    <w:rsid w:val="00FE0D93"/>
    <w:rsid w:val="00FE0DF7"/>
    <w:rsid w:val="00FE167B"/>
    <w:rsid w:val="00FE19E5"/>
    <w:rsid w:val="00FE2105"/>
    <w:rsid w:val="00FE2296"/>
    <w:rsid w:val="00FE2395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46D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660"/>
    <w:rsid w:val="00FF0BE1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B0D"/>
    <w:rsid w:val="00FF3BE1"/>
    <w:rsid w:val="00FF3F6E"/>
    <w:rsid w:val="00FF3FA8"/>
    <w:rsid w:val="00FF4275"/>
    <w:rsid w:val="00FF4506"/>
    <w:rsid w:val="00FF493D"/>
    <w:rsid w:val="00FF4A2B"/>
    <w:rsid w:val="00FF50FA"/>
    <w:rsid w:val="00FF5BED"/>
    <w:rsid w:val="00FF5D27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5C2E8C1-3F64-4032-A096-BCEA806F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9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basedOn w:val="DefaultParagraphFont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BodyText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C7A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C7A0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C7A0A"/>
    <w:rPr>
      <w:rFonts w:cs="Times New Roman"/>
    </w:rPr>
  </w:style>
  <w:style w:type="paragraph" w:customStyle="1" w:styleId="Default">
    <w:name w:val="Default"/>
    <w:uiPriority w:val="99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basedOn w:val="DefaultParagraphFont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basedOn w:val="DefaultParagraphFont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A16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F307-CB84-4414-B3E8-D834BB9E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41</Pages>
  <Words>9124</Words>
  <Characters>37322</Characters>
  <Application>Microsoft Office Word</Application>
  <DocSecurity>0</DocSecurity>
  <Lines>311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46354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creator>tadsong_h22</dc:creator>
  <cp:lastModifiedBy>Somjai, Nigonyanont</cp:lastModifiedBy>
  <cp:revision>3</cp:revision>
  <cp:lastPrinted>2018-05-07T05:15:00Z</cp:lastPrinted>
  <dcterms:created xsi:type="dcterms:W3CDTF">2018-05-08T04:23:00Z</dcterms:created>
  <dcterms:modified xsi:type="dcterms:W3CDTF">2018-05-08T04:27:00Z</dcterms:modified>
</cp:coreProperties>
</file>