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933F58" w:rsidRPr="00164D8B" w:rsidRDefault="00933F58" w:rsidP="00933F58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164D8B">
        <w:rPr>
          <w:sz w:val="32"/>
          <w:szCs w:val="32"/>
          <w:lang w:bidi="th-TH"/>
        </w:rPr>
        <w:t>Interim financial statements</w:t>
      </w:r>
    </w:p>
    <w:p w:rsidR="00933F58" w:rsidRPr="00164D8B" w:rsidRDefault="00933F58" w:rsidP="00933F58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:rsidR="00933F58" w:rsidRPr="00164D8B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31 March 201</w:t>
      </w:r>
      <w:r>
        <w:rPr>
          <w:rFonts w:cs="Times New Roman"/>
          <w:sz w:val="32"/>
          <w:szCs w:val="32"/>
        </w:rPr>
        <w:t>8</w:t>
      </w:r>
    </w:p>
    <w:p w:rsidR="00933F58" w:rsidRPr="00164D8B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933F5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report on review of interim financial </w:t>
      </w:r>
    </w:p>
    <w:p w:rsidR="00933F58" w:rsidRPr="00164D8B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information</w:t>
      </w: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D96EAD" w:rsidRDefault="00D96EA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D96EAD" w:rsidRDefault="00D96EA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D96EAD" w:rsidRDefault="00D96EA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D96EAD" w:rsidRDefault="00D96EA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D96EAD" w:rsidRDefault="00D96EAD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onReview of Interim 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3</w:t>
      </w:r>
      <w:r w:rsidR="00933F58">
        <w:rPr>
          <w:rFonts w:cs="Times New Roman"/>
        </w:rPr>
        <w:t>1 March 2018</w:t>
      </w:r>
      <w:r w:rsidR="004400D0">
        <w:rPr>
          <w:rFonts w:cs="Times New Roman"/>
        </w:rPr>
        <w:t>;</w:t>
      </w:r>
      <w:r w:rsidR="004400D0"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3E1262"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 w:rsidR="00933F58"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 w:rsidR="00933F58">
        <w:rPr>
          <w:rFonts w:cs="Times New Roman"/>
        </w:rPr>
        <w:t>31 March 2018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</w:t>
      </w:r>
      <w:bookmarkStart w:id="0" w:name="_GoBack"/>
      <w:bookmarkEnd w:id="0"/>
      <w:r w:rsidRPr="00D108F5">
        <w:t>ing”</w:t>
      </w:r>
      <w:r w:rsidRPr="00D108F5">
        <w:rPr>
          <w:rFonts w:cs="Times New Roman"/>
        </w:rPr>
        <w:t>. My responsibility is to express a conclusion on these 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Siripen Sukcharoenyingyong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>stration No. 3636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4400D0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 xml:space="preserve">9 May </w:t>
      </w:r>
      <w:r w:rsidR="00933F58">
        <w:rPr>
          <w:rFonts w:cs="Cordia New"/>
          <w:lang w:val="en-US"/>
        </w:rPr>
        <w:t>2018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FF6580" w:rsidRPr="00D96EAD" w:rsidRDefault="00FF6580" w:rsidP="00D96EAD">
      <w:pPr>
        <w:pStyle w:val="IndexHeading1"/>
        <w:tabs>
          <w:tab w:val="left" w:pos="1170"/>
        </w:tabs>
        <w:spacing w:after="0" w:line="240" w:lineRule="atLeast"/>
        <w:ind w:left="0" w:firstLine="0"/>
        <w:outlineLvl w:val="0"/>
        <w:rPr>
          <w:b w:val="0"/>
          <w:bCs/>
          <w:sz w:val="24"/>
          <w:szCs w:val="24"/>
          <w:lang w:val="en-US"/>
        </w:rPr>
      </w:pPr>
    </w:p>
    <w:sectPr w:rsidR="00FF6580" w:rsidRPr="00D96EAD" w:rsidSect="00D96EAD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984" w:rsidRDefault="00C25984">
      <w:r>
        <w:separator/>
      </w:r>
    </w:p>
  </w:endnote>
  <w:endnote w:type="continuationSeparator" w:id="1">
    <w:p w:rsidR="00C25984" w:rsidRDefault="00C25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Default="00CB4C93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5E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5E72">
      <w:rPr>
        <w:rStyle w:val="PageNumber"/>
        <w:noProof/>
      </w:rPr>
      <w:t>20</w:t>
    </w:r>
    <w:r>
      <w:rPr>
        <w:rStyle w:val="PageNumber"/>
      </w:rPr>
      <w:fldChar w:fldCharType="end"/>
    </w:r>
  </w:p>
  <w:p w:rsidR="002B5E72" w:rsidRDefault="002B5E7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Default="00CB4C93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2B5E72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2B5E72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2B5E72" w:rsidRDefault="002B5E7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Pr="000C59B7" w:rsidRDefault="002B5E72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984" w:rsidRDefault="00C25984">
      <w:r>
        <w:separator/>
      </w:r>
    </w:p>
  </w:footnote>
  <w:footnote w:type="continuationSeparator" w:id="1">
    <w:p w:rsidR="00C25984" w:rsidRDefault="00C25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Default="002B5E72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B5E72" w:rsidRPr="00DE2910" w:rsidRDefault="002B5E72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2" w:rsidRDefault="002B5E72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D96EAD" w:rsidRDefault="00D96EAD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D96EAD" w:rsidRDefault="00D96EAD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2B5E72" w:rsidRDefault="002B5E72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8AA"/>
    <w:rsid w:val="00043939"/>
    <w:rsid w:val="00043DC1"/>
    <w:rsid w:val="000447C0"/>
    <w:rsid w:val="00044AEF"/>
    <w:rsid w:val="00044DD0"/>
    <w:rsid w:val="00045081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22C0"/>
    <w:rsid w:val="000B2632"/>
    <w:rsid w:val="000B2C52"/>
    <w:rsid w:val="000B2DBA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816"/>
    <w:rsid w:val="00101D58"/>
    <w:rsid w:val="00102905"/>
    <w:rsid w:val="0010317E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36C8"/>
    <w:rsid w:val="00163B4D"/>
    <w:rsid w:val="00164594"/>
    <w:rsid w:val="00164665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D0270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DC7"/>
    <w:rsid w:val="00366778"/>
    <w:rsid w:val="00366967"/>
    <w:rsid w:val="00366E8D"/>
    <w:rsid w:val="003673B0"/>
    <w:rsid w:val="003675D0"/>
    <w:rsid w:val="00370708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3F85"/>
    <w:rsid w:val="003F4D43"/>
    <w:rsid w:val="003F67CF"/>
    <w:rsid w:val="003F6A03"/>
    <w:rsid w:val="003F6C39"/>
    <w:rsid w:val="003F7450"/>
    <w:rsid w:val="003F79C0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6001"/>
    <w:rsid w:val="004163FF"/>
    <w:rsid w:val="0041640F"/>
    <w:rsid w:val="0041664A"/>
    <w:rsid w:val="00416DA9"/>
    <w:rsid w:val="00417AC3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E00"/>
    <w:rsid w:val="00500381"/>
    <w:rsid w:val="005006E3"/>
    <w:rsid w:val="00500777"/>
    <w:rsid w:val="00500FDB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269E"/>
    <w:rsid w:val="005229B6"/>
    <w:rsid w:val="00522AD4"/>
    <w:rsid w:val="00522DD5"/>
    <w:rsid w:val="00523101"/>
    <w:rsid w:val="005232D1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D68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BD8"/>
    <w:rsid w:val="00570F7E"/>
    <w:rsid w:val="00572A6D"/>
    <w:rsid w:val="00572F2B"/>
    <w:rsid w:val="005730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254C"/>
    <w:rsid w:val="00642916"/>
    <w:rsid w:val="00642A0D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602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27BC"/>
    <w:rsid w:val="00773D5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205E2"/>
    <w:rsid w:val="00821AD4"/>
    <w:rsid w:val="008236A2"/>
    <w:rsid w:val="00823798"/>
    <w:rsid w:val="00823D40"/>
    <w:rsid w:val="00824388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D17"/>
    <w:rsid w:val="00832005"/>
    <w:rsid w:val="0083219C"/>
    <w:rsid w:val="00833013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70CE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98C"/>
    <w:rsid w:val="008949E6"/>
    <w:rsid w:val="00894D0D"/>
    <w:rsid w:val="0089601D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355A"/>
    <w:rsid w:val="008B37F7"/>
    <w:rsid w:val="008B3AB3"/>
    <w:rsid w:val="008B3BB6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4671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AC3"/>
    <w:rsid w:val="008F2F05"/>
    <w:rsid w:val="008F3F7E"/>
    <w:rsid w:val="008F47EA"/>
    <w:rsid w:val="008F53B6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FE3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3D51"/>
    <w:rsid w:val="0094462E"/>
    <w:rsid w:val="0094491C"/>
    <w:rsid w:val="0094564B"/>
    <w:rsid w:val="00945BC3"/>
    <w:rsid w:val="00945F91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6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512B"/>
    <w:rsid w:val="00AC5C55"/>
    <w:rsid w:val="00AC621A"/>
    <w:rsid w:val="00AC62AE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616A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7452"/>
    <w:rsid w:val="00B075D8"/>
    <w:rsid w:val="00B07978"/>
    <w:rsid w:val="00B07DF6"/>
    <w:rsid w:val="00B105E4"/>
    <w:rsid w:val="00B106A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C6F"/>
    <w:rsid w:val="00B170E1"/>
    <w:rsid w:val="00B17529"/>
    <w:rsid w:val="00B20475"/>
    <w:rsid w:val="00B21E46"/>
    <w:rsid w:val="00B22268"/>
    <w:rsid w:val="00B2419B"/>
    <w:rsid w:val="00B245C9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E6"/>
    <w:rsid w:val="00C04280"/>
    <w:rsid w:val="00C04878"/>
    <w:rsid w:val="00C04BE1"/>
    <w:rsid w:val="00C04D4C"/>
    <w:rsid w:val="00C04F6C"/>
    <w:rsid w:val="00C05B9A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31BC"/>
    <w:rsid w:val="00C24A59"/>
    <w:rsid w:val="00C24D81"/>
    <w:rsid w:val="00C24F3E"/>
    <w:rsid w:val="00C251C0"/>
    <w:rsid w:val="00C25984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AD1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4C93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766"/>
    <w:rsid w:val="00D95A9F"/>
    <w:rsid w:val="00D96EAD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26F2"/>
    <w:rsid w:val="00DD2C2B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B86"/>
    <w:rsid w:val="00E04FB6"/>
    <w:rsid w:val="00E06AC2"/>
    <w:rsid w:val="00E070E4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CE3"/>
    <w:rsid w:val="00E57B74"/>
    <w:rsid w:val="00E57D38"/>
    <w:rsid w:val="00E57DC7"/>
    <w:rsid w:val="00E60433"/>
    <w:rsid w:val="00E604FC"/>
    <w:rsid w:val="00E608C3"/>
    <w:rsid w:val="00E60C37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5A7"/>
    <w:rsid w:val="00E666A8"/>
    <w:rsid w:val="00E66775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33DC"/>
    <w:rsid w:val="00F53949"/>
    <w:rsid w:val="00F53E9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6246"/>
    <w:rsid w:val="00FF6580"/>
    <w:rsid w:val="00FF699C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B4C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CB4C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CB4C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CB4C93"/>
    <w:pPr>
      <w:outlineLvl w:val="3"/>
    </w:pPr>
  </w:style>
  <w:style w:type="paragraph" w:styleId="Heading5">
    <w:name w:val="heading 5"/>
    <w:basedOn w:val="Normal"/>
    <w:next w:val="Normal"/>
    <w:qFormat/>
    <w:rsid w:val="00CB4C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B4C93"/>
    <w:pPr>
      <w:outlineLvl w:val="5"/>
    </w:pPr>
  </w:style>
  <w:style w:type="paragraph" w:styleId="Heading7">
    <w:name w:val="heading 7"/>
    <w:basedOn w:val="Normal"/>
    <w:next w:val="Normal"/>
    <w:qFormat/>
    <w:rsid w:val="00CB4C93"/>
    <w:pPr>
      <w:outlineLvl w:val="6"/>
    </w:pPr>
  </w:style>
  <w:style w:type="paragraph" w:styleId="Heading8">
    <w:name w:val="heading 8"/>
    <w:basedOn w:val="Normal"/>
    <w:next w:val="Normal"/>
    <w:qFormat/>
    <w:rsid w:val="00CB4C93"/>
    <w:pPr>
      <w:outlineLvl w:val="7"/>
    </w:pPr>
  </w:style>
  <w:style w:type="paragraph" w:styleId="Heading9">
    <w:name w:val="heading 9"/>
    <w:basedOn w:val="Normal"/>
    <w:next w:val="Normal"/>
    <w:qFormat/>
    <w:rsid w:val="00CB4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4C93"/>
    <w:pPr>
      <w:spacing w:after="260"/>
    </w:pPr>
  </w:style>
  <w:style w:type="paragraph" w:styleId="Footer">
    <w:name w:val="footer"/>
    <w:basedOn w:val="Normal"/>
    <w:rsid w:val="00CB4C93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B4C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CB4C93"/>
    <w:pPr>
      <w:ind w:left="340" w:hanging="340"/>
    </w:pPr>
  </w:style>
  <w:style w:type="paragraph" w:styleId="ListBullet2">
    <w:name w:val="List Bullet 2"/>
    <w:basedOn w:val="ListBullet"/>
    <w:rsid w:val="00CB4C93"/>
    <w:pPr>
      <w:ind w:left="680"/>
    </w:pPr>
  </w:style>
  <w:style w:type="paragraph" w:styleId="BodyTextIndent">
    <w:name w:val="Body Text Indent"/>
    <w:basedOn w:val="BodyText"/>
    <w:rsid w:val="00CB4C93"/>
    <w:pPr>
      <w:ind w:left="340"/>
    </w:pPr>
  </w:style>
  <w:style w:type="paragraph" w:customStyle="1" w:styleId="zfaxdetails">
    <w:name w:val="zfax details"/>
    <w:basedOn w:val="Normal"/>
    <w:rsid w:val="00CB4C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B4C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CB4C93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B4C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B4C93"/>
    <w:pPr>
      <w:keepNext/>
      <w:spacing w:before="520"/>
    </w:pPr>
  </w:style>
  <w:style w:type="paragraph" w:customStyle="1" w:styleId="Graphic">
    <w:name w:val="Graphic"/>
    <w:basedOn w:val="Signature"/>
    <w:rsid w:val="00CB4C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B4C93"/>
    <w:pPr>
      <w:spacing w:line="240" w:lineRule="auto"/>
    </w:pPr>
  </w:style>
  <w:style w:type="paragraph" w:customStyle="1" w:styleId="zdetails">
    <w:name w:val="zdetails"/>
    <w:basedOn w:val="Normal"/>
    <w:rsid w:val="00CB4C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B4C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B4C93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CB4C93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B4C93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CB4C93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CB4C93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DF314-76AB-4E9D-B85D-22ACBF62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2018-05-08T09:13:00Z</cp:lastPrinted>
  <dcterms:created xsi:type="dcterms:W3CDTF">2018-05-09T08:24:00Z</dcterms:created>
  <dcterms:modified xsi:type="dcterms:W3CDTF">2018-05-09T08:24:00Z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