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</w:t>
      </w:r>
      <w:proofErr w:type="spellStart"/>
      <w:r w:rsidRPr="00F024BD">
        <w:rPr>
          <w:rFonts w:ascii="Angsana New" w:hAnsi="Angsana New"/>
          <w:b/>
          <w:bCs/>
          <w:sz w:val="52"/>
          <w:szCs w:val="52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5330A" w:rsidRPr="00F024BD" w:rsidRDefault="00F772C3" w:rsidP="00F772C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851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065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BB348D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FE29B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06668" w:rsidRDefault="00D0666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7B13" w:rsidRDefault="00C87B13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7DDF" w:rsidRDefault="00FB7DDF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</w:t>
      </w:r>
      <w:proofErr w:type="spellStart"/>
      <w:r w:rsidRPr="00F024BD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5330A" w:rsidRPr="00852D54" w:rsidRDefault="00927FD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15009E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31 </w:t>
      </w:r>
      <w:r w:rsidRPr="00F024BD">
        <w:rPr>
          <w:rFonts w:ascii="Angsana New" w:hAnsi="Angsana New"/>
          <w:sz w:val="30"/>
          <w:szCs w:val="30"/>
          <w:cs/>
        </w:rPr>
        <w:t>มีนาคม</w:t>
      </w:r>
      <w:r w:rsidRPr="00F024BD">
        <w:rPr>
          <w:rFonts w:ascii="Angsana New" w:hAnsi="Angsana New"/>
          <w:sz w:val="30"/>
          <w:szCs w:val="30"/>
        </w:rPr>
        <w:t xml:space="preserve"> 25</w:t>
      </w:r>
      <w:r w:rsidR="00F065C4">
        <w:rPr>
          <w:rFonts w:ascii="Angsana New" w:hAnsi="Angsana New"/>
          <w:sz w:val="30"/>
          <w:szCs w:val="30"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5009E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F024B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5009E">
        <w:rPr>
          <w:rFonts w:ascii="Angsana New" w:hAnsi="Angsana New" w:hint="cs"/>
          <w:sz w:val="30"/>
          <w:szCs w:val="30"/>
          <w:cs/>
        </w:rPr>
        <w:t>รวมและ</w:t>
      </w:r>
      <w:r w:rsidR="00852D54">
        <w:rPr>
          <w:rFonts w:ascii="Angsana New" w:hAnsi="Angsana New"/>
          <w:sz w:val="30"/>
          <w:szCs w:val="30"/>
        </w:rPr>
        <w:t xml:space="preserve">             </w:t>
      </w:r>
      <w:r w:rsidR="0015009E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F024BD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15009E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5009E" w:rsidRPr="008013EA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ามเดือนสิ้นสุดวันที่ </w:t>
      </w:r>
      <w:r w:rsidRPr="008013EA">
        <w:rPr>
          <w:rFonts w:ascii="Angsana New" w:hAnsi="Angsana New"/>
          <w:spacing w:val="-6"/>
          <w:sz w:val="30"/>
          <w:szCs w:val="30"/>
        </w:rPr>
        <w:t xml:space="preserve">31 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8013EA">
        <w:rPr>
          <w:rFonts w:ascii="Angsana New" w:hAnsi="Angsana New"/>
          <w:spacing w:val="-6"/>
          <w:sz w:val="30"/>
          <w:szCs w:val="30"/>
        </w:rPr>
        <w:t>25</w:t>
      </w:r>
      <w:r w:rsidR="00F065C4" w:rsidRPr="008013EA">
        <w:rPr>
          <w:rFonts w:ascii="Angsana New" w:hAnsi="Angsana New"/>
          <w:spacing w:val="-6"/>
          <w:sz w:val="30"/>
          <w:szCs w:val="30"/>
        </w:rPr>
        <w:t>6</w:t>
      </w:r>
      <w:r w:rsidR="00BB348D" w:rsidRPr="008013EA">
        <w:rPr>
          <w:rFonts w:ascii="Angsana New" w:hAnsi="Angsana New"/>
          <w:spacing w:val="-6"/>
          <w:sz w:val="30"/>
          <w:szCs w:val="30"/>
        </w:rPr>
        <w:t>1</w:t>
      </w:r>
      <w:r w:rsidR="000862A1"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="000862A1"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15009E" w:rsidRPr="00F024BD">
        <w:rPr>
          <w:rFonts w:ascii="Angsana New" w:hAnsi="Angsana New"/>
          <w:sz w:val="30"/>
          <w:szCs w:val="30"/>
          <w:cs/>
        </w:rPr>
        <w:t>ยูนิมิต เอนจิ</w:t>
      </w:r>
      <w:proofErr w:type="spellStart"/>
      <w:r w:rsidR="0015009E" w:rsidRPr="00F024BD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จำกัด</w:t>
      </w:r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="00D13B50"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="00D13B50" w:rsidRPr="00F024BD">
        <w:rPr>
          <w:rFonts w:ascii="Angsana New" w:hAnsi="Angsana New"/>
          <w:sz w:val="30"/>
          <w:szCs w:val="30"/>
        </w:rPr>
        <w:t xml:space="preserve">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E38A8" w:rsidRPr="00F024BD" w:rsidRDefault="00B65AF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0862A1" w:rsidRDefault="000862A1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6C7671" w:rsidRDefault="006C7671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  <w:sectPr w:rsidR="006C7671" w:rsidSect="006C7671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431FA4" w:rsidRPr="00393EE6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  <w:bookmarkStart w:id="2" w:name="_GoBack"/>
      <w:bookmarkEnd w:id="2"/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F024BD">
        <w:rPr>
          <w:rFonts w:ascii="Angsana New" w:hAnsi="Angsana New" w:cs="Angsana New"/>
          <w:i/>
          <w:iCs/>
          <w:cs/>
        </w:rPr>
        <w:t>ข้อสรุป</w:t>
      </w:r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024BD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77135A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B348D">
        <w:rPr>
          <w:rFonts w:ascii="Angsana New" w:hAnsi="Angsana New"/>
          <w:sz w:val="30"/>
          <w:szCs w:val="30"/>
        </w:rPr>
        <w:t>2561</w:t>
      </w: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sectPr w:rsidR="00CE1D4E" w:rsidSect="006C7671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4A" w:rsidRDefault="00845F4A">
      <w:r>
        <w:separator/>
      </w:r>
    </w:p>
  </w:endnote>
  <w:endnote w:type="continuationSeparator" w:id="0">
    <w:p w:rsidR="00845F4A" w:rsidRDefault="0084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Default="00F77793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F77793" w:rsidRDefault="00F77793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41673A" w:rsidRDefault="00F77793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C7671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77793" w:rsidRPr="003663B4" w:rsidRDefault="00F77793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671" w:rsidRDefault="006C76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4A" w:rsidRDefault="00845F4A">
      <w:r>
        <w:separator/>
      </w:r>
    </w:p>
  </w:footnote>
  <w:footnote w:type="continuationSeparator" w:id="0">
    <w:p w:rsidR="00845F4A" w:rsidRDefault="00845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850208" w:rsidRDefault="00F7779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77793" w:rsidRPr="00850208" w:rsidRDefault="00F7779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77793" w:rsidRPr="00850208" w:rsidRDefault="00F7779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77793" w:rsidRPr="008553AE" w:rsidRDefault="00F77793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77793" w:rsidRPr="008A4521" w:rsidRDefault="00F7779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Default="00F77793">
    <w:pPr>
      <w:pStyle w:val="Header"/>
      <w:rPr>
        <w:rFonts w:ascii="Angsana New" w:hAnsi="Angsana New"/>
        <w:sz w:val="30"/>
        <w:szCs w:val="30"/>
      </w:rPr>
    </w:pPr>
  </w:p>
  <w:p w:rsidR="00F77793" w:rsidRDefault="00F77793">
    <w:pPr>
      <w:pStyle w:val="Header"/>
      <w:rPr>
        <w:rFonts w:ascii="Angsana New" w:hAnsi="Angsana New"/>
        <w:sz w:val="30"/>
        <w:szCs w:val="30"/>
      </w:rPr>
    </w:pPr>
  </w:p>
  <w:p w:rsidR="00F77793" w:rsidRPr="00E16053" w:rsidRDefault="00F77793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Pr="00BB348D" w:rsidRDefault="00F77793" w:rsidP="00BB34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793" w:rsidRDefault="00F7779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  <w:p w:rsidR="006C7671" w:rsidRPr="007578CD" w:rsidRDefault="006C767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8F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492"/>
    <w:rsid w:val="000E174F"/>
    <w:rsid w:val="000E1E2E"/>
    <w:rsid w:val="000E22EF"/>
    <w:rsid w:val="000E3F2E"/>
    <w:rsid w:val="000E4242"/>
    <w:rsid w:val="000E4D1D"/>
    <w:rsid w:val="000E54B3"/>
    <w:rsid w:val="000E5FCB"/>
    <w:rsid w:val="000E6B55"/>
    <w:rsid w:val="000E6D79"/>
    <w:rsid w:val="000F069B"/>
    <w:rsid w:val="000F12D2"/>
    <w:rsid w:val="000F14DE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3865"/>
    <w:rsid w:val="001C4987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E83"/>
    <w:rsid w:val="002278A6"/>
    <w:rsid w:val="002279F1"/>
    <w:rsid w:val="00227DA6"/>
    <w:rsid w:val="00230113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70602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62E0"/>
    <w:rsid w:val="005D6563"/>
    <w:rsid w:val="005D6DAD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950"/>
    <w:rsid w:val="005F37C8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D3F"/>
    <w:rsid w:val="006C732E"/>
    <w:rsid w:val="006C7671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C6F"/>
    <w:rsid w:val="00703E80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AED"/>
    <w:rsid w:val="007A0879"/>
    <w:rsid w:val="007A19F4"/>
    <w:rsid w:val="007A1C44"/>
    <w:rsid w:val="007A7DCD"/>
    <w:rsid w:val="007B1819"/>
    <w:rsid w:val="007B2387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2F49"/>
    <w:rsid w:val="00863E5E"/>
    <w:rsid w:val="0086404B"/>
    <w:rsid w:val="00864718"/>
    <w:rsid w:val="0086473E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45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C20B2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BEE"/>
    <w:rsid w:val="00A358DB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E5D"/>
    <w:rsid w:val="00A52751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378"/>
    <w:rsid w:val="00A718EB"/>
    <w:rsid w:val="00A738ED"/>
    <w:rsid w:val="00A739F5"/>
    <w:rsid w:val="00A73D59"/>
    <w:rsid w:val="00A75A47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4201"/>
    <w:rsid w:val="00C142D2"/>
    <w:rsid w:val="00C14CA3"/>
    <w:rsid w:val="00C1523B"/>
    <w:rsid w:val="00C15345"/>
    <w:rsid w:val="00C1552A"/>
    <w:rsid w:val="00C16F07"/>
    <w:rsid w:val="00C2066F"/>
    <w:rsid w:val="00C2131B"/>
    <w:rsid w:val="00C21F60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3910"/>
    <w:rsid w:val="00D73B8F"/>
    <w:rsid w:val="00D742B2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72D"/>
    <w:rsid w:val="00DF18C4"/>
    <w:rsid w:val="00DF3E56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71C"/>
    <w:rsid w:val="00F16811"/>
    <w:rsid w:val="00F16FF8"/>
    <w:rsid w:val="00F17278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41FA"/>
    <w:rsid w:val="00FD53EB"/>
    <w:rsid w:val="00FD6772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59F24-2470-4ADD-BD29-AABB489E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408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2018-05-09T12:02:00Z</cp:lastPrinted>
  <dcterms:created xsi:type="dcterms:W3CDTF">2018-05-10T10:11:00Z</dcterms:created>
  <dcterms:modified xsi:type="dcterms:W3CDTF">2018-05-10T10:12:00Z</dcterms:modified>
</cp:coreProperties>
</file>