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0"/>
        <w:gridCol w:w="360"/>
        <w:gridCol w:w="7470"/>
      </w:tblGrid>
      <w:tr w:rsidR="005A6E83" w:rsidRPr="00F024BD" w:rsidTr="00837171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5A6E83" w:rsidRPr="00F024BD" w:rsidRDefault="005A6E83" w:rsidP="00470D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F024BD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A6E83" w:rsidRPr="00F024BD" w:rsidRDefault="005A6E83" w:rsidP="00470D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</w:tcPr>
          <w:p w:rsidR="005A6E83" w:rsidRPr="00F024BD" w:rsidRDefault="005A6E83" w:rsidP="00470D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24BD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191AFF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191AFF" w:rsidRPr="00F024BD" w:rsidRDefault="00191AFF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60" w:type="dxa"/>
          </w:tcPr>
          <w:p w:rsidR="00191AFF" w:rsidRPr="00F024BD" w:rsidRDefault="00191AFF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191AFF" w:rsidRPr="00F024BD" w:rsidRDefault="00191AFF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191AFF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191AFF" w:rsidRPr="00F024BD" w:rsidRDefault="00191AFF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024B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360" w:type="dxa"/>
          </w:tcPr>
          <w:p w:rsidR="00191AFF" w:rsidRPr="00F024BD" w:rsidRDefault="00191AFF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191AFF" w:rsidRPr="00F024BD" w:rsidRDefault="00191AFF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024B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191AFF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191AFF" w:rsidRPr="00F024BD" w:rsidRDefault="00191AFF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024B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360" w:type="dxa"/>
          </w:tcPr>
          <w:p w:rsidR="00191AFF" w:rsidRPr="00F024BD" w:rsidRDefault="00191AFF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191AFF" w:rsidRPr="00F024BD" w:rsidRDefault="00191AFF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024B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274AFE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274AFE" w:rsidRPr="00F024BD" w:rsidRDefault="008A684C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360" w:type="dxa"/>
          </w:tcPr>
          <w:p w:rsidR="00274AFE" w:rsidRPr="00F024BD" w:rsidRDefault="00274AFE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274AFE" w:rsidRPr="00F024BD" w:rsidRDefault="00274AFE" w:rsidP="000E5F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024B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74AFE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274AFE" w:rsidRPr="00F024BD" w:rsidRDefault="008A684C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360" w:type="dxa"/>
          </w:tcPr>
          <w:p w:rsidR="00274AFE" w:rsidRPr="00F024BD" w:rsidRDefault="00274AFE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274AFE" w:rsidRPr="00F024BD" w:rsidRDefault="00274AFE" w:rsidP="000E5F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024B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274AFE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274AFE" w:rsidRPr="00F024BD" w:rsidRDefault="008A684C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360" w:type="dxa"/>
          </w:tcPr>
          <w:p w:rsidR="00274AFE" w:rsidRPr="00F024BD" w:rsidRDefault="00274AFE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274AFE" w:rsidRPr="00F024BD" w:rsidRDefault="00274AFE" w:rsidP="00FE01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024B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มูลค่างานตามสัญญา</w:t>
            </w:r>
            <w:r w:rsidR="00D45FE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ที่ยังไม่เรียกเก็บจากลูกค้า</w:t>
            </w:r>
          </w:p>
        </w:tc>
      </w:tr>
      <w:tr w:rsidR="00051597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051597" w:rsidRPr="00F024BD" w:rsidRDefault="00051597" w:rsidP="00EB609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360" w:type="dxa"/>
          </w:tcPr>
          <w:p w:rsidR="00051597" w:rsidRPr="00F024BD" w:rsidRDefault="00051597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051597" w:rsidRPr="00F024BD" w:rsidRDefault="00051597" w:rsidP="001801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B36CCD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B36CCD" w:rsidRDefault="00B36CCD" w:rsidP="00EB609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360" w:type="dxa"/>
          </w:tcPr>
          <w:p w:rsidR="00B36CCD" w:rsidRPr="00F024BD" w:rsidRDefault="00B36CCD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B36CCD" w:rsidRPr="00F024BD" w:rsidRDefault="00B36CCD" w:rsidP="008711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024B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3A740F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3A740F" w:rsidRPr="00F024BD" w:rsidRDefault="00174938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360" w:type="dxa"/>
          </w:tcPr>
          <w:p w:rsidR="003A740F" w:rsidRPr="00F024BD" w:rsidRDefault="003A740F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3A740F" w:rsidRPr="00F024BD" w:rsidRDefault="003A740F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944224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944224" w:rsidRPr="00F024BD" w:rsidRDefault="00944224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360" w:type="dxa"/>
          </w:tcPr>
          <w:p w:rsidR="00944224" w:rsidRPr="00F024BD" w:rsidRDefault="00944224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944224" w:rsidRPr="00F024BD" w:rsidRDefault="00944224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944224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944224" w:rsidRPr="00F024BD" w:rsidRDefault="00944224" w:rsidP="009442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360" w:type="dxa"/>
          </w:tcPr>
          <w:p w:rsidR="00944224" w:rsidRPr="00F024BD" w:rsidRDefault="00944224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944224" w:rsidRPr="00F024BD" w:rsidRDefault="00944224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024B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944224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944224" w:rsidRDefault="00944224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360" w:type="dxa"/>
          </w:tcPr>
          <w:p w:rsidR="00944224" w:rsidRPr="00F024BD" w:rsidRDefault="00944224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944224" w:rsidRPr="00F024BD" w:rsidRDefault="00944224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45AD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944224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944224" w:rsidRDefault="00944224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60" w:type="dxa"/>
          </w:tcPr>
          <w:p w:rsidR="00944224" w:rsidRPr="00F024BD" w:rsidRDefault="00944224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944224" w:rsidRPr="00D805E2" w:rsidRDefault="00944224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944224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944224" w:rsidRDefault="00944224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60" w:type="dxa"/>
          </w:tcPr>
          <w:p w:rsidR="00944224" w:rsidRPr="00F024BD" w:rsidRDefault="00944224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944224" w:rsidRPr="00645AD0" w:rsidRDefault="00944224" w:rsidP="00164B7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</w:tbl>
    <w:p w:rsidR="004125AE" w:rsidRDefault="004125AE" w:rsidP="00B51A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:rsidR="004125AE" w:rsidRPr="004125AE" w:rsidRDefault="004125AE" w:rsidP="004125AE">
      <w:pPr>
        <w:rPr>
          <w:rFonts w:ascii="Angsana New" w:hAnsi="Angsana New"/>
          <w:sz w:val="30"/>
          <w:szCs w:val="30"/>
          <w:cs/>
        </w:rPr>
      </w:pPr>
    </w:p>
    <w:p w:rsidR="004125AE" w:rsidRPr="004125AE" w:rsidRDefault="004125AE" w:rsidP="004125AE">
      <w:pPr>
        <w:rPr>
          <w:rFonts w:ascii="Angsana New" w:hAnsi="Angsana New"/>
          <w:sz w:val="30"/>
          <w:szCs w:val="30"/>
          <w:cs/>
        </w:rPr>
      </w:pPr>
    </w:p>
    <w:p w:rsidR="004125AE" w:rsidRPr="004125AE" w:rsidRDefault="004125AE" w:rsidP="004125AE">
      <w:pPr>
        <w:rPr>
          <w:rFonts w:ascii="Angsana New" w:hAnsi="Angsana New"/>
          <w:sz w:val="30"/>
          <w:szCs w:val="30"/>
          <w:cs/>
        </w:rPr>
      </w:pPr>
    </w:p>
    <w:p w:rsidR="004125AE" w:rsidRPr="004125AE" w:rsidRDefault="004125AE" w:rsidP="004125AE">
      <w:pPr>
        <w:rPr>
          <w:rFonts w:ascii="Angsana New" w:hAnsi="Angsana New"/>
          <w:sz w:val="30"/>
          <w:szCs w:val="30"/>
          <w:cs/>
        </w:rPr>
      </w:pPr>
    </w:p>
    <w:p w:rsidR="004125AE" w:rsidRPr="004125AE" w:rsidRDefault="004125AE" w:rsidP="004125AE">
      <w:pPr>
        <w:rPr>
          <w:rFonts w:ascii="Angsana New" w:hAnsi="Angsana New"/>
          <w:sz w:val="30"/>
          <w:szCs w:val="30"/>
          <w:cs/>
        </w:rPr>
      </w:pPr>
    </w:p>
    <w:p w:rsidR="004125AE" w:rsidRPr="004125AE" w:rsidRDefault="004125AE" w:rsidP="004125AE">
      <w:pPr>
        <w:rPr>
          <w:rFonts w:ascii="Angsana New" w:hAnsi="Angsana New"/>
          <w:sz w:val="30"/>
          <w:szCs w:val="30"/>
          <w:cs/>
        </w:rPr>
      </w:pPr>
    </w:p>
    <w:p w:rsidR="004125AE" w:rsidRPr="004125AE" w:rsidRDefault="004125AE" w:rsidP="004125AE">
      <w:pPr>
        <w:rPr>
          <w:rFonts w:ascii="Angsana New" w:hAnsi="Angsana New"/>
          <w:sz w:val="30"/>
          <w:szCs w:val="30"/>
          <w:cs/>
        </w:rPr>
      </w:pPr>
    </w:p>
    <w:p w:rsidR="004125AE" w:rsidRDefault="004125AE" w:rsidP="00B51A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:rsidR="004125AE" w:rsidRDefault="004125AE" w:rsidP="00B51A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:rsidR="00B51A4A" w:rsidRPr="00F024BD" w:rsidRDefault="005A6E83" w:rsidP="00B51A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125AE">
        <w:rPr>
          <w:rFonts w:ascii="Angsana New" w:hAnsi="Angsana New"/>
          <w:sz w:val="30"/>
          <w:szCs w:val="30"/>
          <w:cs/>
        </w:rPr>
        <w:br w:type="page"/>
      </w:r>
      <w:r w:rsidR="00B51A4A" w:rsidRPr="00F024BD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:rsidR="00456F4F" w:rsidRPr="00363769" w:rsidRDefault="00456F4F" w:rsidP="00C71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:rsidR="00456F4F" w:rsidRPr="00B4721A" w:rsidRDefault="00B51A4A" w:rsidP="00C71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024BD">
        <w:rPr>
          <w:rFonts w:ascii="Angsana New" w:hAnsi="Angsana New"/>
          <w:sz w:val="30"/>
          <w:szCs w:val="30"/>
          <w:cs/>
        </w:rPr>
        <w:t>งบการเงินระหว่างกาลนี้</w:t>
      </w:r>
      <w:r w:rsidR="00456F4F" w:rsidRPr="00F024BD">
        <w:rPr>
          <w:rFonts w:ascii="Angsana New" w:hAnsi="Angsana New"/>
          <w:sz w:val="30"/>
          <w:szCs w:val="30"/>
          <w:cs/>
        </w:rPr>
        <w:t>ได้รับอนุมัติ</w:t>
      </w:r>
      <w:r w:rsidR="008E0017" w:rsidRPr="00F024BD">
        <w:rPr>
          <w:rFonts w:ascii="Angsana New" w:hAnsi="Angsana New"/>
          <w:sz w:val="30"/>
          <w:szCs w:val="30"/>
          <w:cs/>
        </w:rPr>
        <w:t>ให้</w:t>
      </w:r>
      <w:r w:rsidR="00163B7A" w:rsidRPr="00F024BD">
        <w:rPr>
          <w:rFonts w:ascii="Angsana New" w:hAnsi="Angsana New"/>
          <w:sz w:val="30"/>
          <w:szCs w:val="30"/>
          <w:cs/>
        </w:rPr>
        <w:t>ออกงบการเงิน</w:t>
      </w:r>
      <w:r w:rsidR="00456F4F" w:rsidRPr="00F024BD">
        <w:rPr>
          <w:rFonts w:ascii="Angsana New" w:hAnsi="Angsana New"/>
          <w:sz w:val="30"/>
          <w:szCs w:val="30"/>
          <w:cs/>
        </w:rPr>
        <w:t>จาก</w:t>
      </w:r>
      <w:r w:rsidR="006B389A" w:rsidRPr="00F024BD">
        <w:rPr>
          <w:rFonts w:ascii="Angsana New" w:hAnsi="Angsana New"/>
          <w:sz w:val="30"/>
          <w:szCs w:val="30"/>
          <w:cs/>
        </w:rPr>
        <w:t>คณะ</w:t>
      </w:r>
      <w:r w:rsidR="00456F4F" w:rsidRPr="00F024BD">
        <w:rPr>
          <w:rFonts w:ascii="Angsana New" w:hAnsi="Angsana New"/>
          <w:sz w:val="30"/>
          <w:szCs w:val="30"/>
          <w:cs/>
        </w:rPr>
        <w:t>กรรมการเมื่อ</w:t>
      </w:r>
      <w:r w:rsidR="00163B7A" w:rsidRPr="00F024BD">
        <w:rPr>
          <w:rFonts w:ascii="Angsana New" w:hAnsi="Angsana New"/>
          <w:sz w:val="30"/>
          <w:szCs w:val="30"/>
          <w:cs/>
        </w:rPr>
        <w:t>วันที่</w:t>
      </w:r>
      <w:r w:rsidR="007578CD">
        <w:rPr>
          <w:rFonts w:ascii="Angsana New" w:hAnsi="Angsana New"/>
          <w:sz w:val="30"/>
          <w:szCs w:val="30"/>
        </w:rPr>
        <w:t xml:space="preserve"> </w:t>
      </w:r>
      <w:r w:rsidR="0077135A">
        <w:rPr>
          <w:rFonts w:ascii="Angsana New" w:hAnsi="Angsana New"/>
          <w:sz w:val="30"/>
          <w:szCs w:val="30"/>
        </w:rPr>
        <w:t xml:space="preserve">10 </w:t>
      </w:r>
      <w:r w:rsidR="0077135A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BB348D">
        <w:rPr>
          <w:rFonts w:ascii="Angsana New" w:hAnsi="Angsana New"/>
          <w:sz w:val="30"/>
          <w:szCs w:val="30"/>
        </w:rPr>
        <w:t>2561</w:t>
      </w:r>
    </w:p>
    <w:p w:rsidR="00456F4F" w:rsidRPr="00D37A75" w:rsidRDefault="00456F4F" w:rsidP="00C71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456F4F" w:rsidRPr="00F024BD" w:rsidRDefault="006C732E" w:rsidP="00C71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024BD">
        <w:rPr>
          <w:rFonts w:ascii="Angsana New" w:hAnsi="Angsana New"/>
          <w:b/>
          <w:bCs/>
          <w:sz w:val="30"/>
          <w:szCs w:val="30"/>
        </w:rPr>
        <w:t>1</w:t>
      </w:r>
      <w:r w:rsidR="00456F4F" w:rsidRPr="00F024BD">
        <w:rPr>
          <w:rFonts w:ascii="Angsana New" w:hAnsi="Angsana New"/>
          <w:b/>
          <w:bCs/>
          <w:sz w:val="30"/>
          <w:szCs w:val="30"/>
        </w:rPr>
        <w:tab/>
      </w:r>
      <w:r w:rsidR="007B5F1A" w:rsidRPr="00F024BD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="00456F4F" w:rsidRPr="00F024BD">
        <w:rPr>
          <w:rFonts w:ascii="Angsana New" w:hAnsi="Angsana New"/>
          <w:b/>
          <w:bCs/>
          <w:sz w:val="30"/>
          <w:szCs w:val="30"/>
          <w:cs/>
          <w:lang w:val="th-TH"/>
        </w:rPr>
        <w:t>ทั่วไป</w:t>
      </w:r>
    </w:p>
    <w:p w:rsidR="006C732E" w:rsidRPr="00363769" w:rsidRDefault="006C732E" w:rsidP="00C71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456F4F" w:rsidRPr="00F024BD" w:rsidRDefault="00456F4F" w:rsidP="00C71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024BD">
        <w:rPr>
          <w:rFonts w:ascii="Angsana New" w:hAnsi="Angsana New"/>
          <w:sz w:val="30"/>
          <w:szCs w:val="30"/>
          <w:cs/>
        </w:rPr>
        <w:t>บริษัท ยูนิมิต เอนจิ</w:t>
      </w:r>
      <w:proofErr w:type="spellStart"/>
      <w:r w:rsidRPr="00F024BD">
        <w:rPr>
          <w:rFonts w:ascii="Angsana New" w:hAnsi="Angsana New"/>
          <w:sz w:val="30"/>
          <w:szCs w:val="30"/>
          <w:cs/>
        </w:rPr>
        <w:t>เนียริ่ง</w:t>
      </w:r>
      <w:proofErr w:type="spellEnd"/>
      <w:r w:rsidRPr="00F024BD">
        <w:rPr>
          <w:rFonts w:ascii="Angsana New" w:hAnsi="Angsana New"/>
          <w:sz w:val="30"/>
          <w:szCs w:val="30"/>
          <w:cs/>
        </w:rPr>
        <w:t xml:space="preserve"> จำกัด (มหาชน)  </w:t>
      </w:r>
      <w:r w:rsidRPr="00F024BD">
        <w:rPr>
          <w:rFonts w:ascii="Angsana New" w:hAnsi="Angsana New"/>
          <w:sz w:val="30"/>
          <w:szCs w:val="30"/>
        </w:rPr>
        <w:t>“</w:t>
      </w:r>
      <w:r w:rsidRPr="00F024BD">
        <w:rPr>
          <w:rFonts w:ascii="Angsana New" w:hAnsi="Angsana New"/>
          <w:sz w:val="30"/>
          <w:szCs w:val="30"/>
          <w:cs/>
        </w:rPr>
        <w:t>บริษัท</w:t>
      </w:r>
      <w:r w:rsidR="00CA0ADF" w:rsidRPr="00F024BD">
        <w:rPr>
          <w:rFonts w:ascii="Angsana New" w:hAnsi="Angsana New"/>
          <w:sz w:val="30"/>
          <w:szCs w:val="30"/>
        </w:rPr>
        <w:t>”</w:t>
      </w:r>
      <w:r w:rsidR="00CA0ADF" w:rsidRPr="00F024BD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และมีที่อยู่</w:t>
      </w:r>
      <w:r w:rsidR="00363769">
        <w:rPr>
          <w:rFonts w:ascii="Angsana New" w:hAnsi="Angsana New"/>
          <w:sz w:val="30"/>
          <w:szCs w:val="30"/>
        </w:rPr>
        <w:t xml:space="preserve">                   </w:t>
      </w:r>
      <w:r w:rsidRPr="00F024BD">
        <w:rPr>
          <w:rFonts w:ascii="Angsana New" w:hAnsi="Angsana New"/>
          <w:sz w:val="30"/>
          <w:szCs w:val="30"/>
          <w:cs/>
        </w:rPr>
        <w:t xml:space="preserve">จดทะเบียนตั้งอยู่ที่ </w:t>
      </w:r>
    </w:p>
    <w:p w:rsidR="006C732E" w:rsidRPr="00363769" w:rsidRDefault="006C732E" w:rsidP="00C71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456F4F" w:rsidRPr="00F024BD" w:rsidRDefault="00456F4F" w:rsidP="00C71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2700" w:hanging="2153"/>
        <w:jc w:val="thaiDistribute"/>
        <w:rPr>
          <w:rFonts w:ascii="Angsana New" w:hAnsi="Angsana New"/>
          <w:sz w:val="30"/>
          <w:szCs w:val="30"/>
        </w:rPr>
      </w:pPr>
      <w:r w:rsidRPr="00F024BD">
        <w:rPr>
          <w:rFonts w:ascii="Angsana New" w:hAnsi="Angsana New"/>
          <w:sz w:val="30"/>
          <w:szCs w:val="30"/>
          <w:cs/>
        </w:rPr>
        <w:t>สำนักงานใหญ่</w:t>
      </w:r>
      <w:r w:rsidRPr="00F024BD">
        <w:rPr>
          <w:rFonts w:ascii="Angsana New" w:hAnsi="Angsana New"/>
          <w:sz w:val="30"/>
          <w:szCs w:val="30"/>
          <w:cs/>
        </w:rPr>
        <w:tab/>
      </w:r>
      <w:r w:rsidRPr="00F024BD">
        <w:rPr>
          <w:rFonts w:ascii="Angsana New" w:hAnsi="Angsana New"/>
          <w:sz w:val="30"/>
          <w:szCs w:val="30"/>
        </w:rPr>
        <w:t>:</w:t>
      </w:r>
      <w:r w:rsidRPr="00F024BD">
        <w:rPr>
          <w:rFonts w:ascii="Angsana New" w:hAnsi="Angsana New"/>
          <w:sz w:val="30"/>
          <w:szCs w:val="30"/>
        </w:rPr>
        <w:tab/>
        <w:t xml:space="preserve">109/92-95 </w:t>
      </w:r>
      <w:r w:rsidRPr="00F024BD">
        <w:rPr>
          <w:rFonts w:ascii="Angsana New" w:hAnsi="Angsana New"/>
          <w:sz w:val="30"/>
          <w:szCs w:val="30"/>
          <w:cs/>
        </w:rPr>
        <w:t xml:space="preserve">หมู่ </w:t>
      </w:r>
      <w:r w:rsidRPr="00F024BD">
        <w:rPr>
          <w:rFonts w:ascii="Angsana New" w:hAnsi="Angsana New"/>
          <w:sz w:val="30"/>
          <w:szCs w:val="30"/>
        </w:rPr>
        <w:t>19</w:t>
      </w:r>
      <w:r w:rsidRPr="00F024BD">
        <w:rPr>
          <w:rFonts w:ascii="Angsana New" w:hAnsi="Angsana New"/>
          <w:sz w:val="30"/>
          <w:szCs w:val="30"/>
          <w:cs/>
        </w:rPr>
        <w:t xml:space="preserve"> ซอยสุขสวัสดิ์ </w:t>
      </w:r>
      <w:r w:rsidR="00CA0ADF" w:rsidRPr="00F024BD">
        <w:rPr>
          <w:rFonts w:ascii="Angsana New" w:hAnsi="Angsana New"/>
          <w:sz w:val="30"/>
          <w:szCs w:val="30"/>
        </w:rPr>
        <w:t xml:space="preserve">66 </w:t>
      </w:r>
      <w:r w:rsidR="00CA0ADF" w:rsidRPr="00F024BD">
        <w:rPr>
          <w:rFonts w:ascii="Angsana New" w:hAnsi="Angsana New"/>
          <w:sz w:val="30"/>
          <w:szCs w:val="30"/>
          <w:cs/>
        </w:rPr>
        <w:t>ถนนสุขสวัสดิ์</w:t>
      </w:r>
      <w:r w:rsidRPr="00F024BD">
        <w:rPr>
          <w:rFonts w:ascii="Angsana New" w:hAnsi="Angsana New"/>
          <w:sz w:val="30"/>
          <w:szCs w:val="30"/>
          <w:cs/>
        </w:rPr>
        <w:t xml:space="preserve"> ตำบลบางพึ่ง อำเภอพระป</w:t>
      </w:r>
      <w:r w:rsidR="00407BF4" w:rsidRPr="00F024BD">
        <w:rPr>
          <w:rFonts w:ascii="Angsana New" w:hAnsi="Angsana New"/>
          <w:sz w:val="30"/>
          <w:szCs w:val="30"/>
          <w:cs/>
        </w:rPr>
        <w:t>ระแดงส</w:t>
      </w:r>
      <w:r w:rsidRPr="00F024BD">
        <w:rPr>
          <w:rFonts w:ascii="Angsana New" w:hAnsi="Angsana New"/>
          <w:sz w:val="30"/>
          <w:szCs w:val="30"/>
          <w:cs/>
        </w:rPr>
        <w:t xml:space="preserve">มุทรปราการ </w:t>
      </w:r>
      <w:r w:rsidRPr="00F024BD">
        <w:rPr>
          <w:rFonts w:ascii="Angsana New" w:hAnsi="Angsana New"/>
          <w:sz w:val="30"/>
          <w:szCs w:val="30"/>
        </w:rPr>
        <w:t>10130</w:t>
      </w:r>
    </w:p>
    <w:p w:rsidR="00456F4F" w:rsidRPr="00F024BD" w:rsidRDefault="006C732E" w:rsidP="00C71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024BD">
        <w:rPr>
          <w:rFonts w:ascii="Angsana New" w:hAnsi="Angsana New"/>
          <w:sz w:val="30"/>
          <w:szCs w:val="30"/>
          <w:cs/>
        </w:rPr>
        <w:t>โรงงาน</w:t>
      </w:r>
      <w:r w:rsidR="00F131FA" w:rsidRPr="00F024BD">
        <w:rPr>
          <w:rFonts w:ascii="Angsana New" w:hAnsi="Angsana New"/>
          <w:sz w:val="30"/>
          <w:szCs w:val="30"/>
        </w:rPr>
        <w:t xml:space="preserve"> 1</w:t>
      </w:r>
      <w:r w:rsidRPr="00F024BD">
        <w:rPr>
          <w:rFonts w:ascii="Angsana New" w:hAnsi="Angsana New"/>
          <w:sz w:val="30"/>
          <w:szCs w:val="30"/>
          <w:cs/>
        </w:rPr>
        <w:tab/>
      </w:r>
      <w:r w:rsidR="00456F4F" w:rsidRPr="00F024BD">
        <w:rPr>
          <w:rFonts w:ascii="Angsana New" w:hAnsi="Angsana New"/>
          <w:sz w:val="30"/>
          <w:szCs w:val="30"/>
        </w:rPr>
        <w:t>:</w:t>
      </w:r>
      <w:r w:rsidR="00456F4F" w:rsidRPr="00F024BD">
        <w:rPr>
          <w:rFonts w:ascii="Angsana New" w:hAnsi="Angsana New"/>
          <w:sz w:val="30"/>
          <w:szCs w:val="30"/>
        </w:rPr>
        <w:tab/>
        <w:t>10/7-8</w:t>
      </w:r>
      <w:r w:rsidR="00456F4F" w:rsidRPr="00F024BD">
        <w:rPr>
          <w:rFonts w:ascii="Angsana New" w:hAnsi="Angsana New"/>
          <w:sz w:val="30"/>
          <w:szCs w:val="30"/>
          <w:cs/>
        </w:rPr>
        <w:t xml:space="preserve"> หมู่ </w:t>
      </w:r>
      <w:r w:rsidR="00456F4F" w:rsidRPr="00F024BD">
        <w:rPr>
          <w:rFonts w:ascii="Angsana New" w:hAnsi="Angsana New"/>
          <w:sz w:val="30"/>
          <w:szCs w:val="30"/>
        </w:rPr>
        <w:t>3</w:t>
      </w:r>
      <w:r w:rsidR="00456F4F" w:rsidRPr="00F024BD">
        <w:rPr>
          <w:rFonts w:ascii="Angsana New" w:hAnsi="Angsana New"/>
          <w:sz w:val="30"/>
          <w:szCs w:val="30"/>
          <w:cs/>
        </w:rPr>
        <w:t xml:space="preserve"> ถนนชลบุรี</w:t>
      </w:r>
      <w:r w:rsidR="00285E3A" w:rsidRPr="00F024BD">
        <w:rPr>
          <w:rFonts w:ascii="Angsana New" w:hAnsi="Angsana New"/>
          <w:sz w:val="30"/>
          <w:szCs w:val="30"/>
        </w:rPr>
        <w:t xml:space="preserve"> </w:t>
      </w:r>
      <w:r w:rsidR="00285E3A" w:rsidRPr="00F024BD">
        <w:rPr>
          <w:rFonts w:ascii="Angsana New" w:hAnsi="Angsana New"/>
          <w:sz w:val="30"/>
          <w:szCs w:val="30"/>
          <w:cs/>
        </w:rPr>
        <w:t>-</w:t>
      </w:r>
      <w:r w:rsidR="00456F4F" w:rsidRPr="00F024BD">
        <w:rPr>
          <w:rFonts w:ascii="Angsana New" w:hAnsi="Angsana New"/>
          <w:sz w:val="30"/>
          <w:szCs w:val="30"/>
        </w:rPr>
        <w:t xml:space="preserve"> </w:t>
      </w:r>
      <w:r w:rsidR="00456F4F" w:rsidRPr="00F024BD">
        <w:rPr>
          <w:rFonts w:ascii="Angsana New" w:hAnsi="Angsana New"/>
          <w:sz w:val="30"/>
          <w:szCs w:val="30"/>
          <w:cs/>
        </w:rPr>
        <w:t xml:space="preserve">บ้านบึง </w:t>
      </w:r>
      <w:r w:rsidR="00285E3A" w:rsidRPr="00F024BD">
        <w:rPr>
          <w:rFonts w:ascii="Angsana New" w:hAnsi="Angsana New"/>
          <w:sz w:val="30"/>
          <w:szCs w:val="30"/>
          <w:cs/>
        </w:rPr>
        <w:t>-</w:t>
      </w:r>
      <w:r w:rsidR="00456F4F" w:rsidRPr="00F024BD">
        <w:rPr>
          <w:rFonts w:ascii="Angsana New" w:hAnsi="Angsana New"/>
          <w:sz w:val="30"/>
          <w:szCs w:val="30"/>
          <w:cs/>
        </w:rPr>
        <w:t xml:space="preserve"> </w:t>
      </w:r>
      <w:r w:rsidR="00DC0F48" w:rsidRPr="00F024BD">
        <w:rPr>
          <w:rFonts w:ascii="Angsana New" w:hAnsi="Angsana New"/>
          <w:sz w:val="30"/>
          <w:szCs w:val="30"/>
          <w:cs/>
        </w:rPr>
        <w:t xml:space="preserve">ป่ายุบ ตำบลหนองซาก อำเภอบ้านบึง ชลบุรี </w:t>
      </w:r>
      <w:r w:rsidR="00456F4F" w:rsidRPr="00F024BD">
        <w:rPr>
          <w:rFonts w:ascii="Angsana New" w:hAnsi="Angsana New"/>
          <w:sz w:val="30"/>
          <w:szCs w:val="30"/>
        </w:rPr>
        <w:t>20170</w:t>
      </w:r>
    </w:p>
    <w:p w:rsidR="00163B7A" w:rsidRPr="00F024BD" w:rsidRDefault="00F131FA" w:rsidP="00C71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024BD">
        <w:rPr>
          <w:rFonts w:ascii="Angsana New" w:hAnsi="Angsana New"/>
          <w:sz w:val="30"/>
          <w:szCs w:val="30"/>
          <w:cs/>
        </w:rPr>
        <w:t>โรงงาน</w:t>
      </w:r>
      <w:r w:rsidRPr="00F024BD">
        <w:rPr>
          <w:rFonts w:ascii="Angsana New" w:hAnsi="Angsana New"/>
          <w:sz w:val="30"/>
          <w:szCs w:val="30"/>
        </w:rPr>
        <w:t xml:space="preserve"> 2</w:t>
      </w:r>
      <w:r w:rsidRPr="00F024BD">
        <w:rPr>
          <w:rFonts w:ascii="Angsana New" w:hAnsi="Angsana New"/>
          <w:sz w:val="30"/>
          <w:szCs w:val="30"/>
          <w:cs/>
        </w:rPr>
        <w:tab/>
      </w:r>
      <w:r w:rsidRPr="00F024BD">
        <w:rPr>
          <w:rFonts w:ascii="Angsana New" w:hAnsi="Angsana New"/>
          <w:sz w:val="30"/>
          <w:szCs w:val="30"/>
        </w:rPr>
        <w:t>:</w:t>
      </w:r>
      <w:r w:rsidRPr="00F024BD">
        <w:rPr>
          <w:rFonts w:ascii="Angsana New" w:hAnsi="Angsana New"/>
          <w:sz w:val="30"/>
          <w:szCs w:val="30"/>
        </w:rPr>
        <w:tab/>
        <w:t>10/4</w:t>
      </w:r>
      <w:r w:rsidRPr="00F024BD">
        <w:rPr>
          <w:rFonts w:ascii="Angsana New" w:hAnsi="Angsana New"/>
          <w:sz w:val="30"/>
          <w:szCs w:val="30"/>
          <w:cs/>
        </w:rPr>
        <w:t xml:space="preserve"> หมู่ </w:t>
      </w:r>
      <w:r w:rsidRPr="00F024BD">
        <w:rPr>
          <w:rFonts w:ascii="Angsana New" w:hAnsi="Angsana New"/>
          <w:sz w:val="30"/>
          <w:szCs w:val="30"/>
        </w:rPr>
        <w:t>1</w:t>
      </w:r>
      <w:r w:rsidRPr="00F024BD">
        <w:rPr>
          <w:rFonts w:ascii="Angsana New" w:hAnsi="Angsana New"/>
          <w:sz w:val="30"/>
          <w:szCs w:val="30"/>
          <w:cs/>
        </w:rPr>
        <w:t xml:space="preserve"> ตำบลหนองซาก อำเภอบ้านบึง ชลบุรี </w:t>
      </w:r>
      <w:r w:rsidRPr="00F024BD">
        <w:rPr>
          <w:rFonts w:ascii="Angsana New" w:hAnsi="Angsana New"/>
          <w:sz w:val="30"/>
          <w:szCs w:val="30"/>
        </w:rPr>
        <w:t>20170</w:t>
      </w:r>
    </w:p>
    <w:p w:rsidR="00407BF4" w:rsidRPr="00F024BD" w:rsidRDefault="00407BF4" w:rsidP="00C71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F024BD">
        <w:rPr>
          <w:rFonts w:ascii="Angsana New" w:hAnsi="Angsana New"/>
          <w:sz w:val="30"/>
          <w:szCs w:val="30"/>
          <w:cs/>
        </w:rPr>
        <w:t xml:space="preserve">โรงงาน </w:t>
      </w:r>
      <w:r w:rsidRPr="00F024BD">
        <w:rPr>
          <w:rFonts w:ascii="Angsana New" w:hAnsi="Angsana New"/>
          <w:sz w:val="30"/>
          <w:szCs w:val="30"/>
        </w:rPr>
        <w:t>3</w:t>
      </w:r>
      <w:r w:rsidRPr="00F024BD">
        <w:rPr>
          <w:rFonts w:ascii="Angsana New" w:hAnsi="Angsana New"/>
          <w:sz w:val="30"/>
          <w:szCs w:val="30"/>
          <w:cs/>
        </w:rPr>
        <w:tab/>
      </w:r>
      <w:r w:rsidRPr="00F024BD">
        <w:rPr>
          <w:rFonts w:ascii="Angsana New" w:hAnsi="Angsana New"/>
          <w:sz w:val="30"/>
          <w:szCs w:val="30"/>
        </w:rPr>
        <w:t>:</w:t>
      </w:r>
      <w:r w:rsidRPr="00F024BD">
        <w:rPr>
          <w:rFonts w:ascii="Angsana New" w:hAnsi="Angsana New"/>
          <w:sz w:val="30"/>
          <w:szCs w:val="30"/>
        </w:rPr>
        <w:tab/>
        <w:t xml:space="preserve">99/9 </w:t>
      </w:r>
      <w:r w:rsidRPr="00F024BD">
        <w:rPr>
          <w:rFonts w:ascii="Angsana New" w:hAnsi="Angsana New"/>
          <w:sz w:val="30"/>
          <w:szCs w:val="30"/>
          <w:cs/>
        </w:rPr>
        <w:t xml:space="preserve">หมู่ </w:t>
      </w:r>
      <w:r w:rsidRPr="00F024BD">
        <w:rPr>
          <w:rFonts w:ascii="Angsana New" w:hAnsi="Angsana New"/>
          <w:sz w:val="30"/>
          <w:szCs w:val="30"/>
        </w:rPr>
        <w:t>8</w:t>
      </w:r>
      <w:r w:rsidRPr="00F024BD">
        <w:rPr>
          <w:rFonts w:ascii="Angsana New" w:hAnsi="Angsana New"/>
          <w:sz w:val="30"/>
          <w:szCs w:val="30"/>
          <w:cs/>
        </w:rPr>
        <w:t xml:space="preserve"> ตำบลมาบข่า อำเภอนิคมพัฒนา ระยอง</w:t>
      </w:r>
      <w:r w:rsidRPr="00F024BD">
        <w:rPr>
          <w:rFonts w:ascii="Angsana New" w:hAnsi="Angsana New"/>
          <w:sz w:val="30"/>
          <w:szCs w:val="30"/>
        </w:rPr>
        <w:t xml:space="preserve"> 21180</w:t>
      </w:r>
    </w:p>
    <w:p w:rsidR="00407BF4" w:rsidRPr="00D37A75" w:rsidRDefault="00407BF4" w:rsidP="00FE2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456F4F" w:rsidRPr="00F024BD" w:rsidRDefault="00456F4F" w:rsidP="00C71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024BD">
        <w:rPr>
          <w:rFonts w:ascii="Angsana New" w:hAnsi="Angsana New"/>
          <w:sz w:val="30"/>
          <w:szCs w:val="30"/>
          <w:cs/>
        </w:rPr>
        <w:t>บริษัทจดทะเบียนกับตล</w:t>
      </w:r>
      <w:r w:rsidR="00DC0F48" w:rsidRPr="00F024BD">
        <w:rPr>
          <w:rFonts w:ascii="Angsana New" w:hAnsi="Angsana New"/>
          <w:sz w:val="30"/>
          <w:szCs w:val="30"/>
          <w:cs/>
        </w:rPr>
        <w:t>าดหลักทรัพย์</w:t>
      </w:r>
      <w:proofErr w:type="spellStart"/>
      <w:r w:rsidR="00163B7A" w:rsidRPr="00F024BD">
        <w:rPr>
          <w:rFonts w:ascii="Angsana New" w:hAnsi="Angsana New"/>
          <w:sz w:val="30"/>
          <w:szCs w:val="30"/>
          <w:cs/>
        </w:rPr>
        <w:t>เอ็ม</w:t>
      </w:r>
      <w:proofErr w:type="spellEnd"/>
      <w:r w:rsidR="00163B7A" w:rsidRPr="00F024BD">
        <w:rPr>
          <w:rFonts w:ascii="Angsana New" w:hAnsi="Angsana New"/>
          <w:sz w:val="30"/>
          <w:szCs w:val="30"/>
          <w:cs/>
        </w:rPr>
        <w:t xml:space="preserve">เอไอ </w:t>
      </w:r>
      <w:r w:rsidR="006B389A" w:rsidRPr="00F024BD">
        <w:rPr>
          <w:rFonts w:ascii="Angsana New" w:hAnsi="Angsana New"/>
          <w:sz w:val="30"/>
          <w:szCs w:val="30"/>
        </w:rPr>
        <w:t>(MAI</w:t>
      </w:r>
      <w:r w:rsidR="00163B7A" w:rsidRPr="00F024BD">
        <w:rPr>
          <w:rFonts w:ascii="Angsana New" w:hAnsi="Angsana New"/>
          <w:sz w:val="30"/>
          <w:szCs w:val="30"/>
        </w:rPr>
        <w:t xml:space="preserve">) </w:t>
      </w:r>
      <w:r w:rsidR="00DC0F48" w:rsidRPr="00F024BD">
        <w:rPr>
          <w:rFonts w:ascii="Angsana New" w:hAnsi="Angsana New"/>
          <w:sz w:val="30"/>
          <w:szCs w:val="30"/>
          <w:cs/>
        </w:rPr>
        <w:t>เมื่อ</w:t>
      </w:r>
      <w:r w:rsidR="00163B7A" w:rsidRPr="00F024BD">
        <w:rPr>
          <w:rFonts w:ascii="Angsana New" w:hAnsi="Angsana New"/>
          <w:sz w:val="30"/>
          <w:szCs w:val="30"/>
          <w:cs/>
        </w:rPr>
        <w:t>เดือน</w:t>
      </w:r>
      <w:r w:rsidR="00DC0F48" w:rsidRPr="00F024BD">
        <w:rPr>
          <w:rFonts w:ascii="Angsana New" w:hAnsi="Angsana New"/>
          <w:sz w:val="30"/>
          <w:szCs w:val="30"/>
          <w:cs/>
        </w:rPr>
        <w:t>พฤศจิกายน 2548</w:t>
      </w:r>
    </w:p>
    <w:p w:rsidR="00456F4F" w:rsidRPr="00363769" w:rsidRDefault="00456F4F" w:rsidP="00FE2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D81F1D" w:rsidRDefault="00A93B8E" w:rsidP="00A9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E4D0D">
        <w:rPr>
          <w:rFonts w:ascii="Angsana New" w:hAnsi="Angsana New"/>
          <w:sz w:val="30"/>
          <w:szCs w:val="30"/>
          <w:cs/>
        </w:rPr>
        <w:t>บริษัท</w:t>
      </w:r>
      <w:r w:rsidR="00A37619">
        <w:rPr>
          <w:rFonts w:ascii="Angsana New" w:hAnsi="Angsana New" w:hint="cs"/>
          <w:sz w:val="30"/>
          <w:szCs w:val="30"/>
          <w:cs/>
        </w:rPr>
        <w:t xml:space="preserve">และบริษัทย่อย (“กลุ่มบริษัท”) </w:t>
      </w:r>
      <w:r w:rsidRPr="008E4D0D">
        <w:rPr>
          <w:rFonts w:ascii="Angsana New" w:hAnsi="Angsana New"/>
          <w:sz w:val="30"/>
          <w:szCs w:val="30"/>
          <w:cs/>
        </w:rPr>
        <w:t>ดำเนินธุรกิจหลักเกี่ยวกับการออกแบบ</w:t>
      </w:r>
      <w:r w:rsidR="00A37619">
        <w:rPr>
          <w:rFonts w:ascii="Angsana New" w:hAnsi="Angsana New" w:hint="cs"/>
          <w:sz w:val="30"/>
          <w:szCs w:val="30"/>
          <w:cs/>
        </w:rPr>
        <w:t xml:space="preserve"> </w:t>
      </w:r>
      <w:r w:rsidR="00D81351">
        <w:rPr>
          <w:rFonts w:ascii="Angsana New" w:hAnsi="Angsana New" w:hint="cs"/>
          <w:sz w:val="30"/>
          <w:szCs w:val="30"/>
          <w:cs/>
        </w:rPr>
        <w:t>ขึ้นรูป</w:t>
      </w:r>
      <w:r w:rsidRPr="008E4D0D">
        <w:rPr>
          <w:rFonts w:ascii="Angsana New" w:hAnsi="Angsana New"/>
          <w:sz w:val="30"/>
          <w:szCs w:val="30"/>
          <w:cs/>
        </w:rPr>
        <w:t xml:space="preserve"> ประกอบ </w:t>
      </w:r>
      <w:r w:rsidR="00D81351">
        <w:rPr>
          <w:rFonts w:ascii="Angsana New" w:hAnsi="Angsana New" w:hint="cs"/>
          <w:sz w:val="30"/>
          <w:szCs w:val="30"/>
          <w:cs/>
        </w:rPr>
        <w:t>และ</w:t>
      </w:r>
      <w:r w:rsidRPr="008E4D0D">
        <w:rPr>
          <w:rFonts w:ascii="Angsana New" w:hAnsi="Angsana New"/>
          <w:sz w:val="30"/>
          <w:szCs w:val="30"/>
          <w:cs/>
        </w:rPr>
        <w:t>ติดตั้งผลิตภัณฑ์โลหะ</w:t>
      </w:r>
      <w:r w:rsidR="00D81351">
        <w:rPr>
          <w:rFonts w:ascii="Angsana New" w:hAnsi="Angsana New" w:hint="cs"/>
          <w:sz w:val="30"/>
          <w:szCs w:val="30"/>
          <w:cs/>
        </w:rPr>
        <w:t xml:space="preserve"> และก่อสร้าง</w:t>
      </w:r>
      <w:r w:rsidRPr="008E4D0D">
        <w:rPr>
          <w:rFonts w:ascii="Angsana New" w:hAnsi="Angsana New"/>
          <w:sz w:val="30"/>
          <w:szCs w:val="30"/>
          <w:cs/>
        </w:rPr>
        <w:t xml:space="preserve">ตามสัญญาที่ทำกับลูกค้า เช่น ถังความดัน ถังบรรจุ ชิ้นส่วนเครื่องจักรอุปกรณ์และระบบท่อ </w:t>
      </w:r>
      <w:r w:rsidR="00363769">
        <w:rPr>
          <w:rFonts w:ascii="Angsana New" w:hAnsi="Angsana New"/>
          <w:sz w:val="30"/>
          <w:szCs w:val="30"/>
        </w:rPr>
        <w:t xml:space="preserve">  </w:t>
      </w:r>
      <w:r w:rsidRPr="008E4D0D">
        <w:rPr>
          <w:rFonts w:ascii="Angsana New" w:hAnsi="Angsana New"/>
          <w:sz w:val="30"/>
          <w:szCs w:val="30"/>
          <w:cs/>
        </w:rPr>
        <w:t>เป็นต้น</w:t>
      </w:r>
    </w:p>
    <w:p w:rsidR="00D81F1D" w:rsidRPr="00363769" w:rsidRDefault="00D81F1D" w:rsidP="00A9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A93B8E" w:rsidRDefault="00A93B8E" w:rsidP="00A9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รายละเอียดของบริษัทย่อย ณ วันที่</w:t>
      </w:r>
      <w:r w:rsidR="00D81351">
        <w:rPr>
          <w:rFonts w:ascii="Angsana New" w:hAnsi="Angsana New" w:hint="cs"/>
          <w:sz w:val="30"/>
          <w:szCs w:val="30"/>
          <w:cs/>
        </w:rPr>
        <w:t xml:space="preserve"> 31 มีนาคม 25</w:t>
      </w:r>
      <w:r w:rsidR="00503BE9">
        <w:rPr>
          <w:rFonts w:ascii="Angsana New" w:hAnsi="Angsana New" w:hint="cs"/>
          <w:sz w:val="30"/>
          <w:szCs w:val="30"/>
          <w:cs/>
        </w:rPr>
        <w:t>6</w:t>
      </w:r>
      <w:r w:rsidR="00BB348D">
        <w:rPr>
          <w:rFonts w:ascii="Angsana New" w:hAnsi="Angsana New"/>
          <w:sz w:val="30"/>
          <w:szCs w:val="30"/>
        </w:rPr>
        <w:t>1</w:t>
      </w:r>
      <w:r w:rsidR="009B213C">
        <w:rPr>
          <w:rFonts w:ascii="Angsana New" w:hAnsi="Angsana New"/>
          <w:sz w:val="30"/>
          <w:szCs w:val="30"/>
        </w:rPr>
        <w:t xml:space="preserve"> </w:t>
      </w:r>
      <w:r w:rsidR="00D81351"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 xml:space="preserve"> 31 ธันวาคม 25</w:t>
      </w:r>
      <w:r w:rsidR="00BB348D">
        <w:rPr>
          <w:rFonts w:ascii="Angsana New" w:hAnsi="Angsana New"/>
          <w:sz w:val="30"/>
          <w:szCs w:val="30"/>
        </w:rPr>
        <w:t>60</w:t>
      </w:r>
      <w:r w:rsidR="009B213C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p w:rsidR="00A93B8E" w:rsidRPr="00363769" w:rsidRDefault="00A93B8E" w:rsidP="00D37A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4538" w:type="pct"/>
        <w:tblInd w:w="558" w:type="dxa"/>
        <w:tblLook w:val="0000" w:firstRow="0" w:lastRow="0" w:firstColumn="0" w:lastColumn="0" w:noHBand="0" w:noVBand="0"/>
      </w:tblPr>
      <w:tblGrid>
        <w:gridCol w:w="2695"/>
        <w:gridCol w:w="1886"/>
        <w:gridCol w:w="1926"/>
        <w:gridCol w:w="1098"/>
        <w:gridCol w:w="1112"/>
      </w:tblGrid>
      <w:tr w:rsidR="00D81351" w:rsidRPr="002D25D6" w:rsidTr="0067589D">
        <w:trPr>
          <w:cantSplit/>
        </w:trPr>
        <w:tc>
          <w:tcPr>
            <w:tcW w:w="1545" w:type="pct"/>
          </w:tcPr>
          <w:p w:rsidR="00D81351" w:rsidRPr="002D25D6" w:rsidRDefault="00D81351" w:rsidP="009E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2" w:type="pct"/>
          </w:tcPr>
          <w:p w:rsidR="00D81351" w:rsidRPr="002D25D6" w:rsidRDefault="00D81351" w:rsidP="00525520">
            <w:pPr>
              <w:pStyle w:val="E"/>
              <w:ind w:left="-115" w:right="-11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D25D6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ลักษณะธุรกิจ</w:t>
            </w:r>
          </w:p>
        </w:tc>
        <w:tc>
          <w:tcPr>
            <w:tcW w:w="1105" w:type="pct"/>
          </w:tcPr>
          <w:p w:rsidR="00D81351" w:rsidRPr="002D25D6" w:rsidRDefault="00D81351" w:rsidP="00525520">
            <w:pPr>
              <w:pStyle w:val="E"/>
              <w:ind w:left="-115" w:right="-11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D25D6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ประเทศที่กิจการจัดตั้ง</w:t>
            </w:r>
          </w:p>
        </w:tc>
        <w:tc>
          <w:tcPr>
            <w:tcW w:w="1268" w:type="pct"/>
            <w:gridSpan w:val="2"/>
          </w:tcPr>
          <w:p w:rsidR="00D81351" w:rsidRPr="002D25D6" w:rsidRDefault="00D81351" w:rsidP="00525520">
            <w:pPr>
              <w:pStyle w:val="E"/>
              <w:ind w:left="-115" w:right="-11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D25D6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</w:tr>
      <w:tr w:rsidR="00D81351" w:rsidRPr="002D25D6" w:rsidTr="0067589D">
        <w:trPr>
          <w:cantSplit/>
        </w:trPr>
        <w:tc>
          <w:tcPr>
            <w:tcW w:w="1545" w:type="pct"/>
          </w:tcPr>
          <w:p w:rsidR="00D81351" w:rsidRPr="002D25D6" w:rsidRDefault="00D81351" w:rsidP="0052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pct"/>
          </w:tcPr>
          <w:p w:rsidR="00D81351" w:rsidRPr="002D25D6" w:rsidRDefault="00D81351" w:rsidP="00525520">
            <w:pPr>
              <w:pStyle w:val="E"/>
              <w:ind w:left="-14" w:right="-115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05" w:type="pct"/>
          </w:tcPr>
          <w:p w:rsidR="00D81351" w:rsidRPr="002D25D6" w:rsidRDefault="00D81351" w:rsidP="00525520">
            <w:pPr>
              <w:pStyle w:val="E"/>
              <w:ind w:left="-18" w:right="-108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630" w:type="pct"/>
          </w:tcPr>
          <w:p w:rsidR="00D81351" w:rsidRPr="002D25D6" w:rsidRDefault="00D81351" w:rsidP="00BB348D">
            <w:pPr>
              <w:pStyle w:val="E"/>
              <w:ind w:left="-86" w:right="-108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  <w:lang w:val="en-US"/>
              </w:rPr>
              <w:t>31 มีนาคม25</w:t>
            </w:r>
            <w:r w:rsidR="00503BE9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  <w:lang w:val="en-US"/>
              </w:rPr>
              <w:t>6</w:t>
            </w:r>
            <w:r w:rsidR="00BB348D"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  <w:t>1</w:t>
            </w:r>
          </w:p>
        </w:tc>
        <w:tc>
          <w:tcPr>
            <w:tcW w:w="637" w:type="pct"/>
          </w:tcPr>
          <w:p w:rsidR="00D81351" w:rsidRPr="002D25D6" w:rsidRDefault="00D81351" w:rsidP="00BB348D">
            <w:pPr>
              <w:pStyle w:val="E"/>
              <w:ind w:left="-108" w:right="-108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  <w:lang w:val="en-US"/>
              </w:rPr>
              <w:t>31 ธันวาคม</w:t>
            </w:r>
            <w:r w:rsidRPr="002D25D6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  <w:lang w:val="en-US"/>
              </w:rPr>
              <w:t>25</w:t>
            </w:r>
            <w:r w:rsidR="00BB348D"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  <w:t>60</w:t>
            </w:r>
          </w:p>
        </w:tc>
      </w:tr>
      <w:tr w:rsidR="00D81351" w:rsidRPr="002D25D6" w:rsidTr="0067589D">
        <w:trPr>
          <w:cantSplit/>
        </w:trPr>
        <w:tc>
          <w:tcPr>
            <w:tcW w:w="1545" w:type="pct"/>
          </w:tcPr>
          <w:p w:rsidR="00D81351" w:rsidRPr="002D25D6" w:rsidRDefault="00D81351" w:rsidP="0052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pct"/>
          </w:tcPr>
          <w:p w:rsidR="00D81351" w:rsidRPr="002D25D6" w:rsidRDefault="00D81351" w:rsidP="00525520">
            <w:pPr>
              <w:pStyle w:val="E"/>
              <w:ind w:left="-14" w:right="-115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05" w:type="pct"/>
          </w:tcPr>
          <w:p w:rsidR="00D81351" w:rsidRPr="002D25D6" w:rsidRDefault="00D81351" w:rsidP="00525520">
            <w:pPr>
              <w:pStyle w:val="E"/>
              <w:ind w:left="-18" w:right="-108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68" w:type="pct"/>
            <w:gridSpan w:val="2"/>
          </w:tcPr>
          <w:p w:rsidR="00D81351" w:rsidRPr="002D25D6" w:rsidRDefault="00D81351" w:rsidP="00525520">
            <w:pPr>
              <w:pStyle w:val="E"/>
              <w:ind w:left="-18" w:right="-108"/>
              <w:rPr>
                <w:rFonts w:ascii="Angsana New" w:hAnsi="Angsana New" w:cs="Angsana New"/>
                <w:b w:val="0"/>
                <w:bCs w:val="0"/>
                <w:i/>
                <w:iCs/>
                <w:sz w:val="28"/>
                <w:szCs w:val="28"/>
                <w:cs/>
                <w:lang w:val="en-US"/>
              </w:rPr>
            </w:pPr>
            <w:r w:rsidRPr="002D25D6">
              <w:rPr>
                <w:rFonts w:ascii="Angsana New" w:hAnsi="Angsana New" w:cs="Angsana New" w:hint="cs"/>
                <w:b w:val="0"/>
                <w:bCs w:val="0"/>
                <w:i/>
                <w:iCs/>
                <w:sz w:val="28"/>
                <w:szCs w:val="28"/>
                <w:cs/>
                <w:lang w:val="en-US"/>
              </w:rPr>
              <w:t>(ร้อยละ)</w:t>
            </w:r>
          </w:p>
        </w:tc>
      </w:tr>
      <w:tr w:rsidR="00D81351" w:rsidRPr="002D25D6" w:rsidTr="0067589D">
        <w:trPr>
          <w:cantSplit/>
        </w:trPr>
        <w:tc>
          <w:tcPr>
            <w:tcW w:w="1545" w:type="pct"/>
          </w:tcPr>
          <w:p w:rsidR="00D81351" w:rsidRPr="002D25D6" w:rsidRDefault="00D81351" w:rsidP="0052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D25D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1082" w:type="pct"/>
          </w:tcPr>
          <w:p w:rsidR="00D81351" w:rsidRPr="002D25D6" w:rsidRDefault="00D81351" w:rsidP="00525520">
            <w:pPr>
              <w:pStyle w:val="E"/>
              <w:ind w:left="-14" w:right="-115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05" w:type="pct"/>
          </w:tcPr>
          <w:p w:rsidR="00D81351" w:rsidRPr="002D25D6" w:rsidRDefault="00D81351" w:rsidP="00525520">
            <w:pPr>
              <w:pStyle w:val="E"/>
              <w:ind w:left="-18" w:right="-108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630" w:type="pct"/>
          </w:tcPr>
          <w:p w:rsidR="00D81351" w:rsidRPr="002D25D6" w:rsidRDefault="00D81351" w:rsidP="00525520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637" w:type="pct"/>
          </w:tcPr>
          <w:p w:rsidR="00D81351" w:rsidRPr="002D25D6" w:rsidRDefault="00D81351" w:rsidP="00525520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26070" w:rsidRPr="002D25D6" w:rsidTr="0067589D">
        <w:trPr>
          <w:cantSplit/>
        </w:trPr>
        <w:tc>
          <w:tcPr>
            <w:tcW w:w="1545" w:type="pct"/>
          </w:tcPr>
          <w:p w:rsidR="00BA794C" w:rsidRDefault="00F26070" w:rsidP="00F2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2D25D6">
              <w:rPr>
                <w:rFonts w:ascii="Angsana New" w:hAnsi="Angsana New"/>
                <w:sz w:val="28"/>
                <w:szCs w:val="28"/>
              </w:rPr>
              <w:t>Unimit</w:t>
            </w:r>
            <w:proofErr w:type="spellEnd"/>
            <w:r w:rsidRPr="002D25D6">
              <w:rPr>
                <w:rFonts w:ascii="Angsana New" w:hAnsi="Angsana New"/>
                <w:sz w:val="28"/>
                <w:szCs w:val="28"/>
              </w:rPr>
              <w:t xml:space="preserve"> (Hong Kong) </w:t>
            </w:r>
          </w:p>
          <w:p w:rsidR="00F26070" w:rsidRPr="002D25D6" w:rsidRDefault="00BA794C" w:rsidP="00F2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97172E">
              <w:rPr>
                <w:rFonts w:ascii="Angsana New" w:hAnsi="Angsana New"/>
                <w:sz w:val="28"/>
                <w:szCs w:val="28"/>
              </w:rPr>
              <w:t>Co.,</w:t>
            </w:r>
            <w:r w:rsidR="00F26070" w:rsidRPr="002D25D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26070">
              <w:rPr>
                <w:rFonts w:ascii="Angsana New" w:hAnsi="Angsana New"/>
                <w:sz w:val="28"/>
                <w:szCs w:val="28"/>
              </w:rPr>
              <w:t>Limited</w:t>
            </w:r>
            <w:r w:rsidR="00F2607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26070">
              <w:rPr>
                <w:rFonts w:ascii="Angsana New" w:hAnsi="Angsana New"/>
                <w:sz w:val="28"/>
                <w:szCs w:val="28"/>
              </w:rPr>
              <w:t>(“UHK”)</w:t>
            </w:r>
          </w:p>
        </w:tc>
        <w:tc>
          <w:tcPr>
            <w:tcW w:w="1082" w:type="pct"/>
          </w:tcPr>
          <w:p w:rsidR="00F26070" w:rsidRPr="002D25D6" w:rsidRDefault="00F26070" w:rsidP="00F26070">
            <w:pPr>
              <w:pStyle w:val="E"/>
              <w:ind w:left="-14" w:right="-115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2D25D6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  <w:lang w:val="en-US"/>
              </w:rPr>
              <w:t>เพื่อลงทุนในบริษัทอื่น</w:t>
            </w:r>
          </w:p>
        </w:tc>
        <w:tc>
          <w:tcPr>
            <w:tcW w:w="1105" w:type="pct"/>
          </w:tcPr>
          <w:p w:rsidR="002E1446" w:rsidRDefault="00FB7DDF" w:rsidP="00FB7DDF">
            <w:pPr>
              <w:pStyle w:val="E"/>
              <w:ind w:left="-18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val="en-US"/>
              </w:rPr>
              <w:t>เขตบริหารพิเศษ</w:t>
            </w:r>
          </w:p>
          <w:p w:rsidR="00FB7DDF" w:rsidRDefault="00F26070" w:rsidP="00FB7DDF">
            <w:pPr>
              <w:pStyle w:val="E"/>
              <w:ind w:left="-18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E2C2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ฮ่องกง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val="en-US"/>
              </w:rPr>
              <w:t>แห่งสาธารณรัฐ</w:t>
            </w:r>
          </w:p>
          <w:p w:rsidR="00F26070" w:rsidRPr="007E2C24" w:rsidRDefault="00F26070" w:rsidP="00FB7DDF">
            <w:pPr>
              <w:pStyle w:val="E"/>
              <w:ind w:left="-18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val="en-US"/>
              </w:rPr>
              <w:t>ประชาชนจีน</w:t>
            </w:r>
          </w:p>
        </w:tc>
        <w:tc>
          <w:tcPr>
            <w:tcW w:w="630" w:type="pct"/>
          </w:tcPr>
          <w:p w:rsidR="00F26070" w:rsidRPr="002D25D6" w:rsidRDefault="0007320E" w:rsidP="00F26070">
            <w:pPr>
              <w:pStyle w:val="E"/>
              <w:tabs>
                <w:tab w:val="decimal" w:pos="52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  <w:t>100.00</w:t>
            </w:r>
          </w:p>
        </w:tc>
        <w:tc>
          <w:tcPr>
            <w:tcW w:w="637" w:type="pct"/>
          </w:tcPr>
          <w:p w:rsidR="00F26070" w:rsidRPr="002D25D6" w:rsidRDefault="00F26070" w:rsidP="00F26070">
            <w:pPr>
              <w:pStyle w:val="E"/>
              <w:tabs>
                <w:tab w:val="decimal" w:pos="52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  <w:lang w:val="en-US"/>
              </w:rPr>
              <w:t>100.00</w:t>
            </w:r>
          </w:p>
        </w:tc>
      </w:tr>
      <w:tr w:rsidR="00F26070" w:rsidRPr="002D25D6" w:rsidTr="0067589D">
        <w:trPr>
          <w:cantSplit/>
        </w:trPr>
        <w:tc>
          <w:tcPr>
            <w:tcW w:w="1545" w:type="pct"/>
          </w:tcPr>
          <w:p w:rsidR="00F26070" w:rsidRPr="002D25D6" w:rsidRDefault="00F26070" w:rsidP="00F2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D25D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บริษัทย่อยทาง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อ้อม</w:t>
            </w:r>
          </w:p>
        </w:tc>
        <w:tc>
          <w:tcPr>
            <w:tcW w:w="1082" w:type="pct"/>
          </w:tcPr>
          <w:p w:rsidR="00F26070" w:rsidRPr="002D25D6" w:rsidRDefault="00F26070" w:rsidP="00F26070">
            <w:pPr>
              <w:pStyle w:val="E"/>
              <w:ind w:left="-14" w:right="-115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05" w:type="pct"/>
          </w:tcPr>
          <w:p w:rsidR="00F26070" w:rsidRPr="001E1CD1" w:rsidRDefault="00F26070" w:rsidP="00F26070">
            <w:pPr>
              <w:pStyle w:val="E"/>
              <w:ind w:left="-18" w:right="-108"/>
              <w:rPr>
                <w:rFonts w:ascii="Angsana New" w:hAnsi="Angsana New" w:cs="Angsana New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30" w:type="pct"/>
          </w:tcPr>
          <w:p w:rsidR="00F26070" w:rsidRPr="002D25D6" w:rsidRDefault="00F26070" w:rsidP="00F26070">
            <w:pPr>
              <w:pStyle w:val="E"/>
              <w:tabs>
                <w:tab w:val="decimal" w:pos="52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637" w:type="pct"/>
          </w:tcPr>
          <w:p w:rsidR="00F26070" w:rsidRPr="002D25D6" w:rsidRDefault="00F26070" w:rsidP="00F26070">
            <w:pPr>
              <w:pStyle w:val="E"/>
              <w:tabs>
                <w:tab w:val="decimal" w:pos="52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26070" w:rsidRPr="002D25D6" w:rsidTr="0067589D">
        <w:trPr>
          <w:cantSplit/>
        </w:trPr>
        <w:tc>
          <w:tcPr>
            <w:tcW w:w="1545" w:type="pct"/>
          </w:tcPr>
          <w:p w:rsidR="00F26070" w:rsidRPr="002D25D6" w:rsidRDefault="00F26070" w:rsidP="00F2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2D25D6">
              <w:rPr>
                <w:rFonts w:ascii="Angsana New" w:hAnsi="Angsana New"/>
                <w:sz w:val="28"/>
                <w:szCs w:val="28"/>
              </w:rPr>
              <w:t>Unimit</w:t>
            </w:r>
            <w:proofErr w:type="spellEnd"/>
            <w:r w:rsidRPr="002D25D6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Engineering </w:t>
            </w:r>
            <w:r w:rsidRPr="002D25D6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Myanmar</w:t>
            </w:r>
            <w:r w:rsidR="0097172E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="006A7B2C" w:rsidRPr="006A7B2C">
              <w:rPr>
                <w:rFonts w:ascii="Angsana New" w:hAnsi="Angsana New"/>
                <w:sz w:val="28"/>
                <w:szCs w:val="28"/>
              </w:rPr>
              <w:t>Company Limited</w:t>
            </w:r>
            <w:r>
              <w:rPr>
                <w:rFonts w:ascii="Angsana New" w:hAnsi="Angsana New"/>
                <w:sz w:val="28"/>
                <w:szCs w:val="28"/>
              </w:rPr>
              <w:t xml:space="preserve"> (“UEM”)</w:t>
            </w:r>
          </w:p>
        </w:tc>
        <w:tc>
          <w:tcPr>
            <w:tcW w:w="1082" w:type="pct"/>
          </w:tcPr>
          <w:p w:rsidR="00F26070" w:rsidRPr="002D25D6" w:rsidRDefault="00F26070" w:rsidP="00F26070">
            <w:pPr>
              <w:pStyle w:val="E"/>
              <w:ind w:left="111" w:right="-115" w:hanging="125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  <w:lang w:val="en-US"/>
              </w:rPr>
              <w:t>ขึ้นรูป ประกอบ และติดตั้งผลิตภัณฑ์โลหะ</w:t>
            </w:r>
          </w:p>
        </w:tc>
        <w:tc>
          <w:tcPr>
            <w:tcW w:w="1105" w:type="pct"/>
          </w:tcPr>
          <w:p w:rsidR="00F26070" w:rsidRPr="001E1CD1" w:rsidRDefault="00F26070" w:rsidP="00F26070">
            <w:pPr>
              <w:pStyle w:val="E"/>
              <w:ind w:left="-18" w:right="-108"/>
              <w:rPr>
                <w:rFonts w:ascii="Angsana New" w:hAnsi="Angsana New" w:cs="Angsana New"/>
                <w:bCs w:val="0"/>
                <w:sz w:val="30"/>
                <w:szCs w:val="30"/>
                <w:lang w:val="en-US"/>
              </w:rPr>
            </w:pPr>
            <w:r w:rsidRPr="001E1CD1">
              <w:rPr>
                <w:rFonts w:ascii="Angsana New" w:hAnsi="Angsana New" w:cs="Angsana New"/>
                <w:bCs w:val="0"/>
                <w:sz w:val="30"/>
                <w:szCs w:val="30"/>
                <w:cs/>
              </w:rPr>
              <w:t>สาธารณรัฐแห่งสหภาพ</w:t>
            </w:r>
            <w:proofErr w:type="spellStart"/>
            <w:r w:rsidRPr="001E1CD1">
              <w:rPr>
                <w:rFonts w:ascii="Angsana New" w:hAnsi="Angsana New" w:cs="Angsana New"/>
                <w:bCs w:val="0"/>
                <w:sz w:val="30"/>
                <w:szCs w:val="30"/>
                <w:cs/>
              </w:rPr>
              <w:t>เมียนมาร์</w:t>
            </w:r>
            <w:proofErr w:type="spellEnd"/>
          </w:p>
        </w:tc>
        <w:tc>
          <w:tcPr>
            <w:tcW w:w="630" w:type="pct"/>
          </w:tcPr>
          <w:p w:rsidR="00F26070" w:rsidRPr="002D25D6" w:rsidRDefault="0007320E" w:rsidP="00F26070">
            <w:pPr>
              <w:pStyle w:val="E"/>
              <w:tabs>
                <w:tab w:val="decimal" w:pos="52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  <w:t>100.00</w:t>
            </w:r>
          </w:p>
        </w:tc>
        <w:tc>
          <w:tcPr>
            <w:tcW w:w="637" w:type="pct"/>
          </w:tcPr>
          <w:p w:rsidR="00F26070" w:rsidRPr="002D25D6" w:rsidRDefault="00F26070" w:rsidP="00F26070">
            <w:pPr>
              <w:pStyle w:val="E"/>
              <w:tabs>
                <w:tab w:val="decimal" w:pos="52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  <w:lang w:val="en-US"/>
              </w:rPr>
              <w:t>100.00</w:t>
            </w:r>
          </w:p>
        </w:tc>
      </w:tr>
    </w:tbl>
    <w:p w:rsidR="00456F4F" w:rsidRPr="00A93B8E" w:rsidRDefault="007D4A45" w:rsidP="00670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6C732E" w:rsidRPr="00A93B8E">
        <w:rPr>
          <w:rFonts w:ascii="Angsana New" w:hAnsi="Angsana New"/>
          <w:b/>
          <w:bCs/>
          <w:sz w:val="30"/>
          <w:szCs w:val="30"/>
          <w:cs/>
        </w:rPr>
        <w:lastRenderedPageBreak/>
        <w:t>2</w:t>
      </w:r>
      <w:r w:rsidR="00456F4F" w:rsidRPr="00A93B8E">
        <w:rPr>
          <w:rFonts w:ascii="Angsana New" w:hAnsi="Angsana New"/>
          <w:b/>
          <w:bCs/>
          <w:sz w:val="30"/>
          <w:szCs w:val="30"/>
          <w:cs/>
        </w:rPr>
        <w:tab/>
        <w:t>เกณฑ์การจัดทำงบการเงิน</w:t>
      </w:r>
      <w:r w:rsidR="00E143E0" w:rsidRPr="00A93B8E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  <w:r w:rsidR="00456F4F" w:rsidRPr="00A93B8E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:rsidR="00F80AFC" w:rsidRPr="00BA794C" w:rsidRDefault="00F80AFC" w:rsidP="00FE2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4"/>
          <w:szCs w:val="24"/>
          <w:cs/>
        </w:rPr>
      </w:pPr>
    </w:p>
    <w:p w:rsidR="00DA41F4" w:rsidRPr="00BA794C" w:rsidRDefault="00DA41F4" w:rsidP="00C71014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A794C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:rsidR="00DA41F4" w:rsidRPr="00D37A75" w:rsidRDefault="00DA41F4" w:rsidP="00FE2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DA41F4" w:rsidRPr="00F024BD" w:rsidRDefault="00182E79" w:rsidP="002326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F024BD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งบการเงินระหว่างกาลนี้จัดทำขึ้นในร</w:t>
      </w:r>
      <w:r w:rsidR="00FE01A7">
        <w:rPr>
          <w:rFonts w:ascii="Angsana New" w:hAnsi="Angsana New"/>
          <w:sz w:val="30"/>
          <w:szCs w:val="30"/>
          <w:cs/>
        </w:rPr>
        <w:t>ูปแบบย่อและตามมาตรฐานการบัญชี</w:t>
      </w:r>
      <w:r w:rsidR="00FE01A7">
        <w:rPr>
          <w:rFonts w:ascii="Angsana New" w:hAnsi="Angsana New" w:hint="cs"/>
          <w:sz w:val="30"/>
          <w:szCs w:val="30"/>
          <w:cs/>
        </w:rPr>
        <w:t xml:space="preserve"> </w:t>
      </w:r>
      <w:r w:rsidRPr="00F024BD">
        <w:rPr>
          <w:rFonts w:ascii="Angsana New" w:hAnsi="Angsana New"/>
          <w:sz w:val="30"/>
          <w:szCs w:val="30"/>
          <w:cs/>
        </w:rPr>
        <w:t>ฉบับที่</w:t>
      </w:r>
      <w:r w:rsidR="00FE01A7">
        <w:rPr>
          <w:rFonts w:ascii="Angsana New" w:hAnsi="Angsana New" w:hint="cs"/>
          <w:sz w:val="30"/>
          <w:szCs w:val="30"/>
          <w:cs/>
        </w:rPr>
        <w:t xml:space="preserve"> </w:t>
      </w:r>
      <w:r w:rsidRPr="00F024BD">
        <w:rPr>
          <w:rFonts w:ascii="Angsana New" w:hAnsi="Angsana New"/>
          <w:sz w:val="30"/>
          <w:szCs w:val="30"/>
        </w:rPr>
        <w:t>34</w:t>
      </w:r>
      <w:r w:rsidR="00FE01A7">
        <w:rPr>
          <w:rFonts w:ascii="Angsana New" w:hAnsi="Angsana New" w:hint="cs"/>
          <w:sz w:val="30"/>
          <w:szCs w:val="30"/>
          <w:cs/>
        </w:rPr>
        <w:t xml:space="preserve"> </w:t>
      </w:r>
      <w:r w:rsidRPr="00F024BD">
        <w:rPr>
          <w:rFonts w:ascii="Angsana New" w:hAnsi="Angsana New"/>
          <w:sz w:val="30"/>
          <w:szCs w:val="30"/>
          <w:cs/>
        </w:rPr>
        <w:t xml:space="preserve">(ปรับปรุง </w:t>
      </w:r>
      <w:r w:rsidR="00534B81">
        <w:rPr>
          <w:rFonts w:ascii="Angsana New" w:hAnsi="Angsana New"/>
          <w:sz w:val="30"/>
          <w:szCs w:val="30"/>
        </w:rPr>
        <w:t>256</w:t>
      </w:r>
      <w:r w:rsidR="00725742">
        <w:rPr>
          <w:rFonts w:ascii="Angsana New" w:hAnsi="Angsana New"/>
          <w:sz w:val="30"/>
          <w:szCs w:val="30"/>
        </w:rPr>
        <w:t>0</w:t>
      </w:r>
      <w:r w:rsidRPr="00F024BD">
        <w:rPr>
          <w:rFonts w:ascii="Angsana New" w:hAnsi="Angsana New"/>
          <w:sz w:val="30"/>
          <w:szCs w:val="30"/>
        </w:rPr>
        <w:t>)</w:t>
      </w:r>
      <w:r w:rsidR="00FE01A7">
        <w:rPr>
          <w:rFonts w:ascii="Angsana New" w:hAnsi="Angsana New" w:hint="cs"/>
          <w:sz w:val="30"/>
          <w:szCs w:val="30"/>
          <w:cs/>
        </w:rPr>
        <w:t xml:space="preserve"> </w:t>
      </w:r>
      <w:r w:rsidRPr="00F024BD">
        <w:rPr>
          <w:rFonts w:ascii="Angsana New" w:hAnsi="Angsana New"/>
          <w:sz w:val="30"/>
          <w:szCs w:val="30"/>
          <w:cs/>
        </w:rPr>
        <w:t>เรื่อง</w:t>
      </w:r>
      <w:r w:rsidR="00FE01A7">
        <w:rPr>
          <w:rFonts w:ascii="Angsana New" w:hAnsi="Angsana New" w:hint="cs"/>
          <w:sz w:val="30"/>
          <w:szCs w:val="30"/>
          <w:cs/>
        </w:rPr>
        <w:t xml:space="preserve"> </w:t>
      </w:r>
      <w:r w:rsidR="00FE01A7">
        <w:rPr>
          <w:rFonts w:ascii="Angsana New" w:hAnsi="Angsana New"/>
          <w:sz w:val="30"/>
          <w:szCs w:val="30"/>
          <w:cs/>
        </w:rPr>
        <w:br/>
      </w:r>
      <w:r w:rsidR="003A740F" w:rsidRPr="00383F96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383F96">
        <w:rPr>
          <w:rFonts w:ascii="Angsana New" w:hAnsi="Angsana New"/>
          <w:i/>
          <w:iCs/>
          <w:sz w:val="30"/>
          <w:szCs w:val="30"/>
          <w:cs/>
        </w:rPr>
        <w:t>การเงิน</w:t>
      </w:r>
      <w:r w:rsidRPr="00F024BD">
        <w:rPr>
          <w:rFonts w:ascii="Angsana New" w:hAnsi="Angsana New"/>
          <w:i/>
          <w:iCs/>
          <w:sz w:val="30"/>
          <w:szCs w:val="30"/>
          <w:cs/>
        </w:rPr>
        <w:t>ระหว่างกาล</w:t>
      </w:r>
      <w:r w:rsidRPr="00F024BD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FE01A7">
        <w:rPr>
          <w:rFonts w:ascii="Angsana New" w:hAnsi="Angsana New" w:hint="cs"/>
          <w:sz w:val="30"/>
          <w:szCs w:val="30"/>
          <w:cs/>
        </w:rPr>
        <w:t xml:space="preserve"> </w:t>
      </w:r>
      <w:r w:rsidRPr="00F024BD">
        <w:rPr>
          <w:rFonts w:ascii="Angsana New" w:hAnsi="Angsana New"/>
          <w:sz w:val="30"/>
          <w:szCs w:val="30"/>
          <w:cs/>
        </w:rPr>
        <w:t>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  <w:r w:rsidRPr="00F024BD">
        <w:rPr>
          <w:rFonts w:ascii="Angsana New" w:hAnsi="Angsana New"/>
          <w:sz w:val="30"/>
          <w:szCs w:val="30"/>
        </w:rPr>
        <w:t xml:space="preserve"> </w:t>
      </w:r>
    </w:p>
    <w:p w:rsidR="003E21F3" w:rsidRPr="00D37A75" w:rsidRDefault="003E21F3" w:rsidP="00FE2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E632E6" w:rsidRPr="00F024BD" w:rsidRDefault="00E632E6" w:rsidP="003E21F3">
      <w:pPr>
        <w:pStyle w:val="block"/>
        <w:spacing w:after="0" w:line="240" w:lineRule="atLeast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F024BD">
        <w:rPr>
          <w:rFonts w:ascii="Angsana New" w:hAnsi="Angsana New" w:cs="Angsana New"/>
          <w:sz w:val="30"/>
          <w:szCs w:val="30"/>
          <w:cs/>
          <w:lang w:bidi="th-TH"/>
        </w:rPr>
        <w:t>งบการเงินระหว่างกาลนี้จัดทำขึ้นเพื่อให้ข้อมูลเพิ่มเติมจา</w:t>
      </w:r>
      <w:r w:rsidR="00534B81">
        <w:rPr>
          <w:rFonts w:ascii="Angsana New" w:hAnsi="Angsana New" w:cs="Angsana New"/>
          <w:sz w:val="30"/>
          <w:szCs w:val="30"/>
          <w:cs/>
          <w:lang w:bidi="th-TH"/>
        </w:rPr>
        <w:t>กงบการเงินสำหรับปีสิ้นสุด</w:t>
      </w:r>
      <w:r w:rsidR="00534B81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วันที่ </w:t>
      </w:r>
      <w:r w:rsidR="00534B81" w:rsidRPr="00534B81">
        <w:rPr>
          <w:rFonts w:ascii="Angsana New" w:hAnsi="Angsana New" w:cs="Angsana New"/>
          <w:sz w:val="30"/>
          <w:szCs w:val="30"/>
          <w:cs/>
          <w:lang w:bidi="th-TH"/>
        </w:rPr>
        <w:t xml:space="preserve">31 ธันวาคม 2560    </w:t>
      </w:r>
      <w:r w:rsidR="00534B81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F024BD">
        <w:rPr>
          <w:rFonts w:ascii="Angsana New" w:hAnsi="Angsana New" w:cs="Angsana New"/>
          <w:sz w:val="30"/>
          <w:szCs w:val="30"/>
        </w:rPr>
        <w:t xml:space="preserve">         </w:t>
      </w:r>
      <w:r w:rsidRPr="00F024BD">
        <w:rPr>
          <w:rFonts w:ascii="Angsana New" w:hAnsi="Angsana New" w:cs="Angsana New"/>
          <w:sz w:val="30"/>
          <w:szCs w:val="30"/>
          <w:cs/>
          <w:lang w:bidi="th-TH"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</w:t>
      </w:r>
      <w:r w:rsidR="001B2888">
        <w:rPr>
          <w:rFonts w:ascii="Angsana New" w:hAnsi="Angsana New" w:cs="Angsana New" w:hint="cs"/>
          <w:sz w:val="30"/>
          <w:szCs w:val="30"/>
          <w:cs/>
          <w:lang w:bidi="th-TH"/>
        </w:rPr>
        <w:t>และบริษัทย่อย</w:t>
      </w:r>
      <w:r w:rsidRPr="00F024BD">
        <w:rPr>
          <w:rFonts w:ascii="Angsana New" w:hAnsi="Angsana New" w:cs="Angsana New"/>
          <w:sz w:val="30"/>
          <w:szCs w:val="30"/>
          <w:cs/>
          <w:lang w:bidi="th-TH"/>
        </w:rPr>
        <w:t xml:space="preserve">สำหรับปีสิ้นสุดวันที่ </w:t>
      </w:r>
      <w:r w:rsidR="00534B81" w:rsidRPr="00534B81">
        <w:rPr>
          <w:rFonts w:ascii="Angsana New" w:hAnsi="Angsana New" w:cs="Angsana New"/>
          <w:sz w:val="30"/>
          <w:szCs w:val="30"/>
        </w:rPr>
        <w:t>31</w:t>
      </w:r>
      <w:r w:rsidR="00534B81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534B81" w:rsidRPr="00534B81">
        <w:rPr>
          <w:rFonts w:ascii="Angsana New" w:hAnsi="Angsana New" w:cs="Angsana New"/>
          <w:sz w:val="30"/>
          <w:szCs w:val="30"/>
          <w:cs/>
          <w:lang w:bidi="th-TH"/>
        </w:rPr>
        <w:t xml:space="preserve">ธันวาคม </w:t>
      </w:r>
      <w:r w:rsidR="00534B81" w:rsidRPr="00534B81">
        <w:rPr>
          <w:rFonts w:ascii="Angsana New" w:hAnsi="Angsana New" w:cs="Angsana New"/>
          <w:sz w:val="30"/>
          <w:szCs w:val="30"/>
        </w:rPr>
        <w:t>2560</w:t>
      </w:r>
    </w:p>
    <w:p w:rsidR="00FE29B2" w:rsidRPr="00D37A75" w:rsidRDefault="00FE29B2" w:rsidP="00D37A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9D0C12" w:rsidRDefault="009D0C12" w:rsidP="003A7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D0C12">
        <w:rPr>
          <w:rFonts w:ascii="Angsana New" w:hAnsi="Angsana New"/>
          <w:sz w:val="30"/>
          <w:szCs w:val="30"/>
          <w:cs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</w:t>
      </w:r>
      <w:r w:rsidR="00432575">
        <w:rPr>
          <w:rFonts w:ascii="Angsana New" w:hAnsi="Angsana New"/>
          <w:sz w:val="30"/>
          <w:szCs w:val="30"/>
        </w:rPr>
        <w:t xml:space="preserve">            </w:t>
      </w:r>
      <w:r w:rsidR="00534B81">
        <w:rPr>
          <w:rFonts w:ascii="Angsana New" w:hAnsi="Angsana New" w:hint="cs"/>
          <w:sz w:val="30"/>
          <w:szCs w:val="30"/>
          <w:cs/>
        </w:rPr>
        <w:t xml:space="preserve"> </w:t>
      </w:r>
      <w:r w:rsidRPr="009D0C12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31 ธันวาคม </w:t>
      </w:r>
      <w:r w:rsidR="00534B81">
        <w:rPr>
          <w:rFonts w:ascii="Angsana New" w:hAnsi="Angsana New"/>
          <w:sz w:val="30"/>
          <w:szCs w:val="30"/>
        </w:rPr>
        <w:t>2560</w:t>
      </w:r>
      <w:r w:rsidRPr="009D0C12">
        <w:rPr>
          <w:rFonts w:ascii="Angsana New" w:hAnsi="Angsana New"/>
          <w:sz w:val="30"/>
          <w:szCs w:val="30"/>
          <w:cs/>
        </w:rPr>
        <w:t xml:space="preserve"> </w:t>
      </w:r>
      <w:r w:rsidR="008E1C90">
        <w:rPr>
          <w:rFonts w:ascii="Angsana New" w:hAnsi="Angsana New" w:hint="cs"/>
          <w:sz w:val="30"/>
          <w:szCs w:val="30"/>
          <w:cs/>
        </w:rPr>
        <w:t>ยก</w:t>
      </w:r>
      <w:r w:rsidRPr="009D0C12">
        <w:rPr>
          <w:rFonts w:ascii="Angsana New" w:hAnsi="Angsana New"/>
          <w:sz w:val="30"/>
          <w:szCs w:val="30"/>
          <w:cs/>
        </w:rPr>
        <w:t>เว้นกรณีที่</w:t>
      </w:r>
      <w:r w:rsidR="00873742">
        <w:rPr>
          <w:rFonts w:ascii="Angsana New" w:hAnsi="Angsana New" w:hint="cs"/>
          <w:sz w:val="30"/>
          <w:szCs w:val="30"/>
          <w:cs/>
        </w:rPr>
        <w:t>กลุ่ม</w:t>
      </w:r>
      <w:r w:rsidRPr="009D0C12">
        <w:rPr>
          <w:rFonts w:ascii="Angsana New" w:hAnsi="Angsana New"/>
          <w:sz w:val="30"/>
          <w:szCs w:val="30"/>
          <w:cs/>
        </w:rPr>
        <w:t>บริษัทได้นำมาตรฐานการรายงานทางการเงินที่ปรับปรุงใหม่</w:t>
      </w:r>
      <w:r w:rsidRPr="009D0C12">
        <w:rPr>
          <w:rFonts w:ascii="Angsana New" w:hAnsi="Angsana New" w:hint="cs"/>
          <w:sz w:val="30"/>
          <w:szCs w:val="30"/>
          <w:cs/>
        </w:rPr>
        <w:t>ซึ่ง</w:t>
      </w:r>
      <w:r w:rsidRPr="009D0C12">
        <w:rPr>
          <w:rFonts w:ascii="Angsana New" w:hAnsi="Angsana New"/>
          <w:sz w:val="30"/>
          <w:szCs w:val="30"/>
          <w:cs/>
        </w:rPr>
        <w:t xml:space="preserve">มีผลบังคับใช้สำหรับรอบระยะเวลาบัญชีที่เริ่มในหรือหลังวันที่ </w:t>
      </w:r>
      <w:r w:rsidRPr="009D0C12">
        <w:rPr>
          <w:rFonts w:ascii="Angsana New" w:hAnsi="Angsana New"/>
          <w:sz w:val="30"/>
          <w:szCs w:val="30"/>
        </w:rPr>
        <w:t xml:space="preserve">1 </w:t>
      </w:r>
      <w:r w:rsidRPr="009D0C12">
        <w:rPr>
          <w:rFonts w:ascii="Angsana New" w:hAnsi="Angsana New"/>
          <w:sz w:val="30"/>
          <w:szCs w:val="30"/>
          <w:cs/>
        </w:rPr>
        <w:t xml:space="preserve">มกราคม </w:t>
      </w:r>
      <w:r w:rsidR="00534B81">
        <w:rPr>
          <w:rFonts w:ascii="Angsana New" w:hAnsi="Angsana New"/>
          <w:sz w:val="30"/>
          <w:szCs w:val="30"/>
        </w:rPr>
        <w:t>2561</w:t>
      </w:r>
      <w:r w:rsidRPr="009D0C12">
        <w:rPr>
          <w:rFonts w:ascii="Angsana New" w:hAnsi="Angsana New"/>
          <w:sz w:val="30"/>
          <w:szCs w:val="30"/>
        </w:rPr>
        <w:t xml:space="preserve"> </w:t>
      </w:r>
      <w:r w:rsidRPr="009D0C12">
        <w:rPr>
          <w:rFonts w:ascii="Angsana New" w:hAnsi="Angsana New"/>
          <w:sz w:val="30"/>
          <w:szCs w:val="30"/>
          <w:cs/>
        </w:rPr>
        <w:t>ทุกฉบับมาถือปฏิบัติ</w:t>
      </w:r>
      <w:r w:rsidRPr="009D0C12">
        <w:rPr>
          <w:rFonts w:ascii="Angsana New" w:hAnsi="Angsana New"/>
          <w:sz w:val="30"/>
          <w:szCs w:val="30"/>
        </w:rPr>
        <w:t xml:space="preserve"> </w:t>
      </w:r>
      <w:r w:rsidRPr="009D0C12">
        <w:rPr>
          <w:rFonts w:ascii="Angsana New" w:hAnsi="Angsana New"/>
          <w:sz w:val="30"/>
          <w:szCs w:val="30"/>
          <w:cs/>
        </w:rPr>
        <w:t>การนำมาตรฐานการรายงานทางการเงินที่ปรับปรุงใหม่มาถือปฏิบัติดังกล่าวไม่มีผลกระทบอย่างเป็นสาระสำคัญต่อนโยบายการบัญชี วิธีการคำนวณ และผลการดำ</w:t>
      </w:r>
      <w:r w:rsidR="0070762C">
        <w:rPr>
          <w:rFonts w:ascii="Angsana New" w:hAnsi="Angsana New"/>
          <w:sz w:val="30"/>
          <w:szCs w:val="30"/>
          <w:cs/>
        </w:rPr>
        <w:t>เนินงานหรือฐานะการเงินของ</w:t>
      </w:r>
      <w:r w:rsidR="00873742">
        <w:rPr>
          <w:rFonts w:ascii="Angsana New" w:hAnsi="Angsana New" w:hint="cs"/>
          <w:sz w:val="30"/>
          <w:szCs w:val="30"/>
          <w:cs/>
        </w:rPr>
        <w:t>กลุ่ม</w:t>
      </w:r>
      <w:r w:rsidR="0070762C">
        <w:rPr>
          <w:rFonts w:ascii="Angsana New" w:hAnsi="Angsana New"/>
          <w:sz w:val="30"/>
          <w:szCs w:val="30"/>
          <w:cs/>
        </w:rPr>
        <w:t>บริษัท</w:t>
      </w:r>
    </w:p>
    <w:p w:rsidR="006463B5" w:rsidRDefault="006463B5" w:rsidP="003A7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067292" w:rsidRDefault="006463B5" w:rsidP="00B96F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463B5">
        <w:rPr>
          <w:rFonts w:ascii="Angsana New" w:hAnsi="Angsana New"/>
          <w:sz w:val="30"/>
          <w:szCs w:val="30"/>
          <w:cs/>
        </w:rPr>
        <w:t>นอกเหนือจาก</w:t>
      </w:r>
      <w:r w:rsidRPr="006463B5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มาตรฐานการรายงานทางการเงินที่ปรับปรุงใหม่</w:t>
      </w:r>
      <w:r w:rsidR="00067292">
        <w:rPr>
          <w:rFonts w:ascii="Angsana New" w:hAnsi="Angsana New"/>
          <w:sz w:val="30"/>
          <w:szCs w:val="30"/>
          <w:cs/>
        </w:rPr>
        <w:t>ข้างต้น</w:t>
      </w:r>
      <w:r w:rsidR="00B96F1A">
        <w:rPr>
          <w:rFonts w:ascii="Angsana New" w:hAnsi="Angsana New"/>
          <w:sz w:val="30"/>
          <w:szCs w:val="30"/>
        </w:rPr>
        <w:t xml:space="preserve"> </w:t>
      </w:r>
      <w:r w:rsidRPr="006463B5">
        <w:rPr>
          <w:rFonts w:ascii="Angsana New" w:hAnsi="Angsana New"/>
          <w:sz w:val="30"/>
          <w:szCs w:val="30"/>
          <w:cs/>
        </w:rPr>
        <w:t>สภาวิชาชีพบัญชีได้ออก</w:t>
      </w:r>
      <w:r w:rsidR="00067292" w:rsidRPr="00067292">
        <w:rPr>
          <w:rFonts w:ascii="Angsana New" w:hAnsi="Angsana New"/>
          <w:sz w:val="30"/>
          <w:szCs w:val="30"/>
          <w:cs/>
        </w:rPr>
        <w:t xml:space="preserve">มาตรฐาน </w:t>
      </w:r>
      <w:r w:rsidR="00B96F1A">
        <w:rPr>
          <w:rFonts w:ascii="Angsana New" w:hAnsi="Angsana New" w:hint="cs"/>
          <w:sz w:val="30"/>
          <w:szCs w:val="30"/>
          <w:cs/>
        </w:rPr>
        <w:t xml:space="preserve">            </w:t>
      </w:r>
      <w:r w:rsidR="00067292" w:rsidRPr="00067292">
        <w:rPr>
          <w:rFonts w:ascii="Angsana New" w:hAnsi="Angsana New"/>
          <w:sz w:val="30"/>
          <w:szCs w:val="30"/>
          <w:cs/>
        </w:rPr>
        <w:t xml:space="preserve">การรายงานทางการเงินฉบับที่ </w:t>
      </w:r>
      <w:r w:rsidR="00067292" w:rsidRPr="00067292">
        <w:rPr>
          <w:rFonts w:ascii="Angsana New" w:hAnsi="Angsana New"/>
          <w:sz w:val="30"/>
          <w:szCs w:val="30"/>
        </w:rPr>
        <w:t>15</w:t>
      </w:r>
      <w:r w:rsidR="00067292" w:rsidRPr="00067292"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="00067292" w:rsidRPr="00067292">
        <w:rPr>
          <w:rFonts w:ascii="Angsana New" w:hAnsi="Angsana New" w:hint="cs"/>
          <w:i/>
          <w:iCs/>
          <w:sz w:val="30"/>
          <w:szCs w:val="30"/>
          <w:cs/>
        </w:rPr>
        <w:t>รายได้จากสัญญาที่ทำกับลูกค้า</w:t>
      </w:r>
      <w:r w:rsidR="00067292" w:rsidRPr="00067292">
        <w:rPr>
          <w:rFonts w:ascii="Angsana New" w:hAnsi="Angsana New" w:hint="cs"/>
          <w:sz w:val="30"/>
          <w:szCs w:val="30"/>
          <w:cs/>
        </w:rPr>
        <w:t xml:space="preserve"> ซึ่งมีผล</w:t>
      </w:r>
      <w:r w:rsidR="00B96F1A">
        <w:rPr>
          <w:rFonts w:ascii="Angsana New" w:hAnsi="Angsana New" w:hint="cs"/>
          <w:sz w:val="30"/>
          <w:szCs w:val="30"/>
          <w:cs/>
        </w:rPr>
        <w:t>บังคับสำหรับรอบระยะเวลาบัญชีที่</w:t>
      </w:r>
      <w:r w:rsidR="00067292" w:rsidRPr="00067292">
        <w:rPr>
          <w:rFonts w:ascii="Angsana New" w:hAnsi="Angsana New" w:hint="cs"/>
          <w:sz w:val="30"/>
          <w:szCs w:val="30"/>
          <w:cs/>
        </w:rPr>
        <w:t>เริ่มในหรือหลังวันที่</w:t>
      </w:r>
      <w:r w:rsidR="00067292" w:rsidRPr="00067292">
        <w:rPr>
          <w:rFonts w:ascii="Angsana New" w:hAnsi="Angsana New"/>
          <w:sz w:val="30"/>
          <w:szCs w:val="30"/>
        </w:rPr>
        <w:t xml:space="preserve"> 1</w:t>
      </w:r>
      <w:r w:rsidR="00067292" w:rsidRPr="00067292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BF23CC">
        <w:rPr>
          <w:rFonts w:ascii="Angsana New" w:hAnsi="Angsana New"/>
          <w:sz w:val="30"/>
          <w:szCs w:val="30"/>
        </w:rPr>
        <w:t xml:space="preserve">2562 </w:t>
      </w:r>
      <w:r w:rsidR="00BF23CC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067292" w:rsidRPr="00067292">
        <w:rPr>
          <w:rFonts w:ascii="Angsana New" w:hAnsi="Angsana New" w:hint="cs"/>
          <w:sz w:val="30"/>
          <w:szCs w:val="30"/>
          <w:cs/>
        </w:rPr>
        <w:t>ไม่ได้ใช้มาตรฐานก</w:t>
      </w:r>
      <w:r w:rsidR="00EF7224">
        <w:rPr>
          <w:rFonts w:ascii="Angsana New" w:hAnsi="Angsana New" w:hint="cs"/>
          <w:sz w:val="30"/>
          <w:szCs w:val="30"/>
          <w:cs/>
        </w:rPr>
        <w:t>ารรายงานทางการเงินดังกล่าวในการ</w:t>
      </w:r>
      <w:r w:rsidR="00067292" w:rsidRPr="00067292">
        <w:rPr>
          <w:rFonts w:ascii="Angsana New" w:hAnsi="Angsana New" w:hint="cs"/>
          <w:sz w:val="30"/>
          <w:szCs w:val="30"/>
          <w:cs/>
        </w:rPr>
        <w:t>จัดทำงบการเงินระหว่างกาลก่อนวันที่มีผลบังคับใช้</w:t>
      </w:r>
    </w:p>
    <w:p w:rsidR="00067292" w:rsidRDefault="00067292" w:rsidP="003A7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2C144A" w:rsidRDefault="00067292" w:rsidP="00067292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067292">
        <w:rPr>
          <w:rFonts w:ascii="Angsana New" w:hAnsi="Angsana New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067292">
        <w:rPr>
          <w:rFonts w:ascii="Angsana New" w:hAnsi="Angsana New"/>
          <w:color w:val="000000"/>
          <w:sz w:val="30"/>
          <w:szCs w:val="30"/>
        </w:rPr>
        <w:t xml:space="preserve">15 </w:t>
      </w:r>
      <w:r w:rsidRPr="00067292">
        <w:rPr>
          <w:rFonts w:ascii="Angsana New" w:hAnsi="Angsana New" w:hint="cs"/>
          <w:color w:val="000000"/>
          <w:sz w:val="30"/>
          <w:szCs w:val="30"/>
          <w:cs/>
        </w:rPr>
        <w:t>ให้หลักการโดยรวมในการรับรู้รายได้ ทั้งจำนวนที่รับรู้และช่วงเวลาที่</w:t>
      </w:r>
      <w:r w:rsidR="00BF23CC">
        <w:rPr>
          <w:rFonts w:ascii="Angsana New" w:hAnsi="Angsana New" w:hint="cs"/>
          <w:color w:val="000000"/>
          <w:sz w:val="30"/>
          <w:szCs w:val="30"/>
          <w:cs/>
        </w:rPr>
        <w:t xml:space="preserve"> รับรู้ โดยรายได้จะรับรู้เมื่อ</w:t>
      </w:r>
      <w:r w:rsidRPr="00067292">
        <w:rPr>
          <w:rFonts w:ascii="Angsana New" w:hAnsi="Angsana New" w:hint="cs"/>
          <w:color w:val="000000"/>
          <w:sz w:val="30"/>
          <w:szCs w:val="30"/>
          <w:cs/>
        </w:rPr>
        <w:t>กิจการส่งมอบการควบคุมสินค้าหรือบริการให้แก่ลูกค้าด้วยมูลค่าของ</w:t>
      </w:r>
      <w:r w:rsidR="00BF23CC">
        <w:rPr>
          <w:rFonts w:ascii="Angsana New" w:hAnsi="Angsana New" w:hint="cs"/>
          <w:color w:val="000000"/>
          <w:sz w:val="30"/>
          <w:szCs w:val="30"/>
          <w:cs/>
        </w:rPr>
        <w:t>รายได้ที่กิจการ</w:t>
      </w:r>
      <w:r w:rsidR="00B96F1A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F23CC">
        <w:rPr>
          <w:rFonts w:ascii="Angsana New" w:hAnsi="Angsana New" w:hint="cs"/>
          <w:color w:val="000000"/>
          <w:sz w:val="30"/>
          <w:szCs w:val="30"/>
          <w:cs/>
        </w:rPr>
        <w:t xml:space="preserve">คาดว่าจะได้รับ </w:t>
      </w:r>
      <w:r w:rsidRPr="00067292">
        <w:rPr>
          <w:rFonts w:ascii="Angsana New" w:hAnsi="Angsana New" w:hint="cs"/>
          <w:color w:val="000000"/>
          <w:sz w:val="30"/>
          <w:szCs w:val="30"/>
          <w:cs/>
        </w:rPr>
        <w:t>มาตรฐานการรายงานทางการเงินฉบับน</w:t>
      </w:r>
      <w:r w:rsidR="00B96F1A">
        <w:rPr>
          <w:rFonts w:ascii="Angsana New" w:hAnsi="Angsana New" w:hint="cs"/>
          <w:color w:val="000000"/>
          <w:sz w:val="30"/>
          <w:szCs w:val="30"/>
          <w:cs/>
        </w:rPr>
        <w:t>ี้นำมาใช้แทนมาตรฐานการรายงานทาง</w:t>
      </w:r>
      <w:r w:rsidRPr="00067292">
        <w:rPr>
          <w:rFonts w:ascii="Angsana New" w:hAnsi="Angsana New" w:hint="cs"/>
          <w:color w:val="000000"/>
          <w:sz w:val="30"/>
          <w:szCs w:val="30"/>
          <w:cs/>
        </w:rPr>
        <w:t xml:space="preserve">การเงินเกี่ยวกับการรับรู้รายได้ ดังต่อไปนี้ </w:t>
      </w:r>
    </w:p>
    <w:p w:rsidR="002C144A" w:rsidRDefault="002C1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:rsidR="00067292" w:rsidRPr="00067292" w:rsidRDefault="00067292" w:rsidP="00067292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067292">
        <w:rPr>
          <w:rFonts w:ascii="Angsana New" w:hAnsi="Angsana New"/>
          <w:color w:val="000000"/>
          <w:sz w:val="30"/>
          <w:szCs w:val="30"/>
          <w:cs/>
        </w:rPr>
        <w:lastRenderedPageBreak/>
        <w:t>มาตรฐานการบัญชี ฉบับที่</w:t>
      </w:r>
      <w:r w:rsidRPr="00067292">
        <w:rPr>
          <w:rFonts w:ascii="Angsana New" w:hAnsi="Angsana New"/>
          <w:color w:val="000000"/>
          <w:sz w:val="30"/>
          <w:szCs w:val="30"/>
        </w:rPr>
        <w:t xml:space="preserve"> 11</w:t>
      </w:r>
      <w:r w:rsidRPr="00067292">
        <w:rPr>
          <w:rFonts w:ascii="Angsana New" w:hAnsi="Angsana New" w:hint="cs"/>
          <w:color w:val="000000"/>
          <w:sz w:val="30"/>
          <w:szCs w:val="30"/>
          <w:cs/>
        </w:rPr>
        <w:t xml:space="preserve"> (ปรับปรุง </w:t>
      </w:r>
      <w:r w:rsidRPr="00067292">
        <w:rPr>
          <w:rFonts w:ascii="Angsana New" w:hAnsi="Angsana New"/>
          <w:color w:val="000000"/>
          <w:sz w:val="30"/>
          <w:szCs w:val="30"/>
        </w:rPr>
        <w:t>256</w:t>
      </w:r>
      <w:r w:rsidR="001C78FD">
        <w:rPr>
          <w:rFonts w:ascii="Angsana New" w:hAnsi="Angsana New"/>
          <w:color w:val="000000"/>
          <w:sz w:val="30"/>
          <w:szCs w:val="30"/>
        </w:rPr>
        <w:t>0</w:t>
      </w:r>
      <w:r w:rsidRPr="00067292">
        <w:rPr>
          <w:rFonts w:ascii="Angsana New" w:hAnsi="Angsana New" w:hint="cs"/>
          <w:color w:val="000000"/>
          <w:sz w:val="30"/>
          <w:szCs w:val="30"/>
          <w:cs/>
        </w:rPr>
        <w:t>) เรื่อง</w:t>
      </w:r>
      <w:r w:rsidRPr="00067292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สัญญาก่อสร้าง </w:t>
      </w:r>
    </w:p>
    <w:p w:rsidR="00067292" w:rsidRDefault="00067292" w:rsidP="00067292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067292">
        <w:rPr>
          <w:rFonts w:ascii="Angsana New" w:hAnsi="Angsana New"/>
          <w:color w:val="000000"/>
          <w:sz w:val="30"/>
          <w:szCs w:val="30"/>
          <w:cs/>
        </w:rPr>
        <w:t>มาตรฐานการบัญชี ฉบับที่</w:t>
      </w:r>
      <w:r w:rsidRPr="00067292">
        <w:rPr>
          <w:rFonts w:ascii="Angsana New" w:hAnsi="Angsana New"/>
          <w:color w:val="000000"/>
          <w:sz w:val="30"/>
          <w:szCs w:val="30"/>
        </w:rPr>
        <w:t xml:space="preserve"> 18 </w:t>
      </w:r>
      <w:r w:rsidRPr="00067292">
        <w:rPr>
          <w:rFonts w:ascii="Angsana New" w:hAnsi="Angsana New" w:hint="cs"/>
          <w:color w:val="000000"/>
          <w:sz w:val="30"/>
          <w:szCs w:val="30"/>
          <w:cs/>
        </w:rPr>
        <w:t xml:space="preserve">(ปรับปรุง </w:t>
      </w:r>
      <w:r w:rsidR="001C78FD">
        <w:rPr>
          <w:rFonts w:ascii="Angsana New" w:hAnsi="Angsana New"/>
          <w:color w:val="000000"/>
          <w:sz w:val="30"/>
          <w:szCs w:val="30"/>
        </w:rPr>
        <w:t>2560</w:t>
      </w:r>
      <w:r w:rsidRPr="00067292">
        <w:rPr>
          <w:rFonts w:ascii="Angsana New" w:hAnsi="Angsana New"/>
          <w:color w:val="000000"/>
          <w:sz w:val="30"/>
          <w:szCs w:val="30"/>
        </w:rPr>
        <w:t>)</w:t>
      </w:r>
      <w:r w:rsidRPr="00067292">
        <w:rPr>
          <w:rFonts w:ascii="Angsana New" w:hAnsi="Angsana New" w:hint="cs"/>
          <w:color w:val="000000"/>
          <w:sz w:val="30"/>
          <w:szCs w:val="30"/>
          <w:cs/>
        </w:rPr>
        <w:t xml:space="preserve"> เรื่อง </w:t>
      </w:r>
      <w:r w:rsidRPr="00067292">
        <w:rPr>
          <w:rFonts w:ascii="Angsana New" w:hAnsi="Angsana New" w:hint="cs"/>
          <w:i/>
          <w:iCs/>
          <w:color w:val="000000"/>
          <w:sz w:val="30"/>
          <w:szCs w:val="30"/>
          <w:cs/>
        </w:rPr>
        <w:t>รายได้</w:t>
      </w:r>
      <w:r w:rsidRPr="0006729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</w:p>
    <w:p w:rsidR="00031103" w:rsidRPr="005F2950" w:rsidRDefault="00031103" w:rsidP="00031103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031103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การตีความมาตรฐานการบัญชี ฉบับที่ </w:t>
      </w:r>
      <w:r w:rsidRPr="00031103">
        <w:rPr>
          <w:rFonts w:ascii="Angsana New" w:hAnsi="Angsana New"/>
          <w:color w:val="000000"/>
          <w:sz w:val="30"/>
          <w:szCs w:val="30"/>
        </w:rPr>
        <w:t>31</w:t>
      </w:r>
      <w:r w:rsidRPr="0003110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31103">
        <w:rPr>
          <w:rFonts w:ascii="Angsana New" w:hAnsi="Angsana New" w:hint="cs"/>
          <w:color w:val="000000"/>
          <w:sz w:val="30"/>
          <w:szCs w:val="30"/>
          <w:cs/>
        </w:rPr>
        <w:t xml:space="preserve">(ปรับปรุง </w:t>
      </w:r>
      <w:r w:rsidRPr="00031103">
        <w:rPr>
          <w:rFonts w:ascii="Angsana New" w:hAnsi="Angsana New"/>
          <w:color w:val="000000"/>
          <w:sz w:val="30"/>
          <w:szCs w:val="30"/>
        </w:rPr>
        <w:t>2560</w:t>
      </w:r>
      <w:r w:rsidRPr="00031103">
        <w:rPr>
          <w:rFonts w:ascii="Angsana New" w:hAnsi="Angsana New" w:hint="cs"/>
          <w:color w:val="000000"/>
          <w:sz w:val="30"/>
          <w:szCs w:val="30"/>
          <w:cs/>
        </w:rPr>
        <w:t xml:space="preserve">) </w:t>
      </w:r>
      <w:r w:rsidRPr="00031103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Pr="005F2950">
        <w:rPr>
          <w:rFonts w:ascii="Angsana New" w:hAnsi="Angsana New"/>
          <w:i/>
          <w:iCs/>
          <w:color w:val="000000"/>
          <w:sz w:val="30"/>
          <w:szCs w:val="30"/>
          <w:cs/>
        </w:rPr>
        <w:t>รายได้ – รายการแลกเปลี่ยนเกี่ยวกับบริการ</w:t>
      </w:r>
      <w:r w:rsidRPr="005F2950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</w:t>
      </w:r>
      <w:r w:rsidRPr="005F2950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โฆษณา </w:t>
      </w:r>
    </w:p>
    <w:p w:rsidR="00031103" w:rsidRPr="005F2950" w:rsidRDefault="00031103" w:rsidP="00031103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031103">
        <w:rPr>
          <w:rFonts w:ascii="Angsana New" w:hAnsi="Angsana New"/>
          <w:color w:val="000000"/>
          <w:sz w:val="30"/>
          <w:szCs w:val="30"/>
          <w:cs/>
        </w:rPr>
        <w:t>การตีความมาตรฐานการรายงานทางการเงิน</w:t>
      </w:r>
      <w:r w:rsidRPr="00031103">
        <w:rPr>
          <w:rFonts w:ascii="Angsana New" w:hAnsi="Angsana New"/>
          <w:color w:val="000000"/>
          <w:sz w:val="30"/>
          <w:szCs w:val="30"/>
        </w:rPr>
        <w:t xml:space="preserve"> </w:t>
      </w:r>
      <w:r w:rsidRPr="00031103">
        <w:rPr>
          <w:rFonts w:ascii="Angsana New" w:hAnsi="Angsana New"/>
          <w:color w:val="000000"/>
          <w:sz w:val="30"/>
          <w:szCs w:val="30"/>
          <w:cs/>
        </w:rPr>
        <w:t>ฉบับที่</w:t>
      </w:r>
      <w:r w:rsidRPr="00031103">
        <w:rPr>
          <w:rFonts w:ascii="Angsana New" w:hAnsi="Angsana New"/>
          <w:color w:val="000000"/>
          <w:sz w:val="30"/>
          <w:szCs w:val="30"/>
        </w:rPr>
        <w:t xml:space="preserve"> 13 </w:t>
      </w:r>
      <w:r w:rsidRPr="00031103">
        <w:rPr>
          <w:rFonts w:ascii="Angsana New" w:hAnsi="Angsana New"/>
          <w:color w:val="000000"/>
          <w:sz w:val="30"/>
          <w:szCs w:val="30"/>
          <w:cs/>
        </w:rPr>
        <w:t xml:space="preserve">(ปรับปรุง </w:t>
      </w:r>
      <w:r w:rsidRPr="00031103">
        <w:rPr>
          <w:rFonts w:ascii="Angsana New" w:hAnsi="Angsana New"/>
          <w:color w:val="000000"/>
          <w:sz w:val="30"/>
          <w:szCs w:val="30"/>
        </w:rPr>
        <w:t>2560)</w:t>
      </w:r>
      <w:r w:rsidRPr="00031103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5F2950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โปรแกรมสิทธิพิเศษแก่ลูกค้า </w:t>
      </w:r>
    </w:p>
    <w:p w:rsidR="00031103" w:rsidRPr="005F2950" w:rsidRDefault="00031103" w:rsidP="00031103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031103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Pr="00031103">
        <w:rPr>
          <w:rFonts w:ascii="Angsana New" w:hAnsi="Angsana New"/>
          <w:color w:val="000000"/>
          <w:sz w:val="30"/>
          <w:szCs w:val="30"/>
        </w:rPr>
        <w:t>15</w:t>
      </w:r>
      <w:r w:rsidRPr="0003110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31103">
        <w:rPr>
          <w:rFonts w:ascii="Angsana New" w:hAnsi="Angsana New" w:hint="cs"/>
          <w:color w:val="000000"/>
          <w:sz w:val="30"/>
          <w:szCs w:val="30"/>
          <w:cs/>
        </w:rPr>
        <w:t xml:space="preserve">(ปรับปรุง </w:t>
      </w:r>
      <w:r w:rsidRPr="00031103">
        <w:rPr>
          <w:rFonts w:ascii="Angsana New" w:hAnsi="Angsana New"/>
          <w:color w:val="000000"/>
          <w:sz w:val="30"/>
          <w:szCs w:val="30"/>
        </w:rPr>
        <w:t>2560</w:t>
      </w:r>
      <w:r w:rsidRPr="00031103">
        <w:rPr>
          <w:rFonts w:ascii="Angsana New" w:hAnsi="Angsana New" w:hint="cs"/>
          <w:color w:val="000000"/>
          <w:sz w:val="30"/>
          <w:szCs w:val="30"/>
          <w:cs/>
        </w:rPr>
        <w:t xml:space="preserve">) </w:t>
      </w:r>
      <w:r w:rsidRPr="00031103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Pr="005F2950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สัญญาสำหรับการก่อสร้าง</w:t>
      </w:r>
      <w:r w:rsidRPr="005F2950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</w:t>
      </w:r>
      <w:r w:rsidRPr="005F2950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อสังหาริมทรัพย์ </w:t>
      </w:r>
    </w:p>
    <w:p w:rsidR="00031103" w:rsidRPr="005F2950" w:rsidRDefault="00031103" w:rsidP="00031103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031103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Pr="00031103">
        <w:rPr>
          <w:rFonts w:ascii="Angsana New" w:hAnsi="Angsana New"/>
          <w:color w:val="000000"/>
          <w:sz w:val="30"/>
          <w:szCs w:val="30"/>
        </w:rPr>
        <w:t>18</w:t>
      </w:r>
      <w:r w:rsidRPr="00031103">
        <w:rPr>
          <w:rFonts w:ascii="Angsana New" w:hAnsi="Angsana New" w:hint="cs"/>
          <w:color w:val="000000"/>
          <w:sz w:val="30"/>
          <w:szCs w:val="30"/>
          <w:cs/>
        </w:rPr>
        <w:t xml:space="preserve"> (ปรับปรุง </w:t>
      </w:r>
      <w:r w:rsidR="005F2950">
        <w:rPr>
          <w:rFonts w:ascii="Angsana New" w:hAnsi="Angsana New"/>
          <w:color w:val="000000"/>
          <w:sz w:val="30"/>
          <w:szCs w:val="30"/>
        </w:rPr>
        <w:t>2560)</w:t>
      </w:r>
      <w:r w:rsidRPr="0003110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F2950">
        <w:rPr>
          <w:rFonts w:ascii="Angsana New" w:hAnsi="Angsana New"/>
          <w:i/>
          <w:iCs/>
          <w:color w:val="000000"/>
          <w:sz w:val="30"/>
          <w:szCs w:val="30"/>
          <w:cs/>
        </w:rPr>
        <w:t>เรื่อง การโอนสินทรัพย์จากลูกค้า</w:t>
      </w:r>
    </w:p>
    <w:p w:rsidR="00067292" w:rsidRDefault="00067292" w:rsidP="00D36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</w:p>
    <w:p w:rsidR="003B62B2" w:rsidRDefault="003B62B2" w:rsidP="003B62B2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BF23C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 ฉบับที่ </w:t>
      </w:r>
      <w:r w:rsidRPr="00BF23CC">
        <w:rPr>
          <w:rFonts w:ascii="Angsana New" w:hAnsi="Angsana New" w:cs="Angsana New"/>
          <w:sz w:val="30"/>
          <w:szCs w:val="30"/>
          <w:lang w:val="en-US" w:bidi="th-TH"/>
        </w:rPr>
        <w:t>15</w:t>
      </w:r>
      <w:r w:rsidRPr="00BF23CC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เป็นครั้งแรกต่อ</w:t>
      </w:r>
      <w:r w:rsidRPr="00BF23CC">
        <w:rPr>
          <w:rFonts w:ascii="Angsana New" w:hAnsi="Angsana New" w:cs="Angsana New"/>
          <w:sz w:val="30"/>
          <w:szCs w:val="30"/>
          <w:cs/>
          <w:lang w:val="en-US" w:bidi="th-TH"/>
        </w:rPr>
        <w:t>งบการเงินรวมและงบการเงินเฉพาะกิจการของบริษัท</w:t>
      </w:r>
    </w:p>
    <w:p w:rsidR="003B62B2" w:rsidRDefault="003B62B2" w:rsidP="00BF2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B04630" w:rsidRPr="002675B8" w:rsidRDefault="00B61D16" w:rsidP="002675B8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2675B8">
        <w:rPr>
          <w:rFonts w:ascii="Angsana New" w:hAnsi="Angsana New"/>
          <w:b/>
          <w:bCs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:rsidR="00DA41F4" w:rsidRPr="00D37A75" w:rsidRDefault="00DA41F4" w:rsidP="00D37A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3A740F" w:rsidRDefault="00B61D16" w:rsidP="002675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F024BD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บริษัท </w:t>
      </w:r>
    </w:p>
    <w:p w:rsidR="00BA794C" w:rsidRDefault="00BA794C" w:rsidP="00BA79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627006" w:rsidRPr="0070762C" w:rsidRDefault="00D81351" w:rsidP="0077218E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F31F5">
        <w:rPr>
          <w:rFonts w:ascii="Angsana New" w:hAnsi="Angsana New"/>
          <w:b/>
          <w:bCs/>
          <w:i/>
          <w:iCs/>
          <w:sz w:val="30"/>
          <w:szCs w:val="30"/>
          <w:cs/>
        </w:rPr>
        <w:t>การ</w:t>
      </w:r>
      <w:r w:rsidRPr="00CE4666">
        <w:rPr>
          <w:rFonts w:ascii="Angsana New" w:hAnsi="Angsana New"/>
          <w:b/>
          <w:bCs/>
          <w:i/>
          <w:iCs/>
          <w:sz w:val="30"/>
          <w:szCs w:val="30"/>
          <w:cs/>
        </w:rPr>
        <w:t>ใช้วิจารณญาณ</w:t>
      </w:r>
      <w:r w:rsidRPr="00D81351">
        <w:rPr>
          <w:rFonts w:ascii="Angsana New" w:hAnsi="Angsana New"/>
          <w:b/>
          <w:bCs/>
          <w:i/>
          <w:iCs/>
          <w:sz w:val="30"/>
          <w:szCs w:val="30"/>
          <w:cs/>
        </w:rPr>
        <w:t>และการประมาณ</w:t>
      </w:r>
      <w:r w:rsidRPr="00D8135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</w:t>
      </w:r>
    </w:p>
    <w:p w:rsidR="00627006" w:rsidRPr="00D37A75" w:rsidRDefault="00627006" w:rsidP="00D37A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580B48" w:rsidRPr="00F024BD" w:rsidRDefault="00580B48" w:rsidP="003E4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F024BD">
        <w:rPr>
          <w:rFonts w:ascii="Angsana New" w:hAnsi="Angsana New"/>
          <w:sz w:val="30"/>
          <w:szCs w:val="30"/>
          <w:cs/>
        </w:rPr>
        <w:t>ในการจัดทำ</w:t>
      </w:r>
      <w:r w:rsidR="00D1306D" w:rsidRPr="00F024BD">
        <w:rPr>
          <w:rFonts w:ascii="Angsana New" w:hAnsi="Angsana New"/>
          <w:sz w:val="30"/>
          <w:szCs w:val="30"/>
          <w:cs/>
        </w:rPr>
        <w:t>งบการเงินระหว่างกาลนี้</w:t>
      </w:r>
      <w:r w:rsidRPr="00F024BD">
        <w:rPr>
          <w:rFonts w:ascii="Angsana New" w:hAnsi="Angsana New"/>
          <w:sz w:val="30"/>
          <w:szCs w:val="30"/>
          <w:cs/>
        </w:rPr>
        <w:t>เป็นไปตามมาตรฐานการรายงานทางการเงิน ผู้บริหารต้องใช้ว</w:t>
      </w:r>
      <w:r w:rsidR="00B04CFB">
        <w:rPr>
          <w:rFonts w:ascii="Angsana New" w:hAnsi="Angsana New"/>
          <w:sz w:val="30"/>
          <w:szCs w:val="30"/>
          <w:cs/>
        </w:rPr>
        <w:t>ิจารณญาณ</w:t>
      </w:r>
      <w:r w:rsidR="001C78FD">
        <w:rPr>
          <w:rFonts w:ascii="Angsana New" w:hAnsi="Angsana New" w:hint="cs"/>
          <w:sz w:val="30"/>
          <w:szCs w:val="30"/>
          <w:cs/>
        </w:rPr>
        <w:t xml:space="preserve">  </w:t>
      </w:r>
      <w:r w:rsidR="000265BA">
        <w:rPr>
          <w:rFonts w:ascii="Angsana New" w:hAnsi="Angsana New"/>
          <w:sz w:val="30"/>
          <w:szCs w:val="30"/>
        </w:rPr>
        <w:t xml:space="preserve"> </w:t>
      </w:r>
      <w:r w:rsidR="00B04CFB" w:rsidRPr="001C78FD">
        <w:rPr>
          <w:rFonts w:ascii="Angsana New" w:hAnsi="Angsana New"/>
          <w:spacing w:val="-2"/>
          <w:sz w:val="30"/>
          <w:szCs w:val="30"/>
          <w:cs/>
        </w:rPr>
        <w:t>การประมาณและข้อสมมติ</w:t>
      </w:r>
      <w:r w:rsidRPr="001C78FD">
        <w:rPr>
          <w:rFonts w:ascii="Angsana New" w:hAnsi="Angsana New"/>
          <w:spacing w:val="-2"/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ซึ่งมีผลกระทบต่อการกำหนดนโยบายการบัญชีและการรายงานจำนวนเงิน</w:t>
      </w:r>
      <w:r w:rsidRPr="00F024BD">
        <w:rPr>
          <w:rFonts w:ascii="Angsana New" w:hAnsi="Angsana New"/>
          <w:sz w:val="30"/>
          <w:szCs w:val="30"/>
          <w:cs/>
        </w:rPr>
        <w:t>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:rsidR="00580B48" w:rsidRPr="00A96B2B" w:rsidRDefault="00580B48" w:rsidP="003E4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0"/>
          <w:szCs w:val="20"/>
        </w:rPr>
      </w:pPr>
    </w:p>
    <w:p w:rsidR="00433A1A" w:rsidRDefault="00433A1A" w:rsidP="003A6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F024BD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ผู้บริหารได้มีการใช้วิจารณญาณอย่างมีนัยสำคัญในการถือปฏิบัติตามนโยบายการบัญชีของ</w:t>
      </w:r>
      <w:r w:rsidR="006429F6">
        <w:rPr>
          <w:rFonts w:ascii="Angsana New" w:hAnsi="Angsana New" w:hint="cs"/>
          <w:sz w:val="30"/>
          <w:szCs w:val="30"/>
          <w:cs/>
        </w:rPr>
        <w:t>กลุ่ม</w:t>
      </w:r>
      <w:r w:rsidRPr="00F024BD">
        <w:rPr>
          <w:rFonts w:ascii="Angsana New" w:hAnsi="Angsana New"/>
          <w:sz w:val="30"/>
          <w:szCs w:val="30"/>
          <w:cs/>
        </w:rPr>
        <w:t xml:space="preserve">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F024BD">
        <w:rPr>
          <w:rFonts w:ascii="Angsana New" w:hAnsi="Angsana New"/>
          <w:sz w:val="30"/>
          <w:szCs w:val="30"/>
        </w:rPr>
        <w:t xml:space="preserve">31 </w:t>
      </w:r>
      <w:r w:rsidRPr="00F024BD">
        <w:rPr>
          <w:rFonts w:ascii="Angsana New" w:hAnsi="Angsana New"/>
          <w:sz w:val="30"/>
          <w:szCs w:val="30"/>
          <w:cs/>
        </w:rPr>
        <w:t xml:space="preserve">ธันวาคม </w:t>
      </w:r>
      <w:r w:rsidR="00534B81">
        <w:rPr>
          <w:rFonts w:ascii="Angsana New" w:hAnsi="Angsana New"/>
          <w:sz w:val="30"/>
          <w:szCs w:val="30"/>
        </w:rPr>
        <w:t>2560</w:t>
      </w:r>
    </w:p>
    <w:p w:rsidR="00A96FF5" w:rsidRDefault="00A96FF5" w:rsidP="003A6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:rsidR="00A96FF5" w:rsidRPr="0075558C" w:rsidRDefault="00A96FF5" w:rsidP="00755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5558C">
        <w:rPr>
          <w:rFonts w:ascii="Angsana New" w:hAnsi="Angsana New"/>
          <w:i/>
          <w:iCs/>
          <w:sz w:val="30"/>
          <w:szCs w:val="30"/>
          <w:cs/>
        </w:rPr>
        <w:t>การวัดมูลค่ายุติธรรม</w:t>
      </w:r>
    </w:p>
    <w:p w:rsidR="0075558C" w:rsidRPr="0075558C" w:rsidRDefault="0075558C" w:rsidP="00755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sz w:val="30"/>
          <w:szCs w:val="30"/>
        </w:rPr>
      </w:pPr>
    </w:p>
    <w:p w:rsidR="00A96FF5" w:rsidRPr="005D6004" w:rsidRDefault="00A96FF5" w:rsidP="00A96FF5">
      <w:pPr>
        <w:pStyle w:val="block"/>
        <w:spacing w:after="0" w:line="240" w:lineRule="atLeast"/>
        <w:ind w:left="540"/>
        <w:jc w:val="thaiDistribute"/>
        <w:rPr>
          <w:szCs w:val="22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</w:t>
      </w:r>
      <w:r w:rsidRPr="005D6004">
        <w:rPr>
          <w:rFonts w:ascii="Angsana New" w:hAnsi="Angsana New" w:cs="Angsana New" w:hint="cs"/>
          <w:sz w:val="30"/>
          <w:szCs w:val="30"/>
          <w:cs/>
          <w:lang w:bidi="th-TH"/>
        </w:rPr>
        <w:t>กำหนด</w:t>
      </w:r>
      <w:r w:rsidRPr="005D6004">
        <w:rPr>
          <w:rFonts w:ascii="Angsana New" w:hAnsi="Angsana New" w:cs="Angsana New"/>
          <w:sz w:val="30"/>
          <w:szCs w:val="30"/>
          <w:cs/>
          <w:lang w:bidi="th-TH"/>
        </w:rPr>
        <w:t>กรอบแนวคิดของการควบคุมเกี่ยวกับการวัดมูลค่ายุติธรรม</w:t>
      </w:r>
      <w:r w:rsidRPr="005D600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5D6004">
        <w:rPr>
          <w:rFonts w:ascii="Angsana New" w:hAnsi="Angsana New" w:cs="Angsana New"/>
          <w:sz w:val="30"/>
          <w:szCs w:val="30"/>
          <w:cs/>
          <w:lang w:bidi="th-TH"/>
        </w:rPr>
        <w:t>กรอบแนวคิดนี้รวม</w:t>
      </w:r>
      <w:r w:rsidRPr="005D6004">
        <w:rPr>
          <w:rFonts w:ascii="Angsana New" w:hAnsi="Angsana New" w:cs="Angsana New" w:hint="cs"/>
          <w:sz w:val="30"/>
          <w:szCs w:val="30"/>
          <w:cs/>
          <w:lang w:bidi="th-TH"/>
        </w:rPr>
        <w:t>ถึง</w:t>
      </w:r>
      <w:r w:rsidRPr="005D6004">
        <w:rPr>
          <w:rFonts w:ascii="Angsana New" w:hAnsi="Angsana New" w:cs="Angsana New"/>
          <w:sz w:val="30"/>
          <w:szCs w:val="30"/>
          <w:cs/>
          <w:lang w:bidi="th-TH"/>
        </w:rPr>
        <w:t>กลุ่มผู้ประเมินมูลค่าซึ่งมีความรับผิดชอบโดยรวมต่อการวัดมูลค่ายุติธรรมที่</w:t>
      </w:r>
      <w:r w:rsidRPr="005D6004">
        <w:rPr>
          <w:rFonts w:ascii="Angsana New" w:hAnsi="Angsana New" w:cs="Angsana New" w:hint="cs"/>
          <w:sz w:val="30"/>
          <w:szCs w:val="30"/>
          <w:cs/>
          <w:lang w:bidi="th-TH"/>
        </w:rPr>
        <w:t>มีนัย</w:t>
      </w:r>
      <w:r w:rsidRPr="005D6004">
        <w:rPr>
          <w:rFonts w:ascii="Angsana New" w:hAnsi="Angsana New" w:cs="Angsana New"/>
          <w:sz w:val="30"/>
          <w:szCs w:val="30"/>
          <w:cs/>
          <w:lang w:bidi="th-TH"/>
        </w:rPr>
        <w:t>สำคัญ รวมถึง</w:t>
      </w:r>
      <w:r w:rsidRPr="005D6004">
        <w:rPr>
          <w:rFonts w:ascii="Angsana New" w:hAnsi="Angsana New" w:cs="Angsana New" w:hint="cs"/>
          <w:sz w:val="30"/>
          <w:szCs w:val="30"/>
          <w:cs/>
          <w:lang w:bidi="th-TH"/>
        </w:rPr>
        <w:t>การวัด</w:t>
      </w:r>
      <w:r w:rsidRPr="005D6004">
        <w:rPr>
          <w:rFonts w:ascii="Angsana New" w:hAnsi="Angsana New" w:cs="Angsana New"/>
          <w:sz w:val="30"/>
          <w:szCs w:val="30"/>
          <w:cs/>
          <w:lang w:bidi="th-TH"/>
        </w:rPr>
        <w:t xml:space="preserve">มูลค่ายุติธรรมระดับ </w:t>
      </w:r>
      <w:r w:rsidRPr="005D6004">
        <w:rPr>
          <w:rFonts w:ascii="Angsana New" w:hAnsi="Angsana New" w:cs="Angsana New"/>
          <w:sz w:val="30"/>
          <w:szCs w:val="30"/>
          <w:lang w:val="en-US" w:bidi="th-TH"/>
        </w:rPr>
        <w:t xml:space="preserve">3 </w:t>
      </w:r>
      <w:r w:rsidRPr="005D6004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และรายงานโดยตรงต่อผู้บริหารสูงสุดทางด้านการเงิน</w:t>
      </w:r>
      <w:r w:rsidRPr="005D6004">
        <w:rPr>
          <w:rFonts w:hint="cs"/>
          <w:color w:val="0000FF"/>
          <w:szCs w:val="22"/>
          <w:cs/>
          <w:lang w:bidi="th-TH"/>
        </w:rPr>
        <w:t xml:space="preserve"> </w:t>
      </w:r>
    </w:p>
    <w:p w:rsidR="00A96FF5" w:rsidRPr="000A0C9E" w:rsidRDefault="00A96FF5" w:rsidP="00A9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A96FF5" w:rsidRDefault="00A96FF5" w:rsidP="00A9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D6004">
        <w:rPr>
          <w:rFonts w:ascii="Angsana New" w:hAnsi="Angsana New"/>
          <w:sz w:val="30"/>
          <w:szCs w:val="30"/>
          <w:cs/>
        </w:rPr>
        <w:lastRenderedPageBreak/>
        <w:t>กลุ่มผู้ประเมินมูลค่า</w:t>
      </w:r>
      <w:r w:rsidRPr="005D6004">
        <w:rPr>
          <w:rFonts w:ascii="Angsana New" w:hAnsi="Angsana New" w:hint="cs"/>
          <w:sz w:val="30"/>
          <w:szCs w:val="30"/>
          <w:cs/>
        </w:rPr>
        <w:t>มีการ</w:t>
      </w:r>
      <w:r w:rsidRPr="005D6004">
        <w:rPr>
          <w:rFonts w:ascii="Angsana New" w:hAnsi="Angsana New"/>
          <w:sz w:val="30"/>
          <w:szCs w:val="30"/>
          <w:cs/>
        </w:rPr>
        <w:t>ทบทวนข้อมูลที่</w:t>
      </w:r>
      <w:r w:rsidRPr="005D6004">
        <w:rPr>
          <w:rFonts w:ascii="Angsana New" w:hAnsi="Angsana New" w:hint="cs"/>
          <w:sz w:val="30"/>
          <w:szCs w:val="30"/>
          <w:cs/>
        </w:rPr>
        <w:t>ไม่สามารถ</w:t>
      </w:r>
      <w:r w:rsidRPr="005D6004">
        <w:rPr>
          <w:rFonts w:ascii="Angsana New" w:hAnsi="Angsana New"/>
          <w:sz w:val="30"/>
          <w:szCs w:val="30"/>
          <w:cs/>
        </w:rPr>
        <w:t>สังเกตได้ และปรับปรุงการวัดมูลค่าที่</w:t>
      </w:r>
      <w:r w:rsidRPr="005D6004">
        <w:rPr>
          <w:rFonts w:ascii="Angsana New" w:hAnsi="Angsana New" w:hint="cs"/>
          <w:sz w:val="30"/>
          <w:szCs w:val="30"/>
          <w:cs/>
        </w:rPr>
        <w:t>มีนัย</w:t>
      </w:r>
      <w:r w:rsidRPr="005D6004">
        <w:rPr>
          <w:rFonts w:ascii="Angsana New" w:hAnsi="Angsana New"/>
          <w:sz w:val="30"/>
          <w:szCs w:val="30"/>
          <w:cs/>
        </w:rPr>
        <w:t xml:space="preserve">สำคัญอย่างสม่ำเสมอ </w:t>
      </w:r>
      <w:r w:rsidRPr="005D6004">
        <w:rPr>
          <w:rFonts w:ascii="Angsana New" w:hAnsi="Angsana New" w:hint="cs"/>
          <w:sz w:val="30"/>
          <w:szCs w:val="30"/>
          <w:cs/>
        </w:rPr>
        <w:t>หากมีการ</w:t>
      </w:r>
      <w:r w:rsidRPr="005D6004">
        <w:rPr>
          <w:rFonts w:ascii="Angsana New" w:hAnsi="Angsana New"/>
          <w:sz w:val="30"/>
          <w:szCs w:val="30"/>
          <w:cs/>
        </w:rPr>
        <w:t>ใช้ข้อมูลจากบุคคลที่สาม</w:t>
      </w:r>
      <w:r w:rsidRPr="005D6004">
        <w:rPr>
          <w:rFonts w:asciiTheme="majorBidi" w:hAnsiTheme="majorBidi" w:cstheme="majorBidi"/>
          <w:sz w:val="30"/>
          <w:szCs w:val="30"/>
          <w:cs/>
        </w:rPr>
        <w:t xml:space="preserve">เพื่อวัดมูลค่ายุติธรรม </w:t>
      </w:r>
      <w:r w:rsidRPr="005D6004">
        <w:rPr>
          <w:rFonts w:ascii="Angsana New" w:hAnsi="Angsana New"/>
          <w:sz w:val="30"/>
          <w:szCs w:val="30"/>
          <w:cs/>
        </w:rPr>
        <w:t>เช่น ราคาจากนายหน้า หรือการตั้งราคา</w:t>
      </w:r>
      <w:r w:rsidRPr="005D6004">
        <w:rPr>
          <w:rFonts w:asciiTheme="majorBidi" w:hAnsiTheme="majorBidi" w:cstheme="majorBidi"/>
          <w:sz w:val="30"/>
          <w:szCs w:val="30"/>
        </w:rPr>
        <w:t xml:space="preserve"> </w:t>
      </w:r>
      <w:r w:rsidR="006052E6">
        <w:rPr>
          <w:rFonts w:asciiTheme="majorBidi" w:hAnsiTheme="majorBidi" w:cstheme="majorBidi" w:hint="cs"/>
          <w:sz w:val="30"/>
          <w:szCs w:val="30"/>
          <w:cs/>
        </w:rPr>
        <w:t xml:space="preserve">         </w:t>
      </w:r>
      <w:r w:rsidRPr="005D6004">
        <w:rPr>
          <w:rFonts w:ascii="Angsana New" w:hAnsi="Angsana New"/>
          <w:sz w:val="30"/>
          <w:szCs w:val="30"/>
          <w:cs/>
        </w:rPr>
        <w:t>กลุ่มผู้</w:t>
      </w:r>
      <w:r w:rsidRPr="00474634">
        <w:rPr>
          <w:rFonts w:ascii="Angsana New" w:hAnsi="Angsana New"/>
          <w:sz w:val="30"/>
          <w:szCs w:val="30"/>
          <w:cs/>
        </w:rPr>
        <w:t>ประเมิน</w:t>
      </w:r>
      <w:r w:rsidRPr="00474634">
        <w:rPr>
          <w:rFonts w:ascii="Angsana New" w:hAnsi="Angsana New" w:hint="cs"/>
          <w:sz w:val="30"/>
          <w:szCs w:val="30"/>
          <w:cs/>
        </w:rPr>
        <w:t>ได้</w:t>
      </w:r>
      <w:r w:rsidRPr="00474634">
        <w:rPr>
          <w:rFonts w:ascii="Angsana New" w:hAnsi="Angsana New"/>
          <w:sz w:val="30"/>
          <w:szCs w:val="30"/>
          <w:cs/>
        </w:rPr>
        <w:t>ประเมินหลักฐานที่ได้มาจากบุคคลที่สาม</w:t>
      </w:r>
      <w:r w:rsidRPr="00474634">
        <w:rPr>
          <w:rFonts w:ascii="Angsana New" w:hAnsi="Angsana New" w:hint="cs"/>
          <w:sz w:val="30"/>
          <w:szCs w:val="30"/>
          <w:cs/>
        </w:rPr>
        <w:t>ที่</w:t>
      </w:r>
      <w:r w:rsidRPr="00474634">
        <w:rPr>
          <w:rFonts w:ascii="Angsana New" w:hAnsi="Angsana New"/>
          <w:sz w:val="30"/>
          <w:szCs w:val="30"/>
          <w:cs/>
        </w:rPr>
        <w:t>สนับสนุนข้อสรุป</w:t>
      </w:r>
      <w:r w:rsidRPr="00474634">
        <w:rPr>
          <w:rFonts w:ascii="Angsana New" w:hAnsi="Angsana New" w:hint="cs"/>
          <w:sz w:val="30"/>
          <w:szCs w:val="30"/>
          <w:cs/>
        </w:rPr>
        <w:t>เกี่ยวกับ</w:t>
      </w:r>
      <w:r w:rsidRPr="00474634">
        <w:rPr>
          <w:rFonts w:ascii="Angsana New" w:hAnsi="Angsana New"/>
          <w:sz w:val="30"/>
          <w:szCs w:val="30"/>
          <w:cs/>
        </w:rPr>
        <w:t>การวัดมูลค่ารวมถึง</w:t>
      </w:r>
      <w:r w:rsidRPr="00474634">
        <w:rPr>
          <w:rFonts w:ascii="Angsana New" w:hAnsi="Angsana New" w:hint="cs"/>
          <w:sz w:val="30"/>
          <w:szCs w:val="30"/>
          <w:cs/>
        </w:rPr>
        <w:t>การจัดลำ</w:t>
      </w:r>
      <w:r w:rsidRPr="00474634">
        <w:rPr>
          <w:rFonts w:ascii="Angsana New" w:hAnsi="Angsana New"/>
          <w:sz w:val="30"/>
          <w:szCs w:val="30"/>
          <w:cs/>
        </w:rPr>
        <w:t>ดับชั้น</w:t>
      </w:r>
      <w:r w:rsidRPr="00474634">
        <w:rPr>
          <w:rFonts w:ascii="Angsana New" w:hAnsi="Angsana New" w:hint="cs"/>
          <w:sz w:val="30"/>
          <w:szCs w:val="30"/>
          <w:cs/>
        </w:rPr>
        <w:t>ของ</w:t>
      </w:r>
      <w:r w:rsidRPr="00474634">
        <w:rPr>
          <w:rFonts w:ascii="Angsana New" w:hAnsi="Angsana New"/>
          <w:sz w:val="30"/>
          <w:szCs w:val="30"/>
          <w:cs/>
        </w:rPr>
        <w:t>มูลค่ายุติธ</w:t>
      </w:r>
      <w:r w:rsidRPr="005D6004">
        <w:rPr>
          <w:rFonts w:ascii="Angsana New" w:hAnsi="Angsana New"/>
          <w:sz w:val="30"/>
          <w:szCs w:val="30"/>
          <w:cs/>
        </w:rPr>
        <w:t>รรม</w:t>
      </w:r>
      <w:r w:rsidRPr="005D6004">
        <w:rPr>
          <w:rFonts w:ascii="Angsana New" w:hAnsi="Angsana New" w:hint="cs"/>
          <w:sz w:val="30"/>
          <w:szCs w:val="30"/>
          <w:cs/>
        </w:rPr>
        <w:t>ว่า</w:t>
      </w:r>
      <w:r w:rsidRPr="005D6004">
        <w:rPr>
          <w:rFonts w:ascii="Angsana New" w:hAnsi="Angsana New"/>
          <w:sz w:val="30"/>
          <w:szCs w:val="30"/>
          <w:cs/>
        </w:rPr>
        <w:t>เป็นไปตามที่กำหนดไว้ในมาตรฐานการรายงานทางการเงิน</w:t>
      </w:r>
      <w:r w:rsidRPr="005D6004">
        <w:rPr>
          <w:rFonts w:ascii="Angsana New" w:hAnsi="Angsana New" w:hint="cs"/>
          <w:sz w:val="30"/>
          <w:szCs w:val="30"/>
          <w:cs/>
        </w:rPr>
        <w:t>อย่างเหมาะสม</w:t>
      </w:r>
    </w:p>
    <w:p w:rsidR="00A96FF5" w:rsidRPr="0075558C" w:rsidRDefault="00A96FF5" w:rsidP="00A9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:rsidR="00A96FF5" w:rsidRPr="00203012" w:rsidRDefault="00A96FF5" w:rsidP="00A96FF5">
      <w:pPr>
        <w:pStyle w:val="BodyText"/>
        <w:shd w:val="clear" w:color="auto" w:fill="FFFFFF"/>
        <w:spacing w:after="0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203012">
        <w:rPr>
          <w:rFonts w:asciiTheme="majorBidi" w:hAnsiTheme="majorBidi" w:cstheme="majorBidi" w:hint="cs"/>
          <w:sz w:val="30"/>
          <w:szCs w:val="30"/>
          <w:cs/>
        </w:rPr>
        <w:t>ประเด็น</w:t>
      </w:r>
      <w:r w:rsidRPr="00203012">
        <w:rPr>
          <w:rFonts w:asciiTheme="majorBidi" w:hAnsiTheme="majorBidi" w:cstheme="majorBidi"/>
          <w:sz w:val="30"/>
          <w:szCs w:val="30"/>
          <w:cs/>
        </w:rPr>
        <w:t>ปัญหา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ของการวัดมูลค่าที่มีนัย</w:t>
      </w:r>
      <w:r w:rsidRPr="00203012">
        <w:rPr>
          <w:rFonts w:asciiTheme="majorBidi" w:hAnsiTheme="majorBidi" w:cstheme="majorBidi"/>
          <w:sz w:val="30"/>
          <w:szCs w:val="30"/>
          <w:cs/>
        </w:rPr>
        <w:t>สำคัญ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จะถูกรายงาน</w:t>
      </w:r>
      <w:r w:rsidRPr="00203012">
        <w:rPr>
          <w:rFonts w:asciiTheme="majorBidi" w:hAnsiTheme="majorBidi" w:cstheme="majorBidi"/>
          <w:sz w:val="30"/>
          <w:szCs w:val="30"/>
          <w:cs/>
        </w:rPr>
        <w:t>ต่อคณะกรรมการตรวจสอบของ</w:t>
      </w:r>
      <w:r>
        <w:rPr>
          <w:rFonts w:ascii="Angsana New" w:hAnsi="Angsana New"/>
          <w:sz w:val="30"/>
          <w:szCs w:val="30"/>
          <w:cs/>
        </w:rPr>
        <w:t>กลุ่มบริษัท</w:t>
      </w:r>
    </w:p>
    <w:p w:rsidR="00A96FF5" w:rsidRPr="0075558C" w:rsidRDefault="00A96FF5" w:rsidP="00A9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:rsidR="00A96FF5" w:rsidRPr="00203012" w:rsidRDefault="00A96FF5" w:rsidP="00A96FF5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szCs w:val="22"/>
        </w:rPr>
      </w:pPr>
      <w:r w:rsidRPr="00203012">
        <w:rPr>
          <w:rFonts w:asciiTheme="majorBidi" w:hAnsiTheme="majorBidi" w:cstheme="majorBidi" w:hint="cs"/>
          <w:sz w:val="30"/>
          <w:szCs w:val="30"/>
          <w:cs/>
        </w:rPr>
        <w:t>เมื่อวัดมูลค่ายุติธรรมของสินทรัพย์หรือหนี้สิน</w:t>
      </w:r>
      <w:r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203012">
        <w:rPr>
          <w:rFonts w:ascii="Angsana New" w:hAnsi="Angsana New"/>
          <w:sz w:val="30"/>
          <w:szCs w:val="30"/>
          <w:cs/>
        </w:rPr>
        <w:t>ได้</w:t>
      </w:r>
      <w:r w:rsidRPr="00203012">
        <w:rPr>
          <w:rFonts w:asciiTheme="majorBidi" w:hAnsiTheme="majorBidi" w:cstheme="majorBidi"/>
          <w:sz w:val="30"/>
          <w:szCs w:val="30"/>
          <w:cs/>
        </w:rPr>
        <w:t>ใช้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Pr="00203012">
        <w:rPr>
          <w:rFonts w:asciiTheme="majorBidi" w:hAnsiTheme="majorBidi" w:cstheme="majorBidi"/>
          <w:sz w:val="30"/>
          <w:szCs w:val="30"/>
        </w:rPr>
        <w:t xml:space="preserve"> </w:t>
      </w:r>
      <w:r w:rsidRPr="00203012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ในแต่ละ</w:t>
      </w:r>
      <w:r w:rsidRPr="00203012">
        <w:rPr>
          <w:rFonts w:asciiTheme="majorBidi" w:hAnsiTheme="majorBidi"/>
          <w:sz w:val="30"/>
          <w:szCs w:val="30"/>
          <w:cs/>
        </w:rPr>
        <w:t>ลำดับชั้น</w:t>
      </w:r>
      <w:r w:rsidRPr="00203012">
        <w:rPr>
          <w:rFonts w:asciiTheme="majorBidi" w:hAnsiTheme="majorBidi" w:hint="cs"/>
          <w:sz w:val="30"/>
          <w:szCs w:val="30"/>
          <w:cs/>
        </w:rPr>
        <w:t>ของ</w:t>
      </w:r>
      <w:r w:rsidRPr="00203012">
        <w:rPr>
          <w:rFonts w:asciiTheme="majorBidi" w:hAnsiTheme="majorBidi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Pr="00203012">
        <w:rPr>
          <w:rFonts w:asciiTheme="majorBidi" w:hAnsiTheme="majorBidi"/>
          <w:sz w:val="30"/>
          <w:szCs w:val="30"/>
        </w:rPr>
        <w:t xml:space="preserve"> </w:t>
      </w:r>
      <w:r w:rsidRPr="00203012">
        <w:rPr>
          <w:rFonts w:asciiTheme="majorBidi" w:hAnsiTheme="majorBidi" w:hint="cs"/>
          <w:sz w:val="30"/>
          <w:szCs w:val="30"/>
          <w:cs/>
        </w:rPr>
        <w:t xml:space="preserve">ดังนี้ </w:t>
      </w:r>
    </w:p>
    <w:p w:rsidR="00A96FF5" w:rsidRPr="00203012" w:rsidRDefault="00A96FF5" w:rsidP="00A96FF5">
      <w:pPr>
        <w:pStyle w:val="block"/>
        <w:numPr>
          <w:ilvl w:val="0"/>
          <w:numId w:val="46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25B1F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 xml:space="preserve">ข้อมูลระดับ </w:t>
      </w:r>
      <w:r w:rsidRPr="00025B1F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1</w:t>
      </w:r>
      <w:r w:rsidRPr="00203012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203012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203012">
        <w:rPr>
          <w:rFonts w:asciiTheme="majorBidi" w:hAnsiTheme="majorBidi" w:cstheme="majorBidi"/>
          <w:sz w:val="30"/>
          <w:szCs w:val="30"/>
          <w:cs/>
          <w:lang w:bidi="th-TH"/>
        </w:rPr>
        <w:t>เป็น</w:t>
      </w:r>
      <w:r w:rsidRPr="00203012">
        <w:rPr>
          <w:rFonts w:asciiTheme="majorBidi" w:hAnsiTheme="majorBidi" w:cs="Angsana New"/>
          <w:sz w:val="30"/>
          <w:szCs w:val="30"/>
          <w:cs/>
          <w:lang w:bidi="th-TH"/>
        </w:rPr>
        <w:t xml:space="preserve">ราคาเสนอซื้อขาย </w:t>
      </w:r>
      <w:r w:rsidRPr="00203012">
        <w:rPr>
          <w:rFonts w:asciiTheme="majorBidi" w:hAnsiTheme="majorBidi" w:cstheme="majorBidi"/>
          <w:sz w:val="30"/>
          <w:szCs w:val="30"/>
          <w:lang w:bidi="th-TH"/>
        </w:rPr>
        <w:t>(</w:t>
      </w:r>
      <w:r w:rsidRPr="00203012">
        <w:rPr>
          <w:rFonts w:asciiTheme="majorBidi" w:hAnsiTheme="majorBidi" w:cs="Angsana New"/>
          <w:sz w:val="30"/>
          <w:szCs w:val="30"/>
          <w:cs/>
          <w:lang w:bidi="th-TH"/>
        </w:rPr>
        <w:t>ไม่</w:t>
      </w:r>
      <w:r w:rsidRPr="00203012">
        <w:rPr>
          <w:rFonts w:asciiTheme="majorBidi" w:hAnsiTheme="majorBidi" w:cs="Angsana New" w:hint="cs"/>
          <w:sz w:val="30"/>
          <w:szCs w:val="30"/>
          <w:cs/>
          <w:lang w:bidi="th-TH"/>
        </w:rPr>
        <w:t>ต้อง</w:t>
      </w:r>
      <w:r w:rsidRPr="00203012">
        <w:rPr>
          <w:rFonts w:asciiTheme="majorBidi" w:hAnsiTheme="majorBidi" w:cs="Angsana New"/>
          <w:sz w:val="30"/>
          <w:szCs w:val="30"/>
          <w:cs/>
          <w:lang w:bidi="th-TH"/>
        </w:rPr>
        <w:t>ปรับปรุง</w:t>
      </w:r>
      <w:r w:rsidRPr="00203012">
        <w:rPr>
          <w:rFonts w:asciiTheme="majorBidi" w:hAnsiTheme="majorBidi" w:cstheme="majorBidi"/>
          <w:sz w:val="30"/>
          <w:szCs w:val="30"/>
          <w:lang w:bidi="th-TH"/>
        </w:rPr>
        <w:t xml:space="preserve">) </w:t>
      </w:r>
      <w:r w:rsidRPr="00203012">
        <w:rPr>
          <w:rFonts w:asciiTheme="majorBidi" w:hAnsiTheme="majorBidi" w:cs="Angsana New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:rsidR="00A96FF5" w:rsidRPr="00203012" w:rsidRDefault="00A96FF5" w:rsidP="00A96FF5">
      <w:pPr>
        <w:pStyle w:val="block"/>
        <w:numPr>
          <w:ilvl w:val="0"/>
          <w:numId w:val="46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25B1F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ข้อมูลระดับ</w:t>
      </w:r>
      <w:r w:rsidRPr="00025B1F">
        <w:rPr>
          <w:rFonts w:asciiTheme="majorBidi" w:hAnsiTheme="majorBidi" w:cstheme="majorBidi"/>
          <w:i/>
          <w:iCs/>
          <w:sz w:val="30"/>
          <w:szCs w:val="30"/>
          <w:lang w:bidi="th-TH"/>
        </w:rPr>
        <w:t xml:space="preserve"> 2</w:t>
      </w:r>
      <w:r w:rsidRPr="00203012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203012">
        <w:rPr>
          <w:rFonts w:asciiTheme="majorBidi" w:hAnsiTheme="majorBidi" w:cstheme="majorBidi"/>
          <w:sz w:val="30"/>
          <w:szCs w:val="30"/>
          <w:cs/>
          <w:lang w:bidi="th-TH"/>
        </w:rPr>
        <w:t>เป็น</w:t>
      </w:r>
      <w:r w:rsidRPr="00203012">
        <w:rPr>
          <w:rFonts w:asciiTheme="majorBidi" w:hAnsiTheme="majorBidi" w:cs="Angsana New"/>
          <w:sz w:val="30"/>
          <w:szCs w:val="30"/>
          <w:cs/>
          <w:lang w:bidi="th-TH"/>
        </w:rPr>
        <w:t>ข้อมูลอื่นที่สังเกตได้โดยตรง</w:t>
      </w:r>
      <w:r w:rsidRPr="00203012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</w:t>
      </w:r>
      <w:r w:rsidRPr="00203012">
        <w:rPr>
          <w:rFonts w:asciiTheme="majorBidi" w:hAnsiTheme="majorBidi" w:cs="Angsana New"/>
          <w:sz w:val="30"/>
          <w:szCs w:val="30"/>
          <w:lang w:bidi="th-TH"/>
        </w:rPr>
        <w:t>(</w:t>
      </w:r>
      <w:r w:rsidRPr="00203012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เช่น ราคาขาย) </w:t>
      </w:r>
      <w:r w:rsidRPr="00203012">
        <w:rPr>
          <w:rFonts w:asciiTheme="majorBidi" w:hAnsiTheme="majorBidi" w:cs="Angsana New"/>
          <w:sz w:val="30"/>
          <w:szCs w:val="30"/>
          <w:cs/>
          <w:lang w:bidi="th-TH"/>
        </w:rPr>
        <w:t>หรือโดยอ้อม</w:t>
      </w:r>
      <w:r w:rsidRPr="00203012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(เช่น ได้มาจากราคา) </w:t>
      </w:r>
      <w:r w:rsidRPr="00203012">
        <w:rPr>
          <w:rFonts w:asciiTheme="majorBidi" w:hAnsiTheme="majorBidi" w:cs="Angsana New"/>
          <w:sz w:val="30"/>
          <w:szCs w:val="30"/>
          <w:cs/>
          <w:lang w:bidi="th-TH"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203012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:rsidR="00A96FF5" w:rsidRPr="00203012" w:rsidRDefault="00A96FF5" w:rsidP="0075558C">
      <w:pPr>
        <w:pStyle w:val="block"/>
        <w:numPr>
          <w:ilvl w:val="0"/>
          <w:numId w:val="46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25B1F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ข้อมูล</w:t>
      </w:r>
      <w:r w:rsidRPr="00025B1F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ระดับ</w:t>
      </w:r>
      <w:r w:rsidRPr="00025B1F">
        <w:rPr>
          <w:rFonts w:asciiTheme="majorBidi" w:hAnsiTheme="majorBidi" w:cstheme="majorBidi"/>
          <w:i/>
          <w:iCs/>
          <w:sz w:val="30"/>
          <w:szCs w:val="30"/>
          <w:lang w:bidi="th-TH"/>
        </w:rPr>
        <w:t xml:space="preserve"> 3</w:t>
      </w:r>
      <w:r w:rsidRPr="00203012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203012">
        <w:rPr>
          <w:rFonts w:asciiTheme="majorBidi" w:hAnsiTheme="majorBidi" w:cstheme="majorBidi" w:hint="cs"/>
          <w:sz w:val="30"/>
          <w:szCs w:val="30"/>
          <w:cs/>
          <w:lang w:bidi="th-TH"/>
        </w:rPr>
        <w:t>เป็น</w:t>
      </w:r>
      <w:r w:rsidRPr="00203012">
        <w:rPr>
          <w:rFonts w:asciiTheme="majorBidi" w:hAnsiTheme="majorBidi" w:cs="Angsana New"/>
          <w:sz w:val="30"/>
          <w:szCs w:val="30"/>
          <w:cs/>
          <w:lang w:bidi="th-TH"/>
        </w:rPr>
        <w:t>ข้อมูลสำหรับสินทรัพย์หรือหนี้สินที่</w:t>
      </w:r>
      <w:r w:rsidRPr="00203012">
        <w:rPr>
          <w:rFonts w:asciiTheme="majorBidi" w:hAnsiTheme="majorBidi" w:cs="Angsana New" w:hint="cs"/>
          <w:sz w:val="30"/>
          <w:szCs w:val="30"/>
          <w:cs/>
          <w:lang w:bidi="th-TH"/>
        </w:rPr>
        <w:t>ไม่ได้มาจากข้อมูลที่</w:t>
      </w:r>
      <w:r w:rsidRPr="00A96FF5">
        <w:rPr>
          <w:rFonts w:asciiTheme="majorBidi" w:hAnsiTheme="majorBidi" w:cs="Angsana New" w:hint="cs"/>
          <w:sz w:val="30"/>
          <w:szCs w:val="30"/>
          <w:cs/>
          <w:lang w:bidi="th-TH"/>
        </w:rPr>
        <w:t>สามารถสั</w:t>
      </w:r>
      <w:r w:rsidRPr="00203012">
        <w:rPr>
          <w:rFonts w:asciiTheme="majorBidi" w:hAnsiTheme="majorBidi" w:cs="Angsana New" w:hint="cs"/>
          <w:sz w:val="30"/>
          <w:szCs w:val="30"/>
          <w:cs/>
          <w:lang w:bidi="th-TH"/>
        </w:rPr>
        <w:t>งเกตได้ (ข้อมูลที่ไม่สามารถ</w:t>
      </w:r>
      <w:r w:rsidRPr="00203012">
        <w:rPr>
          <w:rFonts w:asciiTheme="majorBidi" w:hAnsiTheme="majorBidi" w:cs="Angsana New"/>
          <w:sz w:val="30"/>
          <w:szCs w:val="30"/>
          <w:cs/>
          <w:lang w:bidi="th-TH"/>
        </w:rPr>
        <w:t>สังเกตได้</w:t>
      </w:r>
      <w:r w:rsidRPr="00203012">
        <w:rPr>
          <w:rFonts w:asciiTheme="majorBidi" w:hAnsiTheme="majorBidi" w:cs="Angsana New" w:hint="cs"/>
          <w:sz w:val="30"/>
          <w:szCs w:val="30"/>
          <w:cs/>
          <w:lang w:bidi="th-TH"/>
        </w:rPr>
        <w:t>)</w:t>
      </w:r>
    </w:p>
    <w:p w:rsidR="00A96FF5" w:rsidRPr="0075558C" w:rsidRDefault="00A96FF5" w:rsidP="00A9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:rsidR="00A96FF5" w:rsidRPr="00203012" w:rsidRDefault="00A96FF5" w:rsidP="00A96FF5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03012">
        <w:rPr>
          <w:rFonts w:asciiTheme="majorBidi" w:hAnsiTheme="majorBidi" w:cstheme="majorBidi"/>
          <w:sz w:val="30"/>
          <w:szCs w:val="30"/>
          <w:cs/>
        </w:rPr>
        <w:t>หา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ก</w:t>
      </w:r>
      <w:r w:rsidRPr="00203012">
        <w:rPr>
          <w:rFonts w:asciiTheme="majorBidi" w:hAnsiTheme="majorBidi" w:cstheme="majorBidi"/>
          <w:sz w:val="30"/>
          <w:szCs w:val="30"/>
          <w:cs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ั้น</w:t>
      </w:r>
      <w:r w:rsidRPr="00203012">
        <w:rPr>
          <w:rFonts w:asciiTheme="majorBidi" w:hAnsiTheme="majorBidi" w:cstheme="majorBidi"/>
          <w:sz w:val="30"/>
          <w:szCs w:val="30"/>
          <w:cs/>
        </w:rPr>
        <w:t>ของมูลค่ายุติธรรมที่แตกต่างกัน การวัดมูลค่ายุติธรรม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โดยรวม</w:t>
      </w:r>
      <w:r w:rsidRPr="00203012">
        <w:rPr>
          <w:rFonts w:asciiTheme="majorBidi" w:hAnsiTheme="majorBidi" w:cstheme="majorBidi"/>
          <w:sz w:val="30"/>
          <w:szCs w:val="30"/>
          <w:cs/>
        </w:rPr>
        <w:t>จะถูกจัดประเภทในภาพรวมในระดับเดียวกัน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ตาม</w:t>
      </w:r>
      <w:r w:rsidRPr="00203012">
        <w:rPr>
          <w:rFonts w:asciiTheme="majorBidi" w:hAnsiTheme="majorBidi" w:cstheme="majorBidi"/>
          <w:sz w:val="30"/>
          <w:szCs w:val="30"/>
          <w:cs/>
        </w:rPr>
        <w:t>ลำดับชั้นของมูลค่ายุติธรรม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203012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ที่อยู่</w:t>
      </w:r>
      <w:r w:rsidRPr="00203012">
        <w:rPr>
          <w:rFonts w:asciiTheme="majorBidi" w:hAnsiTheme="majorBidi" w:cstheme="majorBidi"/>
          <w:sz w:val="30"/>
          <w:szCs w:val="30"/>
          <w:cs/>
        </w:rPr>
        <w:t>ในระดับต่ำสุด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203012">
        <w:rPr>
          <w:rFonts w:asciiTheme="majorBidi" w:hAnsiTheme="majorBidi" w:cstheme="majorBidi"/>
          <w:sz w:val="30"/>
          <w:szCs w:val="30"/>
          <w:cs/>
        </w:rPr>
        <w:t>มีนัยสำคัญ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Pr="00203012">
        <w:rPr>
          <w:rFonts w:asciiTheme="majorBidi" w:hAnsiTheme="majorBidi" w:cstheme="majorBidi"/>
          <w:sz w:val="30"/>
          <w:szCs w:val="30"/>
          <w:cs/>
        </w:rPr>
        <w:t>การวัดมูลค่า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ยุติธรรมโดยรวม</w:t>
      </w:r>
    </w:p>
    <w:p w:rsidR="00A96FF5" w:rsidRPr="0075558C" w:rsidRDefault="00A96FF5" w:rsidP="00A9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:rsidR="00A96FF5" w:rsidRDefault="00A96FF5" w:rsidP="00A9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sz w:val="30"/>
          <w:szCs w:val="30"/>
        </w:rPr>
      </w:pPr>
      <w:r w:rsidRPr="00A96FF5">
        <w:rPr>
          <w:rFonts w:ascii="Angsana New" w:hAnsi="Angsana New" w:hint="cs"/>
          <w:sz w:val="30"/>
          <w:szCs w:val="30"/>
          <w:cs/>
        </w:rPr>
        <w:t>กลุ่มบริษัทรับ</w:t>
      </w:r>
      <w:r w:rsidRPr="00A96FF5">
        <w:rPr>
          <w:rFonts w:ascii="Angsana New" w:hAnsi="Angsana New"/>
          <w:sz w:val="30"/>
          <w:szCs w:val="30"/>
          <w:cs/>
        </w:rPr>
        <w:t>รู้การโอนระหว่างลำดับชั้น</w:t>
      </w:r>
      <w:r w:rsidRPr="00A96FF5">
        <w:rPr>
          <w:rFonts w:ascii="Angsana New" w:hAnsi="Angsana New" w:hint="cs"/>
          <w:sz w:val="30"/>
          <w:szCs w:val="30"/>
          <w:cs/>
        </w:rPr>
        <w:t>ของ</w:t>
      </w:r>
      <w:r w:rsidRPr="00A96FF5">
        <w:rPr>
          <w:rFonts w:ascii="Angsana New" w:hAnsi="Angsana New"/>
          <w:sz w:val="30"/>
          <w:szCs w:val="30"/>
          <w:cs/>
        </w:rPr>
        <w:t>มูลค่ายุติธรรม ณ วันสิ้น</w:t>
      </w:r>
      <w:r w:rsidRPr="00A96FF5">
        <w:rPr>
          <w:rFonts w:ascii="Angsana New" w:hAnsi="Angsana New" w:hint="cs"/>
          <w:sz w:val="30"/>
          <w:szCs w:val="30"/>
          <w:cs/>
        </w:rPr>
        <w:t>รอบระยะเวลารายงาน</w:t>
      </w:r>
      <w:r w:rsidRPr="00A96FF5">
        <w:rPr>
          <w:rFonts w:ascii="Angsana New" w:hAnsi="Angsana New"/>
          <w:sz w:val="30"/>
          <w:szCs w:val="30"/>
          <w:cs/>
        </w:rPr>
        <w:t>ที่เกิดการโอนขึ้น</w:t>
      </w:r>
    </w:p>
    <w:p w:rsidR="0075558C" w:rsidRPr="0075558C" w:rsidRDefault="0075558C" w:rsidP="00A9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sz w:val="28"/>
          <w:szCs w:val="28"/>
        </w:rPr>
      </w:pPr>
    </w:p>
    <w:p w:rsidR="0075558C" w:rsidRPr="00A96FF5" w:rsidRDefault="0075558C" w:rsidP="00A9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sz w:val="30"/>
          <w:szCs w:val="30"/>
        </w:rPr>
      </w:pPr>
      <w:r w:rsidRPr="00203012">
        <w:rPr>
          <w:rFonts w:asciiTheme="majorBidi" w:hAnsiTheme="majorBidi" w:cstheme="majorBidi"/>
          <w:sz w:val="30"/>
          <w:szCs w:val="30"/>
          <w:cs/>
        </w:rPr>
        <w:t>ข้อมูลเพิ่มเติมเกี่</w:t>
      </w:r>
      <w:r w:rsidRPr="00474634">
        <w:rPr>
          <w:rFonts w:asciiTheme="majorBidi" w:hAnsiTheme="majorBidi" w:cstheme="majorBidi"/>
          <w:sz w:val="30"/>
          <w:szCs w:val="30"/>
          <w:cs/>
        </w:rPr>
        <w:t>ยวกับ</w:t>
      </w:r>
      <w:r w:rsidRPr="00474634">
        <w:rPr>
          <w:rFonts w:asciiTheme="majorBidi" w:hAnsiTheme="majorBidi" w:cstheme="majorBidi" w:hint="cs"/>
          <w:sz w:val="30"/>
          <w:szCs w:val="30"/>
          <w:cs/>
        </w:rPr>
        <w:t>ข้อสมมติที่ใช้ในการวัดมูลค่ายุติธรรม อยู่ในหมายเหตุข้อ</w:t>
      </w:r>
      <w:r w:rsidRPr="00474634">
        <w:rPr>
          <w:rFonts w:asciiTheme="majorBidi" w:hAnsiTheme="majorBidi" w:cstheme="majorBidi"/>
          <w:sz w:val="30"/>
          <w:szCs w:val="30"/>
        </w:rPr>
        <w:t xml:space="preserve"> 9</w:t>
      </w:r>
      <w:r w:rsidRPr="00474634">
        <w:rPr>
          <w:rFonts w:asciiTheme="majorBidi" w:hAnsiTheme="majorBidi" w:cstheme="majorBidi" w:hint="cs"/>
          <w:sz w:val="30"/>
          <w:szCs w:val="30"/>
          <w:cs/>
        </w:rPr>
        <w:t xml:space="preserve"> เครื่องมือทางการเงิน</w:t>
      </w:r>
    </w:p>
    <w:p w:rsidR="004A38B2" w:rsidRPr="0075558C" w:rsidRDefault="004A38B2" w:rsidP="003A6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8"/>
          <w:szCs w:val="28"/>
        </w:rPr>
      </w:pPr>
    </w:p>
    <w:p w:rsidR="00456F4F" w:rsidRPr="00F024BD" w:rsidRDefault="001D3141" w:rsidP="00433A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t>3</w:t>
      </w:r>
      <w:r w:rsidR="00456F4F" w:rsidRPr="00F024BD">
        <w:rPr>
          <w:rFonts w:ascii="Angsana New" w:hAnsi="Angsana New"/>
          <w:b/>
          <w:sz w:val="30"/>
          <w:szCs w:val="30"/>
        </w:rPr>
        <w:tab/>
      </w:r>
      <w:r w:rsidR="00456F4F" w:rsidRPr="00F024BD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:rsidR="00456F4F" w:rsidRPr="00D37A75" w:rsidRDefault="00456F4F" w:rsidP="00D37A7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24"/>
          <w:szCs w:val="24"/>
        </w:rPr>
      </w:pPr>
    </w:p>
    <w:p w:rsidR="00081F7A" w:rsidRPr="008E4D0D" w:rsidRDefault="00081F7A" w:rsidP="00081F7A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8E4D0D">
        <w:rPr>
          <w:rFonts w:ascii="Angsana New" w:hAnsi="Angsana New" w:hint="cs"/>
          <w:b/>
          <w:sz w:val="30"/>
          <w:szCs w:val="30"/>
          <w:cs/>
        </w:rPr>
        <w:t>เพื่อวัตถุประสงค์ในการจัดทำงบการเงิน บุคคลหรือกิจการที่เกี่ยวข้องกันกับ</w:t>
      </w:r>
      <w:r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8E4D0D">
        <w:rPr>
          <w:rFonts w:ascii="Angsana New" w:hAnsi="Angsana New" w:hint="cs"/>
          <w:b/>
          <w:sz w:val="30"/>
          <w:szCs w:val="30"/>
          <w:cs/>
        </w:rPr>
        <w:t>บริษัท หาก</w:t>
      </w:r>
      <w:r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8E4D0D">
        <w:rPr>
          <w:rFonts w:ascii="Angsana New" w:hAnsi="Angsana New" w:hint="cs"/>
          <w:b/>
          <w:sz w:val="30"/>
          <w:szCs w:val="30"/>
          <w:cs/>
        </w:rPr>
        <w:t>บริษัทมีอำนาจควบคุมหรือควบคุมร่วมกันทั้งทางตรงแ</w:t>
      </w:r>
      <w:r w:rsidR="001B1668">
        <w:rPr>
          <w:rFonts w:ascii="Angsana New" w:hAnsi="Angsana New" w:hint="cs"/>
          <w:b/>
          <w:sz w:val="30"/>
          <w:szCs w:val="30"/>
          <w:cs/>
        </w:rPr>
        <w:t>ละทางอ้อมหรือมีอิทธิพลอย่างมีนัย</w:t>
      </w:r>
      <w:r w:rsidRPr="008E4D0D">
        <w:rPr>
          <w:rFonts w:ascii="Angsana New" w:hAnsi="Angsana New" w:hint="cs"/>
          <w:b/>
          <w:sz w:val="30"/>
          <w:szCs w:val="30"/>
          <w:cs/>
        </w:rPr>
        <w:t>สำคัญต่อบุคคลหรือกิจการในการตัดสินใจทางการเงินและการบริหารหรือในทางกลับกัน หรือ</w:t>
      </w:r>
      <w:r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8E4D0D">
        <w:rPr>
          <w:rFonts w:ascii="Angsana New" w:hAnsi="Angsana New" w:hint="cs"/>
          <w:b/>
          <w:sz w:val="30"/>
          <w:szCs w:val="30"/>
          <w:cs/>
        </w:rPr>
        <w:t>บริษัท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</w:t>
      </w:r>
      <w:r w:rsidRPr="008E4D0D">
        <w:rPr>
          <w:rFonts w:ascii="Angsana New" w:hAnsi="Angsana New"/>
          <w:b/>
          <w:sz w:val="30"/>
          <w:szCs w:val="30"/>
          <w:cs/>
        </w:rPr>
        <w:t xml:space="preserve"> </w:t>
      </w:r>
    </w:p>
    <w:p w:rsidR="00FF43AB" w:rsidRPr="0075558C" w:rsidRDefault="00FF43AB" w:rsidP="00D37A7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24"/>
          <w:szCs w:val="24"/>
        </w:rPr>
      </w:pPr>
    </w:p>
    <w:p w:rsidR="009D38D2" w:rsidRDefault="00A93B8E" w:rsidP="00D81351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b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b/>
          <w:sz w:val="30"/>
          <w:szCs w:val="30"/>
          <w:cs/>
          <w:lang w:bidi="th-TH"/>
        </w:rPr>
        <w:t>ความสัมพันธ์ที่มีกับบริษัทย่อย</w:t>
      </w:r>
      <w:r w:rsidR="00081F7A">
        <w:rPr>
          <w:rFonts w:ascii="Angsana New" w:hAnsi="Angsana New" w:cs="Angsana New" w:hint="cs"/>
          <w:b/>
          <w:sz w:val="30"/>
          <w:szCs w:val="30"/>
          <w:cs/>
          <w:lang w:bidi="th-TH"/>
        </w:rPr>
        <w:t>ได้เปิดเผยในหมายเหตุประกอบงบการเงิน</w:t>
      </w:r>
      <w:r w:rsidR="00081F7A" w:rsidRPr="00081F7A">
        <w:rPr>
          <w:rFonts w:ascii="Angsana New" w:hAnsi="Angsana New" w:cs="Angsana New" w:hint="cs"/>
          <w:b/>
          <w:sz w:val="30"/>
          <w:szCs w:val="30"/>
          <w:cs/>
          <w:lang w:bidi="th-TH"/>
        </w:rPr>
        <w:t>ข้อ</w:t>
      </w:r>
      <w:r w:rsidR="00B4721A">
        <w:rPr>
          <w:rFonts w:ascii="Angsana New" w:hAnsi="Angsana New" w:cs="Angsana New"/>
          <w:b/>
          <w:sz w:val="30"/>
          <w:szCs w:val="30"/>
          <w:lang w:bidi="th-TH"/>
        </w:rPr>
        <w:t xml:space="preserve"> </w:t>
      </w:r>
      <w:r w:rsidR="00B4721A">
        <w:rPr>
          <w:rFonts w:ascii="Angsana New" w:hAnsi="Angsana New" w:cs="Angsana New"/>
          <w:bCs/>
          <w:sz w:val="30"/>
          <w:szCs w:val="30"/>
          <w:lang w:bidi="th-TH"/>
        </w:rPr>
        <w:t xml:space="preserve">1 </w:t>
      </w:r>
      <w:r w:rsidR="00B4721A">
        <w:rPr>
          <w:rFonts w:ascii="Angsana New" w:hAnsi="Angsana New" w:cs="Angsana New" w:hint="cs"/>
          <w:b/>
          <w:sz w:val="30"/>
          <w:szCs w:val="30"/>
          <w:cs/>
          <w:lang w:bidi="th-TH"/>
        </w:rPr>
        <w:t>และ</w:t>
      </w:r>
      <w:r w:rsidR="00D81351">
        <w:rPr>
          <w:rFonts w:ascii="Angsana New" w:hAnsi="Angsana New" w:cs="Angsana New" w:hint="cs"/>
          <w:b/>
          <w:sz w:val="30"/>
          <w:szCs w:val="30"/>
          <w:cs/>
          <w:lang w:bidi="th-TH"/>
        </w:rPr>
        <w:t xml:space="preserve"> </w:t>
      </w:r>
      <w:r w:rsidR="00D641D8">
        <w:rPr>
          <w:rFonts w:ascii="Angsana New" w:hAnsi="Angsana New" w:cs="Angsana New"/>
          <w:bCs/>
          <w:sz w:val="30"/>
          <w:szCs w:val="30"/>
          <w:lang w:val="en-US" w:bidi="th-TH"/>
        </w:rPr>
        <w:t>6</w:t>
      </w:r>
      <w:r w:rsidR="00D81351">
        <w:rPr>
          <w:rFonts w:ascii="Angsana New" w:hAnsi="Angsana New" w:cs="Angsana New" w:hint="cs"/>
          <w:bCs/>
          <w:sz w:val="30"/>
          <w:szCs w:val="30"/>
          <w:cs/>
          <w:lang w:bidi="th-TH"/>
        </w:rPr>
        <w:t xml:space="preserve"> </w:t>
      </w:r>
      <w:r w:rsidR="00081F7A">
        <w:rPr>
          <w:rFonts w:ascii="Angsana New" w:hAnsi="Angsana New" w:cs="Angsana New" w:hint="cs"/>
          <w:b/>
          <w:sz w:val="30"/>
          <w:szCs w:val="30"/>
          <w:cs/>
          <w:lang w:val="en-US" w:bidi="th-TH"/>
        </w:rPr>
        <w:t>สำหรับ</w:t>
      </w:r>
      <w:r w:rsidR="00C2772D" w:rsidRPr="00F024BD">
        <w:rPr>
          <w:rFonts w:ascii="Angsana New" w:hAnsi="Angsana New" w:cs="Angsana New"/>
          <w:b/>
          <w:sz w:val="30"/>
          <w:szCs w:val="30"/>
          <w:cs/>
          <w:lang w:bidi="th-TH"/>
        </w:rPr>
        <w:t>ความสัมพันธ์</w:t>
      </w:r>
      <w:r w:rsidR="00081F7A">
        <w:rPr>
          <w:rFonts w:ascii="Angsana New" w:hAnsi="Angsana New" w:cs="Angsana New" w:hint="cs"/>
          <w:b/>
          <w:sz w:val="30"/>
          <w:szCs w:val="30"/>
          <w:cs/>
          <w:lang w:bidi="th-TH"/>
        </w:rPr>
        <w:t>กับผู้บริหารสำคัญ และ</w:t>
      </w:r>
      <w:r w:rsidR="00C2772D" w:rsidRPr="00F024BD">
        <w:rPr>
          <w:rFonts w:ascii="Angsana New" w:hAnsi="Angsana New" w:cs="Angsana New"/>
          <w:b/>
          <w:sz w:val="30"/>
          <w:szCs w:val="30"/>
          <w:cs/>
          <w:lang w:bidi="th-TH"/>
        </w:rPr>
        <w:t>บุคคลหรือกิจการที่เกี่ยวข้องกัน</w:t>
      </w:r>
      <w:r w:rsidR="00081F7A">
        <w:rPr>
          <w:rFonts w:ascii="Angsana New" w:hAnsi="Angsana New" w:cs="Angsana New" w:hint="cs"/>
          <w:b/>
          <w:sz w:val="30"/>
          <w:szCs w:val="30"/>
          <w:cs/>
          <w:lang w:bidi="th-TH"/>
        </w:rPr>
        <w:t>อื่น</w:t>
      </w:r>
      <w:r w:rsidR="00C2772D" w:rsidRPr="00F024BD">
        <w:rPr>
          <w:rFonts w:ascii="Angsana New" w:hAnsi="Angsana New" w:cs="Angsana New"/>
          <w:b/>
          <w:sz w:val="30"/>
          <w:szCs w:val="30"/>
          <w:cs/>
          <w:lang w:bidi="th-TH"/>
        </w:rPr>
        <w:t xml:space="preserve"> </w:t>
      </w:r>
      <w:r w:rsidR="00266980" w:rsidRPr="00F024BD">
        <w:rPr>
          <w:rFonts w:ascii="Angsana New" w:hAnsi="Angsana New" w:cs="Angsana New"/>
          <w:b/>
          <w:sz w:val="30"/>
          <w:szCs w:val="30"/>
          <w:cs/>
          <w:lang w:val="en-US" w:bidi="th-TH"/>
        </w:rPr>
        <w:t>มีดังนี้</w:t>
      </w:r>
    </w:p>
    <w:tbl>
      <w:tblPr>
        <w:tblW w:w="9198" w:type="dxa"/>
        <w:tblInd w:w="540" w:type="dxa"/>
        <w:tblLook w:val="01E0" w:firstRow="1" w:lastRow="1" w:firstColumn="1" w:lastColumn="1" w:noHBand="0" w:noVBand="0"/>
      </w:tblPr>
      <w:tblGrid>
        <w:gridCol w:w="3348"/>
        <w:gridCol w:w="2160"/>
        <w:gridCol w:w="3690"/>
      </w:tblGrid>
      <w:tr w:rsidR="00C2772D" w:rsidRPr="00F024BD" w:rsidTr="00470D8C">
        <w:tc>
          <w:tcPr>
            <w:tcW w:w="3348" w:type="dxa"/>
          </w:tcPr>
          <w:p w:rsidR="00C2772D" w:rsidRPr="00F024BD" w:rsidRDefault="006052E6" w:rsidP="00470D8C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sz w:val="30"/>
                <w:szCs w:val="30"/>
                <w:rtl/>
                <w:cs/>
              </w:rPr>
              <w:lastRenderedPageBreak/>
              <w:br w:type="page"/>
            </w:r>
            <w:r w:rsidR="00C2772D" w:rsidRPr="00F024BD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ชื่อกิจการ</w:t>
            </w:r>
          </w:p>
        </w:tc>
        <w:tc>
          <w:tcPr>
            <w:tcW w:w="2160" w:type="dxa"/>
          </w:tcPr>
          <w:p w:rsidR="00C2772D" w:rsidRPr="00F024BD" w:rsidRDefault="00C2772D" w:rsidP="00470D8C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F024BD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ประเทศที่จัดตั้ง/สัญชาติ</w:t>
            </w:r>
          </w:p>
        </w:tc>
        <w:tc>
          <w:tcPr>
            <w:tcW w:w="3690" w:type="dxa"/>
          </w:tcPr>
          <w:p w:rsidR="00C2772D" w:rsidRPr="00F024BD" w:rsidRDefault="00C2772D" w:rsidP="00470D8C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F024BD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ลักษณะความสัมพันธ์</w:t>
            </w:r>
          </w:p>
        </w:tc>
      </w:tr>
      <w:tr w:rsidR="00C2772D" w:rsidRPr="00D37A75" w:rsidTr="00470D8C">
        <w:tc>
          <w:tcPr>
            <w:tcW w:w="3348" w:type="dxa"/>
          </w:tcPr>
          <w:p w:rsidR="00C2772D" w:rsidRPr="00D37A75" w:rsidRDefault="00C2772D" w:rsidP="00470D8C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2160" w:type="dxa"/>
          </w:tcPr>
          <w:p w:rsidR="00C2772D" w:rsidRPr="00D37A75" w:rsidRDefault="00C2772D" w:rsidP="00470D8C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3690" w:type="dxa"/>
          </w:tcPr>
          <w:p w:rsidR="00C2772D" w:rsidRPr="00D37A75" w:rsidRDefault="00C2772D" w:rsidP="00470D8C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</w:tr>
      <w:tr w:rsidR="00FC7ED8" w:rsidRPr="00F024BD" w:rsidTr="00470D8C">
        <w:tc>
          <w:tcPr>
            <w:tcW w:w="3348" w:type="dxa"/>
          </w:tcPr>
          <w:p w:rsidR="00FC7ED8" w:rsidRPr="00F024BD" w:rsidRDefault="00FC7ED8" w:rsidP="00470D8C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ผู้บริหารสำคัญ</w:t>
            </w:r>
          </w:p>
        </w:tc>
        <w:tc>
          <w:tcPr>
            <w:tcW w:w="2160" w:type="dxa"/>
          </w:tcPr>
          <w:p w:rsidR="00FC7ED8" w:rsidRPr="00F024BD" w:rsidRDefault="00FC7ED8" w:rsidP="00470D8C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3690" w:type="dxa"/>
          </w:tcPr>
          <w:p w:rsidR="00FC7ED8" w:rsidRPr="00F024BD" w:rsidRDefault="009E1C62" w:rsidP="009E1C62">
            <w:pPr>
              <w:pStyle w:val="block"/>
              <w:spacing w:after="0" w:line="240" w:lineRule="auto"/>
              <w:ind w:left="72" w:hanging="72"/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</w:pPr>
            <w:r w:rsidRPr="009E1C62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</w:t>
            </w:r>
            <w:r w:rsidR="00615C53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กลุ่ม</w:t>
            </w:r>
            <w:r w:rsidRPr="009E1C62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บริษัท (ไม่ว่าจะทำหน้าที่ในระดับบริหารหรือไม่)</w:t>
            </w:r>
          </w:p>
        </w:tc>
      </w:tr>
    </w:tbl>
    <w:p w:rsidR="00494063" w:rsidRDefault="00494063" w:rsidP="0091010A">
      <w:pPr>
        <w:pStyle w:val="block"/>
        <w:spacing w:after="0" w:line="240" w:lineRule="auto"/>
        <w:ind w:left="0" w:firstLine="576"/>
        <w:jc w:val="both"/>
        <w:rPr>
          <w:rFonts w:ascii="Angsana New" w:hAnsi="Angsana New" w:cs="Angsana New"/>
          <w:b/>
          <w:sz w:val="30"/>
          <w:szCs w:val="30"/>
          <w:lang w:bidi="th-TH"/>
        </w:rPr>
      </w:pPr>
    </w:p>
    <w:p w:rsidR="00456F4F" w:rsidRPr="00F024BD" w:rsidRDefault="00456F4F" w:rsidP="0091010A">
      <w:pPr>
        <w:pStyle w:val="block"/>
        <w:spacing w:after="0" w:line="240" w:lineRule="auto"/>
        <w:ind w:left="0" w:firstLine="576"/>
        <w:jc w:val="both"/>
        <w:rPr>
          <w:rFonts w:ascii="Angsana New" w:hAnsi="Angsana New" w:cs="Angsana New"/>
          <w:sz w:val="30"/>
          <w:szCs w:val="30"/>
          <w:lang w:bidi="th-TH"/>
        </w:rPr>
      </w:pPr>
      <w:r w:rsidRPr="00F024BD">
        <w:rPr>
          <w:rFonts w:ascii="Angsana New" w:hAnsi="Angsana New" w:cs="Angsana New"/>
          <w:b/>
          <w:sz w:val="30"/>
          <w:szCs w:val="30"/>
          <w:cs/>
          <w:lang w:bidi="th-TH"/>
        </w:rPr>
        <w:t>นโยบายการกำหนดราคาสำหรับ</w:t>
      </w:r>
      <w:r w:rsidR="00461B24" w:rsidRPr="00F024BD">
        <w:rPr>
          <w:rFonts w:ascii="Angsana New" w:hAnsi="Angsana New" w:cs="Angsana New"/>
          <w:b/>
          <w:sz w:val="30"/>
          <w:szCs w:val="30"/>
          <w:cs/>
          <w:lang w:bidi="th-TH"/>
        </w:rPr>
        <w:t>รายการ</w:t>
      </w:r>
      <w:r w:rsidRPr="00F024BD">
        <w:rPr>
          <w:rFonts w:ascii="Angsana New" w:hAnsi="Angsana New" w:cs="Angsana New"/>
          <w:b/>
          <w:sz w:val="30"/>
          <w:szCs w:val="30"/>
          <w:cs/>
          <w:lang w:bidi="th-TH"/>
        </w:rPr>
        <w:t>แต่ละ</w:t>
      </w:r>
      <w:r w:rsidR="00461B24" w:rsidRPr="00F024BD">
        <w:rPr>
          <w:rFonts w:ascii="Angsana New" w:hAnsi="Angsana New" w:cs="Angsana New"/>
          <w:b/>
          <w:sz w:val="30"/>
          <w:szCs w:val="30"/>
          <w:cs/>
          <w:lang w:bidi="th-TH"/>
        </w:rPr>
        <w:t>ประเภท</w:t>
      </w:r>
      <w:r w:rsidRPr="00F024BD">
        <w:rPr>
          <w:rFonts w:ascii="Angsana New" w:hAnsi="Angsana New" w:cs="Angsana New"/>
          <w:b/>
          <w:sz w:val="30"/>
          <w:szCs w:val="30"/>
          <w:cs/>
          <w:lang w:bidi="th-TH"/>
        </w:rPr>
        <w:t>อธิบายได้ดังต่อไปนี้</w:t>
      </w:r>
    </w:p>
    <w:p w:rsidR="00456F4F" w:rsidRPr="00D37A75" w:rsidRDefault="00456F4F" w:rsidP="00632FCF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24"/>
          <w:szCs w:val="24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720"/>
        <w:gridCol w:w="5940"/>
      </w:tblGrid>
      <w:tr w:rsidR="00456F4F" w:rsidRPr="00F024BD" w:rsidTr="008E6AB2">
        <w:trPr>
          <w:trHeight w:val="20"/>
        </w:trPr>
        <w:tc>
          <w:tcPr>
            <w:tcW w:w="2610" w:type="dxa"/>
          </w:tcPr>
          <w:p w:rsidR="00456F4F" w:rsidRPr="00F024BD" w:rsidRDefault="00461B24" w:rsidP="00632FC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24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720" w:type="dxa"/>
          </w:tcPr>
          <w:p w:rsidR="00456F4F" w:rsidRPr="00F024BD" w:rsidRDefault="00456F4F" w:rsidP="00632FC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940" w:type="dxa"/>
          </w:tcPr>
          <w:p w:rsidR="00456F4F" w:rsidRPr="00F024BD" w:rsidRDefault="00456F4F" w:rsidP="00632FC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24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  <w:r w:rsidRPr="00F024B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</w:p>
        </w:tc>
      </w:tr>
      <w:tr w:rsidR="00461B24" w:rsidRPr="00CF0487" w:rsidTr="008E6AB2">
        <w:trPr>
          <w:trHeight w:val="20"/>
        </w:trPr>
        <w:tc>
          <w:tcPr>
            <w:tcW w:w="2610" w:type="dxa"/>
          </w:tcPr>
          <w:p w:rsidR="00461B24" w:rsidRPr="00A96B2B" w:rsidRDefault="00461B24" w:rsidP="00632FCF">
            <w:pPr>
              <w:spacing w:line="240" w:lineRule="auto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:rsidR="00461B24" w:rsidRPr="00CF0487" w:rsidRDefault="00461B24" w:rsidP="00632FCF">
            <w:pPr>
              <w:spacing w:line="240" w:lineRule="auto"/>
              <w:jc w:val="center"/>
              <w:rPr>
                <w:rFonts w:ascii="Angsana New" w:hAnsi="Angsana New"/>
                <w:sz w:val="10"/>
                <w:szCs w:val="10"/>
                <w:rtl/>
                <w:cs/>
              </w:rPr>
            </w:pPr>
          </w:p>
        </w:tc>
        <w:tc>
          <w:tcPr>
            <w:tcW w:w="5940" w:type="dxa"/>
          </w:tcPr>
          <w:p w:rsidR="00461B24" w:rsidRPr="00CF0487" w:rsidRDefault="00461B24" w:rsidP="00632FCF">
            <w:pPr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461B24" w:rsidRPr="00F024BD" w:rsidTr="008E6AB2">
        <w:trPr>
          <w:trHeight w:val="20"/>
        </w:trPr>
        <w:tc>
          <w:tcPr>
            <w:tcW w:w="2610" w:type="dxa"/>
          </w:tcPr>
          <w:p w:rsidR="00461B24" w:rsidRPr="00F024BD" w:rsidRDefault="00461B24" w:rsidP="00632FC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024BD">
              <w:rPr>
                <w:rFonts w:ascii="Angsana New" w:hAnsi="Angsana New"/>
                <w:sz w:val="30"/>
                <w:szCs w:val="30"/>
                <w:cs/>
              </w:rPr>
              <w:t>ค่าตอบแทน</w:t>
            </w:r>
            <w:r w:rsidR="00266980" w:rsidRPr="00F024BD">
              <w:rPr>
                <w:rFonts w:ascii="Angsana New" w:hAnsi="Angsana New"/>
                <w:sz w:val="30"/>
                <w:szCs w:val="30"/>
                <w:cs/>
              </w:rPr>
              <w:t>ผู้บริหาร</w:t>
            </w:r>
            <w:r w:rsidR="00420B62" w:rsidRPr="00F024B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20" w:type="dxa"/>
          </w:tcPr>
          <w:p w:rsidR="00461B24" w:rsidRPr="00F024BD" w:rsidRDefault="00461B24" w:rsidP="00632FC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940" w:type="dxa"/>
          </w:tcPr>
          <w:p w:rsidR="00461B24" w:rsidRPr="00F024BD" w:rsidRDefault="00461B24" w:rsidP="00CC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hanging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24BD">
              <w:rPr>
                <w:rFonts w:ascii="Angsana New" w:hAnsi="Angsana New"/>
                <w:sz w:val="30"/>
                <w:szCs w:val="30"/>
                <w:cs/>
              </w:rPr>
              <w:t>ตามที่</w:t>
            </w:r>
            <w:r w:rsidR="00266980" w:rsidRPr="00F024BD">
              <w:rPr>
                <w:rFonts w:ascii="Angsana New" w:hAnsi="Angsana New"/>
                <w:sz w:val="30"/>
                <w:szCs w:val="30"/>
                <w:cs/>
              </w:rPr>
              <w:t>ได้รับอนุมัติโดยกรรมการ</w:t>
            </w:r>
            <w:r w:rsidR="006971CF" w:rsidRPr="00F024BD">
              <w:rPr>
                <w:rFonts w:ascii="Angsana New" w:hAnsi="Angsana New"/>
                <w:sz w:val="30"/>
                <w:szCs w:val="30"/>
                <w:cs/>
              </w:rPr>
              <w:t>หรือคณะกรรมการ</w:t>
            </w:r>
            <w:r w:rsidR="009A3564" w:rsidRPr="00F024B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A3564" w:rsidRPr="00F024BD">
              <w:rPr>
                <w:rFonts w:ascii="Angsana New" w:hAnsi="Angsana New"/>
                <w:sz w:val="30"/>
                <w:szCs w:val="30"/>
                <w:cs/>
              </w:rPr>
              <w:t>(สำหรับ</w:t>
            </w:r>
            <w:r w:rsidR="008E6AB2" w:rsidRPr="00F024BD">
              <w:rPr>
                <w:rFonts w:ascii="Angsana New" w:hAnsi="Angsana New"/>
                <w:sz w:val="30"/>
                <w:szCs w:val="30"/>
                <w:cs/>
              </w:rPr>
              <w:t>ค่าตอบแทน</w:t>
            </w:r>
            <w:r w:rsidR="00164D8E" w:rsidRPr="00F024BD">
              <w:rPr>
                <w:rFonts w:ascii="Angsana New" w:hAnsi="Angsana New"/>
                <w:sz w:val="30"/>
                <w:szCs w:val="30"/>
                <w:cs/>
              </w:rPr>
              <w:t>ผู้บริหาร</w:t>
            </w:r>
            <w:r w:rsidR="00420B62" w:rsidRPr="00F024BD">
              <w:rPr>
                <w:rFonts w:ascii="Angsana New" w:hAnsi="Angsana New"/>
                <w:sz w:val="30"/>
                <w:szCs w:val="30"/>
                <w:cs/>
              </w:rPr>
              <w:t>ยกเว้นค่าตอบแทนกรรมการ</w:t>
            </w:r>
            <w:r w:rsidR="00164D8E" w:rsidRPr="00F024BD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="00266980" w:rsidRPr="00F024BD">
              <w:rPr>
                <w:rFonts w:ascii="Angsana New" w:hAnsi="Angsana New"/>
                <w:sz w:val="30"/>
                <w:szCs w:val="30"/>
                <w:cs/>
              </w:rPr>
              <w:t>และผู้ถือหุ้น</w:t>
            </w:r>
            <w:r w:rsidR="00CC7AA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971CF" w:rsidRPr="00F024BD">
              <w:rPr>
                <w:rFonts w:ascii="Angsana New" w:hAnsi="Angsana New"/>
                <w:sz w:val="30"/>
                <w:szCs w:val="30"/>
                <w:cs/>
              </w:rPr>
              <w:t>(สำหรับ</w:t>
            </w:r>
            <w:r w:rsidR="009E1C62">
              <w:rPr>
                <w:rFonts w:ascii="Angsana New" w:hAnsi="Angsana New" w:hint="cs"/>
                <w:sz w:val="30"/>
                <w:szCs w:val="30"/>
                <w:cs/>
              </w:rPr>
              <w:t>ค่</w:t>
            </w:r>
            <w:r w:rsidR="006971CF" w:rsidRPr="00F024BD">
              <w:rPr>
                <w:rFonts w:ascii="Angsana New" w:hAnsi="Angsana New"/>
                <w:sz w:val="30"/>
                <w:szCs w:val="30"/>
                <w:cs/>
              </w:rPr>
              <w:t>าตอบแทนกรรมการ)</w:t>
            </w:r>
          </w:p>
        </w:tc>
      </w:tr>
    </w:tbl>
    <w:p w:rsidR="00CE6234" w:rsidRDefault="00CE6234" w:rsidP="00433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:rsidR="00006ED9" w:rsidRDefault="00456F4F" w:rsidP="00433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F024BD">
        <w:rPr>
          <w:rFonts w:ascii="Angsana New" w:hAnsi="Angsana New"/>
          <w:b/>
          <w:sz w:val="30"/>
          <w:szCs w:val="30"/>
          <w:cs/>
        </w:rPr>
        <w:t>รายการ</w:t>
      </w:r>
      <w:r w:rsidR="009E7788" w:rsidRPr="00F024BD">
        <w:rPr>
          <w:rFonts w:ascii="Angsana New" w:hAnsi="Angsana New"/>
          <w:b/>
          <w:sz w:val="30"/>
          <w:szCs w:val="30"/>
          <w:cs/>
        </w:rPr>
        <w:t>ที่สำคัญ</w:t>
      </w:r>
      <w:r w:rsidR="00F10C32" w:rsidRPr="00F024BD">
        <w:rPr>
          <w:rFonts w:ascii="Angsana New" w:hAnsi="Angsana New"/>
          <w:b/>
          <w:sz w:val="30"/>
          <w:szCs w:val="30"/>
          <w:cs/>
        </w:rPr>
        <w:t>กับบุคคลหรือกิจการที่เกี่ยวข้องกัน</w:t>
      </w:r>
      <w:r w:rsidR="00812A02" w:rsidRPr="00F024BD">
        <w:rPr>
          <w:rFonts w:ascii="Angsana New" w:hAnsi="Angsana New"/>
          <w:b/>
          <w:sz w:val="30"/>
          <w:szCs w:val="30"/>
          <w:cs/>
        </w:rPr>
        <w:t>สำหรับแต่ละงวดสามเดือน</w:t>
      </w:r>
      <w:r w:rsidRPr="00F024BD">
        <w:rPr>
          <w:rFonts w:ascii="Angsana New" w:hAnsi="Angsana New"/>
          <w:b/>
          <w:sz w:val="30"/>
          <w:szCs w:val="30"/>
          <w:cs/>
        </w:rPr>
        <w:t xml:space="preserve">สิ้นสุดวันที่ </w:t>
      </w:r>
      <w:r w:rsidRPr="00F024BD">
        <w:rPr>
          <w:rFonts w:ascii="Angsana New" w:hAnsi="Angsana New"/>
          <w:bCs/>
          <w:sz w:val="30"/>
          <w:szCs w:val="30"/>
        </w:rPr>
        <w:t>31</w:t>
      </w:r>
      <w:r w:rsidRPr="00F024BD">
        <w:rPr>
          <w:rFonts w:ascii="Angsana New" w:hAnsi="Angsana New"/>
          <w:b/>
          <w:sz w:val="30"/>
          <w:szCs w:val="30"/>
          <w:rtl/>
          <w:cs/>
        </w:rPr>
        <w:t xml:space="preserve"> </w:t>
      </w:r>
      <w:r w:rsidR="00A41A9B" w:rsidRPr="00F024BD">
        <w:rPr>
          <w:rFonts w:ascii="Angsana New" w:hAnsi="Angsana New"/>
          <w:b/>
          <w:sz w:val="30"/>
          <w:szCs w:val="30"/>
          <w:cs/>
        </w:rPr>
        <w:t>มีนา</w:t>
      </w:r>
      <w:r w:rsidRPr="00F024BD">
        <w:rPr>
          <w:rFonts w:ascii="Angsana New" w:hAnsi="Angsana New"/>
          <w:b/>
          <w:sz w:val="30"/>
          <w:szCs w:val="30"/>
          <w:cs/>
        </w:rPr>
        <w:t>คม</w:t>
      </w:r>
      <w:r w:rsidRPr="00F024BD">
        <w:rPr>
          <w:rFonts w:ascii="Angsana New" w:hAnsi="Angsana New"/>
          <w:b/>
          <w:sz w:val="30"/>
          <w:szCs w:val="30"/>
          <w:rtl/>
          <w:cs/>
        </w:rPr>
        <w:t xml:space="preserve"> </w:t>
      </w:r>
      <w:r w:rsidRPr="00F024BD">
        <w:rPr>
          <w:rFonts w:ascii="Angsana New" w:hAnsi="Angsana New"/>
          <w:bCs/>
          <w:sz w:val="30"/>
          <w:szCs w:val="30"/>
        </w:rPr>
        <w:t>25</w:t>
      </w:r>
      <w:r w:rsidR="00503BE9" w:rsidRPr="00503BE9">
        <w:rPr>
          <w:rFonts w:ascii="Angsana New" w:hAnsi="Angsana New" w:hint="cs"/>
          <w:b/>
          <w:sz w:val="30"/>
          <w:szCs w:val="30"/>
          <w:cs/>
        </w:rPr>
        <w:t>6</w:t>
      </w:r>
      <w:r w:rsidR="00556FD3" w:rsidRPr="00556FD3">
        <w:rPr>
          <w:rFonts w:ascii="Angsana New" w:hAnsi="Angsana New"/>
          <w:bCs/>
          <w:sz w:val="30"/>
          <w:szCs w:val="30"/>
        </w:rPr>
        <w:t>1</w:t>
      </w:r>
      <w:r w:rsidR="009B213C">
        <w:rPr>
          <w:rFonts w:ascii="Angsana New" w:hAnsi="Angsana New"/>
          <w:bCs/>
          <w:sz w:val="30"/>
          <w:szCs w:val="30"/>
        </w:rPr>
        <w:t xml:space="preserve"> </w:t>
      </w:r>
      <w:r w:rsidR="00534B81">
        <w:rPr>
          <w:rFonts w:ascii="Angsana New" w:hAnsi="Angsana New"/>
          <w:bCs/>
          <w:sz w:val="30"/>
          <w:szCs w:val="30"/>
        </w:rPr>
        <w:t xml:space="preserve">        </w:t>
      </w:r>
      <w:r w:rsidRPr="00F024BD">
        <w:rPr>
          <w:rFonts w:ascii="Angsana New" w:hAnsi="Angsana New"/>
          <w:b/>
          <w:sz w:val="30"/>
          <w:szCs w:val="30"/>
          <w:cs/>
        </w:rPr>
        <w:t xml:space="preserve">และ </w:t>
      </w:r>
      <w:r w:rsidRPr="00F024BD">
        <w:rPr>
          <w:rFonts w:ascii="Angsana New" w:hAnsi="Angsana New"/>
          <w:bCs/>
          <w:sz w:val="30"/>
          <w:szCs w:val="30"/>
        </w:rPr>
        <w:t>25</w:t>
      </w:r>
      <w:r w:rsidR="00556FD3">
        <w:rPr>
          <w:rFonts w:ascii="Angsana New" w:hAnsi="Angsana New"/>
          <w:bCs/>
          <w:sz w:val="30"/>
          <w:szCs w:val="30"/>
        </w:rPr>
        <w:t>60</w:t>
      </w:r>
      <w:r w:rsidR="009B213C">
        <w:rPr>
          <w:rFonts w:ascii="Angsana New" w:hAnsi="Angsana New"/>
          <w:bCs/>
          <w:sz w:val="30"/>
          <w:szCs w:val="30"/>
        </w:rPr>
        <w:t xml:space="preserve"> </w:t>
      </w:r>
      <w:r w:rsidRPr="00F024BD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p w:rsidR="00F90E33" w:rsidRPr="00D37A75" w:rsidRDefault="00F90E33" w:rsidP="00B13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24"/>
          <w:szCs w:val="24"/>
        </w:rPr>
      </w:pPr>
    </w:p>
    <w:tbl>
      <w:tblPr>
        <w:tblW w:w="916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32"/>
        <w:gridCol w:w="1084"/>
        <w:gridCol w:w="270"/>
        <w:gridCol w:w="1080"/>
        <w:gridCol w:w="270"/>
        <w:gridCol w:w="1080"/>
        <w:gridCol w:w="270"/>
        <w:gridCol w:w="1080"/>
      </w:tblGrid>
      <w:tr w:rsidR="00F90E33" w:rsidRPr="00F70FBF" w:rsidTr="00F90E33">
        <w:tc>
          <w:tcPr>
            <w:tcW w:w="4032" w:type="dxa"/>
          </w:tcPr>
          <w:p w:rsidR="00F90E33" w:rsidRPr="00F70FBF" w:rsidRDefault="00F90E33" w:rsidP="00F90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4" w:type="dxa"/>
            <w:gridSpan w:val="3"/>
          </w:tcPr>
          <w:p w:rsidR="00F90E33" w:rsidRPr="00F70FBF" w:rsidRDefault="00F90E33" w:rsidP="00D6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70F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F90E33" w:rsidRPr="00F70FBF" w:rsidRDefault="00F90E33" w:rsidP="00F90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F90E33" w:rsidRPr="00F70FBF" w:rsidRDefault="00F90E33" w:rsidP="00F90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0F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3BE9" w:rsidRPr="00F70FBF" w:rsidTr="00F90E33">
        <w:tc>
          <w:tcPr>
            <w:tcW w:w="4032" w:type="dxa"/>
          </w:tcPr>
          <w:p w:rsidR="00503BE9" w:rsidRPr="0044322B" w:rsidRDefault="00503BE9" w:rsidP="0050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4" w:type="dxa"/>
          </w:tcPr>
          <w:p w:rsidR="00503BE9" w:rsidRPr="00F70FBF" w:rsidRDefault="00503BE9" w:rsidP="0050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556FD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503BE9" w:rsidRPr="00F70FBF" w:rsidRDefault="00503BE9" w:rsidP="0050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03BE9" w:rsidRPr="00F70FBF" w:rsidRDefault="00503BE9" w:rsidP="0050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556FD3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503BE9" w:rsidRPr="00F70FBF" w:rsidRDefault="00503BE9" w:rsidP="0050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503BE9" w:rsidRPr="00F70FBF" w:rsidRDefault="00503BE9" w:rsidP="0050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556FD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503BE9" w:rsidRPr="00F70FBF" w:rsidRDefault="00503BE9" w:rsidP="0050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03BE9" w:rsidRPr="00F70FBF" w:rsidRDefault="00503BE9" w:rsidP="0050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556FD3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503BE9" w:rsidRPr="00F70FBF" w:rsidTr="00F90E33">
        <w:tc>
          <w:tcPr>
            <w:tcW w:w="4032" w:type="dxa"/>
          </w:tcPr>
          <w:p w:rsidR="00503BE9" w:rsidRPr="00F70FBF" w:rsidRDefault="00503BE9" w:rsidP="0050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4" w:type="dxa"/>
            <w:gridSpan w:val="7"/>
          </w:tcPr>
          <w:p w:rsidR="00503BE9" w:rsidRPr="00F70FBF" w:rsidRDefault="00503BE9" w:rsidP="00503BE9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Pr="00F70FB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503BE9" w:rsidRPr="00F70FBF" w:rsidTr="00F90E33">
        <w:tc>
          <w:tcPr>
            <w:tcW w:w="4032" w:type="dxa"/>
          </w:tcPr>
          <w:p w:rsidR="00503BE9" w:rsidRPr="00F024BD" w:rsidRDefault="00503BE9" w:rsidP="0050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magenta"/>
                <w:cs/>
              </w:rPr>
            </w:pPr>
            <w:r w:rsidRPr="00F024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4" w:type="dxa"/>
          </w:tcPr>
          <w:p w:rsidR="00503BE9" w:rsidRPr="00F70FBF" w:rsidRDefault="00503BE9" w:rsidP="00503BE9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503BE9" w:rsidRPr="00F70FBF" w:rsidRDefault="00503BE9" w:rsidP="00503BE9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03BE9" w:rsidRPr="00F70FBF" w:rsidRDefault="00503BE9" w:rsidP="00503BE9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03BE9" w:rsidRPr="00F70FBF" w:rsidRDefault="00503BE9" w:rsidP="00503BE9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03BE9" w:rsidRPr="00F70FBF" w:rsidRDefault="00503BE9" w:rsidP="00503BE9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03BE9" w:rsidRPr="00F70FBF" w:rsidRDefault="00503BE9" w:rsidP="00503BE9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03BE9" w:rsidRPr="00F70FBF" w:rsidRDefault="00503BE9" w:rsidP="00503BE9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12CFF" w:rsidRPr="00F70FBF" w:rsidTr="0039236E">
        <w:tc>
          <w:tcPr>
            <w:tcW w:w="4032" w:type="dxa"/>
          </w:tcPr>
          <w:p w:rsidR="00B12CFF" w:rsidRPr="00F024BD" w:rsidRDefault="00B12CFF" w:rsidP="00B12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024BD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4" w:type="dxa"/>
          </w:tcPr>
          <w:p w:rsidR="00B12CFF" w:rsidRPr="00F70FBF" w:rsidRDefault="00B12CFF" w:rsidP="00B12CF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5,420</w:t>
            </w:r>
          </w:p>
        </w:tc>
        <w:tc>
          <w:tcPr>
            <w:tcW w:w="270" w:type="dxa"/>
          </w:tcPr>
          <w:p w:rsidR="00B12CFF" w:rsidRPr="00F70FBF" w:rsidRDefault="00B12CFF" w:rsidP="00B12CF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12CFF" w:rsidRPr="00F70FBF" w:rsidRDefault="00B12CFF" w:rsidP="00B12CF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6,508</w:t>
            </w:r>
          </w:p>
        </w:tc>
        <w:tc>
          <w:tcPr>
            <w:tcW w:w="270" w:type="dxa"/>
          </w:tcPr>
          <w:p w:rsidR="00B12CFF" w:rsidRPr="00F70FBF" w:rsidRDefault="00B12CFF" w:rsidP="00B12CF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12CFF" w:rsidRPr="00F70FBF" w:rsidRDefault="00B12CFF" w:rsidP="00B12CF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5,420</w:t>
            </w:r>
          </w:p>
        </w:tc>
        <w:tc>
          <w:tcPr>
            <w:tcW w:w="270" w:type="dxa"/>
          </w:tcPr>
          <w:p w:rsidR="00B12CFF" w:rsidRPr="00F70FBF" w:rsidRDefault="00B12CFF" w:rsidP="00B12CF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12CFF" w:rsidRPr="00F70FBF" w:rsidRDefault="00B12CFF" w:rsidP="00B12CF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6,508</w:t>
            </w:r>
          </w:p>
        </w:tc>
      </w:tr>
      <w:tr w:rsidR="00B12CFF" w:rsidRPr="00F70FBF" w:rsidTr="00D641D8">
        <w:tc>
          <w:tcPr>
            <w:tcW w:w="4032" w:type="dxa"/>
          </w:tcPr>
          <w:p w:rsidR="00B12CFF" w:rsidRPr="00F024BD" w:rsidRDefault="00B12CFF" w:rsidP="00B12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024BD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:rsidR="00B12CFF" w:rsidRPr="00F70FBF" w:rsidRDefault="00B12CFF" w:rsidP="00B12CF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371</w:t>
            </w:r>
          </w:p>
        </w:tc>
        <w:tc>
          <w:tcPr>
            <w:tcW w:w="270" w:type="dxa"/>
          </w:tcPr>
          <w:p w:rsidR="00B12CFF" w:rsidRPr="00F70FBF" w:rsidRDefault="00B12CFF" w:rsidP="00B12CF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12CFF" w:rsidRPr="00F70FBF" w:rsidRDefault="00B12CFF" w:rsidP="00B12CF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544</w:t>
            </w:r>
          </w:p>
        </w:tc>
        <w:tc>
          <w:tcPr>
            <w:tcW w:w="270" w:type="dxa"/>
          </w:tcPr>
          <w:p w:rsidR="00B12CFF" w:rsidRPr="00F70FBF" w:rsidRDefault="00B12CFF" w:rsidP="00B12CF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12CFF" w:rsidRPr="00F70FBF" w:rsidRDefault="00B12CFF" w:rsidP="00B12CF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371</w:t>
            </w:r>
          </w:p>
        </w:tc>
        <w:tc>
          <w:tcPr>
            <w:tcW w:w="270" w:type="dxa"/>
          </w:tcPr>
          <w:p w:rsidR="00B12CFF" w:rsidRPr="00F70FBF" w:rsidRDefault="00B12CFF" w:rsidP="00B12CF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12CFF" w:rsidRPr="00F70FBF" w:rsidRDefault="00B12CFF" w:rsidP="00B12CF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544</w:t>
            </w:r>
          </w:p>
        </w:tc>
      </w:tr>
      <w:tr w:rsidR="00B12CFF" w:rsidRPr="00F70FBF" w:rsidTr="00D641D8">
        <w:tc>
          <w:tcPr>
            <w:tcW w:w="4032" w:type="dxa"/>
          </w:tcPr>
          <w:p w:rsidR="00B12CFF" w:rsidRPr="00F024BD" w:rsidRDefault="00B12CFF" w:rsidP="00B12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24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:rsidR="00B12CFF" w:rsidRPr="00B12CFF" w:rsidRDefault="00B12CFF" w:rsidP="00B12CF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12CF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5,791</w:t>
            </w:r>
          </w:p>
        </w:tc>
        <w:tc>
          <w:tcPr>
            <w:tcW w:w="270" w:type="dxa"/>
          </w:tcPr>
          <w:p w:rsidR="00B12CFF" w:rsidRPr="00F70FBF" w:rsidRDefault="00B12CFF" w:rsidP="00B12CF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12CFF" w:rsidRPr="00D641D8" w:rsidRDefault="00B12CFF" w:rsidP="00B12CF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u w:val="double"/>
                <w:lang w:val="en-US" w:bidi="th-TH"/>
              </w:rPr>
            </w:pPr>
            <w:r w:rsidRPr="0077218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7,052</w:t>
            </w:r>
          </w:p>
        </w:tc>
        <w:tc>
          <w:tcPr>
            <w:tcW w:w="270" w:type="dxa"/>
          </w:tcPr>
          <w:p w:rsidR="00B12CFF" w:rsidRPr="00F70FBF" w:rsidRDefault="00B12CFF" w:rsidP="00B12CF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12CFF" w:rsidRPr="00B12CFF" w:rsidRDefault="00B12CFF" w:rsidP="00B12CF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12CF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5,791</w:t>
            </w:r>
          </w:p>
        </w:tc>
        <w:tc>
          <w:tcPr>
            <w:tcW w:w="270" w:type="dxa"/>
          </w:tcPr>
          <w:p w:rsidR="00B12CFF" w:rsidRPr="00101A6D" w:rsidRDefault="00B12CFF" w:rsidP="00B12CF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12CFF" w:rsidRPr="00101A6D" w:rsidRDefault="00B12CFF" w:rsidP="00B12CF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7,052</w:t>
            </w:r>
          </w:p>
        </w:tc>
      </w:tr>
    </w:tbl>
    <w:p w:rsidR="00266980" w:rsidRPr="00D37A75" w:rsidRDefault="00266980" w:rsidP="009A3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6052E6" w:rsidRDefault="00F23BAD" w:rsidP="00223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024BD">
        <w:rPr>
          <w:rFonts w:ascii="Angsana New" w:hAnsi="Angsana New"/>
          <w:sz w:val="30"/>
          <w:szCs w:val="30"/>
          <w:cs/>
        </w:rPr>
        <w:t>ค่าตอบแทนผู้บริหารนี้เป็นผลประโยชน์ที่จ่ายให้แก่กรรมการและผู้บริหารของ</w:t>
      </w:r>
      <w:r w:rsidR="00775BE0">
        <w:rPr>
          <w:rFonts w:ascii="Angsana New" w:hAnsi="Angsana New" w:hint="cs"/>
          <w:sz w:val="30"/>
          <w:szCs w:val="30"/>
          <w:cs/>
        </w:rPr>
        <w:t>กลุ่ม</w:t>
      </w:r>
      <w:r w:rsidR="0083519C">
        <w:rPr>
          <w:rFonts w:ascii="Angsana New" w:hAnsi="Angsana New"/>
          <w:sz w:val="30"/>
          <w:szCs w:val="30"/>
          <w:cs/>
        </w:rPr>
        <w:t>บริษัท</w:t>
      </w:r>
      <w:r w:rsidR="0083519C">
        <w:rPr>
          <w:rFonts w:ascii="Angsana New" w:hAnsi="Angsana New" w:hint="cs"/>
          <w:sz w:val="30"/>
          <w:szCs w:val="30"/>
          <w:cs/>
        </w:rPr>
        <w:t xml:space="preserve"> </w:t>
      </w:r>
      <w:r w:rsidRPr="00F024BD">
        <w:rPr>
          <w:rFonts w:ascii="Angsana New" w:hAnsi="Angsana New"/>
          <w:sz w:val="30"/>
          <w:szCs w:val="30"/>
          <w:cs/>
        </w:rPr>
        <w:t>ประกอบด้วยค่าตอบแทนที่เป็นตัวเงินได้แก่ เงินเดือน และผลประโยชน์</w:t>
      </w:r>
      <w:r w:rsidR="009A3564" w:rsidRPr="00F024BD">
        <w:rPr>
          <w:rFonts w:ascii="Angsana New" w:hAnsi="Angsana New"/>
          <w:sz w:val="30"/>
          <w:szCs w:val="30"/>
          <w:cs/>
        </w:rPr>
        <w:t>ที่</w:t>
      </w:r>
      <w:r w:rsidRPr="00F024BD">
        <w:rPr>
          <w:rFonts w:ascii="Angsana New" w:hAnsi="Angsana New"/>
          <w:sz w:val="30"/>
          <w:szCs w:val="30"/>
          <w:cs/>
        </w:rPr>
        <w:t>เกี่ยวข้อง และค่าตอบแทนกรรมการ ได้แก่ ค่าเบี้ยประชุม</w:t>
      </w:r>
      <w:r w:rsidR="009A3564" w:rsidRPr="00F024BD">
        <w:rPr>
          <w:rFonts w:ascii="Angsana New" w:hAnsi="Angsana New"/>
          <w:sz w:val="30"/>
          <w:szCs w:val="30"/>
          <w:cs/>
        </w:rPr>
        <w:t>และบำเหน็จกรรมการ</w:t>
      </w:r>
    </w:p>
    <w:p w:rsidR="006052E6" w:rsidRDefault="00605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B04CFB" w:rsidRDefault="00B04CFB" w:rsidP="00B04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ย</w:t>
      </w:r>
      <w:r w:rsidRPr="008E4D0D">
        <w:rPr>
          <w:rFonts w:ascii="Angsana New" w:hAnsi="Angsana New"/>
          <w:sz w:val="30"/>
          <w:szCs w:val="30"/>
          <w:cs/>
        </w:rPr>
        <w:t xml:space="preserve">อดคงเหลือกับบุคคลหรือกิจการที่เกี่ยวข้องกัน 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 w:hint="cs"/>
          <w:sz w:val="30"/>
          <w:szCs w:val="30"/>
          <w:cs/>
        </w:rPr>
        <w:t>6</w:t>
      </w:r>
      <w:r w:rsidR="00556FD3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Pr="008E4D0D">
        <w:rPr>
          <w:rFonts w:ascii="Angsana New" w:hAnsi="Angsana New"/>
          <w:sz w:val="30"/>
          <w:szCs w:val="30"/>
          <w:cs/>
        </w:rPr>
        <w:t>31 ธันวาคม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</w:t>
      </w:r>
      <w:r w:rsidR="00556FD3">
        <w:rPr>
          <w:rFonts w:ascii="Angsana New" w:hAnsi="Angsana New"/>
          <w:sz w:val="30"/>
          <w:szCs w:val="30"/>
        </w:rPr>
        <w:t>60</w:t>
      </w:r>
      <w:r w:rsidRPr="008E4D0D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B04CFB" w:rsidRPr="00D37A75" w:rsidRDefault="00B04CFB" w:rsidP="00B04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16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32"/>
        <w:gridCol w:w="1084"/>
        <w:gridCol w:w="270"/>
        <w:gridCol w:w="1080"/>
        <w:gridCol w:w="270"/>
        <w:gridCol w:w="1080"/>
        <w:gridCol w:w="270"/>
        <w:gridCol w:w="1080"/>
      </w:tblGrid>
      <w:tr w:rsidR="00534B81" w:rsidRPr="00F70FBF" w:rsidTr="00534B81">
        <w:tc>
          <w:tcPr>
            <w:tcW w:w="4032" w:type="dxa"/>
          </w:tcPr>
          <w:p w:rsidR="00534B81" w:rsidRPr="00F70FBF" w:rsidRDefault="00534B81" w:rsidP="0056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4" w:type="dxa"/>
            <w:gridSpan w:val="3"/>
          </w:tcPr>
          <w:p w:rsidR="00534B81" w:rsidRPr="00F70FBF" w:rsidRDefault="00534B81" w:rsidP="0056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70F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534B81" w:rsidRPr="00F70FBF" w:rsidRDefault="00534B81" w:rsidP="0056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534B81" w:rsidRPr="00F70FBF" w:rsidRDefault="00534B81" w:rsidP="0056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0F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219B" w:rsidRPr="00F70FBF" w:rsidTr="00FF3BF6">
        <w:tc>
          <w:tcPr>
            <w:tcW w:w="4032" w:type="dxa"/>
          </w:tcPr>
          <w:p w:rsidR="0030219B" w:rsidRPr="0044322B" w:rsidRDefault="0030219B" w:rsidP="0030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</w:tcPr>
          <w:p w:rsidR="0030219B" w:rsidRPr="00F70FBF" w:rsidRDefault="0030219B" w:rsidP="0030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30219B" w:rsidRPr="00F70FBF" w:rsidRDefault="0030219B" w:rsidP="0030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0219B" w:rsidRPr="0030219B" w:rsidRDefault="0030219B" w:rsidP="0030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30219B" w:rsidRPr="00F70FBF" w:rsidRDefault="0030219B" w:rsidP="0030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30219B" w:rsidRPr="00F70FBF" w:rsidRDefault="0030219B" w:rsidP="0030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30219B" w:rsidRPr="00F70FBF" w:rsidRDefault="0030219B" w:rsidP="0030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0219B" w:rsidRPr="0030219B" w:rsidRDefault="0030219B" w:rsidP="0030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83519C" w:rsidRPr="00F70FBF" w:rsidTr="0083519C">
        <w:tc>
          <w:tcPr>
            <w:tcW w:w="4032" w:type="dxa"/>
          </w:tcPr>
          <w:p w:rsidR="0083519C" w:rsidRDefault="0083519C" w:rsidP="008351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7E2C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4" w:type="dxa"/>
          </w:tcPr>
          <w:p w:rsidR="0083519C" w:rsidRPr="00F70FBF" w:rsidRDefault="0083519C" w:rsidP="00835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83519C" w:rsidRPr="00F70FBF" w:rsidRDefault="0083519C" w:rsidP="00835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3519C" w:rsidRPr="00F70FBF" w:rsidRDefault="0083519C" w:rsidP="00835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83519C" w:rsidRPr="00F70FBF" w:rsidRDefault="0083519C" w:rsidP="00835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83519C" w:rsidRPr="00F70FBF" w:rsidRDefault="0083519C" w:rsidP="00835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83519C" w:rsidRPr="00F70FBF" w:rsidRDefault="0083519C" w:rsidP="00835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3519C" w:rsidRPr="00F70FBF" w:rsidRDefault="0083519C" w:rsidP="00835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83519C" w:rsidRPr="00F70FBF" w:rsidTr="0083519C">
        <w:tc>
          <w:tcPr>
            <w:tcW w:w="4032" w:type="dxa"/>
          </w:tcPr>
          <w:p w:rsidR="0083519C" w:rsidRDefault="0083519C" w:rsidP="008351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4" w:type="dxa"/>
            <w:gridSpan w:val="7"/>
          </w:tcPr>
          <w:p w:rsidR="0083519C" w:rsidRPr="00F70FBF" w:rsidRDefault="0083519C" w:rsidP="0083519C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Pr="00F70FB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83519C" w:rsidRPr="00F70FBF" w:rsidTr="0083519C">
        <w:tc>
          <w:tcPr>
            <w:tcW w:w="4032" w:type="dxa"/>
          </w:tcPr>
          <w:p w:rsidR="0083519C" w:rsidRPr="0088308B" w:rsidRDefault="0083519C" w:rsidP="00835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1084" w:type="dxa"/>
          </w:tcPr>
          <w:p w:rsidR="0083519C" w:rsidRPr="00F70FBF" w:rsidRDefault="0083519C" w:rsidP="0083519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83519C" w:rsidRPr="00F70FBF" w:rsidRDefault="0083519C" w:rsidP="0083519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3519C" w:rsidRPr="00F70FBF" w:rsidRDefault="0083519C" w:rsidP="0083519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3519C" w:rsidRPr="00F70FBF" w:rsidRDefault="0083519C" w:rsidP="0083519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3519C" w:rsidRPr="00F70FBF" w:rsidRDefault="0083519C" w:rsidP="0083519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3519C" w:rsidRPr="00F70FBF" w:rsidRDefault="0083519C" w:rsidP="0083519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3519C" w:rsidRPr="00F70FBF" w:rsidRDefault="0083519C" w:rsidP="0083519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3519C" w:rsidRPr="00F70FBF" w:rsidTr="0083519C">
        <w:tc>
          <w:tcPr>
            <w:tcW w:w="4032" w:type="dxa"/>
          </w:tcPr>
          <w:p w:rsidR="007806BC" w:rsidRDefault="0083519C" w:rsidP="0078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83519C">
              <w:rPr>
                <w:rFonts w:ascii="Angsana New" w:hAnsi="Angsana New"/>
                <w:sz w:val="30"/>
                <w:szCs w:val="30"/>
              </w:rPr>
              <w:t>U</w:t>
            </w:r>
            <w:r w:rsidR="00975C0D">
              <w:rPr>
                <w:rFonts w:ascii="Angsana New" w:hAnsi="Angsana New"/>
                <w:sz w:val="30"/>
                <w:szCs w:val="30"/>
              </w:rPr>
              <w:t>nimit</w:t>
            </w:r>
            <w:proofErr w:type="spellEnd"/>
            <w:r w:rsidR="00975C0D">
              <w:rPr>
                <w:rFonts w:ascii="Angsana New" w:hAnsi="Angsana New"/>
                <w:sz w:val="30"/>
                <w:szCs w:val="30"/>
              </w:rPr>
              <w:t xml:space="preserve"> Engineering (Myanmar) </w:t>
            </w:r>
          </w:p>
          <w:p w:rsidR="0083519C" w:rsidRPr="0083519C" w:rsidRDefault="0097172E" w:rsidP="0078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4" w:hanging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Co</w:t>
            </w:r>
            <w:r w:rsidR="007806BC">
              <w:rPr>
                <w:rFonts w:ascii="Angsana New" w:hAnsi="Angsana New"/>
                <w:sz w:val="30"/>
                <w:szCs w:val="30"/>
              </w:rPr>
              <w:t>mpany</w:t>
            </w:r>
            <w:r w:rsidR="0083519C" w:rsidRPr="0083519C">
              <w:rPr>
                <w:rFonts w:ascii="Angsana New" w:hAnsi="Angsana New"/>
                <w:sz w:val="30"/>
                <w:szCs w:val="30"/>
              </w:rPr>
              <w:t xml:space="preserve"> L</w:t>
            </w:r>
            <w:r w:rsidR="007806BC">
              <w:rPr>
                <w:rFonts w:ascii="Angsana New" w:hAnsi="Angsana New"/>
                <w:sz w:val="30"/>
                <w:szCs w:val="30"/>
              </w:rPr>
              <w:t>imited</w:t>
            </w: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:rsidR="007806BC" w:rsidRDefault="007806BC" w:rsidP="00F7779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:rsidR="0083519C" w:rsidRPr="00D641D8" w:rsidRDefault="00B12CFF" w:rsidP="00F7779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u w:val="double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83519C" w:rsidRPr="00F70FBF" w:rsidRDefault="0083519C" w:rsidP="0083519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7806BC" w:rsidRDefault="007806BC" w:rsidP="00F77793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:rsidR="0083519C" w:rsidRPr="00D641D8" w:rsidRDefault="0083519C" w:rsidP="00F77793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u w:val="double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83519C" w:rsidRPr="00F70FBF" w:rsidRDefault="0083519C" w:rsidP="0083519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7806BC" w:rsidRDefault="007806BC" w:rsidP="00F7779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:rsidR="0083519C" w:rsidRPr="00101A6D" w:rsidRDefault="00FF3BF6" w:rsidP="00F7779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2,476</w:t>
            </w:r>
          </w:p>
        </w:tc>
        <w:tc>
          <w:tcPr>
            <w:tcW w:w="270" w:type="dxa"/>
          </w:tcPr>
          <w:p w:rsidR="0083519C" w:rsidRPr="00101A6D" w:rsidRDefault="0083519C" w:rsidP="0083519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7806BC" w:rsidRDefault="007806BC" w:rsidP="00F7779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:rsidR="0083519C" w:rsidRPr="00101A6D" w:rsidRDefault="0083519C" w:rsidP="00F7779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1,730</w:t>
            </w:r>
          </w:p>
        </w:tc>
      </w:tr>
    </w:tbl>
    <w:p w:rsidR="00655299" w:rsidRDefault="00655299" w:rsidP="00F777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16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32"/>
        <w:gridCol w:w="1084"/>
        <w:gridCol w:w="270"/>
        <w:gridCol w:w="1080"/>
        <w:gridCol w:w="270"/>
        <w:gridCol w:w="1080"/>
        <w:gridCol w:w="270"/>
        <w:gridCol w:w="1080"/>
      </w:tblGrid>
      <w:tr w:rsidR="0083519C" w:rsidRPr="00F70FBF" w:rsidTr="00FF3BF6">
        <w:tc>
          <w:tcPr>
            <w:tcW w:w="4032" w:type="dxa"/>
          </w:tcPr>
          <w:p w:rsidR="0083519C" w:rsidRPr="00F70FBF" w:rsidRDefault="0083519C" w:rsidP="00FF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4" w:type="dxa"/>
            <w:gridSpan w:val="3"/>
          </w:tcPr>
          <w:p w:rsidR="0083519C" w:rsidRPr="00F70FBF" w:rsidRDefault="0083519C" w:rsidP="00FF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70F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83519C" w:rsidRPr="00F70FBF" w:rsidRDefault="0083519C" w:rsidP="00FF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83519C" w:rsidRPr="00F70FBF" w:rsidRDefault="0083519C" w:rsidP="00FF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0F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519C" w:rsidRPr="00F70FBF" w:rsidTr="00FF3BF6">
        <w:tc>
          <w:tcPr>
            <w:tcW w:w="4032" w:type="dxa"/>
          </w:tcPr>
          <w:p w:rsidR="0083519C" w:rsidRPr="0044322B" w:rsidRDefault="0083519C" w:rsidP="00FF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</w:tcPr>
          <w:p w:rsidR="0083519C" w:rsidRPr="00F70FBF" w:rsidRDefault="0083519C" w:rsidP="00FF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83519C" w:rsidRPr="00F70FBF" w:rsidRDefault="0083519C" w:rsidP="00FF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3519C" w:rsidRPr="0030219B" w:rsidRDefault="0083519C" w:rsidP="00FF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83519C" w:rsidRPr="00F70FBF" w:rsidRDefault="0083519C" w:rsidP="00FF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83519C" w:rsidRPr="00F70FBF" w:rsidRDefault="0083519C" w:rsidP="00FF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83519C" w:rsidRPr="00F70FBF" w:rsidRDefault="0083519C" w:rsidP="00FF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3519C" w:rsidRPr="0030219B" w:rsidRDefault="0083519C" w:rsidP="00FF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83519C" w:rsidRPr="00F70FBF" w:rsidTr="00FF3BF6">
        <w:tc>
          <w:tcPr>
            <w:tcW w:w="4032" w:type="dxa"/>
          </w:tcPr>
          <w:p w:rsidR="0083519C" w:rsidRDefault="0083519C" w:rsidP="00FF3B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84" w:type="dxa"/>
          </w:tcPr>
          <w:p w:rsidR="0083519C" w:rsidRPr="00F70FBF" w:rsidRDefault="0083519C" w:rsidP="00FF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83519C" w:rsidRPr="00F70FBF" w:rsidRDefault="0083519C" w:rsidP="00FF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3519C" w:rsidRPr="00F70FBF" w:rsidRDefault="0083519C" w:rsidP="00FF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83519C" w:rsidRPr="00F70FBF" w:rsidRDefault="0083519C" w:rsidP="00FF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83519C" w:rsidRPr="00F70FBF" w:rsidRDefault="0083519C" w:rsidP="00FF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83519C" w:rsidRPr="00F70FBF" w:rsidRDefault="0083519C" w:rsidP="00FF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3519C" w:rsidRPr="00F70FBF" w:rsidRDefault="0083519C" w:rsidP="00FF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83519C" w:rsidRPr="00F70FBF" w:rsidTr="00FF3BF6">
        <w:tc>
          <w:tcPr>
            <w:tcW w:w="4032" w:type="dxa"/>
          </w:tcPr>
          <w:p w:rsidR="0083519C" w:rsidRDefault="0083519C" w:rsidP="00FF3B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4" w:type="dxa"/>
            <w:gridSpan w:val="7"/>
          </w:tcPr>
          <w:p w:rsidR="0083519C" w:rsidRPr="00F70FBF" w:rsidRDefault="0083519C" w:rsidP="00FF3BF6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Pr="00F70FB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83519C" w:rsidRPr="00F70FBF" w:rsidTr="00FF3BF6">
        <w:tc>
          <w:tcPr>
            <w:tcW w:w="4032" w:type="dxa"/>
          </w:tcPr>
          <w:p w:rsidR="0083519C" w:rsidRPr="0088308B" w:rsidRDefault="0083519C" w:rsidP="0083519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4" w:type="dxa"/>
          </w:tcPr>
          <w:p w:rsidR="0083519C" w:rsidRPr="00F70FBF" w:rsidRDefault="0083519C" w:rsidP="0083519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83519C" w:rsidRPr="00F70FBF" w:rsidRDefault="0083519C" w:rsidP="0083519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3519C" w:rsidRPr="00F70FBF" w:rsidRDefault="0083519C" w:rsidP="0083519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3519C" w:rsidRPr="00F70FBF" w:rsidRDefault="0083519C" w:rsidP="0083519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3519C" w:rsidRPr="00F70FBF" w:rsidRDefault="0083519C" w:rsidP="0083519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3519C" w:rsidRPr="00F70FBF" w:rsidRDefault="0083519C" w:rsidP="0083519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3519C" w:rsidRPr="00F70FBF" w:rsidRDefault="0083519C" w:rsidP="0083519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3519C" w:rsidRPr="00F70FBF" w:rsidTr="00FF3BF6">
        <w:tc>
          <w:tcPr>
            <w:tcW w:w="4032" w:type="dxa"/>
          </w:tcPr>
          <w:p w:rsidR="0083519C" w:rsidRPr="007E2C24" w:rsidRDefault="00597B67" w:rsidP="0083519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proofErr w:type="spellStart"/>
            <w:r>
              <w:rPr>
                <w:rFonts w:ascii="Angsana New" w:hAnsi="Angsana New"/>
                <w:sz w:val="30"/>
                <w:szCs w:val="30"/>
              </w:rPr>
              <w:t>Unimit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(Hong Kong) Co., Limited</w:t>
            </w:r>
            <w:r w:rsidR="0083519C" w:rsidRPr="007E2C2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:rsidR="0083519C" w:rsidRPr="00FF3BF6" w:rsidRDefault="00FF3BF6" w:rsidP="00FF3BF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F3BF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83519C" w:rsidRPr="00F70FBF" w:rsidRDefault="0083519C" w:rsidP="0083519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83519C" w:rsidRPr="00D641D8" w:rsidRDefault="0083519C" w:rsidP="0083519C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u w:val="double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83519C" w:rsidRPr="00F70FBF" w:rsidRDefault="0083519C" w:rsidP="0083519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83519C" w:rsidRPr="00101A6D" w:rsidRDefault="00ED35AD" w:rsidP="00ED35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65,</w:t>
            </w:r>
            <w:r w:rsidR="00AB0FC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400</w:t>
            </w:r>
          </w:p>
        </w:tc>
        <w:tc>
          <w:tcPr>
            <w:tcW w:w="270" w:type="dxa"/>
          </w:tcPr>
          <w:p w:rsidR="0083519C" w:rsidRPr="00101A6D" w:rsidRDefault="0083519C" w:rsidP="0083519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83519C" w:rsidRPr="00101A6D" w:rsidRDefault="00346297" w:rsidP="0083519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98,000</w:t>
            </w:r>
          </w:p>
        </w:tc>
      </w:tr>
    </w:tbl>
    <w:p w:rsidR="00CE6234" w:rsidRDefault="00CE6234" w:rsidP="00C84B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sz w:val="30"/>
          <w:szCs w:val="30"/>
        </w:rPr>
      </w:pPr>
    </w:p>
    <w:p w:rsidR="00A96DA2" w:rsidRDefault="001D3141" w:rsidP="00C84B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t>4</w:t>
      </w:r>
      <w:r w:rsidR="002E2517" w:rsidRPr="00F024BD">
        <w:rPr>
          <w:rFonts w:ascii="Angsana New" w:hAnsi="Angsana New"/>
          <w:bCs/>
          <w:sz w:val="30"/>
          <w:szCs w:val="30"/>
          <w:cs/>
        </w:rPr>
        <w:tab/>
        <w:t xml:space="preserve">ลูกหนี้การค้า </w:t>
      </w:r>
    </w:p>
    <w:p w:rsidR="00F065C4" w:rsidRPr="007A1007" w:rsidRDefault="00F065C4" w:rsidP="00F065C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sz w:val="24"/>
          <w:szCs w:val="24"/>
        </w:rPr>
      </w:pPr>
    </w:p>
    <w:tbl>
      <w:tblPr>
        <w:tblW w:w="4716" w:type="pct"/>
        <w:tblInd w:w="558" w:type="dxa"/>
        <w:tblLook w:val="04A0" w:firstRow="1" w:lastRow="0" w:firstColumn="1" w:lastColumn="0" w:noHBand="0" w:noVBand="1"/>
      </w:tblPr>
      <w:tblGrid>
        <w:gridCol w:w="3239"/>
        <w:gridCol w:w="813"/>
        <w:gridCol w:w="1105"/>
        <w:gridCol w:w="229"/>
        <w:gridCol w:w="1077"/>
        <w:gridCol w:w="222"/>
        <w:gridCol w:w="1075"/>
        <w:gridCol w:w="222"/>
        <w:gridCol w:w="1077"/>
      </w:tblGrid>
      <w:tr w:rsidR="00F065C4" w:rsidTr="009C1572">
        <w:trPr>
          <w:cantSplit/>
        </w:trPr>
        <w:tc>
          <w:tcPr>
            <w:tcW w:w="1799" w:type="pct"/>
          </w:tcPr>
          <w:p w:rsidR="00F065C4" w:rsidRDefault="00F065C4" w:rsidP="00C87646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9" w:type="pct"/>
          </w:tcPr>
          <w:p w:rsidR="00F065C4" w:rsidRDefault="00F065C4" w:rsidP="00C87646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15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21" w:type="pct"/>
            <w:gridSpan w:val="3"/>
          </w:tcPr>
          <w:p w:rsidR="00F065C4" w:rsidRDefault="00F065C4" w:rsidP="00C87646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33" w:type="pct"/>
          </w:tcPr>
          <w:p w:rsidR="00F065C4" w:rsidRDefault="00F065C4" w:rsidP="00C87646">
            <w:pPr>
              <w:pStyle w:val="30"/>
              <w:tabs>
                <w:tab w:val="clear" w:pos="360"/>
                <w:tab w:val="clear" w:pos="72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8" w:type="pct"/>
            <w:gridSpan w:val="3"/>
          </w:tcPr>
          <w:p w:rsidR="00F065C4" w:rsidRDefault="00F065C4" w:rsidP="00C87646">
            <w:pPr>
              <w:pStyle w:val="30"/>
              <w:tabs>
                <w:tab w:val="clear" w:pos="360"/>
                <w:tab w:val="clear" w:pos="720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065C4" w:rsidTr="009C1572">
        <w:trPr>
          <w:cantSplit/>
        </w:trPr>
        <w:tc>
          <w:tcPr>
            <w:tcW w:w="1799" w:type="pct"/>
          </w:tcPr>
          <w:p w:rsidR="00F065C4" w:rsidRDefault="00F065C4" w:rsidP="00F065C4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9" w:type="pct"/>
          </w:tcPr>
          <w:p w:rsidR="00F065C4" w:rsidRDefault="00F065C4" w:rsidP="00F065C4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15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9" w:type="pct"/>
          </w:tcPr>
          <w:p w:rsidR="00F065C4" w:rsidRDefault="00F065C4" w:rsidP="00F065C4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37" w:type="pct"/>
          </w:tcPr>
          <w:p w:rsidR="00F065C4" w:rsidRDefault="00F065C4" w:rsidP="00F065C4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:rsidR="00F065C4" w:rsidRDefault="00F065C4" w:rsidP="00F065C4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133" w:type="pct"/>
          </w:tcPr>
          <w:p w:rsidR="00F065C4" w:rsidRDefault="00F065C4" w:rsidP="00F065C4">
            <w:pPr>
              <w:pStyle w:val="30"/>
              <w:tabs>
                <w:tab w:val="clear" w:pos="360"/>
                <w:tab w:val="clear" w:pos="72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58" w:type="pct"/>
          </w:tcPr>
          <w:p w:rsidR="00F065C4" w:rsidRDefault="00F065C4" w:rsidP="00F065C4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35" w:type="pct"/>
          </w:tcPr>
          <w:p w:rsidR="00F065C4" w:rsidRDefault="00F065C4" w:rsidP="00F065C4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:rsidR="00F065C4" w:rsidRDefault="00F065C4" w:rsidP="00F065C4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556FD3" w:rsidTr="009C1572">
        <w:trPr>
          <w:cantSplit/>
        </w:trPr>
        <w:tc>
          <w:tcPr>
            <w:tcW w:w="1799" w:type="pct"/>
          </w:tcPr>
          <w:p w:rsidR="00556FD3" w:rsidRDefault="00556FD3" w:rsidP="00556FD3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9" w:type="pct"/>
          </w:tcPr>
          <w:p w:rsidR="00556FD3" w:rsidRDefault="00556FD3" w:rsidP="00556FD3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15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9" w:type="pct"/>
          </w:tcPr>
          <w:p w:rsidR="00556FD3" w:rsidRPr="00F024BD" w:rsidRDefault="00556FD3" w:rsidP="00556FD3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37" w:type="pct"/>
          </w:tcPr>
          <w:p w:rsidR="00556FD3" w:rsidRPr="00F024BD" w:rsidRDefault="00556FD3" w:rsidP="00556FD3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:rsidR="00556FD3" w:rsidRPr="00F024BD" w:rsidRDefault="00556FD3" w:rsidP="00556FD3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133" w:type="pct"/>
          </w:tcPr>
          <w:p w:rsidR="00556FD3" w:rsidRPr="00F70FBF" w:rsidRDefault="00556FD3" w:rsidP="0055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" w:type="pct"/>
          </w:tcPr>
          <w:p w:rsidR="00556FD3" w:rsidRPr="00F024BD" w:rsidRDefault="00556FD3" w:rsidP="00556FD3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35" w:type="pct"/>
          </w:tcPr>
          <w:p w:rsidR="00556FD3" w:rsidRPr="00F024BD" w:rsidRDefault="00556FD3" w:rsidP="00556FD3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:rsidR="00556FD3" w:rsidRPr="00F024BD" w:rsidRDefault="00556FD3" w:rsidP="00556FD3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2560</w:t>
            </w:r>
          </w:p>
        </w:tc>
      </w:tr>
      <w:tr w:rsidR="00556FD3" w:rsidTr="009C1572">
        <w:trPr>
          <w:cantSplit/>
        </w:trPr>
        <w:tc>
          <w:tcPr>
            <w:tcW w:w="1799" w:type="pct"/>
          </w:tcPr>
          <w:p w:rsidR="00556FD3" w:rsidRDefault="00556FD3" w:rsidP="00556FD3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9" w:type="pct"/>
          </w:tcPr>
          <w:p w:rsidR="00556FD3" w:rsidRDefault="00556FD3" w:rsidP="00556FD3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15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1" w:type="pct"/>
            <w:gridSpan w:val="7"/>
          </w:tcPr>
          <w:p w:rsidR="00556FD3" w:rsidRDefault="00556FD3" w:rsidP="00556FD3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9C1572" w:rsidTr="009C1572">
        <w:trPr>
          <w:cantSplit/>
        </w:trPr>
        <w:tc>
          <w:tcPr>
            <w:tcW w:w="1799" w:type="pct"/>
            <w:hideMark/>
          </w:tcPr>
          <w:p w:rsidR="009C1572" w:rsidRDefault="009C1572" w:rsidP="009C1572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ลูกหนี้ที่เรียกเก็บแล้ว</w:t>
            </w:r>
          </w:p>
        </w:tc>
        <w:tc>
          <w:tcPr>
            <w:tcW w:w="459" w:type="pct"/>
          </w:tcPr>
          <w:p w:rsidR="009C1572" w:rsidRDefault="009C1572" w:rsidP="009C1572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15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9" w:type="pct"/>
          </w:tcPr>
          <w:p w:rsidR="009C1572" w:rsidRPr="00F10595" w:rsidRDefault="009C1572" w:rsidP="00393937">
            <w:pPr>
              <w:pStyle w:val="E"/>
              <w:tabs>
                <w:tab w:val="decimal" w:pos="837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51,970</w:t>
            </w:r>
          </w:p>
        </w:tc>
        <w:tc>
          <w:tcPr>
            <w:tcW w:w="137" w:type="pct"/>
          </w:tcPr>
          <w:p w:rsidR="009C1572" w:rsidRDefault="009C1572" w:rsidP="009C1572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:rsidR="009C1572" w:rsidRPr="00F10595" w:rsidRDefault="009C1572" w:rsidP="009C1572">
            <w:pPr>
              <w:pStyle w:val="E"/>
              <w:tabs>
                <w:tab w:val="decimal" w:pos="795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76,780</w:t>
            </w:r>
          </w:p>
        </w:tc>
        <w:tc>
          <w:tcPr>
            <w:tcW w:w="133" w:type="pct"/>
          </w:tcPr>
          <w:p w:rsidR="009C1572" w:rsidRPr="00F10595" w:rsidRDefault="009C1572" w:rsidP="009C1572">
            <w:pPr>
              <w:pStyle w:val="E"/>
              <w:tabs>
                <w:tab w:val="decimal" w:pos="822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58" w:type="pct"/>
          </w:tcPr>
          <w:p w:rsidR="009C1572" w:rsidRPr="00F10595" w:rsidRDefault="009C1572" w:rsidP="009C1572">
            <w:pPr>
              <w:pStyle w:val="E"/>
              <w:tabs>
                <w:tab w:val="decimal" w:pos="795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51,970</w:t>
            </w:r>
          </w:p>
        </w:tc>
        <w:tc>
          <w:tcPr>
            <w:tcW w:w="135" w:type="pct"/>
          </w:tcPr>
          <w:p w:rsidR="009C1572" w:rsidRDefault="009C1572" w:rsidP="009C1572">
            <w:pPr>
              <w:pStyle w:val="30"/>
              <w:tabs>
                <w:tab w:val="clear" w:pos="360"/>
                <w:tab w:val="clear" w:pos="720"/>
                <w:tab w:val="decimal" w:pos="82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:rsidR="009C1572" w:rsidRPr="00F10595" w:rsidRDefault="009C1572" w:rsidP="009C1572">
            <w:pPr>
              <w:pStyle w:val="E"/>
              <w:tabs>
                <w:tab w:val="decimal" w:pos="795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76,780</w:t>
            </w:r>
          </w:p>
        </w:tc>
      </w:tr>
      <w:tr w:rsidR="009C1572" w:rsidTr="009C1572">
        <w:trPr>
          <w:cantSplit/>
        </w:trPr>
        <w:tc>
          <w:tcPr>
            <w:tcW w:w="1799" w:type="pct"/>
            <w:hideMark/>
          </w:tcPr>
          <w:p w:rsidR="009C1572" w:rsidRDefault="009C1572" w:rsidP="009C1572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459" w:type="pct"/>
          </w:tcPr>
          <w:p w:rsidR="009C1572" w:rsidRDefault="009C1572" w:rsidP="009C1572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15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9" w:type="pct"/>
          </w:tcPr>
          <w:p w:rsidR="009C1572" w:rsidRDefault="009C1572" w:rsidP="00393937">
            <w:pPr>
              <w:pStyle w:val="E"/>
              <w:tabs>
                <w:tab w:val="decimal" w:pos="837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2,377</w:t>
            </w:r>
          </w:p>
        </w:tc>
        <w:tc>
          <w:tcPr>
            <w:tcW w:w="137" w:type="pct"/>
          </w:tcPr>
          <w:p w:rsidR="009C1572" w:rsidRDefault="009C1572" w:rsidP="009C1572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5" w:type="pct"/>
            <w:tcBorders>
              <w:top w:val="nil"/>
              <w:left w:val="nil"/>
              <w:right w:val="nil"/>
            </w:tcBorders>
          </w:tcPr>
          <w:p w:rsidR="009C1572" w:rsidRDefault="009C1572" w:rsidP="009C1572">
            <w:pPr>
              <w:pStyle w:val="E"/>
              <w:tabs>
                <w:tab w:val="decimal" w:pos="795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2,251</w:t>
            </w:r>
          </w:p>
        </w:tc>
        <w:tc>
          <w:tcPr>
            <w:tcW w:w="133" w:type="pct"/>
          </w:tcPr>
          <w:p w:rsidR="009C1572" w:rsidRDefault="009C1572" w:rsidP="009C1572">
            <w:pPr>
              <w:pStyle w:val="30"/>
              <w:tabs>
                <w:tab w:val="clear" w:pos="360"/>
                <w:tab w:val="clear" w:pos="720"/>
                <w:tab w:val="decimal" w:pos="822"/>
              </w:tabs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58" w:type="pct"/>
            <w:tcBorders>
              <w:top w:val="nil"/>
              <w:left w:val="nil"/>
              <w:right w:val="nil"/>
            </w:tcBorders>
          </w:tcPr>
          <w:p w:rsidR="009C1572" w:rsidRDefault="009C1572" w:rsidP="00980F80">
            <w:pPr>
              <w:pStyle w:val="E"/>
              <w:tabs>
                <w:tab w:val="decimal" w:pos="793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2,377</w:t>
            </w:r>
          </w:p>
        </w:tc>
        <w:tc>
          <w:tcPr>
            <w:tcW w:w="135" w:type="pct"/>
          </w:tcPr>
          <w:p w:rsidR="009C1572" w:rsidRDefault="009C1572" w:rsidP="009C1572">
            <w:pPr>
              <w:pStyle w:val="30"/>
              <w:tabs>
                <w:tab w:val="clear" w:pos="360"/>
                <w:tab w:val="clear" w:pos="720"/>
                <w:tab w:val="decimal" w:pos="82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94" w:type="pct"/>
            <w:tcBorders>
              <w:top w:val="nil"/>
              <w:left w:val="nil"/>
              <w:right w:val="nil"/>
            </w:tcBorders>
          </w:tcPr>
          <w:p w:rsidR="009C1572" w:rsidRDefault="009C1572" w:rsidP="009C1572">
            <w:pPr>
              <w:pStyle w:val="E"/>
              <w:tabs>
                <w:tab w:val="decimal" w:pos="795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2,251</w:t>
            </w:r>
          </w:p>
        </w:tc>
      </w:tr>
      <w:tr w:rsidR="009C1572" w:rsidTr="009C1572">
        <w:trPr>
          <w:cantSplit/>
        </w:trPr>
        <w:tc>
          <w:tcPr>
            <w:tcW w:w="1799" w:type="pct"/>
            <w:hideMark/>
          </w:tcPr>
          <w:p w:rsidR="009C1572" w:rsidRDefault="009C1572" w:rsidP="009C1572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ค่าเผื่อหนี้สงสัยจะสูญ</w:t>
            </w:r>
          </w:p>
        </w:tc>
        <w:tc>
          <w:tcPr>
            <w:tcW w:w="459" w:type="pct"/>
          </w:tcPr>
          <w:p w:rsidR="009C1572" w:rsidRDefault="009C1572" w:rsidP="009C1572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15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:rsidR="009C1572" w:rsidRDefault="009C1572" w:rsidP="009C1572">
            <w:pPr>
              <w:pStyle w:val="E"/>
              <w:tabs>
                <w:tab w:val="decimal" w:pos="823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(124)</w:t>
            </w:r>
          </w:p>
        </w:tc>
        <w:tc>
          <w:tcPr>
            <w:tcW w:w="137" w:type="pct"/>
          </w:tcPr>
          <w:p w:rsidR="009C1572" w:rsidRDefault="009C1572" w:rsidP="009C1572">
            <w:pPr>
              <w:pStyle w:val="30"/>
              <w:tabs>
                <w:tab w:val="clear" w:pos="360"/>
                <w:tab w:val="left" w:pos="540"/>
                <w:tab w:val="decimal" w:pos="72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5" w:type="pct"/>
            <w:tcBorders>
              <w:left w:val="nil"/>
              <w:bottom w:val="single" w:sz="4" w:space="0" w:color="auto"/>
              <w:right w:val="nil"/>
            </w:tcBorders>
          </w:tcPr>
          <w:p w:rsidR="009C1572" w:rsidRDefault="009C1572" w:rsidP="009C1572">
            <w:pPr>
              <w:pStyle w:val="E"/>
              <w:tabs>
                <w:tab w:val="decimal" w:pos="795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(124)</w:t>
            </w:r>
          </w:p>
        </w:tc>
        <w:tc>
          <w:tcPr>
            <w:tcW w:w="133" w:type="pct"/>
          </w:tcPr>
          <w:p w:rsidR="009C1572" w:rsidRDefault="009C1572" w:rsidP="009C1572">
            <w:pPr>
              <w:pStyle w:val="30"/>
              <w:tabs>
                <w:tab w:val="clear" w:pos="360"/>
                <w:tab w:val="decimal" w:pos="720"/>
                <w:tab w:val="decimal" w:pos="822"/>
              </w:tabs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58" w:type="pct"/>
            <w:tcBorders>
              <w:left w:val="nil"/>
              <w:bottom w:val="single" w:sz="4" w:space="0" w:color="auto"/>
              <w:right w:val="nil"/>
            </w:tcBorders>
          </w:tcPr>
          <w:p w:rsidR="009C1572" w:rsidRDefault="009C1572" w:rsidP="009C1572">
            <w:pPr>
              <w:pStyle w:val="E"/>
              <w:tabs>
                <w:tab w:val="decimal" w:pos="793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(124)</w:t>
            </w:r>
          </w:p>
        </w:tc>
        <w:tc>
          <w:tcPr>
            <w:tcW w:w="135" w:type="pct"/>
          </w:tcPr>
          <w:p w:rsidR="009C1572" w:rsidRDefault="009C1572" w:rsidP="009C1572">
            <w:pPr>
              <w:pStyle w:val="30"/>
              <w:tabs>
                <w:tab w:val="clear" w:pos="360"/>
                <w:tab w:val="decimal" w:pos="720"/>
                <w:tab w:val="decimal" w:pos="82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94" w:type="pct"/>
            <w:tcBorders>
              <w:left w:val="nil"/>
              <w:bottom w:val="single" w:sz="4" w:space="0" w:color="auto"/>
              <w:right w:val="nil"/>
            </w:tcBorders>
          </w:tcPr>
          <w:p w:rsidR="009C1572" w:rsidRDefault="009C1572" w:rsidP="009C1572">
            <w:pPr>
              <w:pStyle w:val="E"/>
              <w:tabs>
                <w:tab w:val="decimal" w:pos="795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(124)</w:t>
            </w:r>
          </w:p>
        </w:tc>
      </w:tr>
      <w:tr w:rsidR="009C1572" w:rsidTr="009C1572">
        <w:trPr>
          <w:cantSplit/>
        </w:trPr>
        <w:tc>
          <w:tcPr>
            <w:tcW w:w="1799" w:type="pct"/>
            <w:hideMark/>
          </w:tcPr>
          <w:p w:rsidR="009C1572" w:rsidRDefault="009C1572" w:rsidP="009C1572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459" w:type="pct"/>
          </w:tcPr>
          <w:p w:rsidR="009C1572" w:rsidRDefault="009C1572" w:rsidP="009C1572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15" w:right="-14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:rsidR="009C1572" w:rsidRDefault="009C1572" w:rsidP="00393937">
            <w:pPr>
              <w:pStyle w:val="E"/>
              <w:tabs>
                <w:tab w:val="decimal" w:pos="837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54,223</w:t>
            </w:r>
          </w:p>
        </w:tc>
        <w:tc>
          <w:tcPr>
            <w:tcW w:w="137" w:type="pct"/>
          </w:tcPr>
          <w:p w:rsidR="009C1572" w:rsidRDefault="009C1572" w:rsidP="009C1572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C1572" w:rsidRDefault="009C1572" w:rsidP="009C1572">
            <w:pPr>
              <w:pStyle w:val="E"/>
              <w:tabs>
                <w:tab w:val="decimal" w:pos="795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78,907</w:t>
            </w:r>
          </w:p>
        </w:tc>
        <w:tc>
          <w:tcPr>
            <w:tcW w:w="133" w:type="pct"/>
          </w:tcPr>
          <w:p w:rsidR="009C1572" w:rsidRDefault="009C1572" w:rsidP="009C1572">
            <w:pPr>
              <w:pStyle w:val="E"/>
              <w:tabs>
                <w:tab w:val="decimal" w:pos="822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C1572" w:rsidRPr="00980F80" w:rsidRDefault="009C1572" w:rsidP="00980F80">
            <w:pPr>
              <w:pStyle w:val="E"/>
              <w:tabs>
                <w:tab w:val="decimal" w:pos="793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80F80">
              <w:rPr>
                <w:rFonts w:ascii="Angsana New" w:hAnsi="Angsana New" w:cs="Angsana New"/>
                <w:sz w:val="30"/>
                <w:szCs w:val="30"/>
                <w:lang w:val="en-US"/>
              </w:rPr>
              <w:t>54,223</w:t>
            </w:r>
          </w:p>
        </w:tc>
        <w:tc>
          <w:tcPr>
            <w:tcW w:w="135" w:type="pct"/>
          </w:tcPr>
          <w:p w:rsidR="009C1572" w:rsidRDefault="009C1572" w:rsidP="009C1572">
            <w:pPr>
              <w:pStyle w:val="E"/>
              <w:tabs>
                <w:tab w:val="decimal" w:pos="822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C1572" w:rsidRDefault="009C1572" w:rsidP="009C1572">
            <w:pPr>
              <w:pStyle w:val="E"/>
              <w:tabs>
                <w:tab w:val="decimal" w:pos="795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78,907</w:t>
            </w:r>
          </w:p>
        </w:tc>
      </w:tr>
    </w:tbl>
    <w:p w:rsidR="002C144A" w:rsidRDefault="002C144A" w:rsidP="003031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:rsidR="002C144A" w:rsidRDefault="002C1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:rsidR="00715C65" w:rsidRDefault="00F10C32" w:rsidP="003663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F024BD">
        <w:rPr>
          <w:rFonts w:ascii="Angsana New" w:hAnsi="Angsana New"/>
          <w:sz w:val="30"/>
          <w:szCs w:val="30"/>
          <w:cs/>
        </w:rPr>
        <w:lastRenderedPageBreak/>
        <w:t>การ</w:t>
      </w:r>
      <w:r w:rsidR="00942CB9" w:rsidRPr="00F024BD">
        <w:rPr>
          <w:rFonts w:ascii="Angsana New" w:hAnsi="Angsana New"/>
          <w:sz w:val="30"/>
          <w:szCs w:val="30"/>
          <w:cs/>
        </w:rPr>
        <w:t>วิเคราะห์อายุของลูกหนี้การค้ามี</w:t>
      </w:r>
      <w:r w:rsidRPr="00F024BD">
        <w:rPr>
          <w:rFonts w:ascii="Angsana New" w:hAnsi="Angsana New"/>
          <w:sz w:val="30"/>
          <w:szCs w:val="30"/>
          <w:cs/>
        </w:rPr>
        <w:t>ดังนี้</w:t>
      </w:r>
    </w:p>
    <w:p w:rsidR="00F065C4" w:rsidRPr="002A5376" w:rsidRDefault="00F065C4" w:rsidP="00F065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tbl>
      <w:tblPr>
        <w:tblW w:w="4716" w:type="pct"/>
        <w:tblInd w:w="558" w:type="dxa"/>
        <w:tblLook w:val="04A0" w:firstRow="1" w:lastRow="0" w:firstColumn="1" w:lastColumn="0" w:noHBand="0" w:noVBand="1"/>
      </w:tblPr>
      <w:tblGrid>
        <w:gridCol w:w="3152"/>
        <w:gridCol w:w="709"/>
        <w:gridCol w:w="1133"/>
        <w:gridCol w:w="222"/>
        <w:gridCol w:w="1133"/>
        <w:gridCol w:w="222"/>
        <w:gridCol w:w="1133"/>
        <w:gridCol w:w="222"/>
        <w:gridCol w:w="1133"/>
      </w:tblGrid>
      <w:tr w:rsidR="00F065C4" w:rsidTr="00813E7E">
        <w:trPr>
          <w:cantSplit/>
        </w:trPr>
        <w:tc>
          <w:tcPr>
            <w:tcW w:w="1788" w:type="pct"/>
          </w:tcPr>
          <w:p w:rsidR="00F065C4" w:rsidRDefault="00F065C4" w:rsidP="00C87646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9" w:type="pct"/>
          </w:tcPr>
          <w:p w:rsidR="00F065C4" w:rsidRDefault="00F065C4" w:rsidP="00C87646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15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73" w:type="pct"/>
            <w:gridSpan w:val="3"/>
          </w:tcPr>
          <w:p w:rsidR="00F065C4" w:rsidRDefault="00F065C4" w:rsidP="00C87646">
            <w:pPr>
              <w:pStyle w:val="30"/>
              <w:tabs>
                <w:tab w:val="clear" w:pos="360"/>
                <w:tab w:val="clear" w:pos="720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23" w:type="pct"/>
          </w:tcPr>
          <w:p w:rsidR="00F065C4" w:rsidRDefault="00F065C4" w:rsidP="00C87646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77" w:type="pct"/>
            <w:gridSpan w:val="3"/>
          </w:tcPr>
          <w:p w:rsidR="00F065C4" w:rsidRDefault="00F065C4" w:rsidP="00C87646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065C4" w:rsidTr="00813E7E">
        <w:trPr>
          <w:cantSplit/>
        </w:trPr>
        <w:tc>
          <w:tcPr>
            <w:tcW w:w="1788" w:type="pct"/>
          </w:tcPr>
          <w:p w:rsidR="00F065C4" w:rsidRDefault="00F065C4" w:rsidP="00F065C4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9" w:type="pct"/>
          </w:tcPr>
          <w:p w:rsidR="00F065C4" w:rsidRDefault="00F065C4" w:rsidP="00F065C4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15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</w:tcPr>
          <w:p w:rsidR="00F065C4" w:rsidRDefault="00F065C4" w:rsidP="00F065C4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23" w:type="pct"/>
          </w:tcPr>
          <w:p w:rsidR="00F065C4" w:rsidRDefault="00F065C4" w:rsidP="00F065C4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5" w:type="pct"/>
          </w:tcPr>
          <w:p w:rsidR="00F065C4" w:rsidRDefault="00F065C4" w:rsidP="00F065C4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123" w:type="pct"/>
          </w:tcPr>
          <w:p w:rsidR="00F065C4" w:rsidRDefault="00F065C4" w:rsidP="00F065C4">
            <w:pPr>
              <w:pStyle w:val="30"/>
              <w:tabs>
                <w:tab w:val="clear" w:pos="360"/>
                <w:tab w:val="clear" w:pos="72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9" w:type="pct"/>
          </w:tcPr>
          <w:p w:rsidR="00F065C4" w:rsidRDefault="00F065C4" w:rsidP="00F065C4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23" w:type="pct"/>
          </w:tcPr>
          <w:p w:rsidR="00F065C4" w:rsidRDefault="00F065C4" w:rsidP="00F065C4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5" w:type="pct"/>
          </w:tcPr>
          <w:p w:rsidR="00F065C4" w:rsidRDefault="00F065C4" w:rsidP="00F065C4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556FD3" w:rsidTr="00813E7E">
        <w:trPr>
          <w:cantSplit/>
        </w:trPr>
        <w:tc>
          <w:tcPr>
            <w:tcW w:w="1788" w:type="pct"/>
          </w:tcPr>
          <w:p w:rsidR="00556FD3" w:rsidRDefault="00556FD3" w:rsidP="00556FD3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9" w:type="pct"/>
          </w:tcPr>
          <w:p w:rsidR="00556FD3" w:rsidRDefault="00556FD3" w:rsidP="00556FD3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15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</w:tcPr>
          <w:p w:rsidR="00556FD3" w:rsidRPr="00F024BD" w:rsidRDefault="00556FD3" w:rsidP="00556FD3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23" w:type="pct"/>
          </w:tcPr>
          <w:p w:rsidR="00556FD3" w:rsidRPr="00F024BD" w:rsidRDefault="00556FD3" w:rsidP="00556FD3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5" w:type="pct"/>
          </w:tcPr>
          <w:p w:rsidR="00556FD3" w:rsidRPr="00F024BD" w:rsidRDefault="00556FD3" w:rsidP="00556FD3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123" w:type="pct"/>
          </w:tcPr>
          <w:p w:rsidR="00556FD3" w:rsidRPr="00F70FBF" w:rsidRDefault="00556FD3" w:rsidP="0055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9" w:type="pct"/>
          </w:tcPr>
          <w:p w:rsidR="00556FD3" w:rsidRPr="00F024BD" w:rsidRDefault="00556FD3" w:rsidP="00556FD3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23" w:type="pct"/>
          </w:tcPr>
          <w:p w:rsidR="00556FD3" w:rsidRPr="00F024BD" w:rsidRDefault="00556FD3" w:rsidP="00556FD3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5" w:type="pct"/>
          </w:tcPr>
          <w:p w:rsidR="00556FD3" w:rsidRPr="00F024BD" w:rsidRDefault="00556FD3" w:rsidP="00556FD3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2560</w:t>
            </w:r>
          </w:p>
        </w:tc>
      </w:tr>
      <w:tr w:rsidR="00556FD3" w:rsidTr="00813E7E">
        <w:trPr>
          <w:cantSplit/>
        </w:trPr>
        <w:tc>
          <w:tcPr>
            <w:tcW w:w="1788" w:type="pct"/>
          </w:tcPr>
          <w:p w:rsidR="00556FD3" w:rsidRDefault="00556FD3" w:rsidP="00556FD3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9" w:type="pct"/>
          </w:tcPr>
          <w:p w:rsidR="00556FD3" w:rsidRDefault="00556FD3" w:rsidP="00556FD3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15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3" w:type="pct"/>
            <w:gridSpan w:val="7"/>
          </w:tcPr>
          <w:p w:rsidR="00556FD3" w:rsidRPr="002470AD" w:rsidRDefault="00556FD3" w:rsidP="00556FD3">
            <w:pPr>
              <w:pStyle w:val="E"/>
              <w:ind w:left="-14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2470AD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lang w:val="en-US"/>
              </w:rPr>
              <w:t>(</w:t>
            </w:r>
            <w:r w:rsidRPr="002470AD">
              <w:rPr>
                <w:rFonts w:ascii="Angsana New" w:hAnsi="Angsana New" w:cs="Angsana New" w:hint="cs"/>
                <w:b w:val="0"/>
                <w:bCs w:val="0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2470AD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556FD3" w:rsidTr="00813E7E">
        <w:trPr>
          <w:cantSplit/>
        </w:trPr>
        <w:tc>
          <w:tcPr>
            <w:tcW w:w="1788" w:type="pct"/>
          </w:tcPr>
          <w:p w:rsidR="00556FD3" w:rsidRDefault="00556FD3" w:rsidP="00556FD3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ลูกหนี้ที่เรียกเก็บแล้ว</w:t>
            </w:r>
          </w:p>
        </w:tc>
        <w:tc>
          <w:tcPr>
            <w:tcW w:w="439" w:type="pct"/>
          </w:tcPr>
          <w:p w:rsidR="00556FD3" w:rsidRDefault="00556FD3" w:rsidP="00556FD3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15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3" w:type="pct"/>
            <w:gridSpan w:val="7"/>
          </w:tcPr>
          <w:p w:rsidR="00556FD3" w:rsidRPr="002470AD" w:rsidRDefault="00556FD3" w:rsidP="00556FD3">
            <w:pPr>
              <w:pStyle w:val="E"/>
              <w:ind w:left="-14" w:right="-115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lang w:val="en-US"/>
              </w:rPr>
            </w:pPr>
          </w:p>
        </w:tc>
      </w:tr>
      <w:tr w:rsidR="00813E7E" w:rsidRPr="00265017" w:rsidTr="00813E7E">
        <w:trPr>
          <w:cantSplit/>
        </w:trPr>
        <w:tc>
          <w:tcPr>
            <w:tcW w:w="1788" w:type="pct"/>
            <w:hideMark/>
          </w:tcPr>
          <w:p w:rsidR="00813E7E" w:rsidRDefault="00813E7E" w:rsidP="00813E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39" w:type="pct"/>
          </w:tcPr>
          <w:p w:rsidR="00813E7E" w:rsidRDefault="00813E7E" w:rsidP="00813E7E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decimal" w:pos="459"/>
              </w:tabs>
              <w:spacing w:before="0" w:line="240" w:lineRule="auto"/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</w:tcPr>
          <w:p w:rsidR="00813E7E" w:rsidRPr="004A2323" w:rsidRDefault="00813E7E" w:rsidP="00813E7E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25,841</w:t>
            </w:r>
          </w:p>
        </w:tc>
        <w:tc>
          <w:tcPr>
            <w:tcW w:w="123" w:type="pct"/>
          </w:tcPr>
          <w:p w:rsidR="00813E7E" w:rsidRDefault="00813E7E" w:rsidP="00813E7E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5" w:type="pct"/>
            <w:hideMark/>
          </w:tcPr>
          <w:p w:rsidR="00813E7E" w:rsidRPr="004A2323" w:rsidRDefault="00813E7E" w:rsidP="00813E7E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49,592</w:t>
            </w:r>
          </w:p>
        </w:tc>
        <w:tc>
          <w:tcPr>
            <w:tcW w:w="123" w:type="pct"/>
          </w:tcPr>
          <w:p w:rsidR="00813E7E" w:rsidRPr="004A2323" w:rsidRDefault="00813E7E" w:rsidP="00813E7E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9" w:type="pct"/>
          </w:tcPr>
          <w:p w:rsidR="00813E7E" w:rsidRPr="004A2323" w:rsidRDefault="00813E7E" w:rsidP="00813E7E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25,841</w:t>
            </w:r>
          </w:p>
        </w:tc>
        <w:tc>
          <w:tcPr>
            <w:tcW w:w="123" w:type="pct"/>
          </w:tcPr>
          <w:p w:rsidR="00813E7E" w:rsidRDefault="00813E7E" w:rsidP="00813E7E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5" w:type="pct"/>
          </w:tcPr>
          <w:p w:rsidR="00813E7E" w:rsidRPr="004A2323" w:rsidRDefault="00813E7E" w:rsidP="00813E7E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49,592</w:t>
            </w:r>
          </w:p>
        </w:tc>
      </w:tr>
      <w:tr w:rsidR="00813E7E" w:rsidRPr="00265017" w:rsidTr="00813E7E">
        <w:trPr>
          <w:cantSplit/>
        </w:trPr>
        <w:tc>
          <w:tcPr>
            <w:tcW w:w="1788" w:type="pct"/>
            <w:hideMark/>
          </w:tcPr>
          <w:p w:rsidR="00813E7E" w:rsidRDefault="00813E7E" w:rsidP="00813E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439" w:type="pct"/>
          </w:tcPr>
          <w:p w:rsidR="00813E7E" w:rsidRDefault="00813E7E" w:rsidP="00813E7E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decimal" w:pos="459"/>
              </w:tabs>
              <w:spacing w:before="0" w:line="240" w:lineRule="auto"/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</w:tcPr>
          <w:p w:rsidR="00813E7E" w:rsidRPr="004A2323" w:rsidRDefault="00813E7E" w:rsidP="00813E7E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3" w:type="pct"/>
          </w:tcPr>
          <w:p w:rsidR="00813E7E" w:rsidRDefault="00813E7E" w:rsidP="00813E7E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5" w:type="pct"/>
          </w:tcPr>
          <w:p w:rsidR="00813E7E" w:rsidRPr="004A2323" w:rsidRDefault="00813E7E" w:rsidP="00813E7E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3" w:type="pct"/>
          </w:tcPr>
          <w:p w:rsidR="00813E7E" w:rsidRPr="004A2323" w:rsidRDefault="00813E7E" w:rsidP="00813E7E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9" w:type="pct"/>
          </w:tcPr>
          <w:p w:rsidR="00813E7E" w:rsidRPr="004A2323" w:rsidRDefault="00813E7E" w:rsidP="00813E7E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3" w:type="pct"/>
          </w:tcPr>
          <w:p w:rsidR="00813E7E" w:rsidRDefault="00813E7E" w:rsidP="00813E7E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25" w:type="pct"/>
          </w:tcPr>
          <w:p w:rsidR="00813E7E" w:rsidRPr="004A2323" w:rsidRDefault="00813E7E" w:rsidP="00813E7E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</w:tr>
      <w:tr w:rsidR="00813E7E" w:rsidRPr="00265017" w:rsidTr="00813E7E">
        <w:trPr>
          <w:cantSplit/>
        </w:trPr>
        <w:tc>
          <w:tcPr>
            <w:tcW w:w="1788" w:type="pct"/>
            <w:hideMark/>
          </w:tcPr>
          <w:p w:rsidR="00813E7E" w:rsidRDefault="00813E7E" w:rsidP="00813E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39" w:type="pct"/>
          </w:tcPr>
          <w:p w:rsidR="00813E7E" w:rsidRDefault="00813E7E" w:rsidP="00813E7E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decimal" w:pos="459"/>
              </w:tabs>
              <w:spacing w:before="0" w:line="240" w:lineRule="auto"/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</w:tcPr>
          <w:p w:rsidR="00813E7E" w:rsidRPr="004A2323" w:rsidRDefault="00813E7E" w:rsidP="00813E7E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25,902</w:t>
            </w:r>
          </w:p>
        </w:tc>
        <w:tc>
          <w:tcPr>
            <w:tcW w:w="123" w:type="pct"/>
          </w:tcPr>
          <w:p w:rsidR="00813E7E" w:rsidRDefault="00813E7E" w:rsidP="00813E7E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5" w:type="pct"/>
            <w:hideMark/>
          </w:tcPr>
          <w:p w:rsidR="00813E7E" w:rsidRPr="004A2323" w:rsidRDefault="00813E7E" w:rsidP="00813E7E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25,997</w:t>
            </w:r>
          </w:p>
        </w:tc>
        <w:tc>
          <w:tcPr>
            <w:tcW w:w="123" w:type="pct"/>
          </w:tcPr>
          <w:p w:rsidR="00813E7E" w:rsidRPr="004A2323" w:rsidRDefault="00813E7E" w:rsidP="00813E7E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9" w:type="pct"/>
          </w:tcPr>
          <w:p w:rsidR="00813E7E" w:rsidRPr="004A2323" w:rsidRDefault="00813E7E" w:rsidP="00813E7E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25,902</w:t>
            </w:r>
          </w:p>
        </w:tc>
        <w:tc>
          <w:tcPr>
            <w:tcW w:w="123" w:type="pct"/>
          </w:tcPr>
          <w:p w:rsidR="00813E7E" w:rsidRDefault="00813E7E" w:rsidP="00813E7E"/>
        </w:tc>
        <w:tc>
          <w:tcPr>
            <w:tcW w:w="625" w:type="pct"/>
          </w:tcPr>
          <w:p w:rsidR="00813E7E" w:rsidRPr="004A2323" w:rsidRDefault="00813E7E" w:rsidP="00813E7E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25,997</w:t>
            </w:r>
          </w:p>
        </w:tc>
      </w:tr>
      <w:tr w:rsidR="00813E7E" w:rsidRPr="00265017" w:rsidTr="00813E7E">
        <w:trPr>
          <w:cantSplit/>
        </w:trPr>
        <w:tc>
          <w:tcPr>
            <w:tcW w:w="1788" w:type="pct"/>
            <w:hideMark/>
          </w:tcPr>
          <w:p w:rsidR="00813E7E" w:rsidRDefault="00813E7E" w:rsidP="00813E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3 </w:t>
            </w:r>
            <w:r>
              <w:rPr>
                <w:rFonts w:ascii="Angsana New" w:hAnsi="Angsana New"/>
                <w:sz w:val="30"/>
                <w:szCs w:val="30"/>
              </w:rPr>
              <w:t xml:space="preserve">- 6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39" w:type="pct"/>
          </w:tcPr>
          <w:p w:rsidR="00813E7E" w:rsidRDefault="00813E7E" w:rsidP="00813E7E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decimal" w:pos="459"/>
              </w:tabs>
              <w:spacing w:before="0" w:line="240" w:lineRule="auto"/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</w:tcPr>
          <w:p w:rsidR="00813E7E" w:rsidRPr="000806C3" w:rsidRDefault="00813E7E" w:rsidP="00813E7E">
            <w:pPr>
              <w:pStyle w:val="E"/>
              <w:tabs>
                <w:tab w:val="decimal" w:pos="609"/>
              </w:tabs>
              <w:ind w:left="-18" w:right="-108"/>
              <w:jc w:val="left"/>
              <w:rPr>
                <w:rFonts w:ascii="Angsana New" w:hAnsi="Angsana New" w:cs="Cordi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Cordia New"/>
                <w:b w:val="0"/>
                <w:bCs w:val="0"/>
                <w:sz w:val="30"/>
                <w:szCs w:val="30"/>
                <w:lang w:val="en-US"/>
              </w:rPr>
              <w:t>-</w:t>
            </w:r>
          </w:p>
        </w:tc>
        <w:tc>
          <w:tcPr>
            <w:tcW w:w="123" w:type="pct"/>
          </w:tcPr>
          <w:p w:rsidR="00813E7E" w:rsidRDefault="00813E7E" w:rsidP="00813E7E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5" w:type="pct"/>
            <w:hideMark/>
          </w:tcPr>
          <w:p w:rsidR="00813E7E" w:rsidRPr="000806C3" w:rsidRDefault="00813E7E" w:rsidP="00813E7E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Cordi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Cordia New"/>
                <w:b w:val="0"/>
                <w:bCs w:val="0"/>
                <w:sz w:val="30"/>
                <w:szCs w:val="30"/>
                <w:lang w:val="en-US"/>
              </w:rPr>
              <w:t>904</w:t>
            </w:r>
          </w:p>
        </w:tc>
        <w:tc>
          <w:tcPr>
            <w:tcW w:w="123" w:type="pct"/>
          </w:tcPr>
          <w:p w:rsidR="00813E7E" w:rsidRPr="004A2323" w:rsidRDefault="00813E7E" w:rsidP="00813E7E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9" w:type="pct"/>
          </w:tcPr>
          <w:p w:rsidR="00813E7E" w:rsidRPr="000806C3" w:rsidRDefault="00813E7E" w:rsidP="00813E7E">
            <w:pPr>
              <w:pStyle w:val="E"/>
              <w:tabs>
                <w:tab w:val="decimal" w:pos="609"/>
              </w:tabs>
              <w:ind w:left="-18" w:right="-108"/>
              <w:jc w:val="left"/>
              <w:rPr>
                <w:rFonts w:ascii="Angsana New" w:hAnsi="Angsana New" w:cs="Cordi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Cordia New"/>
                <w:b w:val="0"/>
                <w:bCs w:val="0"/>
                <w:sz w:val="30"/>
                <w:szCs w:val="30"/>
                <w:lang w:val="en-US"/>
              </w:rPr>
              <w:t>-</w:t>
            </w:r>
          </w:p>
        </w:tc>
        <w:tc>
          <w:tcPr>
            <w:tcW w:w="123" w:type="pct"/>
          </w:tcPr>
          <w:p w:rsidR="00813E7E" w:rsidRDefault="00813E7E" w:rsidP="00813E7E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25" w:type="pct"/>
          </w:tcPr>
          <w:p w:rsidR="00813E7E" w:rsidRPr="000806C3" w:rsidRDefault="00813E7E" w:rsidP="00813E7E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Cordi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Cordia New"/>
                <w:b w:val="0"/>
                <w:bCs w:val="0"/>
                <w:sz w:val="30"/>
                <w:szCs w:val="30"/>
                <w:lang w:val="en-US"/>
              </w:rPr>
              <w:t>904</w:t>
            </w:r>
          </w:p>
        </w:tc>
      </w:tr>
      <w:tr w:rsidR="00813E7E" w:rsidRPr="00265017" w:rsidTr="00813E7E">
        <w:trPr>
          <w:cantSplit/>
        </w:trPr>
        <w:tc>
          <w:tcPr>
            <w:tcW w:w="1788" w:type="pct"/>
          </w:tcPr>
          <w:p w:rsidR="00813E7E" w:rsidRPr="00765A40" w:rsidRDefault="00813E7E" w:rsidP="00813E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39" w:type="pct"/>
          </w:tcPr>
          <w:p w:rsidR="00813E7E" w:rsidRDefault="00813E7E" w:rsidP="00813E7E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decimal" w:pos="459"/>
              </w:tabs>
              <w:spacing w:before="0" w:line="240" w:lineRule="auto"/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</w:tcPr>
          <w:p w:rsidR="00813E7E" w:rsidRPr="004A2323" w:rsidRDefault="00813E7E" w:rsidP="00813E7E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103</w:t>
            </w:r>
          </w:p>
        </w:tc>
        <w:tc>
          <w:tcPr>
            <w:tcW w:w="123" w:type="pct"/>
          </w:tcPr>
          <w:p w:rsidR="00813E7E" w:rsidRDefault="00813E7E" w:rsidP="00813E7E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5" w:type="pct"/>
            <w:tcBorders>
              <w:top w:val="nil"/>
              <w:left w:val="nil"/>
              <w:right w:val="nil"/>
            </w:tcBorders>
          </w:tcPr>
          <w:p w:rsidR="00813E7E" w:rsidRPr="004A2323" w:rsidRDefault="00813E7E" w:rsidP="00813E7E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163</w:t>
            </w:r>
          </w:p>
        </w:tc>
        <w:tc>
          <w:tcPr>
            <w:tcW w:w="123" w:type="pct"/>
          </w:tcPr>
          <w:p w:rsidR="00813E7E" w:rsidRDefault="00813E7E" w:rsidP="00813E7E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9" w:type="pct"/>
            <w:tcBorders>
              <w:top w:val="nil"/>
              <w:left w:val="nil"/>
              <w:right w:val="nil"/>
            </w:tcBorders>
          </w:tcPr>
          <w:p w:rsidR="00813E7E" w:rsidRPr="004A2323" w:rsidRDefault="00813E7E" w:rsidP="00813E7E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103</w:t>
            </w:r>
          </w:p>
        </w:tc>
        <w:tc>
          <w:tcPr>
            <w:tcW w:w="123" w:type="pct"/>
          </w:tcPr>
          <w:p w:rsidR="00813E7E" w:rsidRDefault="00813E7E" w:rsidP="00813E7E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25" w:type="pct"/>
            <w:tcBorders>
              <w:top w:val="nil"/>
              <w:left w:val="nil"/>
              <w:right w:val="nil"/>
            </w:tcBorders>
          </w:tcPr>
          <w:p w:rsidR="00813E7E" w:rsidRPr="004A2323" w:rsidRDefault="00813E7E" w:rsidP="00813E7E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163</w:t>
            </w:r>
          </w:p>
        </w:tc>
      </w:tr>
      <w:tr w:rsidR="00813E7E" w:rsidRPr="00265017" w:rsidTr="00813E7E">
        <w:trPr>
          <w:cantSplit/>
        </w:trPr>
        <w:tc>
          <w:tcPr>
            <w:tcW w:w="1788" w:type="pct"/>
            <w:hideMark/>
          </w:tcPr>
          <w:p w:rsidR="00813E7E" w:rsidRDefault="00813E7E" w:rsidP="00813E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 xml:space="preserve">12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39" w:type="pct"/>
          </w:tcPr>
          <w:p w:rsidR="00813E7E" w:rsidRDefault="00813E7E" w:rsidP="00813E7E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decimal" w:pos="459"/>
              </w:tabs>
              <w:spacing w:before="0" w:line="240" w:lineRule="auto"/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:rsidR="00813E7E" w:rsidRPr="004A2323" w:rsidRDefault="00813E7E" w:rsidP="00813E7E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124</w:t>
            </w:r>
          </w:p>
        </w:tc>
        <w:tc>
          <w:tcPr>
            <w:tcW w:w="123" w:type="pct"/>
          </w:tcPr>
          <w:p w:rsidR="00813E7E" w:rsidRDefault="00813E7E" w:rsidP="00813E7E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5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:rsidR="00813E7E" w:rsidRPr="004A2323" w:rsidRDefault="00813E7E" w:rsidP="00813E7E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124</w:t>
            </w:r>
          </w:p>
        </w:tc>
        <w:tc>
          <w:tcPr>
            <w:tcW w:w="123" w:type="pct"/>
          </w:tcPr>
          <w:p w:rsidR="00813E7E" w:rsidRDefault="00813E7E" w:rsidP="00813E7E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9" w:type="pct"/>
            <w:tcBorders>
              <w:left w:val="nil"/>
              <w:bottom w:val="single" w:sz="4" w:space="0" w:color="auto"/>
              <w:right w:val="nil"/>
            </w:tcBorders>
          </w:tcPr>
          <w:p w:rsidR="00813E7E" w:rsidRPr="004A2323" w:rsidRDefault="00813E7E" w:rsidP="00813E7E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124</w:t>
            </w:r>
          </w:p>
        </w:tc>
        <w:tc>
          <w:tcPr>
            <w:tcW w:w="123" w:type="pct"/>
          </w:tcPr>
          <w:p w:rsidR="00813E7E" w:rsidRDefault="00813E7E" w:rsidP="00813E7E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25" w:type="pct"/>
            <w:tcBorders>
              <w:left w:val="nil"/>
              <w:bottom w:val="single" w:sz="4" w:space="0" w:color="auto"/>
              <w:right w:val="nil"/>
            </w:tcBorders>
          </w:tcPr>
          <w:p w:rsidR="00813E7E" w:rsidRPr="004A2323" w:rsidRDefault="00813E7E" w:rsidP="00813E7E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124</w:t>
            </w:r>
          </w:p>
        </w:tc>
      </w:tr>
      <w:tr w:rsidR="00813E7E" w:rsidRPr="0071118D" w:rsidTr="00813E7E">
        <w:trPr>
          <w:cantSplit/>
        </w:trPr>
        <w:tc>
          <w:tcPr>
            <w:tcW w:w="1788" w:type="pct"/>
          </w:tcPr>
          <w:p w:rsidR="00813E7E" w:rsidRPr="0071118D" w:rsidRDefault="00813E7E" w:rsidP="00813E7E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118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9" w:type="pct"/>
          </w:tcPr>
          <w:p w:rsidR="00813E7E" w:rsidRPr="0071118D" w:rsidRDefault="00813E7E" w:rsidP="00813E7E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decimal" w:pos="459"/>
              </w:tabs>
              <w:spacing w:before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:rsidR="00813E7E" w:rsidRPr="0071118D" w:rsidRDefault="00813E7E" w:rsidP="00813E7E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51,970</w:t>
            </w:r>
          </w:p>
        </w:tc>
        <w:tc>
          <w:tcPr>
            <w:tcW w:w="123" w:type="pct"/>
          </w:tcPr>
          <w:p w:rsidR="00813E7E" w:rsidRPr="0071118D" w:rsidRDefault="00813E7E" w:rsidP="00813E7E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13E7E" w:rsidRPr="0071118D" w:rsidRDefault="00813E7E" w:rsidP="00813E7E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76,780</w:t>
            </w:r>
          </w:p>
        </w:tc>
        <w:tc>
          <w:tcPr>
            <w:tcW w:w="123" w:type="pct"/>
          </w:tcPr>
          <w:p w:rsidR="00813E7E" w:rsidRPr="0071118D" w:rsidRDefault="00813E7E" w:rsidP="00813E7E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3E7E" w:rsidRPr="0071118D" w:rsidRDefault="00813E7E" w:rsidP="00813E7E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51,970</w:t>
            </w:r>
          </w:p>
        </w:tc>
        <w:tc>
          <w:tcPr>
            <w:tcW w:w="123" w:type="pct"/>
          </w:tcPr>
          <w:p w:rsidR="00813E7E" w:rsidRPr="0071118D" w:rsidRDefault="00813E7E" w:rsidP="00813E7E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3E7E" w:rsidRPr="0071118D" w:rsidRDefault="00813E7E" w:rsidP="00813E7E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76,780</w:t>
            </w:r>
          </w:p>
        </w:tc>
      </w:tr>
      <w:tr w:rsidR="00813E7E" w:rsidRPr="00265017" w:rsidTr="00813E7E">
        <w:trPr>
          <w:cantSplit/>
        </w:trPr>
        <w:tc>
          <w:tcPr>
            <w:tcW w:w="1788" w:type="pct"/>
            <w:hideMark/>
          </w:tcPr>
          <w:p w:rsidR="00813E7E" w:rsidRDefault="00813E7E" w:rsidP="00813E7E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ค่าเผื่อหนี้สงสัยจะสูญ</w:t>
            </w:r>
          </w:p>
        </w:tc>
        <w:tc>
          <w:tcPr>
            <w:tcW w:w="439" w:type="pct"/>
          </w:tcPr>
          <w:p w:rsidR="00813E7E" w:rsidRDefault="00813E7E" w:rsidP="00813E7E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decimal" w:pos="459"/>
              </w:tabs>
              <w:spacing w:before="0" w:line="240" w:lineRule="auto"/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:rsidR="00813E7E" w:rsidRPr="00EB2B5C" w:rsidRDefault="00813E7E" w:rsidP="00813E7E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(124)</w:t>
            </w:r>
          </w:p>
        </w:tc>
        <w:tc>
          <w:tcPr>
            <w:tcW w:w="123" w:type="pct"/>
          </w:tcPr>
          <w:p w:rsidR="00813E7E" w:rsidRPr="00EB2B5C" w:rsidRDefault="00813E7E" w:rsidP="00813E7E">
            <w:pPr>
              <w:pStyle w:val="30"/>
              <w:tabs>
                <w:tab w:val="clear" w:pos="360"/>
                <w:tab w:val="left" w:pos="540"/>
                <w:tab w:val="decimal" w:pos="851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13E7E" w:rsidRPr="00EB2B5C" w:rsidRDefault="00813E7E" w:rsidP="00813E7E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(124)</w:t>
            </w:r>
          </w:p>
        </w:tc>
        <w:tc>
          <w:tcPr>
            <w:tcW w:w="123" w:type="pct"/>
          </w:tcPr>
          <w:p w:rsidR="00813E7E" w:rsidRPr="00EB2B5C" w:rsidRDefault="00813E7E" w:rsidP="00813E7E">
            <w:pPr>
              <w:pStyle w:val="30"/>
              <w:tabs>
                <w:tab w:val="clear" w:pos="360"/>
                <w:tab w:val="decimal" w:pos="851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3E7E" w:rsidRPr="00EB2B5C" w:rsidRDefault="00813E7E" w:rsidP="00813E7E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(124)</w:t>
            </w:r>
          </w:p>
        </w:tc>
        <w:tc>
          <w:tcPr>
            <w:tcW w:w="123" w:type="pct"/>
          </w:tcPr>
          <w:p w:rsidR="00813E7E" w:rsidRPr="00EB2B5C" w:rsidRDefault="00813E7E" w:rsidP="00813E7E">
            <w:pPr>
              <w:pStyle w:val="30"/>
              <w:tabs>
                <w:tab w:val="clear" w:pos="360"/>
                <w:tab w:val="left" w:pos="540"/>
                <w:tab w:val="decimal" w:pos="851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3E7E" w:rsidRPr="00EB2B5C" w:rsidRDefault="00813E7E" w:rsidP="00813E7E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(124)</w:t>
            </w:r>
          </w:p>
        </w:tc>
      </w:tr>
      <w:tr w:rsidR="00813E7E" w:rsidRPr="001B0723" w:rsidTr="00813E7E">
        <w:trPr>
          <w:cantSplit/>
        </w:trPr>
        <w:tc>
          <w:tcPr>
            <w:tcW w:w="1788" w:type="pct"/>
          </w:tcPr>
          <w:p w:rsidR="00813E7E" w:rsidRPr="001B0723" w:rsidRDefault="00813E7E" w:rsidP="00813E7E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B0723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439" w:type="pct"/>
          </w:tcPr>
          <w:p w:rsidR="00813E7E" w:rsidRPr="001B0723" w:rsidRDefault="00813E7E" w:rsidP="00813E7E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decimal" w:pos="459"/>
              </w:tabs>
              <w:spacing w:before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813E7E" w:rsidRPr="001B0723" w:rsidRDefault="00813E7E" w:rsidP="00813E7E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51,846</w:t>
            </w:r>
          </w:p>
        </w:tc>
        <w:tc>
          <w:tcPr>
            <w:tcW w:w="123" w:type="pct"/>
          </w:tcPr>
          <w:p w:rsidR="00813E7E" w:rsidRPr="001B0723" w:rsidRDefault="00813E7E" w:rsidP="00813E7E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5" w:type="pct"/>
            <w:tcBorders>
              <w:top w:val="nil"/>
              <w:left w:val="nil"/>
              <w:right w:val="nil"/>
            </w:tcBorders>
          </w:tcPr>
          <w:p w:rsidR="00813E7E" w:rsidRPr="001B0723" w:rsidRDefault="00813E7E" w:rsidP="00813E7E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76,656</w:t>
            </w:r>
          </w:p>
        </w:tc>
        <w:tc>
          <w:tcPr>
            <w:tcW w:w="123" w:type="pct"/>
          </w:tcPr>
          <w:p w:rsidR="00813E7E" w:rsidRPr="001B0723" w:rsidRDefault="00813E7E" w:rsidP="00813E7E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29" w:type="pct"/>
            <w:tcBorders>
              <w:top w:val="nil"/>
              <w:left w:val="nil"/>
              <w:right w:val="nil"/>
            </w:tcBorders>
          </w:tcPr>
          <w:p w:rsidR="00813E7E" w:rsidRPr="001B0723" w:rsidRDefault="00813E7E" w:rsidP="00813E7E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51,846</w:t>
            </w:r>
          </w:p>
        </w:tc>
        <w:tc>
          <w:tcPr>
            <w:tcW w:w="123" w:type="pct"/>
          </w:tcPr>
          <w:p w:rsidR="00813E7E" w:rsidRPr="001B0723" w:rsidRDefault="00813E7E" w:rsidP="00813E7E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5" w:type="pct"/>
            <w:tcBorders>
              <w:top w:val="nil"/>
              <w:left w:val="nil"/>
              <w:right w:val="nil"/>
            </w:tcBorders>
          </w:tcPr>
          <w:p w:rsidR="00813E7E" w:rsidRPr="001B0723" w:rsidRDefault="00813E7E" w:rsidP="00813E7E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76,656</w:t>
            </w:r>
          </w:p>
        </w:tc>
      </w:tr>
      <w:tr w:rsidR="00813E7E" w:rsidRPr="00265017" w:rsidTr="00813E7E">
        <w:trPr>
          <w:cantSplit/>
        </w:trPr>
        <w:tc>
          <w:tcPr>
            <w:tcW w:w="1788" w:type="pct"/>
          </w:tcPr>
          <w:p w:rsidR="00813E7E" w:rsidRDefault="00813E7E" w:rsidP="00813E7E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1B072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ลูกหนี้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เงินประกันผลงาน</w:t>
            </w:r>
          </w:p>
        </w:tc>
        <w:tc>
          <w:tcPr>
            <w:tcW w:w="439" w:type="pct"/>
          </w:tcPr>
          <w:p w:rsidR="00813E7E" w:rsidRDefault="00813E7E" w:rsidP="00813E7E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decimal" w:pos="459"/>
              </w:tabs>
              <w:spacing w:before="0" w:line="240" w:lineRule="auto"/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:rsidR="00813E7E" w:rsidRPr="00562EC0" w:rsidRDefault="00813E7E" w:rsidP="00813E7E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2,377</w:t>
            </w:r>
          </w:p>
        </w:tc>
        <w:tc>
          <w:tcPr>
            <w:tcW w:w="123" w:type="pct"/>
          </w:tcPr>
          <w:p w:rsidR="00813E7E" w:rsidRPr="00562EC0" w:rsidRDefault="00813E7E" w:rsidP="00813E7E">
            <w:pPr>
              <w:pStyle w:val="30"/>
              <w:tabs>
                <w:tab w:val="clear" w:pos="360"/>
                <w:tab w:val="left" w:pos="540"/>
                <w:tab w:val="decimal" w:pos="851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3E7E" w:rsidRPr="00562EC0" w:rsidRDefault="00813E7E" w:rsidP="00813E7E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2,251</w:t>
            </w:r>
          </w:p>
        </w:tc>
        <w:tc>
          <w:tcPr>
            <w:tcW w:w="123" w:type="pct"/>
          </w:tcPr>
          <w:p w:rsidR="00813E7E" w:rsidRPr="00562EC0" w:rsidRDefault="00813E7E" w:rsidP="00813E7E">
            <w:pPr>
              <w:pStyle w:val="30"/>
              <w:tabs>
                <w:tab w:val="clear" w:pos="360"/>
                <w:tab w:val="decimal" w:pos="851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3E7E" w:rsidRPr="00562EC0" w:rsidRDefault="00813E7E" w:rsidP="00813E7E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2,377</w:t>
            </w:r>
          </w:p>
        </w:tc>
        <w:tc>
          <w:tcPr>
            <w:tcW w:w="123" w:type="pct"/>
          </w:tcPr>
          <w:p w:rsidR="00813E7E" w:rsidRPr="00562EC0" w:rsidRDefault="00813E7E" w:rsidP="00813E7E">
            <w:pPr>
              <w:pStyle w:val="30"/>
              <w:tabs>
                <w:tab w:val="clear" w:pos="360"/>
                <w:tab w:val="left" w:pos="540"/>
                <w:tab w:val="decimal" w:pos="851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3E7E" w:rsidRPr="00562EC0" w:rsidRDefault="00813E7E" w:rsidP="00813E7E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2,251</w:t>
            </w:r>
          </w:p>
        </w:tc>
      </w:tr>
      <w:tr w:rsidR="00813E7E" w:rsidRPr="00265017" w:rsidTr="00813E7E">
        <w:trPr>
          <w:cantSplit/>
        </w:trPr>
        <w:tc>
          <w:tcPr>
            <w:tcW w:w="1788" w:type="pct"/>
            <w:hideMark/>
          </w:tcPr>
          <w:p w:rsidR="00813E7E" w:rsidRDefault="00813E7E" w:rsidP="00813E7E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439" w:type="pct"/>
          </w:tcPr>
          <w:p w:rsidR="00813E7E" w:rsidRDefault="00813E7E" w:rsidP="00813E7E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decimal" w:pos="459"/>
              </w:tabs>
              <w:spacing w:before="0"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:rsidR="00813E7E" w:rsidRDefault="00813E7E" w:rsidP="00813E7E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54,223</w:t>
            </w:r>
          </w:p>
        </w:tc>
        <w:tc>
          <w:tcPr>
            <w:tcW w:w="123" w:type="pct"/>
          </w:tcPr>
          <w:p w:rsidR="00813E7E" w:rsidRDefault="00813E7E" w:rsidP="00813E7E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813E7E" w:rsidRDefault="00813E7E" w:rsidP="00813E7E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78,907</w:t>
            </w:r>
          </w:p>
        </w:tc>
        <w:tc>
          <w:tcPr>
            <w:tcW w:w="123" w:type="pct"/>
          </w:tcPr>
          <w:p w:rsidR="00813E7E" w:rsidRDefault="00813E7E" w:rsidP="00813E7E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13E7E" w:rsidRDefault="00813E7E" w:rsidP="00813E7E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54,223</w:t>
            </w:r>
          </w:p>
        </w:tc>
        <w:tc>
          <w:tcPr>
            <w:tcW w:w="123" w:type="pct"/>
          </w:tcPr>
          <w:p w:rsidR="00813E7E" w:rsidRDefault="00813E7E" w:rsidP="00813E7E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13E7E" w:rsidRDefault="00813E7E" w:rsidP="00813E7E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78,907</w:t>
            </w:r>
          </w:p>
        </w:tc>
      </w:tr>
    </w:tbl>
    <w:p w:rsidR="001F6070" w:rsidRPr="00D37A75" w:rsidRDefault="001F6070" w:rsidP="003663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sz w:val="24"/>
          <w:szCs w:val="24"/>
        </w:rPr>
      </w:pPr>
    </w:p>
    <w:p w:rsidR="003E4661" w:rsidRDefault="008609D2" w:rsidP="00632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sz w:val="30"/>
          <w:szCs w:val="30"/>
        </w:rPr>
      </w:pPr>
      <w:r w:rsidRPr="00F024BD">
        <w:rPr>
          <w:rFonts w:ascii="Angsana New" w:hAnsi="Angsana New"/>
          <w:b/>
          <w:sz w:val="30"/>
          <w:szCs w:val="30"/>
          <w:cs/>
        </w:rPr>
        <w:t>โ</w:t>
      </w:r>
      <w:r w:rsidR="00942C11" w:rsidRPr="00F024BD">
        <w:rPr>
          <w:rFonts w:ascii="Angsana New" w:hAnsi="Angsana New"/>
          <w:b/>
          <w:sz w:val="30"/>
          <w:szCs w:val="30"/>
          <w:cs/>
        </w:rPr>
        <w:t>ดยปกติระยะเวลาการให้สินเชื่อแก่ลูกค้าของ</w:t>
      </w:r>
      <w:r w:rsidR="00D707A5">
        <w:rPr>
          <w:rFonts w:ascii="Angsana New" w:hAnsi="Angsana New" w:hint="cs"/>
          <w:b/>
          <w:sz w:val="30"/>
          <w:szCs w:val="30"/>
          <w:cs/>
        </w:rPr>
        <w:t>กลุ่ม</w:t>
      </w:r>
      <w:r w:rsidR="00942C11" w:rsidRPr="00F024BD">
        <w:rPr>
          <w:rFonts w:ascii="Angsana New" w:hAnsi="Angsana New"/>
          <w:b/>
          <w:sz w:val="30"/>
          <w:szCs w:val="30"/>
          <w:cs/>
        </w:rPr>
        <w:t>บริษัท มีระยะเวลาตั้งแต่ 30 วัน ถึง 90 วัน</w:t>
      </w:r>
    </w:p>
    <w:p w:rsidR="000344B6" w:rsidRPr="00DC1BB4" w:rsidRDefault="008843D7" w:rsidP="00DC1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sz w:val="30"/>
          <w:szCs w:val="30"/>
        </w:rPr>
        <w:br w:type="page"/>
      </w:r>
      <w:r w:rsidR="001D3141" w:rsidRPr="00DC1BB4"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0344B6" w:rsidRPr="00DC1BB4">
        <w:rPr>
          <w:rFonts w:ascii="Angsana New" w:hAnsi="Angsana New"/>
          <w:b/>
          <w:bCs/>
          <w:sz w:val="30"/>
          <w:szCs w:val="30"/>
          <w:cs/>
        </w:rPr>
        <w:tab/>
      </w:r>
      <w:r w:rsidR="006971CF" w:rsidRPr="00DC1BB4">
        <w:rPr>
          <w:rFonts w:ascii="Angsana New" w:hAnsi="Angsana New"/>
          <w:b/>
          <w:bCs/>
          <w:sz w:val="30"/>
          <w:szCs w:val="30"/>
          <w:cs/>
        </w:rPr>
        <w:t>มูลค่า</w:t>
      </w:r>
      <w:r w:rsidR="00D43072" w:rsidRPr="00DC1BB4">
        <w:rPr>
          <w:rFonts w:ascii="Angsana New" w:hAnsi="Angsana New"/>
          <w:b/>
          <w:bCs/>
          <w:sz w:val="30"/>
          <w:szCs w:val="30"/>
          <w:cs/>
        </w:rPr>
        <w:t>งาน</w:t>
      </w:r>
      <w:r w:rsidR="006971CF" w:rsidRPr="00DC1BB4">
        <w:rPr>
          <w:rFonts w:ascii="Angsana New" w:hAnsi="Angsana New"/>
          <w:b/>
          <w:bCs/>
          <w:sz w:val="30"/>
          <w:szCs w:val="30"/>
          <w:cs/>
        </w:rPr>
        <w:t>ตามสัญญา</w:t>
      </w:r>
      <w:r w:rsidR="002C1ADC" w:rsidRPr="00DC1BB4">
        <w:rPr>
          <w:rFonts w:ascii="Angsana New" w:hAnsi="Angsana New" w:hint="cs"/>
          <w:b/>
          <w:bCs/>
          <w:sz w:val="30"/>
          <w:szCs w:val="30"/>
          <w:cs/>
        </w:rPr>
        <w:t>ที่ยังไม่เรียกเก็บจากลูกค้า</w:t>
      </w:r>
    </w:p>
    <w:p w:rsidR="00503BE9" w:rsidRPr="007A1007" w:rsidRDefault="00503BE9" w:rsidP="00503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sz w:val="24"/>
          <w:szCs w:val="24"/>
        </w:rPr>
      </w:pPr>
    </w:p>
    <w:tbl>
      <w:tblPr>
        <w:tblW w:w="4719" w:type="pct"/>
        <w:tblInd w:w="558" w:type="dxa"/>
        <w:tblLook w:val="04A0" w:firstRow="1" w:lastRow="0" w:firstColumn="1" w:lastColumn="0" w:noHBand="0" w:noVBand="1"/>
      </w:tblPr>
      <w:tblGrid>
        <w:gridCol w:w="3455"/>
        <w:gridCol w:w="380"/>
        <w:gridCol w:w="1141"/>
        <w:gridCol w:w="222"/>
        <w:gridCol w:w="1141"/>
        <w:gridCol w:w="222"/>
        <w:gridCol w:w="1141"/>
        <w:gridCol w:w="222"/>
        <w:gridCol w:w="1141"/>
      </w:tblGrid>
      <w:tr w:rsidR="00503BE9" w:rsidTr="0064241D">
        <w:trPr>
          <w:cantSplit/>
        </w:trPr>
        <w:tc>
          <w:tcPr>
            <w:tcW w:w="1906" w:type="pct"/>
          </w:tcPr>
          <w:p w:rsidR="00503BE9" w:rsidRDefault="00503BE9" w:rsidP="00C87646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0" w:type="pct"/>
          </w:tcPr>
          <w:p w:rsidR="00503BE9" w:rsidRDefault="00503BE9" w:rsidP="00C87646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81" w:type="pct"/>
            <w:gridSpan w:val="3"/>
          </w:tcPr>
          <w:p w:rsidR="00503BE9" w:rsidRDefault="00503BE9" w:rsidP="00C87646">
            <w:pPr>
              <w:pStyle w:val="30"/>
              <w:tabs>
                <w:tab w:val="clear" w:pos="360"/>
                <w:tab w:val="clear" w:pos="720"/>
              </w:tabs>
              <w:ind w:left="-111" w:right="-9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22" w:type="pct"/>
          </w:tcPr>
          <w:p w:rsidR="00503BE9" w:rsidRDefault="00503BE9" w:rsidP="00C87646">
            <w:pPr>
              <w:pStyle w:val="30"/>
              <w:tabs>
                <w:tab w:val="clear" w:pos="360"/>
                <w:tab w:val="clear" w:pos="720"/>
              </w:tabs>
              <w:ind w:left="-111" w:right="-9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81" w:type="pct"/>
            <w:gridSpan w:val="3"/>
          </w:tcPr>
          <w:p w:rsidR="00503BE9" w:rsidRDefault="00503BE9" w:rsidP="00C87646">
            <w:pPr>
              <w:pStyle w:val="30"/>
              <w:tabs>
                <w:tab w:val="clear" w:pos="360"/>
                <w:tab w:val="clear" w:pos="720"/>
              </w:tabs>
              <w:ind w:left="-111" w:right="-9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03BE9" w:rsidTr="0064241D">
        <w:trPr>
          <w:cantSplit/>
        </w:trPr>
        <w:tc>
          <w:tcPr>
            <w:tcW w:w="1906" w:type="pct"/>
          </w:tcPr>
          <w:p w:rsidR="00503BE9" w:rsidRDefault="00503BE9" w:rsidP="00503BE9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0" w:type="pct"/>
          </w:tcPr>
          <w:p w:rsidR="00503BE9" w:rsidRDefault="00503BE9" w:rsidP="00503BE9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9" w:type="pct"/>
          </w:tcPr>
          <w:p w:rsidR="00503BE9" w:rsidRDefault="00503BE9" w:rsidP="00503BE9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22" w:type="pct"/>
          </w:tcPr>
          <w:p w:rsidR="00503BE9" w:rsidRDefault="00503BE9" w:rsidP="00503BE9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9" w:type="pct"/>
          </w:tcPr>
          <w:p w:rsidR="00503BE9" w:rsidRDefault="00503BE9" w:rsidP="00503BE9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122" w:type="pct"/>
          </w:tcPr>
          <w:p w:rsidR="00503BE9" w:rsidRDefault="00503BE9" w:rsidP="00503BE9">
            <w:pPr>
              <w:pStyle w:val="30"/>
              <w:tabs>
                <w:tab w:val="clear" w:pos="360"/>
                <w:tab w:val="clear" w:pos="72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</w:tcPr>
          <w:p w:rsidR="00503BE9" w:rsidRDefault="00503BE9" w:rsidP="00503BE9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22" w:type="pct"/>
          </w:tcPr>
          <w:p w:rsidR="00503BE9" w:rsidRDefault="00503BE9" w:rsidP="00503BE9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9" w:type="pct"/>
          </w:tcPr>
          <w:p w:rsidR="00503BE9" w:rsidRDefault="00503BE9" w:rsidP="00503BE9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556FD3" w:rsidTr="0064241D">
        <w:trPr>
          <w:cantSplit/>
        </w:trPr>
        <w:tc>
          <w:tcPr>
            <w:tcW w:w="1906" w:type="pct"/>
          </w:tcPr>
          <w:p w:rsidR="00556FD3" w:rsidRDefault="00556FD3" w:rsidP="00556FD3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0" w:type="pct"/>
          </w:tcPr>
          <w:p w:rsidR="00556FD3" w:rsidRDefault="00556FD3" w:rsidP="00556FD3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9" w:type="pct"/>
          </w:tcPr>
          <w:p w:rsidR="00556FD3" w:rsidRPr="00F024BD" w:rsidRDefault="00556FD3" w:rsidP="00556FD3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22" w:type="pct"/>
          </w:tcPr>
          <w:p w:rsidR="00556FD3" w:rsidRPr="00F024BD" w:rsidRDefault="00556FD3" w:rsidP="00556FD3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9" w:type="pct"/>
          </w:tcPr>
          <w:p w:rsidR="00556FD3" w:rsidRPr="00F024BD" w:rsidRDefault="00556FD3" w:rsidP="00556FD3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122" w:type="pct"/>
          </w:tcPr>
          <w:p w:rsidR="00556FD3" w:rsidRPr="00F70FBF" w:rsidRDefault="00556FD3" w:rsidP="0055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9" w:type="pct"/>
          </w:tcPr>
          <w:p w:rsidR="00556FD3" w:rsidRPr="00F024BD" w:rsidRDefault="00556FD3" w:rsidP="00556FD3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22" w:type="pct"/>
          </w:tcPr>
          <w:p w:rsidR="00556FD3" w:rsidRPr="00F024BD" w:rsidRDefault="00556FD3" w:rsidP="00556FD3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9" w:type="pct"/>
          </w:tcPr>
          <w:p w:rsidR="00556FD3" w:rsidRPr="00F024BD" w:rsidRDefault="00556FD3" w:rsidP="00556FD3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2560</w:t>
            </w:r>
          </w:p>
        </w:tc>
      </w:tr>
      <w:tr w:rsidR="00556FD3" w:rsidTr="0064241D">
        <w:trPr>
          <w:cantSplit/>
        </w:trPr>
        <w:tc>
          <w:tcPr>
            <w:tcW w:w="1906" w:type="pct"/>
          </w:tcPr>
          <w:p w:rsidR="00556FD3" w:rsidRDefault="00556FD3" w:rsidP="00556FD3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0" w:type="pct"/>
          </w:tcPr>
          <w:p w:rsidR="00556FD3" w:rsidRDefault="00556FD3" w:rsidP="00556FD3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85" w:type="pct"/>
            <w:gridSpan w:val="7"/>
          </w:tcPr>
          <w:p w:rsidR="00556FD3" w:rsidRDefault="00556FD3" w:rsidP="00556FD3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556FD3" w:rsidTr="0064241D">
        <w:trPr>
          <w:cantSplit/>
        </w:trPr>
        <w:tc>
          <w:tcPr>
            <w:tcW w:w="2115" w:type="pct"/>
            <w:gridSpan w:val="2"/>
            <w:hideMark/>
          </w:tcPr>
          <w:p w:rsidR="00556FD3" w:rsidRDefault="00556FD3" w:rsidP="00556FD3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ind w:left="162" w:right="509" w:hanging="16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024B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มูลค่างานตามสัญญาที่ยังไม่เรียก</w:t>
            </w:r>
          </w:p>
          <w:p w:rsidR="00556FD3" w:rsidRPr="00E11878" w:rsidRDefault="00556FD3" w:rsidP="00556FD3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ind w:left="324" w:right="509" w:hanging="16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024B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เก็บจากลูกค้า</w:t>
            </w:r>
          </w:p>
        </w:tc>
        <w:tc>
          <w:tcPr>
            <w:tcW w:w="629" w:type="pct"/>
          </w:tcPr>
          <w:p w:rsidR="00556FD3" w:rsidRDefault="00556FD3" w:rsidP="00556FD3">
            <w:pPr>
              <w:pStyle w:val="E"/>
              <w:tabs>
                <w:tab w:val="decimal" w:pos="1044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2" w:type="pct"/>
          </w:tcPr>
          <w:p w:rsidR="00556FD3" w:rsidRDefault="00556FD3" w:rsidP="00556FD3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</w:tcPr>
          <w:p w:rsidR="00556FD3" w:rsidRDefault="00556FD3" w:rsidP="00556FD3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2" w:type="pct"/>
          </w:tcPr>
          <w:p w:rsidR="00556FD3" w:rsidRDefault="00556FD3" w:rsidP="00556FD3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</w:tcPr>
          <w:p w:rsidR="00556FD3" w:rsidRDefault="00556FD3" w:rsidP="00556FD3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2" w:type="pct"/>
          </w:tcPr>
          <w:p w:rsidR="00556FD3" w:rsidRDefault="00556FD3" w:rsidP="00556FD3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</w:tcPr>
          <w:p w:rsidR="00556FD3" w:rsidRDefault="00556FD3" w:rsidP="00556FD3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</w:tr>
      <w:tr w:rsidR="001971DA" w:rsidTr="0064241D">
        <w:trPr>
          <w:cantSplit/>
        </w:trPr>
        <w:tc>
          <w:tcPr>
            <w:tcW w:w="1906" w:type="pct"/>
            <w:hideMark/>
          </w:tcPr>
          <w:p w:rsidR="001971DA" w:rsidRDefault="001971DA" w:rsidP="001971DA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ต้นทุนงานตามสัญญาบวกกำไร</w:t>
            </w:r>
          </w:p>
        </w:tc>
        <w:tc>
          <w:tcPr>
            <w:tcW w:w="210" w:type="pct"/>
          </w:tcPr>
          <w:p w:rsidR="001971DA" w:rsidRDefault="001971DA" w:rsidP="001971DA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9" w:type="pct"/>
          </w:tcPr>
          <w:p w:rsidR="001971DA" w:rsidRDefault="001971DA" w:rsidP="001971DA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332,178</w:t>
            </w:r>
          </w:p>
        </w:tc>
        <w:tc>
          <w:tcPr>
            <w:tcW w:w="122" w:type="pct"/>
          </w:tcPr>
          <w:p w:rsidR="001971DA" w:rsidRDefault="001971DA" w:rsidP="001971DA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hideMark/>
          </w:tcPr>
          <w:p w:rsidR="001971DA" w:rsidRDefault="001971DA" w:rsidP="001971DA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370,637</w:t>
            </w:r>
          </w:p>
        </w:tc>
        <w:tc>
          <w:tcPr>
            <w:tcW w:w="122" w:type="pct"/>
          </w:tcPr>
          <w:p w:rsidR="001971DA" w:rsidRDefault="001971DA" w:rsidP="001971DA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</w:tcPr>
          <w:p w:rsidR="001971DA" w:rsidRDefault="001971DA" w:rsidP="001971DA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332,178</w:t>
            </w:r>
          </w:p>
        </w:tc>
        <w:tc>
          <w:tcPr>
            <w:tcW w:w="122" w:type="pct"/>
          </w:tcPr>
          <w:p w:rsidR="001971DA" w:rsidRDefault="001971DA" w:rsidP="001971DA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hideMark/>
          </w:tcPr>
          <w:p w:rsidR="001971DA" w:rsidRDefault="001971DA" w:rsidP="001971DA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370,637</w:t>
            </w:r>
          </w:p>
        </w:tc>
      </w:tr>
      <w:tr w:rsidR="001971DA" w:rsidTr="00B10531">
        <w:trPr>
          <w:cantSplit/>
        </w:trPr>
        <w:tc>
          <w:tcPr>
            <w:tcW w:w="1906" w:type="pct"/>
            <w:hideMark/>
          </w:tcPr>
          <w:p w:rsidR="001971DA" w:rsidRDefault="001971DA" w:rsidP="001971DA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จำนวนที่เรียกเก็บจากลูกค้า</w:t>
            </w:r>
          </w:p>
        </w:tc>
        <w:tc>
          <w:tcPr>
            <w:tcW w:w="210" w:type="pct"/>
          </w:tcPr>
          <w:p w:rsidR="001971DA" w:rsidRDefault="001971DA" w:rsidP="001971DA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:rsidR="001971DA" w:rsidRDefault="001971DA" w:rsidP="001971DA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(193,944)</w:t>
            </w:r>
          </w:p>
        </w:tc>
        <w:tc>
          <w:tcPr>
            <w:tcW w:w="122" w:type="pct"/>
          </w:tcPr>
          <w:p w:rsidR="001971DA" w:rsidRDefault="001971DA" w:rsidP="001971DA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971DA" w:rsidRDefault="001971DA" w:rsidP="001971DA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(250,963)</w:t>
            </w:r>
          </w:p>
        </w:tc>
        <w:tc>
          <w:tcPr>
            <w:tcW w:w="122" w:type="pct"/>
          </w:tcPr>
          <w:p w:rsidR="001971DA" w:rsidRDefault="001971DA" w:rsidP="001971DA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71DA" w:rsidRDefault="001971DA" w:rsidP="001971DA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(193,944)</w:t>
            </w:r>
          </w:p>
        </w:tc>
        <w:tc>
          <w:tcPr>
            <w:tcW w:w="122" w:type="pct"/>
          </w:tcPr>
          <w:p w:rsidR="001971DA" w:rsidRDefault="001971DA" w:rsidP="001971DA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971DA" w:rsidRDefault="001971DA" w:rsidP="001971DA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(250,963)</w:t>
            </w:r>
          </w:p>
        </w:tc>
      </w:tr>
      <w:tr w:rsidR="0064241D" w:rsidTr="00B10531">
        <w:trPr>
          <w:cantSplit/>
        </w:trPr>
        <w:tc>
          <w:tcPr>
            <w:tcW w:w="1906" w:type="pct"/>
          </w:tcPr>
          <w:p w:rsidR="0064241D" w:rsidRPr="00FB4B5A" w:rsidRDefault="0064241D" w:rsidP="001971DA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10" w:type="pct"/>
          </w:tcPr>
          <w:p w:rsidR="0064241D" w:rsidRDefault="0064241D" w:rsidP="001971DA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:rsidR="0064241D" w:rsidRPr="0064241D" w:rsidRDefault="0064241D" w:rsidP="0064241D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41D">
              <w:rPr>
                <w:rFonts w:ascii="Angsana New" w:hAnsi="Angsana New" w:cs="Angsana New"/>
                <w:sz w:val="30"/>
                <w:szCs w:val="30"/>
                <w:lang w:val="en-US"/>
              </w:rPr>
              <w:t>138,234</w:t>
            </w:r>
          </w:p>
        </w:tc>
        <w:tc>
          <w:tcPr>
            <w:tcW w:w="122" w:type="pct"/>
          </w:tcPr>
          <w:p w:rsidR="0064241D" w:rsidRDefault="0064241D" w:rsidP="001971DA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64241D" w:rsidRPr="0064241D" w:rsidRDefault="0064241D" w:rsidP="0064241D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41D">
              <w:rPr>
                <w:rFonts w:ascii="Angsana New" w:hAnsi="Angsana New" w:cs="Angsana New"/>
                <w:sz w:val="30"/>
                <w:szCs w:val="30"/>
                <w:lang w:val="en-US"/>
              </w:rPr>
              <w:t>119,674</w:t>
            </w:r>
          </w:p>
        </w:tc>
        <w:tc>
          <w:tcPr>
            <w:tcW w:w="122" w:type="pct"/>
          </w:tcPr>
          <w:p w:rsidR="0064241D" w:rsidRDefault="0064241D" w:rsidP="001971DA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64241D" w:rsidRPr="0064241D" w:rsidRDefault="0064241D" w:rsidP="0064241D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41D">
              <w:rPr>
                <w:rFonts w:ascii="Angsana New" w:hAnsi="Angsana New" w:cs="Angsana New"/>
                <w:sz w:val="30"/>
                <w:szCs w:val="30"/>
                <w:lang w:val="en-US"/>
              </w:rPr>
              <w:t>138,234</w:t>
            </w:r>
          </w:p>
        </w:tc>
        <w:tc>
          <w:tcPr>
            <w:tcW w:w="122" w:type="pct"/>
          </w:tcPr>
          <w:p w:rsidR="0064241D" w:rsidRDefault="0064241D" w:rsidP="001971DA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64241D" w:rsidRPr="0064241D" w:rsidRDefault="0064241D" w:rsidP="0064241D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41D">
              <w:rPr>
                <w:rFonts w:ascii="Angsana New" w:hAnsi="Angsana New" w:cs="Angsana New"/>
                <w:sz w:val="30"/>
                <w:szCs w:val="30"/>
                <w:lang w:val="en-US"/>
              </w:rPr>
              <w:t>119,674</w:t>
            </w:r>
          </w:p>
        </w:tc>
      </w:tr>
      <w:tr w:rsidR="0064241D" w:rsidTr="0064241D">
        <w:trPr>
          <w:cantSplit/>
        </w:trPr>
        <w:tc>
          <w:tcPr>
            <w:tcW w:w="1906" w:type="pct"/>
            <w:hideMark/>
          </w:tcPr>
          <w:p w:rsidR="0064241D" w:rsidRDefault="0064241D" w:rsidP="001971DA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0" w:type="pct"/>
          </w:tcPr>
          <w:p w:rsidR="0064241D" w:rsidRDefault="0064241D" w:rsidP="001971DA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double" w:sz="4" w:space="0" w:color="auto"/>
            </w:tcBorders>
          </w:tcPr>
          <w:p w:rsidR="0064241D" w:rsidRDefault="0064241D" w:rsidP="001971DA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" w:type="pct"/>
          </w:tcPr>
          <w:p w:rsidR="0064241D" w:rsidRDefault="0064241D" w:rsidP="001971DA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double" w:sz="4" w:space="0" w:color="auto"/>
              <w:left w:val="nil"/>
              <w:bottom w:val="nil"/>
              <w:right w:val="nil"/>
            </w:tcBorders>
            <w:hideMark/>
          </w:tcPr>
          <w:p w:rsidR="0064241D" w:rsidRDefault="0064241D" w:rsidP="001971DA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" w:type="pct"/>
          </w:tcPr>
          <w:p w:rsidR="0064241D" w:rsidRDefault="0064241D" w:rsidP="001971DA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64241D" w:rsidRDefault="0064241D" w:rsidP="001971DA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" w:type="pct"/>
          </w:tcPr>
          <w:p w:rsidR="0064241D" w:rsidRDefault="0064241D" w:rsidP="001971DA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double" w:sz="4" w:space="0" w:color="auto"/>
              <w:left w:val="nil"/>
              <w:bottom w:val="nil"/>
              <w:right w:val="nil"/>
            </w:tcBorders>
            <w:hideMark/>
          </w:tcPr>
          <w:p w:rsidR="0064241D" w:rsidRDefault="0064241D" w:rsidP="001971DA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4241D" w:rsidRPr="007A1007" w:rsidTr="0064241D">
        <w:trPr>
          <w:cantSplit/>
        </w:trPr>
        <w:tc>
          <w:tcPr>
            <w:tcW w:w="1906" w:type="pct"/>
          </w:tcPr>
          <w:p w:rsidR="0064241D" w:rsidRDefault="0064241D" w:rsidP="001971DA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จำนวนที่เรียกเก็บจากลูกค้าสูงกว่า</w:t>
            </w:r>
          </w:p>
          <w:p w:rsidR="0064241D" w:rsidRPr="007A1007" w:rsidRDefault="0064241D" w:rsidP="001971DA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210" w:type="pct"/>
          </w:tcPr>
          <w:p w:rsidR="0064241D" w:rsidRPr="007A1007" w:rsidRDefault="0064241D" w:rsidP="001971DA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629" w:type="pct"/>
          </w:tcPr>
          <w:p w:rsidR="0064241D" w:rsidRPr="007A1007" w:rsidRDefault="0064241D" w:rsidP="001971DA">
            <w:pPr>
              <w:pStyle w:val="E"/>
              <w:tabs>
                <w:tab w:val="decimal" w:pos="805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22" w:type="pct"/>
          </w:tcPr>
          <w:p w:rsidR="0064241D" w:rsidRPr="007A1007" w:rsidRDefault="0064241D" w:rsidP="001971DA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29" w:type="pct"/>
          </w:tcPr>
          <w:p w:rsidR="0064241D" w:rsidRPr="007A1007" w:rsidRDefault="0064241D" w:rsidP="001971DA">
            <w:pPr>
              <w:pStyle w:val="E"/>
              <w:tabs>
                <w:tab w:val="decimal" w:pos="805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22" w:type="pct"/>
          </w:tcPr>
          <w:p w:rsidR="0064241D" w:rsidRPr="007A1007" w:rsidRDefault="0064241D" w:rsidP="001971DA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29" w:type="pct"/>
          </w:tcPr>
          <w:p w:rsidR="0064241D" w:rsidRPr="007A1007" w:rsidRDefault="0064241D" w:rsidP="001971DA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22" w:type="pct"/>
          </w:tcPr>
          <w:p w:rsidR="0064241D" w:rsidRPr="007A1007" w:rsidRDefault="0064241D" w:rsidP="001971DA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29" w:type="pct"/>
          </w:tcPr>
          <w:p w:rsidR="0064241D" w:rsidRPr="007A1007" w:rsidRDefault="0064241D" w:rsidP="001971DA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lang w:val="en-US"/>
              </w:rPr>
            </w:pPr>
          </w:p>
        </w:tc>
      </w:tr>
      <w:tr w:rsidR="0064241D" w:rsidTr="0064241D">
        <w:trPr>
          <w:cantSplit/>
        </w:trPr>
        <w:tc>
          <w:tcPr>
            <w:tcW w:w="1906" w:type="pct"/>
            <w:hideMark/>
          </w:tcPr>
          <w:p w:rsidR="0064241D" w:rsidRDefault="0064241D" w:rsidP="001971DA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จำนวนที่เรียกเก็บจากลูกค้า</w:t>
            </w:r>
          </w:p>
        </w:tc>
        <w:tc>
          <w:tcPr>
            <w:tcW w:w="210" w:type="pct"/>
          </w:tcPr>
          <w:p w:rsidR="0064241D" w:rsidRDefault="0064241D" w:rsidP="001971DA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9" w:type="pct"/>
          </w:tcPr>
          <w:p w:rsidR="0064241D" w:rsidRDefault="0064241D" w:rsidP="00307551">
            <w:pPr>
              <w:pStyle w:val="E"/>
              <w:tabs>
                <w:tab w:val="decimal" w:pos="899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26,781</w:t>
            </w:r>
          </w:p>
        </w:tc>
        <w:tc>
          <w:tcPr>
            <w:tcW w:w="122" w:type="pct"/>
          </w:tcPr>
          <w:p w:rsidR="0064241D" w:rsidRDefault="0064241D" w:rsidP="001971DA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9" w:type="pct"/>
          </w:tcPr>
          <w:p w:rsidR="0064241D" w:rsidRDefault="0064241D" w:rsidP="001971DA">
            <w:pPr>
              <w:pStyle w:val="E"/>
              <w:tabs>
                <w:tab w:val="decimal" w:pos="805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30,616</w:t>
            </w:r>
          </w:p>
        </w:tc>
        <w:tc>
          <w:tcPr>
            <w:tcW w:w="122" w:type="pct"/>
          </w:tcPr>
          <w:p w:rsidR="0064241D" w:rsidRDefault="0064241D" w:rsidP="001971DA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</w:tcPr>
          <w:p w:rsidR="0064241D" w:rsidRDefault="0064241D" w:rsidP="001971DA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26,781</w:t>
            </w:r>
          </w:p>
        </w:tc>
        <w:tc>
          <w:tcPr>
            <w:tcW w:w="122" w:type="pct"/>
          </w:tcPr>
          <w:p w:rsidR="0064241D" w:rsidRDefault="0064241D" w:rsidP="001971DA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</w:tcPr>
          <w:p w:rsidR="0064241D" w:rsidRDefault="0064241D" w:rsidP="001971DA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30,616</w:t>
            </w:r>
          </w:p>
        </w:tc>
      </w:tr>
      <w:tr w:rsidR="0064241D" w:rsidTr="006F25A5">
        <w:trPr>
          <w:cantSplit/>
        </w:trPr>
        <w:tc>
          <w:tcPr>
            <w:tcW w:w="1906" w:type="pct"/>
            <w:hideMark/>
          </w:tcPr>
          <w:p w:rsidR="0064241D" w:rsidRDefault="0064241D" w:rsidP="001971DA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ต้นทุนงานตามสัญญาบวกกำไร</w:t>
            </w:r>
          </w:p>
        </w:tc>
        <w:tc>
          <w:tcPr>
            <w:tcW w:w="210" w:type="pct"/>
          </w:tcPr>
          <w:p w:rsidR="0064241D" w:rsidRDefault="0064241D" w:rsidP="001971DA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:rsidR="0064241D" w:rsidRDefault="0064241D" w:rsidP="00307551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(16,798)</w:t>
            </w:r>
          </w:p>
        </w:tc>
        <w:tc>
          <w:tcPr>
            <w:tcW w:w="122" w:type="pct"/>
          </w:tcPr>
          <w:p w:rsidR="0064241D" w:rsidRDefault="0064241D" w:rsidP="001971DA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4241D" w:rsidRDefault="0064241D" w:rsidP="001971DA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(22,735)</w:t>
            </w:r>
          </w:p>
        </w:tc>
        <w:tc>
          <w:tcPr>
            <w:tcW w:w="122" w:type="pct"/>
          </w:tcPr>
          <w:p w:rsidR="0064241D" w:rsidRDefault="0064241D" w:rsidP="001971DA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241D" w:rsidRDefault="0064241D" w:rsidP="001971DA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(16,798)</w:t>
            </w:r>
          </w:p>
        </w:tc>
        <w:tc>
          <w:tcPr>
            <w:tcW w:w="122" w:type="pct"/>
          </w:tcPr>
          <w:p w:rsidR="0064241D" w:rsidRDefault="0064241D" w:rsidP="001971DA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4241D" w:rsidRDefault="0064241D" w:rsidP="001971DA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(22,735)</w:t>
            </w:r>
          </w:p>
        </w:tc>
      </w:tr>
      <w:tr w:rsidR="0064241D" w:rsidTr="006F25A5">
        <w:trPr>
          <w:cantSplit/>
        </w:trPr>
        <w:tc>
          <w:tcPr>
            <w:tcW w:w="1906" w:type="pct"/>
            <w:hideMark/>
          </w:tcPr>
          <w:p w:rsidR="0064241D" w:rsidRDefault="0064241D" w:rsidP="001971DA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210" w:type="pct"/>
          </w:tcPr>
          <w:p w:rsidR="0064241D" w:rsidRDefault="0064241D" w:rsidP="001971DA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:rsidR="0064241D" w:rsidRDefault="0064241D" w:rsidP="001971DA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9,983</w:t>
            </w:r>
          </w:p>
        </w:tc>
        <w:tc>
          <w:tcPr>
            <w:tcW w:w="122" w:type="pct"/>
          </w:tcPr>
          <w:p w:rsidR="0064241D" w:rsidRDefault="0064241D" w:rsidP="001971DA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64241D" w:rsidRPr="006F25A5" w:rsidRDefault="0064241D" w:rsidP="001971DA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7,881</w:t>
            </w:r>
          </w:p>
        </w:tc>
        <w:tc>
          <w:tcPr>
            <w:tcW w:w="122" w:type="pct"/>
          </w:tcPr>
          <w:p w:rsidR="0064241D" w:rsidRDefault="0064241D" w:rsidP="001971DA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64241D" w:rsidRDefault="0064241D" w:rsidP="001971DA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9,983</w:t>
            </w:r>
          </w:p>
        </w:tc>
        <w:tc>
          <w:tcPr>
            <w:tcW w:w="122" w:type="pct"/>
          </w:tcPr>
          <w:p w:rsidR="0064241D" w:rsidRDefault="0064241D" w:rsidP="001971DA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64241D" w:rsidRDefault="0064241D" w:rsidP="001971DA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7,881</w:t>
            </w:r>
          </w:p>
        </w:tc>
      </w:tr>
      <w:tr w:rsidR="006F25A5" w:rsidTr="006F25A5">
        <w:trPr>
          <w:cantSplit/>
        </w:trPr>
        <w:tc>
          <w:tcPr>
            <w:tcW w:w="1906" w:type="pct"/>
          </w:tcPr>
          <w:p w:rsidR="006F25A5" w:rsidRDefault="006F25A5" w:rsidP="001971DA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0" w:type="pct"/>
          </w:tcPr>
          <w:p w:rsidR="006F25A5" w:rsidRDefault="006F25A5" w:rsidP="001971DA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double" w:sz="4" w:space="0" w:color="auto"/>
            </w:tcBorders>
          </w:tcPr>
          <w:p w:rsidR="006F25A5" w:rsidRDefault="006F25A5" w:rsidP="001971DA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" w:type="pct"/>
          </w:tcPr>
          <w:p w:rsidR="006F25A5" w:rsidRDefault="006F25A5" w:rsidP="001971DA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double" w:sz="4" w:space="0" w:color="auto"/>
              <w:left w:val="nil"/>
              <w:right w:val="nil"/>
            </w:tcBorders>
          </w:tcPr>
          <w:p w:rsidR="006F25A5" w:rsidRDefault="006F25A5" w:rsidP="001971DA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" w:type="pct"/>
          </w:tcPr>
          <w:p w:rsidR="006F25A5" w:rsidRDefault="006F25A5" w:rsidP="001971DA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double" w:sz="4" w:space="0" w:color="auto"/>
              <w:left w:val="nil"/>
              <w:right w:val="nil"/>
            </w:tcBorders>
          </w:tcPr>
          <w:p w:rsidR="006F25A5" w:rsidRDefault="006F25A5" w:rsidP="001971DA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" w:type="pct"/>
          </w:tcPr>
          <w:p w:rsidR="006F25A5" w:rsidRDefault="006F25A5" w:rsidP="001971DA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double" w:sz="4" w:space="0" w:color="auto"/>
              <w:left w:val="nil"/>
              <w:right w:val="nil"/>
            </w:tcBorders>
          </w:tcPr>
          <w:p w:rsidR="006F25A5" w:rsidRDefault="006F25A5" w:rsidP="001971DA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</w:tbl>
    <w:p w:rsidR="00F07AF4" w:rsidRDefault="00F07AF4" w:rsidP="00580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:rsidR="00C870D6" w:rsidRDefault="00C870D6" w:rsidP="009A7A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:rsidR="00120D7A" w:rsidRPr="00A96B2B" w:rsidRDefault="00120D7A" w:rsidP="00F07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944F59" w:rsidRDefault="00944F59" w:rsidP="00123F9E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30"/>
          <w:szCs w:val="30"/>
          <w:cs/>
          <w:lang w:bidi="th-TH"/>
        </w:rPr>
        <w:sectPr w:rsidR="00944F59" w:rsidSect="004125AE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0"/>
          <w:cols w:space="720"/>
        </w:sectPr>
      </w:pPr>
    </w:p>
    <w:p w:rsidR="009A7A10" w:rsidRDefault="009D500F" w:rsidP="009A7A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ab/>
      </w:r>
      <w:r w:rsidR="009A7A10">
        <w:rPr>
          <w:rFonts w:ascii="Angsana New" w:hAnsi="Angsana New"/>
          <w:b/>
          <w:bCs/>
          <w:sz w:val="30"/>
          <w:szCs w:val="30"/>
        </w:rPr>
        <w:t>6</w:t>
      </w:r>
      <w:r w:rsidR="009A7A10" w:rsidRPr="00F024BD">
        <w:rPr>
          <w:rFonts w:ascii="Angsana New" w:hAnsi="Angsana New"/>
          <w:b/>
          <w:bCs/>
          <w:sz w:val="30"/>
          <w:szCs w:val="30"/>
          <w:cs/>
        </w:rPr>
        <w:tab/>
      </w:r>
      <w:r w:rsidR="009A7A10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เงินลงทุนในบริษัทย่อย</w:t>
      </w:r>
    </w:p>
    <w:p w:rsidR="0043514B" w:rsidRPr="0043514B" w:rsidRDefault="0043514B" w:rsidP="009A7A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:rsidR="00123F9E" w:rsidRDefault="00123F9E" w:rsidP="009D500F">
      <w:pPr>
        <w:pStyle w:val="block"/>
        <w:spacing w:after="0" w:line="240" w:lineRule="auto"/>
        <w:ind w:left="1116" w:firstLine="36"/>
        <w:jc w:val="both"/>
        <w:rPr>
          <w:rFonts w:ascii="Angsana New" w:hAnsi="Angsana New" w:cs="Angsana New"/>
          <w:sz w:val="30"/>
          <w:szCs w:val="30"/>
          <w:lang w:val="en-US" w:bidi="th-TH"/>
        </w:rPr>
      </w:pPr>
      <w:r w:rsidRPr="00123F9E">
        <w:rPr>
          <w:rFonts w:ascii="Angsana New" w:hAnsi="Angsana New" w:cs="Angsana New"/>
          <w:sz w:val="30"/>
          <w:szCs w:val="30"/>
          <w:cs/>
          <w:lang w:bidi="th-TH"/>
        </w:rPr>
        <w:t xml:space="preserve">เงินลงทุนในบริษัทย่อย ณ วันที่ </w:t>
      </w:r>
      <w:r w:rsidRPr="00123F9E">
        <w:rPr>
          <w:rFonts w:ascii="Angsana New" w:hAnsi="Angsana New" w:cs="Angsana New"/>
          <w:sz w:val="30"/>
          <w:szCs w:val="30"/>
          <w:lang w:bidi="th-TH"/>
        </w:rPr>
        <w:t xml:space="preserve">31 </w:t>
      </w:r>
      <w:r w:rsidRPr="00123F9E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มีนาคม </w:t>
      </w:r>
      <w:r w:rsidRPr="00123F9E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="00503BE9">
        <w:rPr>
          <w:rFonts w:ascii="Angsana New" w:hAnsi="Angsana New" w:cs="Angsana New" w:hint="cs"/>
          <w:sz w:val="30"/>
          <w:szCs w:val="30"/>
          <w:cs/>
          <w:lang w:val="en-US" w:bidi="th-TH"/>
        </w:rPr>
        <w:t>6</w:t>
      </w:r>
      <w:r w:rsidR="00556FD3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="009B213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123F9E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และ </w:t>
      </w:r>
      <w:r w:rsidRPr="00123F9E">
        <w:rPr>
          <w:rFonts w:ascii="Angsana New" w:hAnsi="Angsana New" w:cs="Angsana New"/>
          <w:sz w:val="30"/>
          <w:szCs w:val="30"/>
          <w:cs/>
          <w:lang w:val="en-US" w:bidi="th-TH"/>
        </w:rPr>
        <w:t>3</w:t>
      </w:r>
      <w:r w:rsidRPr="00123F9E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123F9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123F9E">
        <w:rPr>
          <w:rFonts w:ascii="Angsana New" w:hAnsi="Angsana New" w:cs="Angsana New" w:hint="cs"/>
          <w:sz w:val="30"/>
          <w:szCs w:val="30"/>
          <w:cs/>
          <w:lang w:val="en-US" w:bidi="th-TH"/>
        </w:rPr>
        <w:t>ธันวาคม</w:t>
      </w:r>
      <w:r w:rsidRPr="00123F9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123F9E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="00556FD3">
        <w:rPr>
          <w:rFonts w:ascii="Angsana New" w:hAnsi="Angsana New" w:cs="Angsana New"/>
          <w:sz w:val="30"/>
          <w:szCs w:val="30"/>
          <w:lang w:val="en-US" w:bidi="th-TH"/>
        </w:rPr>
        <w:t>60</w:t>
      </w:r>
      <w:r w:rsidR="009B213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123F9E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มีดังนี้ </w:t>
      </w:r>
      <w:r w:rsidR="00791D66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</w:p>
    <w:p w:rsidR="0050634A" w:rsidRPr="0043514B" w:rsidRDefault="0050634A" w:rsidP="009D500F">
      <w:pPr>
        <w:pStyle w:val="block"/>
        <w:spacing w:after="0" w:line="240" w:lineRule="auto"/>
        <w:ind w:left="1116" w:firstLine="36"/>
        <w:jc w:val="both"/>
        <w:rPr>
          <w:rFonts w:ascii="Angsana New" w:hAnsi="Angsana New" w:cs="Angsana New"/>
          <w:sz w:val="20"/>
          <w:lang w:val="en-US" w:bidi="th-TH"/>
        </w:rPr>
      </w:pPr>
    </w:p>
    <w:tbl>
      <w:tblPr>
        <w:tblW w:w="4625" w:type="pct"/>
        <w:tblInd w:w="1170" w:type="dxa"/>
        <w:tblLayout w:type="fixed"/>
        <w:tblLook w:val="01E0" w:firstRow="1" w:lastRow="1" w:firstColumn="1" w:lastColumn="1" w:noHBand="0" w:noVBand="0"/>
      </w:tblPr>
      <w:tblGrid>
        <w:gridCol w:w="1977"/>
        <w:gridCol w:w="808"/>
        <w:gridCol w:w="815"/>
        <w:gridCol w:w="271"/>
        <w:gridCol w:w="809"/>
        <w:gridCol w:w="812"/>
        <w:gridCol w:w="239"/>
        <w:gridCol w:w="818"/>
        <w:gridCol w:w="17"/>
        <w:gridCol w:w="818"/>
        <w:gridCol w:w="6"/>
        <w:gridCol w:w="23"/>
        <w:gridCol w:w="211"/>
        <w:gridCol w:w="9"/>
        <w:gridCol w:w="17"/>
        <w:gridCol w:w="933"/>
        <w:gridCol w:w="58"/>
        <w:gridCol w:w="179"/>
        <w:gridCol w:w="890"/>
        <w:gridCol w:w="20"/>
        <w:gridCol w:w="236"/>
        <w:gridCol w:w="9"/>
        <w:gridCol w:w="953"/>
        <w:gridCol w:w="21"/>
        <w:gridCol w:w="26"/>
        <w:gridCol w:w="190"/>
        <w:gridCol w:w="37"/>
        <w:gridCol w:w="844"/>
        <w:gridCol w:w="26"/>
        <w:gridCol w:w="211"/>
        <w:gridCol w:w="26"/>
        <w:gridCol w:w="953"/>
        <w:gridCol w:w="14"/>
        <w:gridCol w:w="78"/>
        <w:gridCol w:w="161"/>
        <w:gridCol w:w="867"/>
        <w:gridCol w:w="17"/>
      </w:tblGrid>
      <w:tr w:rsidR="00F71CE7" w:rsidRPr="0023723E" w:rsidTr="00C804F6">
        <w:tc>
          <w:tcPr>
            <w:tcW w:w="687" w:type="pct"/>
          </w:tcPr>
          <w:p w:rsidR="00A739F5" w:rsidRPr="00A448DC" w:rsidRDefault="00A739F5" w:rsidP="0056500A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4313" w:type="pct"/>
            <w:gridSpan w:val="36"/>
          </w:tcPr>
          <w:p w:rsidR="00A739F5" w:rsidRPr="00A448DC" w:rsidRDefault="00A739F5" w:rsidP="0056500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A448DC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F71CE7" w:rsidRPr="0023723E" w:rsidTr="00626BDF">
        <w:trPr>
          <w:trHeight w:val="20"/>
        </w:trPr>
        <w:tc>
          <w:tcPr>
            <w:tcW w:w="687" w:type="pct"/>
          </w:tcPr>
          <w:p w:rsidR="00C804F6" w:rsidRPr="00A448DC" w:rsidRDefault="00C804F6" w:rsidP="0056500A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64" w:type="pct"/>
            <w:gridSpan w:val="2"/>
            <w:vAlign w:val="bottom"/>
          </w:tcPr>
          <w:p w:rsidR="00C804F6" w:rsidRPr="00A448DC" w:rsidRDefault="00C804F6" w:rsidP="0056500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448DC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ทุน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จดทะเบียน</w:t>
            </w:r>
          </w:p>
        </w:tc>
        <w:tc>
          <w:tcPr>
            <w:tcW w:w="94" w:type="pct"/>
          </w:tcPr>
          <w:p w:rsidR="00C804F6" w:rsidRPr="00A448DC" w:rsidRDefault="00C804F6" w:rsidP="005650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3" w:type="pct"/>
            <w:gridSpan w:val="2"/>
          </w:tcPr>
          <w:p w:rsidR="00C804F6" w:rsidRPr="00A448DC" w:rsidRDefault="00AB3B94" w:rsidP="00831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ทุน</w:t>
            </w:r>
            <w:r w:rsidR="005628D8">
              <w:rPr>
                <w:rFonts w:ascii="Angsana New" w:hAnsi="Angsana New" w:hint="cs"/>
                <w:sz w:val="26"/>
                <w:szCs w:val="26"/>
                <w:cs/>
              </w:rPr>
              <w:t>เรียกชำระ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แล้ว</w:t>
            </w:r>
          </w:p>
        </w:tc>
        <w:tc>
          <w:tcPr>
            <w:tcW w:w="83" w:type="pct"/>
          </w:tcPr>
          <w:p w:rsidR="00C804F6" w:rsidRPr="00A448DC" w:rsidRDefault="00C804F6" w:rsidP="00831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6" w:type="pct"/>
            <w:gridSpan w:val="4"/>
          </w:tcPr>
          <w:p w:rsidR="00C804F6" w:rsidRPr="00A448DC" w:rsidRDefault="00C804F6" w:rsidP="00831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48DC">
              <w:rPr>
                <w:rFonts w:ascii="Angsana New" w:hAnsi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83" w:type="pct"/>
            <w:gridSpan w:val="3"/>
            <w:vAlign w:val="bottom"/>
          </w:tcPr>
          <w:p w:rsidR="00C804F6" w:rsidRPr="00A448DC" w:rsidRDefault="00C804F6" w:rsidP="005650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8" w:type="pct"/>
            <w:gridSpan w:val="6"/>
            <w:vAlign w:val="bottom"/>
          </w:tcPr>
          <w:p w:rsidR="00C804F6" w:rsidRPr="00A448DC" w:rsidRDefault="00C804F6" w:rsidP="0056500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A448DC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ราคาทุน</w:t>
            </w:r>
          </w:p>
        </w:tc>
        <w:tc>
          <w:tcPr>
            <w:tcW w:w="82" w:type="pct"/>
            <w:vAlign w:val="bottom"/>
          </w:tcPr>
          <w:p w:rsidR="00C804F6" w:rsidRPr="00A448DC" w:rsidRDefault="00C804F6" w:rsidP="0056500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22" w:type="pct"/>
            <w:gridSpan w:val="7"/>
            <w:vAlign w:val="bottom"/>
          </w:tcPr>
          <w:p w:rsidR="00C804F6" w:rsidRPr="00A448DC" w:rsidRDefault="00C804F6" w:rsidP="0056500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48DC">
              <w:rPr>
                <w:rFonts w:ascii="Angsana New" w:hAnsi="Angsan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82" w:type="pct"/>
            <w:gridSpan w:val="2"/>
            <w:vAlign w:val="bottom"/>
          </w:tcPr>
          <w:p w:rsidR="00C804F6" w:rsidRPr="00A448DC" w:rsidRDefault="00C804F6" w:rsidP="0056500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36" w:type="pct"/>
            <w:gridSpan w:val="7"/>
            <w:vAlign w:val="bottom"/>
          </w:tcPr>
          <w:p w:rsidR="00C804F6" w:rsidRPr="00A448DC" w:rsidRDefault="00C804F6" w:rsidP="0056500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448D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  <w:r w:rsidRPr="00A448DC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  <w:r w:rsidRPr="00A448D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สุทธิ</w:t>
            </w:r>
          </w:p>
        </w:tc>
      </w:tr>
      <w:tr w:rsidR="00F71CE7" w:rsidRPr="0023723E" w:rsidTr="00626BDF">
        <w:trPr>
          <w:trHeight w:val="20"/>
        </w:trPr>
        <w:tc>
          <w:tcPr>
            <w:tcW w:w="687" w:type="pct"/>
          </w:tcPr>
          <w:p w:rsidR="00791D66" w:rsidRPr="00A448DC" w:rsidRDefault="00791D66" w:rsidP="00791D66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81" w:type="pct"/>
          </w:tcPr>
          <w:p w:rsidR="00791D66" w:rsidRPr="00A448DC" w:rsidRDefault="00791D66" w:rsidP="00791D66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</w:p>
        </w:tc>
        <w:tc>
          <w:tcPr>
            <w:tcW w:w="283" w:type="pct"/>
          </w:tcPr>
          <w:p w:rsidR="00791D66" w:rsidRPr="00A448DC" w:rsidRDefault="00791D66" w:rsidP="00791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94" w:type="pct"/>
          </w:tcPr>
          <w:p w:rsidR="00791D66" w:rsidRPr="00A448DC" w:rsidRDefault="00791D66" w:rsidP="00791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" w:type="pct"/>
          </w:tcPr>
          <w:p w:rsidR="00791D66" w:rsidRPr="00A448DC" w:rsidRDefault="00791D66" w:rsidP="00791D66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</w:p>
        </w:tc>
        <w:tc>
          <w:tcPr>
            <w:tcW w:w="282" w:type="pct"/>
          </w:tcPr>
          <w:p w:rsidR="00791D66" w:rsidRPr="00A448DC" w:rsidRDefault="00791D66" w:rsidP="00791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83" w:type="pct"/>
          </w:tcPr>
          <w:p w:rsidR="00791D66" w:rsidRDefault="00791D66" w:rsidP="00791D66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90" w:type="pct"/>
            <w:gridSpan w:val="2"/>
          </w:tcPr>
          <w:p w:rsidR="00791D66" w:rsidRPr="00A448DC" w:rsidRDefault="00791D66" w:rsidP="00791D66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</w:p>
        </w:tc>
        <w:tc>
          <w:tcPr>
            <w:tcW w:w="286" w:type="pct"/>
            <w:gridSpan w:val="2"/>
          </w:tcPr>
          <w:p w:rsidR="00791D66" w:rsidRPr="00A448DC" w:rsidRDefault="00791D66" w:rsidP="00791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83" w:type="pct"/>
            <w:gridSpan w:val="3"/>
          </w:tcPr>
          <w:p w:rsidR="00791D66" w:rsidRPr="00A448DC" w:rsidRDefault="00791D66" w:rsidP="00791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0" w:type="pct"/>
            <w:gridSpan w:val="3"/>
          </w:tcPr>
          <w:p w:rsidR="00791D66" w:rsidRPr="00A448DC" w:rsidRDefault="00791D66" w:rsidP="00791D66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</w:p>
        </w:tc>
        <w:tc>
          <w:tcPr>
            <w:tcW w:w="378" w:type="pct"/>
            <w:gridSpan w:val="3"/>
          </w:tcPr>
          <w:p w:rsidR="00791D66" w:rsidRPr="00A448DC" w:rsidRDefault="00791D66" w:rsidP="00791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82" w:type="pct"/>
          </w:tcPr>
          <w:p w:rsidR="00791D66" w:rsidRPr="00A448DC" w:rsidRDefault="00791D66" w:rsidP="00791D66">
            <w:pPr>
              <w:pStyle w:val="acctfourfigures"/>
              <w:spacing w:line="240" w:lineRule="auto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350" w:type="pct"/>
            <w:gridSpan w:val="4"/>
          </w:tcPr>
          <w:p w:rsidR="00791D66" w:rsidRPr="00A448DC" w:rsidRDefault="00791D66" w:rsidP="00791D66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</w:p>
        </w:tc>
        <w:tc>
          <w:tcPr>
            <w:tcW w:w="372" w:type="pct"/>
            <w:gridSpan w:val="3"/>
          </w:tcPr>
          <w:p w:rsidR="00791D66" w:rsidRPr="00A448DC" w:rsidRDefault="00791D66" w:rsidP="00791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82" w:type="pct"/>
            <w:gridSpan w:val="2"/>
          </w:tcPr>
          <w:p w:rsidR="00791D66" w:rsidRPr="00A448DC" w:rsidRDefault="00791D66" w:rsidP="00791D6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2" w:type="pct"/>
            <w:gridSpan w:val="4"/>
          </w:tcPr>
          <w:p w:rsidR="00791D66" w:rsidRPr="00A448DC" w:rsidRDefault="00791D66" w:rsidP="00791D66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</w:p>
        </w:tc>
        <w:tc>
          <w:tcPr>
            <w:tcW w:w="364" w:type="pct"/>
            <w:gridSpan w:val="3"/>
          </w:tcPr>
          <w:p w:rsidR="00791D66" w:rsidRPr="00A448DC" w:rsidRDefault="00791D66" w:rsidP="00791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</w:p>
        </w:tc>
      </w:tr>
      <w:tr w:rsidR="00F71CE7" w:rsidRPr="0023723E" w:rsidTr="00626BDF">
        <w:trPr>
          <w:trHeight w:val="20"/>
        </w:trPr>
        <w:tc>
          <w:tcPr>
            <w:tcW w:w="687" w:type="pct"/>
          </w:tcPr>
          <w:p w:rsidR="00791D66" w:rsidRPr="00A448DC" w:rsidRDefault="00791D66" w:rsidP="00791D66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81" w:type="pct"/>
          </w:tcPr>
          <w:p w:rsidR="00791D66" w:rsidRPr="00A448DC" w:rsidRDefault="00791D66" w:rsidP="00791D66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283" w:type="pct"/>
          </w:tcPr>
          <w:p w:rsidR="00791D66" w:rsidRPr="00A448DC" w:rsidRDefault="00791D66" w:rsidP="00791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4" w:type="pct"/>
          </w:tcPr>
          <w:p w:rsidR="00791D66" w:rsidRPr="00A448DC" w:rsidRDefault="00791D66" w:rsidP="00791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" w:type="pct"/>
          </w:tcPr>
          <w:p w:rsidR="00791D66" w:rsidRPr="00A448DC" w:rsidRDefault="00791D66" w:rsidP="00791D66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282" w:type="pct"/>
          </w:tcPr>
          <w:p w:rsidR="00791D66" w:rsidRPr="00A448DC" w:rsidRDefault="00791D66" w:rsidP="00791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3" w:type="pct"/>
          </w:tcPr>
          <w:p w:rsidR="00791D66" w:rsidRDefault="00791D66" w:rsidP="00791D66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90" w:type="pct"/>
            <w:gridSpan w:val="2"/>
          </w:tcPr>
          <w:p w:rsidR="00791D66" w:rsidRPr="00A448DC" w:rsidRDefault="00791D66" w:rsidP="00791D66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286" w:type="pct"/>
            <w:gridSpan w:val="2"/>
          </w:tcPr>
          <w:p w:rsidR="00791D66" w:rsidRPr="00A448DC" w:rsidRDefault="00791D66" w:rsidP="00791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3" w:type="pct"/>
            <w:gridSpan w:val="3"/>
          </w:tcPr>
          <w:p w:rsidR="00791D66" w:rsidRPr="00A448DC" w:rsidRDefault="00791D66" w:rsidP="00791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0" w:type="pct"/>
            <w:gridSpan w:val="3"/>
          </w:tcPr>
          <w:p w:rsidR="00791D66" w:rsidRPr="00A448DC" w:rsidRDefault="00791D66" w:rsidP="00791D66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378" w:type="pct"/>
            <w:gridSpan w:val="3"/>
          </w:tcPr>
          <w:p w:rsidR="00791D66" w:rsidRPr="00A448DC" w:rsidRDefault="00791D66" w:rsidP="00791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2" w:type="pct"/>
          </w:tcPr>
          <w:p w:rsidR="00791D66" w:rsidRPr="00A448DC" w:rsidRDefault="00791D66" w:rsidP="00791D66">
            <w:pPr>
              <w:pStyle w:val="acctfourfigures"/>
              <w:spacing w:line="240" w:lineRule="auto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350" w:type="pct"/>
            <w:gridSpan w:val="4"/>
          </w:tcPr>
          <w:p w:rsidR="00791D66" w:rsidRPr="00A448DC" w:rsidRDefault="00791D66" w:rsidP="00791D66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372" w:type="pct"/>
            <w:gridSpan w:val="3"/>
          </w:tcPr>
          <w:p w:rsidR="00791D66" w:rsidRPr="00A448DC" w:rsidRDefault="00791D66" w:rsidP="00791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2" w:type="pct"/>
            <w:gridSpan w:val="2"/>
          </w:tcPr>
          <w:p w:rsidR="00791D66" w:rsidRPr="00A448DC" w:rsidRDefault="00791D66" w:rsidP="00791D6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2" w:type="pct"/>
            <w:gridSpan w:val="4"/>
          </w:tcPr>
          <w:p w:rsidR="00791D66" w:rsidRPr="00A448DC" w:rsidRDefault="00791D66" w:rsidP="00791D66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364" w:type="pct"/>
            <w:gridSpan w:val="3"/>
          </w:tcPr>
          <w:p w:rsidR="00791D66" w:rsidRPr="00A448DC" w:rsidRDefault="00791D66" w:rsidP="00791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</w:tr>
      <w:tr w:rsidR="00F71CE7" w:rsidRPr="0023723E" w:rsidTr="00626BDF">
        <w:trPr>
          <w:trHeight w:val="20"/>
        </w:trPr>
        <w:tc>
          <w:tcPr>
            <w:tcW w:w="687" w:type="pct"/>
          </w:tcPr>
          <w:p w:rsidR="00791D66" w:rsidRPr="00A448DC" w:rsidRDefault="00791D66" w:rsidP="00791D66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81" w:type="pct"/>
          </w:tcPr>
          <w:p w:rsidR="00791D66" w:rsidRPr="00A448DC" w:rsidRDefault="00791D66" w:rsidP="00791D66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283" w:type="pct"/>
          </w:tcPr>
          <w:p w:rsidR="00791D66" w:rsidRPr="00A448DC" w:rsidRDefault="00791D66" w:rsidP="00791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94" w:type="pct"/>
          </w:tcPr>
          <w:p w:rsidR="00791D66" w:rsidRPr="00A448DC" w:rsidRDefault="00791D66" w:rsidP="00791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" w:type="pct"/>
          </w:tcPr>
          <w:p w:rsidR="00791D66" w:rsidRPr="00A448DC" w:rsidRDefault="00791D66" w:rsidP="00791D66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282" w:type="pct"/>
          </w:tcPr>
          <w:p w:rsidR="00791D66" w:rsidRPr="00A448DC" w:rsidRDefault="00791D66" w:rsidP="00791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83" w:type="pct"/>
          </w:tcPr>
          <w:p w:rsidR="00791D66" w:rsidRDefault="00791D66" w:rsidP="00791D66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90" w:type="pct"/>
            <w:gridSpan w:val="2"/>
          </w:tcPr>
          <w:p w:rsidR="00791D66" w:rsidRPr="00A448DC" w:rsidRDefault="00791D66" w:rsidP="00791D66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286" w:type="pct"/>
            <w:gridSpan w:val="2"/>
          </w:tcPr>
          <w:p w:rsidR="00791D66" w:rsidRPr="00A448DC" w:rsidRDefault="00791D66" w:rsidP="00791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83" w:type="pct"/>
            <w:gridSpan w:val="3"/>
          </w:tcPr>
          <w:p w:rsidR="00791D66" w:rsidRPr="00A448DC" w:rsidRDefault="00791D66" w:rsidP="00791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0" w:type="pct"/>
            <w:gridSpan w:val="3"/>
          </w:tcPr>
          <w:p w:rsidR="00791D66" w:rsidRPr="00A448DC" w:rsidRDefault="00791D66" w:rsidP="00791D66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378" w:type="pct"/>
            <w:gridSpan w:val="3"/>
          </w:tcPr>
          <w:p w:rsidR="00791D66" w:rsidRPr="00A448DC" w:rsidRDefault="00791D66" w:rsidP="00791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82" w:type="pct"/>
          </w:tcPr>
          <w:p w:rsidR="00791D66" w:rsidRPr="00A448DC" w:rsidRDefault="00791D66" w:rsidP="00791D66">
            <w:pPr>
              <w:pStyle w:val="acctfourfigures"/>
              <w:spacing w:line="240" w:lineRule="auto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350" w:type="pct"/>
            <w:gridSpan w:val="4"/>
          </w:tcPr>
          <w:p w:rsidR="00791D66" w:rsidRPr="00A448DC" w:rsidRDefault="00791D66" w:rsidP="00791D66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372" w:type="pct"/>
            <w:gridSpan w:val="3"/>
          </w:tcPr>
          <w:p w:rsidR="00791D66" w:rsidRPr="00A448DC" w:rsidRDefault="00791D66" w:rsidP="00791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82" w:type="pct"/>
            <w:gridSpan w:val="2"/>
          </w:tcPr>
          <w:p w:rsidR="00791D66" w:rsidRPr="00A448DC" w:rsidRDefault="00791D66" w:rsidP="00791D6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2" w:type="pct"/>
            <w:gridSpan w:val="4"/>
          </w:tcPr>
          <w:p w:rsidR="00791D66" w:rsidRPr="00A448DC" w:rsidRDefault="00791D66" w:rsidP="00791D66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364" w:type="pct"/>
            <w:gridSpan w:val="3"/>
          </w:tcPr>
          <w:p w:rsidR="00791D66" w:rsidRPr="00A448DC" w:rsidRDefault="00791D66" w:rsidP="00791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626BDF" w:rsidRPr="0023723E" w:rsidTr="00626BDF">
        <w:trPr>
          <w:gridAfter w:val="1"/>
          <w:wAfter w:w="6" w:type="pct"/>
        </w:trPr>
        <w:tc>
          <w:tcPr>
            <w:tcW w:w="687" w:type="pct"/>
          </w:tcPr>
          <w:p w:rsidR="00626BDF" w:rsidRPr="00A448DC" w:rsidRDefault="00626BDF" w:rsidP="00791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81" w:type="pct"/>
          </w:tcPr>
          <w:p w:rsidR="00626BDF" w:rsidRPr="00A448DC" w:rsidRDefault="00626BDF" w:rsidP="00791D6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283" w:type="pct"/>
          </w:tcPr>
          <w:p w:rsidR="00626BDF" w:rsidRPr="00A448DC" w:rsidRDefault="00626BDF" w:rsidP="00791D6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400" w:type="pct"/>
            <w:gridSpan w:val="11"/>
          </w:tcPr>
          <w:p w:rsidR="00626BDF" w:rsidRPr="00A448DC" w:rsidRDefault="00626BDF" w:rsidP="00626BD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jc w:val="right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2343" w:type="pct"/>
            <w:gridSpan w:val="22"/>
          </w:tcPr>
          <w:p w:rsidR="00626BDF" w:rsidRPr="00A448DC" w:rsidRDefault="00626BDF" w:rsidP="00791D6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A448DC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F71CE7" w:rsidRPr="0023723E" w:rsidTr="00626BDF">
        <w:tc>
          <w:tcPr>
            <w:tcW w:w="967" w:type="pct"/>
            <w:gridSpan w:val="2"/>
          </w:tcPr>
          <w:p w:rsidR="0098796B" w:rsidRPr="00A448DC" w:rsidRDefault="0098796B" w:rsidP="00944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A448D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283" w:type="pct"/>
          </w:tcPr>
          <w:p w:rsidR="0098796B" w:rsidRPr="00A448DC" w:rsidRDefault="0098796B" w:rsidP="00944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4" w:type="pct"/>
          </w:tcPr>
          <w:p w:rsidR="0098796B" w:rsidRPr="00A448DC" w:rsidRDefault="0098796B" w:rsidP="00944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81" w:type="pct"/>
          </w:tcPr>
          <w:p w:rsidR="0098796B" w:rsidRPr="00A448DC" w:rsidRDefault="0098796B" w:rsidP="00944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82" w:type="pct"/>
          </w:tcPr>
          <w:p w:rsidR="0098796B" w:rsidRPr="00A448DC" w:rsidRDefault="0098796B" w:rsidP="00944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3" w:type="pct"/>
          </w:tcPr>
          <w:p w:rsidR="0098796B" w:rsidRPr="00A448DC" w:rsidRDefault="0098796B" w:rsidP="00944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84" w:type="pct"/>
          </w:tcPr>
          <w:p w:rsidR="0098796B" w:rsidRPr="00A448DC" w:rsidRDefault="0098796B" w:rsidP="00944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00" w:type="pct"/>
            <w:gridSpan w:val="4"/>
          </w:tcPr>
          <w:p w:rsidR="0098796B" w:rsidRPr="00A448DC" w:rsidRDefault="0098796B" w:rsidP="00944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2" w:type="pct"/>
            <w:gridSpan w:val="3"/>
          </w:tcPr>
          <w:p w:rsidR="0098796B" w:rsidRPr="00A448DC" w:rsidRDefault="0098796B" w:rsidP="00944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24" w:type="pct"/>
          </w:tcPr>
          <w:p w:rsidR="0098796B" w:rsidRPr="00A448DC" w:rsidRDefault="0098796B" w:rsidP="00944F59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2" w:type="pct"/>
            <w:gridSpan w:val="2"/>
          </w:tcPr>
          <w:p w:rsidR="0098796B" w:rsidRPr="00A448DC" w:rsidRDefault="0098796B" w:rsidP="00944F59">
            <w:pPr>
              <w:pStyle w:val="acctfourfigures"/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315" w:type="pct"/>
            <w:gridSpan w:val="2"/>
          </w:tcPr>
          <w:p w:rsidR="0098796B" w:rsidRPr="00A448DC" w:rsidRDefault="0098796B" w:rsidP="00944F59">
            <w:pPr>
              <w:pStyle w:val="acctfourfigures"/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5" w:type="pct"/>
            <w:gridSpan w:val="2"/>
          </w:tcPr>
          <w:p w:rsidR="0098796B" w:rsidRPr="00A448DC" w:rsidRDefault="0098796B" w:rsidP="00944F59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338" w:type="pct"/>
            <w:gridSpan w:val="2"/>
          </w:tcPr>
          <w:p w:rsidR="0098796B" w:rsidRPr="00A448DC" w:rsidRDefault="0098796B" w:rsidP="00944F59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" w:type="pct"/>
            <w:gridSpan w:val="3"/>
          </w:tcPr>
          <w:p w:rsidR="0098796B" w:rsidRPr="00A448DC" w:rsidRDefault="0098796B" w:rsidP="00944F59">
            <w:pPr>
              <w:pStyle w:val="acctfourfigures"/>
              <w:tabs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3" w:type="pct"/>
          </w:tcPr>
          <w:p w:rsidR="0098796B" w:rsidRPr="00A448DC" w:rsidRDefault="0098796B" w:rsidP="00944F5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2" w:type="pct"/>
            <w:gridSpan w:val="2"/>
          </w:tcPr>
          <w:p w:rsidR="0098796B" w:rsidRPr="00A448DC" w:rsidRDefault="0098796B" w:rsidP="00944F5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340" w:type="pct"/>
            <w:gridSpan w:val="2"/>
          </w:tcPr>
          <w:p w:rsidR="0098796B" w:rsidRPr="00A448DC" w:rsidRDefault="0098796B" w:rsidP="00944F5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8" w:type="pct"/>
            <w:gridSpan w:val="3"/>
          </w:tcPr>
          <w:p w:rsidR="0098796B" w:rsidRPr="00A448DC" w:rsidRDefault="0098796B" w:rsidP="00944F59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308" w:type="pct"/>
            <w:gridSpan w:val="2"/>
          </w:tcPr>
          <w:p w:rsidR="0098796B" w:rsidRPr="00A448DC" w:rsidRDefault="0098796B" w:rsidP="009904D2">
            <w:pPr>
              <w:pStyle w:val="acctfourfigures"/>
              <w:tabs>
                <w:tab w:val="clear" w:pos="765"/>
                <w:tab w:val="decimal" w:pos="45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</w:tr>
      <w:tr w:rsidR="00F71CE7" w:rsidRPr="0023723E" w:rsidTr="00626BDF">
        <w:trPr>
          <w:trHeight w:val="605"/>
        </w:trPr>
        <w:tc>
          <w:tcPr>
            <w:tcW w:w="687" w:type="pct"/>
          </w:tcPr>
          <w:p w:rsidR="00AB3B94" w:rsidRPr="00A448DC" w:rsidRDefault="00AB3B94" w:rsidP="00AB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A448DC">
              <w:rPr>
                <w:rFonts w:ascii="Angsana New" w:hAnsi="Angsana New"/>
                <w:sz w:val="26"/>
                <w:szCs w:val="26"/>
              </w:rPr>
              <w:t>Unimit</w:t>
            </w:r>
            <w:proofErr w:type="spellEnd"/>
            <w:r w:rsidRPr="00A448D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448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A448DC">
              <w:rPr>
                <w:rFonts w:ascii="Angsana New" w:hAnsi="Angsana New"/>
                <w:sz w:val="26"/>
                <w:szCs w:val="26"/>
              </w:rPr>
              <w:t>(Hong Kong)</w:t>
            </w:r>
          </w:p>
          <w:p w:rsidR="00A652A4" w:rsidRDefault="00AB3B94" w:rsidP="00A65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A448DC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="0097172E">
              <w:rPr>
                <w:rFonts w:ascii="Angsana New" w:hAnsi="Angsana New"/>
                <w:sz w:val="26"/>
                <w:szCs w:val="26"/>
              </w:rPr>
              <w:t>Co.,</w:t>
            </w:r>
            <w:r w:rsidR="00A652A4">
              <w:rPr>
                <w:rFonts w:ascii="Angsana New" w:hAnsi="Angsana New"/>
                <w:sz w:val="26"/>
                <w:szCs w:val="26"/>
              </w:rPr>
              <w:t xml:space="preserve"> Limited</w:t>
            </w:r>
          </w:p>
          <w:p w:rsidR="00AB3B94" w:rsidRPr="00A448DC" w:rsidRDefault="00A652A4" w:rsidP="00A65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AB3B94" w:rsidRPr="00A448DC">
              <w:rPr>
                <w:rFonts w:ascii="Angsana New" w:hAnsi="Angsana New"/>
                <w:sz w:val="26"/>
                <w:szCs w:val="26"/>
              </w:rPr>
              <w:t>(“UHK”)</w:t>
            </w:r>
          </w:p>
        </w:tc>
        <w:tc>
          <w:tcPr>
            <w:tcW w:w="281" w:type="pct"/>
          </w:tcPr>
          <w:p w:rsidR="00AB3B94" w:rsidRDefault="00AB3B94" w:rsidP="00AB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5,060</w:t>
            </w:r>
          </w:p>
          <w:p w:rsidR="00AB3B94" w:rsidRPr="00A448DC" w:rsidRDefault="00AB3B94" w:rsidP="00AB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พันเ</w:t>
            </w:r>
            <w:r w:rsidRPr="00A448DC">
              <w:rPr>
                <w:rFonts w:ascii="Angsana New" w:hAnsi="Angsana New"/>
                <w:sz w:val="26"/>
                <w:szCs w:val="26"/>
                <w:cs/>
              </w:rPr>
              <w:t>หรีย</w:t>
            </w:r>
            <w:r w:rsidRPr="00A448DC">
              <w:rPr>
                <w:rFonts w:ascii="Angsana New" w:hAnsi="Angsana New" w:hint="cs"/>
                <w:sz w:val="26"/>
                <w:szCs w:val="26"/>
                <w:cs/>
              </w:rPr>
              <w:t>ญ</w:t>
            </w:r>
          </w:p>
          <w:p w:rsidR="00AB3B94" w:rsidRPr="00A448DC" w:rsidRDefault="00AB3B94" w:rsidP="00AB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48DC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  <w:r w:rsidRPr="00A448DC">
              <w:rPr>
                <w:rFonts w:ascii="Angsana New" w:hAnsi="Angsana New"/>
                <w:sz w:val="26"/>
                <w:szCs w:val="26"/>
                <w:cs/>
              </w:rPr>
              <w:br/>
              <w:t>อเมริกา</w:t>
            </w:r>
          </w:p>
        </w:tc>
        <w:tc>
          <w:tcPr>
            <w:tcW w:w="283" w:type="pct"/>
          </w:tcPr>
          <w:p w:rsidR="00AB3B94" w:rsidRDefault="00AB3B94" w:rsidP="00AB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5,060</w:t>
            </w:r>
          </w:p>
          <w:p w:rsidR="00AB3B94" w:rsidRPr="00A448DC" w:rsidRDefault="00AB3B94" w:rsidP="00AB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พันเ</w:t>
            </w:r>
            <w:r w:rsidRPr="00A448DC">
              <w:rPr>
                <w:rFonts w:ascii="Angsana New" w:hAnsi="Angsana New"/>
                <w:sz w:val="26"/>
                <w:szCs w:val="26"/>
                <w:cs/>
              </w:rPr>
              <w:t>หรีย</w:t>
            </w:r>
            <w:r w:rsidRPr="00A448DC">
              <w:rPr>
                <w:rFonts w:ascii="Angsana New" w:hAnsi="Angsana New" w:hint="cs"/>
                <w:sz w:val="26"/>
                <w:szCs w:val="26"/>
                <w:cs/>
              </w:rPr>
              <w:t>ญ</w:t>
            </w:r>
          </w:p>
          <w:p w:rsidR="00AB3B94" w:rsidRPr="00A448DC" w:rsidRDefault="00AB3B94" w:rsidP="00AB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48DC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  <w:r w:rsidRPr="00A448DC">
              <w:rPr>
                <w:rFonts w:ascii="Angsana New" w:hAnsi="Angsana New"/>
                <w:sz w:val="26"/>
                <w:szCs w:val="26"/>
                <w:cs/>
              </w:rPr>
              <w:br/>
              <w:t>อเมริกา</w:t>
            </w:r>
          </w:p>
        </w:tc>
        <w:tc>
          <w:tcPr>
            <w:tcW w:w="94" w:type="pct"/>
          </w:tcPr>
          <w:p w:rsidR="00AB3B94" w:rsidRPr="00A448DC" w:rsidRDefault="00AB3B94" w:rsidP="00AB3B94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1" w:type="pct"/>
          </w:tcPr>
          <w:p w:rsidR="00AB3B94" w:rsidRDefault="00AB3B94" w:rsidP="00AB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5,060</w:t>
            </w:r>
          </w:p>
          <w:p w:rsidR="00AB3B94" w:rsidRPr="00A448DC" w:rsidRDefault="00AB3B94" w:rsidP="00AB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พันเ</w:t>
            </w:r>
            <w:r w:rsidRPr="00A448DC">
              <w:rPr>
                <w:rFonts w:ascii="Angsana New" w:hAnsi="Angsana New"/>
                <w:sz w:val="26"/>
                <w:szCs w:val="26"/>
                <w:cs/>
              </w:rPr>
              <w:t>หรีย</w:t>
            </w:r>
            <w:r w:rsidRPr="00A448DC">
              <w:rPr>
                <w:rFonts w:ascii="Angsana New" w:hAnsi="Angsana New" w:hint="cs"/>
                <w:sz w:val="26"/>
                <w:szCs w:val="26"/>
                <w:cs/>
              </w:rPr>
              <w:t>ญ</w:t>
            </w:r>
          </w:p>
          <w:p w:rsidR="00AB3B94" w:rsidRPr="00A448DC" w:rsidRDefault="00AB3B94" w:rsidP="00AB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48DC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  <w:r w:rsidRPr="00A448DC">
              <w:rPr>
                <w:rFonts w:ascii="Angsana New" w:hAnsi="Angsana New"/>
                <w:sz w:val="26"/>
                <w:szCs w:val="26"/>
                <w:cs/>
              </w:rPr>
              <w:br/>
              <w:t>อเมริกา</w:t>
            </w:r>
          </w:p>
        </w:tc>
        <w:tc>
          <w:tcPr>
            <w:tcW w:w="282" w:type="pct"/>
          </w:tcPr>
          <w:p w:rsidR="00AB3B94" w:rsidRDefault="00AB3B94" w:rsidP="00AB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5,060</w:t>
            </w:r>
          </w:p>
          <w:p w:rsidR="00AB3B94" w:rsidRPr="00A448DC" w:rsidRDefault="00AB3B94" w:rsidP="00AB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พันเ</w:t>
            </w:r>
            <w:r w:rsidRPr="00A448DC">
              <w:rPr>
                <w:rFonts w:ascii="Angsana New" w:hAnsi="Angsana New"/>
                <w:sz w:val="26"/>
                <w:szCs w:val="26"/>
                <w:cs/>
              </w:rPr>
              <w:t>หรีย</w:t>
            </w:r>
            <w:r w:rsidRPr="00A448DC">
              <w:rPr>
                <w:rFonts w:ascii="Angsana New" w:hAnsi="Angsana New" w:hint="cs"/>
                <w:sz w:val="26"/>
                <w:szCs w:val="26"/>
                <w:cs/>
              </w:rPr>
              <w:t>ญ</w:t>
            </w:r>
          </w:p>
          <w:p w:rsidR="00AB3B94" w:rsidRPr="00A448DC" w:rsidRDefault="00AB3B94" w:rsidP="00AB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48DC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  <w:r w:rsidRPr="00A448DC">
              <w:rPr>
                <w:rFonts w:ascii="Angsana New" w:hAnsi="Angsana New"/>
                <w:sz w:val="26"/>
                <w:szCs w:val="26"/>
                <w:cs/>
              </w:rPr>
              <w:br/>
              <w:t>อเมริกา</w:t>
            </w:r>
          </w:p>
        </w:tc>
        <w:tc>
          <w:tcPr>
            <w:tcW w:w="83" w:type="pct"/>
          </w:tcPr>
          <w:p w:rsidR="00AB3B94" w:rsidRDefault="00AB3B94" w:rsidP="00AB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pct"/>
          </w:tcPr>
          <w:p w:rsidR="00AB3B94" w:rsidRDefault="00AB3B94" w:rsidP="00AB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3,060</w:t>
            </w:r>
          </w:p>
          <w:p w:rsidR="00AB3B94" w:rsidRPr="00A448DC" w:rsidRDefault="00AB3B94" w:rsidP="00AB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พันเ</w:t>
            </w:r>
            <w:r w:rsidRPr="00A448DC">
              <w:rPr>
                <w:rFonts w:ascii="Angsana New" w:hAnsi="Angsana New"/>
                <w:sz w:val="26"/>
                <w:szCs w:val="26"/>
                <w:cs/>
              </w:rPr>
              <w:t>หรีย</w:t>
            </w:r>
            <w:r w:rsidRPr="00A448DC">
              <w:rPr>
                <w:rFonts w:ascii="Angsana New" w:hAnsi="Angsana New" w:hint="cs"/>
                <w:sz w:val="26"/>
                <w:szCs w:val="26"/>
                <w:cs/>
              </w:rPr>
              <w:t>ญ</w:t>
            </w:r>
          </w:p>
          <w:p w:rsidR="00AB3B94" w:rsidRPr="00A448DC" w:rsidRDefault="00AB3B94" w:rsidP="00AB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48DC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  <w:r w:rsidRPr="00A448DC">
              <w:rPr>
                <w:rFonts w:ascii="Angsana New" w:hAnsi="Angsana New"/>
                <w:sz w:val="26"/>
                <w:szCs w:val="26"/>
                <w:cs/>
              </w:rPr>
              <w:br/>
              <w:t>อเมริกา</w:t>
            </w:r>
          </w:p>
        </w:tc>
        <w:tc>
          <w:tcPr>
            <w:tcW w:w="300" w:type="pct"/>
            <w:gridSpan w:val="4"/>
          </w:tcPr>
          <w:p w:rsidR="00AB3B94" w:rsidRDefault="00AB3B94" w:rsidP="00AB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2,060</w:t>
            </w:r>
          </w:p>
          <w:p w:rsidR="00AB3B94" w:rsidRPr="00A448DC" w:rsidRDefault="00AB3B94" w:rsidP="00AB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พันเ</w:t>
            </w:r>
            <w:r w:rsidRPr="00A448DC">
              <w:rPr>
                <w:rFonts w:ascii="Angsana New" w:hAnsi="Angsana New"/>
                <w:sz w:val="26"/>
                <w:szCs w:val="26"/>
                <w:cs/>
              </w:rPr>
              <w:t>หรีย</w:t>
            </w:r>
            <w:r w:rsidRPr="00A448DC">
              <w:rPr>
                <w:rFonts w:ascii="Angsana New" w:hAnsi="Angsana New" w:hint="cs"/>
                <w:sz w:val="26"/>
                <w:szCs w:val="26"/>
                <w:cs/>
              </w:rPr>
              <w:t>ญ</w:t>
            </w:r>
          </w:p>
          <w:p w:rsidR="00AB3B94" w:rsidRPr="00A448DC" w:rsidRDefault="00AB3B94" w:rsidP="00AB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48DC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  <w:r w:rsidRPr="00A448DC">
              <w:rPr>
                <w:rFonts w:ascii="Angsana New" w:hAnsi="Angsana New"/>
                <w:sz w:val="26"/>
                <w:szCs w:val="26"/>
                <w:cs/>
              </w:rPr>
              <w:br/>
              <w:t>อเมริกา</w:t>
            </w:r>
          </w:p>
        </w:tc>
        <w:tc>
          <w:tcPr>
            <w:tcW w:w="82" w:type="pct"/>
            <w:gridSpan w:val="3"/>
          </w:tcPr>
          <w:p w:rsidR="00AB3B94" w:rsidRPr="00A448DC" w:rsidRDefault="00AB3B94" w:rsidP="00AB3B94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4" w:type="pct"/>
            <w:tcBorders>
              <w:bottom w:val="single" w:sz="4" w:space="0" w:color="auto"/>
            </w:tcBorders>
          </w:tcPr>
          <w:p w:rsidR="00AB3B94" w:rsidRDefault="00AB3B94" w:rsidP="00AB3B94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AB3B94" w:rsidRDefault="00AB3B94" w:rsidP="00AB3B94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AB3B94" w:rsidRDefault="00AB3B94" w:rsidP="00AB3B94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AB3B94" w:rsidRPr="00A448DC" w:rsidRDefault="00AB3B94" w:rsidP="00AB3B94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448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  <w:r w:rsidRPr="00A448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,000</w:t>
            </w:r>
          </w:p>
        </w:tc>
        <w:tc>
          <w:tcPr>
            <w:tcW w:w="82" w:type="pct"/>
            <w:gridSpan w:val="2"/>
          </w:tcPr>
          <w:p w:rsidR="00AB3B94" w:rsidRPr="00A448DC" w:rsidRDefault="00AB3B94" w:rsidP="00AB3B94">
            <w:pPr>
              <w:pStyle w:val="acctfourfigures"/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15" w:type="pct"/>
            <w:gridSpan w:val="2"/>
            <w:tcBorders>
              <w:bottom w:val="single" w:sz="4" w:space="0" w:color="auto"/>
            </w:tcBorders>
          </w:tcPr>
          <w:p w:rsidR="00AB3B94" w:rsidRDefault="00AB3B94" w:rsidP="00AB3B94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AB3B94" w:rsidRDefault="00AB3B94" w:rsidP="00AB3B94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AB3B94" w:rsidRDefault="00AB3B94" w:rsidP="00AB3B94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AB3B94" w:rsidRPr="00A448DC" w:rsidRDefault="00AB3B94" w:rsidP="00AB3B94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448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  <w:r w:rsidRPr="00A448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,000</w:t>
            </w:r>
          </w:p>
        </w:tc>
        <w:tc>
          <w:tcPr>
            <w:tcW w:w="85" w:type="pct"/>
            <w:gridSpan w:val="2"/>
          </w:tcPr>
          <w:p w:rsidR="00AB3B94" w:rsidRPr="00A448DC" w:rsidRDefault="00AB3B94" w:rsidP="00AB3B94">
            <w:pPr>
              <w:pStyle w:val="acctfourfigures"/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8" w:type="pct"/>
            <w:gridSpan w:val="2"/>
            <w:tcBorders>
              <w:bottom w:val="single" w:sz="4" w:space="0" w:color="auto"/>
            </w:tcBorders>
          </w:tcPr>
          <w:p w:rsidR="00AB3B94" w:rsidRDefault="00AB3B94" w:rsidP="00AB3B94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AB3B94" w:rsidRDefault="00AB3B94" w:rsidP="00AB3B94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AB3B94" w:rsidRDefault="00AB3B94" w:rsidP="00AB3B94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AB3B94" w:rsidRPr="00A448DC" w:rsidRDefault="00AB3B94" w:rsidP="00AB3B94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448DC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88" w:type="pct"/>
            <w:gridSpan w:val="3"/>
          </w:tcPr>
          <w:p w:rsidR="00AB3B94" w:rsidRPr="00A448DC" w:rsidRDefault="00AB3B94" w:rsidP="00AB3B94">
            <w:pPr>
              <w:pStyle w:val="acctfourfigures"/>
              <w:tabs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93" w:type="pct"/>
            <w:tcBorders>
              <w:bottom w:val="single" w:sz="4" w:space="0" w:color="auto"/>
            </w:tcBorders>
          </w:tcPr>
          <w:p w:rsidR="00AB3B94" w:rsidRDefault="00AB3B94" w:rsidP="00AB3B94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AB3B94" w:rsidRDefault="00AB3B94" w:rsidP="00AB3B94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AB3B94" w:rsidRDefault="00AB3B94" w:rsidP="00AB3B94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AB3B94" w:rsidRPr="00A448DC" w:rsidRDefault="00AB3B94" w:rsidP="00AB3B94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448DC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82" w:type="pct"/>
            <w:gridSpan w:val="2"/>
          </w:tcPr>
          <w:p w:rsidR="00AB3B94" w:rsidRPr="00A448DC" w:rsidRDefault="00AB3B94" w:rsidP="00AB3B94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40" w:type="pct"/>
            <w:gridSpan w:val="2"/>
            <w:tcBorders>
              <w:bottom w:val="single" w:sz="4" w:space="0" w:color="auto"/>
            </w:tcBorders>
          </w:tcPr>
          <w:p w:rsidR="00AB3B94" w:rsidRDefault="00AB3B94" w:rsidP="00AB3B94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AB3B94" w:rsidRDefault="00AB3B94" w:rsidP="00AB3B94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AB3B94" w:rsidRDefault="00AB3B94" w:rsidP="00AB3B94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AB3B94" w:rsidRPr="00A448DC" w:rsidRDefault="00AB3B94" w:rsidP="00AB3B94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448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  <w:r w:rsidRPr="00A448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,000</w:t>
            </w:r>
          </w:p>
        </w:tc>
        <w:tc>
          <w:tcPr>
            <w:tcW w:w="88" w:type="pct"/>
            <w:gridSpan w:val="3"/>
          </w:tcPr>
          <w:p w:rsidR="00AB3B94" w:rsidRPr="00A448DC" w:rsidRDefault="00AB3B94" w:rsidP="00AB3B94">
            <w:pPr>
              <w:pStyle w:val="acctfourfigures"/>
              <w:tabs>
                <w:tab w:val="decimal" w:pos="685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308" w:type="pct"/>
            <w:gridSpan w:val="2"/>
            <w:tcBorders>
              <w:bottom w:val="single" w:sz="4" w:space="0" w:color="auto"/>
            </w:tcBorders>
          </w:tcPr>
          <w:p w:rsidR="00AB3B94" w:rsidRPr="00A448DC" w:rsidRDefault="00AB3B94" w:rsidP="00AB3B94">
            <w:pPr>
              <w:pStyle w:val="acctfourfigures"/>
              <w:tabs>
                <w:tab w:val="clear" w:pos="765"/>
                <w:tab w:val="decimal" w:pos="45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AB3B94" w:rsidRDefault="00AB3B94" w:rsidP="00AB3B94">
            <w:pPr>
              <w:pStyle w:val="acctfourfigures"/>
              <w:tabs>
                <w:tab w:val="clear" w:pos="765"/>
                <w:tab w:val="decimal" w:pos="4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AB3B94" w:rsidRDefault="00AB3B94" w:rsidP="00AB3B94">
            <w:pPr>
              <w:pStyle w:val="acctfourfigures"/>
              <w:tabs>
                <w:tab w:val="clear" w:pos="765"/>
                <w:tab w:val="decimal" w:pos="4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AB3B94" w:rsidRPr="00A448DC" w:rsidRDefault="00AB3B94" w:rsidP="00AB3B94">
            <w:pPr>
              <w:pStyle w:val="acctfourfigures"/>
              <w:tabs>
                <w:tab w:val="clear" w:pos="765"/>
                <w:tab w:val="decimal" w:pos="4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448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  <w:r w:rsidRPr="00A448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,000</w:t>
            </w:r>
          </w:p>
        </w:tc>
      </w:tr>
      <w:tr w:rsidR="00F71CE7" w:rsidRPr="0023723E" w:rsidTr="00626BDF">
        <w:trPr>
          <w:trHeight w:val="82"/>
        </w:trPr>
        <w:tc>
          <w:tcPr>
            <w:tcW w:w="687" w:type="pct"/>
          </w:tcPr>
          <w:p w:rsidR="00AB3B94" w:rsidRPr="00A448DC" w:rsidRDefault="00AB3B94" w:rsidP="00AB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448D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81" w:type="pct"/>
          </w:tcPr>
          <w:p w:rsidR="00AB3B94" w:rsidRPr="00A448DC" w:rsidRDefault="00AB3B94" w:rsidP="00AB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pct"/>
          </w:tcPr>
          <w:p w:rsidR="00AB3B94" w:rsidRPr="00A448DC" w:rsidRDefault="00AB3B94" w:rsidP="00AB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" w:type="pct"/>
          </w:tcPr>
          <w:p w:rsidR="00AB3B94" w:rsidRPr="00A448DC" w:rsidRDefault="00AB3B94" w:rsidP="00AB3B94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1" w:type="pct"/>
          </w:tcPr>
          <w:p w:rsidR="00AB3B94" w:rsidRPr="00A448DC" w:rsidRDefault="00AB3B94" w:rsidP="00AB3B94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2" w:type="pct"/>
          </w:tcPr>
          <w:p w:rsidR="00AB3B94" w:rsidRPr="00A448DC" w:rsidRDefault="00AB3B94" w:rsidP="00AB3B94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" w:type="pct"/>
          </w:tcPr>
          <w:p w:rsidR="00AB3B94" w:rsidRPr="00A448DC" w:rsidRDefault="00AB3B94" w:rsidP="00AB3B94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pct"/>
          </w:tcPr>
          <w:p w:rsidR="00AB3B94" w:rsidRPr="00A448DC" w:rsidRDefault="00AB3B94" w:rsidP="00AB3B94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0" w:type="pct"/>
            <w:gridSpan w:val="4"/>
          </w:tcPr>
          <w:p w:rsidR="00AB3B94" w:rsidRPr="00A448DC" w:rsidRDefault="00AB3B94" w:rsidP="00AB3B94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" w:type="pct"/>
            <w:gridSpan w:val="3"/>
          </w:tcPr>
          <w:p w:rsidR="00AB3B94" w:rsidRPr="00A448DC" w:rsidRDefault="00AB3B94" w:rsidP="00AB3B94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double" w:sz="4" w:space="0" w:color="auto"/>
            </w:tcBorders>
          </w:tcPr>
          <w:p w:rsidR="00AB3B94" w:rsidRPr="00A448DC" w:rsidRDefault="00AB3B94" w:rsidP="00AB3B94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448DC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</w:t>
            </w:r>
            <w:r w:rsidRPr="00A448DC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,000</w:t>
            </w:r>
          </w:p>
        </w:tc>
        <w:tc>
          <w:tcPr>
            <w:tcW w:w="82" w:type="pct"/>
            <w:gridSpan w:val="2"/>
          </w:tcPr>
          <w:p w:rsidR="00AB3B94" w:rsidRPr="00A448DC" w:rsidRDefault="00AB3B94" w:rsidP="00AB3B94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1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B3B94" w:rsidRPr="00A448DC" w:rsidRDefault="00AB3B94" w:rsidP="00AB3B94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448DC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</w:t>
            </w:r>
            <w:r w:rsidRPr="00A448DC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,000</w:t>
            </w:r>
          </w:p>
        </w:tc>
        <w:tc>
          <w:tcPr>
            <w:tcW w:w="85" w:type="pct"/>
            <w:gridSpan w:val="2"/>
          </w:tcPr>
          <w:p w:rsidR="00AB3B94" w:rsidRPr="00A448DC" w:rsidRDefault="00AB3B94" w:rsidP="00AB3B94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3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B3B94" w:rsidRPr="00A448DC" w:rsidRDefault="00AB3B94" w:rsidP="00AB3B94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A448DC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88" w:type="pct"/>
            <w:gridSpan w:val="3"/>
          </w:tcPr>
          <w:p w:rsidR="00AB3B94" w:rsidRPr="00A448DC" w:rsidRDefault="00AB3B94" w:rsidP="00AB3B94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93" w:type="pct"/>
            <w:tcBorders>
              <w:top w:val="single" w:sz="4" w:space="0" w:color="auto"/>
              <w:bottom w:val="double" w:sz="4" w:space="0" w:color="auto"/>
            </w:tcBorders>
          </w:tcPr>
          <w:p w:rsidR="00AB3B94" w:rsidRPr="00A448DC" w:rsidRDefault="00AB3B94" w:rsidP="00AB3B94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A448DC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82" w:type="pct"/>
            <w:gridSpan w:val="2"/>
          </w:tcPr>
          <w:p w:rsidR="00AB3B94" w:rsidRPr="00A448DC" w:rsidRDefault="00AB3B94" w:rsidP="00AB3B94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4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B3B94" w:rsidRPr="00A448DC" w:rsidRDefault="00AB3B94" w:rsidP="00AB3B94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448DC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</w:t>
            </w:r>
            <w:r w:rsidRPr="00A448DC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,000</w:t>
            </w:r>
          </w:p>
        </w:tc>
        <w:tc>
          <w:tcPr>
            <w:tcW w:w="88" w:type="pct"/>
            <w:gridSpan w:val="3"/>
          </w:tcPr>
          <w:p w:rsidR="00AB3B94" w:rsidRPr="00A448DC" w:rsidRDefault="00AB3B94" w:rsidP="00AB3B94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30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B3B94" w:rsidRPr="00A448DC" w:rsidRDefault="00AB3B94" w:rsidP="00AB3B94">
            <w:pPr>
              <w:pStyle w:val="acctfourfigures"/>
              <w:tabs>
                <w:tab w:val="clear" w:pos="765"/>
                <w:tab w:val="decimal" w:pos="4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448DC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</w:t>
            </w:r>
            <w:r w:rsidRPr="00A448DC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,000</w:t>
            </w:r>
          </w:p>
        </w:tc>
      </w:tr>
      <w:tr w:rsidR="00F71CE7" w:rsidTr="00626BDF">
        <w:trPr>
          <w:trHeight w:val="50"/>
        </w:trPr>
        <w:tc>
          <w:tcPr>
            <w:tcW w:w="687" w:type="pct"/>
          </w:tcPr>
          <w:p w:rsidR="00AB3B94" w:rsidRPr="00A448DC" w:rsidRDefault="00AB3B94" w:rsidP="00AB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1" w:type="pct"/>
          </w:tcPr>
          <w:p w:rsidR="00AB3B94" w:rsidRPr="00A448DC" w:rsidRDefault="00AB3B94" w:rsidP="00AB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pct"/>
          </w:tcPr>
          <w:p w:rsidR="00AB3B94" w:rsidRPr="00A448DC" w:rsidRDefault="00AB3B94" w:rsidP="00AB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" w:type="pct"/>
          </w:tcPr>
          <w:p w:rsidR="00AB3B94" w:rsidRPr="00A448DC" w:rsidRDefault="00AB3B94" w:rsidP="00AB3B94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1" w:type="pct"/>
          </w:tcPr>
          <w:p w:rsidR="00AB3B94" w:rsidRPr="00A448DC" w:rsidRDefault="00AB3B94" w:rsidP="00AB3B94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2" w:type="pct"/>
          </w:tcPr>
          <w:p w:rsidR="00AB3B94" w:rsidRPr="00A448DC" w:rsidRDefault="00AB3B94" w:rsidP="00AB3B94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" w:type="pct"/>
          </w:tcPr>
          <w:p w:rsidR="00AB3B94" w:rsidRPr="00A448DC" w:rsidRDefault="00AB3B94" w:rsidP="00AB3B94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pct"/>
          </w:tcPr>
          <w:p w:rsidR="00AB3B94" w:rsidRPr="00A448DC" w:rsidRDefault="00AB3B94" w:rsidP="00AB3B94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0" w:type="pct"/>
            <w:gridSpan w:val="4"/>
          </w:tcPr>
          <w:p w:rsidR="00AB3B94" w:rsidRPr="00A448DC" w:rsidRDefault="00AB3B94" w:rsidP="00AB3B94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" w:type="pct"/>
            <w:gridSpan w:val="3"/>
          </w:tcPr>
          <w:p w:rsidR="00AB3B94" w:rsidRPr="00A448DC" w:rsidRDefault="00AB3B94" w:rsidP="00AB3B94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</w:tcPr>
          <w:p w:rsidR="00AB3B94" w:rsidRPr="00A448DC" w:rsidRDefault="00AB3B94" w:rsidP="00AB3B94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2" w:type="pct"/>
            <w:gridSpan w:val="2"/>
          </w:tcPr>
          <w:p w:rsidR="00AB3B94" w:rsidRPr="00A448DC" w:rsidRDefault="00AB3B94" w:rsidP="00AB3B94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15" w:type="pct"/>
            <w:gridSpan w:val="2"/>
            <w:tcBorders>
              <w:top w:val="single" w:sz="4" w:space="0" w:color="auto"/>
            </w:tcBorders>
          </w:tcPr>
          <w:p w:rsidR="00AB3B94" w:rsidRPr="00A448DC" w:rsidRDefault="00AB3B94" w:rsidP="00AB3B94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5" w:type="pct"/>
            <w:gridSpan w:val="2"/>
          </w:tcPr>
          <w:p w:rsidR="00AB3B94" w:rsidRPr="00A448DC" w:rsidRDefault="00AB3B94" w:rsidP="00AB3B94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38" w:type="pct"/>
            <w:gridSpan w:val="2"/>
            <w:tcBorders>
              <w:top w:val="single" w:sz="4" w:space="0" w:color="auto"/>
            </w:tcBorders>
          </w:tcPr>
          <w:p w:rsidR="00AB3B94" w:rsidRPr="00A448DC" w:rsidRDefault="00AB3B94" w:rsidP="00AB3B94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" w:type="pct"/>
            <w:gridSpan w:val="3"/>
          </w:tcPr>
          <w:p w:rsidR="00AB3B94" w:rsidRPr="00A448DC" w:rsidRDefault="00AB3B94" w:rsidP="00AB3B94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93" w:type="pct"/>
            <w:tcBorders>
              <w:top w:val="single" w:sz="4" w:space="0" w:color="auto"/>
            </w:tcBorders>
          </w:tcPr>
          <w:p w:rsidR="00AB3B94" w:rsidRPr="00A448DC" w:rsidRDefault="00AB3B94" w:rsidP="00AB3B94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2" w:type="pct"/>
            <w:gridSpan w:val="2"/>
          </w:tcPr>
          <w:p w:rsidR="00AB3B94" w:rsidRPr="00A448DC" w:rsidRDefault="00AB3B94" w:rsidP="00AB3B94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40" w:type="pct"/>
            <w:gridSpan w:val="2"/>
            <w:tcBorders>
              <w:top w:val="single" w:sz="4" w:space="0" w:color="auto"/>
            </w:tcBorders>
          </w:tcPr>
          <w:p w:rsidR="00AB3B94" w:rsidRPr="00A448DC" w:rsidRDefault="00AB3B94" w:rsidP="00AB3B94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8" w:type="pct"/>
            <w:gridSpan w:val="3"/>
          </w:tcPr>
          <w:p w:rsidR="00AB3B94" w:rsidRPr="00A448DC" w:rsidRDefault="00AB3B94" w:rsidP="00AB3B94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308" w:type="pct"/>
            <w:gridSpan w:val="2"/>
            <w:tcBorders>
              <w:top w:val="single" w:sz="4" w:space="0" w:color="auto"/>
            </w:tcBorders>
          </w:tcPr>
          <w:p w:rsidR="00AB3B94" w:rsidRPr="00A448DC" w:rsidRDefault="00AB3B94" w:rsidP="00AB3B94">
            <w:pPr>
              <w:pStyle w:val="acctfourfigures"/>
              <w:tabs>
                <w:tab w:val="clear" w:pos="765"/>
                <w:tab w:val="decimal" w:pos="4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F71CE7" w:rsidRPr="0023723E" w:rsidTr="00626BDF">
        <w:tc>
          <w:tcPr>
            <w:tcW w:w="967" w:type="pct"/>
            <w:gridSpan w:val="2"/>
          </w:tcPr>
          <w:p w:rsidR="0098796B" w:rsidRPr="00A448DC" w:rsidRDefault="0098796B" w:rsidP="00E80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A448D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283" w:type="pct"/>
          </w:tcPr>
          <w:p w:rsidR="0098796B" w:rsidRPr="00A448DC" w:rsidRDefault="0098796B" w:rsidP="00E80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4" w:type="pct"/>
          </w:tcPr>
          <w:p w:rsidR="0098796B" w:rsidRPr="00A448DC" w:rsidRDefault="0098796B" w:rsidP="00E80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81" w:type="pct"/>
          </w:tcPr>
          <w:p w:rsidR="0098796B" w:rsidRPr="00A448DC" w:rsidRDefault="0098796B" w:rsidP="00E80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82" w:type="pct"/>
          </w:tcPr>
          <w:p w:rsidR="0098796B" w:rsidRPr="00A448DC" w:rsidRDefault="0098796B" w:rsidP="00E80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3" w:type="pct"/>
          </w:tcPr>
          <w:p w:rsidR="0098796B" w:rsidRPr="00A448DC" w:rsidRDefault="0098796B" w:rsidP="00E80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84" w:type="pct"/>
          </w:tcPr>
          <w:p w:rsidR="0098796B" w:rsidRPr="00A448DC" w:rsidRDefault="0098796B" w:rsidP="00E80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90" w:type="pct"/>
            <w:gridSpan w:val="2"/>
          </w:tcPr>
          <w:p w:rsidR="0098796B" w:rsidRPr="00A448DC" w:rsidRDefault="0098796B" w:rsidP="00E80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3" w:type="pct"/>
            <w:gridSpan w:val="3"/>
          </w:tcPr>
          <w:p w:rsidR="0098796B" w:rsidRPr="00A448DC" w:rsidRDefault="0098796B" w:rsidP="00E80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33" w:type="pct"/>
            <w:gridSpan w:val="3"/>
          </w:tcPr>
          <w:p w:rsidR="0098796B" w:rsidRPr="00A448DC" w:rsidRDefault="0098796B" w:rsidP="00E8082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2" w:type="pct"/>
            <w:gridSpan w:val="2"/>
          </w:tcPr>
          <w:p w:rsidR="0098796B" w:rsidRPr="00A448DC" w:rsidRDefault="0098796B" w:rsidP="00E8082D">
            <w:pPr>
              <w:pStyle w:val="acctfourfigures"/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309" w:type="pct"/>
          </w:tcPr>
          <w:p w:rsidR="0098796B" w:rsidRPr="00A448DC" w:rsidRDefault="0098796B" w:rsidP="00E8082D">
            <w:pPr>
              <w:pStyle w:val="acctfourfigures"/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1" w:type="pct"/>
            <w:gridSpan w:val="3"/>
          </w:tcPr>
          <w:p w:rsidR="0098796B" w:rsidRPr="00A448DC" w:rsidRDefault="0098796B" w:rsidP="00E8082D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331" w:type="pct"/>
          </w:tcPr>
          <w:p w:rsidR="0098796B" w:rsidRPr="00A448DC" w:rsidRDefault="0098796B" w:rsidP="00E8082D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2" w:type="pct"/>
            <w:gridSpan w:val="3"/>
          </w:tcPr>
          <w:p w:rsidR="0098796B" w:rsidRPr="00A448DC" w:rsidRDefault="0098796B" w:rsidP="00E8082D">
            <w:pPr>
              <w:pStyle w:val="acctfourfigures"/>
              <w:tabs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315" w:type="pct"/>
            <w:gridSpan w:val="3"/>
          </w:tcPr>
          <w:p w:rsidR="0098796B" w:rsidRPr="00A448DC" w:rsidRDefault="0098796B" w:rsidP="00E8082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2" w:type="pct"/>
            <w:gridSpan w:val="2"/>
          </w:tcPr>
          <w:p w:rsidR="0098796B" w:rsidRPr="00A448DC" w:rsidRDefault="0098796B" w:rsidP="00E8082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336" w:type="pct"/>
            <w:gridSpan w:val="2"/>
          </w:tcPr>
          <w:p w:rsidR="0098796B" w:rsidRPr="00A448DC" w:rsidRDefault="0098796B" w:rsidP="00E8082D">
            <w:pPr>
              <w:pStyle w:val="acctfourfigures"/>
              <w:tabs>
                <w:tab w:val="clear" w:pos="765"/>
                <w:tab w:val="decimal" w:pos="551"/>
                <w:tab w:val="decimal" w:pos="594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3" w:type="pct"/>
            <w:gridSpan w:val="2"/>
          </w:tcPr>
          <w:p w:rsidR="0098796B" w:rsidRPr="00A448DC" w:rsidRDefault="0098796B" w:rsidP="00E8082D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308" w:type="pct"/>
            <w:gridSpan w:val="2"/>
          </w:tcPr>
          <w:p w:rsidR="0098796B" w:rsidRPr="00A448DC" w:rsidRDefault="0098796B" w:rsidP="009904D2">
            <w:pPr>
              <w:pStyle w:val="acctfourfigures"/>
              <w:tabs>
                <w:tab w:val="clear" w:pos="765"/>
                <w:tab w:val="decimal" w:pos="45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</w:tr>
      <w:tr w:rsidR="00F71CE7" w:rsidRPr="0023723E" w:rsidTr="00626BDF">
        <w:trPr>
          <w:trHeight w:val="587"/>
        </w:trPr>
        <w:tc>
          <w:tcPr>
            <w:tcW w:w="687" w:type="pct"/>
          </w:tcPr>
          <w:p w:rsidR="00AB3B94" w:rsidRPr="00A448DC" w:rsidRDefault="00AB3B94" w:rsidP="00462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r w:rsidRPr="00A448DC">
              <w:rPr>
                <w:rFonts w:ascii="Angsana New" w:hAnsi="Angsana New"/>
                <w:sz w:val="26"/>
                <w:szCs w:val="26"/>
              </w:rPr>
              <w:t>Unimit</w:t>
            </w:r>
            <w:proofErr w:type="spellEnd"/>
            <w:r w:rsidRPr="00A448DC">
              <w:rPr>
                <w:rFonts w:ascii="Angsana New" w:hAnsi="Angsana New"/>
                <w:sz w:val="26"/>
                <w:szCs w:val="26"/>
              </w:rPr>
              <w:t xml:space="preserve"> Engineering (Myanmar) </w:t>
            </w:r>
            <w:r w:rsidR="004627A3" w:rsidRPr="004627A3">
              <w:rPr>
                <w:rFonts w:ascii="Angsana New" w:hAnsi="Angsana New"/>
                <w:sz w:val="26"/>
                <w:szCs w:val="26"/>
              </w:rPr>
              <w:t>Company Limited</w:t>
            </w:r>
            <w:r w:rsidRPr="00A448DC">
              <w:rPr>
                <w:rFonts w:ascii="Angsana New" w:hAnsi="Angsana New"/>
                <w:sz w:val="26"/>
                <w:szCs w:val="26"/>
              </w:rPr>
              <w:t xml:space="preserve"> (“UEM”)</w:t>
            </w:r>
          </w:p>
        </w:tc>
        <w:tc>
          <w:tcPr>
            <w:tcW w:w="281" w:type="pct"/>
          </w:tcPr>
          <w:p w:rsidR="00AB3B94" w:rsidRDefault="00AB3B94" w:rsidP="00AB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6,500</w:t>
            </w:r>
          </w:p>
          <w:p w:rsidR="00AB3B94" w:rsidRPr="00A448DC" w:rsidRDefault="00AB3B94" w:rsidP="00AB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พันเ</w:t>
            </w:r>
            <w:r w:rsidRPr="00A448DC">
              <w:rPr>
                <w:rFonts w:ascii="Angsana New" w:hAnsi="Angsana New"/>
                <w:sz w:val="26"/>
                <w:szCs w:val="26"/>
                <w:cs/>
              </w:rPr>
              <w:t>หรีย</w:t>
            </w:r>
            <w:r w:rsidRPr="00A448DC">
              <w:rPr>
                <w:rFonts w:ascii="Angsana New" w:hAnsi="Angsana New" w:hint="cs"/>
                <w:sz w:val="26"/>
                <w:szCs w:val="26"/>
                <w:cs/>
              </w:rPr>
              <w:t>ญ</w:t>
            </w:r>
          </w:p>
          <w:p w:rsidR="00AB3B94" w:rsidRPr="00A448DC" w:rsidRDefault="00AB3B94" w:rsidP="00AB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48DC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  <w:r w:rsidRPr="00A448DC">
              <w:rPr>
                <w:rFonts w:ascii="Angsana New" w:hAnsi="Angsana New"/>
                <w:sz w:val="26"/>
                <w:szCs w:val="26"/>
                <w:cs/>
              </w:rPr>
              <w:br/>
              <w:t>อเมริกา</w:t>
            </w:r>
          </w:p>
        </w:tc>
        <w:tc>
          <w:tcPr>
            <w:tcW w:w="283" w:type="pct"/>
          </w:tcPr>
          <w:p w:rsidR="00AB3B94" w:rsidRDefault="00AB3B94" w:rsidP="00AB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6,500</w:t>
            </w:r>
          </w:p>
          <w:p w:rsidR="00AB3B94" w:rsidRPr="00A448DC" w:rsidRDefault="00AB3B94" w:rsidP="00AB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พันเ</w:t>
            </w:r>
            <w:r w:rsidRPr="00A448DC">
              <w:rPr>
                <w:rFonts w:ascii="Angsana New" w:hAnsi="Angsana New"/>
                <w:sz w:val="26"/>
                <w:szCs w:val="26"/>
                <w:cs/>
              </w:rPr>
              <w:t>หรีย</w:t>
            </w:r>
            <w:r w:rsidRPr="00A448DC">
              <w:rPr>
                <w:rFonts w:ascii="Angsana New" w:hAnsi="Angsana New" w:hint="cs"/>
                <w:sz w:val="26"/>
                <w:szCs w:val="26"/>
                <w:cs/>
              </w:rPr>
              <w:t>ญ</w:t>
            </w:r>
          </w:p>
          <w:p w:rsidR="00AB3B94" w:rsidRPr="00A448DC" w:rsidRDefault="00AB3B94" w:rsidP="00AB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48DC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  <w:r w:rsidRPr="00A448DC">
              <w:rPr>
                <w:rFonts w:ascii="Angsana New" w:hAnsi="Angsana New"/>
                <w:sz w:val="26"/>
                <w:szCs w:val="26"/>
                <w:cs/>
              </w:rPr>
              <w:br/>
              <w:t>อเมริกา</w:t>
            </w:r>
          </w:p>
        </w:tc>
        <w:tc>
          <w:tcPr>
            <w:tcW w:w="94" w:type="pct"/>
          </w:tcPr>
          <w:p w:rsidR="00AB3B94" w:rsidRPr="00A448DC" w:rsidRDefault="00AB3B94" w:rsidP="00AB3B94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1" w:type="pct"/>
          </w:tcPr>
          <w:p w:rsidR="00AB3B94" w:rsidRDefault="000C18B1" w:rsidP="00AB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AB3B94">
              <w:rPr>
                <w:rFonts w:ascii="Angsana New" w:hAnsi="Angsana New"/>
                <w:sz w:val="26"/>
                <w:szCs w:val="26"/>
              </w:rPr>
              <w:t>,000</w:t>
            </w:r>
          </w:p>
          <w:p w:rsidR="00AB3B94" w:rsidRPr="00A448DC" w:rsidRDefault="00AB3B94" w:rsidP="00AB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พันเ</w:t>
            </w:r>
            <w:r w:rsidRPr="00A448DC">
              <w:rPr>
                <w:rFonts w:ascii="Angsana New" w:hAnsi="Angsana New"/>
                <w:sz w:val="26"/>
                <w:szCs w:val="26"/>
                <w:cs/>
              </w:rPr>
              <w:t>หรีย</w:t>
            </w:r>
            <w:r w:rsidRPr="00A448DC">
              <w:rPr>
                <w:rFonts w:ascii="Angsana New" w:hAnsi="Angsana New" w:hint="cs"/>
                <w:sz w:val="26"/>
                <w:szCs w:val="26"/>
                <w:cs/>
              </w:rPr>
              <w:t>ญ</w:t>
            </w:r>
          </w:p>
          <w:p w:rsidR="00AB3B94" w:rsidRPr="00A448DC" w:rsidRDefault="00AB3B94" w:rsidP="00AB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48DC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  <w:r w:rsidRPr="00A448DC">
              <w:rPr>
                <w:rFonts w:ascii="Angsana New" w:hAnsi="Angsana New"/>
                <w:sz w:val="26"/>
                <w:szCs w:val="26"/>
                <w:cs/>
              </w:rPr>
              <w:br/>
              <w:t>อเมริกา</w:t>
            </w:r>
          </w:p>
        </w:tc>
        <w:tc>
          <w:tcPr>
            <w:tcW w:w="282" w:type="pct"/>
          </w:tcPr>
          <w:p w:rsidR="00AB3B94" w:rsidRDefault="00AB3B94" w:rsidP="00AB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2,000</w:t>
            </w:r>
          </w:p>
          <w:p w:rsidR="00AB3B94" w:rsidRPr="00A448DC" w:rsidRDefault="00AB3B94" w:rsidP="00AB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พันเ</w:t>
            </w:r>
            <w:r w:rsidRPr="00A448DC">
              <w:rPr>
                <w:rFonts w:ascii="Angsana New" w:hAnsi="Angsana New"/>
                <w:sz w:val="26"/>
                <w:szCs w:val="26"/>
                <w:cs/>
              </w:rPr>
              <w:t>หรีย</w:t>
            </w:r>
            <w:r w:rsidRPr="00A448DC">
              <w:rPr>
                <w:rFonts w:ascii="Angsana New" w:hAnsi="Angsana New" w:hint="cs"/>
                <w:sz w:val="26"/>
                <w:szCs w:val="26"/>
                <w:cs/>
              </w:rPr>
              <w:t>ญ</w:t>
            </w:r>
          </w:p>
          <w:p w:rsidR="00AB3B94" w:rsidRPr="00A448DC" w:rsidRDefault="00AB3B94" w:rsidP="00AB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48DC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  <w:r w:rsidRPr="00A448DC">
              <w:rPr>
                <w:rFonts w:ascii="Angsana New" w:hAnsi="Angsana New"/>
                <w:sz w:val="26"/>
                <w:szCs w:val="26"/>
                <w:cs/>
              </w:rPr>
              <w:br/>
              <w:t>อเมริกา</w:t>
            </w:r>
          </w:p>
        </w:tc>
        <w:tc>
          <w:tcPr>
            <w:tcW w:w="83" w:type="pct"/>
          </w:tcPr>
          <w:p w:rsidR="00AB3B94" w:rsidRDefault="00AB3B94" w:rsidP="00AB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pct"/>
          </w:tcPr>
          <w:p w:rsidR="00AB3B94" w:rsidRDefault="00AB3B94" w:rsidP="00AB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3,000</w:t>
            </w:r>
          </w:p>
          <w:p w:rsidR="00AB3B94" w:rsidRPr="00A448DC" w:rsidRDefault="00AB3B94" w:rsidP="00AB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พันเ</w:t>
            </w:r>
            <w:r w:rsidRPr="00A448DC">
              <w:rPr>
                <w:rFonts w:ascii="Angsana New" w:hAnsi="Angsana New"/>
                <w:sz w:val="26"/>
                <w:szCs w:val="26"/>
                <w:cs/>
              </w:rPr>
              <w:t>หรีย</w:t>
            </w:r>
            <w:r w:rsidRPr="00A448DC">
              <w:rPr>
                <w:rFonts w:ascii="Angsana New" w:hAnsi="Angsana New" w:hint="cs"/>
                <w:sz w:val="26"/>
                <w:szCs w:val="26"/>
                <w:cs/>
              </w:rPr>
              <w:t>ญ</w:t>
            </w:r>
          </w:p>
          <w:p w:rsidR="00AB3B94" w:rsidRPr="00A448DC" w:rsidRDefault="00AB3B94" w:rsidP="00AB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48DC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  <w:r w:rsidRPr="00A448DC">
              <w:rPr>
                <w:rFonts w:ascii="Angsana New" w:hAnsi="Angsana New"/>
                <w:sz w:val="26"/>
                <w:szCs w:val="26"/>
                <w:cs/>
              </w:rPr>
              <w:br/>
              <w:t>อเมริกา</w:t>
            </w:r>
          </w:p>
        </w:tc>
        <w:tc>
          <w:tcPr>
            <w:tcW w:w="290" w:type="pct"/>
            <w:gridSpan w:val="2"/>
          </w:tcPr>
          <w:p w:rsidR="00AB3B94" w:rsidRDefault="00AB3B94" w:rsidP="00AB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2,000</w:t>
            </w:r>
          </w:p>
          <w:p w:rsidR="00AB3B94" w:rsidRPr="00A448DC" w:rsidRDefault="00AB3B94" w:rsidP="00AB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พันเ</w:t>
            </w:r>
            <w:r w:rsidRPr="00A448DC">
              <w:rPr>
                <w:rFonts w:ascii="Angsana New" w:hAnsi="Angsana New"/>
                <w:sz w:val="26"/>
                <w:szCs w:val="26"/>
                <w:cs/>
              </w:rPr>
              <w:t>หรีย</w:t>
            </w:r>
            <w:r w:rsidRPr="00A448DC">
              <w:rPr>
                <w:rFonts w:ascii="Angsana New" w:hAnsi="Angsana New" w:hint="cs"/>
                <w:sz w:val="26"/>
                <w:szCs w:val="26"/>
                <w:cs/>
              </w:rPr>
              <w:t>ญ</w:t>
            </w:r>
          </w:p>
          <w:p w:rsidR="00AB3B94" w:rsidRPr="00A448DC" w:rsidRDefault="00AB3B94" w:rsidP="00AB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48DC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  <w:r w:rsidRPr="00A448DC">
              <w:rPr>
                <w:rFonts w:ascii="Angsana New" w:hAnsi="Angsana New"/>
                <w:sz w:val="26"/>
                <w:szCs w:val="26"/>
                <w:cs/>
              </w:rPr>
              <w:br/>
              <w:t>อเมริกา</w:t>
            </w:r>
          </w:p>
        </w:tc>
        <w:tc>
          <w:tcPr>
            <w:tcW w:w="83" w:type="pct"/>
            <w:gridSpan w:val="3"/>
          </w:tcPr>
          <w:p w:rsidR="00AB3B94" w:rsidRPr="00A448DC" w:rsidRDefault="00AB3B94" w:rsidP="00AB3B94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3" w:type="pct"/>
            <w:gridSpan w:val="3"/>
            <w:tcBorders>
              <w:bottom w:val="single" w:sz="4" w:space="0" w:color="auto"/>
            </w:tcBorders>
          </w:tcPr>
          <w:p w:rsidR="00AB3B94" w:rsidRPr="00A448DC" w:rsidRDefault="00AB3B94" w:rsidP="00AB3B94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AB3B94" w:rsidRDefault="00AB3B94" w:rsidP="00AB3B94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AB3B94" w:rsidRDefault="00AB3B94" w:rsidP="00AB3B94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AB3B94" w:rsidRPr="00A448DC" w:rsidRDefault="00AB3B94" w:rsidP="00AB3B94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97,6</w:t>
            </w:r>
            <w:r w:rsidRPr="00A448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82" w:type="pct"/>
            <w:gridSpan w:val="2"/>
          </w:tcPr>
          <w:p w:rsidR="00AB3B94" w:rsidRPr="00A448DC" w:rsidRDefault="00AB3B94" w:rsidP="00AB3B94">
            <w:pPr>
              <w:pStyle w:val="acctfourfigures"/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</w:tcPr>
          <w:p w:rsidR="00AB3B94" w:rsidRPr="00A448DC" w:rsidRDefault="00AB3B94" w:rsidP="00AB3B94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AB3B94" w:rsidRDefault="00AB3B94" w:rsidP="00AB3B94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AB3B94" w:rsidRDefault="00AB3B94" w:rsidP="00AB3B94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AB3B94" w:rsidRPr="00A448DC" w:rsidRDefault="00AB3B94" w:rsidP="00AB3B94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448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65,000</w:t>
            </w:r>
          </w:p>
        </w:tc>
        <w:tc>
          <w:tcPr>
            <w:tcW w:w="91" w:type="pct"/>
            <w:gridSpan w:val="3"/>
            <w:vAlign w:val="bottom"/>
          </w:tcPr>
          <w:p w:rsidR="00AB3B94" w:rsidRPr="00A448DC" w:rsidRDefault="00AB3B94" w:rsidP="00AB3B94">
            <w:pPr>
              <w:pStyle w:val="acctfourfigures"/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1" w:type="pct"/>
            <w:tcBorders>
              <w:bottom w:val="single" w:sz="4" w:space="0" w:color="auto"/>
            </w:tcBorders>
          </w:tcPr>
          <w:p w:rsidR="00AB3B94" w:rsidRDefault="00AB3B94" w:rsidP="00AB3B94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AB3B94" w:rsidRDefault="00AB3B94" w:rsidP="00AB3B94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AB3B94" w:rsidRDefault="00AB3B94" w:rsidP="00AB3B94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AB3B94" w:rsidRPr="00A448DC" w:rsidRDefault="00AB3B94" w:rsidP="00AB3B94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448DC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82" w:type="pct"/>
            <w:gridSpan w:val="3"/>
          </w:tcPr>
          <w:p w:rsidR="00AB3B94" w:rsidRPr="00A448DC" w:rsidRDefault="00AB3B94" w:rsidP="00AB3B94">
            <w:pPr>
              <w:pStyle w:val="acctfourfigures"/>
              <w:tabs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15" w:type="pct"/>
            <w:gridSpan w:val="3"/>
            <w:tcBorders>
              <w:bottom w:val="single" w:sz="4" w:space="0" w:color="auto"/>
            </w:tcBorders>
          </w:tcPr>
          <w:p w:rsidR="00AB3B94" w:rsidRDefault="00AB3B94" w:rsidP="00AB3B94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AB3B94" w:rsidRDefault="00AB3B94" w:rsidP="00AB3B94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AB3B94" w:rsidRDefault="00AB3B94" w:rsidP="00AB3B94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AB3B94" w:rsidRPr="00A448DC" w:rsidRDefault="00AB3B94" w:rsidP="00AB3B94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448DC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82" w:type="pct"/>
            <w:gridSpan w:val="2"/>
          </w:tcPr>
          <w:p w:rsidR="00AB3B94" w:rsidRPr="00A448DC" w:rsidRDefault="00AB3B94" w:rsidP="00AB3B94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36" w:type="pct"/>
            <w:gridSpan w:val="2"/>
            <w:tcBorders>
              <w:bottom w:val="single" w:sz="4" w:space="0" w:color="auto"/>
            </w:tcBorders>
          </w:tcPr>
          <w:p w:rsidR="00AB3B94" w:rsidRPr="00A448DC" w:rsidRDefault="00AB3B94" w:rsidP="00AB3B94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AB3B94" w:rsidRDefault="00AB3B94" w:rsidP="00AB3B94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AB3B94" w:rsidRDefault="00AB3B94" w:rsidP="00AB3B94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AB3B94" w:rsidRPr="00A448DC" w:rsidRDefault="00AB3B94" w:rsidP="00AB3B94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97</w:t>
            </w:r>
            <w:r w:rsidRPr="00A448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Pr="00A448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83" w:type="pct"/>
            <w:gridSpan w:val="2"/>
            <w:vAlign w:val="bottom"/>
          </w:tcPr>
          <w:p w:rsidR="00AB3B94" w:rsidRPr="00A448DC" w:rsidRDefault="00AB3B94" w:rsidP="00AB3B94">
            <w:pPr>
              <w:pStyle w:val="acctfourfigures"/>
              <w:tabs>
                <w:tab w:val="decimal" w:pos="685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308" w:type="pct"/>
            <w:gridSpan w:val="2"/>
            <w:tcBorders>
              <w:bottom w:val="single" w:sz="4" w:space="0" w:color="auto"/>
            </w:tcBorders>
          </w:tcPr>
          <w:p w:rsidR="00AB3B94" w:rsidRDefault="00AB3B94" w:rsidP="00AB3B94">
            <w:pPr>
              <w:pStyle w:val="acctfourfigures"/>
              <w:tabs>
                <w:tab w:val="clear" w:pos="765"/>
                <w:tab w:val="decimal" w:pos="4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AB3B94" w:rsidRDefault="00AB3B94" w:rsidP="00AB3B94">
            <w:pPr>
              <w:pStyle w:val="acctfourfigures"/>
              <w:tabs>
                <w:tab w:val="clear" w:pos="765"/>
                <w:tab w:val="decimal" w:pos="4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AB3B94" w:rsidRDefault="00AB3B94" w:rsidP="00AB3B94">
            <w:pPr>
              <w:pStyle w:val="acctfourfigures"/>
              <w:tabs>
                <w:tab w:val="clear" w:pos="765"/>
                <w:tab w:val="decimal" w:pos="4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AB3B94" w:rsidRPr="00A448DC" w:rsidRDefault="00AB3B94" w:rsidP="00AB3B94">
            <w:pPr>
              <w:pStyle w:val="acctfourfigures"/>
              <w:tabs>
                <w:tab w:val="clear" w:pos="765"/>
                <w:tab w:val="decimal" w:pos="4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448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65,000</w:t>
            </w:r>
          </w:p>
        </w:tc>
      </w:tr>
      <w:tr w:rsidR="00F71CE7" w:rsidRPr="00CC01DD" w:rsidTr="00626BDF">
        <w:trPr>
          <w:trHeight w:val="70"/>
        </w:trPr>
        <w:tc>
          <w:tcPr>
            <w:tcW w:w="687" w:type="pct"/>
          </w:tcPr>
          <w:p w:rsidR="00AB3B94" w:rsidRPr="00A448DC" w:rsidRDefault="00AB3B94" w:rsidP="00AB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448D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81" w:type="pct"/>
          </w:tcPr>
          <w:p w:rsidR="00AB3B94" w:rsidRPr="00A448DC" w:rsidRDefault="00AB3B94" w:rsidP="00AB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pct"/>
          </w:tcPr>
          <w:p w:rsidR="00AB3B94" w:rsidRPr="00A448DC" w:rsidRDefault="00AB3B94" w:rsidP="00AB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" w:type="pct"/>
          </w:tcPr>
          <w:p w:rsidR="00AB3B94" w:rsidRPr="00A448DC" w:rsidRDefault="00AB3B94" w:rsidP="00AB3B94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1" w:type="pct"/>
          </w:tcPr>
          <w:p w:rsidR="00AB3B94" w:rsidRPr="00A448DC" w:rsidRDefault="00AB3B94" w:rsidP="00AB3B94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2" w:type="pct"/>
          </w:tcPr>
          <w:p w:rsidR="00AB3B94" w:rsidRPr="00A448DC" w:rsidRDefault="00AB3B94" w:rsidP="00AB3B94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" w:type="pct"/>
          </w:tcPr>
          <w:p w:rsidR="00AB3B94" w:rsidRPr="00A448DC" w:rsidRDefault="00AB3B94" w:rsidP="00AB3B94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pct"/>
          </w:tcPr>
          <w:p w:rsidR="00AB3B94" w:rsidRPr="00A448DC" w:rsidRDefault="00AB3B94" w:rsidP="00AB3B94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0" w:type="pct"/>
            <w:gridSpan w:val="2"/>
          </w:tcPr>
          <w:p w:rsidR="00AB3B94" w:rsidRPr="00A448DC" w:rsidRDefault="00AB3B94" w:rsidP="00AB3B94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83" w:type="pct"/>
            <w:gridSpan w:val="3"/>
          </w:tcPr>
          <w:p w:rsidR="00AB3B94" w:rsidRPr="00A448DC" w:rsidRDefault="00AB3B94" w:rsidP="00AB3B94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3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AB3B94" w:rsidRPr="00A448DC" w:rsidRDefault="00AB3B94" w:rsidP="00AB3B94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97,6</w:t>
            </w:r>
            <w:r w:rsidRPr="00A448DC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82" w:type="pct"/>
            <w:gridSpan w:val="2"/>
          </w:tcPr>
          <w:p w:rsidR="00AB3B94" w:rsidRPr="00A448DC" w:rsidRDefault="00AB3B94" w:rsidP="00AB3B94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09" w:type="pct"/>
            <w:tcBorders>
              <w:top w:val="single" w:sz="4" w:space="0" w:color="auto"/>
              <w:bottom w:val="double" w:sz="4" w:space="0" w:color="auto"/>
            </w:tcBorders>
          </w:tcPr>
          <w:p w:rsidR="00AB3B94" w:rsidRPr="00A448DC" w:rsidRDefault="00AB3B94" w:rsidP="00AB3B94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448DC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65,000</w:t>
            </w:r>
          </w:p>
        </w:tc>
        <w:tc>
          <w:tcPr>
            <w:tcW w:w="91" w:type="pct"/>
            <w:gridSpan w:val="3"/>
          </w:tcPr>
          <w:p w:rsidR="00AB3B94" w:rsidRPr="00A448DC" w:rsidRDefault="00AB3B94" w:rsidP="00AB3B94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31" w:type="pct"/>
            <w:tcBorders>
              <w:top w:val="single" w:sz="4" w:space="0" w:color="auto"/>
              <w:bottom w:val="double" w:sz="4" w:space="0" w:color="auto"/>
            </w:tcBorders>
          </w:tcPr>
          <w:p w:rsidR="00AB3B94" w:rsidRPr="00A448DC" w:rsidRDefault="00AB3B94" w:rsidP="00AB3B94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A448DC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82" w:type="pct"/>
            <w:gridSpan w:val="3"/>
          </w:tcPr>
          <w:p w:rsidR="00AB3B94" w:rsidRPr="00A448DC" w:rsidRDefault="00AB3B94" w:rsidP="00AB3B94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15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AB3B94" w:rsidRPr="00A448DC" w:rsidRDefault="00AB3B94" w:rsidP="00AB3B94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A448DC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82" w:type="pct"/>
            <w:gridSpan w:val="2"/>
          </w:tcPr>
          <w:p w:rsidR="00AB3B94" w:rsidRPr="00A448DC" w:rsidRDefault="00AB3B94" w:rsidP="00AB3B94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3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B3B94" w:rsidRPr="00A448DC" w:rsidRDefault="00AB3B94" w:rsidP="00AB3B94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97,6</w:t>
            </w:r>
            <w:r w:rsidRPr="00A448DC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83" w:type="pct"/>
            <w:gridSpan w:val="2"/>
          </w:tcPr>
          <w:p w:rsidR="00AB3B94" w:rsidRPr="00A448DC" w:rsidRDefault="00AB3B94" w:rsidP="00AB3B94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30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B3B94" w:rsidRPr="00A448DC" w:rsidRDefault="00AB3B94" w:rsidP="00AB3B94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448DC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65,000</w:t>
            </w:r>
          </w:p>
        </w:tc>
      </w:tr>
    </w:tbl>
    <w:p w:rsidR="00944F59" w:rsidRDefault="00944F59" w:rsidP="00123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  <w:sectPr w:rsidR="00944F59" w:rsidSect="00620079">
          <w:headerReference w:type="default" r:id="rId10"/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:rsidR="009A7A10" w:rsidRDefault="009A7A10" w:rsidP="009A7A10">
      <w:pPr>
        <w:tabs>
          <w:tab w:val="clear" w:pos="227"/>
          <w:tab w:val="clear" w:pos="454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936A29">
        <w:rPr>
          <w:rFonts w:ascii="Angsana New" w:hAnsi="Angsana New"/>
          <w:i/>
          <w:iCs/>
          <w:sz w:val="30"/>
          <w:szCs w:val="30"/>
          <w:cs/>
        </w:rPr>
        <w:lastRenderedPageBreak/>
        <w:tab/>
      </w:r>
      <w:r w:rsidR="00D274D3">
        <w:rPr>
          <w:rFonts w:ascii="Angsana New" w:hAnsi="Angsana New" w:hint="cs"/>
          <w:sz w:val="30"/>
          <w:szCs w:val="30"/>
          <w:cs/>
        </w:rPr>
        <w:t xml:space="preserve">ณ </w:t>
      </w:r>
      <w:r w:rsidRPr="00FC6EDA">
        <w:rPr>
          <w:rFonts w:ascii="Angsana New" w:hAnsi="Angsana New"/>
          <w:sz w:val="30"/>
          <w:szCs w:val="30"/>
          <w:cs/>
        </w:rPr>
        <w:t xml:space="preserve">วันที่ </w:t>
      </w:r>
      <w:r w:rsidR="00A4277C">
        <w:rPr>
          <w:rFonts w:ascii="Angsana New" w:hAnsi="Angsana New"/>
          <w:sz w:val="30"/>
          <w:szCs w:val="30"/>
        </w:rPr>
        <w:t>31</w:t>
      </w:r>
      <w:r w:rsidRPr="00FC6EDA">
        <w:rPr>
          <w:rFonts w:ascii="Angsana New" w:hAnsi="Angsana New"/>
          <w:sz w:val="30"/>
          <w:szCs w:val="30"/>
        </w:rPr>
        <w:t xml:space="preserve"> </w:t>
      </w:r>
      <w:r w:rsidRPr="00FC6EDA">
        <w:rPr>
          <w:rFonts w:ascii="Angsana New" w:hAnsi="Angsana New"/>
          <w:sz w:val="30"/>
          <w:szCs w:val="30"/>
          <w:cs/>
        </w:rPr>
        <w:t xml:space="preserve">ธันวาคม </w:t>
      </w:r>
      <w:r w:rsidR="00A4277C">
        <w:rPr>
          <w:rFonts w:ascii="Angsana New" w:hAnsi="Angsana New"/>
          <w:sz w:val="30"/>
          <w:szCs w:val="30"/>
        </w:rPr>
        <w:t>256</w:t>
      </w:r>
      <w:r w:rsidR="00453F75">
        <w:rPr>
          <w:rFonts w:ascii="Angsana New" w:hAnsi="Angsana New"/>
          <w:sz w:val="30"/>
          <w:szCs w:val="30"/>
        </w:rPr>
        <w:t>0</w:t>
      </w:r>
      <w:r w:rsidRPr="00FC6EDA">
        <w:rPr>
          <w:rFonts w:ascii="Angsana New" w:hAnsi="Angsana New"/>
          <w:sz w:val="30"/>
          <w:szCs w:val="30"/>
          <w:cs/>
        </w:rPr>
        <w:t xml:space="preserve"> </w:t>
      </w:r>
      <w:r w:rsidRPr="00FC6EDA">
        <w:rPr>
          <w:rFonts w:ascii="Angsana New" w:hAnsi="Angsana New"/>
          <w:sz w:val="30"/>
          <w:szCs w:val="30"/>
        </w:rPr>
        <w:t xml:space="preserve">UHK </w:t>
      </w:r>
      <w:r w:rsidRPr="00FC6EDA">
        <w:rPr>
          <w:rFonts w:ascii="Angsana New" w:hAnsi="Angsana New"/>
          <w:sz w:val="30"/>
          <w:szCs w:val="30"/>
          <w:cs/>
        </w:rPr>
        <w:t>ได้</w:t>
      </w:r>
      <w:r w:rsidR="00A4277C">
        <w:rPr>
          <w:rFonts w:ascii="Angsana New" w:hAnsi="Angsana New" w:hint="cs"/>
          <w:sz w:val="30"/>
          <w:szCs w:val="30"/>
          <w:cs/>
        </w:rPr>
        <w:t>เรียกชำระค่าหุ้น</w:t>
      </w:r>
      <w:r w:rsidR="00C9402B">
        <w:rPr>
          <w:rFonts w:ascii="Angsana New" w:hAnsi="Angsana New" w:hint="cs"/>
          <w:sz w:val="30"/>
          <w:szCs w:val="30"/>
          <w:cs/>
        </w:rPr>
        <w:t>เป็นจำนวน</w:t>
      </w:r>
      <w:r w:rsidR="00A4277C">
        <w:rPr>
          <w:rFonts w:ascii="Angsana New" w:hAnsi="Angsana New"/>
          <w:sz w:val="30"/>
          <w:szCs w:val="30"/>
          <w:cs/>
        </w:rPr>
        <w:t xml:space="preserve"> </w:t>
      </w:r>
      <w:r w:rsidR="00A4277C">
        <w:rPr>
          <w:rFonts w:ascii="Angsana New" w:hAnsi="Angsana New"/>
          <w:sz w:val="30"/>
          <w:szCs w:val="30"/>
        </w:rPr>
        <w:t>3</w:t>
      </w:r>
      <w:r w:rsidR="00A4277C">
        <w:rPr>
          <w:rFonts w:ascii="Angsana New" w:hAnsi="Angsana New"/>
          <w:sz w:val="30"/>
          <w:szCs w:val="30"/>
          <w:cs/>
        </w:rPr>
        <w:t xml:space="preserve"> ล้านเหรียญสหรัฐอเมริกา (</w:t>
      </w:r>
      <w:r w:rsidR="00A4277C">
        <w:rPr>
          <w:rFonts w:ascii="Angsana New" w:hAnsi="Angsana New"/>
          <w:sz w:val="30"/>
          <w:szCs w:val="30"/>
        </w:rPr>
        <w:t>3</w:t>
      </w:r>
      <w:r w:rsidRPr="00FC6EDA">
        <w:rPr>
          <w:rFonts w:ascii="Angsana New" w:hAnsi="Angsana New"/>
          <w:sz w:val="30"/>
          <w:szCs w:val="30"/>
          <w:cs/>
        </w:rPr>
        <w:t xml:space="preserve"> ล้านหุ้น มูลค่าหุ้นละ 1 เหรียญสหรัฐอ</w:t>
      </w:r>
      <w:r w:rsidR="00A4277C">
        <w:rPr>
          <w:rFonts w:ascii="Angsana New" w:hAnsi="Angsana New"/>
          <w:sz w:val="30"/>
          <w:szCs w:val="30"/>
          <w:cs/>
        </w:rPr>
        <w:t xml:space="preserve">เมริกา) หรือเทียบเท่ากับจำนวน </w:t>
      </w:r>
      <w:r w:rsidR="00A4277C">
        <w:rPr>
          <w:rFonts w:ascii="Angsana New" w:hAnsi="Angsana New"/>
          <w:sz w:val="30"/>
          <w:szCs w:val="30"/>
        </w:rPr>
        <w:t>98</w:t>
      </w:r>
      <w:r w:rsidRPr="00FC6EDA">
        <w:rPr>
          <w:rFonts w:ascii="Angsana New" w:hAnsi="Angsana New"/>
          <w:sz w:val="30"/>
          <w:szCs w:val="30"/>
          <w:cs/>
        </w:rPr>
        <w:t xml:space="preserve"> ล้านบาท </w:t>
      </w:r>
    </w:p>
    <w:p w:rsidR="009A7A10" w:rsidRDefault="009A7A10" w:rsidP="009A7A10">
      <w:pPr>
        <w:tabs>
          <w:tab w:val="clear" w:pos="227"/>
          <w:tab w:val="clear" w:pos="454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</w:p>
    <w:p w:rsidR="009A7A10" w:rsidRDefault="009A7A10" w:rsidP="009A7A10">
      <w:pPr>
        <w:tabs>
          <w:tab w:val="clear" w:pos="227"/>
          <w:tab w:val="clear" w:pos="454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16 </w:t>
      </w:r>
      <w:r w:rsidRPr="00FC6EDA">
        <w:rPr>
          <w:rFonts w:ascii="Angsana New" w:hAnsi="Angsana New"/>
          <w:sz w:val="30"/>
          <w:szCs w:val="30"/>
          <w:cs/>
        </w:rPr>
        <w:t>มกราคม 2561 บริษัทได้จ่ายชำระค่าหุ้น</w:t>
      </w:r>
      <w:r>
        <w:rPr>
          <w:rFonts w:ascii="Angsana New" w:hAnsi="Angsana New" w:hint="cs"/>
          <w:sz w:val="30"/>
          <w:szCs w:val="30"/>
          <w:cs/>
        </w:rPr>
        <w:t xml:space="preserve">ที่เรียกชำระแล้วบางส่วนให้กับ </w:t>
      </w:r>
      <w:r w:rsidRPr="009F0AE6">
        <w:rPr>
          <w:rFonts w:ascii="Angsana New" w:hAnsi="Angsana New"/>
          <w:sz w:val="30"/>
          <w:szCs w:val="30"/>
        </w:rPr>
        <w:t>UHK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C6EDA">
        <w:rPr>
          <w:rFonts w:ascii="Angsana New" w:hAnsi="Angsana New"/>
          <w:sz w:val="30"/>
          <w:szCs w:val="30"/>
          <w:cs/>
        </w:rPr>
        <w:t>เป็นจำนวน 1 ล้านเหรีย</w:t>
      </w:r>
      <w:r>
        <w:rPr>
          <w:rFonts w:ascii="Angsana New" w:hAnsi="Angsana New"/>
          <w:sz w:val="30"/>
          <w:szCs w:val="30"/>
          <w:cs/>
        </w:rPr>
        <w:t xml:space="preserve">ญสหรัฐอเมริกาหรือเทียบเท่ากับ </w:t>
      </w:r>
      <w:r w:rsidRPr="00160354">
        <w:rPr>
          <w:rFonts w:ascii="Angsana New" w:hAnsi="Angsana New"/>
          <w:sz w:val="30"/>
          <w:szCs w:val="30"/>
          <w:cs/>
        </w:rPr>
        <w:t>3</w:t>
      </w:r>
      <w:r w:rsidRPr="00160354">
        <w:rPr>
          <w:rFonts w:ascii="Angsana New" w:hAnsi="Angsana New"/>
          <w:sz w:val="30"/>
          <w:szCs w:val="30"/>
        </w:rPr>
        <w:t>2.6</w:t>
      </w:r>
      <w:r w:rsidRPr="00FC6EDA">
        <w:rPr>
          <w:rFonts w:ascii="Angsana New" w:hAnsi="Angsana New"/>
          <w:sz w:val="30"/>
          <w:szCs w:val="30"/>
          <w:cs/>
        </w:rPr>
        <w:t xml:space="preserve"> ล้านบาท</w:t>
      </w:r>
    </w:p>
    <w:p w:rsidR="009A7A10" w:rsidRDefault="009A7A10" w:rsidP="009A7A10">
      <w:pPr>
        <w:tabs>
          <w:tab w:val="clear" w:pos="227"/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:rsidR="009A7A10" w:rsidRDefault="009A7A10" w:rsidP="009A7A10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8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19</w:t>
      </w:r>
      <w:r>
        <w:rPr>
          <w:rFonts w:ascii="Angsana New" w:hAnsi="Angsana New" w:hint="cs"/>
          <w:sz w:val="30"/>
          <w:szCs w:val="30"/>
          <w:cs/>
        </w:rPr>
        <w:t xml:space="preserve"> ม</w:t>
      </w:r>
      <w:r w:rsidRPr="00C37C0A">
        <w:rPr>
          <w:rFonts w:ascii="Angsana New" w:hAnsi="Angsana New"/>
          <w:sz w:val="30"/>
          <w:szCs w:val="30"/>
          <w:cs/>
        </w:rPr>
        <w:t xml:space="preserve">กราคม 2561 </w:t>
      </w:r>
      <w:r w:rsidRPr="00C37C0A">
        <w:rPr>
          <w:rFonts w:ascii="Angsana New" w:hAnsi="Angsana New"/>
          <w:sz w:val="30"/>
          <w:szCs w:val="30"/>
        </w:rPr>
        <w:t xml:space="preserve">UEM </w:t>
      </w:r>
      <w:r w:rsidRPr="00C37C0A">
        <w:rPr>
          <w:rFonts w:ascii="Angsana New" w:hAnsi="Angsana New"/>
          <w:sz w:val="30"/>
          <w:szCs w:val="30"/>
          <w:cs/>
        </w:rPr>
        <w:t xml:space="preserve">ซึ่งเป็นบริษัทย่อยทางอ้อมของบริษัทได้เรียกชำระค่าหุ้นเพิ่มเติมเป็นจำนวนทั้งสิ้น </w:t>
      </w:r>
      <w:r>
        <w:rPr>
          <w:rFonts w:ascii="Angsana New" w:hAnsi="Angsana New" w:hint="cs"/>
          <w:sz w:val="30"/>
          <w:szCs w:val="30"/>
          <w:cs/>
        </w:rPr>
        <w:t xml:space="preserve">      </w:t>
      </w:r>
      <w:r w:rsidRPr="00C37C0A">
        <w:rPr>
          <w:rFonts w:ascii="Angsana New" w:hAnsi="Angsana New"/>
          <w:sz w:val="30"/>
          <w:szCs w:val="30"/>
          <w:cs/>
        </w:rPr>
        <w:t>1 ล้านเหรียญสหรัฐอเมริกา (0.1 ล้านหุ้น มูลค่าหุ้นละ 10 เหรียญส</w:t>
      </w:r>
      <w:r>
        <w:rPr>
          <w:rFonts w:ascii="Angsana New" w:hAnsi="Angsana New"/>
          <w:sz w:val="30"/>
          <w:szCs w:val="30"/>
          <w:cs/>
        </w:rPr>
        <w:t xml:space="preserve">หรัฐอเมริกา) หรือเทียบเท่ากับ </w:t>
      </w:r>
      <w:r w:rsidRPr="00160354">
        <w:rPr>
          <w:rFonts w:ascii="Angsana New" w:hAnsi="Angsana New"/>
          <w:sz w:val="30"/>
          <w:szCs w:val="30"/>
          <w:cs/>
        </w:rPr>
        <w:t>3</w:t>
      </w:r>
      <w:r w:rsidRPr="00160354">
        <w:rPr>
          <w:rFonts w:ascii="Angsana New" w:hAnsi="Angsana New"/>
          <w:sz w:val="30"/>
          <w:szCs w:val="30"/>
        </w:rPr>
        <w:t>2.6</w:t>
      </w:r>
      <w:r w:rsidRPr="00C37C0A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C37C0A">
        <w:rPr>
          <w:rFonts w:ascii="Angsana New" w:hAnsi="Angsana New"/>
          <w:sz w:val="30"/>
          <w:szCs w:val="30"/>
        </w:rPr>
        <w:t xml:space="preserve">UHK </w:t>
      </w:r>
      <w:r w:rsidRPr="00C37C0A">
        <w:rPr>
          <w:rFonts w:ascii="Angsana New" w:hAnsi="Angsana New"/>
          <w:sz w:val="30"/>
          <w:szCs w:val="30"/>
          <w:cs/>
        </w:rPr>
        <w:t>ได้จ่ายชำระค่าหุ้นดังกล่าวแล้วทั้งจำนวน</w:t>
      </w:r>
    </w:p>
    <w:p w:rsidR="009A7A10" w:rsidRDefault="009A7A10" w:rsidP="00123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567E3" w:rsidRDefault="00B36CCD" w:rsidP="00123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7</w:t>
      </w:r>
      <w:r w:rsidR="000567E3" w:rsidRPr="00F024BD">
        <w:rPr>
          <w:rFonts w:ascii="Angsana New" w:hAnsi="Angsana New"/>
          <w:b/>
          <w:bCs/>
          <w:sz w:val="30"/>
          <w:szCs w:val="30"/>
          <w:cs/>
        </w:rPr>
        <w:tab/>
        <w:t>เจ้าหนี้การค้า</w:t>
      </w:r>
    </w:p>
    <w:p w:rsidR="00A96B2B" w:rsidRPr="00FA2CD1" w:rsidRDefault="00A96B2B" w:rsidP="00123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tbl>
      <w:tblPr>
        <w:tblW w:w="918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084"/>
        <w:gridCol w:w="270"/>
        <w:gridCol w:w="1080"/>
        <w:gridCol w:w="270"/>
        <w:gridCol w:w="1080"/>
        <w:gridCol w:w="270"/>
        <w:gridCol w:w="1080"/>
      </w:tblGrid>
      <w:tr w:rsidR="00BA7396" w:rsidRPr="00BA7396" w:rsidTr="00BA7396">
        <w:tc>
          <w:tcPr>
            <w:tcW w:w="4050" w:type="dxa"/>
          </w:tcPr>
          <w:p w:rsidR="00BA7396" w:rsidRPr="00BA7396" w:rsidRDefault="00BA7396" w:rsidP="00BA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4" w:type="dxa"/>
            <w:gridSpan w:val="3"/>
          </w:tcPr>
          <w:p w:rsidR="00BA7396" w:rsidRPr="00BA7396" w:rsidRDefault="00BA7396" w:rsidP="00BA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73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BA7396" w:rsidRPr="00BA7396" w:rsidRDefault="00BA7396" w:rsidP="00BA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BA7396" w:rsidRPr="00BA7396" w:rsidRDefault="00BA7396" w:rsidP="00BA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73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7396" w:rsidRPr="00BA7396" w:rsidTr="00BA7396">
        <w:tc>
          <w:tcPr>
            <w:tcW w:w="4050" w:type="dxa"/>
          </w:tcPr>
          <w:p w:rsidR="00BA7396" w:rsidRPr="00BA7396" w:rsidRDefault="00BA7396" w:rsidP="00BA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:rsidR="00BA7396" w:rsidRPr="00F024BD" w:rsidRDefault="00BA7396" w:rsidP="00BA7396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024BD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31 มีนาคม</w:t>
            </w:r>
          </w:p>
        </w:tc>
        <w:tc>
          <w:tcPr>
            <w:tcW w:w="270" w:type="dxa"/>
          </w:tcPr>
          <w:p w:rsidR="00BA7396" w:rsidRPr="00F024BD" w:rsidRDefault="00BA7396" w:rsidP="00BA7396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A7396" w:rsidRPr="00F024BD" w:rsidRDefault="00BA7396" w:rsidP="00BA7396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024BD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70" w:type="dxa"/>
          </w:tcPr>
          <w:p w:rsidR="00BA7396" w:rsidRPr="00BA7396" w:rsidRDefault="00BA7396" w:rsidP="00BA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A7396" w:rsidRPr="00F024BD" w:rsidRDefault="00BA7396" w:rsidP="00BA7396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024BD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31 มีนาคม</w:t>
            </w:r>
          </w:p>
        </w:tc>
        <w:tc>
          <w:tcPr>
            <w:tcW w:w="270" w:type="dxa"/>
          </w:tcPr>
          <w:p w:rsidR="00BA7396" w:rsidRPr="00F024BD" w:rsidRDefault="00BA7396" w:rsidP="00BA7396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A7396" w:rsidRPr="00F024BD" w:rsidRDefault="00BA7396" w:rsidP="00BA7396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024BD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556FD3" w:rsidRPr="00BA7396" w:rsidTr="00BA7396">
        <w:tc>
          <w:tcPr>
            <w:tcW w:w="4050" w:type="dxa"/>
          </w:tcPr>
          <w:p w:rsidR="00556FD3" w:rsidRPr="00BA7396" w:rsidRDefault="00556FD3" w:rsidP="0055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:rsidR="00556FD3" w:rsidRPr="00F024BD" w:rsidRDefault="00556FD3" w:rsidP="00556FD3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:rsidR="00556FD3" w:rsidRPr="00F024BD" w:rsidRDefault="00556FD3" w:rsidP="00556FD3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556FD3" w:rsidRPr="00F024BD" w:rsidRDefault="00556FD3" w:rsidP="00556FD3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70" w:type="dxa"/>
          </w:tcPr>
          <w:p w:rsidR="00556FD3" w:rsidRPr="00BA7396" w:rsidRDefault="00556FD3" w:rsidP="0055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556FD3" w:rsidRPr="00F024BD" w:rsidRDefault="00556FD3" w:rsidP="00556FD3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:rsidR="00556FD3" w:rsidRPr="00F024BD" w:rsidRDefault="00556FD3" w:rsidP="00556FD3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556FD3" w:rsidRPr="00F024BD" w:rsidRDefault="00556FD3" w:rsidP="00556FD3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2560</w:t>
            </w:r>
          </w:p>
        </w:tc>
      </w:tr>
      <w:tr w:rsidR="00556FD3" w:rsidRPr="00BA7396" w:rsidTr="00BA7396">
        <w:tc>
          <w:tcPr>
            <w:tcW w:w="4050" w:type="dxa"/>
          </w:tcPr>
          <w:p w:rsidR="00556FD3" w:rsidRPr="00BA7396" w:rsidRDefault="00556FD3" w:rsidP="0055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4" w:type="dxa"/>
            <w:gridSpan w:val="7"/>
          </w:tcPr>
          <w:p w:rsidR="00556FD3" w:rsidRPr="00BA7396" w:rsidRDefault="00556FD3" w:rsidP="00556FD3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BA739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03559" w:rsidRPr="00BA7396" w:rsidTr="00BA7396">
        <w:tc>
          <w:tcPr>
            <w:tcW w:w="4050" w:type="dxa"/>
          </w:tcPr>
          <w:p w:rsidR="00503559" w:rsidRPr="00F024BD" w:rsidRDefault="00503559" w:rsidP="00503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024BD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4" w:type="dxa"/>
          </w:tcPr>
          <w:p w:rsidR="00503559" w:rsidRDefault="00503559" w:rsidP="00503559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94,84</w:t>
            </w:r>
            <w:r w:rsidR="00453F75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:rsidR="00503559" w:rsidRDefault="00503559" w:rsidP="00503559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503559" w:rsidRDefault="00503559" w:rsidP="00503559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59,039</w:t>
            </w:r>
          </w:p>
        </w:tc>
        <w:tc>
          <w:tcPr>
            <w:tcW w:w="270" w:type="dxa"/>
          </w:tcPr>
          <w:p w:rsidR="00503559" w:rsidRDefault="00503559" w:rsidP="00503559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503559" w:rsidRDefault="00503559" w:rsidP="00503559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94,84</w:t>
            </w:r>
            <w:r w:rsidR="00453F75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:rsidR="00503559" w:rsidRDefault="00503559" w:rsidP="00503559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503559" w:rsidRDefault="00503559" w:rsidP="00503559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59,039</w:t>
            </w:r>
          </w:p>
        </w:tc>
      </w:tr>
      <w:tr w:rsidR="00503559" w:rsidRPr="00BA7396" w:rsidTr="00BA7396">
        <w:tc>
          <w:tcPr>
            <w:tcW w:w="4050" w:type="dxa"/>
          </w:tcPr>
          <w:p w:rsidR="00503559" w:rsidRPr="00F024BD" w:rsidRDefault="00503559" w:rsidP="00503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24BD">
              <w:rPr>
                <w:rFonts w:ascii="Angsana New" w:hAnsi="Angsana New"/>
                <w:sz w:val="30"/>
                <w:szCs w:val="30"/>
                <w:cs/>
              </w:rPr>
              <w:t>เจ้าหนี้เงินประกันผลงาน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:rsidR="00503559" w:rsidRDefault="00503559" w:rsidP="00503559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853</w:t>
            </w:r>
          </w:p>
        </w:tc>
        <w:tc>
          <w:tcPr>
            <w:tcW w:w="270" w:type="dxa"/>
          </w:tcPr>
          <w:p w:rsidR="00503559" w:rsidRDefault="00503559" w:rsidP="00503559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03559" w:rsidRDefault="00503559" w:rsidP="00503559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833</w:t>
            </w:r>
          </w:p>
        </w:tc>
        <w:tc>
          <w:tcPr>
            <w:tcW w:w="270" w:type="dxa"/>
          </w:tcPr>
          <w:p w:rsidR="00503559" w:rsidRDefault="00503559" w:rsidP="00503559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03559" w:rsidRDefault="00503559" w:rsidP="00503559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853</w:t>
            </w:r>
          </w:p>
        </w:tc>
        <w:tc>
          <w:tcPr>
            <w:tcW w:w="270" w:type="dxa"/>
          </w:tcPr>
          <w:p w:rsidR="00503559" w:rsidRDefault="00503559" w:rsidP="00503559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03559" w:rsidRDefault="00503559" w:rsidP="00503559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833</w:t>
            </w:r>
          </w:p>
        </w:tc>
      </w:tr>
      <w:tr w:rsidR="00503559" w:rsidRPr="00BA7396" w:rsidTr="00BA7396">
        <w:tc>
          <w:tcPr>
            <w:tcW w:w="4050" w:type="dxa"/>
          </w:tcPr>
          <w:p w:rsidR="00503559" w:rsidRPr="00F024BD" w:rsidRDefault="00503559" w:rsidP="00503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24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:rsidR="00503559" w:rsidRDefault="00503559" w:rsidP="00503559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95,69</w:t>
            </w:r>
            <w:r w:rsidR="00453F75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:rsidR="00503559" w:rsidRDefault="00503559" w:rsidP="00503559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03559" w:rsidRDefault="00503559" w:rsidP="00503559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59,872</w:t>
            </w:r>
          </w:p>
        </w:tc>
        <w:tc>
          <w:tcPr>
            <w:tcW w:w="270" w:type="dxa"/>
          </w:tcPr>
          <w:p w:rsidR="00503559" w:rsidRDefault="00503559" w:rsidP="00503559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03559" w:rsidRDefault="00503559" w:rsidP="00503559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95,69</w:t>
            </w:r>
            <w:r w:rsidR="00453F75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:rsidR="00503559" w:rsidRDefault="00503559" w:rsidP="00503559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03559" w:rsidRDefault="00503559" w:rsidP="00503559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59,872</w:t>
            </w:r>
          </w:p>
        </w:tc>
      </w:tr>
    </w:tbl>
    <w:p w:rsidR="00944F59" w:rsidRDefault="00944F59" w:rsidP="00F07A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-90" w:firstLine="90"/>
        <w:rPr>
          <w:rFonts w:ascii="Angsana New" w:hAnsi="Angsana New"/>
          <w:b/>
          <w:bCs/>
          <w:sz w:val="30"/>
          <w:szCs w:val="30"/>
        </w:rPr>
      </w:pPr>
    </w:p>
    <w:p w:rsidR="00DE21BA" w:rsidRPr="00F024BD" w:rsidRDefault="00FA2CD1" w:rsidP="00F07A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-90" w:firstLine="90"/>
        <w:rPr>
          <w:rFonts w:ascii="Angsana New" w:hAnsi="Angsana New"/>
          <w:b/>
          <w:bCs/>
          <w:sz w:val="30"/>
          <w:szCs w:val="30"/>
        </w:rPr>
      </w:pPr>
      <w:r w:rsidRPr="00307453">
        <w:rPr>
          <w:rFonts w:ascii="Angsana New" w:hAnsi="Angsana New" w:hint="cs"/>
          <w:b/>
          <w:bCs/>
          <w:sz w:val="30"/>
          <w:szCs w:val="30"/>
        </w:rPr>
        <w:t xml:space="preserve"> </w:t>
      </w:r>
      <w:r w:rsidR="00B36CCD">
        <w:rPr>
          <w:rFonts w:ascii="Angsana New" w:hAnsi="Angsana New"/>
          <w:b/>
          <w:bCs/>
          <w:sz w:val="30"/>
          <w:szCs w:val="30"/>
        </w:rPr>
        <w:t>8</w:t>
      </w:r>
      <w:r w:rsidR="00DE21BA" w:rsidRPr="00F024BD">
        <w:rPr>
          <w:rFonts w:ascii="Angsana New" w:hAnsi="Angsana New"/>
          <w:b/>
          <w:bCs/>
          <w:sz w:val="30"/>
          <w:szCs w:val="30"/>
        </w:rPr>
        <w:tab/>
      </w:r>
      <w:r w:rsidR="00632FBA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</w:p>
    <w:p w:rsidR="00A50E5D" w:rsidRPr="00FA2CD1" w:rsidRDefault="00A50E5D" w:rsidP="00632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4"/>
          <w:szCs w:val="24"/>
          <w:lang w:val="en-GB"/>
        </w:rPr>
      </w:pPr>
    </w:p>
    <w:p w:rsidR="00AD4BE5" w:rsidRPr="00E6720E" w:rsidRDefault="00AD4BE5" w:rsidP="00AD4B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6720E">
        <w:rPr>
          <w:rFonts w:ascii="Angsana New" w:hAnsi="Angsana New"/>
          <w:sz w:val="30"/>
          <w:szCs w:val="30"/>
          <w:cs/>
        </w:rPr>
        <w:t>บริษัทได้นำเสนอข้อมูลทางการเงินจำแนกตามส่วนงานภูมิศาสตร์ โดยพิจารณาจากระบบการบริหารการจัดการและโครงสร้างการรายงานทางการเงินภายในของ</w:t>
      </w:r>
      <w:r w:rsidR="00632FBA">
        <w:rPr>
          <w:rFonts w:ascii="Angsana New" w:hAnsi="Angsana New" w:hint="cs"/>
          <w:sz w:val="30"/>
          <w:szCs w:val="30"/>
          <w:cs/>
        </w:rPr>
        <w:t>กลุ่ม</w:t>
      </w:r>
      <w:r w:rsidRPr="00E6720E">
        <w:rPr>
          <w:rFonts w:ascii="Angsana New" w:hAnsi="Angsana New"/>
          <w:sz w:val="30"/>
          <w:szCs w:val="30"/>
          <w:cs/>
        </w:rPr>
        <w:t>บริษัทเป็นเกณฑ์ในการกำหนดส่วนงาน</w:t>
      </w:r>
    </w:p>
    <w:p w:rsidR="00AD4BE5" w:rsidRPr="00FA2CD1" w:rsidRDefault="00AD4BE5" w:rsidP="00AD4B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4"/>
          <w:szCs w:val="24"/>
          <w:lang w:val="en-GB"/>
        </w:rPr>
      </w:pPr>
    </w:p>
    <w:p w:rsidR="00AD4BE5" w:rsidRPr="00E6720E" w:rsidRDefault="00AD4BE5" w:rsidP="00AD4B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6720E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ส่วนงานธุรกิจ</w:t>
      </w:r>
    </w:p>
    <w:p w:rsidR="00AD4BE5" w:rsidRPr="00FA2CD1" w:rsidRDefault="00AD4BE5" w:rsidP="00AD4B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:rsidR="00AD4BE5" w:rsidRPr="00E6720E" w:rsidRDefault="00632FBA" w:rsidP="00AD4B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ผู้บริหารเห็นว่า กลุ่ม</w:t>
      </w:r>
      <w:r w:rsidR="00AD4BE5" w:rsidRPr="00E6720E">
        <w:rPr>
          <w:rFonts w:ascii="Angsana New" w:hAnsi="Angsana New"/>
          <w:sz w:val="30"/>
          <w:szCs w:val="30"/>
          <w:cs/>
        </w:rPr>
        <w:t>บริษัทดำเนินกิจการในส่วนงานธุรกิจเดียว คือ ผลิตภัณฑ์โลหะ ดังนั้นฝ่ายบริหารจึงพิจารณาว่า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="00AD4BE5" w:rsidRPr="00E6720E">
        <w:rPr>
          <w:rFonts w:ascii="Angsana New" w:hAnsi="Angsana New"/>
          <w:sz w:val="30"/>
          <w:szCs w:val="30"/>
          <w:cs/>
        </w:rPr>
        <w:t>บริษัทมีส่วนงานธุรกิจเพียงส่วนงานเดียว</w:t>
      </w:r>
    </w:p>
    <w:p w:rsidR="00632FBA" w:rsidRPr="00FA2CD1" w:rsidRDefault="00E01FE3" w:rsidP="00E01F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p w:rsidR="00AD4BE5" w:rsidRPr="00E6720E" w:rsidRDefault="00632FBA" w:rsidP="00AD4B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ข้อมูลทาง</w:t>
      </w:r>
      <w:r w:rsidR="00AD4BE5" w:rsidRPr="00E6720E">
        <w:rPr>
          <w:rFonts w:ascii="Angsana New" w:hAnsi="Angsana New"/>
          <w:b/>
          <w:bCs/>
          <w:i/>
          <w:iCs/>
          <w:sz w:val="30"/>
          <w:szCs w:val="30"/>
          <w:cs/>
        </w:rPr>
        <w:t>ภูมิศาสตร์</w:t>
      </w:r>
    </w:p>
    <w:p w:rsidR="00AD4BE5" w:rsidRPr="00FA2CD1" w:rsidRDefault="00AD4BE5" w:rsidP="00AD4B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napToGrid w:val="0"/>
          <w:color w:val="000000"/>
          <w:sz w:val="24"/>
          <w:szCs w:val="24"/>
          <w:lang w:eastAsia="th-TH"/>
        </w:rPr>
      </w:pPr>
    </w:p>
    <w:p w:rsidR="009C0E80" w:rsidRDefault="009C0E80" w:rsidP="009C0E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8E4D0D">
        <w:rPr>
          <w:rFonts w:ascii="Angsana New" w:hAnsi="Angsana New"/>
          <w:snapToGrid w:val="0"/>
          <w:sz w:val="30"/>
          <w:szCs w:val="30"/>
          <w:cs/>
          <w:lang w:eastAsia="th-TH"/>
        </w:rPr>
        <w:t>ในการนำเสนอการจำแนกส่วนงานภูมิศาสตร์ รายได้</w:t>
      </w:r>
      <w:r w:rsidR="007C04F2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และ ค่าใช้จ่าย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Pr="008E4D0D">
        <w:rPr>
          <w:rFonts w:ascii="Angsana New" w:hAnsi="Angsana New"/>
          <w:snapToGrid w:val="0"/>
          <w:sz w:val="30"/>
          <w:szCs w:val="30"/>
          <w:cs/>
          <w:lang w:eastAsia="th-TH"/>
        </w:rPr>
        <w:t>ตามส่วนงานแยกตาม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ที่ตั้ง</w:t>
      </w:r>
      <w:r w:rsidRPr="008E4D0D">
        <w:rPr>
          <w:rFonts w:ascii="Angsana New" w:hAnsi="Angsana New"/>
          <w:snapToGrid w:val="0"/>
          <w:sz w:val="30"/>
          <w:szCs w:val="30"/>
          <w:cs/>
          <w:lang w:eastAsia="th-TH"/>
        </w:rPr>
        <w:t>ภูมิศาสตร์ของลูกค้า</w:t>
      </w:r>
    </w:p>
    <w:p w:rsidR="00D078A5" w:rsidRPr="00A54C2B" w:rsidRDefault="00765A0C" w:rsidP="009C0E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54C2B">
        <w:rPr>
          <w:rFonts w:ascii="Angsana New" w:hAnsi="Angsana New"/>
          <w:i/>
          <w:iCs/>
          <w:sz w:val="30"/>
          <w:szCs w:val="30"/>
          <w:cs/>
        </w:rPr>
        <w:t>บริษัทได้นำเสนอ</w:t>
      </w:r>
      <w:r w:rsidR="00191FB9" w:rsidRPr="00A54C2B">
        <w:rPr>
          <w:rFonts w:ascii="Angsana New" w:hAnsi="Angsana New"/>
          <w:i/>
          <w:iCs/>
          <w:sz w:val="30"/>
          <w:szCs w:val="30"/>
          <w:cs/>
        </w:rPr>
        <w:t>ส่วนงานดำเนินงานที่สำคัญ ดังนี้</w:t>
      </w:r>
    </w:p>
    <w:p w:rsidR="00191FB9" w:rsidRPr="00FA2CD1" w:rsidRDefault="00191FB9" w:rsidP="00632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191FB9" w:rsidRPr="00F024BD" w:rsidRDefault="00191FB9" w:rsidP="00632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024BD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F024BD">
        <w:rPr>
          <w:rFonts w:ascii="Angsana New" w:hAnsi="Angsana New"/>
          <w:sz w:val="30"/>
          <w:szCs w:val="30"/>
        </w:rPr>
        <w:t>1</w:t>
      </w:r>
      <w:r w:rsidRPr="00F024BD">
        <w:rPr>
          <w:rFonts w:ascii="Angsana New" w:hAnsi="Angsana New"/>
          <w:sz w:val="30"/>
          <w:szCs w:val="30"/>
          <w:cs/>
        </w:rPr>
        <w:tab/>
      </w:r>
      <w:r w:rsidR="009C0E80">
        <w:rPr>
          <w:rFonts w:ascii="Angsana New" w:hAnsi="Angsana New" w:hint="cs"/>
          <w:sz w:val="30"/>
          <w:szCs w:val="30"/>
          <w:cs/>
        </w:rPr>
        <w:t>ประเทศไทย</w:t>
      </w:r>
    </w:p>
    <w:p w:rsidR="00720FE8" w:rsidRDefault="00191FB9" w:rsidP="009C0E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F024BD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F024BD">
        <w:rPr>
          <w:rFonts w:ascii="Angsana New" w:hAnsi="Angsana New"/>
          <w:sz w:val="30"/>
          <w:szCs w:val="30"/>
        </w:rPr>
        <w:t xml:space="preserve">2 </w:t>
      </w:r>
      <w:r w:rsidRPr="00F024BD">
        <w:rPr>
          <w:rFonts w:ascii="Angsana New" w:hAnsi="Angsana New"/>
          <w:sz w:val="30"/>
          <w:szCs w:val="30"/>
          <w:cs/>
        </w:rPr>
        <w:tab/>
      </w:r>
      <w:r w:rsidR="009C0E80">
        <w:rPr>
          <w:rFonts w:ascii="Angsana New" w:hAnsi="Angsana New" w:hint="cs"/>
          <w:sz w:val="30"/>
          <w:szCs w:val="30"/>
          <w:cs/>
        </w:rPr>
        <w:t>ประเทศอื่นๆ</w:t>
      </w:r>
    </w:p>
    <w:p w:rsidR="00FA2CD1" w:rsidRPr="00FA2CD1" w:rsidRDefault="00FA2CD1" w:rsidP="00944F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810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306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36"/>
        <w:gridCol w:w="34"/>
        <w:gridCol w:w="900"/>
      </w:tblGrid>
      <w:tr w:rsidR="00F80A3A" w:rsidRPr="00B162F2" w:rsidTr="00BB6F4E">
        <w:tc>
          <w:tcPr>
            <w:tcW w:w="3060" w:type="dxa"/>
          </w:tcPr>
          <w:p w:rsidR="00F80A3A" w:rsidRPr="00B162F2" w:rsidRDefault="00F80A3A" w:rsidP="00E87379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750" w:type="dxa"/>
            <w:gridSpan w:val="12"/>
            <w:vAlign w:val="bottom"/>
          </w:tcPr>
          <w:p w:rsidR="00F80A3A" w:rsidRPr="00B162F2" w:rsidRDefault="00720FE8" w:rsidP="007C67D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162F2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  <w:lang w:eastAsia="ja-JP" w:bidi="th-TH"/>
              </w:rPr>
              <w:t>งบการเงินรวม</w:t>
            </w:r>
            <w:r w:rsidR="00F80A3A" w:rsidRPr="00B162F2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eastAsia="ja-JP"/>
              </w:rPr>
              <w:t xml:space="preserve"> </w:t>
            </w:r>
          </w:p>
        </w:tc>
      </w:tr>
      <w:tr w:rsidR="00F80A3A" w:rsidRPr="00B162F2" w:rsidTr="00BB6F4E">
        <w:tc>
          <w:tcPr>
            <w:tcW w:w="3060" w:type="dxa"/>
          </w:tcPr>
          <w:p w:rsidR="00F80A3A" w:rsidRPr="00A54C2B" w:rsidRDefault="00720FE8" w:rsidP="00E87379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A54C2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สำหรับงวดสามเดือนสิ้นสุดวันที่ </w:t>
            </w:r>
          </w:p>
        </w:tc>
        <w:tc>
          <w:tcPr>
            <w:tcW w:w="2070" w:type="dxa"/>
            <w:gridSpan w:val="3"/>
            <w:vAlign w:val="bottom"/>
          </w:tcPr>
          <w:p w:rsidR="00F80A3A" w:rsidRPr="00B162F2" w:rsidRDefault="00720FE8" w:rsidP="00E87379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162F2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  <w:lang w:eastAsia="ja-JP" w:bidi="th-TH"/>
              </w:rPr>
              <w:t xml:space="preserve">ส่วนงาน </w:t>
            </w:r>
            <w:r w:rsidRPr="00B162F2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US" w:eastAsia="ja-JP" w:bidi="th-TH"/>
              </w:rPr>
              <w:t>1</w:t>
            </w:r>
          </w:p>
        </w:tc>
        <w:tc>
          <w:tcPr>
            <w:tcW w:w="270" w:type="dxa"/>
            <w:vAlign w:val="bottom"/>
          </w:tcPr>
          <w:p w:rsidR="00F80A3A" w:rsidRPr="00B162F2" w:rsidRDefault="00F80A3A" w:rsidP="00E87379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70" w:type="dxa"/>
            <w:gridSpan w:val="3"/>
            <w:vAlign w:val="bottom"/>
          </w:tcPr>
          <w:p w:rsidR="00F80A3A" w:rsidRPr="00B162F2" w:rsidRDefault="00720FE8" w:rsidP="00E8737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162F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ส่วนงาน </w:t>
            </w:r>
            <w:r w:rsidRPr="00B162F2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vAlign w:val="bottom"/>
          </w:tcPr>
          <w:p w:rsidR="00F80A3A" w:rsidRPr="00B162F2" w:rsidRDefault="00F80A3A" w:rsidP="00E8737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  <w:gridSpan w:val="4"/>
            <w:vAlign w:val="bottom"/>
          </w:tcPr>
          <w:p w:rsidR="00F80A3A" w:rsidRPr="00B162F2" w:rsidRDefault="00720FE8" w:rsidP="00E8737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162F2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  <w:lang w:eastAsia="ja-JP" w:bidi="th-TH"/>
              </w:rPr>
              <w:t>รวม</w:t>
            </w:r>
          </w:p>
        </w:tc>
      </w:tr>
      <w:tr w:rsidR="00556FD3" w:rsidRPr="00B162F2" w:rsidTr="00BB6F4E">
        <w:tc>
          <w:tcPr>
            <w:tcW w:w="3060" w:type="dxa"/>
          </w:tcPr>
          <w:p w:rsidR="00556FD3" w:rsidRPr="00A54C2B" w:rsidRDefault="00556FD3" w:rsidP="00556FD3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A54C2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  </w:t>
            </w:r>
            <w:r w:rsidR="0050393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Pr="00A54C2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A54C2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900" w:type="dxa"/>
          </w:tcPr>
          <w:p w:rsidR="00556FD3" w:rsidRPr="00B162F2" w:rsidRDefault="00556FD3" w:rsidP="00556FD3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162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</w:tcPr>
          <w:p w:rsidR="00556FD3" w:rsidRPr="00B162F2" w:rsidRDefault="00556FD3" w:rsidP="00556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556FD3" w:rsidRPr="00B162F2" w:rsidRDefault="00556FD3" w:rsidP="00556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62F2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270" w:type="dxa"/>
          </w:tcPr>
          <w:p w:rsidR="00556FD3" w:rsidRPr="00B162F2" w:rsidRDefault="00556FD3" w:rsidP="00556FD3">
            <w:pPr>
              <w:pStyle w:val="acctfourfigures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:rsidR="00556FD3" w:rsidRPr="00B162F2" w:rsidRDefault="00556FD3" w:rsidP="00556FD3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162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</w:tcPr>
          <w:p w:rsidR="00556FD3" w:rsidRPr="00B162F2" w:rsidRDefault="00556FD3" w:rsidP="00556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556FD3" w:rsidRPr="00B162F2" w:rsidRDefault="00556FD3" w:rsidP="00556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62F2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270" w:type="dxa"/>
          </w:tcPr>
          <w:p w:rsidR="00556FD3" w:rsidRPr="00B162F2" w:rsidRDefault="00556FD3" w:rsidP="00556FD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556FD3" w:rsidRPr="00B162F2" w:rsidRDefault="00556FD3" w:rsidP="00556FD3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162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6" w:type="dxa"/>
          </w:tcPr>
          <w:p w:rsidR="00556FD3" w:rsidRPr="00B162F2" w:rsidRDefault="00556FD3" w:rsidP="00556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gridSpan w:val="2"/>
          </w:tcPr>
          <w:p w:rsidR="00556FD3" w:rsidRPr="00B162F2" w:rsidRDefault="00556FD3" w:rsidP="00556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62F2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  <w:tr w:rsidR="00556FD3" w:rsidRPr="00B162F2" w:rsidTr="00BB6F4E">
        <w:trPr>
          <w:trHeight w:hRule="exact" w:val="299"/>
        </w:trPr>
        <w:tc>
          <w:tcPr>
            <w:tcW w:w="3060" w:type="dxa"/>
            <w:vAlign w:val="center"/>
          </w:tcPr>
          <w:p w:rsidR="00556FD3" w:rsidRPr="00B162F2" w:rsidRDefault="00556FD3" w:rsidP="0055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750" w:type="dxa"/>
            <w:gridSpan w:val="12"/>
          </w:tcPr>
          <w:p w:rsidR="00556FD3" w:rsidRPr="00B162F2" w:rsidRDefault="00556FD3" w:rsidP="00556FD3">
            <w:pPr>
              <w:pStyle w:val="acctfourfigures"/>
              <w:tabs>
                <w:tab w:val="decimal" w:pos="685"/>
              </w:tabs>
              <w:ind w:left="-92" w:right="-6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B162F2"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  <w:t>(</w:t>
            </w:r>
            <w:r w:rsidRPr="00B162F2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B162F2"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556FD3" w:rsidRPr="00B162F2" w:rsidTr="00BB6F4E">
        <w:trPr>
          <w:trHeight w:val="74"/>
        </w:trPr>
        <w:tc>
          <w:tcPr>
            <w:tcW w:w="3060" w:type="dxa"/>
          </w:tcPr>
          <w:p w:rsidR="00556FD3" w:rsidRPr="00B162F2" w:rsidRDefault="00556FD3" w:rsidP="0055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162F2">
              <w:rPr>
                <w:rFonts w:ascii="Angsana New" w:hAnsi="Angsana New"/>
                <w:sz w:val="28"/>
                <w:szCs w:val="28"/>
                <w:cs/>
              </w:rPr>
              <w:t>รายได้ตามสัญญา</w:t>
            </w:r>
          </w:p>
        </w:tc>
        <w:tc>
          <w:tcPr>
            <w:tcW w:w="900" w:type="dxa"/>
          </w:tcPr>
          <w:p w:rsidR="00556FD3" w:rsidRPr="00B162F2" w:rsidRDefault="00503559" w:rsidP="00392CAB">
            <w:pPr>
              <w:pStyle w:val="acctfourfigures"/>
              <w:tabs>
                <w:tab w:val="clear" w:pos="765"/>
                <w:tab w:val="decimal" w:pos="68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110,809</w:t>
            </w:r>
          </w:p>
        </w:tc>
        <w:tc>
          <w:tcPr>
            <w:tcW w:w="270" w:type="dxa"/>
          </w:tcPr>
          <w:p w:rsidR="00556FD3" w:rsidRPr="00B162F2" w:rsidRDefault="00556FD3" w:rsidP="00556FD3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:rsidR="00556FD3" w:rsidRPr="00B162F2" w:rsidRDefault="00556FD3" w:rsidP="00392CAB">
            <w:pPr>
              <w:pStyle w:val="acctfourfigures"/>
              <w:tabs>
                <w:tab w:val="clear" w:pos="765"/>
                <w:tab w:val="decimal" w:pos="68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186,757</w:t>
            </w:r>
          </w:p>
        </w:tc>
        <w:tc>
          <w:tcPr>
            <w:tcW w:w="270" w:type="dxa"/>
          </w:tcPr>
          <w:p w:rsidR="00556FD3" w:rsidRPr="00B162F2" w:rsidRDefault="00556FD3" w:rsidP="00556FD3">
            <w:pPr>
              <w:pStyle w:val="acctfourfigures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:rsidR="00556FD3" w:rsidRPr="00B162F2" w:rsidRDefault="00503559" w:rsidP="00392CA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16,003</w:t>
            </w:r>
          </w:p>
        </w:tc>
        <w:tc>
          <w:tcPr>
            <w:tcW w:w="270" w:type="dxa"/>
          </w:tcPr>
          <w:p w:rsidR="00556FD3" w:rsidRPr="00B162F2" w:rsidRDefault="00556FD3" w:rsidP="00556FD3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556FD3" w:rsidRPr="00B162F2" w:rsidRDefault="00556FD3" w:rsidP="00392CA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58,490</w:t>
            </w:r>
          </w:p>
        </w:tc>
        <w:tc>
          <w:tcPr>
            <w:tcW w:w="270" w:type="dxa"/>
          </w:tcPr>
          <w:p w:rsidR="00556FD3" w:rsidRPr="00B162F2" w:rsidRDefault="00556FD3" w:rsidP="00556FD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:rsidR="00556FD3" w:rsidRPr="00B162F2" w:rsidRDefault="007841FF" w:rsidP="007841FF">
            <w:pPr>
              <w:pStyle w:val="acctfourfigures"/>
              <w:tabs>
                <w:tab w:val="clear" w:pos="765"/>
              </w:tabs>
              <w:spacing w:line="240" w:lineRule="auto"/>
              <w:ind w:right="-1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</w:t>
            </w:r>
            <w:r w:rsidR="00503559">
              <w:rPr>
                <w:rFonts w:ascii="Angsana New" w:hAnsi="Angsana New" w:cs="Angsana New"/>
                <w:sz w:val="28"/>
                <w:szCs w:val="28"/>
                <w:lang w:val="en-US"/>
              </w:rPr>
              <w:t>126,812</w:t>
            </w:r>
          </w:p>
        </w:tc>
        <w:tc>
          <w:tcPr>
            <w:tcW w:w="236" w:type="dxa"/>
          </w:tcPr>
          <w:p w:rsidR="00556FD3" w:rsidRPr="00B162F2" w:rsidRDefault="00556FD3" w:rsidP="00556FD3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6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34" w:type="dxa"/>
            <w:gridSpan w:val="2"/>
          </w:tcPr>
          <w:p w:rsidR="00556FD3" w:rsidRPr="00B162F2" w:rsidRDefault="007841FF" w:rsidP="00CB569B">
            <w:pPr>
              <w:pStyle w:val="acctfourfigures"/>
              <w:tabs>
                <w:tab w:val="clear" w:pos="765"/>
              </w:tabs>
              <w:spacing w:line="240" w:lineRule="auto"/>
              <w:ind w:right="-10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</w:t>
            </w:r>
            <w:r w:rsidR="00556FD3">
              <w:rPr>
                <w:rFonts w:ascii="Angsana New" w:hAnsi="Angsana New" w:cs="Angsana New"/>
                <w:sz w:val="28"/>
                <w:szCs w:val="28"/>
                <w:lang w:val="en-US"/>
              </w:rPr>
              <w:t>245,247</w:t>
            </w:r>
          </w:p>
        </w:tc>
      </w:tr>
      <w:tr w:rsidR="00556FD3" w:rsidRPr="00B162F2" w:rsidTr="00BB6F4E">
        <w:trPr>
          <w:trHeight w:val="74"/>
        </w:trPr>
        <w:tc>
          <w:tcPr>
            <w:tcW w:w="3060" w:type="dxa"/>
          </w:tcPr>
          <w:p w:rsidR="00556FD3" w:rsidRPr="00B162F2" w:rsidRDefault="00556FD3" w:rsidP="0055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162F2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556FD3" w:rsidRPr="00812F39" w:rsidRDefault="00503559" w:rsidP="00392CAB">
            <w:pPr>
              <w:pStyle w:val="acctfourfigures"/>
              <w:tabs>
                <w:tab w:val="clear" w:pos="765"/>
                <w:tab w:val="decimal" w:pos="68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265</w:t>
            </w:r>
          </w:p>
        </w:tc>
        <w:tc>
          <w:tcPr>
            <w:tcW w:w="270" w:type="dxa"/>
          </w:tcPr>
          <w:p w:rsidR="00556FD3" w:rsidRPr="00B162F2" w:rsidRDefault="00556FD3" w:rsidP="00556FD3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556FD3" w:rsidRPr="00812F39" w:rsidRDefault="00556FD3" w:rsidP="00556FD3">
            <w:pPr>
              <w:pStyle w:val="acctfourfigures"/>
              <w:tabs>
                <w:tab w:val="clear" w:pos="765"/>
                <w:tab w:val="decimal" w:pos="342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556FD3" w:rsidRPr="00B162F2" w:rsidRDefault="00556FD3" w:rsidP="00556FD3">
            <w:pPr>
              <w:pStyle w:val="acctfourfigures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556FD3" w:rsidRPr="00B162F2" w:rsidRDefault="00503559" w:rsidP="00556FD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556FD3" w:rsidRPr="00B162F2" w:rsidRDefault="00556FD3" w:rsidP="00556FD3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556FD3" w:rsidRPr="00B162F2" w:rsidRDefault="00556FD3" w:rsidP="00556FD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556FD3" w:rsidRPr="00B162F2" w:rsidRDefault="00556FD3" w:rsidP="00556FD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556FD3" w:rsidRPr="00B162F2" w:rsidRDefault="00503559" w:rsidP="007841F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265</w:t>
            </w:r>
          </w:p>
        </w:tc>
        <w:tc>
          <w:tcPr>
            <w:tcW w:w="236" w:type="dxa"/>
          </w:tcPr>
          <w:p w:rsidR="00556FD3" w:rsidRPr="00B162F2" w:rsidRDefault="00556FD3" w:rsidP="00556FD3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6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</w:tcPr>
          <w:p w:rsidR="00556FD3" w:rsidRPr="00B162F2" w:rsidRDefault="00556FD3" w:rsidP="00556FD3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556FD3" w:rsidRPr="00B162F2" w:rsidTr="00BB6F4E">
        <w:trPr>
          <w:trHeight w:val="74"/>
        </w:trPr>
        <w:tc>
          <w:tcPr>
            <w:tcW w:w="3060" w:type="dxa"/>
          </w:tcPr>
          <w:p w:rsidR="00556FD3" w:rsidRPr="00B162F2" w:rsidRDefault="00556FD3" w:rsidP="0055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162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="00453F7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556FD3" w:rsidRPr="0023369B" w:rsidRDefault="00503559" w:rsidP="00392CAB">
            <w:pPr>
              <w:pStyle w:val="acctfourfigures"/>
              <w:tabs>
                <w:tab w:val="clear" w:pos="765"/>
                <w:tab w:val="decimal" w:pos="684"/>
              </w:tabs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111,074</w:t>
            </w:r>
          </w:p>
        </w:tc>
        <w:tc>
          <w:tcPr>
            <w:tcW w:w="270" w:type="dxa"/>
          </w:tcPr>
          <w:p w:rsidR="00556FD3" w:rsidRPr="00B162F2" w:rsidRDefault="00556FD3" w:rsidP="00556FD3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556FD3" w:rsidRPr="0023369B" w:rsidRDefault="00556FD3" w:rsidP="00392CAB">
            <w:pPr>
              <w:pStyle w:val="acctfourfigures"/>
              <w:tabs>
                <w:tab w:val="clear" w:pos="765"/>
                <w:tab w:val="decimal" w:pos="684"/>
              </w:tabs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186,757</w:t>
            </w:r>
          </w:p>
        </w:tc>
        <w:tc>
          <w:tcPr>
            <w:tcW w:w="270" w:type="dxa"/>
          </w:tcPr>
          <w:p w:rsidR="00556FD3" w:rsidRPr="00B162F2" w:rsidRDefault="00556FD3" w:rsidP="00556FD3">
            <w:pPr>
              <w:pStyle w:val="acctfourfigures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556FD3" w:rsidRPr="00B162F2" w:rsidRDefault="00503559" w:rsidP="00392CA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16,003</w:t>
            </w:r>
          </w:p>
        </w:tc>
        <w:tc>
          <w:tcPr>
            <w:tcW w:w="270" w:type="dxa"/>
          </w:tcPr>
          <w:p w:rsidR="00556FD3" w:rsidRPr="00B162F2" w:rsidRDefault="00556FD3" w:rsidP="00556FD3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556FD3" w:rsidRPr="00B162F2" w:rsidRDefault="00556FD3" w:rsidP="00392CA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58,490</w:t>
            </w:r>
          </w:p>
        </w:tc>
        <w:tc>
          <w:tcPr>
            <w:tcW w:w="270" w:type="dxa"/>
          </w:tcPr>
          <w:p w:rsidR="00556FD3" w:rsidRPr="00B162F2" w:rsidRDefault="00556FD3" w:rsidP="00556FD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556FD3" w:rsidRPr="00B162F2" w:rsidRDefault="00503559" w:rsidP="007841F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127,077</w:t>
            </w:r>
          </w:p>
        </w:tc>
        <w:tc>
          <w:tcPr>
            <w:tcW w:w="236" w:type="dxa"/>
          </w:tcPr>
          <w:p w:rsidR="00556FD3" w:rsidRPr="00B162F2" w:rsidRDefault="00556FD3" w:rsidP="00556FD3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65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56FD3" w:rsidRPr="00B162F2" w:rsidRDefault="00556FD3" w:rsidP="00CB569B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245,247</w:t>
            </w:r>
          </w:p>
        </w:tc>
      </w:tr>
      <w:tr w:rsidR="00556FD3" w:rsidRPr="00B162F2" w:rsidTr="00BB6F4E">
        <w:trPr>
          <w:trHeight w:val="74"/>
        </w:trPr>
        <w:tc>
          <w:tcPr>
            <w:tcW w:w="3060" w:type="dxa"/>
            <w:vAlign w:val="center"/>
          </w:tcPr>
          <w:p w:rsidR="00556FD3" w:rsidRPr="00B162F2" w:rsidRDefault="00556FD3" w:rsidP="0055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556FD3" w:rsidRPr="00B162F2" w:rsidRDefault="00556FD3" w:rsidP="00556FD3">
            <w:pPr>
              <w:pStyle w:val="acctfourfigures"/>
              <w:tabs>
                <w:tab w:val="decimal" w:pos="612"/>
              </w:tabs>
              <w:ind w:left="-63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556FD3" w:rsidRPr="00B162F2" w:rsidRDefault="00556FD3" w:rsidP="00556FD3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556FD3" w:rsidRPr="00B162F2" w:rsidRDefault="00556FD3" w:rsidP="00556FD3">
            <w:pPr>
              <w:pStyle w:val="acctfourfigures"/>
              <w:tabs>
                <w:tab w:val="decimal" w:pos="612"/>
              </w:tabs>
              <w:ind w:left="-63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556FD3" w:rsidRPr="00B162F2" w:rsidRDefault="00556FD3" w:rsidP="00556FD3">
            <w:pPr>
              <w:pStyle w:val="acctfourfigures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556FD3" w:rsidRPr="00B162F2" w:rsidRDefault="00556FD3" w:rsidP="00556FD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556FD3" w:rsidRPr="00B162F2" w:rsidRDefault="00556FD3" w:rsidP="00556FD3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556FD3" w:rsidRPr="00B162F2" w:rsidRDefault="00556FD3" w:rsidP="00556FD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556FD3" w:rsidRPr="00B162F2" w:rsidRDefault="00556FD3" w:rsidP="00556FD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556FD3" w:rsidRPr="00B162F2" w:rsidRDefault="00556FD3" w:rsidP="00556FD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556FD3" w:rsidRPr="00B162F2" w:rsidRDefault="00556FD3" w:rsidP="00556FD3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6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34" w:type="dxa"/>
            <w:gridSpan w:val="2"/>
            <w:tcBorders>
              <w:top w:val="double" w:sz="4" w:space="0" w:color="auto"/>
            </w:tcBorders>
          </w:tcPr>
          <w:p w:rsidR="00556FD3" w:rsidRPr="00B162F2" w:rsidRDefault="00556FD3" w:rsidP="00556FD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556FD3" w:rsidRPr="00B162F2" w:rsidTr="00BB6F4E">
        <w:trPr>
          <w:trHeight w:val="74"/>
        </w:trPr>
        <w:tc>
          <w:tcPr>
            <w:tcW w:w="3060" w:type="dxa"/>
            <w:vAlign w:val="center"/>
          </w:tcPr>
          <w:p w:rsidR="00A83DC9" w:rsidRDefault="00556FD3" w:rsidP="00556FD3">
            <w:pPr>
              <w:pStyle w:val="block"/>
              <w:spacing w:after="0" w:line="240" w:lineRule="auto"/>
              <w:ind w:left="0"/>
              <w:rPr>
                <w:rFonts w:ascii="Angsana New" w:eastAsia="MS Mincho" w:hAnsi="Angsana New" w:cs="Angsana New"/>
                <w:sz w:val="28"/>
                <w:szCs w:val="28"/>
                <w:lang w:val="en-US" w:eastAsia="ja-JP" w:bidi="th-TH"/>
              </w:rPr>
            </w:pPr>
            <w:r w:rsidRPr="00B162F2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ja-JP" w:bidi="th-TH"/>
              </w:rPr>
              <w:t xml:space="preserve">กำไร </w:t>
            </w:r>
            <w:r w:rsidRPr="00B162F2">
              <w:rPr>
                <w:rFonts w:ascii="Angsana New" w:eastAsia="MS Mincho" w:hAnsi="Angsana New" w:cs="Angsana New"/>
                <w:sz w:val="28"/>
                <w:szCs w:val="28"/>
                <w:lang w:val="en-US" w:eastAsia="ja-JP" w:bidi="th-TH"/>
              </w:rPr>
              <w:t>(</w:t>
            </w:r>
            <w:r w:rsidRPr="00B162F2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ja-JP" w:bidi="th-TH"/>
              </w:rPr>
              <w:t>ขาดทุน</w:t>
            </w:r>
            <w:r w:rsidRPr="00B162F2">
              <w:rPr>
                <w:rFonts w:ascii="Angsana New" w:eastAsia="MS Mincho" w:hAnsi="Angsana New" w:cs="Angsana New"/>
                <w:sz w:val="28"/>
                <w:szCs w:val="28"/>
                <w:lang w:val="en-US" w:eastAsia="ja-JP" w:bidi="th-TH"/>
              </w:rPr>
              <w:t>)</w:t>
            </w:r>
            <w:r w:rsidRPr="00B162F2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ja-JP" w:bidi="th-TH"/>
              </w:rPr>
              <w:t xml:space="preserve"> ตามส่วนงาน</w:t>
            </w:r>
          </w:p>
          <w:p w:rsidR="00556FD3" w:rsidRPr="00B162F2" w:rsidRDefault="00A83DC9" w:rsidP="00E01FE3">
            <w:pPr>
              <w:pStyle w:val="block"/>
              <w:spacing w:after="0" w:line="240" w:lineRule="auto"/>
              <w:ind w:left="54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ja-JP" w:bidi="th-TH"/>
              </w:rPr>
              <w:t xml:space="preserve">   </w:t>
            </w:r>
            <w:r w:rsidR="00556FD3" w:rsidRPr="00B162F2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ja-JP" w:bidi="th-TH"/>
              </w:rPr>
              <w:t>ก่อนหักภาษีเงินได้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556FD3" w:rsidRDefault="00556FD3" w:rsidP="00556FD3">
            <w:pPr>
              <w:pStyle w:val="acctfourfigures"/>
              <w:tabs>
                <w:tab w:val="clear" w:pos="765"/>
                <w:tab w:val="decimal" w:pos="612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  <w:p w:rsidR="00503559" w:rsidRPr="00B162F2" w:rsidRDefault="00503559" w:rsidP="00392CAB">
            <w:pPr>
              <w:pStyle w:val="acctfourfigures"/>
              <w:tabs>
                <w:tab w:val="clear" w:pos="765"/>
                <w:tab w:val="decimal" w:pos="68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2,649</w:t>
            </w:r>
          </w:p>
        </w:tc>
        <w:tc>
          <w:tcPr>
            <w:tcW w:w="270" w:type="dxa"/>
          </w:tcPr>
          <w:p w:rsidR="00556FD3" w:rsidRPr="00B162F2" w:rsidRDefault="00556FD3" w:rsidP="00556FD3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556FD3" w:rsidRDefault="00556FD3" w:rsidP="00556FD3">
            <w:pPr>
              <w:pStyle w:val="acctfourfigures"/>
              <w:tabs>
                <w:tab w:val="clear" w:pos="765"/>
                <w:tab w:val="decimal" w:pos="612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  <w:p w:rsidR="00556FD3" w:rsidRPr="00B162F2" w:rsidRDefault="00556FD3" w:rsidP="00392CAB">
            <w:pPr>
              <w:pStyle w:val="acctfourfigures"/>
              <w:tabs>
                <w:tab w:val="clear" w:pos="765"/>
                <w:tab w:val="decimal" w:pos="68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28,606</w:t>
            </w:r>
          </w:p>
        </w:tc>
        <w:tc>
          <w:tcPr>
            <w:tcW w:w="270" w:type="dxa"/>
          </w:tcPr>
          <w:p w:rsidR="00556FD3" w:rsidRPr="00B162F2" w:rsidRDefault="00556FD3" w:rsidP="00556FD3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556FD3" w:rsidRDefault="00556FD3" w:rsidP="00556FD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  <w:p w:rsidR="00503559" w:rsidRPr="00B162F2" w:rsidRDefault="00503559" w:rsidP="00392CA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(9,624)</w:t>
            </w:r>
          </w:p>
        </w:tc>
        <w:tc>
          <w:tcPr>
            <w:tcW w:w="270" w:type="dxa"/>
          </w:tcPr>
          <w:p w:rsidR="00556FD3" w:rsidRPr="00B162F2" w:rsidRDefault="00556FD3" w:rsidP="00556FD3">
            <w:pPr>
              <w:pStyle w:val="acctfourfigures"/>
              <w:tabs>
                <w:tab w:val="decimal" w:pos="644"/>
              </w:tabs>
              <w:ind w:left="-63"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556FD3" w:rsidRDefault="00556FD3" w:rsidP="00556FD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  <w:p w:rsidR="00556FD3" w:rsidRPr="00B162F2" w:rsidRDefault="00556FD3" w:rsidP="00392CA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(1,063)</w:t>
            </w:r>
          </w:p>
        </w:tc>
        <w:tc>
          <w:tcPr>
            <w:tcW w:w="270" w:type="dxa"/>
          </w:tcPr>
          <w:p w:rsidR="00556FD3" w:rsidRPr="00B162F2" w:rsidRDefault="00556FD3" w:rsidP="00556FD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556FD3" w:rsidRDefault="00556FD3" w:rsidP="00556FD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  <w:p w:rsidR="00503559" w:rsidRPr="00B162F2" w:rsidRDefault="00503559" w:rsidP="007841F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(6,975)</w:t>
            </w:r>
          </w:p>
        </w:tc>
        <w:tc>
          <w:tcPr>
            <w:tcW w:w="236" w:type="dxa"/>
          </w:tcPr>
          <w:p w:rsidR="00556FD3" w:rsidRPr="00B162F2" w:rsidRDefault="00556FD3" w:rsidP="00556FD3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</w:tcPr>
          <w:p w:rsidR="00556FD3" w:rsidRDefault="00556FD3" w:rsidP="00556FD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  <w:p w:rsidR="00556FD3" w:rsidRPr="00B162F2" w:rsidRDefault="00556FD3" w:rsidP="00CB569B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27,543</w:t>
            </w:r>
          </w:p>
        </w:tc>
      </w:tr>
      <w:tr w:rsidR="00556FD3" w:rsidRPr="00B162F2" w:rsidTr="00BB6F4E">
        <w:trPr>
          <w:trHeight w:val="74"/>
        </w:trPr>
        <w:tc>
          <w:tcPr>
            <w:tcW w:w="3060" w:type="dxa"/>
            <w:vAlign w:val="center"/>
          </w:tcPr>
          <w:p w:rsidR="00556FD3" w:rsidRPr="00B162F2" w:rsidRDefault="00556FD3" w:rsidP="0055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556FD3" w:rsidRPr="00B162F2" w:rsidRDefault="00556FD3" w:rsidP="00556FD3">
            <w:pPr>
              <w:pStyle w:val="acctfourfigures"/>
              <w:ind w:left="-63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556FD3" w:rsidRPr="00B162F2" w:rsidRDefault="00556FD3" w:rsidP="00556FD3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556FD3" w:rsidRPr="00B162F2" w:rsidRDefault="00556FD3" w:rsidP="00556FD3">
            <w:pPr>
              <w:pStyle w:val="acctfourfigures"/>
              <w:ind w:left="-63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556FD3" w:rsidRPr="00B162F2" w:rsidRDefault="00556FD3" w:rsidP="00556FD3">
            <w:pPr>
              <w:pStyle w:val="acctfourfigures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556FD3" w:rsidRPr="00B162F2" w:rsidRDefault="00556FD3" w:rsidP="00556FD3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556FD3" w:rsidRPr="00B162F2" w:rsidRDefault="00556FD3" w:rsidP="00556FD3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556FD3" w:rsidRPr="00B162F2" w:rsidRDefault="00556FD3" w:rsidP="00556FD3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556FD3" w:rsidRPr="00B162F2" w:rsidRDefault="00556FD3" w:rsidP="00556FD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556FD3" w:rsidRPr="00B162F2" w:rsidRDefault="00556FD3" w:rsidP="00556FD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556FD3" w:rsidRPr="00B162F2" w:rsidRDefault="00556FD3" w:rsidP="00556FD3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6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</w:tcBorders>
          </w:tcPr>
          <w:p w:rsidR="00556FD3" w:rsidRPr="00B162F2" w:rsidRDefault="00556FD3" w:rsidP="00556FD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EF6887" w:rsidRPr="00B162F2" w:rsidTr="00BB6F4E">
        <w:trPr>
          <w:trHeight w:val="74"/>
        </w:trPr>
        <w:tc>
          <w:tcPr>
            <w:tcW w:w="3060" w:type="dxa"/>
          </w:tcPr>
          <w:p w:rsidR="00EF6887" w:rsidRPr="00B162F2" w:rsidRDefault="00EF6887" w:rsidP="0055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900" w:type="dxa"/>
          </w:tcPr>
          <w:p w:rsidR="00EF6887" w:rsidRPr="00B162F2" w:rsidRDefault="00EF6887" w:rsidP="00556FD3">
            <w:pPr>
              <w:pStyle w:val="acctfourfigures"/>
              <w:ind w:left="-63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EF6887" w:rsidRPr="00B162F2" w:rsidRDefault="00EF6887" w:rsidP="00556FD3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:rsidR="00EF6887" w:rsidRPr="00B162F2" w:rsidRDefault="00EF6887" w:rsidP="00556FD3">
            <w:pPr>
              <w:pStyle w:val="acctfourfigures"/>
              <w:ind w:left="-63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EF6887" w:rsidRPr="00B162F2" w:rsidRDefault="00EF6887" w:rsidP="00556FD3">
            <w:pPr>
              <w:pStyle w:val="acctfourfigures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:rsidR="00EF6887" w:rsidRPr="00B162F2" w:rsidRDefault="00EF6887" w:rsidP="00556FD3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EF6887" w:rsidRPr="00B162F2" w:rsidRDefault="00EF6887" w:rsidP="00556FD3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EF6887" w:rsidRPr="00B162F2" w:rsidRDefault="00EF6887" w:rsidP="00556FD3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EF6887" w:rsidRPr="00B162F2" w:rsidRDefault="00EF6887" w:rsidP="00556FD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:rsidR="00EF6887" w:rsidRDefault="00EF6887" w:rsidP="007841F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EF6887" w:rsidRPr="00B162F2" w:rsidRDefault="00EF6887" w:rsidP="00556FD3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6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34" w:type="dxa"/>
            <w:gridSpan w:val="2"/>
          </w:tcPr>
          <w:p w:rsidR="00EF6887" w:rsidRDefault="00EF6887" w:rsidP="00CB569B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556FD3" w:rsidRPr="00B162F2" w:rsidTr="00BB6F4E">
        <w:trPr>
          <w:trHeight w:val="74"/>
        </w:trPr>
        <w:tc>
          <w:tcPr>
            <w:tcW w:w="3060" w:type="dxa"/>
          </w:tcPr>
          <w:p w:rsidR="00556FD3" w:rsidRPr="00B162F2" w:rsidRDefault="00EF6887" w:rsidP="00E0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556FD3" w:rsidRPr="00B162F2">
              <w:rPr>
                <w:rFonts w:ascii="Angsana New" w:hAnsi="Angsana New"/>
                <w:sz w:val="28"/>
                <w:szCs w:val="28"/>
                <w:cs/>
              </w:rPr>
              <w:t>รายได้ที่ไม่ได้ปันส่วน</w:t>
            </w:r>
          </w:p>
        </w:tc>
        <w:tc>
          <w:tcPr>
            <w:tcW w:w="900" w:type="dxa"/>
          </w:tcPr>
          <w:p w:rsidR="00556FD3" w:rsidRPr="00B162F2" w:rsidRDefault="00556FD3" w:rsidP="00556FD3">
            <w:pPr>
              <w:pStyle w:val="acctfourfigures"/>
              <w:ind w:left="-63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556FD3" w:rsidRPr="00B162F2" w:rsidRDefault="00556FD3" w:rsidP="00556FD3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:rsidR="00556FD3" w:rsidRPr="00B162F2" w:rsidRDefault="00556FD3" w:rsidP="00556FD3">
            <w:pPr>
              <w:pStyle w:val="acctfourfigures"/>
              <w:ind w:left="-63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556FD3" w:rsidRPr="00B162F2" w:rsidRDefault="00556FD3" w:rsidP="00556FD3">
            <w:pPr>
              <w:pStyle w:val="acctfourfigures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:rsidR="00556FD3" w:rsidRPr="00B162F2" w:rsidRDefault="00556FD3" w:rsidP="00556FD3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556FD3" w:rsidRPr="00B162F2" w:rsidRDefault="00556FD3" w:rsidP="00556FD3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556FD3" w:rsidRPr="00B162F2" w:rsidRDefault="00556FD3" w:rsidP="00556FD3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556FD3" w:rsidRPr="00B162F2" w:rsidRDefault="00556FD3" w:rsidP="00556FD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:rsidR="00556FD3" w:rsidRPr="00B162F2" w:rsidRDefault="00503559" w:rsidP="007841F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3,273</w:t>
            </w:r>
          </w:p>
        </w:tc>
        <w:tc>
          <w:tcPr>
            <w:tcW w:w="236" w:type="dxa"/>
          </w:tcPr>
          <w:p w:rsidR="00556FD3" w:rsidRPr="00B162F2" w:rsidRDefault="00556FD3" w:rsidP="00556FD3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6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34" w:type="dxa"/>
            <w:gridSpan w:val="2"/>
          </w:tcPr>
          <w:p w:rsidR="00556FD3" w:rsidRPr="00B162F2" w:rsidRDefault="00556FD3" w:rsidP="00CB569B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4,705</w:t>
            </w:r>
          </w:p>
        </w:tc>
      </w:tr>
      <w:tr w:rsidR="00556FD3" w:rsidRPr="00B162F2" w:rsidTr="00BB6F4E">
        <w:trPr>
          <w:trHeight w:val="74"/>
        </w:trPr>
        <w:tc>
          <w:tcPr>
            <w:tcW w:w="3060" w:type="dxa"/>
          </w:tcPr>
          <w:p w:rsidR="00556FD3" w:rsidRPr="00B162F2" w:rsidRDefault="00EF6887" w:rsidP="00E0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hanging="90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556FD3" w:rsidRPr="00B162F2">
              <w:rPr>
                <w:rFonts w:ascii="Angsana New" w:hAnsi="Angsana New"/>
                <w:sz w:val="28"/>
                <w:szCs w:val="28"/>
                <w:cs/>
              </w:rPr>
              <w:t>ค่าใช้จ่ายที่ไม่ได้ปันส่วน</w:t>
            </w:r>
          </w:p>
        </w:tc>
        <w:tc>
          <w:tcPr>
            <w:tcW w:w="900" w:type="dxa"/>
          </w:tcPr>
          <w:p w:rsidR="00556FD3" w:rsidRPr="00B162F2" w:rsidRDefault="00556FD3" w:rsidP="00556FD3">
            <w:pPr>
              <w:pStyle w:val="acctfourfigures"/>
              <w:ind w:left="-63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556FD3" w:rsidRPr="00B162F2" w:rsidRDefault="00556FD3" w:rsidP="00556FD3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:rsidR="00556FD3" w:rsidRPr="00B162F2" w:rsidRDefault="00556FD3" w:rsidP="00556FD3">
            <w:pPr>
              <w:pStyle w:val="acctfourfigures"/>
              <w:ind w:left="-63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556FD3" w:rsidRPr="00B162F2" w:rsidRDefault="00556FD3" w:rsidP="00556FD3">
            <w:pPr>
              <w:pStyle w:val="acctfourfigures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:rsidR="00556FD3" w:rsidRPr="00B162F2" w:rsidRDefault="00556FD3" w:rsidP="00556FD3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556FD3" w:rsidRPr="00B162F2" w:rsidRDefault="00556FD3" w:rsidP="00556FD3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556FD3" w:rsidRPr="00B162F2" w:rsidRDefault="00556FD3" w:rsidP="00556FD3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556FD3" w:rsidRPr="00B162F2" w:rsidRDefault="00556FD3" w:rsidP="00556FD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:rsidR="00556FD3" w:rsidRPr="00B162F2" w:rsidRDefault="006E3A88" w:rsidP="007841F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(28,7</w:t>
            </w:r>
            <w:r w:rsidR="00503559">
              <w:rPr>
                <w:rFonts w:ascii="Angsana New" w:hAnsi="Angsana New" w:cs="Angsana New"/>
                <w:sz w:val="28"/>
                <w:szCs w:val="28"/>
                <w:lang w:val="en-US"/>
              </w:rPr>
              <w:t>82)</w:t>
            </w:r>
          </w:p>
        </w:tc>
        <w:tc>
          <w:tcPr>
            <w:tcW w:w="270" w:type="dxa"/>
            <w:gridSpan w:val="2"/>
          </w:tcPr>
          <w:p w:rsidR="00556FD3" w:rsidRPr="00B162F2" w:rsidRDefault="00556FD3" w:rsidP="00556FD3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6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:rsidR="00556FD3" w:rsidRPr="00B162F2" w:rsidRDefault="00556FD3" w:rsidP="00CB569B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(30,970)</w:t>
            </w:r>
          </w:p>
        </w:tc>
      </w:tr>
      <w:tr w:rsidR="00556FD3" w:rsidRPr="00B162F2" w:rsidTr="00BB6F4E">
        <w:trPr>
          <w:trHeight w:val="280"/>
        </w:trPr>
        <w:tc>
          <w:tcPr>
            <w:tcW w:w="3060" w:type="dxa"/>
          </w:tcPr>
          <w:p w:rsidR="00556FD3" w:rsidRPr="00B162F2" w:rsidRDefault="006A6A71" w:rsidP="0055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="000726D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) </w:t>
            </w:r>
            <w:r w:rsidR="00556FD3" w:rsidRPr="00B162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</w:t>
            </w:r>
            <w:r w:rsidR="00556FD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900" w:type="dxa"/>
            <w:vAlign w:val="bottom"/>
          </w:tcPr>
          <w:p w:rsidR="00556FD3" w:rsidRPr="00B162F2" w:rsidRDefault="00556FD3" w:rsidP="00556FD3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:rsidR="00556FD3" w:rsidRPr="00B162F2" w:rsidRDefault="00556FD3" w:rsidP="00556FD3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556FD3" w:rsidRPr="00B162F2" w:rsidRDefault="00556FD3" w:rsidP="00556FD3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:rsidR="00556FD3" w:rsidRPr="00B162F2" w:rsidRDefault="00556FD3" w:rsidP="00556FD3">
            <w:pPr>
              <w:pStyle w:val="acctfourfigures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556FD3" w:rsidRPr="00B162F2" w:rsidRDefault="00556FD3" w:rsidP="00556FD3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:rsidR="00556FD3" w:rsidRPr="00B162F2" w:rsidRDefault="00556FD3" w:rsidP="00556FD3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556FD3" w:rsidRPr="00B162F2" w:rsidRDefault="00556FD3" w:rsidP="00556FD3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:rsidR="00556FD3" w:rsidRPr="00B162F2" w:rsidRDefault="00556FD3" w:rsidP="00556FD3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56FD3" w:rsidRPr="00B162F2" w:rsidRDefault="006E3A88" w:rsidP="007841F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63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(32,4</w:t>
            </w:r>
            <w:r w:rsidR="0050355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84)</w:t>
            </w:r>
          </w:p>
        </w:tc>
        <w:tc>
          <w:tcPr>
            <w:tcW w:w="270" w:type="dxa"/>
            <w:gridSpan w:val="2"/>
          </w:tcPr>
          <w:p w:rsidR="00556FD3" w:rsidRPr="00B162F2" w:rsidRDefault="00556FD3" w:rsidP="00556FD3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56FD3" w:rsidRPr="00B162F2" w:rsidRDefault="00556FD3" w:rsidP="00CB569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63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1,278</w:t>
            </w:r>
          </w:p>
        </w:tc>
      </w:tr>
    </w:tbl>
    <w:p w:rsidR="009D500F" w:rsidRDefault="009D500F" w:rsidP="003A4E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9D500F" w:rsidRDefault="009D50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3A4EA5" w:rsidRDefault="009638C3" w:rsidP="003A4E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3A4EA5" w:rsidRPr="00645AD0">
        <w:rPr>
          <w:rFonts w:ascii="Angsana New" w:hAnsi="Angsana New"/>
          <w:b/>
          <w:bCs/>
          <w:sz w:val="30"/>
          <w:szCs w:val="30"/>
        </w:rPr>
        <w:tab/>
      </w:r>
      <w:r w:rsidR="003A4EA5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:rsidR="003A4EA5" w:rsidRPr="00214EEB" w:rsidRDefault="003A4EA5" w:rsidP="003A4E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:rsidR="003A4EA5" w:rsidRPr="007A1C44" w:rsidRDefault="003A4EA5" w:rsidP="003A4E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มูลค่าตามบัญชีและมูลค่ายุติธรรม</w:t>
      </w:r>
    </w:p>
    <w:p w:rsidR="003A4EA5" w:rsidRPr="00214EEB" w:rsidRDefault="003A4EA5" w:rsidP="003A4E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</w:rPr>
      </w:pPr>
    </w:p>
    <w:p w:rsidR="003A4EA5" w:rsidRPr="00F93B98" w:rsidRDefault="003A4EA5" w:rsidP="003A4E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93B98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เครื่องมือทางการเงินที่ไม่ได้วัดมูลค่าด้วยมูลค่ายุติธรรม</w:t>
      </w:r>
    </w:p>
    <w:p w:rsidR="003A4EA5" w:rsidRPr="00214EEB" w:rsidRDefault="003A4EA5" w:rsidP="003A4E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tbl>
      <w:tblPr>
        <w:tblpPr w:leftFromText="180" w:rightFromText="180" w:vertAnchor="text" w:horzAnchor="margin" w:tblpX="575" w:tblpY="183"/>
        <w:tblW w:w="910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89"/>
        <w:gridCol w:w="483"/>
        <w:gridCol w:w="180"/>
        <w:gridCol w:w="1069"/>
        <w:gridCol w:w="180"/>
        <w:gridCol w:w="1080"/>
        <w:gridCol w:w="180"/>
        <w:gridCol w:w="1080"/>
        <w:gridCol w:w="180"/>
        <w:gridCol w:w="1080"/>
      </w:tblGrid>
      <w:tr w:rsidR="003A4EA5" w:rsidRPr="0042334D" w:rsidTr="00C87B13">
        <w:trPr>
          <w:trHeight w:val="363"/>
          <w:tblHeader/>
        </w:trPr>
        <w:tc>
          <w:tcPr>
            <w:tcW w:w="3589" w:type="dxa"/>
            <w:shd w:val="clear" w:color="auto" w:fill="auto"/>
            <w:vAlign w:val="bottom"/>
          </w:tcPr>
          <w:p w:rsidR="003A4EA5" w:rsidRPr="0042334D" w:rsidRDefault="003A4EA5" w:rsidP="00C87B1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3" w:type="dxa"/>
          </w:tcPr>
          <w:p w:rsidR="003A4EA5" w:rsidRPr="0042334D" w:rsidRDefault="003A4EA5" w:rsidP="00C87B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3A4EA5" w:rsidRPr="0042334D" w:rsidRDefault="003A4EA5" w:rsidP="00C87B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69" w:type="dxa"/>
            <w:shd w:val="clear" w:color="auto" w:fill="auto"/>
          </w:tcPr>
          <w:p w:rsidR="003A4EA5" w:rsidRPr="0042334D" w:rsidRDefault="003A4EA5" w:rsidP="00C87B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C87B1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42334D" w:rsidRDefault="003A4EA5" w:rsidP="00C87B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C87B1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:rsidR="003A4EA5" w:rsidRDefault="003A4EA5" w:rsidP="00C87B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2334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งบการเงินรวมและ</w:t>
            </w:r>
          </w:p>
          <w:p w:rsidR="003A4EA5" w:rsidRPr="0042334D" w:rsidRDefault="003A4EA5" w:rsidP="00C87B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34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A4EA5" w:rsidRPr="0042334D" w:rsidTr="00C87B13">
        <w:trPr>
          <w:trHeight w:val="363"/>
          <w:tblHeader/>
        </w:trPr>
        <w:tc>
          <w:tcPr>
            <w:tcW w:w="3589" w:type="dxa"/>
            <w:shd w:val="clear" w:color="auto" w:fill="auto"/>
            <w:vAlign w:val="bottom"/>
          </w:tcPr>
          <w:p w:rsidR="003A4EA5" w:rsidRPr="0042334D" w:rsidRDefault="003A4EA5" w:rsidP="00C87B1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3" w:type="dxa"/>
          </w:tcPr>
          <w:p w:rsidR="003A4EA5" w:rsidRPr="0042334D" w:rsidRDefault="003A4EA5" w:rsidP="00C87B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3A4EA5" w:rsidRPr="0042334D" w:rsidRDefault="003A4EA5" w:rsidP="00C87B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69" w:type="dxa"/>
            <w:shd w:val="clear" w:color="auto" w:fill="auto"/>
          </w:tcPr>
          <w:p w:rsidR="003A4EA5" w:rsidRPr="0042334D" w:rsidRDefault="003A4EA5" w:rsidP="00C87B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C87B1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42334D" w:rsidRDefault="003A4EA5" w:rsidP="00C87B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C87B1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42334D" w:rsidRDefault="003A4EA5" w:rsidP="00C87B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42334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C87B1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42334D" w:rsidRDefault="003A4EA5" w:rsidP="00C87B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42334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A4EA5" w:rsidRPr="0042334D" w:rsidTr="00C87B13">
        <w:trPr>
          <w:trHeight w:val="363"/>
          <w:tblHeader/>
        </w:trPr>
        <w:tc>
          <w:tcPr>
            <w:tcW w:w="3589" w:type="dxa"/>
            <w:shd w:val="clear" w:color="auto" w:fill="auto"/>
            <w:vAlign w:val="bottom"/>
          </w:tcPr>
          <w:p w:rsidR="003A4EA5" w:rsidRPr="0042334D" w:rsidRDefault="003A4EA5" w:rsidP="00C87B1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3" w:type="dxa"/>
          </w:tcPr>
          <w:p w:rsidR="003A4EA5" w:rsidRPr="0042334D" w:rsidRDefault="003A4EA5" w:rsidP="00C87B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3A4EA5" w:rsidRPr="0042334D" w:rsidRDefault="003A4EA5" w:rsidP="00C87B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69" w:type="dxa"/>
            <w:shd w:val="clear" w:color="auto" w:fill="auto"/>
          </w:tcPr>
          <w:p w:rsidR="003A4EA5" w:rsidRPr="0042334D" w:rsidRDefault="003A4EA5" w:rsidP="00C87B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C87B1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42334D" w:rsidRDefault="003A4EA5" w:rsidP="00C87B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C87B1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:rsidR="003A4EA5" w:rsidRPr="0042334D" w:rsidRDefault="003A4EA5" w:rsidP="00C87B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</w:t>
            </w:r>
            <w:r w:rsidRPr="0042334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A4EA5" w:rsidRPr="0042334D" w:rsidTr="00C87B13">
        <w:trPr>
          <w:cantSplit/>
        </w:trPr>
        <w:tc>
          <w:tcPr>
            <w:tcW w:w="3589" w:type="dxa"/>
            <w:shd w:val="clear" w:color="auto" w:fill="auto"/>
          </w:tcPr>
          <w:p w:rsidR="003A4EA5" w:rsidRPr="0042334D" w:rsidRDefault="003A4EA5" w:rsidP="00C87B13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4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4233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42334D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483" w:type="dxa"/>
          </w:tcPr>
          <w:p w:rsidR="003A4EA5" w:rsidRPr="0042334D" w:rsidRDefault="003A4EA5" w:rsidP="00C87B1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3A4EA5" w:rsidRPr="0042334D" w:rsidRDefault="003A4EA5" w:rsidP="00C87B1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:rsidR="003A4EA5" w:rsidRPr="0042334D" w:rsidRDefault="003A4EA5" w:rsidP="00C87B1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C87B1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42334D" w:rsidRDefault="003A4EA5" w:rsidP="00C87B1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C87B1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42334D" w:rsidRDefault="003A4EA5" w:rsidP="00C87B1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C87B1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42334D" w:rsidRDefault="003A4EA5" w:rsidP="00C87B1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A4EA5" w:rsidRPr="0042334D" w:rsidTr="00C87B13">
        <w:trPr>
          <w:cantSplit/>
        </w:trPr>
        <w:tc>
          <w:tcPr>
            <w:tcW w:w="3589" w:type="dxa"/>
            <w:shd w:val="clear" w:color="auto" w:fill="auto"/>
            <w:vAlign w:val="bottom"/>
          </w:tcPr>
          <w:p w:rsidR="003A4EA5" w:rsidRPr="0042334D" w:rsidRDefault="003A4EA5" w:rsidP="00C87B13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</w:t>
            </w:r>
            <w:r w:rsidRPr="0042334D">
              <w:rPr>
                <w:rFonts w:ascii="Angsana New" w:hAnsi="Angsana New" w:hint="cs"/>
                <w:sz w:val="30"/>
                <w:szCs w:val="30"/>
                <w:cs/>
              </w:rPr>
              <w:t>เงินตราต่างประเทศ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483" w:type="dxa"/>
          </w:tcPr>
          <w:p w:rsidR="003A4EA5" w:rsidRPr="0042334D" w:rsidRDefault="003A4EA5" w:rsidP="00C87B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3A4EA5" w:rsidRPr="0042334D" w:rsidRDefault="003A4EA5" w:rsidP="00C87B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:rsidR="003A4EA5" w:rsidRPr="0042334D" w:rsidRDefault="003A4EA5" w:rsidP="00C87B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C87B13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42334D" w:rsidRDefault="003A4EA5" w:rsidP="00C87B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C87B1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461FA2" w:rsidRDefault="006F7887" w:rsidP="00A6343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(1,214)</w:t>
            </w: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C87B1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42334D" w:rsidRDefault="006F7887" w:rsidP="00A6343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(2,077)</w:t>
            </w:r>
          </w:p>
        </w:tc>
      </w:tr>
      <w:tr w:rsidR="003A4EA5" w:rsidRPr="0042334D" w:rsidTr="00C87B13">
        <w:trPr>
          <w:cantSplit/>
        </w:trPr>
        <w:tc>
          <w:tcPr>
            <w:tcW w:w="3589" w:type="dxa"/>
            <w:shd w:val="clear" w:color="auto" w:fill="auto"/>
          </w:tcPr>
          <w:p w:rsidR="003A4EA5" w:rsidRPr="007309F4" w:rsidRDefault="003A4EA5" w:rsidP="00C87B13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3" w:type="dxa"/>
          </w:tcPr>
          <w:p w:rsidR="003A4EA5" w:rsidRPr="007309F4" w:rsidRDefault="003A4EA5" w:rsidP="00C87B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3A4EA5" w:rsidRPr="007309F4" w:rsidRDefault="003A4EA5" w:rsidP="00C87B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</w:tcPr>
          <w:p w:rsidR="003A4EA5" w:rsidRPr="007309F4" w:rsidRDefault="003A4EA5" w:rsidP="00C87B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7309F4" w:rsidRDefault="003A4EA5" w:rsidP="00C87B13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7309F4" w:rsidRDefault="003A4EA5" w:rsidP="00C87B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7309F4" w:rsidRDefault="003A4EA5" w:rsidP="00C87B13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7309F4" w:rsidRDefault="003A4EA5" w:rsidP="00C87B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7309F4" w:rsidRDefault="003A4EA5" w:rsidP="00C87B13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7309F4" w:rsidRDefault="003A4EA5" w:rsidP="00C87B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A4EA5" w:rsidRPr="0042334D" w:rsidTr="00C87B13">
        <w:trPr>
          <w:cantSplit/>
        </w:trPr>
        <w:tc>
          <w:tcPr>
            <w:tcW w:w="3589" w:type="dxa"/>
            <w:shd w:val="clear" w:color="auto" w:fill="auto"/>
          </w:tcPr>
          <w:p w:rsidR="003A4EA5" w:rsidRPr="0042334D" w:rsidRDefault="003A4EA5" w:rsidP="00C87B13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4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233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2334D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483" w:type="dxa"/>
          </w:tcPr>
          <w:p w:rsidR="003A4EA5" w:rsidRPr="0042334D" w:rsidRDefault="003A4EA5" w:rsidP="00C87B1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3A4EA5" w:rsidRPr="0042334D" w:rsidRDefault="003A4EA5" w:rsidP="00C87B1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:rsidR="003A4EA5" w:rsidRPr="0042334D" w:rsidRDefault="003A4EA5" w:rsidP="00C87B1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C87B1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42334D" w:rsidRDefault="003A4EA5" w:rsidP="00C87B1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C87B1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42334D" w:rsidRDefault="003A4EA5" w:rsidP="00C87B1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C87B1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42334D" w:rsidRDefault="003A4EA5" w:rsidP="00C87B1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A4EA5" w:rsidRPr="0042334D" w:rsidTr="00C87B13">
        <w:trPr>
          <w:cantSplit/>
        </w:trPr>
        <w:tc>
          <w:tcPr>
            <w:tcW w:w="3589" w:type="dxa"/>
            <w:shd w:val="clear" w:color="auto" w:fill="auto"/>
            <w:vAlign w:val="bottom"/>
          </w:tcPr>
          <w:p w:rsidR="003A4EA5" w:rsidRPr="0042334D" w:rsidRDefault="003A4EA5" w:rsidP="00C87B13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</w:t>
            </w:r>
            <w:r w:rsidRPr="0042334D">
              <w:rPr>
                <w:rFonts w:ascii="Angsana New" w:hAnsi="Angsana New" w:hint="cs"/>
                <w:sz w:val="30"/>
                <w:szCs w:val="30"/>
                <w:cs/>
              </w:rPr>
              <w:t>เงินตราต่างประเทศ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483" w:type="dxa"/>
          </w:tcPr>
          <w:p w:rsidR="003A4EA5" w:rsidRPr="0042334D" w:rsidRDefault="003A4EA5" w:rsidP="00C87B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3A4EA5" w:rsidRPr="0042334D" w:rsidRDefault="003A4EA5" w:rsidP="00C87B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:rsidR="003A4EA5" w:rsidRPr="0042334D" w:rsidRDefault="003A4EA5" w:rsidP="00C87B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C87B13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42334D" w:rsidRDefault="003A4EA5" w:rsidP="00C87B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C87B1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A94DA5" w:rsidRDefault="003A4EA5" w:rsidP="00C87B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1,592</w:t>
            </w: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C87B1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42334D" w:rsidRDefault="003A4EA5" w:rsidP="00C87B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1,646</w:t>
            </w:r>
          </w:p>
        </w:tc>
      </w:tr>
    </w:tbl>
    <w:p w:rsidR="003A4EA5" w:rsidRPr="000A59C1" w:rsidRDefault="003A4EA5" w:rsidP="003A4E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3A4EA5" w:rsidRDefault="003A4EA5" w:rsidP="003A4E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เพื่อวัตถุประสงค์ในการเปิดเผย กลุ่มบริษัทพิจารณามูลค่ายุติธรรมระดับ </w:t>
      </w:r>
      <w:r>
        <w:rPr>
          <w:rFonts w:ascii="Angsana New" w:hAnsi="Angsana New"/>
          <w:sz w:val="30"/>
          <w:szCs w:val="30"/>
        </w:rPr>
        <w:t xml:space="preserve">2 </w:t>
      </w:r>
      <w:r>
        <w:rPr>
          <w:rFonts w:ascii="Angsana New" w:hAnsi="Angsana New" w:hint="cs"/>
          <w:sz w:val="30"/>
          <w:szCs w:val="30"/>
          <w:cs/>
        </w:rPr>
        <w:t>สำหรับสัญญาขายเงินตราต่างประเทศ อ้างอิงราคาจากคู่สัญญา มูลค่ายุติธรรมของเครื่องมือทางการเงินสะท้อนผลกระทบความเสี่ยงด้านเครดิต และได้รวมการปรับปรุงความเสี่ยงด้านเครดิต</w:t>
      </w:r>
    </w:p>
    <w:p w:rsidR="003A4EA5" w:rsidRDefault="003A4EA5" w:rsidP="003A4E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3A4EA5" w:rsidRDefault="003A4EA5" w:rsidP="003A4E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กลุ่มบริษัทไม่ได้เปิดเผยมูลค่ายุติธรรมของเครื่องมือทางการเงิน เช่น ลูกหนี้การค้าและลูกหนี้อื่น และเจ้าหนี้การค้าและเจ้าหนี้อื่น เพราะว่าราคาตามบัญชีใกล้เคียงกับมูลค่ายุติธรรม เนื่องจากเครื่องมือทางการเงินเหล่านี้จะครบกำหนดในระยะเวลาอันสั้น</w:t>
      </w:r>
    </w:p>
    <w:p w:rsidR="009D500F" w:rsidRDefault="009D50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3A4EA5" w:rsidRPr="00645AD0" w:rsidRDefault="003A4EA5" w:rsidP="003A4E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9638C3">
        <w:rPr>
          <w:rFonts w:ascii="Angsana New" w:hAnsi="Angsana New"/>
          <w:b/>
          <w:bCs/>
          <w:sz w:val="30"/>
          <w:szCs w:val="30"/>
        </w:rPr>
        <w:t>0</w:t>
      </w:r>
      <w:r>
        <w:rPr>
          <w:rFonts w:ascii="Angsana New" w:hAnsi="Angsana New"/>
          <w:b/>
          <w:bCs/>
          <w:sz w:val="30"/>
          <w:szCs w:val="30"/>
        </w:rPr>
        <w:tab/>
      </w:r>
      <w:r w:rsidRPr="00645AD0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:rsidR="003A4EA5" w:rsidRPr="003962B4" w:rsidRDefault="003A4EA5" w:rsidP="003A4E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4657" w:type="pct"/>
        <w:tblInd w:w="558" w:type="dxa"/>
        <w:tblLook w:val="04A0" w:firstRow="1" w:lastRow="0" w:firstColumn="1" w:lastColumn="0" w:noHBand="0" w:noVBand="1"/>
      </w:tblPr>
      <w:tblGrid>
        <w:gridCol w:w="3834"/>
        <w:gridCol w:w="18"/>
        <w:gridCol w:w="1082"/>
        <w:gridCol w:w="16"/>
        <w:gridCol w:w="206"/>
        <w:gridCol w:w="16"/>
        <w:gridCol w:w="1086"/>
        <w:gridCol w:w="14"/>
        <w:gridCol w:w="226"/>
        <w:gridCol w:w="15"/>
        <w:gridCol w:w="1085"/>
        <w:gridCol w:w="13"/>
        <w:gridCol w:w="228"/>
        <w:gridCol w:w="9"/>
        <w:gridCol w:w="1098"/>
      </w:tblGrid>
      <w:tr w:rsidR="003A4EA5" w:rsidRPr="00645AD0" w:rsidTr="00C87B13">
        <w:trPr>
          <w:cantSplit/>
          <w:tblHeader/>
        </w:trPr>
        <w:tc>
          <w:tcPr>
            <w:tcW w:w="2148" w:type="pct"/>
          </w:tcPr>
          <w:p w:rsidR="003A4EA5" w:rsidRPr="00645AD0" w:rsidRDefault="003A4EA5" w:rsidP="00C87B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pct"/>
            <w:gridSpan w:val="6"/>
            <w:hideMark/>
          </w:tcPr>
          <w:p w:rsidR="003A4EA5" w:rsidRPr="00645AD0" w:rsidRDefault="003A4EA5" w:rsidP="00C87B13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645AD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39" w:type="pct"/>
            <w:gridSpan w:val="2"/>
          </w:tcPr>
          <w:p w:rsidR="003A4EA5" w:rsidRPr="00645AD0" w:rsidRDefault="003A4EA5" w:rsidP="00C87B13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pct"/>
            <w:gridSpan w:val="6"/>
            <w:hideMark/>
          </w:tcPr>
          <w:p w:rsidR="003A4EA5" w:rsidRPr="00645AD0" w:rsidRDefault="003A4EA5" w:rsidP="00C87B13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645AD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A4EA5" w:rsidRPr="00645AD0" w:rsidTr="00C87B13">
        <w:trPr>
          <w:cantSplit/>
          <w:tblHeader/>
        </w:trPr>
        <w:tc>
          <w:tcPr>
            <w:tcW w:w="2148" w:type="pct"/>
          </w:tcPr>
          <w:p w:rsidR="003A4EA5" w:rsidRPr="00645AD0" w:rsidRDefault="003A4EA5" w:rsidP="00C87B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5" w:type="pct"/>
            <w:gridSpan w:val="2"/>
          </w:tcPr>
          <w:p w:rsidR="003A4EA5" w:rsidRPr="00645AD0" w:rsidRDefault="003A4EA5" w:rsidP="00C87B13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645AD0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31 มีนาคม</w:t>
            </w:r>
          </w:p>
        </w:tc>
        <w:tc>
          <w:tcPr>
            <w:tcW w:w="125" w:type="pct"/>
            <w:gridSpan w:val="2"/>
          </w:tcPr>
          <w:p w:rsidR="003A4EA5" w:rsidRPr="00645AD0" w:rsidRDefault="003A4EA5" w:rsidP="00C87B13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4" w:type="pct"/>
            <w:gridSpan w:val="2"/>
            <w:hideMark/>
          </w:tcPr>
          <w:p w:rsidR="003A4EA5" w:rsidRPr="00645AD0" w:rsidRDefault="003A4EA5" w:rsidP="00C87B13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645AD0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139" w:type="pct"/>
            <w:gridSpan w:val="2"/>
          </w:tcPr>
          <w:p w:rsidR="003A4EA5" w:rsidRPr="00645AD0" w:rsidRDefault="003A4EA5" w:rsidP="00C8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2" w:type="pct"/>
            <w:gridSpan w:val="2"/>
            <w:hideMark/>
          </w:tcPr>
          <w:p w:rsidR="003A4EA5" w:rsidRPr="00645AD0" w:rsidRDefault="003A4EA5" w:rsidP="00C87B13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645AD0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31 มีนาคม</w:t>
            </w:r>
          </w:p>
        </w:tc>
        <w:tc>
          <w:tcPr>
            <w:tcW w:w="139" w:type="pct"/>
            <w:gridSpan w:val="2"/>
          </w:tcPr>
          <w:p w:rsidR="003A4EA5" w:rsidRPr="00645AD0" w:rsidRDefault="003A4EA5" w:rsidP="00C87B13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9" w:type="pct"/>
            <w:gridSpan w:val="2"/>
            <w:hideMark/>
          </w:tcPr>
          <w:p w:rsidR="003A4EA5" w:rsidRPr="00645AD0" w:rsidRDefault="003A4EA5" w:rsidP="00C87B13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645AD0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3A4EA5" w:rsidRPr="00645AD0" w:rsidTr="00C87B13">
        <w:trPr>
          <w:cantSplit/>
          <w:tblHeader/>
        </w:trPr>
        <w:tc>
          <w:tcPr>
            <w:tcW w:w="2148" w:type="pct"/>
          </w:tcPr>
          <w:p w:rsidR="003A4EA5" w:rsidRPr="00645AD0" w:rsidRDefault="003A4EA5" w:rsidP="00C87B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gridSpan w:val="2"/>
          </w:tcPr>
          <w:p w:rsidR="003A4EA5" w:rsidRPr="00645AD0" w:rsidRDefault="003A4EA5" w:rsidP="00C87B13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5AD0"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25" w:type="pct"/>
            <w:gridSpan w:val="2"/>
          </w:tcPr>
          <w:p w:rsidR="003A4EA5" w:rsidRPr="00645AD0" w:rsidRDefault="003A4EA5" w:rsidP="00C87B13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4" w:type="pct"/>
            <w:gridSpan w:val="2"/>
            <w:hideMark/>
          </w:tcPr>
          <w:p w:rsidR="003A4EA5" w:rsidRPr="00645AD0" w:rsidRDefault="003A4EA5" w:rsidP="00C87B13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5AD0"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139" w:type="pct"/>
            <w:gridSpan w:val="2"/>
          </w:tcPr>
          <w:p w:rsidR="003A4EA5" w:rsidRPr="00645AD0" w:rsidRDefault="003A4EA5" w:rsidP="00C8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2" w:type="pct"/>
            <w:gridSpan w:val="2"/>
            <w:hideMark/>
          </w:tcPr>
          <w:p w:rsidR="003A4EA5" w:rsidRPr="00645AD0" w:rsidRDefault="003A4EA5" w:rsidP="00C87B13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5AD0"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39" w:type="pct"/>
            <w:gridSpan w:val="2"/>
          </w:tcPr>
          <w:p w:rsidR="003A4EA5" w:rsidRPr="00645AD0" w:rsidRDefault="003A4EA5" w:rsidP="00C87B13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9" w:type="pct"/>
            <w:gridSpan w:val="2"/>
            <w:hideMark/>
          </w:tcPr>
          <w:p w:rsidR="003A4EA5" w:rsidRPr="00645AD0" w:rsidRDefault="003A4EA5" w:rsidP="00C87B13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5AD0"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60</w:t>
            </w:r>
          </w:p>
        </w:tc>
      </w:tr>
      <w:tr w:rsidR="003A4EA5" w:rsidRPr="00645AD0" w:rsidTr="00C87B13">
        <w:trPr>
          <w:cantSplit/>
          <w:tblHeader/>
        </w:trPr>
        <w:tc>
          <w:tcPr>
            <w:tcW w:w="2148" w:type="pct"/>
          </w:tcPr>
          <w:p w:rsidR="003A4EA5" w:rsidRPr="00645AD0" w:rsidRDefault="003A4EA5" w:rsidP="00C87B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2" w:type="pct"/>
            <w:gridSpan w:val="14"/>
          </w:tcPr>
          <w:p w:rsidR="003A4EA5" w:rsidRPr="00645AD0" w:rsidRDefault="003A4EA5" w:rsidP="00C87B13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645AD0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 w:rsidRPr="00645AD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645AD0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3A4EA5" w:rsidRPr="00645AD0" w:rsidTr="00C87B13">
        <w:trPr>
          <w:cantSplit/>
        </w:trPr>
        <w:tc>
          <w:tcPr>
            <w:tcW w:w="2148" w:type="pct"/>
            <w:hideMark/>
          </w:tcPr>
          <w:p w:rsidR="003A4EA5" w:rsidRPr="00645AD0" w:rsidRDefault="003A4EA5" w:rsidP="00C87B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98"/>
              <w:rPr>
                <w:rFonts w:ascii="Times New Roman" w:hAnsi="Times New Roman" w:cs="Times New Roman"/>
                <w:b/>
                <w:bCs/>
                <w:i/>
                <w:iCs/>
                <w:sz w:val="30"/>
                <w:szCs w:val="30"/>
              </w:rPr>
            </w:pPr>
            <w:r w:rsidRPr="00645A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15" w:type="pct"/>
            <w:gridSpan w:val="2"/>
          </w:tcPr>
          <w:p w:rsidR="003A4EA5" w:rsidRPr="00645AD0" w:rsidRDefault="003A4EA5" w:rsidP="00C87B13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before="0" w:line="240" w:lineRule="auto"/>
              <w:ind w:left="-18" w:right="-123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5" w:type="pct"/>
            <w:gridSpan w:val="2"/>
          </w:tcPr>
          <w:p w:rsidR="003A4EA5" w:rsidRPr="00645AD0" w:rsidRDefault="003A4EA5" w:rsidP="00C87B13">
            <w:pPr>
              <w:pStyle w:val="E"/>
              <w:tabs>
                <w:tab w:val="decimal" w:pos="808"/>
              </w:tabs>
              <w:ind w:left="-18" w:right="-123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  <w:gridSpan w:val="2"/>
          </w:tcPr>
          <w:p w:rsidR="003A4EA5" w:rsidRPr="00645AD0" w:rsidRDefault="003A4EA5" w:rsidP="00C87B13">
            <w:pPr>
              <w:pStyle w:val="E"/>
              <w:tabs>
                <w:tab w:val="decimal" w:pos="808"/>
              </w:tabs>
              <w:ind w:right="-123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  <w:gridSpan w:val="2"/>
          </w:tcPr>
          <w:p w:rsidR="003A4EA5" w:rsidRPr="00645AD0" w:rsidRDefault="003A4EA5" w:rsidP="00C87B13">
            <w:pPr>
              <w:pStyle w:val="E"/>
              <w:tabs>
                <w:tab w:val="decimal" w:pos="808"/>
              </w:tabs>
              <w:ind w:left="-18" w:right="-123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2" w:type="pct"/>
            <w:gridSpan w:val="2"/>
          </w:tcPr>
          <w:p w:rsidR="003A4EA5" w:rsidRPr="00645AD0" w:rsidRDefault="003A4EA5" w:rsidP="00C87B13">
            <w:pPr>
              <w:pStyle w:val="E"/>
              <w:tabs>
                <w:tab w:val="decimal" w:pos="808"/>
              </w:tabs>
              <w:ind w:left="-18" w:right="-123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  <w:gridSpan w:val="2"/>
          </w:tcPr>
          <w:p w:rsidR="003A4EA5" w:rsidRPr="00645AD0" w:rsidRDefault="003A4EA5" w:rsidP="00C87B13">
            <w:pPr>
              <w:pStyle w:val="E"/>
              <w:tabs>
                <w:tab w:val="decimal" w:pos="808"/>
              </w:tabs>
              <w:ind w:left="-18" w:right="-123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  <w:gridSpan w:val="2"/>
          </w:tcPr>
          <w:p w:rsidR="003A4EA5" w:rsidRPr="00645AD0" w:rsidRDefault="003A4EA5" w:rsidP="00C8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81" w:right="-123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3A4EA5" w:rsidRPr="00645AD0" w:rsidTr="00C87B13">
        <w:trPr>
          <w:cantSplit/>
        </w:trPr>
        <w:tc>
          <w:tcPr>
            <w:tcW w:w="2148" w:type="pct"/>
            <w:hideMark/>
          </w:tcPr>
          <w:p w:rsidR="003A4EA5" w:rsidRPr="00645AD0" w:rsidRDefault="003A4EA5" w:rsidP="00C87B1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45A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615" w:type="pct"/>
            <w:gridSpan w:val="2"/>
          </w:tcPr>
          <w:p w:rsidR="003A4EA5" w:rsidRPr="00645AD0" w:rsidRDefault="003A4EA5" w:rsidP="00C87B13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before="0" w:line="240" w:lineRule="auto"/>
              <w:ind w:left="-18" w:right="-123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5" w:type="pct"/>
            <w:gridSpan w:val="2"/>
          </w:tcPr>
          <w:p w:rsidR="003A4EA5" w:rsidRPr="00645AD0" w:rsidRDefault="003A4EA5" w:rsidP="00C87B13">
            <w:pPr>
              <w:pStyle w:val="E"/>
              <w:tabs>
                <w:tab w:val="decimal" w:pos="808"/>
              </w:tabs>
              <w:ind w:left="-18" w:right="-123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  <w:gridSpan w:val="2"/>
          </w:tcPr>
          <w:p w:rsidR="003A4EA5" w:rsidRPr="00645AD0" w:rsidRDefault="003A4EA5" w:rsidP="00C87B13">
            <w:pPr>
              <w:pStyle w:val="E"/>
              <w:tabs>
                <w:tab w:val="decimal" w:pos="808"/>
              </w:tabs>
              <w:ind w:right="-123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  <w:gridSpan w:val="2"/>
          </w:tcPr>
          <w:p w:rsidR="003A4EA5" w:rsidRPr="00645AD0" w:rsidRDefault="003A4EA5" w:rsidP="00C87B13">
            <w:pPr>
              <w:pStyle w:val="E"/>
              <w:tabs>
                <w:tab w:val="decimal" w:pos="808"/>
              </w:tabs>
              <w:ind w:left="-18" w:right="-123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2" w:type="pct"/>
            <w:gridSpan w:val="2"/>
          </w:tcPr>
          <w:p w:rsidR="003A4EA5" w:rsidRPr="00645AD0" w:rsidRDefault="003A4EA5" w:rsidP="00C87B13">
            <w:pPr>
              <w:pStyle w:val="E"/>
              <w:tabs>
                <w:tab w:val="decimal" w:pos="808"/>
              </w:tabs>
              <w:ind w:left="-18" w:right="-123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  <w:gridSpan w:val="2"/>
          </w:tcPr>
          <w:p w:rsidR="003A4EA5" w:rsidRPr="00645AD0" w:rsidRDefault="003A4EA5" w:rsidP="00C87B13">
            <w:pPr>
              <w:pStyle w:val="E"/>
              <w:tabs>
                <w:tab w:val="decimal" w:pos="808"/>
              </w:tabs>
              <w:ind w:left="-18" w:right="-123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  <w:gridSpan w:val="2"/>
          </w:tcPr>
          <w:p w:rsidR="003A4EA5" w:rsidRPr="00645AD0" w:rsidRDefault="003A4EA5" w:rsidP="00C8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81" w:right="-123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3A4EA5" w:rsidRPr="00645AD0" w:rsidTr="00C87B13">
        <w:trPr>
          <w:cantSplit/>
        </w:trPr>
        <w:tc>
          <w:tcPr>
            <w:tcW w:w="2148" w:type="pct"/>
            <w:hideMark/>
          </w:tcPr>
          <w:p w:rsidR="003A4EA5" w:rsidRPr="00645AD0" w:rsidRDefault="003A4EA5" w:rsidP="00C87B1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45AD0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615" w:type="pct"/>
            <w:gridSpan w:val="2"/>
            <w:tcBorders>
              <w:bottom w:val="double" w:sz="4" w:space="0" w:color="auto"/>
            </w:tcBorders>
          </w:tcPr>
          <w:p w:rsidR="003A4EA5" w:rsidRPr="00FF1065" w:rsidRDefault="001A4B12" w:rsidP="001A4B12">
            <w:pPr>
              <w:pStyle w:val="E"/>
              <w:tabs>
                <w:tab w:val="decimal" w:pos="884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133,440</w:t>
            </w:r>
          </w:p>
        </w:tc>
        <w:tc>
          <w:tcPr>
            <w:tcW w:w="125" w:type="pct"/>
            <w:gridSpan w:val="2"/>
          </w:tcPr>
          <w:p w:rsidR="003A4EA5" w:rsidRPr="00FF1065" w:rsidRDefault="003A4EA5" w:rsidP="00C87B13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  <w:gridSpan w:val="2"/>
            <w:tcBorders>
              <w:left w:val="nil"/>
              <w:bottom w:val="double" w:sz="4" w:space="0" w:color="auto"/>
              <w:right w:val="nil"/>
            </w:tcBorders>
          </w:tcPr>
          <w:p w:rsidR="003A4EA5" w:rsidRPr="00FF1065" w:rsidRDefault="003A4EA5" w:rsidP="00C87B13">
            <w:pPr>
              <w:pStyle w:val="E"/>
              <w:tabs>
                <w:tab w:val="decimal" w:pos="863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154,159</w:t>
            </w:r>
          </w:p>
        </w:tc>
        <w:tc>
          <w:tcPr>
            <w:tcW w:w="139" w:type="pct"/>
            <w:gridSpan w:val="2"/>
          </w:tcPr>
          <w:p w:rsidR="003A4EA5" w:rsidRPr="00FF1065" w:rsidRDefault="003A4EA5" w:rsidP="00C87B13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2" w:type="pct"/>
            <w:gridSpan w:val="2"/>
            <w:tcBorders>
              <w:left w:val="nil"/>
              <w:bottom w:val="double" w:sz="4" w:space="0" w:color="auto"/>
              <w:right w:val="nil"/>
            </w:tcBorders>
          </w:tcPr>
          <w:p w:rsidR="003A4EA5" w:rsidRPr="00FF1065" w:rsidRDefault="00901513" w:rsidP="00901513">
            <w:pPr>
              <w:pStyle w:val="E"/>
              <w:tabs>
                <w:tab w:val="decimal" w:pos="565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9" w:type="pct"/>
            <w:gridSpan w:val="2"/>
          </w:tcPr>
          <w:p w:rsidR="003A4EA5" w:rsidRPr="00FF1065" w:rsidRDefault="003A4EA5" w:rsidP="00C87B13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  <w:gridSpan w:val="2"/>
            <w:tcBorders>
              <w:left w:val="nil"/>
              <w:bottom w:val="double" w:sz="4" w:space="0" w:color="auto"/>
              <w:right w:val="nil"/>
            </w:tcBorders>
          </w:tcPr>
          <w:p w:rsidR="003A4EA5" w:rsidRPr="00FF1065" w:rsidRDefault="003A4EA5" w:rsidP="00C87B13">
            <w:pPr>
              <w:pStyle w:val="E"/>
              <w:tabs>
                <w:tab w:val="decimal" w:pos="565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3A4EA5" w:rsidRPr="00645AD0" w:rsidTr="00C87B13">
        <w:trPr>
          <w:cantSplit/>
        </w:trPr>
        <w:tc>
          <w:tcPr>
            <w:tcW w:w="2148" w:type="pct"/>
          </w:tcPr>
          <w:p w:rsidR="003A4EA5" w:rsidRPr="00645AD0" w:rsidRDefault="003A4EA5" w:rsidP="00C87B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5" w:type="pct"/>
            <w:gridSpan w:val="2"/>
            <w:tcBorders>
              <w:top w:val="double" w:sz="4" w:space="0" w:color="auto"/>
            </w:tcBorders>
          </w:tcPr>
          <w:p w:rsidR="003A4EA5" w:rsidRPr="00645AD0" w:rsidRDefault="003A4EA5" w:rsidP="00C87B13">
            <w:pPr>
              <w:pStyle w:val="E"/>
              <w:tabs>
                <w:tab w:val="decimal" w:pos="810"/>
              </w:tabs>
              <w:ind w:left="-18" w:right="-123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125" w:type="pct"/>
            <w:gridSpan w:val="2"/>
          </w:tcPr>
          <w:p w:rsidR="003A4EA5" w:rsidRPr="00645AD0" w:rsidRDefault="003A4EA5" w:rsidP="00C87B13">
            <w:pPr>
              <w:pStyle w:val="E"/>
              <w:tabs>
                <w:tab w:val="decimal" w:pos="810"/>
              </w:tabs>
              <w:ind w:left="-18" w:right="-123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624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3A4EA5" w:rsidRPr="00645AD0" w:rsidRDefault="003A4EA5" w:rsidP="00C87B13">
            <w:pPr>
              <w:pStyle w:val="E"/>
              <w:tabs>
                <w:tab w:val="decimal" w:pos="810"/>
              </w:tabs>
              <w:ind w:left="-18" w:right="-123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139" w:type="pct"/>
            <w:gridSpan w:val="2"/>
          </w:tcPr>
          <w:p w:rsidR="003A4EA5" w:rsidRPr="00645AD0" w:rsidRDefault="003A4EA5" w:rsidP="00C87B13">
            <w:pPr>
              <w:pStyle w:val="E"/>
              <w:tabs>
                <w:tab w:val="decimal" w:pos="808"/>
              </w:tabs>
              <w:ind w:left="-18" w:right="-123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592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3A4EA5" w:rsidRPr="00645AD0" w:rsidRDefault="003A4EA5" w:rsidP="00C87B13">
            <w:pPr>
              <w:pStyle w:val="E"/>
              <w:tabs>
                <w:tab w:val="decimal" w:pos="808"/>
              </w:tabs>
              <w:ind w:left="-18" w:right="-123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139" w:type="pct"/>
            <w:gridSpan w:val="2"/>
          </w:tcPr>
          <w:p w:rsidR="003A4EA5" w:rsidRPr="00645AD0" w:rsidRDefault="003A4EA5" w:rsidP="00C87B13">
            <w:pPr>
              <w:pStyle w:val="E"/>
              <w:tabs>
                <w:tab w:val="decimal" w:pos="808"/>
              </w:tabs>
              <w:ind w:left="-18" w:right="-123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619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3A4EA5" w:rsidRPr="00645AD0" w:rsidRDefault="003A4EA5" w:rsidP="00C87B13">
            <w:pPr>
              <w:pStyle w:val="E"/>
              <w:tabs>
                <w:tab w:val="decimal" w:pos="808"/>
              </w:tabs>
              <w:ind w:left="-18" w:right="-123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</w:tr>
      <w:tr w:rsidR="003A4EA5" w:rsidRPr="00645AD0" w:rsidTr="00C87B13">
        <w:trPr>
          <w:cantSplit/>
        </w:trPr>
        <w:tc>
          <w:tcPr>
            <w:tcW w:w="2148" w:type="pct"/>
            <w:hideMark/>
          </w:tcPr>
          <w:p w:rsidR="003A4EA5" w:rsidRPr="00645AD0" w:rsidRDefault="003A4EA5" w:rsidP="00C87B1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45A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ภาระผูกพันตามสัญญาเช่าที่ดิน </w:t>
            </w:r>
          </w:p>
        </w:tc>
        <w:tc>
          <w:tcPr>
            <w:tcW w:w="615" w:type="pct"/>
            <w:gridSpan w:val="2"/>
          </w:tcPr>
          <w:p w:rsidR="003A4EA5" w:rsidRPr="00645AD0" w:rsidRDefault="003A4EA5" w:rsidP="00C87B13">
            <w:pPr>
              <w:pStyle w:val="E"/>
              <w:tabs>
                <w:tab w:val="decimal" w:pos="810"/>
              </w:tabs>
              <w:ind w:left="-18" w:right="-123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</w:p>
        </w:tc>
        <w:tc>
          <w:tcPr>
            <w:tcW w:w="125" w:type="pct"/>
            <w:gridSpan w:val="2"/>
          </w:tcPr>
          <w:p w:rsidR="003A4EA5" w:rsidRPr="00645AD0" w:rsidRDefault="003A4EA5" w:rsidP="00C87B13">
            <w:pPr>
              <w:pStyle w:val="E"/>
              <w:tabs>
                <w:tab w:val="decimal" w:pos="810"/>
              </w:tabs>
              <w:ind w:left="-18" w:right="-123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  <w:gridSpan w:val="2"/>
          </w:tcPr>
          <w:p w:rsidR="003A4EA5" w:rsidRPr="00645AD0" w:rsidRDefault="003A4EA5" w:rsidP="00C87B13">
            <w:pPr>
              <w:pStyle w:val="E"/>
              <w:tabs>
                <w:tab w:val="decimal" w:pos="810"/>
              </w:tabs>
              <w:ind w:left="-18" w:right="-123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  <w:gridSpan w:val="2"/>
          </w:tcPr>
          <w:p w:rsidR="003A4EA5" w:rsidRPr="00645AD0" w:rsidRDefault="003A4EA5" w:rsidP="00C87B13">
            <w:pPr>
              <w:pStyle w:val="E"/>
              <w:tabs>
                <w:tab w:val="decimal" w:pos="808"/>
              </w:tabs>
              <w:ind w:left="-18" w:right="-123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2" w:type="pct"/>
            <w:gridSpan w:val="2"/>
          </w:tcPr>
          <w:p w:rsidR="003A4EA5" w:rsidRPr="00645AD0" w:rsidRDefault="003A4EA5" w:rsidP="00C87B13">
            <w:pPr>
              <w:pStyle w:val="E"/>
              <w:tabs>
                <w:tab w:val="decimal" w:pos="808"/>
              </w:tabs>
              <w:ind w:left="-18" w:right="-123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  <w:gridSpan w:val="2"/>
          </w:tcPr>
          <w:p w:rsidR="003A4EA5" w:rsidRPr="00645AD0" w:rsidRDefault="003A4EA5" w:rsidP="00C87B13">
            <w:pPr>
              <w:pStyle w:val="E"/>
              <w:tabs>
                <w:tab w:val="decimal" w:pos="808"/>
              </w:tabs>
              <w:ind w:left="-18" w:right="-123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  <w:gridSpan w:val="2"/>
          </w:tcPr>
          <w:p w:rsidR="003A4EA5" w:rsidRPr="00645AD0" w:rsidRDefault="003A4EA5" w:rsidP="00C87B13">
            <w:pPr>
              <w:pStyle w:val="E"/>
              <w:tabs>
                <w:tab w:val="decimal" w:pos="808"/>
              </w:tabs>
              <w:ind w:left="-18" w:right="-123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</w:tr>
      <w:tr w:rsidR="003A4EA5" w:rsidRPr="00645AD0" w:rsidTr="00C87B13">
        <w:trPr>
          <w:cantSplit/>
        </w:trPr>
        <w:tc>
          <w:tcPr>
            <w:tcW w:w="2148" w:type="pct"/>
            <w:hideMark/>
          </w:tcPr>
          <w:p w:rsidR="003A4EA5" w:rsidRPr="00645AD0" w:rsidRDefault="003A4EA5" w:rsidP="00C87B1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45AD0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15" w:type="pct"/>
            <w:gridSpan w:val="2"/>
          </w:tcPr>
          <w:p w:rsidR="003A4EA5" w:rsidRPr="00FF1065" w:rsidRDefault="003A4EA5" w:rsidP="00C87B13">
            <w:pPr>
              <w:pStyle w:val="E"/>
              <w:tabs>
                <w:tab w:val="decimal" w:pos="843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624</w:t>
            </w:r>
          </w:p>
        </w:tc>
        <w:tc>
          <w:tcPr>
            <w:tcW w:w="125" w:type="pct"/>
            <w:gridSpan w:val="2"/>
          </w:tcPr>
          <w:p w:rsidR="003A4EA5" w:rsidRPr="00FF1065" w:rsidRDefault="003A4EA5" w:rsidP="00C87B13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  <w:gridSpan w:val="2"/>
          </w:tcPr>
          <w:p w:rsidR="003A4EA5" w:rsidRPr="00FF1065" w:rsidRDefault="003A4EA5" w:rsidP="00C87B13">
            <w:pPr>
              <w:pStyle w:val="E"/>
              <w:tabs>
                <w:tab w:val="decimal" w:pos="843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624</w:t>
            </w:r>
          </w:p>
        </w:tc>
        <w:tc>
          <w:tcPr>
            <w:tcW w:w="139" w:type="pct"/>
            <w:gridSpan w:val="2"/>
          </w:tcPr>
          <w:p w:rsidR="003A4EA5" w:rsidRPr="00FF1065" w:rsidRDefault="003A4EA5" w:rsidP="00C87B13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2" w:type="pct"/>
            <w:gridSpan w:val="2"/>
          </w:tcPr>
          <w:p w:rsidR="003A4EA5" w:rsidRPr="00FF1065" w:rsidRDefault="003A4EA5" w:rsidP="00C87B13">
            <w:pPr>
              <w:pStyle w:val="E"/>
              <w:tabs>
                <w:tab w:val="decimal" w:pos="843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624</w:t>
            </w:r>
          </w:p>
        </w:tc>
        <w:tc>
          <w:tcPr>
            <w:tcW w:w="139" w:type="pct"/>
            <w:gridSpan w:val="2"/>
          </w:tcPr>
          <w:p w:rsidR="003A4EA5" w:rsidRPr="00FF1065" w:rsidRDefault="003A4EA5" w:rsidP="00C87B13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  <w:gridSpan w:val="2"/>
          </w:tcPr>
          <w:p w:rsidR="003A4EA5" w:rsidRPr="00FF1065" w:rsidRDefault="003A4EA5" w:rsidP="00C87B13">
            <w:pPr>
              <w:pStyle w:val="E"/>
              <w:tabs>
                <w:tab w:val="decimal" w:pos="843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624</w:t>
            </w:r>
          </w:p>
        </w:tc>
      </w:tr>
      <w:tr w:rsidR="003A4EA5" w:rsidRPr="00645AD0" w:rsidTr="00C87B13">
        <w:trPr>
          <w:cantSplit/>
        </w:trPr>
        <w:tc>
          <w:tcPr>
            <w:tcW w:w="2148" w:type="pct"/>
            <w:hideMark/>
          </w:tcPr>
          <w:p w:rsidR="003A4EA5" w:rsidRPr="00645AD0" w:rsidRDefault="003A4EA5" w:rsidP="00C87B1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45AD0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15" w:type="pct"/>
            <w:gridSpan w:val="2"/>
          </w:tcPr>
          <w:p w:rsidR="003A4EA5" w:rsidRPr="00FF1065" w:rsidRDefault="003A4EA5" w:rsidP="00C87B13">
            <w:pPr>
              <w:pStyle w:val="E"/>
              <w:tabs>
                <w:tab w:val="decimal" w:pos="84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2,016</w:t>
            </w:r>
          </w:p>
        </w:tc>
        <w:tc>
          <w:tcPr>
            <w:tcW w:w="125" w:type="pct"/>
            <w:gridSpan w:val="2"/>
          </w:tcPr>
          <w:p w:rsidR="003A4EA5" w:rsidRPr="00FF1065" w:rsidRDefault="003A4EA5" w:rsidP="00C87B13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  <w:gridSpan w:val="2"/>
          </w:tcPr>
          <w:p w:rsidR="003A4EA5" w:rsidRPr="00FF1065" w:rsidRDefault="003A4EA5" w:rsidP="00C87B13">
            <w:pPr>
              <w:pStyle w:val="E"/>
              <w:tabs>
                <w:tab w:val="decimal" w:pos="84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2,172</w:t>
            </w:r>
          </w:p>
        </w:tc>
        <w:tc>
          <w:tcPr>
            <w:tcW w:w="139" w:type="pct"/>
            <w:gridSpan w:val="2"/>
          </w:tcPr>
          <w:p w:rsidR="003A4EA5" w:rsidRPr="00FF1065" w:rsidRDefault="003A4EA5" w:rsidP="00C87B13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2" w:type="pct"/>
            <w:gridSpan w:val="2"/>
          </w:tcPr>
          <w:p w:rsidR="003A4EA5" w:rsidRPr="00FF1065" w:rsidRDefault="003A4EA5" w:rsidP="00C87B13">
            <w:pPr>
              <w:pStyle w:val="E"/>
              <w:tabs>
                <w:tab w:val="decimal" w:pos="84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2,016</w:t>
            </w:r>
          </w:p>
        </w:tc>
        <w:tc>
          <w:tcPr>
            <w:tcW w:w="139" w:type="pct"/>
            <w:gridSpan w:val="2"/>
          </w:tcPr>
          <w:p w:rsidR="003A4EA5" w:rsidRPr="00FF1065" w:rsidRDefault="003A4EA5" w:rsidP="00C87B13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  <w:gridSpan w:val="2"/>
          </w:tcPr>
          <w:p w:rsidR="003A4EA5" w:rsidRPr="00FF1065" w:rsidRDefault="003A4EA5" w:rsidP="00C87B13">
            <w:pPr>
              <w:pStyle w:val="E"/>
              <w:tabs>
                <w:tab w:val="decimal" w:pos="84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2,172</w:t>
            </w:r>
          </w:p>
        </w:tc>
      </w:tr>
      <w:tr w:rsidR="003A4EA5" w:rsidRPr="00645AD0" w:rsidTr="00C87B13">
        <w:trPr>
          <w:cantSplit/>
        </w:trPr>
        <w:tc>
          <w:tcPr>
            <w:tcW w:w="2148" w:type="pct"/>
            <w:hideMark/>
          </w:tcPr>
          <w:p w:rsidR="003A4EA5" w:rsidRPr="00645AD0" w:rsidRDefault="003A4EA5" w:rsidP="00C87B13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5A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A4EA5" w:rsidRPr="00FF1065" w:rsidRDefault="003A4EA5" w:rsidP="00C87B13">
            <w:pPr>
              <w:pStyle w:val="E"/>
              <w:tabs>
                <w:tab w:val="decimal" w:pos="843"/>
              </w:tabs>
              <w:ind w:right="-108"/>
              <w:jc w:val="left"/>
              <w:rPr>
                <w:rFonts w:ascii="Angsana New" w:hAnsi="Angsana New" w:cs="Angsana New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Cs w:val="0"/>
                <w:sz w:val="30"/>
                <w:szCs w:val="30"/>
                <w:lang w:val="en-US"/>
              </w:rPr>
              <w:t>2,640</w:t>
            </w:r>
          </w:p>
        </w:tc>
        <w:tc>
          <w:tcPr>
            <w:tcW w:w="125" w:type="pct"/>
            <w:gridSpan w:val="2"/>
          </w:tcPr>
          <w:p w:rsidR="003A4EA5" w:rsidRPr="00FF1065" w:rsidRDefault="003A4EA5" w:rsidP="00C87B13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A4EA5" w:rsidRPr="00FF1065" w:rsidRDefault="003A4EA5" w:rsidP="00C87B13">
            <w:pPr>
              <w:pStyle w:val="E"/>
              <w:tabs>
                <w:tab w:val="decimal" w:pos="843"/>
              </w:tabs>
              <w:ind w:right="-108"/>
              <w:jc w:val="left"/>
              <w:rPr>
                <w:rFonts w:ascii="Angsana New" w:hAnsi="Angsana New" w:cs="Angsana New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Cs w:val="0"/>
                <w:sz w:val="30"/>
                <w:szCs w:val="30"/>
                <w:lang w:val="en-US"/>
              </w:rPr>
              <w:t>2,796</w:t>
            </w:r>
          </w:p>
        </w:tc>
        <w:tc>
          <w:tcPr>
            <w:tcW w:w="139" w:type="pct"/>
            <w:gridSpan w:val="2"/>
          </w:tcPr>
          <w:p w:rsidR="003A4EA5" w:rsidRPr="00FF1065" w:rsidRDefault="003A4EA5" w:rsidP="00C87B13">
            <w:pPr>
              <w:tabs>
                <w:tab w:val="clear" w:pos="227"/>
                <w:tab w:val="clear" w:pos="454"/>
                <w:tab w:val="clear" w:pos="680"/>
                <w:tab w:val="decimal" w:pos="801"/>
              </w:tabs>
              <w:ind w:left="-81" w:right="-17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A4EA5" w:rsidRPr="00FF1065" w:rsidRDefault="003A4EA5" w:rsidP="00C87B13">
            <w:pPr>
              <w:pStyle w:val="E"/>
              <w:tabs>
                <w:tab w:val="decimal" w:pos="843"/>
              </w:tabs>
              <w:ind w:right="-108"/>
              <w:jc w:val="left"/>
              <w:rPr>
                <w:rFonts w:ascii="Angsana New" w:hAnsi="Angsana New" w:cs="Angsana New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Cs w:val="0"/>
                <w:sz w:val="30"/>
                <w:szCs w:val="30"/>
                <w:lang w:val="en-US"/>
              </w:rPr>
              <w:t>2,640</w:t>
            </w:r>
          </w:p>
        </w:tc>
        <w:tc>
          <w:tcPr>
            <w:tcW w:w="139" w:type="pct"/>
            <w:gridSpan w:val="2"/>
          </w:tcPr>
          <w:p w:rsidR="003A4EA5" w:rsidRPr="00FF1065" w:rsidRDefault="003A4EA5" w:rsidP="00C87B13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A4EA5" w:rsidRPr="00FF1065" w:rsidRDefault="003A4EA5" w:rsidP="00C87B13">
            <w:pPr>
              <w:pStyle w:val="E"/>
              <w:tabs>
                <w:tab w:val="decimal" w:pos="843"/>
              </w:tabs>
              <w:ind w:right="-108"/>
              <w:jc w:val="left"/>
              <w:rPr>
                <w:rFonts w:ascii="Angsana New" w:hAnsi="Angsana New" w:cs="Angsana New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Cs w:val="0"/>
                <w:sz w:val="30"/>
                <w:szCs w:val="30"/>
                <w:lang w:val="en-US"/>
              </w:rPr>
              <w:t>2,796</w:t>
            </w:r>
          </w:p>
        </w:tc>
      </w:tr>
      <w:tr w:rsidR="003A4EA5" w:rsidRPr="00645AD0" w:rsidTr="00C87B13">
        <w:trPr>
          <w:cantSplit/>
        </w:trPr>
        <w:tc>
          <w:tcPr>
            <w:tcW w:w="2158" w:type="pct"/>
            <w:gridSpan w:val="2"/>
            <w:hideMark/>
          </w:tcPr>
          <w:p w:rsidR="003A4EA5" w:rsidRDefault="003A4EA5" w:rsidP="00C87B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98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  <w:p w:rsidR="003A4EA5" w:rsidRPr="00645AD0" w:rsidRDefault="003A4EA5" w:rsidP="00C87B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98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14" w:type="pct"/>
            <w:gridSpan w:val="2"/>
          </w:tcPr>
          <w:p w:rsidR="003A4EA5" w:rsidRPr="00645AD0" w:rsidRDefault="003A4EA5" w:rsidP="00C87B13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before="0" w:line="240" w:lineRule="auto"/>
              <w:ind w:left="-18" w:right="-123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25" w:type="pct"/>
            <w:gridSpan w:val="2"/>
          </w:tcPr>
          <w:p w:rsidR="003A4EA5" w:rsidRPr="00645AD0" w:rsidRDefault="003A4EA5" w:rsidP="00C87B13">
            <w:pPr>
              <w:pStyle w:val="E"/>
              <w:tabs>
                <w:tab w:val="decimal" w:pos="808"/>
              </w:tabs>
              <w:ind w:left="-18" w:right="-123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623" w:type="pct"/>
            <w:gridSpan w:val="2"/>
          </w:tcPr>
          <w:p w:rsidR="003A4EA5" w:rsidRPr="00645AD0" w:rsidRDefault="003A4EA5" w:rsidP="00C87B13">
            <w:pPr>
              <w:pStyle w:val="E"/>
              <w:tabs>
                <w:tab w:val="decimal" w:pos="808"/>
              </w:tabs>
              <w:ind w:right="-123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139" w:type="pct"/>
            <w:gridSpan w:val="2"/>
          </w:tcPr>
          <w:p w:rsidR="003A4EA5" w:rsidRPr="00645AD0" w:rsidRDefault="003A4EA5" w:rsidP="00C87B13">
            <w:pPr>
              <w:pStyle w:val="E"/>
              <w:tabs>
                <w:tab w:val="decimal" w:pos="808"/>
              </w:tabs>
              <w:ind w:left="-18" w:right="-123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591" w:type="pct"/>
            <w:gridSpan w:val="2"/>
          </w:tcPr>
          <w:p w:rsidR="003A4EA5" w:rsidRPr="00645AD0" w:rsidRDefault="003A4EA5" w:rsidP="00C87B13">
            <w:pPr>
              <w:pStyle w:val="E"/>
              <w:tabs>
                <w:tab w:val="decimal" w:pos="808"/>
              </w:tabs>
              <w:ind w:left="-18" w:right="-123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137" w:type="pct"/>
            <w:gridSpan w:val="2"/>
          </w:tcPr>
          <w:p w:rsidR="003A4EA5" w:rsidRPr="00645AD0" w:rsidRDefault="003A4EA5" w:rsidP="00C87B13">
            <w:pPr>
              <w:pStyle w:val="E"/>
              <w:tabs>
                <w:tab w:val="decimal" w:pos="808"/>
              </w:tabs>
              <w:ind w:left="-18" w:right="-123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614" w:type="pct"/>
          </w:tcPr>
          <w:p w:rsidR="003A4EA5" w:rsidRPr="00645AD0" w:rsidRDefault="003A4EA5" w:rsidP="00C8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81" w:right="-123"/>
              <w:rPr>
                <w:rFonts w:ascii="Angsana New" w:hAnsi="Angsana New"/>
                <w:b/>
                <w:sz w:val="16"/>
                <w:szCs w:val="16"/>
              </w:rPr>
            </w:pPr>
          </w:p>
        </w:tc>
      </w:tr>
      <w:tr w:rsidR="003A4EA5" w:rsidRPr="00645AD0" w:rsidTr="00C87B13">
        <w:trPr>
          <w:cantSplit/>
        </w:trPr>
        <w:tc>
          <w:tcPr>
            <w:tcW w:w="2158" w:type="pct"/>
            <w:gridSpan w:val="2"/>
            <w:hideMark/>
          </w:tcPr>
          <w:p w:rsidR="003A4EA5" w:rsidRPr="00645AD0" w:rsidRDefault="003A4EA5" w:rsidP="00C87B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98"/>
              <w:rPr>
                <w:rFonts w:ascii="Times New Roman" w:hAnsi="Times New Roman" w:cs="Times New Roman"/>
                <w:b/>
                <w:bCs/>
                <w:i/>
                <w:iCs/>
                <w:sz w:val="30"/>
                <w:szCs w:val="30"/>
              </w:rPr>
            </w:pPr>
            <w:r w:rsidRPr="00645A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614" w:type="pct"/>
            <w:gridSpan w:val="2"/>
          </w:tcPr>
          <w:p w:rsidR="003A4EA5" w:rsidRPr="00645AD0" w:rsidRDefault="003A4EA5" w:rsidP="00C87B13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before="0" w:line="240" w:lineRule="auto"/>
              <w:ind w:left="-18" w:right="-123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5" w:type="pct"/>
            <w:gridSpan w:val="2"/>
          </w:tcPr>
          <w:p w:rsidR="003A4EA5" w:rsidRPr="00645AD0" w:rsidRDefault="003A4EA5" w:rsidP="00C87B13">
            <w:pPr>
              <w:pStyle w:val="E"/>
              <w:tabs>
                <w:tab w:val="decimal" w:pos="808"/>
              </w:tabs>
              <w:ind w:left="-18" w:right="-123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gridSpan w:val="2"/>
          </w:tcPr>
          <w:p w:rsidR="003A4EA5" w:rsidRPr="00645AD0" w:rsidRDefault="003A4EA5" w:rsidP="00C87B13">
            <w:pPr>
              <w:pStyle w:val="E"/>
              <w:tabs>
                <w:tab w:val="decimal" w:pos="808"/>
              </w:tabs>
              <w:ind w:right="-123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  <w:gridSpan w:val="2"/>
          </w:tcPr>
          <w:p w:rsidR="003A4EA5" w:rsidRPr="00645AD0" w:rsidRDefault="003A4EA5" w:rsidP="00C87B13">
            <w:pPr>
              <w:pStyle w:val="E"/>
              <w:tabs>
                <w:tab w:val="decimal" w:pos="808"/>
              </w:tabs>
              <w:ind w:left="-18" w:right="-123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1" w:type="pct"/>
            <w:gridSpan w:val="2"/>
          </w:tcPr>
          <w:p w:rsidR="003A4EA5" w:rsidRPr="00645AD0" w:rsidRDefault="003A4EA5" w:rsidP="00C87B13">
            <w:pPr>
              <w:pStyle w:val="E"/>
              <w:tabs>
                <w:tab w:val="decimal" w:pos="808"/>
              </w:tabs>
              <w:ind w:left="-18" w:right="-123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37" w:type="pct"/>
            <w:gridSpan w:val="2"/>
          </w:tcPr>
          <w:p w:rsidR="003A4EA5" w:rsidRPr="00645AD0" w:rsidRDefault="003A4EA5" w:rsidP="00C87B13">
            <w:pPr>
              <w:pStyle w:val="E"/>
              <w:tabs>
                <w:tab w:val="decimal" w:pos="808"/>
              </w:tabs>
              <w:ind w:left="-18" w:right="-123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4" w:type="pct"/>
          </w:tcPr>
          <w:p w:rsidR="003A4EA5" w:rsidRPr="00645AD0" w:rsidRDefault="003A4EA5" w:rsidP="00C8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81" w:right="-123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3A4EA5" w:rsidRPr="00645AD0" w:rsidTr="00C87B13">
        <w:trPr>
          <w:cantSplit/>
        </w:trPr>
        <w:tc>
          <w:tcPr>
            <w:tcW w:w="2158" w:type="pct"/>
            <w:gridSpan w:val="2"/>
            <w:hideMark/>
          </w:tcPr>
          <w:p w:rsidR="003A4EA5" w:rsidRPr="00645AD0" w:rsidRDefault="003A4EA5" w:rsidP="00C87B1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45AD0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14" w:type="pct"/>
            <w:gridSpan w:val="2"/>
          </w:tcPr>
          <w:p w:rsidR="003A4EA5" w:rsidRPr="00FF1065" w:rsidRDefault="003A4EA5" w:rsidP="00C87B13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139,986</w:t>
            </w:r>
          </w:p>
        </w:tc>
        <w:tc>
          <w:tcPr>
            <w:tcW w:w="125" w:type="pct"/>
            <w:gridSpan w:val="2"/>
          </w:tcPr>
          <w:p w:rsidR="003A4EA5" w:rsidRPr="00FF1065" w:rsidRDefault="003A4EA5" w:rsidP="00C87B13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gridSpan w:val="2"/>
          </w:tcPr>
          <w:p w:rsidR="003A4EA5" w:rsidRPr="00FF1065" w:rsidRDefault="003A4EA5" w:rsidP="00C87B13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186,390</w:t>
            </w:r>
          </w:p>
        </w:tc>
        <w:tc>
          <w:tcPr>
            <w:tcW w:w="139" w:type="pct"/>
            <w:gridSpan w:val="2"/>
          </w:tcPr>
          <w:p w:rsidR="003A4EA5" w:rsidRPr="00FF1065" w:rsidRDefault="003A4EA5" w:rsidP="00C87B13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1" w:type="pct"/>
            <w:gridSpan w:val="2"/>
          </w:tcPr>
          <w:p w:rsidR="003A4EA5" w:rsidRPr="00FF1065" w:rsidRDefault="003A4EA5" w:rsidP="00C87B13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139,986</w:t>
            </w:r>
          </w:p>
        </w:tc>
        <w:tc>
          <w:tcPr>
            <w:tcW w:w="137" w:type="pct"/>
            <w:gridSpan w:val="2"/>
          </w:tcPr>
          <w:p w:rsidR="003A4EA5" w:rsidRPr="00FF1065" w:rsidRDefault="003A4EA5" w:rsidP="00C87B13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4" w:type="pct"/>
          </w:tcPr>
          <w:p w:rsidR="003A4EA5" w:rsidRPr="00FF1065" w:rsidRDefault="003A4EA5" w:rsidP="00C87B13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186,390</w:t>
            </w:r>
          </w:p>
        </w:tc>
      </w:tr>
      <w:tr w:rsidR="003A4EA5" w:rsidRPr="00645AD0" w:rsidTr="00C87B13">
        <w:trPr>
          <w:cantSplit/>
        </w:trPr>
        <w:tc>
          <w:tcPr>
            <w:tcW w:w="2158" w:type="pct"/>
            <w:gridSpan w:val="2"/>
            <w:hideMark/>
          </w:tcPr>
          <w:p w:rsidR="003A4EA5" w:rsidRPr="00645AD0" w:rsidRDefault="003A4EA5" w:rsidP="00C87B1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45AD0">
              <w:rPr>
                <w:rFonts w:ascii="Angsana New" w:hAnsi="Angsana New"/>
                <w:sz w:val="30"/>
                <w:szCs w:val="30"/>
                <w:cs/>
              </w:rPr>
              <w:t>เลต</w:t>
            </w:r>
            <w:proofErr w:type="spellStart"/>
            <w:r w:rsidRPr="00645AD0">
              <w:rPr>
                <w:rFonts w:ascii="Angsana New" w:hAnsi="Angsana New"/>
                <w:sz w:val="30"/>
                <w:szCs w:val="30"/>
                <w:cs/>
              </w:rPr>
              <w:t>เตอร์ออฟ</w:t>
            </w:r>
            <w:proofErr w:type="spellEnd"/>
            <w:r w:rsidRPr="00645AD0">
              <w:rPr>
                <w:rFonts w:ascii="Angsana New" w:hAnsi="Angsana New"/>
                <w:sz w:val="30"/>
                <w:szCs w:val="30"/>
                <w:cs/>
              </w:rPr>
              <w:t>เครดิต</w:t>
            </w:r>
          </w:p>
        </w:tc>
        <w:tc>
          <w:tcPr>
            <w:tcW w:w="614" w:type="pct"/>
            <w:gridSpan w:val="2"/>
          </w:tcPr>
          <w:p w:rsidR="003A4EA5" w:rsidRPr="00FF1065" w:rsidRDefault="003A4EA5" w:rsidP="00C87B13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55,078</w:t>
            </w:r>
          </w:p>
        </w:tc>
        <w:tc>
          <w:tcPr>
            <w:tcW w:w="125" w:type="pct"/>
            <w:gridSpan w:val="2"/>
          </w:tcPr>
          <w:p w:rsidR="003A4EA5" w:rsidRPr="00FF1065" w:rsidRDefault="003A4EA5" w:rsidP="00C87B13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gridSpan w:val="2"/>
            <w:tcBorders>
              <w:top w:val="nil"/>
              <w:left w:val="nil"/>
              <w:right w:val="nil"/>
            </w:tcBorders>
          </w:tcPr>
          <w:p w:rsidR="003A4EA5" w:rsidRPr="00FF1065" w:rsidRDefault="003A4EA5" w:rsidP="00C87B13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27,590</w:t>
            </w:r>
          </w:p>
        </w:tc>
        <w:tc>
          <w:tcPr>
            <w:tcW w:w="139" w:type="pct"/>
            <w:gridSpan w:val="2"/>
          </w:tcPr>
          <w:p w:rsidR="003A4EA5" w:rsidRPr="00FF1065" w:rsidRDefault="003A4EA5" w:rsidP="00C87B13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1" w:type="pct"/>
            <w:gridSpan w:val="2"/>
            <w:tcBorders>
              <w:top w:val="nil"/>
              <w:left w:val="nil"/>
              <w:right w:val="nil"/>
            </w:tcBorders>
          </w:tcPr>
          <w:p w:rsidR="003A4EA5" w:rsidRPr="00FF1065" w:rsidRDefault="003A4EA5" w:rsidP="00C87B13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55,078</w:t>
            </w:r>
          </w:p>
        </w:tc>
        <w:tc>
          <w:tcPr>
            <w:tcW w:w="137" w:type="pct"/>
            <w:gridSpan w:val="2"/>
          </w:tcPr>
          <w:p w:rsidR="003A4EA5" w:rsidRPr="00FF1065" w:rsidRDefault="003A4EA5" w:rsidP="00C87B13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4" w:type="pct"/>
            <w:tcBorders>
              <w:top w:val="nil"/>
              <w:left w:val="nil"/>
              <w:right w:val="nil"/>
            </w:tcBorders>
          </w:tcPr>
          <w:p w:rsidR="003A4EA5" w:rsidRPr="00FF1065" w:rsidRDefault="003A4EA5" w:rsidP="00C87B13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27,590</w:t>
            </w:r>
          </w:p>
        </w:tc>
      </w:tr>
      <w:tr w:rsidR="003A4EA5" w:rsidRPr="00645AD0" w:rsidTr="00C87B13">
        <w:trPr>
          <w:cantSplit/>
        </w:trPr>
        <w:tc>
          <w:tcPr>
            <w:tcW w:w="2158" w:type="pct"/>
            <w:gridSpan w:val="2"/>
          </w:tcPr>
          <w:p w:rsidR="003A4EA5" w:rsidRPr="00645AD0" w:rsidRDefault="003A4EA5" w:rsidP="00C87B1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คำสั่งซื้อที่ผู้ขายวัตถุดิบตกลงแล้ว</w:t>
            </w:r>
          </w:p>
        </w:tc>
        <w:tc>
          <w:tcPr>
            <w:tcW w:w="614" w:type="pct"/>
            <w:gridSpan w:val="2"/>
            <w:tcBorders>
              <w:bottom w:val="single" w:sz="4" w:space="0" w:color="auto"/>
            </w:tcBorders>
          </w:tcPr>
          <w:p w:rsidR="003A4EA5" w:rsidRDefault="003A4EA5" w:rsidP="00C87B13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460</w:t>
            </w:r>
          </w:p>
        </w:tc>
        <w:tc>
          <w:tcPr>
            <w:tcW w:w="125" w:type="pct"/>
            <w:gridSpan w:val="2"/>
          </w:tcPr>
          <w:p w:rsidR="003A4EA5" w:rsidRPr="00FF1065" w:rsidRDefault="003A4EA5" w:rsidP="00C87B13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4EA5" w:rsidRDefault="003A4EA5" w:rsidP="00C87B13">
            <w:pPr>
              <w:pStyle w:val="E"/>
              <w:tabs>
                <w:tab w:val="decimal" w:pos="55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-</w:t>
            </w:r>
          </w:p>
        </w:tc>
        <w:tc>
          <w:tcPr>
            <w:tcW w:w="139" w:type="pct"/>
            <w:gridSpan w:val="2"/>
          </w:tcPr>
          <w:p w:rsidR="003A4EA5" w:rsidRPr="00FF1065" w:rsidRDefault="003A4EA5" w:rsidP="00C87B13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4EA5" w:rsidRDefault="003A4EA5" w:rsidP="00C87B13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460</w:t>
            </w:r>
          </w:p>
        </w:tc>
        <w:tc>
          <w:tcPr>
            <w:tcW w:w="137" w:type="pct"/>
            <w:gridSpan w:val="2"/>
          </w:tcPr>
          <w:p w:rsidR="003A4EA5" w:rsidRPr="00FF1065" w:rsidRDefault="003A4EA5" w:rsidP="00C87B13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4EA5" w:rsidRDefault="003A4EA5" w:rsidP="00C87B13">
            <w:pPr>
              <w:pStyle w:val="E"/>
              <w:tabs>
                <w:tab w:val="decimal" w:pos="57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-</w:t>
            </w:r>
          </w:p>
        </w:tc>
      </w:tr>
      <w:tr w:rsidR="003A4EA5" w:rsidRPr="00645AD0" w:rsidTr="00C87B13">
        <w:trPr>
          <w:cantSplit/>
        </w:trPr>
        <w:tc>
          <w:tcPr>
            <w:tcW w:w="2158" w:type="pct"/>
            <w:gridSpan w:val="2"/>
            <w:hideMark/>
          </w:tcPr>
          <w:p w:rsidR="003A4EA5" w:rsidRPr="00645AD0" w:rsidRDefault="003A4EA5" w:rsidP="00C87B13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5A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A4EA5" w:rsidRPr="00FF1065" w:rsidRDefault="003A4EA5" w:rsidP="00C87B13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195,524</w:t>
            </w:r>
          </w:p>
        </w:tc>
        <w:tc>
          <w:tcPr>
            <w:tcW w:w="125" w:type="pct"/>
            <w:gridSpan w:val="2"/>
          </w:tcPr>
          <w:p w:rsidR="003A4EA5" w:rsidRPr="00FF1065" w:rsidRDefault="003A4EA5" w:rsidP="00C87B13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A4EA5" w:rsidRPr="00FF1065" w:rsidRDefault="003A4EA5" w:rsidP="00C87B13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213,980</w:t>
            </w:r>
          </w:p>
        </w:tc>
        <w:tc>
          <w:tcPr>
            <w:tcW w:w="139" w:type="pct"/>
            <w:gridSpan w:val="2"/>
          </w:tcPr>
          <w:p w:rsidR="003A4EA5" w:rsidRPr="00FF1065" w:rsidRDefault="003A4EA5" w:rsidP="00C87B13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A4EA5" w:rsidRPr="00FF1065" w:rsidRDefault="003A4EA5" w:rsidP="00C87B13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195,524</w:t>
            </w:r>
          </w:p>
        </w:tc>
        <w:tc>
          <w:tcPr>
            <w:tcW w:w="137" w:type="pct"/>
            <w:gridSpan w:val="2"/>
          </w:tcPr>
          <w:p w:rsidR="003A4EA5" w:rsidRPr="00FF1065" w:rsidRDefault="003A4EA5" w:rsidP="00C87B13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A4EA5" w:rsidRPr="00FF1065" w:rsidRDefault="003A4EA5" w:rsidP="00C87B13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213,980</w:t>
            </w:r>
          </w:p>
        </w:tc>
      </w:tr>
    </w:tbl>
    <w:p w:rsidR="008B1A1D" w:rsidRDefault="008B1A1D">
      <w:pPr>
        <w:rPr>
          <w:rFonts w:ascii="Angsana New" w:hAnsi="Angsana New"/>
          <w:sz w:val="30"/>
          <w:szCs w:val="30"/>
        </w:rPr>
      </w:pPr>
    </w:p>
    <w:p w:rsidR="007C67D6" w:rsidRPr="00645AD0" w:rsidRDefault="007C67D6" w:rsidP="001D43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45AD0">
        <w:rPr>
          <w:rFonts w:ascii="Angsana New" w:hAnsi="Angsana New"/>
          <w:sz w:val="30"/>
          <w:szCs w:val="30"/>
          <w:cs/>
        </w:rPr>
        <w:t>ณ วันที่ 31 มีนาคม 25</w:t>
      </w:r>
      <w:r w:rsidR="00760CBE">
        <w:rPr>
          <w:rFonts w:ascii="Angsana New" w:hAnsi="Angsana New" w:hint="cs"/>
          <w:sz w:val="30"/>
          <w:szCs w:val="30"/>
          <w:cs/>
        </w:rPr>
        <w:t>6</w:t>
      </w:r>
      <w:r w:rsidR="00760CBE">
        <w:rPr>
          <w:rFonts w:ascii="Angsana New" w:hAnsi="Angsana New"/>
          <w:sz w:val="30"/>
          <w:szCs w:val="30"/>
        </w:rPr>
        <w:t>1</w:t>
      </w:r>
      <w:r w:rsidRPr="00645AD0">
        <w:rPr>
          <w:rFonts w:ascii="Angsana New" w:hAnsi="Angsana New"/>
          <w:sz w:val="30"/>
          <w:szCs w:val="30"/>
        </w:rPr>
        <w:t xml:space="preserve"> </w:t>
      </w:r>
      <w:r w:rsidR="00214EEB">
        <w:rPr>
          <w:rFonts w:ascii="Angsana New" w:hAnsi="Angsana New" w:hint="cs"/>
          <w:sz w:val="30"/>
          <w:szCs w:val="30"/>
          <w:cs/>
        </w:rPr>
        <w:t>กลุ่ม</w:t>
      </w:r>
      <w:r w:rsidRPr="00645AD0">
        <w:rPr>
          <w:rFonts w:ascii="Angsana New" w:hAnsi="Angsana New"/>
          <w:sz w:val="30"/>
          <w:szCs w:val="30"/>
          <w:cs/>
        </w:rPr>
        <w:t>บริษัทมี</w:t>
      </w:r>
    </w:p>
    <w:p w:rsidR="007C67D6" w:rsidRPr="003962B4" w:rsidRDefault="007C67D6" w:rsidP="007C6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7C67D6" w:rsidRPr="00645AD0" w:rsidRDefault="007C67D6" w:rsidP="007C6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jc w:val="both"/>
        <w:rPr>
          <w:rFonts w:ascii="Angsana New" w:hAnsi="Angsana New"/>
          <w:sz w:val="30"/>
          <w:szCs w:val="30"/>
          <w:cs/>
        </w:rPr>
      </w:pPr>
      <w:r w:rsidRPr="00645AD0">
        <w:rPr>
          <w:rFonts w:ascii="Angsana New" w:hAnsi="Angsana New"/>
          <w:sz w:val="30"/>
          <w:szCs w:val="30"/>
          <w:cs/>
        </w:rPr>
        <w:t>(ก)</w:t>
      </w:r>
      <w:r w:rsidRPr="00645AD0">
        <w:rPr>
          <w:rFonts w:ascii="Angsana New" w:hAnsi="Angsana New"/>
          <w:sz w:val="30"/>
          <w:szCs w:val="30"/>
          <w:cs/>
        </w:rPr>
        <w:tab/>
        <w:t>สัญญาเช่าที่ดินเพื่อเป็นที่ตั้งสำนักงานของบริษัท สัญญาสิ้นสุดในวันที่ 31 มีนาคม 2565</w:t>
      </w:r>
    </w:p>
    <w:p w:rsidR="007C67D6" w:rsidRPr="003962B4" w:rsidRDefault="007C67D6" w:rsidP="007C6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ind w:left="1080" w:hanging="540"/>
        <w:jc w:val="both"/>
        <w:rPr>
          <w:rFonts w:ascii="Angsana New" w:hAnsi="Angsana New"/>
          <w:sz w:val="30"/>
          <w:szCs w:val="30"/>
        </w:rPr>
      </w:pPr>
    </w:p>
    <w:p w:rsidR="007C67D6" w:rsidRDefault="007C67D6" w:rsidP="007C6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645AD0">
        <w:rPr>
          <w:rFonts w:ascii="Angsana New" w:hAnsi="Angsana New"/>
          <w:sz w:val="30"/>
          <w:szCs w:val="30"/>
          <w:cs/>
        </w:rPr>
        <w:t>(ข)</w:t>
      </w:r>
      <w:r w:rsidRPr="00645AD0">
        <w:rPr>
          <w:rFonts w:ascii="Angsana New" w:hAnsi="Angsana New"/>
          <w:sz w:val="30"/>
          <w:szCs w:val="30"/>
          <w:cs/>
        </w:rPr>
        <w:tab/>
        <w:t>หนังสือค้ำประกันที่ธนาคารออกให้แก่บริษัทเอกชนหลายแห่งและหน่วยงานรัฐบาลสำหรับค้ำประกันการปฏิบัติงานของบริษัทต่อลูกค้าบางรายและการใช้ไฟฟ้า</w:t>
      </w:r>
    </w:p>
    <w:p w:rsidR="003962B4" w:rsidRPr="003962B4" w:rsidRDefault="003962B4" w:rsidP="003962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</w:p>
    <w:p w:rsidR="003962B4" w:rsidRDefault="003962B4" w:rsidP="003962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ค)</w:t>
      </w:r>
      <w:r w:rsidRPr="00BF0E45">
        <w:rPr>
          <w:rFonts w:ascii="Angsana New" w:hAnsi="Angsana New"/>
          <w:sz w:val="30"/>
          <w:szCs w:val="30"/>
        </w:rPr>
        <w:t xml:space="preserve"> </w:t>
      </w:r>
      <w:r w:rsidRPr="00672535"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pacing w:val="6"/>
          <w:sz w:val="30"/>
          <w:szCs w:val="30"/>
          <w:cs/>
        </w:rPr>
        <w:t>สัญญาซื้อ</w:t>
      </w:r>
      <w:r w:rsidRPr="00BB4E31">
        <w:rPr>
          <w:rFonts w:ascii="Angsana New" w:hAnsi="Angsana New"/>
          <w:spacing w:val="6"/>
          <w:sz w:val="30"/>
          <w:szCs w:val="30"/>
          <w:cs/>
        </w:rPr>
        <w:t>เงินตราต่างประเทศล่วงหน้ากับธนาคารในประเทศแห่ง</w:t>
      </w:r>
      <w:r w:rsidRPr="00BB4E31">
        <w:rPr>
          <w:rFonts w:ascii="Angsana New" w:hAnsi="Angsana New" w:hint="cs"/>
          <w:spacing w:val="6"/>
          <w:sz w:val="30"/>
          <w:szCs w:val="30"/>
          <w:cs/>
        </w:rPr>
        <w:t>หนึ่ง</w:t>
      </w:r>
      <w:r w:rsidRPr="00BB4E31">
        <w:rPr>
          <w:rFonts w:ascii="Angsana New" w:hAnsi="Angsana New"/>
          <w:spacing w:val="6"/>
          <w:sz w:val="30"/>
          <w:szCs w:val="30"/>
          <w:cs/>
        </w:rPr>
        <w:t>เป็นจำนว</w:t>
      </w:r>
      <w:r>
        <w:rPr>
          <w:rFonts w:ascii="Angsana New" w:hAnsi="Angsana New" w:hint="cs"/>
          <w:spacing w:val="6"/>
          <w:sz w:val="30"/>
          <w:szCs w:val="30"/>
          <w:cs/>
        </w:rPr>
        <w:t>น</w:t>
      </w:r>
      <w:r>
        <w:rPr>
          <w:rFonts w:ascii="Angsana New" w:hAnsi="Angsana New"/>
          <w:spacing w:val="6"/>
          <w:sz w:val="30"/>
          <w:szCs w:val="30"/>
        </w:rPr>
        <w:t xml:space="preserve"> </w:t>
      </w:r>
      <w:r w:rsidR="008739F9" w:rsidRPr="008739F9">
        <w:rPr>
          <w:rFonts w:ascii="Angsana New" w:hAnsi="Angsana New"/>
          <w:spacing w:val="6"/>
          <w:sz w:val="30"/>
          <w:szCs w:val="30"/>
        </w:rPr>
        <w:t>5.56</w:t>
      </w:r>
      <w:r w:rsidRPr="00BB4E31">
        <w:rPr>
          <w:rFonts w:ascii="Angsana New" w:hAnsi="Angsana New"/>
          <w:spacing w:val="6"/>
          <w:sz w:val="30"/>
          <w:szCs w:val="30"/>
        </w:rPr>
        <w:t xml:space="preserve"> </w:t>
      </w:r>
      <w:r w:rsidRPr="00BB4E31">
        <w:rPr>
          <w:rFonts w:ascii="Angsana New" w:hAnsi="Angsana New"/>
          <w:spacing w:val="6"/>
          <w:sz w:val="30"/>
          <w:szCs w:val="30"/>
          <w:cs/>
        </w:rPr>
        <w:t>ล้านเหรียญ</w:t>
      </w:r>
      <w:r w:rsidRPr="00672535">
        <w:rPr>
          <w:rFonts w:ascii="Angsana New" w:hAnsi="Angsana New"/>
          <w:spacing w:val="4"/>
          <w:sz w:val="30"/>
          <w:szCs w:val="30"/>
          <w:cs/>
        </w:rPr>
        <w:t>สหรัฐอเมริกา</w:t>
      </w:r>
      <w:r>
        <w:rPr>
          <w:rFonts w:ascii="Angsana New" w:hAnsi="Angsana New" w:hint="cs"/>
          <w:spacing w:val="4"/>
          <w:sz w:val="30"/>
          <w:szCs w:val="30"/>
          <w:cs/>
        </w:rPr>
        <w:t>หรือเทียบเท่ากับ</w:t>
      </w:r>
      <w:r w:rsidR="000B4350">
        <w:rPr>
          <w:rFonts w:ascii="Angsana New" w:hAnsi="Angsana New"/>
          <w:spacing w:val="4"/>
          <w:sz w:val="30"/>
          <w:szCs w:val="30"/>
        </w:rPr>
        <w:t xml:space="preserve"> 172.36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 ล้านบาท</w:t>
      </w:r>
      <w:r>
        <w:rPr>
          <w:rFonts w:ascii="Angsana New" w:hAnsi="Angsana New"/>
          <w:spacing w:val="4"/>
          <w:sz w:val="30"/>
          <w:szCs w:val="30"/>
        </w:rPr>
        <w:t xml:space="preserve"> </w:t>
      </w:r>
      <w:r w:rsidRPr="0093600B">
        <w:rPr>
          <w:rFonts w:ascii="Angsana New" w:hAnsi="Angsana New"/>
          <w:i/>
          <w:iCs/>
          <w:spacing w:val="4"/>
          <w:sz w:val="30"/>
          <w:szCs w:val="30"/>
        </w:rPr>
        <w:t>(</w:t>
      </w:r>
      <w:r>
        <w:rPr>
          <w:rFonts w:ascii="Angsana New" w:hAnsi="Angsana New"/>
          <w:i/>
          <w:iCs/>
          <w:spacing w:val="4"/>
          <w:sz w:val="30"/>
          <w:szCs w:val="30"/>
        </w:rPr>
        <w:t xml:space="preserve">31 </w:t>
      </w:r>
      <w:r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i/>
          <w:iCs/>
          <w:spacing w:val="4"/>
          <w:sz w:val="30"/>
          <w:szCs w:val="30"/>
        </w:rPr>
        <w:t>2560</w:t>
      </w:r>
      <w:r w:rsidRPr="0093600B">
        <w:rPr>
          <w:rFonts w:ascii="Angsana New" w:hAnsi="Angsana New"/>
          <w:i/>
          <w:iCs/>
          <w:spacing w:val="4"/>
          <w:sz w:val="30"/>
          <w:szCs w:val="30"/>
        </w:rPr>
        <w:t xml:space="preserve">: </w:t>
      </w:r>
      <w:r w:rsidRPr="003962B4">
        <w:rPr>
          <w:rFonts w:ascii="Angsana New" w:hAnsi="Angsana New"/>
          <w:i/>
          <w:iCs/>
          <w:spacing w:val="4"/>
          <w:sz w:val="30"/>
          <w:szCs w:val="30"/>
          <w:cs/>
        </w:rPr>
        <w:t>5.71 ล้านเหรียญสหรัฐอเมริกาหรือเทียบเท่ากับ 18</w:t>
      </w:r>
      <w:r w:rsidR="00023620">
        <w:rPr>
          <w:rFonts w:ascii="Angsana New" w:hAnsi="Angsana New"/>
          <w:i/>
          <w:iCs/>
          <w:spacing w:val="4"/>
          <w:sz w:val="30"/>
          <w:szCs w:val="30"/>
        </w:rPr>
        <w:t>7.66</w:t>
      </w:r>
      <w:r w:rsidRPr="003962B4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 ล้านบาท</w:t>
      </w:r>
      <w:r w:rsidRPr="0093600B">
        <w:rPr>
          <w:rFonts w:ascii="Angsana New" w:hAnsi="Angsana New"/>
          <w:i/>
          <w:iCs/>
          <w:spacing w:val="4"/>
          <w:sz w:val="30"/>
          <w:szCs w:val="30"/>
        </w:rPr>
        <w:t>)</w:t>
      </w:r>
      <w:r w:rsidRPr="00672535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2C4BDE">
        <w:rPr>
          <w:rFonts w:ascii="Angsana New" w:hAnsi="Angsana New"/>
          <w:spacing w:val="6"/>
          <w:sz w:val="30"/>
          <w:szCs w:val="30"/>
          <w:cs/>
        </w:rPr>
        <w:t>สัญญาทั้งหมดดังกล่าวจะครบกำหนดภายในเดือน</w:t>
      </w:r>
      <w:r w:rsidR="00E36151">
        <w:rPr>
          <w:rFonts w:ascii="Angsana New" w:hAnsi="Angsana New" w:hint="cs"/>
          <w:spacing w:val="6"/>
          <w:sz w:val="30"/>
          <w:szCs w:val="30"/>
          <w:cs/>
        </w:rPr>
        <w:t>ธันวาคม</w:t>
      </w:r>
      <w:r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672535">
        <w:rPr>
          <w:rFonts w:ascii="Angsana New" w:hAnsi="Angsana New"/>
          <w:sz w:val="30"/>
          <w:szCs w:val="30"/>
          <w:cs/>
        </w:rPr>
        <w:t>25</w:t>
      </w:r>
      <w:r w:rsidR="00E36151">
        <w:rPr>
          <w:rFonts w:ascii="Angsana New" w:hAnsi="Angsana New"/>
          <w:sz w:val="30"/>
          <w:szCs w:val="30"/>
        </w:rPr>
        <w:t>61</w:t>
      </w:r>
      <w:r w:rsidRPr="00672535">
        <w:rPr>
          <w:rFonts w:ascii="Angsana New" w:hAnsi="Angsana New"/>
          <w:sz w:val="30"/>
          <w:szCs w:val="30"/>
          <w:cs/>
        </w:rPr>
        <w:t xml:space="preserve"> </w:t>
      </w:r>
    </w:p>
    <w:p w:rsidR="003962B4" w:rsidRPr="003962B4" w:rsidRDefault="003962B4" w:rsidP="003962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both"/>
        <w:rPr>
          <w:rFonts w:ascii="Angsana New" w:hAnsi="Angsana New"/>
          <w:sz w:val="20"/>
          <w:szCs w:val="20"/>
        </w:rPr>
      </w:pPr>
    </w:p>
    <w:p w:rsidR="003962B4" w:rsidRDefault="003962B4" w:rsidP="003962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672535">
        <w:rPr>
          <w:rFonts w:ascii="Angsana New" w:hAnsi="Angsana New"/>
          <w:sz w:val="30"/>
          <w:szCs w:val="30"/>
          <w:cs/>
        </w:rPr>
        <w:lastRenderedPageBreak/>
        <w:t>(</w:t>
      </w:r>
      <w:r>
        <w:rPr>
          <w:rFonts w:ascii="Angsana New" w:hAnsi="Angsana New" w:hint="cs"/>
          <w:sz w:val="30"/>
          <w:szCs w:val="30"/>
          <w:cs/>
        </w:rPr>
        <w:t>ง</w:t>
      </w:r>
      <w:r w:rsidRPr="00672535">
        <w:rPr>
          <w:rFonts w:ascii="Angsana New" w:hAnsi="Angsana New"/>
          <w:sz w:val="30"/>
          <w:szCs w:val="30"/>
          <w:cs/>
        </w:rPr>
        <w:t>)</w:t>
      </w:r>
      <w:r w:rsidRPr="00672535">
        <w:rPr>
          <w:rFonts w:ascii="Angsana New" w:hAnsi="Angsana New"/>
          <w:sz w:val="30"/>
          <w:szCs w:val="30"/>
        </w:rPr>
        <w:tab/>
      </w:r>
      <w:r w:rsidRPr="00BB4E31">
        <w:rPr>
          <w:rFonts w:ascii="Angsana New" w:hAnsi="Angsana New"/>
          <w:spacing w:val="6"/>
          <w:sz w:val="30"/>
          <w:szCs w:val="30"/>
          <w:cs/>
        </w:rPr>
        <w:t>สัญญาขายเงินตราต่างประเทศล่วงหน้ากับธนาคารในประเทศ</w:t>
      </w:r>
      <w:r>
        <w:rPr>
          <w:rFonts w:ascii="Angsana New" w:hAnsi="Angsana New" w:hint="cs"/>
          <w:spacing w:val="6"/>
          <w:sz w:val="30"/>
          <w:szCs w:val="30"/>
          <w:cs/>
        </w:rPr>
        <w:t>หลายแห่ง</w:t>
      </w:r>
      <w:r w:rsidRPr="00BB4E31">
        <w:rPr>
          <w:rFonts w:ascii="Angsana New" w:hAnsi="Angsana New"/>
          <w:spacing w:val="6"/>
          <w:sz w:val="30"/>
          <w:szCs w:val="30"/>
          <w:cs/>
        </w:rPr>
        <w:t>เป็นจำนว</w:t>
      </w:r>
      <w:r w:rsidRPr="00BB4E31">
        <w:rPr>
          <w:rFonts w:ascii="Angsana New" w:hAnsi="Angsana New" w:hint="cs"/>
          <w:spacing w:val="6"/>
          <w:sz w:val="30"/>
          <w:szCs w:val="30"/>
          <w:cs/>
        </w:rPr>
        <w:t xml:space="preserve">น </w:t>
      </w:r>
      <w:r w:rsidR="00433CD9">
        <w:rPr>
          <w:rFonts w:ascii="Angsana New" w:hAnsi="Angsana New"/>
          <w:spacing w:val="6"/>
          <w:sz w:val="30"/>
          <w:szCs w:val="30"/>
        </w:rPr>
        <w:t>0.91</w:t>
      </w:r>
      <w:r w:rsidRPr="00BB4E31">
        <w:rPr>
          <w:rFonts w:ascii="Angsana New" w:hAnsi="Angsana New"/>
          <w:spacing w:val="6"/>
          <w:sz w:val="30"/>
          <w:szCs w:val="30"/>
        </w:rPr>
        <w:t xml:space="preserve"> </w:t>
      </w:r>
      <w:r w:rsidRPr="00BB4E31">
        <w:rPr>
          <w:rFonts w:ascii="Angsana New" w:hAnsi="Angsana New"/>
          <w:spacing w:val="6"/>
          <w:sz w:val="30"/>
          <w:szCs w:val="30"/>
          <w:cs/>
        </w:rPr>
        <w:t>ล้านเหรียญ</w:t>
      </w:r>
      <w:r w:rsidRPr="00672535">
        <w:rPr>
          <w:rFonts w:ascii="Angsana New" w:hAnsi="Angsana New"/>
          <w:spacing w:val="4"/>
          <w:sz w:val="30"/>
          <w:szCs w:val="30"/>
          <w:cs/>
        </w:rPr>
        <w:t>สหรัฐอเมริกา</w:t>
      </w:r>
      <w:r w:rsidRPr="00672535">
        <w:rPr>
          <w:rFonts w:ascii="Angsana New" w:hAnsi="Angsana New" w:hint="cs"/>
          <w:spacing w:val="4"/>
          <w:sz w:val="30"/>
          <w:szCs w:val="30"/>
          <w:cs/>
        </w:rPr>
        <w:t xml:space="preserve">และ </w:t>
      </w:r>
      <w:r w:rsidR="001B51FD">
        <w:rPr>
          <w:rFonts w:ascii="Angsana New" w:hAnsi="Angsana New"/>
          <w:spacing w:val="4"/>
          <w:sz w:val="30"/>
          <w:szCs w:val="30"/>
        </w:rPr>
        <w:t>0.52</w:t>
      </w:r>
      <w:r w:rsidRPr="00672535">
        <w:rPr>
          <w:rFonts w:ascii="Angsana New" w:hAnsi="Angsana New" w:hint="cs"/>
          <w:spacing w:val="4"/>
          <w:sz w:val="30"/>
          <w:szCs w:val="30"/>
          <w:cs/>
        </w:rPr>
        <w:t xml:space="preserve"> ล้านยูโร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หรือเทียบเท่ากับ </w:t>
      </w:r>
      <w:r w:rsidR="00433CD9">
        <w:rPr>
          <w:rFonts w:ascii="Angsana New" w:hAnsi="Angsana New"/>
          <w:spacing w:val="4"/>
          <w:sz w:val="30"/>
          <w:szCs w:val="30"/>
        </w:rPr>
        <w:t xml:space="preserve">49.82 </w:t>
      </w:r>
      <w:r>
        <w:rPr>
          <w:rFonts w:ascii="Angsana New" w:hAnsi="Angsana New" w:hint="cs"/>
          <w:spacing w:val="4"/>
          <w:sz w:val="30"/>
          <w:szCs w:val="30"/>
          <w:cs/>
        </w:rPr>
        <w:t>ล้านบาท</w:t>
      </w:r>
      <w:r w:rsidRPr="00672535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672535">
        <w:rPr>
          <w:rFonts w:ascii="Angsana New" w:hAnsi="Angsana New"/>
          <w:i/>
          <w:iCs/>
          <w:spacing w:val="4"/>
          <w:sz w:val="30"/>
          <w:szCs w:val="30"/>
          <w:cs/>
        </w:rPr>
        <w:t>(</w:t>
      </w:r>
      <w:r w:rsidR="00655239">
        <w:rPr>
          <w:rFonts w:ascii="Angsana New" w:hAnsi="Angsana New"/>
          <w:i/>
          <w:iCs/>
          <w:spacing w:val="4"/>
          <w:sz w:val="30"/>
          <w:szCs w:val="30"/>
        </w:rPr>
        <w:t xml:space="preserve">31 </w:t>
      </w:r>
      <w:r w:rsidR="00655239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ธันวาคม </w:t>
      </w:r>
      <w:r w:rsidR="00F140E0">
        <w:rPr>
          <w:rFonts w:ascii="Angsana New" w:hAnsi="Angsana New"/>
          <w:i/>
          <w:iCs/>
          <w:spacing w:val="4"/>
          <w:sz w:val="30"/>
          <w:szCs w:val="30"/>
        </w:rPr>
        <w:t>2560</w:t>
      </w:r>
      <w:r w:rsidRPr="00316C55">
        <w:rPr>
          <w:rFonts w:ascii="Angsana New" w:hAnsi="Angsana New"/>
          <w:i/>
          <w:iCs/>
          <w:spacing w:val="4"/>
          <w:sz w:val="30"/>
          <w:szCs w:val="30"/>
        </w:rPr>
        <w:t xml:space="preserve">: </w:t>
      </w:r>
      <w:r w:rsidRPr="003962B4">
        <w:rPr>
          <w:rFonts w:ascii="Angsana New" w:hAnsi="Angsana New"/>
          <w:i/>
          <w:iCs/>
          <w:spacing w:val="4"/>
          <w:sz w:val="30"/>
          <w:szCs w:val="30"/>
        </w:rPr>
        <w:t xml:space="preserve">2.13 </w:t>
      </w:r>
      <w:r w:rsidRPr="003962B4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ล้านเหรียญสหรัฐอเมริกาและ </w:t>
      </w:r>
      <w:r w:rsidRPr="003962B4">
        <w:rPr>
          <w:rFonts w:ascii="Angsana New" w:hAnsi="Angsana New"/>
          <w:i/>
          <w:iCs/>
          <w:spacing w:val="4"/>
          <w:sz w:val="30"/>
          <w:szCs w:val="30"/>
        </w:rPr>
        <w:t xml:space="preserve">0.56 </w:t>
      </w:r>
      <w:r w:rsidRPr="003962B4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ล้านยูโรหรือเทียบเท่ากับ </w:t>
      </w:r>
      <w:r w:rsidR="00882572">
        <w:rPr>
          <w:rFonts w:ascii="Angsana New" w:hAnsi="Angsana New"/>
          <w:i/>
          <w:iCs/>
          <w:spacing w:val="4"/>
          <w:sz w:val="30"/>
          <w:szCs w:val="30"/>
        </w:rPr>
        <w:t>90.70</w:t>
      </w:r>
      <w:r w:rsidRPr="003962B4">
        <w:rPr>
          <w:rFonts w:ascii="Angsana New" w:hAnsi="Angsana New"/>
          <w:i/>
          <w:iCs/>
          <w:spacing w:val="4"/>
          <w:sz w:val="30"/>
          <w:szCs w:val="30"/>
        </w:rPr>
        <w:t xml:space="preserve"> </w:t>
      </w:r>
      <w:r w:rsidRPr="003962B4">
        <w:rPr>
          <w:rFonts w:ascii="Angsana New" w:hAnsi="Angsana New"/>
          <w:i/>
          <w:iCs/>
          <w:spacing w:val="4"/>
          <w:sz w:val="30"/>
          <w:szCs w:val="30"/>
          <w:cs/>
        </w:rPr>
        <w:t>ล้านบาท</w:t>
      </w:r>
      <w:r w:rsidRPr="00672535">
        <w:rPr>
          <w:rFonts w:ascii="Angsana New" w:hAnsi="Angsana New"/>
          <w:i/>
          <w:iCs/>
          <w:spacing w:val="4"/>
          <w:sz w:val="30"/>
          <w:szCs w:val="30"/>
          <w:cs/>
        </w:rPr>
        <w:t>)</w:t>
      </w:r>
      <w:r w:rsidRPr="00672535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2C4BDE">
        <w:rPr>
          <w:rFonts w:ascii="Angsana New" w:hAnsi="Angsana New"/>
          <w:spacing w:val="6"/>
          <w:sz w:val="30"/>
          <w:szCs w:val="30"/>
          <w:cs/>
        </w:rPr>
        <w:t>สัญญาทั้งหมดดังกล่าวจะครบกำหนดภายในเดือน</w:t>
      </w:r>
      <w:r w:rsidR="001B51FD">
        <w:rPr>
          <w:rFonts w:ascii="Angsana New" w:hAnsi="Angsana New" w:hint="cs"/>
          <w:spacing w:val="6"/>
          <w:sz w:val="30"/>
          <w:szCs w:val="30"/>
          <w:cs/>
        </w:rPr>
        <w:t>กรกฎาคม</w:t>
      </w:r>
      <w:r>
        <w:rPr>
          <w:rFonts w:ascii="Angsana New" w:hAnsi="Angsana New"/>
          <w:spacing w:val="6"/>
          <w:sz w:val="30"/>
          <w:szCs w:val="30"/>
        </w:rPr>
        <w:t xml:space="preserve"> 25</w:t>
      </w:r>
      <w:r w:rsidR="001B51FD">
        <w:rPr>
          <w:rFonts w:ascii="Angsana New" w:hAnsi="Angsana New"/>
          <w:spacing w:val="6"/>
          <w:sz w:val="30"/>
          <w:szCs w:val="30"/>
        </w:rPr>
        <w:t>61</w:t>
      </w:r>
    </w:p>
    <w:p w:rsidR="007C67D6" w:rsidRPr="00346FDF" w:rsidRDefault="007C67D6" w:rsidP="003962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4"/>
          <w:sz w:val="24"/>
          <w:szCs w:val="24"/>
        </w:rPr>
      </w:pPr>
    </w:p>
    <w:p w:rsidR="007C67D6" w:rsidRPr="00645AD0" w:rsidRDefault="007C67D6" w:rsidP="007C67D6">
      <w:pPr>
        <w:tabs>
          <w:tab w:val="clear" w:pos="227"/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645AD0">
        <w:rPr>
          <w:rFonts w:ascii="Angsana New" w:hAnsi="Angsana New"/>
          <w:b/>
          <w:bCs/>
          <w:sz w:val="30"/>
          <w:szCs w:val="30"/>
        </w:rPr>
        <w:t>1</w:t>
      </w:r>
      <w:r w:rsidR="009638C3">
        <w:rPr>
          <w:rFonts w:ascii="Angsana New" w:hAnsi="Angsana New"/>
          <w:b/>
          <w:bCs/>
          <w:sz w:val="30"/>
          <w:szCs w:val="30"/>
        </w:rPr>
        <w:t>1</w:t>
      </w:r>
      <w:r w:rsidRPr="00645AD0">
        <w:rPr>
          <w:rFonts w:ascii="Angsana New" w:hAnsi="Angsana New"/>
          <w:b/>
          <w:bCs/>
          <w:sz w:val="30"/>
          <w:szCs w:val="30"/>
          <w:cs/>
        </w:rPr>
        <w:tab/>
        <w:t>เหตุการณ์ภายหลังรอบระยะเวลารายงาน</w:t>
      </w:r>
    </w:p>
    <w:p w:rsidR="007C67D6" w:rsidRPr="00214EEB" w:rsidRDefault="007C67D6" w:rsidP="007C67D6">
      <w:pPr>
        <w:tabs>
          <w:tab w:val="clear" w:pos="227"/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:rsidR="007C67D6" w:rsidRPr="00645AD0" w:rsidRDefault="007C67D6" w:rsidP="007C67D6">
      <w:pPr>
        <w:tabs>
          <w:tab w:val="clear" w:pos="227"/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645AD0">
        <w:rPr>
          <w:rFonts w:ascii="Angsana New" w:hAnsi="Angsana New"/>
          <w:i/>
          <w:iCs/>
          <w:sz w:val="30"/>
          <w:szCs w:val="30"/>
          <w:cs/>
        </w:rPr>
        <w:t>การอนุมัติจ่ายเงินปันผล</w:t>
      </w:r>
    </w:p>
    <w:p w:rsidR="007C67D6" w:rsidRPr="00214EEB" w:rsidRDefault="007C67D6" w:rsidP="007C6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:rsidR="0007320E" w:rsidRDefault="007C67D6" w:rsidP="00073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8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A466F">
        <w:rPr>
          <w:rFonts w:ascii="Angsana New" w:hAnsi="Angsana New"/>
          <w:color w:val="000000" w:themeColor="text1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CA466F" w:rsidRPr="00CA466F">
        <w:rPr>
          <w:rFonts w:ascii="Angsana New" w:hAnsi="Angsana New"/>
          <w:color w:val="000000" w:themeColor="text1"/>
          <w:sz w:val="30"/>
          <w:szCs w:val="30"/>
        </w:rPr>
        <w:t>25</w:t>
      </w:r>
      <w:r w:rsidRPr="00CA466F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CA466F">
        <w:rPr>
          <w:rFonts w:ascii="Angsana New" w:hAnsi="Angsana New" w:hint="cs"/>
          <w:color w:val="000000" w:themeColor="text1"/>
          <w:sz w:val="30"/>
          <w:szCs w:val="30"/>
          <w:cs/>
        </w:rPr>
        <w:t>เมษายน</w:t>
      </w:r>
      <w:r w:rsidRPr="00CA466F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Pr="00CA466F">
        <w:rPr>
          <w:rFonts w:ascii="Angsana New" w:hAnsi="Angsana New"/>
          <w:color w:val="000000" w:themeColor="text1"/>
          <w:sz w:val="30"/>
          <w:szCs w:val="30"/>
        </w:rPr>
        <w:t>25</w:t>
      </w:r>
      <w:r w:rsidR="008B4AA9" w:rsidRPr="00CA466F">
        <w:rPr>
          <w:rFonts w:ascii="Angsana New" w:hAnsi="Angsana New"/>
          <w:color w:val="000000" w:themeColor="text1"/>
          <w:sz w:val="30"/>
          <w:szCs w:val="30"/>
        </w:rPr>
        <w:t>6</w:t>
      </w:r>
      <w:r w:rsidR="0007320E" w:rsidRPr="00CA466F">
        <w:rPr>
          <w:rFonts w:ascii="Angsana New" w:hAnsi="Angsana New"/>
          <w:color w:val="000000" w:themeColor="text1"/>
          <w:sz w:val="30"/>
          <w:szCs w:val="30"/>
        </w:rPr>
        <w:t>1</w:t>
      </w:r>
      <w:r w:rsidRPr="00CA466F">
        <w:rPr>
          <w:rFonts w:ascii="Angsana New" w:hAnsi="Angsana New"/>
          <w:color w:val="000000" w:themeColor="text1"/>
          <w:sz w:val="30"/>
          <w:szCs w:val="30"/>
          <w:cs/>
        </w:rPr>
        <w:t xml:space="preserve"> ผู้ถือหุ้นมีมติอนุมัติการจัดสรร</w:t>
      </w:r>
      <w:r w:rsidR="000726D8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  </w:t>
      </w:r>
      <w:r w:rsidRPr="00CA466F">
        <w:rPr>
          <w:rFonts w:ascii="Angsana New" w:hAnsi="Angsana New"/>
          <w:color w:val="000000" w:themeColor="text1"/>
          <w:sz w:val="30"/>
          <w:szCs w:val="30"/>
          <w:cs/>
        </w:rPr>
        <w:t>กำไร</w:t>
      </w:r>
      <w:r w:rsidR="000726D8">
        <w:rPr>
          <w:rFonts w:ascii="Angsana New" w:hAnsi="Angsana New" w:hint="cs"/>
          <w:color w:val="000000" w:themeColor="text1"/>
          <w:sz w:val="30"/>
          <w:szCs w:val="30"/>
          <w:cs/>
        </w:rPr>
        <w:t>สะสม</w:t>
      </w:r>
      <w:r w:rsidRPr="00CA466F">
        <w:rPr>
          <w:rFonts w:ascii="Angsana New" w:hAnsi="Angsana New"/>
          <w:color w:val="000000" w:themeColor="text1"/>
          <w:sz w:val="30"/>
          <w:szCs w:val="30"/>
          <w:cs/>
        </w:rPr>
        <w:t xml:space="preserve">เป็นเงินปันผล ในอัตราหุ้นละ </w:t>
      </w:r>
      <w:r w:rsidR="00CA466F">
        <w:rPr>
          <w:rFonts w:ascii="Angsana New" w:hAnsi="Angsana New"/>
          <w:color w:val="000000" w:themeColor="text1"/>
          <w:sz w:val="30"/>
          <w:szCs w:val="30"/>
        </w:rPr>
        <w:t>0.02</w:t>
      </w:r>
      <w:r w:rsidRPr="00CA466F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CA466F">
        <w:rPr>
          <w:rFonts w:ascii="Angsana New" w:hAnsi="Angsana New"/>
          <w:color w:val="000000" w:themeColor="text1"/>
          <w:sz w:val="30"/>
          <w:szCs w:val="30"/>
          <w:cs/>
        </w:rPr>
        <w:t xml:space="preserve">บาท เป็นจำนวนเงิน </w:t>
      </w:r>
      <w:r w:rsidR="009972D7">
        <w:rPr>
          <w:rFonts w:ascii="Angsana New" w:hAnsi="Angsana New"/>
          <w:color w:val="000000" w:themeColor="text1"/>
          <w:sz w:val="30"/>
          <w:szCs w:val="30"/>
        </w:rPr>
        <w:t>11</w:t>
      </w:r>
      <w:r w:rsidR="00040F9C">
        <w:rPr>
          <w:rFonts w:ascii="Angsana New" w:hAnsi="Angsana New"/>
          <w:color w:val="000000" w:themeColor="text1"/>
          <w:sz w:val="30"/>
          <w:szCs w:val="30"/>
        </w:rPr>
        <w:t>.</w:t>
      </w:r>
      <w:r w:rsidR="009972D7">
        <w:rPr>
          <w:rFonts w:ascii="Angsana New" w:hAnsi="Angsana New"/>
          <w:color w:val="000000" w:themeColor="text1"/>
          <w:sz w:val="30"/>
          <w:szCs w:val="30"/>
        </w:rPr>
        <w:t>41</w:t>
      </w:r>
      <w:r w:rsidRPr="00CA466F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CA466F">
        <w:rPr>
          <w:rFonts w:ascii="Angsana New" w:hAnsi="Angsana New"/>
          <w:color w:val="000000" w:themeColor="text1"/>
          <w:sz w:val="30"/>
          <w:szCs w:val="30"/>
          <w:cs/>
        </w:rPr>
        <w:t xml:space="preserve">ล้านบาท เงินปันผลดังกล่าวจะจ่ายให้แก่ผู้ถือหุ้นในวันที่ </w:t>
      </w:r>
      <w:r w:rsidR="00214590">
        <w:rPr>
          <w:rFonts w:ascii="Angsana New" w:hAnsi="Angsana New"/>
          <w:color w:val="000000" w:themeColor="text1"/>
          <w:sz w:val="30"/>
          <w:szCs w:val="30"/>
        </w:rPr>
        <w:t>18</w:t>
      </w:r>
      <w:r w:rsidR="008B4AA9" w:rsidRPr="00CA466F">
        <w:rPr>
          <w:rFonts w:ascii="Angsana New" w:hAnsi="Angsana New"/>
          <w:color w:val="000000" w:themeColor="text1"/>
          <w:sz w:val="30"/>
          <w:szCs w:val="30"/>
          <w:cs/>
        </w:rPr>
        <w:t xml:space="preserve"> พฤษภาคม </w:t>
      </w:r>
      <w:r w:rsidR="0007320E" w:rsidRPr="00CA466F">
        <w:rPr>
          <w:rFonts w:ascii="Angsana New" w:hAnsi="Angsana New"/>
          <w:color w:val="000000" w:themeColor="text1"/>
          <w:sz w:val="30"/>
          <w:szCs w:val="30"/>
        </w:rPr>
        <w:t xml:space="preserve">2561 </w:t>
      </w:r>
    </w:p>
    <w:p w:rsidR="003A4EA5" w:rsidRDefault="003A4EA5" w:rsidP="00073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8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:rsidR="003A4EA5" w:rsidRDefault="003A4EA5" w:rsidP="00073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8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:rsidR="003A4EA5" w:rsidRDefault="003A4EA5" w:rsidP="00073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8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:rsidR="003A4EA5" w:rsidRDefault="003A4EA5" w:rsidP="00073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8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:rsidR="003A4EA5" w:rsidRDefault="003A4EA5" w:rsidP="00073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8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:rsidR="003A4EA5" w:rsidRDefault="003A4EA5" w:rsidP="00073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8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:rsidR="003A4EA5" w:rsidRDefault="003A4EA5" w:rsidP="00073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8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:rsidR="003A4EA5" w:rsidRDefault="003A4EA5" w:rsidP="00073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8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:rsidR="003A4EA5" w:rsidRDefault="003A4EA5" w:rsidP="00073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8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:rsidR="00CE1D4E" w:rsidRDefault="00CE1D4E" w:rsidP="00073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8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sectPr w:rsidR="00CE1D4E" w:rsidSect="00620079">
      <w:headerReference w:type="default" r:id="rId11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5F4A" w:rsidRDefault="00845F4A">
      <w:r>
        <w:separator/>
      </w:r>
    </w:p>
  </w:endnote>
  <w:endnote w:type="continuationSeparator" w:id="0">
    <w:p w:rsidR="00845F4A" w:rsidRDefault="00845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7793" w:rsidRPr="00620079" w:rsidRDefault="00F77793" w:rsidP="00AB5A85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717D59">
      <w:rPr>
        <w:rFonts w:ascii="Angsana New" w:hAnsi="Angsana New"/>
        <w:sz w:val="30"/>
        <w:szCs w:val="30"/>
      </w:rPr>
      <w:fldChar w:fldCharType="begin"/>
    </w:r>
    <w:r w:rsidRPr="00717D59">
      <w:rPr>
        <w:rFonts w:ascii="Angsana New" w:hAnsi="Angsana New"/>
        <w:sz w:val="30"/>
        <w:szCs w:val="30"/>
      </w:rPr>
      <w:instrText xml:space="preserve"> PAGE   \* MERGEFORMAT </w:instrText>
    </w:r>
    <w:r w:rsidRPr="00717D59">
      <w:rPr>
        <w:rFonts w:ascii="Angsana New" w:hAnsi="Angsana New"/>
        <w:sz w:val="30"/>
        <w:szCs w:val="30"/>
      </w:rPr>
      <w:fldChar w:fldCharType="separate"/>
    </w:r>
    <w:r w:rsidR="00D75345">
      <w:rPr>
        <w:rFonts w:ascii="Angsana New" w:hAnsi="Angsana New"/>
        <w:noProof/>
        <w:sz w:val="30"/>
        <w:szCs w:val="30"/>
      </w:rPr>
      <w:t>24</w:t>
    </w:r>
    <w:r w:rsidRPr="00717D59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5F4A" w:rsidRDefault="00845F4A">
      <w:r>
        <w:separator/>
      </w:r>
    </w:p>
  </w:footnote>
  <w:footnote w:type="continuationSeparator" w:id="0">
    <w:p w:rsidR="00845F4A" w:rsidRDefault="00845F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7793" w:rsidRPr="00850208" w:rsidRDefault="00F77793" w:rsidP="009D50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850208">
      <w:rPr>
        <w:rFonts w:ascii="Angsana New" w:hAnsi="Angsana New"/>
        <w:b/>
        <w:bCs/>
        <w:sz w:val="32"/>
        <w:szCs w:val="32"/>
        <w:cs/>
      </w:rPr>
      <w:t>บริษัท ยูนิมิต เอนจิ</w:t>
    </w:r>
    <w:proofErr w:type="spellStart"/>
    <w:r w:rsidRPr="00850208">
      <w:rPr>
        <w:rFonts w:ascii="Angsana New" w:hAnsi="Angsana New"/>
        <w:b/>
        <w:bCs/>
        <w:sz w:val="32"/>
        <w:szCs w:val="32"/>
        <w:cs/>
      </w:rPr>
      <w:t>เนียริ่ง</w:t>
    </w:r>
    <w:proofErr w:type="spellEnd"/>
    <w:r w:rsidRPr="00850208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850208">
      <w:rPr>
        <w:rFonts w:ascii="Angsana New" w:hAnsi="Angsana New"/>
        <w:b/>
        <w:bCs/>
        <w:sz w:val="32"/>
        <w:szCs w:val="32"/>
      </w:rPr>
      <w:t xml:space="preserve"> </w:t>
    </w:r>
    <w:r w:rsidRPr="00850208">
      <w:rPr>
        <w:rFonts w:ascii="Angsana New" w:hAnsi="Angsana New" w:hint="cs"/>
        <w:b/>
        <w:bCs/>
        <w:sz w:val="32"/>
        <w:szCs w:val="32"/>
        <w:cs/>
      </w:rPr>
      <w:t>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F77793" w:rsidRPr="00850208" w:rsidRDefault="00F77793" w:rsidP="009D50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  <w:r w:rsidRPr="0085020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850208"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F77793" w:rsidRDefault="00F77793" w:rsidP="009D50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50208">
      <w:rPr>
        <w:rFonts w:ascii="Angsana New" w:hAnsi="Angsana New"/>
        <w:b/>
        <w:bCs/>
        <w:sz w:val="32"/>
        <w:szCs w:val="32"/>
        <w:cs/>
      </w:rPr>
      <w:t>สำหรับ</w:t>
    </w:r>
    <w:r w:rsidRPr="00850208"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Pr="00850208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850208">
      <w:rPr>
        <w:rFonts w:ascii="Angsana New" w:hAnsi="Angsana New"/>
        <w:b/>
        <w:bCs/>
        <w:sz w:val="32"/>
        <w:szCs w:val="32"/>
      </w:rPr>
      <w:t>31</w:t>
    </w:r>
    <w:r w:rsidRPr="00850208">
      <w:rPr>
        <w:rFonts w:ascii="Angsana New" w:hAnsi="Angsana New"/>
        <w:b/>
        <w:bCs/>
        <w:sz w:val="32"/>
        <w:szCs w:val="32"/>
        <w:cs/>
      </w:rPr>
      <w:t xml:space="preserve"> </w:t>
    </w:r>
    <w:r w:rsidRPr="00850208">
      <w:rPr>
        <w:rFonts w:ascii="Angsana New" w:hAnsi="Angsana New" w:hint="cs"/>
        <w:b/>
        <w:bCs/>
        <w:sz w:val="32"/>
        <w:szCs w:val="32"/>
        <w:cs/>
      </w:rPr>
      <w:t>มีนา</w:t>
    </w:r>
    <w:r w:rsidRPr="00850208">
      <w:rPr>
        <w:rFonts w:ascii="Angsana New" w:hAnsi="Angsana New"/>
        <w:b/>
        <w:bCs/>
        <w:sz w:val="32"/>
        <w:szCs w:val="32"/>
        <w:cs/>
      </w:rPr>
      <w:t xml:space="preserve">คม </w:t>
    </w:r>
    <w:r w:rsidRPr="00850208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 xml:space="preserve">61 </w:t>
    </w:r>
    <w:r w:rsidRPr="00850208"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ไม่ได้ตรวจสอบ)</w:t>
    </w:r>
  </w:p>
  <w:p w:rsidR="00F77793" w:rsidRPr="007578CD" w:rsidRDefault="00F77793" w:rsidP="007578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7793" w:rsidRPr="00850208" w:rsidRDefault="00F77793" w:rsidP="009D50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576"/>
      <w:rPr>
        <w:rFonts w:ascii="Angsana New" w:hAnsi="Angsana New"/>
        <w:b/>
        <w:bCs/>
        <w:sz w:val="32"/>
        <w:szCs w:val="32"/>
        <w:cs/>
      </w:rPr>
    </w:pPr>
    <w:r w:rsidRPr="00850208">
      <w:rPr>
        <w:rFonts w:ascii="Angsana New" w:hAnsi="Angsana New"/>
        <w:b/>
        <w:bCs/>
        <w:sz w:val="32"/>
        <w:szCs w:val="32"/>
        <w:cs/>
      </w:rPr>
      <w:t>บริษัท ยูนิมิต เอนจิ</w:t>
    </w:r>
    <w:proofErr w:type="spellStart"/>
    <w:r w:rsidRPr="00850208">
      <w:rPr>
        <w:rFonts w:ascii="Angsana New" w:hAnsi="Angsana New"/>
        <w:b/>
        <w:bCs/>
        <w:sz w:val="32"/>
        <w:szCs w:val="32"/>
        <w:cs/>
      </w:rPr>
      <w:t>เนียริ่ง</w:t>
    </w:r>
    <w:proofErr w:type="spellEnd"/>
    <w:r w:rsidRPr="00850208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850208">
      <w:rPr>
        <w:rFonts w:ascii="Angsana New" w:hAnsi="Angsana New"/>
        <w:b/>
        <w:bCs/>
        <w:sz w:val="32"/>
        <w:szCs w:val="32"/>
      </w:rPr>
      <w:t xml:space="preserve"> </w:t>
    </w:r>
    <w:r w:rsidRPr="00850208">
      <w:rPr>
        <w:rFonts w:ascii="Angsana New" w:hAnsi="Angsana New" w:hint="cs"/>
        <w:b/>
        <w:bCs/>
        <w:sz w:val="32"/>
        <w:szCs w:val="32"/>
        <w:cs/>
      </w:rPr>
      <w:t>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F77793" w:rsidRPr="00850208" w:rsidRDefault="00F77793" w:rsidP="009D50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576"/>
      <w:rPr>
        <w:rFonts w:ascii="Angsana New" w:hAnsi="Angsana New"/>
        <w:b/>
        <w:bCs/>
        <w:sz w:val="32"/>
        <w:szCs w:val="32"/>
        <w:cs/>
        <w:lang w:val="th-TH"/>
      </w:rPr>
    </w:pPr>
    <w:r w:rsidRPr="0085020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850208"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F77793" w:rsidRDefault="00F77793" w:rsidP="009D50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576"/>
      <w:rPr>
        <w:rFonts w:ascii="Angsana New" w:hAnsi="Angsana New"/>
        <w:b/>
        <w:bCs/>
        <w:sz w:val="32"/>
        <w:szCs w:val="32"/>
      </w:rPr>
    </w:pPr>
    <w:r w:rsidRPr="00850208">
      <w:rPr>
        <w:rFonts w:ascii="Angsana New" w:hAnsi="Angsana New"/>
        <w:b/>
        <w:bCs/>
        <w:sz w:val="32"/>
        <w:szCs w:val="32"/>
        <w:cs/>
      </w:rPr>
      <w:t>สำหรับ</w:t>
    </w:r>
    <w:r w:rsidRPr="00850208"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Pr="00850208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850208">
      <w:rPr>
        <w:rFonts w:ascii="Angsana New" w:hAnsi="Angsana New"/>
        <w:b/>
        <w:bCs/>
        <w:sz w:val="32"/>
        <w:szCs w:val="32"/>
      </w:rPr>
      <w:t>31</w:t>
    </w:r>
    <w:r w:rsidRPr="00850208">
      <w:rPr>
        <w:rFonts w:ascii="Angsana New" w:hAnsi="Angsana New"/>
        <w:b/>
        <w:bCs/>
        <w:sz w:val="32"/>
        <w:szCs w:val="32"/>
        <w:cs/>
      </w:rPr>
      <w:t xml:space="preserve"> </w:t>
    </w:r>
    <w:r w:rsidRPr="00850208">
      <w:rPr>
        <w:rFonts w:ascii="Angsana New" w:hAnsi="Angsana New" w:hint="cs"/>
        <w:b/>
        <w:bCs/>
        <w:sz w:val="32"/>
        <w:szCs w:val="32"/>
        <w:cs/>
      </w:rPr>
      <w:t>มีนา</w:t>
    </w:r>
    <w:r w:rsidRPr="00850208">
      <w:rPr>
        <w:rFonts w:ascii="Angsana New" w:hAnsi="Angsana New"/>
        <w:b/>
        <w:bCs/>
        <w:sz w:val="32"/>
        <w:szCs w:val="32"/>
        <w:cs/>
      </w:rPr>
      <w:t xml:space="preserve">คม </w:t>
    </w:r>
    <w:r w:rsidRPr="00850208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 xml:space="preserve">61 </w:t>
    </w:r>
    <w:r w:rsidRPr="00850208"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ไม่ได้ตรวจสอบ)</w:t>
    </w:r>
  </w:p>
  <w:p w:rsidR="00F77793" w:rsidRPr="007578CD" w:rsidRDefault="00F77793" w:rsidP="007578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7793" w:rsidRPr="00850208" w:rsidRDefault="00F77793" w:rsidP="009D50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850208">
      <w:rPr>
        <w:rFonts w:ascii="Angsana New" w:hAnsi="Angsana New"/>
        <w:b/>
        <w:bCs/>
        <w:sz w:val="32"/>
        <w:szCs w:val="32"/>
        <w:cs/>
      </w:rPr>
      <w:t>บริษัท ยูนิมิต เอนจิ</w:t>
    </w:r>
    <w:proofErr w:type="spellStart"/>
    <w:r w:rsidRPr="00850208">
      <w:rPr>
        <w:rFonts w:ascii="Angsana New" w:hAnsi="Angsana New"/>
        <w:b/>
        <w:bCs/>
        <w:sz w:val="32"/>
        <w:szCs w:val="32"/>
        <w:cs/>
      </w:rPr>
      <w:t>เนียริ่ง</w:t>
    </w:r>
    <w:proofErr w:type="spellEnd"/>
    <w:r w:rsidRPr="00850208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850208">
      <w:rPr>
        <w:rFonts w:ascii="Angsana New" w:hAnsi="Angsana New"/>
        <w:b/>
        <w:bCs/>
        <w:sz w:val="32"/>
        <w:szCs w:val="32"/>
      </w:rPr>
      <w:t xml:space="preserve"> </w:t>
    </w:r>
    <w:r w:rsidRPr="00850208">
      <w:rPr>
        <w:rFonts w:ascii="Angsana New" w:hAnsi="Angsana New" w:hint="cs"/>
        <w:b/>
        <w:bCs/>
        <w:sz w:val="32"/>
        <w:szCs w:val="32"/>
        <w:cs/>
      </w:rPr>
      <w:t>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F77793" w:rsidRPr="00850208" w:rsidRDefault="00F77793" w:rsidP="009D50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  <w:r w:rsidRPr="0085020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850208"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F77793" w:rsidRDefault="00F77793" w:rsidP="009D50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50208">
      <w:rPr>
        <w:rFonts w:ascii="Angsana New" w:hAnsi="Angsana New"/>
        <w:b/>
        <w:bCs/>
        <w:sz w:val="32"/>
        <w:szCs w:val="32"/>
        <w:cs/>
      </w:rPr>
      <w:t>สำหรับ</w:t>
    </w:r>
    <w:r w:rsidRPr="00850208"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Pr="00850208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850208">
      <w:rPr>
        <w:rFonts w:ascii="Angsana New" w:hAnsi="Angsana New"/>
        <w:b/>
        <w:bCs/>
        <w:sz w:val="32"/>
        <w:szCs w:val="32"/>
      </w:rPr>
      <w:t>31</w:t>
    </w:r>
    <w:r w:rsidRPr="00850208">
      <w:rPr>
        <w:rFonts w:ascii="Angsana New" w:hAnsi="Angsana New"/>
        <w:b/>
        <w:bCs/>
        <w:sz w:val="32"/>
        <w:szCs w:val="32"/>
        <w:cs/>
      </w:rPr>
      <w:t xml:space="preserve"> </w:t>
    </w:r>
    <w:r w:rsidRPr="00850208">
      <w:rPr>
        <w:rFonts w:ascii="Angsana New" w:hAnsi="Angsana New" w:hint="cs"/>
        <w:b/>
        <w:bCs/>
        <w:sz w:val="32"/>
        <w:szCs w:val="32"/>
        <w:cs/>
      </w:rPr>
      <w:t>มีนา</w:t>
    </w:r>
    <w:r w:rsidRPr="00850208">
      <w:rPr>
        <w:rFonts w:ascii="Angsana New" w:hAnsi="Angsana New"/>
        <w:b/>
        <w:bCs/>
        <w:sz w:val="32"/>
        <w:szCs w:val="32"/>
        <w:cs/>
      </w:rPr>
      <w:t xml:space="preserve">คม </w:t>
    </w:r>
    <w:r w:rsidRPr="00850208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 xml:space="preserve">61 </w:t>
    </w:r>
    <w:r w:rsidRPr="00850208"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ไม่ได้ตรวจสอบ)</w:t>
    </w:r>
  </w:p>
  <w:p w:rsidR="00F77793" w:rsidRPr="007578CD" w:rsidRDefault="00F77793" w:rsidP="007578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68751C"/>
    <w:multiLevelType w:val="hybridMultilevel"/>
    <w:tmpl w:val="813EB3DC"/>
    <w:lvl w:ilvl="0" w:tplc="A17CB9B2">
      <w:start w:val="2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DC0631"/>
    <w:multiLevelType w:val="hybridMultilevel"/>
    <w:tmpl w:val="F224FF62"/>
    <w:lvl w:ilvl="0" w:tplc="FD1CC27A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A40B2A"/>
    <w:multiLevelType w:val="multilevel"/>
    <w:tmpl w:val="BE0C72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B24729C"/>
    <w:multiLevelType w:val="hybridMultilevel"/>
    <w:tmpl w:val="B74ECF46"/>
    <w:lvl w:ilvl="0" w:tplc="FDC05404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1EDA5422"/>
    <w:multiLevelType w:val="hybridMultilevel"/>
    <w:tmpl w:val="0AE66F64"/>
    <w:lvl w:ilvl="0" w:tplc="2BD627C4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636D4C"/>
    <w:multiLevelType w:val="multilevel"/>
    <w:tmpl w:val="5BA42F2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3B74159"/>
    <w:multiLevelType w:val="singleLevel"/>
    <w:tmpl w:val="1E12068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5844ED9"/>
    <w:multiLevelType w:val="hybridMultilevel"/>
    <w:tmpl w:val="211A60E6"/>
    <w:lvl w:ilvl="0" w:tplc="86D29DB2">
      <w:start w:val="2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434459B"/>
    <w:multiLevelType w:val="hybridMultilevel"/>
    <w:tmpl w:val="DA72CE6C"/>
    <w:lvl w:ilvl="0" w:tplc="6DD06534">
      <w:start w:val="2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60D303B"/>
    <w:multiLevelType w:val="hybridMultilevel"/>
    <w:tmpl w:val="A67EC3BC"/>
    <w:lvl w:ilvl="0" w:tplc="D95C5FDA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8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4A3936EA"/>
    <w:multiLevelType w:val="hybridMultilevel"/>
    <w:tmpl w:val="68A4BC8E"/>
    <w:lvl w:ilvl="0" w:tplc="115C4A30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AB01C5"/>
    <w:multiLevelType w:val="hybridMultilevel"/>
    <w:tmpl w:val="389C03A6"/>
    <w:lvl w:ilvl="0" w:tplc="4BC2CF60">
      <w:start w:val="20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7CD2D6C"/>
    <w:multiLevelType w:val="hybridMultilevel"/>
    <w:tmpl w:val="69AAF90C"/>
    <w:lvl w:ilvl="0" w:tplc="0C6026D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5A4D10E2"/>
    <w:multiLevelType w:val="multilevel"/>
    <w:tmpl w:val="B6987000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5C8E03D9"/>
    <w:multiLevelType w:val="hybridMultilevel"/>
    <w:tmpl w:val="A478016A"/>
    <w:lvl w:ilvl="0" w:tplc="E4AEA998">
      <w:start w:val="3"/>
      <w:numFmt w:val="thaiLetters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 w15:restartNumberingAfterBreak="0">
    <w:nsid w:val="60A44F33"/>
    <w:multiLevelType w:val="hybridMultilevel"/>
    <w:tmpl w:val="9552FF3E"/>
    <w:lvl w:ilvl="0" w:tplc="38C43206">
      <w:start w:val="22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21227FD"/>
    <w:multiLevelType w:val="hybridMultilevel"/>
    <w:tmpl w:val="51B60568"/>
    <w:lvl w:ilvl="0" w:tplc="F91C3916">
      <w:start w:val="2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9" w15:restartNumberingAfterBreak="0">
    <w:nsid w:val="6ADB1F84"/>
    <w:multiLevelType w:val="hybridMultilevel"/>
    <w:tmpl w:val="84FAE552"/>
    <w:lvl w:ilvl="0" w:tplc="18E094D6">
      <w:start w:val="31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40" w15:restartNumberingAfterBreak="0">
    <w:nsid w:val="73E85D1A"/>
    <w:multiLevelType w:val="hybridMultilevel"/>
    <w:tmpl w:val="0E08A980"/>
    <w:lvl w:ilvl="0" w:tplc="E6BC4CDC">
      <w:start w:val="5"/>
      <w:numFmt w:val="lowerLetter"/>
      <w:lvlText w:val="(%1)"/>
      <w:lvlJc w:val="left"/>
      <w:pPr>
        <w:tabs>
          <w:tab w:val="num" w:pos="990"/>
        </w:tabs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1" w15:restartNumberingAfterBreak="0">
    <w:nsid w:val="78260A29"/>
    <w:multiLevelType w:val="hybridMultilevel"/>
    <w:tmpl w:val="44A26642"/>
    <w:lvl w:ilvl="0" w:tplc="4A1A5DEE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CF21590"/>
    <w:multiLevelType w:val="hybridMultilevel"/>
    <w:tmpl w:val="465C9A02"/>
    <w:lvl w:ilvl="0" w:tplc="2114605C">
      <w:start w:val="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abstractNum w:abstractNumId="44" w15:restartNumberingAfterBreak="0">
    <w:nsid w:val="7F8D1215"/>
    <w:multiLevelType w:val="hybridMultilevel"/>
    <w:tmpl w:val="C53E9956"/>
    <w:lvl w:ilvl="0" w:tplc="10D8779A">
      <w:start w:val="31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7"/>
  </w:num>
  <w:num w:numId="13">
    <w:abstractNumId w:val="37"/>
  </w:num>
  <w:num w:numId="14">
    <w:abstractNumId w:val="18"/>
  </w:num>
  <w:num w:numId="15">
    <w:abstractNumId w:val="23"/>
  </w:num>
  <w:num w:numId="16">
    <w:abstractNumId w:val="32"/>
  </w:num>
  <w:num w:numId="17">
    <w:abstractNumId w:val="25"/>
  </w:num>
  <w:num w:numId="18">
    <w:abstractNumId w:val="35"/>
  </w:num>
  <w:num w:numId="19">
    <w:abstractNumId w:val="33"/>
  </w:num>
  <w:num w:numId="20">
    <w:abstractNumId w:val="40"/>
  </w:num>
  <w:num w:numId="21">
    <w:abstractNumId w:val="30"/>
  </w:num>
  <w:num w:numId="22">
    <w:abstractNumId w:val="21"/>
  </w:num>
  <w:num w:numId="23">
    <w:abstractNumId w:val="43"/>
  </w:num>
  <w:num w:numId="24">
    <w:abstractNumId w:val="10"/>
  </w:num>
  <w:num w:numId="25">
    <w:abstractNumId w:val="26"/>
  </w:num>
  <w:num w:numId="26">
    <w:abstractNumId w:val="41"/>
  </w:num>
  <w:num w:numId="27">
    <w:abstractNumId w:val="42"/>
  </w:num>
  <w:num w:numId="28">
    <w:abstractNumId w:val="12"/>
  </w:num>
  <w:num w:numId="29">
    <w:abstractNumId w:val="11"/>
  </w:num>
  <w:num w:numId="30">
    <w:abstractNumId w:val="19"/>
  </w:num>
  <w:num w:numId="31">
    <w:abstractNumId w:val="27"/>
  </w:num>
  <w:num w:numId="32">
    <w:abstractNumId w:val="38"/>
  </w:num>
  <w:num w:numId="33">
    <w:abstractNumId w:val="34"/>
  </w:num>
  <w:num w:numId="34">
    <w:abstractNumId w:val="29"/>
  </w:num>
  <w:num w:numId="35">
    <w:abstractNumId w:val="15"/>
  </w:num>
  <w:num w:numId="36">
    <w:abstractNumId w:val="31"/>
  </w:num>
  <w:num w:numId="37">
    <w:abstractNumId w:val="36"/>
  </w:num>
  <w:num w:numId="38">
    <w:abstractNumId w:val="28"/>
  </w:num>
  <w:num w:numId="39">
    <w:abstractNumId w:val="20"/>
  </w:num>
  <w:num w:numId="40">
    <w:abstractNumId w:val="43"/>
  </w:num>
  <w:num w:numId="41">
    <w:abstractNumId w:val="39"/>
  </w:num>
  <w:num w:numId="42">
    <w:abstractNumId w:val="44"/>
  </w:num>
  <w:num w:numId="43">
    <w:abstractNumId w:val="16"/>
  </w:num>
  <w:num w:numId="44">
    <w:abstractNumId w:val="14"/>
  </w:num>
  <w:num w:numId="45">
    <w:abstractNumId w:val="13"/>
  </w:num>
  <w:num w:numId="46">
    <w:abstractNumId w:val="2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 fill="f" fillcolor="white" strokecolor="silver">
      <v:fill color="white" on="f"/>
      <v:stroke color="silver"/>
      <v:shadow color="#868686"/>
      <o:colormru v:ext="edit" colors="#f49100,#8f9286,#ddd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EBE"/>
    <w:rsid w:val="000006EA"/>
    <w:rsid w:val="000008E0"/>
    <w:rsid w:val="00000A23"/>
    <w:rsid w:val="00001049"/>
    <w:rsid w:val="0000143A"/>
    <w:rsid w:val="00002740"/>
    <w:rsid w:val="00006E02"/>
    <w:rsid w:val="00006ED9"/>
    <w:rsid w:val="000073C6"/>
    <w:rsid w:val="000076BA"/>
    <w:rsid w:val="00010072"/>
    <w:rsid w:val="00011648"/>
    <w:rsid w:val="00012334"/>
    <w:rsid w:val="00012D51"/>
    <w:rsid w:val="000166B1"/>
    <w:rsid w:val="00016EA8"/>
    <w:rsid w:val="00020A06"/>
    <w:rsid w:val="00020DA6"/>
    <w:rsid w:val="00020FB9"/>
    <w:rsid w:val="00021142"/>
    <w:rsid w:val="00022395"/>
    <w:rsid w:val="00022D15"/>
    <w:rsid w:val="00023620"/>
    <w:rsid w:val="00025C88"/>
    <w:rsid w:val="000265BA"/>
    <w:rsid w:val="000302D3"/>
    <w:rsid w:val="000306FE"/>
    <w:rsid w:val="00031103"/>
    <w:rsid w:val="00031144"/>
    <w:rsid w:val="00032573"/>
    <w:rsid w:val="00032AC8"/>
    <w:rsid w:val="00032E27"/>
    <w:rsid w:val="000344B6"/>
    <w:rsid w:val="000348AE"/>
    <w:rsid w:val="0003706C"/>
    <w:rsid w:val="0003752C"/>
    <w:rsid w:val="00037DD9"/>
    <w:rsid w:val="00040F9C"/>
    <w:rsid w:val="0004145C"/>
    <w:rsid w:val="00042FBA"/>
    <w:rsid w:val="00043474"/>
    <w:rsid w:val="00043D35"/>
    <w:rsid w:val="00044345"/>
    <w:rsid w:val="0004559F"/>
    <w:rsid w:val="0004782A"/>
    <w:rsid w:val="0005078A"/>
    <w:rsid w:val="000509C1"/>
    <w:rsid w:val="000514D6"/>
    <w:rsid w:val="00051597"/>
    <w:rsid w:val="000527A1"/>
    <w:rsid w:val="0005291C"/>
    <w:rsid w:val="00052C7E"/>
    <w:rsid w:val="000560DD"/>
    <w:rsid w:val="000567E3"/>
    <w:rsid w:val="00056B30"/>
    <w:rsid w:val="00056C16"/>
    <w:rsid w:val="00061EC9"/>
    <w:rsid w:val="00063009"/>
    <w:rsid w:val="00063F64"/>
    <w:rsid w:val="000646F4"/>
    <w:rsid w:val="0006563C"/>
    <w:rsid w:val="00066A24"/>
    <w:rsid w:val="0006707A"/>
    <w:rsid w:val="00067292"/>
    <w:rsid w:val="000724A9"/>
    <w:rsid w:val="000726D8"/>
    <w:rsid w:val="0007320E"/>
    <w:rsid w:val="00074587"/>
    <w:rsid w:val="00074F74"/>
    <w:rsid w:val="0007572D"/>
    <w:rsid w:val="00081F7A"/>
    <w:rsid w:val="000821BC"/>
    <w:rsid w:val="00082450"/>
    <w:rsid w:val="0008493A"/>
    <w:rsid w:val="0008518C"/>
    <w:rsid w:val="00085DB1"/>
    <w:rsid w:val="000862A1"/>
    <w:rsid w:val="00086B06"/>
    <w:rsid w:val="00087EC3"/>
    <w:rsid w:val="000909D1"/>
    <w:rsid w:val="0009168F"/>
    <w:rsid w:val="00093062"/>
    <w:rsid w:val="00093950"/>
    <w:rsid w:val="00095471"/>
    <w:rsid w:val="000956EA"/>
    <w:rsid w:val="00096560"/>
    <w:rsid w:val="00096D43"/>
    <w:rsid w:val="00096F4B"/>
    <w:rsid w:val="00097084"/>
    <w:rsid w:val="000A12D1"/>
    <w:rsid w:val="000A35AD"/>
    <w:rsid w:val="000A3CC4"/>
    <w:rsid w:val="000A3F4B"/>
    <w:rsid w:val="000A5A12"/>
    <w:rsid w:val="000A5B27"/>
    <w:rsid w:val="000A73B0"/>
    <w:rsid w:val="000A7492"/>
    <w:rsid w:val="000A767C"/>
    <w:rsid w:val="000B0BD2"/>
    <w:rsid w:val="000B0FBD"/>
    <w:rsid w:val="000B18C4"/>
    <w:rsid w:val="000B2D72"/>
    <w:rsid w:val="000B3D12"/>
    <w:rsid w:val="000B3ECD"/>
    <w:rsid w:val="000B4350"/>
    <w:rsid w:val="000B55C7"/>
    <w:rsid w:val="000B6B51"/>
    <w:rsid w:val="000B72B9"/>
    <w:rsid w:val="000C18B1"/>
    <w:rsid w:val="000C27C1"/>
    <w:rsid w:val="000C40F7"/>
    <w:rsid w:val="000C6A1C"/>
    <w:rsid w:val="000C7083"/>
    <w:rsid w:val="000C7605"/>
    <w:rsid w:val="000C7C6C"/>
    <w:rsid w:val="000D03B7"/>
    <w:rsid w:val="000D0661"/>
    <w:rsid w:val="000D220D"/>
    <w:rsid w:val="000D339B"/>
    <w:rsid w:val="000D45F7"/>
    <w:rsid w:val="000D4718"/>
    <w:rsid w:val="000D6CAC"/>
    <w:rsid w:val="000D7FC3"/>
    <w:rsid w:val="000E112F"/>
    <w:rsid w:val="000E1492"/>
    <w:rsid w:val="000E174F"/>
    <w:rsid w:val="000E1E2E"/>
    <w:rsid w:val="000E22EF"/>
    <w:rsid w:val="000E3F2E"/>
    <w:rsid w:val="000E4242"/>
    <w:rsid w:val="000E4D1D"/>
    <w:rsid w:val="000E54B3"/>
    <w:rsid w:val="000E5FCB"/>
    <w:rsid w:val="000E6B55"/>
    <w:rsid w:val="000E6D79"/>
    <w:rsid w:val="000F069B"/>
    <w:rsid w:val="000F12D2"/>
    <w:rsid w:val="000F14DE"/>
    <w:rsid w:val="000F2E3B"/>
    <w:rsid w:val="000F328F"/>
    <w:rsid w:val="000F3F8A"/>
    <w:rsid w:val="000F577B"/>
    <w:rsid w:val="000F5BC6"/>
    <w:rsid w:val="000F77D2"/>
    <w:rsid w:val="00100FFC"/>
    <w:rsid w:val="00101619"/>
    <w:rsid w:val="00101A6D"/>
    <w:rsid w:val="00105180"/>
    <w:rsid w:val="00105B56"/>
    <w:rsid w:val="0010621C"/>
    <w:rsid w:val="00106789"/>
    <w:rsid w:val="00107325"/>
    <w:rsid w:val="00110043"/>
    <w:rsid w:val="0011048B"/>
    <w:rsid w:val="00111B09"/>
    <w:rsid w:val="00111DB1"/>
    <w:rsid w:val="00111E8A"/>
    <w:rsid w:val="00111F64"/>
    <w:rsid w:val="0011324A"/>
    <w:rsid w:val="00113370"/>
    <w:rsid w:val="0011734C"/>
    <w:rsid w:val="00120BAB"/>
    <w:rsid w:val="00120CF0"/>
    <w:rsid w:val="00120D7A"/>
    <w:rsid w:val="00120E1A"/>
    <w:rsid w:val="00121DCC"/>
    <w:rsid w:val="00123F9E"/>
    <w:rsid w:val="001240CF"/>
    <w:rsid w:val="0012588D"/>
    <w:rsid w:val="00125961"/>
    <w:rsid w:val="0012614D"/>
    <w:rsid w:val="0012675F"/>
    <w:rsid w:val="00127507"/>
    <w:rsid w:val="001276E5"/>
    <w:rsid w:val="0013160E"/>
    <w:rsid w:val="00131FD4"/>
    <w:rsid w:val="0013217E"/>
    <w:rsid w:val="00132334"/>
    <w:rsid w:val="001335FF"/>
    <w:rsid w:val="00133DC8"/>
    <w:rsid w:val="00134E94"/>
    <w:rsid w:val="00137650"/>
    <w:rsid w:val="00137D23"/>
    <w:rsid w:val="00140167"/>
    <w:rsid w:val="00140C90"/>
    <w:rsid w:val="00141E22"/>
    <w:rsid w:val="00142721"/>
    <w:rsid w:val="00142AD9"/>
    <w:rsid w:val="00145637"/>
    <w:rsid w:val="001457F3"/>
    <w:rsid w:val="00145EC3"/>
    <w:rsid w:val="00146725"/>
    <w:rsid w:val="00146CF0"/>
    <w:rsid w:val="00147F07"/>
    <w:rsid w:val="0015009E"/>
    <w:rsid w:val="00150AFA"/>
    <w:rsid w:val="00150FBA"/>
    <w:rsid w:val="00151E83"/>
    <w:rsid w:val="00155C9C"/>
    <w:rsid w:val="00156082"/>
    <w:rsid w:val="00156964"/>
    <w:rsid w:val="00157936"/>
    <w:rsid w:val="00157F07"/>
    <w:rsid w:val="00160354"/>
    <w:rsid w:val="0016121B"/>
    <w:rsid w:val="00161A41"/>
    <w:rsid w:val="00162125"/>
    <w:rsid w:val="001628CB"/>
    <w:rsid w:val="00163B7A"/>
    <w:rsid w:val="00164185"/>
    <w:rsid w:val="001646ED"/>
    <w:rsid w:val="00164B7F"/>
    <w:rsid w:val="00164D8E"/>
    <w:rsid w:val="00165860"/>
    <w:rsid w:val="00166EB2"/>
    <w:rsid w:val="00170EEF"/>
    <w:rsid w:val="0017102D"/>
    <w:rsid w:val="001711FA"/>
    <w:rsid w:val="001734BB"/>
    <w:rsid w:val="00173DB7"/>
    <w:rsid w:val="00174938"/>
    <w:rsid w:val="00174EB6"/>
    <w:rsid w:val="00176E07"/>
    <w:rsid w:val="00180132"/>
    <w:rsid w:val="0018056F"/>
    <w:rsid w:val="001810ED"/>
    <w:rsid w:val="00182E79"/>
    <w:rsid w:val="00184581"/>
    <w:rsid w:val="00184599"/>
    <w:rsid w:val="001846C2"/>
    <w:rsid w:val="0018501E"/>
    <w:rsid w:val="00186107"/>
    <w:rsid w:val="001870CD"/>
    <w:rsid w:val="00190EBA"/>
    <w:rsid w:val="00191AA0"/>
    <w:rsid w:val="00191AFF"/>
    <w:rsid w:val="00191FB9"/>
    <w:rsid w:val="001925CD"/>
    <w:rsid w:val="00193221"/>
    <w:rsid w:val="00193337"/>
    <w:rsid w:val="00195A14"/>
    <w:rsid w:val="00196688"/>
    <w:rsid w:val="001971DA"/>
    <w:rsid w:val="001A02A9"/>
    <w:rsid w:val="001A0956"/>
    <w:rsid w:val="001A0CC0"/>
    <w:rsid w:val="001A1778"/>
    <w:rsid w:val="001A1C0D"/>
    <w:rsid w:val="001A1EDD"/>
    <w:rsid w:val="001A3119"/>
    <w:rsid w:val="001A3243"/>
    <w:rsid w:val="001A39BA"/>
    <w:rsid w:val="001A4B12"/>
    <w:rsid w:val="001A52CB"/>
    <w:rsid w:val="001A5428"/>
    <w:rsid w:val="001A5EE8"/>
    <w:rsid w:val="001A6B75"/>
    <w:rsid w:val="001A769C"/>
    <w:rsid w:val="001B0FED"/>
    <w:rsid w:val="001B1177"/>
    <w:rsid w:val="001B1668"/>
    <w:rsid w:val="001B18FB"/>
    <w:rsid w:val="001B2805"/>
    <w:rsid w:val="001B2888"/>
    <w:rsid w:val="001B2E9F"/>
    <w:rsid w:val="001B33F6"/>
    <w:rsid w:val="001B51FD"/>
    <w:rsid w:val="001B55D8"/>
    <w:rsid w:val="001B6534"/>
    <w:rsid w:val="001B7806"/>
    <w:rsid w:val="001C0BAF"/>
    <w:rsid w:val="001C3865"/>
    <w:rsid w:val="001C4987"/>
    <w:rsid w:val="001C5A9D"/>
    <w:rsid w:val="001C69A4"/>
    <w:rsid w:val="001C6BC4"/>
    <w:rsid w:val="001C78FD"/>
    <w:rsid w:val="001D0FA5"/>
    <w:rsid w:val="001D1037"/>
    <w:rsid w:val="001D1A12"/>
    <w:rsid w:val="001D2A28"/>
    <w:rsid w:val="001D2E26"/>
    <w:rsid w:val="001D30DF"/>
    <w:rsid w:val="001D3141"/>
    <w:rsid w:val="001D3773"/>
    <w:rsid w:val="001D3ED3"/>
    <w:rsid w:val="001D432B"/>
    <w:rsid w:val="001D46EE"/>
    <w:rsid w:val="001D4823"/>
    <w:rsid w:val="001D4C60"/>
    <w:rsid w:val="001D4F5A"/>
    <w:rsid w:val="001D5A6A"/>
    <w:rsid w:val="001D6513"/>
    <w:rsid w:val="001D6FAF"/>
    <w:rsid w:val="001D7313"/>
    <w:rsid w:val="001E06E0"/>
    <w:rsid w:val="001E0B85"/>
    <w:rsid w:val="001E0E26"/>
    <w:rsid w:val="001E1EC6"/>
    <w:rsid w:val="001E1EF0"/>
    <w:rsid w:val="001E2AD8"/>
    <w:rsid w:val="001E388C"/>
    <w:rsid w:val="001E58E2"/>
    <w:rsid w:val="001E63EE"/>
    <w:rsid w:val="001E692D"/>
    <w:rsid w:val="001E7619"/>
    <w:rsid w:val="001E7720"/>
    <w:rsid w:val="001F222E"/>
    <w:rsid w:val="001F2A43"/>
    <w:rsid w:val="001F35BE"/>
    <w:rsid w:val="001F4E4F"/>
    <w:rsid w:val="001F4FFC"/>
    <w:rsid w:val="001F6070"/>
    <w:rsid w:val="001F63CD"/>
    <w:rsid w:val="001F763B"/>
    <w:rsid w:val="002011C6"/>
    <w:rsid w:val="00201320"/>
    <w:rsid w:val="00206A0E"/>
    <w:rsid w:val="00210116"/>
    <w:rsid w:val="002101EB"/>
    <w:rsid w:val="00212DDA"/>
    <w:rsid w:val="00214590"/>
    <w:rsid w:val="002149BE"/>
    <w:rsid w:val="00214EEB"/>
    <w:rsid w:val="00215517"/>
    <w:rsid w:val="00215E2C"/>
    <w:rsid w:val="00216574"/>
    <w:rsid w:val="00216C44"/>
    <w:rsid w:val="00222E40"/>
    <w:rsid w:val="00223AC3"/>
    <w:rsid w:val="00224EE0"/>
    <w:rsid w:val="00225107"/>
    <w:rsid w:val="0022514A"/>
    <w:rsid w:val="002251DE"/>
    <w:rsid w:val="002255E5"/>
    <w:rsid w:val="00225ADD"/>
    <w:rsid w:val="00225CE6"/>
    <w:rsid w:val="002260B7"/>
    <w:rsid w:val="0022620B"/>
    <w:rsid w:val="002266CF"/>
    <w:rsid w:val="00226E83"/>
    <w:rsid w:val="002278A6"/>
    <w:rsid w:val="002279F1"/>
    <w:rsid w:val="00227DA6"/>
    <w:rsid w:val="00230113"/>
    <w:rsid w:val="002326C4"/>
    <w:rsid w:val="00233536"/>
    <w:rsid w:val="0023369B"/>
    <w:rsid w:val="00234F41"/>
    <w:rsid w:val="00234F50"/>
    <w:rsid w:val="0023557E"/>
    <w:rsid w:val="0023566E"/>
    <w:rsid w:val="00235711"/>
    <w:rsid w:val="00235819"/>
    <w:rsid w:val="00235B34"/>
    <w:rsid w:val="00235D9E"/>
    <w:rsid w:val="0023636F"/>
    <w:rsid w:val="002365DB"/>
    <w:rsid w:val="00237482"/>
    <w:rsid w:val="002408AE"/>
    <w:rsid w:val="00240EBC"/>
    <w:rsid w:val="00242087"/>
    <w:rsid w:val="00242ED1"/>
    <w:rsid w:val="00245A94"/>
    <w:rsid w:val="0024614D"/>
    <w:rsid w:val="002466E0"/>
    <w:rsid w:val="00246B4A"/>
    <w:rsid w:val="002478E3"/>
    <w:rsid w:val="00247F6D"/>
    <w:rsid w:val="00250558"/>
    <w:rsid w:val="00251802"/>
    <w:rsid w:val="00251AF4"/>
    <w:rsid w:val="0025330A"/>
    <w:rsid w:val="00254A20"/>
    <w:rsid w:val="00254E5C"/>
    <w:rsid w:val="00256C82"/>
    <w:rsid w:val="00256FFC"/>
    <w:rsid w:val="00257BF0"/>
    <w:rsid w:val="00260BAC"/>
    <w:rsid w:val="0026172C"/>
    <w:rsid w:val="00263B40"/>
    <w:rsid w:val="00263D92"/>
    <w:rsid w:val="00263F3E"/>
    <w:rsid w:val="00265C44"/>
    <w:rsid w:val="00265DEF"/>
    <w:rsid w:val="00266798"/>
    <w:rsid w:val="00266980"/>
    <w:rsid w:val="002675B8"/>
    <w:rsid w:val="00267DB7"/>
    <w:rsid w:val="002705A2"/>
    <w:rsid w:val="0027198C"/>
    <w:rsid w:val="002719C1"/>
    <w:rsid w:val="00273B80"/>
    <w:rsid w:val="00274AFE"/>
    <w:rsid w:val="002750A1"/>
    <w:rsid w:val="002756FC"/>
    <w:rsid w:val="00280AA0"/>
    <w:rsid w:val="00282C54"/>
    <w:rsid w:val="002831E5"/>
    <w:rsid w:val="002845DA"/>
    <w:rsid w:val="002851DB"/>
    <w:rsid w:val="00285E3A"/>
    <w:rsid w:val="0028691A"/>
    <w:rsid w:val="00286CE9"/>
    <w:rsid w:val="00287EC4"/>
    <w:rsid w:val="00287EC9"/>
    <w:rsid w:val="002911AE"/>
    <w:rsid w:val="0029293D"/>
    <w:rsid w:val="00292D79"/>
    <w:rsid w:val="00293BE7"/>
    <w:rsid w:val="00296500"/>
    <w:rsid w:val="00297051"/>
    <w:rsid w:val="00297F22"/>
    <w:rsid w:val="00297FCB"/>
    <w:rsid w:val="002A0281"/>
    <w:rsid w:val="002A0BC2"/>
    <w:rsid w:val="002A528B"/>
    <w:rsid w:val="002A5376"/>
    <w:rsid w:val="002A7206"/>
    <w:rsid w:val="002A76A4"/>
    <w:rsid w:val="002A778E"/>
    <w:rsid w:val="002A7C19"/>
    <w:rsid w:val="002A7FB9"/>
    <w:rsid w:val="002B29D0"/>
    <w:rsid w:val="002B30C0"/>
    <w:rsid w:val="002B3FAB"/>
    <w:rsid w:val="002B5602"/>
    <w:rsid w:val="002B60E4"/>
    <w:rsid w:val="002B6FE0"/>
    <w:rsid w:val="002B7C57"/>
    <w:rsid w:val="002B7FD7"/>
    <w:rsid w:val="002C11AD"/>
    <w:rsid w:val="002C144A"/>
    <w:rsid w:val="002C1AC0"/>
    <w:rsid w:val="002C1ADC"/>
    <w:rsid w:val="002C28F9"/>
    <w:rsid w:val="002C2EB6"/>
    <w:rsid w:val="002C5172"/>
    <w:rsid w:val="002C562D"/>
    <w:rsid w:val="002D0A00"/>
    <w:rsid w:val="002D1C16"/>
    <w:rsid w:val="002D2797"/>
    <w:rsid w:val="002D2BB7"/>
    <w:rsid w:val="002D3716"/>
    <w:rsid w:val="002D3C09"/>
    <w:rsid w:val="002D4D12"/>
    <w:rsid w:val="002D5067"/>
    <w:rsid w:val="002D6B24"/>
    <w:rsid w:val="002E0A61"/>
    <w:rsid w:val="002E0CF8"/>
    <w:rsid w:val="002E0E17"/>
    <w:rsid w:val="002E1446"/>
    <w:rsid w:val="002E187A"/>
    <w:rsid w:val="002E2517"/>
    <w:rsid w:val="002E26A4"/>
    <w:rsid w:val="002E43A1"/>
    <w:rsid w:val="002E4608"/>
    <w:rsid w:val="002E56CC"/>
    <w:rsid w:val="002E5B20"/>
    <w:rsid w:val="002E6149"/>
    <w:rsid w:val="002E6707"/>
    <w:rsid w:val="002E710A"/>
    <w:rsid w:val="002E784E"/>
    <w:rsid w:val="002F0E3F"/>
    <w:rsid w:val="002F1073"/>
    <w:rsid w:val="002F322A"/>
    <w:rsid w:val="002F3664"/>
    <w:rsid w:val="002F3A07"/>
    <w:rsid w:val="002F3A4C"/>
    <w:rsid w:val="002F534C"/>
    <w:rsid w:val="002F7639"/>
    <w:rsid w:val="0030169A"/>
    <w:rsid w:val="0030219B"/>
    <w:rsid w:val="0030314F"/>
    <w:rsid w:val="00306A40"/>
    <w:rsid w:val="0030737C"/>
    <w:rsid w:val="00307453"/>
    <w:rsid w:val="00307551"/>
    <w:rsid w:val="0031012D"/>
    <w:rsid w:val="0031221C"/>
    <w:rsid w:val="003132AA"/>
    <w:rsid w:val="00313811"/>
    <w:rsid w:val="00315545"/>
    <w:rsid w:val="003162B6"/>
    <w:rsid w:val="003162F8"/>
    <w:rsid w:val="00316367"/>
    <w:rsid w:val="003170C1"/>
    <w:rsid w:val="00317312"/>
    <w:rsid w:val="003177BE"/>
    <w:rsid w:val="00317B6F"/>
    <w:rsid w:val="0032073E"/>
    <w:rsid w:val="00320923"/>
    <w:rsid w:val="00320AD7"/>
    <w:rsid w:val="0032168A"/>
    <w:rsid w:val="003217C5"/>
    <w:rsid w:val="00321E4D"/>
    <w:rsid w:val="00322F73"/>
    <w:rsid w:val="00325866"/>
    <w:rsid w:val="00325FED"/>
    <w:rsid w:val="00327A00"/>
    <w:rsid w:val="00330418"/>
    <w:rsid w:val="003304E2"/>
    <w:rsid w:val="00330782"/>
    <w:rsid w:val="003307BF"/>
    <w:rsid w:val="003307CF"/>
    <w:rsid w:val="00330845"/>
    <w:rsid w:val="00330BAD"/>
    <w:rsid w:val="00331775"/>
    <w:rsid w:val="00331DBA"/>
    <w:rsid w:val="00331DFA"/>
    <w:rsid w:val="003329DB"/>
    <w:rsid w:val="00335FFC"/>
    <w:rsid w:val="003372E3"/>
    <w:rsid w:val="00337582"/>
    <w:rsid w:val="00340716"/>
    <w:rsid w:val="00340CC1"/>
    <w:rsid w:val="00343333"/>
    <w:rsid w:val="003441CA"/>
    <w:rsid w:val="00344504"/>
    <w:rsid w:val="00344EC0"/>
    <w:rsid w:val="00346297"/>
    <w:rsid w:val="0034637D"/>
    <w:rsid w:val="00346536"/>
    <w:rsid w:val="00346FD1"/>
    <w:rsid w:val="00346FDF"/>
    <w:rsid w:val="0035061B"/>
    <w:rsid w:val="00351C89"/>
    <w:rsid w:val="00351EA9"/>
    <w:rsid w:val="00352260"/>
    <w:rsid w:val="00353DAC"/>
    <w:rsid w:val="00354AEB"/>
    <w:rsid w:val="0035500B"/>
    <w:rsid w:val="0035549F"/>
    <w:rsid w:val="00355D43"/>
    <w:rsid w:val="0036111F"/>
    <w:rsid w:val="00361143"/>
    <w:rsid w:val="00361C7E"/>
    <w:rsid w:val="00363769"/>
    <w:rsid w:val="0036498A"/>
    <w:rsid w:val="00364E37"/>
    <w:rsid w:val="003663B4"/>
    <w:rsid w:val="00366CDD"/>
    <w:rsid w:val="003670F3"/>
    <w:rsid w:val="00370602"/>
    <w:rsid w:val="00372E9D"/>
    <w:rsid w:val="003733E4"/>
    <w:rsid w:val="00375172"/>
    <w:rsid w:val="00375617"/>
    <w:rsid w:val="00375F45"/>
    <w:rsid w:val="003762AF"/>
    <w:rsid w:val="00376447"/>
    <w:rsid w:val="00377658"/>
    <w:rsid w:val="003776EF"/>
    <w:rsid w:val="00377E88"/>
    <w:rsid w:val="003801D6"/>
    <w:rsid w:val="00382019"/>
    <w:rsid w:val="00383001"/>
    <w:rsid w:val="00383CE0"/>
    <w:rsid w:val="00383F96"/>
    <w:rsid w:val="003844A8"/>
    <w:rsid w:val="00386D89"/>
    <w:rsid w:val="00387B5B"/>
    <w:rsid w:val="00387B85"/>
    <w:rsid w:val="00387BBB"/>
    <w:rsid w:val="0039236E"/>
    <w:rsid w:val="00392CAB"/>
    <w:rsid w:val="00393937"/>
    <w:rsid w:val="00393EE6"/>
    <w:rsid w:val="003944F6"/>
    <w:rsid w:val="003957DE"/>
    <w:rsid w:val="003962B4"/>
    <w:rsid w:val="003977F7"/>
    <w:rsid w:val="003A0F98"/>
    <w:rsid w:val="003A13F7"/>
    <w:rsid w:val="003A2A22"/>
    <w:rsid w:val="003A3229"/>
    <w:rsid w:val="003A38A4"/>
    <w:rsid w:val="003A4748"/>
    <w:rsid w:val="003A478F"/>
    <w:rsid w:val="003A4EA5"/>
    <w:rsid w:val="003A5513"/>
    <w:rsid w:val="003A5F88"/>
    <w:rsid w:val="003A60D7"/>
    <w:rsid w:val="003A6911"/>
    <w:rsid w:val="003A6F72"/>
    <w:rsid w:val="003A740F"/>
    <w:rsid w:val="003B0390"/>
    <w:rsid w:val="003B0CDC"/>
    <w:rsid w:val="003B120B"/>
    <w:rsid w:val="003B2EE4"/>
    <w:rsid w:val="003B38A7"/>
    <w:rsid w:val="003B4515"/>
    <w:rsid w:val="003B5FB4"/>
    <w:rsid w:val="003B62B2"/>
    <w:rsid w:val="003B66B8"/>
    <w:rsid w:val="003B78B1"/>
    <w:rsid w:val="003C316E"/>
    <w:rsid w:val="003C403F"/>
    <w:rsid w:val="003C42CC"/>
    <w:rsid w:val="003C446B"/>
    <w:rsid w:val="003C4D98"/>
    <w:rsid w:val="003C5B4B"/>
    <w:rsid w:val="003D008B"/>
    <w:rsid w:val="003D0C91"/>
    <w:rsid w:val="003D1A3A"/>
    <w:rsid w:val="003D1D2C"/>
    <w:rsid w:val="003D2683"/>
    <w:rsid w:val="003D2F1A"/>
    <w:rsid w:val="003D2F76"/>
    <w:rsid w:val="003D310B"/>
    <w:rsid w:val="003D37FB"/>
    <w:rsid w:val="003D4162"/>
    <w:rsid w:val="003D44C2"/>
    <w:rsid w:val="003D45E8"/>
    <w:rsid w:val="003D5BBC"/>
    <w:rsid w:val="003D6333"/>
    <w:rsid w:val="003D709A"/>
    <w:rsid w:val="003E044D"/>
    <w:rsid w:val="003E0A4B"/>
    <w:rsid w:val="003E0B15"/>
    <w:rsid w:val="003E21F3"/>
    <w:rsid w:val="003E2275"/>
    <w:rsid w:val="003E2844"/>
    <w:rsid w:val="003E2862"/>
    <w:rsid w:val="003E4661"/>
    <w:rsid w:val="003E46D8"/>
    <w:rsid w:val="003E4AC4"/>
    <w:rsid w:val="003E4B36"/>
    <w:rsid w:val="003E4F7D"/>
    <w:rsid w:val="003E510E"/>
    <w:rsid w:val="003E51AF"/>
    <w:rsid w:val="003E53CC"/>
    <w:rsid w:val="003E571E"/>
    <w:rsid w:val="003E5FB8"/>
    <w:rsid w:val="003E7A77"/>
    <w:rsid w:val="003F04F3"/>
    <w:rsid w:val="003F2567"/>
    <w:rsid w:val="003F371B"/>
    <w:rsid w:val="003F388D"/>
    <w:rsid w:val="003F3DD4"/>
    <w:rsid w:val="0040111E"/>
    <w:rsid w:val="00402C80"/>
    <w:rsid w:val="0040353A"/>
    <w:rsid w:val="00403F6E"/>
    <w:rsid w:val="0040461F"/>
    <w:rsid w:val="0040579B"/>
    <w:rsid w:val="00406F4E"/>
    <w:rsid w:val="00406F71"/>
    <w:rsid w:val="00407BF4"/>
    <w:rsid w:val="00407FAF"/>
    <w:rsid w:val="00411BFD"/>
    <w:rsid w:val="004125AE"/>
    <w:rsid w:val="004126CB"/>
    <w:rsid w:val="00413A48"/>
    <w:rsid w:val="00413ED5"/>
    <w:rsid w:val="004151C4"/>
    <w:rsid w:val="00415B21"/>
    <w:rsid w:val="00416229"/>
    <w:rsid w:val="0041673A"/>
    <w:rsid w:val="00416961"/>
    <w:rsid w:val="00420B62"/>
    <w:rsid w:val="00420E73"/>
    <w:rsid w:val="00424B2B"/>
    <w:rsid w:val="004254E7"/>
    <w:rsid w:val="00426191"/>
    <w:rsid w:val="00426680"/>
    <w:rsid w:val="00426CC3"/>
    <w:rsid w:val="00427FF1"/>
    <w:rsid w:val="00430742"/>
    <w:rsid w:val="00431FA4"/>
    <w:rsid w:val="00432575"/>
    <w:rsid w:val="00432A1A"/>
    <w:rsid w:val="00432FE4"/>
    <w:rsid w:val="004334C1"/>
    <w:rsid w:val="00433555"/>
    <w:rsid w:val="00433803"/>
    <w:rsid w:val="004339BC"/>
    <w:rsid w:val="00433A1A"/>
    <w:rsid w:val="00433CD9"/>
    <w:rsid w:val="0043514B"/>
    <w:rsid w:val="00435955"/>
    <w:rsid w:val="004361EA"/>
    <w:rsid w:val="00436320"/>
    <w:rsid w:val="00437941"/>
    <w:rsid w:val="004402E1"/>
    <w:rsid w:val="00440CCF"/>
    <w:rsid w:val="00440F57"/>
    <w:rsid w:val="0044322B"/>
    <w:rsid w:val="004446B5"/>
    <w:rsid w:val="004459CE"/>
    <w:rsid w:val="00445C8C"/>
    <w:rsid w:val="00446058"/>
    <w:rsid w:val="00447BAF"/>
    <w:rsid w:val="00450B39"/>
    <w:rsid w:val="00451BB4"/>
    <w:rsid w:val="00453F75"/>
    <w:rsid w:val="00454943"/>
    <w:rsid w:val="00454D49"/>
    <w:rsid w:val="004550C4"/>
    <w:rsid w:val="004551A1"/>
    <w:rsid w:val="00456F4F"/>
    <w:rsid w:val="0045775B"/>
    <w:rsid w:val="004601B4"/>
    <w:rsid w:val="004602A0"/>
    <w:rsid w:val="00460596"/>
    <w:rsid w:val="00461038"/>
    <w:rsid w:val="00461948"/>
    <w:rsid w:val="00461B24"/>
    <w:rsid w:val="00461E61"/>
    <w:rsid w:val="00461FA2"/>
    <w:rsid w:val="004627A3"/>
    <w:rsid w:val="00462B4F"/>
    <w:rsid w:val="00462BA7"/>
    <w:rsid w:val="004642DB"/>
    <w:rsid w:val="00465070"/>
    <w:rsid w:val="004660F6"/>
    <w:rsid w:val="004662DE"/>
    <w:rsid w:val="004679F3"/>
    <w:rsid w:val="004707A7"/>
    <w:rsid w:val="00470D8C"/>
    <w:rsid w:val="00471DB2"/>
    <w:rsid w:val="0047220E"/>
    <w:rsid w:val="004732CB"/>
    <w:rsid w:val="004736B1"/>
    <w:rsid w:val="00473703"/>
    <w:rsid w:val="0047500B"/>
    <w:rsid w:val="004764A4"/>
    <w:rsid w:val="00476622"/>
    <w:rsid w:val="00476B91"/>
    <w:rsid w:val="00480944"/>
    <w:rsid w:val="00481BDF"/>
    <w:rsid w:val="00482792"/>
    <w:rsid w:val="00482C3F"/>
    <w:rsid w:val="0048347A"/>
    <w:rsid w:val="0048526D"/>
    <w:rsid w:val="0048669C"/>
    <w:rsid w:val="0049023F"/>
    <w:rsid w:val="00492267"/>
    <w:rsid w:val="004927D7"/>
    <w:rsid w:val="00493D51"/>
    <w:rsid w:val="00494063"/>
    <w:rsid w:val="00494F75"/>
    <w:rsid w:val="004A10AD"/>
    <w:rsid w:val="004A3087"/>
    <w:rsid w:val="004A38B2"/>
    <w:rsid w:val="004A3E5D"/>
    <w:rsid w:val="004A77DB"/>
    <w:rsid w:val="004B1927"/>
    <w:rsid w:val="004B1DEE"/>
    <w:rsid w:val="004B32B0"/>
    <w:rsid w:val="004B35A4"/>
    <w:rsid w:val="004B3899"/>
    <w:rsid w:val="004B58C8"/>
    <w:rsid w:val="004B5CB8"/>
    <w:rsid w:val="004B6382"/>
    <w:rsid w:val="004B75C0"/>
    <w:rsid w:val="004B7B5F"/>
    <w:rsid w:val="004C14C2"/>
    <w:rsid w:val="004C15F0"/>
    <w:rsid w:val="004C2C73"/>
    <w:rsid w:val="004C2EFD"/>
    <w:rsid w:val="004C4847"/>
    <w:rsid w:val="004C53E3"/>
    <w:rsid w:val="004C6DC6"/>
    <w:rsid w:val="004C7F15"/>
    <w:rsid w:val="004D100F"/>
    <w:rsid w:val="004D2255"/>
    <w:rsid w:val="004D2BDD"/>
    <w:rsid w:val="004D30E4"/>
    <w:rsid w:val="004D437F"/>
    <w:rsid w:val="004D5898"/>
    <w:rsid w:val="004D5BC2"/>
    <w:rsid w:val="004D5D8B"/>
    <w:rsid w:val="004D6F83"/>
    <w:rsid w:val="004D70A9"/>
    <w:rsid w:val="004D7A3D"/>
    <w:rsid w:val="004E132B"/>
    <w:rsid w:val="004E14D9"/>
    <w:rsid w:val="004E1562"/>
    <w:rsid w:val="004E19A9"/>
    <w:rsid w:val="004E38A8"/>
    <w:rsid w:val="004E38B6"/>
    <w:rsid w:val="004E3BBD"/>
    <w:rsid w:val="004E42ED"/>
    <w:rsid w:val="004E534B"/>
    <w:rsid w:val="004E5B02"/>
    <w:rsid w:val="004E64F5"/>
    <w:rsid w:val="004E7F69"/>
    <w:rsid w:val="004F1F9C"/>
    <w:rsid w:val="004F2D98"/>
    <w:rsid w:val="004F33AA"/>
    <w:rsid w:val="004F3C91"/>
    <w:rsid w:val="004F4361"/>
    <w:rsid w:val="004F4C6E"/>
    <w:rsid w:val="004F757A"/>
    <w:rsid w:val="004F7F8B"/>
    <w:rsid w:val="00500552"/>
    <w:rsid w:val="00501422"/>
    <w:rsid w:val="00502092"/>
    <w:rsid w:val="00503559"/>
    <w:rsid w:val="0050393B"/>
    <w:rsid w:val="00503BE9"/>
    <w:rsid w:val="00503F3B"/>
    <w:rsid w:val="005058AE"/>
    <w:rsid w:val="0050634A"/>
    <w:rsid w:val="005063DD"/>
    <w:rsid w:val="0050735C"/>
    <w:rsid w:val="005073FC"/>
    <w:rsid w:val="00507A61"/>
    <w:rsid w:val="00510E59"/>
    <w:rsid w:val="00512C99"/>
    <w:rsid w:val="00513036"/>
    <w:rsid w:val="00513EE0"/>
    <w:rsid w:val="00514198"/>
    <w:rsid w:val="00515700"/>
    <w:rsid w:val="00516CAA"/>
    <w:rsid w:val="005207A3"/>
    <w:rsid w:val="00520D00"/>
    <w:rsid w:val="005226A6"/>
    <w:rsid w:val="00522F37"/>
    <w:rsid w:val="00523144"/>
    <w:rsid w:val="00523CFB"/>
    <w:rsid w:val="00525520"/>
    <w:rsid w:val="00525854"/>
    <w:rsid w:val="00530BF2"/>
    <w:rsid w:val="005318F9"/>
    <w:rsid w:val="00532C96"/>
    <w:rsid w:val="00533325"/>
    <w:rsid w:val="00534997"/>
    <w:rsid w:val="00534B81"/>
    <w:rsid w:val="00535238"/>
    <w:rsid w:val="00536F07"/>
    <w:rsid w:val="00537CC3"/>
    <w:rsid w:val="00540512"/>
    <w:rsid w:val="0054130E"/>
    <w:rsid w:val="005424D5"/>
    <w:rsid w:val="00542CF5"/>
    <w:rsid w:val="005435E0"/>
    <w:rsid w:val="00543C6E"/>
    <w:rsid w:val="00543FDD"/>
    <w:rsid w:val="00544166"/>
    <w:rsid w:val="00544D29"/>
    <w:rsid w:val="00545DFB"/>
    <w:rsid w:val="005476C0"/>
    <w:rsid w:val="00550B5B"/>
    <w:rsid w:val="005525AD"/>
    <w:rsid w:val="00553A1A"/>
    <w:rsid w:val="005547D7"/>
    <w:rsid w:val="00555EB4"/>
    <w:rsid w:val="00556D08"/>
    <w:rsid w:val="00556DE6"/>
    <w:rsid w:val="00556FD3"/>
    <w:rsid w:val="00557637"/>
    <w:rsid w:val="00557B6E"/>
    <w:rsid w:val="0056022E"/>
    <w:rsid w:val="005604BD"/>
    <w:rsid w:val="00560E43"/>
    <w:rsid w:val="005628D8"/>
    <w:rsid w:val="00563515"/>
    <w:rsid w:val="005635B9"/>
    <w:rsid w:val="00564A79"/>
    <w:rsid w:val="00564C07"/>
    <w:rsid w:val="0056500A"/>
    <w:rsid w:val="00566207"/>
    <w:rsid w:val="0056712E"/>
    <w:rsid w:val="005676D1"/>
    <w:rsid w:val="00570DE3"/>
    <w:rsid w:val="00571E72"/>
    <w:rsid w:val="00572C28"/>
    <w:rsid w:val="0057374B"/>
    <w:rsid w:val="005738A4"/>
    <w:rsid w:val="00573CF0"/>
    <w:rsid w:val="00573E42"/>
    <w:rsid w:val="00573E4A"/>
    <w:rsid w:val="005742D0"/>
    <w:rsid w:val="00574DA8"/>
    <w:rsid w:val="00575516"/>
    <w:rsid w:val="005759E6"/>
    <w:rsid w:val="00576BD8"/>
    <w:rsid w:val="00577F82"/>
    <w:rsid w:val="00577FDC"/>
    <w:rsid w:val="00580501"/>
    <w:rsid w:val="00580B48"/>
    <w:rsid w:val="00581786"/>
    <w:rsid w:val="00581DE9"/>
    <w:rsid w:val="0058292D"/>
    <w:rsid w:val="00585A1B"/>
    <w:rsid w:val="005868DC"/>
    <w:rsid w:val="00590630"/>
    <w:rsid w:val="00590EA8"/>
    <w:rsid w:val="00591ABF"/>
    <w:rsid w:val="00592BAD"/>
    <w:rsid w:val="00593084"/>
    <w:rsid w:val="005931CE"/>
    <w:rsid w:val="0059376A"/>
    <w:rsid w:val="005973E8"/>
    <w:rsid w:val="00597B67"/>
    <w:rsid w:val="005A036B"/>
    <w:rsid w:val="005A1822"/>
    <w:rsid w:val="005A2A67"/>
    <w:rsid w:val="005A2ACC"/>
    <w:rsid w:val="005A2B74"/>
    <w:rsid w:val="005A3A74"/>
    <w:rsid w:val="005A3B8D"/>
    <w:rsid w:val="005A3BDA"/>
    <w:rsid w:val="005A5126"/>
    <w:rsid w:val="005A597F"/>
    <w:rsid w:val="005A6E83"/>
    <w:rsid w:val="005A7CD1"/>
    <w:rsid w:val="005B2498"/>
    <w:rsid w:val="005B2E56"/>
    <w:rsid w:val="005B2E61"/>
    <w:rsid w:val="005B392D"/>
    <w:rsid w:val="005B493C"/>
    <w:rsid w:val="005B4DDE"/>
    <w:rsid w:val="005B5E09"/>
    <w:rsid w:val="005B5EDC"/>
    <w:rsid w:val="005B6E2B"/>
    <w:rsid w:val="005C0229"/>
    <w:rsid w:val="005C075F"/>
    <w:rsid w:val="005C1375"/>
    <w:rsid w:val="005C2A82"/>
    <w:rsid w:val="005C3784"/>
    <w:rsid w:val="005C38A1"/>
    <w:rsid w:val="005C58A6"/>
    <w:rsid w:val="005C6AF0"/>
    <w:rsid w:val="005C6FB1"/>
    <w:rsid w:val="005C7588"/>
    <w:rsid w:val="005C7EFB"/>
    <w:rsid w:val="005D08B7"/>
    <w:rsid w:val="005D1855"/>
    <w:rsid w:val="005D200B"/>
    <w:rsid w:val="005D22D2"/>
    <w:rsid w:val="005D443C"/>
    <w:rsid w:val="005D62E0"/>
    <w:rsid w:val="005D6563"/>
    <w:rsid w:val="005D6DAD"/>
    <w:rsid w:val="005D7D79"/>
    <w:rsid w:val="005E01BE"/>
    <w:rsid w:val="005E0EF7"/>
    <w:rsid w:val="005E30BB"/>
    <w:rsid w:val="005E3112"/>
    <w:rsid w:val="005E43FA"/>
    <w:rsid w:val="005E55E9"/>
    <w:rsid w:val="005E5F28"/>
    <w:rsid w:val="005E6A15"/>
    <w:rsid w:val="005F0A42"/>
    <w:rsid w:val="005F15E4"/>
    <w:rsid w:val="005F162F"/>
    <w:rsid w:val="005F2094"/>
    <w:rsid w:val="005F2950"/>
    <w:rsid w:val="005F37C8"/>
    <w:rsid w:val="005F665A"/>
    <w:rsid w:val="005F66D1"/>
    <w:rsid w:val="005F6D8D"/>
    <w:rsid w:val="005F7C08"/>
    <w:rsid w:val="0060004F"/>
    <w:rsid w:val="006003FA"/>
    <w:rsid w:val="006006B1"/>
    <w:rsid w:val="00602132"/>
    <w:rsid w:val="00602781"/>
    <w:rsid w:val="006033E6"/>
    <w:rsid w:val="00603CBC"/>
    <w:rsid w:val="00603D07"/>
    <w:rsid w:val="00604D75"/>
    <w:rsid w:val="0060509E"/>
    <w:rsid w:val="006052E6"/>
    <w:rsid w:val="00605D2F"/>
    <w:rsid w:val="00605FC7"/>
    <w:rsid w:val="00607F12"/>
    <w:rsid w:val="00610742"/>
    <w:rsid w:val="0061089F"/>
    <w:rsid w:val="00610A5F"/>
    <w:rsid w:val="00610BE4"/>
    <w:rsid w:val="00610BEF"/>
    <w:rsid w:val="00612D97"/>
    <w:rsid w:val="00615636"/>
    <w:rsid w:val="0061579C"/>
    <w:rsid w:val="00615C53"/>
    <w:rsid w:val="00620079"/>
    <w:rsid w:val="006212A4"/>
    <w:rsid w:val="00622196"/>
    <w:rsid w:val="00622388"/>
    <w:rsid w:val="0062250D"/>
    <w:rsid w:val="00623DF6"/>
    <w:rsid w:val="00624F6C"/>
    <w:rsid w:val="00626A2F"/>
    <w:rsid w:val="00626BDF"/>
    <w:rsid w:val="00627006"/>
    <w:rsid w:val="00627EBD"/>
    <w:rsid w:val="00630AFA"/>
    <w:rsid w:val="00632FBA"/>
    <w:rsid w:val="00632FCF"/>
    <w:rsid w:val="00633277"/>
    <w:rsid w:val="00634719"/>
    <w:rsid w:val="00634870"/>
    <w:rsid w:val="00635BDB"/>
    <w:rsid w:val="0063719E"/>
    <w:rsid w:val="00641492"/>
    <w:rsid w:val="0064160F"/>
    <w:rsid w:val="00641B73"/>
    <w:rsid w:val="00641D51"/>
    <w:rsid w:val="0064241D"/>
    <w:rsid w:val="00642694"/>
    <w:rsid w:val="006429F6"/>
    <w:rsid w:val="00642DB4"/>
    <w:rsid w:val="0064464F"/>
    <w:rsid w:val="00644FE9"/>
    <w:rsid w:val="00645155"/>
    <w:rsid w:val="00645AD0"/>
    <w:rsid w:val="006463B5"/>
    <w:rsid w:val="00646B46"/>
    <w:rsid w:val="00647C65"/>
    <w:rsid w:val="006503AF"/>
    <w:rsid w:val="00653077"/>
    <w:rsid w:val="00653929"/>
    <w:rsid w:val="00653F70"/>
    <w:rsid w:val="00654BB4"/>
    <w:rsid w:val="00654E23"/>
    <w:rsid w:val="00655239"/>
    <w:rsid w:val="00655299"/>
    <w:rsid w:val="0065547B"/>
    <w:rsid w:val="00657461"/>
    <w:rsid w:val="00657C4B"/>
    <w:rsid w:val="00662BC1"/>
    <w:rsid w:val="006631F5"/>
    <w:rsid w:val="006639EE"/>
    <w:rsid w:val="00663F04"/>
    <w:rsid w:val="0066403B"/>
    <w:rsid w:val="00665ED5"/>
    <w:rsid w:val="00666BCA"/>
    <w:rsid w:val="00670088"/>
    <w:rsid w:val="00670612"/>
    <w:rsid w:val="00673291"/>
    <w:rsid w:val="006736FD"/>
    <w:rsid w:val="0067589D"/>
    <w:rsid w:val="00676060"/>
    <w:rsid w:val="00676265"/>
    <w:rsid w:val="0068015C"/>
    <w:rsid w:val="00681365"/>
    <w:rsid w:val="00681C6E"/>
    <w:rsid w:val="0068347F"/>
    <w:rsid w:val="006837DD"/>
    <w:rsid w:val="00683CFD"/>
    <w:rsid w:val="006906FB"/>
    <w:rsid w:val="00691154"/>
    <w:rsid w:val="006923F2"/>
    <w:rsid w:val="00693D95"/>
    <w:rsid w:val="0069405F"/>
    <w:rsid w:val="006942E3"/>
    <w:rsid w:val="006971CF"/>
    <w:rsid w:val="00697586"/>
    <w:rsid w:val="006978F3"/>
    <w:rsid w:val="00697C5F"/>
    <w:rsid w:val="006A0349"/>
    <w:rsid w:val="006A07DC"/>
    <w:rsid w:val="006A3AA3"/>
    <w:rsid w:val="006A4AA0"/>
    <w:rsid w:val="006A6A71"/>
    <w:rsid w:val="006A708B"/>
    <w:rsid w:val="006A7B2C"/>
    <w:rsid w:val="006A7F46"/>
    <w:rsid w:val="006B0F01"/>
    <w:rsid w:val="006B1366"/>
    <w:rsid w:val="006B1A71"/>
    <w:rsid w:val="006B30BD"/>
    <w:rsid w:val="006B3240"/>
    <w:rsid w:val="006B389A"/>
    <w:rsid w:val="006B5222"/>
    <w:rsid w:val="006B71B8"/>
    <w:rsid w:val="006B7FF7"/>
    <w:rsid w:val="006C0645"/>
    <w:rsid w:val="006C147B"/>
    <w:rsid w:val="006C18D1"/>
    <w:rsid w:val="006C2650"/>
    <w:rsid w:val="006C5371"/>
    <w:rsid w:val="006C6811"/>
    <w:rsid w:val="006C6D3F"/>
    <w:rsid w:val="006C732E"/>
    <w:rsid w:val="006C7B7E"/>
    <w:rsid w:val="006C7DFE"/>
    <w:rsid w:val="006D0628"/>
    <w:rsid w:val="006D0ECB"/>
    <w:rsid w:val="006D118E"/>
    <w:rsid w:val="006D1FA3"/>
    <w:rsid w:val="006D2154"/>
    <w:rsid w:val="006D4798"/>
    <w:rsid w:val="006D5491"/>
    <w:rsid w:val="006D5DAB"/>
    <w:rsid w:val="006D5FBD"/>
    <w:rsid w:val="006D6A83"/>
    <w:rsid w:val="006E0025"/>
    <w:rsid w:val="006E1857"/>
    <w:rsid w:val="006E18D6"/>
    <w:rsid w:val="006E2C0F"/>
    <w:rsid w:val="006E3160"/>
    <w:rsid w:val="006E3481"/>
    <w:rsid w:val="006E35A7"/>
    <w:rsid w:val="006E3A88"/>
    <w:rsid w:val="006E3E4F"/>
    <w:rsid w:val="006E409B"/>
    <w:rsid w:val="006E477A"/>
    <w:rsid w:val="006E618E"/>
    <w:rsid w:val="006F14E1"/>
    <w:rsid w:val="006F25A5"/>
    <w:rsid w:val="006F2C06"/>
    <w:rsid w:val="006F3839"/>
    <w:rsid w:val="006F3B63"/>
    <w:rsid w:val="006F4E94"/>
    <w:rsid w:val="006F5881"/>
    <w:rsid w:val="006F6E49"/>
    <w:rsid w:val="006F75EB"/>
    <w:rsid w:val="006F7887"/>
    <w:rsid w:val="00700C6F"/>
    <w:rsid w:val="00703E80"/>
    <w:rsid w:val="00705583"/>
    <w:rsid w:val="00706117"/>
    <w:rsid w:val="0070762C"/>
    <w:rsid w:val="00710B13"/>
    <w:rsid w:val="007116B4"/>
    <w:rsid w:val="00712A25"/>
    <w:rsid w:val="00714F96"/>
    <w:rsid w:val="00715C65"/>
    <w:rsid w:val="007161D0"/>
    <w:rsid w:val="007164D1"/>
    <w:rsid w:val="0071754A"/>
    <w:rsid w:val="00717C89"/>
    <w:rsid w:val="00717D59"/>
    <w:rsid w:val="00720FE8"/>
    <w:rsid w:val="00721809"/>
    <w:rsid w:val="00721DD2"/>
    <w:rsid w:val="007221AC"/>
    <w:rsid w:val="007223AB"/>
    <w:rsid w:val="0072263E"/>
    <w:rsid w:val="007227BA"/>
    <w:rsid w:val="00723072"/>
    <w:rsid w:val="007246B8"/>
    <w:rsid w:val="00724F8B"/>
    <w:rsid w:val="00725742"/>
    <w:rsid w:val="00725DF9"/>
    <w:rsid w:val="00725E74"/>
    <w:rsid w:val="0072617B"/>
    <w:rsid w:val="00726890"/>
    <w:rsid w:val="007275BF"/>
    <w:rsid w:val="0072788A"/>
    <w:rsid w:val="00730E29"/>
    <w:rsid w:val="00730E2F"/>
    <w:rsid w:val="007312C3"/>
    <w:rsid w:val="00731360"/>
    <w:rsid w:val="007332B4"/>
    <w:rsid w:val="00733732"/>
    <w:rsid w:val="007337D7"/>
    <w:rsid w:val="00733802"/>
    <w:rsid w:val="00733B4D"/>
    <w:rsid w:val="00734256"/>
    <w:rsid w:val="0073455D"/>
    <w:rsid w:val="00736367"/>
    <w:rsid w:val="007378CD"/>
    <w:rsid w:val="00737994"/>
    <w:rsid w:val="00740AA1"/>
    <w:rsid w:val="0074164E"/>
    <w:rsid w:val="007429F0"/>
    <w:rsid w:val="00744A57"/>
    <w:rsid w:val="00744AD8"/>
    <w:rsid w:val="00744F05"/>
    <w:rsid w:val="00744FE4"/>
    <w:rsid w:val="00745FC4"/>
    <w:rsid w:val="007466EC"/>
    <w:rsid w:val="00747651"/>
    <w:rsid w:val="00747BA4"/>
    <w:rsid w:val="007515B8"/>
    <w:rsid w:val="0075316D"/>
    <w:rsid w:val="00753240"/>
    <w:rsid w:val="0075481A"/>
    <w:rsid w:val="0075558C"/>
    <w:rsid w:val="007578CD"/>
    <w:rsid w:val="00760CBE"/>
    <w:rsid w:val="00760D31"/>
    <w:rsid w:val="007620DA"/>
    <w:rsid w:val="00762747"/>
    <w:rsid w:val="00763AEC"/>
    <w:rsid w:val="007653A8"/>
    <w:rsid w:val="007653CE"/>
    <w:rsid w:val="00765A0C"/>
    <w:rsid w:val="00770D99"/>
    <w:rsid w:val="0077135A"/>
    <w:rsid w:val="00771676"/>
    <w:rsid w:val="00771C97"/>
    <w:rsid w:val="0077218E"/>
    <w:rsid w:val="00772385"/>
    <w:rsid w:val="00773AAD"/>
    <w:rsid w:val="00774717"/>
    <w:rsid w:val="00774A7E"/>
    <w:rsid w:val="00775BE0"/>
    <w:rsid w:val="00775EDD"/>
    <w:rsid w:val="007764AF"/>
    <w:rsid w:val="007767C9"/>
    <w:rsid w:val="00777916"/>
    <w:rsid w:val="00777A76"/>
    <w:rsid w:val="00777BD9"/>
    <w:rsid w:val="00777F9D"/>
    <w:rsid w:val="007806BC"/>
    <w:rsid w:val="007813F5"/>
    <w:rsid w:val="007841FF"/>
    <w:rsid w:val="00785856"/>
    <w:rsid w:val="00786B94"/>
    <w:rsid w:val="007870A1"/>
    <w:rsid w:val="007905DF"/>
    <w:rsid w:val="00790E5B"/>
    <w:rsid w:val="007910A3"/>
    <w:rsid w:val="00791475"/>
    <w:rsid w:val="007914B4"/>
    <w:rsid w:val="00791B16"/>
    <w:rsid w:val="00791D66"/>
    <w:rsid w:val="00792CA6"/>
    <w:rsid w:val="00793B3A"/>
    <w:rsid w:val="00793DCB"/>
    <w:rsid w:val="00794CF3"/>
    <w:rsid w:val="00795E20"/>
    <w:rsid w:val="00796D9E"/>
    <w:rsid w:val="00797AED"/>
    <w:rsid w:val="007A0879"/>
    <w:rsid w:val="007A19F4"/>
    <w:rsid w:val="007A1C44"/>
    <w:rsid w:val="007A7DCD"/>
    <w:rsid w:val="007B1819"/>
    <w:rsid w:val="007B2387"/>
    <w:rsid w:val="007B415B"/>
    <w:rsid w:val="007B548C"/>
    <w:rsid w:val="007B5F1A"/>
    <w:rsid w:val="007B6A51"/>
    <w:rsid w:val="007B6FB6"/>
    <w:rsid w:val="007B7061"/>
    <w:rsid w:val="007B7134"/>
    <w:rsid w:val="007B7B9F"/>
    <w:rsid w:val="007C04F2"/>
    <w:rsid w:val="007C0DEC"/>
    <w:rsid w:val="007C0EBE"/>
    <w:rsid w:val="007C1033"/>
    <w:rsid w:val="007C1F56"/>
    <w:rsid w:val="007C329D"/>
    <w:rsid w:val="007C37F7"/>
    <w:rsid w:val="007C40B5"/>
    <w:rsid w:val="007C410C"/>
    <w:rsid w:val="007C4A0E"/>
    <w:rsid w:val="007C4BB7"/>
    <w:rsid w:val="007C4CE5"/>
    <w:rsid w:val="007C57C5"/>
    <w:rsid w:val="007C5B35"/>
    <w:rsid w:val="007C5B69"/>
    <w:rsid w:val="007C67D6"/>
    <w:rsid w:val="007C76D1"/>
    <w:rsid w:val="007D00CE"/>
    <w:rsid w:val="007D1DDE"/>
    <w:rsid w:val="007D4A45"/>
    <w:rsid w:val="007D55E3"/>
    <w:rsid w:val="007D56BB"/>
    <w:rsid w:val="007D5A37"/>
    <w:rsid w:val="007D7F1A"/>
    <w:rsid w:val="007E0ABB"/>
    <w:rsid w:val="007E34CA"/>
    <w:rsid w:val="007E375A"/>
    <w:rsid w:val="007E3EF0"/>
    <w:rsid w:val="007E4609"/>
    <w:rsid w:val="007E6426"/>
    <w:rsid w:val="007E6D41"/>
    <w:rsid w:val="007E7C2F"/>
    <w:rsid w:val="007E7CD8"/>
    <w:rsid w:val="007E7ECE"/>
    <w:rsid w:val="007E7F34"/>
    <w:rsid w:val="007F2F11"/>
    <w:rsid w:val="007F330A"/>
    <w:rsid w:val="007F3A60"/>
    <w:rsid w:val="007F3C2D"/>
    <w:rsid w:val="007F46D6"/>
    <w:rsid w:val="007F561E"/>
    <w:rsid w:val="007F5FDD"/>
    <w:rsid w:val="007F7974"/>
    <w:rsid w:val="008005DA"/>
    <w:rsid w:val="00800829"/>
    <w:rsid w:val="008013EA"/>
    <w:rsid w:val="0080147F"/>
    <w:rsid w:val="00802555"/>
    <w:rsid w:val="00803088"/>
    <w:rsid w:val="008063E0"/>
    <w:rsid w:val="0080661C"/>
    <w:rsid w:val="0080709B"/>
    <w:rsid w:val="0080753D"/>
    <w:rsid w:val="008106CE"/>
    <w:rsid w:val="00810FB1"/>
    <w:rsid w:val="008118E4"/>
    <w:rsid w:val="00812A02"/>
    <w:rsid w:val="00812B38"/>
    <w:rsid w:val="00812F39"/>
    <w:rsid w:val="00813A37"/>
    <w:rsid w:val="00813E7E"/>
    <w:rsid w:val="0081413A"/>
    <w:rsid w:val="00814525"/>
    <w:rsid w:val="00814E63"/>
    <w:rsid w:val="00820E0E"/>
    <w:rsid w:val="008219AB"/>
    <w:rsid w:val="008234B3"/>
    <w:rsid w:val="00823853"/>
    <w:rsid w:val="00823C2C"/>
    <w:rsid w:val="00824796"/>
    <w:rsid w:val="00824816"/>
    <w:rsid w:val="00825EA4"/>
    <w:rsid w:val="00830AAF"/>
    <w:rsid w:val="0083127A"/>
    <w:rsid w:val="0083179C"/>
    <w:rsid w:val="00831BDC"/>
    <w:rsid w:val="008321D7"/>
    <w:rsid w:val="0083242A"/>
    <w:rsid w:val="00832C14"/>
    <w:rsid w:val="00834670"/>
    <w:rsid w:val="0083519C"/>
    <w:rsid w:val="00837171"/>
    <w:rsid w:val="00837580"/>
    <w:rsid w:val="008401B6"/>
    <w:rsid w:val="00840500"/>
    <w:rsid w:val="0084240E"/>
    <w:rsid w:val="008442E8"/>
    <w:rsid w:val="00844E8A"/>
    <w:rsid w:val="00845F4A"/>
    <w:rsid w:val="00846D7C"/>
    <w:rsid w:val="0084771E"/>
    <w:rsid w:val="00850208"/>
    <w:rsid w:val="0085056D"/>
    <w:rsid w:val="00850A04"/>
    <w:rsid w:val="00850C69"/>
    <w:rsid w:val="00850D93"/>
    <w:rsid w:val="00851E9E"/>
    <w:rsid w:val="008526DB"/>
    <w:rsid w:val="00852CD5"/>
    <w:rsid w:val="00852D54"/>
    <w:rsid w:val="00853085"/>
    <w:rsid w:val="00854165"/>
    <w:rsid w:val="008553AE"/>
    <w:rsid w:val="008559F6"/>
    <w:rsid w:val="00855D79"/>
    <w:rsid w:val="0085618E"/>
    <w:rsid w:val="008600C4"/>
    <w:rsid w:val="008609D2"/>
    <w:rsid w:val="00862F49"/>
    <w:rsid w:val="00863E5E"/>
    <w:rsid w:val="0086404B"/>
    <w:rsid w:val="00864718"/>
    <w:rsid w:val="0086473E"/>
    <w:rsid w:val="00865134"/>
    <w:rsid w:val="00865DBB"/>
    <w:rsid w:val="00867038"/>
    <w:rsid w:val="00867F38"/>
    <w:rsid w:val="00870F10"/>
    <w:rsid w:val="00871086"/>
    <w:rsid w:val="00871145"/>
    <w:rsid w:val="0087149C"/>
    <w:rsid w:val="00871905"/>
    <w:rsid w:val="00871BFB"/>
    <w:rsid w:val="008736C3"/>
    <w:rsid w:val="00873742"/>
    <w:rsid w:val="008739F9"/>
    <w:rsid w:val="00874DBC"/>
    <w:rsid w:val="00876405"/>
    <w:rsid w:val="008805EF"/>
    <w:rsid w:val="00880D0E"/>
    <w:rsid w:val="00882572"/>
    <w:rsid w:val="008833DD"/>
    <w:rsid w:val="008843D7"/>
    <w:rsid w:val="008852AB"/>
    <w:rsid w:val="00885FC8"/>
    <w:rsid w:val="008865DC"/>
    <w:rsid w:val="00887816"/>
    <w:rsid w:val="00887F13"/>
    <w:rsid w:val="0089435D"/>
    <w:rsid w:val="00895A5B"/>
    <w:rsid w:val="00897775"/>
    <w:rsid w:val="00897944"/>
    <w:rsid w:val="008A2066"/>
    <w:rsid w:val="008A37F5"/>
    <w:rsid w:val="008A3842"/>
    <w:rsid w:val="008A4521"/>
    <w:rsid w:val="008A5625"/>
    <w:rsid w:val="008A6792"/>
    <w:rsid w:val="008A684C"/>
    <w:rsid w:val="008A6A31"/>
    <w:rsid w:val="008A7CE4"/>
    <w:rsid w:val="008B1A1D"/>
    <w:rsid w:val="008B2C97"/>
    <w:rsid w:val="008B2EF0"/>
    <w:rsid w:val="008B3833"/>
    <w:rsid w:val="008B3884"/>
    <w:rsid w:val="008B398D"/>
    <w:rsid w:val="008B420D"/>
    <w:rsid w:val="008B4838"/>
    <w:rsid w:val="008B4888"/>
    <w:rsid w:val="008B498D"/>
    <w:rsid w:val="008B4AA9"/>
    <w:rsid w:val="008B59B4"/>
    <w:rsid w:val="008B60C8"/>
    <w:rsid w:val="008C20B2"/>
    <w:rsid w:val="008C267B"/>
    <w:rsid w:val="008C277F"/>
    <w:rsid w:val="008C5028"/>
    <w:rsid w:val="008C6084"/>
    <w:rsid w:val="008C7274"/>
    <w:rsid w:val="008C763C"/>
    <w:rsid w:val="008C7735"/>
    <w:rsid w:val="008C7BED"/>
    <w:rsid w:val="008D0005"/>
    <w:rsid w:val="008D0704"/>
    <w:rsid w:val="008D10A5"/>
    <w:rsid w:val="008D1521"/>
    <w:rsid w:val="008D1A4F"/>
    <w:rsid w:val="008D3A38"/>
    <w:rsid w:val="008D4181"/>
    <w:rsid w:val="008D55AB"/>
    <w:rsid w:val="008D5AFD"/>
    <w:rsid w:val="008D7994"/>
    <w:rsid w:val="008E0017"/>
    <w:rsid w:val="008E0D54"/>
    <w:rsid w:val="008E139F"/>
    <w:rsid w:val="008E1C90"/>
    <w:rsid w:val="008E2D55"/>
    <w:rsid w:val="008E3290"/>
    <w:rsid w:val="008E3411"/>
    <w:rsid w:val="008E38B4"/>
    <w:rsid w:val="008E4734"/>
    <w:rsid w:val="008E564E"/>
    <w:rsid w:val="008E5A8F"/>
    <w:rsid w:val="008E5C2E"/>
    <w:rsid w:val="008E6AB2"/>
    <w:rsid w:val="008E7408"/>
    <w:rsid w:val="008F0BD2"/>
    <w:rsid w:val="008F12B9"/>
    <w:rsid w:val="008F1C28"/>
    <w:rsid w:val="008F1E5B"/>
    <w:rsid w:val="008F3D90"/>
    <w:rsid w:val="008F5092"/>
    <w:rsid w:val="008F5D60"/>
    <w:rsid w:val="008F6547"/>
    <w:rsid w:val="008F6689"/>
    <w:rsid w:val="008F7C21"/>
    <w:rsid w:val="00901513"/>
    <w:rsid w:val="00903749"/>
    <w:rsid w:val="009047AD"/>
    <w:rsid w:val="009057A1"/>
    <w:rsid w:val="00906676"/>
    <w:rsid w:val="009066D4"/>
    <w:rsid w:val="00906835"/>
    <w:rsid w:val="00907036"/>
    <w:rsid w:val="00907331"/>
    <w:rsid w:val="0091010A"/>
    <w:rsid w:val="009123B2"/>
    <w:rsid w:val="0091286A"/>
    <w:rsid w:val="009131F5"/>
    <w:rsid w:val="00913858"/>
    <w:rsid w:val="009138F5"/>
    <w:rsid w:val="00913A73"/>
    <w:rsid w:val="00914FEF"/>
    <w:rsid w:val="00915C32"/>
    <w:rsid w:val="009160FA"/>
    <w:rsid w:val="00917078"/>
    <w:rsid w:val="009172E8"/>
    <w:rsid w:val="00917B48"/>
    <w:rsid w:val="00920498"/>
    <w:rsid w:val="00920D1F"/>
    <w:rsid w:val="00921993"/>
    <w:rsid w:val="009225F4"/>
    <w:rsid w:val="0092454A"/>
    <w:rsid w:val="00927E65"/>
    <w:rsid w:val="00927FD5"/>
    <w:rsid w:val="00930BA9"/>
    <w:rsid w:val="00931979"/>
    <w:rsid w:val="00932007"/>
    <w:rsid w:val="00932614"/>
    <w:rsid w:val="00932CA9"/>
    <w:rsid w:val="0093463C"/>
    <w:rsid w:val="0093480E"/>
    <w:rsid w:val="00936262"/>
    <w:rsid w:val="009372B0"/>
    <w:rsid w:val="009379E0"/>
    <w:rsid w:val="00937BB8"/>
    <w:rsid w:val="00940B7D"/>
    <w:rsid w:val="00941122"/>
    <w:rsid w:val="00941570"/>
    <w:rsid w:val="00942051"/>
    <w:rsid w:val="00942C11"/>
    <w:rsid w:val="00942CB9"/>
    <w:rsid w:val="00943A1A"/>
    <w:rsid w:val="00944224"/>
    <w:rsid w:val="00944F59"/>
    <w:rsid w:val="00945DEA"/>
    <w:rsid w:val="00945F7A"/>
    <w:rsid w:val="00946213"/>
    <w:rsid w:val="00946A31"/>
    <w:rsid w:val="0094723B"/>
    <w:rsid w:val="0095001B"/>
    <w:rsid w:val="0095003F"/>
    <w:rsid w:val="00951BC5"/>
    <w:rsid w:val="00951CCE"/>
    <w:rsid w:val="00951EF6"/>
    <w:rsid w:val="009521FD"/>
    <w:rsid w:val="00952E98"/>
    <w:rsid w:val="00953D93"/>
    <w:rsid w:val="00956275"/>
    <w:rsid w:val="00956504"/>
    <w:rsid w:val="00957ED5"/>
    <w:rsid w:val="00961097"/>
    <w:rsid w:val="00961387"/>
    <w:rsid w:val="009619F4"/>
    <w:rsid w:val="00961C70"/>
    <w:rsid w:val="009625B2"/>
    <w:rsid w:val="009638C3"/>
    <w:rsid w:val="00965BBB"/>
    <w:rsid w:val="00967088"/>
    <w:rsid w:val="00970BE0"/>
    <w:rsid w:val="0097172E"/>
    <w:rsid w:val="009719D9"/>
    <w:rsid w:val="00973B51"/>
    <w:rsid w:val="00975C0D"/>
    <w:rsid w:val="009762E8"/>
    <w:rsid w:val="00976408"/>
    <w:rsid w:val="0097682E"/>
    <w:rsid w:val="00977356"/>
    <w:rsid w:val="009773CC"/>
    <w:rsid w:val="00980C31"/>
    <w:rsid w:val="00980F80"/>
    <w:rsid w:val="00982911"/>
    <w:rsid w:val="0098616F"/>
    <w:rsid w:val="009868A8"/>
    <w:rsid w:val="00986C43"/>
    <w:rsid w:val="0098796B"/>
    <w:rsid w:val="00987E17"/>
    <w:rsid w:val="00990144"/>
    <w:rsid w:val="009904D2"/>
    <w:rsid w:val="009916B8"/>
    <w:rsid w:val="009924E8"/>
    <w:rsid w:val="00994099"/>
    <w:rsid w:val="00994BB4"/>
    <w:rsid w:val="00995C31"/>
    <w:rsid w:val="0099664B"/>
    <w:rsid w:val="00996717"/>
    <w:rsid w:val="009969A8"/>
    <w:rsid w:val="00996F36"/>
    <w:rsid w:val="009972D7"/>
    <w:rsid w:val="009A0D39"/>
    <w:rsid w:val="009A17CB"/>
    <w:rsid w:val="009A3564"/>
    <w:rsid w:val="009A35DA"/>
    <w:rsid w:val="009A3C21"/>
    <w:rsid w:val="009A3EF2"/>
    <w:rsid w:val="009A3F96"/>
    <w:rsid w:val="009A4216"/>
    <w:rsid w:val="009A4571"/>
    <w:rsid w:val="009A49FE"/>
    <w:rsid w:val="009A55BC"/>
    <w:rsid w:val="009A7A10"/>
    <w:rsid w:val="009B0992"/>
    <w:rsid w:val="009B14B8"/>
    <w:rsid w:val="009B1F6C"/>
    <w:rsid w:val="009B213C"/>
    <w:rsid w:val="009B221B"/>
    <w:rsid w:val="009B25B0"/>
    <w:rsid w:val="009B41D3"/>
    <w:rsid w:val="009B6114"/>
    <w:rsid w:val="009B617B"/>
    <w:rsid w:val="009B6769"/>
    <w:rsid w:val="009C0E80"/>
    <w:rsid w:val="009C1572"/>
    <w:rsid w:val="009C5F36"/>
    <w:rsid w:val="009C6F67"/>
    <w:rsid w:val="009C7954"/>
    <w:rsid w:val="009D024E"/>
    <w:rsid w:val="009D09EC"/>
    <w:rsid w:val="009D0C12"/>
    <w:rsid w:val="009D289F"/>
    <w:rsid w:val="009D38D2"/>
    <w:rsid w:val="009D3AFE"/>
    <w:rsid w:val="009D4756"/>
    <w:rsid w:val="009D48CC"/>
    <w:rsid w:val="009D500F"/>
    <w:rsid w:val="009D52D2"/>
    <w:rsid w:val="009D64D1"/>
    <w:rsid w:val="009D6A0A"/>
    <w:rsid w:val="009D70FF"/>
    <w:rsid w:val="009D7ABC"/>
    <w:rsid w:val="009E1C62"/>
    <w:rsid w:val="009E23FA"/>
    <w:rsid w:val="009E4170"/>
    <w:rsid w:val="009E4476"/>
    <w:rsid w:val="009E684F"/>
    <w:rsid w:val="009E6F8F"/>
    <w:rsid w:val="009E7788"/>
    <w:rsid w:val="009F013D"/>
    <w:rsid w:val="009F1D4E"/>
    <w:rsid w:val="009F2A7D"/>
    <w:rsid w:val="009F2F94"/>
    <w:rsid w:val="009F3A39"/>
    <w:rsid w:val="009F43C8"/>
    <w:rsid w:val="009F4432"/>
    <w:rsid w:val="009F478A"/>
    <w:rsid w:val="00A00052"/>
    <w:rsid w:val="00A01C8C"/>
    <w:rsid w:val="00A01DD7"/>
    <w:rsid w:val="00A02728"/>
    <w:rsid w:val="00A038DD"/>
    <w:rsid w:val="00A045B5"/>
    <w:rsid w:val="00A047B5"/>
    <w:rsid w:val="00A059AF"/>
    <w:rsid w:val="00A072D1"/>
    <w:rsid w:val="00A078FB"/>
    <w:rsid w:val="00A102BA"/>
    <w:rsid w:val="00A10861"/>
    <w:rsid w:val="00A10BBA"/>
    <w:rsid w:val="00A11912"/>
    <w:rsid w:val="00A12243"/>
    <w:rsid w:val="00A12285"/>
    <w:rsid w:val="00A1471C"/>
    <w:rsid w:val="00A150E2"/>
    <w:rsid w:val="00A15836"/>
    <w:rsid w:val="00A15B67"/>
    <w:rsid w:val="00A15E5C"/>
    <w:rsid w:val="00A16980"/>
    <w:rsid w:val="00A17B17"/>
    <w:rsid w:val="00A21155"/>
    <w:rsid w:val="00A21320"/>
    <w:rsid w:val="00A21BC2"/>
    <w:rsid w:val="00A228D6"/>
    <w:rsid w:val="00A2316F"/>
    <w:rsid w:val="00A23208"/>
    <w:rsid w:val="00A2342A"/>
    <w:rsid w:val="00A23F92"/>
    <w:rsid w:val="00A25F6D"/>
    <w:rsid w:val="00A26D03"/>
    <w:rsid w:val="00A275EB"/>
    <w:rsid w:val="00A305CA"/>
    <w:rsid w:val="00A321DB"/>
    <w:rsid w:val="00A33DA3"/>
    <w:rsid w:val="00A34BEE"/>
    <w:rsid w:val="00A358DB"/>
    <w:rsid w:val="00A36E34"/>
    <w:rsid w:val="00A37619"/>
    <w:rsid w:val="00A40839"/>
    <w:rsid w:val="00A41103"/>
    <w:rsid w:val="00A41689"/>
    <w:rsid w:val="00A41A9B"/>
    <w:rsid w:val="00A41B9C"/>
    <w:rsid w:val="00A4277C"/>
    <w:rsid w:val="00A44723"/>
    <w:rsid w:val="00A4530A"/>
    <w:rsid w:val="00A47330"/>
    <w:rsid w:val="00A47716"/>
    <w:rsid w:val="00A47F25"/>
    <w:rsid w:val="00A50753"/>
    <w:rsid w:val="00A50CEC"/>
    <w:rsid w:val="00A50E5D"/>
    <w:rsid w:val="00A52751"/>
    <w:rsid w:val="00A53195"/>
    <w:rsid w:val="00A537B7"/>
    <w:rsid w:val="00A53FFD"/>
    <w:rsid w:val="00A54C2B"/>
    <w:rsid w:val="00A55C91"/>
    <w:rsid w:val="00A56AF3"/>
    <w:rsid w:val="00A56CD2"/>
    <w:rsid w:val="00A61464"/>
    <w:rsid w:val="00A61885"/>
    <w:rsid w:val="00A61BFC"/>
    <w:rsid w:val="00A6343A"/>
    <w:rsid w:val="00A638D2"/>
    <w:rsid w:val="00A64B47"/>
    <w:rsid w:val="00A65171"/>
    <w:rsid w:val="00A652A4"/>
    <w:rsid w:val="00A66877"/>
    <w:rsid w:val="00A70378"/>
    <w:rsid w:val="00A718EB"/>
    <w:rsid w:val="00A738ED"/>
    <w:rsid w:val="00A739F5"/>
    <w:rsid w:val="00A73D59"/>
    <w:rsid w:val="00A75A47"/>
    <w:rsid w:val="00A81760"/>
    <w:rsid w:val="00A81D0B"/>
    <w:rsid w:val="00A8225A"/>
    <w:rsid w:val="00A82503"/>
    <w:rsid w:val="00A82A48"/>
    <w:rsid w:val="00A83200"/>
    <w:rsid w:val="00A83ACB"/>
    <w:rsid w:val="00A83DC9"/>
    <w:rsid w:val="00A84293"/>
    <w:rsid w:val="00A847DA"/>
    <w:rsid w:val="00A84993"/>
    <w:rsid w:val="00A85A27"/>
    <w:rsid w:val="00A85AF1"/>
    <w:rsid w:val="00A860E8"/>
    <w:rsid w:val="00A86779"/>
    <w:rsid w:val="00A868EC"/>
    <w:rsid w:val="00A9058C"/>
    <w:rsid w:val="00A90C6D"/>
    <w:rsid w:val="00A90DD3"/>
    <w:rsid w:val="00A9136E"/>
    <w:rsid w:val="00A91A9B"/>
    <w:rsid w:val="00A920E9"/>
    <w:rsid w:val="00A925C6"/>
    <w:rsid w:val="00A935E9"/>
    <w:rsid w:val="00A939A9"/>
    <w:rsid w:val="00A93B8E"/>
    <w:rsid w:val="00A95046"/>
    <w:rsid w:val="00A950F7"/>
    <w:rsid w:val="00A95257"/>
    <w:rsid w:val="00A9530D"/>
    <w:rsid w:val="00A955CC"/>
    <w:rsid w:val="00A9590B"/>
    <w:rsid w:val="00A96B2B"/>
    <w:rsid w:val="00A96D2A"/>
    <w:rsid w:val="00A96DA2"/>
    <w:rsid w:val="00A96FF5"/>
    <w:rsid w:val="00AA1506"/>
    <w:rsid w:val="00AA1620"/>
    <w:rsid w:val="00AA2304"/>
    <w:rsid w:val="00AA24AD"/>
    <w:rsid w:val="00AA32F2"/>
    <w:rsid w:val="00AA3370"/>
    <w:rsid w:val="00AA3A4A"/>
    <w:rsid w:val="00AA3CFB"/>
    <w:rsid w:val="00AA48BF"/>
    <w:rsid w:val="00AA49F9"/>
    <w:rsid w:val="00AA59EF"/>
    <w:rsid w:val="00AA60AF"/>
    <w:rsid w:val="00AA6995"/>
    <w:rsid w:val="00AA6A5A"/>
    <w:rsid w:val="00AA7C24"/>
    <w:rsid w:val="00AB0D31"/>
    <w:rsid w:val="00AB0FC6"/>
    <w:rsid w:val="00AB186E"/>
    <w:rsid w:val="00AB1ADC"/>
    <w:rsid w:val="00AB3B94"/>
    <w:rsid w:val="00AB5A85"/>
    <w:rsid w:val="00AB6B00"/>
    <w:rsid w:val="00AC0E29"/>
    <w:rsid w:val="00AC1170"/>
    <w:rsid w:val="00AC1C32"/>
    <w:rsid w:val="00AC1D47"/>
    <w:rsid w:val="00AC4151"/>
    <w:rsid w:val="00AC48F3"/>
    <w:rsid w:val="00AC555B"/>
    <w:rsid w:val="00AC55E2"/>
    <w:rsid w:val="00AC63C1"/>
    <w:rsid w:val="00AC70D4"/>
    <w:rsid w:val="00AD048C"/>
    <w:rsid w:val="00AD2FEA"/>
    <w:rsid w:val="00AD36E9"/>
    <w:rsid w:val="00AD45B8"/>
    <w:rsid w:val="00AD4BE5"/>
    <w:rsid w:val="00AD4E40"/>
    <w:rsid w:val="00AD5CE6"/>
    <w:rsid w:val="00AE1508"/>
    <w:rsid w:val="00AE2B9C"/>
    <w:rsid w:val="00AE323D"/>
    <w:rsid w:val="00AE37E9"/>
    <w:rsid w:val="00AE3B1D"/>
    <w:rsid w:val="00AE4B22"/>
    <w:rsid w:val="00AE545B"/>
    <w:rsid w:val="00AE5909"/>
    <w:rsid w:val="00AE66C5"/>
    <w:rsid w:val="00AE6CB2"/>
    <w:rsid w:val="00AE7335"/>
    <w:rsid w:val="00AF09A5"/>
    <w:rsid w:val="00AF0E91"/>
    <w:rsid w:val="00AF0F34"/>
    <w:rsid w:val="00AF2378"/>
    <w:rsid w:val="00AF2C05"/>
    <w:rsid w:val="00AF2C85"/>
    <w:rsid w:val="00AF51E9"/>
    <w:rsid w:val="00AF5847"/>
    <w:rsid w:val="00AF6042"/>
    <w:rsid w:val="00AF673A"/>
    <w:rsid w:val="00AF7121"/>
    <w:rsid w:val="00B0035F"/>
    <w:rsid w:val="00B00641"/>
    <w:rsid w:val="00B00E81"/>
    <w:rsid w:val="00B00FD1"/>
    <w:rsid w:val="00B018EC"/>
    <w:rsid w:val="00B02701"/>
    <w:rsid w:val="00B03C68"/>
    <w:rsid w:val="00B043A4"/>
    <w:rsid w:val="00B04630"/>
    <w:rsid w:val="00B04881"/>
    <w:rsid w:val="00B04CFB"/>
    <w:rsid w:val="00B05C11"/>
    <w:rsid w:val="00B06B9D"/>
    <w:rsid w:val="00B1020D"/>
    <w:rsid w:val="00B10531"/>
    <w:rsid w:val="00B10734"/>
    <w:rsid w:val="00B119C0"/>
    <w:rsid w:val="00B11FCB"/>
    <w:rsid w:val="00B12CFF"/>
    <w:rsid w:val="00B134A2"/>
    <w:rsid w:val="00B13DC1"/>
    <w:rsid w:val="00B161A8"/>
    <w:rsid w:val="00B162F2"/>
    <w:rsid w:val="00B175CA"/>
    <w:rsid w:val="00B22671"/>
    <w:rsid w:val="00B229BC"/>
    <w:rsid w:val="00B230DC"/>
    <w:rsid w:val="00B231DC"/>
    <w:rsid w:val="00B2468D"/>
    <w:rsid w:val="00B2490E"/>
    <w:rsid w:val="00B25793"/>
    <w:rsid w:val="00B2724B"/>
    <w:rsid w:val="00B275A0"/>
    <w:rsid w:val="00B306E1"/>
    <w:rsid w:val="00B31C75"/>
    <w:rsid w:val="00B31F82"/>
    <w:rsid w:val="00B32535"/>
    <w:rsid w:val="00B32EB5"/>
    <w:rsid w:val="00B34B42"/>
    <w:rsid w:val="00B35775"/>
    <w:rsid w:val="00B36776"/>
    <w:rsid w:val="00B36CCD"/>
    <w:rsid w:val="00B37028"/>
    <w:rsid w:val="00B372D1"/>
    <w:rsid w:val="00B3734C"/>
    <w:rsid w:val="00B37C36"/>
    <w:rsid w:val="00B37C92"/>
    <w:rsid w:val="00B400EC"/>
    <w:rsid w:val="00B41826"/>
    <w:rsid w:val="00B425D9"/>
    <w:rsid w:val="00B4310A"/>
    <w:rsid w:val="00B436CE"/>
    <w:rsid w:val="00B441EE"/>
    <w:rsid w:val="00B44630"/>
    <w:rsid w:val="00B4482C"/>
    <w:rsid w:val="00B4591A"/>
    <w:rsid w:val="00B45EAB"/>
    <w:rsid w:val="00B46CC5"/>
    <w:rsid w:val="00B4721A"/>
    <w:rsid w:val="00B5068E"/>
    <w:rsid w:val="00B51A4A"/>
    <w:rsid w:val="00B51B1D"/>
    <w:rsid w:val="00B51C21"/>
    <w:rsid w:val="00B53ECE"/>
    <w:rsid w:val="00B54FD2"/>
    <w:rsid w:val="00B55069"/>
    <w:rsid w:val="00B55E3D"/>
    <w:rsid w:val="00B57631"/>
    <w:rsid w:val="00B60923"/>
    <w:rsid w:val="00B6151A"/>
    <w:rsid w:val="00B61A96"/>
    <w:rsid w:val="00B61ACB"/>
    <w:rsid w:val="00B61D16"/>
    <w:rsid w:val="00B62463"/>
    <w:rsid w:val="00B62482"/>
    <w:rsid w:val="00B627FA"/>
    <w:rsid w:val="00B63B07"/>
    <w:rsid w:val="00B64F26"/>
    <w:rsid w:val="00B65AF9"/>
    <w:rsid w:val="00B65B82"/>
    <w:rsid w:val="00B66128"/>
    <w:rsid w:val="00B6650C"/>
    <w:rsid w:val="00B665AA"/>
    <w:rsid w:val="00B66C85"/>
    <w:rsid w:val="00B70B49"/>
    <w:rsid w:val="00B73A76"/>
    <w:rsid w:val="00B74518"/>
    <w:rsid w:val="00B75BDB"/>
    <w:rsid w:val="00B75F32"/>
    <w:rsid w:val="00B76BB7"/>
    <w:rsid w:val="00B76E80"/>
    <w:rsid w:val="00B8047A"/>
    <w:rsid w:val="00B83505"/>
    <w:rsid w:val="00B83A26"/>
    <w:rsid w:val="00B84B52"/>
    <w:rsid w:val="00B876D5"/>
    <w:rsid w:val="00B901CE"/>
    <w:rsid w:val="00B90216"/>
    <w:rsid w:val="00B91B3E"/>
    <w:rsid w:val="00B928DC"/>
    <w:rsid w:val="00B9340A"/>
    <w:rsid w:val="00B9388B"/>
    <w:rsid w:val="00B93A72"/>
    <w:rsid w:val="00B940C0"/>
    <w:rsid w:val="00B953B3"/>
    <w:rsid w:val="00B96F1A"/>
    <w:rsid w:val="00B973FA"/>
    <w:rsid w:val="00B976C5"/>
    <w:rsid w:val="00BA023C"/>
    <w:rsid w:val="00BA0F58"/>
    <w:rsid w:val="00BA1CE3"/>
    <w:rsid w:val="00BA1F94"/>
    <w:rsid w:val="00BA26C6"/>
    <w:rsid w:val="00BA2D3F"/>
    <w:rsid w:val="00BA3D0F"/>
    <w:rsid w:val="00BA46B2"/>
    <w:rsid w:val="00BA4CA8"/>
    <w:rsid w:val="00BA5B1D"/>
    <w:rsid w:val="00BA6326"/>
    <w:rsid w:val="00BA6466"/>
    <w:rsid w:val="00BA7396"/>
    <w:rsid w:val="00BA794C"/>
    <w:rsid w:val="00BB0D0B"/>
    <w:rsid w:val="00BB1AA3"/>
    <w:rsid w:val="00BB348D"/>
    <w:rsid w:val="00BB3562"/>
    <w:rsid w:val="00BB3F12"/>
    <w:rsid w:val="00BB4C42"/>
    <w:rsid w:val="00BB5187"/>
    <w:rsid w:val="00BB5B20"/>
    <w:rsid w:val="00BB6102"/>
    <w:rsid w:val="00BB69C6"/>
    <w:rsid w:val="00BB6F4E"/>
    <w:rsid w:val="00BC0AC1"/>
    <w:rsid w:val="00BC0CB5"/>
    <w:rsid w:val="00BC0CEE"/>
    <w:rsid w:val="00BC11E2"/>
    <w:rsid w:val="00BC1CA1"/>
    <w:rsid w:val="00BC251C"/>
    <w:rsid w:val="00BC2604"/>
    <w:rsid w:val="00BC393F"/>
    <w:rsid w:val="00BC4ADD"/>
    <w:rsid w:val="00BC5445"/>
    <w:rsid w:val="00BC75E2"/>
    <w:rsid w:val="00BC75E9"/>
    <w:rsid w:val="00BC7C00"/>
    <w:rsid w:val="00BC7EA6"/>
    <w:rsid w:val="00BD1DBB"/>
    <w:rsid w:val="00BD265C"/>
    <w:rsid w:val="00BD268B"/>
    <w:rsid w:val="00BD3CC5"/>
    <w:rsid w:val="00BD493F"/>
    <w:rsid w:val="00BD4D87"/>
    <w:rsid w:val="00BE01CB"/>
    <w:rsid w:val="00BE0737"/>
    <w:rsid w:val="00BE14CB"/>
    <w:rsid w:val="00BE1569"/>
    <w:rsid w:val="00BE26BB"/>
    <w:rsid w:val="00BE330D"/>
    <w:rsid w:val="00BE41FD"/>
    <w:rsid w:val="00BE4D35"/>
    <w:rsid w:val="00BE636F"/>
    <w:rsid w:val="00BE757F"/>
    <w:rsid w:val="00BE78FE"/>
    <w:rsid w:val="00BF05AD"/>
    <w:rsid w:val="00BF23CC"/>
    <w:rsid w:val="00BF2DB8"/>
    <w:rsid w:val="00BF49A6"/>
    <w:rsid w:val="00BF4EEF"/>
    <w:rsid w:val="00C02FA2"/>
    <w:rsid w:val="00C03411"/>
    <w:rsid w:val="00C035FD"/>
    <w:rsid w:val="00C04552"/>
    <w:rsid w:val="00C058EE"/>
    <w:rsid w:val="00C05D33"/>
    <w:rsid w:val="00C0611A"/>
    <w:rsid w:val="00C06161"/>
    <w:rsid w:val="00C06B76"/>
    <w:rsid w:val="00C0729B"/>
    <w:rsid w:val="00C10983"/>
    <w:rsid w:val="00C10AEE"/>
    <w:rsid w:val="00C11F8B"/>
    <w:rsid w:val="00C120B1"/>
    <w:rsid w:val="00C14201"/>
    <w:rsid w:val="00C142D2"/>
    <w:rsid w:val="00C14CA3"/>
    <w:rsid w:val="00C1523B"/>
    <w:rsid w:val="00C15345"/>
    <w:rsid w:val="00C1552A"/>
    <w:rsid w:val="00C16F07"/>
    <w:rsid w:val="00C2066F"/>
    <w:rsid w:val="00C2131B"/>
    <w:rsid w:val="00C21F60"/>
    <w:rsid w:val="00C24AE2"/>
    <w:rsid w:val="00C2509A"/>
    <w:rsid w:val="00C2518E"/>
    <w:rsid w:val="00C25248"/>
    <w:rsid w:val="00C2630E"/>
    <w:rsid w:val="00C26440"/>
    <w:rsid w:val="00C26F5B"/>
    <w:rsid w:val="00C2772D"/>
    <w:rsid w:val="00C3063F"/>
    <w:rsid w:val="00C31775"/>
    <w:rsid w:val="00C32CD9"/>
    <w:rsid w:val="00C363DF"/>
    <w:rsid w:val="00C36FE1"/>
    <w:rsid w:val="00C371E0"/>
    <w:rsid w:val="00C37857"/>
    <w:rsid w:val="00C37B3A"/>
    <w:rsid w:val="00C37EAE"/>
    <w:rsid w:val="00C42023"/>
    <w:rsid w:val="00C42269"/>
    <w:rsid w:val="00C423A9"/>
    <w:rsid w:val="00C42EF4"/>
    <w:rsid w:val="00C434DB"/>
    <w:rsid w:val="00C43555"/>
    <w:rsid w:val="00C4451E"/>
    <w:rsid w:val="00C44677"/>
    <w:rsid w:val="00C44B0D"/>
    <w:rsid w:val="00C46E1C"/>
    <w:rsid w:val="00C5213A"/>
    <w:rsid w:val="00C522F3"/>
    <w:rsid w:val="00C52D73"/>
    <w:rsid w:val="00C5367E"/>
    <w:rsid w:val="00C53AB0"/>
    <w:rsid w:val="00C54595"/>
    <w:rsid w:val="00C558E4"/>
    <w:rsid w:val="00C55F5B"/>
    <w:rsid w:val="00C61203"/>
    <w:rsid w:val="00C61CF3"/>
    <w:rsid w:val="00C6386A"/>
    <w:rsid w:val="00C64B1F"/>
    <w:rsid w:val="00C67339"/>
    <w:rsid w:val="00C6793F"/>
    <w:rsid w:val="00C70480"/>
    <w:rsid w:val="00C7077F"/>
    <w:rsid w:val="00C71014"/>
    <w:rsid w:val="00C71F9C"/>
    <w:rsid w:val="00C7250F"/>
    <w:rsid w:val="00C7395B"/>
    <w:rsid w:val="00C74300"/>
    <w:rsid w:val="00C800D0"/>
    <w:rsid w:val="00C804F6"/>
    <w:rsid w:val="00C80FA6"/>
    <w:rsid w:val="00C813B1"/>
    <w:rsid w:val="00C814A2"/>
    <w:rsid w:val="00C83BAC"/>
    <w:rsid w:val="00C83C73"/>
    <w:rsid w:val="00C84B4F"/>
    <w:rsid w:val="00C851CD"/>
    <w:rsid w:val="00C854BB"/>
    <w:rsid w:val="00C85D65"/>
    <w:rsid w:val="00C864F9"/>
    <w:rsid w:val="00C86F9C"/>
    <w:rsid w:val="00C870D6"/>
    <w:rsid w:val="00C8718F"/>
    <w:rsid w:val="00C87646"/>
    <w:rsid w:val="00C87B13"/>
    <w:rsid w:val="00C9024F"/>
    <w:rsid w:val="00C904E0"/>
    <w:rsid w:val="00C90D22"/>
    <w:rsid w:val="00C91784"/>
    <w:rsid w:val="00C92655"/>
    <w:rsid w:val="00C92F2F"/>
    <w:rsid w:val="00C9329B"/>
    <w:rsid w:val="00C9402B"/>
    <w:rsid w:val="00C9442E"/>
    <w:rsid w:val="00C94CE8"/>
    <w:rsid w:val="00CA0ADF"/>
    <w:rsid w:val="00CA11B9"/>
    <w:rsid w:val="00CA2BB8"/>
    <w:rsid w:val="00CA3AEE"/>
    <w:rsid w:val="00CA461E"/>
    <w:rsid w:val="00CA466F"/>
    <w:rsid w:val="00CA5891"/>
    <w:rsid w:val="00CA6474"/>
    <w:rsid w:val="00CA697D"/>
    <w:rsid w:val="00CA6F9D"/>
    <w:rsid w:val="00CA7F6C"/>
    <w:rsid w:val="00CA7FFE"/>
    <w:rsid w:val="00CB24D7"/>
    <w:rsid w:val="00CB2627"/>
    <w:rsid w:val="00CB2DBF"/>
    <w:rsid w:val="00CB4A8B"/>
    <w:rsid w:val="00CB4B6C"/>
    <w:rsid w:val="00CB569B"/>
    <w:rsid w:val="00CB67FA"/>
    <w:rsid w:val="00CC0102"/>
    <w:rsid w:val="00CC12BC"/>
    <w:rsid w:val="00CC136C"/>
    <w:rsid w:val="00CC1CEC"/>
    <w:rsid w:val="00CC2EEC"/>
    <w:rsid w:val="00CC4A17"/>
    <w:rsid w:val="00CC6BA1"/>
    <w:rsid w:val="00CC7AAB"/>
    <w:rsid w:val="00CD0EBD"/>
    <w:rsid w:val="00CD0F52"/>
    <w:rsid w:val="00CD2CD9"/>
    <w:rsid w:val="00CD3D37"/>
    <w:rsid w:val="00CD5196"/>
    <w:rsid w:val="00CD6214"/>
    <w:rsid w:val="00CD6885"/>
    <w:rsid w:val="00CD799B"/>
    <w:rsid w:val="00CD7D32"/>
    <w:rsid w:val="00CD7E7B"/>
    <w:rsid w:val="00CE02A3"/>
    <w:rsid w:val="00CE06D0"/>
    <w:rsid w:val="00CE1067"/>
    <w:rsid w:val="00CE16A3"/>
    <w:rsid w:val="00CE1D4E"/>
    <w:rsid w:val="00CE3DC0"/>
    <w:rsid w:val="00CE3E0B"/>
    <w:rsid w:val="00CE4C8F"/>
    <w:rsid w:val="00CE54CF"/>
    <w:rsid w:val="00CE582A"/>
    <w:rsid w:val="00CE5925"/>
    <w:rsid w:val="00CE6234"/>
    <w:rsid w:val="00CE673D"/>
    <w:rsid w:val="00CE6D7A"/>
    <w:rsid w:val="00CE792E"/>
    <w:rsid w:val="00CF0487"/>
    <w:rsid w:val="00CF1B17"/>
    <w:rsid w:val="00CF6525"/>
    <w:rsid w:val="00CF70F0"/>
    <w:rsid w:val="00CF75BA"/>
    <w:rsid w:val="00D00297"/>
    <w:rsid w:val="00D016BE"/>
    <w:rsid w:val="00D024FD"/>
    <w:rsid w:val="00D02CC7"/>
    <w:rsid w:val="00D0357A"/>
    <w:rsid w:val="00D04574"/>
    <w:rsid w:val="00D0530C"/>
    <w:rsid w:val="00D057B4"/>
    <w:rsid w:val="00D06259"/>
    <w:rsid w:val="00D064D1"/>
    <w:rsid w:val="00D06668"/>
    <w:rsid w:val="00D073E4"/>
    <w:rsid w:val="00D07888"/>
    <w:rsid w:val="00D078A5"/>
    <w:rsid w:val="00D07927"/>
    <w:rsid w:val="00D07C8C"/>
    <w:rsid w:val="00D109AE"/>
    <w:rsid w:val="00D122A4"/>
    <w:rsid w:val="00D1261E"/>
    <w:rsid w:val="00D12D24"/>
    <w:rsid w:val="00D1306D"/>
    <w:rsid w:val="00D13B50"/>
    <w:rsid w:val="00D13E82"/>
    <w:rsid w:val="00D158B9"/>
    <w:rsid w:val="00D15C67"/>
    <w:rsid w:val="00D164A8"/>
    <w:rsid w:val="00D16EE6"/>
    <w:rsid w:val="00D17131"/>
    <w:rsid w:val="00D1779F"/>
    <w:rsid w:val="00D20A9A"/>
    <w:rsid w:val="00D220DF"/>
    <w:rsid w:val="00D2320A"/>
    <w:rsid w:val="00D24B8A"/>
    <w:rsid w:val="00D2626B"/>
    <w:rsid w:val="00D26A40"/>
    <w:rsid w:val="00D274D3"/>
    <w:rsid w:val="00D30185"/>
    <w:rsid w:val="00D311E5"/>
    <w:rsid w:val="00D31930"/>
    <w:rsid w:val="00D31A3C"/>
    <w:rsid w:val="00D323F7"/>
    <w:rsid w:val="00D32BEA"/>
    <w:rsid w:val="00D3357F"/>
    <w:rsid w:val="00D3382B"/>
    <w:rsid w:val="00D33DC3"/>
    <w:rsid w:val="00D33DEB"/>
    <w:rsid w:val="00D34F02"/>
    <w:rsid w:val="00D351BD"/>
    <w:rsid w:val="00D366A4"/>
    <w:rsid w:val="00D36CC3"/>
    <w:rsid w:val="00D37A75"/>
    <w:rsid w:val="00D37C8C"/>
    <w:rsid w:val="00D37DCF"/>
    <w:rsid w:val="00D41052"/>
    <w:rsid w:val="00D414A5"/>
    <w:rsid w:val="00D41501"/>
    <w:rsid w:val="00D417EA"/>
    <w:rsid w:val="00D42167"/>
    <w:rsid w:val="00D42A98"/>
    <w:rsid w:val="00D43072"/>
    <w:rsid w:val="00D4346F"/>
    <w:rsid w:val="00D43F75"/>
    <w:rsid w:val="00D45BBF"/>
    <w:rsid w:val="00D45FE4"/>
    <w:rsid w:val="00D46A65"/>
    <w:rsid w:val="00D471B3"/>
    <w:rsid w:val="00D473BB"/>
    <w:rsid w:val="00D474DC"/>
    <w:rsid w:val="00D47D5E"/>
    <w:rsid w:val="00D50047"/>
    <w:rsid w:val="00D50BFE"/>
    <w:rsid w:val="00D50E77"/>
    <w:rsid w:val="00D50EA3"/>
    <w:rsid w:val="00D51366"/>
    <w:rsid w:val="00D52664"/>
    <w:rsid w:val="00D52B7A"/>
    <w:rsid w:val="00D542BB"/>
    <w:rsid w:val="00D54B8F"/>
    <w:rsid w:val="00D54BE4"/>
    <w:rsid w:val="00D5586F"/>
    <w:rsid w:val="00D558C5"/>
    <w:rsid w:val="00D55B9F"/>
    <w:rsid w:val="00D56549"/>
    <w:rsid w:val="00D56674"/>
    <w:rsid w:val="00D57CCD"/>
    <w:rsid w:val="00D6050E"/>
    <w:rsid w:val="00D605A9"/>
    <w:rsid w:val="00D607FE"/>
    <w:rsid w:val="00D61783"/>
    <w:rsid w:val="00D622AB"/>
    <w:rsid w:val="00D62C17"/>
    <w:rsid w:val="00D641D8"/>
    <w:rsid w:val="00D65A8F"/>
    <w:rsid w:val="00D674F8"/>
    <w:rsid w:val="00D707A5"/>
    <w:rsid w:val="00D7095C"/>
    <w:rsid w:val="00D70A7E"/>
    <w:rsid w:val="00D71532"/>
    <w:rsid w:val="00D71BDB"/>
    <w:rsid w:val="00D71FD2"/>
    <w:rsid w:val="00D73910"/>
    <w:rsid w:val="00D73B8F"/>
    <w:rsid w:val="00D742B2"/>
    <w:rsid w:val="00D75345"/>
    <w:rsid w:val="00D75EFF"/>
    <w:rsid w:val="00D76367"/>
    <w:rsid w:val="00D772A3"/>
    <w:rsid w:val="00D774D1"/>
    <w:rsid w:val="00D77D49"/>
    <w:rsid w:val="00D802C6"/>
    <w:rsid w:val="00D805E2"/>
    <w:rsid w:val="00D81351"/>
    <w:rsid w:val="00D81F1D"/>
    <w:rsid w:val="00D8233F"/>
    <w:rsid w:val="00D82850"/>
    <w:rsid w:val="00D82BD2"/>
    <w:rsid w:val="00D8307C"/>
    <w:rsid w:val="00D83510"/>
    <w:rsid w:val="00D8526A"/>
    <w:rsid w:val="00D85542"/>
    <w:rsid w:val="00D865C1"/>
    <w:rsid w:val="00D86891"/>
    <w:rsid w:val="00D87A19"/>
    <w:rsid w:val="00D90F25"/>
    <w:rsid w:val="00D93C72"/>
    <w:rsid w:val="00D94DA9"/>
    <w:rsid w:val="00D959FF"/>
    <w:rsid w:val="00D96035"/>
    <w:rsid w:val="00D96FCA"/>
    <w:rsid w:val="00DA1EE1"/>
    <w:rsid w:val="00DA24EC"/>
    <w:rsid w:val="00DA265C"/>
    <w:rsid w:val="00DA2D53"/>
    <w:rsid w:val="00DA41F4"/>
    <w:rsid w:val="00DA4D57"/>
    <w:rsid w:val="00DA603C"/>
    <w:rsid w:val="00DA6A8A"/>
    <w:rsid w:val="00DB06D5"/>
    <w:rsid w:val="00DB32D5"/>
    <w:rsid w:val="00DB3D89"/>
    <w:rsid w:val="00DB53EB"/>
    <w:rsid w:val="00DB6797"/>
    <w:rsid w:val="00DB72FD"/>
    <w:rsid w:val="00DB744A"/>
    <w:rsid w:val="00DB7486"/>
    <w:rsid w:val="00DB7B40"/>
    <w:rsid w:val="00DC06F2"/>
    <w:rsid w:val="00DC0F48"/>
    <w:rsid w:val="00DC10B6"/>
    <w:rsid w:val="00DC113E"/>
    <w:rsid w:val="00DC1BB4"/>
    <w:rsid w:val="00DC24F1"/>
    <w:rsid w:val="00DC2544"/>
    <w:rsid w:val="00DC2A64"/>
    <w:rsid w:val="00DC3229"/>
    <w:rsid w:val="00DC4061"/>
    <w:rsid w:val="00DC5014"/>
    <w:rsid w:val="00DC6498"/>
    <w:rsid w:val="00DC696C"/>
    <w:rsid w:val="00DC6E27"/>
    <w:rsid w:val="00DC6FAA"/>
    <w:rsid w:val="00DC7427"/>
    <w:rsid w:val="00DC7827"/>
    <w:rsid w:val="00DC79F7"/>
    <w:rsid w:val="00DD3687"/>
    <w:rsid w:val="00DD3E9D"/>
    <w:rsid w:val="00DD4029"/>
    <w:rsid w:val="00DD4CC3"/>
    <w:rsid w:val="00DD524F"/>
    <w:rsid w:val="00DD745D"/>
    <w:rsid w:val="00DD750A"/>
    <w:rsid w:val="00DD7E4E"/>
    <w:rsid w:val="00DE01DC"/>
    <w:rsid w:val="00DE21BA"/>
    <w:rsid w:val="00DE236E"/>
    <w:rsid w:val="00DE35A7"/>
    <w:rsid w:val="00DE36C2"/>
    <w:rsid w:val="00DE414B"/>
    <w:rsid w:val="00DE4783"/>
    <w:rsid w:val="00DE4796"/>
    <w:rsid w:val="00DE63EE"/>
    <w:rsid w:val="00DE772D"/>
    <w:rsid w:val="00DF18C4"/>
    <w:rsid w:val="00DF3E56"/>
    <w:rsid w:val="00DF56B4"/>
    <w:rsid w:val="00DF7B18"/>
    <w:rsid w:val="00E0130D"/>
    <w:rsid w:val="00E01FE3"/>
    <w:rsid w:val="00E02335"/>
    <w:rsid w:val="00E03436"/>
    <w:rsid w:val="00E066C7"/>
    <w:rsid w:val="00E070C3"/>
    <w:rsid w:val="00E07353"/>
    <w:rsid w:val="00E07676"/>
    <w:rsid w:val="00E07BF7"/>
    <w:rsid w:val="00E10092"/>
    <w:rsid w:val="00E10553"/>
    <w:rsid w:val="00E10C4F"/>
    <w:rsid w:val="00E1175D"/>
    <w:rsid w:val="00E12D53"/>
    <w:rsid w:val="00E13264"/>
    <w:rsid w:val="00E143E0"/>
    <w:rsid w:val="00E1477F"/>
    <w:rsid w:val="00E15B8C"/>
    <w:rsid w:val="00E15BAC"/>
    <w:rsid w:val="00E15D8B"/>
    <w:rsid w:val="00E16053"/>
    <w:rsid w:val="00E16838"/>
    <w:rsid w:val="00E17BE2"/>
    <w:rsid w:val="00E2102F"/>
    <w:rsid w:val="00E21D87"/>
    <w:rsid w:val="00E224AD"/>
    <w:rsid w:val="00E228FD"/>
    <w:rsid w:val="00E22E08"/>
    <w:rsid w:val="00E24D27"/>
    <w:rsid w:val="00E25469"/>
    <w:rsid w:val="00E26B4D"/>
    <w:rsid w:val="00E26FA8"/>
    <w:rsid w:val="00E31282"/>
    <w:rsid w:val="00E31C9A"/>
    <w:rsid w:val="00E3200F"/>
    <w:rsid w:val="00E324D9"/>
    <w:rsid w:val="00E330E4"/>
    <w:rsid w:val="00E33A56"/>
    <w:rsid w:val="00E34447"/>
    <w:rsid w:val="00E36022"/>
    <w:rsid w:val="00E36151"/>
    <w:rsid w:val="00E36621"/>
    <w:rsid w:val="00E3791C"/>
    <w:rsid w:val="00E4036D"/>
    <w:rsid w:val="00E4040D"/>
    <w:rsid w:val="00E40FF5"/>
    <w:rsid w:val="00E418CB"/>
    <w:rsid w:val="00E4444C"/>
    <w:rsid w:val="00E44D5B"/>
    <w:rsid w:val="00E45463"/>
    <w:rsid w:val="00E459A6"/>
    <w:rsid w:val="00E4673D"/>
    <w:rsid w:val="00E50787"/>
    <w:rsid w:val="00E50C77"/>
    <w:rsid w:val="00E50DC9"/>
    <w:rsid w:val="00E51072"/>
    <w:rsid w:val="00E54B38"/>
    <w:rsid w:val="00E5700A"/>
    <w:rsid w:val="00E6184A"/>
    <w:rsid w:val="00E620CF"/>
    <w:rsid w:val="00E625CF"/>
    <w:rsid w:val="00E6274D"/>
    <w:rsid w:val="00E62C64"/>
    <w:rsid w:val="00E632E6"/>
    <w:rsid w:val="00E633C9"/>
    <w:rsid w:val="00E63BA1"/>
    <w:rsid w:val="00E64346"/>
    <w:rsid w:val="00E64AAB"/>
    <w:rsid w:val="00E656A5"/>
    <w:rsid w:val="00E65730"/>
    <w:rsid w:val="00E65DAC"/>
    <w:rsid w:val="00E665F7"/>
    <w:rsid w:val="00E707CD"/>
    <w:rsid w:val="00E70CE5"/>
    <w:rsid w:val="00E72DE2"/>
    <w:rsid w:val="00E75F41"/>
    <w:rsid w:val="00E76997"/>
    <w:rsid w:val="00E8082D"/>
    <w:rsid w:val="00E8088D"/>
    <w:rsid w:val="00E8132F"/>
    <w:rsid w:val="00E82A41"/>
    <w:rsid w:val="00E82EFF"/>
    <w:rsid w:val="00E84987"/>
    <w:rsid w:val="00E87379"/>
    <w:rsid w:val="00E90165"/>
    <w:rsid w:val="00E9121F"/>
    <w:rsid w:val="00E9382C"/>
    <w:rsid w:val="00E95BB4"/>
    <w:rsid w:val="00E96720"/>
    <w:rsid w:val="00E96B01"/>
    <w:rsid w:val="00EA082A"/>
    <w:rsid w:val="00EA0F5C"/>
    <w:rsid w:val="00EA12EC"/>
    <w:rsid w:val="00EA1AEF"/>
    <w:rsid w:val="00EA23AC"/>
    <w:rsid w:val="00EA269A"/>
    <w:rsid w:val="00EA28EB"/>
    <w:rsid w:val="00EA2A90"/>
    <w:rsid w:val="00EA30FF"/>
    <w:rsid w:val="00EA4453"/>
    <w:rsid w:val="00EA48E3"/>
    <w:rsid w:val="00EA51A5"/>
    <w:rsid w:val="00EA6F59"/>
    <w:rsid w:val="00EA7398"/>
    <w:rsid w:val="00EA7B79"/>
    <w:rsid w:val="00EA7BB5"/>
    <w:rsid w:val="00EA7E58"/>
    <w:rsid w:val="00EB0584"/>
    <w:rsid w:val="00EB085A"/>
    <w:rsid w:val="00EB0DBB"/>
    <w:rsid w:val="00EB13D3"/>
    <w:rsid w:val="00EB17E2"/>
    <w:rsid w:val="00EB1B6D"/>
    <w:rsid w:val="00EB1C78"/>
    <w:rsid w:val="00EB2F8C"/>
    <w:rsid w:val="00EB4470"/>
    <w:rsid w:val="00EB49C3"/>
    <w:rsid w:val="00EB5074"/>
    <w:rsid w:val="00EB609C"/>
    <w:rsid w:val="00EB6404"/>
    <w:rsid w:val="00EB6881"/>
    <w:rsid w:val="00EC0263"/>
    <w:rsid w:val="00EC05FB"/>
    <w:rsid w:val="00EC15D4"/>
    <w:rsid w:val="00EC1778"/>
    <w:rsid w:val="00EC21B4"/>
    <w:rsid w:val="00EC3525"/>
    <w:rsid w:val="00EC440B"/>
    <w:rsid w:val="00EC515B"/>
    <w:rsid w:val="00EC635D"/>
    <w:rsid w:val="00EC7048"/>
    <w:rsid w:val="00EC7874"/>
    <w:rsid w:val="00ED1600"/>
    <w:rsid w:val="00ED18A6"/>
    <w:rsid w:val="00ED35AD"/>
    <w:rsid w:val="00ED61E6"/>
    <w:rsid w:val="00ED7233"/>
    <w:rsid w:val="00ED78CA"/>
    <w:rsid w:val="00EE01CB"/>
    <w:rsid w:val="00EE06A9"/>
    <w:rsid w:val="00EE1EF4"/>
    <w:rsid w:val="00EE228A"/>
    <w:rsid w:val="00EE3737"/>
    <w:rsid w:val="00EE4BDD"/>
    <w:rsid w:val="00EE60DE"/>
    <w:rsid w:val="00EE6148"/>
    <w:rsid w:val="00EE6353"/>
    <w:rsid w:val="00EE6B22"/>
    <w:rsid w:val="00EE6E0B"/>
    <w:rsid w:val="00EE73A3"/>
    <w:rsid w:val="00EF0141"/>
    <w:rsid w:val="00EF25BC"/>
    <w:rsid w:val="00EF2B85"/>
    <w:rsid w:val="00EF2FE4"/>
    <w:rsid w:val="00EF43EF"/>
    <w:rsid w:val="00EF5A4F"/>
    <w:rsid w:val="00EF6887"/>
    <w:rsid w:val="00EF6A93"/>
    <w:rsid w:val="00EF7224"/>
    <w:rsid w:val="00EF7EC9"/>
    <w:rsid w:val="00F020EB"/>
    <w:rsid w:val="00F024BD"/>
    <w:rsid w:val="00F026B4"/>
    <w:rsid w:val="00F027C9"/>
    <w:rsid w:val="00F03414"/>
    <w:rsid w:val="00F055C6"/>
    <w:rsid w:val="00F055F4"/>
    <w:rsid w:val="00F065C4"/>
    <w:rsid w:val="00F065C8"/>
    <w:rsid w:val="00F0766C"/>
    <w:rsid w:val="00F07AF4"/>
    <w:rsid w:val="00F07AF8"/>
    <w:rsid w:val="00F07B81"/>
    <w:rsid w:val="00F07FAE"/>
    <w:rsid w:val="00F10276"/>
    <w:rsid w:val="00F10ACD"/>
    <w:rsid w:val="00F10C32"/>
    <w:rsid w:val="00F10E30"/>
    <w:rsid w:val="00F1148C"/>
    <w:rsid w:val="00F130E4"/>
    <w:rsid w:val="00F131FA"/>
    <w:rsid w:val="00F13AB1"/>
    <w:rsid w:val="00F13ED5"/>
    <w:rsid w:val="00F140E0"/>
    <w:rsid w:val="00F1571C"/>
    <w:rsid w:val="00F16811"/>
    <w:rsid w:val="00F16FF8"/>
    <w:rsid w:val="00F17278"/>
    <w:rsid w:val="00F20FDA"/>
    <w:rsid w:val="00F21950"/>
    <w:rsid w:val="00F22F10"/>
    <w:rsid w:val="00F23BAD"/>
    <w:rsid w:val="00F23E21"/>
    <w:rsid w:val="00F23EDE"/>
    <w:rsid w:val="00F24104"/>
    <w:rsid w:val="00F25C3B"/>
    <w:rsid w:val="00F26070"/>
    <w:rsid w:val="00F260C0"/>
    <w:rsid w:val="00F306F8"/>
    <w:rsid w:val="00F30DBF"/>
    <w:rsid w:val="00F31DCA"/>
    <w:rsid w:val="00F32839"/>
    <w:rsid w:val="00F33781"/>
    <w:rsid w:val="00F337AA"/>
    <w:rsid w:val="00F3382F"/>
    <w:rsid w:val="00F338B5"/>
    <w:rsid w:val="00F349D9"/>
    <w:rsid w:val="00F3502B"/>
    <w:rsid w:val="00F353CB"/>
    <w:rsid w:val="00F36683"/>
    <w:rsid w:val="00F36D58"/>
    <w:rsid w:val="00F405C0"/>
    <w:rsid w:val="00F40AD1"/>
    <w:rsid w:val="00F40E4D"/>
    <w:rsid w:val="00F42274"/>
    <w:rsid w:val="00F42ACB"/>
    <w:rsid w:val="00F42EC5"/>
    <w:rsid w:val="00F433E5"/>
    <w:rsid w:val="00F448DF"/>
    <w:rsid w:val="00F44E33"/>
    <w:rsid w:val="00F4574E"/>
    <w:rsid w:val="00F4582D"/>
    <w:rsid w:val="00F4661F"/>
    <w:rsid w:val="00F46987"/>
    <w:rsid w:val="00F46A81"/>
    <w:rsid w:val="00F50BE5"/>
    <w:rsid w:val="00F52BF2"/>
    <w:rsid w:val="00F52E34"/>
    <w:rsid w:val="00F54322"/>
    <w:rsid w:val="00F54541"/>
    <w:rsid w:val="00F5518E"/>
    <w:rsid w:val="00F5565C"/>
    <w:rsid w:val="00F56431"/>
    <w:rsid w:val="00F56908"/>
    <w:rsid w:val="00F60A12"/>
    <w:rsid w:val="00F61183"/>
    <w:rsid w:val="00F62BF0"/>
    <w:rsid w:val="00F62EFD"/>
    <w:rsid w:val="00F632CF"/>
    <w:rsid w:val="00F63EC6"/>
    <w:rsid w:val="00F63F54"/>
    <w:rsid w:val="00F656F8"/>
    <w:rsid w:val="00F65910"/>
    <w:rsid w:val="00F66056"/>
    <w:rsid w:val="00F6664D"/>
    <w:rsid w:val="00F669E2"/>
    <w:rsid w:val="00F71CE7"/>
    <w:rsid w:val="00F735F8"/>
    <w:rsid w:val="00F73C20"/>
    <w:rsid w:val="00F74E55"/>
    <w:rsid w:val="00F75B70"/>
    <w:rsid w:val="00F76DC7"/>
    <w:rsid w:val="00F772C3"/>
    <w:rsid w:val="00F77793"/>
    <w:rsid w:val="00F77BF9"/>
    <w:rsid w:val="00F803CF"/>
    <w:rsid w:val="00F80A3A"/>
    <w:rsid w:val="00F80AFC"/>
    <w:rsid w:val="00F81A3F"/>
    <w:rsid w:val="00F82AC9"/>
    <w:rsid w:val="00F82C10"/>
    <w:rsid w:val="00F83D1E"/>
    <w:rsid w:val="00F84A28"/>
    <w:rsid w:val="00F851EF"/>
    <w:rsid w:val="00F853BC"/>
    <w:rsid w:val="00F85ECB"/>
    <w:rsid w:val="00F85ED3"/>
    <w:rsid w:val="00F86173"/>
    <w:rsid w:val="00F86666"/>
    <w:rsid w:val="00F873D7"/>
    <w:rsid w:val="00F9001A"/>
    <w:rsid w:val="00F90546"/>
    <w:rsid w:val="00F906E4"/>
    <w:rsid w:val="00F909D2"/>
    <w:rsid w:val="00F909E3"/>
    <w:rsid w:val="00F90E33"/>
    <w:rsid w:val="00F917E9"/>
    <w:rsid w:val="00F93F92"/>
    <w:rsid w:val="00F944B9"/>
    <w:rsid w:val="00F96030"/>
    <w:rsid w:val="00F96058"/>
    <w:rsid w:val="00F9633C"/>
    <w:rsid w:val="00F96539"/>
    <w:rsid w:val="00F9755E"/>
    <w:rsid w:val="00FA06A9"/>
    <w:rsid w:val="00FA2CD1"/>
    <w:rsid w:val="00FA402F"/>
    <w:rsid w:val="00FA4EF4"/>
    <w:rsid w:val="00FA5955"/>
    <w:rsid w:val="00FA619D"/>
    <w:rsid w:val="00FA64F1"/>
    <w:rsid w:val="00FA7D62"/>
    <w:rsid w:val="00FB0534"/>
    <w:rsid w:val="00FB0BE7"/>
    <w:rsid w:val="00FB215B"/>
    <w:rsid w:val="00FB2D3A"/>
    <w:rsid w:val="00FB3E1A"/>
    <w:rsid w:val="00FB48E1"/>
    <w:rsid w:val="00FB5463"/>
    <w:rsid w:val="00FB57B0"/>
    <w:rsid w:val="00FB6C27"/>
    <w:rsid w:val="00FB74B0"/>
    <w:rsid w:val="00FB7521"/>
    <w:rsid w:val="00FB792D"/>
    <w:rsid w:val="00FB7DDF"/>
    <w:rsid w:val="00FC0896"/>
    <w:rsid w:val="00FC1082"/>
    <w:rsid w:val="00FC18AA"/>
    <w:rsid w:val="00FC1FA6"/>
    <w:rsid w:val="00FC2B51"/>
    <w:rsid w:val="00FC3F8D"/>
    <w:rsid w:val="00FC4616"/>
    <w:rsid w:val="00FC5181"/>
    <w:rsid w:val="00FC625B"/>
    <w:rsid w:val="00FC6D95"/>
    <w:rsid w:val="00FC7368"/>
    <w:rsid w:val="00FC7B36"/>
    <w:rsid w:val="00FC7ED8"/>
    <w:rsid w:val="00FD00CB"/>
    <w:rsid w:val="00FD08E4"/>
    <w:rsid w:val="00FD1BFE"/>
    <w:rsid w:val="00FD1D8D"/>
    <w:rsid w:val="00FD41FA"/>
    <w:rsid w:val="00FD53EB"/>
    <w:rsid w:val="00FD6772"/>
    <w:rsid w:val="00FD78A8"/>
    <w:rsid w:val="00FD7C14"/>
    <w:rsid w:val="00FD7E9E"/>
    <w:rsid w:val="00FE01A7"/>
    <w:rsid w:val="00FE17B2"/>
    <w:rsid w:val="00FE1A17"/>
    <w:rsid w:val="00FE1DE8"/>
    <w:rsid w:val="00FE25A4"/>
    <w:rsid w:val="00FE291F"/>
    <w:rsid w:val="00FE29B2"/>
    <w:rsid w:val="00FE2BA7"/>
    <w:rsid w:val="00FE356F"/>
    <w:rsid w:val="00FE5394"/>
    <w:rsid w:val="00FE5A7A"/>
    <w:rsid w:val="00FE6432"/>
    <w:rsid w:val="00FE737C"/>
    <w:rsid w:val="00FF05DD"/>
    <w:rsid w:val="00FF1998"/>
    <w:rsid w:val="00FF1A43"/>
    <w:rsid w:val="00FF1F65"/>
    <w:rsid w:val="00FF257A"/>
    <w:rsid w:val="00FF2FC4"/>
    <w:rsid w:val="00FF336F"/>
    <w:rsid w:val="00FF3BF6"/>
    <w:rsid w:val="00FF43AB"/>
    <w:rsid w:val="00FF4998"/>
    <w:rsid w:val="00FF5FB8"/>
    <w:rsid w:val="00FF7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white" strokecolor="silver">
      <v:fill color="white" on="f"/>
      <v:stroke color="silver"/>
      <v:shadow color="#868686"/>
      <o:colormru v:ext="edit" colors="#f49100,#8f9286,#ddd"/>
    </o:shapedefaults>
    <o:shapelayout v:ext="edit">
      <o:idmap v:ext="edit" data="1"/>
    </o:shapelayout>
  </w:shapeDefaults>
  <w:decimalSymbol w:val="."/>
  <w:listSeparator w:val=","/>
  <w15:chartTrackingRefBased/>
  <w15:docId w15:val="{3F26B313-5A06-4D51-9FDA-8092A9DF6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Document Map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50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0"/>
      <w:szCs w:val="30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alloonText">
    <w:name w:val="Balloon Text"/>
    <w:basedOn w:val="Normal"/>
    <w:semiHidden/>
    <w:rsid w:val="00725E7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379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461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461B2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"/>
    <w:basedOn w:val="BodyText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3">
    <w:name w:val="???????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imes New Roman"/>
      <w:sz w:val="30"/>
      <w:szCs w:val="30"/>
      <w:lang w:val="th-TH"/>
    </w:rPr>
  </w:style>
  <w:style w:type="paragraph" w:customStyle="1" w:styleId="30">
    <w:name w:val="?????3????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Heading2Char">
    <w:name w:val="Heading 2 Char"/>
    <w:link w:val="Heading2"/>
    <w:rsid w:val="00456F4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0344B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"/>
    <w:basedOn w:val="Normal"/>
    <w:rsid w:val="00F23E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4">
    <w:name w:val="???"/>
    <w:basedOn w:val="Normal"/>
    <w:rsid w:val="00F23E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Å§ª×èÍ E"/>
    <w:basedOn w:val="Normal"/>
    <w:rsid w:val="00476B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character" w:customStyle="1" w:styleId="HeaderChar">
    <w:name w:val="Header Char"/>
    <w:link w:val="Header"/>
    <w:rsid w:val="00FC4616"/>
    <w:rPr>
      <w:rFonts w:ascii="Arial" w:hAnsi="Arial"/>
      <w:sz w:val="18"/>
      <w:szCs w:val="18"/>
    </w:rPr>
  </w:style>
  <w:style w:type="paragraph" w:customStyle="1" w:styleId="Default">
    <w:name w:val="Default"/>
    <w:rsid w:val="00DA41F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A41F4"/>
    <w:pPr>
      <w:ind w:left="720"/>
      <w:contextualSpacing/>
    </w:pPr>
    <w:rPr>
      <w:szCs w:val="2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B4A8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CB4A8B"/>
    <w:rPr>
      <w:rFonts w:ascii="Angsana New" w:eastAsia="Calibri" w:hAnsi="Angsana New"/>
      <w:sz w:val="30"/>
      <w:szCs w:val="30"/>
    </w:rPr>
  </w:style>
  <w:style w:type="character" w:customStyle="1" w:styleId="Heading1Char">
    <w:name w:val="Heading 1 Char"/>
    <w:link w:val="Heading1"/>
    <w:uiPriority w:val="99"/>
    <w:locked/>
    <w:rsid w:val="007F2F11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index">
    <w:name w:val="index"/>
    <w:aliases w:val="ix"/>
    <w:basedOn w:val="BodyText"/>
    <w:rsid w:val="005D08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996717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rsid w:val="00996717"/>
    <w:rPr>
      <w:rFonts w:ascii="Tahoma" w:hAnsi="Tahoma" w:cs="Tahoma"/>
      <w:shd w:val="clear" w:color="auto" w:fill="000080"/>
      <w:lang w:val="en-GB" w:bidi="ar-SA"/>
    </w:rPr>
  </w:style>
  <w:style w:type="character" w:customStyle="1" w:styleId="FooterChar">
    <w:name w:val="Footer Char"/>
    <w:link w:val="Footer"/>
    <w:uiPriority w:val="99"/>
    <w:rsid w:val="00AB5A85"/>
    <w:rPr>
      <w:rFonts w:ascii="Arial" w:hAnsi="Arial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7D4A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 w:cs="Times New Roman"/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77218E"/>
    <w:rPr>
      <w:rFonts w:ascii="Arial" w:hAnsi="Arial" w:cs="Angsana New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655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849528-D274-4D44-89F2-3615E6863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15</Pages>
  <Words>3143</Words>
  <Characters>13934</Characters>
  <Application>Microsoft Office Word</Application>
  <DocSecurity>0</DocSecurity>
  <Lines>116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ยูนิมิต เอนจิเนียริ่ง จำกัด</vt:lpstr>
    </vt:vector>
  </TitlesOfParts>
  <Company>KPMG</Company>
  <LinksUpToDate>false</LinksUpToDate>
  <CharactersWithSpaces>17043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ยูนิมิต เอนจิเนียริ่ง จำกัด</dc:title>
  <dc:subject/>
  <dc:creator>Thamonwan, Chandhradipra</dc:creator>
  <cp:keywords/>
  <dc:description/>
  <cp:lastModifiedBy>Somjai, Nigonyanont</cp:lastModifiedBy>
  <cp:revision>3</cp:revision>
  <cp:lastPrinted>2018-05-09T12:02:00Z</cp:lastPrinted>
  <dcterms:created xsi:type="dcterms:W3CDTF">2018-05-10T10:11:00Z</dcterms:created>
  <dcterms:modified xsi:type="dcterms:W3CDTF">2018-05-10T10:11:00Z</dcterms:modified>
</cp:coreProperties>
</file>