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BC5" w:rsidRPr="000048CB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</w:rPr>
      </w:pPr>
      <w:bookmarkStart w:id="0" w:name="Title"/>
    </w:p>
    <w:p w:rsidR="00C04A6C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042880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924BC5" w:rsidRPr="00B478B9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570260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478B9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:rsidR="0056579C" w:rsidRPr="00B478B9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nd</w:t>
      </w:r>
      <w:proofErr w:type="gramEnd"/>
      <w:r w:rsidR="0056579C">
        <w:rPr>
          <w:rFonts w:ascii="Times New Roman" w:hAnsi="Times New Roman" w:cs="Times New Roman"/>
          <w:b/>
          <w:bCs/>
          <w:sz w:val="40"/>
          <w:szCs w:val="40"/>
        </w:rPr>
        <w:t xml:space="preserve"> its </w:t>
      </w:r>
      <w:r w:rsidR="00E72ADB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:rsidR="00924BC5" w:rsidRPr="008A63C4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D70D07" w:rsidRPr="008A63C4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Interim financial statements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8A63C4">
        <w:rPr>
          <w:spacing w:val="-3"/>
          <w:szCs w:val="36"/>
        </w:rPr>
        <w:t>for</w:t>
      </w:r>
      <w:proofErr w:type="gramEnd"/>
      <w:r w:rsidRPr="008A63C4">
        <w:rPr>
          <w:spacing w:val="-3"/>
          <w:szCs w:val="36"/>
        </w:rPr>
        <w:t xml:space="preserve"> the three-month period ended</w:t>
      </w:r>
    </w:p>
    <w:p w:rsidR="008A63C4" w:rsidRPr="00D47232" w:rsidRDefault="000B02F9" w:rsidP="008A63C4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>
        <w:rPr>
          <w:spacing w:val="-3"/>
          <w:szCs w:val="36"/>
        </w:rPr>
        <w:t>31 March 2018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8A63C4">
        <w:rPr>
          <w:spacing w:val="-3"/>
          <w:szCs w:val="36"/>
        </w:rPr>
        <w:t>and</w:t>
      </w:r>
      <w:proofErr w:type="gramEnd"/>
    </w:p>
    <w:p w:rsidR="002F6122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Independent Auditor’s Report on Review of</w:t>
      </w:r>
    </w:p>
    <w:p w:rsidR="00567519" w:rsidRPr="008A63C4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Interim Financial I</w:t>
      </w:r>
      <w:r w:rsidR="008A63C4" w:rsidRPr="008A63C4">
        <w:rPr>
          <w:spacing w:val="-3"/>
          <w:szCs w:val="36"/>
        </w:rPr>
        <w:t>nformation</w:t>
      </w:r>
    </w:p>
    <w:p w:rsidR="000A3EBE" w:rsidRPr="008A63C4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:rsidR="000A3EBE" w:rsidRPr="00B478B9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32"/>
          <w:szCs w:val="32"/>
        </w:rPr>
      </w:pPr>
    </w:p>
    <w:p w:rsidR="00924BC5" w:rsidRPr="00B478B9" w:rsidRDefault="00924BC5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24BC5" w:rsidRPr="00B478B9" w:rsidSect="004E691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4652E3" w:rsidRDefault="004652E3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4652E3" w:rsidRDefault="004652E3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4652E3" w:rsidRDefault="004652E3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4652E3" w:rsidRDefault="004652E3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4652E3" w:rsidRDefault="004652E3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:rsidR="002D1212" w:rsidRPr="002D1212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D1212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510ED3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0260" w:rsidRPr="008B65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>
        <w:rPr>
          <w:rFonts w:ascii="Times New Roman" w:hAnsi="Times New Roman"/>
          <w:b/>
          <w:bCs/>
          <w:sz w:val="24"/>
          <w:szCs w:val="30"/>
        </w:rPr>
        <w:t>Board of Directors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8B65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66DCF" w:rsidRDefault="00966DCF" w:rsidP="00966DCF">
      <w:pPr>
        <w:jc w:val="both"/>
      </w:pPr>
      <w:r w:rsidRPr="00E72ADB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E72ADB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E72ADB">
        <w:rPr>
          <w:rFonts w:ascii="Times New Roman" w:hAnsi="Times New Roman" w:cs="Times New Roman"/>
          <w:sz w:val="22"/>
          <w:szCs w:val="20"/>
        </w:rPr>
        <w:t xml:space="preserve"> Engineering Public Company Limited an</w:t>
      </w:r>
      <w:r>
        <w:rPr>
          <w:rFonts w:ascii="Times New Roman" w:hAnsi="Times New Roman" w:cs="Times New Roman"/>
          <w:sz w:val="22"/>
          <w:szCs w:val="20"/>
        </w:rPr>
        <w:t>d its subsidiaries</w:t>
      </w:r>
      <w:r w:rsidRPr="00E72ADB">
        <w:rPr>
          <w:rFonts w:ascii="Times New Roman" w:hAnsi="Times New Roman" w:cs="Times New Roman"/>
          <w:sz w:val="22"/>
          <w:szCs w:val="20"/>
        </w:rPr>
        <w:t xml:space="preserve">, and of </w:t>
      </w:r>
      <w:proofErr w:type="spellStart"/>
      <w:r w:rsidRPr="00E72ADB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E72ADB">
        <w:rPr>
          <w:rFonts w:ascii="Times New Roman" w:hAnsi="Times New Roman" w:cs="Times New Roman"/>
          <w:sz w:val="22"/>
          <w:szCs w:val="20"/>
        </w:rPr>
        <w:t xml:space="preserve"> Engineering Public</w:t>
      </w:r>
      <w:r>
        <w:rPr>
          <w:rFonts w:ascii="Times New Roman" w:hAnsi="Times New Roman" w:cs="Times New Roman"/>
          <w:sz w:val="22"/>
          <w:szCs w:val="20"/>
        </w:rPr>
        <w:t xml:space="preserve"> Company Limited</w:t>
      </w:r>
      <w:r w:rsidRPr="00E72ADB">
        <w:rPr>
          <w:rFonts w:ascii="Times New Roman" w:hAnsi="Times New Roman" w:cs="Times New Roman"/>
          <w:sz w:val="22"/>
          <w:szCs w:val="20"/>
        </w:rPr>
        <w:t>, respectively, as at 31 March 201</w:t>
      </w:r>
      <w:r w:rsidR="00A516A3">
        <w:rPr>
          <w:rFonts w:ascii="Times New Roman" w:hAnsi="Times New Roman"/>
          <w:sz w:val="22"/>
          <w:szCs w:val="20"/>
        </w:rPr>
        <w:t>8</w:t>
      </w:r>
      <w:r w:rsidRPr="00E72ADB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 w:rsidR="00BE5EAD">
        <w:rPr>
          <w:rFonts w:ascii="Times New Roman" w:hAnsi="Times New Roman" w:cs="Times New Roman"/>
          <w:sz w:val="22"/>
          <w:szCs w:val="20"/>
        </w:rPr>
        <w:t>,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E72ADB">
        <w:rPr>
          <w:rFonts w:ascii="Times New Roman" w:hAnsi="Times New Roman" w:cs="Times New Roman"/>
          <w:sz w:val="22"/>
          <w:szCs w:val="20"/>
        </w:rPr>
        <w:t>changes in e</w:t>
      </w:r>
      <w:r>
        <w:rPr>
          <w:rFonts w:ascii="Times New Roman" w:hAnsi="Times New Roman" w:cs="Times New Roman"/>
          <w:sz w:val="22"/>
          <w:szCs w:val="20"/>
        </w:rPr>
        <w:t>quity and cash flows for the three-month</w:t>
      </w:r>
      <w:r w:rsidRPr="00E72ADB">
        <w:rPr>
          <w:rFonts w:ascii="Times New Roman" w:hAnsi="Times New Roman" w:cs="Times New Roman"/>
          <w:sz w:val="22"/>
          <w:szCs w:val="20"/>
        </w:rPr>
        <w:t xml:space="preserve"> period ended 31 March 201</w:t>
      </w:r>
      <w:r w:rsidR="00A516A3">
        <w:rPr>
          <w:rFonts w:ascii="Times New Roman" w:hAnsi="Times New Roman" w:cs="Times New Roman"/>
          <w:sz w:val="22"/>
          <w:szCs w:val="20"/>
        </w:rPr>
        <w:t>8</w:t>
      </w:r>
      <w:r w:rsidRPr="00E72ADB">
        <w:rPr>
          <w:rFonts w:ascii="Times New Roman" w:hAnsi="Times New Roman" w:cs="Times New Roman"/>
          <w:sz w:val="22"/>
          <w:szCs w:val="20"/>
        </w:rPr>
        <w:t xml:space="preserve">; and </w:t>
      </w:r>
      <w:r>
        <w:rPr>
          <w:rFonts w:ascii="Times New Roman" w:hAnsi="Times New Roman" w:cs="Times New Roman"/>
          <w:sz w:val="22"/>
          <w:szCs w:val="20"/>
        </w:rPr>
        <w:t xml:space="preserve">condensed notes (“interim financial information”). </w:t>
      </w:r>
      <w:r w:rsidRPr="00D110C7">
        <w:rPr>
          <w:rFonts w:ascii="Times New Roman" w:hAnsi="Times New Roman" w:cs="Times New Roman"/>
          <w:sz w:val="22"/>
          <w:szCs w:val="20"/>
        </w:rPr>
        <w:t>Management is responsible for the preparation and presentation of this interim financial information in accordance with Thai Accounting Standard</w:t>
      </w:r>
      <w:r w:rsidR="00666263">
        <w:rPr>
          <w:rFonts w:ascii="Times New Roman" w:hAnsi="Times New Roman" w:cs="Times New Roman"/>
          <w:sz w:val="22"/>
          <w:szCs w:val="20"/>
        </w:rPr>
        <w:t xml:space="preserve"> </w:t>
      </w:r>
      <w:r w:rsidRPr="00D110C7">
        <w:rPr>
          <w:rFonts w:ascii="Times New Roman" w:hAnsi="Times New Roman" w:cs="Times New Roman"/>
          <w:sz w:val="22"/>
          <w:szCs w:val="20"/>
        </w:rPr>
        <w:t>34, “Interim Financial Reporting”. My responsibility is to express a conclusion on this interim financial information based on my review.</w:t>
      </w:r>
      <w:r>
        <w:rPr>
          <w:i/>
          <w:iCs/>
        </w:rPr>
        <w:t xml:space="preserve"> </w:t>
      </w:r>
    </w:p>
    <w:p w:rsidR="00E72ADB" w:rsidRPr="00E72ADB" w:rsidRDefault="00E72AD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P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</w:rPr>
      </w:pPr>
      <w:r w:rsidRPr="003F4506">
        <w:rPr>
          <w:rFonts w:ascii="Times New Roman" w:hAnsi="Times New Roman" w:cs="Times New Roman"/>
          <w:i/>
          <w:sz w:val="22"/>
        </w:rPr>
        <w:t>Scope of Review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C0400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3F4506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F7B8F" w:rsidRP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4F7B8F">
        <w:rPr>
          <w:rFonts w:ascii="Times New Roman" w:hAnsi="Times New Roman" w:cs="Times New Roman" w:hint="cs"/>
          <w:sz w:val="22"/>
          <w:szCs w:val="20"/>
          <w:cs/>
        </w:rPr>
        <w:t xml:space="preserve"> </w:t>
      </w:r>
      <w:r w:rsidRPr="004F7B8F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570260" w:rsidRPr="00B478B9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/>
          <w:color w:val="000000"/>
          <w:szCs w:val="28"/>
          <w:lang w:val="en-US"/>
        </w:rPr>
        <w:t>(Chanarat Chanwa</w:t>
      </w:r>
      <w:r w:rsidR="00C05859">
        <w:rPr>
          <w:rFonts w:ascii="Times New Roman" w:hAnsi="Times New Roman" w:cs="Times New Roman"/>
          <w:color w:val="000000"/>
          <w:lang w:val="en-US"/>
        </w:rPr>
        <w:t>)</w:t>
      </w:r>
    </w:p>
    <w:p w:rsidR="00570260" w:rsidRPr="00B478B9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B478B9">
        <w:rPr>
          <w:rFonts w:ascii="Times New Roman" w:hAnsi="Times New Roman" w:cs="Times New Roman"/>
          <w:sz w:val="22"/>
          <w:szCs w:val="22"/>
        </w:rPr>
        <w:t>Accountant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B478B9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>
        <w:rPr>
          <w:rFonts w:ascii="Times New Roman" w:hAnsi="Times New Roman" w:cs="Times New Roman"/>
          <w:sz w:val="22"/>
          <w:szCs w:val="22"/>
        </w:rPr>
        <w:t>9052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78B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78B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570260" w:rsidRPr="004C694B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  <w:cs/>
        </w:rPr>
      </w:pPr>
      <w:r w:rsidRPr="00E72ADB">
        <w:rPr>
          <w:rFonts w:ascii="Times New Roman" w:hAnsi="Times New Roman" w:cs="Times New Roman"/>
          <w:sz w:val="22"/>
          <w:szCs w:val="22"/>
        </w:rPr>
        <w:t>Bangkok</w:t>
      </w:r>
    </w:p>
    <w:p w:rsidR="00924BC5" w:rsidRDefault="006675B0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3" w:name="Title2nd"/>
      <w:r>
        <w:rPr>
          <w:rFonts w:ascii="Times New Roman" w:hAnsi="Times New Roman" w:cs="Times New Roman"/>
          <w:sz w:val="22"/>
          <w:szCs w:val="22"/>
        </w:rPr>
        <w:t xml:space="preserve">10 May </w:t>
      </w:r>
      <w:r w:rsidR="00A516A3">
        <w:rPr>
          <w:rFonts w:ascii="Times New Roman" w:hAnsi="Times New Roman" w:cs="Times New Roman"/>
          <w:sz w:val="22"/>
          <w:szCs w:val="22"/>
        </w:rPr>
        <w:t>2018</w:t>
      </w:r>
    </w:p>
    <w:p w:rsidR="00CF36CC" w:rsidRDefault="00CF36C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bookmarkEnd w:id="3"/>
    <w:p w:rsidR="001534DC" w:rsidRDefault="001534DC" w:rsidP="004652E3">
      <w:pPr>
        <w:pStyle w:val="IndexHeading1"/>
        <w:ind w:left="1080" w:hanging="1080"/>
        <w:outlineLvl w:val="0"/>
        <w:rPr>
          <w:rFonts w:cs="Arial"/>
          <w:szCs w:val="22"/>
        </w:rPr>
      </w:pPr>
    </w:p>
    <w:sectPr w:rsidR="001534DC" w:rsidSect="004652E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8AF" w:rsidRDefault="00C028AF">
      <w:r>
        <w:separator/>
      </w:r>
    </w:p>
  </w:endnote>
  <w:endnote w:type="continuationSeparator" w:id="0">
    <w:p w:rsidR="00C028AF" w:rsidRDefault="00C0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721" w:rsidRDefault="00EF4721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EF4721" w:rsidRDefault="00EF4721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721" w:rsidRPr="00360D92" w:rsidRDefault="00EF4721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60D92">
      <w:rPr>
        <w:rFonts w:ascii="Times New Roman" w:hAnsi="Times New Roman" w:cs="Times New Roman"/>
        <w:sz w:val="22"/>
        <w:szCs w:val="22"/>
      </w:rPr>
      <w:fldChar w:fldCharType="begin"/>
    </w:r>
    <w:r w:rsidRPr="00360D92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60D92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10</w:t>
    </w:r>
    <w:r w:rsidRPr="00360D92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721" w:rsidRPr="004652E3" w:rsidRDefault="00EF4721" w:rsidP="004652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8AF" w:rsidRDefault="00C028AF">
      <w:r>
        <w:separator/>
      </w:r>
    </w:p>
  </w:footnote>
  <w:footnote w:type="continuationSeparator" w:id="0">
    <w:p w:rsidR="00C028AF" w:rsidRDefault="00C0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721" w:rsidRPr="00363DD3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EF4721" w:rsidRPr="00363DD3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EF4721" w:rsidRDefault="00EF472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2E3" w:rsidRDefault="004652E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4652E3" w:rsidRDefault="004652E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4652E3" w:rsidRPr="00363DD3" w:rsidRDefault="004652E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4652E3" w:rsidRPr="00363DD3" w:rsidRDefault="004652E3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F0467"/>
    <w:multiLevelType w:val="hybridMultilevel"/>
    <w:tmpl w:val="059EEEB0"/>
    <w:lvl w:ilvl="0" w:tplc="8A0A33D2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05071CE"/>
    <w:multiLevelType w:val="hybridMultilevel"/>
    <w:tmpl w:val="6572285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22238F1"/>
    <w:multiLevelType w:val="singleLevel"/>
    <w:tmpl w:val="F2044B4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C73387E"/>
    <w:multiLevelType w:val="multilevel"/>
    <w:tmpl w:val="BBEE1F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4440083E"/>
    <w:multiLevelType w:val="hybridMultilevel"/>
    <w:tmpl w:val="A7004E42"/>
    <w:lvl w:ilvl="0" w:tplc="A5949272">
      <w:start w:val="1"/>
      <w:numFmt w:val="bullet"/>
      <w:lvlText w:val="•"/>
      <w:lvlJc w:val="left"/>
      <w:pPr>
        <w:ind w:left="340" w:hanging="227"/>
      </w:pPr>
      <w:rPr>
        <w:rFonts w:ascii="Calibri" w:eastAsia="Calibri" w:hAnsi="Calibri" w:hint="default"/>
        <w:color w:val="221F1F"/>
        <w:w w:val="100"/>
        <w:sz w:val="16"/>
        <w:szCs w:val="16"/>
      </w:rPr>
    </w:lvl>
    <w:lvl w:ilvl="1" w:tplc="B4629154">
      <w:start w:val="1"/>
      <w:numFmt w:val="bullet"/>
      <w:lvlText w:val="•"/>
      <w:lvlJc w:val="left"/>
      <w:pPr>
        <w:ind w:left="776" w:hanging="227"/>
      </w:pPr>
      <w:rPr>
        <w:rFonts w:hint="default"/>
      </w:rPr>
    </w:lvl>
    <w:lvl w:ilvl="2" w:tplc="A8D4597A">
      <w:start w:val="1"/>
      <w:numFmt w:val="bullet"/>
      <w:lvlText w:val="•"/>
      <w:lvlJc w:val="left"/>
      <w:pPr>
        <w:ind w:left="1213" w:hanging="227"/>
      </w:pPr>
      <w:rPr>
        <w:rFonts w:hint="default"/>
      </w:rPr>
    </w:lvl>
    <w:lvl w:ilvl="3" w:tplc="01DE0AD4">
      <w:start w:val="1"/>
      <w:numFmt w:val="bullet"/>
      <w:lvlText w:val="•"/>
      <w:lvlJc w:val="left"/>
      <w:pPr>
        <w:ind w:left="1649" w:hanging="227"/>
      </w:pPr>
      <w:rPr>
        <w:rFonts w:hint="default"/>
      </w:rPr>
    </w:lvl>
    <w:lvl w:ilvl="4" w:tplc="B3DEF82A">
      <w:start w:val="1"/>
      <w:numFmt w:val="bullet"/>
      <w:lvlText w:val="•"/>
      <w:lvlJc w:val="left"/>
      <w:pPr>
        <w:ind w:left="2086" w:hanging="227"/>
      </w:pPr>
      <w:rPr>
        <w:rFonts w:hint="default"/>
      </w:rPr>
    </w:lvl>
    <w:lvl w:ilvl="5" w:tplc="0E02E284">
      <w:start w:val="1"/>
      <w:numFmt w:val="bullet"/>
      <w:lvlText w:val="•"/>
      <w:lvlJc w:val="left"/>
      <w:pPr>
        <w:ind w:left="2522" w:hanging="227"/>
      </w:pPr>
      <w:rPr>
        <w:rFonts w:hint="default"/>
      </w:rPr>
    </w:lvl>
    <w:lvl w:ilvl="6" w:tplc="9DE4DE18">
      <w:start w:val="1"/>
      <w:numFmt w:val="bullet"/>
      <w:lvlText w:val="•"/>
      <w:lvlJc w:val="left"/>
      <w:pPr>
        <w:ind w:left="2959" w:hanging="227"/>
      </w:pPr>
      <w:rPr>
        <w:rFonts w:hint="default"/>
      </w:rPr>
    </w:lvl>
    <w:lvl w:ilvl="7" w:tplc="C92ACAB8">
      <w:start w:val="1"/>
      <w:numFmt w:val="bullet"/>
      <w:lvlText w:val="•"/>
      <w:lvlJc w:val="left"/>
      <w:pPr>
        <w:ind w:left="3395" w:hanging="227"/>
      </w:pPr>
      <w:rPr>
        <w:rFonts w:hint="default"/>
      </w:rPr>
    </w:lvl>
    <w:lvl w:ilvl="8" w:tplc="6C8CC754">
      <w:start w:val="1"/>
      <w:numFmt w:val="bullet"/>
      <w:lvlText w:val="•"/>
      <w:lvlJc w:val="left"/>
      <w:pPr>
        <w:ind w:left="3832" w:hanging="227"/>
      </w:pPr>
      <w:rPr>
        <w:rFonts w:hint="default"/>
      </w:rPr>
    </w:lvl>
  </w:abstractNum>
  <w:abstractNum w:abstractNumId="24" w15:restartNumberingAfterBreak="0">
    <w:nsid w:val="449E1FB8"/>
    <w:multiLevelType w:val="hybridMultilevel"/>
    <w:tmpl w:val="BE705A56"/>
    <w:lvl w:ilvl="0" w:tplc="3FCABB30">
      <w:start w:val="1"/>
      <w:numFmt w:val="lowerRoman"/>
      <w:lvlText w:val="%1."/>
      <w:lvlJc w:val="left"/>
      <w:pPr>
        <w:ind w:left="19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5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BD5394A"/>
    <w:multiLevelType w:val="singleLevel"/>
    <w:tmpl w:val="87460EE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62786FD2"/>
    <w:multiLevelType w:val="hybridMultilevel"/>
    <w:tmpl w:val="C7A0DA4C"/>
    <w:lvl w:ilvl="0" w:tplc="E42882F0">
      <w:start w:val="1"/>
      <w:numFmt w:val="lowerRoman"/>
      <w:lvlText w:val="%1.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5D2181"/>
    <w:multiLevelType w:val="hybridMultilevel"/>
    <w:tmpl w:val="C876CAAC"/>
    <w:lvl w:ilvl="0" w:tplc="4C5A8E40">
      <w:start w:val="1"/>
      <w:numFmt w:val="lowerRoman"/>
      <w:lvlText w:val="%1."/>
      <w:lvlJc w:val="left"/>
      <w:pPr>
        <w:ind w:left="1267" w:hanging="720"/>
      </w:pPr>
      <w:rPr>
        <w:rFonts w:ascii="Arial" w:hAnsi="Arial" w:cs="Angsana New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8"/>
  </w:num>
  <w:num w:numId="14">
    <w:abstractNumId w:val="18"/>
  </w:num>
  <w:num w:numId="15">
    <w:abstractNumId w:val="21"/>
  </w:num>
  <w:num w:numId="16">
    <w:abstractNumId w:val="17"/>
  </w:num>
  <w:num w:numId="17">
    <w:abstractNumId w:val="11"/>
  </w:num>
  <w:num w:numId="18">
    <w:abstractNumId w:val="30"/>
  </w:num>
  <w:num w:numId="19">
    <w:abstractNumId w:val="31"/>
  </w:num>
  <w:num w:numId="20">
    <w:abstractNumId w:val="20"/>
  </w:num>
  <w:num w:numId="21">
    <w:abstractNumId w:val="18"/>
  </w:num>
  <w:num w:numId="22">
    <w:abstractNumId w:val="25"/>
  </w:num>
  <w:num w:numId="23">
    <w:abstractNumId w:val="18"/>
  </w:num>
  <w:num w:numId="24">
    <w:abstractNumId w:val="12"/>
  </w:num>
  <w:num w:numId="25">
    <w:abstractNumId w:val="13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4"/>
  </w:num>
  <w:num w:numId="38">
    <w:abstractNumId w:val="29"/>
  </w:num>
  <w:num w:numId="39">
    <w:abstractNumId w:val="23"/>
  </w:num>
  <w:num w:numId="40">
    <w:abstractNumId w:val="22"/>
  </w:num>
  <w:num w:numId="41">
    <w:abstractNumId w:val="24"/>
  </w:num>
  <w:num w:numId="42">
    <w:abstractNumId w:val="27"/>
  </w:num>
  <w:num w:numId="43">
    <w:abstractNumId w:val="26"/>
  </w:num>
  <w:num w:numId="44">
    <w:abstractNumId w:val="10"/>
  </w:num>
  <w:num w:numId="45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2B4"/>
    <w:rsid w:val="000002A5"/>
    <w:rsid w:val="00000534"/>
    <w:rsid w:val="000013BF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72B7"/>
    <w:rsid w:val="00017468"/>
    <w:rsid w:val="00017B24"/>
    <w:rsid w:val="00017C96"/>
    <w:rsid w:val="00020AE3"/>
    <w:rsid w:val="00020F15"/>
    <w:rsid w:val="000232AE"/>
    <w:rsid w:val="00023C6F"/>
    <w:rsid w:val="00024205"/>
    <w:rsid w:val="0002564A"/>
    <w:rsid w:val="00026A28"/>
    <w:rsid w:val="00026C11"/>
    <w:rsid w:val="000273EC"/>
    <w:rsid w:val="00030430"/>
    <w:rsid w:val="0003187D"/>
    <w:rsid w:val="0003207B"/>
    <w:rsid w:val="00032867"/>
    <w:rsid w:val="0003308C"/>
    <w:rsid w:val="00033950"/>
    <w:rsid w:val="00034DE2"/>
    <w:rsid w:val="000354F3"/>
    <w:rsid w:val="00035CAC"/>
    <w:rsid w:val="00036B6E"/>
    <w:rsid w:val="000377CC"/>
    <w:rsid w:val="00037A58"/>
    <w:rsid w:val="0004043F"/>
    <w:rsid w:val="000420C4"/>
    <w:rsid w:val="00042880"/>
    <w:rsid w:val="00042BE0"/>
    <w:rsid w:val="00042D15"/>
    <w:rsid w:val="00043D1D"/>
    <w:rsid w:val="0004489D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E36"/>
    <w:rsid w:val="0005200F"/>
    <w:rsid w:val="0005204A"/>
    <w:rsid w:val="000523E4"/>
    <w:rsid w:val="00052A82"/>
    <w:rsid w:val="00052FC8"/>
    <w:rsid w:val="00053E8A"/>
    <w:rsid w:val="00054FBD"/>
    <w:rsid w:val="0005657E"/>
    <w:rsid w:val="00056636"/>
    <w:rsid w:val="00056BE2"/>
    <w:rsid w:val="00057C39"/>
    <w:rsid w:val="0006231C"/>
    <w:rsid w:val="000655CA"/>
    <w:rsid w:val="00065F15"/>
    <w:rsid w:val="00067D69"/>
    <w:rsid w:val="0007018F"/>
    <w:rsid w:val="00070A3A"/>
    <w:rsid w:val="00070FB0"/>
    <w:rsid w:val="00072465"/>
    <w:rsid w:val="00072607"/>
    <w:rsid w:val="00073177"/>
    <w:rsid w:val="000740A7"/>
    <w:rsid w:val="000743E9"/>
    <w:rsid w:val="0007493C"/>
    <w:rsid w:val="00075BFD"/>
    <w:rsid w:val="00080BB5"/>
    <w:rsid w:val="000824E8"/>
    <w:rsid w:val="00082682"/>
    <w:rsid w:val="00082D7A"/>
    <w:rsid w:val="00084B36"/>
    <w:rsid w:val="00084D84"/>
    <w:rsid w:val="00085953"/>
    <w:rsid w:val="00085FC1"/>
    <w:rsid w:val="000872B5"/>
    <w:rsid w:val="00087C81"/>
    <w:rsid w:val="00087FDC"/>
    <w:rsid w:val="0009042E"/>
    <w:rsid w:val="0009177D"/>
    <w:rsid w:val="00091FE0"/>
    <w:rsid w:val="00092ED9"/>
    <w:rsid w:val="00094F19"/>
    <w:rsid w:val="00096B86"/>
    <w:rsid w:val="000978CB"/>
    <w:rsid w:val="000A0738"/>
    <w:rsid w:val="000A17D3"/>
    <w:rsid w:val="000A29DE"/>
    <w:rsid w:val="000A2F2E"/>
    <w:rsid w:val="000A3EBE"/>
    <w:rsid w:val="000A3FFD"/>
    <w:rsid w:val="000A45AC"/>
    <w:rsid w:val="000A4F49"/>
    <w:rsid w:val="000A64D0"/>
    <w:rsid w:val="000A7FC7"/>
    <w:rsid w:val="000B01BE"/>
    <w:rsid w:val="000B02F9"/>
    <w:rsid w:val="000B21CD"/>
    <w:rsid w:val="000B2C94"/>
    <w:rsid w:val="000B4093"/>
    <w:rsid w:val="000B4F90"/>
    <w:rsid w:val="000B689C"/>
    <w:rsid w:val="000B71EE"/>
    <w:rsid w:val="000C0EDE"/>
    <w:rsid w:val="000C235D"/>
    <w:rsid w:val="000C320B"/>
    <w:rsid w:val="000C3982"/>
    <w:rsid w:val="000C3E61"/>
    <w:rsid w:val="000C4220"/>
    <w:rsid w:val="000C66AC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33C4"/>
    <w:rsid w:val="000E4B71"/>
    <w:rsid w:val="000E5014"/>
    <w:rsid w:val="000E5A76"/>
    <w:rsid w:val="000E5DFF"/>
    <w:rsid w:val="000E7511"/>
    <w:rsid w:val="000F14AF"/>
    <w:rsid w:val="000F220A"/>
    <w:rsid w:val="000F49BA"/>
    <w:rsid w:val="000F4AA9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222C"/>
    <w:rsid w:val="00103DBF"/>
    <w:rsid w:val="00103E59"/>
    <w:rsid w:val="0010490D"/>
    <w:rsid w:val="00104E4F"/>
    <w:rsid w:val="00105431"/>
    <w:rsid w:val="0010547D"/>
    <w:rsid w:val="00105A41"/>
    <w:rsid w:val="00107764"/>
    <w:rsid w:val="001116CA"/>
    <w:rsid w:val="001144D6"/>
    <w:rsid w:val="00114517"/>
    <w:rsid w:val="00114521"/>
    <w:rsid w:val="001155A0"/>
    <w:rsid w:val="00115609"/>
    <w:rsid w:val="00115911"/>
    <w:rsid w:val="00116619"/>
    <w:rsid w:val="00117837"/>
    <w:rsid w:val="00120DB5"/>
    <w:rsid w:val="001227DC"/>
    <w:rsid w:val="00125563"/>
    <w:rsid w:val="00126722"/>
    <w:rsid w:val="001268F3"/>
    <w:rsid w:val="00126B60"/>
    <w:rsid w:val="0012767E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50280"/>
    <w:rsid w:val="00151112"/>
    <w:rsid w:val="0015159E"/>
    <w:rsid w:val="00151A3F"/>
    <w:rsid w:val="00151C7C"/>
    <w:rsid w:val="00151E17"/>
    <w:rsid w:val="001534DC"/>
    <w:rsid w:val="00155BA3"/>
    <w:rsid w:val="00155ED5"/>
    <w:rsid w:val="00156B20"/>
    <w:rsid w:val="00156B21"/>
    <w:rsid w:val="00157BE2"/>
    <w:rsid w:val="001603D4"/>
    <w:rsid w:val="0016299E"/>
    <w:rsid w:val="00162A39"/>
    <w:rsid w:val="00163FCB"/>
    <w:rsid w:val="001644E8"/>
    <w:rsid w:val="00164533"/>
    <w:rsid w:val="001647B8"/>
    <w:rsid w:val="001649B7"/>
    <w:rsid w:val="00165C07"/>
    <w:rsid w:val="0016658F"/>
    <w:rsid w:val="0016690C"/>
    <w:rsid w:val="00167C0B"/>
    <w:rsid w:val="001700B3"/>
    <w:rsid w:val="001701DA"/>
    <w:rsid w:val="00171E9C"/>
    <w:rsid w:val="00173A09"/>
    <w:rsid w:val="00174C28"/>
    <w:rsid w:val="00175053"/>
    <w:rsid w:val="0017580A"/>
    <w:rsid w:val="001759CC"/>
    <w:rsid w:val="00176A0C"/>
    <w:rsid w:val="00180B8F"/>
    <w:rsid w:val="0018382D"/>
    <w:rsid w:val="001838EC"/>
    <w:rsid w:val="001840DB"/>
    <w:rsid w:val="001844E3"/>
    <w:rsid w:val="00184F48"/>
    <w:rsid w:val="00185F23"/>
    <w:rsid w:val="00186551"/>
    <w:rsid w:val="00187641"/>
    <w:rsid w:val="001900E8"/>
    <w:rsid w:val="00190A7F"/>
    <w:rsid w:val="0019149A"/>
    <w:rsid w:val="00191F41"/>
    <w:rsid w:val="00192ECF"/>
    <w:rsid w:val="0019369D"/>
    <w:rsid w:val="00194505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66AF"/>
    <w:rsid w:val="001A6B44"/>
    <w:rsid w:val="001A7797"/>
    <w:rsid w:val="001A7F65"/>
    <w:rsid w:val="001B18BF"/>
    <w:rsid w:val="001B1926"/>
    <w:rsid w:val="001B1D32"/>
    <w:rsid w:val="001B2577"/>
    <w:rsid w:val="001B2CF4"/>
    <w:rsid w:val="001B3174"/>
    <w:rsid w:val="001B3186"/>
    <w:rsid w:val="001B4D59"/>
    <w:rsid w:val="001B5A03"/>
    <w:rsid w:val="001B7122"/>
    <w:rsid w:val="001C1634"/>
    <w:rsid w:val="001C4CFD"/>
    <w:rsid w:val="001C5B43"/>
    <w:rsid w:val="001C5BDF"/>
    <w:rsid w:val="001C5D1E"/>
    <w:rsid w:val="001C6377"/>
    <w:rsid w:val="001C66C8"/>
    <w:rsid w:val="001D19D6"/>
    <w:rsid w:val="001D26B7"/>
    <w:rsid w:val="001D2F1A"/>
    <w:rsid w:val="001D3353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C1C"/>
    <w:rsid w:val="00211E07"/>
    <w:rsid w:val="00213E1E"/>
    <w:rsid w:val="0021460D"/>
    <w:rsid w:val="00214611"/>
    <w:rsid w:val="002178F5"/>
    <w:rsid w:val="0022072A"/>
    <w:rsid w:val="00220FBC"/>
    <w:rsid w:val="002213B6"/>
    <w:rsid w:val="00221B98"/>
    <w:rsid w:val="00222611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A4"/>
    <w:rsid w:val="002343A4"/>
    <w:rsid w:val="00235597"/>
    <w:rsid w:val="00235BA9"/>
    <w:rsid w:val="002363C4"/>
    <w:rsid w:val="002374A1"/>
    <w:rsid w:val="00237C22"/>
    <w:rsid w:val="00237F49"/>
    <w:rsid w:val="00237F5C"/>
    <w:rsid w:val="00240BBC"/>
    <w:rsid w:val="002418D7"/>
    <w:rsid w:val="00246AE3"/>
    <w:rsid w:val="00246F77"/>
    <w:rsid w:val="00246F7B"/>
    <w:rsid w:val="002470D9"/>
    <w:rsid w:val="00247EF0"/>
    <w:rsid w:val="00250BAE"/>
    <w:rsid w:val="00250C41"/>
    <w:rsid w:val="00251315"/>
    <w:rsid w:val="002525F3"/>
    <w:rsid w:val="00252C07"/>
    <w:rsid w:val="002536B5"/>
    <w:rsid w:val="0025402A"/>
    <w:rsid w:val="002552C5"/>
    <w:rsid w:val="00255E25"/>
    <w:rsid w:val="00256288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1787"/>
    <w:rsid w:val="002821F3"/>
    <w:rsid w:val="0028352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3AB"/>
    <w:rsid w:val="002A36BB"/>
    <w:rsid w:val="002A43E5"/>
    <w:rsid w:val="002A56D0"/>
    <w:rsid w:val="002A5C9E"/>
    <w:rsid w:val="002A75C9"/>
    <w:rsid w:val="002B010E"/>
    <w:rsid w:val="002B0EE0"/>
    <w:rsid w:val="002B2068"/>
    <w:rsid w:val="002B292E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4DF5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CE4"/>
    <w:rsid w:val="002D72E2"/>
    <w:rsid w:val="002E0883"/>
    <w:rsid w:val="002E1112"/>
    <w:rsid w:val="002E237E"/>
    <w:rsid w:val="002E3E3C"/>
    <w:rsid w:val="002E438A"/>
    <w:rsid w:val="002E49C8"/>
    <w:rsid w:val="002E5E80"/>
    <w:rsid w:val="002E67A6"/>
    <w:rsid w:val="002E6EE0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2577"/>
    <w:rsid w:val="0031279E"/>
    <w:rsid w:val="003131FB"/>
    <w:rsid w:val="003133D2"/>
    <w:rsid w:val="00314E41"/>
    <w:rsid w:val="00316708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A9E"/>
    <w:rsid w:val="00330528"/>
    <w:rsid w:val="0033062E"/>
    <w:rsid w:val="003307BF"/>
    <w:rsid w:val="00330C57"/>
    <w:rsid w:val="00330F45"/>
    <w:rsid w:val="003315F6"/>
    <w:rsid w:val="00332B32"/>
    <w:rsid w:val="00333484"/>
    <w:rsid w:val="0033348D"/>
    <w:rsid w:val="00333CCA"/>
    <w:rsid w:val="00335DE8"/>
    <w:rsid w:val="00337074"/>
    <w:rsid w:val="00337C02"/>
    <w:rsid w:val="00340030"/>
    <w:rsid w:val="00340112"/>
    <w:rsid w:val="003441C6"/>
    <w:rsid w:val="0034487D"/>
    <w:rsid w:val="003449B8"/>
    <w:rsid w:val="003463E5"/>
    <w:rsid w:val="00351A21"/>
    <w:rsid w:val="00351C5D"/>
    <w:rsid w:val="003527AC"/>
    <w:rsid w:val="00353FD3"/>
    <w:rsid w:val="003543A8"/>
    <w:rsid w:val="003555AB"/>
    <w:rsid w:val="003562BC"/>
    <w:rsid w:val="00356E51"/>
    <w:rsid w:val="0035771B"/>
    <w:rsid w:val="00360165"/>
    <w:rsid w:val="00360D92"/>
    <w:rsid w:val="003622C4"/>
    <w:rsid w:val="003626CF"/>
    <w:rsid w:val="00362B8A"/>
    <w:rsid w:val="00362FDF"/>
    <w:rsid w:val="003639BA"/>
    <w:rsid w:val="00363DD3"/>
    <w:rsid w:val="0036498E"/>
    <w:rsid w:val="00364E2D"/>
    <w:rsid w:val="003655AD"/>
    <w:rsid w:val="003660C6"/>
    <w:rsid w:val="0036672D"/>
    <w:rsid w:val="00367A6A"/>
    <w:rsid w:val="00370C52"/>
    <w:rsid w:val="00370F5A"/>
    <w:rsid w:val="0037127B"/>
    <w:rsid w:val="0037150A"/>
    <w:rsid w:val="0037185C"/>
    <w:rsid w:val="00373D9C"/>
    <w:rsid w:val="00373EFD"/>
    <w:rsid w:val="0037493C"/>
    <w:rsid w:val="00375E74"/>
    <w:rsid w:val="00380918"/>
    <w:rsid w:val="00380F3F"/>
    <w:rsid w:val="003813A9"/>
    <w:rsid w:val="00381648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900C1"/>
    <w:rsid w:val="0039192F"/>
    <w:rsid w:val="00391A6A"/>
    <w:rsid w:val="00393331"/>
    <w:rsid w:val="0039545E"/>
    <w:rsid w:val="00395946"/>
    <w:rsid w:val="00395F5C"/>
    <w:rsid w:val="00395FC3"/>
    <w:rsid w:val="00396E33"/>
    <w:rsid w:val="0039777E"/>
    <w:rsid w:val="003A02CB"/>
    <w:rsid w:val="003A02F4"/>
    <w:rsid w:val="003A0504"/>
    <w:rsid w:val="003A0644"/>
    <w:rsid w:val="003A0B7E"/>
    <w:rsid w:val="003A2248"/>
    <w:rsid w:val="003A2D90"/>
    <w:rsid w:val="003A3CED"/>
    <w:rsid w:val="003A409E"/>
    <w:rsid w:val="003A47B7"/>
    <w:rsid w:val="003A56AE"/>
    <w:rsid w:val="003A6113"/>
    <w:rsid w:val="003A62DB"/>
    <w:rsid w:val="003B00E6"/>
    <w:rsid w:val="003B14D0"/>
    <w:rsid w:val="003B1A17"/>
    <w:rsid w:val="003B2274"/>
    <w:rsid w:val="003B2A89"/>
    <w:rsid w:val="003B30ED"/>
    <w:rsid w:val="003B4A51"/>
    <w:rsid w:val="003B4C61"/>
    <w:rsid w:val="003B5A3A"/>
    <w:rsid w:val="003B671D"/>
    <w:rsid w:val="003B6FF2"/>
    <w:rsid w:val="003C01CE"/>
    <w:rsid w:val="003C04B5"/>
    <w:rsid w:val="003C0A55"/>
    <w:rsid w:val="003C110C"/>
    <w:rsid w:val="003C16EF"/>
    <w:rsid w:val="003C2C8F"/>
    <w:rsid w:val="003C3D89"/>
    <w:rsid w:val="003C592C"/>
    <w:rsid w:val="003C5F2E"/>
    <w:rsid w:val="003C6BDC"/>
    <w:rsid w:val="003D02F0"/>
    <w:rsid w:val="003D1AE8"/>
    <w:rsid w:val="003D2CCA"/>
    <w:rsid w:val="003D34DB"/>
    <w:rsid w:val="003D4866"/>
    <w:rsid w:val="003D59FA"/>
    <w:rsid w:val="003D5C2D"/>
    <w:rsid w:val="003D6622"/>
    <w:rsid w:val="003D7C65"/>
    <w:rsid w:val="003E00F9"/>
    <w:rsid w:val="003E04E3"/>
    <w:rsid w:val="003E0764"/>
    <w:rsid w:val="003E0B3C"/>
    <w:rsid w:val="003E0D54"/>
    <w:rsid w:val="003E207B"/>
    <w:rsid w:val="003E20EE"/>
    <w:rsid w:val="003E232F"/>
    <w:rsid w:val="003E2BA8"/>
    <w:rsid w:val="003E38BF"/>
    <w:rsid w:val="003E3CA6"/>
    <w:rsid w:val="003E3D99"/>
    <w:rsid w:val="003E41F1"/>
    <w:rsid w:val="003E43CD"/>
    <w:rsid w:val="003E59FE"/>
    <w:rsid w:val="003E7520"/>
    <w:rsid w:val="003F2676"/>
    <w:rsid w:val="003F4506"/>
    <w:rsid w:val="003F5003"/>
    <w:rsid w:val="003F5BF6"/>
    <w:rsid w:val="003F7367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362C"/>
    <w:rsid w:val="004142CF"/>
    <w:rsid w:val="00414732"/>
    <w:rsid w:val="00417F65"/>
    <w:rsid w:val="004214F0"/>
    <w:rsid w:val="00421950"/>
    <w:rsid w:val="00421B2F"/>
    <w:rsid w:val="00421FA0"/>
    <w:rsid w:val="00422912"/>
    <w:rsid w:val="00424364"/>
    <w:rsid w:val="00424C98"/>
    <w:rsid w:val="00425082"/>
    <w:rsid w:val="004255A8"/>
    <w:rsid w:val="004266A1"/>
    <w:rsid w:val="00427179"/>
    <w:rsid w:val="00430274"/>
    <w:rsid w:val="00430737"/>
    <w:rsid w:val="00430CC9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860"/>
    <w:rsid w:val="00456459"/>
    <w:rsid w:val="004574F3"/>
    <w:rsid w:val="0046010D"/>
    <w:rsid w:val="004613AB"/>
    <w:rsid w:val="00461568"/>
    <w:rsid w:val="00461BDC"/>
    <w:rsid w:val="00462CBE"/>
    <w:rsid w:val="00463BEA"/>
    <w:rsid w:val="00464172"/>
    <w:rsid w:val="00464B93"/>
    <w:rsid w:val="004652E3"/>
    <w:rsid w:val="00466A0E"/>
    <w:rsid w:val="00466A44"/>
    <w:rsid w:val="004670E0"/>
    <w:rsid w:val="00467569"/>
    <w:rsid w:val="0046780F"/>
    <w:rsid w:val="004700AB"/>
    <w:rsid w:val="00470808"/>
    <w:rsid w:val="0047147C"/>
    <w:rsid w:val="00471F6C"/>
    <w:rsid w:val="004723A1"/>
    <w:rsid w:val="00472B54"/>
    <w:rsid w:val="00472CF8"/>
    <w:rsid w:val="00473578"/>
    <w:rsid w:val="00474354"/>
    <w:rsid w:val="00476886"/>
    <w:rsid w:val="00476D9A"/>
    <w:rsid w:val="00477601"/>
    <w:rsid w:val="004776A6"/>
    <w:rsid w:val="00477EE9"/>
    <w:rsid w:val="0048058A"/>
    <w:rsid w:val="00480A2D"/>
    <w:rsid w:val="00481520"/>
    <w:rsid w:val="00481B03"/>
    <w:rsid w:val="00481C40"/>
    <w:rsid w:val="004837A6"/>
    <w:rsid w:val="004846FF"/>
    <w:rsid w:val="00484EDF"/>
    <w:rsid w:val="004856B8"/>
    <w:rsid w:val="00485D8F"/>
    <w:rsid w:val="004865B0"/>
    <w:rsid w:val="00486788"/>
    <w:rsid w:val="00487CEC"/>
    <w:rsid w:val="00490132"/>
    <w:rsid w:val="0049052F"/>
    <w:rsid w:val="004912DA"/>
    <w:rsid w:val="004927C6"/>
    <w:rsid w:val="004931DD"/>
    <w:rsid w:val="00493AF3"/>
    <w:rsid w:val="00494EE7"/>
    <w:rsid w:val="004964CA"/>
    <w:rsid w:val="00496BEC"/>
    <w:rsid w:val="0049728B"/>
    <w:rsid w:val="004A051C"/>
    <w:rsid w:val="004A0CDA"/>
    <w:rsid w:val="004A11C9"/>
    <w:rsid w:val="004A185D"/>
    <w:rsid w:val="004A2BC5"/>
    <w:rsid w:val="004A40D8"/>
    <w:rsid w:val="004A4B2A"/>
    <w:rsid w:val="004A4E71"/>
    <w:rsid w:val="004A5111"/>
    <w:rsid w:val="004A55A6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8D4"/>
    <w:rsid w:val="004C5C35"/>
    <w:rsid w:val="004C5E54"/>
    <w:rsid w:val="004C6226"/>
    <w:rsid w:val="004C694B"/>
    <w:rsid w:val="004C6B82"/>
    <w:rsid w:val="004C7404"/>
    <w:rsid w:val="004D0D40"/>
    <w:rsid w:val="004D2CCF"/>
    <w:rsid w:val="004D3429"/>
    <w:rsid w:val="004D5698"/>
    <w:rsid w:val="004D68CB"/>
    <w:rsid w:val="004D742B"/>
    <w:rsid w:val="004D7490"/>
    <w:rsid w:val="004E0BBA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41BD"/>
    <w:rsid w:val="004F57B1"/>
    <w:rsid w:val="004F5B49"/>
    <w:rsid w:val="004F5C90"/>
    <w:rsid w:val="004F79E6"/>
    <w:rsid w:val="004F7B8F"/>
    <w:rsid w:val="005004A4"/>
    <w:rsid w:val="00500CD9"/>
    <w:rsid w:val="0050161A"/>
    <w:rsid w:val="005035E6"/>
    <w:rsid w:val="0050386D"/>
    <w:rsid w:val="005044D1"/>
    <w:rsid w:val="00505096"/>
    <w:rsid w:val="00505237"/>
    <w:rsid w:val="005073E4"/>
    <w:rsid w:val="00510ED3"/>
    <w:rsid w:val="00511B9C"/>
    <w:rsid w:val="00513283"/>
    <w:rsid w:val="005142BB"/>
    <w:rsid w:val="00514BED"/>
    <w:rsid w:val="00514CC8"/>
    <w:rsid w:val="005160F5"/>
    <w:rsid w:val="005165FC"/>
    <w:rsid w:val="005170F6"/>
    <w:rsid w:val="005171F3"/>
    <w:rsid w:val="0051798E"/>
    <w:rsid w:val="005210C8"/>
    <w:rsid w:val="00523C67"/>
    <w:rsid w:val="00525A72"/>
    <w:rsid w:val="00525C0D"/>
    <w:rsid w:val="005260D3"/>
    <w:rsid w:val="00526E1A"/>
    <w:rsid w:val="00527104"/>
    <w:rsid w:val="00527697"/>
    <w:rsid w:val="005303BD"/>
    <w:rsid w:val="00530703"/>
    <w:rsid w:val="00530811"/>
    <w:rsid w:val="0053270F"/>
    <w:rsid w:val="005329E4"/>
    <w:rsid w:val="0053384A"/>
    <w:rsid w:val="00535081"/>
    <w:rsid w:val="005351FE"/>
    <w:rsid w:val="00535DEC"/>
    <w:rsid w:val="00536434"/>
    <w:rsid w:val="00536575"/>
    <w:rsid w:val="005367E0"/>
    <w:rsid w:val="00537373"/>
    <w:rsid w:val="00537A86"/>
    <w:rsid w:val="00541015"/>
    <w:rsid w:val="005423AD"/>
    <w:rsid w:val="00543E3B"/>
    <w:rsid w:val="00544164"/>
    <w:rsid w:val="00544D13"/>
    <w:rsid w:val="00546C34"/>
    <w:rsid w:val="0054743A"/>
    <w:rsid w:val="00547B09"/>
    <w:rsid w:val="00547D35"/>
    <w:rsid w:val="0055021F"/>
    <w:rsid w:val="00550BA4"/>
    <w:rsid w:val="005513A3"/>
    <w:rsid w:val="00552C25"/>
    <w:rsid w:val="00552FE0"/>
    <w:rsid w:val="00554DD1"/>
    <w:rsid w:val="0055567D"/>
    <w:rsid w:val="005556BC"/>
    <w:rsid w:val="00556099"/>
    <w:rsid w:val="005565F1"/>
    <w:rsid w:val="00556AE9"/>
    <w:rsid w:val="00557E62"/>
    <w:rsid w:val="00560EF9"/>
    <w:rsid w:val="00561375"/>
    <w:rsid w:val="00561976"/>
    <w:rsid w:val="00561A0B"/>
    <w:rsid w:val="00561F1A"/>
    <w:rsid w:val="00564B1D"/>
    <w:rsid w:val="00564ECF"/>
    <w:rsid w:val="0056579C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739"/>
    <w:rsid w:val="00581211"/>
    <w:rsid w:val="005813B7"/>
    <w:rsid w:val="005825DC"/>
    <w:rsid w:val="005831C5"/>
    <w:rsid w:val="00583E9C"/>
    <w:rsid w:val="00584639"/>
    <w:rsid w:val="005847AD"/>
    <w:rsid w:val="00584C9E"/>
    <w:rsid w:val="00585229"/>
    <w:rsid w:val="0058575F"/>
    <w:rsid w:val="0058582F"/>
    <w:rsid w:val="005864BB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E5"/>
    <w:rsid w:val="005B13F7"/>
    <w:rsid w:val="005B1CBA"/>
    <w:rsid w:val="005B30AC"/>
    <w:rsid w:val="005B37B3"/>
    <w:rsid w:val="005B47B3"/>
    <w:rsid w:val="005B4824"/>
    <w:rsid w:val="005B4F37"/>
    <w:rsid w:val="005B59BE"/>
    <w:rsid w:val="005B5C97"/>
    <w:rsid w:val="005B7A71"/>
    <w:rsid w:val="005B7BF1"/>
    <w:rsid w:val="005B7F71"/>
    <w:rsid w:val="005C04E4"/>
    <w:rsid w:val="005C0684"/>
    <w:rsid w:val="005C0792"/>
    <w:rsid w:val="005C1AAA"/>
    <w:rsid w:val="005C2753"/>
    <w:rsid w:val="005C3291"/>
    <w:rsid w:val="005C4339"/>
    <w:rsid w:val="005C476C"/>
    <w:rsid w:val="005C59B8"/>
    <w:rsid w:val="005C6118"/>
    <w:rsid w:val="005C62D8"/>
    <w:rsid w:val="005C6768"/>
    <w:rsid w:val="005C7B11"/>
    <w:rsid w:val="005C7EC0"/>
    <w:rsid w:val="005D0BA4"/>
    <w:rsid w:val="005D1F3E"/>
    <w:rsid w:val="005D5669"/>
    <w:rsid w:val="005D713C"/>
    <w:rsid w:val="005D785C"/>
    <w:rsid w:val="005E0204"/>
    <w:rsid w:val="005E26A1"/>
    <w:rsid w:val="005E2C7D"/>
    <w:rsid w:val="005E34F5"/>
    <w:rsid w:val="005E39CA"/>
    <w:rsid w:val="005E40DA"/>
    <w:rsid w:val="005E4D25"/>
    <w:rsid w:val="005E507F"/>
    <w:rsid w:val="005E5219"/>
    <w:rsid w:val="005E593F"/>
    <w:rsid w:val="005E6213"/>
    <w:rsid w:val="005E64D2"/>
    <w:rsid w:val="005E6EE9"/>
    <w:rsid w:val="005E71B4"/>
    <w:rsid w:val="005E759A"/>
    <w:rsid w:val="005F096D"/>
    <w:rsid w:val="005F0E13"/>
    <w:rsid w:val="005F135A"/>
    <w:rsid w:val="005F1B86"/>
    <w:rsid w:val="005F25BC"/>
    <w:rsid w:val="005F2D3E"/>
    <w:rsid w:val="005F36F8"/>
    <w:rsid w:val="005F5F87"/>
    <w:rsid w:val="005F60FC"/>
    <w:rsid w:val="005F725D"/>
    <w:rsid w:val="006015D0"/>
    <w:rsid w:val="00602758"/>
    <w:rsid w:val="00602916"/>
    <w:rsid w:val="0060368B"/>
    <w:rsid w:val="006038FC"/>
    <w:rsid w:val="00603C64"/>
    <w:rsid w:val="006046BE"/>
    <w:rsid w:val="00605510"/>
    <w:rsid w:val="00606147"/>
    <w:rsid w:val="00607B50"/>
    <w:rsid w:val="00607E54"/>
    <w:rsid w:val="00610314"/>
    <w:rsid w:val="00610AB2"/>
    <w:rsid w:val="00613998"/>
    <w:rsid w:val="00613E42"/>
    <w:rsid w:val="00613F6F"/>
    <w:rsid w:val="00615567"/>
    <w:rsid w:val="006158FA"/>
    <w:rsid w:val="006160FD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3043E"/>
    <w:rsid w:val="00630B01"/>
    <w:rsid w:val="006311DA"/>
    <w:rsid w:val="006316B5"/>
    <w:rsid w:val="0063293A"/>
    <w:rsid w:val="00632988"/>
    <w:rsid w:val="00632A38"/>
    <w:rsid w:val="006340CB"/>
    <w:rsid w:val="00634211"/>
    <w:rsid w:val="00635A4E"/>
    <w:rsid w:val="006369FF"/>
    <w:rsid w:val="00637A80"/>
    <w:rsid w:val="0064031E"/>
    <w:rsid w:val="006405E3"/>
    <w:rsid w:val="00640ED3"/>
    <w:rsid w:val="00641EE0"/>
    <w:rsid w:val="00642EA9"/>
    <w:rsid w:val="00643895"/>
    <w:rsid w:val="0064428B"/>
    <w:rsid w:val="00644C3D"/>
    <w:rsid w:val="00644D12"/>
    <w:rsid w:val="006463F7"/>
    <w:rsid w:val="00646AB4"/>
    <w:rsid w:val="006511FB"/>
    <w:rsid w:val="00651284"/>
    <w:rsid w:val="006512B7"/>
    <w:rsid w:val="00651537"/>
    <w:rsid w:val="006515FE"/>
    <w:rsid w:val="0065180F"/>
    <w:rsid w:val="00652B72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C3E"/>
    <w:rsid w:val="006735C1"/>
    <w:rsid w:val="00680AA3"/>
    <w:rsid w:val="0068339A"/>
    <w:rsid w:val="006833AB"/>
    <w:rsid w:val="006838A8"/>
    <w:rsid w:val="00683BDC"/>
    <w:rsid w:val="00684BB4"/>
    <w:rsid w:val="006854EF"/>
    <w:rsid w:val="006865E2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7CE"/>
    <w:rsid w:val="00694BB9"/>
    <w:rsid w:val="0069522B"/>
    <w:rsid w:val="006953E7"/>
    <w:rsid w:val="006960E4"/>
    <w:rsid w:val="00696212"/>
    <w:rsid w:val="0069650D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B10"/>
    <w:rsid w:val="006A7A4B"/>
    <w:rsid w:val="006B045A"/>
    <w:rsid w:val="006B05E1"/>
    <w:rsid w:val="006B0A34"/>
    <w:rsid w:val="006B1B6B"/>
    <w:rsid w:val="006B24B6"/>
    <w:rsid w:val="006B27A7"/>
    <w:rsid w:val="006B2FF6"/>
    <w:rsid w:val="006B4A49"/>
    <w:rsid w:val="006B4D44"/>
    <w:rsid w:val="006B4EAC"/>
    <w:rsid w:val="006B4EF6"/>
    <w:rsid w:val="006B546A"/>
    <w:rsid w:val="006B77AF"/>
    <w:rsid w:val="006B7A5C"/>
    <w:rsid w:val="006C02B5"/>
    <w:rsid w:val="006C05C2"/>
    <w:rsid w:val="006C15B3"/>
    <w:rsid w:val="006C1F65"/>
    <w:rsid w:val="006C2066"/>
    <w:rsid w:val="006C30E9"/>
    <w:rsid w:val="006C32AF"/>
    <w:rsid w:val="006C3557"/>
    <w:rsid w:val="006C35E3"/>
    <w:rsid w:val="006C3EDB"/>
    <w:rsid w:val="006C4B85"/>
    <w:rsid w:val="006C514D"/>
    <w:rsid w:val="006C550C"/>
    <w:rsid w:val="006C6AF3"/>
    <w:rsid w:val="006D101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7342"/>
    <w:rsid w:val="006D7421"/>
    <w:rsid w:val="006D7AC5"/>
    <w:rsid w:val="006E04F6"/>
    <w:rsid w:val="006E0B29"/>
    <w:rsid w:val="006E1B55"/>
    <w:rsid w:val="006E234F"/>
    <w:rsid w:val="006E2A37"/>
    <w:rsid w:val="006E3627"/>
    <w:rsid w:val="006E42CB"/>
    <w:rsid w:val="006E45A9"/>
    <w:rsid w:val="006E6287"/>
    <w:rsid w:val="006F027F"/>
    <w:rsid w:val="006F0D80"/>
    <w:rsid w:val="006F13F8"/>
    <w:rsid w:val="006F14B6"/>
    <w:rsid w:val="006F16D8"/>
    <w:rsid w:val="006F1D7F"/>
    <w:rsid w:val="006F2DA6"/>
    <w:rsid w:val="006F3F7E"/>
    <w:rsid w:val="006F4B77"/>
    <w:rsid w:val="006F4CDD"/>
    <w:rsid w:val="006F515A"/>
    <w:rsid w:val="007000C6"/>
    <w:rsid w:val="0070147D"/>
    <w:rsid w:val="0070282E"/>
    <w:rsid w:val="00702A44"/>
    <w:rsid w:val="00702BF7"/>
    <w:rsid w:val="00703A18"/>
    <w:rsid w:val="00703E26"/>
    <w:rsid w:val="0070433C"/>
    <w:rsid w:val="00704CC3"/>
    <w:rsid w:val="00705C3E"/>
    <w:rsid w:val="00707AFE"/>
    <w:rsid w:val="007106AC"/>
    <w:rsid w:val="007109B8"/>
    <w:rsid w:val="00712051"/>
    <w:rsid w:val="0071383C"/>
    <w:rsid w:val="00713A17"/>
    <w:rsid w:val="00714C64"/>
    <w:rsid w:val="00714E1B"/>
    <w:rsid w:val="00714F63"/>
    <w:rsid w:val="00715C57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30B51"/>
    <w:rsid w:val="0073149A"/>
    <w:rsid w:val="007329F7"/>
    <w:rsid w:val="00736635"/>
    <w:rsid w:val="00736B65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5012C"/>
    <w:rsid w:val="00751F89"/>
    <w:rsid w:val="00752305"/>
    <w:rsid w:val="00752B9D"/>
    <w:rsid w:val="007539D5"/>
    <w:rsid w:val="00755269"/>
    <w:rsid w:val="00755A28"/>
    <w:rsid w:val="007562E1"/>
    <w:rsid w:val="00757CF3"/>
    <w:rsid w:val="00757E55"/>
    <w:rsid w:val="00757EAD"/>
    <w:rsid w:val="007604F0"/>
    <w:rsid w:val="007605F8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F19"/>
    <w:rsid w:val="00767843"/>
    <w:rsid w:val="00767C42"/>
    <w:rsid w:val="00773ECF"/>
    <w:rsid w:val="00774710"/>
    <w:rsid w:val="007748C2"/>
    <w:rsid w:val="00775F9F"/>
    <w:rsid w:val="00776033"/>
    <w:rsid w:val="00776DCF"/>
    <w:rsid w:val="0077706A"/>
    <w:rsid w:val="00777ED3"/>
    <w:rsid w:val="00783E7D"/>
    <w:rsid w:val="007843AF"/>
    <w:rsid w:val="0078494E"/>
    <w:rsid w:val="007849BC"/>
    <w:rsid w:val="007849C9"/>
    <w:rsid w:val="00784EF1"/>
    <w:rsid w:val="00784F6A"/>
    <w:rsid w:val="00785A6D"/>
    <w:rsid w:val="0078682D"/>
    <w:rsid w:val="00786BD9"/>
    <w:rsid w:val="00786DBC"/>
    <w:rsid w:val="00786EB7"/>
    <w:rsid w:val="00787E0A"/>
    <w:rsid w:val="0079038F"/>
    <w:rsid w:val="007904C5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417F"/>
    <w:rsid w:val="007A478C"/>
    <w:rsid w:val="007A4AD8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A3F"/>
    <w:rsid w:val="007C1D9F"/>
    <w:rsid w:val="007C2E83"/>
    <w:rsid w:val="007C3874"/>
    <w:rsid w:val="007C4606"/>
    <w:rsid w:val="007C4DCF"/>
    <w:rsid w:val="007C56BA"/>
    <w:rsid w:val="007C637D"/>
    <w:rsid w:val="007D1357"/>
    <w:rsid w:val="007D198F"/>
    <w:rsid w:val="007D2E96"/>
    <w:rsid w:val="007D443B"/>
    <w:rsid w:val="007D5703"/>
    <w:rsid w:val="007D7DD0"/>
    <w:rsid w:val="007E00FC"/>
    <w:rsid w:val="007E169E"/>
    <w:rsid w:val="007E22A3"/>
    <w:rsid w:val="007E2527"/>
    <w:rsid w:val="007E3738"/>
    <w:rsid w:val="007E3A9A"/>
    <w:rsid w:val="007E44A0"/>
    <w:rsid w:val="007E4A2E"/>
    <w:rsid w:val="007E4AE7"/>
    <w:rsid w:val="007E4DB0"/>
    <w:rsid w:val="007E6B31"/>
    <w:rsid w:val="007F05DD"/>
    <w:rsid w:val="007F0AE1"/>
    <w:rsid w:val="007F11BA"/>
    <w:rsid w:val="007F19CD"/>
    <w:rsid w:val="007F1F5D"/>
    <w:rsid w:val="007F2EE5"/>
    <w:rsid w:val="007F3247"/>
    <w:rsid w:val="007F340F"/>
    <w:rsid w:val="007F5B90"/>
    <w:rsid w:val="007F63EA"/>
    <w:rsid w:val="007F6D9E"/>
    <w:rsid w:val="007F7557"/>
    <w:rsid w:val="007F7DB5"/>
    <w:rsid w:val="00800A64"/>
    <w:rsid w:val="00801DDC"/>
    <w:rsid w:val="0080338C"/>
    <w:rsid w:val="00804297"/>
    <w:rsid w:val="008054C7"/>
    <w:rsid w:val="00807A2E"/>
    <w:rsid w:val="00810CB9"/>
    <w:rsid w:val="00810D14"/>
    <w:rsid w:val="00811D3E"/>
    <w:rsid w:val="00812397"/>
    <w:rsid w:val="00812D87"/>
    <w:rsid w:val="008135E4"/>
    <w:rsid w:val="008158F4"/>
    <w:rsid w:val="00815F93"/>
    <w:rsid w:val="0081721D"/>
    <w:rsid w:val="0082027A"/>
    <w:rsid w:val="00820A7A"/>
    <w:rsid w:val="0082259E"/>
    <w:rsid w:val="00825CB8"/>
    <w:rsid w:val="00826320"/>
    <w:rsid w:val="00826C92"/>
    <w:rsid w:val="00827B8B"/>
    <w:rsid w:val="00827FB6"/>
    <w:rsid w:val="00830D62"/>
    <w:rsid w:val="0083113A"/>
    <w:rsid w:val="008325DA"/>
    <w:rsid w:val="00832671"/>
    <w:rsid w:val="00832685"/>
    <w:rsid w:val="00833010"/>
    <w:rsid w:val="0083359A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39C"/>
    <w:rsid w:val="00871C93"/>
    <w:rsid w:val="008727DE"/>
    <w:rsid w:val="008727FB"/>
    <w:rsid w:val="008742AD"/>
    <w:rsid w:val="0087525D"/>
    <w:rsid w:val="0088069B"/>
    <w:rsid w:val="00880AD6"/>
    <w:rsid w:val="00880ED1"/>
    <w:rsid w:val="00880FDC"/>
    <w:rsid w:val="008826E1"/>
    <w:rsid w:val="00882F2C"/>
    <w:rsid w:val="00883484"/>
    <w:rsid w:val="00884B90"/>
    <w:rsid w:val="00885186"/>
    <w:rsid w:val="008876AA"/>
    <w:rsid w:val="00887AD4"/>
    <w:rsid w:val="00887D44"/>
    <w:rsid w:val="00891758"/>
    <w:rsid w:val="00891BDB"/>
    <w:rsid w:val="00894EF2"/>
    <w:rsid w:val="008951C6"/>
    <w:rsid w:val="00896231"/>
    <w:rsid w:val="008971FE"/>
    <w:rsid w:val="00897300"/>
    <w:rsid w:val="0089769D"/>
    <w:rsid w:val="00897FEB"/>
    <w:rsid w:val="008A0D0A"/>
    <w:rsid w:val="008A26D7"/>
    <w:rsid w:val="008A3881"/>
    <w:rsid w:val="008A4083"/>
    <w:rsid w:val="008A46A9"/>
    <w:rsid w:val="008A4E0C"/>
    <w:rsid w:val="008A526E"/>
    <w:rsid w:val="008A5AC1"/>
    <w:rsid w:val="008A63C4"/>
    <w:rsid w:val="008A66FC"/>
    <w:rsid w:val="008A7BA1"/>
    <w:rsid w:val="008B0FB4"/>
    <w:rsid w:val="008B221E"/>
    <w:rsid w:val="008B2BD9"/>
    <w:rsid w:val="008B2C82"/>
    <w:rsid w:val="008B2D9D"/>
    <w:rsid w:val="008B31CD"/>
    <w:rsid w:val="008B4168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BDD"/>
    <w:rsid w:val="008C2F0A"/>
    <w:rsid w:val="008C31A3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A42"/>
    <w:rsid w:val="008E2E1C"/>
    <w:rsid w:val="008E4C7A"/>
    <w:rsid w:val="008E537F"/>
    <w:rsid w:val="008E5431"/>
    <w:rsid w:val="008E5ECB"/>
    <w:rsid w:val="008E7EF7"/>
    <w:rsid w:val="008F0964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E37"/>
    <w:rsid w:val="00916699"/>
    <w:rsid w:val="0092388A"/>
    <w:rsid w:val="0092489A"/>
    <w:rsid w:val="00924BC5"/>
    <w:rsid w:val="0092531B"/>
    <w:rsid w:val="0092750A"/>
    <w:rsid w:val="00927B4E"/>
    <w:rsid w:val="00927F85"/>
    <w:rsid w:val="009310F9"/>
    <w:rsid w:val="00933118"/>
    <w:rsid w:val="009343CB"/>
    <w:rsid w:val="00934B2C"/>
    <w:rsid w:val="00934DD7"/>
    <w:rsid w:val="00935ABF"/>
    <w:rsid w:val="00936FDB"/>
    <w:rsid w:val="009408E6"/>
    <w:rsid w:val="0094151E"/>
    <w:rsid w:val="0094280C"/>
    <w:rsid w:val="00943051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7FA0"/>
    <w:rsid w:val="009607B5"/>
    <w:rsid w:val="0096137F"/>
    <w:rsid w:val="00962E23"/>
    <w:rsid w:val="00964193"/>
    <w:rsid w:val="00965668"/>
    <w:rsid w:val="00965A05"/>
    <w:rsid w:val="00965FFA"/>
    <w:rsid w:val="00966DCF"/>
    <w:rsid w:val="0097127A"/>
    <w:rsid w:val="00973992"/>
    <w:rsid w:val="00973DFD"/>
    <w:rsid w:val="00974F0B"/>
    <w:rsid w:val="009770A6"/>
    <w:rsid w:val="00977559"/>
    <w:rsid w:val="009775F9"/>
    <w:rsid w:val="00977AC4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1B27"/>
    <w:rsid w:val="00991BEB"/>
    <w:rsid w:val="00992ACB"/>
    <w:rsid w:val="00993296"/>
    <w:rsid w:val="009932B1"/>
    <w:rsid w:val="00995AD5"/>
    <w:rsid w:val="0099692C"/>
    <w:rsid w:val="00996CFC"/>
    <w:rsid w:val="009A019C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A08"/>
    <w:rsid w:val="009A76DA"/>
    <w:rsid w:val="009B015D"/>
    <w:rsid w:val="009B1528"/>
    <w:rsid w:val="009B2F4F"/>
    <w:rsid w:val="009B3C59"/>
    <w:rsid w:val="009B47E3"/>
    <w:rsid w:val="009B5410"/>
    <w:rsid w:val="009B5FEF"/>
    <w:rsid w:val="009B600A"/>
    <w:rsid w:val="009C0614"/>
    <w:rsid w:val="009C0D31"/>
    <w:rsid w:val="009C196B"/>
    <w:rsid w:val="009C1EDF"/>
    <w:rsid w:val="009C2FB1"/>
    <w:rsid w:val="009C3A0E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45AD"/>
    <w:rsid w:val="009D6104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9E0"/>
    <w:rsid w:val="009E6AF1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A11"/>
    <w:rsid w:val="00A01C68"/>
    <w:rsid w:val="00A02613"/>
    <w:rsid w:val="00A027E3"/>
    <w:rsid w:val="00A03153"/>
    <w:rsid w:val="00A0337A"/>
    <w:rsid w:val="00A03506"/>
    <w:rsid w:val="00A052CC"/>
    <w:rsid w:val="00A052CF"/>
    <w:rsid w:val="00A05AA5"/>
    <w:rsid w:val="00A05E10"/>
    <w:rsid w:val="00A06869"/>
    <w:rsid w:val="00A0770B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5AA"/>
    <w:rsid w:val="00A26782"/>
    <w:rsid w:val="00A269AB"/>
    <w:rsid w:val="00A26A5C"/>
    <w:rsid w:val="00A273AC"/>
    <w:rsid w:val="00A27D0B"/>
    <w:rsid w:val="00A30F72"/>
    <w:rsid w:val="00A328B0"/>
    <w:rsid w:val="00A335EF"/>
    <w:rsid w:val="00A33853"/>
    <w:rsid w:val="00A33871"/>
    <w:rsid w:val="00A34047"/>
    <w:rsid w:val="00A34C7D"/>
    <w:rsid w:val="00A34DCF"/>
    <w:rsid w:val="00A354C2"/>
    <w:rsid w:val="00A35AFD"/>
    <w:rsid w:val="00A35FC2"/>
    <w:rsid w:val="00A3691A"/>
    <w:rsid w:val="00A37022"/>
    <w:rsid w:val="00A40360"/>
    <w:rsid w:val="00A409E8"/>
    <w:rsid w:val="00A436E7"/>
    <w:rsid w:val="00A446B7"/>
    <w:rsid w:val="00A46FA4"/>
    <w:rsid w:val="00A470B7"/>
    <w:rsid w:val="00A475E5"/>
    <w:rsid w:val="00A516A3"/>
    <w:rsid w:val="00A52C8A"/>
    <w:rsid w:val="00A5463C"/>
    <w:rsid w:val="00A553BB"/>
    <w:rsid w:val="00A565D8"/>
    <w:rsid w:val="00A56799"/>
    <w:rsid w:val="00A5691B"/>
    <w:rsid w:val="00A57365"/>
    <w:rsid w:val="00A6048F"/>
    <w:rsid w:val="00A60805"/>
    <w:rsid w:val="00A6098A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48C4"/>
    <w:rsid w:val="00A7553E"/>
    <w:rsid w:val="00A75602"/>
    <w:rsid w:val="00A76533"/>
    <w:rsid w:val="00A76B7D"/>
    <w:rsid w:val="00A80698"/>
    <w:rsid w:val="00A8108B"/>
    <w:rsid w:val="00A814F7"/>
    <w:rsid w:val="00A8174D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4C1C"/>
    <w:rsid w:val="00A953A5"/>
    <w:rsid w:val="00A954DC"/>
    <w:rsid w:val="00A96AF5"/>
    <w:rsid w:val="00A97964"/>
    <w:rsid w:val="00AA0E94"/>
    <w:rsid w:val="00AA1545"/>
    <w:rsid w:val="00AA1E6F"/>
    <w:rsid w:val="00AA2F66"/>
    <w:rsid w:val="00AA32D4"/>
    <w:rsid w:val="00AA34AB"/>
    <w:rsid w:val="00AA3B43"/>
    <w:rsid w:val="00AA3EAA"/>
    <w:rsid w:val="00AA4289"/>
    <w:rsid w:val="00AA433D"/>
    <w:rsid w:val="00AA5106"/>
    <w:rsid w:val="00AA5A45"/>
    <w:rsid w:val="00AA5BDF"/>
    <w:rsid w:val="00AA5EAB"/>
    <w:rsid w:val="00AA60F4"/>
    <w:rsid w:val="00AA615A"/>
    <w:rsid w:val="00AA76DD"/>
    <w:rsid w:val="00AB0863"/>
    <w:rsid w:val="00AB0A09"/>
    <w:rsid w:val="00AB0A6C"/>
    <w:rsid w:val="00AB1751"/>
    <w:rsid w:val="00AB1F24"/>
    <w:rsid w:val="00AB5268"/>
    <w:rsid w:val="00AB6DD9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D0458"/>
    <w:rsid w:val="00AD0769"/>
    <w:rsid w:val="00AD120A"/>
    <w:rsid w:val="00AD26EF"/>
    <w:rsid w:val="00AD2897"/>
    <w:rsid w:val="00AD30FF"/>
    <w:rsid w:val="00AD344B"/>
    <w:rsid w:val="00AD3EC6"/>
    <w:rsid w:val="00AD4031"/>
    <w:rsid w:val="00AD527F"/>
    <w:rsid w:val="00AD6FC1"/>
    <w:rsid w:val="00AD7A2E"/>
    <w:rsid w:val="00AD7C13"/>
    <w:rsid w:val="00AE0A6D"/>
    <w:rsid w:val="00AE26C0"/>
    <w:rsid w:val="00AE2E3D"/>
    <w:rsid w:val="00AE2E96"/>
    <w:rsid w:val="00AE3C79"/>
    <w:rsid w:val="00AE40C6"/>
    <w:rsid w:val="00AE4E0A"/>
    <w:rsid w:val="00AE5679"/>
    <w:rsid w:val="00AE5B5D"/>
    <w:rsid w:val="00AE5D3A"/>
    <w:rsid w:val="00AE61EE"/>
    <w:rsid w:val="00AE75A3"/>
    <w:rsid w:val="00AE78CC"/>
    <w:rsid w:val="00AF028D"/>
    <w:rsid w:val="00AF0F8A"/>
    <w:rsid w:val="00AF1A56"/>
    <w:rsid w:val="00AF2244"/>
    <w:rsid w:val="00AF31AE"/>
    <w:rsid w:val="00AF3482"/>
    <w:rsid w:val="00AF4D44"/>
    <w:rsid w:val="00AF4F84"/>
    <w:rsid w:val="00AF4FE7"/>
    <w:rsid w:val="00AF55CF"/>
    <w:rsid w:val="00AF7D5B"/>
    <w:rsid w:val="00B0017F"/>
    <w:rsid w:val="00B004E1"/>
    <w:rsid w:val="00B01BC7"/>
    <w:rsid w:val="00B024B6"/>
    <w:rsid w:val="00B02A40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20F37"/>
    <w:rsid w:val="00B21542"/>
    <w:rsid w:val="00B217EE"/>
    <w:rsid w:val="00B230E2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37BB"/>
    <w:rsid w:val="00B443A1"/>
    <w:rsid w:val="00B443F4"/>
    <w:rsid w:val="00B4455D"/>
    <w:rsid w:val="00B478B9"/>
    <w:rsid w:val="00B478E5"/>
    <w:rsid w:val="00B5053C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62B3B"/>
    <w:rsid w:val="00B6434B"/>
    <w:rsid w:val="00B65321"/>
    <w:rsid w:val="00B702AC"/>
    <w:rsid w:val="00B70982"/>
    <w:rsid w:val="00B70F25"/>
    <w:rsid w:val="00B718CB"/>
    <w:rsid w:val="00B71BAC"/>
    <w:rsid w:val="00B71E76"/>
    <w:rsid w:val="00B723D5"/>
    <w:rsid w:val="00B74CA6"/>
    <w:rsid w:val="00B74F46"/>
    <w:rsid w:val="00B755CC"/>
    <w:rsid w:val="00B76BED"/>
    <w:rsid w:val="00B76CBE"/>
    <w:rsid w:val="00B76CE6"/>
    <w:rsid w:val="00B76FD9"/>
    <w:rsid w:val="00B77071"/>
    <w:rsid w:val="00B77DEF"/>
    <w:rsid w:val="00B802D8"/>
    <w:rsid w:val="00B80C40"/>
    <w:rsid w:val="00B80FA1"/>
    <w:rsid w:val="00B81D45"/>
    <w:rsid w:val="00B83D74"/>
    <w:rsid w:val="00B85723"/>
    <w:rsid w:val="00B85C75"/>
    <w:rsid w:val="00B875BF"/>
    <w:rsid w:val="00B87766"/>
    <w:rsid w:val="00B87CE7"/>
    <w:rsid w:val="00B87E8B"/>
    <w:rsid w:val="00B90432"/>
    <w:rsid w:val="00B9165D"/>
    <w:rsid w:val="00B916AE"/>
    <w:rsid w:val="00B9181F"/>
    <w:rsid w:val="00B91D2C"/>
    <w:rsid w:val="00B91ECA"/>
    <w:rsid w:val="00B93EB8"/>
    <w:rsid w:val="00B9443C"/>
    <w:rsid w:val="00B94CC1"/>
    <w:rsid w:val="00B9507A"/>
    <w:rsid w:val="00B95F17"/>
    <w:rsid w:val="00B96B64"/>
    <w:rsid w:val="00B97548"/>
    <w:rsid w:val="00BA0382"/>
    <w:rsid w:val="00BA1B7D"/>
    <w:rsid w:val="00BA314A"/>
    <w:rsid w:val="00BA31F4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BE"/>
    <w:rsid w:val="00BA7D99"/>
    <w:rsid w:val="00BB15D0"/>
    <w:rsid w:val="00BB1B06"/>
    <w:rsid w:val="00BB1BF1"/>
    <w:rsid w:val="00BB368E"/>
    <w:rsid w:val="00BB41AC"/>
    <w:rsid w:val="00BB50F3"/>
    <w:rsid w:val="00BB78C4"/>
    <w:rsid w:val="00BC09E7"/>
    <w:rsid w:val="00BC0DC5"/>
    <w:rsid w:val="00BC1898"/>
    <w:rsid w:val="00BC1BC6"/>
    <w:rsid w:val="00BC21CE"/>
    <w:rsid w:val="00BC21D0"/>
    <w:rsid w:val="00BC2A61"/>
    <w:rsid w:val="00BC343F"/>
    <w:rsid w:val="00BC399F"/>
    <w:rsid w:val="00BC4963"/>
    <w:rsid w:val="00BC585E"/>
    <w:rsid w:val="00BC6024"/>
    <w:rsid w:val="00BC7545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22E8"/>
    <w:rsid w:val="00BE2C59"/>
    <w:rsid w:val="00BE45A0"/>
    <w:rsid w:val="00BE53A9"/>
    <w:rsid w:val="00BE5EAD"/>
    <w:rsid w:val="00BE6F74"/>
    <w:rsid w:val="00BE705A"/>
    <w:rsid w:val="00BF2777"/>
    <w:rsid w:val="00BF3C44"/>
    <w:rsid w:val="00BF476F"/>
    <w:rsid w:val="00BF5061"/>
    <w:rsid w:val="00BF56F3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5859"/>
    <w:rsid w:val="00C068D4"/>
    <w:rsid w:val="00C071AD"/>
    <w:rsid w:val="00C122CA"/>
    <w:rsid w:val="00C12433"/>
    <w:rsid w:val="00C124F8"/>
    <w:rsid w:val="00C12A9D"/>
    <w:rsid w:val="00C13425"/>
    <w:rsid w:val="00C16475"/>
    <w:rsid w:val="00C17AB0"/>
    <w:rsid w:val="00C17CC2"/>
    <w:rsid w:val="00C17D5D"/>
    <w:rsid w:val="00C21044"/>
    <w:rsid w:val="00C21DC3"/>
    <w:rsid w:val="00C224C3"/>
    <w:rsid w:val="00C2315B"/>
    <w:rsid w:val="00C23903"/>
    <w:rsid w:val="00C23F37"/>
    <w:rsid w:val="00C24422"/>
    <w:rsid w:val="00C25D25"/>
    <w:rsid w:val="00C31928"/>
    <w:rsid w:val="00C31D6F"/>
    <w:rsid w:val="00C32433"/>
    <w:rsid w:val="00C338CD"/>
    <w:rsid w:val="00C358B2"/>
    <w:rsid w:val="00C37F32"/>
    <w:rsid w:val="00C415A6"/>
    <w:rsid w:val="00C42D00"/>
    <w:rsid w:val="00C450E7"/>
    <w:rsid w:val="00C459B8"/>
    <w:rsid w:val="00C45BC0"/>
    <w:rsid w:val="00C469C8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6FD8"/>
    <w:rsid w:val="00C6020B"/>
    <w:rsid w:val="00C62375"/>
    <w:rsid w:val="00C63629"/>
    <w:rsid w:val="00C6374E"/>
    <w:rsid w:val="00C63CB8"/>
    <w:rsid w:val="00C65F50"/>
    <w:rsid w:val="00C66AD5"/>
    <w:rsid w:val="00C67976"/>
    <w:rsid w:val="00C70760"/>
    <w:rsid w:val="00C70E61"/>
    <w:rsid w:val="00C71DA8"/>
    <w:rsid w:val="00C72AA9"/>
    <w:rsid w:val="00C741F8"/>
    <w:rsid w:val="00C74A4F"/>
    <w:rsid w:val="00C752B4"/>
    <w:rsid w:val="00C764D1"/>
    <w:rsid w:val="00C76871"/>
    <w:rsid w:val="00C80333"/>
    <w:rsid w:val="00C8070D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CCD"/>
    <w:rsid w:val="00C95141"/>
    <w:rsid w:val="00C956AA"/>
    <w:rsid w:val="00C95A4E"/>
    <w:rsid w:val="00C95BC9"/>
    <w:rsid w:val="00C97819"/>
    <w:rsid w:val="00C97BDC"/>
    <w:rsid w:val="00CA0987"/>
    <w:rsid w:val="00CA0DAA"/>
    <w:rsid w:val="00CA2B7B"/>
    <w:rsid w:val="00CA316A"/>
    <w:rsid w:val="00CA5522"/>
    <w:rsid w:val="00CA5EDD"/>
    <w:rsid w:val="00CA6236"/>
    <w:rsid w:val="00CA6811"/>
    <w:rsid w:val="00CA7594"/>
    <w:rsid w:val="00CB1029"/>
    <w:rsid w:val="00CB1552"/>
    <w:rsid w:val="00CB2067"/>
    <w:rsid w:val="00CB2618"/>
    <w:rsid w:val="00CB4849"/>
    <w:rsid w:val="00CB5B72"/>
    <w:rsid w:val="00CB736A"/>
    <w:rsid w:val="00CB79AF"/>
    <w:rsid w:val="00CB79E5"/>
    <w:rsid w:val="00CC04AB"/>
    <w:rsid w:val="00CC06F5"/>
    <w:rsid w:val="00CC205D"/>
    <w:rsid w:val="00CC2485"/>
    <w:rsid w:val="00CC266F"/>
    <w:rsid w:val="00CC3456"/>
    <w:rsid w:val="00CC3A75"/>
    <w:rsid w:val="00CC4606"/>
    <w:rsid w:val="00CC5219"/>
    <w:rsid w:val="00CC619E"/>
    <w:rsid w:val="00CC6686"/>
    <w:rsid w:val="00CC6B5A"/>
    <w:rsid w:val="00CC7895"/>
    <w:rsid w:val="00CD0295"/>
    <w:rsid w:val="00CD0C05"/>
    <w:rsid w:val="00CD149D"/>
    <w:rsid w:val="00CD37A2"/>
    <w:rsid w:val="00CD3E9C"/>
    <w:rsid w:val="00CD4429"/>
    <w:rsid w:val="00CD4E20"/>
    <w:rsid w:val="00CD65F6"/>
    <w:rsid w:val="00CD685A"/>
    <w:rsid w:val="00CD744C"/>
    <w:rsid w:val="00CE0666"/>
    <w:rsid w:val="00CE3617"/>
    <w:rsid w:val="00CE5F15"/>
    <w:rsid w:val="00CE6251"/>
    <w:rsid w:val="00CE7714"/>
    <w:rsid w:val="00CF2C45"/>
    <w:rsid w:val="00CF36CC"/>
    <w:rsid w:val="00CF3A40"/>
    <w:rsid w:val="00CF4242"/>
    <w:rsid w:val="00CF60E7"/>
    <w:rsid w:val="00CF6667"/>
    <w:rsid w:val="00CF67A9"/>
    <w:rsid w:val="00CF683D"/>
    <w:rsid w:val="00CF6C47"/>
    <w:rsid w:val="00CF6FBA"/>
    <w:rsid w:val="00D028D6"/>
    <w:rsid w:val="00D03CE3"/>
    <w:rsid w:val="00D0499E"/>
    <w:rsid w:val="00D04DDC"/>
    <w:rsid w:val="00D0693F"/>
    <w:rsid w:val="00D12561"/>
    <w:rsid w:val="00D1280D"/>
    <w:rsid w:val="00D13AB7"/>
    <w:rsid w:val="00D15954"/>
    <w:rsid w:val="00D166A6"/>
    <w:rsid w:val="00D1718B"/>
    <w:rsid w:val="00D1779C"/>
    <w:rsid w:val="00D208E0"/>
    <w:rsid w:val="00D20BC6"/>
    <w:rsid w:val="00D215FC"/>
    <w:rsid w:val="00D2188C"/>
    <w:rsid w:val="00D22402"/>
    <w:rsid w:val="00D22769"/>
    <w:rsid w:val="00D23FB9"/>
    <w:rsid w:val="00D24249"/>
    <w:rsid w:val="00D2636B"/>
    <w:rsid w:val="00D30CB3"/>
    <w:rsid w:val="00D31249"/>
    <w:rsid w:val="00D31B80"/>
    <w:rsid w:val="00D32335"/>
    <w:rsid w:val="00D325D0"/>
    <w:rsid w:val="00D331C1"/>
    <w:rsid w:val="00D35EE4"/>
    <w:rsid w:val="00D37F64"/>
    <w:rsid w:val="00D401BD"/>
    <w:rsid w:val="00D40928"/>
    <w:rsid w:val="00D412FE"/>
    <w:rsid w:val="00D453D0"/>
    <w:rsid w:val="00D45472"/>
    <w:rsid w:val="00D46A20"/>
    <w:rsid w:val="00D46A96"/>
    <w:rsid w:val="00D47232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E06"/>
    <w:rsid w:val="00D65365"/>
    <w:rsid w:val="00D674C7"/>
    <w:rsid w:val="00D70708"/>
    <w:rsid w:val="00D70D07"/>
    <w:rsid w:val="00D70E31"/>
    <w:rsid w:val="00D712B0"/>
    <w:rsid w:val="00D721AC"/>
    <w:rsid w:val="00D74457"/>
    <w:rsid w:val="00D756B3"/>
    <w:rsid w:val="00D7628F"/>
    <w:rsid w:val="00D77401"/>
    <w:rsid w:val="00D7788D"/>
    <w:rsid w:val="00D80016"/>
    <w:rsid w:val="00D807F5"/>
    <w:rsid w:val="00D80B8F"/>
    <w:rsid w:val="00D820B0"/>
    <w:rsid w:val="00D83074"/>
    <w:rsid w:val="00D83C3B"/>
    <w:rsid w:val="00D850A0"/>
    <w:rsid w:val="00D857A4"/>
    <w:rsid w:val="00D9075B"/>
    <w:rsid w:val="00D90AFF"/>
    <w:rsid w:val="00D91697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2131"/>
    <w:rsid w:val="00DA3504"/>
    <w:rsid w:val="00DA5157"/>
    <w:rsid w:val="00DA5B00"/>
    <w:rsid w:val="00DA7CD2"/>
    <w:rsid w:val="00DB0850"/>
    <w:rsid w:val="00DB1E44"/>
    <w:rsid w:val="00DB27A5"/>
    <w:rsid w:val="00DB2D62"/>
    <w:rsid w:val="00DB2FFE"/>
    <w:rsid w:val="00DB3B48"/>
    <w:rsid w:val="00DB4595"/>
    <w:rsid w:val="00DB4751"/>
    <w:rsid w:val="00DB4EF3"/>
    <w:rsid w:val="00DB539A"/>
    <w:rsid w:val="00DB6564"/>
    <w:rsid w:val="00DB6A58"/>
    <w:rsid w:val="00DB7686"/>
    <w:rsid w:val="00DB7C27"/>
    <w:rsid w:val="00DC13DB"/>
    <w:rsid w:val="00DC1A93"/>
    <w:rsid w:val="00DC24C9"/>
    <w:rsid w:val="00DC397E"/>
    <w:rsid w:val="00DC51FB"/>
    <w:rsid w:val="00DC5500"/>
    <w:rsid w:val="00DC582B"/>
    <w:rsid w:val="00DC67FA"/>
    <w:rsid w:val="00DC6800"/>
    <w:rsid w:val="00DC6C31"/>
    <w:rsid w:val="00DC6C3A"/>
    <w:rsid w:val="00DC725D"/>
    <w:rsid w:val="00DC78D6"/>
    <w:rsid w:val="00DD14A8"/>
    <w:rsid w:val="00DD2F38"/>
    <w:rsid w:val="00DD34EA"/>
    <w:rsid w:val="00DD3803"/>
    <w:rsid w:val="00DD4421"/>
    <w:rsid w:val="00DD516C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4658"/>
    <w:rsid w:val="00DE4AC8"/>
    <w:rsid w:val="00DE5811"/>
    <w:rsid w:val="00DE6C81"/>
    <w:rsid w:val="00DE7608"/>
    <w:rsid w:val="00DF148E"/>
    <w:rsid w:val="00DF208F"/>
    <w:rsid w:val="00DF29DA"/>
    <w:rsid w:val="00DF4F33"/>
    <w:rsid w:val="00DF540D"/>
    <w:rsid w:val="00DF6C11"/>
    <w:rsid w:val="00DF7068"/>
    <w:rsid w:val="00DF774F"/>
    <w:rsid w:val="00E003C5"/>
    <w:rsid w:val="00E014A3"/>
    <w:rsid w:val="00E01646"/>
    <w:rsid w:val="00E017AC"/>
    <w:rsid w:val="00E01BF9"/>
    <w:rsid w:val="00E027EC"/>
    <w:rsid w:val="00E02F12"/>
    <w:rsid w:val="00E032BE"/>
    <w:rsid w:val="00E03435"/>
    <w:rsid w:val="00E03A94"/>
    <w:rsid w:val="00E04F12"/>
    <w:rsid w:val="00E05356"/>
    <w:rsid w:val="00E0715D"/>
    <w:rsid w:val="00E07FCA"/>
    <w:rsid w:val="00E106DD"/>
    <w:rsid w:val="00E109A4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7D6"/>
    <w:rsid w:val="00E21413"/>
    <w:rsid w:val="00E225ED"/>
    <w:rsid w:val="00E22ABC"/>
    <w:rsid w:val="00E230BE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6500"/>
    <w:rsid w:val="00E3658B"/>
    <w:rsid w:val="00E3659D"/>
    <w:rsid w:val="00E37472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542"/>
    <w:rsid w:val="00E507D7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4C5"/>
    <w:rsid w:val="00E60601"/>
    <w:rsid w:val="00E60846"/>
    <w:rsid w:val="00E621D9"/>
    <w:rsid w:val="00E6279E"/>
    <w:rsid w:val="00E6487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E6B"/>
    <w:rsid w:val="00E76BF9"/>
    <w:rsid w:val="00E81071"/>
    <w:rsid w:val="00E810F4"/>
    <w:rsid w:val="00E839A8"/>
    <w:rsid w:val="00E83C91"/>
    <w:rsid w:val="00E83D89"/>
    <w:rsid w:val="00E844D9"/>
    <w:rsid w:val="00E84E23"/>
    <w:rsid w:val="00E85551"/>
    <w:rsid w:val="00E85A67"/>
    <w:rsid w:val="00E85A8B"/>
    <w:rsid w:val="00E86AAE"/>
    <w:rsid w:val="00E86D94"/>
    <w:rsid w:val="00E87D98"/>
    <w:rsid w:val="00E9010E"/>
    <w:rsid w:val="00E90187"/>
    <w:rsid w:val="00E923B0"/>
    <w:rsid w:val="00E92792"/>
    <w:rsid w:val="00E92E13"/>
    <w:rsid w:val="00E939D5"/>
    <w:rsid w:val="00E93CF1"/>
    <w:rsid w:val="00E942D4"/>
    <w:rsid w:val="00E94CB3"/>
    <w:rsid w:val="00E95B81"/>
    <w:rsid w:val="00E95E11"/>
    <w:rsid w:val="00EA040A"/>
    <w:rsid w:val="00EA0EA9"/>
    <w:rsid w:val="00EA0F4C"/>
    <w:rsid w:val="00EA138D"/>
    <w:rsid w:val="00EA169A"/>
    <w:rsid w:val="00EA1A95"/>
    <w:rsid w:val="00EA20C4"/>
    <w:rsid w:val="00EA2505"/>
    <w:rsid w:val="00EA2ACF"/>
    <w:rsid w:val="00EA3148"/>
    <w:rsid w:val="00EA461B"/>
    <w:rsid w:val="00EA7338"/>
    <w:rsid w:val="00EA7375"/>
    <w:rsid w:val="00EA76B9"/>
    <w:rsid w:val="00EA794B"/>
    <w:rsid w:val="00EA7E97"/>
    <w:rsid w:val="00EB0258"/>
    <w:rsid w:val="00EB06DE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BE"/>
    <w:rsid w:val="00EC5EFA"/>
    <w:rsid w:val="00EC71E6"/>
    <w:rsid w:val="00ED02F0"/>
    <w:rsid w:val="00ED0E11"/>
    <w:rsid w:val="00ED1209"/>
    <w:rsid w:val="00ED13E1"/>
    <w:rsid w:val="00ED1861"/>
    <w:rsid w:val="00ED1BEE"/>
    <w:rsid w:val="00ED27E1"/>
    <w:rsid w:val="00ED304E"/>
    <w:rsid w:val="00ED38E5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703"/>
    <w:rsid w:val="00EE6B8E"/>
    <w:rsid w:val="00EE7E5E"/>
    <w:rsid w:val="00EF06CA"/>
    <w:rsid w:val="00EF10FD"/>
    <w:rsid w:val="00EF26D4"/>
    <w:rsid w:val="00EF2F65"/>
    <w:rsid w:val="00EF2FC5"/>
    <w:rsid w:val="00EF33C6"/>
    <w:rsid w:val="00EF3F07"/>
    <w:rsid w:val="00EF4721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21AC"/>
    <w:rsid w:val="00F1295D"/>
    <w:rsid w:val="00F12BE7"/>
    <w:rsid w:val="00F1357E"/>
    <w:rsid w:val="00F13FDB"/>
    <w:rsid w:val="00F14F27"/>
    <w:rsid w:val="00F16703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30B59"/>
    <w:rsid w:val="00F30D5D"/>
    <w:rsid w:val="00F359F2"/>
    <w:rsid w:val="00F3625B"/>
    <w:rsid w:val="00F36583"/>
    <w:rsid w:val="00F37004"/>
    <w:rsid w:val="00F40D82"/>
    <w:rsid w:val="00F41B3D"/>
    <w:rsid w:val="00F42966"/>
    <w:rsid w:val="00F4297E"/>
    <w:rsid w:val="00F43982"/>
    <w:rsid w:val="00F45168"/>
    <w:rsid w:val="00F460C8"/>
    <w:rsid w:val="00F46163"/>
    <w:rsid w:val="00F5024C"/>
    <w:rsid w:val="00F51196"/>
    <w:rsid w:val="00F5210E"/>
    <w:rsid w:val="00F52D90"/>
    <w:rsid w:val="00F52FBE"/>
    <w:rsid w:val="00F53F4C"/>
    <w:rsid w:val="00F55CC4"/>
    <w:rsid w:val="00F571FB"/>
    <w:rsid w:val="00F57539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825E0"/>
    <w:rsid w:val="00F8342F"/>
    <w:rsid w:val="00F8359A"/>
    <w:rsid w:val="00F835B0"/>
    <w:rsid w:val="00F83C83"/>
    <w:rsid w:val="00F84144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23E3"/>
    <w:rsid w:val="00FA2BD4"/>
    <w:rsid w:val="00FA2C25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C4D"/>
    <w:rsid w:val="00FB363A"/>
    <w:rsid w:val="00FB4B1B"/>
    <w:rsid w:val="00FB52D3"/>
    <w:rsid w:val="00FB5A80"/>
    <w:rsid w:val="00FB6621"/>
    <w:rsid w:val="00FC1BEC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A5"/>
    <w:rsid w:val="00FF0F23"/>
    <w:rsid w:val="00FF171B"/>
    <w:rsid w:val="00FF19F0"/>
    <w:rsid w:val="00FF235D"/>
    <w:rsid w:val="00FF2398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187E4-FA44-45DE-91AF-D3477227B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311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Somjai, Nigonyanont</cp:lastModifiedBy>
  <cp:revision>3</cp:revision>
  <cp:lastPrinted>2018-05-09T11:26:00Z</cp:lastPrinted>
  <dcterms:created xsi:type="dcterms:W3CDTF">2018-05-10T10:07:00Z</dcterms:created>
  <dcterms:modified xsi:type="dcterms:W3CDTF">2018-05-10T10:09:00Z</dcterms:modified>
</cp:coreProperties>
</file>