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bookmarkStart w:id="1" w:name="_GoBack"/>
      <w:bookmarkEnd w:id="1"/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79735172" w14:textId="350370E2" w:rsidR="00AD3B26" w:rsidRPr="00DA36C6" w:rsidRDefault="00AD3B26" w:rsidP="00AD3B26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E44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5934B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8541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142624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218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สหกลอิควิปเมนท์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42624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42624"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42624" w:rsidRPr="00DA36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DA36C6" w:rsidRDefault="00AD3B26" w:rsidP="00AD3B2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831A875" w14:textId="78E68518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/>
          <w:sz w:val="28"/>
          <w:szCs w:val="28"/>
          <w:lang w:bidi="th-TH"/>
        </w:rPr>
        <w:t>3</w:t>
      </w:r>
      <w:r w:rsidR="00EF190C" w:rsidRPr="00DA36C6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</w:t>
      </w:r>
      <w:r w:rsidRPr="00DA36C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Pr="00DA36C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DB738E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218B3" w:rsidRPr="009218B3">
        <w:rPr>
          <w:rFonts w:ascii="Browallia New" w:hAnsi="Browallia New" w:cs="Browallia New" w:hint="cs"/>
          <w:sz w:val="28"/>
          <w:szCs w:val="28"/>
          <w:cs/>
          <w:lang w:bidi="th-TH"/>
        </w:rPr>
        <w:t>สหกล</w:t>
      </w:r>
      <w:r w:rsidR="0094309C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="009218B3" w:rsidRPr="009218B3">
        <w:rPr>
          <w:rFonts w:ascii="Browallia New" w:hAnsi="Browallia New" w:cs="Browallia New" w:hint="cs"/>
          <w:sz w:val="28"/>
          <w:szCs w:val="28"/>
          <w:cs/>
          <w:lang w:bidi="th-TH"/>
        </w:rPr>
        <w:t>อิควิปเมนท์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 w:rsidRPr="00DA36C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218B3" w:rsidRPr="009218B3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สหกลอิควิปเมนท์</w:t>
      </w:r>
      <w:r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A36C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A36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13654" w:rsidRPr="00DA36C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68E8CDCC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ข้าพเจ้าจึงไม่แสดงความเห็นต่อข้อมูลทางการเงินระหว่างกาลที่สอบทานได้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315967DA" w14:textId="26D4DB02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4EE29B1E" w14:textId="66659AFF" w:rsidR="008A6AA6" w:rsidRDefault="008A6AA6" w:rsidP="00CD4D4E">
      <w:pPr>
        <w:jc w:val="thaiDistribute"/>
        <w:rPr>
          <w:rFonts w:ascii="Browallia New" w:hAnsi="Browallia New" w:cs="Browallia New"/>
        </w:rPr>
      </w:pPr>
    </w:p>
    <w:p w14:paraId="62F82551" w14:textId="64BC77DB" w:rsidR="008A6AA6" w:rsidRDefault="008A6AA6" w:rsidP="00CD4D4E">
      <w:pPr>
        <w:jc w:val="thaiDistribute"/>
        <w:rPr>
          <w:rFonts w:ascii="Browallia New" w:hAnsi="Browallia New" w:cs="Browallia New"/>
        </w:rPr>
      </w:pPr>
    </w:p>
    <w:p w14:paraId="2D4EE7D3" w14:textId="77777777" w:rsidR="008A6AA6" w:rsidRDefault="008A6AA6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31DA375" w14:textId="77777777" w:rsidR="006C6C38" w:rsidRPr="006C6C38" w:rsidRDefault="006C6C38" w:rsidP="006C6C38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C6C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23148171" w14:textId="77777777" w:rsidR="006C6C38" w:rsidRPr="00BE75B7" w:rsidRDefault="006C6C38" w:rsidP="006C6C38">
      <w:pPr>
        <w:jc w:val="thaiDistribute"/>
        <w:rPr>
          <w:rFonts w:ascii="Browallia New" w:hAnsi="Browallia New" w:cs="Browallia New"/>
          <w:b/>
          <w:bCs/>
        </w:rPr>
      </w:pPr>
    </w:p>
    <w:p w14:paraId="64B69FE5" w14:textId="5FADE0F4" w:rsidR="006C6C38" w:rsidRDefault="006C6C38" w:rsidP="006C6C3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งบแสดงฐานะการเงินรวมของบริษัท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สหกลอิควิปเมนท์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และงบแสดงฐานะการเงินเฉพาะของบริษัท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สหกลอิควิปเมนท์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ที่แสดงเป็นข้อมูลเปรียบเทียบ ตรวจสอบโดยนายธีรศักดิ์ ฉั่วศรีสกุล ซึ่งเป็นผู้สอบบัญชีในสำนักงานเดียวกันกับข้าพเจ้า ซึ่งได้เสนอรายงานการตรวจสอบ</w:t>
      </w:r>
      <w:r w:rsidR="00DB738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ลงวันที่ </w:t>
      </w:r>
      <w:r w:rsidR="00DB738E">
        <w:rPr>
          <w:rFonts w:ascii="Browallia New" w:hAnsi="Browallia New" w:cs="Browallia New"/>
          <w:sz w:val="28"/>
          <w:szCs w:val="28"/>
          <w:lang w:val="en-US" w:bidi="th-TH"/>
        </w:rPr>
        <w:t xml:space="preserve">28 </w:t>
      </w:r>
      <w:r w:rsidR="00DB738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 w:rsidR="00DB738E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590E3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แสดงความเห็นอย่างไม่มีเงื่อนไข</w:t>
      </w:r>
    </w:p>
    <w:p w14:paraId="4D210ED9" w14:textId="77777777" w:rsidR="006C6C38" w:rsidRDefault="006C6C38" w:rsidP="006C6C3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4381F0" w14:textId="77777777" w:rsidR="006C6C38" w:rsidRPr="00923849" w:rsidRDefault="006C6C38" w:rsidP="006C6C3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งบแสดงการเปลี่ยนแปลงส่วนของผู้ถือหุ้นรวมและงบกระแสเงินสดรวมสำหรับงวดสามเดือนสิ้นสุดวันที่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ของบริษัท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สหกลอิควิปเมนท์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และงบกำไรขาดทุนและกำไรขาดทุนเบ็ดเสร็จอื่น งบแสดงการเปลี่ยนแปลงส่วนของผู้ถือหุ้น และงบกระแสเงินสดสำหรับงวดสามเดือนสิ้นสุดวันที่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2560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เฉพาะของบริษัท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สหกลอิควิปเมนท์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ที่แสดงเป็นข้อมูลเปรียบเทียบสอนทานโดยนายธีรศักดิ์ ฉั่วศรีสกุล ซึ่งเป็นผู้สอบบัญชีในสำนักงานเดียวกันกับข้าพเจ้า ซึ่งได้เสนอรายงาน ลงวันที่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15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2560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โดยรายงานให้ข้อสรุปอย่างไม่มีเงื่อนไข</w:t>
      </w:r>
    </w:p>
    <w:p w14:paraId="23216827" w14:textId="510D61F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9742417" w14:textId="47993449" w:rsidR="00261D65" w:rsidRDefault="00261D65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77BB9F" w14:textId="77777777" w:rsidR="00261D65" w:rsidRPr="00142624" w:rsidRDefault="00261D65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8426D62" w14:textId="591E584C" w:rsidR="00DA36C6" w:rsidRDefault="00DA36C6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A36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</w:t>
      </w:r>
      <w:r w:rsidR="009218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สมคิด เตียตระกูล</w:t>
      </w:r>
    </w:p>
    <w:p w14:paraId="0E0FD2DC" w14:textId="2CD7A78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055D4DB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218B3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DA36C6">
        <w:rPr>
          <w:rFonts w:ascii="Browallia New" w:hAnsi="Browallia New" w:cs="Browallia New"/>
          <w:sz w:val="28"/>
          <w:szCs w:val="28"/>
        </w:rPr>
        <w:t>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3884B5DC" w:rsidR="00CD4D4E" w:rsidRPr="00DA36C6" w:rsidRDefault="00DA36C6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DA36C6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DA36C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</w:t>
      </w:r>
      <w:r w:rsidRPr="00DA36C6">
        <w:rPr>
          <w:rFonts w:ascii="Browallia New" w:hAnsi="Browallia New" w:cs="Browallia New"/>
          <w:sz w:val="28"/>
          <w:szCs w:val="28"/>
          <w:lang w:val="en-US" w:bidi="th-TH"/>
        </w:rPr>
        <w:t xml:space="preserve"> 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39FBF414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FD2D6" w14:textId="77777777" w:rsidR="00A6336D" w:rsidRDefault="00A6336D">
      <w:r>
        <w:separator/>
      </w:r>
    </w:p>
  </w:endnote>
  <w:endnote w:type="continuationSeparator" w:id="0">
    <w:p w14:paraId="60B546BA" w14:textId="77777777" w:rsidR="00A6336D" w:rsidRDefault="00A6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41E67" w14:textId="77777777" w:rsidR="00A6336D" w:rsidRDefault="00A6336D">
      <w:bookmarkStart w:id="0" w:name="_Hlk482348182"/>
      <w:bookmarkEnd w:id="0"/>
      <w:r>
        <w:separator/>
      </w:r>
    </w:p>
  </w:footnote>
  <w:footnote w:type="continuationSeparator" w:id="0">
    <w:p w14:paraId="4A568A67" w14:textId="77777777" w:rsidR="00A6336D" w:rsidRDefault="00A63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4888BFA0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26D4F93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270D7A8E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A42FE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61D65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67CF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46EE"/>
    <w:rsid w:val="005070FA"/>
    <w:rsid w:val="0052186A"/>
    <w:rsid w:val="005321DA"/>
    <w:rsid w:val="00547541"/>
    <w:rsid w:val="00551365"/>
    <w:rsid w:val="005627FF"/>
    <w:rsid w:val="00577D61"/>
    <w:rsid w:val="005822AC"/>
    <w:rsid w:val="00590E34"/>
    <w:rsid w:val="00591F0D"/>
    <w:rsid w:val="005934BA"/>
    <w:rsid w:val="005A29D0"/>
    <w:rsid w:val="005B405A"/>
    <w:rsid w:val="005C2CCB"/>
    <w:rsid w:val="005C6479"/>
    <w:rsid w:val="005C69FD"/>
    <w:rsid w:val="005D4257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53B85"/>
    <w:rsid w:val="00666764"/>
    <w:rsid w:val="0066694B"/>
    <w:rsid w:val="00667DB6"/>
    <w:rsid w:val="006771E8"/>
    <w:rsid w:val="00677C01"/>
    <w:rsid w:val="00683CC7"/>
    <w:rsid w:val="00692CA5"/>
    <w:rsid w:val="006932D7"/>
    <w:rsid w:val="00696C42"/>
    <w:rsid w:val="00697A04"/>
    <w:rsid w:val="006A3B2F"/>
    <w:rsid w:val="006B06A2"/>
    <w:rsid w:val="006C3D37"/>
    <w:rsid w:val="006C6376"/>
    <w:rsid w:val="006C6C38"/>
    <w:rsid w:val="006D6FF5"/>
    <w:rsid w:val="006F1B19"/>
    <w:rsid w:val="006F29ED"/>
    <w:rsid w:val="006F4F77"/>
    <w:rsid w:val="006F53EE"/>
    <w:rsid w:val="006F5751"/>
    <w:rsid w:val="0070147C"/>
    <w:rsid w:val="00701B9B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541C2"/>
    <w:rsid w:val="008719C2"/>
    <w:rsid w:val="00884701"/>
    <w:rsid w:val="00884FF7"/>
    <w:rsid w:val="00894ACE"/>
    <w:rsid w:val="008A6AA6"/>
    <w:rsid w:val="008B19D9"/>
    <w:rsid w:val="008B1FD3"/>
    <w:rsid w:val="008B204B"/>
    <w:rsid w:val="008B6A41"/>
    <w:rsid w:val="008C49AE"/>
    <w:rsid w:val="008C59F7"/>
    <w:rsid w:val="008E7687"/>
    <w:rsid w:val="008F0E3C"/>
    <w:rsid w:val="008F11FA"/>
    <w:rsid w:val="008F33AE"/>
    <w:rsid w:val="008F4ACA"/>
    <w:rsid w:val="008F755B"/>
    <w:rsid w:val="00912F98"/>
    <w:rsid w:val="00917FBB"/>
    <w:rsid w:val="009218B3"/>
    <w:rsid w:val="009219CA"/>
    <w:rsid w:val="009223D3"/>
    <w:rsid w:val="00931D7A"/>
    <w:rsid w:val="00935D8D"/>
    <w:rsid w:val="00941C04"/>
    <w:rsid w:val="00942FE8"/>
    <w:rsid w:val="0094309C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336D"/>
    <w:rsid w:val="00A66F91"/>
    <w:rsid w:val="00A70229"/>
    <w:rsid w:val="00A770E1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C6"/>
    <w:rsid w:val="00DA36EE"/>
    <w:rsid w:val="00DA452E"/>
    <w:rsid w:val="00DA5128"/>
    <w:rsid w:val="00DB308D"/>
    <w:rsid w:val="00DB5F40"/>
    <w:rsid w:val="00DB738E"/>
    <w:rsid w:val="00DC456F"/>
    <w:rsid w:val="00DD1E47"/>
    <w:rsid w:val="00DD61A9"/>
    <w:rsid w:val="00DD6EF1"/>
    <w:rsid w:val="00DE4958"/>
    <w:rsid w:val="00E04361"/>
    <w:rsid w:val="00E064FD"/>
    <w:rsid w:val="00E1053A"/>
    <w:rsid w:val="00E13654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1A84"/>
    <w:rsid w:val="00EB3478"/>
    <w:rsid w:val="00EB4B39"/>
    <w:rsid w:val="00EB6FE3"/>
    <w:rsid w:val="00EE0F65"/>
    <w:rsid w:val="00EE44DA"/>
    <w:rsid w:val="00EE59BD"/>
    <w:rsid w:val="00EF190C"/>
    <w:rsid w:val="00F01358"/>
    <w:rsid w:val="00F246A1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2AA1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4FDFFFC82F844B4ED36081B583EEE" ma:contentTypeVersion="2" ma:contentTypeDescription="Create a new document." ma:contentTypeScope="" ma:versionID="f45ebd029fbbed9a36ca894ec8c9059f">
  <xsd:schema xmlns:xsd="http://www.w3.org/2001/XMLSchema" xmlns:xs="http://www.w3.org/2001/XMLSchema" xmlns:p="http://schemas.microsoft.com/office/2006/metadata/properties" xmlns:ns2="de172b2d-65c0-45ec-9948-9fa869b4017a" targetNamespace="http://schemas.microsoft.com/office/2006/metadata/properties" ma:root="true" ma:fieldsID="7d607adf3878e55d3da39a141a25450a" ns2:_="">
    <xsd:import namespace="de172b2d-65c0-45ec-9948-9fa869b401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72b2d-65c0-45ec-9948-9fa869b40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F4D0E-F752-433A-9143-3A259FCB7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72b2d-65c0-45ec-9948-9fa869b401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5124F1-C874-4940-90CD-86AC47C30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</cp:revision>
  <cp:lastPrinted>2018-05-07T14:20:00Z</cp:lastPrinted>
  <dcterms:created xsi:type="dcterms:W3CDTF">2018-05-10T10:21:00Z</dcterms:created>
  <dcterms:modified xsi:type="dcterms:W3CDTF">2018-05-10T10:21:00Z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0x0101006F84FDFFFC82F844B4ED36081B583EEE</vt:lpwstr>
  </property>
</Properties>
</file>