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8F647F" w:rsidRPr="00A41554" w:rsidRDefault="008F647F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AD4AC6" w:rsidRPr="00A41554" w:rsidRDefault="00AD4AC6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330DB7" w:rsidRPr="00A41554" w:rsidRDefault="00330DB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AA5E1C" w:rsidP="00837C01">
      <w:pPr>
        <w:pStyle w:val="Heading1"/>
        <w:numPr>
          <w:ilvl w:val="0"/>
          <w:numId w:val="0"/>
        </w:numPr>
        <w:spacing w:line="600" w:lineRule="exact"/>
        <w:jc w:val="center"/>
        <w:rPr>
          <w:rFonts w:asciiTheme="majorBidi" w:hAnsiTheme="majorBidi" w:cstheme="majorBidi"/>
          <w:sz w:val="48"/>
          <w:szCs w:val="48"/>
        </w:rPr>
      </w:pPr>
      <w:proofErr w:type="spellStart"/>
      <w:r w:rsidRPr="00A41554">
        <w:rPr>
          <w:rFonts w:asciiTheme="majorBidi" w:hAnsiTheme="majorBidi" w:cstheme="majorBidi"/>
          <w:sz w:val="48"/>
          <w:szCs w:val="48"/>
          <w:u w:val="none"/>
          <w:cs/>
        </w:rPr>
        <w:t>บริษัท</w:t>
      </w:r>
      <w:r w:rsidR="006346F3" w:rsidRPr="00A41554">
        <w:rPr>
          <w:rFonts w:asciiTheme="majorBidi" w:hAnsiTheme="majorBidi" w:cstheme="majorBidi"/>
          <w:sz w:val="48"/>
          <w:szCs w:val="48"/>
          <w:u w:val="none"/>
          <w:cs/>
        </w:rPr>
        <w:t>ค</w:t>
      </w:r>
      <w:proofErr w:type="spellEnd"/>
      <w:r w:rsidR="006346F3" w:rsidRPr="00A41554">
        <w:rPr>
          <w:rFonts w:asciiTheme="majorBidi" w:hAnsiTheme="majorBidi" w:cstheme="majorBidi"/>
          <w:sz w:val="48"/>
          <w:szCs w:val="48"/>
          <w:u w:val="none"/>
          <w:cs/>
        </w:rPr>
        <w:t>วอ</w:t>
      </w:r>
      <w:proofErr w:type="spellStart"/>
      <w:r w:rsidR="006346F3" w:rsidRPr="00A41554">
        <w:rPr>
          <w:rFonts w:asciiTheme="majorBidi" w:hAnsiTheme="majorBidi" w:cstheme="majorBidi"/>
          <w:sz w:val="48"/>
          <w:szCs w:val="48"/>
          <w:u w:val="none"/>
          <w:cs/>
        </w:rPr>
        <w:t>ลิตี้</w:t>
      </w:r>
      <w:proofErr w:type="spellEnd"/>
      <w:r w:rsidR="006346F3" w:rsidRPr="00A41554">
        <w:rPr>
          <w:rFonts w:asciiTheme="majorBidi" w:hAnsiTheme="majorBidi" w:cstheme="majorBidi"/>
          <w:sz w:val="48"/>
          <w:szCs w:val="48"/>
          <w:u w:val="none"/>
          <w:cs/>
        </w:rPr>
        <w:t>คอน</w:t>
      </w:r>
      <w:proofErr w:type="spellStart"/>
      <w:r w:rsidR="006346F3" w:rsidRPr="00A41554">
        <w:rPr>
          <w:rFonts w:asciiTheme="majorBidi" w:hAnsiTheme="majorBidi" w:cstheme="majorBidi"/>
          <w:sz w:val="48"/>
          <w:szCs w:val="48"/>
          <w:u w:val="none"/>
          <w:cs/>
        </w:rPr>
        <w:t>สตรัคชั่นโปรดัคส์</w:t>
      </w:r>
      <w:proofErr w:type="spellEnd"/>
      <w:r w:rsidR="006346F3" w:rsidRPr="00A41554">
        <w:rPr>
          <w:rFonts w:asciiTheme="majorBidi" w:hAnsiTheme="majorBidi" w:cstheme="majorBidi"/>
          <w:sz w:val="48"/>
          <w:szCs w:val="48"/>
          <w:u w:val="none"/>
          <w:cs/>
        </w:rPr>
        <w:t xml:space="preserve"> จำกัด </w:t>
      </w:r>
      <w:r w:rsidR="006346F3" w:rsidRPr="00A41554">
        <w:rPr>
          <w:rFonts w:asciiTheme="majorBidi" w:hAnsiTheme="majorBidi" w:cstheme="majorBidi"/>
          <w:sz w:val="48"/>
          <w:szCs w:val="48"/>
          <w:u w:val="none"/>
        </w:rPr>
        <w:t>(</w:t>
      </w:r>
      <w:r w:rsidR="006346F3" w:rsidRPr="00A41554">
        <w:rPr>
          <w:rFonts w:asciiTheme="majorBidi" w:hAnsiTheme="majorBidi" w:cstheme="majorBidi"/>
          <w:sz w:val="48"/>
          <w:szCs w:val="48"/>
          <w:u w:val="none"/>
          <w:cs/>
        </w:rPr>
        <w:t>มหาชน</w:t>
      </w:r>
      <w:r w:rsidR="006346F3" w:rsidRPr="00A41554">
        <w:rPr>
          <w:rFonts w:asciiTheme="majorBidi" w:hAnsiTheme="majorBidi" w:cstheme="majorBidi"/>
          <w:sz w:val="48"/>
          <w:szCs w:val="48"/>
          <w:u w:val="none"/>
        </w:rPr>
        <w:t>)</w:t>
      </w:r>
    </w:p>
    <w:p w:rsidR="00832AA4" w:rsidRPr="00A41554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4155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832AA4" w:rsidRPr="00A41554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4155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24594F" w:rsidRPr="00A4155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A4155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Pr="00A4155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C9040F" w:rsidRPr="00A41554">
        <w:rPr>
          <w:rFonts w:asciiTheme="majorBidi" w:hAnsiTheme="majorBidi" w:cstheme="majorBidi"/>
          <w:b w:val="0"/>
          <w:bCs w:val="0"/>
          <w:sz w:val="32"/>
          <w:szCs w:val="32"/>
        </w:rPr>
        <w:t>2561</w:t>
      </w:r>
    </w:p>
    <w:p w:rsidR="00832AA4" w:rsidRPr="00A41554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4155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832AA4" w:rsidRPr="00A41554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4155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32AA4" w:rsidRPr="00A41554" w:rsidRDefault="00832AA4" w:rsidP="00D94BAE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6346F3" w:rsidRPr="00A41554" w:rsidRDefault="006346F3" w:rsidP="00837C01">
      <w:pPr>
        <w:pStyle w:val="Heading1"/>
        <w:numPr>
          <w:ilvl w:val="0"/>
          <w:numId w:val="0"/>
        </w:numPr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A41554">
        <w:rPr>
          <w:rFonts w:asciiTheme="majorBidi" w:hAnsiTheme="majorBidi" w:cstheme="majorBidi"/>
          <w:sz w:val="48"/>
          <w:szCs w:val="48"/>
          <w:u w:val="none"/>
          <w:cs/>
        </w:rPr>
        <w:t>และบริษัทย่อย</w:t>
      </w:r>
    </w:p>
    <w:p w:rsidR="006346F3" w:rsidRPr="00A41554" w:rsidRDefault="006346F3" w:rsidP="006346F3">
      <w:pPr>
        <w:jc w:val="center"/>
        <w:outlineLvl w:val="0"/>
        <w:rPr>
          <w:rFonts w:asciiTheme="majorBidi" w:hAnsiTheme="majorBidi" w:cstheme="majorBidi"/>
          <w:b/>
          <w:bCs/>
          <w:sz w:val="48"/>
          <w:szCs w:val="48"/>
        </w:rPr>
      </w:pPr>
    </w:p>
    <w:p w:rsidR="006346F3" w:rsidRPr="00A41554" w:rsidRDefault="006346F3" w:rsidP="006346F3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6346F3" w:rsidRPr="00A41554" w:rsidSect="007A0FE8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8F647F" w:rsidRPr="00A41554" w:rsidRDefault="008F647F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233328" w:rsidRPr="00A41554" w:rsidRDefault="00233328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59360E" w:rsidRPr="00A41554" w:rsidRDefault="0059360E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59360E" w:rsidRPr="00A41554" w:rsidRDefault="0059360E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FC09DD" w:rsidRPr="00A41554" w:rsidRDefault="00FC09DD" w:rsidP="006346F3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:rsidR="0059360E" w:rsidRPr="00A41554" w:rsidRDefault="0059360E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59360E" w:rsidRPr="00A41554" w:rsidRDefault="0059360E" w:rsidP="006346F3">
      <w:pPr>
        <w:jc w:val="thaiDistribute"/>
        <w:outlineLvl w:val="0"/>
        <w:rPr>
          <w:rFonts w:asciiTheme="majorBidi" w:hAnsiTheme="majorBidi" w:cstheme="majorBidi"/>
          <w:b/>
          <w:bCs/>
          <w:sz w:val="40"/>
          <w:szCs w:val="40"/>
        </w:rPr>
      </w:pPr>
    </w:p>
    <w:p w:rsidR="00582411" w:rsidRPr="00A41554" w:rsidRDefault="00582411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4155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346F3" w:rsidRPr="00A41554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th-TH"/>
        </w:rPr>
      </w:pPr>
    </w:p>
    <w:p w:rsidR="006346F3" w:rsidRPr="00A41554" w:rsidRDefault="00A406F8" w:rsidP="006346F3">
      <w:pPr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proofErr w:type="spellStart"/>
      <w:r w:rsidR="006346F3" w:rsidRPr="00A41554">
        <w:rPr>
          <w:rFonts w:asciiTheme="majorBidi" w:hAnsiTheme="majorBidi" w:cstheme="majorBidi"/>
          <w:b/>
          <w:bCs/>
          <w:sz w:val="30"/>
          <w:szCs w:val="30"/>
          <w:cs/>
        </w:rPr>
        <w:t>บ</w:t>
      </w:r>
      <w:r w:rsidR="00AA5E1C" w:rsidRPr="00A4155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ริษัท</w:t>
      </w:r>
      <w:r w:rsidR="006346F3" w:rsidRPr="00A41554">
        <w:rPr>
          <w:rFonts w:asciiTheme="majorBidi" w:hAnsiTheme="majorBidi" w:cstheme="majorBidi"/>
          <w:b/>
          <w:bCs/>
          <w:sz w:val="30"/>
          <w:szCs w:val="30"/>
          <w:cs/>
        </w:rPr>
        <w:t>ค</w:t>
      </w:r>
      <w:proofErr w:type="spellEnd"/>
      <w:r w:rsidR="006346F3" w:rsidRPr="00A41554">
        <w:rPr>
          <w:rFonts w:asciiTheme="majorBidi" w:hAnsiTheme="majorBidi" w:cstheme="majorBidi"/>
          <w:b/>
          <w:bCs/>
          <w:sz w:val="30"/>
          <w:szCs w:val="30"/>
          <w:cs/>
        </w:rPr>
        <w:t>วอ</w:t>
      </w:r>
      <w:proofErr w:type="spellStart"/>
      <w:r w:rsidR="006346F3" w:rsidRPr="00A41554">
        <w:rPr>
          <w:rFonts w:asciiTheme="majorBidi" w:hAnsiTheme="majorBidi" w:cstheme="majorBidi"/>
          <w:b/>
          <w:bCs/>
          <w:sz w:val="30"/>
          <w:szCs w:val="30"/>
          <w:cs/>
        </w:rPr>
        <w:t>ลิตี้</w:t>
      </w:r>
      <w:proofErr w:type="spellEnd"/>
      <w:r w:rsidR="006346F3" w:rsidRPr="00A41554">
        <w:rPr>
          <w:rFonts w:asciiTheme="majorBidi" w:hAnsiTheme="majorBidi" w:cstheme="majorBidi"/>
          <w:b/>
          <w:bCs/>
          <w:sz w:val="30"/>
          <w:szCs w:val="30"/>
          <w:cs/>
        </w:rPr>
        <w:t>คอน</w:t>
      </w:r>
      <w:proofErr w:type="spellStart"/>
      <w:r w:rsidR="006346F3" w:rsidRPr="00A41554">
        <w:rPr>
          <w:rFonts w:asciiTheme="majorBidi" w:hAnsiTheme="majorBidi" w:cstheme="majorBidi"/>
          <w:b/>
          <w:bCs/>
          <w:sz w:val="30"/>
          <w:szCs w:val="30"/>
          <w:cs/>
        </w:rPr>
        <w:t>สตรัคชั่นโปรดัคส์</w:t>
      </w:r>
      <w:proofErr w:type="spellEnd"/>
      <w:r w:rsidR="006346F3" w:rsidRPr="00A415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:rsidR="006346F3" w:rsidRPr="00A41554" w:rsidRDefault="006346F3" w:rsidP="006346F3">
      <w:pPr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:rsidR="00233328" w:rsidRPr="00A41554" w:rsidRDefault="006346F3" w:rsidP="00582411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Pr="00A41554">
        <w:rPr>
          <w:rFonts w:asciiTheme="majorBidi" w:hAnsiTheme="majorBidi" w:cstheme="majorBidi"/>
          <w:sz w:val="30"/>
          <w:szCs w:val="30"/>
        </w:rPr>
        <w:t>1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9360E" w:rsidRPr="00A41554">
        <w:rPr>
          <w:rFonts w:asciiTheme="majorBidi" w:hAnsiTheme="majorBidi" w:cstheme="majorBidi"/>
          <w:sz w:val="30"/>
          <w:szCs w:val="30"/>
        </w:rPr>
        <w:t>256</w:t>
      </w:r>
      <w:r w:rsidR="00C9040F" w:rsidRPr="00A41554">
        <w:rPr>
          <w:rFonts w:asciiTheme="majorBidi" w:hAnsiTheme="majorBidi" w:cstheme="majorBidi"/>
          <w:sz w:val="30"/>
          <w:szCs w:val="30"/>
        </w:rPr>
        <w:t>1</w:t>
      </w:r>
      <w:r w:rsidRPr="00A41554">
        <w:rPr>
          <w:rFonts w:asciiTheme="majorBidi" w:hAnsiTheme="majorBidi" w:cstheme="majorBidi"/>
          <w:sz w:val="30"/>
          <w:szCs w:val="30"/>
        </w:rPr>
        <w:t xml:space="preserve">         </w:t>
      </w:r>
      <w:r w:rsidR="00837C01" w:rsidRPr="00A41554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A41554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330DB7" w:rsidRPr="00A41554">
        <w:rPr>
          <w:rFonts w:asciiTheme="majorBidi" w:hAnsiTheme="majorBidi" w:cstheme="majorBidi"/>
          <w:sz w:val="30"/>
          <w:szCs w:val="30"/>
        </w:rPr>
        <w:br/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A41554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งบกระแสเงินสดรวมและงบกระแสเงินสดเฉพาะกิจการ สำหรับงวดสามเดือนสิ้นสุดวันที่ 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Pr="00A41554">
        <w:rPr>
          <w:rFonts w:asciiTheme="majorBidi" w:hAnsiTheme="majorBidi" w:cstheme="majorBidi"/>
          <w:sz w:val="30"/>
          <w:szCs w:val="30"/>
        </w:rPr>
        <w:t xml:space="preserve">1 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44D63" w:rsidRPr="00A41554">
        <w:rPr>
          <w:rFonts w:asciiTheme="majorBidi" w:hAnsiTheme="majorBidi" w:cstheme="majorBidi"/>
          <w:sz w:val="30"/>
          <w:szCs w:val="30"/>
        </w:rPr>
        <w:t>25</w:t>
      </w:r>
      <w:r w:rsidR="00F44D63" w:rsidRPr="00A41554">
        <w:rPr>
          <w:rFonts w:asciiTheme="majorBidi" w:hAnsiTheme="majorBidi" w:cstheme="majorBidi"/>
          <w:sz w:val="30"/>
          <w:szCs w:val="30"/>
          <w:lang w:val="en-GB"/>
        </w:rPr>
        <w:t>6</w:t>
      </w:r>
      <w:r w:rsidR="00C9040F" w:rsidRPr="00A41554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>และ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br/>
      </w:r>
      <w:r w:rsidR="00582411" w:rsidRPr="00F3648B">
        <w:rPr>
          <w:rFonts w:asciiTheme="majorBidi" w:hAnsiTheme="majorBidi" w:cstheme="majorBidi"/>
          <w:spacing w:val="-6"/>
          <w:sz w:val="30"/>
          <w:szCs w:val="30"/>
          <w:cs/>
        </w:rPr>
        <w:t>หมายเหตุประกอบ</w:t>
      </w:r>
      <w:r w:rsidR="00A406F8" w:rsidRPr="00F3648B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งบการเงินแบบย่อ </w:t>
      </w:r>
      <w:r w:rsidRPr="00F3648B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A406F8" w:rsidRPr="00F3648B">
        <w:rPr>
          <w:rFonts w:asciiTheme="majorBidi" w:hAnsiTheme="majorBidi" w:cstheme="majorBidi"/>
          <w:spacing w:val="-6"/>
          <w:sz w:val="30"/>
          <w:szCs w:val="30"/>
          <w:cs/>
        </w:rPr>
        <w:t>ข้อมูลทางก</w:t>
      </w:r>
      <w:r w:rsidR="00582411" w:rsidRPr="00F3648B">
        <w:rPr>
          <w:rFonts w:asciiTheme="majorBidi" w:hAnsiTheme="majorBidi" w:cstheme="majorBidi"/>
          <w:spacing w:val="-6"/>
          <w:sz w:val="30"/>
          <w:szCs w:val="30"/>
          <w:cs/>
        </w:rPr>
        <w:t>ารเงินระหว่างกาล</w:t>
      </w:r>
      <w:r w:rsidRPr="00F3648B">
        <w:rPr>
          <w:rFonts w:asciiTheme="majorBidi" w:hAnsiTheme="majorBidi" w:cstheme="majorBidi"/>
          <w:spacing w:val="-6"/>
          <w:sz w:val="30"/>
          <w:szCs w:val="30"/>
          <w:cs/>
        </w:rPr>
        <w:t xml:space="preserve">) </w:t>
      </w:r>
      <w:r w:rsidRPr="00F3648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ของ</w:t>
      </w:r>
      <w:proofErr w:type="spellStart"/>
      <w:r w:rsidRPr="00F3648B">
        <w:rPr>
          <w:rFonts w:asciiTheme="majorBidi" w:hAnsiTheme="majorBidi" w:cstheme="majorBidi"/>
          <w:spacing w:val="-6"/>
          <w:sz w:val="30"/>
          <w:szCs w:val="30"/>
          <w:cs/>
        </w:rPr>
        <w:t>บริษัทค</w:t>
      </w:r>
      <w:proofErr w:type="spellEnd"/>
      <w:r w:rsidRPr="00F3648B">
        <w:rPr>
          <w:rFonts w:asciiTheme="majorBidi" w:hAnsiTheme="majorBidi" w:cstheme="majorBidi"/>
          <w:spacing w:val="-6"/>
          <w:sz w:val="30"/>
          <w:szCs w:val="30"/>
          <w:cs/>
        </w:rPr>
        <w:t>วอ</w:t>
      </w:r>
      <w:proofErr w:type="spellStart"/>
      <w:r w:rsidRPr="00F3648B">
        <w:rPr>
          <w:rFonts w:asciiTheme="majorBidi" w:hAnsiTheme="majorBidi" w:cstheme="majorBidi"/>
          <w:spacing w:val="-6"/>
          <w:sz w:val="30"/>
          <w:szCs w:val="30"/>
          <w:cs/>
        </w:rPr>
        <w:t>ลิตี้</w:t>
      </w:r>
      <w:proofErr w:type="spellEnd"/>
      <w:r w:rsidRPr="00F3648B">
        <w:rPr>
          <w:rFonts w:asciiTheme="majorBidi" w:hAnsiTheme="majorBidi" w:cstheme="majorBidi"/>
          <w:spacing w:val="-6"/>
          <w:sz w:val="30"/>
          <w:szCs w:val="30"/>
          <w:cs/>
        </w:rPr>
        <w:t>คอน</w:t>
      </w:r>
      <w:proofErr w:type="spellStart"/>
      <w:r w:rsidRPr="00F3648B">
        <w:rPr>
          <w:rFonts w:asciiTheme="majorBidi" w:hAnsiTheme="majorBidi" w:cstheme="majorBidi"/>
          <w:spacing w:val="-6"/>
          <w:sz w:val="30"/>
          <w:szCs w:val="30"/>
          <w:cs/>
        </w:rPr>
        <w:t>สตรัคชั่นโปรดัคส์</w:t>
      </w:r>
      <w:proofErr w:type="spellEnd"/>
      <w:r w:rsidRPr="00F3648B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 xml:space="preserve"> </w:t>
      </w:r>
      <w:r w:rsidRPr="00F3648B">
        <w:rPr>
          <w:rFonts w:asciiTheme="majorBidi" w:hAnsiTheme="majorBidi" w:cstheme="majorBidi"/>
          <w:spacing w:val="-6"/>
          <w:sz w:val="30"/>
          <w:szCs w:val="30"/>
          <w:cs/>
        </w:rPr>
        <w:t>จำกัด (มหาชน)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</w:t>
      </w:r>
      <w:r w:rsidR="000E4D1B" w:rsidRPr="00A41554">
        <w:rPr>
          <w:rFonts w:asciiTheme="majorBidi" w:hAnsiTheme="majorBidi" w:cstheme="majorBidi"/>
          <w:color w:val="FFFFFF"/>
          <w:sz w:val="30"/>
          <w:szCs w:val="30"/>
        </w:rPr>
        <w:t>l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>(</w:t>
      </w:r>
      <w:r w:rsidR="00A406F8" w:rsidRPr="00A41554">
        <w:rPr>
          <w:rFonts w:asciiTheme="majorBidi" w:hAnsiTheme="majorBidi" w:cstheme="majorBidi"/>
          <w:sz w:val="30"/>
          <w:szCs w:val="30"/>
        </w:rPr>
        <w:t>“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406F8" w:rsidRPr="00A41554">
        <w:rPr>
          <w:rFonts w:asciiTheme="majorBidi" w:hAnsiTheme="majorBidi" w:cstheme="majorBidi"/>
          <w:sz w:val="30"/>
          <w:szCs w:val="30"/>
        </w:rPr>
        <w:t>”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190F9D" w:rsidRPr="00A41554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proofErr w:type="spellStart"/>
      <w:r w:rsidR="00190F9D" w:rsidRPr="00A41554">
        <w:rPr>
          <w:rFonts w:asciiTheme="majorBidi" w:hAnsiTheme="majorBidi" w:cstheme="majorBidi"/>
          <w:sz w:val="30"/>
          <w:szCs w:val="30"/>
          <w:cs/>
        </w:rPr>
        <w:t>บริษัทค</w:t>
      </w:r>
      <w:proofErr w:type="spellEnd"/>
      <w:r w:rsidR="00190F9D" w:rsidRPr="00A41554">
        <w:rPr>
          <w:rFonts w:asciiTheme="majorBidi" w:hAnsiTheme="majorBidi" w:cstheme="majorBidi"/>
          <w:sz w:val="30"/>
          <w:szCs w:val="30"/>
          <w:cs/>
        </w:rPr>
        <w:t>วอ</w:t>
      </w:r>
      <w:proofErr w:type="spellStart"/>
      <w:r w:rsidR="00190F9D" w:rsidRPr="00A41554">
        <w:rPr>
          <w:rFonts w:asciiTheme="majorBidi" w:hAnsiTheme="majorBidi" w:cstheme="majorBidi"/>
          <w:sz w:val="30"/>
          <w:szCs w:val="30"/>
          <w:cs/>
        </w:rPr>
        <w:t>ลิตี้</w:t>
      </w:r>
      <w:proofErr w:type="spellEnd"/>
      <w:r w:rsidR="00190F9D" w:rsidRPr="00A41554">
        <w:rPr>
          <w:rFonts w:asciiTheme="majorBidi" w:hAnsiTheme="majorBidi" w:cstheme="majorBidi"/>
          <w:sz w:val="30"/>
          <w:szCs w:val="30"/>
          <w:cs/>
        </w:rPr>
        <w:t>คอน</w:t>
      </w:r>
      <w:proofErr w:type="spellStart"/>
      <w:r w:rsidR="00190F9D" w:rsidRPr="00A41554">
        <w:rPr>
          <w:rFonts w:asciiTheme="majorBidi" w:hAnsiTheme="majorBidi" w:cstheme="majorBidi"/>
          <w:sz w:val="30"/>
          <w:szCs w:val="30"/>
          <w:cs/>
        </w:rPr>
        <w:t>สตรัคชั่นโปรดัคส์</w:t>
      </w:r>
      <w:proofErr w:type="spellEnd"/>
      <w:r w:rsidR="00190F9D" w:rsidRPr="00A41554">
        <w:rPr>
          <w:rFonts w:asciiTheme="majorBidi" w:hAnsiTheme="majorBidi" w:cstheme="majorBidi"/>
          <w:sz w:val="30"/>
          <w:szCs w:val="30"/>
          <w:cs/>
        </w:rPr>
        <w:t xml:space="preserve"> จำกัด (มหาชน) </w:t>
      </w:r>
      <w:r w:rsidR="00D42934" w:rsidRPr="00A41554">
        <w:rPr>
          <w:rFonts w:asciiTheme="majorBidi" w:hAnsiTheme="majorBidi" w:cstheme="majorBidi"/>
          <w:sz w:val="30"/>
          <w:szCs w:val="30"/>
          <w:lang w:val="en-GB"/>
        </w:rPr>
        <w:t>(“</w:t>
      </w:r>
      <w:r w:rsidR="00D42934" w:rsidRPr="00A41554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D42934" w:rsidRPr="00A41554">
        <w:rPr>
          <w:rFonts w:asciiTheme="majorBidi" w:hAnsiTheme="majorBidi" w:cstheme="majorBidi"/>
          <w:sz w:val="30"/>
          <w:szCs w:val="30"/>
        </w:rPr>
        <w:t>”)</w:t>
      </w:r>
      <w:r w:rsidR="00681CFA">
        <w:rPr>
          <w:rFonts w:asciiTheme="majorBidi" w:hAnsiTheme="majorBidi" w:cstheme="majorBidi"/>
          <w:sz w:val="30"/>
          <w:szCs w:val="30"/>
        </w:rPr>
        <w:t xml:space="preserve"> </w:t>
      </w:r>
      <w:r w:rsidR="00190F9D" w:rsidRPr="00A4155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485EE6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582411" w:rsidRPr="00A415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>เหล่านี้</w:t>
      </w:r>
      <w:r w:rsidR="00582411" w:rsidRPr="00A41554">
        <w:rPr>
          <w:rFonts w:asciiTheme="majorBidi" w:hAnsiTheme="majorBidi" w:cstheme="majorBidi"/>
          <w:sz w:val="30"/>
          <w:szCs w:val="30"/>
          <w:cs/>
        </w:rPr>
        <w:t>ตามมาตรฐานการ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 xml:space="preserve">บัญชี ฉบับที่ 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="00A406F8" w:rsidRPr="00A41554">
        <w:rPr>
          <w:rFonts w:asciiTheme="majorBidi" w:hAnsiTheme="majorBidi" w:cstheme="majorBidi"/>
          <w:sz w:val="30"/>
          <w:szCs w:val="30"/>
        </w:rPr>
        <w:t xml:space="preserve">4 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BB65B3" w:rsidRPr="00A41554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2411" w:rsidRPr="00A41554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582411" w:rsidRPr="00A41554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582411" w:rsidRPr="00A41554" w:rsidRDefault="00582411" w:rsidP="00140C06">
      <w:pPr>
        <w:ind w:righ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346F3" w:rsidRPr="00A41554" w:rsidRDefault="006346F3" w:rsidP="00233328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A4155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6346F3" w:rsidRPr="00A41554" w:rsidRDefault="006346F3" w:rsidP="006346F3">
      <w:pPr>
        <w:ind w:right="29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:rsidR="000764C2" w:rsidRPr="00A41554" w:rsidRDefault="00582411" w:rsidP="00582411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5EE6">
        <w:rPr>
          <w:rFonts w:asciiTheme="majorBidi" w:hAnsiTheme="majorBidi" w:cstheme="majorBidi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85EE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85EE6">
        <w:rPr>
          <w:rFonts w:asciiTheme="majorBidi" w:hAnsiTheme="majorBidi" w:cstheme="majorBidi"/>
          <w:spacing w:val="4"/>
          <w:sz w:val="30"/>
          <w:szCs w:val="30"/>
          <w:cs/>
        </w:rPr>
        <w:t>รหัส</w:t>
      </w:r>
      <w:r w:rsidRPr="00485EE6">
        <w:rPr>
          <w:rFonts w:asciiTheme="majorBidi" w:hAnsiTheme="majorBidi" w:cstheme="majorBidi"/>
          <w:spacing w:val="4"/>
          <w:sz w:val="30"/>
          <w:szCs w:val="30"/>
        </w:rPr>
        <w:t xml:space="preserve"> 2410 “</w:t>
      </w:r>
      <w:r w:rsidRPr="00485EE6">
        <w:rPr>
          <w:rFonts w:asciiTheme="majorBidi" w:hAnsiTheme="majorBidi" w:cstheme="majorBidi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A4155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A41554">
        <w:rPr>
          <w:rFonts w:asciiTheme="majorBidi" w:hAnsiTheme="majorBidi" w:cstheme="majorBidi"/>
          <w:sz w:val="30"/>
          <w:szCs w:val="30"/>
        </w:rPr>
        <w:t>”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81C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</w:t>
      </w:r>
      <w:r w:rsidR="00681C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และวิธีการสอบทานอื่น</w:t>
      </w:r>
      <w:r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681C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="00681CFA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จึงไม่แสดงความเห็นต่องบการเงินระหว่างกาลที่สอบทาน</w:t>
      </w:r>
    </w:p>
    <w:p w:rsidR="003F696C" w:rsidRDefault="003F696C" w:rsidP="000764C2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  <w:sectPr w:rsidR="003F696C" w:rsidSect="000764C2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:rsidR="00AD4AC6" w:rsidRPr="00A41554" w:rsidRDefault="00AD4AC6" w:rsidP="00AD4AC6">
      <w:pPr>
        <w:autoSpaceDE w:val="0"/>
        <w:autoSpaceDN w:val="0"/>
        <w:adjustRightInd w:val="0"/>
        <w:spacing w:line="180" w:lineRule="atLeast"/>
        <w:rPr>
          <w:rFonts w:asciiTheme="majorBidi" w:hAnsiTheme="majorBidi" w:cstheme="majorBidi"/>
          <w:i/>
          <w:iCs/>
          <w:sz w:val="4"/>
          <w:szCs w:val="4"/>
        </w:rPr>
      </w:pPr>
    </w:p>
    <w:p w:rsidR="006346F3" w:rsidRPr="00A41554" w:rsidRDefault="006346F3" w:rsidP="006346F3">
      <w:pPr>
        <w:autoSpaceDE w:val="0"/>
        <w:autoSpaceDN w:val="0"/>
        <w:adjustRightInd w:val="0"/>
        <w:spacing w:before="240"/>
        <w:rPr>
          <w:rFonts w:asciiTheme="majorBidi" w:hAnsiTheme="majorBidi" w:cstheme="majorBidi"/>
          <w:i/>
          <w:iCs/>
          <w:sz w:val="30"/>
          <w:szCs w:val="30"/>
        </w:rPr>
      </w:pPr>
      <w:r w:rsidRPr="00A41554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C9040F" w:rsidRPr="00A41554" w:rsidRDefault="00C9040F" w:rsidP="00582411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582411" w:rsidRPr="00A41554" w:rsidRDefault="006346F3" w:rsidP="00582411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85EE6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ข้าพเจ้าไม่พบสิ่งที่เป็นเหตุให้เชื่อว่า</w:t>
      </w:r>
      <w:r w:rsidR="00582411" w:rsidRPr="00485EE6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งบการเงินระหว่างกาลดังกล่าว</w:t>
      </w:r>
      <w:r w:rsidR="00955BB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A406F8" w:rsidRPr="00485EE6">
        <w:rPr>
          <w:rFonts w:asciiTheme="majorBidi" w:hAnsiTheme="majorBidi" w:cstheme="majorBidi"/>
          <w:spacing w:val="6"/>
          <w:sz w:val="30"/>
          <w:szCs w:val="30"/>
          <w:cs/>
        </w:rPr>
        <w:t>ไม่</w:t>
      </w:r>
      <w:bookmarkStart w:id="0" w:name="_GoBack"/>
      <w:bookmarkEnd w:id="0"/>
      <w:r w:rsidR="00A406F8" w:rsidRPr="00485EE6">
        <w:rPr>
          <w:rFonts w:asciiTheme="majorBidi" w:hAnsiTheme="majorBidi" w:cstheme="majorBidi"/>
          <w:spacing w:val="6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4594F" w:rsidRPr="00485EE6">
        <w:rPr>
          <w:rFonts w:asciiTheme="majorBidi" w:hAnsiTheme="majorBidi" w:cstheme="majorBidi"/>
          <w:spacing w:val="6"/>
          <w:sz w:val="30"/>
          <w:szCs w:val="30"/>
        </w:rPr>
        <w:t>3</w:t>
      </w:r>
      <w:r w:rsidR="00A406F8" w:rsidRPr="00485EE6">
        <w:rPr>
          <w:rFonts w:asciiTheme="majorBidi" w:hAnsiTheme="majorBidi" w:cstheme="majorBidi"/>
          <w:spacing w:val="6"/>
          <w:sz w:val="30"/>
          <w:szCs w:val="30"/>
        </w:rPr>
        <w:t>4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BB65B3" w:rsidRPr="00A41554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="00A406F8" w:rsidRPr="00A41554">
        <w:rPr>
          <w:rFonts w:asciiTheme="majorBidi" w:hAnsiTheme="majorBidi" w:cstheme="majorBidi"/>
          <w:sz w:val="30"/>
          <w:szCs w:val="30"/>
          <w:cs/>
        </w:rPr>
        <w:t xml:space="preserve"> ใน</w:t>
      </w:r>
      <w:r w:rsidR="000C6564" w:rsidRPr="00A41554">
        <w:rPr>
          <w:rFonts w:asciiTheme="majorBidi" w:hAnsiTheme="majorBidi" w:cstheme="majorBidi"/>
          <w:sz w:val="30"/>
          <w:szCs w:val="30"/>
          <w:cs/>
        </w:rPr>
        <w:t>สาระสำคัญของ</w:t>
      </w:r>
      <w:r w:rsidR="00582411" w:rsidRPr="00A41554">
        <w:rPr>
          <w:rFonts w:asciiTheme="majorBidi" w:hAnsiTheme="majorBidi" w:cstheme="majorBidi"/>
          <w:sz w:val="30"/>
          <w:szCs w:val="30"/>
          <w:cs/>
        </w:rPr>
        <w:t>การสอบทานของข้าพเจ้า</w:t>
      </w:r>
    </w:p>
    <w:p w:rsidR="006346F3" w:rsidRPr="00A41554" w:rsidRDefault="006346F3" w:rsidP="00582411">
      <w:pPr>
        <w:spacing w:line="276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8F647F" w:rsidRPr="00A41554" w:rsidRDefault="008F647F" w:rsidP="006346F3">
      <w:pPr>
        <w:tabs>
          <w:tab w:val="left" w:pos="1065"/>
        </w:tabs>
        <w:rPr>
          <w:rFonts w:asciiTheme="majorBidi" w:hAnsiTheme="majorBidi" w:cstheme="majorBidi"/>
          <w:sz w:val="30"/>
          <w:szCs w:val="30"/>
        </w:rPr>
      </w:pPr>
    </w:p>
    <w:p w:rsidR="008F647F" w:rsidRPr="00A41554" w:rsidRDefault="008F647F" w:rsidP="006346F3">
      <w:pPr>
        <w:tabs>
          <w:tab w:val="left" w:pos="1065"/>
        </w:tabs>
        <w:rPr>
          <w:rFonts w:asciiTheme="majorBidi" w:hAnsiTheme="majorBidi" w:cstheme="majorBidi"/>
          <w:sz w:val="30"/>
          <w:szCs w:val="30"/>
        </w:rPr>
      </w:pPr>
    </w:p>
    <w:p w:rsidR="00AD4AC6" w:rsidRPr="00A41554" w:rsidRDefault="00AD4AC6" w:rsidP="006346F3">
      <w:pPr>
        <w:tabs>
          <w:tab w:val="left" w:pos="1065"/>
        </w:tabs>
        <w:rPr>
          <w:rFonts w:asciiTheme="majorBidi" w:hAnsiTheme="majorBidi" w:cstheme="majorBidi"/>
          <w:sz w:val="30"/>
          <w:szCs w:val="30"/>
        </w:rPr>
      </w:pPr>
    </w:p>
    <w:p w:rsidR="006346F3" w:rsidRPr="00A41554" w:rsidRDefault="006346F3" w:rsidP="006346F3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1554">
        <w:rPr>
          <w:rFonts w:asciiTheme="majorBidi" w:hAnsiTheme="majorBidi" w:cstheme="majorBidi"/>
          <w:sz w:val="30"/>
          <w:szCs w:val="30"/>
        </w:rPr>
        <w:t>(</w:t>
      </w:r>
      <w:r w:rsidR="00F44D63" w:rsidRPr="00A41554">
        <w:rPr>
          <w:rFonts w:asciiTheme="majorBidi" w:hAnsiTheme="majorBidi" w:cstheme="majorBidi"/>
          <w:sz w:val="30"/>
          <w:szCs w:val="30"/>
          <w:cs/>
        </w:rPr>
        <w:t>ธัญลักษณ์ เกตุแก้ว</w:t>
      </w:r>
      <w:r w:rsidR="004A3DFC" w:rsidRPr="00A41554">
        <w:rPr>
          <w:rFonts w:asciiTheme="majorBidi" w:hAnsiTheme="majorBidi" w:cstheme="majorBidi"/>
          <w:color w:val="222222"/>
          <w:sz w:val="30"/>
          <w:szCs w:val="30"/>
          <w:cs/>
        </w:rPr>
        <w:t>)</w:t>
      </w:r>
    </w:p>
    <w:p w:rsidR="006346F3" w:rsidRPr="00A41554" w:rsidRDefault="006346F3" w:rsidP="006346F3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6346F3" w:rsidRPr="00A41554" w:rsidRDefault="006346F3" w:rsidP="006346F3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44D63" w:rsidRPr="00A41554">
        <w:rPr>
          <w:rFonts w:asciiTheme="majorBidi" w:hAnsiTheme="majorBidi" w:cstheme="majorBidi"/>
          <w:sz w:val="30"/>
          <w:szCs w:val="30"/>
          <w:lang w:val="en-GB"/>
        </w:rPr>
        <w:t>8179</w:t>
      </w:r>
    </w:p>
    <w:p w:rsidR="006346F3" w:rsidRPr="00A41554" w:rsidRDefault="006346F3" w:rsidP="006346F3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6346F3" w:rsidRPr="00A41554" w:rsidRDefault="006346F3" w:rsidP="006346F3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A41554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A41554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A41554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A41554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:rsidR="006346F3" w:rsidRPr="00A41554" w:rsidRDefault="006346F3" w:rsidP="006346F3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6346F3" w:rsidRDefault="00485EE6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Pr="00485EE6">
        <w:rPr>
          <w:rFonts w:asciiTheme="majorBidi" w:hAnsiTheme="majorBidi" w:cstheme="majorBidi"/>
          <w:sz w:val="30"/>
          <w:szCs w:val="30"/>
        </w:rPr>
        <w:t xml:space="preserve"> </w:t>
      </w:r>
      <w:r w:rsidRPr="00485EE6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485EE6">
        <w:rPr>
          <w:rFonts w:asciiTheme="majorBidi" w:hAnsiTheme="majorBidi" w:cstheme="majorBidi"/>
          <w:sz w:val="30"/>
          <w:szCs w:val="30"/>
        </w:rPr>
        <w:t>2561</w:t>
      </w:r>
    </w:p>
    <w:p w:rsidR="008265E5" w:rsidRPr="008265E5" w:rsidRDefault="008265E5" w:rsidP="0082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8265E5" w:rsidRPr="008265E5" w:rsidSect="00E522D4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1CB" w:rsidRDefault="00A611CB">
      <w:r>
        <w:separator/>
      </w:r>
    </w:p>
  </w:endnote>
  <w:endnote w:type="continuationSeparator" w:id="0">
    <w:p w:rsidR="00A611CB" w:rsidRDefault="00A6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Default="00941B4F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41B4F" w:rsidRDefault="00941B4F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59360E" w:rsidRDefault="00941B4F" w:rsidP="0059360E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 w:rsidR="003F696C"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F00659" w:rsidRDefault="00941B4F" w:rsidP="00B12A9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F696C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41B4F" w:rsidRPr="000257B8" w:rsidRDefault="00941B4F" w:rsidP="00D223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6D2137" w:rsidRDefault="00941B4F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3F696C">
      <w:rPr>
        <w:rFonts w:ascii="Angsana New" w:hAnsi="Angsana New"/>
        <w:i/>
        <w:iCs/>
        <w:noProof/>
        <w:sz w:val="30"/>
        <w:szCs w:val="30"/>
      </w:rPr>
      <w:t>Q-CONt1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1CB" w:rsidRDefault="00A611CB">
      <w:r>
        <w:separator/>
      </w:r>
    </w:p>
  </w:footnote>
  <w:footnote w:type="continuationSeparator" w:id="0">
    <w:p w:rsidR="00A611CB" w:rsidRDefault="00A61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F9367B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3F696C" w:rsidRPr="00F9367B" w:rsidRDefault="003F696C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F9367B" w:rsidRDefault="00941B4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941B4F" w:rsidRPr="00F9367B" w:rsidRDefault="00941B4F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941B4F" w:rsidRPr="00F9367B" w:rsidRDefault="00941B4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 w:rsidRPr="00156E32">
      <w:rPr>
        <w:rFonts w:ascii="Angsana New" w:hAnsi="Angsana New" w:hint="cs"/>
        <w:b/>
        <w:bCs/>
        <w:sz w:val="32"/>
        <w:szCs w:val="32"/>
      </w:rPr>
      <w:t>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:rsidR="00941B4F" w:rsidRPr="00F9367B" w:rsidRDefault="00941B4F" w:rsidP="00A02394">
    <w:pPr>
      <w:pStyle w:val="Header"/>
      <w:rPr>
        <w:sz w:val="16"/>
        <w:szCs w:val="16"/>
      </w:rPr>
    </w:pPr>
  </w:p>
  <w:p w:rsidR="00941B4F" w:rsidRPr="00F9367B" w:rsidRDefault="00941B4F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E654688"/>
    <w:multiLevelType w:val="hybridMultilevel"/>
    <w:tmpl w:val="142AF74C"/>
    <w:lvl w:ilvl="0" w:tplc="D3DC555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5E2014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CE20AD5"/>
    <w:multiLevelType w:val="hybridMultilevel"/>
    <w:tmpl w:val="142AF74C"/>
    <w:lvl w:ilvl="0" w:tplc="D3DC555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2"/>
  </w:num>
  <w:num w:numId="14">
    <w:abstractNumId w:val="16"/>
  </w:num>
  <w:num w:numId="15">
    <w:abstractNumId w:val="19"/>
  </w:num>
  <w:num w:numId="16">
    <w:abstractNumId w:val="23"/>
  </w:num>
  <w:num w:numId="17">
    <w:abstractNumId w:val="24"/>
  </w:num>
  <w:num w:numId="18">
    <w:abstractNumId w:val="11"/>
  </w:num>
  <w:num w:numId="19">
    <w:abstractNumId w:val="17"/>
  </w:num>
  <w:num w:numId="20">
    <w:abstractNumId w:val="10"/>
  </w:num>
  <w:num w:numId="21">
    <w:abstractNumId w:val="15"/>
  </w:num>
  <w:num w:numId="22">
    <w:abstractNumId w:val="13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21"/>
  </w:num>
  <w:num w:numId="29">
    <w:abstractNumId w:val="12"/>
  </w:num>
  <w:num w:numId="30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926A88"/>
    <w:rsid w:val="000001C9"/>
    <w:rsid w:val="00000AB1"/>
    <w:rsid w:val="00000CAE"/>
    <w:rsid w:val="00000D00"/>
    <w:rsid w:val="0000124A"/>
    <w:rsid w:val="00001828"/>
    <w:rsid w:val="000025E7"/>
    <w:rsid w:val="00002D4C"/>
    <w:rsid w:val="0000303E"/>
    <w:rsid w:val="00005144"/>
    <w:rsid w:val="00005218"/>
    <w:rsid w:val="0000550F"/>
    <w:rsid w:val="00006270"/>
    <w:rsid w:val="00006A97"/>
    <w:rsid w:val="00006D8F"/>
    <w:rsid w:val="00006E55"/>
    <w:rsid w:val="000073B9"/>
    <w:rsid w:val="0000758D"/>
    <w:rsid w:val="00007BE5"/>
    <w:rsid w:val="00010063"/>
    <w:rsid w:val="00010826"/>
    <w:rsid w:val="00010C8C"/>
    <w:rsid w:val="00010E04"/>
    <w:rsid w:val="000117CE"/>
    <w:rsid w:val="000131EC"/>
    <w:rsid w:val="0001330E"/>
    <w:rsid w:val="00013881"/>
    <w:rsid w:val="0001445F"/>
    <w:rsid w:val="000149D7"/>
    <w:rsid w:val="00014ED6"/>
    <w:rsid w:val="0001516F"/>
    <w:rsid w:val="0001523D"/>
    <w:rsid w:val="000156A3"/>
    <w:rsid w:val="00015DF2"/>
    <w:rsid w:val="00015E0E"/>
    <w:rsid w:val="00016C76"/>
    <w:rsid w:val="00016D00"/>
    <w:rsid w:val="00016DF6"/>
    <w:rsid w:val="00016F31"/>
    <w:rsid w:val="000171A8"/>
    <w:rsid w:val="0001721D"/>
    <w:rsid w:val="000205E4"/>
    <w:rsid w:val="00020800"/>
    <w:rsid w:val="000212FC"/>
    <w:rsid w:val="00022187"/>
    <w:rsid w:val="000233EE"/>
    <w:rsid w:val="00023A10"/>
    <w:rsid w:val="00023F99"/>
    <w:rsid w:val="00024486"/>
    <w:rsid w:val="000245AE"/>
    <w:rsid w:val="0002477D"/>
    <w:rsid w:val="00024E82"/>
    <w:rsid w:val="00025587"/>
    <w:rsid w:val="000257B8"/>
    <w:rsid w:val="00025800"/>
    <w:rsid w:val="000267F3"/>
    <w:rsid w:val="00027A4F"/>
    <w:rsid w:val="000300ED"/>
    <w:rsid w:val="00030326"/>
    <w:rsid w:val="000307A1"/>
    <w:rsid w:val="0003082D"/>
    <w:rsid w:val="00030B87"/>
    <w:rsid w:val="0003115F"/>
    <w:rsid w:val="00031863"/>
    <w:rsid w:val="00031B6D"/>
    <w:rsid w:val="00032173"/>
    <w:rsid w:val="000321ED"/>
    <w:rsid w:val="00032284"/>
    <w:rsid w:val="00032E07"/>
    <w:rsid w:val="00032E83"/>
    <w:rsid w:val="00034CC4"/>
    <w:rsid w:val="000376CA"/>
    <w:rsid w:val="00040229"/>
    <w:rsid w:val="0004048C"/>
    <w:rsid w:val="00041514"/>
    <w:rsid w:val="00041C99"/>
    <w:rsid w:val="00041EE6"/>
    <w:rsid w:val="000422A8"/>
    <w:rsid w:val="000431E9"/>
    <w:rsid w:val="0004379D"/>
    <w:rsid w:val="000437F6"/>
    <w:rsid w:val="00043984"/>
    <w:rsid w:val="00043D2E"/>
    <w:rsid w:val="00045126"/>
    <w:rsid w:val="0004539A"/>
    <w:rsid w:val="0004560C"/>
    <w:rsid w:val="00045DD1"/>
    <w:rsid w:val="00045EBB"/>
    <w:rsid w:val="0004662B"/>
    <w:rsid w:val="00046CD4"/>
    <w:rsid w:val="00046D1C"/>
    <w:rsid w:val="00047454"/>
    <w:rsid w:val="0004764A"/>
    <w:rsid w:val="00047A00"/>
    <w:rsid w:val="00047EAF"/>
    <w:rsid w:val="0005055E"/>
    <w:rsid w:val="00050A83"/>
    <w:rsid w:val="00050E37"/>
    <w:rsid w:val="00051D2B"/>
    <w:rsid w:val="00051E34"/>
    <w:rsid w:val="00052976"/>
    <w:rsid w:val="00052F3E"/>
    <w:rsid w:val="000534E0"/>
    <w:rsid w:val="000538FD"/>
    <w:rsid w:val="00053BE8"/>
    <w:rsid w:val="00055FE1"/>
    <w:rsid w:val="00056CB8"/>
    <w:rsid w:val="0006031C"/>
    <w:rsid w:val="00060600"/>
    <w:rsid w:val="0006086C"/>
    <w:rsid w:val="00060AA7"/>
    <w:rsid w:val="00060AD0"/>
    <w:rsid w:val="00061503"/>
    <w:rsid w:val="0006242A"/>
    <w:rsid w:val="00062B9E"/>
    <w:rsid w:val="00063026"/>
    <w:rsid w:val="00063FCE"/>
    <w:rsid w:val="00064635"/>
    <w:rsid w:val="00064784"/>
    <w:rsid w:val="00064ABA"/>
    <w:rsid w:val="00064FCF"/>
    <w:rsid w:val="000653B7"/>
    <w:rsid w:val="0006557D"/>
    <w:rsid w:val="000659EA"/>
    <w:rsid w:val="00065F14"/>
    <w:rsid w:val="00065F20"/>
    <w:rsid w:val="00066571"/>
    <w:rsid w:val="000668AB"/>
    <w:rsid w:val="00066B57"/>
    <w:rsid w:val="00066D13"/>
    <w:rsid w:val="00066EAF"/>
    <w:rsid w:val="000706AF"/>
    <w:rsid w:val="00070792"/>
    <w:rsid w:val="00071180"/>
    <w:rsid w:val="00071703"/>
    <w:rsid w:val="0007191E"/>
    <w:rsid w:val="000728EE"/>
    <w:rsid w:val="00072CBA"/>
    <w:rsid w:val="00072E6D"/>
    <w:rsid w:val="00073B38"/>
    <w:rsid w:val="00074169"/>
    <w:rsid w:val="00074D9C"/>
    <w:rsid w:val="00074FF3"/>
    <w:rsid w:val="0007515B"/>
    <w:rsid w:val="00075675"/>
    <w:rsid w:val="000763DA"/>
    <w:rsid w:val="000764C2"/>
    <w:rsid w:val="00076B06"/>
    <w:rsid w:val="000773EC"/>
    <w:rsid w:val="000774D8"/>
    <w:rsid w:val="000778C5"/>
    <w:rsid w:val="000779B6"/>
    <w:rsid w:val="00077D2D"/>
    <w:rsid w:val="0008012B"/>
    <w:rsid w:val="00080EF3"/>
    <w:rsid w:val="00081191"/>
    <w:rsid w:val="00081618"/>
    <w:rsid w:val="0008179B"/>
    <w:rsid w:val="00082D49"/>
    <w:rsid w:val="00083062"/>
    <w:rsid w:val="00083356"/>
    <w:rsid w:val="000835DC"/>
    <w:rsid w:val="000838CE"/>
    <w:rsid w:val="00084150"/>
    <w:rsid w:val="00084E52"/>
    <w:rsid w:val="00084EC4"/>
    <w:rsid w:val="000851AC"/>
    <w:rsid w:val="00086E2D"/>
    <w:rsid w:val="000876C8"/>
    <w:rsid w:val="00087771"/>
    <w:rsid w:val="000879A9"/>
    <w:rsid w:val="00087CF8"/>
    <w:rsid w:val="00087EA8"/>
    <w:rsid w:val="0009010F"/>
    <w:rsid w:val="00090326"/>
    <w:rsid w:val="00090335"/>
    <w:rsid w:val="000903C2"/>
    <w:rsid w:val="00090466"/>
    <w:rsid w:val="000918BC"/>
    <w:rsid w:val="00091A53"/>
    <w:rsid w:val="0009325E"/>
    <w:rsid w:val="000934A0"/>
    <w:rsid w:val="00093881"/>
    <w:rsid w:val="000942A9"/>
    <w:rsid w:val="000944F9"/>
    <w:rsid w:val="00094B0E"/>
    <w:rsid w:val="00095610"/>
    <w:rsid w:val="00095761"/>
    <w:rsid w:val="00095770"/>
    <w:rsid w:val="00095CD4"/>
    <w:rsid w:val="000960D5"/>
    <w:rsid w:val="00096333"/>
    <w:rsid w:val="00096528"/>
    <w:rsid w:val="00096BD0"/>
    <w:rsid w:val="000970D5"/>
    <w:rsid w:val="00097EA6"/>
    <w:rsid w:val="00097F05"/>
    <w:rsid w:val="000A0615"/>
    <w:rsid w:val="000A0D74"/>
    <w:rsid w:val="000A198C"/>
    <w:rsid w:val="000A1F92"/>
    <w:rsid w:val="000A21D9"/>
    <w:rsid w:val="000A2457"/>
    <w:rsid w:val="000A2FC6"/>
    <w:rsid w:val="000A3A4C"/>
    <w:rsid w:val="000A3EEE"/>
    <w:rsid w:val="000A435D"/>
    <w:rsid w:val="000A45E8"/>
    <w:rsid w:val="000A5E5E"/>
    <w:rsid w:val="000A7164"/>
    <w:rsid w:val="000A75C3"/>
    <w:rsid w:val="000A75CB"/>
    <w:rsid w:val="000B054E"/>
    <w:rsid w:val="000B0D72"/>
    <w:rsid w:val="000B0F0E"/>
    <w:rsid w:val="000B1196"/>
    <w:rsid w:val="000B1370"/>
    <w:rsid w:val="000B16D9"/>
    <w:rsid w:val="000B2855"/>
    <w:rsid w:val="000B35BC"/>
    <w:rsid w:val="000B3794"/>
    <w:rsid w:val="000B3B42"/>
    <w:rsid w:val="000B47E1"/>
    <w:rsid w:val="000B5568"/>
    <w:rsid w:val="000B6A44"/>
    <w:rsid w:val="000B6B4F"/>
    <w:rsid w:val="000B75B5"/>
    <w:rsid w:val="000B7817"/>
    <w:rsid w:val="000B7903"/>
    <w:rsid w:val="000B7ADB"/>
    <w:rsid w:val="000B7CAE"/>
    <w:rsid w:val="000B7DBA"/>
    <w:rsid w:val="000C0B73"/>
    <w:rsid w:val="000C11BF"/>
    <w:rsid w:val="000C1261"/>
    <w:rsid w:val="000C14F4"/>
    <w:rsid w:val="000C1C6C"/>
    <w:rsid w:val="000C260D"/>
    <w:rsid w:val="000C2855"/>
    <w:rsid w:val="000C3306"/>
    <w:rsid w:val="000C3816"/>
    <w:rsid w:val="000C3CBB"/>
    <w:rsid w:val="000C3FAF"/>
    <w:rsid w:val="000C524B"/>
    <w:rsid w:val="000C52F3"/>
    <w:rsid w:val="000C565B"/>
    <w:rsid w:val="000C56F5"/>
    <w:rsid w:val="000C57E3"/>
    <w:rsid w:val="000C588A"/>
    <w:rsid w:val="000C6363"/>
    <w:rsid w:val="000C648A"/>
    <w:rsid w:val="000C6564"/>
    <w:rsid w:val="000D09C8"/>
    <w:rsid w:val="000D1EB8"/>
    <w:rsid w:val="000D3189"/>
    <w:rsid w:val="000D3C8D"/>
    <w:rsid w:val="000D5970"/>
    <w:rsid w:val="000D670D"/>
    <w:rsid w:val="000D69DF"/>
    <w:rsid w:val="000D6B87"/>
    <w:rsid w:val="000D78E0"/>
    <w:rsid w:val="000D7924"/>
    <w:rsid w:val="000E049A"/>
    <w:rsid w:val="000E088C"/>
    <w:rsid w:val="000E0ED5"/>
    <w:rsid w:val="000E10A4"/>
    <w:rsid w:val="000E4034"/>
    <w:rsid w:val="000E483C"/>
    <w:rsid w:val="000E48A5"/>
    <w:rsid w:val="000E493D"/>
    <w:rsid w:val="000E4B76"/>
    <w:rsid w:val="000E4D1B"/>
    <w:rsid w:val="000E4DF1"/>
    <w:rsid w:val="000E6210"/>
    <w:rsid w:val="000E6A6A"/>
    <w:rsid w:val="000E7D75"/>
    <w:rsid w:val="000E7E5C"/>
    <w:rsid w:val="000F09D8"/>
    <w:rsid w:val="000F0F93"/>
    <w:rsid w:val="000F13D7"/>
    <w:rsid w:val="000F1B81"/>
    <w:rsid w:val="000F290C"/>
    <w:rsid w:val="000F3093"/>
    <w:rsid w:val="000F39E1"/>
    <w:rsid w:val="000F4025"/>
    <w:rsid w:val="000F4D17"/>
    <w:rsid w:val="000F54A1"/>
    <w:rsid w:val="000F5522"/>
    <w:rsid w:val="000F55FC"/>
    <w:rsid w:val="000F5724"/>
    <w:rsid w:val="000F5BD5"/>
    <w:rsid w:val="000F609E"/>
    <w:rsid w:val="000F6405"/>
    <w:rsid w:val="000F661B"/>
    <w:rsid w:val="001000D4"/>
    <w:rsid w:val="00100A18"/>
    <w:rsid w:val="00100BFA"/>
    <w:rsid w:val="00101E3D"/>
    <w:rsid w:val="001022EC"/>
    <w:rsid w:val="001024D2"/>
    <w:rsid w:val="00102BE5"/>
    <w:rsid w:val="0010357D"/>
    <w:rsid w:val="001037FC"/>
    <w:rsid w:val="00103AD6"/>
    <w:rsid w:val="0010429A"/>
    <w:rsid w:val="00104377"/>
    <w:rsid w:val="001056C3"/>
    <w:rsid w:val="001058E0"/>
    <w:rsid w:val="00105963"/>
    <w:rsid w:val="00105C87"/>
    <w:rsid w:val="0010600A"/>
    <w:rsid w:val="00107676"/>
    <w:rsid w:val="0011062F"/>
    <w:rsid w:val="00111614"/>
    <w:rsid w:val="00111B28"/>
    <w:rsid w:val="00111C40"/>
    <w:rsid w:val="00111DC4"/>
    <w:rsid w:val="001125EA"/>
    <w:rsid w:val="00112F85"/>
    <w:rsid w:val="0011318A"/>
    <w:rsid w:val="0011428B"/>
    <w:rsid w:val="001143A9"/>
    <w:rsid w:val="0011460E"/>
    <w:rsid w:val="00115D81"/>
    <w:rsid w:val="00116284"/>
    <w:rsid w:val="001169FA"/>
    <w:rsid w:val="00116E11"/>
    <w:rsid w:val="001173BE"/>
    <w:rsid w:val="001179F6"/>
    <w:rsid w:val="001201C4"/>
    <w:rsid w:val="001229C5"/>
    <w:rsid w:val="00122C75"/>
    <w:rsid w:val="0012436A"/>
    <w:rsid w:val="00124C22"/>
    <w:rsid w:val="00124DF3"/>
    <w:rsid w:val="00125673"/>
    <w:rsid w:val="00125905"/>
    <w:rsid w:val="001266D2"/>
    <w:rsid w:val="00127105"/>
    <w:rsid w:val="00127236"/>
    <w:rsid w:val="0013036D"/>
    <w:rsid w:val="00130643"/>
    <w:rsid w:val="001308A6"/>
    <w:rsid w:val="00130F88"/>
    <w:rsid w:val="00130F99"/>
    <w:rsid w:val="00130FF9"/>
    <w:rsid w:val="0013101C"/>
    <w:rsid w:val="001314A4"/>
    <w:rsid w:val="00131727"/>
    <w:rsid w:val="001324D5"/>
    <w:rsid w:val="001326A6"/>
    <w:rsid w:val="001329FD"/>
    <w:rsid w:val="00132C14"/>
    <w:rsid w:val="001330D0"/>
    <w:rsid w:val="001332DA"/>
    <w:rsid w:val="00133523"/>
    <w:rsid w:val="00133FE0"/>
    <w:rsid w:val="0013467C"/>
    <w:rsid w:val="0013616F"/>
    <w:rsid w:val="00136469"/>
    <w:rsid w:val="001368DD"/>
    <w:rsid w:val="00136E62"/>
    <w:rsid w:val="00137091"/>
    <w:rsid w:val="00137748"/>
    <w:rsid w:val="00137921"/>
    <w:rsid w:val="00137E32"/>
    <w:rsid w:val="001405D6"/>
    <w:rsid w:val="00140C06"/>
    <w:rsid w:val="0014277D"/>
    <w:rsid w:val="0014301C"/>
    <w:rsid w:val="00143945"/>
    <w:rsid w:val="001439C9"/>
    <w:rsid w:val="00143A14"/>
    <w:rsid w:val="00143E3D"/>
    <w:rsid w:val="00143E58"/>
    <w:rsid w:val="00146BD5"/>
    <w:rsid w:val="00147634"/>
    <w:rsid w:val="00147BA9"/>
    <w:rsid w:val="001515CA"/>
    <w:rsid w:val="00151DCE"/>
    <w:rsid w:val="0015206F"/>
    <w:rsid w:val="00152FC1"/>
    <w:rsid w:val="00153378"/>
    <w:rsid w:val="0015368B"/>
    <w:rsid w:val="00153772"/>
    <w:rsid w:val="00154B5C"/>
    <w:rsid w:val="00154C83"/>
    <w:rsid w:val="0015512A"/>
    <w:rsid w:val="0015535B"/>
    <w:rsid w:val="00155797"/>
    <w:rsid w:val="001562C6"/>
    <w:rsid w:val="00156E32"/>
    <w:rsid w:val="00157664"/>
    <w:rsid w:val="0016090C"/>
    <w:rsid w:val="00160970"/>
    <w:rsid w:val="0016156F"/>
    <w:rsid w:val="00161623"/>
    <w:rsid w:val="001635C3"/>
    <w:rsid w:val="00163EF0"/>
    <w:rsid w:val="001657DF"/>
    <w:rsid w:val="00165B77"/>
    <w:rsid w:val="00165D27"/>
    <w:rsid w:val="00165EB6"/>
    <w:rsid w:val="00165EEC"/>
    <w:rsid w:val="00166402"/>
    <w:rsid w:val="00166923"/>
    <w:rsid w:val="0016792D"/>
    <w:rsid w:val="001704F3"/>
    <w:rsid w:val="001706FA"/>
    <w:rsid w:val="00170D27"/>
    <w:rsid w:val="00170D3B"/>
    <w:rsid w:val="00171BBA"/>
    <w:rsid w:val="00171F6F"/>
    <w:rsid w:val="00172BF0"/>
    <w:rsid w:val="0017314A"/>
    <w:rsid w:val="0017436B"/>
    <w:rsid w:val="00174B85"/>
    <w:rsid w:val="0017539E"/>
    <w:rsid w:val="001753DF"/>
    <w:rsid w:val="001756AB"/>
    <w:rsid w:val="00175880"/>
    <w:rsid w:val="00175EC3"/>
    <w:rsid w:val="00175EEE"/>
    <w:rsid w:val="00176140"/>
    <w:rsid w:val="00177CEB"/>
    <w:rsid w:val="00180510"/>
    <w:rsid w:val="00180EC1"/>
    <w:rsid w:val="001815B4"/>
    <w:rsid w:val="00181696"/>
    <w:rsid w:val="001830CC"/>
    <w:rsid w:val="00183F4E"/>
    <w:rsid w:val="0018434C"/>
    <w:rsid w:val="00185813"/>
    <w:rsid w:val="00185C47"/>
    <w:rsid w:val="00186501"/>
    <w:rsid w:val="00186F41"/>
    <w:rsid w:val="00187030"/>
    <w:rsid w:val="001871EB"/>
    <w:rsid w:val="00190481"/>
    <w:rsid w:val="00190DC4"/>
    <w:rsid w:val="00190F9D"/>
    <w:rsid w:val="00191547"/>
    <w:rsid w:val="00192366"/>
    <w:rsid w:val="0019279A"/>
    <w:rsid w:val="00192995"/>
    <w:rsid w:val="0019345E"/>
    <w:rsid w:val="0019384A"/>
    <w:rsid w:val="001940B5"/>
    <w:rsid w:val="001949A1"/>
    <w:rsid w:val="00194B31"/>
    <w:rsid w:val="001962AA"/>
    <w:rsid w:val="001967E5"/>
    <w:rsid w:val="00197472"/>
    <w:rsid w:val="001A0A0D"/>
    <w:rsid w:val="001A0F79"/>
    <w:rsid w:val="001A198B"/>
    <w:rsid w:val="001A2F00"/>
    <w:rsid w:val="001A3123"/>
    <w:rsid w:val="001A3BE9"/>
    <w:rsid w:val="001A43B3"/>
    <w:rsid w:val="001A49F1"/>
    <w:rsid w:val="001A52E9"/>
    <w:rsid w:val="001A54C2"/>
    <w:rsid w:val="001A56AD"/>
    <w:rsid w:val="001A593B"/>
    <w:rsid w:val="001A5F5B"/>
    <w:rsid w:val="001A5FC2"/>
    <w:rsid w:val="001A6439"/>
    <w:rsid w:val="001A735A"/>
    <w:rsid w:val="001A77D7"/>
    <w:rsid w:val="001A7A85"/>
    <w:rsid w:val="001A7F83"/>
    <w:rsid w:val="001B02A9"/>
    <w:rsid w:val="001B0530"/>
    <w:rsid w:val="001B06D2"/>
    <w:rsid w:val="001B09E7"/>
    <w:rsid w:val="001B1697"/>
    <w:rsid w:val="001B1A81"/>
    <w:rsid w:val="001B3178"/>
    <w:rsid w:val="001B319E"/>
    <w:rsid w:val="001B411F"/>
    <w:rsid w:val="001B4BA2"/>
    <w:rsid w:val="001B56F0"/>
    <w:rsid w:val="001B7C8F"/>
    <w:rsid w:val="001C03CF"/>
    <w:rsid w:val="001C0B5B"/>
    <w:rsid w:val="001C130E"/>
    <w:rsid w:val="001C14B7"/>
    <w:rsid w:val="001C22D3"/>
    <w:rsid w:val="001C3B3F"/>
    <w:rsid w:val="001C3FEE"/>
    <w:rsid w:val="001C4772"/>
    <w:rsid w:val="001C4FBC"/>
    <w:rsid w:val="001C5256"/>
    <w:rsid w:val="001C5742"/>
    <w:rsid w:val="001C5A1B"/>
    <w:rsid w:val="001C5B1D"/>
    <w:rsid w:val="001C5DC2"/>
    <w:rsid w:val="001C5E32"/>
    <w:rsid w:val="001C6D02"/>
    <w:rsid w:val="001C6D61"/>
    <w:rsid w:val="001C70E5"/>
    <w:rsid w:val="001C7527"/>
    <w:rsid w:val="001C75D7"/>
    <w:rsid w:val="001C7DD4"/>
    <w:rsid w:val="001D01A1"/>
    <w:rsid w:val="001D124B"/>
    <w:rsid w:val="001D17D5"/>
    <w:rsid w:val="001D2017"/>
    <w:rsid w:val="001D21CA"/>
    <w:rsid w:val="001D29BC"/>
    <w:rsid w:val="001D311E"/>
    <w:rsid w:val="001D3802"/>
    <w:rsid w:val="001D51A4"/>
    <w:rsid w:val="001D5262"/>
    <w:rsid w:val="001D54D5"/>
    <w:rsid w:val="001D695D"/>
    <w:rsid w:val="001D7270"/>
    <w:rsid w:val="001D7302"/>
    <w:rsid w:val="001D74E1"/>
    <w:rsid w:val="001D75B1"/>
    <w:rsid w:val="001D7D35"/>
    <w:rsid w:val="001E036B"/>
    <w:rsid w:val="001E11DE"/>
    <w:rsid w:val="001E1B56"/>
    <w:rsid w:val="001E21C4"/>
    <w:rsid w:val="001E2A3C"/>
    <w:rsid w:val="001E3A07"/>
    <w:rsid w:val="001E3C05"/>
    <w:rsid w:val="001E3EB0"/>
    <w:rsid w:val="001E52AE"/>
    <w:rsid w:val="001E536A"/>
    <w:rsid w:val="001E6E89"/>
    <w:rsid w:val="001F05F8"/>
    <w:rsid w:val="001F0A31"/>
    <w:rsid w:val="001F1B69"/>
    <w:rsid w:val="001F1F43"/>
    <w:rsid w:val="001F28ED"/>
    <w:rsid w:val="001F3889"/>
    <w:rsid w:val="001F3B1C"/>
    <w:rsid w:val="001F3B93"/>
    <w:rsid w:val="001F60AC"/>
    <w:rsid w:val="001F63B7"/>
    <w:rsid w:val="001F63DA"/>
    <w:rsid w:val="001F71AF"/>
    <w:rsid w:val="00200BC3"/>
    <w:rsid w:val="00200F14"/>
    <w:rsid w:val="0020197A"/>
    <w:rsid w:val="00201E47"/>
    <w:rsid w:val="00202158"/>
    <w:rsid w:val="002021B1"/>
    <w:rsid w:val="002028C4"/>
    <w:rsid w:val="002029A7"/>
    <w:rsid w:val="00202DAC"/>
    <w:rsid w:val="00202F87"/>
    <w:rsid w:val="00203290"/>
    <w:rsid w:val="00203744"/>
    <w:rsid w:val="00203C4A"/>
    <w:rsid w:val="00203CA9"/>
    <w:rsid w:val="00204B0C"/>
    <w:rsid w:val="00204BCD"/>
    <w:rsid w:val="0020571B"/>
    <w:rsid w:val="002058E1"/>
    <w:rsid w:val="002064E9"/>
    <w:rsid w:val="002065C1"/>
    <w:rsid w:val="00206E3E"/>
    <w:rsid w:val="002072C1"/>
    <w:rsid w:val="00207CB8"/>
    <w:rsid w:val="00211791"/>
    <w:rsid w:val="00211E6A"/>
    <w:rsid w:val="00211FCE"/>
    <w:rsid w:val="00212181"/>
    <w:rsid w:val="00212750"/>
    <w:rsid w:val="0021288D"/>
    <w:rsid w:val="00212A50"/>
    <w:rsid w:val="00213245"/>
    <w:rsid w:val="00213A79"/>
    <w:rsid w:val="00213E67"/>
    <w:rsid w:val="00213F76"/>
    <w:rsid w:val="002144CF"/>
    <w:rsid w:val="00214809"/>
    <w:rsid w:val="0021551A"/>
    <w:rsid w:val="0021580A"/>
    <w:rsid w:val="0021580C"/>
    <w:rsid w:val="00215BD0"/>
    <w:rsid w:val="00215D60"/>
    <w:rsid w:val="00216B9F"/>
    <w:rsid w:val="002170EC"/>
    <w:rsid w:val="00217312"/>
    <w:rsid w:val="0021792C"/>
    <w:rsid w:val="002201F3"/>
    <w:rsid w:val="00220645"/>
    <w:rsid w:val="002207B1"/>
    <w:rsid w:val="00220D8C"/>
    <w:rsid w:val="00220F42"/>
    <w:rsid w:val="0022102C"/>
    <w:rsid w:val="00221A28"/>
    <w:rsid w:val="00221E29"/>
    <w:rsid w:val="002222E4"/>
    <w:rsid w:val="00224965"/>
    <w:rsid w:val="00225EC1"/>
    <w:rsid w:val="00226465"/>
    <w:rsid w:val="002265F1"/>
    <w:rsid w:val="002266F7"/>
    <w:rsid w:val="00226F3B"/>
    <w:rsid w:val="002302EF"/>
    <w:rsid w:val="00230FF4"/>
    <w:rsid w:val="002315E2"/>
    <w:rsid w:val="00231A71"/>
    <w:rsid w:val="00232181"/>
    <w:rsid w:val="00233328"/>
    <w:rsid w:val="002336B7"/>
    <w:rsid w:val="002337A5"/>
    <w:rsid w:val="00233C4E"/>
    <w:rsid w:val="002341D8"/>
    <w:rsid w:val="002343FF"/>
    <w:rsid w:val="00234410"/>
    <w:rsid w:val="00234822"/>
    <w:rsid w:val="00234F4A"/>
    <w:rsid w:val="002352CE"/>
    <w:rsid w:val="00235EED"/>
    <w:rsid w:val="00235F8D"/>
    <w:rsid w:val="0023640F"/>
    <w:rsid w:val="002365DF"/>
    <w:rsid w:val="00236E3D"/>
    <w:rsid w:val="00237EF0"/>
    <w:rsid w:val="00240062"/>
    <w:rsid w:val="00241B1F"/>
    <w:rsid w:val="00241B2D"/>
    <w:rsid w:val="00241E5E"/>
    <w:rsid w:val="00242052"/>
    <w:rsid w:val="002424D1"/>
    <w:rsid w:val="002425C9"/>
    <w:rsid w:val="00242DCF"/>
    <w:rsid w:val="002434B9"/>
    <w:rsid w:val="002434C9"/>
    <w:rsid w:val="00245146"/>
    <w:rsid w:val="0024594F"/>
    <w:rsid w:val="00245E95"/>
    <w:rsid w:val="00245EDE"/>
    <w:rsid w:val="00245F32"/>
    <w:rsid w:val="00246281"/>
    <w:rsid w:val="00246708"/>
    <w:rsid w:val="00247CE5"/>
    <w:rsid w:val="00247FEE"/>
    <w:rsid w:val="00250943"/>
    <w:rsid w:val="00250CA7"/>
    <w:rsid w:val="0025127C"/>
    <w:rsid w:val="002515A4"/>
    <w:rsid w:val="002518CC"/>
    <w:rsid w:val="002523BA"/>
    <w:rsid w:val="00252F65"/>
    <w:rsid w:val="00253033"/>
    <w:rsid w:val="002531A2"/>
    <w:rsid w:val="002535D2"/>
    <w:rsid w:val="00253C53"/>
    <w:rsid w:val="0025481D"/>
    <w:rsid w:val="002548A1"/>
    <w:rsid w:val="0025511F"/>
    <w:rsid w:val="00255BA1"/>
    <w:rsid w:val="00255E3B"/>
    <w:rsid w:val="00256791"/>
    <w:rsid w:val="002573B7"/>
    <w:rsid w:val="00257F3E"/>
    <w:rsid w:val="00260EAA"/>
    <w:rsid w:val="00260F25"/>
    <w:rsid w:val="00261630"/>
    <w:rsid w:val="00261A21"/>
    <w:rsid w:val="002623C2"/>
    <w:rsid w:val="00262BDE"/>
    <w:rsid w:val="00263117"/>
    <w:rsid w:val="002654E4"/>
    <w:rsid w:val="002658FC"/>
    <w:rsid w:val="00265BF7"/>
    <w:rsid w:val="00265C4B"/>
    <w:rsid w:val="00266D0C"/>
    <w:rsid w:val="00267CFB"/>
    <w:rsid w:val="0027046C"/>
    <w:rsid w:val="002704F7"/>
    <w:rsid w:val="002725A2"/>
    <w:rsid w:val="002732F0"/>
    <w:rsid w:val="00273940"/>
    <w:rsid w:val="002741BE"/>
    <w:rsid w:val="00274BFE"/>
    <w:rsid w:val="00274D6A"/>
    <w:rsid w:val="00274FC5"/>
    <w:rsid w:val="002752D6"/>
    <w:rsid w:val="0027546F"/>
    <w:rsid w:val="00275A96"/>
    <w:rsid w:val="00275B9A"/>
    <w:rsid w:val="00275F61"/>
    <w:rsid w:val="0027612C"/>
    <w:rsid w:val="0027616E"/>
    <w:rsid w:val="0027656B"/>
    <w:rsid w:val="00277387"/>
    <w:rsid w:val="0027765B"/>
    <w:rsid w:val="00277FBA"/>
    <w:rsid w:val="00280807"/>
    <w:rsid w:val="00281B8C"/>
    <w:rsid w:val="0028243A"/>
    <w:rsid w:val="0028271E"/>
    <w:rsid w:val="00282831"/>
    <w:rsid w:val="002835BA"/>
    <w:rsid w:val="002839DB"/>
    <w:rsid w:val="002858EF"/>
    <w:rsid w:val="00285AF1"/>
    <w:rsid w:val="00285B9D"/>
    <w:rsid w:val="00285D88"/>
    <w:rsid w:val="00286159"/>
    <w:rsid w:val="00287CAB"/>
    <w:rsid w:val="00290BFF"/>
    <w:rsid w:val="00290C70"/>
    <w:rsid w:val="0029192E"/>
    <w:rsid w:val="002925CB"/>
    <w:rsid w:val="002928E2"/>
    <w:rsid w:val="00293227"/>
    <w:rsid w:val="00293E62"/>
    <w:rsid w:val="002941ED"/>
    <w:rsid w:val="00294437"/>
    <w:rsid w:val="00294518"/>
    <w:rsid w:val="002947C2"/>
    <w:rsid w:val="002948B1"/>
    <w:rsid w:val="0029602D"/>
    <w:rsid w:val="002A03BF"/>
    <w:rsid w:val="002A153B"/>
    <w:rsid w:val="002A15F4"/>
    <w:rsid w:val="002A161C"/>
    <w:rsid w:val="002A2055"/>
    <w:rsid w:val="002A266D"/>
    <w:rsid w:val="002A28CB"/>
    <w:rsid w:val="002A2BAC"/>
    <w:rsid w:val="002A3556"/>
    <w:rsid w:val="002A3CA3"/>
    <w:rsid w:val="002A3F83"/>
    <w:rsid w:val="002A48FF"/>
    <w:rsid w:val="002A5BE5"/>
    <w:rsid w:val="002A6429"/>
    <w:rsid w:val="002A6CCC"/>
    <w:rsid w:val="002A7D9A"/>
    <w:rsid w:val="002B0A5D"/>
    <w:rsid w:val="002B160D"/>
    <w:rsid w:val="002B1C38"/>
    <w:rsid w:val="002B1C89"/>
    <w:rsid w:val="002B1EFD"/>
    <w:rsid w:val="002B1F2E"/>
    <w:rsid w:val="002B27A1"/>
    <w:rsid w:val="002B2B9C"/>
    <w:rsid w:val="002B36D3"/>
    <w:rsid w:val="002B3F9C"/>
    <w:rsid w:val="002B4373"/>
    <w:rsid w:val="002B4472"/>
    <w:rsid w:val="002B4893"/>
    <w:rsid w:val="002B55CF"/>
    <w:rsid w:val="002B57E6"/>
    <w:rsid w:val="002B592E"/>
    <w:rsid w:val="002B5AF1"/>
    <w:rsid w:val="002B615B"/>
    <w:rsid w:val="002B6D08"/>
    <w:rsid w:val="002B72A3"/>
    <w:rsid w:val="002B7A60"/>
    <w:rsid w:val="002C1380"/>
    <w:rsid w:val="002C1846"/>
    <w:rsid w:val="002C2031"/>
    <w:rsid w:val="002C351B"/>
    <w:rsid w:val="002C3EB3"/>
    <w:rsid w:val="002C4C10"/>
    <w:rsid w:val="002C4D7A"/>
    <w:rsid w:val="002C5163"/>
    <w:rsid w:val="002C5CE7"/>
    <w:rsid w:val="002C61DB"/>
    <w:rsid w:val="002C64A8"/>
    <w:rsid w:val="002C6F0A"/>
    <w:rsid w:val="002C70F4"/>
    <w:rsid w:val="002C72A6"/>
    <w:rsid w:val="002C7BE1"/>
    <w:rsid w:val="002C7FD1"/>
    <w:rsid w:val="002D05CA"/>
    <w:rsid w:val="002D0BA3"/>
    <w:rsid w:val="002D1332"/>
    <w:rsid w:val="002D1427"/>
    <w:rsid w:val="002D1610"/>
    <w:rsid w:val="002D1804"/>
    <w:rsid w:val="002D2003"/>
    <w:rsid w:val="002D2A4E"/>
    <w:rsid w:val="002D2BC7"/>
    <w:rsid w:val="002D2C0F"/>
    <w:rsid w:val="002D2F2F"/>
    <w:rsid w:val="002D4A06"/>
    <w:rsid w:val="002D4D4C"/>
    <w:rsid w:val="002D6909"/>
    <w:rsid w:val="002D6F76"/>
    <w:rsid w:val="002D73E0"/>
    <w:rsid w:val="002D7611"/>
    <w:rsid w:val="002D7C95"/>
    <w:rsid w:val="002E0630"/>
    <w:rsid w:val="002E0A09"/>
    <w:rsid w:val="002E1433"/>
    <w:rsid w:val="002E1489"/>
    <w:rsid w:val="002E1639"/>
    <w:rsid w:val="002E2174"/>
    <w:rsid w:val="002E219A"/>
    <w:rsid w:val="002E2AC8"/>
    <w:rsid w:val="002E37C0"/>
    <w:rsid w:val="002E44A9"/>
    <w:rsid w:val="002E4D17"/>
    <w:rsid w:val="002E5B07"/>
    <w:rsid w:val="002E633D"/>
    <w:rsid w:val="002E659E"/>
    <w:rsid w:val="002E6D40"/>
    <w:rsid w:val="002E6E16"/>
    <w:rsid w:val="002E7A50"/>
    <w:rsid w:val="002E7A83"/>
    <w:rsid w:val="002F053E"/>
    <w:rsid w:val="002F0999"/>
    <w:rsid w:val="002F2027"/>
    <w:rsid w:val="002F24EF"/>
    <w:rsid w:val="002F2B36"/>
    <w:rsid w:val="002F2F94"/>
    <w:rsid w:val="002F31A9"/>
    <w:rsid w:val="002F3D10"/>
    <w:rsid w:val="002F5C44"/>
    <w:rsid w:val="002F5D29"/>
    <w:rsid w:val="002F62BD"/>
    <w:rsid w:val="002F6554"/>
    <w:rsid w:val="002F6830"/>
    <w:rsid w:val="002F6ECF"/>
    <w:rsid w:val="002F70A8"/>
    <w:rsid w:val="002F70F3"/>
    <w:rsid w:val="002F7A51"/>
    <w:rsid w:val="0030059F"/>
    <w:rsid w:val="00301215"/>
    <w:rsid w:val="0030206C"/>
    <w:rsid w:val="00302411"/>
    <w:rsid w:val="00302C09"/>
    <w:rsid w:val="00304462"/>
    <w:rsid w:val="0030478A"/>
    <w:rsid w:val="00304E36"/>
    <w:rsid w:val="00304EAD"/>
    <w:rsid w:val="0030541E"/>
    <w:rsid w:val="003055E1"/>
    <w:rsid w:val="00306246"/>
    <w:rsid w:val="0030630A"/>
    <w:rsid w:val="003066E0"/>
    <w:rsid w:val="003070A0"/>
    <w:rsid w:val="00307261"/>
    <w:rsid w:val="00307BD7"/>
    <w:rsid w:val="00307F0C"/>
    <w:rsid w:val="00307F7F"/>
    <w:rsid w:val="00310357"/>
    <w:rsid w:val="00310C67"/>
    <w:rsid w:val="00311461"/>
    <w:rsid w:val="00312045"/>
    <w:rsid w:val="00312638"/>
    <w:rsid w:val="00313E5A"/>
    <w:rsid w:val="00314116"/>
    <w:rsid w:val="0031562B"/>
    <w:rsid w:val="003168F1"/>
    <w:rsid w:val="00316BA3"/>
    <w:rsid w:val="00317B69"/>
    <w:rsid w:val="0032065D"/>
    <w:rsid w:val="0032078D"/>
    <w:rsid w:val="00320B7D"/>
    <w:rsid w:val="00320D7E"/>
    <w:rsid w:val="003212A7"/>
    <w:rsid w:val="00321934"/>
    <w:rsid w:val="00321DBC"/>
    <w:rsid w:val="00321FC8"/>
    <w:rsid w:val="0032220C"/>
    <w:rsid w:val="00322992"/>
    <w:rsid w:val="003247D9"/>
    <w:rsid w:val="00325802"/>
    <w:rsid w:val="00325C97"/>
    <w:rsid w:val="0032631F"/>
    <w:rsid w:val="00326F36"/>
    <w:rsid w:val="00327247"/>
    <w:rsid w:val="00327B90"/>
    <w:rsid w:val="00327F50"/>
    <w:rsid w:val="00330B79"/>
    <w:rsid w:val="00330DB7"/>
    <w:rsid w:val="003311F9"/>
    <w:rsid w:val="00331213"/>
    <w:rsid w:val="003312FA"/>
    <w:rsid w:val="0033390C"/>
    <w:rsid w:val="00333B14"/>
    <w:rsid w:val="00333CF5"/>
    <w:rsid w:val="00333D90"/>
    <w:rsid w:val="00334D99"/>
    <w:rsid w:val="0033504E"/>
    <w:rsid w:val="00335288"/>
    <w:rsid w:val="003355CD"/>
    <w:rsid w:val="00335846"/>
    <w:rsid w:val="003363FA"/>
    <w:rsid w:val="003367B5"/>
    <w:rsid w:val="00337031"/>
    <w:rsid w:val="003371F9"/>
    <w:rsid w:val="0033733C"/>
    <w:rsid w:val="00337519"/>
    <w:rsid w:val="0034004B"/>
    <w:rsid w:val="00340394"/>
    <w:rsid w:val="003409EB"/>
    <w:rsid w:val="00340AC5"/>
    <w:rsid w:val="00340D71"/>
    <w:rsid w:val="00340F7F"/>
    <w:rsid w:val="003414B8"/>
    <w:rsid w:val="003415E8"/>
    <w:rsid w:val="0034191B"/>
    <w:rsid w:val="0034218E"/>
    <w:rsid w:val="0034272A"/>
    <w:rsid w:val="00342969"/>
    <w:rsid w:val="00342B71"/>
    <w:rsid w:val="00343876"/>
    <w:rsid w:val="00343E75"/>
    <w:rsid w:val="003448E3"/>
    <w:rsid w:val="00344EB9"/>
    <w:rsid w:val="00345349"/>
    <w:rsid w:val="00345718"/>
    <w:rsid w:val="0034574C"/>
    <w:rsid w:val="00345E67"/>
    <w:rsid w:val="0034608E"/>
    <w:rsid w:val="003468D6"/>
    <w:rsid w:val="00346E38"/>
    <w:rsid w:val="00347776"/>
    <w:rsid w:val="00350055"/>
    <w:rsid w:val="003504BC"/>
    <w:rsid w:val="00350958"/>
    <w:rsid w:val="003518EB"/>
    <w:rsid w:val="00351983"/>
    <w:rsid w:val="00351A87"/>
    <w:rsid w:val="00352778"/>
    <w:rsid w:val="003529D6"/>
    <w:rsid w:val="00353004"/>
    <w:rsid w:val="003535F7"/>
    <w:rsid w:val="00353B40"/>
    <w:rsid w:val="0035475C"/>
    <w:rsid w:val="00354B6F"/>
    <w:rsid w:val="00355073"/>
    <w:rsid w:val="00355524"/>
    <w:rsid w:val="00356EF7"/>
    <w:rsid w:val="0035765A"/>
    <w:rsid w:val="00357F84"/>
    <w:rsid w:val="00357FCD"/>
    <w:rsid w:val="00357FE5"/>
    <w:rsid w:val="00360D30"/>
    <w:rsid w:val="00363CC8"/>
    <w:rsid w:val="003640CF"/>
    <w:rsid w:val="003645EF"/>
    <w:rsid w:val="00364870"/>
    <w:rsid w:val="003648B0"/>
    <w:rsid w:val="00364FC5"/>
    <w:rsid w:val="00365045"/>
    <w:rsid w:val="00365828"/>
    <w:rsid w:val="003663FA"/>
    <w:rsid w:val="00366AC1"/>
    <w:rsid w:val="0036705C"/>
    <w:rsid w:val="003671D7"/>
    <w:rsid w:val="003716B5"/>
    <w:rsid w:val="00371BC2"/>
    <w:rsid w:val="00371BFC"/>
    <w:rsid w:val="00372067"/>
    <w:rsid w:val="00372294"/>
    <w:rsid w:val="003728BC"/>
    <w:rsid w:val="00372C59"/>
    <w:rsid w:val="00373431"/>
    <w:rsid w:val="00374BBA"/>
    <w:rsid w:val="00374BFA"/>
    <w:rsid w:val="00374C21"/>
    <w:rsid w:val="00374DB7"/>
    <w:rsid w:val="00374EC7"/>
    <w:rsid w:val="003755FA"/>
    <w:rsid w:val="003761C4"/>
    <w:rsid w:val="0037626C"/>
    <w:rsid w:val="00376DDE"/>
    <w:rsid w:val="00380110"/>
    <w:rsid w:val="00380385"/>
    <w:rsid w:val="003803DD"/>
    <w:rsid w:val="00380C1C"/>
    <w:rsid w:val="0038124D"/>
    <w:rsid w:val="0038147C"/>
    <w:rsid w:val="003816BE"/>
    <w:rsid w:val="00383FB7"/>
    <w:rsid w:val="00384775"/>
    <w:rsid w:val="00385607"/>
    <w:rsid w:val="00386C52"/>
    <w:rsid w:val="003876B9"/>
    <w:rsid w:val="00387856"/>
    <w:rsid w:val="0038795E"/>
    <w:rsid w:val="00392376"/>
    <w:rsid w:val="0039332D"/>
    <w:rsid w:val="00393E22"/>
    <w:rsid w:val="003940BF"/>
    <w:rsid w:val="00394D10"/>
    <w:rsid w:val="00395599"/>
    <w:rsid w:val="003957D3"/>
    <w:rsid w:val="003958EE"/>
    <w:rsid w:val="00397473"/>
    <w:rsid w:val="003977A9"/>
    <w:rsid w:val="00397AF7"/>
    <w:rsid w:val="00397E9C"/>
    <w:rsid w:val="003A1369"/>
    <w:rsid w:val="003A1D07"/>
    <w:rsid w:val="003A2AA9"/>
    <w:rsid w:val="003A3058"/>
    <w:rsid w:val="003A3C00"/>
    <w:rsid w:val="003A43C6"/>
    <w:rsid w:val="003A4994"/>
    <w:rsid w:val="003A4A49"/>
    <w:rsid w:val="003A4F5B"/>
    <w:rsid w:val="003A5092"/>
    <w:rsid w:val="003A540F"/>
    <w:rsid w:val="003A6BF4"/>
    <w:rsid w:val="003A6C80"/>
    <w:rsid w:val="003A6CD2"/>
    <w:rsid w:val="003A74AE"/>
    <w:rsid w:val="003A763A"/>
    <w:rsid w:val="003B099F"/>
    <w:rsid w:val="003B0A9F"/>
    <w:rsid w:val="003B0F8A"/>
    <w:rsid w:val="003B105D"/>
    <w:rsid w:val="003B128A"/>
    <w:rsid w:val="003B174F"/>
    <w:rsid w:val="003B263D"/>
    <w:rsid w:val="003B28FD"/>
    <w:rsid w:val="003B2905"/>
    <w:rsid w:val="003B2968"/>
    <w:rsid w:val="003B3672"/>
    <w:rsid w:val="003B48AC"/>
    <w:rsid w:val="003B50C3"/>
    <w:rsid w:val="003B51F1"/>
    <w:rsid w:val="003B529B"/>
    <w:rsid w:val="003B57C8"/>
    <w:rsid w:val="003B5C8F"/>
    <w:rsid w:val="003B6775"/>
    <w:rsid w:val="003B6C57"/>
    <w:rsid w:val="003C026F"/>
    <w:rsid w:val="003C073A"/>
    <w:rsid w:val="003C0C4A"/>
    <w:rsid w:val="003C13A2"/>
    <w:rsid w:val="003C4D5E"/>
    <w:rsid w:val="003C547B"/>
    <w:rsid w:val="003C617D"/>
    <w:rsid w:val="003C6798"/>
    <w:rsid w:val="003C67ED"/>
    <w:rsid w:val="003C7C06"/>
    <w:rsid w:val="003C7D8E"/>
    <w:rsid w:val="003D02A1"/>
    <w:rsid w:val="003D0540"/>
    <w:rsid w:val="003D084A"/>
    <w:rsid w:val="003D12EF"/>
    <w:rsid w:val="003D13AE"/>
    <w:rsid w:val="003D2108"/>
    <w:rsid w:val="003D2F7B"/>
    <w:rsid w:val="003D3886"/>
    <w:rsid w:val="003D3ECC"/>
    <w:rsid w:val="003D3FB3"/>
    <w:rsid w:val="003D43A8"/>
    <w:rsid w:val="003D4A64"/>
    <w:rsid w:val="003D4BCB"/>
    <w:rsid w:val="003D4EB7"/>
    <w:rsid w:val="003D523E"/>
    <w:rsid w:val="003D52A1"/>
    <w:rsid w:val="003D5327"/>
    <w:rsid w:val="003D57CF"/>
    <w:rsid w:val="003D5A85"/>
    <w:rsid w:val="003D5F89"/>
    <w:rsid w:val="003D6018"/>
    <w:rsid w:val="003D6BBA"/>
    <w:rsid w:val="003D71FD"/>
    <w:rsid w:val="003D76BD"/>
    <w:rsid w:val="003D77CD"/>
    <w:rsid w:val="003E20E4"/>
    <w:rsid w:val="003E21B6"/>
    <w:rsid w:val="003E2253"/>
    <w:rsid w:val="003E286A"/>
    <w:rsid w:val="003E2C86"/>
    <w:rsid w:val="003E3020"/>
    <w:rsid w:val="003E3BC7"/>
    <w:rsid w:val="003E5A42"/>
    <w:rsid w:val="003E6086"/>
    <w:rsid w:val="003E6682"/>
    <w:rsid w:val="003E6A83"/>
    <w:rsid w:val="003E7AAE"/>
    <w:rsid w:val="003F04D2"/>
    <w:rsid w:val="003F0EAE"/>
    <w:rsid w:val="003F0EDA"/>
    <w:rsid w:val="003F1F59"/>
    <w:rsid w:val="003F2073"/>
    <w:rsid w:val="003F20F9"/>
    <w:rsid w:val="003F2A9C"/>
    <w:rsid w:val="003F43D1"/>
    <w:rsid w:val="003F4A77"/>
    <w:rsid w:val="003F52EA"/>
    <w:rsid w:val="003F6591"/>
    <w:rsid w:val="003F696C"/>
    <w:rsid w:val="003F78B7"/>
    <w:rsid w:val="003F7B76"/>
    <w:rsid w:val="00400435"/>
    <w:rsid w:val="0040074F"/>
    <w:rsid w:val="004015BB"/>
    <w:rsid w:val="004015C7"/>
    <w:rsid w:val="00401845"/>
    <w:rsid w:val="00402166"/>
    <w:rsid w:val="004023E6"/>
    <w:rsid w:val="00402EE7"/>
    <w:rsid w:val="004035C7"/>
    <w:rsid w:val="0040366F"/>
    <w:rsid w:val="004050F5"/>
    <w:rsid w:val="0040515F"/>
    <w:rsid w:val="00405A86"/>
    <w:rsid w:val="00405E06"/>
    <w:rsid w:val="00405F65"/>
    <w:rsid w:val="004063CE"/>
    <w:rsid w:val="004064EF"/>
    <w:rsid w:val="004065E3"/>
    <w:rsid w:val="00406E4C"/>
    <w:rsid w:val="00407C75"/>
    <w:rsid w:val="004104A8"/>
    <w:rsid w:val="004104BB"/>
    <w:rsid w:val="00410B4C"/>
    <w:rsid w:val="0041146C"/>
    <w:rsid w:val="00411FE5"/>
    <w:rsid w:val="00412125"/>
    <w:rsid w:val="00412B7F"/>
    <w:rsid w:val="00413468"/>
    <w:rsid w:val="00413702"/>
    <w:rsid w:val="00413A8B"/>
    <w:rsid w:val="004141D1"/>
    <w:rsid w:val="00414690"/>
    <w:rsid w:val="00414FF3"/>
    <w:rsid w:val="004151FB"/>
    <w:rsid w:val="00415C3B"/>
    <w:rsid w:val="004164FB"/>
    <w:rsid w:val="004166F8"/>
    <w:rsid w:val="00416950"/>
    <w:rsid w:val="004169C7"/>
    <w:rsid w:val="00416BFA"/>
    <w:rsid w:val="004170F5"/>
    <w:rsid w:val="00417456"/>
    <w:rsid w:val="00417555"/>
    <w:rsid w:val="004177C0"/>
    <w:rsid w:val="0042036F"/>
    <w:rsid w:val="00420C4C"/>
    <w:rsid w:val="004210E0"/>
    <w:rsid w:val="004218A6"/>
    <w:rsid w:val="00422CD0"/>
    <w:rsid w:val="0042330F"/>
    <w:rsid w:val="004235C8"/>
    <w:rsid w:val="004238B5"/>
    <w:rsid w:val="00423E86"/>
    <w:rsid w:val="00423F86"/>
    <w:rsid w:val="00424CF8"/>
    <w:rsid w:val="00425267"/>
    <w:rsid w:val="00426F0E"/>
    <w:rsid w:val="004274D7"/>
    <w:rsid w:val="00427F92"/>
    <w:rsid w:val="004301F5"/>
    <w:rsid w:val="004303C1"/>
    <w:rsid w:val="0043069B"/>
    <w:rsid w:val="004307E2"/>
    <w:rsid w:val="00430FD2"/>
    <w:rsid w:val="00431054"/>
    <w:rsid w:val="004319B5"/>
    <w:rsid w:val="00431E6F"/>
    <w:rsid w:val="00431EDE"/>
    <w:rsid w:val="004330D1"/>
    <w:rsid w:val="0043341C"/>
    <w:rsid w:val="004336D0"/>
    <w:rsid w:val="00433C86"/>
    <w:rsid w:val="00434A03"/>
    <w:rsid w:val="00434BEC"/>
    <w:rsid w:val="00435436"/>
    <w:rsid w:val="00437C77"/>
    <w:rsid w:val="0044001E"/>
    <w:rsid w:val="00440CBF"/>
    <w:rsid w:val="00441BE8"/>
    <w:rsid w:val="0044212F"/>
    <w:rsid w:val="0044225D"/>
    <w:rsid w:val="00442338"/>
    <w:rsid w:val="00442894"/>
    <w:rsid w:val="004429A9"/>
    <w:rsid w:val="00443ECC"/>
    <w:rsid w:val="00444131"/>
    <w:rsid w:val="0044469F"/>
    <w:rsid w:val="004457E0"/>
    <w:rsid w:val="00445C21"/>
    <w:rsid w:val="00445D7E"/>
    <w:rsid w:val="00445E50"/>
    <w:rsid w:val="00446C28"/>
    <w:rsid w:val="00446CB1"/>
    <w:rsid w:val="00447F89"/>
    <w:rsid w:val="00450CAE"/>
    <w:rsid w:val="00450EE7"/>
    <w:rsid w:val="004512D4"/>
    <w:rsid w:val="004513BF"/>
    <w:rsid w:val="00451CF0"/>
    <w:rsid w:val="00451E38"/>
    <w:rsid w:val="004523D8"/>
    <w:rsid w:val="004526D9"/>
    <w:rsid w:val="0045291C"/>
    <w:rsid w:val="00452C45"/>
    <w:rsid w:val="00452CEB"/>
    <w:rsid w:val="00453FC4"/>
    <w:rsid w:val="004549C7"/>
    <w:rsid w:val="00454FFC"/>
    <w:rsid w:val="004555CE"/>
    <w:rsid w:val="00455B47"/>
    <w:rsid w:val="0045621B"/>
    <w:rsid w:val="004563AF"/>
    <w:rsid w:val="0045676F"/>
    <w:rsid w:val="0046058F"/>
    <w:rsid w:val="0046252B"/>
    <w:rsid w:val="00462EDC"/>
    <w:rsid w:val="004645B9"/>
    <w:rsid w:val="00465DBB"/>
    <w:rsid w:val="004661AE"/>
    <w:rsid w:val="004668EF"/>
    <w:rsid w:val="004670EB"/>
    <w:rsid w:val="004672D6"/>
    <w:rsid w:val="00467434"/>
    <w:rsid w:val="004674E4"/>
    <w:rsid w:val="00467CBB"/>
    <w:rsid w:val="0047184B"/>
    <w:rsid w:val="00471A84"/>
    <w:rsid w:val="004721CC"/>
    <w:rsid w:val="004732BA"/>
    <w:rsid w:val="00473734"/>
    <w:rsid w:val="00474910"/>
    <w:rsid w:val="0047568A"/>
    <w:rsid w:val="00475AC8"/>
    <w:rsid w:val="00476173"/>
    <w:rsid w:val="00476865"/>
    <w:rsid w:val="004775BD"/>
    <w:rsid w:val="00477A14"/>
    <w:rsid w:val="0048060A"/>
    <w:rsid w:val="00480682"/>
    <w:rsid w:val="004808C0"/>
    <w:rsid w:val="004809AE"/>
    <w:rsid w:val="00481084"/>
    <w:rsid w:val="00481226"/>
    <w:rsid w:val="00481726"/>
    <w:rsid w:val="004819E1"/>
    <w:rsid w:val="00482214"/>
    <w:rsid w:val="00482B97"/>
    <w:rsid w:val="00482EA5"/>
    <w:rsid w:val="004831A8"/>
    <w:rsid w:val="004835A8"/>
    <w:rsid w:val="00483CCD"/>
    <w:rsid w:val="00484D3E"/>
    <w:rsid w:val="00484EF3"/>
    <w:rsid w:val="00485A8C"/>
    <w:rsid w:val="00485B01"/>
    <w:rsid w:val="00485EE6"/>
    <w:rsid w:val="004861F4"/>
    <w:rsid w:val="0048649B"/>
    <w:rsid w:val="00486AC2"/>
    <w:rsid w:val="004872C7"/>
    <w:rsid w:val="004876BC"/>
    <w:rsid w:val="00487B08"/>
    <w:rsid w:val="00491034"/>
    <w:rsid w:val="00491D71"/>
    <w:rsid w:val="00491F73"/>
    <w:rsid w:val="004920D5"/>
    <w:rsid w:val="004928D1"/>
    <w:rsid w:val="00492A47"/>
    <w:rsid w:val="00492B34"/>
    <w:rsid w:val="00492B5F"/>
    <w:rsid w:val="00493B6A"/>
    <w:rsid w:val="00493F63"/>
    <w:rsid w:val="00494840"/>
    <w:rsid w:val="00494AE8"/>
    <w:rsid w:val="004956F7"/>
    <w:rsid w:val="004959FF"/>
    <w:rsid w:val="00495CAF"/>
    <w:rsid w:val="00496B25"/>
    <w:rsid w:val="00496BC0"/>
    <w:rsid w:val="004A08F9"/>
    <w:rsid w:val="004A11B0"/>
    <w:rsid w:val="004A15DE"/>
    <w:rsid w:val="004A1918"/>
    <w:rsid w:val="004A23BA"/>
    <w:rsid w:val="004A2ACC"/>
    <w:rsid w:val="004A2FD6"/>
    <w:rsid w:val="004A3455"/>
    <w:rsid w:val="004A3935"/>
    <w:rsid w:val="004A3988"/>
    <w:rsid w:val="004A3CB0"/>
    <w:rsid w:val="004A3CB2"/>
    <w:rsid w:val="004A3DFC"/>
    <w:rsid w:val="004A45E1"/>
    <w:rsid w:val="004A467E"/>
    <w:rsid w:val="004A4826"/>
    <w:rsid w:val="004A4958"/>
    <w:rsid w:val="004A59C0"/>
    <w:rsid w:val="004A5F47"/>
    <w:rsid w:val="004A6105"/>
    <w:rsid w:val="004A6B5F"/>
    <w:rsid w:val="004B0E4D"/>
    <w:rsid w:val="004B1171"/>
    <w:rsid w:val="004B16DD"/>
    <w:rsid w:val="004B1F1A"/>
    <w:rsid w:val="004B21BE"/>
    <w:rsid w:val="004B2848"/>
    <w:rsid w:val="004B3202"/>
    <w:rsid w:val="004B3287"/>
    <w:rsid w:val="004B3AC6"/>
    <w:rsid w:val="004B3FCE"/>
    <w:rsid w:val="004B526A"/>
    <w:rsid w:val="004B66D6"/>
    <w:rsid w:val="004C0850"/>
    <w:rsid w:val="004C0E5B"/>
    <w:rsid w:val="004C1E8E"/>
    <w:rsid w:val="004C25C6"/>
    <w:rsid w:val="004C2964"/>
    <w:rsid w:val="004C2A06"/>
    <w:rsid w:val="004C3A31"/>
    <w:rsid w:val="004C3DAF"/>
    <w:rsid w:val="004C41CE"/>
    <w:rsid w:val="004C4933"/>
    <w:rsid w:val="004C4A6E"/>
    <w:rsid w:val="004C4C01"/>
    <w:rsid w:val="004C5468"/>
    <w:rsid w:val="004C546E"/>
    <w:rsid w:val="004C5672"/>
    <w:rsid w:val="004C6349"/>
    <w:rsid w:val="004C7677"/>
    <w:rsid w:val="004C76D3"/>
    <w:rsid w:val="004C791D"/>
    <w:rsid w:val="004D108A"/>
    <w:rsid w:val="004D1235"/>
    <w:rsid w:val="004D15CA"/>
    <w:rsid w:val="004D1642"/>
    <w:rsid w:val="004D1F15"/>
    <w:rsid w:val="004D2478"/>
    <w:rsid w:val="004D2909"/>
    <w:rsid w:val="004D3341"/>
    <w:rsid w:val="004D34BE"/>
    <w:rsid w:val="004D3938"/>
    <w:rsid w:val="004D4CDC"/>
    <w:rsid w:val="004D59FC"/>
    <w:rsid w:val="004D5DCF"/>
    <w:rsid w:val="004D7CC6"/>
    <w:rsid w:val="004D7FB1"/>
    <w:rsid w:val="004E06D6"/>
    <w:rsid w:val="004E0D02"/>
    <w:rsid w:val="004E1DB5"/>
    <w:rsid w:val="004E230D"/>
    <w:rsid w:val="004E2A15"/>
    <w:rsid w:val="004E4955"/>
    <w:rsid w:val="004E529B"/>
    <w:rsid w:val="004E52FC"/>
    <w:rsid w:val="004E537B"/>
    <w:rsid w:val="004E5523"/>
    <w:rsid w:val="004E5CAD"/>
    <w:rsid w:val="004E6140"/>
    <w:rsid w:val="004E6171"/>
    <w:rsid w:val="004E6724"/>
    <w:rsid w:val="004E6CC3"/>
    <w:rsid w:val="004E77C8"/>
    <w:rsid w:val="004E7F98"/>
    <w:rsid w:val="004F1930"/>
    <w:rsid w:val="004F2DAB"/>
    <w:rsid w:val="004F3145"/>
    <w:rsid w:val="004F37B2"/>
    <w:rsid w:val="004F388E"/>
    <w:rsid w:val="004F40A5"/>
    <w:rsid w:val="004F4531"/>
    <w:rsid w:val="004F461B"/>
    <w:rsid w:val="004F4F75"/>
    <w:rsid w:val="004F558E"/>
    <w:rsid w:val="004F6384"/>
    <w:rsid w:val="004F65EE"/>
    <w:rsid w:val="004F670E"/>
    <w:rsid w:val="004F6C42"/>
    <w:rsid w:val="004F6ECC"/>
    <w:rsid w:val="004F75E7"/>
    <w:rsid w:val="004F7617"/>
    <w:rsid w:val="00500018"/>
    <w:rsid w:val="005006EE"/>
    <w:rsid w:val="005007EF"/>
    <w:rsid w:val="00501090"/>
    <w:rsid w:val="0050174F"/>
    <w:rsid w:val="0050178E"/>
    <w:rsid w:val="00502514"/>
    <w:rsid w:val="00502986"/>
    <w:rsid w:val="00502D7B"/>
    <w:rsid w:val="005039E5"/>
    <w:rsid w:val="00504049"/>
    <w:rsid w:val="00504451"/>
    <w:rsid w:val="005052DB"/>
    <w:rsid w:val="0050783A"/>
    <w:rsid w:val="005104AB"/>
    <w:rsid w:val="0051147D"/>
    <w:rsid w:val="0051156F"/>
    <w:rsid w:val="00511810"/>
    <w:rsid w:val="00511DAA"/>
    <w:rsid w:val="00511F50"/>
    <w:rsid w:val="00512D25"/>
    <w:rsid w:val="00514234"/>
    <w:rsid w:val="00514CFA"/>
    <w:rsid w:val="005157DA"/>
    <w:rsid w:val="005159B0"/>
    <w:rsid w:val="005159E9"/>
    <w:rsid w:val="00515BDA"/>
    <w:rsid w:val="00516755"/>
    <w:rsid w:val="00517367"/>
    <w:rsid w:val="00517967"/>
    <w:rsid w:val="00520682"/>
    <w:rsid w:val="00521F0C"/>
    <w:rsid w:val="005225E0"/>
    <w:rsid w:val="00522C97"/>
    <w:rsid w:val="0052370C"/>
    <w:rsid w:val="00524B5A"/>
    <w:rsid w:val="00525094"/>
    <w:rsid w:val="005250B4"/>
    <w:rsid w:val="0052544D"/>
    <w:rsid w:val="00525AE9"/>
    <w:rsid w:val="00526B51"/>
    <w:rsid w:val="005274E5"/>
    <w:rsid w:val="00527771"/>
    <w:rsid w:val="00530AEA"/>
    <w:rsid w:val="00530C60"/>
    <w:rsid w:val="00531E3C"/>
    <w:rsid w:val="00532C74"/>
    <w:rsid w:val="00532FE9"/>
    <w:rsid w:val="005334DA"/>
    <w:rsid w:val="0053418D"/>
    <w:rsid w:val="00535488"/>
    <w:rsid w:val="00535767"/>
    <w:rsid w:val="00536399"/>
    <w:rsid w:val="005363F0"/>
    <w:rsid w:val="005364CB"/>
    <w:rsid w:val="005371A3"/>
    <w:rsid w:val="0053754E"/>
    <w:rsid w:val="005377A4"/>
    <w:rsid w:val="00537819"/>
    <w:rsid w:val="00537845"/>
    <w:rsid w:val="00537D5E"/>
    <w:rsid w:val="00540CE9"/>
    <w:rsid w:val="00542794"/>
    <w:rsid w:val="00542AB3"/>
    <w:rsid w:val="00543C74"/>
    <w:rsid w:val="00543CCF"/>
    <w:rsid w:val="0054440A"/>
    <w:rsid w:val="00545235"/>
    <w:rsid w:val="005452D5"/>
    <w:rsid w:val="00545C28"/>
    <w:rsid w:val="005465E7"/>
    <w:rsid w:val="0054756C"/>
    <w:rsid w:val="00547EEF"/>
    <w:rsid w:val="005500CD"/>
    <w:rsid w:val="00550816"/>
    <w:rsid w:val="00551307"/>
    <w:rsid w:val="0055190D"/>
    <w:rsid w:val="00552803"/>
    <w:rsid w:val="00552F24"/>
    <w:rsid w:val="005533D9"/>
    <w:rsid w:val="00553854"/>
    <w:rsid w:val="005546D2"/>
    <w:rsid w:val="00554D3B"/>
    <w:rsid w:val="005550D9"/>
    <w:rsid w:val="0055523A"/>
    <w:rsid w:val="00556994"/>
    <w:rsid w:val="0055753C"/>
    <w:rsid w:val="00560ED2"/>
    <w:rsid w:val="005614C7"/>
    <w:rsid w:val="00561746"/>
    <w:rsid w:val="005619B0"/>
    <w:rsid w:val="00561D4F"/>
    <w:rsid w:val="00565115"/>
    <w:rsid w:val="0056564B"/>
    <w:rsid w:val="00565ED0"/>
    <w:rsid w:val="00566E55"/>
    <w:rsid w:val="00566E95"/>
    <w:rsid w:val="00566EDA"/>
    <w:rsid w:val="005675DF"/>
    <w:rsid w:val="0057063A"/>
    <w:rsid w:val="00571334"/>
    <w:rsid w:val="00572143"/>
    <w:rsid w:val="00572300"/>
    <w:rsid w:val="00572385"/>
    <w:rsid w:val="00572C7B"/>
    <w:rsid w:val="005731AF"/>
    <w:rsid w:val="005735B3"/>
    <w:rsid w:val="00573696"/>
    <w:rsid w:val="005740D3"/>
    <w:rsid w:val="00574431"/>
    <w:rsid w:val="005747C9"/>
    <w:rsid w:val="00574C3D"/>
    <w:rsid w:val="00574D85"/>
    <w:rsid w:val="00575DF0"/>
    <w:rsid w:val="00576635"/>
    <w:rsid w:val="005769A8"/>
    <w:rsid w:val="00576FCC"/>
    <w:rsid w:val="0057734F"/>
    <w:rsid w:val="0057761D"/>
    <w:rsid w:val="00577B3A"/>
    <w:rsid w:val="00577B47"/>
    <w:rsid w:val="00577BAD"/>
    <w:rsid w:val="00577BE4"/>
    <w:rsid w:val="00580B8D"/>
    <w:rsid w:val="00581517"/>
    <w:rsid w:val="00582411"/>
    <w:rsid w:val="00582641"/>
    <w:rsid w:val="00582671"/>
    <w:rsid w:val="00583F6C"/>
    <w:rsid w:val="00584DB5"/>
    <w:rsid w:val="005853A0"/>
    <w:rsid w:val="00585642"/>
    <w:rsid w:val="00585737"/>
    <w:rsid w:val="00585E46"/>
    <w:rsid w:val="00586787"/>
    <w:rsid w:val="005867A4"/>
    <w:rsid w:val="00586A5B"/>
    <w:rsid w:val="00586A81"/>
    <w:rsid w:val="00587635"/>
    <w:rsid w:val="00590507"/>
    <w:rsid w:val="00590DF2"/>
    <w:rsid w:val="0059119F"/>
    <w:rsid w:val="00591221"/>
    <w:rsid w:val="005913B1"/>
    <w:rsid w:val="00591A49"/>
    <w:rsid w:val="00592B29"/>
    <w:rsid w:val="00592C5F"/>
    <w:rsid w:val="00592CBF"/>
    <w:rsid w:val="00592F0D"/>
    <w:rsid w:val="0059360E"/>
    <w:rsid w:val="00593E45"/>
    <w:rsid w:val="00593F1B"/>
    <w:rsid w:val="0059496B"/>
    <w:rsid w:val="00594A15"/>
    <w:rsid w:val="005950D5"/>
    <w:rsid w:val="005951F4"/>
    <w:rsid w:val="00595461"/>
    <w:rsid w:val="00595CD7"/>
    <w:rsid w:val="005971F4"/>
    <w:rsid w:val="00597344"/>
    <w:rsid w:val="0059745C"/>
    <w:rsid w:val="005977A7"/>
    <w:rsid w:val="005A0D81"/>
    <w:rsid w:val="005A18C2"/>
    <w:rsid w:val="005A1B5D"/>
    <w:rsid w:val="005A2484"/>
    <w:rsid w:val="005A24ED"/>
    <w:rsid w:val="005A2770"/>
    <w:rsid w:val="005A2F8C"/>
    <w:rsid w:val="005A3E6D"/>
    <w:rsid w:val="005A427C"/>
    <w:rsid w:val="005A4E77"/>
    <w:rsid w:val="005A4F1E"/>
    <w:rsid w:val="005A5420"/>
    <w:rsid w:val="005A5498"/>
    <w:rsid w:val="005A59D9"/>
    <w:rsid w:val="005A638B"/>
    <w:rsid w:val="005A6609"/>
    <w:rsid w:val="005B0471"/>
    <w:rsid w:val="005B0CC2"/>
    <w:rsid w:val="005B0F26"/>
    <w:rsid w:val="005B1112"/>
    <w:rsid w:val="005B16AB"/>
    <w:rsid w:val="005B16C7"/>
    <w:rsid w:val="005B185F"/>
    <w:rsid w:val="005B24EC"/>
    <w:rsid w:val="005B29A0"/>
    <w:rsid w:val="005B2C1D"/>
    <w:rsid w:val="005B3BBE"/>
    <w:rsid w:val="005B46DA"/>
    <w:rsid w:val="005B4F0D"/>
    <w:rsid w:val="005B55B4"/>
    <w:rsid w:val="005B5620"/>
    <w:rsid w:val="005B5988"/>
    <w:rsid w:val="005B63F8"/>
    <w:rsid w:val="005B6926"/>
    <w:rsid w:val="005B6D84"/>
    <w:rsid w:val="005C0E86"/>
    <w:rsid w:val="005C14EE"/>
    <w:rsid w:val="005C26C9"/>
    <w:rsid w:val="005C2B99"/>
    <w:rsid w:val="005C2C8C"/>
    <w:rsid w:val="005C3E10"/>
    <w:rsid w:val="005C5304"/>
    <w:rsid w:val="005C58D2"/>
    <w:rsid w:val="005C5B16"/>
    <w:rsid w:val="005C5FDA"/>
    <w:rsid w:val="005C63E1"/>
    <w:rsid w:val="005C678A"/>
    <w:rsid w:val="005C69AC"/>
    <w:rsid w:val="005C7D7B"/>
    <w:rsid w:val="005D1D4D"/>
    <w:rsid w:val="005D20BC"/>
    <w:rsid w:val="005D2ECF"/>
    <w:rsid w:val="005D3A19"/>
    <w:rsid w:val="005D44C9"/>
    <w:rsid w:val="005D44D8"/>
    <w:rsid w:val="005D4FB3"/>
    <w:rsid w:val="005D544A"/>
    <w:rsid w:val="005D54D5"/>
    <w:rsid w:val="005D5855"/>
    <w:rsid w:val="005D5FCC"/>
    <w:rsid w:val="005D7727"/>
    <w:rsid w:val="005D7DA7"/>
    <w:rsid w:val="005D7DCE"/>
    <w:rsid w:val="005E080A"/>
    <w:rsid w:val="005E1BC8"/>
    <w:rsid w:val="005E37CB"/>
    <w:rsid w:val="005E3DAC"/>
    <w:rsid w:val="005E4C0E"/>
    <w:rsid w:val="005E53EC"/>
    <w:rsid w:val="005E5AD4"/>
    <w:rsid w:val="005E5ED8"/>
    <w:rsid w:val="005E6186"/>
    <w:rsid w:val="005E731A"/>
    <w:rsid w:val="005F00EF"/>
    <w:rsid w:val="005F05CE"/>
    <w:rsid w:val="005F1D4D"/>
    <w:rsid w:val="005F2E9A"/>
    <w:rsid w:val="005F2F6F"/>
    <w:rsid w:val="005F3170"/>
    <w:rsid w:val="005F349F"/>
    <w:rsid w:val="005F3ADE"/>
    <w:rsid w:val="005F477A"/>
    <w:rsid w:val="005F4850"/>
    <w:rsid w:val="005F4E5D"/>
    <w:rsid w:val="005F4FA0"/>
    <w:rsid w:val="005F5865"/>
    <w:rsid w:val="005F5ADA"/>
    <w:rsid w:val="005F6CE0"/>
    <w:rsid w:val="005F78A1"/>
    <w:rsid w:val="00600063"/>
    <w:rsid w:val="006009B0"/>
    <w:rsid w:val="00601D10"/>
    <w:rsid w:val="00602A13"/>
    <w:rsid w:val="00602EC5"/>
    <w:rsid w:val="006036BF"/>
    <w:rsid w:val="00603883"/>
    <w:rsid w:val="00605014"/>
    <w:rsid w:val="00605139"/>
    <w:rsid w:val="00605FBD"/>
    <w:rsid w:val="00606125"/>
    <w:rsid w:val="0060614E"/>
    <w:rsid w:val="00606191"/>
    <w:rsid w:val="006116E5"/>
    <w:rsid w:val="00611D04"/>
    <w:rsid w:val="00612AA0"/>
    <w:rsid w:val="00612B23"/>
    <w:rsid w:val="00612C9A"/>
    <w:rsid w:val="00612E09"/>
    <w:rsid w:val="00613E12"/>
    <w:rsid w:val="00613E2E"/>
    <w:rsid w:val="00614615"/>
    <w:rsid w:val="00615E91"/>
    <w:rsid w:val="0061629D"/>
    <w:rsid w:val="00616F3E"/>
    <w:rsid w:val="00616F5D"/>
    <w:rsid w:val="00616FB0"/>
    <w:rsid w:val="006174C0"/>
    <w:rsid w:val="006175AF"/>
    <w:rsid w:val="00617675"/>
    <w:rsid w:val="00617A57"/>
    <w:rsid w:val="00620248"/>
    <w:rsid w:val="006202E2"/>
    <w:rsid w:val="00620597"/>
    <w:rsid w:val="006208BE"/>
    <w:rsid w:val="00621466"/>
    <w:rsid w:val="00621A6D"/>
    <w:rsid w:val="0062254B"/>
    <w:rsid w:val="0062276E"/>
    <w:rsid w:val="00622BFC"/>
    <w:rsid w:val="00622CD6"/>
    <w:rsid w:val="00622F03"/>
    <w:rsid w:val="00623A9E"/>
    <w:rsid w:val="006240D3"/>
    <w:rsid w:val="006247E4"/>
    <w:rsid w:val="00626721"/>
    <w:rsid w:val="00626730"/>
    <w:rsid w:val="00627269"/>
    <w:rsid w:val="006274BD"/>
    <w:rsid w:val="0062760F"/>
    <w:rsid w:val="006300D8"/>
    <w:rsid w:val="00630671"/>
    <w:rsid w:val="00630F30"/>
    <w:rsid w:val="006310F3"/>
    <w:rsid w:val="006314FF"/>
    <w:rsid w:val="00631B93"/>
    <w:rsid w:val="006329C2"/>
    <w:rsid w:val="00632C93"/>
    <w:rsid w:val="006335D0"/>
    <w:rsid w:val="00633717"/>
    <w:rsid w:val="00633E5D"/>
    <w:rsid w:val="006341BA"/>
    <w:rsid w:val="00634451"/>
    <w:rsid w:val="006346F3"/>
    <w:rsid w:val="00636488"/>
    <w:rsid w:val="006364ED"/>
    <w:rsid w:val="00636DAC"/>
    <w:rsid w:val="00636DF0"/>
    <w:rsid w:val="00636E08"/>
    <w:rsid w:val="00636E57"/>
    <w:rsid w:val="00637F26"/>
    <w:rsid w:val="00640CD2"/>
    <w:rsid w:val="0064183F"/>
    <w:rsid w:val="006418E2"/>
    <w:rsid w:val="00641B90"/>
    <w:rsid w:val="00642ECF"/>
    <w:rsid w:val="0064323A"/>
    <w:rsid w:val="00643BA2"/>
    <w:rsid w:val="00644E3A"/>
    <w:rsid w:val="006454EA"/>
    <w:rsid w:val="00645A14"/>
    <w:rsid w:val="00646D04"/>
    <w:rsid w:val="00646ED4"/>
    <w:rsid w:val="00647096"/>
    <w:rsid w:val="00647763"/>
    <w:rsid w:val="00647B07"/>
    <w:rsid w:val="00650533"/>
    <w:rsid w:val="00650840"/>
    <w:rsid w:val="00650D09"/>
    <w:rsid w:val="006521EA"/>
    <w:rsid w:val="006524CA"/>
    <w:rsid w:val="006528B3"/>
    <w:rsid w:val="006529F2"/>
    <w:rsid w:val="00652C26"/>
    <w:rsid w:val="0065346C"/>
    <w:rsid w:val="00653D18"/>
    <w:rsid w:val="0065444E"/>
    <w:rsid w:val="00654504"/>
    <w:rsid w:val="00654B39"/>
    <w:rsid w:val="00654D0A"/>
    <w:rsid w:val="00654D90"/>
    <w:rsid w:val="00655E1E"/>
    <w:rsid w:val="006562AD"/>
    <w:rsid w:val="006605C0"/>
    <w:rsid w:val="006608F1"/>
    <w:rsid w:val="00660AF3"/>
    <w:rsid w:val="006616C5"/>
    <w:rsid w:val="00661A68"/>
    <w:rsid w:val="00661ACE"/>
    <w:rsid w:val="00661CC0"/>
    <w:rsid w:val="006621A9"/>
    <w:rsid w:val="0066271E"/>
    <w:rsid w:val="00662CEF"/>
    <w:rsid w:val="00662E9A"/>
    <w:rsid w:val="00663C6F"/>
    <w:rsid w:val="006641C2"/>
    <w:rsid w:val="00664BEA"/>
    <w:rsid w:val="00664EC5"/>
    <w:rsid w:val="00665B4B"/>
    <w:rsid w:val="00666B4A"/>
    <w:rsid w:val="00666D88"/>
    <w:rsid w:val="00667AEF"/>
    <w:rsid w:val="0067082A"/>
    <w:rsid w:val="006713EC"/>
    <w:rsid w:val="006714CE"/>
    <w:rsid w:val="00671A9F"/>
    <w:rsid w:val="00671F22"/>
    <w:rsid w:val="006721B1"/>
    <w:rsid w:val="006722E7"/>
    <w:rsid w:val="00672716"/>
    <w:rsid w:val="00673225"/>
    <w:rsid w:val="0067407E"/>
    <w:rsid w:val="00674147"/>
    <w:rsid w:val="00674B12"/>
    <w:rsid w:val="00674E82"/>
    <w:rsid w:val="00676435"/>
    <w:rsid w:val="006769B7"/>
    <w:rsid w:val="00676A43"/>
    <w:rsid w:val="00676B89"/>
    <w:rsid w:val="00676D5F"/>
    <w:rsid w:val="00677778"/>
    <w:rsid w:val="00681962"/>
    <w:rsid w:val="00681AB1"/>
    <w:rsid w:val="00681CFA"/>
    <w:rsid w:val="00681EFF"/>
    <w:rsid w:val="00682D07"/>
    <w:rsid w:val="00682FBC"/>
    <w:rsid w:val="00684192"/>
    <w:rsid w:val="00684BE1"/>
    <w:rsid w:val="00685F54"/>
    <w:rsid w:val="0068757E"/>
    <w:rsid w:val="00687685"/>
    <w:rsid w:val="00687D56"/>
    <w:rsid w:val="00690514"/>
    <w:rsid w:val="00690B59"/>
    <w:rsid w:val="00690D5F"/>
    <w:rsid w:val="00691ECC"/>
    <w:rsid w:val="006920DB"/>
    <w:rsid w:val="006923CE"/>
    <w:rsid w:val="00692582"/>
    <w:rsid w:val="00693E53"/>
    <w:rsid w:val="00694245"/>
    <w:rsid w:val="00696166"/>
    <w:rsid w:val="00696179"/>
    <w:rsid w:val="00696363"/>
    <w:rsid w:val="00696AED"/>
    <w:rsid w:val="006970A6"/>
    <w:rsid w:val="00697449"/>
    <w:rsid w:val="006A0E25"/>
    <w:rsid w:val="006A15AC"/>
    <w:rsid w:val="006A29CD"/>
    <w:rsid w:val="006A32E3"/>
    <w:rsid w:val="006A339F"/>
    <w:rsid w:val="006A39F4"/>
    <w:rsid w:val="006A3AC6"/>
    <w:rsid w:val="006A4041"/>
    <w:rsid w:val="006A4AD4"/>
    <w:rsid w:val="006A4C8C"/>
    <w:rsid w:val="006A4DE9"/>
    <w:rsid w:val="006A5288"/>
    <w:rsid w:val="006A5590"/>
    <w:rsid w:val="006A58D0"/>
    <w:rsid w:val="006A5B24"/>
    <w:rsid w:val="006A5DDF"/>
    <w:rsid w:val="006A60C9"/>
    <w:rsid w:val="006A612B"/>
    <w:rsid w:val="006A6448"/>
    <w:rsid w:val="006A6C2D"/>
    <w:rsid w:val="006A732C"/>
    <w:rsid w:val="006A7EC3"/>
    <w:rsid w:val="006A7F17"/>
    <w:rsid w:val="006B0F33"/>
    <w:rsid w:val="006B1824"/>
    <w:rsid w:val="006B1F88"/>
    <w:rsid w:val="006B340E"/>
    <w:rsid w:val="006B43A2"/>
    <w:rsid w:val="006B517A"/>
    <w:rsid w:val="006B62A2"/>
    <w:rsid w:val="006B6ACB"/>
    <w:rsid w:val="006B7A11"/>
    <w:rsid w:val="006C1620"/>
    <w:rsid w:val="006C1A77"/>
    <w:rsid w:val="006C1B65"/>
    <w:rsid w:val="006C1FA1"/>
    <w:rsid w:val="006C2BD3"/>
    <w:rsid w:val="006C3011"/>
    <w:rsid w:val="006C3119"/>
    <w:rsid w:val="006C3597"/>
    <w:rsid w:val="006C4D8F"/>
    <w:rsid w:val="006C4FF8"/>
    <w:rsid w:val="006C5B64"/>
    <w:rsid w:val="006C62BA"/>
    <w:rsid w:val="006C70CA"/>
    <w:rsid w:val="006C7449"/>
    <w:rsid w:val="006C777B"/>
    <w:rsid w:val="006C7910"/>
    <w:rsid w:val="006C798A"/>
    <w:rsid w:val="006C7CA2"/>
    <w:rsid w:val="006D03A5"/>
    <w:rsid w:val="006D06C8"/>
    <w:rsid w:val="006D0CCC"/>
    <w:rsid w:val="006D12F9"/>
    <w:rsid w:val="006D2137"/>
    <w:rsid w:val="006D32F7"/>
    <w:rsid w:val="006D3407"/>
    <w:rsid w:val="006D39F5"/>
    <w:rsid w:val="006D3C69"/>
    <w:rsid w:val="006D464A"/>
    <w:rsid w:val="006D480A"/>
    <w:rsid w:val="006D4DA4"/>
    <w:rsid w:val="006D4E82"/>
    <w:rsid w:val="006D56A9"/>
    <w:rsid w:val="006D6B46"/>
    <w:rsid w:val="006D71C0"/>
    <w:rsid w:val="006D7547"/>
    <w:rsid w:val="006D75DC"/>
    <w:rsid w:val="006E0191"/>
    <w:rsid w:val="006E06F3"/>
    <w:rsid w:val="006E0F0F"/>
    <w:rsid w:val="006E1395"/>
    <w:rsid w:val="006E1407"/>
    <w:rsid w:val="006E14F2"/>
    <w:rsid w:val="006E196B"/>
    <w:rsid w:val="006E1F99"/>
    <w:rsid w:val="006E21CC"/>
    <w:rsid w:val="006E2381"/>
    <w:rsid w:val="006E295A"/>
    <w:rsid w:val="006E2D30"/>
    <w:rsid w:val="006E3398"/>
    <w:rsid w:val="006E3C7E"/>
    <w:rsid w:val="006E482F"/>
    <w:rsid w:val="006E521E"/>
    <w:rsid w:val="006E5EA2"/>
    <w:rsid w:val="006E6A16"/>
    <w:rsid w:val="006E7CED"/>
    <w:rsid w:val="006F002F"/>
    <w:rsid w:val="006F1811"/>
    <w:rsid w:val="006F2812"/>
    <w:rsid w:val="006F3016"/>
    <w:rsid w:val="006F3840"/>
    <w:rsid w:val="006F390D"/>
    <w:rsid w:val="006F43A2"/>
    <w:rsid w:val="006F4981"/>
    <w:rsid w:val="006F4D61"/>
    <w:rsid w:val="006F64BD"/>
    <w:rsid w:val="006F6997"/>
    <w:rsid w:val="006F6ECA"/>
    <w:rsid w:val="006F71D4"/>
    <w:rsid w:val="006F7506"/>
    <w:rsid w:val="006F7A1F"/>
    <w:rsid w:val="006F7AD1"/>
    <w:rsid w:val="006F7E76"/>
    <w:rsid w:val="00700CC5"/>
    <w:rsid w:val="00701B52"/>
    <w:rsid w:val="00701E4A"/>
    <w:rsid w:val="0070230B"/>
    <w:rsid w:val="0070263A"/>
    <w:rsid w:val="007029B7"/>
    <w:rsid w:val="00703173"/>
    <w:rsid w:val="00703D04"/>
    <w:rsid w:val="00705E6D"/>
    <w:rsid w:val="0070608B"/>
    <w:rsid w:val="007072E0"/>
    <w:rsid w:val="00707332"/>
    <w:rsid w:val="00707391"/>
    <w:rsid w:val="0071022E"/>
    <w:rsid w:val="00710992"/>
    <w:rsid w:val="007109BF"/>
    <w:rsid w:val="00711806"/>
    <w:rsid w:val="007122C9"/>
    <w:rsid w:val="007132C7"/>
    <w:rsid w:val="007143A1"/>
    <w:rsid w:val="007152C5"/>
    <w:rsid w:val="007153F9"/>
    <w:rsid w:val="007154D6"/>
    <w:rsid w:val="007155DA"/>
    <w:rsid w:val="00715820"/>
    <w:rsid w:val="00716370"/>
    <w:rsid w:val="00716F48"/>
    <w:rsid w:val="0071795D"/>
    <w:rsid w:val="00720E97"/>
    <w:rsid w:val="00721A2D"/>
    <w:rsid w:val="00721FBA"/>
    <w:rsid w:val="007224D9"/>
    <w:rsid w:val="00723638"/>
    <w:rsid w:val="00724250"/>
    <w:rsid w:val="007249FB"/>
    <w:rsid w:val="00724A24"/>
    <w:rsid w:val="007273BA"/>
    <w:rsid w:val="007276AF"/>
    <w:rsid w:val="00727999"/>
    <w:rsid w:val="00727BD8"/>
    <w:rsid w:val="00727C36"/>
    <w:rsid w:val="00727F11"/>
    <w:rsid w:val="007327A5"/>
    <w:rsid w:val="00732889"/>
    <w:rsid w:val="00733A2D"/>
    <w:rsid w:val="00735246"/>
    <w:rsid w:val="007359CC"/>
    <w:rsid w:val="00735A60"/>
    <w:rsid w:val="00736DBD"/>
    <w:rsid w:val="00737123"/>
    <w:rsid w:val="007378FC"/>
    <w:rsid w:val="00737A43"/>
    <w:rsid w:val="00737ABA"/>
    <w:rsid w:val="00740B75"/>
    <w:rsid w:val="00740BB9"/>
    <w:rsid w:val="00740E9F"/>
    <w:rsid w:val="00741581"/>
    <w:rsid w:val="0074301B"/>
    <w:rsid w:val="007434BB"/>
    <w:rsid w:val="00744087"/>
    <w:rsid w:val="0074464D"/>
    <w:rsid w:val="0074466F"/>
    <w:rsid w:val="00744EFD"/>
    <w:rsid w:val="00744F13"/>
    <w:rsid w:val="007453F4"/>
    <w:rsid w:val="007457E8"/>
    <w:rsid w:val="00746013"/>
    <w:rsid w:val="007462CD"/>
    <w:rsid w:val="0074663F"/>
    <w:rsid w:val="00747B41"/>
    <w:rsid w:val="00750682"/>
    <w:rsid w:val="00750802"/>
    <w:rsid w:val="00751158"/>
    <w:rsid w:val="00751910"/>
    <w:rsid w:val="00751DFA"/>
    <w:rsid w:val="00752776"/>
    <w:rsid w:val="007529A6"/>
    <w:rsid w:val="007536FB"/>
    <w:rsid w:val="007539AC"/>
    <w:rsid w:val="007539B0"/>
    <w:rsid w:val="00753AF9"/>
    <w:rsid w:val="00754D89"/>
    <w:rsid w:val="00754F09"/>
    <w:rsid w:val="00755102"/>
    <w:rsid w:val="007553DB"/>
    <w:rsid w:val="007556A0"/>
    <w:rsid w:val="00756835"/>
    <w:rsid w:val="0075711E"/>
    <w:rsid w:val="0075717D"/>
    <w:rsid w:val="007576DF"/>
    <w:rsid w:val="0075770A"/>
    <w:rsid w:val="007604E4"/>
    <w:rsid w:val="00760AEA"/>
    <w:rsid w:val="00760CD3"/>
    <w:rsid w:val="00760E1D"/>
    <w:rsid w:val="00762252"/>
    <w:rsid w:val="00762336"/>
    <w:rsid w:val="00763287"/>
    <w:rsid w:val="00763BF0"/>
    <w:rsid w:val="0076514E"/>
    <w:rsid w:val="00765176"/>
    <w:rsid w:val="0076547A"/>
    <w:rsid w:val="00765A3F"/>
    <w:rsid w:val="00765E98"/>
    <w:rsid w:val="00766532"/>
    <w:rsid w:val="007665A6"/>
    <w:rsid w:val="007665D9"/>
    <w:rsid w:val="00766E67"/>
    <w:rsid w:val="007675E1"/>
    <w:rsid w:val="00770881"/>
    <w:rsid w:val="00770B72"/>
    <w:rsid w:val="00770BF2"/>
    <w:rsid w:val="00771C97"/>
    <w:rsid w:val="0077218B"/>
    <w:rsid w:val="00773908"/>
    <w:rsid w:val="00773E98"/>
    <w:rsid w:val="00774380"/>
    <w:rsid w:val="00774EA8"/>
    <w:rsid w:val="00775BDD"/>
    <w:rsid w:val="0077749C"/>
    <w:rsid w:val="007777D5"/>
    <w:rsid w:val="00777D8B"/>
    <w:rsid w:val="00777EC5"/>
    <w:rsid w:val="0078020C"/>
    <w:rsid w:val="00780A27"/>
    <w:rsid w:val="00780DEE"/>
    <w:rsid w:val="007810DE"/>
    <w:rsid w:val="007813F1"/>
    <w:rsid w:val="007818DD"/>
    <w:rsid w:val="00782729"/>
    <w:rsid w:val="00782D5F"/>
    <w:rsid w:val="0078315F"/>
    <w:rsid w:val="0078338C"/>
    <w:rsid w:val="00783445"/>
    <w:rsid w:val="007834A6"/>
    <w:rsid w:val="00783D46"/>
    <w:rsid w:val="00784708"/>
    <w:rsid w:val="00784FA9"/>
    <w:rsid w:val="00785355"/>
    <w:rsid w:val="00785552"/>
    <w:rsid w:val="00785AA3"/>
    <w:rsid w:val="00786290"/>
    <w:rsid w:val="007862E4"/>
    <w:rsid w:val="00786BC1"/>
    <w:rsid w:val="00786F99"/>
    <w:rsid w:val="00787021"/>
    <w:rsid w:val="007871B5"/>
    <w:rsid w:val="007872E6"/>
    <w:rsid w:val="007876EB"/>
    <w:rsid w:val="00787850"/>
    <w:rsid w:val="00787888"/>
    <w:rsid w:val="007904DA"/>
    <w:rsid w:val="0079070F"/>
    <w:rsid w:val="007912CF"/>
    <w:rsid w:val="007919CD"/>
    <w:rsid w:val="00792772"/>
    <w:rsid w:val="0079301E"/>
    <w:rsid w:val="00793211"/>
    <w:rsid w:val="00793999"/>
    <w:rsid w:val="007946BC"/>
    <w:rsid w:val="00795FFE"/>
    <w:rsid w:val="00796117"/>
    <w:rsid w:val="007A0FE8"/>
    <w:rsid w:val="007A1580"/>
    <w:rsid w:val="007A168A"/>
    <w:rsid w:val="007A193B"/>
    <w:rsid w:val="007A1CCD"/>
    <w:rsid w:val="007A1E04"/>
    <w:rsid w:val="007A20B4"/>
    <w:rsid w:val="007A238F"/>
    <w:rsid w:val="007A27B4"/>
    <w:rsid w:val="007A30A9"/>
    <w:rsid w:val="007A337D"/>
    <w:rsid w:val="007A3587"/>
    <w:rsid w:val="007A41A2"/>
    <w:rsid w:val="007A6654"/>
    <w:rsid w:val="007A67D0"/>
    <w:rsid w:val="007A701C"/>
    <w:rsid w:val="007A7216"/>
    <w:rsid w:val="007A7D30"/>
    <w:rsid w:val="007B0A51"/>
    <w:rsid w:val="007B10E7"/>
    <w:rsid w:val="007B1D9F"/>
    <w:rsid w:val="007B1DFC"/>
    <w:rsid w:val="007B2B75"/>
    <w:rsid w:val="007B324A"/>
    <w:rsid w:val="007B327D"/>
    <w:rsid w:val="007B3485"/>
    <w:rsid w:val="007B442F"/>
    <w:rsid w:val="007B4A38"/>
    <w:rsid w:val="007B4BF1"/>
    <w:rsid w:val="007B5278"/>
    <w:rsid w:val="007B76A1"/>
    <w:rsid w:val="007C0011"/>
    <w:rsid w:val="007C00D3"/>
    <w:rsid w:val="007C02B1"/>
    <w:rsid w:val="007C0522"/>
    <w:rsid w:val="007C0C22"/>
    <w:rsid w:val="007C0D5B"/>
    <w:rsid w:val="007C1EBF"/>
    <w:rsid w:val="007C3346"/>
    <w:rsid w:val="007C3412"/>
    <w:rsid w:val="007C35F9"/>
    <w:rsid w:val="007C48D5"/>
    <w:rsid w:val="007C4A64"/>
    <w:rsid w:val="007C575F"/>
    <w:rsid w:val="007C5860"/>
    <w:rsid w:val="007C6777"/>
    <w:rsid w:val="007C6877"/>
    <w:rsid w:val="007C6BBD"/>
    <w:rsid w:val="007C6CD9"/>
    <w:rsid w:val="007C6D44"/>
    <w:rsid w:val="007C6F46"/>
    <w:rsid w:val="007C764C"/>
    <w:rsid w:val="007C7B5D"/>
    <w:rsid w:val="007D005A"/>
    <w:rsid w:val="007D01C9"/>
    <w:rsid w:val="007D037F"/>
    <w:rsid w:val="007D115B"/>
    <w:rsid w:val="007D16E4"/>
    <w:rsid w:val="007D1821"/>
    <w:rsid w:val="007D1AE4"/>
    <w:rsid w:val="007D1E3E"/>
    <w:rsid w:val="007D2067"/>
    <w:rsid w:val="007D22AB"/>
    <w:rsid w:val="007D25CF"/>
    <w:rsid w:val="007D27CE"/>
    <w:rsid w:val="007D3BA4"/>
    <w:rsid w:val="007D41F0"/>
    <w:rsid w:val="007D42BD"/>
    <w:rsid w:val="007D4669"/>
    <w:rsid w:val="007D4FF8"/>
    <w:rsid w:val="007D607F"/>
    <w:rsid w:val="007D6FD3"/>
    <w:rsid w:val="007D7759"/>
    <w:rsid w:val="007D7FCE"/>
    <w:rsid w:val="007E079A"/>
    <w:rsid w:val="007E0F95"/>
    <w:rsid w:val="007E128A"/>
    <w:rsid w:val="007E1317"/>
    <w:rsid w:val="007E16A5"/>
    <w:rsid w:val="007E1D0F"/>
    <w:rsid w:val="007E2982"/>
    <w:rsid w:val="007E2E54"/>
    <w:rsid w:val="007E3090"/>
    <w:rsid w:val="007E3D21"/>
    <w:rsid w:val="007E3DA5"/>
    <w:rsid w:val="007E488B"/>
    <w:rsid w:val="007E5132"/>
    <w:rsid w:val="007E5145"/>
    <w:rsid w:val="007E5D45"/>
    <w:rsid w:val="007E7017"/>
    <w:rsid w:val="007E7D66"/>
    <w:rsid w:val="007F0D33"/>
    <w:rsid w:val="007F0F89"/>
    <w:rsid w:val="007F1A10"/>
    <w:rsid w:val="007F1A2C"/>
    <w:rsid w:val="007F1E7B"/>
    <w:rsid w:val="007F2724"/>
    <w:rsid w:val="007F2BF1"/>
    <w:rsid w:val="007F3204"/>
    <w:rsid w:val="007F5009"/>
    <w:rsid w:val="007F53A7"/>
    <w:rsid w:val="007F6877"/>
    <w:rsid w:val="007F70C2"/>
    <w:rsid w:val="007F792C"/>
    <w:rsid w:val="007F7C67"/>
    <w:rsid w:val="007F7F88"/>
    <w:rsid w:val="00800BA7"/>
    <w:rsid w:val="00800C16"/>
    <w:rsid w:val="00800D5B"/>
    <w:rsid w:val="00800E01"/>
    <w:rsid w:val="00800E46"/>
    <w:rsid w:val="008014C0"/>
    <w:rsid w:val="00801EA6"/>
    <w:rsid w:val="008021D8"/>
    <w:rsid w:val="00802372"/>
    <w:rsid w:val="008032EC"/>
    <w:rsid w:val="008034FB"/>
    <w:rsid w:val="008035EC"/>
    <w:rsid w:val="00803659"/>
    <w:rsid w:val="00803D25"/>
    <w:rsid w:val="00805434"/>
    <w:rsid w:val="008058F8"/>
    <w:rsid w:val="00806DAC"/>
    <w:rsid w:val="0080780E"/>
    <w:rsid w:val="008107D4"/>
    <w:rsid w:val="008111E8"/>
    <w:rsid w:val="00811208"/>
    <w:rsid w:val="008134CE"/>
    <w:rsid w:val="00813B0C"/>
    <w:rsid w:val="00813F35"/>
    <w:rsid w:val="008142CC"/>
    <w:rsid w:val="00814FA6"/>
    <w:rsid w:val="008150FF"/>
    <w:rsid w:val="00815A2C"/>
    <w:rsid w:val="00815A63"/>
    <w:rsid w:val="008164E9"/>
    <w:rsid w:val="00816FFA"/>
    <w:rsid w:val="0081776C"/>
    <w:rsid w:val="008202C3"/>
    <w:rsid w:val="00821301"/>
    <w:rsid w:val="008216D8"/>
    <w:rsid w:val="0082175C"/>
    <w:rsid w:val="00821D07"/>
    <w:rsid w:val="00821E95"/>
    <w:rsid w:val="00822083"/>
    <w:rsid w:val="0082224E"/>
    <w:rsid w:val="008223B3"/>
    <w:rsid w:val="008224F9"/>
    <w:rsid w:val="0082308B"/>
    <w:rsid w:val="00823865"/>
    <w:rsid w:val="008240C7"/>
    <w:rsid w:val="008241C3"/>
    <w:rsid w:val="00824768"/>
    <w:rsid w:val="00824F16"/>
    <w:rsid w:val="0082568B"/>
    <w:rsid w:val="00825B6A"/>
    <w:rsid w:val="00826326"/>
    <w:rsid w:val="008265E5"/>
    <w:rsid w:val="008267AB"/>
    <w:rsid w:val="00826AB1"/>
    <w:rsid w:val="00827489"/>
    <w:rsid w:val="00830212"/>
    <w:rsid w:val="00830386"/>
    <w:rsid w:val="00830B61"/>
    <w:rsid w:val="00830BFB"/>
    <w:rsid w:val="008319E2"/>
    <w:rsid w:val="00831BE2"/>
    <w:rsid w:val="0083261F"/>
    <w:rsid w:val="00832AA4"/>
    <w:rsid w:val="00833304"/>
    <w:rsid w:val="00833FC1"/>
    <w:rsid w:val="00834009"/>
    <w:rsid w:val="00834774"/>
    <w:rsid w:val="00836374"/>
    <w:rsid w:val="00836A78"/>
    <w:rsid w:val="00836C69"/>
    <w:rsid w:val="00837028"/>
    <w:rsid w:val="0083747F"/>
    <w:rsid w:val="008377A4"/>
    <w:rsid w:val="00837A3D"/>
    <w:rsid w:val="00837C01"/>
    <w:rsid w:val="00837E5E"/>
    <w:rsid w:val="00840AD3"/>
    <w:rsid w:val="008418F2"/>
    <w:rsid w:val="00841F0D"/>
    <w:rsid w:val="0084224B"/>
    <w:rsid w:val="0084299C"/>
    <w:rsid w:val="00843253"/>
    <w:rsid w:val="0084331F"/>
    <w:rsid w:val="0084392E"/>
    <w:rsid w:val="0084460B"/>
    <w:rsid w:val="0084484D"/>
    <w:rsid w:val="00844D55"/>
    <w:rsid w:val="00844F04"/>
    <w:rsid w:val="00845ABB"/>
    <w:rsid w:val="0084615C"/>
    <w:rsid w:val="008469F3"/>
    <w:rsid w:val="00847288"/>
    <w:rsid w:val="0084782E"/>
    <w:rsid w:val="00847BDF"/>
    <w:rsid w:val="00850E2D"/>
    <w:rsid w:val="00850E52"/>
    <w:rsid w:val="008516A0"/>
    <w:rsid w:val="008517F4"/>
    <w:rsid w:val="00851B31"/>
    <w:rsid w:val="008522CF"/>
    <w:rsid w:val="008525BB"/>
    <w:rsid w:val="0085288C"/>
    <w:rsid w:val="008529C7"/>
    <w:rsid w:val="00852F59"/>
    <w:rsid w:val="00852FCA"/>
    <w:rsid w:val="008538FC"/>
    <w:rsid w:val="008540BF"/>
    <w:rsid w:val="0085490F"/>
    <w:rsid w:val="00854B0C"/>
    <w:rsid w:val="00855B68"/>
    <w:rsid w:val="00855DE8"/>
    <w:rsid w:val="00856153"/>
    <w:rsid w:val="008578B1"/>
    <w:rsid w:val="00857AC6"/>
    <w:rsid w:val="00857B2C"/>
    <w:rsid w:val="00857C49"/>
    <w:rsid w:val="00857EEC"/>
    <w:rsid w:val="00860958"/>
    <w:rsid w:val="00860E1F"/>
    <w:rsid w:val="0086112B"/>
    <w:rsid w:val="00862C13"/>
    <w:rsid w:val="00862F74"/>
    <w:rsid w:val="00863DBF"/>
    <w:rsid w:val="00864146"/>
    <w:rsid w:val="00864685"/>
    <w:rsid w:val="008647A7"/>
    <w:rsid w:val="00864A6D"/>
    <w:rsid w:val="00865834"/>
    <w:rsid w:val="008659DB"/>
    <w:rsid w:val="00866A42"/>
    <w:rsid w:val="00866ADA"/>
    <w:rsid w:val="00866B33"/>
    <w:rsid w:val="00866DB5"/>
    <w:rsid w:val="00867FF1"/>
    <w:rsid w:val="008703FA"/>
    <w:rsid w:val="008704F5"/>
    <w:rsid w:val="00870E65"/>
    <w:rsid w:val="00870E80"/>
    <w:rsid w:val="00871BCD"/>
    <w:rsid w:val="008722BE"/>
    <w:rsid w:val="00872893"/>
    <w:rsid w:val="008729DE"/>
    <w:rsid w:val="0087329F"/>
    <w:rsid w:val="008735AB"/>
    <w:rsid w:val="008736EA"/>
    <w:rsid w:val="008737B0"/>
    <w:rsid w:val="00874D6D"/>
    <w:rsid w:val="008752EF"/>
    <w:rsid w:val="00876936"/>
    <w:rsid w:val="00876FE3"/>
    <w:rsid w:val="00877114"/>
    <w:rsid w:val="00877121"/>
    <w:rsid w:val="00877565"/>
    <w:rsid w:val="0088029A"/>
    <w:rsid w:val="00881116"/>
    <w:rsid w:val="00881EAB"/>
    <w:rsid w:val="008820B9"/>
    <w:rsid w:val="008848C5"/>
    <w:rsid w:val="00884BB4"/>
    <w:rsid w:val="0088527C"/>
    <w:rsid w:val="008857AE"/>
    <w:rsid w:val="00885B3D"/>
    <w:rsid w:val="0088600A"/>
    <w:rsid w:val="00886177"/>
    <w:rsid w:val="00886331"/>
    <w:rsid w:val="00886502"/>
    <w:rsid w:val="00886F71"/>
    <w:rsid w:val="0088704D"/>
    <w:rsid w:val="00887A99"/>
    <w:rsid w:val="00890728"/>
    <w:rsid w:val="00890C20"/>
    <w:rsid w:val="008910F4"/>
    <w:rsid w:val="00891201"/>
    <w:rsid w:val="0089122D"/>
    <w:rsid w:val="00891D58"/>
    <w:rsid w:val="008927F8"/>
    <w:rsid w:val="00892B0B"/>
    <w:rsid w:val="00892D88"/>
    <w:rsid w:val="00893E4D"/>
    <w:rsid w:val="00894E83"/>
    <w:rsid w:val="0089509C"/>
    <w:rsid w:val="008967CB"/>
    <w:rsid w:val="00896C4E"/>
    <w:rsid w:val="0089701E"/>
    <w:rsid w:val="00897535"/>
    <w:rsid w:val="00897695"/>
    <w:rsid w:val="00897A68"/>
    <w:rsid w:val="008A0A40"/>
    <w:rsid w:val="008A1091"/>
    <w:rsid w:val="008A1629"/>
    <w:rsid w:val="008A16D9"/>
    <w:rsid w:val="008A1C46"/>
    <w:rsid w:val="008A1CA1"/>
    <w:rsid w:val="008A221B"/>
    <w:rsid w:val="008A22D1"/>
    <w:rsid w:val="008A2662"/>
    <w:rsid w:val="008A29D1"/>
    <w:rsid w:val="008A2B36"/>
    <w:rsid w:val="008A2E5F"/>
    <w:rsid w:val="008A31C9"/>
    <w:rsid w:val="008A3B5D"/>
    <w:rsid w:val="008A3D85"/>
    <w:rsid w:val="008A3DF3"/>
    <w:rsid w:val="008A4CED"/>
    <w:rsid w:val="008A63C0"/>
    <w:rsid w:val="008A6E11"/>
    <w:rsid w:val="008A7C66"/>
    <w:rsid w:val="008B002B"/>
    <w:rsid w:val="008B01F4"/>
    <w:rsid w:val="008B084E"/>
    <w:rsid w:val="008B0F23"/>
    <w:rsid w:val="008B143F"/>
    <w:rsid w:val="008B18BC"/>
    <w:rsid w:val="008B20B9"/>
    <w:rsid w:val="008B22A5"/>
    <w:rsid w:val="008B2719"/>
    <w:rsid w:val="008B3210"/>
    <w:rsid w:val="008B467B"/>
    <w:rsid w:val="008B5433"/>
    <w:rsid w:val="008B5DB2"/>
    <w:rsid w:val="008B6343"/>
    <w:rsid w:val="008B6359"/>
    <w:rsid w:val="008B76AA"/>
    <w:rsid w:val="008C00B3"/>
    <w:rsid w:val="008C037E"/>
    <w:rsid w:val="008C052C"/>
    <w:rsid w:val="008C05B2"/>
    <w:rsid w:val="008C0C85"/>
    <w:rsid w:val="008C0F63"/>
    <w:rsid w:val="008C163A"/>
    <w:rsid w:val="008C1892"/>
    <w:rsid w:val="008C2219"/>
    <w:rsid w:val="008C312C"/>
    <w:rsid w:val="008C415F"/>
    <w:rsid w:val="008C4378"/>
    <w:rsid w:val="008C4B42"/>
    <w:rsid w:val="008C52BF"/>
    <w:rsid w:val="008C534C"/>
    <w:rsid w:val="008C5475"/>
    <w:rsid w:val="008C568F"/>
    <w:rsid w:val="008C5694"/>
    <w:rsid w:val="008C57A5"/>
    <w:rsid w:val="008C595C"/>
    <w:rsid w:val="008C59E4"/>
    <w:rsid w:val="008C5BDB"/>
    <w:rsid w:val="008C6241"/>
    <w:rsid w:val="008C6488"/>
    <w:rsid w:val="008C6953"/>
    <w:rsid w:val="008C6AC9"/>
    <w:rsid w:val="008C6EDD"/>
    <w:rsid w:val="008C717B"/>
    <w:rsid w:val="008C7395"/>
    <w:rsid w:val="008D0464"/>
    <w:rsid w:val="008D0D19"/>
    <w:rsid w:val="008D1420"/>
    <w:rsid w:val="008D1959"/>
    <w:rsid w:val="008D19BF"/>
    <w:rsid w:val="008D2207"/>
    <w:rsid w:val="008D3007"/>
    <w:rsid w:val="008D3436"/>
    <w:rsid w:val="008D3EA0"/>
    <w:rsid w:val="008D4BE8"/>
    <w:rsid w:val="008D675E"/>
    <w:rsid w:val="008D729F"/>
    <w:rsid w:val="008D7CB2"/>
    <w:rsid w:val="008E1097"/>
    <w:rsid w:val="008E137A"/>
    <w:rsid w:val="008E17A4"/>
    <w:rsid w:val="008E180D"/>
    <w:rsid w:val="008E2083"/>
    <w:rsid w:val="008E27CC"/>
    <w:rsid w:val="008E2A29"/>
    <w:rsid w:val="008E2E35"/>
    <w:rsid w:val="008E3AE6"/>
    <w:rsid w:val="008E65A5"/>
    <w:rsid w:val="008E7293"/>
    <w:rsid w:val="008E7B4B"/>
    <w:rsid w:val="008E7CB0"/>
    <w:rsid w:val="008E7E62"/>
    <w:rsid w:val="008F1336"/>
    <w:rsid w:val="008F1422"/>
    <w:rsid w:val="008F17D7"/>
    <w:rsid w:val="008F196A"/>
    <w:rsid w:val="008F1B20"/>
    <w:rsid w:val="008F1E99"/>
    <w:rsid w:val="008F207B"/>
    <w:rsid w:val="008F21EB"/>
    <w:rsid w:val="008F2329"/>
    <w:rsid w:val="008F26C0"/>
    <w:rsid w:val="008F28C9"/>
    <w:rsid w:val="008F3418"/>
    <w:rsid w:val="008F362A"/>
    <w:rsid w:val="008F3A93"/>
    <w:rsid w:val="008F3E05"/>
    <w:rsid w:val="008F3FAC"/>
    <w:rsid w:val="008F51D9"/>
    <w:rsid w:val="008F531F"/>
    <w:rsid w:val="008F5B2E"/>
    <w:rsid w:val="008F5BF1"/>
    <w:rsid w:val="008F6090"/>
    <w:rsid w:val="008F647F"/>
    <w:rsid w:val="008F7427"/>
    <w:rsid w:val="008F7916"/>
    <w:rsid w:val="008F7988"/>
    <w:rsid w:val="0090037E"/>
    <w:rsid w:val="009005E3"/>
    <w:rsid w:val="009006E0"/>
    <w:rsid w:val="00901B83"/>
    <w:rsid w:val="0090201A"/>
    <w:rsid w:val="009021F6"/>
    <w:rsid w:val="0090225E"/>
    <w:rsid w:val="0090316B"/>
    <w:rsid w:val="00904AD4"/>
    <w:rsid w:val="00904FF0"/>
    <w:rsid w:val="00905243"/>
    <w:rsid w:val="0090553E"/>
    <w:rsid w:val="00905609"/>
    <w:rsid w:val="00905E86"/>
    <w:rsid w:val="00907165"/>
    <w:rsid w:val="00907AC7"/>
    <w:rsid w:val="00907DE8"/>
    <w:rsid w:val="00910B4B"/>
    <w:rsid w:val="00910DAA"/>
    <w:rsid w:val="009117A5"/>
    <w:rsid w:val="0091180D"/>
    <w:rsid w:val="009119DD"/>
    <w:rsid w:val="00911BF8"/>
    <w:rsid w:val="00911C97"/>
    <w:rsid w:val="009121AD"/>
    <w:rsid w:val="0091253D"/>
    <w:rsid w:val="009128DF"/>
    <w:rsid w:val="009131AD"/>
    <w:rsid w:val="00913D8D"/>
    <w:rsid w:val="0091427D"/>
    <w:rsid w:val="00914B53"/>
    <w:rsid w:val="00914C9E"/>
    <w:rsid w:val="009155D9"/>
    <w:rsid w:val="00915927"/>
    <w:rsid w:val="00915FD7"/>
    <w:rsid w:val="00916147"/>
    <w:rsid w:val="00916E23"/>
    <w:rsid w:val="00916E4A"/>
    <w:rsid w:val="009177D5"/>
    <w:rsid w:val="00917A23"/>
    <w:rsid w:val="00917C3E"/>
    <w:rsid w:val="00917CFF"/>
    <w:rsid w:val="00921053"/>
    <w:rsid w:val="009210D2"/>
    <w:rsid w:val="00921575"/>
    <w:rsid w:val="00921749"/>
    <w:rsid w:val="00921985"/>
    <w:rsid w:val="00921AE9"/>
    <w:rsid w:val="009226AE"/>
    <w:rsid w:val="00922C45"/>
    <w:rsid w:val="009232B0"/>
    <w:rsid w:val="0092334F"/>
    <w:rsid w:val="0092380F"/>
    <w:rsid w:val="00924265"/>
    <w:rsid w:val="00924BF6"/>
    <w:rsid w:val="00924C97"/>
    <w:rsid w:val="00925BFF"/>
    <w:rsid w:val="00925E28"/>
    <w:rsid w:val="009261B2"/>
    <w:rsid w:val="00926367"/>
    <w:rsid w:val="009265E3"/>
    <w:rsid w:val="0092693B"/>
    <w:rsid w:val="00926945"/>
    <w:rsid w:val="00926A88"/>
    <w:rsid w:val="00926CBE"/>
    <w:rsid w:val="0092719C"/>
    <w:rsid w:val="009272D1"/>
    <w:rsid w:val="00927A78"/>
    <w:rsid w:val="00927A86"/>
    <w:rsid w:val="00927B0C"/>
    <w:rsid w:val="00927FEE"/>
    <w:rsid w:val="00927FFC"/>
    <w:rsid w:val="00930468"/>
    <w:rsid w:val="00931561"/>
    <w:rsid w:val="0093234E"/>
    <w:rsid w:val="009335F1"/>
    <w:rsid w:val="00933E85"/>
    <w:rsid w:val="00934574"/>
    <w:rsid w:val="00935052"/>
    <w:rsid w:val="00935721"/>
    <w:rsid w:val="0093704B"/>
    <w:rsid w:val="00937117"/>
    <w:rsid w:val="00937A67"/>
    <w:rsid w:val="00937ECB"/>
    <w:rsid w:val="00937FB7"/>
    <w:rsid w:val="0094027E"/>
    <w:rsid w:val="00940885"/>
    <w:rsid w:val="00941338"/>
    <w:rsid w:val="009414A8"/>
    <w:rsid w:val="00941B4F"/>
    <w:rsid w:val="0094269D"/>
    <w:rsid w:val="00943332"/>
    <w:rsid w:val="009433D2"/>
    <w:rsid w:val="00943C03"/>
    <w:rsid w:val="00943FF9"/>
    <w:rsid w:val="009445E7"/>
    <w:rsid w:val="00944D71"/>
    <w:rsid w:val="00945F21"/>
    <w:rsid w:val="00946064"/>
    <w:rsid w:val="00947364"/>
    <w:rsid w:val="009504EC"/>
    <w:rsid w:val="00950E27"/>
    <w:rsid w:val="00950F78"/>
    <w:rsid w:val="00951707"/>
    <w:rsid w:val="00951F1F"/>
    <w:rsid w:val="009521EE"/>
    <w:rsid w:val="009535AE"/>
    <w:rsid w:val="00953717"/>
    <w:rsid w:val="00954A66"/>
    <w:rsid w:val="00955BB4"/>
    <w:rsid w:val="00955FBD"/>
    <w:rsid w:val="00956AE7"/>
    <w:rsid w:val="00956EC5"/>
    <w:rsid w:val="00956F71"/>
    <w:rsid w:val="00957F14"/>
    <w:rsid w:val="009606CE"/>
    <w:rsid w:val="0096096A"/>
    <w:rsid w:val="00961CE1"/>
    <w:rsid w:val="00962453"/>
    <w:rsid w:val="00962584"/>
    <w:rsid w:val="00962A56"/>
    <w:rsid w:val="00963C4D"/>
    <w:rsid w:val="00963E02"/>
    <w:rsid w:val="00965C17"/>
    <w:rsid w:val="00965CA1"/>
    <w:rsid w:val="00965D71"/>
    <w:rsid w:val="00966113"/>
    <w:rsid w:val="009661A0"/>
    <w:rsid w:val="0096680B"/>
    <w:rsid w:val="0096686A"/>
    <w:rsid w:val="00966EA0"/>
    <w:rsid w:val="009672A3"/>
    <w:rsid w:val="00967AE1"/>
    <w:rsid w:val="00967D7E"/>
    <w:rsid w:val="00967EC4"/>
    <w:rsid w:val="00970111"/>
    <w:rsid w:val="00970400"/>
    <w:rsid w:val="009704FB"/>
    <w:rsid w:val="00970764"/>
    <w:rsid w:val="0097089E"/>
    <w:rsid w:val="00970E67"/>
    <w:rsid w:val="00971113"/>
    <w:rsid w:val="009738B3"/>
    <w:rsid w:val="00973BCD"/>
    <w:rsid w:val="00973E4B"/>
    <w:rsid w:val="00973FB1"/>
    <w:rsid w:val="0097472D"/>
    <w:rsid w:val="009748B4"/>
    <w:rsid w:val="00974A10"/>
    <w:rsid w:val="00974B80"/>
    <w:rsid w:val="00974C1E"/>
    <w:rsid w:val="00974CA8"/>
    <w:rsid w:val="00975787"/>
    <w:rsid w:val="009759DE"/>
    <w:rsid w:val="00975AD0"/>
    <w:rsid w:val="00976AEF"/>
    <w:rsid w:val="009770ED"/>
    <w:rsid w:val="009777CB"/>
    <w:rsid w:val="00977BBB"/>
    <w:rsid w:val="00981356"/>
    <w:rsid w:val="009822C6"/>
    <w:rsid w:val="00983A52"/>
    <w:rsid w:val="00983B90"/>
    <w:rsid w:val="00983F13"/>
    <w:rsid w:val="00983F97"/>
    <w:rsid w:val="009847DF"/>
    <w:rsid w:val="00984E09"/>
    <w:rsid w:val="009854ED"/>
    <w:rsid w:val="00985942"/>
    <w:rsid w:val="00985F8F"/>
    <w:rsid w:val="009863F7"/>
    <w:rsid w:val="009867BA"/>
    <w:rsid w:val="009869C2"/>
    <w:rsid w:val="00986DB3"/>
    <w:rsid w:val="0099104B"/>
    <w:rsid w:val="00991206"/>
    <w:rsid w:val="0099191A"/>
    <w:rsid w:val="009919CC"/>
    <w:rsid w:val="00992769"/>
    <w:rsid w:val="009928CB"/>
    <w:rsid w:val="00992EFE"/>
    <w:rsid w:val="00993949"/>
    <w:rsid w:val="00993E5A"/>
    <w:rsid w:val="00994623"/>
    <w:rsid w:val="00995392"/>
    <w:rsid w:val="0099578A"/>
    <w:rsid w:val="00996637"/>
    <w:rsid w:val="00996CE0"/>
    <w:rsid w:val="00996EFC"/>
    <w:rsid w:val="009979AD"/>
    <w:rsid w:val="00997B73"/>
    <w:rsid w:val="009A135D"/>
    <w:rsid w:val="009A1B36"/>
    <w:rsid w:val="009A1E6A"/>
    <w:rsid w:val="009A226B"/>
    <w:rsid w:val="009A2DCD"/>
    <w:rsid w:val="009A352C"/>
    <w:rsid w:val="009A360E"/>
    <w:rsid w:val="009A4248"/>
    <w:rsid w:val="009A5271"/>
    <w:rsid w:val="009A5733"/>
    <w:rsid w:val="009A5B87"/>
    <w:rsid w:val="009A60BA"/>
    <w:rsid w:val="009A6519"/>
    <w:rsid w:val="009A6B9D"/>
    <w:rsid w:val="009A6CEF"/>
    <w:rsid w:val="009A7496"/>
    <w:rsid w:val="009B06A9"/>
    <w:rsid w:val="009B18ED"/>
    <w:rsid w:val="009B22DC"/>
    <w:rsid w:val="009B28C6"/>
    <w:rsid w:val="009B3929"/>
    <w:rsid w:val="009B3B6A"/>
    <w:rsid w:val="009B494C"/>
    <w:rsid w:val="009B4B4C"/>
    <w:rsid w:val="009B53F8"/>
    <w:rsid w:val="009B543B"/>
    <w:rsid w:val="009B5F90"/>
    <w:rsid w:val="009B62F6"/>
    <w:rsid w:val="009B6B96"/>
    <w:rsid w:val="009B71B2"/>
    <w:rsid w:val="009B7D54"/>
    <w:rsid w:val="009C0502"/>
    <w:rsid w:val="009C05B7"/>
    <w:rsid w:val="009C0656"/>
    <w:rsid w:val="009C141F"/>
    <w:rsid w:val="009C15C3"/>
    <w:rsid w:val="009C1EF0"/>
    <w:rsid w:val="009C2CA2"/>
    <w:rsid w:val="009C37D0"/>
    <w:rsid w:val="009C3865"/>
    <w:rsid w:val="009C3B11"/>
    <w:rsid w:val="009C44CF"/>
    <w:rsid w:val="009C50ED"/>
    <w:rsid w:val="009C60B4"/>
    <w:rsid w:val="009C691E"/>
    <w:rsid w:val="009C6C8F"/>
    <w:rsid w:val="009C75A0"/>
    <w:rsid w:val="009C7E4F"/>
    <w:rsid w:val="009D0358"/>
    <w:rsid w:val="009D2D6D"/>
    <w:rsid w:val="009D2E98"/>
    <w:rsid w:val="009D331D"/>
    <w:rsid w:val="009D3842"/>
    <w:rsid w:val="009D44F8"/>
    <w:rsid w:val="009D4663"/>
    <w:rsid w:val="009D4C05"/>
    <w:rsid w:val="009D5192"/>
    <w:rsid w:val="009D575C"/>
    <w:rsid w:val="009D5A52"/>
    <w:rsid w:val="009D676D"/>
    <w:rsid w:val="009D6F72"/>
    <w:rsid w:val="009D703A"/>
    <w:rsid w:val="009D75E6"/>
    <w:rsid w:val="009D7A90"/>
    <w:rsid w:val="009D7B23"/>
    <w:rsid w:val="009D7FCA"/>
    <w:rsid w:val="009E049B"/>
    <w:rsid w:val="009E0DC8"/>
    <w:rsid w:val="009E0FFB"/>
    <w:rsid w:val="009E11D6"/>
    <w:rsid w:val="009E25A9"/>
    <w:rsid w:val="009E2BF8"/>
    <w:rsid w:val="009E2D40"/>
    <w:rsid w:val="009E2E6D"/>
    <w:rsid w:val="009E33D7"/>
    <w:rsid w:val="009E35C4"/>
    <w:rsid w:val="009E4316"/>
    <w:rsid w:val="009E4433"/>
    <w:rsid w:val="009E4A1A"/>
    <w:rsid w:val="009E4FE1"/>
    <w:rsid w:val="009E6A06"/>
    <w:rsid w:val="009E6C41"/>
    <w:rsid w:val="009E6F70"/>
    <w:rsid w:val="009F156B"/>
    <w:rsid w:val="009F1C7C"/>
    <w:rsid w:val="009F206F"/>
    <w:rsid w:val="009F2199"/>
    <w:rsid w:val="009F27EE"/>
    <w:rsid w:val="009F3658"/>
    <w:rsid w:val="009F3E0C"/>
    <w:rsid w:val="009F4E93"/>
    <w:rsid w:val="009F5307"/>
    <w:rsid w:val="009F598E"/>
    <w:rsid w:val="009F6629"/>
    <w:rsid w:val="009F6DA4"/>
    <w:rsid w:val="009F6E27"/>
    <w:rsid w:val="009F6EE9"/>
    <w:rsid w:val="009F7800"/>
    <w:rsid w:val="00A00770"/>
    <w:rsid w:val="00A01080"/>
    <w:rsid w:val="00A01439"/>
    <w:rsid w:val="00A01B6D"/>
    <w:rsid w:val="00A02394"/>
    <w:rsid w:val="00A03E1D"/>
    <w:rsid w:val="00A04730"/>
    <w:rsid w:val="00A04BF3"/>
    <w:rsid w:val="00A04C15"/>
    <w:rsid w:val="00A05B02"/>
    <w:rsid w:val="00A05DBE"/>
    <w:rsid w:val="00A05F0A"/>
    <w:rsid w:val="00A06498"/>
    <w:rsid w:val="00A07AE1"/>
    <w:rsid w:val="00A07D8E"/>
    <w:rsid w:val="00A07F52"/>
    <w:rsid w:val="00A11A21"/>
    <w:rsid w:val="00A11C80"/>
    <w:rsid w:val="00A127B5"/>
    <w:rsid w:val="00A13625"/>
    <w:rsid w:val="00A14304"/>
    <w:rsid w:val="00A144EC"/>
    <w:rsid w:val="00A147D2"/>
    <w:rsid w:val="00A14E53"/>
    <w:rsid w:val="00A15269"/>
    <w:rsid w:val="00A153EB"/>
    <w:rsid w:val="00A1620B"/>
    <w:rsid w:val="00A165B8"/>
    <w:rsid w:val="00A16E7A"/>
    <w:rsid w:val="00A17995"/>
    <w:rsid w:val="00A210B9"/>
    <w:rsid w:val="00A212CD"/>
    <w:rsid w:val="00A21673"/>
    <w:rsid w:val="00A2171D"/>
    <w:rsid w:val="00A21A03"/>
    <w:rsid w:val="00A223AC"/>
    <w:rsid w:val="00A236D9"/>
    <w:rsid w:val="00A239AA"/>
    <w:rsid w:val="00A23FF5"/>
    <w:rsid w:val="00A2415D"/>
    <w:rsid w:val="00A24210"/>
    <w:rsid w:val="00A24BD4"/>
    <w:rsid w:val="00A25244"/>
    <w:rsid w:val="00A2674D"/>
    <w:rsid w:val="00A277B0"/>
    <w:rsid w:val="00A27D4C"/>
    <w:rsid w:val="00A302D6"/>
    <w:rsid w:val="00A30838"/>
    <w:rsid w:val="00A3117C"/>
    <w:rsid w:val="00A31422"/>
    <w:rsid w:val="00A31ECA"/>
    <w:rsid w:val="00A32455"/>
    <w:rsid w:val="00A32541"/>
    <w:rsid w:val="00A329A8"/>
    <w:rsid w:val="00A32C02"/>
    <w:rsid w:val="00A335E5"/>
    <w:rsid w:val="00A33ACA"/>
    <w:rsid w:val="00A3451E"/>
    <w:rsid w:val="00A34CC6"/>
    <w:rsid w:val="00A34D87"/>
    <w:rsid w:val="00A35030"/>
    <w:rsid w:val="00A353B9"/>
    <w:rsid w:val="00A358C2"/>
    <w:rsid w:val="00A376D5"/>
    <w:rsid w:val="00A378C5"/>
    <w:rsid w:val="00A37A04"/>
    <w:rsid w:val="00A406F8"/>
    <w:rsid w:val="00A40A1F"/>
    <w:rsid w:val="00A410BE"/>
    <w:rsid w:val="00A41554"/>
    <w:rsid w:val="00A4190B"/>
    <w:rsid w:val="00A41B18"/>
    <w:rsid w:val="00A4203C"/>
    <w:rsid w:val="00A42A88"/>
    <w:rsid w:val="00A4332A"/>
    <w:rsid w:val="00A439C5"/>
    <w:rsid w:val="00A43A24"/>
    <w:rsid w:val="00A445BE"/>
    <w:rsid w:val="00A445E9"/>
    <w:rsid w:val="00A44A81"/>
    <w:rsid w:val="00A44C56"/>
    <w:rsid w:val="00A45259"/>
    <w:rsid w:val="00A45401"/>
    <w:rsid w:val="00A45678"/>
    <w:rsid w:val="00A458B0"/>
    <w:rsid w:val="00A45BFC"/>
    <w:rsid w:val="00A45DC6"/>
    <w:rsid w:val="00A46240"/>
    <w:rsid w:val="00A47C36"/>
    <w:rsid w:val="00A504ED"/>
    <w:rsid w:val="00A50EC7"/>
    <w:rsid w:val="00A51756"/>
    <w:rsid w:val="00A529E0"/>
    <w:rsid w:val="00A53224"/>
    <w:rsid w:val="00A532D9"/>
    <w:rsid w:val="00A533D0"/>
    <w:rsid w:val="00A534B5"/>
    <w:rsid w:val="00A5372B"/>
    <w:rsid w:val="00A5374A"/>
    <w:rsid w:val="00A54EA5"/>
    <w:rsid w:val="00A55A13"/>
    <w:rsid w:val="00A55EF1"/>
    <w:rsid w:val="00A56B93"/>
    <w:rsid w:val="00A56F96"/>
    <w:rsid w:val="00A611CB"/>
    <w:rsid w:val="00A618B3"/>
    <w:rsid w:val="00A61AF8"/>
    <w:rsid w:val="00A6265F"/>
    <w:rsid w:val="00A63670"/>
    <w:rsid w:val="00A64836"/>
    <w:rsid w:val="00A64A3F"/>
    <w:rsid w:val="00A6575B"/>
    <w:rsid w:val="00A65820"/>
    <w:rsid w:val="00A65A6B"/>
    <w:rsid w:val="00A675A7"/>
    <w:rsid w:val="00A7030F"/>
    <w:rsid w:val="00A7046C"/>
    <w:rsid w:val="00A70621"/>
    <w:rsid w:val="00A71B89"/>
    <w:rsid w:val="00A72DD1"/>
    <w:rsid w:val="00A73DE4"/>
    <w:rsid w:val="00A7414A"/>
    <w:rsid w:val="00A75433"/>
    <w:rsid w:val="00A754D0"/>
    <w:rsid w:val="00A75704"/>
    <w:rsid w:val="00A75BD3"/>
    <w:rsid w:val="00A7607D"/>
    <w:rsid w:val="00A768E0"/>
    <w:rsid w:val="00A775C0"/>
    <w:rsid w:val="00A777B5"/>
    <w:rsid w:val="00A77880"/>
    <w:rsid w:val="00A77D34"/>
    <w:rsid w:val="00A812C2"/>
    <w:rsid w:val="00A8172F"/>
    <w:rsid w:val="00A8177D"/>
    <w:rsid w:val="00A81CF2"/>
    <w:rsid w:val="00A8250C"/>
    <w:rsid w:val="00A82ED1"/>
    <w:rsid w:val="00A82F4D"/>
    <w:rsid w:val="00A83429"/>
    <w:rsid w:val="00A83C2C"/>
    <w:rsid w:val="00A84262"/>
    <w:rsid w:val="00A84413"/>
    <w:rsid w:val="00A84737"/>
    <w:rsid w:val="00A84ACD"/>
    <w:rsid w:val="00A84F33"/>
    <w:rsid w:val="00A854B0"/>
    <w:rsid w:val="00A85AEE"/>
    <w:rsid w:val="00A862AE"/>
    <w:rsid w:val="00A86623"/>
    <w:rsid w:val="00A867DE"/>
    <w:rsid w:val="00A878FB"/>
    <w:rsid w:val="00A90170"/>
    <w:rsid w:val="00A90242"/>
    <w:rsid w:val="00A90BDB"/>
    <w:rsid w:val="00A90FF9"/>
    <w:rsid w:val="00A91BE2"/>
    <w:rsid w:val="00A92A2B"/>
    <w:rsid w:val="00A934C4"/>
    <w:rsid w:val="00A93DD4"/>
    <w:rsid w:val="00A954DA"/>
    <w:rsid w:val="00A95648"/>
    <w:rsid w:val="00A95723"/>
    <w:rsid w:val="00A95AC6"/>
    <w:rsid w:val="00A95B26"/>
    <w:rsid w:val="00A95FA5"/>
    <w:rsid w:val="00A9788C"/>
    <w:rsid w:val="00A97BC4"/>
    <w:rsid w:val="00AA081C"/>
    <w:rsid w:val="00AA1957"/>
    <w:rsid w:val="00AA2141"/>
    <w:rsid w:val="00AA21D6"/>
    <w:rsid w:val="00AA301E"/>
    <w:rsid w:val="00AA32AF"/>
    <w:rsid w:val="00AA331C"/>
    <w:rsid w:val="00AA36E1"/>
    <w:rsid w:val="00AA3A97"/>
    <w:rsid w:val="00AA3F5A"/>
    <w:rsid w:val="00AA4237"/>
    <w:rsid w:val="00AA4B6A"/>
    <w:rsid w:val="00AA52DE"/>
    <w:rsid w:val="00AA5A63"/>
    <w:rsid w:val="00AA5E1C"/>
    <w:rsid w:val="00AA70D4"/>
    <w:rsid w:val="00AA71EA"/>
    <w:rsid w:val="00AA79C5"/>
    <w:rsid w:val="00AA7FC4"/>
    <w:rsid w:val="00AB10D7"/>
    <w:rsid w:val="00AB3A09"/>
    <w:rsid w:val="00AB3D54"/>
    <w:rsid w:val="00AB3E6B"/>
    <w:rsid w:val="00AB413D"/>
    <w:rsid w:val="00AB41D8"/>
    <w:rsid w:val="00AB5D12"/>
    <w:rsid w:val="00AB635F"/>
    <w:rsid w:val="00AB6A4A"/>
    <w:rsid w:val="00AB708E"/>
    <w:rsid w:val="00AB73B7"/>
    <w:rsid w:val="00AB759B"/>
    <w:rsid w:val="00AC099C"/>
    <w:rsid w:val="00AC0BC2"/>
    <w:rsid w:val="00AC10C6"/>
    <w:rsid w:val="00AC10ED"/>
    <w:rsid w:val="00AC166B"/>
    <w:rsid w:val="00AC1D25"/>
    <w:rsid w:val="00AC1DBE"/>
    <w:rsid w:val="00AC1F0A"/>
    <w:rsid w:val="00AC1FCD"/>
    <w:rsid w:val="00AC2664"/>
    <w:rsid w:val="00AC362D"/>
    <w:rsid w:val="00AC3659"/>
    <w:rsid w:val="00AC37D0"/>
    <w:rsid w:val="00AC3EAF"/>
    <w:rsid w:val="00AC46FD"/>
    <w:rsid w:val="00AC47E4"/>
    <w:rsid w:val="00AC4CF4"/>
    <w:rsid w:val="00AC4E4E"/>
    <w:rsid w:val="00AC5045"/>
    <w:rsid w:val="00AC545F"/>
    <w:rsid w:val="00AC56C5"/>
    <w:rsid w:val="00AC6133"/>
    <w:rsid w:val="00AC66DD"/>
    <w:rsid w:val="00AC69E7"/>
    <w:rsid w:val="00AC7B59"/>
    <w:rsid w:val="00AD05A0"/>
    <w:rsid w:val="00AD0CCE"/>
    <w:rsid w:val="00AD1659"/>
    <w:rsid w:val="00AD18A1"/>
    <w:rsid w:val="00AD2D22"/>
    <w:rsid w:val="00AD3696"/>
    <w:rsid w:val="00AD39B8"/>
    <w:rsid w:val="00AD3AF0"/>
    <w:rsid w:val="00AD451E"/>
    <w:rsid w:val="00AD4AC6"/>
    <w:rsid w:val="00AD51D0"/>
    <w:rsid w:val="00AD526B"/>
    <w:rsid w:val="00AD5A1F"/>
    <w:rsid w:val="00AD651C"/>
    <w:rsid w:val="00AD6637"/>
    <w:rsid w:val="00AD66BD"/>
    <w:rsid w:val="00AD67C8"/>
    <w:rsid w:val="00AD6BAE"/>
    <w:rsid w:val="00AD6E00"/>
    <w:rsid w:val="00AD7066"/>
    <w:rsid w:val="00AD72CB"/>
    <w:rsid w:val="00AD732C"/>
    <w:rsid w:val="00AD7352"/>
    <w:rsid w:val="00AE0FF8"/>
    <w:rsid w:val="00AE11CB"/>
    <w:rsid w:val="00AE1276"/>
    <w:rsid w:val="00AE19B4"/>
    <w:rsid w:val="00AE1C88"/>
    <w:rsid w:val="00AE1EDD"/>
    <w:rsid w:val="00AE1F4A"/>
    <w:rsid w:val="00AE3100"/>
    <w:rsid w:val="00AE3473"/>
    <w:rsid w:val="00AE38BA"/>
    <w:rsid w:val="00AE3D78"/>
    <w:rsid w:val="00AE3F10"/>
    <w:rsid w:val="00AE3FA5"/>
    <w:rsid w:val="00AE422A"/>
    <w:rsid w:val="00AE521E"/>
    <w:rsid w:val="00AE5636"/>
    <w:rsid w:val="00AE5743"/>
    <w:rsid w:val="00AE5B2C"/>
    <w:rsid w:val="00AE5F48"/>
    <w:rsid w:val="00AE60A5"/>
    <w:rsid w:val="00AE69C1"/>
    <w:rsid w:val="00AE7A7D"/>
    <w:rsid w:val="00AE7BD1"/>
    <w:rsid w:val="00AF0058"/>
    <w:rsid w:val="00AF06FC"/>
    <w:rsid w:val="00AF0BE4"/>
    <w:rsid w:val="00AF1B1C"/>
    <w:rsid w:val="00AF1BD8"/>
    <w:rsid w:val="00AF1BFD"/>
    <w:rsid w:val="00AF1E8B"/>
    <w:rsid w:val="00AF2087"/>
    <w:rsid w:val="00AF21B6"/>
    <w:rsid w:val="00AF3C4A"/>
    <w:rsid w:val="00AF48ED"/>
    <w:rsid w:val="00AF601F"/>
    <w:rsid w:val="00AF612E"/>
    <w:rsid w:val="00AF6D15"/>
    <w:rsid w:val="00AF6F2B"/>
    <w:rsid w:val="00AF6F7B"/>
    <w:rsid w:val="00AF725D"/>
    <w:rsid w:val="00AF7C2E"/>
    <w:rsid w:val="00B0014E"/>
    <w:rsid w:val="00B00C2D"/>
    <w:rsid w:val="00B010DC"/>
    <w:rsid w:val="00B016F5"/>
    <w:rsid w:val="00B01920"/>
    <w:rsid w:val="00B01F49"/>
    <w:rsid w:val="00B024C9"/>
    <w:rsid w:val="00B0262D"/>
    <w:rsid w:val="00B02B14"/>
    <w:rsid w:val="00B03F7A"/>
    <w:rsid w:val="00B04583"/>
    <w:rsid w:val="00B045D9"/>
    <w:rsid w:val="00B04C96"/>
    <w:rsid w:val="00B04DBC"/>
    <w:rsid w:val="00B04FFF"/>
    <w:rsid w:val="00B05CBE"/>
    <w:rsid w:val="00B05E9D"/>
    <w:rsid w:val="00B0693A"/>
    <w:rsid w:val="00B0716C"/>
    <w:rsid w:val="00B10199"/>
    <w:rsid w:val="00B105B9"/>
    <w:rsid w:val="00B10E8A"/>
    <w:rsid w:val="00B10F59"/>
    <w:rsid w:val="00B1100D"/>
    <w:rsid w:val="00B1169B"/>
    <w:rsid w:val="00B1177B"/>
    <w:rsid w:val="00B11849"/>
    <w:rsid w:val="00B12A96"/>
    <w:rsid w:val="00B12B1C"/>
    <w:rsid w:val="00B13259"/>
    <w:rsid w:val="00B13D76"/>
    <w:rsid w:val="00B13DC2"/>
    <w:rsid w:val="00B13FF9"/>
    <w:rsid w:val="00B14134"/>
    <w:rsid w:val="00B14228"/>
    <w:rsid w:val="00B1464E"/>
    <w:rsid w:val="00B1643C"/>
    <w:rsid w:val="00B1643E"/>
    <w:rsid w:val="00B168A6"/>
    <w:rsid w:val="00B16A1F"/>
    <w:rsid w:val="00B16E76"/>
    <w:rsid w:val="00B1746B"/>
    <w:rsid w:val="00B179B2"/>
    <w:rsid w:val="00B20E3F"/>
    <w:rsid w:val="00B218DE"/>
    <w:rsid w:val="00B2199E"/>
    <w:rsid w:val="00B21BC6"/>
    <w:rsid w:val="00B21C95"/>
    <w:rsid w:val="00B22867"/>
    <w:rsid w:val="00B22971"/>
    <w:rsid w:val="00B230C5"/>
    <w:rsid w:val="00B23296"/>
    <w:rsid w:val="00B23826"/>
    <w:rsid w:val="00B23E1E"/>
    <w:rsid w:val="00B24789"/>
    <w:rsid w:val="00B24AFA"/>
    <w:rsid w:val="00B2572C"/>
    <w:rsid w:val="00B259C4"/>
    <w:rsid w:val="00B25E47"/>
    <w:rsid w:val="00B265B1"/>
    <w:rsid w:val="00B2673B"/>
    <w:rsid w:val="00B26F0D"/>
    <w:rsid w:val="00B27DD9"/>
    <w:rsid w:val="00B27F63"/>
    <w:rsid w:val="00B3029B"/>
    <w:rsid w:val="00B313A1"/>
    <w:rsid w:val="00B32220"/>
    <w:rsid w:val="00B32C5A"/>
    <w:rsid w:val="00B32FCC"/>
    <w:rsid w:val="00B333D5"/>
    <w:rsid w:val="00B34573"/>
    <w:rsid w:val="00B3492A"/>
    <w:rsid w:val="00B34B38"/>
    <w:rsid w:val="00B34F5A"/>
    <w:rsid w:val="00B35495"/>
    <w:rsid w:val="00B3568D"/>
    <w:rsid w:val="00B35C08"/>
    <w:rsid w:val="00B35FBF"/>
    <w:rsid w:val="00B361D2"/>
    <w:rsid w:val="00B36701"/>
    <w:rsid w:val="00B374BA"/>
    <w:rsid w:val="00B375F0"/>
    <w:rsid w:val="00B37708"/>
    <w:rsid w:val="00B379A1"/>
    <w:rsid w:val="00B4058A"/>
    <w:rsid w:val="00B409AE"/>
    <w:rsid w:val="00B40F8F"/>
    <w:rsid w:val="00B413DF"/>
    <w:rsid w:val="00B41B2D"/>
    <w:rsid w:val="00B41C6C"/>
    <w:rsid w:val="00B4242E"/>
    <w:rsid w:val="00B42432"/>
    <w:rsid w:val="00B42696"/>
    <w:rsid w:val="00B42B30"/>
    <w:rsid w:val="00B430FD"/>
    <w:rsid w:val="00B43E46"/>
    <w:rsid w:val="00B43F98"/>
    <w:rsid w:val="00B44808"/>
    <w:rsid w:val="00B4487E"/>
    <w:rsid w:val="00B44AB9"/>
    <w:rsid w:val="00B44F1F"/>
    <w:rsid w:val="00B45017"/>
    <w:rsid w:val="00B45DCE"/>
    <w:rsid w:val="00B46093"/>
    <w:rsid w:val="00B4694E"/>
    <w:rsid w:val="00B47BE2"/>
    <w:rsid w:val="00B50376"/>
    <w:rsid w:val="00B50593"/>
    <w:rsid w:val="00B508F4"/>
    <w:rsid w:val="00B50E2D"/>
    <w:rsid w:val="00B50F8D"/>
    <w:rsid w:val="00B51456"/>
    <w:rsid w:val="00B51CD8"/>
    <w:rsid w:val="00B52BDA"/>
    <w:rsid w:val="00B53F57"/>
    <w:rsid w:val="00B54008"/>
    <w:rsid w:val="00B54557"/>
    <w:rsid w:val="00B55079"/>
    <w:rsid w:val="00B55A36"/>
    <w:rsid w:val="00B55ACD"/>
    <w:rsid w:val="00B55D67"/>
    <w:rsid w:val="00B564CF"/>
    <w:rsid w:val="00B57049"/>
    <w:rsid w:val="00B571DA"/>
    <w:rsid w:val="00B5742A"/>
    <w:rsid w:val="00B60A71"/>
    <w:rsid w:val="00B61D65"/>
    <w:rsid w:val="00B6216A"/>
    <w:rsid w:val="00B62214"/>
    <w:rsid w:val="00B63F62"/>
    <w:rsid w:val="00B64242"/>
    <w:rsid w:val="00B6539C"/>
    <w:rsid w:val="00B65C8B"/>
    <w:rsid w:val="00B65DFA"/>
    <w:rsid w:val="00B66005"/>
    <w:rsid w:val="00B6633F"/>
    <w:rsid w:val="00B67A7E"/>
    <w:rsid w:val="00B7170E"/>
    <w:rsid w:val="00B73614"/>
    <w:rsid w:val="00B738CB"/>
    <w:rsid w:val="00B738FE"/>
    <w:rsid w:val="00B73CC5"/>
    <w:rsid w:val="00B73DF7"/>
    <w:rsid w:val="00B73FA5"/>
    <w:rsid w:val="00B7479C"/>
    <w:rsid w:val="00B74B54"/>
    <w:rsid w:val="00B74E75"/>
    <w:rsid w:val="00B74EA9"/>
    <w:rsid w:val="00B74EBA"/>
    <w:rsid w:val="00B74EFF"/>
    <w:rsid w:val="00B75061"/>
    <w:rsid w:val="00B752CC"/>
    <w:rsid w:val="00B75B16"/>
    <w:rsid w:val="00B75BE0"/>
    <w:rsid w:val="00B75F3E"/>
    <w:rsid w:val="00B76B44"/>
    <w:rsid w:val="00B8040E"/>
    <w:rsid w:val="00B80B3E"/>
    <w:rsid w:val="00B81D13"/>
    <w:rsid w:val="00B81F56"/>
    <w:rsid w:val="00B82737"/>
    <w:rsid w:val="00B830E3"/>
    <w:rsid w:val="00B83AB4"/>
    <w:rsid w:val="00B83F04"/>
    <w:rsid w:val="00B85D0D"/>
    <w:rsid w:val="00B85EC3"/>
    <w:rsid w:val="00B85FD4"/>
    <w:rsid w:val="00B86EE8"/>
    <w:rsid w:val="00B905CF"/>
    <w:rsid w:val="00B90D9C"/>
    <w:rsid w:val="00B918B7"/>
    <w:rsid w:val="00B91D4D"/>
    <w:rsid w:val="00B91FE7"/>
    <w:rsid w:val="00B92340"/>
    <w:rsid w:val="00B92F2B"/>
    <w:rsid w:val="00B93C36"/>
    <w:rsid w:val="00B93C4C"/>
    <w:rsid w:val="00B93C87"/>
    <w:rsid w:val="00B93F98"/>
    <w:rsid w:val="00B93FF5"/>
    <w:rsid w:val="00B942F9"/>
    <w:rsid w:val="00B944C5"/>
    <w:rsid w:val="00B94825"/>
    <w:rsid w:val="00B94E4F"/>
    <w:rsid w:val="00B960F1"/>
    <w:rsid w:val="00B96509"/>
    <w:rsid w:val="00B97151"/>
    <w:rsid w:val="00B97556"/>
    <w:rsid w:val="00B97562"/>
    <w:rsid w:val="00BA1527"/>
    <w:rsid w:val="00BA1BDA"/>
    <w:rsid w:val="00BA1C58"/>
    <w:rsid w:val="00BA2525"/>
    <w:rsid w:val="00BA2681"/>
    <w:rsid w:val="00BA2BB2"/>
    <w:rsid w:val="00BA317E"/>
    <w:rsid w:val="00BA416A"/>
    <w:rsid w:val="00BA5432"/>
    <w:rsid w:val="00BA5E94"/>
    <w:rsid w:val="00BA64DE"/>
    <w:rsid w:val="00BA6818"/>
    <w:rsid w:val="00BA68AB"/>
    <w:rsid w:val="00BA7CCF"/>
    <w:rsid w:val="00BA7D89"/>
    <w:rsid w:val="00BB1337"/>
    <w:rsid w:val="00BB14DE"/>
    <w:rsid w:val="00BB1895"/>
    <w:rsid w:val="00BB231C"/>
    <w:rsid w:val="00BB3520"/>
    <w:rsid w:val="00BB3555"/>
    <w:rsid w:val="00BB3ABF"/>
    <w:rsid w:val="00BB3DEA"/>
    <w:rsid w:val="00BB43AF"/>
    <w:rsid w:val="00BB43BA"/>
    <w:rsid w:val="00BB4D58"/>
    <w:rsid w:val="00BB530E"/>
    <w:rsid w:val="00BB5C6E"/>
    <w:rsid w:val="00BB5D72"/>
    <w:rsid w:val="00BB65A3"/>
    <w:rsid w:val="00BB65B3"/>
    <w:rsid w:val="00BB709B"/>
    <w:rsid w:val="00BB7292"/>
    <w:rsid w:val="00BC1354"/>
    <w:rsid w:val="00BC1706"/>
    <w:rsid w:val="00BC1B37"/>
    <w:rsid w:val="00BC2359"/>
    <w:rsid w:val="00BC27F8"/>
    <w:rsid w:val="00BC2EC9"/>
    <w:rsid w:val="00BC3084"/>
    <w:rsid w:val="00BC3436"/>
    <w:rsid w:val="00BC3CC0"/>
    <w:rsid w:val="00BC4658"/>
    <w:rsid w:val="00BC497A"/>
    <w:rsid w:val="00BC4D27"/>
    <w:rsid w:val="00BC4D87"/>
    <w:rsid w:val="00BC5403"/>
    <w:rsid w:val="00BC6268"/>
    <w:rsid w:val="00BC649F"/>
    <w:rsid w:val="00BC6525"/>
    <w:rsid w:val="00BC6B64"/>
    <w:rsid w:val="00BC7F79"/>
    <w:rsid w:val="00BC7F8A"/>
    <w:rsid w:val="00BD060C"/>
    <w:rsid w:val="00BD1494"/>
    <w:rsid w:val="00BD2AFD"/>
    <w:rsid w:val="00BD3499"/>
    <w:rsid w:val="00BD39A3"/>
    <w:rsid w:val="00BD3D44"/>
    <w:rsid w:val="00BD3E58"/>
    <w:rsid w:val="00BD47C7"/>
    <w:rsid w:val="00BD5555"/>
    <w:rsid w:val="00BD6ED4"/>
    <w:rsid w:val="00BD6F26"/>
    <w:rsid w:val="00BD77BF"/>
    <w:rsid w:val="00BE0387"/>
    <w:rsid w:val="00BE09B4"/>
    <w:rsid w:val="00BE116A"/>
    <w:rsid w:val="00BE1741"/>
    <w:rsid w:val="00BE2194"/>
    <w:rsid w:val="00BE343D"/>
    <w:rsid w:val="00BE3716"/>
    <w:rsid w:val="00BE3D1A"/>
    <w:rsid w:val="00BE40C7"/>
    <w:rsid w:val="00BE414D"/>
    <w:rsid w:val="00BE4BF0"/>
    <w:rsid w:val="00BE4C85"/>
    <w:rsid w:val="00BE51FB"/>
    <w:rsid w:val="00BE5827"/>
    <w:rsid w:val="00BE5945"/>
    <w:rsid w:val="00BF00E7"/>
    <w:rsid w:val="00BF010F"/>
    <w:rsid w:val="00BF018F"/>
    <w:rsid w:val="00BF0572"/>
    <w:rsid w:val="00BF139D"/>
    <w:rsid w:val="00BF13CC"/>
    <w:rsid w:val="00BF1B4A"/>
    <w:rsid w:val="00BF1FCB"/>
    <w:rsid w:val="00BF45BC"/>
    <w:rsid w:val="00BF4621"/>
    <w:rsid w:val="00BF4927"/>
    <w:rsid w:val="00BF4AAF"/>
    <w:rsid w:val="00BF5311"/>
    <w:rsid w:val="00BF59CB"/>
    <w:rsid w:val="00BF5B5E"/>
    <w:rsid w:val="00BF657A"/>
    <w:rsid w:val="00BF672A"/>
    <w:rsid w:val="00BF6BE4"/>
    <w:rsid w:val="00BF6D2E"/>
    <w:rsid w:val="00BF7562"/>
    <w:rsid w:val="00BF77A7"/>
    <w:rsid w:val="00BF79D5"/>
    <w:rsid w:val="00BF7B1C"/>
    <w:rsid w:val="00C0033C"/>
    <w:rsid w:val="00C00CF8"/>
    <w:rsid w:val="00C0131E"/>
    <w:rsid w:val="00C013D8"/>
    <w:rsid w:val="00C02CA5"/>
    <w:rsid w:val="00C02E1E"/>
    <w:rsid w:val="00C0300C"/>
    <w:rsid w:val="00C03391"/>
    <w:rsid w:val="00C03BCA"/>
    <w:rsid w:val="00C03D3B"/>
    <w:rsid w:val="00C03F20"/>
    <w:rsid w:val="00C0433B"/>
    <w:rsid w:val="00C05618"/>
    <w:rsid w:val="00C0567F"/>
    <w:rsid w:val="00C05AFC"/>
    <w:rsid w:val="00C07090"/>
    <w:rsid w:val="00C073AF"/>
    <w:rsid w:val="00C07C8B"/>
    <w:rsid w:val="00C10058"/>
    <w:rsid w:val="00C1076C"/>
    <w:rsid w:val="00C108FC"/>
    <w:rsid w:val="00C10A39"/>
    <w:rsid w:val="00C10D32"/>
    <w:rsid w:val="00C10DCE"/>
    <w:rsid w:val="00C11042"/>
    <w:rsid w:val="00C11F34"/>
    <w:rsid w:val="00C12552"/>
    <w:rsid w:val="00C1290E"/>
    <w:rsid w:val="00C12E4F"/>
    <w:rsid w:val="00C13236"/>
    <w:rsid w:val="00C13806"/>
    <w:rsid w:val="00C139C5"/>
    <w:rsid w:val="00C13A72"/>
    <w:rsid w:val="00C141CD"/>
    <w:rsid w:val="00C155F5"/>
    <w:rsid w:val="00C16E1D"/>
    <w:rsid w:val="00C1749B"/>
    <w:rsid w:val="00C17A7F"/>
    <w:rsid w:val="00C17EE9"/>
    <w:rsid w:val="00C20B90"/>
    <w:rsid w:val="00C20DB5"/>
    <w:rsid w:val="00C21211"/>
    <w:rsid w:val="00C21DE8"/>
    <w:rsid w:val="00C220DF"/>
    <w:rsid w:val="00C225A6"/>
    <w:rsid w:val="00C22C80"/>
    <w:rsid w:val="00C23276"/>
    <w:rsid w:val="00C2367D"/>
    <w:rsid w:val="00C246D3"/>
    <w:rsid w:val="00C24979"/>
    <w:rsid w:val="00C249DA"/>
    <w:rsid w:val="00C2523C"/>
    <w:rsid w:val="00C25909"/>
    <w:rsid w:val="00C26153"/>
    <w:rsid w:val="00C26869"/>
    <w:rsid w:val="00C26B83"/>
    <w:rsid w:val="00C27132"/>
    <w:rsid w:val="00C27BC3"/>
    <w:rsid w:val="00C30E2E"/>
    <w:rsid w:val="00C321C8"/>
    <w:rsid w:val="00C324D9"/>
    <w:rsid w:val="00C328A9"/>
    <w:rsid w:val="00C330E4"/>
    <w:rsid w:val="00C331EE"/>
    <w:rsid w:val="00C33371"/>
    <w:rsid w:val="00C3354B"/>
    <w:rsid w:val="00C3356C"/>
    <w:rsid w:val="00C33EAF"/>
    <w:rsid w:val="00C354A3"/>
    <w:rsid w:val="00C35A9D"/>
    <w:rsid w:val="00C35EFE"/>
    <w:rsid w:val="00C36088"/>
    <w:rsid w:val="00C366D8"/>
    <w:rsid w:val="00C413AC"/>
    <w:rsid w:val="00C41498"/>
    <w:rsid w:val="00C418EB"/>
    <w:rsid w:val="00C41EA7"/>
    <w:rsid w:val="00C4237A"/>
    <w:rsid w:val="00C4335F"/>
    <w:rsid w:val="00C43EBF"/>
    <w:rsid w:val="00C445F6"/>
    <w:rsid w:val="00C44955"/>
    <w:rsid w:val="00C44DC1"/>
    <w:rsid w:val="00C453D0"/>
    <w:rsid w:val="00C45EB9"/>
    <w:rsid w:val="00C46091"/>
    <w:rsid w:val="00C46605"/>
    <w:rsid w:val="00C46B7A"/>
    <w:rsid w:val="00C47212"/>
    <w:rsid w:val="00C475CD"/>
    <w:rsid w:val="00C500EF"/>
    <w:rsid w:val="00C50E0F"/>
    <w:rsid w:val="00C50FE0"/>
    <w:rsid w:val="00C517BA"/>
    <w:rsid w:val="00C51AFD"/>
    <w:rsid w:val="00C52859"/>
    <w:rsid w:val="00C53DA5"/>
    <w:rsid w:val="00C54537"/>
    <w:rsid w:val="00C546D0"/>
    <w:rsid w:val="00C550DD"/>
    <w:rsid w:val="00C5691E"/>
    <w:rsid w:val="00C570A1"/>
    <w:rsid w:val="00C574A3"/>
    <w:rsid w:val="00C6096A"/>
    <w:rsid w:val="00C60D7A"/>
    <w:rsid w:val="00C60FC8"/>
    <w:rsid w:val="00C61635"/>
    <w:rsid w:val="00C61A36"/>
    <w:rsid w:val="00C61A48"/>
    <w:rsid w:val="00C61DF5"/>
    <w:rsid w:val="00C61FC4"/>
    <w:rsid w:val="00C62721"/>
    <w:rsid w:val="00C62A20"/>
    <w:rsid w:val="00C62A47"/>
    <w:rsid w:val="00C62A56"/>
    <w:rsid w:val="00C64064"/>
    <w:rsid w:val="00C64834"/>
    <w:rsid w:val="00C64F7D"/>
    <w:rsid w:val="00C67528"/>
    <w:rsid w:val="00C676B7"/>
    <w:rsid w:val="00C6785A"/>
    <w:rsid w:val="00C700B0"/>
    <w:rsid w:val="00C70743"/>
    <w:rsid w:val="00C70F92"/>
    <w:rsid w:val="00C720B7"/>
    <w:rsid w:val="00C72705"/>
    <w:rsid w:val="00C74067"/>
    <w:rsid w:val="00C74370"/>
    <w:rsid w:val="00C746D8"/>
    <w:rsid w:val="00C74E46"/>
    <w:rsid w:val="00C75E97"/>
    <w:rsid w:val="00C75EB7"/>
    <w:rsid w:val="00C760A2"/>
    <w:rsid w:val="00C76841"/>
    <w:rsid w:val="00C7779C"/>
    <w:rsid w:val="00C802E9"/>
    <w:rsid w:val="00C8088E"/>
    <w:rsid w:val="00C815C4"/>
    <w:rsid w:val="00C81BEC"/>
    <w:rsid w:val="00C81E64"/>
    <w:rsid w:val="00C820A4"/>
    <w:rsid w:val="00C829E4"/>
    <w:rsid w:val="00C82A2A"/>
    <w:rsid w:val="00C82A8B"/>
    <w:rsid w:val="00C82C5F"/>
    <w:rsid w:val="00C83F6C"/>
    <w:rsid w:val="00C84122"/>
    <w:rsid w:val="00C8435B"/>
    <w:rsid w:val="00C84521"/>
    <w:rsid w:val="00C84CAF"/>
    <w:rsid w:val="00C84EE7"/>
    <w:rsid w:val="00C85024"/>
    <w:rsid w:val="00C86114"/>
    <w:rsid w:val="00C86357"/>
    <w:rsid w:val="00C86C26"/>
    <w:rsid w:val="00C87159"/>
    <w:rsid w:val="00C876F8"/>
    <w:rsid w:val="00C87744"/>
    <w:rsid w:val="00C87F14"/>
    <w:rsid w:val="00C90205"/>
    <w:rsid w:val="00C9040F"/>
    <w:rsid w:val="00C9061D"/>
    <w:rsid w:val="00C910DB"/>
    <w:rsid w:val="00C92A31"/>
    <w:rsid w:val="00C92DD7"/>
    <w:rsid w:val="00C934B6"/>
    <w:rsid w:val="00C94012"/>
    <w:rsid w:val="00C940EF"/>
    <w:rsid w:val="00C94B1A"/>
    <w:rsid w:val="00C94CE4"/>
    <w:rsid w:val="00C955E4"/>
    <w:rsid w:val="00C956DD"/>
    <w:rsid w:val="00C95D77"/>
    <w:rsid w:val="00C964FA"/>
    <w:rsid w:val="00C96725"/>
    <w:rsid w:val="00C96A4B"/>
    <w:rsid w:val="00C96A75"/>
    <w:rsid w:val="00CA0597"/>
    <w:rsid w:val="00CA14C6"/>
    <w:rsid w:val="00CA21E5"/>
    <w:rsid w:val="00CA2572"/>
    <w:rsid w:val="00CA3554"/>
    <w:rsid w:val="00CA4E97"/>
    <w:rsid w:val="00CA5040"/>
    <w:rsid w:val="00CA515F"/>
    <w:rsid w:val="00CA5278"/>
    <w:rsid w:val="00CA5365"/>
    <w:rsid w:val="00CA707C"/>
    <w:rsid w:val="00CA71E4"/>
    <w:rsid w:val="00CA77E8"/>
    <w:rsid w:val="00CA785D"/>
    <w:rsid w:val="00CA78A6"/>
    <w:rsid w:val="00CA7FB9"/>
    <w:rsid w:val="00CB04B9"/>
    <w:rsid w:val="00CB1B66"/>
    <w:rsid w:val="00CB1CC7"/>
    <w:rsid w:val="00CB21F7"/>
    <w:rsid w:val="00CB24EB"/>
    <w:rsid w:val="00CB29A7"/>
    <w:rsid w:val="00CB2A7E"/>
    <w:rsid w:val="00CB2B1B"/>
    <w:rsid w:val="00CB2B43"/>
    <w:rsid w:val="00CB2BA4"/>
    <w:rsid w:val="00CB3057"/>
    <w:rsid w:val="00CB3D5A"/>
    <w:rsid w:val="00CB3D5E"/>
    <w:rsid w:val="00CB40EE"/>
    <w:rsid w:val="00CB414D"/>
    <w:rsid w:val="00CB44AF"/>
    <w:rsid w:val="00CB5143"/>
    <w:rsid w:val="00CB539C"/>
    <w:rsid w:val="00CB5AD3"/>
    <w:rsid w:val="00CC036B"/>
    <w:rsid w:val="00CC087B"/>
    <w:rsid w:val="00CC19F2"/>
    <w:rsid w:val="00CC1A61"/>
    <w:rsid w:val="00CC2055"/>
    <w:rsid w:val="00CC22E2"/>
    <w:rsid w:val="00CC3292"/>
    <w:rsid w:val="00CC3C51"/>
    <w:rsid w:val="00CC4421"/>
    <w:rsid w:val="00CC4E2D"/>
    <w:rsid w:val="00CC5AB1"/>
    <w:rsid w:val="00CC6093"/>
    <w:rsid w:val="00CC6F9E"/>
    <w:rsid w:val="00CC73FA"/>
    <w:rsid w:val="00CD02DD"/>
    <w:rsid w:val="00CD03A8"/>
    <w:rsid w:val="00CD052F"/>
    <w:rsid w:val="00CD086C"/>
    <w:rsid w:val="00CD0EC0"/>
    <w:rsid w:val="00CD15F0"/>
    <w:rsid w:val="00CD21B2"/>
    <w:rsid w:val="00CD2F52"/>
    <w:rsid w:val="00CD35E0"/>
    <w:rsid w:val="00CD3E30"/>
    <w:rsid w:val="00CD6A4B"/>
    <w:rsid w:val="00CD6BDF"/>
    <w:rsid w:val="00CE007A"/>
    <w:rsid w:val="00CE0F8D"/>
    <w:rsid w:val="00CE11B5"/>
    <w:rsid w:val="00CE151B"/>
    <w:rsid w:val="00CE193A"/>
    <w:rsid w:val="00CE199C"/>
    <w:rsid w:val="00CE28A7"/>
    <w:rsid w:val="00CE2920"/>
    <w:rsid w:val="00CE2E09"/>
    <w:rsid w:val="00CE48CC"/>
    <w:rsid w:val="00CE4F49"/>
    <w:rsid w:val="00CE589B"/>
    <w:rsid w:val="00CE5B38"/>
    <w:rsid w:val="00CE5C01"/>
    <w:rsid w:val="00CE6E6C"/>
    <w:rsid w:val="00CE71AD"/>
    <w:rsid w:val="00CF025C"/>
    <w:rsid w:val="00CF06E9"/>
    <w:rsid w:val="00CF095E"/>
    <w:rsid w:val="00CF0AEB"/>
    <w:rsid w:val="00CF1286"/>
    <w:rsid w:val="00CF1D9A"/>
    <w:rsid w:val="00CF3929"/>
    <w:rsid w:val="00CF3FE3"/>
    <w:rsid w:val="00CF61A3"/>
    <w:rsid w:val="00CF6373"/>
    <w:rsid w:val="00CF653B"/>
    <w:rsid w:val="00CF6E97"/>
    <w:rsid w:val="00CF7270"/>
    <w:rsid w:val="00D00784"/>
    <w:rsid w:val="00D0084F"/>
    <w:rsid w:val="00D00A1C"/>
    <w:rsid w:val="00D01F26"/>
    <w:rsid w:val="00D03F13"/>
    <w:rsid w:val="00D0499B"/>
    <w:rsid w:val="00D04A5F"/>
    <w:rsid w:val="00D06BB7"/>
    <w:rsid w:val="00D06ECE"/>
    <w:rsid w:val="00D1006F"/>
    <w:rsid w:val="00D107C2"/>
    <w:rsid w:val="00D10C5B"/>
    <w:rsid w:val="00D119EF"/>
    <w:rsid w:val="00D121FF"/>
    <w:rsid w:val="00D12675"/>
    <w:rsid w:val="00D12904"/>
    <w:rsid w:val="00D1316B"/>
    <w:rsid w:val="00D1379D"/>
    <w:rsid w:val="00D13D04"/>
    <w:rsid w:val="00D1474C"/>
    <w:rsid w:val="00D14A03"/>
    <w:rsid w:val="00D14DF9"/>
    <w:rsid w:val="00D15DD2"/>
    <w:rsid w:val="00D16166"/>
    <w:rsid w:val="00D167DD"/>
    <w:rsid w:val="00D16ED8"/>
    <w:rsid w:val="00D16EF1"/>
    <w:rsid w:val="00D17744"/>
    <w:rsid w:val="00D202F6"/>
    <w:rsid w:val="00D207DB"/>
    <w:rsid w:val="00D21182"/>
    <w:rsid w:val="00D2234F"/>
    <w:rsid w:val="00D223AD"/>
    <w:rsid w:val="00D2257C"/>
    <w:rsid w:val="00D2316B"/>
    <w:rsid w:val="00D23382"/>
    <w:rsid w:val="00D24112"/>
    <w:rsid w:val="00D2607B"/>
    <w:rsid w:val="00D26963"/>
    <w:rsid w:val="00D26E2E"/>
    <w:rsid w:val="00D27030"/>
    <w:rsid w:val="00D27454"/>
    <w:rsid w:val="00D27636"/>
    <w:rsid w:val="00D279F5"/>
    <w:rsid w:val="00D27A94"/>
    <w:rsid w:val="00D27DDD"/>
    <w:rsid w:val="00D30A32"/>
    <w:rsid w:val="00D3174E"/>
    <w:rsid w:val="00D3191D"/>
    <w:rsid w:val="00D32A4D"/>
    <w:rsid w:val="00D32FC1"/>
    <w:rsid w:val="00D33380"/>
    <w:rsid w:val="00D339D8"/>
    <w:rsid w:val="00D33CC4"/>
    <w:rsid w:val="00D34274"/>
    <w:rsid w:val="00D350B7"/>
    <w:rsid w:val="00D35271"/>
    <w:rsid w:val="00D35274"/>
    <w:rsid w:val="00D354D8"/>
    <w:rsid w:val="00D362C4"/>
    <w:rsid w:val="00D37342"/>
    <w:rsid w:val="00D37CF7"/>
    <w:rsid w:val="00D37EA4"/>
    <w:rsid w:val="00D40478"/>
    <w:rsid w:val="00D4084C"/>
    <w:rsid w:val="00D40E57"/>
    <w:rsid w:val="00D420EA"/>
    <w:rsid w:val="00D42934"/>
    <w:rsid w:val="00D42D03"/>
    <w:rsid w:val="00D4356D"/>
    <w:rsid w:val="00D43888"/>
    <w:rsid w:val="00D441A9"/>
    <w:rsid w:val="00D453AC"/>
    <w:rsid w:val="00D4597C"/>
    <w:rsid w:val="00D46277"/>
    <w:rsid w:val="00D466FB"/>
    <w:rsid w:val="00D46D86"/>
    <w:rsid w:val="00D46FA3"/>
    <w:rsid w:val="00D47741"/>
    <w:rsid w:val="00D47FC6"/>
    <w:rsid w:val="00D5066E"/>
    <w:rsid w:val="00D509D2"/>
    <w:rsid w:val="00D5149B"/>
    <w:rsid w:val="00D51B4D"/>
    <w:rsid w:val="00D5205E"/>
    <w:rsid w:val="00D52DB4"/>
    <w:rsid w:val="00D52DDA"/>
    <w:rsid w:val="00D52FC2"/>
    <w:rsid w:val="00D53B46"/>
    <w:rsid w:val="00D53EF3"/>
    <w:rsid w:val="00D542D3"/>
    <w:rsid w:val="00D549AD"/>
    <w:rsid w:val="00D552F3"/>
    <w:rsid w:val="00D56532"/>
    <w:rsid w:val="00D56B2C"/>
    <w:rsid w:val="00D574A3"/>
    <w:rsid w:val="00D57679"/>
    <w:rsid w:val="00D57941"/>
    <w:rsid w:val="00D57B1B"/>
    <w:rsid w:val="00D61148"/>
    <w:rsid w:val="00D61F17"/>
    <w:rsid w:val="00D6238F"/>
    <w:rsid w:val="00D6283C"/>
    <w:rsid w:val="00D62DCB"/>
    <w:rsid w:val="00D63720"/>
    <w:rsid w:val="00D63D66"/>
    <w:rsid w:val="00D63FD6"/>
    <w:rsid w:val="00D646F9"/>
    <w:rsid w:val="00D64D89"/>
    <w:rsid w:val="00D65AB8"/>
    <w:rsid w:val="00D65E21"/>
    <w:rsid w:val="00D65F88"/>
    <w:rsid w:val="00D66017"/>
    <w:rsid w:val="00D66D96"/>
    <w:rsid w:val="00D6788A"/>
    <w:rsid w:val="00D67969"/>
    <w:rsid w:val="00D7016C"/>
    <w:rsid w:val="00D70EA1"/>
    <w:rsid w:val="00D715F5"/>
    <w:rsid w:val="00D71D09"/>
    <w:rsid w:val="00D720AF"/>
    <w:rsid w:val="00D72300"/>
    <w:rsid w:val="00D72369"/>
    <w:rsid w:val="00D72A34"/>
    <w:rsid w:val="00D72D1D"/>
    <w:rsid w:val="00D72F99"/>
    <w:rsid w:val="00D73DE9"/>
    <w:rsid w:val="00D74387"/>
    <w:rsid w:val="00D761B0"/>
    <w:rsid w:val="00D7635D"/>
    <w:rsid w:val="00D76A92"/>
    <w:rsid w:val="00D76C48"/>
    <w:rsid w:val="00D7712A"/>
    <w:rsid w:val="00D771AF"/>
    <w:rsid w:val="00D775BE"/>
    <w:rsid w:val="00D80E46"/>
    <w:rsid w:val="00D81BDC"/>
    <w:rsid w:val="00D81D16"/>
    <w:rsid w:val="00D832AD"/>
    <w:rsid w:val="00D83C21"/>
    <w:rsid w:val="00D84551"/>
    <w:rsid w:val="00D84707"/>
    <w:rsid w:val="00D853D7"/>
    <w:rsid w:val="00D8552D"/>
    <w:rsid w:val="00D859DD"/>
    <w:rsid w:val="00D85D5F"/>
    <w:rsid w:val="00D86EC1"/>
    <w:rsid w:val="00D871D7"/>
    <w:rsid w:val="00D8744B"/>
    <w:rsid w:val="00D90072"/>
    <w:rsid w:val="00D90831"/>
    <w:rsid w:val="00D90D15"/>
    <w:rsid w:val="00D92114"/>
    <w:rsid w:val="00D9258B"/>
    <w:rsid w:val="00D92B65"/>
    <w:rsid w:val="00D92DEF"/>
    <w:rsid w:val="00D92FD8"/>
    <w:rsid w:val="00D934E2"/>
    <w:rsid w:val="00D94865"/>
    <w:rsid w:val="00D94983"/>
    <w:rsid w:val="00D94BAE"/>
    <w:rsid w:val="00D94D01"/>
    <w:rsid w:val="00D958FA"/>
    <w:rsid w:val="00D96433"/>
    <w:rsid w:val="00D979B4"/>
    <w:rsid w:val="00D97A76"/>
    <w:rsid w:val="00D97B6D"/>
    <w:rsid w:val="00DA002B"/>
    <w:rsid w:val="00DA0EE5"/>
    <w:rsid w:val="00DA116D"/>
    <w:rsid w:val="00DA2D8E"/>
    <w:rsid w:val="00DA2EDB"/>
    <w:rsid w:val="00DA4DEC"/>
    <w:rsid w:val="00DA55CB"/>
    <w:rsid w:val="00DA5BDE"/>
    <w:rsid w:val="00DA5F72"/>
    <w:rsid w:val="00DA60E2"/>
    <w:rsid w:val="00DA6B0C"/>
    <w:rsid w:val="00DA6FB5"/>
    <w:rsid w:val="00DA7242"/>
    <w:rsid w:val="00DA7288"/>
    <w:rsid w:val="00DA78DF"/>
    <w:rsid w:val="00DA7B14"/>
    <w:rsid w:val="00DB12A4"/>
    <w:rsid w:val="00DB1C03"/>
    <w:rsid w:val="00DB2236"/>
    <w:rsid w:val="00DB274F"/>
    <w:rsid w:val="00DB2828"/>
    <w:rsid w:val="00DB2E47"/>
    <w:rsid w:val="00DB3170"/>
    <w:rsid w:val="00DB4BE9"/>
    <w:rsid w:val="00DB4C84"/>
    <w:rsid w:val="00DB5328"/>
    <w:rsid w:val="00DB5D2E"/>
    <w:rsid w:val="00DB60CD"/>
    <w:rsid w:val="00DB6A6E"/>
    <w:rsid w:val="00DB6A75"/>
    <w:rsid w:val="00DB6ADD"/>
    <w:rsid w:val="00DB6B58"/>
    <w:rsid w:val="00DB71CB"/>
    <w:rsid w:val="00DB770C"/>
    <w:rsid w:val="00DB78A8"/>
    <w:rsid w:val="00DB7A33"/>
    <w:rsid w:val="00DC16F3"/>
    <w:rsid w:val="00DC1838"/>
    <w:rsid w:val="00DC199E"/>
    <w:rsid w:val="00DC1DFE"/>
    <w:rsid w:val="00DC1F1B"/>
    <w:rsid w:val="00DC34BF"/>
    <w:rsid w:val="00DC3D0A"/>
    <w:rsid w:val="00DC3FC5"/>
    <w:rsid w:val="00DC45DE"/>
    <w:rsid w:val="00DC4664"/>
    <w:rsid w:val="00DC4C47"/>
    <w:rsid w:val="00DC5119"/>
    <w:rsid w:val="00DC595E"/>
    <w:rsid w:val="00DC5970"/>
    <w:rsid w:val="00DC6373"/>
    <w:rsid w:val="00DC6487"/>
    <w:rsid w:val="00DC7D39"/>
    <w:rsid w:val="00DC7D60"/>
    <w:rsid w:val="00DD0A7B"/>
    <w:rsid w:val="00DD1FB1"/>
    <w:rsid w:val="00DD2696"/>
    <w:rsid w:val="00DD27FC"/>
    <w:rsid w:val="00DD2A03"/>
    <w:rsid w:val="00DD2F2D"/>
    <w:rsid w:val="00DD3708"/>
    <w:rsid w:val="00DD389B"/>
    <w:rsid w:val="00DD3A1B"/>
    <w:rsid w:val="00DD3D47"/>
    <w:rsid w:val="00DD3FE1"/>
    <w:rsid w:val="00DD4AB7"/>
    <w:rsid w:val="00DD6359"/>
    <w:rsid w:val="00DD6C3E"/>
    <w:rsid w:val="00DD6F06"/>
    <w:rsid w:val="00DE0216"/>
    <w:rsid w:val="00DE086C"/>
    <w:rsid w:val="00DE0F0E"/>
    <w:rsid w:val="00DE1311"/>
    <w:rsid w:val="00DE14D8"/>
    <w:rsid w:val="00DE1E25"/>
    <w:rsid w:val="00DE2247"/>
    <w:rsid w:val="00DE2E38"/>
    <w:rsid w:val="00DE334F"/>
    <w:rsid w:val="00DE3E49"/>
    <w:rsid w:val="00DE43ED"/>
    <w:rsid w:val="00DE4B99"/>
    <w:rsid w:val="00DE4F46"/>
    <w:rsid w:val="00DE5251"/>
    <w:rsid w:val="00DE5551"/>
    <w:rsid w:val="00DE7087"/>
    <w:rsid w:val="00DE7B96"/>
    <w:rsid w:val="00DF06AF"/>
    <w:rsid w:val="00DF09EE"/>
    <w:rsid w:val="00DF26EA"/>
    <w:rsid w:val="00DF2BF3"/>
    <w:rsid w:val="00DF3C85"/>
    <w:rsid w:val="00DF405D"/>
    <w:rsid w:val="00DF4595"/>
    <w:rsid w:val="00DF5751"/>
    <w:rsid w:val="00DF66B3"/>
    <w:rsid w:val="00DF6726"/>
    <w:rsid w:val="00DF67FE"/>
    <w:rsid w:val="00DF6FD1"/>
    <w:rsid w:val="00DF7333"/>
    <w:rsid w:val="00DF76B1"/>
    <w:rsid w:val="00DF77A0"/>
    <w:rsid w:val="00E01138"/>
    <w:rsid w:val="00E012D7"/>
    <w:rsid w:val="00E0192D"/>
    <w:rsid w:val="00E01BBA"/>
    <w:rsid w:val="00E021CC"/>
    <w:rsid w:val="00E02776"/>
    <w:rsid w:val="00E04B1C"/>
    <w:rsid w:val="00E0504A"/>
    <w:rsid w:val="00E05527"/>
    <w:rsid w:val="00E0588B"/>
    <w:rsid w:val="00E05F38"/>
    <w:rsid w:val="00E06769"/>
    <w:rsid w:val="00E0716C"/>
    <w:rsid w:val="00E109E3"/>
    <w:rsid w:val="00E115D1"/>
    <w:rsid w:val="00E11650"/>
    <w:rsid w:val="00E119D1"/>
    <w:rsid w:val="00E11DEE"/>
    <w:rsid w:val="00E11E26"/>
    <w:rsid w:val="00E140BD"/>
    <w:rsid w:val="00E1421D"/>
    <w:rsid w:val="00E1435F"/>
    <w:rsid w:val="00E1441D"/>
    <w:rsid w:val="00E148CA"/>
    <w:rsid w:val="00E14DCA"/>
    <w:rsid w:val="00E15601"/>
    <w:rsid w:val="00E15DCE"/>
    <w:rsid w:val="00E165E2"/>
    <w:rsid w:val="00E17482"/>
    <w:rsid w:val="00E1764E"/>
    <w:rsid w:val="00E178A5"/>
    <w:rsid w:val="00E178C4"/>
    <w:rsid w:val="00E17B10"/>
    <w:rsid w:val="00E2047F"/>
    <w:rsid w:val="00E2183B"/>
    <w:rsid w:val="00E21F21"/>
    <w:rsid w:val="00E229A7"/>
    <w:rsid w:val="00E22E10"/>
    <w:rsid w:val="00E2353F"/>
    <w:rsid w:val="00E23BE8"/>
    <w:rsid w:val="00E240D2"/>
    <w:rsid w:val="00E248AB"/>
    <w:rsid w:val="00E25636"/>
    <w:rsid w:val="00E259D8"/>
    <w:rsid w:val="00E25E7D"/>
    <w:rsid w:val="00E25EE1"/>
    <w:rsid w:val="00E2618D"/>
    <w:rsid w:val="00E261C3"/>
    <w:rsid w:val="00E2648A"/>
    <w:rsid w:val="00E26729"/>
    <w:rsid w:val="00E26BA6"/>
    <w:rsid w:val="00E27B1B"/>
    <w:rsid w:val="00E30BFE"/>
    <w:rsid w:val="00E31A88"/>
    <w:rsid w:val="00E3259E"/>
    <w:rsid w:val="00E32E77"/>
    <w:rsid w:val="00E32F62"/>
    <w:rsid w:val="00E334DC"/>
    <w:rsid w:val="00E33751"/>
    <w:rsid w:val="00E346BE"/>
    <w:rsid w:val="00E34DF0"/>
    <w:rsid w:val="00E35756"/>
    <w:rsid w:val="00E36120"/>
    <w:rsid w:val="00E36DF3"/>
    <w:rsid w:val="00E370E5"/>
    <w:rsid w:val="00E37653"/>
    <w:rsid w:val="00E406B7"/>
    <w:rsid w:val="00E42433"/>
    <w:rsid w:val="00E42830"/>
    <w:rsid w:val="00E43148"/>
    <w:rsid w:val="00E439ED"/>
    <w:rsid w:val="00E440FD"/>
    <w:rsid w:val="00E444B6"/>
    <w:rsid w:val="00E44856"/>
    <w:rsid w:val="00E44AE2"/>
    <w:rsid w:val="00E44C09"/>
    <w:rsid w:val="00E459E1"/>
    <w:rsid w:val="00E45E8E"/>
    <w:rsid w:val="00E463FC"/>
    <w:rsid w:val="00E46EED"/>
    <w:rsid w:val="00E47192"/>
    <w:rsid w:val="00E47505"/>
    <w:rsid w:val="00E4772D"/>
    <w:rsid w:val="00E50242"/>
    <w:rsid w:val="00E50A5A"/>
    <w:rsid w:val="00E50E02"/>
    <w:rsid w:val="00E5109B"/>
    <w:rsid w:val="00E515B3"/>
    <w:rsid w:val="00E522D4"/>
    <w:rsid w:val="00E52326"/>
    <w:rsid w:val="00E525A1"/>
    <w:rsid w:val="00E52606"/>
    <w:rsid w:val="00E52EEB"/>
    <w:rsid w:val="00E53211"/>
    <w:rsid w:val="00E54072"/>
    <w:rsid w:val="00E542B3"/>
    <w:rsid w:val="00E5587F"/>
    <w:rsid w:val="00E55ADB"/>
    <w:rsid w:val="00E55B00"/>
    <w:rsid w:val="00E56177"/>
    <w:rsid w:val="00E56345"/>
    <w:rsid w:val="00E57F39"/>
    <w:rsid w:val="00E6036D"/>
    <w:rsid w:val="00E60871"/>
    <w:rsid w:val="00E609D5"/>
    <w:rsid w:val="00E60BC6"/>
    <w:rsid w:val="00E611D9"/>
    <w:rsid w:val="00E617DF"/>
    <w:rsid w:val="00E61D2B"/>
    <w:rsid w:val="00E61E21"/>
    <w:rsid w:val="00E62169"/>
    <w:rsid w:val="00E625A2"/>
    <w:rsid w:val="00E62C88"/>
    <w:rsid w:val="00E6336F"/>
    <w:rsid w:val="00E63392"/>
    <w:rsid w:val="00E63560"/>
    <w:rsid w:val="00E63786"/>
    <w:rsid w:val="00E63937"/>
    <w:rsid w:val="00E64306"/>
    <w:rsid w:val="00E64C8E"/>
    <w:rsid w:val="00E64DE3"/>
    <w:rsid w:val="00E6529A"/>
    <w:rsid w:val="00E6538D"/>
    <w:rsid w:val="00E6633A"/>
    <w:rsid w:val="00E6656C"/>
    <w:rsid w:val="00E66F36"/>
    <w:rsid w:val="00E670BD"/>
    <w:rsid w:val="00E67DA2"/>
    <w:rsid w:val="00E714CD"/>
    <w:rsid w:val="00E71A01"/>
    <w:rsid w:val="00E7219F"/>
    <w:rsid w:val="00E72379"/>
    <w:rsid w:val="00E723E4"/>
    <w:rsid w:val="00E72D14"/>
    <w:rsid w:val="00E73341"/>
    <w:rsid w:val="00E73871"/>
    <w:rsid w:val="00E739B9"/>
    <w:rsid w:val="00E73C53"/>
    <w:rsid w:val="00E745BF"/>
    <w:rsid w:val="00E74D32"/>
    <w:rsid w:val="00E74DE9"/>
    <w:rsid w:val="00E74F6C"/>
    <w:rsid w:val="00E75016"/>
    <w:rsid w:val="00E76478"/>
    <w:rsid w:val="00E7699B"/>
    <w:rsid w:val="00E76FF9"/>
    <w:rsid w:val="00E776B8"/>
    <w:rsid w:val="00E77AA2"/>
    <w:rsid w:val="00E80071"/>
    <w:rsid w:val="00E816E0"/>
    <w:rsid w:val="00E819D1"/>
    <w:rsid w:val="00E82281"/>
    <w:rsid w:val="00E8244D"/>
    <w:rsid w:val="00E82F7D"/>
    <w:rsid w:val="00E838B9"/>
    <w:rsid w:val="00E83D4B"/>
    <w:rsid w:val="00E84286"/>
    <w:rsid w:val="00E84693"/>
    <w:rsid w:val="00E870FA"/>
    <w:rsid w:val="00E87839"/>
    <w:rsid w:val="00E87BEB"/>
    <w:rsid w:val="00E900A6"/>
    <w:rsid w:val="00E901D0"/>
    <w:rsid w:val="00E90478"/>
    <w:rsid w:val="00E90BAA"/>
    <w:rsid w:val="00E91085"/>
    <w:rsid w:val="00E913A5"/>
    <w:rsid w:val="00E92B05"/>
    <w:rsid w:val="00E92FC5"/>
    <w:rsid w:val="00E9353B"/>
    <w:rsid w:val="00E93773"/>
    <w:rsid w:val="00E93F3F"/>
    <w:rsid w:val="00E93F77"/>
    <w:rsid w:val="00E94315"/>
    <w:rsid w:val="00E943E0"/>
    <w:rsid w:val="00E9465E"/>
    <w:rsid w:val="00E95EBB"/>
    <w:rsid w:val="00E9657D"/>
    <w:rsid w:val="00E96987"/>
    <w:rsid w:val="00E97608"/>
    <w:rsid w:val="00E97658"/>
    <w:rsid w:val="00EA01BB"/>
    <w:rsid w:val="00EA02F2"/>
    <w:rsid w:val="00EA07B7"/>
    <w:rsid w:val="00EA0A4E"/>
    <w:rsid w:val="00EA1314"/>
    <w:rsid w:val="00EA13CB"/>
    <w:rsid w:val="00EA152E"/>
    <w:rsid w:val="00EA1855"/>
    <w:rsid w:val="00EA1CDA"/>
    <w:rsid w:val="00EA1EA5"/>
    <w:rsid w:val="00EA3730"/>
    <w:rsid w:val="00EA48CC"/>
    <w:rsid w:val="00EA4A49"/>
    <w:rsid w:val="00EA533A"/>
    <w:rsid w:val="00EA5710"/>
    <w:rsid w:val="00EA5B92"/>
    <w:rsid w:val="00EA6083"/>
    <w:rsid w:val="00EA63F3"/>
    <w:rsid w:val="00EA6999"/>
    <w:rsid w:val="00EA6EAE"/>
    <w:rsid w:val="00EA7802"/>
    <w:rsid w:val="00EA7BFD"/>
    <w:rsid w:val="00EA7E94"/>
    <w:rsid w:val="00EB111F"/>
    <w:rsid w:val="00EB1393"/>
    <w:rsid w:val="00EB1ED2"/>
    <w:rsid w:val="00EB227B"/>
    <w:rsid w:val="00EB2FA7"/>
    <w:rsid w:val="00EB324D"/>
    <w:rsid w:val="00EB35CF"/>
    <w:rsid w:val="00EB3CA5"/>
    <w:rsid w:val="00EB3F48"/>
    <w:rsid w:val="00EB4110"/>
    <w:rsid w:val="00EB4D2C"/>
    <w:rsid w:val="00EB50F3"/>
    <w:rsid w:val="00EB567C"/>
    <w:rsid w:val="00EB59B1"/>
    <w:rsid w:val="00EB6748"/>
    <w:rsid w:val="00EB71C3"/>
    <w:rsid w:val="00EB72C3"/>
    <w:rsid w:val="00EB7762"/>
    <w:rsid w:val="00EB78CD"/>
    <w:rsid w:val="00EB7D3B"/>
    <w:rsid w:val="00EC07EF"/>
    <w:rsid w:val="00EC19AF"/>
    <w:rsid w:val="00EC1B8C"/>
    <w:rsid w:val="00EC208B"/>
    <w:rsid w:val="00EC27FE"/>
    <w:rsid w:val="00EC297B"/>
    <w:rsid w:val="00EC2D32"/>
    <w:rsid w:val="00EC3A5E"/>
    <w:rsid w:val="00EC57A3"/>
    <w:rsid w:val="00EC596C"/>
    <w:rsid w:val="00EC5976"/>
    <w:rsid w:val="00EC5C3E"/>
    <w:rsid w:val="00EC60AD"/>
    <w:rsid w:val="00EC62EA"/>
    <w:rsid w:val="00EC75EF"/>
    <w:rsid w:val="00EC78D9"/>
    <w:rsid w:val="00EC7DBE"/>
    <w:rsid w:val="00ED0908"/>
    <w:rsid w:val="00ED163E"/>
    <w:rsid w:val="00ED1853"/>
    <w:rsid w:val="00ED1D2E"/>
    <w:rsid w:val="00ED1EE5"/>
    <w:rsid w:val="00ED24E4"/>
    <w:rsid w:val="00ED2A1C"/>
    <w:rsid w:val="00ED2A2A"/>
    <w:rsid w:val="00ED4081"/>
    <w:rsid w:val="00ED4459"/>
    <w:rsid w:val="00ED4918"/>
    <w:rsid w:val="00ED5139"/>
    <w:rsid w:val="00ED5D4B"/>
    <w:rsid w:val="00ED64E0"/>
    <w:rsid w:val="00ED6DC9"/>
    <w:rsid w:val="00ED7D2C"/>
    <w:rsid w:val="00EE03F8"/>
    <w:rsid w:val="00EE0A89"/>
    <w:rsid w:val="00EE0BED"/>
    <w:rsid w:val="00EE0F65"/>
    <w:rsid w:val="00EE1C96"/>
    <w:rsid w:val="00EE1D3E"/>
    <w:rsid w:val="00EE29D1"/>
    <w:rsid w:val="00EE3BA0"/>
    <w:rsid w:val="00EE4AC6"/>
    <w:rsid w:val="00EE4F6F"/>
    <w:rsid w:val="00EE50DF"/>
    <w:rsid w:val="00EE5BE5"/>
    <w:rsid w:val="00EE61F1"/>
    <w:rsid w:val="00EE6B45"/>
    <w:rsid w:val="00EE6E82"/>
    <w:rsid w:val="00EE73A4"/>
    <w:rsid w:val="00EE7BD6"/>
    <w:rsid w:val="00EF0A89"/>
    <w:rsid w:val="00EF0C2D"/>
    <w:rsid w:val="00EF0E59"/>
    <w:rsid w:val="00EF1264"/>
    <w:rsid w:val="00EF1BCC"/>
    <w:rsid w:val="00EF209F"/>
    <w:rsid w:val="00EF2675"/>
    <w:rsid w:val="00EF2C7E"/>
    <w:rsid w:val="00EF3DC6"/>
    <w:rsid w:val="00EF3EE2"/>
    <w:rsid w:val="00EF4384"/>
    <w:rsid w:val="00EF446E"/>
    <w:rsid w:val="00EF451B"/>
    <w:rsid w:val="00EF5165"/>
    <w:rsid w:val="00EF52FF"/>
    <w:rsid w:val="00EF53C4"/>
    <w:rsid w:val="00EF5BC8"/>
    <w:rsid w:val="00EF5CBD"/>
    <w:rsid w:val="00EF5F72"/>
    <w:rsid w:val="00EF687B"/>
    <w:rsid w:val="00F001EC"/>
    <w:rsid w:val="00F00659"/>
    <w:rsid w:val="00F0114C"/>
    <w:rsid w:val="00F01562"/>
    <w:rsid w:val="00F01798"/>
    <w:rsid w:val="00F02610"/>
    <w:rsid w:val="00F02C25"/>
    <w:rsid w:val="00F034DB"/>
    <w:rsid w:val="00F037DB"/>
    <w:rsid w:val="00F042D8"/>
    <w:rsid w:val="00F04B57"/>
    <w:rsid w:val="00F0537D"/>
    <w:rsid w:val="00F0567C"/>
    <w:rsid w:val="00F05AB3"/>
    <w:rsid w:val="00F05F65"/>
    <w:rsid w:val="00F064C1"/>
    <w:rsid w:val="00F06544"/>
    <w:rsid w:val="00F066BE"/>
    <w:rsid w:val="00F066CC"/>
    <w:rsid w:val="00F069E1"/>
    <w:rsid w:val="00F06A63"/>
    <w:rsid w:val="00F06F1C"/>
    <w:rsid w:val="00F07122"/>
    <w:rsid w:val="00F07253"/>
    <w:rsid w:val="00F07374"/>
    <w:rsid w:val="00F07915"/>
    <w:rsid w:val="00F07B2F"/>
    <w:rsid w:val="00F108BC"/>
    <w:rsid w:val="00F10D05"/>
    <w:rsid w:val="00F10E8A"/>
    <w:rsid w:val="00F1185A"/>
    <w:rsid w:val="00F11F3C"/>
    <w:rsid w:val="00F11FEF"/>
    <w:rsid w:val="00F12406"/>
    <w:rsid w:val="00F12DB0"/>
    <w:rsid w:val="00F12F1C"/>
    <w:rsid w:val="00F1308C"/>
    <w:rsid w:val="00F13565"/>
    <w:rsid w:val="00F136B1"/>
    <w:rsid w:val="00F137C2"/>
    <w:rsid w:val="00F14187"/>
    <w:rsid w:val="00F15790"/>
    <w:rsid w:val="00F15B7A"/>
    <w:rsid w:val="00F16405"/>
    <w:rsid w:val="00F16439"/>
    <w:rsid w:val="00F1669C"/>
    <w:rsid w:val="00F17AE1"/>
    <w:rsid w:val="00F17D74"/>
    <w:rsid w:val="00F20A5B"/>
    <w:rsid w:val="00F215AC"/>
    <w:rsid w:val="00F21A68"/>
    <w:rsid w:val="00F21D9C"/>
    <w:rsid w:val="00F229D6"/>
    <w:rsid w:val="00F22ADE"/>
    <w:rsid w:val="00F23076"/>
    <w:rsid w:val="00F237B4"/>
    <w:rsid w:val="00F23EC3"/>
    <w:rsid w:val="00F247F5"/>
    <w:rsid w:val="00F24B6D"/>
    <w:rsid w:val="00F25250"/>
    <w:rsid w:val="00F257A5"/>
    <w:rsid w:val="00F257D2"/>
    <w:rsid w:val="00F26B92"/>
    <w:rsid w:val="00F26E48"/>
    <w:rsid w:val="00F26EBA"/>
    <w:rsid w:val="00F27326"/>
    <w:rsid w:val="00F27FEC"/>
    <w:rsid w:val="00F3170F"/>
    <w:rsid w:val="00F3190C"/>
    <w:rsid w:val="00F31A28"/>
    <w:rsid w:val="00F3274F"/>
    <w:rsid w:val="00F3285D"/>
    <w:rsid w:val="00F328DF"/>
    <w:rsid w:val="00F33130"/>
    <w:rsid w:val="00F33632"/>
    <w:rsid w:val="00F34723"/>
    <w:rsid w:val="00F34A95"/>
    <w:rsid w:val="00F35669"/>
    <w:rsid w:val="00F35D1B"/>
    <w:rsid w:val="00F35EDF"/>
    <w:rsid w:val="00F36074"/>
    <w:rsid w:val="00F36234"/>
    <w:rsid w:val="00F3648B"/>
    <w:rsid w:val="00F3706F"/>
    <w:rsid w:val="00F401A4"/>
    <w:rsid w:val="00F40FAA"/>
    <w:rsid w:val="00F41B92"/>
    <w:rsid w:val="00F41D37"/>
    <w:rsid w:val="00F41DA1"/>
    <w:rsid w:val="00F41F55"/>
    <w:rsid w:val="00F4296C"/>
    <w:rsid w:val="00F44AE5"/>
    <w:rsid w:val="00F44D63"/>
    <w:rsid w:val="00F45B17"/>
    <w:rsid w:val="00F46403"/>
    <w:rsid w:val="00F47C61"/>
    <w:rsid w:val="00F50854"/>
    <w:rsid w:val="00F50DC5"/>
    <w:rsid w:val="00F52760"/>
    <w:rsid w:val="00F527E6"/>
    <w:rsid w:val="00F53484"/>
    <w:rsid w:val="00F5362C"/>
    <w:rsid w:val="00F53D58"/>
    <w:rsid w:val="00F5402B"/>
    <w:rsid w:val="00F54EC2"/>
    <w:rsid w:val="00F55234"/>
    <w:rsid w:val="00F5534D"/>
    <w:rsid w:val="00F556C4"/>
    <w:rsid w:val="00F5624F"/>
    <w:rsid w:val="00F56A56"/>
    <w:rsid w:val="00F574F6"/>
    <w:rsid w:val="00F57680"/>
    <w:rsid w:val="00F57C82"/>
    <w:rsid w:val="00F57F7A"/>
    <w:rsid w:val="00F60032"/>
    <w:rsid w:val="00F601C8"/>
    <w:rsid w:val="00F6040F"/>
    <w:rsid w:val="00F60C7A"/>
    <w:rsid w:val="00F61E40"/>
    <w:rsid w:val="00F61FB0"/>
    <w:rsid w:val="00F622C5"/>
    <w:rsid w:val="00F62BE8"/>
    <w:rsid w:val="00F63066"/>
    <w:rsid w:val="00F641BA"/>
    <w:rsid w:val="00F64230"/>
    <w:rsid w:val="00F6464C"/>
    <w:rsid w:val="00F64C0A"/>
    <w:rsid w:val="00F6522D"/>
    <w:rsid w:val="00F65756"/>
    <w:rsid w:val="00F65878"/>
    <w:rsid w:val="00F66A3C"/>
    <w:rsid w:val="00F67373"/>
    <w:rsid w:val="00F674AF"/>
    <w:rsid w:val="00F67972"/>
    <w:rsid w:val="00F67B2E"/>
    <w:rsid w:val="00F67C63"/>
    <w:rsid w:val="00F704A0"/>
    <w:rsid w:val="00F70EF0"/>
    <w:rsid w:val="00F71656"/>
    <w:rsid w:val="00F720D8"/>
    <w:rsid w:val="00F72103"/>
    <w:rsid w:val="00F7211B"/>
    <w:rsid w:val="00F730FF"/>
    <w:rsid w:val="00F73349"/>
    <w:rsid w:val="00F73433"/>
    <w:rsid w:val="00F73FBB"/>
    <w:rsid w:val="00F74123"/>
    <w:rsid w:val="00F74585"/>
    <w:rsid w:val="00F74587"/>
    <w:rsid w:val="00F74C1E"/>
    <w:rsid w:val="00F755CD"/>
    <w:rsid w:val="00F75ED7"/>
    <w:rsid w:val="00F76434"/>
    <w:rsid w:val="00F7677A"/>
    <w:rsid w:val="00F76844"/>
    <w:rsid w:val="00F7745A"/>
    <w:rsid w:val="00F80ADA"/>
    <w:rsid w:val="00F80E2D"/>
    <w:rsid w:val="00F8160C"/>
    <w:rsid w:val="00F82766"/>
    <w:rsid w:val="00F8298D"/>
    <w:rsid w:val="00F82C68"/>
    <w:rsid w:val="00F835DE"/>
    <w:rsid w:val="00F83FE9"/>
    <w:rsid w:val="00F84728"/>
    <w:rsid w:val="00F85019"/>
    <w:rsid w:val="00F850C1"/>
    <w:rsid w:val="00F8589A"/>
    <w:rsid w:val="00F86094"/>
    <w:rsid w:val="00F8651D"/>
    <w:rsid w:val="00F871AC"/>
    <w:rsid w:val="00F90D4C"/>
    <w:rsid w:val="00F91540"/>
    <w:rsid w:val="00F92B40"/>
    <w:rsid w:val="00F92C1B"/>
    <w:rsid w:val="00F92FAB"/>
    <w:rsid w:val="00F9367B"/>
    <w:rsid w:val="00F941AE"/>
    <w:rsid w:val="00F9443F"/>
    <w:rsid w:val="00F94EF4"/>
    <w:rsid w:val="00F95F02"/>
    <w:rsid w:val="00F96C76"/>
    <w:rsid w:val="00F97280"/>
    <w:rsid w:val="00FA000B"/>
    <w:rsid w:val="00FA046B"/>
    <w:rsid w:val="00FA063E"/>
    <w:rsid w:val="00FA085C"/>
    <w:rsid w:val="00FA16B4"/>
    <w:rsid w:val="00FA4104"/>
    <w:rsid w:val="00FA471C"/>
    <w:rsid w:val="00FA4CEF"/>
    <w:rsid w:val="00FA4D33"/>
    <w:rsid w:val="00FA5123"/>
    <w:rsid w:val="00FA58B7"/>
    <w:rsid w:val="00FA5C3D"/>
    <w:rsid w:val="00FA6B9A"/>
    <w:rsid w:val="00FA6F3B"/>
    <w:rsid w:val="00FA7847"/>
    <w:rsid w:val="00FA7E65"/>
    <w:rsid w:val="00FB036D"/>
    <w:rsid w:val="00FB0E3D"/>
    <w:rsid w:val="00FB15E9"/>
    <w:rsid w:val="00FB1FED"/>
    <w:rsid w:val="00FB2448"/>
    <w:rsid w:val="00FB2ADB"/>
    <w:rsid w:val="00FB3849"/>
    <w:rsid w:val="00FB46FD"/>
    <w:rsid w:val="00FB5252"/>
    <w:rsid w:val="00FB5259"/>
    <w:rsid w:val="00FB5275"/>
    <w:rsid w:val="00FB545F"/>
    <w:rsid w:val="00FB5E80"/>
    <w:rsid w:val="00FB5F34"/>
    <w:rsid w:val="00FB6878"/>
    <w:rsid w:val="00FB69CA"/>
    <w:rsid w:val="00FB6E80"/>
    <w:rsid w:val="00FB7781"/>
    <w:rsid w:val="00FB7DD1"/>
    <w:rsid w:val="00FB7DDE"/>
    <w:rsid w:val="00FC0955"/>
    <w:rsid w:val="00FC09DD"/>
    <w:rsid w:val="00FC0A66"/>
    <w:rsid w:val="00FC0BAB"/>
    <w:rsid w:val="00FC0D21"/>
    <w:rsid w:val="00FC223F"/>
    <w:rsid w:val="00FC25AA"/>
    <w:rsid w:val="00FC3407"/>
    <w:rsid w:val="00FC35DB"/>
    <w:rsid w:val="00FC3749"/>
    <w:rsid w:val="00FC3D39"/>
    <w:rsid w:val="00FC47C2"/>
    <w:rsid w:val="00FC4AEB"/>
    <w:rsid w:val="00FC4D55"/>
    <w:rsid w:val="00FC632B"/>
    <w:rsid w:val="00FC63B0"/>
    <w:rsid w:val="00FC6DB7"/>
    <w:rsid w:val="00FC7003"/>
    <w:rsid w:val="00FC7087"/>
    <w:rsid w:val="00FC74B2"/>
    <w:rsid w:val="00FC7562"/>
    <w:rsid w:val="00FC775A"/>
    <w:rsid w:val="00FD00E2"/>
    <w:rsid w:val="00FD0857"/>
    <w:rsid w:val="00FD0CC7"/>
    <w:rsid w:val="00FD1365"/>
    <w:rsid w:val="00FD3F75"/>
    <w:rsid w:val="00FD509F"/>
    <w:rsid w:val="00FD60FE"/>
    <w:rsid w:val="00FD6843"/>
    <w:rsid w:val="00FD7F94"/>
    <w:rsid w:val="00FE080F"/>
    <w:rsid w:val="00FE1AED"/>
    <w:rsid w:val="00FE1FDF"/>
    <w:rsid w:val="00FE3234"/>
    <w:rsid w:val="00FE40CE"/>
    <w:rsid w:val="00FE447D"/>
    <w:rsid w:val="00FE45B1"/>
    <w:rsid w:val="00FE481E"/>
    <w:rsid w:val="00FE4B76"/>
    <w:rsid w:val="00FE4E60"/>
    <w:rsid w:val="00FE5389"/>
    <w:rsid w:val="00FE55A6"/>
    <w:rsid w:val="00FE61A2"/>
    <w:rsid w:val="00FE691E"/>
    <w:rsid w:val="00FE6E75"/>
    <w:rsid w:val="00FE708F"/>
    <w:rsid w:val="00FE70F4"/>
    <w:rsid w:val="00FF0246"/>
    <w:rsid w:val="00FF03A1"/>
    <w:rsid w:val="00FF15A0"/>
    <w:rsid w:val="00FF2087"/>
    <w:rsid w:val="00FF2E0C"/>
    <w:rsid w:val="00FF3059"/>
    <w:rsid w:val="00FF34B7"/>
    <w:rsid w:val="00FF3C9F"/>
    <w:rsid w:val="00FF423D"/>
    <w:rsid w:val="00FF5577"/>
    <w:rsid w:val="00FF5E9D"/>
    <w:rsid w:val="00FF688A"/>
    <w:rsid w:val="00FF74E1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539A99C4-4E77-4C10-9478-B7D144E3E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59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59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8659D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8659D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8659D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8659D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8659DB"/>
    <w:pPr>
      <w:spacing w:after="120"/>
    </w:pPr>
  </w:style>
  <w:style w:type="paragraph" w:styleId="Header">
    <w:name w:val="header"/>
    <w:basedOn w:val="Normal"/>
    <w:rsid w:val="008659D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59D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59DB"/>
    <w:rPr>
      <w:rFonts w:cs="Times New Roman"/>
      <w:b/>
      <w:bCs/>
    </w:rPr>
  </w:style>
  <w:style w:type="paragraph" w:styleId="ListBullet">
    <w:name w:val="List Bullet"/>
    <w:basedOn w:val="Normal"/>
    <w:rsid w:val="008659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659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659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659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8659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659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659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59DB"/>
    <w:pPr>
      <w:ind w:left="284"/>
    </w:pPr>
  </w:style>
  <w:style w:type="paragraph" w:customStyle="1" w:styleId="AAFrameAddress">
    <w:name w:val="AA Frame Address"/>
    <w:basedOn w:val="Heading1"/>
    <w:rsid w:val="008659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659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659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659D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659D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659D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659DB"/>
    <w:pPr>
      <w:ind w:left="851" w:hanging="284"/>
    </w:pPr>
  </w:style>
  <w:style w:type="paragraph" w:styleId="Index4">
    <w:name w:val="index 4"/>
    <w:basedOn w:val="Normal"/>
    <w:next w:val="Normal"/>
    <w:semiHidden/>
    <w:rsid w:val="008659DB"/>
    <w:pPr>
      <w:ind w:left="1135" w:hanging="284"/>
    </w:pPr>
  </w:style>
  <w:style w:type="paragraph" w:styleId="Index6">
    <w:name w:val="index 6"/>
    <w:basedOn w:val="Normal"/>
    <w:next w:val="Normal"/>
    <w:semiHidden/>
    <w:rsid w:val="008659DB"/>
    <w:pPr>
      <w:ind w:left="1702" w:hanging="284"/>
    </w:pPr>
  </w:style>
  <w:style w:type="paragraph" w:styleId="Index5">
    <w:name w:val="index 5"/>
    <w:basedOn w:val="Normal"/>
    <w:next w:val="Normal"/>
    <w:semiHidden/>
    <w:rsid w:val="008659DB"/>
    <w:pPr>
      <w:ind w:left="1418" w:hanging="284"/>
    </w:pPr>
  </w:style>
  <w:style w:type="paragraph" w:styleId="Index7">
    <w:name w:val="index 7"/>
    <w:basedOn w:val="Normal"/>
    <w:next w:val="Normal"/>
    <w:semiHidden/>
    <w:rsid w:val="008659DB"/>
    <w:pPr>
      <w:ind w:left="1985" w:hanging="284"/>
    </w:pPr>
  </w:style>
  <w:style w:type="paragraph" w:styleId="Index8">
    <w:name w:val="index 8"/>
    <w:basedOn w:val="Normal"/>
    <w:next w:val="Normal"/>
    <w:semiHidden/>
    <w:rsid w:val="008659DB"/>
    <w:pPr>
      <w:ind w:left="2269" w:hanging="284"/>
    </w:pPr>
  </w:style>
  <w:style w:type="paragraph" w:styleId="Index9">
    <w:name w:val="index 9"/>
    <w:basedOn w:val="Normal"/>
    <w:next w:val="Normal"/>
    <w:semiHidden/>
    <w:rsid w:val="008659DB"/>
    <w:pPr>
      <w:ind w:left="2552" w:hanging="284"/>
    </w:pPr>
  </w:style>
  <w:style w:type="paragraph" w:styleId="TOC2">
    <w:name w:val="toc 2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59DB"/>
    <w:pPr>
      <w:ind w:left="851"/>
    </w:pPr>
  </w:style>
  <w:style w:type="paragraph" w:styleId="TOC5">
    <w:name w:val="toc 5"/>
    <w:basedOn w:val="Normal"/>
    <w:next w:val="Normal"/>
    <w:semiHidden/>
    <w:rsid w:val="008659DB"/>
    <w:pPr>
      <w:ind w:left="1134"/>
    </w:pPr>
  </w:style>
  <w:style w:type="paragraph" w:styleId="TOC6">
    <w:name w:val="toc 6"/>
    <w:basedOn w:val="Normal"/>
    <w:next w:val="Normal"/>
    <w:semiHidden/>
    <w:rsid w:val="008659DB"/>
    <w:pPr>
      <w:ind w:left="1418"/>
    </w:pPr>
  </w:style>
  <w:style w:type="paragraph" w:styleId="TOC7">
    <w:name w:val="toc 7"/>
    <w:basedOn w:val="Normal"/>
    <w:next w:val="Normal"/>
    <w:semiHidden/>
    <w:rsid w:val="008659DB"/>
    <w:pPr>
      <w:ind w:left="1701"/>
    </w:pPr>
  </w:style>
  <w:style w:type="paragraph" w:styleId="TOC8">
    <w:name w:val="toc 8"/>
    <w:basedOn w:val="Normal"/>
    <w:next w:val="Normal"/>
    <w:semiHidden/>
    <w:rsid w:val="008659DB"/>
    <w:pPr>
      <w:ind w:left="1985"/>
    </w:pPr>
  </w:style>
  <w:style w:type="paragraph" w:styleId="TOC9">
    <w:name w:val="toc 9"/>
    <w:basedOn w:val="Normal"/>
    <w:next w:val="Normal"/>
    <w:semiHidden/>
    <w:rsid w:val="008659DB"/>
    <w:pPr>
      <w:ind w:left="2268"/>
    </w:pPr>
  </w:style>
  <w:style w:type="paragraph" w:styleId="TableofFigures">
    <w:name w:val="table of figures"/>
    <w:basedOn w:val="Normal"/>
    <w:next w:val="Normal"/>
    <w:semiHidden/>
    <w:rsid w:val="008659DB"/>
    <w:pPr>
      <w:ind w:left="567" w:hanging="567"/>
    </w:pPr>
  </w:style>
  <w:style w:type="paragraph" w:styleId="ListBullet5">
    <w:name w:val="List Bullet 5"/>
    <w:basedOn w:val="Normal"/>
    <w:rsid w:val="008659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8659DB"/>
    <w:pPr>
      <w:ind w:firstLine="284"/>
    </w:pPr>
  </w:style>
  <w:style w:type="paragraph" w:styleId="BodyTextIndent">
    <w:name w:val="Body Text Indent"/>
    <w:aliases w:val="i"/>
    <w:basedOn w:val="Normal"/>
    <w:rsid w:val="008659DB"/>
    <w:pPr>
      <w:spacing w:after="120"/>
      <w:ind w:left="283"/>
    </w:pPr>
  </w:style>
  <w:style w:type="paragraph" w:styleId="BodyTextFirstIndent2">
    <w:name w:val="Body Text First Indent 2"/>
    <w:basedOn w:val="BodyTextIndent"/>
    <w:rsid w:val="008659DB"/>
    <w:pPr>
      <w:ind w:left="284" w:firstLine="284"/>
    </w:pPr>
  </w:style>
  <w:style w:type="character" w:styleId="Strong">
    <w:name w:val="Strong"/>
    <w:qFormat/>
    <w:rsid w:val="008659D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59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59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659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59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659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59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59DB"/>
    <w:pPr>
      <w:framePr w:h="1054" w:wrap="around" w:y="5920"/>
    </w:pPr>
  </w:style>
  <w:style w:type="paragraph" w:customStyle="1" w:styleId="ReportHeading3">
    <w:name w:val="ReportHeading3"/>
    <w:basedOn w:val="ReportHeading2"/>
    <w:rsid w:val="008659DB"/>
    <w:pPr>
      <w:framePr w:h="443" w:wrap="around" w:y="8223"/>
    </w:pPr>
  </w:style>
  <w:style w:type="paragraph" w:customStyle="1" w:styleId="a">
    <w:name w:val="¢éÍ¤ÇÒ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59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659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59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59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659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59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659DB"/>
  </w:style>
  <w:style w:type="paragraph" w:customStyle="1" w:styleId="ASSETS">
    <w:name w:val="ASSET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8659D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8659DB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8659DB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8659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659DB"/>
    <w:pPr>
      <w:spacing w:after="0"/>
    </w:pPr>
  </w:style>
  <w:style w:type="paragraph" w:customStyle="1" w:styleId="acctdividends">
    <w:name w:val="acct dividends"/>
    <w:aliases w:val="a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659DB"/>
    <w:pPr>
      <w:spacing w:after="0"/>
    </w:pPr>
  </w:style>
  <w:style w:type="paragraph" w:customStyle="1" w:styleId="acctindent">
    <w:name w:val="acct indent"/>
    <w:aliases w:val="ai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659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659DB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659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659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659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659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659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659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659DB"/>
    <w:pPr>
      <w:spacing w:after="0"/>
    </w:pPr>
  </w:style>
  <w:style w:type="paragraph" w:customStyle="1" w:styleId="List1a">
    <w:name w:val="List 1a"/>
    <w:aliases w:val="1a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8659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8659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659DB"/>
  </w:style>
  <w:style w:type="paragraph" w:customStyle="1" w:styleId="zreportaddinfo">
    <w:name w:val="zreport addinfo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659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659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659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659DB"/>
    <w:rPr>
      <w:b/>
      <w:bCs/>
    </w:rPr>
  </w:style>
  <w:style w:type="paragraph" w:customStyle="1" w:styleId="nineptbodytext">
    <w:name w:val="nine pt body text"/>
    <w:aliases w:val="9bt"/>
    <w:basedOn w:val="nineptnormal"/>
    <w:rsid w:val="008659DB"/>
    <w:pPr>
      <w:spacing w:after="220"/>
    </w:pPr>
  </w:style>
  <w:style w:type="paragraph" w:customStyle="1" w:styleId="nineptnormal">
    <w:name w:val="nine pt normal"/>
    <w:aliases w:val="9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659DB"/>
    <w:pPr>
      <w:jc w:val="center"/>
    </w:pPr>
  </w:style>
  <w:style w:type="paragraph" w:customStyle="1" w:styleId="heading">
    <w:name w:val="heading"/>
    <w:aliases w:val="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659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659DB"/>
  </w:style>
  <w:style w:type="paragraph" w:customStyle="1" w:styleId="nineptheadingcentredbold">
    <w:name w:val="nine pt heading centred bold"/>
    <w:aliases w:val="9hc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659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659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659DB"/>
    <w:rPr>
      <w:b/>
    </w:rPr>
  </w:style>
  <w:style w:type="paragraph" w:customStyle="1" w:styleId="nineptcolumntab1">
    <w:name w:val="nine pt column tab1"/>
    <w:aliases w:val="a91"/>
    <w:basedOn w:val="nineptnormal"/>
    <w:rsid w:val="008659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659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659DB"/>
    <w:pPr>
      <w:jc w:val="center"/>
    </w:pPr>
  </w:style>
  <w:style w:type="paragraph" w:customStyle="1" w:styleId="Normalheading">
    <w:name w:val="Normal heading"/>
    <w:aliases w:val="n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659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659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659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659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659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659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659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659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659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659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659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659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659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659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659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659DB"/>
    <w:pPr>
      <w:spacing w:after="0"/>
    </w:pPr>
  </w:style>
  <w:style w:type="paragraph" w:customStyle="1" w:styleId="smallreturn">
    <w:name w:val="small return"/>
    <w:aliases w:val="sr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659DB"/>
    <w:pPr>
      <w:spacing w:after="0"/>
    </w:pPr>
  </w:style>
  <w:style w:type="paragraph" w:customStyle="1" w:styleId="headingbolditalic">
    <w:name w:val="heading bold italic"/>
    <w:aliases w:val="hbi"/>
    <w:basedOn w:val="heading"/>
    <w:rsid w:val="008659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659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659DB"/>
    <w:pPr>
      <w:spacing w:after="0"/>
    </w:pPr>
  </w:style>
  <w:style w:type="paragraph" w:customStyle="1" w:styleId="blockbullet">
    <w:name w:val="block bullet"/>
    <w:aliases w:val="bb"/>
    <w:basedOn w:val="block"/>
    <w:rsid w:val="008659DB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659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659DB"/>
    <w:pPr>
      <w:spacing w:after="0"/>
    </w:pPr>
  </w:style>
  <w:style w:type="paragraph" w:customStyle="1" w:styleId="eightptnormal">
    <w:name w:val="eight pt normal"/>
    <w:aliases w:val="8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659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659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659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659DB"/>
    <w:rPr>
      <w:b/>
      <w:bCs/>
    </w:rPr>
  </w:style>
  <w:style w:type="paragraph" w:customStyle="1" w:styleId="eightptbodytext">
    <w:name w:val="eight pt body text"/>
    <w:aliases w:val="8bt"/>
    <w:basedOn w:val="eightptnormal"/>
    <w:rsid w:val="008659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659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659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659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659DB"/>
    <w:pPr>
      <w:spacing w:after="0"/>
    </w:pPr>
  </w:style>
  <w:style w:type="paragraph" w:customStyle="1" w:styleId="eightptblock">
    <w:name w:val="eight pt block"/>
    <w:aliases w:val="8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659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659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659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659DB"/>
    <w:pPr>
      <w:spacing w:after="0"/>
    </w:pPr>
  </w:style>
  <w:style w:type="paragraph" w:customStyle="1" w:styleId="blockindent">
    <w:name w:val="block indent"/>
    <w:aliases w:val="bi"/>
    <w:basedOn w:val="block"/>
    <w:rsid w:val="008659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659DB"/>
    <w:pPr>
      <w:jc w:val="center"/>
    </w:pPr>
  </w:style>
  <w:style w:type="paragraph" w:customStyle="1" w:styleId="nineptcol">
    <w:name w:val="nine pt %col"/>
    <w:aliases w:val="9%"/>
    <w:basedOn w:val="nineptnormal"/>
    <w:rsid w:val="008659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659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659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659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8659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659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659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659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659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659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659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659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659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659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659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659DB"/>
    <w:pPr>
      <w:spacing w:after="80"/>
    </w:pPr>
  </w:style>
  <w:style w:type="paragraph" w:customStyle="1" w:styleId="nineptratecol">
    <w:name w:val="nine pt rate col"/>
    <w:aliases w:val="a9r"/>
    <w:basedOn w:val="nineptnormal"/>
    <w:rsid w:val="008659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659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659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659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659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659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659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659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659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659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659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659DB"/>
    <w:pPr>
      <w:ind w:left="907" w:hanging="340"/>
    </w:pPr>
  </w:style>
  <w:style w:type="paragraph" w:customStyle="1" w:styleId="List3i">
    <w:name w:val="List 3i"/>
    <w:aliases w:val="3i"/>
    <w:basedOn w:val="List2i"/>
    <w:rsid w:val="008659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659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659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659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659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659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659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659DB"/>
    <w:pPr>
      <w:spacing w:after="80"/>
    </w:pPr>
  </w:style>
  <w:style w:type="paragraph" w:customStyle="1" w:styleId="blockbullet2">
    <w:name w:val="block bullet 2"/>
    <w:aliases w:val="bb2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659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659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8659D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659DB"/>
    <w:pPr>
      <w:ind w:left="1134"/>
    </w:pPr>
  </w:style>
  <w:style w:type="character" w:customStyle="1" w:styleId="AccPolicyalternativeChar">
    <w:name w:val="Acc Policy alternative Char"/>
    <w:basedOn w:val="AccPolicysubhead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8659D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8659DB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sid w:val="00CA785D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A785D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D54D5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sid w:val="00A5374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AF3E2-F8E2-4EC7-87F1-BA3898ED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419</Words>
  <Characters>1681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Kanisorn, Ratanabunterng</dc:creator>
  <cp:keywords/>
  <dc:description/>
  <cp:lastModifiedBy>Somjai, Nigonyanont</cp:lastModifiedBy>
  <cp:revision>3</cp:revision>
  <cp:lastPrinted>2018-05-08T06:31:00Z</cp:lastPrinted>
  <dcterms:created xsi:type="dcterms:W3CDTF">2018-05-09T09:55:00Z</dcterms:created>
  <dcterms:modified xsi:type="dcterms:W3CDTF">2018-05-09T09:58:00Z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