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1940B5" w:rsidRPr="00A41554" w:rsidTr="00354B6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1940B5" w:rsidRPr="00A41554" w:rsidRDefault="001940B5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GoBack"/>
            <w:bookmarkEnd w:id="0"/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940B5" w:rsidRPr="00A41554" w:rsidRDefault="001940B5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1940B5" w:rsidRPr="00A41554" w:rsidRDefault="001940B5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1940B5" w:rsidRPr="00A41554" w:rsidTr="00354B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1940B5" w:rsidRPr="00A41554" w:rsidRDefault="001940B5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1940B5" w:rsidRPr="00A41554" w:rsidRDefault="001940B5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940B5" w:rsidRPr="00A41554" w:rsidRDefault="001940B5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940B5" w:rsidRPr="00A41554" w:rsidTr="00354B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170D27" w:rsidRPr="00A41554" w:rsidRDefault="001940B5" w:rsidP="00170D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1940B5" w:rsidRPr="00A41554" w:rsidRDefault="001940B5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940B5" w:rsidRPr="00A41554" w:rsidRDefault="001940B5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1940B5" w:rsidRPr="00A41554" w:rsidTr="00354B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1940B5" w:rsidRPr="00A41554" w:rsidRDefault="001940B5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1940B5" w:rsidRPr="00A41554" w:rsidRDefault="001940B5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1940B5" w:rsidRPr="00A41554" w:rsidRDefault="002222E4" w:rsidP="002222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A3CA3" w:rsidRPr="00A41554" w:rsidTr="00354B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2A3CA3" w:rsidRPr="00A41554" w:rsidRDefault="0024594F" w:rsidP="008A1C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2A3CA3" w:rsidRPr="00A41554" w:rsidRDefault="002A3CA3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A3CA3" w:rsidRPr="00A41554" w:rsidRDefault="002A3CA3" w:rsidP="00F5085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A3CA3" w:rsidRPr="00A41554" w:rsidTr="00354B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2A3CA3" w:rsidRPr="00A41554" w:rsidRDefault="002A3CA3" w:rsidP="008A1C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2A3CA3" w:rsidRPr="00A41554" w:rsidRDefault="002A3CA3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A3CA3" w:rsidRPr="00A41554" w:rsidRDefault="002A3CA3" w:rsidP="00F5085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2A3CA3" w:rsidRPr="00A41554" w:rsidTr="00354B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2A3CA3" w:rsidRPr="00A41554" w:rsidRDefault="002A3CA3" w:rsidP="008A1C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2A3CA3" w:rsidRPr="00A41554" w:rsidRDefault="002A3CA3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A3CA3" w:rsidRPr="00A41554" w:rsidRDefault="002A3CA3" w:rsidP="00F5085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A3CA3" w:rsidRPr="00A41554" w:rsidTr="00354B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2A3CA3" w:rsidRPr="00A41554" w:rsidRDefault="002A3CA3" w:rsidP="008A1C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2A3CA3" w:rsidRPr="00A41554" w:rsidRDefault="002A3CA3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A3CA3" w:rsidRPr="00A41554" w:rsidRDefault="002A3CA3" w:rsidP="00F5085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A3CA3" w:rsidRPr="00A41554" w:rsidTr="00354B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2A3CA3" w:rsidRPr="00A41554" w:rsidRDefault="002A3CA3" w:rsidP="008A1C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2A3CA3" w:rsidRPr="00A41554" w:rsidRDefault="002A3CA3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A3CA3" w:rsidRPr="00A41554" w:rsidRDefault="003716B5" w:rsidP="00A2171D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</w:t>
            </w:r>
            <w:r w:rsidR="002A3CA3" w:rsidRPr="00A415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</w:tr>
      <w:tr w:rsidR="002A3CA3" w:rsidRPr="00A41554" w:rsidTr="00354B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2A3CA3" w:rsidRPr="00A41554" w:rsidRDefault="002A3CA3" w:rsidP="008A1C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2A3CA3" w:rsidRPr="00A41554" w:rsidRDefault="002A3CA3" w:rsidP="006364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A3CA3" w:rsidRPr="00A41554" w:rsidRDefault="002A3CA3" w:rsidP="00DB78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485EE6" w:rsidRPr="00A41554" w:rsidTr="00354B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485EE6" w:rsidRPr="00A41554" w:rsidRDefault="009A5271" w:rsidP="00485EE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485EE6" w:rsidRPr="00A41554" w:rsidRDefault="00485EE6" w:rsidP="00485EE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485EE6" w:rsidRPr="00A41554" w:rsidRDefault="00485EE6" w:rsidP="00485EE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485EE6" w:rsidRPr="00A41554" w:rsidTr="00354B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485EE6" w:rsidRPr="00A41554" w:rsidRDefault="009A5271" w:rsidP="00485EE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485EE6" w:rsidRPr="00A41554" w:rsidRDefault="00485EE6" w:rsidP="00485EE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485EE6" w:rsidRPr="00A41554" w:rsidRDefault="00485EE6" w:rsidP="00485EE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485EE6" w:rsidRPr="00A41554" w:rsidTr="00354B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485EE6" w:rsidRPr="00A41554" w:rsidRDefault="00485EE6" w:rsidP="009A52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9A52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485EE6" w:rsidRPr="00A41554" w:rsidRDefault="00485EE6" w:rsidP="00485EE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485EE6" w:rsidRPr="00A41554" w:rsidRDefault="00066D13" w:rsidP="00485EE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485EE6" w:rsidRPr="00A415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="00485EE6" w:rsidRPr="00A415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ขั้นพื้นฐาน</w:t>
            </w:r>
          </w:p>
        </w:tc>
      </w:tr>
      <w:tr w:rsidR="00485EE6" w:rsidRPr="00A41554" w:rsidTr="00354B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485EE6" w:rsidRPr="00A41554" w:rsidRDefault="00485EE6" w:rsidP="009A52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9A527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485EE6" w:rsidRPr="00A41554" w:rsidRDefault="00485EE6" w:rsidP="00485EE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485EE6" w:rsidRPr="00A41554" w:rsidRDefault="00485EE6" w:rsidP="00485EE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485EE6" w:rsidRPr="00A41554" w:rsidTr="00354B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:rsidR="00485EE6" w:rsidRPr="00A41554" w:rsidRDefault="009A5271" w:rsidP="00485EE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:rsidR="00485EE6" w:rsidRPr="00A41554" w:rsidRDefault="00485EE6" w:rsidP="00485EE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485EE6" w:rsidRPr="00A41554" w:rsidRDefault="00485EE6" w:rsidP="00485EE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</w:tbl>
    <w:p w:rsidR="00661CC0" w:rsidRPr="00A41554" w:rsidRDefault="001940B5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A41554">
        <w:rPr>
          <w:rFonts w:asciiTheme="majorBidi" w:hAnsiTheme="majorBidi" w:cstheme="majorBidi"/>
          <w:sz w:val="30"/>
          <w:szCs w:val="30"/>
          <w:cs/>
        </w:rPr>
        <w:br w:type="page"/>
      </w:r>
      <w:r w:rsidR="00661CC0" w:rsidRPr="00A41554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</w:t>
      </w:r>
      <w:r w:rsidR="00F6040F" w:rsidRPr="00A41554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661CC0" w:rsidRPr="00A41554">
        <w:rPr>
          <w:rFonts w:asciiTheme="majorBidi" w:hAnsiTheme="majorBidi" w:cstheme="majorBidi"/>
          <w:sz w:val="30"/>
          <w:szCs w:val="30"/>
          <w:cs/>
        </w:rPr>
        <w:t>เป็นส่วนหนึ่งของงบการเงิน</w:t>
      </w:r>
      <w:r w:rsidR="007A30A9" w:rsidRPr="00A41554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661CC0" w:rsidRPr="00A41554">
        <w:rPr>
          <w:rFonts w:asciiTheme="majorBidi" w:hAnsiTheme="majorBidi" w:cstheme="majorBidi"/>
          <w:sz w:val="30"/>
          <w:szCs w:val="30"/>
          <w:cs/>
        </w:rPr>
        <w:t>นี้</w:t>
      </w:r>
    </w:p>
    <w:p w:rsidR="00661CC0" w:rsidRPr="00A41554" w:rsidRDefault="00661CC0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F33130" w:rsidRDefault="005B5988" w:rsidP="000F1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A41554">
        <w:rPr>
          <w:rFonts w:asciiTheme="majorBidi" w:hAnsiTheme="majorBidi" w:cstheme="majorBidi"/>
          <w:sz w:val="30"/>
          <w:szCs w:val="30"/>
        </w:rPr>
        <w:tab/>
      </w:r>
      <w:r w:rsidR="00E1435F" w:rsidRPr="00A41554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งบการเงินระหว่างกาลนี้</w:t>
      </w:r>
      <w:r w:rsidR="00476865" w:rsidRPr="00A41554">
        <w:rPr>
          <w:rFonts w:asciiTheme="majorBidi" w:hAnsiTheme="majorBidi" w:cstheme="majorBidi"/>
          <w:spacing w:val="4"/>
          <w:sz w:val="30"/>
          <w:szCs w:val="30"/>
          <w:cs/>
        </w:rPr>
        <w:t>นำเสนอเพื่อวัตถุประสงค์ของการรายงานเพื่อใช้ในประเทศ โดยจัดทำเป็นภาษาไทย</w:t>
      </w:r>
      <w:r w:rsidR="00476865" w:rsidRPr="00A41554">
        <w:rPr>
          <w:rFonts w:asciiTheme="majorBidi" w:hAnsiTheme="majorBidi" w:cstheme="majorBidi"/>
          <w:sz w:val="30"/>
          <w:szCs w:val="30"/>
          <w:cs/>
        </w:rPr>
        <w:t>และภาษาอังกฤษ และ</w:t>
      </w:r>
      <w:r w:rsidR="00E1435F" w:rsidRPr="00A41554">
        <w:rPr>
          <w:rFonts w:asciiTheme="majorBidi" w:hAnsiTheme="majorBidi" w:cstheme="majorBidi"/>
          <w:sz w:val="30"/>
          <w:szCs w:val="30"/>
          <w:cs/>
        </w:rPr>
        <w:t>ได้รับอนุมัติให้ออกงบการเงินจากคณะกรรมการตรวจสอบตามการมอบหมายจากคณะกรรมการ</w:t>
      </w:r>
      <w:r w:rsidR="00D42934" w:rsidRPr="00A41554">
        <w:rPr>
          <w:rFonts w:asciiTheme="majorBidi" w:hAnsiTheme="majorBidi" w:cstheme="majorBidi"/>
          <w:sz w:val="30"/>
          <w:szCs w:val="30"/>
          <w:cs/>
        </w:rPr>
        <w:t>ของ</w:t>
      </w:r>
      <w:r w:rsidR="00E1435F" w:rsidRPr="00A41554">
        <w:rPr>
          <w:rFonts w:asciiTheme="majorBidi" w:hAnsiTheme="majorBidi" w:cstheme="majorBidi"/>
          <w:sz w:val="30"/>
          <w:szCs w:val="30"/>
          <w:cs/>
        </w:rPr>
        <w:t>บริษัทเมื่อวันที่</w:t>
      </w:r>
      <w:r w:rsidR="00EC2D32" w:rsidRPr="00A41554">
        <w:rPr>
          <w:rFonts w:asciiTheme="majorBidi" w:hAnsiTheme="majorBidi" w:cstheme="majorBidi"/>
          <w:sz w:val="30"/>
          <w:szCs w:val="30"/>
        </w:rPr>
        <w:t xml:space="preserve"> </w:t>
      </w:r>
      <w:r w:rsidR="00066D13">
        <w:rPr>
          <w:rFonts w:asciiTheme="majorBidi" w:hAnsiTheme="majorBidi" w:cstheme="majorBidi"/>
          <w:sz w:val="30"/>
          <w:szCs w:val="30"/>
        </w:rPr>
        <w:t>10</w:t>
      </w:r>
      <w:r w:rsidR="00066D13" w:rsidRPr="00066D13">
        <w:rPr>
          <w:rFonts w:asciiTheme="majorBidi" w:hAnsiTheme="majorBidi" w:cstheme="majorBidi"/>
          <w:sz w:val="30"/>
          <w:szCs w:val="30"/>
        </w:rPr>
        <w:t xml:space="preserve"> </w:t>
      </w:r>
      <w:r w:rsidR="00066D13" w:rsidRPr="00066D13">
        <w:rPr>
          <w:rFonts w:asciiTheme="majorBidi" w:hAnsiTheme="majorBidi"/>
          <w:sz w:val="30"/>
          <w:szCs w:val="30"/>
          <w:cs/>
        </w:rPr>
        <w:t xml:space="preserve">พฤษภาคม </w:t>
      </w:r>
      <w:r w:rsidR="00066D13" w:rsidRPr="00066D13">
        <w:rPr>
          <w:rFonts w:asciiTheme="majorBidi" w:hAnsiTheme="majorBidi" w:cstheme="majorBidi"/>
          <w:sz w:val="30"/>
          <w:szCs w:val="30"/>
        </w:rPr>
        <w:t>2561</w:t>
      </w:r>
    </w:p>
    <w:p w:rsidR="007D41F0" w:rsidRPr="00A41554" w:rsidRDefault="007D41F0" w:rsidP="000F1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661CC0" w:rsidRPr="00A41554" w:rsidRDefault="00661CC0" w:rsidP="00050A83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4155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:rsidR="00661CC0" w:rsidRPr="00A41554" w:rsidRDefault="00661CC0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:rsidR="00ED4081" w:rsidRPr="00A41554" w:rsidRDefault="00661CC0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A41554">
        <w:rPr>
          <w:rFonts w:asciiTheme="majorBidi" w:hAnsiTheme="majorBidi" w:cstheme="majorBidi"/>
          <w:sz w:val="30"/>
          <w:szCs w:val="30"/>
        </w:rPr>
        <w:tab/>
      </w:r>
      <w:proofErr w:type="spellStart"/>
      <w:r w:rsidR="00B942F9" w:rsidRPr="00066D13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047A00" w:rsidRPr="00066D13">
        <w:rPr>
          <w:rFonts w:asciiTheme="majorBidi" w:hAnsiTheme="majorBidi" w:cstheme="majorBidi"/>
          <w:spacing w:val="-4"/>
          <w:sz w:val="30"/>
          <w:szCs w:val="30"/>
          <w:cs/>
        </w:rPr>
        <w:t>ค</w:t>
      </w:r>
      <w:proofErr w:type="spellEnd"/>
      <w:r w:rsidR="00047A00" w:rsidRPr="00066D13">
        <w:rPr>
          <w:rFonts w:asciiTheme="majorBidi" w:hAnsiTheme="majorBidi" w:cstheme="majorBidi"/>
          <w:spacing w:val="-4"/>
          <w:sz w:val="30"/>
          <w:szCs w:val="30"/>
          <w:cs/>
        </w:rPr>
        <w:t>วอ</w:t>
      </w:r>
      <w:proofErr w:type="spellStart"/>
      <w:r w:rsidR="00047A00" w:rsidRPr="00066D13">
        <w:rPr>
          <w:rFonts w:asciiTheme="majorBidi" w:hAnsiTheme="majorBidi" w:cstheme="majorBidi"/>
          <w:spacing w:val="-4"/>
          <w:sz w:val="30"/>
          <w:szCs w:val="30"/>
          <w:cs/>
        </w:rPr>
        <w:t>ลิตี้</w:t>
      </w:r>
      <w:proofErr w:type="spellEnd"/>
      <w:r w:rsidR="00047A00" w:rsidRPr="00066D13">
        <w:rPr>
          <w:rFonts w:asciiTheme="majorBidi" w:hAnsiTheme="majorBidi" w:cstheme="majorBidi"/>
          <w:spacing w:val="-4"/>
          <w:sz w:val="30"/>
          <w:szCs w:val="30"/>
          <w:cs/>
        </w:rPr>
        <w:t>คอน</w:t>
      </w:r>
      <w:proofErr w:type="spellStart"/>
      <w:r w:rsidR="00047A00" w:rsidRPr="00066D13">
        <w:rPr>
          <w:rFonts w:asciiTheme="majorBidi" w:hAnsiTheme="majorBidi" w:cstheme="majorBidi"/>
          <w:spacing w:val="-4"/>
          <w:sz w:val="30"/>
          <w:szCs w:val="30"/>
          <w:cs/>
        </w:rPr>
        <w:t>สตรัคชั่น</w:t>
      </w:r>
      <w:r w:rsidR="002B592E" w:rsidRPr="00066D13">
        <w:rPr>
          <w:rFonts w:asciiTheme="majorBidi" w:hAnsiTheme="majorBidi" w:cstheme="majorBidi"/>
          <w:spacing w:val="-4"/>
          <w:sz w:val="30"/>
          <w:szCs w:val="30"/>
          <w:cs/>
        </w:rPr>
        <w:t>โปรดักส์</w:t>
      </w:r>
      <w:proofErr w:type="spellEnd"/>
      <w:r w:rsidR="002B592E" w:rsidRPr="00066D1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066D13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จำกัด (มหาชน) </w:t>
      </w:r>
      <w:r w:rsidR="00D42934" w:rsidRPr="00066D13">
        <w:rPr>
          <w:rFonts w:asciiTheme="majorBidi" w:hAnsiTheme="majorBidi" w:cstheme="majorBidi"/>
          <w:spacing w:val="-4"/>
          <w:sz w:val="30"/>
          <w:szCs w:val="30"/>
          <w:lang w:val="en-GB"/>
        </w:rPr>
        <w:t>(</w:t>
      </w:r>
      <w:r w:rsidR="009C75A0" w:rsidRPr="00066D13">
        <w:rPr>
          <w:rFonts w:asciiTheme="majorBidi" w:hAnsiTheme="majorBidi" w:cstheme="majorBidi"/>
          <w:spacing w:val="-4"/>
          <w:sz w:val="30"/>
          <w:szCs w:val="30"/>
        </w:rPr>
        <w:t>“</w:t>
      </w:r>
      <w:r w:rsidR="009C75A0" w:rsidRPr="00066D13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9C75A0" w:rsidRPr="00066D13">
        <w:rPr>
          <w:rFonts w:asciiTheme="majorBidi" w:hAnsiTheme="majorBidi" w:cstheme="majorBidi"/>
          <w:spacing w:val="-4"/>
          <w:sz w:val="30"/>
          <w:szCs w:val="30"/>
        </w:rPr>
        <w:t>”</w:t>
      </w:r>
      <w:r w:rsidR="00D42934" w:rsidRPr="00066D13">
        <w:rPr>
          <w:rFonts w:asciiTheme="majorBidi" w:hAnsiTheme="majorBidi" w:cstheme="majorBidi"/>
          <w:spacing w:val="-4"/>
          <w:sz w:val="30"/>
          <w:szCs w:val="30"/>
        </w:rPr>
        <w:t>)</w:t>
      </w:r>
      <w:r w:rsidR="009C75A0" w:rsidRPr="00066D1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066D13">
        <w:rPr>
          <w:rFonts w:asciiTheme="majorBidi" w:hAnsiTheme="majorBidi" w:cstheme="majorBidi"/>
          <w:spacing w:val="-4"/>
          <w:sz w:val="30"/>
          <w:szCs w:val="30"/>
          <w:cs/>
        </w:rPr>
        <w:t>เป็นนิต</w:t>
      </w:r>
      <w:r w:rsidR="00E346BE" w:rsidRPr="00066D13">
        <w:rPr>
          <w:rFonts w:asciiTheme="majorBidi" w:hAnsiTheme="majorBidi" w:cstheme="majorBidi"/>
          <w:spacing w:val="-4"/>
          <w:sz w:val="30"/>
          <w:szCs w:val="30"/>
          <w:cs/>
        </w:rPr>
        <w:t>ิบุคคลที่จัดตั้งขึ้นในประเทศไทย</w:t>
      </w:r>
      <w:r w:rsidR="00F6040F" w:rsidRPr="00066D1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66D13" w:rsidRPr="00066D13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8704F5" w:rsidRPr="00066D13">
        <w:rPr>
          <w:rFonts w:asciiTheme="majorBidi" w:hAnsiTheme="majorBidi" w:cstheme="majorBidi"/>
          <w:spacing w:val="-4"/>
          <w:sz w:val="30"/>
          <w:szCs w:val="30"/>
          <w:cs/>
        </w:rPr>
        <w:t>มี</w:t>
      </w:r>
      <w:r w:rsidRPr="00066D13">
        <w:rPr>
          <w:rFonts w:asciiTheme="majorBidi" w:hAnsiTheme="majorBidi" w:cstheme="majorBidi"/>
          <w:spacing w:val="-4"/>
          <w:sz w:val="30"/>
          <w:szCs w:val="30"/>
          <w:cs/>
        </w:rPr>
        <w:t>ที่อยู่</w:t>
      </w:r>
      <w:r w:rsidRPr="00A41554">
        <w:rPr>
          <w:rFonts w:asciiTheme="majorBidi" w:hAnsiTheme="majorBidi" w:cstheme="majorBidi"/>
          <w:sz w:val="30"/>
          <w:szCs w:val="30"/>
          <w:cs/>
        </w:rPr>
        <w:t>จดทะเบียน</w:t>
      </w:r>
      <w:r w:rsidR="002B592E" w:rsidRPr="00A41554">
        <w:rPr>
          <w:rFonts w:asciiTheme="majorBidi" w:hAnsiTheme="majorBidi" w:cstheme="majorBidi"/>
          <w:sz w:val="30"/>
          <w:szCs w:val="30"/>
          <w:cs/>
        </w:rPr>
        <w:t xml:space="preserve">ตั้งอยู่ เลขที่ </w:t>
      </w:r>
      <w:r w:rsidR="00156E32" w:rsidRPr="00A41554">
        <w:rPr>
          <w:rFonts w:asciiTheme="majorBidi" w:hAnsiTheme="majorBidi" w:cstheme="majorBidi"/>
          <w:sz w:val="30"/>
          <w:szCs w:val="30"/>
        </w:rPr>
        <w:t>144</w:t>
      </w:r>
      <w:r w:rsidR="002B592E" w:rsidRPr="00A41554">
        <w:rPr>
          <w:rFonts w:asciiTheme="majorBidi" w:hAnsiTheme="majorBidi" w:cstheme="majorBidi"/>
          <w:sz w:val="30"/>
          <w:szCs w:val="30"/>
          <w:cs/>
        </w:rPr>
        <w:t xml:space="preserve"> หมู่ </w:t>
      </w:r>
      <w:r w:rsidR="00156E32" w:rsidRPr="00A41554">
        <w:rPr>
          <w:rFonts w:asciiTheme="majorBidi" w:hAnsiTheme="majorBidi" w:cstheme="majorBidi"/>
          <w:sz w:val="30"/>
          <w:szCs w:val="30"/>
        </w:rPr>
        <w:t>16</w:t>
      </w:r>
      <w:r w:rsidR="002B592E" w:rsidRPr="00A41554">
        <w:rPr>
          <w:rFonts w:asciiTheme="majorBidi" w:hAnsiTheme="majorBidi" w:cstheme="majorBidi"/>
          <w:sz w:val="30"/>
          <w:szCs w:val="30"/>
          <w:cs/>
        </w:rPr>
        <w:t xml:space="preserve"> ถนนอุดมสรยุทธ์ ตำบลบางกระสั้น อำเภอบางปะอิน จังหวัดพระนครศรีอยุธยา</w:t>
      </w:r>
      <w:r w:rsidR="00F41F55" w:rsidRPr="00A415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56E32" w:rsidRPr="00A41554">
        <w:rPr>
          <w:rFonts w:asciiTheme="majorBidi" w:hAnsiTheme="majorBidi" w:cstheme="majorBidi"/>
          <w:sz w:val="30"/>
          <w:szCs w:val="30"/>
        </w:rPr>
        <w:t>1</w:t>
      </w:r>
      <w:r w:rsidR="0024594F" w:rsidRPr="00A41554">
        <w:rPr>
          <w:rFonts w:asciiTheme="majorBidi" w:hAnsiTheme="majorBidi" w:cstheme="majorBidi"/>
          <w:sz w:val="30"/>
          <w:szCs w:val="30"/>
        </w:rPr>
        <w:t>3</w:t>
      </w:r>
      <w:r w:rsidR="00156E32" w:rsidRPr="00A41554">
        <w:rPr>
          <w:rFonts w:asciiTheme="majorBidi" w:hAnsiTheme="majorBidi" w:cstheme="majorBidi"/>
          <w:sz w:val="30"/>
          <w:szCs w:val="30"/>
        </w:rPr>
        <w:t>160</w:t>
      </w:r>
      <w:r w:rsidR="00F41F55" w:rsidRPr="00A41554">
        <w:rPr>
          <w:rFonts w:asciiTheme="majorBidi" w:hAnsiTheme="majorBidi" w:cstheme="majorBidi"/>
          <w:sz w:val="30"/>
          <w:szCs w:val="30"/>
          <w:cs/>
        </w:rPr>
        <w:t xml:space="preserve"> ประเทศไทย </w:t>
      </w:r>
    </w:p>
    <w:p w:rsidR="00661CC0" w:rsidRPr="00A41554" w:rsidRDefault="00661CC0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661CC0" w:rsidRPr="00A41554" w:rsidRDefault="00661CC0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41554">
        <w:rPr>
          <w:rFonts w:asciiTheme="majorBidi" w:hAnsiTheme="majorBidi" w:cstheme="majorBidi"/>
          <w:sz w:val="30"/>
          <w:szCs w:val="30"/>
          <w:cs/>
        </w:rPr>
        <w:t>บริษัทจดทะเบียนกับตลาดหลักทรัพย์แห่งประเทศไทย เมื่อ</w:t>
      </w:r>
      <w:r w:rsidR="00ED4081" w:rsidRPr="00A41554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2B592E" w:rsidRPr="00A415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2E83" w:rsidRPr="00A41554">
        <w:rPr>
          <w:rFonts w:asciiTheme="majorBidi" w:hAnsiTheme="majorBidi" w:cstheme="majorBidi"/>
          <w:sz w:val="30"/>
          <w:szCs w:val="30"/>
        </w:rPr>
        <w:t xml:space="preserve">6 </w:t>
      </w:r>
      <w:r w:rsidR="00032E83" w:rsidRPr="00A41554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032E83" w:rsidRPr="00A41554">
        <w:rPr>
          <w:rFonts w:asciiTheme="majorBidi" w:hAnsiTheme="majorBidi" w:cstheme="majorBidi"/>
          <w:sz w:val="30"/>
          <w:szCs w:val="30"/>
        </w:rPr>
        <w:t>2547</w:t>
      </w:r>
    </w:p>
    <w:p w:rsidR="00661CC0" w:rsidRPr="00A41554" w:rsidRDefault="00661CC0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661CC0" w:rsidRPr="00A41554" w:rsidRDefault="002B592E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41554">
        <w:rPr>
          <w:rFonts w:asciiTheme="majorBidi" w:hAnsiTheme="majorBidi" w:cstheme="majorBidi"/>
          <w:spacing w:val="8"/>
          <w:sz w:val="30"/>
          <w:szCs w:val="30"/>
          <w:cs/>
        </w:rPr>
        <w:t>บริษัทใหญ่และบริษัทใหญ่ในลำดับสูงสุดในระหว่างงวด คือ บริษัท</w:t>
      </w:r>
      <w:proofErr w:type="spellStart"/>
      <w:r w:rsidRPr="00A41554">
        <w:rPr>
          <w:rFonts w:asciiTheme="majorBidi" w:hAnsiTheme="majorBidi" w:cstheme="majorBidi"/>
          <w:spacing w:val="8"/>
          <w:sz w:val="30"/>
          <w:szCs w:val="30"/>
          <w:cs/>
        </w:rPr>
        <w:t>เอส</w:t>
      </w:r>
      <w:proofErr w:type="spellEnd"/>
      <w:r w:rsidRPr="00A41554">
        <w:rPr>
          <w:rFonts w:asciiTheme="majorBidi" w:hAnsiTheme="majorBidi" w:cstheme="majorBidi"/>
          <w:spacing w:val="8"/>
          <w:sz w:val="30"/>
          <w:szCs w:val="30"/>
          <w:cs/>
        </w:rPr>
        <w:t>ซีจี</w:t>
      </w:r>
      <w:r w:rsidRPr="00A41554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A41554">
        <w:rPr>
          <w:rFonts w:asciiTheme="majorBidi" w:hAnsiTheme="majorBidi" w:cstheme="majorBidi"/>
          <w:spacing w:val="8"/>
          <w:sz w:val="30"/>
          <w:szCs w:val="30"/>
          <w:cs/>
        </w:rPr>
        <w:t>ผลิตภัณฑ์ก่อสร้าง จำกัด และ</w:t>
      </w:r>
      <w:r w:rsidRPr="00A41554">
        <w:rPr>
          <w:rFonts w:asciiTheme="majorBidi" w:hAnsiTheme="majorBidi" w:cstheme="majorBidi"/>
          <w:sz w:val="30"/>
          <w:szCs w:val="30"/>
          <w:cs/>
        </w:rPr>
        <w:t>บริษัทปูนซิ</w:t>
      </w:r>
      <w:proofErr w:type="spellStart"/>
      <w:r w:rsidRPr="00A41554">
        <w:rPr>
          <w:rFonts w:asciiTheme="majorBidi" w:hAnsiTheme="majorBidi" w:cstheme="majorBidi"/>
          <w:sz w:val="30"/>
          <w:szCs w:val="30"/>
          <w:cs/>
        </w:rPr>
        <w:t>เมนต์</w:t>
      </w:r>
      <w:proofErr w:type="spellEnd"/>
      <w:r w:rsidRPr="00A41554">
        <w:rPr>
          <w:rFonts w:asciiTheme="majorBidi" w:hAnsiTheme="majorBidi" w:cstheme="majorBidi"/>
          <w:sz w:val="30"/>
          <w:szCs w:val="30"/>
          <w:cs/>
        </w:rPr>
        <w:t>ไทย จำกัด (มหาชน)</w:t>
      </w:r>
      <w:r w:rsidRPr="00A41554">
        <w:rPr>
          <w:rFonts w:asciiTheme="majorBidi" w:hAnsiTheme="majorBidi" w:cstheme="majorBidi"/>
          <w:sz w:val="30"/>
          <w:szCs w:val="30"/>
        </w:rPr>
        <w:t xml:space="preserve"> </w:t>
      </w:r>
      <w:r w:rsidRPr="00A41554">
        <w:rPr>
          <w:rFonts w:asciiTheme="majorBidi" w:hAnsiTheme="majorBidi" w:cstheme="majorBidi"/>
          <w:sz w:val="30"/>
          <w:szCs w:val="30"/>
          <w:cs/>
        </w:rPr>
        <w:t>ซึ่งเป็นนิติบุคคลที่จัดตั้งขึ้นในประเทศไทย</w:t>
      </w:r>
    </w:p>
    <w:p w:rsidR="002B592E" w:rsidRPr="00A41554" w:rsidRDefault="002B592E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D2607B" w:rsidRPr="00A41554" w:rsidRDefault="0007515B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41554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</w:t>
      </w:r>
      <w:r w:rsidR="00C13A72" w:rsidRPr="00A41554">
        <w:rPr>
          <w:rFonts w:asciiTheme="majorBidi" w:hAnsiTheme="majorBidi" w:cstheme="majorBidi"/>
          <w:sz w:val="30"/>
          <w:szCs w:val="30"/>
          <w:cs/>
        </w:rPr>
        <w:t>การผลิตและจำห</w:t>
      </w:r>
      <w:r w:rsidR="002434B9" w:rsidRPr="00A41554">
        <w:rPr>
          <w:rFonts w:asciiTheme="majorBidi" w:hAnsiTheme="majorBidi" w:cstheme="majorBidi"/>
          <w:sz w:val="30"/>
          <w:szCs w:val="30"/>
          <w:cs/>
        </w:rPr>
        <w:t>น่าย</w:t>
      </w:r>
      <w:r w:rsidR="002B592E" w:rsidRPr="00A41554">
        <w:rPr>
          <w:rFonts w:asciiTheme="majorBidi" w:hAnsiTheme="majorBidi" w:cstheme="majorBidi"/>
          <w:sz w:val="30"/>
          <w:szCs w:val="30"/>
        </w:rPr>
        <w:t xml:space="preserve"> </w:t>
      </w:r>
      <w:r w:rsidR="002B592E" w:rsidRPr="00A41554">
        <w:rPr>
          <w:rFonts w:asciiTheme="majorBidi" w:hAnsiTheme="majorBidi" w:cstheme="majorBidi"/>
          <w:sz w:val="30"/>
          <w:szCs w:val="30"/>
          <w:cs/>
        </w:rPr>
        <w:t>อิฐมวลเบา แผ่นผนัง พื้นคอนกรีตมวลเบาและคานทับหลังมวลเบา</w:t>
      </w:r>
      <w:r w:rsidR="002B592E" w:rsidRPr="00A41554">
        <w:rPr>
          <w:rFonts w:asciiTheme="majorBidi" w:hAnsiTheme="majorBidi" w:cstheme="majorBidi"/>
          <w:sz w:val="30"/>
          <w:szCs w:val="30"/>
        </w:rPr>
        <w:t xml:space="preserve"> </w:t>
      </w:r>
    </w:p>
    <w:p w:rsidR="001635C3" w:rsidRPr="00A41554" w:rsidRDefault="001635C3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D2607B" w:rsidRPr="00A41554" w:rsidRDefault="001635C3" w:rsidP="00050A83">
      <w:pPr>
        <w:pStyle w:val="Heading8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A41554">
        <w:rPr>
          <w:rFonts w:asciiTheme="majorBidi" w:hAnsiTheme="majorBidi" w:cstheme="majorBidi"/>
          <w:b w:val="0"/>
          <w:bCs w:val="0"/>
          <w:sz w:val="30"/>
          <w:szCs w:val="30"/>
          <w:cs/>
        </w:rPr>
        <w:tab/>
      </w:r>
      <w:r w:rsidR="00D2607B" w:rsidRPr="00A4155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รายละเอียดของบริษัทย่อย ณ วันที่ </w:t>
      </w:r>
      <w:r w:rsidR="0024594F" w:rsidRPr="00A41554">
        <w:rPr>
          <w:rFonts w:asciiTheme="majorBidi" w:hAnsiTheme="majorBidi" w:cstheme="majorBidi"/>
          <w:b w:val="0"/>
          <w:bCs w:val="0"/>
          <w:sz w:val="30"/>
          <w:szCs w:val="30"/>
        </w:rPr>
        <w:t>3</w:t>
      </w:r>
      <w:r w:rsidR="002B592E" w:rsidRPr="00A41554">
        <w:rPr>
          <w:rFonts w:asciiTheme="majorBidi" w:hAnsiTheme="majorBidi" w:cstheme="majorBidi"/>
          <w:b w:val="0"/>
          <w:bCs w:val="0"/>
          <w:sz w:val="30"/>
          <w:szCs w:val="30"/>
        </w:rPr>
        <w:t>1</w:t>
      </w:r>
      <w:r w:rsidR="002B592E" w:rsidRPr="00A4155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มีนาคม</w:t>
      </w:r>
      <w:r w:rsidR="00D2607B" w:rsidRPr="00A4155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="000F1B81" w:rsidRPr="00A41554">
        <w:rPr>
          <w:rFonts w:asciiTheme="majorBidi" w:hAnsiTheme="majorBidi" w:cstheme="majorBidi"/>
          <w:b w:val="0"/>
          <w:bCs w:val="0"/>
          <w:sz w:val="30"/>
          <w:szCs w:val="30"/>
        </w:rPr>
        <w:t>256</w:t>
      </w:r>
      <w:r w:rsidR="00707391" w:rsidRPr="00A41554">
        <w:rPr>
          <w:rFonts w:asciiTheme="majorBidi" w:hAnsiTheme="majorBidi" w:cstheme="majorBidi"/>
          <w:b w:val="0"/>
          <w:bCs w:val="0"/>
          <w:sz w:val="30"/>
          <w:szCs w:val="30"/>
        </w:rPr>
        <w:t>1</w:t>
      </w:r>
      <w:r w:rsidR="00A5374A" w:rsidRPr="00A4155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D2607B" w:rsidRPr="00A4155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และ </w:t>
      </w:r>
      <w:r w:rsidR="0024594F" w:rsidRPr="00A41554">
        <w:rPr>
          <w:rFonts w:asciiTheme="majorBidi" w:hAnsiTheme="majorBidi" w:cstheme="majorBidi"/>
          <w:b w:val="0"/>
          <w:bCs w:val="0"/>
          <w:sz w:val="30"/>
          <w:szCs w:val="30"/>
        </w:rPr>
        <w:t>3</w:t>
      </w:r>
      <w:r w:rsidR="00EE4F6F" w:rsidRPr="00A4155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1 </w:t>
      </w:r>
      <w:r w:rsidR="00EE4F6F" w:rsidRPr="00A4155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ธันวาคม </w:t>
      </w:r>
      <w:r w:rsidR="00707391" w:rsidRPr="00A41554">
        <w:rPr>
          <w:rFonts w:asciiTheme="majorBidi" w:hAnsiTheme="majorBidi" w:cstheme="majorBidi"/>
          <w:b w:val="0"/>
          <w:bCs w:val="0"/>
          <w:sz w:val="30"/>
          <w:szCs w:val="30"/>
        </w:rPr>
        <w:t>2560</w:t>
      </w:r>
      <w:r w:rsidR="00A5374A" w:rsidRPr="00A4155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D2607B" w:rsidRPr="00A4155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มีดังนี้</w:t>
      </w:r>
    </w:p>
    <w:p w:rsidR="00AA3A97" w:rsidRPr="00A41554" w:rsidRDefault="00AA3A97" w:rsidP="00050A83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72"/>
        <w:gridCol w:w="2790"/>
        <w:gridCol w:w="1260"/>
        <w:gridCol w:w="990"/>
        <w:gridCol w:w="270"/>
        <w:gridCol w:w="990"/>
      </w:tblGrid>
      <w:tr w:rsidR="00707391" w:rsidRPr="00A41554" w:rsidTr="00504451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A41554" w:rsidRDefault="00707391" w:rsidP="00A01B6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A41554" w:rsidRDefault="00707391" w:rsidP="00A01B6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A41554" w:rsidRDefault="00707391" w:rsidP="00A01B6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ประเทศที่จัดตั้ง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A41554" w:rsidRDefault="00707391" w:rsidP="00A01B6D">
            <w:pPr>
              <w:tabs>
                <w:tab w:val="clear" w:pos="680"/>
                <w:tab w:val="clear" w:pos="90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A41554" w:rsidRDefault="00707391" w:rsidP="00A01B6D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A41554" w:rsidRDefault="00707391" w:rsidP="00A01B6D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07391" w:rsidRPr="00A41554" w:rsidTr="00504451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A41554" w:rsidRDefault="00707391" w:rsidP="00A01B6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 w:firstLine="7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A41554" w:rsidRDefault="00707391" w:rsidP="00A01B6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A41554" w:rsidRDefault="00707391" w:rsidP="00A01B6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07391" w:rsidRPr="00A41554" w:rsidRDefault="00707391" w:rsidP="00A01B6D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707391" w:rsidRPr="00A41554" w:rsidTr="00504451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A41554" w:rsidRDefault="00707391" w:rsidP="00A01B6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A41554" w:rsidRDefault="00707391" w:rsidP="00A01B6D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A41554" w:rsidRDefault="00707391" w:rsidP="00A01B6D">
            <w:pPr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A41554" w:rsidRDefault="00707391" w:rsidP="00A01B6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A41554" w:rsidRDefault="00707391" w:rsidP="00A01B6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A41554" w:rsidRDefault="00707391" w:rsidP="00A01B6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07391" w:rsidRPr="00A41554" w:rsidTr="00504451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A41554" w:rsidRDefault="00707391" w:rsidP="00A01B6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A41554" w:rsidRDefault="00707391" w:rsidP="00A01B6D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A41554" w:rsidRDefault="00707391" w:rsidP="00A01B6D">
            <w:pPr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A41554" w:rsidRDefault="00707391" w:rsidP="00A01B6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A41554" w:rsidRDefault="00707391" w:rsidP="00A01B6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A41554" w:rsidRDefault="00707391" w:rsidP="00A01B6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707391" w:rsidRPr="00A41554" w:rsidTr="00504451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A41554" w:rsidRDefault="00707391" w:rsidP="00A01B6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A41554" w:rsidRDefault="00707391" w:rsidP="00A01B6D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A41554" w:rsidRDefault="00707391" w:rsidP="00A01B6D">
            <w:pPr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A41554" w:rsidRDefault="00707391" w:rsidP="00A0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A41554" w:rsidRDefault="00707391" w:rsidP="00A0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A41554" w:rsidRDefault="00707391" w:rsidP="00A0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7391" w:rsidRPr="00A41554" w:rsidTr="00504451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A41554" w:rsidRDefault="00707391" w:rsidP="00A01B6D">
            <w:pPr>
              <w:tabs>
                <w:tab w:val="left" w:pos="360"/>
                <w:tab w:val="left" w:pos="1440"/>
              </w:tabs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บริษัทคิว</w:t>
            </w:r>
            <w:r w:rsidRPr="00A4155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คอน อีส</w:t>
            </w:r>
            <w:proofErr w:type="spellStart"/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เทอร์น</w:t>
            </w:r>
            <w:proofErr w:type="spellEnd"/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A41554" w:rsidRDefault="00707391" w:rsidP="00A0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ind w:left="16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ผลิตและจำหน่ายอิฐมวลเบา     </w:t>
            </w:r>
            <w:r w:rsidRPr="00A41554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แผ่นผนัง พื้นคอนกรีตมวลเบาและคานทับหลังมวลเบา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A41554" w:rsidRDefault="00707391" w:rsidP="00A01B6D">
            <w:pPr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A41554" w:rsidRDefault="00066D13" w:rsidP="00A0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6D13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A41554" w:rsidRDefault="00707391" w:rsidP="00A0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707391" w:rsidRPr="00A41554" w:rsidRDefault="00707391" w:rsidP="00A0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41554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</w:tbl>
    <w:p w:rsidR="00707391" w:rsidRPr="00A41554" w:rsidRDefault="00707391" w:rsidP="00050A83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661CC0" w:rsidRPr="00A41554" w:rsidRDefault="00D86EC1" w:rsidP="00050A83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4155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  <w:r w:rsidR="002D7611" w:rsidRPr="00A4155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เกณฑ์การจัดทำงบการเงินระหว่างกาล</w:t>
      </w:r>
    </w:p>
    <w:p w:rsidR="00661CC0" w:rsidRPr="00A41554" w:rsidRDefault="00661CC0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2D7611" w:rsidRPr="00A41554" w:rsidRDefault="002D7611" w:rsidP="00050A83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4155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A4155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2D7611" w:rsidRPr="00A41554" w:rsidRDefault="002D7611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B752CC" w:rsidRPr="0084299C" w:rsidRDefault="00090326" w:rsidP="00090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15"/>
          <w:sz w:val="30"/>
          <w:szCs w:val="30"/>
        </w:rPr>
      </w:pPr>
      <w:r w:rsidRPr="0084299C">
        <w:rPr>
          <w:rFonts w:asciiTheme="majorBidi" w:hAnsiTheme="majorBidi" w:cstheme="majorBidi"/>
          <w:spacing w:val="15"/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 ฉบับที่ </w:t>
      </w:r>
      <w:r w:rsidR="0024594F" w:rsidRPr="0084299C">
        <w:rPr>
          <w:rFonts w:asciiTheme="majorBidi" w:hAnsiTheme="majorBidi" w:cstheme="majorBidi"/>
          <w:spacing w:val="15"/>
          <w:sz w:val="30"/>
          <w:szCs w:val="30"/>
        </w:rPr>
        <w:t>3</w:t>
      </w:r>
      <w:r w:rsidRPr="0084299C">
        <w:rPr>
          <w:rFonts w:asciiTheme="majorBidi" w:hAnsiTheme="majorBidi" w:cstheme="majorBidi"/>
          <w:spacing w:val="15"/>
          <w:sz w:val="30"/>
          <w:szCs w:val="30"/>
        </w:rPr>
        <w:t xml:space="preserve">4 </w:t>
      </w:r>
      <w:r w:rsidRPr="0084299C">
        <w:rPr>
          <w:rFonts w:asciiTheme="majorBidi" w:hAnsiTheme="majorBidi" w:cstheme="majorBidi"/>
          <w:spacing w:val="15"/>
          <w:sz w:val="30"/>
          <w:szCs w:val="30"/>
          <w:cs/>
        </w:rPr>
        <w:t xml:space="preserve">(ปรับปรุง </w:t>
      </w:r>
      <w:r w:rsidR="00066D13" w:rsidRPr="0084299C">
        <w:rPr>
          <w:rFonts w:asciiTheme="majorBidi" w:hAnsiTheme="majorBidi" w:cstheme="majorBidi"/>
          <w:spacing w:val="15"/>
          <w:sz w:val="30"/>
          <w:szCs w:val="30"/>
        </w:rPr>
        <w:t>2560</w:t>
      </w:r>
      <w:r w:rsidRPr="0084299C">
        <w:rPr>
          <w:rFonts w:asciiTheme="majorBidi" w:hAnsiTheme="majorBidi" w:cstheme="majorBidi"/>
          <w:spacing w:val="15"/>
          <w:sz w:val="30"/>
          <w:szCs w:val="30"/>
        </w:rPr>
        <w:t xml:space="preserve">) </w:t>
      </w:r>
    </w:p>
    <w:p w:rsidR="00090326" w:rsidRPr="00A41554" w:rsidRDefault="00B752CC" w:rsidP="00090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4299C">
        <w:rPr>
          <w:rFonts w:asciiTheme="majorBidi" w:hAnsiTheme="majorBidi" w:cstheme="majorBidi"/>
          <w:spacing w:val="8"/>
          <w:sz w:val="30"/>
          <w:szCs w:val="30"/>
          <w:cs/>
        </w:rPr>
        <w:t>เรื่อง</w:t>
      </w:r>
      <w:r w:rsidRPr="0084299C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="00B1100D" w:rsidRPr="0084299C">
        <w:rPr>
          <w:rFonts w:asciiTheme="majorBidi" w:hAnsiTheme="majorBidi" w:cstheme="majorBidi"/>
          <w:spacing w:val="8"/>
          <w:sz w:val="30"/>
          <w:szCs w:val="30"/>
          <w:cs/>
        </w:rPr>
        <w:t>การรายงานทางการเงินระหว่างกาล</w:t>
      </w:r>
      <w:r w:rsidR="00090326" w:rsidRPr="0084299C">
        <w:rPr>
          <w:rFonts w:asciiTheme="majorBidi" w:hAnsiTheme="majorBidi" w:cstheme="majorBidi"/>
          <w:spacing w:val="8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="00931561" w:rsidRPr="00B752CC">
        <w:rPr>
          <w:rFonts w:asciiTheme="majorBidi" w:hAnsiTheme="majorBidi" w:cstheme="majorBidi"/>
          <w:spacing w:val="8"/>
          <w:sz w:val="30"/>
          <w:szCs w:val="30"/>
          <w:cs/>
        </w:rPr>
        <w:t>ในพระบรมราชูปถัมภ์</w:t>
      </w:r>
      <w:r w:rsidR="00090326" w:rsidRPr="00B752CC">
        <w:rPr>
          <w:rFonts w:asciiTheme="majorBidi" w:hAnsiTheme="majorBidi" w:cstheme="majorBidi"/>
          <w:spacing w:val="8"/>
          <w:sz w:val="30"/>
          <w:szCs w:val="30"/>
          <w:cs/>
        </w:rPr>
        <w:t xml:space="preserve"> (“สภาวิชาชีพบัญชี”) กฎระเบียบและประกาศคณะกรรมการกำกับหลักทรัพย์และ</w:t>
      </w:r>
      <w:r w:rsidR="00090326" w:rsidRPr="00A41554">
        <w:rPr>
          <w:rFonts w:asciiTheme="majorBidi" w:hAnsiTheme="majorBidi" w:cstheme="majorBidi"/>
          <w:sz w:val="30"/>
          <w:szCs w:val="30"/>
          <w:cs/>
        </w:rPr>
        <w:t>ตลาดหลักทรัพย์ที่เกี่ยวข้อง</w:t>
      </w:r>
      <w:r w:rsidR="00090326" w:rsidRPr="00A41554">
        <w:rPr>
          <w:rFonts w:asciiTheme="majorBidi" w:hAnsiTheme="majorBidi" w:cstheme="majorBidi"/>
          <w:sz w:val="30"/>
          <w:szCs w:val="30"/>
        </w:rPr>
        <w:t xml:space="preserve"> </w:t>
      </w:r>
    </w:p>
    <w:p w:rsidR="002D7611" w:rsidRPr="00A41554" w:rsidRDefault="002D7611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2D7611" w:rsidRPr="00A41554" w:rsidRDefault="00275B9A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41554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24594F" w:rsidRPr="00A41554">
        <w:rPr>
          <w:rFonts w:asciiTheme="majorBidi" w:hAnsiTheme="majorBidi" w:cstheme="majorBidi"/>
          <w:sz w:val="30"/>
          <w:szCs w:val="30"/>
        </w:rPr>
        <w:t>3</w:t>
      </w:r>
      <w:r w:rsidR="00156E32" w:rsidRPr="00A41554">
        <w:rPr>
          <w:rFonts w:asciiTheme="majorBidi" w:hAnsiTheme="majorBidi" w:cstheme="majorBidi"/>
          <w:sz w:val="30"/>
          <w:szCs w:val="30"/>
        </w:rPr>
        <w:t>1</w:t>
      </w:r>
      <w:r w:rsidRPr="00A4155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B752CC">
        <w:rPr>
          <w:rFonts w:asciiTheme="majorBidi" w:hAnsiTheme="majorBidi" w:cstheme="majorBidi"/>
          <w:sz w:val="30"/>
          <w:szCs w:val="30"/>
        </w:rPr>
        <w:t>2560</w:t>
      </w:r>
      <w:r w:rsidRPr="00A41554">
        <w:rPr>
          <w:rFonts w:asciiTheme="majorBidi" w:hAnsiTheme="majorBidi" w:cstheme="majorBidi"/>
          <w:sz w:val="30"/>
          <w:szCs w:val="30"/>
        </w:rPr>
        <w:t xml:space="preserve">           </w:t>
      </w:r>
      <w:r w:rsidRPr="00A41554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931561" w:rsidRPr="00A41554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4F3145" w:rsidRPr="00A41554">
        <w:rPr>
          <w:rFonts w:asciiTheme="majorBidi" w:hAnsiTheme="majorBidi" w:cstheme="majorBidi"/>
          <w:sz w:val="30"/>
          <w:szCs w:val="30"/>
          <w:cs/>
        </w:rPr>
        <w:t>ไม่</w:t>
      </w:r>
      <w:r w:rsidRPr="00A41554">
        <w:rPr>
          <w:rFonts w:asciiTheme="majorBidi" w:hAnsiTheme="majorBidi" w:cstheme="majorBidi"/>
          <w:sz w:val="30"/>
          <w:szCs w:val="30"/>
          <w:cs/>
        </w:rPr>
        <w:t>ได้รวมข้อมูลทางการเงินทั้งหมดตามข้อกำหนดสำหรับงบการเงินประจำปี</w:t>
      </w:r>
      <w:r w:rsidR="00931561" w:rsidRPr="00A415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41554">
        <w:rPr>
          <w:rFonts w:asciiTheme="majorBidi" w:hAnsiTheme="majorBidi" w:cstheme="majorBidi"/>
          <w:sz w:val="30"/>
          <w:szCs w:val="30"/>
          <w:cs/>
        </w:rPr>
        <w:t>แต่เน้นการให้</w:t>
      </w:r>
      <w:r w:rsidRPr="00590DF2">
        <w:rPr>
          <w:rFonts w:asciiTheme="majorBidi" w:hAnsiTheme="majorBidi" w:cstheme="majorBidi"/>
          <w:spacing w:val="-4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</w:t>
      </w:r>
      <w:r w:rsidR="005B5988" w:rsidRPr="00590DF2">
        <w:rPr>
          <w:rFonts w:asciiTheme="majorBidi" w:hAnsiTheme="majorBidi" w:cstheme="majorBidi"/>
          <w:spacing w:val="-4"/>
          <w:sz w:val="30"/>
          <w:szCs w:val="30"/>
          <w:cs/>
        </w:rPr>
        <w:t>รายงานไปแล้ว</w:t>
      </w:r>
      <w:r w:rsidRPr="00A41554">
        <w:rPr>
          <w:rFonts w:asciiTheme="majorBidi" w:hAnsiTheme="majorBidi" w:cstheme="majorBidi"/>
          <w:sz w:val="30"/>
          <w:szCs w:val="30"/>
          <w:cs/>
        </w:rPr>
        <w:t xml:space="preserve"> ดังนั้น</w:t>
      </w:r>
      <w:r w:rsidR="00B752CC">
        <w:rPr>
          <w:rFonts w:asciiTheme="majorBidi" w:hAnsiTheme="majorBidi" w:cstheme="majorBidi"/>
          <w:sz w:val="30"/>
          <w:szCs w:val="30"/>
        </w:rPr>
        <w:t xml:space="preserve"> </w:t>
      </w:r>
      <w:r w:rsidRPr="00A41554">
        <w:rPr>
          <w:rFonts w:asciiTheme="majorBidi" w:hAnsiTheme="majorBidi" w:cstheme="majorBidi"/>
          <w:sz w:val="30"/>
          <w:szCs w:val="30"/>
          <w:cs/>
        </w:rPr>
        <w:t xml:space="preserve">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24594F" w:rsidRPr="00A41554">
        <w:rPr>
          <w:rFonts w:asciiTheme="majorBidi" w:hAnsiTheme="majorBidi" w:cstheme="majorBidi"/>
          <w:sz w:val="30"/>
          <w:szCs w:val="30"/>
        </w:rPr>
        <w:t>3</w:t>
      </w:r>
      <w:r w:rsidR="00156E32" w:rsidRPr="00A41554">
        <w:rPr>
          <w:rFonts w:asciiTheme="majorBidi" w:hAnsiTheme="majorBidi" w:cstheme="majorBidi"/>
          <w:sz w:val="30"/>
          <w:szCs w:val="30"/>
        </w:rPr>
        <w:t>1</w:t>
      </w:r>
      <w:r w:rsidRPr="00A4155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B752CC">
        <w:rPr>
          <w:rFonts w:asciiTheme="majorBidi" w:hAnsiTheme="majorBidi" w:cstheme="majorBidi"/>
          <w:sz w:val="30"/>
          <w:szCs w:val="30"/>
        </w:rPr>
        <w:t>2560</w:t>
      </w:r>
    </w:p>
    <w:p w:rsidR="00275B9A" w:rsidRPr="00A41554" w:rsidRDefault="00275B9A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931561" w:rsidRPr="00A41554" w:rsidRDefault="00032284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41554">
        <w:rPr>
          <w:rFonts w:asciiTheme="majorBidi" w:hAnsiTheme="majorBidi" w:cstheme="majorBidi"/>
          <w:spacing w:val="10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Pr="00B752CC">
        <w:rPr>
          <w:rFonts w:asciiTheme="majorBidi" w:hAnsiTheme="majorBidi" w:cstheme="majorBidi"/>
          <w:spacing w:val="2"/>
          <w:sz w:val="30"/>
          <w:szCs w:val="30"/>
          <w:cs/>
        </w:rPr>
        <w:t xml:space="preserve">งบการเงินสำหรับปีสิ้นสุดวันที่ </w:t>
      </w:r>
      <w:r w:rsidR="0024594F" w:rsidRPr="00B752CC">
        <w:rPr>
          <w:rFonts w:asciiTheme="majorBidi" w:hAnsiTheme="majorBidi" w:cstheme="majorBidi"/>
          <w:spacing w:val="2"/>
          <w:sz w:val="30"/>
          <w:szCs w:val="30"/>
        </w:rPr>
        <w:t>3</w:t>
      </w:r>
      <w:r w:rsidR="00156E32" w:rsidRPr="00B752CC">
        <w:rPr>
          <w:rFonts w:asciiTheme="majorBidi" w:hAnsiTheme="majorBidi" w:cstheme="majorBidi"/>
          <w:spacing w:val="2"/>
          <w:sz w:val="30"/>
          <w:szCs w:val="30"/>
        </w:rPr>
        <w:t>1</w:t>
      </w:r>
      <w:r w:rsidRPr="00B752CC">
        <w:rPr>
          <w:rFonts w:asciiTheme="majorBidi" w:hAnsiTheme="majorBidi" w:cstheme="majorBidi"/>
          <w:spacing w:val="2"/>
          <w:sz w:val="30"/>
          <w:szCs w:val="30"/>
          <w:cs/>
        </w:rPr>
        <w:t xml:space="preserve"> ธันวาคม </w:t>
      </w:r>
      <w:r w:rsidR="00B752CC" w:rsidRPr="00B752CC">
        <w:rPr>
          <w:rFonts w:asciiTheme="majorBidi" w:hAnsiTheme="majorBidi" w:cstheme="majorBidi"/>
          <w:spacing w:val="2"/>
          <w:sz w:val="30"/>
          <w:szCs w:val="30"/>
        </w:rPr>
        <w:t>2560</w:t>
      </w:r>
      <w:r w:rsidRPr="00B752CC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B752CC" w:rsidRPr="00B752CC">
        <w:rPr>
          <w:rFonts w:asciiTheme="majorBidi" w:hAnsiTheme="majorBidi" w:cstheme="majorBidi" w:hint="cs"/>
          <w:spacing w:val="2"/>
          <w:sz w:val="30"/>
          <w:szCs w:val="30"/>
          <w:cs/>
        </w:rPr>
        <w:t>ยกเว้น</w:t>
      </w:r>
      <w:r w:rsidR="00AD3696" w:rsidRPr="00B752CC">
        <w:rPr>
          <w:rFonts w:asciiTheme="majorBidi" w:hAnsiTheme="majorBidi" w:cstheme="majorBidi"/>
          <w:spacing w:val="2"/>
          <w:sz w:val="30"/>
          <w:szCs w:val="30"/>
          <w:cs/>
        </w:rPr>
        <w:t>กรณีที่กลุ่มบริษัทได้นำมาตรฐานการรายงานทางการเงิน</w:t>
      </w:r>
      <w:r w:rsidR="00AD3696" w:rsidRPr="00F96C76">
        <w:rPr>
          <w:rFonts w:asciiTheme="majorBidi" w:hAnsiTheme="majorBidi" w:cstheme="majorBidi"/>
          <w:spacing w:val="6"/>
          <w:sz w:val="30"/>
          <w:szCs w:val="30"/>
          <w:cs/>
        </w:rPr>
        <w:t>ที่</w:t>
      </w:r>
      <w:r w:rsidR="004732BA" w:rsidRPr="00F96C76">
        <w:rPr>
          <w:rFonts w:asciiTheme="majorBidi" w:hAnsiTheme="majorBidi" w:cstheme="majorBidi"/>
          <w:spacing w:val="6"/>
          <w:sz w:val="30"/>
          <w:szCs w:val="30"/>
          <w:cs/>
        </w:rPr>
        <w:t>ออกและ</w:t>
      </w:r>
      <w:r w:rsidR="00AD3696" w:rsidRPr="00F96C76">
        <w:rPr>
          <w:rFonts w:asciiTheme="majorBidi" w:hAnsiTheme="majorBidi" w:cstheme="majorBidi"/>
          <w:spacing w:val="6"/>
          <w:sz w:val="30"/>
          <w:szCs w:val="30"/>
          <w:cs/>
        </w:rPr>
        <w:t xml:space="preserve">ปรับปรุงใหม่ซึ่งมีผลบังคับใช้สำหรับรอบระยะเวลาบัญชีที่เริ่มในหรือหลังวันที่ </w:t>
      </w:r>
      <w:r w:rsidR="00AD3696" w:rsidRPr="00F96C76">
        <w:rPr>
          <w:rFonts w:asciiTheme="majorBidi" w:hAnsiTheme="majorBidi" w:cstheme="majorBidi"/>
          <w:spacing w:val="6"/>
          <w:sz w:val="30"/>
          <w:szCs w:val="30"/>
        </w:rPr>
        <w:t xml:space="preserve">1 </w:t>
      </w:r>
      <w:r w:rsidR="00AD3696" w:rsidRPr="00F96C76">
        <w:rPr>
          <w:rFonts w:asciiTheme="majorBidi" w:hAnsiTheme="majorBidi" w:cstheme="majorBidi"/>
          <w:spacing w:val="6"/>
          <w:sz w:val="30"/>
          <w:szCs w:val="30"/>
          <w:cs/>
        </w:rPr>
        <w:t xml:space="preserve">มกราคม </w:t>
      </w:r>
      <w:r w:rsidR="00B752CC" w:rsidRPr="00F96C76">
        <w:rPr>
          <w:rFonts w:asciiTheme="majorBidi" w:hAnsiTheme="majorBidi" w:cstheme="majorBidi"/>
          <w:spacing w:val="6"/>
          <w:sz w:val="30"/>
          <w:szCs w:val="30"/>
        </w:rPr>
        <w:t>2561</w:t>
      </w:r>
      <w:r w:rsidR="00AD3696" w:rsidRPr="00590DF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D3696" w:rsidRPr="00590DF2">
        <w:rPr>
          <w:rFonts w:asciiTheme="majorBidi" w:hAnsiTheme="majorBidi" w:cstheme="majorBidi"/>
          <w:spacing w:val="-2"/>
          <w:sz w:val="30"/>
          <w:szCs w:val="30"/>
          <w:cs/>
        </w:rPr>
        <w:t>มาถือปฏิบัติ</w:t>
      </w:r>
      <w:r w:rsidR="00AD3696" w:rsidRPr="00590DF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D3696" w:rsidRPr="00590DF2">
        <w:rPr>
          <w:rFonts w:asciiTheme="majorBidi" w:hAnsiTheme="majorBidi" w:cstheme="majorBidi"/>
          <w:spacing w:val="-2"/>
          <w:sz w:val="30"/>
          <w:szCs w:val="30"/>
          <w:cs/>
        </w:rPr>
        <w:t>การนำมาตรฐานการรายงานทางการเงินที่</w:t>
      </w:r>
      <w:r w:rsidR="004732BA" w:rsidRPr="00590DF2">
        <w:rPr>
          <w:rFonts w:asciiTheme="majorBidi" w:hAnsiTheme="majorBidi" w:cstheme="majorBidi"/>
          <w:spacing w:val="-2"/>
          <w:sz w:val="30"/>
          <w:szCs w:val="30"/>
          <w:cs/>
        </w:rPr>
        <w:t>ออกและ</w:t>
      </w:r>
      <w:r w:rsidR="00AD3696" w:rsidRPr="00590DF2">
        <w:rPr>
          <w:rFonts w:asciiTheme="majorBidi" w:hAnsiTheme="majorBidi" w:cstheme="majorBidi"/>
          <w:spacing w:val="-2"/>
          <w:sz w:val="30"/>
          <w:szCs w:val="30"/>
          <w:cs/>
        </w:rPr>
        <w:t>ปรับปรุงใหม่มาถือปฏิบัติดังกล่าวไม่มีผลกระทบ</w:t>
      </w:r>
      <w:r w:rsidR="00AD3696" w:rsidRPr="00A41554">
        <w:rPr>
          <w:rFonts w:asciiTheme="majorBidi" w:hAnsiTheme="majorBidi" w:cstheme="majorBidi"/>
          <w:spacing w:val="2"/>
          <w:sz w:val="30"/>
          <w:szCs w:val="30"/>
          <w:cs/>
        </w:rPr>
        <w:t>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</w:t>
      </w:r>
    </w:p>
    <w:p w:rsidR="00ED64E0" w:rsidRDefault="00ED64E0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7D41F0" w:rsidRPr="007D41F0" w:rsidRDefault="00553854" w:rsidP="007D4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553854">
        <w:rPr>
          <w:rFonts w:ascii="Angsana New" w:hAnsi="Angsana New"/>
          <w:sz w:val="30"/>
          <w:szCs w:val="30"/>
          <w:cs/>
        </w:rPr>
        <w:t>นอกเหนือจาก</w:t>
      </w:r>
      <w:r w:rsidRPr="00553854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Pr="00553854">
        <w:rPr>
          <w:rFonts w:ascii="Angsana New" w:hAnsi="Angsana New"/>
          <w:sz w:val="30"/>
          <w:szCs w:val="30"/>
          <w:cs/>
        </w:rPr>
        <w:t xml:space="preserve">ข้างต้น สภาวิชาชีพบัญชีได้ออกและปรับปรุงมาตรฐานการรายงานทางการเงินฉบับอื่นๆ ซึ่งมีผลบังคับสำหรับรอบระยะเวลาบัญชีที่เริ่มในหรือหลังวันที่ </w:t>
      </w:r>
      <w:r w:rsidRPr="00553854">
        <w:rPr>
          <w:rFonts w:ascii="Angsana New" w:hAnsi="Angsana New"/>
          <w:sz w:val="30"/>
          <w:szCs w:val="30"/>
        </w:rPr>
        <w:t>1</w:t>
      </w:r>
      <w:r w:rsidRPr="00553854">
        <w:rPr>
          <w:rFonts w:ascii="Angsana New" w:hAnsi="Angsana New"/>
          <w:sz w:val="30"/>
          <w:szCs w:val="30"/>
          <w:cs/>
        </w:rPr>
        <w:t xml:space="preserve"> มกราคม </w:t>
      </w:r>
      <w:r w:rsidRPr="00553854">
        <w:rPr>
          <w:rFonts w:ascii="Angsana New" w:hAnsi="Angsana New"/>
          <w:sz w:val="30"/>
          <w:szCs w:val="30"/>
        </w:rPr>
        <w:t>2562</w:t>
      </w:r>
      <w:r w:rsidRPr="00553854">
        <w:rPr>
          <w:rFonts w:ascii="Angsana New" w:hAnsi="Angsana New"/>
          <w:sz w:val="30"/>
          <w:szCs w:val="30"/>
          <w:cs/>
        </w:rPr>
        <w:t xml:space="preserve"> เป็นต้นไป และไม่ได้มีการนำมาใช้สำหรับการจัดทำงบการเงิน</w:t>
      </w:r>
      <w:r w:rsidRPr="00553854">
        <w:rPr>
          <w:rFonts w:ascii="Angsana New" w:hAnsi="Angsana New" w:hint="cs"/>
          <w:sz w:val="30"/>
          <w:szCs w:val="30"/>
          <w:cs/>
        </w:rPr>
        <w:t>ระหว่างกาล</w:t>
      </w:r>
      <w:r w:rsidRPr="00553854">
        <w:rPr>
          <w:rFonts w:ascii="Angsana New" w:hAnsi="Angsana New"/>
          <w:sz w:val="30"/>
          <w:szCs w:val="30"/>
          <w:cs/>
        </w:rPr>
        <w:t>นี้</w:t>
      </w:r>
    </w:p>
    <w:p w:rsidR="007D41F0" w:rsidRPr="007D41F0" w:rsidRDefault="007D41F0" w:rsidP="00B75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7D41F0" w:rsidRPr="007D41F0" w:rsidRDefault="007D41F0" w:rsidP="007D41F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D41F0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7D41F0">
        <w:rPr>
          <w:rFonts w:ascii="Angsana New" w:hAnsi="Angsana New"/>
          <w:color w:val="000000"/>
          <w:sz w:val="30"/>
          <w:szCs w:val="30"/>
        </w:rPr>
        <w:t xml:space="preserve">15 </w:t>
      </w:r>
      <w:r w:rsidRPr="007D41F0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Pr="007D41F0">
        <w:rPr>
          <w:rFonts w:ascii="Angsana New" w:hAnsi="Angsana New"/>
          <w:color w:val="000000"/>
          <w:sz w:val="30"/>
          <w:szCs w:val="30"/>
          <w:cs/>
        </w:rPr>
        <w:t>หลักการ</w:t>
      </w:r>
      <w:r w:rsidRPr="007D41F0">
        <w:rPr>
          <w:rFonts w:ascii="Angsana New" w:hAnsi="Angsana New" w:hint="cs"/>
          <w:color w:val="000000"/>
          <w:sz w:val="30"/>
          <w:szCs w:val="30"/>
          <w:cs/>
        </w:rPr>
        <w:t>โดยรวม</w:t>
      </w:r>
      <w:r w:rsidRPr="007D41F0">
        <w:rPr>
          <w:rFonts w:ascii="Angsana New" w:hAnsi="Angsana New"/>
          <w:color w:val="000000"/>
          <w:sz w:val="30"/>
          <w:szCs w:val="30"/>
          <w:cs/>
        </w:rPr>
        <w:t>ในการรับรู้รายได้</w:t>
      </w:r>
      <w:r w:rsidRPr="007D41F0">
        <w:rPr>
          <w:rFonts w:ascii="Angsana New" w:hAnsi="Angsana New" w:hint="cs"/>
          <w:color w:val="000000"/>
          <w:sz w:val="30"/>
          <w:szCs w:val="30"/>
          <w:cs/>
        </w:rPr>
        <w:t xml:space="preserve"> ทั้ง</w:t>
      </w:r>
      <w:r w:rsidRPr="007D41F0">
        <w:rPr>
          <w:rFonts w:ascii="Angsana New" w:hAnsi="Angsana New"/>
          <w:color w:val="000000"/>
          <w:sz w:val="30"/>
          <w:szCs w:val="30"/>
          <w:cs/>
        </w:rPr>
        <w:t>จำนวนที่รับรู้และช่วงเวลาที่</w:t>
      </w:r>
      <w:r w:rsidRPr="007D41F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7D41F0">
        <w:rPr>
          <w:rFonts w:ascii="Angsana New" w:hAnsi="Angsana New"/>
          <w:color w:val="000000"/>
          <w:sz w:val="30"/>
          <w:szCs w:val="30"/>
          <w:cs/>
        </w:rPr>
        <w:t xml:space="preserve">รับรู้ โดยรายได้จะรับรู้เมื่อ (หรือ ณ วันที่) </w:t>
      </w:r>
      <w:r w:rsidRPr="007D41F0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Pr="007D41F0">
        <w:rPr>
          <w:rFonts w:ascii="Angsana New" w:hAnsi="Angsana New"/>
          <w:color w:val="000000"/>
          <w:sz w:val="30"/>
          <w:szCs w:val="30"/>
          <w:cs/>
        </w:rPr>
        <w:t>ส่งมอบการควบคุมสินค้าหรือบริการให้แก่ลูกค้าด้วยมูลค่าของ</w:t>
      </w:r>
      <w:r w:rsidRPr="007D41F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81CFA">
        <w:rPr>
          <w:rFonts w:ascii="Angsana New" w:hAnsi="Angsana New"/>
          <w:color w:val="000000"/>
          <w:spacing w:val="-4"/>
          <w:sz w:val="30"/>
          <w:szCs w:val="30"/>
          <w:cs/>
        </w:rPr>
        <w:t>รายได้ที่กิจการคาดว่า</w:t>
      </w:r>
      <w:r w:rsidR="00F96C76" w:rsidRPr="00F96C76">
        <w:rPr>
          <w:rFonts w:ascii="Angsana New" w:hAnsi="Angsana New"/>
          <w:color w:val="000000"/>
          <w:spacing w:val="-4"/>
          <w:sz w:val="30"/>
          <w:szCs w:val="30"/>
          <w:cs/>
        </w:rPr>
        <w:t>มีสิทธิ</w:t>
      </w:r>
      <w:r w:rsidRPr="00681CFA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จะได้รับ </w:t>
      </w:r>
      <w:r w:rsidRPr="00681CFA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681CFA">
        <w:rPr>
          <w:rFonts w:ascii="Angsana New" w:hAnsi="Angsana New"/>
          <w:color w:val="000000"/>
          <w:spacing w:val="-4"/>
          <w:sz w:val="30"/>
          <w:szCs w:val="30"/>
          <w:cs/>
        </w:rPr>
        <w:t>มาตรฐาน</w:t>
      </w:r>
      <w:r w:rsidRPr="00681CFA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การรายงานทางการเงิน</w:t>
      </w:r>
      <w:r w:rsidRPr="00681CFA">
        <w:rPr>
          <w:rFonts w:ascii="Angsana New" w:hAnsi="Angsana New"/>
          <w:color w:val="000000"/>
          <w:spacing w:val="-4"/>
          <w:sz w:val="30"/>
          <w:szCs w:val="30"/>
          <w:cs/>
        </w:rPr>
        <w:t>ฉบับนี้นำมาใช้แทนมาตรฐาน</w:t>
      </w:r>
      <w:r w:rsidR="00681CFA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การรายงานทาง</w:t>
      </w:r>
      <w:r w:rsidRPr="00681CFA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การเงิน</w:t>
      </w:r>
      <w:r w:rsidRPr="007D41F0">
        <w:rPr>
          <w:rFonts w:ascii="Angsana New" w:hAnsi="Angsana New" w:hint="cs"/>
          <w:color w:val="000000"/>
          <w:sz w:val="30"/>
          <w:szCs w:val="30"/>
          <w:cs/>
        </w:rPr>
        <w:t xml:space="preserve">เกี่ยวกับการรับรู้รายได้ ดังต่อไปนี้ </w:t>
      </w:r>
    </w:p>
    <w:p w:rsidR="007D41F0" w:rsidRPr="0084299C" w:rsidRDefault="007D41F0" w:rsidP="007D41F0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4299C">
        <w:rPr>
          <w:rFonts w:ascii="Angsana New" w:hAnsi="Angsana New"/>
          <w:color w:val="000000"/>
          <w:sz w:val="30"/>
          <w:szCs w:val="30"/>
          <w:cs/>
        </w:rPr>
        <w:t>มาตรฐานการบัญชี</w:t>
      </w:r>
      <w:r w:rsidRPr="0084299C">
        <w:rPr>
          <w:rFonts w:ascii="Angsana New" w:hAnsi="Angsana New"/>
          <w:color w:val="000000"/>
          <w:sz w:val="30"/>
          <w:szCs w:val="30"/>
        </w:rPr>
        <w:t xml:space="preserve"> </w:t>
      </w:r>
      <w:r w:rsidRPr="0084299C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84299C">
        <w:rPr>
          <w:rFonts w:ascii="Angsana New" w:hAnsi="Angsana New"/>
          <w:color w:val="000000"/>
          <w:sz w:val="30"/>
          <w:szCs w:val="30"/>
        </w:rPr>
        <w:t xml:space="preserve"> 11</w:t>
      </w:r>
      <w:r w:rsidRPr="0084299C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84299C">
        <w:rPr>
          <w:rFonts w:ascii="Angsana New" w:hAnsi="Angsana New"/>
          <w:color w:val="000000"/>
          <w:sz w:val="30"/>
          <w:szCs w:val="30"/>
        </w:rPr>
        <w:t>2560</w:t>
      </w:r>
      <w:r w:rsidRPr="0084299C">
        <w:rPr>
          <w:rFonts w:ascii="Angsana New" w:hAnsi="Angsana New"/>
          <w:color w:val="000000"/>
          <w:sz w:val="30"/>
          <w:szCs w:val="30"/>
          <w:cs/>
        </w:rPr>
        <w:t>)</w:t>
      </w:r>
      <w:r w:rsidRPr="0084299C">
        <w:rPr>
          <w:rFonts w:ascii="Angsana New" w:hAnsi="Angsana New"/>
          <w:color w:val="000000"/>
          <w:sz w:val="30"/>
          <w:szCs w:val="30"/>
        </w:rPr>
        <w:t xml:space="preserve"> </w:t>
      </w:r>
      <w:r w:rsidRPr="0084299C">
        <w:rPr>
          <w:rFonts w:ascii="Angsana New" w:hAnsi="Angsana New"/>
          <w:color w:val="000000"/>
          <w:sz w:val="30"/>
          <w:szCs w:val="30"/>
          <w:cs/>
        </w:rPr>
        <w:t>เรื่อง</w:t>
      </w:r>
      <w:r w:rsidRPr="0084299C">
        <w:rPr>
          <w:rFonts w:ascii="Angsana New" w:hAnsi="Angsana New"/>
          <w:color w:val="000000"/>
          <w:sz w:val="30"/>
          <w:szCs w:val="30"/>
        </w:rPr>
        <w:t xml:space="preserve"> </w:t>
      </w:r>
      <w:r w:rsidRPr="0084299C">
        <w:rPr>
          <w:rFonts w:ascii="Angsana New" w:hAnsi="Angsana New"/>
          <w:color w:val="000000"/>
          <w:sz w:val="30"/>
          <w:szCs w:val="30"/>
          <w:cs/>
        </w:rPr>
        <w:t>สัญญาก่อสร้าง</w:t>
      </w:r>
      <w:r w:rsidRPr="0084299C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7D41F0" w:rsidRPr="0084299C" w:rsidRDefault="007D41F0" w:rsidP="007D41F0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4299C">
        <w:rPr>
          <w:rFonts w:ascii="Angsana New" w:hAnsi="Angsana New"/>
          <w:color w:val="000000"/>
          <w:sz w:val="30"/>
          <w:szCs w:val="30"/>
          <w:cs/>
        </w:rPr>
        <w:t>มาตรฐานการบัญชี ฉบับที่</w:t>
      </w:r>
      <w:r w:rsidRPr="0084299C">
        <w:rPr>
          <w:rFonts w:ascii="Angsana New" w:hAnsi="Angsana New"/>
          <w:color w:val="000000"/>
          <w:sz w:val="30"/>
          <w:szCs w:val="30"/>
        </w:rPr>
        <w:t xml:space="preserve"> 18 </w:t>
      </w:r>
      <w:r w:rsidRPr="0084299C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84299C">
        <w:rPr>
          <w:rFonts w:ascii="Angsana New" w:hAnsi="Angsana New"/>
          <w:color w:val="000000"/>
          <w:sz w:val="30"/>
          <w:szCs w:val="30"/>
        </w:rPr>
        <w:t>2560)</w:t>
      </w:r>
      <w:r w:rsidRPr="0084299C">
        <w:rPr>
          <w:rFonts w:ascii="Angsana New" w:hAnsi="Angsana New"/>
          <w:color w:val="000000"/>
          <w:sz w:val="30"/>
          <w:szCs w:val="30"/>
          <w:cs/>
        </w:rPr>
        <w:t xml:space="preserve"> เรื่อง รายได้ </w:t>
      </w:r>
    </w:p>
    <w:p w:rsidR="007D41F0" w:rsidRPr="0084299C" w:rsidRDefault="007D41F0" w:rsidP="007D41F0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4299C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การตีความมาตรฐานการบัญชี ฉบับที่ </w:t>
      </w:r>
      <w:r w:rsidRPr="0084299C">
        <w:rPr>
          <w:rFonts w:ascii="Angsana New" w:hAnsi="Angsana New"/>
          <w:color w:val="000000"/>
          <w:sz w:val="30"/>
          <w:szCs w:val="30"/>
        </w:rPr>
        <w:t>31</w:t>
      </w:r>
      <w:r w:rsidRPr="0084299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4299C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84299C">
        <w:rPr>
          <w:rFonts w:ascii="Angsana New" w:hAnsi="Angsana New"/>
          <w:color w:val="000000"/>
          <w:sz w:val="30"/>
          <w:szCs w:val="30"/>
        </w:rPr>
        <w:t>2560</w:t>
      </w:r>
      <w:r w:rsidRPr="0084299C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84299C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="00590DF2" w:rsidRPr="0084299C">
        <w:rPr>
          <w:rFonts w:ascii="Angsana New" w:hAnsi="Angsana New"/>
          <w:color w:val="000000"/>
          <w:sz w:val="30"/>
          <w:szCs w:val="30"/>
          <w:cs/>
        </w:rPr>
        <w:t xml:space="preserve">รายได้ </w:t>
      </w:r>
      <w:r w:rsidR="00590DF2" w:rsidRPr="0084299C">
        <w:rPr>
          <w:rFonts w:ascii="Angsana New" w:hAnsi="Angsana New"/>
          <w:color w:val="000000"/>
          <w:sz w:val="30"/>
          <w:szCs w:val="30"/>
        </w:rPr>
        <w:t>-</w:t>
      </w:r>
      <w:r w:rsidRPr="0084299C">
        <w:rPr>
          <w:rFonts w:ascii="Angsana New" w:hAnsi="Angsana New"/>
          <w:color w:val="000000"/>
          <w:sz w:val="30"/>
          <w:szCs w:val="30"/>
          <w:cs/>
        </w:rPr>
        <w:t xml:space="preserve"> รายการแลกเปลี่ยนเกี่ยวกับบริการ</w:t>
      </w:r>
      <w:r w:rsidRPr="0084299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84299C">
        <w:rPr>
          <w:rFonts w:ascii="Angsana New" w:hAnsi="Angsana New"/>
          <w:color w:val="000000"/>
          <w:sz w:val="30"/>
          <w:szCs w:val="30"/>
          <w:cs/>
        </w:rPr>
        <w:t xml:space="preserve">โฆษณา </w:t>
      </w:r>
    </w:p>
    <w:p w:rsidR="007D41F0" w:rsidRPr="0084299C" w:rsidRDefault="007D41F0" w:rsidP="007D41F0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4299C">
        <w:rPr>
          <w:rFonts w:ascii="Angsana New" w:hAnsi="Angsana New"/>
          <w:color w:val="000000"/>
          <w:sz w:val="30"/>
          <w:szCs w:val="30"/>
          <w:cs/>
        </w:rPr>
        <w:t>การตีความมาตรฐานการรายงานทางการเงิน</w:t>
      </w:r>
      <w:r w:rsidRPr="0084299C">
        <w:rPr>
          <w:rFonts w:ascii="Angsana New" w:hAnsi="Angsana New"/>
          <w:color w:val="000000"/>
          <w:sz w:val="30"/>
          <w:szCs w:val="30"/>
        </w:rPr>
        <w:t xml:space="preserve"> </w:t>
      </w:r>
      <w:r w:rsidRPr="0084299C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84299C">
        <w:rPr>
          <w:rFonts w:ascii="Angsana New" w:hAnsi="Angsana New"/>
          <w:color w:val="000000"/>
          <w:sz w:val="30"/>
          <w:szCs w:val="30"/>
        </w:rPr>
        <w:t xml:space="preserve"> 13 </w:t>
      </w:r>
      <w:r w:rsidRPr="0084299C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84299C">
        <w:rPr>
          <w:rFonts w:ascii="Angsana New" w:hAnsi="Angsana New"/>
          <w:color w:val="000000"/>
          <w:sz w:val="30"/>
          <w:szCs w:val="30"/>
        </w:rPr>
        <w:t>2560)</w:t>
      </w:r>
      <w:r w:rsidRPr="0084299C">
        <w:rPr>
          <w:rFonts w:ascii="Angsana New" w:hAnsi="Angsana New"/>
          <w:color w:val="000000"/>
          <w:sz w:val="30"/>
          <w:szCs w:val="30"/>
          <w:cs/>
        </w:rPr>
        <w:t xml:space="preserve"> เรื่อง โปรแกรมสิทธิพิเศษแก่ลูกค้า </w:t>
      </w:r>
    </w:p>
    <w:p w:rsidR="007D41F0" w:rsidRPr="0084299C" w:rsidRDefault="007D41F0" w:rsidP="007D41F0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4299C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84299C">
        <w:rPr>
          <w:rFonts w:ascii="Angsana New" w:hAnsi="Angsana New"/>
          <w:color w:val="000000"/>
          <w:sz w:val="30"/>
          <w:szCs w:val="30"/>
        </w:rPr>
        <w:t>15</w:t>
      </w:r>
      <w:r w:rsidRPr="0084299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4299C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84299C">
        <w:rPr>
          <w:rFonts w:ascii="Angsana New" w:hAnsi="Angsana New"/>
          <w:color w:val="000000"/>
          <w:sz w:val="30"/>
          <w:szCs w:val="30"/>
        </w:rPr>
        <w:t>2560</w:t>
      </w:r>
      <w:r w:rsidRPr="0084299C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84299C">
        <w:rPr>
          <w:rFonts w:ascii="Angsana New" w:hAnsi="Angsana New"/>
          <w:color w:val="000000"/>
          <w:sz w:val="30"/>
          <w:szCs w:val="30"/>
          <w:cs/>
        </w:rPr>
        <w:t>เรื่อง สัญญาสำหรับการก่อสร้าง</w:t>
      </w:r>
      <w:r w:rsidRPr="0084299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84299C">
        <w:rPr>
          <w:rFonts w:ascii="Angsana New" w:hAnsi="Angsana New"/>
          <w:color w:val="000000"/>
          <w:sz w:val="30"/>
          <w:szCs w:val="30"/>
          <w:cs/>
        </w:rPr>
        <w:t xml:space="preserve">อสังหาริมทรัพย์ </w:t>
      </w:r>
    </w:p>
    <w:p w:rsidR="007D41F0" w:rsidRPr="0084299C" w:rsidRDefault="007D41F0" w:rsidP="007D41F0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4299C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84299C">
        <w:rPr>
          <w:rFonts w:ascii="Angsana New" w:hAnsi="Angsana New"/>
          <w:color w:val="000000"/>
          <w:sz w:val="30"/>
          <w:szCs w:val="30"/>
        </w:rPr>
        <w:t>18</w:t>
      </w:r>
      <w:r w:rsidRPr="0084299C"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 w:rsidRPr="0084299C">
        <w:rPr>
          <w:rFonts w:ascii="Angsana New" w:hAnsi="Angsana New"/>
          <w:color w:val="000000"/>
          <w:sz w:val="30"/>
          <w:szCs w:val="30"/>
        </w:rPr>
        <w:t xml:space="preserve">2560) </w:t>
      </w:r>
      <w:r w:rsidRPr="0084299C">
        <w:rPr>
          <w:rFonts w:ascii="Angsana New" w:hAnsi="Angsana New"/>
          <w:color w:val="000000"/>
          <w:sz w:val="30"/>
          <w:szCs w:val="30"/>
          <w:cs/>
        </w:rPr>
        <w:t xml:space="preserve"> เรื่อง การโอนสินทรัพย์จากลูกค้า</w:t>
      </w:r>
    </w:p>
    <w:p w:rsidR="007D41F0" w:rsidRPr="0084299C" w:rsidRDefault="007D41F0" w:rsidP="007D4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2"/>
          <w:sz w:val="28"/>
          <w:szCs w:val="28"/>
        </w:rPr>
      </w:pPr>
    </w:p>
    <w:p w:rsidR="00892D88" w:rsidRPr="00892D88" w:rsidRDefault="00892D88" w:rsidP="00892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92D88">
        <w:rPr>
          <w:rFonts w:asciiTheme="majorBidi" w:hAnsiTheme="majorBidi" w:cstheme="majorBidi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 ฉบับที่</w:t>
      </w:r>
      <w:r w:rsidRPr="00892D88">
        <w:rPr>
          <w:rFonts w:asciiTheme="majorBidi" w:hAnsiTheme="majorBidi" w:cstheme="majorBidi"/>
          <w:sz w:val="30"/>
          <w:szCs w:val="30"/>
        </w:rPr>
        <w:t> 15 </w:t>
      </w:r>
      <w:r w:rsidRPr="00892D88">
        <w:rPr>
          <w:rFonts w:asciiTheme="majorBidi" w:hAnsiTheme="majorBidi" w:cstheme="majorBidi"/>
          <w:sz w:val="30"/>
          <w:szCs w:val="30"/>
          <w:cs/>
        </w:rPr>
        <w:t>เป็นครั้งแรกต่องบการเงินรวมและงบการเงินเฉพาะกิจการ</w:t>
      </w:r>
    </w:p>
    <w:p w:rsidR="00B752CC" w:rsidRPr="004C3A31" w:rsidRDefault="00B752CC" w:rsidP="00B75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:rsidR="002D7611" w:rsidRPr="00A41554" w:rsidRDefault="004303C1" w:rsidP="00050A83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4155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2D7611" w:rsidRPr="00A4155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ข)</w:t>
      </w:r>
      <w:r w:rsidR="002D7611" w:rsidRPr="00A41554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ab/>
      </w:r>
      <w:r w:rsidR="002D7611" w:rsidRPr="00A4155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สกุลเงินที่</w:t>
      </w:r>
      <w:r w:rsidR="001A0A0D" w:rsidRPr="00A4155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="002D7611" w:rsidRPr="00A4155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:rsidR="005B5988" w:rsidRPr="00553854" w:rsidRDefault="005B5988" w:rsidP="00050A83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  <w:highlight w:val="cyan"/>
        </w:rPr>
      </w:pPr>
    </w:p>
    <w:p w:rsidR="002D7611" w:rsidRPr="00A41554" w:rsidRDefault="002D7611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41554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="001A0A0D" w:rsidRPr="00A41554">
        <w:rPr>
          <w:rFonts w:asciiTheme="majorBidi" w:hAnsiTheme="majorBidi" w:cstheme="majorBidi"/>
          <w:sz w:val="30"/>
          <w:szCs w:val="30"/>
          <w:cs/>
        </w:rPr>
        <w:t>ซึ่งเป็นสกุลเงินที่ใช้ในการดำเนินงานของ</w:t>
      </w:r>
      <w:r w:rsidR="006A3AC6" w:rsidRPr="00A41554">
        <w:rPr>
          <w:rFonts w:asciiTheme="majorBidi" w:hAnsiTheme="majorBidi" w:cstheme="majorBidi"/>
          <w:sz w:val="30"/>
          <w:szCs w:val="30"/>
          <w:cs/>
        </w:rPr>
        <w:br/>
      </w:r>
      <w:r w:rsidR="001A0A0D" w:rsidRPr="00A4155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A41554">
        <w:rPr>
          <w:rFonts w:asciiTheme="majorBidi" w:hAnsiTheme="majorBidi" w:cstheme="majorBidi"/>
          <w:sz w:val="30"/>
          <w:szCs w:val="30"/>
          <w:cs/>
        </w:rPr>
        <w:t xml:space="preserve"> ข้อมูลทางการเงินทั้งหมดมีการปัดเศษในหมายเหตุประกอบงบการเงิน</w:t>
      </w:r>
      <w:r w:rsidR="004F3145" w:rsidRPr="00A41554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A41554">
        <w:rPr>
          <w:rFonts w:asciiTheme="majorBidi" w:hAnsiTheme="majorBidi" w:cstheme="majorBidi"/>
          <w:sz w:val="30"/>
          <w:szCs w:val="30"/>
          <w:cs/>
        </w:rPr>
        <w:t>เพื่อให้แสดงเป็น</w:t>
      </w:r>
      <w:r w:rsidRPr="00A41554">
        <w:rPr>
          <w:rFonts w:asciiTheme="majorBidi" w:hAnsiTheme="majorBidi" w:cstheme="majorBidi"/>
          <w:spacing w:val="-6"/>
          <w:sz w:val="30"/>
          <w:szCs w:val="30"/>
          <w:cs/>
        </w:rPr>
        <w:t>หลักพัน</w:t>
      </w:r>
      <w:r w:rsidR="00931561" w:rsidRPr="00A41554">
        <w:rPr>
          <w:rFonts w:asciiTheme="majorBidi" w:hAnsiTheme="majorBidi" w:cstheme="majorBidi"/>
          <w:spacing w:val="-6"/>
          <w:sz w:val="30"/>
          <w:szCs w:val="30"/>
          <w:cs/>
        </w:rPr>
        <w:t>บาท</w:t>
      </w:r>
      <w:r w:rsidRPr="00A41554">
        <w:rPr>
          <w:rFonts w:asciiTheme="majorBidi" w:hAnsiTheme="majorBidi" w:cstheme="majorBidi"/>
          <w:sz w:val="30"/>
          <w:szCs w:val="30"/>
          <w:cs/>
        </w:rPr>
        <w:t xml:space="preserve"> ยกเว้นที่ระบุไว้เป็นอย่างอื่น</w:t>
      </w:r>
    </w:p>
    <w:p w:rsidR="003F52EA" w:rsidRPr="00553854" w:rsidRDefault="003F52EA" w:rsidP="00B35C08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:rsidR="002D7611" w:rsidRPr="00A41554" w:rsidRDefault="00B35C08" w:rsidP="00B35C08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A4155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(ค)</w:t>
      </w:r>
      <w:r w:rsidRPr="00A4155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2D7611" w:rsidRPr="00A4155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การประมาณการและ</w:t>
      </w:r>
      <w:r w:rsidR="00785AA3" w:rsidRPr="00A4155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การใช้</w:t>
      </w:r>
      <w:r w:rsidR="003A4F5B" w:rsidRPr="00A4155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ดุลยพินิจ</w:t>
      </w:r>
    </w:p>
    <w:p w:rsidR="002D7611" w:rsidRPr="00553854" w:rsidRDefault="002D7611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:rsidR="004303C1" w:rsidRPr="00A41554" w:rsidRDefault="00785AA3" w:rsidP="00AB1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A41554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ในการจัดทำงบการเงินระหว่างกาลนี้เป็นไปตามมาตรฐานการรายงานทางก</w:t>
      </w:r>
      <w:r w:rsidR="003A4F5B" w:rsidRPr="00A41554">
        <w:rPr>
          <w:rFonts w:asciiTheme="majorBidi" w:hAnsiTheme="majorBidi" w:cstheme="majorBidi"/>
          <w:sz w:val="30"/>
          <w:szCs w:val="30"/>
          <w:cs/>
        </w:rPr>
        <w:t>ารเงิน ผู้บริหารต้องใช้ดุลยพินิจ</w:t>
      </w:r>
      <w:r w:rsidRPr="00A415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C5B64" w:rsidRPr="00A41554">
        <w:rPr>
          <w:rFonts w:asciiTheme="majorBidi" w:hAnsiTheme="majorBidi" w:cstheme="majorBidi"/>
          <w:sz w:val="30"/>
          <w:szCs w:val="30"/>
        </w:rPr>
        <w:br/>
      </w:r>
      <w:r w:rsidR="006C5B64" w:rsidRPr="00A41554">
        <w:rPr>
          <w:rFonts w:asciiTheme="majorBidi" w:hAnsiTheme="majorBidi" w:cstheme="majorBidi"/>
          <w:sz w:val="30"/>
          <w:szCs w:val="30"/>
          <w:cs/>
        </w:rPr>
        <w:t>การประมาณ</w:t>
      </w:r>
      <w:r w:rsidR="0013616F" w:rsidRPr="00A41554">
        <w:rPr>
          <w:rFonts w:asciiTheme="majorBidi" w:hAnsiTheme="majorBidi" w:cstheme="majorBidi"/>
          <w:sz w:val="30"/>
          <w:szCs w:val="30"/>
          <w:cs/>
        </w:rPr>
        <w:t>การ</w:t>
      </w:r>
      <w:r w:rsidR="006C5B64" w:rsidRPr="00A41554">
        <w:rPr>
          <w:rFonts w:asciiTheme="majorBidi" w:hAnsiTheme="majorBidi" w:cstheme="majorBidi"/>
          <w:sz w:val="30"/>
          <w:szCs w:val="30"/>
          <w:cs/>
        </w:rPr>
        <w:t>และข้อสมมติ</w:t>
      </w:r>
      <w:r w:rsidRPr="00A41554">
        <w:rPr>
          <w:rFonts w:asciiTheme="majorBidi" w:hAnsiTheme="majorBidi" w:cstheme="majorBidi"/>
          <w:sz w:val="30"/>
          <w:szCs w:val="30"/>
          <w:cs/>
        </w:rPr>
        <w:t>หลายประการ ซึ่งมีผลกระทบต่อการกำหนดนโยบายการบัญชีแล</w:t>
      </w:r>
      <w:r w:rsidR="008C6AC9" w:rsidRPr="00A41554">
        <w:rPr>
          <w:rFonts w:asciiTheme="majorBidi" w:hAnsiTheme="majorBidi" w:cstheme="majorBidi"/>
          <w:sz w:val="30"/>
          <w:szCs w:val="30"/>
          <w:cs/>
        </w:rPr>
        <w:t>ะการรายงานจำนวนเงินที่เกี่ยวกับ</w:t>
      </w:r>
      <w:r w:rsidRPr="00A41554">
        <w:rPr>
          <w:rFonts w:asciiTheme="majorBidi" w:hAnsiTheme="majorBidi" w:cstheme="majorBidi"/>
          <w:sz w:val="30"/>
          <w:szCs w:val="30"/>
          <w:cs/>
        </w:rPr>
        <w:t>สินทรัพย์ หนี้สิน รายได้ และค่าใช้จ่าย  ผลที่เกิดขึ้นจริงอาจแตกต่างจากที่ประมาณ</w:t>
      </w:r>
      <w:r w:rsidR="00521F0C" w:rsidRPr="00A41554">
        <w:rPr>
          <w:rFonts w:asciiTheme="majorBidi" w:hAnsiTheme="majorBidi" w:cstheme="majorBidi"/>
          <w:sz w:val="30"/>
          <w:szCs w:val="30"/>
          <w:cs/>
        </w:rPr>
        <w:t>การ</w:t>
      </w:r>
      <w:r w:rsidRPr="00A41554">
        <w:rPr>
          <w:rFonts w:asciiTheme="majorBidi" w:hAnsiTheme="majorBidi" w:cstheme="majorBidi"/>
          <w:sz w:val="30"/>
          <w:szCs w:val="30"/>
          <w:cs/>
        </w:rPr>
        <w:t>ไว้</w:t>
      </w:r>
      <w:r w:rsidR="00330DB7" w:rsidRPr="00A41554">
        <w:rPr>
          <w:rFonts w:asciiTheme="majorBidi" w:hAnsiTheme="majorBidi" w:cstheme="majorBidi"/>
          <w:sz w:val="20"/>
          <w:szCs w:val="20"/>
        </w:rPr>
        <w:t xml:space="preserve"> </w:t>
      </w:r>
    </w:p>
    <w:p w:rsidR="00B752CC" w:rsidRPr="00553854" w:rsidRDefault="00B752CC" w:rsidP="00B75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AB10D7" w:rsidRDefault="00B752CC" w:rsidP="00B75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752CC">
        <w:rPr>
          <w:rFonts w:asciiTheme="majorBidi" w:hAnsiTheme="majorBidi"/>
          <w:sz w:val="30"/>
          <w:szCs w:val="30"/>
          <w:cs/>
        </w:rPr>
        <w:t xml:space="preserve">ข้อสมมติที่สำคัญในการถือปฏิบัติตามนโยบายการบัญชี และแหล่งข้อมูลสำคัญในการประมาณการ กลุ่มบริษัทได้ถือปฏิบัติเช่นเดียวกับการจัดทำงบการเงินรวมสำหรับปีสิ้นสุดวันที่ </w:t>
      </w:r>
      <w:r w:rsidR="00446C28" w:rsidRPr="00446C28">
        <w:rPr>
          <w:rFonts w:asciiTheme="majorBidi" w:hAnsiTheme="majorBidi"/>
          <w:sz w:val="30"/>
          <w:szCs w:val="30"/>
        </w:rPr>
        <w:t>31</w:t>
      </w:r>
      <w:r w:rsidRPr="00B752CC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446C28" w:rsidRPr="00446C28">
        <w:rPr>
          <w:rFonts w:asciiTheme="majorBidi" w:hAnsiTheme="majorBidi"/>
          <w:sz w:val="30"/>
          <w:szCs w:val="30"/>
        </w:rPr>
        <w:t>2560</w:t>
      </w:r>
      <w:r w:rsidRPr="00B752CC">
        <w:rPr>
          <w:rFonts w:asciiTheme="majorBidi" w:hAnsiTheme="majorBidi"/>
          <w:sz w:val="30"/>
          <w:szCs w:val="30"/>
          <w:cs/>
        </w:rPr>
        <w:t xml:space="preserve"> และรวมอยู่ในหมายเหตุประกอบงบการเงินระหว่างกาล ดังนี้</w:t>
      </w:r>
    </w:p>
    <w:p w:rsidR="00B752CC" w:rsidRPr="00553854" w:rsidRDefault="00B752CC" w:rsidP="00B75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53" w:type="dxa"/>
        <w:tblInd w:w="450" w:type="dxa"/>
        <w:tblLook w:val="04A0" w:firstRow="1" w:lastRow="0" w:firstColumn="1" w:lastColumn="0" w:noHBand="0" w:noVBand="1"/>
      </w:tblPr>
      <w:tblGrid>
        <w:gridCol w:w="2235"/>
        <w:gridCol w:w="6918"/>
      </w:tblGrid>
      <w:tr w:rsidR="00DD6C3E" w:rsidRPr="008B0C15" w:rsidTr="000E4034">
        <w:tc>
          <w:tcPr>
            <w:tcW w:w="2235" w:type="dxa"/>
          </w:tcPr>
          <w:p w:rsidR="00DD6C3E" w:rsidRPr="008B0C15" w:rsidRDefault="00DD6C3E" w:rsidP="000E4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727C3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918" w:type="dxa"/>
          </w:tcPr>
          <w:p w:rsidR="00DD6C3E" w:rsidRPr="000D3E50" w:rsidRDefault="00681CFA" w:rsidP="000E4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การทดสอบการด้อยค่าเกี่ยวกับข้อสมมติที่สำคัญที่ใช้ในการ</w:t>
            </w:r>
            <w:r w:rsidR="00727C36">
              <w:rPr>
                <w:rFonts w:ascii="Angsana New" w:hAnsi="Angsana New" w:hint="cs"/>
                <w:sz w:val="30"/>
                <w:szCs w:val="30"/>
                <w:cs/>
              </w:rPr>
              <w:t>ประมาณมูลค่าที่คาดว่าจะได้รับคืน</w:t>
            </w:r>
          </w:p>
        </w:tc>
      </w:tr>
      <w:tr w:rsidR="00681CFA" w:rsidRPr="008B0C15" w:rsidTr="000E4034">
        <w:tc>
          <w:tcPr>
            <w:tcW w:w="2235" w:type="dxa"/>
          </w:tcPr>
          <w:p w:rsidR="00681CFA" w:rsidRPr="008B0C15" w:rsidRDefault="00681CFA" w:rsidP="00681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727C3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918" w:type="dxa"/>
          </w:tcPr>
          <w:p w:rsidR="00681CFA" w:rsidRPr="000D3E50" w:rsidRDefault="00681CFA" w:rsidP="00727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44F7E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727C36">
              <w:rPr>
                <w:rFonts w:ascii="Angsana New" w:hAnsi="Angsana New" w:hint="cs"/>
                <w:sz w:val="30"/>
                <w:szCs w:val="30"/>
                <w:cs/>
              </w:rPr>
              <w:t>รับรู้สินทรัพย์ภาษีเงินได้ การคาดการณ์กำไรทางภาษีในอนาคตที่จะนำผลขาดทุนทางภาษีไปใช้ประโยชน์</w:t>
            </w:r>
          </w:p>
        </w:tc>
      </w:tr>
      <w:tr w:rsidR="00681CFA" w:rsidRPr="008B0C15" w:rsidTr="000E4034">
        <w:tc>
          <w:tcPr>
            <w:tcW w:w="2235" w:type="dxa"/>
          </w:tcPr>
          <w:p w:rsidR="00681CFA" w:rsidRPr="008B0C15" w:rsidRDefault="00681CFA" w:rsidP="00681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9A527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6918" w:type="dxa"/>
          </w:tcPr>
          <w:p w:rsidR="00681CFA" w:rsidRPr="000D3E50" w:rsidRDefault="00681CFA" w:rsidP="00681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44F7E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การวัดมูลค่าของประมาณการหนี้สินไม่หมุนเวียนของโครงการผลประโยชน์</w:t>
            </w:r>
            <w:r w:rsidRPr="00BC7F2E">
              <w:rPr>
                <w:rFonts w:ascii="Angsana New" w:hAnsi="Angsana New" w:hint="cs"/>
                <w:sz w:val="30"/>
                <w:szCs w:val="30"/>
                <w:cs/>
              </w:rPr>
              <w:t>เกี่ยวกับ</w:t>
            </w:r>
            <w:r w:rsidRPr="00844F7E">
              <w:rPr>
                <w:rFonts w:ascii="Angsana New" w:hAnsi="Angsana New" w:hint="cs"/>
                <w:sz w:val="30"/>
                <w:szCs w:val="30"/>
                <w:cs/>
              </w:rPr>
              <w:t>ข้อสมมติหลักในการประมาณการ</w:t>
            </w:r>
            <w:r w:rsidRPr="00A06DD4">
              <w:rPr>
                <w:rFonts w:ascii="Angsana New" w:hAnsi="Angsana New" w:hint="cs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</w:tr>
    </w:tbl>
    <w:p w:rsidR="00C45EB9" w:rsidRPr="00A41554" w:rsidRDefault="00376DDE" w:rsidP="00050A83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4155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ab/>
      </w:r>
      <w:r w:rsidR="00C45EB9" w:rsidRPr="00A41554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C46B7A" w:rsidRPr="004B3FCE" w:rsidRDefault="00C46B7A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Cs/>
          <w:sz w:val="30"/>
          <w:szCs w:val="30"/>
        </w:rPr>
      </w:pPr>
    </w:p>
    <w:p w:rsidR="00D4084C" w:rsidRDefault="00727C36" w:rsidP="00050A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/>
          <w:b/>
          <w:sz w:val="30"/>
          <w:szCs w:val="30"/>
        </w:rPr>
      </w:pPr>
      <w:r w:rsidRPr="00727C36">
        <w:rPr>
          <w:rFonts w:asciiTheme="majorBidi" w:hAnsiTheme="majorBidi"/>
          <w:b/>
          <w:sz w:val="30"/>
          <w:szCs w:val="30"/>
          <w:cs/>
        </w:rPr>
        <w:t>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หรือมีอิทธิพลอย่างมีนัยสำคัญทั้งทางตรงและทางอ้อม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 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727C36" w:rsidRPr="004B3FCE" w:rsidRDefault="00727C36" w:rsidP="00050A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:rsidR="00376DDE" w:rsidRPr="003F52EA" w:rsidRDefault="00C46B7A" w:rsidP="004B3F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F52EA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ความสัมพันธ์ที่มีกับบุคคลหรือกิจการที่เกี่ยวข้องกัน</w:t>
      </w:r>
      <w:r w:rsidRPr="003F52EA">
        <w:rPr>
          <w:rFonts w:asciiTheme="majorBidi" w:hAnsiTheme="majorBidi" w:cstheme="majorBidi"/>
          <w:i/>
          <w:iCs/>
          <w:color w:val="0000FF"/>
          <w:sz w:val="30"/>
          <w:szCs w:val="30"/>
        </w:rPr>
        <w:t xml:space="preserve"> </w:t>
      </w:r>
      <w:r w:rsidRPr="003F52EA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</w:p>
    <w:p w:rsidR="00EB35CF" w:rsidRPr="004B3FCE" w:rsidRDefault="00EB35CF" w:rsidP="00050A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155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3864"/>
        <w:gridCol w:w="1400"/>
        <w:gridCol w:w="3891"/>
      </w:tblGrid>
      <w:tr w:rsidR="00FE481E" w:rsidRPr="003F52EA" w:rsidTr="00E1441D">
        <w:trPr>
          <w:trHeight w:val="425"/>
          <w:tblHeader/>
        </w:trPr>
        <w:tc>
          <w:tcPr>
            <w:tcW w:w="3864" w:type="dxa"/>
            <w:shd w:val="clear" w:color="auto" w:fill="auto"/>
          </w:tcPr>
          <w:p w:rsidR="00FE481E" w:rsidRPr="003F52EA" w:rsidRDefault="003977A9" w:rsidP="00F26B92">
            <w:pPr>
              <w:tabs>
                <w:tab w:val="clear" w:pos="227"/>
                <w:tab w:val="left" w:pos="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52E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="00FE481E" w:rsidRPr="003F52EA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FE481E" w:rsidRPr="003F52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00" w:type="dxa"/>
            <w:shd w:val="clear" w:color="auto" w:fill="auto"/>
          </w:tcPr>
          <w:p w:rsidR="00FE481E" w:rsidRPr="003F52EA" w:rsidRDefault="00FE481E" w:rsidP="00F26B9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3F52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891" w:type="dxa"/>
            <w:shd w:val="clear" w:color="auto" w:fill="auto"/>
          </w:tcPr>
          <w:p w:rsidR="00FE481E" w:rsidRPr="003F52EA" w:rsidRDefault="00FE481E" w:rsidP="00F26B92">
            <w:pPr>
              <w:tabs>
                <w:tab w:val="clear" w:pos="227"/>
                <w:tab w:val="clear" w:pos="907"/>
                <w:tab w:val="left" w:pos="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52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E481E" w:rsidRPr="003F52EA" w:rsidTr="00E1441D">
        <w:trPr>
          <w:trHeight w:val="20"/>
          <w:tblHeader/>
        </w:trPr>
        <w:tc>
          <w:tcPr>
            <w:tcW w:w="3864" w:type="dxa"/>
            <w:shd w:val="clear" w:color="auto" w:fill="auto"/>
          </w:tcPr>
          <w:p w:rsidR="00FE481E" w:rsidRPr="003F52EA" w:rsidRDefault="00FE481E" w:rsidP="00F26B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0" w:type="dxa"/>
            <w:shd w:val="clear" w:color="auto" w:fill="auto"/>
          </w:tcPr>
          <w:p w:rsidR="00FE481E" w:rsidRPr="003F52EA" w:rsidRDefault="00FE481E" w:rsidP="00F26B9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2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3F52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891" w:type="dxa"/>
            <w:shd w:val="clear" w:color="auto" w:fill="auto"/>
          </w:tcPr>
          <w:p w:rsidR="00FE481E" w:rsidRPr="003F52EA" w:rsidRDefault="00FE481E" w:rsidP="00F26B9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E481E" w:rsidRPr="003F52EA" w:rsidTr="00E1441D">
        <w:trPr>
          <w:trHeight w:val="20"/>
        </w:trPr>
        <w:tc>
          <w:tcPr>
            <w:tcW w:w="3864" w:type="dxa"/>
            <w:shd w:val="clear" w:color="auto" w:fill="auto"/>
          </w:tcPr>
          <w:p w:rsidR="00FE481E" w:rsidRPr="003F52EA" w:rsidRDefault="007F7C67" w:rsidP="00F26B9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="00FE481E"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ปูนซิ</w:t>
            </w:r>
            <w:proofErr w:type="spellStart"/>
            <w:r w:rsidR="00FE481E"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เมนต์</w:t>
            </w:r>
            <w:proofErr w:type="spellEnd"/>
            <w:r w:rsidR="00FE481E"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ไทย จำกัด (มหาชน)</w:t>
            </w:r>
          </w:p>
        </w:tc>
        <w:tc>
          <w:tcPr>
            <w:tcW w:w="1400" w:type="dxa"/>
            <w:shd w:val="clear" w:color="auto" w:fill="auto"/>
          </w:tcPr>
          <w:p w:rsidR="00FE481E" w:rsidRPr="003F52EA" w:rsidRDefault="00FE481E" w:rsidP="00F26B9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FE481E" w:rsidRPr="003F52EA" w:rsidRDefault="00FE481E" w:rsidP="00051D2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เป็นบริษัทใหญ่ในลำดับสูงสุด  </w:t>
            </w:r>
          </w:p>
        </w:tc>
      </w:tr>
      <w:tr w:rsidR="00FE481E" w:rsidRPr="003F52EA" w:rsidTr="00E1441D">
        <w:trPr>
          <w:trHeight w:val="20"/>
        </w:trPr>
        <w:tc>
          <w:tcPr>
            <w:tcW w:w="3864" w:type="dxa"/>
            <w:shd w:val="clear" w:color="auto" w:fill="auto"/>
          </w:tcPr>
          <w:p w:rsidR="00FE481E" w:rsidRPr="003F52EA" w:rsidRDefault="00FE481E" w:rsidP="007F7C6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proofErr w:type="spellStart"/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เอส</w:t>
            </w:r>
            <w:proofErr w:type="spellEnd"/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ซีจี</w:t>
            </w:r>
            <w:r w:rsidRPr="003F52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ผลิตภัณฑ์ก่อสร้าง จำกัด</w:t>
            </w:r>
          </w:p>
        </w:tc>
        <w:tc>
          <w:tcPr>
            <w:tcW w:w="1400" w:type="dxa"/>
            <w:shd w:val="clear" w:color="auto" w:fill="auto"/>
          </w:tcPr>
          <w:p w:rsidR="00FE481E" w:rsidRPr="003F52EA" w:rsidRDefault="00FE481E" w:rsidP="00F26B9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FE481E" w:rsidRPr="003F52EA" w:rsidRDefault="00FE481E" w:rsidP="00051D2B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เป็นผู้ถือหุ้นรายใหญ่ถือหุ้นร้อยละ </w:t>
            </w:r>
            <w:r w:rsidRPr="003F52EA">
              <w:rPr>
                <w:rFonts w:asciiTheme="majorBidi" w:hAnsiTheme="majorBidi" w:cstheme="majorBidi"/>
                <w:sz w:val="30"/>
                <w:szCs w:val="30"/>
              </w:rPr>
              <w:t xml:space="preserve">67.62 </w:t>
            </w:r>
            <w:r w:rsidR="00051D2B"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ในบริษัท</w:t>
            </w:r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FE481E" w:rsidRPr="003F52EA" w:rsidTr="00E1441D">
        <w:trPr>
          <w:trHeight w:val="20"/>
        </w:trPr>
        <w:tc>
          <w:tcPr>
            <w:tcW w:w="3864" w:type="dxa"/>
            <w:shd w:val="clear" w:color="auto" w:fill="auto"/>
          </w:tcPr>
          <w:p w:rsidR="00FE481E" w:rsidRPr="003F52EA" w:rsidRDefault="00FE481E" w:rsidP="007F7C6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บริษัทคิว</w:t>
            </w:r>
            <w:r w:rsidRPr="003F52E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คอน อีส</w:t>
            </w:r>
            <w:proofErr w:type="spellStart"/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เทอร์น</w:t>
            </w:r>
            <w:proofErr w:type="spellEnd"/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00" w:type="dxa"/>
            <w:shd w:val="clear" w:color="auto" w:fill="auto"/>
          </w:tcPr>
          <w:p w:rsidR="00FE481E" w:rsidRPr="003F52EA" w:rsidRDefault="00FE481E" w:rsidP="00F26B9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FE481E" w:rsidRPr="003F52EA" w:rsidRDefault="00FE481E" w:rsidP="00051D2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เป็นบริษัทย่อย  บริษัทถือหุ้นร้อยละ </w:t>
            </w:r>
            <w:r w:rsidRPr="003F52EA">
              <w:rPr>
                <w:rFonts w:asciiTheme="majorBidi" w:hAnsiTheme="majorBidi" w:cstheme="majorBidi"/>
                <w:sz w:val="30"/>
                <w:szCs w:val="30"/>
              </w:rPr>
              <w:t xml:space="preserve">99.99 </w:t>
            </w:r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และมีกรรมการร่วมกัน</w:t>
            </w:r>
          </w:p>
        </w:tc>
      </w:tr>
      <w:tr w:rsidR="00FE481E" w:rsidRPr="003F52EA" w:rsidTr="00E1441D">
        <w:trPr>
          <w:trHeight w:val="20"/>
        </w:trPr>
        <w:tc>
          <w:tcPr>
            <w:tcW w:w="3864" w:type="dxa"/>
            <w:shd w:val="clear" w:color="auto" w:fill="auto"/>
          </w:tcPr>
          <w:p w:rsidR="00FE481E" w:rsidRPr="003F52EA" w:rsidRDefault="004861F4" w:rsidP="007F7C6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="00FE481E"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แลนด์ </w:t>
            </w:r>
            <w:proofErr w:type="spellStart"/>
            <w:r w:rsidR="00FE481E"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แอนด์</w:t>
            </w:r>
            <w:proofErr w:type="spellEnd"/>
            <w:r w:rsidR="00FE481E"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="00FE481E"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เฮ้าส์</w:t>
            </w:r>
            <w:proofErr w:type="spellEnd"/>
            <w:r w:rsidR="00FE481E"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400" w:type="dxa"/>
            <w:shd w:val="clear" w:color="auto" w:fill="auto"/>
          </w:tcPr>
          <w:p w:rsidR="00FE481E" w:rsidRPr="003F52EA" w:rsidRDefault="00FE481E" w:rsidP="00F26B9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FE481E" w:rsidRPr="003F52EA" w:rsidRDefault="00FE481E" w:rsidP="00051D2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เป็นผู้ถือหุ้นของบริษัท ถือหุ้นร้อยละ </w:t>
            </w:r>
            <w:r w:rsidRPr="003F52EA">
              <w:rPr>
                <w:rFonts w:asciiTheme="majorBidi" w:hAnsiTheme="majorBidi" w:cstheme="majorBidi"/>
                <w:sz w:val="30"/>
                <w:szCs w:val="30"/>
              </w:rPr>
              <w:t xml:space="preserve">21.16 </w:t>
            </w:r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85E46" w:rsidRPr="003F52E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FE481E" w:rsidRPr="003F52EA" w:rsidTr="00E1441D">
        <w:trPr>
          <w:trHeight w:val="20"/>
        </w:trPr>
        <w:tc>
          <w:tcPr>
            <w:tcW w:w="3864" w:type="dxa"/>
            <w:shd w:val="clear" w:color="auto" w:fill="auto"/>
          </w:tcPr>
          <w:p w:rsidR="00FE481E" w:rsidRPr="003F52EA" w:rsidRDefault="004861F4" w:rsidP="007F7C67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proofErr w:type="spellStart"/>
            <w:r w:rsidR="00FE481E"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เอส</w:t>
            </w:r>
            <w:proofErr w:type="spellEnd"/>
            <w:r w:rsidR="00FE481E"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ซีจี ซิ</w:t>
            </w:r>
            <w:proofErr w:type="spellStart"/>
            <w:r w:rsidR="00FE481E"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เมนต์</w:t>
            </w:r>
            <w:proofErr w:type="spellEnd"/>
            <w:r w:rsidR="00FE481E" w:rsidRPr="003F52E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FE481E"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ผลิตภัณฑ์ก่อสร้าง             จำกัด </w:t>
            </w:r>
          </w:p>
        </w:tc>
        <w:tc>
          <w:tcPr>
            <w:tcW w:w="1400" w:type="dxa"/>
            <w:shd w:val="clear" w:color="auto" w:fill="auto"/>
          </w:tcPr>
          <w:p w:rsidR="00FE481E" w:rsidRPr="003F52EA" w:rsidRDefault="00FE481E" w:rsidP="00F26B9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FE481E" w:rsidRPr="003F52EA" w:rsidRDefault="00EC75EF" w:rsidP="00051D2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</w:t>
            </w:r>
            <w:r w:rsidR="00FE481E"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ปูนซิ</w:t>
            </w:r>
            <w:proofErr w:type="spellStart"/>
            <w:r w:rsidR="00FE481E"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เมนต์</w:t>
            </w:r>
            <w:proofErr w:type="spellEnd"/>
            <w:r w:rsidR="00FE481E"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FE481E" w:rsidRPr="003F52EA" w:rsidTr="00E1441D">
        <w:trPr>
          <w:trHeight w:val="20"/>
        </w:trPr>
        <w:tc>
          <w:tcPr>
            <w:tcW w:w="3864" w:type="dxa"/>
            <w:shd w:val="clear" w:color="auto" w:fill="auto"/>
          </w:tcPr>
          <w:p w:rsidR="00FE481E" w:rsidRPr="003F52EA" w:rsidRDefault="004861F4" w:rsidP="007F7C6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proofErr w:type="spellStart"/>
            <w:r w:rsidR="00FE481E"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เอส</w:t>
            </w:r>
            <w:proofErr w:type="spellEnd"/>
            <w:r w:rsidR="00FE481E"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ซีจี </w:t>
            </w:r>
            <w:proofErr w:type="spellStart"/>
            <w:r w:rsidR="00FE481E"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แลนด์สเคป</w:t>
            </w:r>
            <w:proofErr w:type="spellEnd"/>
            <w:r w:rsidR="00FE481E" w:rsidRPr="003F52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E481E"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400" w:type="dxa"/>
            <w:shd w:val="clear" w:color="auto" w:fill="auto"/>
          </w:tcPr>
          <w:p w:rsidR="00FE481E" w:rsidRPr="003F52EA" w:rsidRDefault="00FE481E" w:rsidP="00F26B9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FE481E" w:rsidRPr="003F52EA" w:rsidRDefault="00EC75EF" w:rsidP="00051D2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</w:t>
            </w:r>
            <w:r w:rsidR="00FE481E"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ปูนซิ</w:t>
            </w:r>
            <w:proofErr w:type="spellStart"/>
            <w:r w:rsidR="00FE481E"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เมนต์</w:t>
            </w:r>
            <w:proofErr w:type="spellEnd"/>
            <w:r w:rsidR="00FE481E"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FE481E" w:rsidRPr="003F52EA" w:rsidTr="00E1441D">
        <w:trPr>
          <w:trHeight w:val="20"/>
        </w:trPr>
        <w:tc>
          <w:tcPr>
            <w:tcW w:w="3864" w:type="dxa"/>
            <w:shd w:val="clear" w:color="auto" w:fill="auto"/>
          </w:tcPr>
          <w:p w:rsidR="00FE481E" w:rsidRPr="003F52EA" w:rsidRDefault="004861F4" w:rsidP="007F7C6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="00FE481E"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สยาม</w:t>
            </w:r>
            <w:proofErr w:type="spellStart"/>
            <w:r w:rsidR="00FE481E"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มอร์ตาร์</w:t>
            </w:r>
            <w:proofErr w:type="spellEnd"/>
            <w:r w:rsidR="00FE481E" w:rsidRPr="003F52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E481E"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400" w:type="dxa"/>
            <w:shd w:val="clear" w:color="auto" w:fill="auto"/>
          </w:tcPr>
          <w:p w:rsidR="00FE481E" w:rsidRPr="003F52EA" w:rsidRDefault="00FE481E" w:rsidP="00F26B9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FE481E" w:rsidRPr="003F52EA" w:rsidRDefault="00EC75EF" w:rsidP="00051D2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</w:t>
            </w:r>
            <w:r w:rsidR="00FE481E"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ปูนซิ</w:t>
            </w:r>
            <w:proofErr w:type="spellStart"/>
            <w:r w:rsidR="00FE481E"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เมนต์</w:t>
            </w:r>
            <w:proofErr w:type="spellEnd"/>
            <w:r w:rsidR="00FE481E"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FE481E" w:rsidRPr="003F52EA" w:rsidTr="00E1441D">
        <w:trPr>
          <w:trHeight w:val="20"/>
        </w:trPr>
        <w:tc>
          <w:tcPr>
            <w:tcW w:w="3864" w:type="dxa"/>
            <w:shd w:val="clear" w:color="auto" w:fill="auto"/>
          </w:tcPr>
          <w:p w:rsidR="00FE481E" w:rsidRPr="003F52EA" w:rsidRDefault="00FE481E" w:rsidP="007F7C6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proofErr w:type="spellStart"/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เอส</w:t>
            </w:r>
            <w:proofErr w:type="spellEnd"/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ซีจี เทรด</w:t>
            </w:r>
            <w:proofErr w:type="spellStart"/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ดิ้ง</w:t>
            </w:r>
            <w:proofErr w:type="spellEnd"/>
            <w:r w:rsidRPr="003F52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400" w:type="dxa"/>
            <w:shd w:val="clear" w:color="auto" w:fill="auto"/>
          </w:tcPr>
          <w:p w:rsidR="00FE481E" w:rsidRPr="003F52EA" w:rsidRDefault="00FE481E" w:rsidP="00F26B9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6A3AC6" w:rsidRPr="003F52EA" w:rsidRDefault="00FE481E" w:rsidP="00051D2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เป</w:t>
            </w:r>
            <w:r w:rsidR="00EC75EF"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็นบริษัทย่อยของบริษัท</w:t>
            </w:r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ปูนซิ</w:t>
            </w:r>
            <w:proofErr w:type="spellStart"/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เมนต์</w:t>
            </w:r>
            <w:proofErr w:type="spellEnd"/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ไทย จำกัด </w:t>
            </w:r>
          </w:p>
          <w:p w:rsidR="00CA77E8" w:rsidRPr="003F52EA" w:rsidRDefault="00FE481E" w:rsidP="00E36DF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 และมีกรรมการร่วมกัน</w:t>
            </w:r>
          </w:p>
        </w:tc>
      </w:tr>
      <w:tr w:rsidR="00FE481E" w:rsidRPr="003F52EA" w:rsidTr="00E1441D">
        <w:trPr>
          <w:trHeight w:val="20"/>
        </w:trPr>
        <w:tc>
          <w:tcPr>
            <w:tcW w:w="3864" w:type="dxa"/>
            <w:shd w:val="clear" w:color="auto" w:fill="auto"/>
          </w:tcPr>
          <w:p w:rsidR="00FE481E" w:rsidRPr="003F52EA" w:rsidRDefault="004861F4" w:rsidP="007F7C6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="00FE481E"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ผลิตภัณฑ์และวัตถุก่อสร้าง</w:t>
            </w:r>
            <w:r w:rsidR="00FE481E" w:rsidRPr="003F52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E481E"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400" w:type="dxa"/>
            <w:shd w:val="clear" w:color="auto" w:fill="auto"/>
          </w:tcPr>
          <w:p w:rsidR="00FE481E" w:rsidRPr="003F52EA" w:rsidRDefault="00FE481E" w:rsidP="00F26B9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8857AE" w:rsidRPr="003F52EA" w:rsidRDefault="00EC75EF" w:rsidP="00F04B5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</w:t>
            </w:r>
            <w:r w:rsidR="00FE481E"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ปูนซิ</w:t>
            </w:r>
            <w:proofErr w:type="spellStart"/>
            <w:r w:rsidR="00FE481E"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เมนต์</w:t>
            </w:r>
            <w:proofErr w:type="spellEnd"/>
            <w:r w:rsidR="00FE481E"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FE481E" w:rsidRPr="003F52EA" w:rsidTr="00E1441D">
        <w:trPr>
          <w:trHeight w:val="20"/>
        </w:trPr>
        <w:tc>
          <w:tcPr>
            <w:tcW w:w="3864" w:type="dxa"/>
            <w:shd w:val="clear" w:color="auto" w:fill="auto"/>
            <w:vAlign w:val="bottom"/>
          </w:tcPr>
          <w:p w:rsidR="00FE481E" w:rsidRPr="003F52EA" w:rsidRDefault="004861F4" w:rsidP="00F26B9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="00FE481E"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ปูนซิ</w:t>
            </w:r>
            <w:proofErr w:type="spellStart"/>
            <w:r w:rsidR="00FE481E"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เมนต์</w:t>
            </w:r>
            <w:proofErr w:type="spellEnd"/>
            <w:r w:rsidR="00FE481E"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ไทย (ท่าหลวง)</w:t>
            </w:r>
            <w:r w:rsidR="00FE481E" w:rsidRPr="003F52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E481E"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  <w:p w:rsidR="00FE481E" w:rsidRPr="003F52EA" w:rsidRDefault="00FE481E" w:rsidP="00F26B9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shd w:val="clear" w:color="auto" w:fill="auto"/>
          </w:tcPr>
          <w:p w:rsidR="00FE481E" w:rsidRPr="003F52EA" w:rsidRDefault="00FE481E" w:rsidP="00F26B9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FE481E" w:rsidRPr="003F52EA" w:rsidRDefault="00EC75EF" w:rsidP="00051D2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</w:t>
            </w:r>
            <w:r w:rsidR="00FE481E"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ปูนซิ</w:t>
            </w:r>
            <w:proofErr w:type="spellStart"/>
            <w:r w:rsidR="00FE481E"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เมนต์</w:t>
            </w:r>
            <w:proofErr w:type="spellEnd"/>
            <w:r w:rsidR="00FE481E"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4B3FCE" w:rsidRPr="003F52EA" w:rsidTr="00E1441D">
        <w:trPr>
          <w:trHeight w:val="20"/>
        </w:trPr>
        <w:tc>
          <w:tcPr>
            <w:tcW w:w="3864" w:type="dxa"/>
            <w:shd w:val="clear" w:color="auto" w:fill="auto"/>
            <w:vAlign w:val="bottom"/>
          </w:tcPr>
          <w:p w:rsidR="004B3FCE" w:rsidRPr="003F52EA" w:rsidRDefault="004B3FCE" w:rsidP="00F26B9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0" w:type="dxa"/>
            <w:shd w:val="clear" w:color="auto" w:fill="auto"/>
          </w:tcPr>
          <w:p w:rsidR="004B3FCE" w:rsidRPr="003F52EA" w:rsidRDefault="004B3FCE" w:rsidP="00F26B9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91" w:type="dxa"/>
            <w:shd w:val="clear" w:color="auto" w:fill="auto"/>
          </w:tcPr>
          <w:p w:rsidR="004B3FCE" w:rsidRPr="003F52EA" w:rsidRDefault="004B3FCE" w:rsidP="00051D2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92C5F" w:rsidRPr="003F52EA" w:rsidTr="00E1441D">
        <w:trPr>
          <w:trHeight w:val="20"/>
        </w:trPr>
        <w:tc>
          <w:tcPr>
            <w:tcW w:w="3864" w:type="dxa"/>
            <w:shd w:val="clear" w:color="auto" w:fill="auto"/>
            <w:vAlign w:val="bottom"/>
          </w:tcPr>
          <w:p w:rsidR="00592C5F" w:rsidRPr="003F52EA" w:rsidRDefault="00592C5F" w:rsidP="00592C5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บริษัทปูนซิ</w:t>
            </w:r>
            <w:proofErr w:type="spellStart"/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เมนต์</w:t>
            </w:r>
            <w:proofErr w:type="spellEnd"/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ไทย (แก่งคอย)</w:t>
            </w:r>
            <w:r w:rsidRPr="003F52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  <w:p w:rsidR="00592C5F" w:rsidRPr="003F52EA" w:rsidRDefault="00592C5F" w:rsidP="00592C5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0" w:type="dxa"/>
            <w:shd w:val="clear" w:color="auto" w:fill="auto"/>
          </w:tcPr>
          <w:p w:rsidR="00592C5F" w:rsidRPr="003F52EA" w:rsidRDefault="00592C5F" w:rsidP="00592C5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592C5F" w:rsidRPr="003F52EA" w:rsidRDefault="00592C5F" w:rsidP="00592C5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เมนต์</w:t>
            </w:r>
            <w:proofErr w:type="spellEnd"/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FE481E" w:rsidRPr="003F52EA" w:rsidTr="00E1441D">
        <w:trPr>
          <w:trHeight w:val="20"/>
        </w:trPr>
        <w:tc>
          <w:tcPr>
            <w:tcW w:w="3864" w:type="dxa"/>
            <w:shd w:val="clear" w:color="auto" w:fill="auto"/>
            <w:vAlign w:val="bottom"/>
          </w:tcPr>
          <w:p w:rsidR="00FE481E" w:rsidRPr="00C8088E" w:rsidRDefault="004861F4" w:rsidP="00F26B9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proofErr w:type="spellStart"/>
            <w:r w:rsidR="00FE481E"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เอส</w:t>
            </w:r>
            <w:proofErr w:type="spellEnd"/>
            <w:r w:rsidR="00FE481E"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ซีจี </w:t>
            </w:r>
            <w:proofErr w:type="spellStart"/>
            <w:r w:rsidR="00FE481E"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โล</w:t>
            </w:r>
            <w:proofErr w:type="spellEnd"/>
            <w:r w:rsidR="00FE481E"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จิ</w:t>
            </w:r>
            <w:proofErr w:type="spellStart"/>
            <w:r w:rsidR="00FE481E"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สติกส์</w:t>
            </w:r>
            <w:proofErr w:type="spellEnd"/>
            <w:r w:rsidR="00FE481E"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="00FE481E"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แมเนจเม้นท์</w:t>
            </w:r>
            <w:proofErr w:type="spellEnd"/>
            <w:r w:rsidR="00FE481E" w:rsidRPr="00C808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E481E"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  <w:p w:rsidR="00FE481E" w:rsidRPr="00C8088E" w:rsidRDefault="00FE481E" w:rsidP="00F26B9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shd w:val="clear" w:color="auto" w:fill="auto"/>
          </w:tcPr>
          <w:p w:rsidR="00FE481E" w:rsidRPr="00C8088E" w:rsidRDefault="00FE481E" w:rsidP="00F26B9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FE481E" w:rsidRPr="00C8088E" w:rsidRDefault="00EC75EF" w:rsidP="00051D2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</w:t>
            </w:r>
            <w:r w:rsidR="00FE481E"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ปูนซิ</w:t>
            </w:r>
            <w:proofErr w:type="spellStart"/>
            <w:r w:rsidR="00FE481E"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เมนต์</w:t>
            </w:r>
            <w:proofErr w:type="spellEnd"/>
            <w:r w:rsidR="00FE481E"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FE481E" w:rsidRPr="003F52EA" w:rsidTr="00E1441D">
        <w:trPr>
          <w:trHeight w:val="20"/>
        </w:trPr>
        <w:tc>
          <w:tcPr>
            <w:tcW w:w="3864" w:type="dxa"/>
            <w:shd w:val="clear" w:color="auto" w:fill="auto"/>
            <w:vAlign w:val="bottom"/>
          </w:tcPr>
          <w:p w:rsidR="00FE481E" w:rsidRPr="00C8088E" w:rsidRDefault="00032E83" w:rsidP="007F7C67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บริษัทไทย</w:t>
            </w:r>
            <w:r w:rsidRPr="00C8088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FE481E"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เยอรมัน เซรามิค </w:t>
            </w:r>
            <w:proofErr w:type="spellStart"/>
            <w:r w:rsidR="00FE481E"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อินดัสทรี</w:t>
            </w:r>
            <w:proofErr w:type="spellEnd"/>
            <w:r w:rsidR="00FE481E"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400" w:type="dxa"/>
            <w:shd w:val="clear" w:color="auto" w:fill="auto"/>
          </w:tcPr>
          <w:p w:rsidR="00FE481E" w:rsidRPr="00C8088E" w:rsidRDefault="00FE481E" w:rsidP="00F26B9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FE481E" w:rsidRPr="00C8088E" w:rsidRDefault="00EC75EF" w:rsidP="00051D2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</w:t>
            </w:r>
            <w:r w:rsidR="00FE481E"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ปูนซิ</w:t>
            </w:r>
            <w:proofErr w:type="spellStart"/>
            <w:r w:rsidR="00FE481E"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เมนต์</w:t>
            </w:r>
            <w:proofErr w:type="spellEnd"/>
            <w:r w:rsidR="00FE481E"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FE481E" w:rsidRPr="003F52EA" w:rsidTr="00E1441D">
        <w:trPr>
          <w:trHeight w:val="20"/>
        </w:trPr>
        <w:tc>
          <w:tcPr>
            <w:tcW w:w="3864" w:type="dxa"/>
            <w:shd w:val="clear" w:color="auto" w:fill="auto"/>
            <w:vAlign w:val="bottom"/>
          </w:tcPr>
          <w:p w:rsidR="00FE481E" w:rsidRPr="00C8088E" w:rsidRDefault="00AB635F" w:rsidP="00F26B9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บริษัทสยามปูนซิ</w:t>
            </w:r>
            <w:proofErr w:type="spellStart"/>
            <w:r w:rsidR="00FE481E"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เมนต์</w:t>
            </w:r>
            <w:proofErr w:type="spellEnd"/>
            <w:r w:rsidR="00FE481E"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ขาว จำกัด</w:t>
            </w:r>
          </w:p>
          <w:p w:rsidR="00FE481E" w:rsidRPr="00C8088E" w:rsidRDefault="00FE481E" w:rsidP="00F26B9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shd w:val="clear" w:color="auto" w:fill="auto"/>
          </w:tcPr>
          <w:p w:rsidR="00FE481E" w:rsidRPr="00C8088E" w:rsidRDefault="00FE481E" w:rsidP="00F26B9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FE481E" w:rsidRPr="00C8088E" w:rsidRDefault="00EC75EF" w:rsidP="00051D2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</w:t>
            </w:r>
            <w:r w:rsidR="00FE481E"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ปูนซิ</w:t>
            </w:r>
            <w:proofErr w:type="spellStart"/>
            <w:r w:rsidR="00FE481E"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เมนต์</w:t>
            </w:r>
            <w:proofErr w:type="spellEnd"/>
            <w:r w:rsidR="00FE481E"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FE481E" w:rsidRPr="003F52EA" w:rsidTr="00E1441D">
        <w:trPr>
          <w:trHeight w:val="20"/>
        </w:trPr>
        <w:tc>
          <w:tcPr>
            <w:tcW w:w="3864" w:type="dxa"/>
            <w:shd w:val="clear" w:color="auto" w:fill="auto"/>
            <w:vAlign w:val="bottom"/>
          </w:tcPr>
          <w:p w:rsidR="00FE481E" w:rsidRPr="00C8088E" w:rsidRDefault="00FE481E" w:rsidP="00F26B9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บริษัทอี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โค่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แพ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ลนท์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เซอร์วิส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เซส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  <w:p w:rsidR="00FE481E" w:rsidRPr="00C8088E" w:rsidRDefault="00FE481E" w:rsidP="00F26B9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0" w:type="dxa"/>
            <w:shd w:val="clear" w:color="auto" w:fill="auto"/>
          </w:tcPr>
          <w:p w:rsidR="00FE481E" w:rsidRPr="00C8088E" w:rsidRDefault="00FE481E" w:rsidP="00F26B9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FE481E" w:rsidRPr="00C8088E" w:rsidRDefault="00EC75EF" w:rsidP="00051D2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</w:t>
            </w:r>
            <w:r w:rsidR="00FE481E"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ปูนซิ</w:t>
            </w:r>
            <w:proofErr w:type="spellStart"/>
            <w:r w:rsidR="00FE481E"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เมนต์</w:t>
            </w:r>
            <w:proofErr w:type="spellEnd"/>
            <w:r w:rsidR="00FE481E"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FE481E" w:rsidRPr="003F52EA" w:rsidTr="00E1441D">
        <w:trPr>
          <w:trHeight w:val="20"/>
        </w:trPr>
        <w:tc>
          <w:tcPr>
            <w:tcW w:w="3864" w:type="dxa"/>
            <w:shd w:val="clear" w:color="auto" w:fill="auto"/>
            <w:vAlign w:val="bottom"/>
          </w:tcPr>
          <w:p w:rsidR="00FE481E" w:rsidRPr="00C8088E" w:rsidRDefault="00FE481E" w:rsidP="00F26B9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บริษัทกระเบื้องทิพย์ จำกัด</w:t>
            </w:r>
          </w:p>
          <w:p w:rsidR="00FE481E" w:rsidRPr="00C8088E" w:rsidRDefault="00FE481E" w:rsidP="00F26B9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0" w:type="dxa"/>
            <w:shd w:val="clear" w:color="auto" w:fill="auto"/>
          </w:tcPr>
          <w:p w:rsidR="00FE481E" w:rsidRPr="00C8088E" w:rsidRDefault="00FE481E" w:rsidP="00F26B9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FE481E" w:rsidRPr="00C8088E" w:rsidRDefault="00FE481E" w:rsidP="00051D2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เมนต์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FE481E" w:rsidRPr="003F52EA" w:rsidTr="00E1441D">
        <w:trPr>
          <w:trHeight w:val="20"/>
        </w:trPr>
        <w:tc>
          <w:tcPr>
            <w:tcW w:w="3864" w:type="dxa"/>
            <w:shd w:val="clear" w:color="auto" w:fill="auto"/>
          </w:tcPr>
          <w:p w:rsidR="00FE481E" w:rsidRPr="00C8088E" w:rsidRDefault="00FE481E" w:rsidP="007F7C6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เอส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ซีจี 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ซอร์สซิ่ง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00" w:type="dxa"/>
            <w:shd w:val="clear" w:color="auto" w:fill="auto"/>
          </w:tcPr>
          <w:p w:rsidR="00FE481E" w:rsidRPr="00C8088E" w:rsidRDefault="00FE481E" w:rsidP="00F26B9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FE481E" w:rsidRPr="00C8088E" w:rsidRDefault="00FE481E" w:rsidP="00051D2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เมนต์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FE481E" w:rsidRPr="003F52EA" w:rsidTr="00E1441D">
        <w:trPr>
          <w:trHeight w:val="20"/>
        </w:trPr>
        <w:tc>
          <w:tcPr>
            <w:tcW w:w="3864" w:type="dxa"/>
            <w:shd w:val="clear" w:color="auto" w:fill="auto"/>
            <w:vAlign w:val="bottom"/>
          </w:tcPr>
          <w:p w:rsidR="00FE481E" w:rsidRPr="00C8088E" w:rsidRDefault="00FE481E" w:rsidP="00F26B9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บริษัทสยามไฟเบอร์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กลาส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  <w:p w:rsidR="00FE481E" w:rsidRPr="00C8088E" w:rsidRDefault="00FE481E" w:rsidP="00F26B9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0" w:type="dxa"/>
            <w:shd w:val="clear" w:color="auto" w:fill="auto"/>
          </w:tcPr>
          <w:p w:rsidR="00FE481E" w:rsidRPr="00C8088E" w:rsidRDefault="00FE481E" w:rsidP="00F26B9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FE481E" w:rsidRPr="00C8088E" w:rsidRDefault="00FE481E" w:rsidP="00051D2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เมนต์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B942F9" w:rsidRPr="003F52EA" w:rsidTr="00E1441D">
        <w:trPr>
          <w:trHeight w:val="20"/>
        </w:trPr>
        <w:tc>
          <w:tcPr>
            <w:tcW w:w="3864" w:type="dxa"/>
            <w:shd w:val="clear" w:color="auto" w:fill="auto"/>
            <w:vAlign w:val="bottom"/>
          </w:tcPr>
          <w:p w:rsidR="00B942F9" w:rsidRPr="00C8088E" w:rsidRDefault="00B942F9" w:rsidP="003A6C8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เอส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ซีจี 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เอ็กซ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พี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เรียนซ์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  <w:p w:rsidR="00B942F9" w:rsidRPr="00C8088E" w:rsidRDefault="00B942F9" w:rsidP="003A6C8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0" w:type="dxa"/>
            <w:shd w:val="clear" w:color="auto" w:fill="auto"/>
          </w:tcPr>
          <w:p w:rsidR="00B942F9" w:rsidRPr="00C8088E" w:rsidRDefault="00B942F9" w:rsidP="003A6C8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B942F9" w:rsidRPr="00C8088E" w:rsidRDefault="00B942F9" w:rsidP="00051D2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เมนต์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C47212" w:rsidRPr="003F52EA" w:rsidTr="00E1441D">
        <w:trPr>
          <w:trHeight w:val="20"/>
        </w:trPr>
        <w:tc>
          <w:tcPr>
            <w:tcW w:w="3864" w:type="dxa"/>
            <w:shd w:val="clear" w:color="auto" w:fill="auto"/>
            <w:vAlign w:val="bottom"/>
          </w:tcPr>
          <w:p w:rsidR="002B1C38" w:rsidRPr="00C8088E" w:rsidRDefault="002B1C38" w:rsidP="002B1C3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บริษัทกระเบื้องกระดาษไทย จำกัด</w:t>
            </w:r>
          </w:p>
          <w:p w:rsidR="00C47212" w:rsidRPr="00C8088E" w:rsidRDefault="00C47212" w:rsidP="003A6C8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0" w:type="dxa"/>
            <w:shd w:val="clear" w:color="auto" w:fill="auto"/>
          </w:tcPr>
          <w:p w:rsidR="00C47212" w:rsidRPr="00C8088E" w:rsidRDefault="00C47212" w:rsidP="003A6C8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C47212" w:rsidRPr="00C8088E" w:rsidRDefault="00C47212" w:rsidP="00051D2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เมนต์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9F5307" w:rsidRPr="003F52EA" w:rsidTr="00E1441D">
        <w:trPr>
          <w:trHeight w:val="20"/>
        </w:trPr>
        <w:tc>
          <w:tcPr>
            <w:tcW w:w="3864" w:type="dxa"/>
            <w:shd w:val="clear" w:color="auto" w:fill="auto"/>
            <w:vAlign w:val="bottom"/>
          </w:tcPr>
          <w:p w:rsidR="009F5307" w:rsidRPr="00C8088E" w:rsidRDefault="009F5307" w:rsidP="009F530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บริษัทสยามวิจัยและนวัตกรรม จำกัด</w:t>
            </w:r>
          </w:p>
          <w:p w:rsidR="009F5307" w:rsidRPr="00C8088E" w:rsidRDefault="009F5307" w:rsidP="009F530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0" w:type="dxa"/>
            <w:shd w:val="clear" w:color="auto" w:fill="auto"/>
          </w:tcPr>
          <w:p w:rsidR="009F5307" w:rsidRPr="00C8088E" w:rsidRDefault="009F5307" w:rsidP="009F530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9F5307" w:rsidRPr="00C8088E" w:rsidRDefault="009F5307" w:rsidP="009F530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เมนต์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494840" w:rsidRPr="003F52EA" w:rsidTr="00E1441D">
        <w:trPr>
          <w:trHeight w:val="20"/>
        </w:trPr>
        <w:tc>
          <w:tcPr>
            <w:tcW w:w="3864" w:type="dxa"/>
            <w:shd w:val="clear" w:color="auto" w:fill="auto"/>
            <w:vAlign w:val="bottom"/>
          </w:tcPr>
          <w:p w:rsidR="00494840" w:rsidRPr="00C8088E" w:rsidRDefault="00494840" w:rsidP="0049484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บริษัทผลิตภัณฑ์กระเบื้อง (ลำปาง) จำกัด</w:t>
            </w:r>
          </w:p>
          <w:p w:rsidR="00494840" w:rsidRPr="00C8088E" w:rsidRDefault="00494840" w:rsidP="0049484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0" w:type="dxa"/>
            <w:shd w:val="clear" w:color="auto" w:fill="auto"/>
          </w:tcPr>
          <w:p w:rsidR="00494840" w:rsidRPr="00C8088E" w:rsidRDefault="00494840" w:rsidP="0049484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494840" w:rsidRPr="00C8088E" w:rsidRDefault="00494840" w:rsidP="0049484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เมนต์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DD2696" w:rsidRPr="003F52EA" w:rsidTr="00E1441D">
        <w:trPr>
          <w:trHeight w:val="20"/>
        </w:trPr>
        <w:tc>
          <w:tcPr>
            <w:tcW w:w="3864" w:type="dxa"/>
            <w:shd w:val="clear" w:color="auto" w:fill="auto"/>
            <w:vAlign w:val="bottom"/>
          </w:tcPr>
          <w:p w:rsidR="00DD2696" w:rsidRPr="00C8088E" w:rsidRDefault="00DD2696" w:rsidP="004429A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บริษัทเจมาโก จำกัด</w:t>
            </w:r>
          </w:p>
          <w:p w:rsidR="00DD2696" w:rsidRPr="00C8088E" w:rsidRDefault="00DD2696" w:rsidP="004429A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0" w:type="dxa"/>
            <w:shd w:val="clear" w:color="auto" w:fill="auto"/>
          </w:tcPr>
          <w:p w:rsidR="00DD2696" w:rsidRPr="00C8088E" w:rsidRDefault="00DD2696" w:rsidP="004429A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DD2696" w:rsidRPr="00C8088E" w:rsidRDefault="00DD2696" w:rsidP="004429A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เมนต์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DD2696" w:rsidRPr="003F52EA" w:rsidTr="004C4933">
        <w:trPr>
          <w:trHeight w:val="20"/>
        </w:trPr>
        <w:tc>
          <w:tcPr>
            <w:tcW w:w="3864" w:type="dxa"/>
            <w:shd w:val="clear" w:color="auto" w:fill="auto"/>
          </w:tcPr>
          <w:p w:rsidR="00DD2696" w:rsidRPr="00C8088E" w:rsidRDefault="004C4933" w:rsidP="004C493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บริษัทซิ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เมนต์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ไทยโฮ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ลดิ้ง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00" w:type="dxa"/>
            <w:shd w:val="clear" w:color="auto" w:fill="auto"/>
          </w:tcPr>
          <w:p w:rsidR="00DD2696" w:rsidRPr="00C8088E" w:rsidRDefault="00DD2696" w:rsidP="004429A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DD2696" w:rsidRPr="00C8088E" w:rsidRDefault="00DD2696" w:rsidP="004429A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เมนต์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4B3FCE" w:rsidRPr="003F52EA" w:rsidTr="004C4933">
        <w:trPr>
          <w:trHeight w:val="20"/>
        </w:trPr>
        <w:tc>
          <w:tcPr>
            <w:tcW w:w="3864" w:type="dxa"/>
            <w:shd w:val="clear" w:color="auto" w:fill="auto"/>
          </w:tcPr>
          <w:p w:rsidR="004B3FCE" w:rsidRPr="00C8088E" w:rsidRDefault="004B3FCE" w:rsidP="004C493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0" w:type="dxa"/>
            <w:shd w:val="clear" w:color="auto" w:fill="auto"/>
          </w:tcPr>
          <w:p w:rsidR="004B3FCE" w:rsidRPr="00C8088E" w:rsidRDefault="004B3FCE" w:rsidP="004429A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91" w:type="dxa"/>
            <w:shd w:val="clear" w:color="auto" w:fill="auto"/>
          </w:tcPr>
          <w:p w:rsidR="004B3FCE" w:rsidRPr="00C8088E" w:rsidRDefault="004B3FCE" w:rsidP="004429A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D2696" w:rsidRPr="003F52EA" w:rsidTr="00E1441D">
        <w:trPr>
          <w:trHeight w:val="20"/>
        </w:trPr>
        <w:tc>
          <w:tcPr>
            <w:tcW w:w="3864" w:type="dxa"/>
            <w:shd w:val="clear" w:color="auto" w:fill="auto"/>
            <w:vAlign w:val="bottom"/>
          </w:tcPr>
          <w:p w:rsidR="00DD2696" w:rsidRPr="00C8088E" w:rsidRDefault="00DD2696" w:rsidP="004429A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บริษัทอนุรักษ์พลังงานซิ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เมนต์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 จำกัด</w:t>
            </w:r>
          </w:p>
          <w:p w:rsidR="00DD2696" w:rsidRPr="00C8088E" w:rsidRDefault="00DD2696" w:rsidP="004429A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0" w:type="dxa"/>
            <w:shd w:val="clear" w:color="auto" w:fill="auto"/>
          </w:tcPr>
          <w:p w:rsidR="00DD2696" w:rsidRPr="00C8088E" w:rsidRDefault="00DD2696" w:rsidP="004429A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DD2696" w:rsidRPr="00C8088E" w:rsidRDefault="00DD2696" w:rsidP="004429A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เมนต์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806DAC" w:rsidRPr="003F52EA" w:rsidTr="00590DF2">
        <w:trPr>
          <w:trHeight w:val="20"/>
        </w:trPr>
        <w:tc>
          <w:tcPr>
            <w:tcW w:w="3864" w:type="dxa"/>
            <w:shd w:val="clear" w:color="auto" w:fill="auto"/>
          </w:tcPr>
          <w:p w:rsidR="00806DAC" w:rsidRPr="00C8088E" w:rsidRDefault="00806DAC" w:rsidP="00806DA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บริษัทเซรามิค</w:t>
            </w: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อุตสาหกรรมไทย จำกัด</w:t>
            </w:r>
          </w:p>
        </w:tc>
        <w:tc>
          <w:tcPr>
            <w:tcW w:w="1400" w:type="dxa"/>
            <w:shd w:val="clear" w:color="auto" w:fill="auto"/>
          </w:tcPr>
          <w:p w:rsidR="00806DAC" w:rsidRPr="00C8088E" w:rsidRDefault="00806DAC" w:rsidP="00806DA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806DAC" w:rsidRPr="00C8088E" w:rsidRDefault="00806DAC" w:rsidP="00806DA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เมนต์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B942F9" w:rsidRPr="003F52EA" w:rsidTr="00E1441D">
        <w:trPr>
          <w:trHeight w:val="20"/>
        </w:trPr>
        <w:tc>
          <w:tcPr>
            <w:tcW w:w="3864" w:type="dxa"/>
            <w:shd w:val="clear" w:color="auto" w:fill="auto"/>
            <w:vAlign w:val="bottom"/>
          </w:tcPr>
          <w:p w:rsidR="00B942F9" w:rsidRPr="00C8088E" w:rsidRDefault="00B942F9" w:rsidP="0049484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เอส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ซีจี 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แอคเค้าน์ติ้ง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เซอร์วิส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เซส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  <w:p w:rsidR="00B942F9" w:rsidRPr="00C8088E" w:rsidRDefault="00B942F9" w:rsidP="0049484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shd w:val="clear" w:color="auto" w:fill="auto"/>
          </w:tcPr>
          <w:p w:rsidR="00B942F9" w:rsidRPr="00C8088E" w:rsidRDefault="00B942F9" w:rsidP="00DF2BF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B942F9" w:rsidRPr="00C8088E" w:rsidRDefault="00B942F9" w:rsidP="00051D2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เมนต์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 จำกัด (มหาชน)</w:t>
            </w:r>
          </w:p>
        </w:tc>
      </w:tr>
      <w:tr w:rsidR="00B942F9" w:rsidRPr="003F52EA" w:rsidTr="00E1441D">
        <w:trPr>
          <w:trHeight w:val="20"/>
        </w:trPr>
        <w:tc>
          <w:tcPr>
            <w:tcW w:w="3864" w:type="dxa"/>
            <w:shd w:val="clear" w:color="auto" w:fill="auto"/>
            <w:vAlign w:val="bottom"/>
          </w:tcPr>
          <w:p w:rsidR="00B942F9" w:rsidRPr="00C8088E" w:rsidRDefault="00B942F9" w:rsidP="00DF2BF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บริษัทกฎหมาย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เอส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ซีจี</w:t>
            </w:r>
            <w:r w:rsidRPr="00C808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  <w:p w:rsidR="00B942F9" w:rsidRPr="00C8088E" w:rsidRDefault="00B942F9" w:rsidP="00DF2BF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  <w:shd w:val="clear" w:color="auto" w:fill="auto"/>
          </w:tcPr>
          <w:p w:rsidR="00B942F9" w:rsidRPr="00C8088E" w:rsidRDefault="00B942F9" w:rsidP="00DF2BF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B942F9" w:rsidRPr="00C8088E" w:rsidRDefault="00B942F9" w:rsidP="00051D2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เมนต์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 จำกัด (มหาชน)</w:t>
            </w:r>
          </w:p>
        </w:tc>
      </w:tr>
      <w:tr w:rsidR="009F5307" w:rsidRPr="003F52EA" w:rsidTr="00E1441D">
        <w:trPr>
          <w:trHeight w:val="20"/>
        </w:trPr>
        <w:tc>
          <w:tcPr>
            <w:tcW w:w="3864" w:type="dxa"/>
            <w:shd w:val="clear" w:color="auto" w:fill="auto"/>
            <w:vAlign w:val="bottom"/>
          </w:tcPr>
          <w:p w:rsidR="009F5307" w:rsidRPr="00C8088E" w:rsidRDefault="009F5307" w:rsidP="009F206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เอส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ซีจี 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เลิร์นนิ่ง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เอ็ก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เซลเลนซ์ จำกัด</w:t>
            </w:r>
          </w:p>
          <w:p w:rsidR="009F5307" w:rsidRPr="00C8088E" w:rsidRDefault="009F5307" w:rsidP="009F20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0" w:type="dxa"/>
            <w:shd w:val="clear" w:color="auto" w:fill="auto"/>
          </w:tcPr>
          <w:p w:rsidR="009F5307" w:rsidRPr="00C8088E" w:rsidRDefault="009F5307" w:rsidP="009F20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9F5307" w:rsidRPr="00C8088E" w:rsidRDefault="009F5307" w:rsidP="009F20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เมนต์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 จำกัด (มหาชน)</w:t>
            </w:r>
          </w:p>
        </w:tc>
      </w:tr>
      <w:tr w:rsidR="00B942F9" w:rsidRPr="003F52EA" w:rsidTr="00E1441D">
        <w:trPr>
          <w:trHeight w:val="20"/>
        </w:trPr>
        <w:tc>
          <w:tcPr>
            <w:tcW w:w="3864" w:type="dxa"/>
            <w:shd w:val="clear" w:color="auto" w:fill="auto"/>
            <w:vAlign w:val="bottom"/>
          </w:tcPr>
          <w:p w:rsidR="00B942F9" w:rsidRPr="00C8088E" w:rsidRDefault="00B942F9" w:rsidP="003A6C8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อาร์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ไอ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แอล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8088E">
              <w:rPr>
                <w:rFonts w:asciiTheme="majorBidi" w:hAnsiTheme="majorBidi" w:cstheme="majorBidi"/>
                <w:sz w:val="30"/>
                <w:szCs w:val="30"/>
              </w:rPr>
              <w:t xml:space="preserve">1996 </w:t>
            </w: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  <w:p w:rsidR="00B942F9" w:rsidRPr="00C8088E" w:rsidRDefault="00B942F9" w:rsidP="003A6C8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0" w:type="dxa"/>
            <w:shd w:val="clear" w:color="auto" w:fill="auto"/>
          </w:tcPr>
          <w:p w:rsidR="00B942F9" w:rsidRPr="00C8088E" w:rsidRDefault="00B942F9" w:rsidP="003A6C8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B942F9" w:rsidRPr="00C8088E" w:rsidRDefault="00B942F9" w:rsidP="00051D2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เมนต์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 จำกัด (มหาชน)</w:t>
            </w:r>
          </w:p>
        </w:tc>
      </w:tr>
      <w:tr w:rsidR="00494840" w:rsidRPr="003F52EA" w:rsidTr="00E1441D">
        <w:trPr>
          <w:trHeight w:val="20"/>
        </w:trPr>
        <w:tc>
          <w:tcPr>
            <w:tcW w:w="3864" w:type="dxa"/>
            <w:shd w:val="clear" w:color="auto" w:fill="auto"/>
            <w:vAlign w:val="bottom"/>
          </w:tcPr>
          <w:p w:rsidR="00494840" w:rsidRPr="00C8088E" w:rsidRDefault="00494840" w:rsidP="00AE60A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เอส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ซีจี 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เพอร์ฟอร์มานซ์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เค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มิ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คอลส์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จำกัด</w:t>
            </w:r>
          </w:p>
        </w:tc>
        <w:tc>
          <w:tcPr>
            <w:tcW w:w="1400" w:type="dxa"/>
            <w:shd w:val="clear" w:color="auto" w:fill="auto"/>
          </w:tcPr>
          <w:p w:rsidR="00494840" w:rsidRPr="00C8088E" w:rsidRDefault="00494840" w:rsidP="0049484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494840" w:rsidRPr="00C8088E" w:rsidRDefault="00494840" w:rsidP="0049484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เมนต์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 จำกัด (มหาชน)</w:t>
            </w:r>
          </w:p>
        </w:tc>
      </w:tr>
      <w:tr w:rsidR="00081191" w:rsidRPr="003F52EA" w:rsidTr="00E1441D">
        <w:trPr>
          <w:trHeight w:val="20"/>
        </w:trPr>
        <w:tc>
          <w:tcPr>
            <w:tcW w:w="3864" w:type="dxa"/>
            <w:shd w:val="clear" w:color="auto" w:fill="auto"/>
            <w:vAlign w:val="bottom"/>
          </w:tcPr>
          <w:p w:rsidR="00081191" w:rsidRPr="00C8088E" w:rsidRDefault="00081191" w:rsidP="00721FB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เอส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ซีจี 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พลาสติกส์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  <w:p w:rsidR="00081191" w:rsidRPr="00C8088E" w:rsidRDefault="00081191" w:rsidP="00721FB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0" w:type="dxa"/>
            <w:shd w:val="clear" w:color="auto" w:fill="auto"/>
          </w:tcPr>
          <w:p w:rsidR="00081191" w:rsidRPr="00C8088E" w:rsidRDefault="00081191" w:rsidP="00721FB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081191" w:rsidRPr="00C8088E" w:rsidRDefault="00081191" w:rsidP="00721FB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เมนต์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 จำกัด (มหาชน)</w:t>
            </w:r>
          </w:p>
        </w:tc>
      </w:tr>
      <w:tr w:rsidR="00494840" w:rsidRPr="003F52EA" w:rsidTr="004C4933">
        <w:trPr>
          <w:trHeight w:val="20"/>
        </w:trPr>
        <w:tc>
          <w:tcPr>
            <w:tcW w:w="3864" w:type="dxa"/>
            <w:shd w:val="clear" w:color="auto" w:fill="auto"/>
          </w:tcPr>
          <w:p w:rsidR="00494840" w:rsidRPr="00C8088E" w:rsidRDefault="004C4933" w:rsidP="004C493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เอส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ซีจี โฮ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ลดิ้ง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400" w:type="dxa"/>
            <w:shd w:val="clear" w:color="auto" w:fill="auto"/>
          </w:tcPr>
          <w:p w:rsidR="00494840" w:rsidRPr="00C8088E" w:rsidRDefault="00494840" w:rsidP="0049484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494840" w:rsidRPr="00C8088E" w:rsidRDefault="00494840" w:rsidP="0049484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เมนต์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 จำกัด (มหาชน)</w:t>
            </w:r>
          </w:p>
        </w:tc>
      </w:tr>
      <w:tr w:rsidR="00494840" w:rsidRPr="003F52EA" w:rsidTr="00E1441D">
        <w:trPr>
          <w:trHeight w:val="20"/>
        </w:trPr>
        <w:tc>
          <w:tcPr>
            <w:tcW w:w="3864" w:type="dxa"/>
            <w:shd w:val="clear" w:color="auto" w:fill="auto"/>
            <w:vAlign w:val="bottom"/>
          </w:tcPr>
          <w:p w:rsidR="00494840" w:rsidRPr="00C8088E" w:rsidRDefault="00494840" w:rsidP="00AE60A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บริษัทไทยโพลิ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เอท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ที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ลีน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  <w:p w:rsidR="00494840" w:rsidRPr="00C8088E" w:rsidRDefault="00494840" w:rsidP="00AE60A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0" w:type="dxa"/>
            <w:shd w:val="clear" w:color="auto" w:fill="auto"/>
          </w:tcPr>
          <w:p w:rsidR="00494840" w:rsidRPr="00C8088E" w:rsidRDefault="00494840" w:rsidP="0049484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494840" w:rsidRPr="00C8088E" w:rsidRDefault="00494840" w:rsidP="0049484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เมนต์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 จำกัด (มหาชน)</w:t>
            </w:r>
          </w:p>
        </w:tc>
      </w:tr>
      <w:tr w:rsidR="00494840" w:rsidRPr="003F52EA" w:rsidTr="00E1441D">
        <w:trPr>
          <w:trHeight w:val="20"/>
        </w:trPr>
        <w:tc>
          <w:tcPr>
            <w:tcW w:w="3864" w:type="dxa"/>
            <w:shd w:val="clear" w:color="auto" w:fill="auto"/>
            <w:vAlign w:val="bottom"/>
          </w:tcPr>
          <w:p w:rsidR="00494840" w:rsidRPr="00C8088E" w:rsidRDefault="00494840" w:rsidP="00AE60A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บริษัทซีทีโอ 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แมเนจเม้นท์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  <w:p w:rsidR="00494840" w:rsidRPr="00C8088E" w:rsidRDefault="00494840" w:rsidP="00AE60A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0" w:type="dxa"/>
            <w:shd w:val="clear" w:color="auto" w:fill="auto"/>
          </w:tcPr>
          <w:p w:rsidR="00494840" w:rsidRPr="00C8088E" w:rsidRDefault="00494840" w:rsidP="0049484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494840" w:rsidRPr="00C8088E" w:rsidRDefault="00494840" w:rsidP="0049484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เมนต์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 จำกัด (มหาชน)</w:t>
            </w:r>
          </w:p>
        </w:tc>
      </w:tr>
      <w:tr w:rsidR="00494840" w:rsidRPr="003F52EA" w:rsidTr="00E1441D">
        <w:trPr>
          <w:trHeight w:val="20"/>
        </w:trPr>
        <w:tc>
          <w:tcPr>
            <w:tcW w:w="3864" w:type="dxa"/>
            <w:shd w:val="clear" w:color="auto" w:fill="auto"/>
            <w:vAlign w:val="bottom"/>
          </w:tcPr>
          <w:p w:rsidR="00494840" w:rsidRPr="00C8088E" w:rsidRDefault="00494840" w:rsidP="00AE60A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บริษัทท่อธารา จำกัด</w:t>
            </w:r>
          </w:p>
          <w:p w:rsidR="00494840" w:rsidRPr="00C8088E" w:rsidRDefault="00494840" w:rsidP="00AE60A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0" w:type="dxa"/>
            <w:shd w:val="clear" w:color="auto" w:fill="auto"/>
          </w:tcPr>
          <w:p w:rsidR="00494840" w:rsidRPr="00C8088E" w:rsidRDefault="00494840" w:rsidP="0049484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494840" w:rsidRPr="00C8088E" w:rsidRDefault="00494840" w:rsidP="0049484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เมนต์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 จำกัด (มหาชน)</w:t>
            </w:r>
          </w:p>
        </w:tc>
      </w:tr>
      <w:tr w:rsidR="00494840" w:rsidRPr="003F52EA" w:rsidTr="00E1441D">
        <w:trPr>
          <w:trHeight w:val="20"/>
        </w:trPr>
        <w:tc>
          <w:tcPr>
            <w:tcW w:w="3864" w:type="dxa"/>
            <w:shd w:val="clear" w:color="auto" w:fill="auto"/>
            <w:vAlign w:val="bottom"/>
          </w:tcPr>
          <w:p w:rsidR="00494840" w:rsidRPr="00C8088E" w:rsidRDefault="00494840" w:rsidP="00AE60A5">
            <w:pPr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บริษัทพร็อพเพอร์ตี้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แวลู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พลัส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  <w:p w:rsidR="00494840" w:rsidRPr="00C8088E" w:rsidRDefault="00494840" w:rsidP="00AE60A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0" w:type="dxa"/>
            <w:shd w:val="clear" w:color="auto" w:fill="auto"/>
          </w:tcPr>
          <w:p w:rsidR="00494840" w:rsidRPr="00C8088E" w:rsidRDefault="00494840" w:rsidP="0049484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494840" w:rsidRPr="00C8088E" w:rsidRDefault="00494840" w:rsidP="0049484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เมนต์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 จำกัด (มหาชน)</w:t>
            </w:r>
          </w:p>
        </w:tc>
      </w:tr>
      <w:tr w:rsidR="00494840" w:rsidRPr="003F52EA" w:rsidTr="00E1441D">
        <w:trPr>
          <w:trHeight w:val="20"/>
        </w:trPr>
        <w:tc>
          <w:tcPr>
            <w:tcW w:w="3864" w:type="dxa"/>
            <w:shd w:val="clear" w:color="auto" w:fill="auto"/>
            <w:vAlign w:val="bottom"/>
          </w:tcPr>
          <w:p w:rsidR="00494840" w:rsidRPr="00C8088E" w:rsidRDefault="00494840" w:rsidP="007E309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บริษัทซิ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เมนต์ไทยพร็อพเพอร์ตี้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Pr="00C8088E">
              <w:rPr>
                <w:rFonts w:asciiTheme="majorBidi" w:hAnsiTheme="majorBidi" w:cstheme="majorBidi"/>
                <w:sz w:val="30"/>
                <w:szCs w:val="30"/>
              </w:rPr>
              <w:t>2001</w:t>
            </w: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จำกัด </w:t>
            </w: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(มหาชน)</w:t>
            </w:r>
          </w:p>
        </w:tc>
        <w:tc>
          <w:tcPr>
            <w:tcW w:w="1400" w:type="dxa"/>
            <w:shd w:val="clear" w:color="auto" w:fill="auto"/>
          </w:tcPr>
          <w:p w:rsidR="00494840" w:rsidRPr="00C8088E" w:rsidRDefault="00494840" w:rsidP="0049484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494840" w:rsidRPr="00C8088E" w:rsidRDefault="00494840" w:rsidP="0049484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เมนต์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 จำกัด (มหาชน)</w:t>
            </w:r>
          </w:p>
        </w:tc>
      </w:tr>
      <w:tr w:rsidR="004B3FCE" w:rsidRPr="003F52EA" w:rsidTr="00590DF2">
        <w:trPr>
          <w:trHeight w:val="20"/>
        </w:trPr>
        <w:tc>
          <w:tcPr>
            <w:tcW w:w="3864" w:type="dxa"/>
            <w:shd w:val="clear" w:color="auto" w:fill="auto"/>
          </w:tcPr>
          <w:p w:rsidR="004B3FCE" w:rsidRPr="00C8088E" w:rsidRDefault="004B3FCE" w:rsidP="00590DF2">
            <w:pPr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400" w:type="dxa"/>
            <w:shd w:val="clear" w:color="auto" w:fill="auto"/>
          </w:tcPr>
          <w:p w:rsidR="004B3FCE" w:rsidRPr="00C8088E" w:rsidRDefault="004B3FCE" w:rsidP="00590DF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91" w:type="dxa"/>
            <w:shd w:val="clear" w:color="auto" w:fill="auto"/>
          </w:tcPr>
          <w:p w:rsidR="004B3FCE" w:rsidRPr="00C8088E" w:rsidRDefault="004B3FCE" w:rsidP="00590DF2">
            <w:pPr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806DAC" w:rsidRPr="003F52EA" w:rsidTr="00590DF2">
        <w:trPr>
          <w:trHeight w:val="20"/>
        </w:trPr>
        <w:tc>
          <w:tcPr>
            <w:tcW w:w="3864" w:type="dxa"/>
            <w:shd w:val="clear" w:color="auto" w:fill="auto"/>
          </w:tcPr>
          <w:p w:rsidR="00806DAC" w:rsidRPr="00C8088E" w:rsidRDefault="00806DAC" w:rsidP="00590DF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C8088E">
              <w:rPr>
                <w:rFonts w:asciiTheme="majorBidi" w:hAnsiTheme="majorBidi"/>
                <w:sz w:val="30"/>
                <w:szCs w:val="30"/>
                <w:cs/>
              </w:rPr>
              <w:lastRenderedPageBreak/>
              <w:t>บริษัทพ</w:t>
            </w:r>
            <w:proofErr w:type="spellEnd"/>
            <w:r w:rsidRPr="00C8088E">
              <w:rPr>
                <w:rFonts w:asciiTheme="majorBidi" w:hAnsiTheme="majorBidi"/>
                <w:sz w:val="30"/>
                <w:szCs w:val="30"/>
                <w:cs/>
              </w:rPr>
              <w:t>รี</w:t>
            </w:r>
            <w:proofErr w:type="spellStart"/>
            <w:r w:rsidRPr="00C8088E">
              <w:rPr>
                <w:rFonts w:asciiTheme="majorBidi" w:hAnsiTheme="majorBidi"/>
                <w:sz w:val="30"/>
                <w:szCs w:val="30"/>
                <w:cs/>
              </w:rPr>
              <w:t>แพค</w:t>
            </w:r>
            <w:proofErr w:type="spellEnd"/>
            <w:r w:rsidRPr="00C8088E">
              <w:rPr>
                <w:rFonts w:asciiTheme="majorBidi" w:hAnsiTheme="majorBidi"/>
                <w:sz w:val="30"/>
                <w:szCs w:val="30"/>
                <w:cs/>
              </w:rPr>
              <w:t xml:space="preserve"> ประเทศไทย จำกัด</w:t>
            </w:r>
          </w:p>
        </w:tc>
        <w:tc>
          <w:tcPr>
            <w:tcW w:w="1400" w:type="dxa"/>
            <w:shd w:val="clear" w:color="auto" w:fill="auto"/>
          </w:tcPr>
          <w:p w:rsidR="00806DAC" w:rsidRPr="00C8088E" w:rsidRDefault="00806DAC" w:rsidP="00590DF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806DAC" w:rsidRPr="00C8088E" w:rsidRDefault="00806DAC" w:rsidP="00590DF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C8088E">
              <w:rPr>
                <w:rFonts w:asciiTheme="majorBidi" w:hAnsiTheme="majorBidi"/>
                <w:sz w:val="30"/>
                <w:szCs w:val="30"/>
                <w:cs/>
              </w:rPr>
              <w:t>เมนต์</w:t>
            </w:r>
            <w:proofErr w:type="spellEnd"/>
            <w:r w:rsidRPr="00C8088E">
              <w:rPr>
                <w:rFonts w:asciiTheme="majorBidi" w:hAnsiTheme="majorBidi"/>
                <w:sz w:val="30"/>
                <w:szCs w:val="30"/>
                <w:cs/>
              </w:rPr>
              <w:t>ไทย จำกัด (มหาชน)</w:t>
            </w:r>
          </w:p>
        </w:tc>
      </w:tr>
      <w:tr w:rsidR="00925E28" w:rsidRPr="00DD6C3E" w:rsidTr="00212181">
        <w:trPr>
          <w:trHeight w:val="20"/>
        </w:trPr>
        <w:tc>
          <w:tcPr>
            <w:tcW w:w="3864" w:type="dxa"/>
            <w:shd w:val="clear" w:color="auto" w:fill="auto"/>
          </w:tcPr>
          <w:p w:rsidR="00925E28" w:rsidRPr="007671A3" w:rsidRDefault="00925E28" w:rsidP="0021218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บริษัทกลุ่มสยามบรรจุภัณฑ์ จำกัด</w:t>
            </w:r>
          </w:p>
        </w:tc>
        <w:tc>
          <w:tcPr>
            <w:tcW w:w="1400" w:type="dxa"/>
            <w:shd w:val="clear" w:color="auto" w:fill="auto"/>
          </w:tcPr>
          <w:p w:rsidR="00925E28" w:rsidRPr="007671A3" w:rsidRDefault="00925E28" w:rsidP="0021218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925E28" w:rsidRPr="007671A3" w:rsidRDefault="00925E28" w:rsidP="0021218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จำกัด (มหาชน)</w:t>
            </w:r>
          </w:p>
        </w:tc>
      </w:tr>
      <w:tr w:rsidR="00081191" w:rsidRPr="00DD6C3E" w:rsidTr="00E1441D">
        <w:trPr>
          <w:trHeight w:val="20"/>
        </w:trPr>
        <w:tc>
          <w:tcPr>
            <w:tcW w:w="3864" w:type="dxa"/>
            <w:shd w:val="clear" w:color="auto" w:fill="auto"/>
            <w:vAlign w:val="bottom"/>
          </w:tcPr>
          <w:p w:rsidR="00081191" w:rsidRPr="00C8088E" w:rsidRDefault="00081191" w:rsidP="00727C36">
            <w:pPr>
              <w:tabs>
                <w:tab w:val="clear" w:pos="227"/>
                <w:tab w:val="left" w:pos="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บริษัทไอทีวัน จำกัด</w:t>
            </w:r>
          </w:p>
          <w:p w:rsidR="00081191" w:rsidRPr="00C8088E" w:rsidRDefault="00081191" w:rsidP="00721FB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0" w:type="dxa"/>
            <w:shd w:val="clear" w:color="auto" w:fill="auto"/>
          </w:tcPr>
          <w:p w:rsidR="00081191" w:rsidRPr="00C8088E" w:rsidRDefault="00081191" w:rsidP="00721FB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081191" w:rsidRPr="00C8088E" w:rsidRDefault="00081191" w:rsidP="0008119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เป็นบริษัทร่วมของบริษัทปูนซิ</w:t>
            </w:r>
            <w:proofErr w:type="spellStart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เมนต์</w:t>
            </w:r>
            <w:proofErr w:type="spellEnd"/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>ไทย จำกัด (มหาชน)</w:t>
            </w:r>
          </w:p>
        </w:tc>
      </w:tr>
      <w:tr w:rsidR="007E3090" w:rsidRPr="00DD6C3E" w:rsidTr="00E1441D">
        <w:trPr>
          <w:trHeight w:val="20"/>
        </w:trPr>
        <w:tc>
          <w:tcPr>
            <w:tcW w:w="3864" w:type="dxa"/>
            <w:shd w:val="clear" w:color="auto" w:fill="auto"/>
            <w:vAlign w:val="bottom"/>
          </w:tcPr>
          <w:p w:rsidR="007E3090" w:rsidRPr="007671A3" w:rsidRDefault="007E3090" w:rsidP="007E3090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บริษัทธนาคารแลนด์ 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แอนด์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เฮ้าส์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  <w:p w:rsidR="007E3090" w:rsidRPr="007671A3" w:rsidRDefault="007E3090" w:rsidP="007E3090">
            <w:pPr>
              <w:tabs>
                <w:tab w:val="clear" w:pos="227"/>
                <w:tab w:val="left" w:pos="20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808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400" w:type="dxa"/>
            <w:shd w:val="clear" w:color="auto" w:fill="auto"/>
          </w:tcPr>
          <w:p w:rsidR="007E3090" w:rsidRPr="007671A3" w:rsidRDefault="007E3090" w:rsidP="007E309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91" w:type="dxa"/>
            <w:shd w:val="clear" w:color="auto" w:fill="auto"/>
          </w:tcPr>
          <w:p w:rsidR="007E3090" w:rsidRPr="007671A3" w:rsidRDefault="007E3090" w:rsidP="007E3090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กรรมการร่วมกัน</w:t>
            </w:r>
          </w:p>
        </w:tc>
      </w:tr>
    </w:tbl>
    <w:p w:rsidR="004B3FCE" w:rsidRDefault="004B3FCE" w:rsidP="00F17AE1">
      <w:pPr>
        <w:pStyle w:val="block"/>
        <w:spacing w:after="0" w:line="240" w:lineRule="auto"/>
        <w:ind w:left="540" w:right="-45"/>
        <w:jc w:val="both"/>
        <w:rPr>
          <w:rFonts w:asciiTheme="majorBidi" w:hAnsiTheme="majorBidi" w:cstheme="majorBidi"/>
          <w:b/>
          <w:sz w:val="30"/>
          <w:szCs w:val="30"/>
          <w:lang w:bidi="th-TH"/>
        </w:rPr>
      </w:pPr>
    </w:p>
    <w:p w:rsidR="00BD47C7" w:rsidRDefault="00F9367B" w:rsidP="00F17AE1">
      <w:pPr>
        <w:pStyle w:val="block"/>
        <w:spacing w:after="0" w:line="240" w:lineRule="auto"/>
        <w:ind w:left="540" w:right="-45"/>
        <w:jc w:val="both"/>
        <w:rPr>
          <w:rFonts w:asciiTheme="majorBidi" w:hAnsiTheme="majorBidi" w:cstheme="majorBidi"/>
          <w:b/>
          <w:sz w:val="30"/>
          <w:szCs w:val="30"/>
          <w:lang w:bidi="th-TH"/>
        </w:rPr>
      </w:pPr>
      <w:r w:rsidRPr="00A41554">
        <w:rPr>
          <w:rFonts w:asciiTheme="majorBidi" w:hAnsiTheme="majorBidi" w:cstheme="majorBidi"/>
          <w:b/>
          <w:sz w:val="30"/>
          <w:szCs w:val="30"/>
          <w:cs/>
          <w:lang w:bidi="th-TH"/>
        </w:rPr>
        <w:t>นโยบายการกำหนดราคาสำหรับ</w:t>
      </w:r>
      <w:r w:rsidR="003E20E4" w:rsidRPr="00A41554">
        <w:rPr>
          <w:rFonts w:asciiTheme="majorBidi" w:hAnsiTheme="majorBidi" w:cstheme="majorBidi"/>
          <w:b/>
          <w:sz w:val="30"/>
          <w:szCs w:val="30"/>
          <w:cs/>
          <w:lang w:bidi="th-TH"/>
        </w:rPr>
        <w:t>รายการ</w:t>
      </w:r>
      <w:r w:rsidRPr="00A41554">
        <w:rPr>
          <w:rFonts w:asciiTheme="majorBidi" w:hAnsiTheme="majorBidi" w:cstheme="majorBidi"/>
          <w:b/>
          <w:sz w:val="30"/>
          <w:szCs w:val="30"/>
          <w:cs/>
          <w:lang w:bidi="th-TH"/>
        </w:rPr>
        <w:t>แต่ละ</w:t>
      </w:r>
      <w:r w:rsidR="00A45BFC" w:rsidRPr="00A41554">
        <w:rPr>
          <w:rFonts w:asciiTheme="majorBidi" w:hAnsiTheme="majorBidi" w:cstheme="majorBidi"/>
          <w:b/>
          <w:sz w:val="30"/>
          <w:szCs w:val="30"/>
          <w:cs/>
          <w:lang w:bidi="th-TH"/>
        </w:rPr>
        <w:t>ประเภท</w:t>
      </w:r>
      <w:r w:rsidRPr="00A41554">
        <w:rPr>
          <w:rFonts w:asciiTheme="majorBidi" w:hAnsiTheme="majorBidi" w:cstheme="majorBidi"/>
          <w:b/>
          <w:sz w:val="30"/>
          <w:szCs w:val="30"/>
          <w:cs/>
          <w:lang w:bidi="th-TH"/>
        </w:rPr>
        <w:t>อธิบายได้ดังต่อไปนี้</w:t>
      </w:r>
    </w:p>
    <w:p w:rsidR="00F01562" w:rsidRPr="00A41554" w:rsidRDefault="00F01562" w:rsidP="00F17AE1">
      <w:pPr>
        <w:pStyle w:val="block"/>
        <w:spacing w:after="0" w:line="240" w:lineRule="auto"/>
        <w:ind w:left="540" w:right="-45"/>
        <w:jc w:val="both"/>
        <w:rPr>
          <w:rFonts w:asciiTheme="majorBidi" w:hAnsiTheme="majorBidi" w:cstheme="majorBidi"/>
          <w:b/>
          <w:sz w:val="30"/>
          <w:szCs w:val="30"/>
          <w:lang w:bidi="th-TH"/>
        </w:rPr>
      </w:pPr>
    </w:p>
    <w:p w:rsidR="00226465" w:rsidRPr="00F01562" w:rsidRDefault="00226465" w:rsidP="00F17AE1">
      <w:pPr>
        <w:pStyle w:val="block"/>
        <w:spacing w:after="0" w:line="240" w:lineRule="auto"/>
        <w:ind w:left="540" w:right="-45"/>
        <w:jc w:val="both"/>
        <w:rPr>
          <w:rFonts w:asciiTheme="majorBidi" w:hAnsiTheme="majorBidi" w:cstheme="majorBidi"/>
          <w:b/>
          <w:sz w:val="6"/>
          <w:szCs w:val="6"/>
          <w:lang w:val="en-US" w:bidi="th-TH"/>
        </w:rPr>
      </w:pPr>
    </w:p>
    <w:tbl>
      <w:tblPr>
        <w:tblW w:w="9630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4787"/>
        <w:gridCol w:w="4843"/>
      </w:tblGrid>
      <w:tr w:rsidR="00A44A81" w:rsidRPr="00A41554" w:rsidTr="00590DF2">
        <w:trPr>
          <w:trHeight w:val="20"/>
        </w:trPr>
        <w:tc>
          <w:tcPr>
            <w:tcW w:w="4787" w:type="dxa"/>
          </w:tcPr>
          <w:p w:rsidR="00A44A81" w:rsidRPr="00A41554" w:rsidRDefault="003E20E4" w:rsidP="003E20E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843" w:type="dxa"/>
          </w:tcPr>
          <w:p w:rsidR="00A44A81" w:rsidRPr="00A41554" w:rsidRDefault="00A44A81" w:rsidP="002C7FD1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</w:p>
        </w:tc>
      </w:tr>
      <w:tr w:rsidR="00A44A81" w:rsidRPr="00A41554" w:rsidTr="00590DF2">
        <w:trPr>
          <w:trHeight w:val="20"/>
        </w:trPr>
        <w:tc>
          <w:tcPr>
            <w:tcW w:w="4787" w:type="dxa"/>
          </w:tcPr>
          <w:p w:rsidR="00A44A81" w:rsidRPr="00A41554" w:rsidRDefault="00A44A81" w:rsidP="00C141CD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  <w:r w:rsidR="006641C2"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</w:t>
            </w:r>
          </w:p>
        </w:tc>
        <w:tc>
          <w:tcPr>
            <w:tcW w:w="4843" w:type="dxa"/>
          </w:tcPr>
          <w:p w:rsidR="006641C2" w:rsidRPr="00A41554" w:rsidRDefault="006E5EA2" w:rsidP="00590DF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ราคาที่เทียบเคียงได้กับราคาที่ขายให้กับบุคคลภายนอก</w:t>
            </w:r>
          </w:p>
        </w:tc>
      </w:tr>
      <w:tr w:rsidR="00081191" w:rsidRPr="00A41554" w:rsidTr="00590DF2">
        <w:trPr>
          <w:trHeight w:val="20"/>
        </w:trPr>
        <w:tc>
          <w:tcPr>
            <w:tcW w:w="4787" w:type="dxa"/>
          </w:tcPr>
          <w:p w:rsidR="00081191" w:rsidRPr="00A41554" w:rsidRDefault="00081191" w:rsidP="00A777B5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4843" w:type="dxa"/>
          </w:tcPr>
          <w:p w:rsidR="00081191" w:rsidRPr="00A41554" w:rsidRDefault="00081191" w:rsidP="00721FB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ราคาที่เทียบเคียงได้กับราคาที่ซื้อ</w:t>
            </w:r>
          </w:p>
        </w:tc>
      </w:tr>
      <w:tr w:rsidR="00081191" w:rsidRPr="00A41554" w:rsidTr="00590DF2">
        <w:trPr>
          <w:trHeight w:val="20"/>
        </w:trPr>
        <w:tc>
          <w:tcPr>
            <w:tcW w:w="4787" w:type="dxa"/>
          </w:tcPr>
          <w:p w:rsidR="00081191" w:rsidRPr="00A41554" w:rsidRDefault="00081191" w:rsidP="00721FB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ขายที่ดิน อาคารและอุปกรณ์</w:t>
            </w:r>
          </w:p>
        </w:tc>
        <w:tc>
          <w:tcPr>
            <w:tcW w:w="4843" w:type="dxa"/>
          </w:tcPr>
          <w:p w:rsidR="00081191" w:rsidRPr="00A41554" w:rsidRDefault="00081191" w:rsidP="00721FB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ราคาที่เทียบเคียงได้กับราคาที่ขายให้กับบุคคลภายนอก</w:t>
            </w:r>
          </w:p>
        </w:tc>
      </w:tr>
      <w:tr w:rsidR="00081191" w:rsidRPr="00A41554" w:rsidTr="00590DF2">
        <w:trPr>
          <w:trHeight w:val="20"/>
        </w:trPr>
        <w:tc>
          <w:tcPr>
            <w:tcW w:w="4787" w:type="dxa"/>
          </w:tcPr>
          <w:p w:rsidR="00081191" w:rsidRPr="00A41554" w:rsidRDefault="00081191" w:rsidP="00721FB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="00A777B5"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4843" w:type="dxa"/>
          </w:tcPr>
          <w:p w:rsidR="00081191" w:rsidRPr="00A41554" w:rsidRDefault="00081191" w:rsidP="00721FB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ราคาที่ตกลงตามสัญญา</w:t>
            </w:r>
          </w:p>
        </w:tc>
      </w:tr>
      <w:tr w:rsidR="00081191" w:rsidRPr="00A41554" w:rsidTr="00590DF2">
        <w:trPr>
          <w:trHeight w:val="20"/>
        </w:trPr>
        <w:tc>
          <w:tcPr>
            <w:tcW w:w="4787" w:type="dxa"/>
          </w:tcPr>
          <w:p w:rsidR="00081191" w:rsidRPr="00A41554" w:rsidRDefault="008578B1" w:rsidP="008578B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ต้นทุนในการจัดจำหน่ายและ</w:t>
            </w:r>
            <w:r w:rsidR="00081191"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4843" w:type="dxa"/>
          </w:tcPr>
          <w:p w:rsidR="00081191" w:rsidRPr="00A41554" w:rsidRDefault="00081191" w:rsidP="00590DF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ราคาที่ตกลงกันตามสัญญาซึ่งเทียบเคียงได้กับราคาตลาด</w:t>
            </w:r>
          </w:p>
        </w:tc>
      </w:tr>
      <w:tr w:rsidR="00741581" w:rsidRPr="00A41554" w:rsidTr="00590DF2">
        <w:trPr>
          <w:trHeight w:val="20"/>
        </w:trPr>
        <w:tc>
          <w:tcPr>
            <w:tcW w:w="4787" w:type="dxa"/>
          </w:tcPr>
          <w:p w:rsidR="00741581" w:rsidRPr="00A41554" w:rsidRDefault="00741581" w:rsidP="00941B4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</w:t>
            </w:r>
            <w:r w:rsidR="00941B4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4843" w:type="dxa"/>
          </w:tcPr>
          <w:p w:rsidR="00741581" w:rsidRPr="0062760F" w:rsidRDefault="00741581" w:rsidP="00590DF2">
            <w:pPr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DB6AD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ส่วนใหญ่คิดตามอัตราร้อยละของรายได้จากการขาย</w:t>
            </w:r>
          </w:p>
        </w:tc>
      </w:tr>
      <w:tr w:rsidR="00081191" w:rsidRPr="00A41554" w:rsidTr="00590DF2">
        <w:trPr>
          <w:trHeight w:val="20"/>
        </w:trPr>
        <w:tc>
          <w:tcPr>
            <w:tcW w:w="4787" w:type="dxa"/>
          </w:tcPr>
          <w:p w:rsidR="00081191" w:rsidRPr="00A41554" w:rsidRDefault="00081191" w:rsidP="00721FB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843" w:type="dxa"/>
          </w:tcPr>
          <w:p w:rsidR="00081191" w:rsidRPr="00A41554" w:rsidRDefault="00636E57" w:rsidP="00721FB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ราคาตลาด</w:t>
            </w:r>
          </w:p>
        </w:tc>
      </w:tr>
      <w:tr w:rsidR="00A44A81" w:rsidRPr="00A41554" w:rsidTr="00590DF2">
        <w:trPr>
          <w:trHeight w:val="20"/>
        </w:trPr>
        <w:tc>
          <w:tcPr>
            <w:tcW w:w="4787" w:type="dxa"/>
          </w:tcPr>
          <w:p w:rsidR="00A44A81" w:rsidRPr="00A41554" w:rsidRDefault="00A44A81" w:rsidP="002C7FD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843" w:type="dxa"/>
          </w:tcPr>
          <w:p w:rsidR="00A44A81" w:rsidRPr="00A41554" w:rsidRDefault="00A44A81" w:rsidP="001830CC">
            <w:pPr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ราคาที่ตกลงกันตามสัญญา</w:t>
            </w:r>
            <w:r w:rsidR="00FE3234" w:rsidRPr="00A41554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ซึ่งเทียบเคียงได้กับ</w:t>
            </w:r>
            <w:r w:rsidR="007D7FCE" w:rsidRPr="00A41554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ราคาตลาด</w:t>
            </w:r>
          </w:p>
        </w:tc>
      </w:tr>
    </w:tbl>
    <w:p w:rsidR="0062760F" w:rsidRDefault="0062760F" w:rsidP="00EB3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sz w:val="6"/>
          <w:szCs w:val="6"/>
        </w:rPr>
      </w:pPr>
    </w:p>
    <w:p w:rsidR="004B3FCE" w:rsidRDefault="004B3FCE" w:rsidP="00EB3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sz w:val="6"/>
          <w:szCs w:val="6"/>
        </w:rPr>
      </w:pPr>
    </w:p>
    <w:p w:rsidR="004B3FCE" w:rsidRPr="00F01562" w:rsidRDefault="004B3FCE" w:rsidP="00EB3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sz w:val="6"/>
          <w:szCs w:val="6"/>
        </w:rPr>
      </w:pPr>
    </w:p>
    <w:p w:rsidR="004B3FCE" w:rsidRDefault="004B3FCE" w:rsidP="00EB3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4B3FCE" w:rsidRDefault="004B3FCE" w:rsidP="00EB3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4B3FCE" w:rsidRDefault="004B3FCE" w:rsidP="00EB3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4B3FCE" w:rsidRDefault="004B3FCE" w:rsidP="00EB3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4B3FCE" w:rsidRDefault="004B3FCE" w:rsidP="00EB3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4B3FCE" w:rsidRDefault="004B3FCE" w:rsidP="00EB3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4B3FCE" w:rsidRDefault="004B3FCE" w:rsidP="00EB3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4B3FCE" w:rsidRDefault="004B3FCE" w:rsidP="00EB3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661CC0" w:rsidRPr="00A41554" w:rsidRDefault="00661CC0" w:rsidP="00EB3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41554">
        <w:rPr>
          <w:rFonts w:asciiTheme="majorBidi" w:hAnsiTheme="majorBidi" w:cstheme="majorBidi"/>
          <w:b/>
          <w:sz w:val="30"/>
          <w:szCs w:val="30"/>
          <w:cs/>
        </w:rPr>
        <w:lastRenderedPageBreak/>
        <w:t>รายการ</w:t>
      </w:r>
      <w:r w:rsidR="00A45BFC" w:rsidRPr="00A41554">
        <w:rPr>
          <w:rFonts w:asciiTheme="majorBidi" w:hAnsiTheme="majorBidi" w:cstheme="majorBidi"/>
          <w:b/>
          <w:sz w:val="30"/>
          <w:szCs w:val="30"/>
          <w:cs/>
        </w:rPr>
        <w:t>ที่สำคัญ</w:t>
      </w:r>
      <w:r w:rsidR="00071703" w:rsidRPr="00A41554">
        <w:rPr>
          <w:rFonts w:asciiTheme="majorBidi" w:hAnsiTheme="majorBidi" w:cstheme="majorBidi"/>
          <w:b/>
          <w:sz w:val="30"/>
          <w:szCs w:val="30"/>
          <w:cs/>
        </w:rPr>
        <w:t>กับกิจการที่เกี่ยวข้องกัน</w:t>
      </w:r>
      <w:r w:rsidR="00DF405D" w:rsidRPr="00A41554">
        <w:rPr>
          <w:rFonts w:asciiTheme="majorBidi" w:hAnsiTheme="majorBidi" w:cstheme="majorBidi"/>
          <w:b/>
          <w:sz w:val="30"/>
          <w:szCs w:val="30"/>
          <w:cs/>
        </w:rPr>
        <w:t>สำหรับ</w:t>
      </w:r>
      <w:r w:rsidRPr="00A41554">
        <w:rPr>
          <w:rFonts w:asciiTheme="majorBidi" w:hAnsiTheme="majorBidi" w:cstheme="majorBidi"/>
          <w:b/>
          <w:sz w:val="30"/>
          <w:szCs w:val="30"/>
          <w:cs/>
        </w:rPr>
        <w:t>งวด</w:t>
      </w:r>
      <w:r w:rsidR="00664BEA" w:rsidRPr="00A41554">
        <w:rPr>
          <w:rFonts w:asciiTheme="majorBidi" w:hAnsiTheme="majorBidi" w:cstheme="majorBidi"/>
          <w:b/>
          <w:sz w:val="30"/>
          <w:szCs w:val="30"/>
          <w:cs/>
        </w:rPr>
        <w:t>สามเดือน</w:t>
      </w:r>
      <w:r w:rsidRPr="00A41554">
        <w:rPr>
          <w:rFonts w:asciiTheme="majorBidi" w:hAnsiTheme="majorBidi" w:cstheme="majorBidi"/>
          <w:b/>
          <w:sz w:val="30"/>
          <w:szCs w:val="30"/>
          <w:cs/>
        </w:rPr>
        <w:t xml:space="preserve">สิ้นสุดวันที่ </w:t>
      </w:r>
      <w:r w:rsidR="0024594F" w:rsidRPr="00A41554">
        <w:rPr>
          <w:rFonts w:asciiTheme="majorBidi" w:hAnsiTheme="majorBidi" w:cstheme="majorBidi"/>
          <w:bCs/>
          <w:sz w:val="30"/>
          <w:szCs w:val="30"/>
        </w:rPr>
        <w:t>3</w:t>
      </w:r>
      <w:r w:rsidR="00C141CD" w:rsidRPr="00A41554">
        <w:rPr>
          <w:rFonts w:asciiTheme="majorBidi" w:hAnsiTheme="majorBidi" w:cstheme="majorBidi"/>
          <w:bCs/>
          <w:sz w:val="30"/>
          <w:szCs w:val="30"/>
        </w:rPr>
        <w:t>1</w:t>
      </w:r>
      <w:r w:rsidR="001A56AD" w:rsidRPr="00A41554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C141CD" w:rsidRPr="00A41554">
        <w:rPr>
          <w:rFonts w:asciiTheme="majorBidi" w:hAnsiTheme="majorBidi" w:cstheme="majorBidi"/>
          <w:b/>
          <w:sz w:val="30"/>
          <w:szCs w:val="30"/>
          <w:cs/>
        </w:rPr>
        <w:t>มีนาคม</w:t>
      </w:r>
      <w:r w:rsidR="009C75A0" w:rsidRPr="00A41554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A41554">
        <w:rPr>
          <w:rFonts w:asciiTheme="majorBidi" w:hAnsiTheme="majorBidi" w:cstheme="majorBidi"/>
          <w:b/>
          <w:sz w:val="30"/>
          <w:szCs w:val="30"/>
          <w:cs/>
        </w:rPr>
        <w:t>สรุปได้ดังนี้</w:t>
      </w:r>
    </w:p>
    <w:p w:rsidR="00A41554" w:rsidRPr="004B3FCE" w:rsidRDefault="00A41554" w:rsidP="00EB3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tbl>
      <w:tblPr>
        <w:tblW w:w="9443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4095"/>
        <w:gridCol w:w="1194"/>
        <w:gridCol w:w="281"/>
        <w:gridCol w:w="1146"/>
        <w:gridCol w:w="238"/>
        <w:gridCol w:w="1061"/>
        <w:gridCol w:w="15"/>
        <w:gridCol w:w="236"/>
        <w:gridCol w:w="1177"/>
      </w:tblGrid>
      <w:tr w:rsidR="00DE086C" w:rsidRPr="00A41554" w:rsidTr="0091180D">
        <w:trPr>
          <w:tblHeader/>
        </w:trPr>
        <w:tc>
          <w:tcPr>
            <w:tcW w:w="2168" w:type="pct"/>
          </w:tcPr>
          <w:p w:rsidR="00DE086C" w:rsidRPr="00A41554" w:rsidRDefault="00DE086C" w:rsidP="00BC6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pct"/>
            <w:gridSpan w:val="3"/>
          </w:tcPr>
          <w:p w:rsidR="00DE086C" w:rsidRPr="00A41554" w:rsidRDefault="00DE086C" w:rsidP="00BC6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:rsidR="00DE086C" w:rsidRPr="00A41554" w:rsidRDefault="00DE086C" w:rsidP="00BC6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pct"/>
            <w:gridSpan w:val="4"/>
          </w:tcPr>
          <w:p w:rsidR="00DE086C" w:rsidRPr="00A41554" w:rsidRDefault="00DE086C" w:rsidP="00BC6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441D" w:rsidRPr="00A41554" w:rsidTr="0091180D">
        <w:trPr>
          <w:tblHeader/>
        </w:trPr>
        <w:tc>
          <w:tcPr>
            <w:tcW w:w="2168" w:type="pct"/>
          </w:tcPr>
          <w:p w:rsidR="0020197A" w:rsidRPr="00A41554" w:rsidRDefault="0020197A" w:rsidP="00201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:rsidR="0020197A" w:rsidRPr="00A41554" w:rsidRDefault="0020197A" w:rsidP="00201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9040F" w:rsidRPr="00A4155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9" w:type="pct"/>
          </w:tcPr>
          <w:p w:rsidR="0020197A" w:rsidRPr="00A41554" w:rsidRDefault="0020197A" w:rsidP="00201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20197A" w:rsidRPr="00A41554" w:rsidRDefault="00C9040F" w:rsidP="00201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26" w:type="pct"/>
          </w:tcPr>
          <w:p w:rsidR="0020197A" w:rsidRPr="00A41554" w:rsidRDefault="0020197A" w:rsidP="00201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:rsidR="0020197A" w:rsidRPr="00A41554" w:rsidRDefault="0020197A" w:rsidP="00201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9040F" w:rsidRPr="00A4155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3" w:type="pct"/>
            <w:gridSpan w:val="2"/>
          </w:tcPr>
          <w:p w:rsidR="0020197A" w:rsidRPr="00A41554" w:rsidRDefault="0020197A" w:rsidP="00201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20197A" w:rsidRPr="00A41554" w:rsidRDefault="00C9040F" w:rsidP="00201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226465" w:rsidRPr="00A41554" w:rsidTr="00C9040F">
        <w:trPr>
          <w:tblHeader/>
        </w:trPr>
        <w:tc>
          <w:tcPr>
            <w:tcW w:w="2168" w:type="pct"/>
          </w:tcPr>
          <w:p w:rsidR="00226465" w:rsidRPr="00A41554" w:rsidRDefault="00226465" w:rsidP="00BC6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2" w:type="pct"/>
            <w:gridSpan w:val="8"/>
          </w:tcPr>
          <w:p w:rsidR="00226465" w:rsidRPr="00A41554" w:rsidRDefault="00226465" w:rsidP="002B1C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57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441D" w:rsidRPr="00A41554" w:rsidTr="0091180D">
        <w:tc>
          <w:tcPr>
            <w:tcW w:w="2168" w:type="pct"/>
          </w:tcPr>
          <w:p w:rsidR="00226465" w:rsidRPr="00A41554" w:rsidRDefault="00226465" w:rsidP="00BC6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32" w:type="pct"/>
          </w:tcPr>
          <w:p w:rsidR="00226465" w:rsidRPr="00A41554" w:rsidRDefault="00226465" w:rsidP="00961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:rsidR="00226465" w:rsidRPr="00A41554" w:rsidRDefault="00226465" w:rsidP="00961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</w:tcPr>
          <w:p w:rsidR="00226465" w:rsidRPr="00A41554" w:rsidRDefault="00226465" w:rsidP="00961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</w:tcPr>
          <w:p w:rsidR="00226465" w:rsidRPr="00A41554" w:rsidRDefault="00226465" w:rsidP="00961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226465" w:rsidRPr="00A41554" w:rsidRDefault="00226465" w:rsidP="00961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" w:type="pct"/>
          </w:tcPr>
          <w:p w:rsidR="00226465" w:rsidRPr="00A41554" w:rsidRDefault="00226465" w:rsidP="00961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</w:tcPr>
          <w:p w:rsidR="00226465" w:rsidRPr="00A41554" w:rsidRDefault="00226465" w:rsidP="00961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1B6D" w:rsidRPr="00A41554" w:rsidTr="0091180D">
        <w:tc>
          <w:tcPr>
            <w:tcW w:w="2168" w:type="pct"/>
          </w:tcPr>
          <w:p w:rsidR="00A01B6D" w:rsidRPr="00A41554" w:rsidRDefault="00A01B6D" w:rsidP="00A0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:rsidR="00A01B6D" w:rsidRPr="00592C5F" w:rsidRDefault="00A01B6D" w:rsidP="00A01B6D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2C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:rsidR="00A01B6D" w:rsidRPr="00A41554" w:rsidRDefault="00A01B6D" w:rsidP="00A01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A01B6D" w:rsidRPr="00B92F2B" w:rsidRDefault="00A01B6D" w:rsidP="00124C2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92F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224</w:t>
            </w:r>
          </w:p>
        </w:tc>
        <w:tc>
          <w:tcPr>
            <w:tcW w:w="126" w:type="pct"/>
          </w:tcPr>
          <w:p w:rsidR="00A01B6D" w:rsidRPr="00A41554" w:rsidRDefault="00A01B6D" w:rsidP="00A01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A01B6D" w:rsidRPr="00592C5F" w:rsidRDefault="00A01B6D" w:rsidP="00DB770C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2C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5" w:type="pct"/>
          </w:tcPr>
          <w:p w:rsidR="00A01B6D" w:rsidRPr="00A41554" w:rsidRDefault="00A01B6D" w:rsidP="00A01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A01B6D" w:rsidRPr="00335288" w:rsidRDefault="00A01B6D" w:rsidP="00124C2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35288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</w:tr>
      <w:tr w:rsidR="00A01B6D" w:rsidRPr="00A41554" w:rsidTr="0091180D">
        <w:tc>
          <w:tcPr>
            <w:tcW w:w="2168" w:type="pct"/>
          </w:tcPr>
          <w:p w:rsidR="00A01B6D" w:rsidRPr="00A41554" w:rsidRDefault="00A01B6D" w:rsidP="00A0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32" w:type="pct"/>
          </w:tcPr>
          <w:p w:rsidR="00A01B6D" w:rsidRPr="00592C5F" w:rsidRDefault="00A01B6D" w:rsidP="00124C2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92C5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3,619</w:t>
            </w:r>
          </w:p>
        </w:tc>
        <w:tc>
          <w:tcPr>
            <w:tcW w:w="149" w:type="pct"/>
          </w:tcPr>
          <w:p w:rsidR="00A01B6D" w:rsidRPr="00A41554" w:rsidRDefault="00A01B6D" w:rsidP="00A01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</w:tcPr>
          <w:p w:rsidR="00A01B6D" w:rsidRPr="00B92F2B" w:rsidRDefault="00A01B6D" w:rsidP="00A01B6D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92F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B92F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,784</w:t>
            </w:r>
          </w:p>
        </w:tc>
        <w:tc>
          <w:tcPr>
            <w:tcW w:w="126" w:type="pct"/>
          </w:tcPr>
          <w:p w:rsidR="00A01B6D" w:rsidRPr="00A41554" w:rsidRDefault="00A01B6D" w:rsidP="00A01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A01B6D" w:rsidRPr="00592C5F" w:rsidRDefault="00A01B6D" w:rsidP="00124C2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92C5F">
              <w:rPr>
                <w:rFonts w:asciiTheme="majorBidi" w:hAnsiTheme="majorBidi" w:cstheme="majorBidi"/>
                <w:sz w:val="30"/>
                <w:szCs w:val="30"/>
              </w:rPr>
              <w:t>3,247</w:t>
            </w:r>
          </w:p>
        </w:tc>
        <w:tc>
          <w:tcPr>
            <w:tcW w:w="125" w:type="pct"/>
          </w:tcPr>
          <w:p w:rsidR="00A01B6D" w:rsidRPr="00A41554" w:rsidRDefault="00A01B6D" w:rsidP="00A01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</w:tcPr>
          <w:p w:rsidR="00A01B6D" w:rsidRPr="00335288" w:rsidRDefault="00A01B6D" w:rsidP="00A01B6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35288">
              <w:rPr>
                <w:rFonts w:asciiTheme="majorBidi" w:hAnsiTheme="majorBidi" w:cstheme="majorBidi"/>
                <w:sz w:val="30"/>
                <w:szCs w:val="30"/>
              </w:rPr>
              <w:t>1,727</w:t>
            </w:r>
          </w:p>
        </w:tc>
      </w:tr>
      <w:tr w:rsidR="00A01B6D" w:rsidRPr="00A41554" w:rsidTr="0091180D">
        <w:tc>
          <w:tcPr>
            <w:tcW w:w="2168" w:type="pct"/>
          </w:tcPr>
          <w:p w:rsidR="00A01B6D" w:rsidRPr="00A41554" w:rsidRDefault="00A01B6D" w:rsidP="00A0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32" w:type="pct"/>
          </w:tcPr>
          <w:p w:rsidR="00A01B6D" w:rsidRPr="0091180D" w:rsidRDefault="00A01B6D" w:rsidP="00A01B6D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49" w:type="pct"/>
          </w:tcPr>
          <w:p w:rsidR="00A01B6D" w:rsidRPr="00A41554" w:rsidRDefault="00A01B6D" w:rsidP="00A01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07" w:type="pct"/>
          </w:tcPr>
          <w:p w:rsidR="00A01B6D" w:rsidRPr="006D03A5" w:rsidRDefault="00A01B6D" w:rsidP="00A01B6D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26" w:type="pct"/>
          </w:tcPr>
          <w:p w:rsidR="00A01B6D" w:rsidRPr="00A41554" w:rsidRDefault="00A01B6D" w:rsidP="00A01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570" w:type="pct"/>
            <w:gridSpan w:val="2"/>
          </w:tcPr>
          <w:p w:rsidR="00A01B6D" w:rsidRPr="00592C5F" w:rsidRDefault="00A01B6D" w:rsidP="00A01B6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5" w:type="pct"/>
          </w:tcPr>
          <w:p w:rsidR="00A01B6D" w:rsidRPr="00A41554" w:rsidRDefault="00A01B6D" w:rsidP="00A01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23" w:type="pct"/>
          </w:tcPr>
          <w:p w:rsidR="00A01B6D" w:rsidRPr="00335288" w:rsidRDefault="00A01B6D" w:rsidP="00A01B6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A01B6D" w:rsidRPr="00A41554" w:rsidTr="0091180D">
        <w:tc>
          <w:tcPr>
            <w:tcW w:w="2168" w:type="pct"/>
          </w:tcPr>
          <w:p w:rsidR="00A01B6D" w:rsidRPr="00A41554" w:rsidRDefault="00A01B6D" w:rsidP="00A0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:rsidR="00A01B6D" w:rsidRPr="0091180D" w:rsidRDefault="00A01B6D" w:rsidP="00A01B6D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9" w:type="pct"/>
          </w:tcPr>
          <w:p w:rsidR="00A01B6D" w:rsidRPr="00A41554" w:rsidRDefault="00A01B6D" w:rsidP="00A01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</w:tcPr>
          <w:p w:rsidR="00A01B6D" w:rsidRPr="006D03A5" w:rsidRDefault="00A01B6D" w:rsidP="00A01B6D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" w:type="pct"/>
          </w:tcPr>
          <w:p w:rsidR="00A01B6D" w:rsidRPr="00A41554" w:rsidRDefault="00A01B6D" w:rsidP="00A01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A01B6D" w:rsidRPr="00592C5F" w:rsidRDefault="00A01B6D" w:rsidP="00A01B6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:rsidR="00A01B6D" w:rsidRPr="00A41554" w:rsidRDefault="00A01B6D" w:rsidP="00A01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</w:tcPr>
          <w:p w:rsidR="00A01B6D" w:rsidRPr="00335288" w:rsidRDefault="00A01B6D" w:rsidP="00A01B6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1B6D" w:rsidRPr="00A41554" w:rsidTr="0091180D">
        <w:tc>
          <w:tcPr>
            <w:tcW w:w="2168" w:type="pct"/>
          </w:tcPr>
          <w:p w:rsidR="00A01B6D" w:rsidRPr="00A41554" w:rsidRDefault="00A01B6D" w:rsidP="00A0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:rsidR="00A01B6D" w:rsidRPr="00592C5F" w:rsidRDefault="00A01B6D" w:rsidP="00A01B6D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2C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:rsidR="00A01B6D" w:rsidRPr="00A41554" w:rsidRDefault="00A01B6D" w:rsidP="00A01B6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A01B6D" w:rsidRPr="00B92F2B" w:rsidRDefault="00A01B6D" w:rsidP="00DB770C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2F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:rsidR="00A01B6D" w:rsidRPr="00A41554" w:rsidRDefault="00A01B6D" w:rsidP="00A01B6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A01B6D" w:rsidRPr="00592C5F" w:rsidRDefault="00A01B6D" w:rsidP="00A01B6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92C5F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25" w:type="pct"/>
          </w:tcPr>
          <w:p w:rsidR="00A01B6D" w:rsidRPr="00A41554" w:rsidRDefault="00A01B6D" w:rsidP="00A01B6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A01B6D" w:rsidRPr="00335288" w:rsidRDefault="00A01B6D" w:rsidP="00A01B6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35288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</w:tr>
      <w:tr w:rsidR="00741581" w:rsidRPr="00A41554" w:rsidTr="00333D90">
        <w:tc>
          <w:tcPr>
            <w:tcW w:w="2168" w:type="pct"/>
          </w:tcPr>
          <w:p w:rsidR="00741581" w:rsidRPr="00A41554" w:rsidRDefault="00741581" w:rsidP="00A7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32" w:type="pct"/>
          </w:tcPr>
          <w:p w:rsidR="00741581" w:rsidRPr="00592C5F" w:rsidRDefault="00741581" w:rsidP="00333D9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2C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:rsidR="00741581" w:rsidRPr="00A41554" w:rsidRDefault="00741581" w:rsidP="00333D9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</w:tcPr>
          <w:p w:rsidR="00741581" w:rsidRPr="00B92F2B" w:rsidRDefault="00741581" w:rsidP="00333D9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2F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:rsidR="00741581" w:rsidRPr="00592C5F" w:rsidRDefault="00741581" w:rsidP="00333D9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741581" w:rsidRPr="00592C5F" w:rsidRDefault="00741581" w:rsidP="00333D9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92C5F">
              <w:rPr>
                <w:rFonts w:asciiTheme="majorBidi" w:hAnsiTheme="majorBidi" w:cstheme="majorBidi"/>
                <w:sz w:val="30"/>
                <w:szCs w:val="30"/>
              </w:rPr>
              <w:t>5,626</w:t>
            </w:r>
          </w:p>
        </w:tc>
        <w:tc>
          <w:tcPr>
            <w:tcW w:w="125" w:type="pct"/>
          </w:tcPr>
          <w:p w:rsidR="00741581" w:rsidRPr="00A41554" w:rsidRDefault="00741581" w:rsidP="00333D9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741581" w:rsidRPr="00335288" w:rsidRDefault="00741581" w:rsidP="00333D9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35288">
              <w:rPr>
                <w:rFonts w:asciiTheme="majorBidi" w:hAnsiTheme="majorBidi" w:cstheme="majorBidi"/>
                <w:sz w:val="30"/>
                <w:szCs w:val="30"/>
              </w:rPr>
              <w:t>19,411</w:t>
            </w:r>
          </w:p>
        </w:tc>
      </w:tr>
      <w:tr w:rsidR="00741581" w:rsidRPr="00A41554" w:rsidTr="00333D90">
        <w:tc>
          <w:tcPr>
            <w:tcW w:w="2168" w:type="pct"/>
          </w:tcPr>
          <w:p w:rsidR="00741581" w:rsidRPr="00A41554" w:rsidRDefault="00741581" w:rsidP="0074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ซื้อที่ดิน อาคาร และอุปกรณ์</w:t>
            </w:r>
          </w:p>
        </w:tc>
        <w:tc>
          <w:tcPr>
            <w:tcW w:w="632" w:type="pct"/>
          </w:tcPr>
          <w:p w:rsidR="00741581" w:rsidRPr="00592C5F" w:rsidRDefault="00741581" w:rsidP="00333D9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2C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:rsidR="00741581" w:rsidRPr="00A41554" w:rsidRDefault="00741581" w:rsidP="00333D9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741581" w:rsidRPr="00B92F2B" w:rsidRDefault="00741581" w:rsidP="00333D9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2F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:rsidR="00741581" w:rsidRPr="00A41554" w:rsidRDefault="00741581" w:rsidP="00333D9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741581" w:rsidRPr="0091180D" w:rsidRDefault="00741581" w:rsidP="00333D90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592C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5" w:type="pct"/>
          </w:tcPr>
          <w:p w:rsidR="00741581" w:rsidRPr="00A41554" w:rsidRDefault="00741581" w:rsidP="00333D9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741581" w:rsidRPr="00335288" w:rsidRDefault="00741581" w:rsidP="00333D9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35288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</w:tr>
      <w:tr w:rsidR="00741581" w:rsidRPr="00A41554" w:rsidTr="00333D90">
        <w:tc>
          <w:tcPr>
            <w:tcW w:w="2168" w:type="pct"/>
          </w:tcPr>
          <w:p w:rsidR="00741581" w:rsidRPr="00A41554" w:rsidRDefault="00741581" w:rsidP="00333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632" w:type="pct"/>
          </w:tcPr>
          <w:p w:rsidR="00741581" w:rsidRPr="00592C5F" w:rsidRDefault="00741581" w:rsidP="00333D9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2C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:rsidR="00741581" w:rsidRPr="00A41554" w:rsidRDefault="00741581" w:rsidP="00333D9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741581" w:rsidRPr="00B92F2B" w:rsidRDefault="00741581" w:rsidP="00333D9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2F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:rsidR="00741581" w:rsidRPr="00A41554" w:rsidRDefault="00741581" w:rsidP="00333D9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741581" w:rsidRPr="0091180D" w:rsidRDefault="00741581" w:rsidP="00333D9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92C5F">
              <w:rPr>
                <w:rFonts w:asciiTheme="majorBidi" w:hAnsiTheme="majorBidi" w:cstheme="majorBidi"/>
                <w:sz w:val="30"/>
                <w:szCs w:val="30"/>
              </w:rPr>
              <w:t>3,420</w:t>
            </w:r>
          </w:p>
        </w:tc>
        <w:tc>
          <w:tcPr>
            <w:tcW w:w="125" w:type="pct"/>
          </w:tcPr>
          <w:p w:rsidR="00741581" w:rsidRPr="00A41554" w:rsidRDefault="00741581" w:rsidP="00333D9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741581" w:rsidRPr="00335288" w:rsidRDefault="00741581" w:rsidP="00333D9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35288">
              <w:rPr>
                <w:rFonts w:asciiTheme="majorBidi" w:hAnsiTheme="majorBidi" w:cstheme="majorBidi"/>
                <w:sz w:val="30"/>
                <w:szCs w:val="30"/>
              </w:rPr>
              <w:t>4,950</w:t>
            </w:r>
          </w:p>
        </w:tc>
      </w:tr>
      <w:tr w:rsidR="00741581" w:rsidRPr="00A41554" w:rsidTr="00333D90">
        <w:tc>
          <w:tcPr>
            <w:tcW w:w="2168" w:type="pct"/>
          </w:tcPr>
          <w:p w:rsidR="00741581" w:rsidRPr="00A41554" w:rsidRDefault="00741581" w:rsidP="00941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</w:t>
            </w:r>
            <w:r w:rsidR="00941B4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632" w:type="pct"/>
          </w:tcPr>
          <w:p w:rsidR="00741581" w:rsidRPr="00592C5F" w:rsidRDefault="00741581" w:rsidP="0074158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2C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:rsidR="00741581" w:rsidRPr="00A41554" w:rsidRDefault="00741581" w:rsidP="007415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741581" w:rsidRPr="00B92F2B" w:rsidRDefault="00741581" w:rsidP="0074158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2F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:rsidR="00741581" w:rsidRPr="00A41554" w:rsidRDefault="00741581" w:rsidP="007415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741581" w:rsidRPr="00741581" w:rsidRDefault="00741581" w:rsidP="00741581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1,607</w:t>
            </w:r>
          </w:p>
        </w:tc>
        <w:tc>
          <w:tcPr>
            <w:tcW w:w="125" w:type="pct"/>
          </w:tcPr>
          <w:p w:rsidR="00741581" w:rsidRPr="00A41554" w:rsidRDefault="00741581" w:rsidP="007415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741581" w:rsidRPr="00335288" w:rsidRDefault="00741581" w:rsidP="00741581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92F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41581" w:rsidRPr="00A41554" w:rsidTr="00333D90">
        <w:tc>
          <w:tcPr>
            <w:tcW w:w="2168" w:type="pct"/>
          </w:tcPr>
          <w:p w:rsidR="00741581" w:rsidRPr="00A41554" w:rsidRDefault="00A777B5" w:rsidP="00333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2" w:type="pct"/>
          </w:tcPr>
          <w:p w:rsidR="00741581" w:rsidRPr="00592C5F" w:rsidRDefault="00741581" w:rsidP="00333D9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2C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:rsidR="00741581" w:rsidRPr="00A41554" w:rsidRDefault="00741581" w:rsidP="00333D9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741581" w:rsidRPr="00B92F2B" w:rsidRDefault="00741581" w:rsidP="00333D9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2F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:rsidR="00741581" w:rsidRPr="00A41554" w:rsidRDefault="00741581" w:rsidP="00333D9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741581" w:rsidRPr="0091180D" w:rsidRDefault="00741581" w:rsidP="00333D9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92C5F">
              <w:rPr>
                <w:rFonts w:asciiTheme="majorBidi" w:hAnsiTheme="majorBidi" w:cstheme="majorBidi"/>
                <w:sz w:val="30"/>
                <w:szCs w:val="30"/>
              </w:rPr>
              <w:t>2,608</w:t>
            </w:r>
          </w:p>
        </w:tc>
        <w:tc>
          <w:tcPr>
            <w:tcW w:w="125" w:type="pct"/>
          </w:tcPr>
          <w:p w:rsidR="00741581" w:rsidRPr="00A41554" w:rsidRDefault="00741581" w:rsidP="00333D9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741581" w:rsidRPr="00335288" w:rsidRDefault="00741581" w:rsidP="002D7C9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35288">
              <w:rPr>
                <w:rFonts w:asciiTheme="majorBidi" w:hAnsiTheme="majorBidi" w:cstheme="majorBidi"/>
                <w:sz w:val="30"/>
                <w:szCs w:val="30"/>
              </w:rPr>
              <w:t>3,176</w:t>
            </w:r>
          </w:p>
        </w:tc>
      </w:tr>
      <w:tr w:rsidR="00A01B6D" w:rsidRPr="00A41554" w:rsidTr="0091180D">
        <w:tc>
          <w:tcPr>
            <w:tcW w:w="2168" w:type="pct"/>
          </w:tcPr>
          <w:p w:rsidR="00A01B6D" w:rsidRPr="00A41554" w:rsidRDefault="00A01B6D" w:rsidP="00A01B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:rsidR="00A01B6D" w:rsidRPr="00592C5F" w:rsidRDefault="00A01B6D" w:rsidP="00A01B6D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92C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:rsidR="00A01B6D" w:rsidRPr="00A41554" w:rsidRDefault="00A01B6D" w:rsidP="00A01B6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A01B6D" w:rsidRPr="00B92F2B" w:rsidRDefault="00A01B6D" w:rsidP="00A01B6D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2F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:rsidR="00A01B6D" w:rsidRPr="00A41554" w:rsidRDefault="00A01B6D" w:rsidP="00A01B6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A01B6D" w:rsidRPr="0091180D" w:rsidRDefault="00A01B6D" w:rsidP="00A01B6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92C5F"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  <w:tc>
          <w:tcPr>
            <w:tcW w:w="125" w:type="pct"/>
          </w:tcPr>
          <w:p w:rsidR="00A01B6D" w:rsidRPr="00A41554" w:rsidRDefault="00A01B6D" w:rsidP="00A01B6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A01B6D" w:rsidRPr="00335288" w:rsidRDefault="00A01B6D" w:rsidP="00A01B6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35288"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</w:tr>
      <w:tr w:rsidR="00F01562" w:rsidRPr="00A41554" w:rsidTr="0091180D">
        <w:trPr>
          <w:trHeight w:val="299"/>
        </w:trPr>
        <w:tc>
          <w:tcPr>
            <w:tcW w:w="2168" w:type="pct"/>
          </w:tcPr>
          <w:p w:rsidR="00F01562" w:rsidRPr="00A41554" w:rsidRDefault="00F01562" w:rsidP="00F0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32" w:type="pct"/>
          </w:tcPr>
          <w:p w:rsidR="00F01562" w:rsidRPr="00A41554" w:rsidRDefault="00F01562" w:rsidP="00C904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9" w:type="pct"/>
          </w:tcPr>
          <w:p w:rsidR="00F01562" w:rsidRPr="00A41554" w:rsidRDefault="00F01562" w:rsidP="00C904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F01562" w:rsidRPr="006D03A5" w:rsidRDefault="00F01562" w:rsidP="00C904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26" w:type="pct"/>
          </w:tcPr>
          <w:p w:rsidR="00F01562" w:rsidRPr="00A41554" w:rsidRDefault="00F01562" w:rsidP="00C904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F01562" w:rsidRPr="00A41554" w:rsidRDefault="00F01562" w:rsidP="00C904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5" w:type="pct"/>
          </w:tcPr>
          <w:p w:rsidR="00F01562" w:rsidRPr="00A41554" w:rsidRDefault="00F01562" w:rsidP="00C904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F01562" w:rsidRPr="006D03A5" w:rsidRDefault="00F01562" w:rsidP="00C904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</w:tr>
      <w:tr w:rsidR="00F01562" w:rsidRPr="00A41554" w:rsidTr="0091180D">
        <w:trPr>
          <w:trHeight w:val="299"/>
        </w:trPr>
        <w:tc>
          <w:tcPr>
            <w:tcW w:w="2168" w:type="pct"/>
          </w:tcPr>
          <w:p w:rsidR="00F01562" w:rsidRPr="00A41554" w:rsidRDefault="00F01562" w:rsidP="00C90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</w:tcPr>
          <w:p w:rsidR="00F01562" w:rsidRPr="00A41554" w:rsidRDefault="00F01562" w:rsidP="00C904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9" w:type="pct"/>
          </w:tcPr>
          <w:p w:rsidR="00F01562" w:rsidRPr="00A41554" w:rsidRDefault="00F01562" w:rsidP="00C904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F01562" w:rsidRPr="006D03A5" w:rsidRDefault="00F01562" w:rsidP="00C904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26" w:type="pct"/>
          </w:tcPr>
          <w:p w:rsidR="00F01562" w:rsidRPr="00A41554" w:rsidRDefault="00F01562" w:rsidP="00C904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F01562" w:rsidRPr="00A41554" w:rsidRDefault="00F01562" w:rsidP="00C904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5" w:type="pct"/>
          </w:tcPr>
          <w:p w:rsidR="00F01562" w:rsidRPr="00A41554" w:rsidRDefault="00F01562" w:rsidP="00C904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F01562" w:rsidRPr="006D03A5" w:rsidRDefault="00F01562" w:rsidP="00C9040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</w:p>
        </w:tc>
      </w:tr>
      <w:tr w:rsidR="0091180D" w:rsidRPr="00A41554" w:rsidTr="0091180D">
        <w:tc>
          <w:tcPr>
            <w:tcW w:w="2168" w:type="pct"/>
          </w:tcPr>
          <w:p w:rsidR="0091180D" w:rsidRPr="00A41554" w:rsidRDefault="0091180D" w:rsidP="009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:rsidR="0091180D" w:rsidRPr="00CF6706" w:rsidRDefault="0091180D" w:rsidP="000B285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592C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267,254</w:t>
            </w:r>
          </w:p>
        </w:tc>
        <w:tc>
          <w:tcPr>
            <w:tcW w:w="149" w:type="pct"/>
          </w:tcPr>
          <w:p w:rsidR="0091180D" w:rsidRPr="00A41554" w:rsidRDefault="0091180D" w:rsidP="009118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91180D" w:rsidRPr="00B92F2B" w:rsidRDefault="0091180D" w:rsidP="000B285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2F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254,044</w:t>
            </w:r>
          </w:p>
        </w:tc>
        <w:tc>
          <w:tcPr>
            <w:tcW w:w="126" w:type="pct"/>
          </w:tcPr>
          <w:p w:rsidR="0091180D" w:rsidRPr="00A41554" w:rsidRDefault="0091180D" w:rsidP="009118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91180D" w:rsidRPr="00CF6706" w:rsidRDefault="0091180D" w:rsidP="000B285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92C5F">
              <w:rPr>
                <w:rFonts w:asciiTheme="majorBidi" w:hAnsiTheme="majorBidi" w:cstheme="majorBidi"/>
                <w:sz w:val="30"/>
                <w:szCs w:val="30"/>
              </w:rPr>
              <w:t>213,541</w:t>
            </w:r>
          </w:p>
        </w:tc>
        <w:tc>
          <w:tcPr>
            <w:tcW w:w="125" w:type="pct"/>
          </w:tcPr>
          <w:p w:rsidR="0091180D" w:rsidRPr="00A41554" w:rsidRDefault="0091180D" w:rsidP="009118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91180D" w:rsidRPr="006D03A5" w:rsidRDefault="0091180D" w:rsidP="000B285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35288">
              <w:rPr>
                <w:rFonts w:asciiTheme="majorBidi" w:hAnsiTheme="majorBidi" w:cstheme="majorBidi"/>
                <w:sz w:val="30"/>
                <w:szCs w:val="30"/>
              </w:rPr>
              <w:t>201,787</w:t>
            </w:r>
          </w:p>
        </w:tc>
      </w:tr>
      <w:tr w:rsidR="0091180D" w:rsidRPr="00A41554" w:rsidTr="00B92F2B">
        <w:trPr>
          <w:trHeight w:val="335"/>
        </w:trPr>
        <w:tc>
          <w:tcPr>
            <w:tcW w:w="2168" w:type="pct"/>
          </w:tcPr>
          <w:p w:rsidR="0091180D" w:rsidRPr="00A41554" w:rsidRDefault="0091180D" w:rsidP="00A7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32" w:type="pct"/>
          </w:tcPr>
          <w:p w:rsidR="0091180D" w:rsidRPr="00CF6706" w:rsidRDefault="0091180D" w:rsidP="0091180D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592C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78,719</w:t>
            </w:r>
          </w:p>
        </w:tc>
        <w:tc>
          <w:tcPr>
            <w:tcW w:w="149" w:type="pct"/>
          </w:tcPr>
          <w:p w:rsidR="0091180D" w:rsidRPr="00A41554" w:rsidRDefault="0091180D" w:rsidP="009118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</w:tcPr>
          <w:p w:rsidR="0091180D" w:rsidRPr="00B92F2B" w:rsidRDefault="00B92F2B" w:rsidP="0091180D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2F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74,828</w:t>
            </w:r>
          </w:p>
        </w:tc>
        <w:tc>
          <w:tcPr>
            <w:tcW w:w="126" w:type="pct"/>
          </w:tcPr>
          <w:p w:rsidR="0091180D" w:rsidRPr="00A41554" w:rsidRDefault="0091180D" w:rsidP="009118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91180D" w:rsidRPr="00CF6706" w:rsidRDefault="0091180D" w:rsidP="0091180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92C5F">
              <w:rPr>
                <w:rFonts w:asciiTheme="majorBidi" w:hAnsiTheme="majorBidi" w:cstheme="majorBidi"/>
                <w:sz w:val="30"/>
                <w:szCs w:val="30"/>
              </w:rPr>
              <w:t>60,248</w:t>
            </w:r>
          </w:p>
        </w:tc>
        <w:tc>
          <w:tcPr>
            <w:tcW w:w="125" w:type="pct"/>
          </w:tcPr>
          <w:p w:rsidR="0091180D" w:rsidRPr="00A41554" w:rsidRDefault="0091180D" w:rsidP="009118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:rsidR="0091180D" w:rsidRPr="000B2855" w:rsidRDefault="00B92F2B" w:rsidP="000B285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92F2B">
              <w:rPr>
                <w:rFonts w:asciiTheme="majorBidi" w:hAnsiTheme="majorBidi" w:cstheme="majorBidi"/>
                <w:sz w:val="30"/>
                <w:szCs w:val="30"/>
              </w:rPr>
              <w:t>56,</w:t>
            </w:r>
            <w:r w:rsidR="0091180D" w:rsidRPr="00B92F2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B92F2B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741581" w:rsidRPr="00A41554" w:rsidTr="00333D90">
        <w:tc>
          <w:tcPr>
            <w:tcW w:w="2168" w:type="pct"/>
          </w:tcPr>
          <w:p w:rsidR="00741581" w:rsidRPr="00A41554" w:rsidRDefault="00741581" w:rsidP="00333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32" w:type="pct"/>
          </w:tcPr>
          <w:p w:rsidR="00741581" w:rsidRPr="00CF6706" w:rsidRDefault="00741581" w:rsidP="00333D9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592C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8,736</w:t>
            </w:r>
          </w:p>
        </w:tc>
        <w:tc>
          <w:tcPr>
            <w:tcW w:w="149" w:type="pct"/>
          </w:tcPr>
          <w:p w:rsidR="00741581" w:rsidRPr="00A41554" w:rsidRDefault="00741581" w:rsidP="00333D9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</w:tcPr>
          <w:p w:rsidR="00741581" w:rsidRPr="00B92F2B" w:rsidRDefault="00741581" w:rsidP="00333D9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2F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1,445</w:t>
            </w:r>
          </w:p>
        </w:tc>
        <w:tc>
          <w:tcPr>
            <w:tcW w:w="126" w:type="pct"/>
          </w:tcPr>
          <w:p w:rsidR="00741581" w:rsidRPr="00A41554" w:rsidRDefault="00741581" w:rsidP="00333D9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741581" w:rsidRPr="00CF6706" w:rsidRDefault="00741581" w:rsidP="00333D9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92C5F">
              <w:rPr>
                <w:rFonts w:asciiTheme="majorBidi" w:hAnsiTheme="majorBidi" w:cstheme="majorBidi"/>
                <w:sz w:val="30"/>
                <w:szCs w:val="30"/>
              </w:rPr>
              <w:t>6,493</w:t>
            </w:r>
          </w:p>
        </w:tc>
        <w:tc>
          <w:tcPr>
            <w:tcW w:w="125" w:type="pct"/>
          </w:tcPr>
          <w:p w:rsidR="00741581" w:rsidRPr="00A41554" w:rsidRDefault="00741581" w:rsidP="00333D9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741581" w:rsidRPr="000B2855" w:rsidRDefault="00741581" w:rsidP="000B285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92F2B">
              <w:rPr>
                <w:rFonts w:asciiTheme="majorBidi" w:hAnsiTheme="majorBidi" w:cstheme="majorBidi"/>
                <w:sz w:val="30"/>
                <w:szCs w:val="30"/>
              </w:rPr>
              <w:t>1,426</w:t>
            </w:r>
          </w:p>
        </w:tc>
      </w:tr>
      <w:tr w:rsidR="00741581" w:rsidRPr="00A41554" w:rsidTr="00333D90">
        <w:trPr>
          <w:trHeight w:val="209"/>
        </w:trPr>
        <w:tc>
          <w:tcPr>
            <w:tcW w:w="2168" w:type="pct"/>
          </w:tcPr>
          <w:p w:rsidR="00741581" w:rsidRPr="00A41554" w:rsidRDefault="00741581" w:rsidP="00333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32" w:type="pct"/>
          </w:tcPr>
          <w:p w:rsidR="00741581" w:rsidRPr="00CF6706" w:rsidRDefault="00741581" w:rsidP="00333D9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592C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1,847</w:t>
            </w:r>
          </w:p>
        </w:tc>
        <w:tc>
          <w:tcPr>
            <w:tcW w:w="149" w:type="pct"/>
          </w:tcPr>
          <w:p w:rsidR="00741581" w:rsidRPr="00A41554" w:rsidRDefault="00741581" w:rsidP="00333D9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</w:tcPr>
          <w:p w:rsidR="00741581" w:rsidRPr="00B92F2B" w:rsidRDefault="00741581" w:rsidP="00333D90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2F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1,370</w:t>
            </w:r>
          </w:p>
        </w:tc>
        <w:tc>
          <w:tcPr>
            <w:tcW w:w="126" w:type="pct"/>
          </w:tcPr>
          <w:p w:rsidR="00741581" w:rsidRPr="00A41554" w:rsidRDefault="00741581" w:rsidP="00333D9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741581" w:rsidRPr="00CF6706" w:rsidRDefault="00741581" w:rsidP="00333D9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92C5F">
              <w:rPr>
                <w:rFonts w:asciiTheme="majorBidi" w:hAnsiTheme="majorBidi" w:cstheme="majorBidi"/>
                <w:sz w:val="30"/>
                <w:szCs w:val="30"/>
              </w:rPr>
              <w:t>1,692</w:t>
            </w:r>
          </w:p>
        </w:tc>
        <w:tc>
          <w:tcPr>
            <w:tcW w:w="125" w:type="pct"/>
          </w:tcPr>
          <w:p w:rsidR="00741581" w:rsidRPr="00A41554" w:rsidRDefault="00741581" w:rsidP="00333D9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741581" w:rsidRPr="00A41554" w:rsidRDefault="00741581" w:rsidP="000B285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632</w:t>
            </w:r>
          </w:p>
        </w:tc>
      </w:tr>
      <w:tr w:rsidR="0091180D" w:rsidRPr="00A41554" w:rsidTr="0091180D">
        <w:tc>
          <w:tcPr>
            <w:tcW w:w="2168" w:type="pct"/>
          </w:tcPr>
          <w:p w:rsidR="0091180D" w:rsidRPr="00A41554" w:rsidRDefault="0091180D" w:rsidP="00911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:rsidR="0091180D" w:rsidRPr="00CF6706" w:rsidRDefault="0091180D" w:rsidP="0091180D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592C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49" w:type="pct"/>
          </w:tcPr>
          <w:p w:rsidR="0091180D" w:rsidRPr="00A41554" w:rsidRDefault="0091180D" w:rsidP="009118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</w:tcPr>
          <w:p w:rsidR="0091180D" w:rsidRPr="00B92F2B" w:rsidRDefault="0091180D" w:rsidP="0091180D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2F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126" w:type="pct"/>
          </w:tcPr>
          <w:p w:rsidR="0091180D" w:rsidRPr="00A41554" w:rsidRDefault="0091180D" w:rsidP="009118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91180D" w:rsidRPr="00CF6706" w:rsidRDefault="0091180D" w:rsidP="0091180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92C5F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25" w:type="pct"/>
          </w:tcPr>
          <w:p w:rsidR="0091180D" w:rsidRPr="00A41554" w:rsidRDefault="0091180D" w:rsidP="0091180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91180D" w:rsidRPr="000B2855" w:rsidRDefault="0091180D" w:rsidP="000B285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35288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</w:tbl>
    <w:p w:rsidR="0006557D" w:rsidRDefault="0006557D" w:rsidP="00065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4B3FCE" w:rsidRDefault="004B3FCE" w:rsidP="00065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4B3FCE" w:rsidRDefault="004B3FCE" w:rsidP="00065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4B3FCE" w:rsidRDefault="004B3FCE" w:rsidP="00065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4B3FCE" w:rsidRDefault="004B3FCE" w:rsidP="00065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4B3FCE" w:rsidRDefault="004B3FCE" w:rsidP="00065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4B3FCE" w:rsidRDefault="004B3FCE" w:rsidP="00065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4B3FCE" w:rsidRDefault="004B3FCE" w:rsidP="00065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4B3FCE" w:rsidRPr="000B2855" w:rsidRDefault="004B3FCE" w:rsidP="00065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661CC0" w:rsidRDefault="004872C7" w:rsidP="00065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41554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 ณ วันที่</w:t>
      </w:r>
      <w:r w:rsidRPr="00A41554">
        <w:rPr>
          <w:rFonts w:asciiTheme="majorBidi" w:hAnsiTheme="majorBidi" w:cstheme="majorBidi"/>
          <w:sz w:val="30"/>
          <w:szCs w:val="30"/>
        </w:rPr>
        <w:t xml:space="preserve"> </w:t>
      </w:r>
      <w:r w:rsidR="0024594F" w:rsidRPr="00A41554">
        <w:rPr>
          <w:rFonts w:asciiTheme="majorBidi" w:hAnsiTheme="majorBidi" w:cstheme="majorBidi"/>
          <w:sz w:val="30"/>
          <w:szCs w:val="30"/>
        </w:rPr>
        <w:t>3</w:t>
      </w:r>
      <w:r w:rsidR="002170EC" w:rsidRPr="00A41554">
        <w:rPr>
          <w:rFonts w:asciiTheme="majorBidi" w:hAnsiTheme="majorBidi" w:cstheme="majorBidi"/>
          <w:sz w:val="30"/>
          <w:szCs w:val="30"/>
        </w:rPr>
        <w:t xml:space="preserve">1 </w:t>
      </w:r>
      <w:r w:rsidR="002170EC" w:rsidRPr="00A41554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20197A" w:rsidRPr="00A41554">
        <w:rPr>
          <w:rFonts w:asciiTheme="majorBidi" w:hAnsiTheme="majorBidi" w:cstheme="majorBidi"/>
          <w:sz w:val="30"/>
          <w:szCs w:val="30"/>
        </w:rPr>
        <w:t>256</w:t>
      </w:r>
      <w:r w:rsidR="00C9040F" w:rsidRPr="00A41554">
        <w:rPr>
          <w:rFonts w:asciiTheme="majorBidi" w:hAnsiTheme="majorBidi" w:cstheme="majorBidi"/>
          <w:sz w:val="30"/>
          <w:szCs w:val="30"/>
        </w:rPr>
        <w:t>1</w:t>
      </w:r>
      <w:r w:rsidR="00A5374A" w:rsidRPr="00A41554">
        <w:rPr>
          <w:rFonts w:asciiTheme="majorBidi" w:hAnsiTheme="majorBidi" w:cstheme="majorBidi"/>
          <w:sz w:val="30"/>
          <w:szCs w:val="30"/>
        </w:rPr>
        <w:t xml:space="preserve"> </w:t>
      </w:r>
      <w:r w:rsidR="0003115F" w:rsidRPr="00A41554">
        <w:rPr>
          <w:rFonts w:asciiTheme="majorBidi" w:hAnsiTheme="majorBidi" w:cstheme="majorBidi"/>
          <w:sz w:val="30"/>
          <w:szCs w:val="30"/>
          <w:cs/>
        </w:rPr>
        <w:t>และ</w:t>
      </w:r>
      <w:r w:rsidRPr="00A415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4594F" w:rsidRPr="00A41554">
        <w:rPr>
          <w:rFonts w:asciiTheme="majorBidi" w:hAnsiTheme="majorBidi" w:cstheme="majorBidi"/>
          <w:sz w:val="30"/>
          <w:szCs w:val="30"/>
        </w:rPr>
        <w:t>3</w:t>
      </w:r>
      <w:r w:rsidR="00156E32" w:rsidRPr="00A41554">
        <w:rPr>
          <w:rFonts w:asciiTheme="majorBidi" w:hAnsiTheme="majorBidi" w:cstheme="majorBidi"/>
          <w:sz w:val="30"/>
          <w:szCs w:val="30"/>
        </w:rPr>
        <w:t>1</w:t>
      </w:r>
      <w:r w:rsidRPr="00A4155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156E32" w:rsidRPr="00A41554">
        <w:rPr>
          <w:rFonts w:asciiTheme="majorBidi" w:hAnsiTheme="majorBidi" w:cstheme="majorBidi"/>
          <w:sz w:val="30"/>
          <w:szCs w:val="30"/>
        </w:rPr>
        <w:t>25</w:t>
      </w:r>
      <w:r w:rsidR="00C9040F" w:rsidRPr="00A41554">
        <w:rPr>
          <w:rFonts w:asciiTheme="majorBidi" w:hAnsiTheme="majorBidi" w:cstheme="majorBidi"/>
          <w:sz w:val="30"/>
          <w:szCs w:val="30"/>
        </w:rPr>
        <w:t>60</w:t>
      </w:r>
      <w:r w:rsidR="00A5374A" w:rsidRPr="00A41554">
        <w:rPr>
          <w:rFonts w:asciiTheme="majorBidi" w:hAnsiTheme="majorBidi" w:cstheme="majorBidi"/>
          <w:sz w:val="30"/>
          <w:szCs w:val="30"/>
        </w:rPr>
        <w:t xml:space="preserve"> </w:t>
      </w:r>
      <w:r w:rsidR="00274BFE" w:rsidRPr="00A41554">
        <w:rPr>
          <w:rFonts w:asciiTheme="majorBidi" w:hAnsiTheme="majorBidi" w:cstheme="majorBidi"/>
          <w:sz w:val="30"/>
          <w:szCs w:val="30"/>
          <w:cs/>
        </w:rPr>
        <w:t>กับกิจการที่เกี่ยวข้องกัน</w:t>
      </w:r>
      <w:r w:rsidRPr="00A4155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2D7C95" w:rsidRPr="000B2855" w:rsidRDefault="002D7C95" w:rsidP="003C0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43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4095"/>
        <w:gridCol w:w="1194"/>
        <w:gridCol w:w="281"/>
        <w:gridCol w:w="1146"/>
        <w:gridCol w:w="238"/>
        <w:gridCol w:w="1061"/>
        <w:gridCol w:w="15"/>
        <w:gridCol w:w="236"/>
        <w:gridCol w:w="1177"/>
      </w:tblGrid>
      <w:tr w:rsidR="002D7C95" w:rsidRPr="00A41554" w:rsidTr="004928D1">
        <w:trPr>
          <w:tblHeader/>
        </w:trPr>
        <w:tc>
          <w:tcPr>
            <w:tcW w:w="2168" w:type="pct"/>
          </w:tcPr>
          <w:p w:rsidR="002D7C95" w:rsidRPr="002D7C95" w:rsidRDefault="002D7C95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D7C9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88" w:type="pct"/>
            <w:gridSpan w:val="3"/>
          </w:tcPr>
          <w:p w:rsidR="002D7C95" w:rsidRPr="00A41554" w:rsidRDefault="002D7C95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:rsidR="002D7C95" w:rsidRPr="00A41554" w:rsidRDefault="002D7C95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pct"/>
            <w:gridSpan w:val="4"/>
          </w:tcPr>
          <w:p w:rsidR="002D7C95" w:rsidRPr="00A41554" w:rsidRDefault="002D7C95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557D" w:rsidRPr="00A41554" w:rsidTr="004928D1">
        <w:trPr>
          <w:tblHeader/>
        </w:trPr>
        <w:tc>
          <w:tcPr>
            <w:tcW w:w="2168" w:type="pct"/>
          </w:tcPr>
          <w:p w:rsidR="0006557D" w:rsidRPr="00A41554" w:rsidRDefault="0006557D" w:rsidP="0006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:rsidR="0006557D" w:rsidRPr="00A41554" w:rsidRDefault="0006557D" w:rsidP="0006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1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9" w:type="pct"/>
          </w:tcPr>
          <w:p w:rsidR="0006557D" w:rsidRPr="00A41554" w:rsidRDefault="0006557D" w:rsidP="0006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06557D" w:rsidRPr="00A41554" w:rsidRDefault="0006557D" w:rsidP="0006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2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" w:type="pct"/>
          </w:tcPr>
          <w:p w:rsidR="0006557D" w:rsidRPr="00A41554" w:rsidRDefault="0006557D" w:rsidP="0006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:rsidR="0006557D" w:rsidRPr="00A41554" w:rsidRDefault="0006557D" w:rsidP="0006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2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3" w:type="pct"/>
            <w:gridSpan w:val="2"/>
          </w:tcPr>
          <w:p w:rsidR="0006557D" w:rsidRPr="00A41554" w:rsidRDefault="0006557D" w:rsidP="0006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06557D" w:rsidRPr="00A41554" w:rsidRDefault="0006557D" w:rsidP="0006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6557D" w:rsidRPr="00A41554" w:rsidTr="004928D1">
        <w:trPr>
          <w:tblHeader/>
        </w:trPr>
        <w:tc>
          <w:tcPr>
            <w:tcW w:w="2168" w:type="pct"/>
          </w:tcPr>
          <w:p w:rsidR="0006557D" w:rsidRPr="00A41554" w:rsidRDefault="0006557D" w:rsidP="0006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:rsidR="0006557D" w:rsidRPr="00A41554" w:rsidRDefault="0006557D" w:rsidP="0006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9" w:type="pct"/>
          </w:tcPr>
          <w:p w:rsidR="0006557D" w:rsidRPr="00A41554" w:rsidRDefault="0006557D" w:rsidP="0006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06557D" w:rsidRPr="00A41554" w:rsidRDefault="0006557D" w:rsidP="0006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26" w:type="pct"/>
          </w:tcPr>
          <w:p w:rsidR="0006557D" w:rsidRPr="00A41554" w:rsidRDefault="0006557D" w:rsidP="0006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:rsidR="0006557D" w:rsidRPr="00A41554" w:rsidRDefault="0006557D" w:rsidP="0006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3" w:type="pct"/>
            <w:gridSpan w:val="2"/>
          </w:tcPr>
          <w:p w:rsidR="0006557D" w:rsidRPr="00A41554" w:rsidRDefault="0006557D" w:rsidP="0006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06557D" w:rsidRPr="00A41554" w:rsidRDefault="0006557D" w:rsidP="0006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2D7C95" w:rsidRPr="00A41554" w:rsidTr="004928D1">
        <w:trPr>
          <w:tblHeader/>
        </w:trPr>
        <w:tc>
          <w:tcPr>
            <w:tcW w:w="2168" w:type="pct"/>
          </w:tcPr>
          <w:p w:rsidR="002D7C95" w:rsidRPr="00A41554" w:rsidRDefault="002D7C95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2" w:type="pct"/>
            <w:gridSpan w:val="8"/>
          </w:tcPr>
          <w:p w:rsidR="002D7C95" w:rsidRPr="00A41554" w:rsidRDefault="002D7C95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57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3ADE" w:rsidRPr="00A41554" w:rsidTr="004928D1">
        <w:tc>
          <w:tcPr>
            <w:tcW w:w="2168" w:type="pct"/>
          </w:tcPr>
          <w:p w:rsidR="005F3ADE" w:rsidRPr="00A41554" w:rsidRDefault="005F3ADE" w:rsidP="005F3A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</w:tcPr>
          <w:p w:rsidR="005F3ADE" w:rsidRPr="00A41554" w:rsidRDefault="005F3ADE" w:rsidP="005F3ADE">
            <w:pPr>
              <w:tabs>
                <w:tab w:val="clear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:rsidR="005F3ADE" w:rsidRPr="00A41554" w:rsidRDefault="005F3ADE" w:rsidP="005F3ADE">
            <w:pPr>
              <w:spacing w:line="240" w:lineRule="auto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7" w:type="pct"/>
          </w:tcPr>
          <w:p w:rsidR="005F3ADE" w:rsidRPr="00A41554" w:rsidRDefault="005F3ADE" w:rsidP="005F3ADE">
            <w:pPr>
              <w:tabs>
                <w:tab w:val="clear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:rsidR="005F3ADE" w:rsidRPr="00A41554" w:rsidRDefault="005F3ADE" w:rsidP="005F3A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5F3ADE" w:rsidRPr="00A41554" w:rsidRDefault="005F3ADE" w:rsidP="005F3ADE">
            <w:pPr>
              <w:tabs>
                <w:tab w:val="clear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:rsidR="005F3ADE" w:rsidRPr="00A41554" w:rsidRDefault="005F3ADE" w:rsidP="005F3A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5F3ADE" w:rsidRPr="00A41554" w:rsidRDefault="005F3ADE" w:rsidP="005F3ADE">
            <w:pPr>
              <w:tabs>
                <w:tab w:val="clear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3ADE" w:rsidRPr="00A41554" w:rsidTr="004928D1">
        <w:tc>
          <w:tcPr>
            <w:tcW w:w="2168" w:type="pct"/>
          </w:tcPr>
          <w:p w:rsidR="005F3ADE" w:rsidRPr="00A41554" w:rsidRDefault="005F3ADE" w:rsidP="005F3A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proofErr w:type="spellStart"/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เอส</w:t>
            </w:r>
            <w:proofErr w:type="spellEnd"/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ซีจี ซิ</w:t>
            </w:r>
            <w:proofErr w:type="spellStart"/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เมนต์</w:t>
            </w:r>
            <w:proofErr w:type="spellEnd"/>
            <w:r w:rsidRPr="00A4155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ผลิตภัณฑ์ก่อสร้าง จำกัด</w:t>
            </w:r>
          </w:p>
        </w:tc>
        <w:tc>
          <w:tcPr>
            <w:tcW w:w="632" w:type="pct"/>
          </w:tcPr>
          <w:p w:rsidR="005F3ADE" w:rsidRPr="005F3ADE" w:rsidRDefault="005F3ADE" w:rsidP="008F1B20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3A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74,487</w:t>
            </w:r>
          </w:p>
        </w:tc>
        <w:tc>
          <w:tcPr>
            <w:tcW w:w="149" w:type="pct"/>
          </w:tcPr>
          <w:p w:rsidR="005F3ADE" w:rsidRPr="0091180D" w:rsidRDefault="005F3ADE" w:rsidP="005F3ADE">
            <w:pPr>
              <w:spacing w:line="240" w:lineRule="auto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7" w:type="pct"/>
          </w:tcPr>
          <w:p w:rsidR="005F3ADE" w:rsidRPr="005F3ADE" w:rsidRDefault="005F3ADE" w:rsidP="005F3AD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3A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64,599</w:t>
            </w:r>
          </w:p>
        </w:tc>
        <w:tc>
          <w:tcPr>
            <w:tcW w:w="126" w:type="pct"/>
          </w:tcPr>
          <w:p w:rsidR="005F3ADE" w:rsidRPr="0091180D" w:rsidRDefault="005F3ADE" w:rsidP="005F3A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5F3ADE" w:rsidRPr="005F3ADE" w:rsidRDefault="005F3ADE" w:rsidP="005F3AD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F3ADE">
              <w:rPr>
                <w:rFonts w:asciiTheme="majorBidi" w:hAnsiTheme="majorBidi" w:cstheme="majorBidi"/>
                <w:sz w:val="30"/>
                <w:szCs w:val="30"/>
              </w:rPr>
              <w:t>58,524</w:t>
            </w:r>
          </w:p>
        </w:tc>
        <w:tc>
          <w:tcPr>
            <w:tcW w:w="125" w:type="pct"/>
          </w:tcPr>
          <w:p w:rsidR="005F3ADE" w:rsidRPr="0091180D" w:rsidRDefault="005F3ADE" w:rsidP="005F3A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5F3ADE" w:rsidRPr="005F3ADE" w:rsidRDefault="005F3ADE" w:rsidP="008F1B20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F3ADE">
              <w:rPr>
                <w:rFonts w:asciiTheme="majorBidi" w:hAnsiTheme="majorBidi" w:cstheme="majorBidi"/>
                <w:sz w:val="30"/>
                <w:szCs w:val="30"/>
              </w:rPr>
              <w:t>52,891</w:t>
            </w:r>
          </w:p>
        </w:tc>
      </w:tr>
      <w:tr w:rsidR="005F3ADE" w:rsidRPr="00A41554" w:rsidTr="004928D1">
        <w:tc>
          <w:tcPr>
            <w:tcW w:w="2168" w:type="pct"/>
          </w:tcPr>
          <w:p w:rsidR="005F3ADE" w:rsidRPr="00A41554" w:rsidRDefault="005F3ADE" w:rsidP="005F3A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บริษัทแลนด์ </w:t>
            </w:r>
            <w:proofErr w:type="spellStart"/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แอนด์</w:t>
            </w:r>
            <w:proofErr w:type="spellEnd"/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เฮ้าส์</w:t>
            </w:r>
            <w:proofErr w:type="spellEnd"/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632" w:type="pct"/>
          </w:tcPr>
          <w:p w:rsidR="005F3ADE" w:rsidRPr="005F3ADE" w:rsidRDefault="005F3ADE" w:rsidP="008F1B20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3A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4,522</w:t>
            </w:r>
          </w:p>
        </w:tc>
        <w:tc>
          <w:tcPr>
            <w:tcW w:w="149" w:type="pct"/>
          </w:tcPr>
          <w:p w:rsidR="005F3ADE" w:rsidRPr="0091180D" w:rsidRDefault="005F3ADE" w:rsidP="005F3ADE">
            <w:pPr>
              <w:spacing w:line="240" w:lineRule="auto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7" w:type="pct"/>
          </w:tcPr>
          <w:p w:rsidR="005F3ADE" w:rsidRPr="005F3ADE" w:rsidRDefault="005F3ADE" w:rsidP="005F3AD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3A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4,067</w:t>
            </w:r>
          </w:p>
        </w:tc>
        <w:tc>
          <w:tcPr>
            <w:tcW w:w="126" w:type="pct"/>
          </w:tcPr>
          <w:p w:rsidR="005F3ADE" w:rsidRPr="0091180D" w:rsidRDefault="005F3ADE" w:rsidP="005F3A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:rsidR="005F3ADE" w:rsidRPr="005F3ADE" w:rsidRDefault="005F3ADE" w:rsidP="005F3AD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F3ADE">
              <w:rPr>
                <w:rFonts w:asciiTheme="majorBidi" w:hAnsiTheme="majorBidi" w:cstheme="majorBidi"/>
                <w:sz w:val="30"/>
                <w:szCs w:val="30"/>
              </w:rPr>
              <w:t>4,522</w:t>
            </w:r>
          </w:p>
        </w:tc>
        <w:tc>
          <w:tcPr>
            <w:tcW w:w="125" w:type="pct"/>
          </w:tcPr>
          <w:p w:rsidR="005F3ADE" w:rsidRPr="0091180D" w:rsidRDefault="005F3ADE" w:rsidP="005F3A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5F3ADE" w:rsidRPr="005F3ADE" w:rsidRDefault="005F3ADE" w:rsidP="008F1B20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F3ADE">
              <w:rPr>
                <w:rFonts w:asciiTheme="majorBidi" w:hAnsiTheme="majorBidi" w:cstheme="majorBidi"/>
                <w:sz w:val="30"/>
                <w:szCs w:val="30"/>
              </w:rPr>
              <w:t>4,067</w:t>
            </w:r>
          </w:p>
        </w:tc>
      </w:tr>
      <w:tr w:rsidR="005F3ADE" w:rsidRPr="00A41554" w:rsidTr="004928D1">
        <w:tc>
          <w:tcPr>
            <w:tcW w:w="2168" w:type="pct"/>
            <w:vAlign w:val="bottom"/>
          </w:tcPr>
          <w:p w:rsidR="005F3ADE" w:rsidRPr="00A41554" w:rsidRDefault="005F3ADE" w:rsidP="005F3A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proofErr w:type="spellStart"/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เอส</w:t>
            </w:r>
            <w:proofErr w:type="spellEnd"/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ซีจี </w:t>
            </w:r>
            <w:proofErr w:type="spellStart"/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เอ็กซ</w:t>
            </w:r>
            <w:proofErr w:type="spellEnd"/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พี</w:t>
            </w:r>
            <w:proofErr w:type="spellStart"/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เรียนซ์</w:t>
            </w:r>
            <w:proofErr w:type="spellEnd"/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2" w:type="pct"/>
            <w:vAlign w:val="bottom"/>
          </w:tcPr>
          <w:p w:rsidR="005F3ADE" w:rsidRPr="005F3ADE" w:rsidRDefault="005F3ADE" w:rsidP="000B285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3A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111</w:t>
            </w:r>
          </w:p>
        </w:tc>
        <w:tc>
          <w:tcPr>
            <w:tcW w:w="149" w:type="pct"/>
          </w:tcPr>
          <w:p w:rsidR="005F3ADE" w:rsidRPr="0091180D" w:rsidRDefault="005F3ADE" w:rsidP="005F3ADE">
            <w:pPr>
              <w:spacing w:line="240" w:lineRule="auto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5F3ADE" w:rsidRPr="005F3ADE" w:rsidRDefault="005F3ADE" w:rsidP="005F3AD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3A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126" w:type="pct"/>
          </w:tcPr>
          <w:p w:rsidR="005F3ADE" w:rsidRPr="0091180D" w:rsidRDefault="005F3ADE" w:rsidP="005F3A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vAlign w:val="bottom"/>
          </w:tcPr>
          <w:p w:rsidR="005F3ADE" w:rsidRPr="005F3ADE" w:rsidRDefault="005F3ADE" w:rsidP="005F3AD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F3ADE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125" w:type="pct"/>
            <w:vAlign w:val="bottom"/>
          </w:tcPr>
          <w:p w:rsidR="005F3ADE" w:rsidRPr="0091180D" w:rsidRDefault="005F3ADE" w:rsidP="005F3A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:rsidR="005F3ADE" w:rsidRPr="005F3ADE" w:rsidRDefault="005F3ADE" w:rsidP="008F1B20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F3ADE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5F3ADE" w:rsidRPr="00A41554" w:rsidTr="004928D1">
        <w:tc>
          <w:tcPr>
            <w:tcW w:w="2168" w:type="pct"/>
            <w:vAlign w:val="bottom"/>
          </w:tcPr>
          <w:p w:rsidR="005F3ADE" w:rsidRPr="00592C5F" w:rsidRDefault="005F3ADE" w:rsidP="005F3A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2C5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บริษัทกลุ่มสยามบรรจุภัณฑ์ จำกัด</w:t>
            </w:r>
          </w:p>
        </w:tc>
        <w:tc>
          <w:tcPr>
            <w:tcW w:w="632" w:type="pct"/>
            <w:vAlign w:val="bottom"/>
          </w:tcPr>
          <w:p w:rsidR="005F3ADE" w:rsidRPr="0091180D" w:rsidRDefault="005F3ADE" w:rsidP="000B2855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11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5F3ADE" w:rsidRPr="0091180D" w:rsidRDefault="005F3ADE" w:rsidP="005F3ADE">
            <w:pPr>
              <w:spacing w:line="240" w:lineRule="auto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5F3ADE" w:rsidRPr="005F3ADE" w:rsidRDefault="005F3ADE" w:rsidP="000B285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3A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116</w:t>
            </w:r>
          </w:p>
        </w:tc>
        <w:tc>
          <w:tcPr>
            <w:tcW w:w="126" w:type="pct"/>
          </w:tcPr>
          <w:p w:rsidR="005F3ADE" w:rsidRPr="0091180D" w:rsidRDefault="005F3ADE" w:rsidP="005F3A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vAlign w:val="bottom"/>
          </w:tcPr>
          <w:p w:rsidR="005F3ADE" w:rsidRPr="0091180D" w:rsidRDefault="005F3ADE" w:rsidP="000B2855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11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  <w:vAlign w:val="bottom"/>
          </w:tcPr>
          <w:p w:rsidR="005F3ADE" w:rsidRPr="0091180D" w:rsidRDefault="005F3ADE" w:rsidP="005F3A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:rsidR="005F3ADE" w:rsidRPr="005F3ADE" w:rsidRDefault="005F3ADE" w:rsidP="000B2855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F3ADE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</w:tr>
      <w:tr w:rsidR="005F3ADE" w:rsidRPr="00A41554" w:rsidTr="004928D1">
        <w:trPr>
          <w:trHeight w:val="227"/>
        </w:trPr>
        <w:tc>
          <w:tcPr>
            <w:tcW w:w="2168" w:type="pct"/>
            <w:vAlign w:val="bottom"/>
          </w:tcPr>
          <w:p w:rsidR="005F3ADE" w:rsidRPr="00A41554" w:rsidRDefault="005F3ADE" w:rsidP="005F3AD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F3ADE" w:rsidRPr="005F3ADE" w:rsidRDefault="005F3ADE" w:rsidP="008F1B20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F3A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79,120</w:t>
            </w:r>
          </w:p>
        </w:tc>
        <w:tc>
          <w:tcPr>
            <w:tcW w:w="149" w:type="pct"/>
          </w:tcPr>
          <w:p w:rsidR="005F3ADE" w:rsidRPr="0091180D" w:rsidRDefault="005F3ADE" w:rsidP="005F3AD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F3ADE" w:rsidRPr="005F3ADE" w:rsidRDefault="005F3ADE" w:rsidP="005F3AD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F3A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68,814</w:t>
            </w:r>
          </w:p>
        </w:tc>
        <w:tc>
          <w:tcPr>
            <w:tcW w:w="126" w:type="pct"/>
          </w:tcPr>
          <w:p w:rsidR="005F3ADE" w:rsidRPr="0091180D" w:rsidRDefault="005F3ADE" w:rsidP="005F3AD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F3ADE" w:rsidRPr="005F3ADE" w:rsidRDefault="005F3ADE" w:rsidP="000B285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A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63,157</w:t>
            </w:r>
          </w:p>
        </w:tc>
        <w:tc>
          <w:tcPr>
            <w:tcW w:w="125" w:type="pct"/>
            <w:vAlign w:val="bottom"/>
          </w:tcPr>
          <w:p w:rsidR="005F3ADE" w:rsidRPr="0091180D" w:rsidRDefault="005F3ADE" w:rsidP="005F3AD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F3ADE" w:rsidRPr="005F3ADE" w:rsidRDefault="005F3ADE" w:rsidP="008F1B20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A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57,106</w:t>
            </w:r>
          </w:p>
        </w:tc>
      </w:tr>
    </w:tbl>
    <w:p w:rsidR="005F3ADE" w:rsidRPr="000B2855" w:rsidRDefault="005F3ADE">
      <w:pPr>
        <w:rPr>
          <w:sz w:val="30"/>
          <w:szCs w:val="30"/>
        </w:rPr>
      </w:pPr>
    </w:p>
    <w:tbl>
      <w:tblPr>
        <w:tblW w:w="9444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087"/>
        <w:gridCol w:w="1194"/>
        <w:gridCol w:w="289"/>
        <w:gridCol w:w="1147"/>
        <w:gridCol w:w="238"/>
        <w:gridCol w:w="1063"/>
        <w:gridCol w:w="13"/>
        <w:gridCol w:w="240"/>
        <w:gridCol w:w="1173"/>
      </w:tblGrid>
      <w:tr w:rsidR="005F3ADE" w:rsidRPr="00A41554" w:rsidTr="004B3FCE">
        <w:trPr>
          <w:tblHeader/>
        </w:trPr>
        <w:tc>
          <w:tcPr>
            <w:tcW w:w="2164" w:type="pct"/>
          </w:tcPr>
          <w:p w:rsidR="005F3ADE" w:rsidRPr="002D7C95" w:rsidRDefault="005F3ADE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392" w:type="pct"/>
            <w:gridSpan w:val="3"/>
          </w:tcPr>
          <w:p w:rsidR="005F3ADE" w:rsidRPr="00A41554" w:rsidRDefault="005F3ADE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:rsidR="005F3ADE" w:rsidRPr="00A41554" w:rsidRDefault="005F3ADE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pct"/>
            <w:gridSpan w:val="4"/>
          </w:tcPr>
          <w:p w:rsidR="005F3ADE" w:rsidRPr="00A41554" w:rsidRDefault="005F3ADE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557D" w:rsidRPr="00A41554" w:rsidTr="004B3FCE">
        <w:trPr>
          <w:tblHeader/>
        </w:trPr>
        <w:tc>
          <w:tcPr>
            <w:tcW w:w="2164" w:type="pct"/>
          </w:tcPr>
          <w:p w:rsidR="0006557D" w:rsidRPr="00A41554" w:rsidRDefault="0006557D" w:rsidP="0006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:rsidR="0006557D" w:rsidRPr="00A41554" w:rsidRDefault="0006557D" w:rsidP="0006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1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53" w:type="pct"/>
          </w:tcPr>
          <w:p w:rsidR="0006557D" w:rsidRPr="00A41554" w:rsidRDefault="0006557D" w:rsidP="0006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06557D" w:rsidRPr="00A41554" w:rsidRDefault="0006557D" w:rsidP="0006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2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" w:type="pct"/>
          </w:tcPr>
          <w:p w:rsidR="0006557D" w:rsidRPr="00A41554" w:rsidRDefault="0006557D" w:rsidP="0006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:rsidR="0006557D" w:rsidRPr="00A41554" w:rsidRDefault="0006557D" w:rsidP="0006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2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4" w:type="pct"/>
            <w:gridSpan w:val="2"/>
          </w:tcPr>
          <w:p w:rsidR="0006557D" w:rsidRPr="00A41554" w:rsidRDefault="0006557D" w:rsidP="0006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:rsidR="0006557D" w:rsidRPr="00A41554" w:rsidRDefault="0006557D" w:rsidP="0006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6557D" w:rsidRPr="00A41554" w:rsidTr="004B3FCE">
        <w:trPr>
          <w:tblHeader/>
        </w:trPr>
        <w:tc>
          <w:tcPr>
            <w:tcW w:w="2164" w:type="pct"/>
          </w:tcPr>
          <w:p w:rsidR="0006557D" w:rsidRPr="00A41554" w:rsidRDefault="0006557D" w:rsidP="0006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:rsidR="0006557D" w:rsidRPr="00A41554" w:rsidRDefault="0006557D" w:rsidP="0006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53" w:type="pct"/>
          </w:tcPr>
          <w:p w:rsidR="0006557D" w:rsidRPr="00A41554" w:rsidRDefault="0006557D" w:rsidP="0006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06557D" w:rsidRPr="00A41554" w:rsidRDefault="0006557D" w:rsidP="0006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26" w:type="pct"/>
          </w:tcPr>
          <w:p w:rsidR="0006557D" w:rsidRPr="00A41554" w:rsidRDefault="0006557D" w:rsidP="0006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</w:tcPr>
          <w:p w:rsidR="0006557D" w:rsidRPr="00A41554" w:rsidRDefault="0006557D" w:rsidP="0006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4" w:type="pct"/>
            <w:gridSpan w:val="2"/>
          </w:tcPr>
          <w:p w:rsidR="0006557D" w:rsidRPr="00A41554" w:rsidRDefault="0006557D" w:rsidP="0006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:rsidR="0006557D" w:rsidRPr="00A41554" w:rsidRDefault="0006557D" w:rsidP="000655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5F3ADE" w:rsidRPr="00A41554" w:rsidTr="000B2855">
        <w:trPr>
          <w:tblHeader/>
        </w:trPr>
        <w:tc>
          <w:tcPr>
            <w:tcW w:w="2164" w:type="pct"/>
          </w:tcPr>
          <w:p w:rsidR="005F3ADE" w:rsidRPr="00A41554" w:rsidRDefault="005F3ADE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6" w:type="pct"/>
            <w:gridSpan w:val="8"/>
          </w:tcPr>
          <w:p w:rsidR="005F3ADE" w:rsidRPr="00A41554" w:rsidRDefault="005F3ADE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57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557D" w:rsidRPr="00A41554" w:rsidTr="004B3FCE">
        <w:trPr>
          <w:trHeight w:val="434"/>
        </w:trPr>
        <w:tc>
          <w:tcPr>
            <w:tcW w:w="2164" w:type="pct"/>
          </w:tcPr>
          <w:p w:rsidR="005F3ADE" w:rsidRPr="00A41554" w:rsidRDefault="005F3ADE" w:rsidP="005F3ADE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:rsidR="005F3ADE" w:rsidRPr="00A41554" w:rsidRDefault="005F3ADE" w:rsidP="005F3AD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:rsidR="005F3ADE" w:rsidRPr="00A41554" w:rsidRDefault="005F3ADE" w:rsidP="005F3ADE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5F3ADE" w:rsidRPr="00A41554" w:rsidRDefault="005F3ADE" w:rsidP="005F3ADE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:rsidR="005F3ADE" w:rsidRPr="00A41554" w:rsidRDefault="005F3ADE" w:rsidP="005F3ADE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vAlign w:val="bottom"/>
          </w:tcPr>
          <w:p w:rsidR="005F3ADE" w:rsidRPr="00A41554" w:rsidRDefault="005F3ADE" w:rsidP="005F3ADE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:rsidR="005F3ADE" w:rsidRPr="00A41554" w:rsidRDefault="005F3ADE" w:rsidP="005F3ADE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:rsidR="005F3ADE" w:rsidRPr="00A41554" w:rsidRDefault="005F3ADE" w:rsidP="005F3ADE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557D" w:rsidRPr="00A41554" w:rsidTr="004B3FCE">
        <w:tc>
          <w:tcPr>
            <w:tcW w:w="2164" w:type="pct"/>
            <w:vAlign w:val="bottom"/>
          </w:tcPr>
          <w:p w:rsidR="005F3ADE" w:rsidRPr="00A41554" w:rsidRDefault="005F3ADE" w:rsidP="005F3ADE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บริษัทคิว</w:t>
            </w:r>
            <w:r w:rsidRPr="00A4155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คอน</w:t>
            </w:r>
            <w:r w:rsidRPr="00A415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อีส</w:t>
            </w:r>
            <w:proofErr w:type="spellStart"/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เทอร์น</w:t>
            </w:r>
            <w:proofErr w:type="spellEnd"/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2" w:type="pct"/>
            <w:vAlign w:val="bottom"/>
          </w:tcPr>
          <w:p w:rsidR="005F3ADE" w:rsidRPr="0091180D" w:rsidRDefault="005F3ADE" w:rsidP="005F3ADE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11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:rsidR="005F3ADE" w:rsidRPr="0091180D" w:rsidRDefault="005F3ADE" w:rsidP="005F3ADE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5F3ADE" w:rsidRPr="0091180D" w:rsidRDefault="005F3ADE" w:rsidP="005F3ADE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11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5F3ADE" w:rsidRPr="0091180D" w:rsidRDefault="005F3ADE" w:rsidP="005F3ADE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vAlign w:val="bottom"/>
          </w:tcPr>
          <w:p w:rsidR="005F3ADE" w:rsidRPr="000B2855" w:rsidRDefault="005F3ADE" w:rsidP="000B2855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B2855">
              <w:rPr>
                <w:rFonts w:asciiTheme="majorBidi" w:hAnsiTheme="majorBidi" w:cstheme="majorBidi"/>
                <w:sz w:val="30"/>
                <w:szCs w:val="30"/>
              </w:rPr>
              <w:t>2,413</w:t>
            </w:r>
          </w:p>
        </w:tc>
        <w:tc>
          <w:tcPr>
            <w:tcW w:w="127" w:type="pct"/>
          </w:tcPr>
          <w:p w:rsidR="005F3ADE" w:rsidRPr="0091180D" w:rsidRDefault="005F3ADE" w:rsidP="005F3AD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:rsidR="005F3ADE" w:rsidRPr="005F3ADE" w:rsidRDefault="005F3ADE" w:rsidP="008F1B20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F3ADE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0B2855" w:rsidRPr="000B2855" w:rsidTr="004B3FCE">
        <w:trPr>
          <w:trHeight w:val="80"/>
        </w:trPr>
        <w:tc>
          <w:tcPr>
            <w:tcW w:w="2164" w:type="pct"/>
            <w:vAlign w:val="bottom"/>
          </w:tcPr>
          <w:p w:rsidR="000B2855" w:rsidRPr="000B2855" w:rsidRDefault="000B2855" w:rsidP="004928D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vAlign w:val="bottom"/>
          </w:tcPr>
          <w:p w:rsidR="000B2855" w:rsidRPr="000B2855" w:rsidRDefault="000B2855" w:rsidP="004928D1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:rsidR="000B2855" w:rsidRPr="000B2855" w:rsidRDefault="000B2855" w:rsidP="004928D1">
            <w:pPr>
              <w:spacing w:line="240" w:lineRule="auto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0B2855" w:rsidRPr="000B2855" w:rsidRDefault="000B2855" w:rsidP="000B2855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0B2855" w:rsidRPr="000B2855" w:rsidRDefault="000B2855" w:rsidP="004928D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vAlign w:val="bottom"/>
          </w:tcPr>
          <w:p w:rsidR="000B2855" w:rsidRPr="000B2855" w:rsidRDefault="000B2855" w:rsidP="004928D1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:rsidR="000B2855" w:rsidRPr="000B2855" w:rsidRDefault="000B2855" w:rsidP="004928D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:rsidR="000B2855" w:rsidRPr="000B2855" w:rsidRDefault="000B2855" w:rsidP="008F1B20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43A9" w:rsidRPr="00A41554" w:rsidTr="004B3FCE">
        <w:tc>
          <w:tcPr>
            <w:tcW w:w="2164" w:type="pct"/>
          </w:tcPr>
          <w:p w:rsidR="001143A9" w:rsidRPr="00A41554" w:rsidRDefault="001143A9" w:rsidP="001143A9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  <w:vAlign w:val="bottom"/>
          </w:tcPr>
          <w:p w:rsidR="001143A9" w:rsidRPr="0091180D" w:rsidRDefault="001143A9" w:rsidP="001143A9">
            <w:pPr>
              <w:tabs>
                <w:tab w:val="left" w:pos="837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" w:type="pct"/>
          </w:tcPr>
          <w:p w:rsidR="001143A9" w:rsidRPr="0091180D" w:rsidRDefault="001143A9" w:rsidP="001143A9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1143A9" w:rsidRPr="0091180D" w:rsidRDefault="001143A9" w:rsidP="001143A9">
            <w:pPr>
              <w:tabs>
                <w:tab w:val="left" w:pos="837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</w:tcPr>
          <w:p w:rsidR="001143A9" w:rsidRPr="0091180D" w:rsidRDefault="001143A9" w:rsidP="001143A9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vAlign w:val="bottom"/>
          </w:tcPr>
          <w:p w:rsidR="001143A9" w:rsidRPr="0091180D" w:rsidRDefault="001143A9" w:rsidP="001143A9">
            <w:pPr>
              <w:tabs>
                <w:tab w:val="clear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:rsidR="001143A9" w:rsidRPr="0091180D" w:rsidRDefault="001143A9" w:rsidP="001143A9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:rsidR="001143A9" w:rsidRPr="0091180D" w:rsidRDefault="001143A9" w:rsidP="008F1B20">
            <w:pPr>
              <w:tabs>
                <w:tab w:val="clear" w:pos="680"/>
                <w:tab w:val="decimal" w:pos="86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43A9" w:rsidRPr="00A41554" w:rsidTr="004B3FCE">
        <w:tc>
          <w:tcPr>
            <w:tcW w:w="2164" w:type="pct"/>
          </w:tcPr>
          <w:p w:rsidR="001143A9" w:rsidRPr="00A41554" w:rsidRDefault="001143A9" w:rsidP="001143A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บริษัทปูนซิ</w:t>
            </w:r>
            <w:proofErr w:type="spellStart"/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เมนต์</w:t>
            </w:r>
            <w:proofErr w:type="spellEnd"/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ไทย (ท่าหลวง) จำกัด</w:t>
            </w:r>
          </w:p>
        </w:tc>
        <w:tc>
          <w:tcPr>
            <w:tcW w:w="632" w:type="pct"/>
            <w:vAlign w:val="bottom"/>
          </w:tcPr>
          <w:p w:rsidR="001143A9" w:rsidRPr="008F1B20" w:rsidRDefault="001143A9" w:rsidP="000B2855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1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2,553</w:t>
            </w:r>
          </w:p>
        </w:tc>
        <w:tc>
          <w:tcPr>
            <w:tcW w:w="153" w:type="pct"/>
          </w:tcPr>
          <w:p w:rsidR="001143A9" w:rsidRPr="0091180D" w:rsidRDefault="001143A9" w:rsidP="001143A9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1143A9" w:rsidRPr="0091180D" w:rsidRDefault="001143A9" w:rsidP="000B2855">
            <w:pPr>
              <w:tabs>
                <w:tab w:val="clear" w:pos="907"/>
                <w:tab w:val="left" w:pos="93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118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1,809</w:t>
            </w:r>
          </w:p>
        </w:tc>
        <w:tc>
          <w:tcPr>
            <w:tcW w:w="126" w:type="pct"/>
          </w:tcPr>
          <w:p w:rsidR="001143A9" w:rsidRPr="0091180D" w:rsidRDefault="001143A9" w:rsidP="001143A9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vAlign w:val="bottom"/>
          </w:tcPr>
          <w:p w:rsidR="001143A9" w:rsidRPr="0091180D" w:rsidRDefault="001143A9" w:rsidP="00BD3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83"/>
                <w:tab w:val="left" w:pos="663"/>
              </w:tabs>
              <w:spacing w:after="0"/>
              <w:ind w:left="-108" w:right="4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118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2,060</w:t>
            </w:r>
          </w:p>
        </w:tc>
        <w:tc>
          <w:tcPr>
            <w:tcW w:w="127" w:type="pct"/>
          </w:tcPr>
          <w:p w:rsidR="001143A9" w:rsidRPr="0091180D" w:rsidRDefault="001143A9" w:rsidP="001143A9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:rsidR="001143A9" w:rsidRPr="001143A9" w:rsidRDefault="001143A9" w:rsidP="00BD3499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143A9">
              <w:rPr>
                <w:rFonts w:asciiTheme="majorBidi" w:hAnsiTheme="majorBidi" w:cstheme="majorBidi"/>
                <w:sz w:val="30"/>
                <w:szCs w:val="30"/>
              </w:rPr>
              <w:t>1,626</w:t>
            </w:r>
          </w:p>
        </w:tc>
      </w:tr>
      <w:tr w:rsidR="001143A9" w:rsidRPr="00A41554" w:rsidTr="004B3FCE">
        <w:tc>
          <w:tcPr>
            <w:tcW w:w="2164" w:type="pct"/>
          </w:tcPr>
          <w:p w:rsidR="001143A9" w:rsidRPr="00A41554" w:rsidRDefault="001143A9" w:rsidP="001143A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proofErr w:type="spellStart"/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เอส</w:t>
            </w:r>
            <w:proofErr w:type="spellEnd"/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ซีจี </w:t>
            </w:r>
            <w:proofErr w:type="spellStart"/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แลนด์สเคป</w:t>
            </w:r>
            <w:proofErr w:type="spellEnd"/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2" w:type="pct"/>
            <w:vAlign w:val="bottom"/>
          </w:tcPr>
          <w:p w:rsidR="001143A9" w:rsidRPr="008F1B20" w:rsidRDefault="001143A9" w:rsidP="008F1B20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1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153" w:type="pct"/>
          </w:tcPr>
          <w:p w:rsidR="001143A9" w:rsidRPr="0091180D" w:rsidRDefault="001143A9" w:rsidP="001143A9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1143A9" w:rsidRPr="0091180D" w:rsidRDefault="001143A9" w:rsidP="001143A9">
            <w:pPr>
              <w:tabs>
                <w:tab w:val="clear" w:pos="907"/>
                <w:tab w:val="left" w:pos="96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180D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26" w:type="pct"/>
          </w:tcPr>
          <w:p w:rsidR="001143A9" w:rsidRPr="0091180D" w:rsidRDefault="001143A9" w:rsidP="001143A9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vAlign w:val="bottom"/>
          </w:tcPr>
          <w:p w:rsidR="001143A9" w:rsidRPr="0091180D" w:rsidRDefault="001143A9" w:rsidP="00BD3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83"/>
                <w:tab w:val="left" w:pos="663"/>
              </w:tabs>
              <w:spacing w:after="0"/>
              <w:ind w:left="-108" w:right="4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118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</w:t>
            </w:r>
          </w:p>
        </w:tc>
        <w:tc>
          <w:tcPr>
            <w:tcW w:w="127" w:type="pct"/>
          </w:tcPr>
          <w:p w:rsidR="001143A9" w:rsidRPr="0091180D" w:rsidRDefault="001143A9" w:rsidP="001143A9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:rsidR="001143A9" w:rsidRPr="001143A9" w:rsidRDefault="001143A9" w:rsidP="008F1B20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143A9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1143A9" w:rsidRPr="00A41554" w:rsidTr="004B3FCE">
        <w:tc>
          <w:tcPr>
            <w:tcW w:w="2164" w:type="pct"/>
          </w:tcPr>
          <w:p w:rsidR="001143A9" w:rsidRPr="00A41554" w:rsidRDefault="001143A9" w:rsidP="001143A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1143A9" w:rsidRPr="008F1B20" w:rsidRDefault="001143A9" w:rsidP="008F1B20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F1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2,570</w:t>
            </w:r>
          </w:p>
        </w:tc>
        <w:tc>
          <w:tcPr>
            <w:tcW w:w="153" w:type="pct"/>
          </w:tcPr>
          <w:p w:rsidR="001143A9" w:rsidRPr="0091180D" w:rsidRDefault="001143A9" w:rsidP="001143A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:rsidR="001143A9" w:rsidRPr="0091180D" w:rsidRDefault="001143A9" w:rsidP="001143A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1180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1,828</w:t>
            </w:r>
          </w:p>
        </w:tc>
        <w:tc>
          <w:tcPr>
            <w:tcW w:w="126" w:type="pct"/>
          </w:tcPr>
          <w:p w:rsidR="001143A9" w:rsidRPr="0091180D" w:rsidRDefault="001143A9" w:rsidP="001143A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143A9" w:rsidRPr="00BD3499" w:rsidRDefault="001143A9" w:rsidP="00BD3499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83"/>
              </w:tabs>
              <w:spacing w:after="0"/>
              <w:ind w:left="-108" w:right="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D349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4,490</w:t>
            </w:r>
          </w:p>
        </w:tc>
        <w:tc>
          <w:tcPr>
            <w:tcW w:w="127" w:type="pct"/>
          </w:tcPr>
          <w:p w:rsidR="001143A9" w:rsidRPr="0091180D" w:rsidRDefault="001143A9" w:rsidP="001143A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:rsidR="001143A9" w:rsidRPr="001143A9" w:rsidRDefault="001143A9" w:rsidP="008F1B20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43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1,658</w:t>
            </w:r>
          </w:p>
        </w:tc>
      </w:tr>
    </w:tbl>
    <w:p w:rsidR="0006557D" w:rsidRDefault="0006557D">
      <w:pPr>
        <w:rPr>
          <w:sz w:val="30"/>
          <w:szCs w:val="30"/>
        </w:rPr>
      </w:pPr>
    </w:p>
    <w:p w:rsidR="004B3FCE" w:rsidRDefault="004B3FCE">
      <w:pPr>
        <w:rPr>
          <w:sz w:val="30"/>
          <w:szCs w:val="30"/>
        </w:rPr>
      </w:pPr>
    </w:p>
    <w:p w:rsidR="004B3FCE" w:rsidRDefault="004B3FCE">
      <w:pPr>
        <w:rPr>
          <w:sz w:val="30"/>
          <w:szCs w:val="30"/>
        </w:rPr>
      </w:pPr>
    </w:p>
    <w:p w:rsidR="004B3FCE" w:rsidRDefault="004B3FCE">
      <w:pPr>
        <w:rPr>
          <w:sz w:val="30"/>
          <w:szCs w:val="30"/>
        </w:rPr>
      </w:pPr>
    </w:p>
    <w:p w:rsidR="004B3FCE" w:rsidRDefault="004B3FCE">
      <w:pPr>
        <w:rPr>
          <w:sz w:val="30"/>
          <w:szCs w:val="30"/>
        </w:rPr>
      </w:pPr>
    </w:p>
    <w:p w:rsidR="004B3FCE" w:rsidRDefault="004B3FCE">
      <w:pPr>
        <w:rPr>
          <w:sz w:val="30"/>
          <w:szCs w:val="30"/>
        </w:rPr>
      </w:pPr>
    </w:p>
    <w:p w:rsidR="004B3FCE" w:rsidRDefault="004B3FCE">
      <w:pPr>
        <w:rPr>
          <w:sz w:val="30"/>
          <w:szCs w:val="30"/>
        </w:rPr>
      </w:pPr>
    </w:p>
    <w:p w:rsidR="004B3FCE" w:rsidRDefault="004B3FCE">
      <w:pPr>
        <w:rPr>
          <w:sz w:val="30"/>
          <w:szCs w:val="30"/>
        </w:rPr>
      </w:pPr>
    </w:p>
    <w:p w:rsidR="004B3FCE" w:rsidRPr="000B2855" w:rsidRDefault="004B3FCE">
      <w:pPr>
        <w:rPr>
          <w:sz w:val="30"/>
          <w:szCs w:val="30"/>
        </w:rPr>
      </w:pPr>
    </w:p>
    <w:tbl>
      <w:tblPr>
        <w:tblW w:w="9444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084"/>
        <w:gridCol w:w="1218"/>
        <w:gridCol w:w="276"/>
        <w:gridCol w:w="1150"/>
        <w:gridCol w:w="251"/>
        <w:gridCol w:w="1052"/>
        <w:gridCol w:w="249"/>
        <w:gridCol w:w="1164"/>
      </w:tblGrid>
      <w:tr w:rsidR="00C9040F" w:rsidRPr="00A41554" w:rsidTr="000B2855">
        <w:tc>
          <w:tcPr>
            <w:tcW w:w="2162" w:type="pct"/>
          </w:tcPr>
          <w:p w:rsidR="00C9040F" w:rsidRPr="00A41554" w:rsidRDefault="00C9040F" w:rsidP="00C9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</w:rPr>
              <w:lastRenderedPageBreak/>
              <w:br w:type="page"/>
            </w:r>
            <w:r w:rsidRPr="00A41554">
              <w:rPr>
                <w:rFonts w:asciiTheme="majorBidi" w:hAnsiTheme="majorBidi" w:cstheme="majorBidi"/>
              </w:rPr>
              <w:br w:type="page"/>
            </w:r>
            <w:r w:rsidRPr="00A415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00" w:type="pct"/>
            <w:gridSpan w:val="3"/>
          </w:tcPr>
          <w:p w:rsidR="00C9040F" w:rsidRPr="00A41554" w:rsidRDefault="00C9040F" w:rsidP="00C9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</w:tcPr>
          <w:p w:rsidR="00C9040F" w:rsidRPr="00A41554" w:rsidRDefault="00C9040F" w:rsidP="00C9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:rsidR="00C9040F" w:rsidRPr="00A41554" w:rsidRDefault="00C9040F" w:rsidP="00C9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2855" w:rsidRPr="00A41554" w:rsidTr="000B2855">
        <w:tc>
          <w:tcPr>
            <w:tcW w:w="2162" w:type="pct"/>
          </w:tcPr>
          <w:p w:rsidR="00C9040F" w:rsidRPr="00A41554" w:rsidRDefault="00C9040F" w:rsidP="00C9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:rsidR="00C9040F" w:rsidRPr="00A41554" w:rsidRDefault="00C9040F" w:rsidP="00C44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1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6" w:type="pct"/>
          </w:tcPr>
          <w:p w:rsidR="00C9040F" w:rsidRPr="00A41554" w:rsidRDefault="00C9040F" w:rsidP="00C9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:rsidR="00C9040F" w:rsidRPr="00A41554" w:rsidRDefault="00C9040F" w:rsidP="00C44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2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3" w:type="pct"/>
          </w:tcPr>
          <w:p w:rsidR="00C9040F" w:rsidRPr="00A41554" w:rsidRDefault="00C9040F" w:rsidP="00C9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:rsidR="00C9040F" w:rsidRPr="00A41554" w:rsidRDefault="00C9040F" w:rsidP="00C44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2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2" w:type="pct"/>
          </w:tcPr>
          <w:p w:rsidR="00C9040F" w:rsidRPr="00A41554" w:rsidRDefault="00C9040F" w:rsidP="00C9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:rsidR="00C9040F" w:rsidRPr="00A41554" w:rsidRDefault="00C9040F" w:rsidP="00C9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B2855" w:rsidRPr="00A41554" w:rsidTr="000B2855">
        <w:tc>
          <w:tcPr>
            <w:tcW w:w="2162" w:type="pct"/>
          </w:tcPr>
          <w:p w:rsidR="00C9040F" w:rsidRPr="00A41554" w:rsidRDefault="00C9040F" w:rsidP="00C9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:rsidR="00C9040F" w:rsidRPr="00A41554" w:rsidRDefault="00C9040F" w:rsidP="00C44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1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6" w:type="pct"/>
          </w:tcPr>
          <w:p w:rsidR="00C9040F" w:rsidRPr="00A41554" w:rsidRDefault="00C9040F" w:rsidP="00C9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:rsidR="00C9040F" w:rsidRPr="00A41554" w:rsidRDefault="00C9040F" w:rsidP="00C9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33" w:type="pct"/>
          </w:tcPr>
          <w:p w:rsidR="00C9040F" w:rsidRPr="00A41554" w:rsidRDefault="00C9040F" w:rsidP="00C9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:rsidR="00C9040F" w:rsidRPr="00A41554" w:rsidRDefault="00C9040F" w:rsidP="00C9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2" w:type="pct"/>
          </w:tcPr>
          <w:p w:rsidR="00C9040F" w:rsidRPr="00A41554" w:rsidRDefault="00C9040F" w:rsidP="00C9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:rsidR="00C9040F" w:rsidRPr="00A41554" w:rsidRDefault="00C9040F" w:rsidP="00C9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C9040F" w:rsidRPr="00A41554" w:rsidTr="000B2855">
        <w:tc>
          <w:tcPr>
            <w:tcW w:w="2162" w:type="pct"/>
          </w:tcPr>
          <w:p w:rsidR="00C9040F" w:rsidRPr="00A41554" w:rsidRDefault="00C9040F" w:rsidP="00C9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8" w:type="pct"/>
            <w:gridSpan w:val="7"/>
          </w:tcPr>
          <w:p w:rsidR="00C9040F" w:rsidRPr="00A41554" w:rsidRDefault="00C9040F" w:rsidP="00C9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2855" w:rsidRPr="00A41554" w:rsidTr="000B2855">
        <w:trPr>
          <w:trHeight w:val="389"/>
        </w:trPr>
        <w:tc>
          <w:tcPr>
            <w:tcW w:w="2162" w:type="pct"/>
            <w:vAlign w:val="bottom"/>
          </w:tcPr>
          <w:p w:rsidR="00C9040F" w:rsidRPr="00A41554" w:rsidRDefault="00C9040F" w:rsidP="00C9040F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5" w:type="pct"/>
          </w:tcPr>
          <w:p w:rsidR="00C9040F" w:rsidRPr="00A41554" w:rsidRDefault="00C9040F" w:rsidP="00C9040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C9040F" w:rsidRPr="00A41554" w:rsidRDefault="00C9040F" w:rsidP="00C9040F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9" w:type="pct"/>
          </w:tcPr>
          <w:p w:rsidR="00C9040F" w:rsidRPr="00A41554" w:rsidRDefault="00C9040F" w:rsidP="00C9040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:rsidR="00C9040F" w:rsidRPr="00A41554" w:rsidRDefault="00C9040F" w:rsidP="00C9040F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:rsidR="00C9040F" w:rsidRPr="00A41554" w:rsidRDefault="00C9040F" w:rsidP="00C9040F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:rsidR="00C9040F" w:rsidRPr="00A41554" w:rsidRDefault="00C9040F" w:rsidP="00C9040F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:rsidR="00C9040F" w:rsidRPr="00A41554" w:rsidRDefault="00C9040F" w:rsidP="00C9040F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2855" w:rsidRPr="00A41554" w:rsidTr="000B2855">
        <w:tc>
          <w:tcPr>
            <w:tcW w:w="2162" w:type="pct"/>
            <w:vAlign w:val="bottom"/>
          </w:tcPr>
          <w:p w:rsidR="0091180D" w:rsidRPr="00A41554" w:rsidRDefault="0091180D" w:rsidP="0091180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บริษัทคิว</w:t>
            </w:r>
            <w:r w:rsidRPr="00A4155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คอน</w:t>
            </w:r>
            <w:r w:rsidRPr="00A415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อีส</w:t>
            </w:r>
            <w:proofErr w:type="spellStart"/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เทอร์น</w:t>
            </w:r>
            <w:proofErr w:type="spellEnd"/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45" w:type="pct"/>
          </w:tcPr>
          <w:p w:rsidR="0091180D" w:rsidRPr="0091180D" w:rsidRDefault="0091180D" w:rsidP="0091180D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11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91180D" w:rsidRPr="0091180D" w:rsidRDefault="0091180D" w:rsidP="0091180D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9" w:type="pct"/>
          </w:tcPr>
          <w:p w:rsidR="0091180D" w:rsidRPr="0091180D" w:rsidRDefault="0091180D" w:rsidP="0091180D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11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:rsidR="0091180D" w:rsidRPr="0091180D" w:rsidRDefault="0091180D" w:rsidP="0091180D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:rsidR="0091180D" w:rsidRPr="0091180D" w:rsidRDefault="0091180D" w:rsidP="008F1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83"/>
                <w:tab w:val="left" w:pos="663"/>
              </w:tabs>
              <w:spacing w:after="0"/>
              <w:ind w:left="-108" w:right="4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118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5,713</w:t>
            </w:r>
          </w:p>
        </w:tc>
        <w:tc>
          <w:tcPr>
            <w:tcW w:w="132" w:type="pct"/>
          </w:tcPr>
          <w:p w:rsidR="0091180D" w:rsidRPr="0091180D" w:rsidRDefault="0091180D" w:rsidP="0091180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:rsidR="0091180D" w:rsidRPr="008F1B20" w:rsidRDefault="0091180D" w:rsidP="00BD349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B20">
              <w:rPr>
                <w:rFonts w:asciiTheme="majorBidi" w:hAnsiTheme="majorBidi" w:cstheme="majorBidi"/>
                <w:sz w:val="30"/>
                <w:szCs w:val="30"/>
              </w:rPr>
              <w:t>704</w:t>
            </w:r>
          </w:p>
        </w:tc>
      </w:tr>
      <w:tr w:rsidR="000B2855" w:rsidRPr="001143A9" w:rsidTr="000B2855">
        <w:tc>
          <w:tcPr>
            <w:tcW w:w="2162" w:type="pct"/>
            <w:vAlign w:val="bottom"/>
          </w:tcPr>
          <w:p w:rsidR="003F52EA" w:rsidRPr="001143A9" w:rsidRDefault="003F52EA" w:rsidP="0091180D">
            <w:pPr>
              <w:spacing w:line="240" w:lineRule="auto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5" w:type="pct"/>
          </w:tcPr>
          <w:p w:rsidR="003F52EA" w:rsidRPr="001143A9" w:rsidRDefault="003F52EA" w:rsidP="0091180D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6" w:type="pct"/>
          </w:tcPr>
          <w:p w:rsidR="003F52EA" w:rsidRPr="001143A9" w:rsidRDefault="003F52EA" w:rsidP="0091180D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609" w:type="pct"/>
          </w:tcPr>
          <w:p w:rsidR="003F52EA" w:rsidRPr="001143A9" w:rsidRDefault="003F52EA" w:rsidP="0091180D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3" w:type="pct"/>
          </w:tcPr>
          <w:p w:rsidR="003F52EA" w:rsidRPr="001143A9" w:rsidRDefault="003F52EA" w:rsidP="0091180D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  <w:vAlign w:val="bottom"/>
          </w:tcPr>
          <w:p w:rsidR="003F52EA" w:rsidRPr="008F1B20" w:rsidRDefault="003F52EA" w:rsidP="008F1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 w:right="4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" w:type="pct"/>
          </w:tcPr>
          <w:p w:rsidR="003F52EA" w:rsidRPr="001143A9" w:rsidRDefault="003F52EA" w:rsidP="0091180D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16" w:type="pct"/>
            <w:vAlign w:val="bottom"/>
          </w:tcPr>
          <w:p w:rsidR="003F52EA" w:rsidRPr="008F1B20" w:rsidRDefault="003F52EA" w:rsidP="008F1B2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2855" w:rsidRPr="00A41554" w:rsidTr="000B2855">
        <w:trPr>
          <w:trHeight w:val="344"/>
        </w:trPr>
        <w:tc>
          <w:tcPr>
            <w:tcW w:w="2162" w:type="pct"/>
          </w:tcPr>
          <w:p w:rsidR="00C9040F" w:rsidRPr="00A41554" w:rsidRDefault="00C9040F" w:rsidP="00C9040F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45" w:type="pct"/>
            <w:vAlign w:val="bottom"/>
          </w:tcPr>
          <w:p w:rsidR="00C9040F" w:rsidRPr="00A41554" w:rsidRDefault="00C9040F" w:rsidP="00C9040F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C9040F" w:rsidRPr="00A41554" w:rsidRDefault="00C9040F" w:rsidP="00C9040F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C9040F" w:rsidRPr="00A41554" w:rsidRDefault="00C9040F" w:rsidP="00C9040F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:rsidR="00C9040F" w:rsidRPr="00A41554" w:rsidRDefault="00C9040F" w:rsidP="00C9040F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:rsidR="00C9040F" w:rsidRPr="00A41554" w:rsidRDefault="00C9040F" w:rsidP="008F1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 w:right="4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" w:type="pct"/>
          </w:tcPr>
          <w:p w:rsidR="00C9040F" w:rsidRPr="00A41554" w:rsidRDefault="00C9040F" w:rsidP="00C9040F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:rsidR="00C9040F" w:rsidRPr="008F1B20" w:rsidRDefault="00C9040F" w:rsidP="008F1B2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2855" w:rsidRPr="00A41554" w:rsidTr="000B2855">
        <w:trPr>
          <w:trHeight w:val="344"/>
        </w:trPr>
        <w:tc>
          <w:tcPr>
            <w:tcW w:w="2162" w:type="pct"/>
          </w:tcPr>
          <w:p w:rsidR="0091180D" w:rsidRPr="0091180D" w:rsidRDefault="0091180D" w:rsidP="0091180D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180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บริษัทปูนซิ</w:t>
            </w:r>
            <w:proofErr w:type="spellStart"/>
            <w:r w:rsidRPr="0091180D">
              <w:rPr>
                <w:rFonts w:asciiTheme="majorBidi" w:hAnsiTheme="majorBidi" w:cstheme="majorBidi"/>
                <w:sz w:val="30"/>
                <w:szCs w:val="30"/>
                <w:cs/>
              </w:rPr>
              <w:t>เมนต์</w:t>
            </w:r>
            <w:proofErr w:type="spellEnd"/>
            <w:r w:rsidRPr="0091180D">
              <w:rPr>
                <w:rFonts w:asciiTheme="majorBidi" w:hAnsiTheme="majorBidi" w:cstheme="majorBidi"/>
                <w:sz w:val="30"/>
                <w:szCs w:val="30"/>
                <w:cs/>
              </w:rPr>
              <w:t>ไทย (ท่าหลวง) จำกัด</w:t>
            </w:r>
          </w:p>
        </w:tc>
        <w:tc>
          <w:tcPr>
            <w:tcW w:w="645" w:type="pct"/>
            <w:vAlign w:val="bottom"/>
          </w:tcPr>
          <w:p w:rsidR="0091180D" w:rsidRPr="008F1B20" w:rsidRDefault="0091180D" w:rsidP="00BD349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1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14,962</w:t>
            </w:r>
          </w:p>
        </w:tc>
        <w:tc>
          <w:tcPr>
            <w:tcW w:w="146" w:type="pct"/>
          </w:tcPr>
          <w:p w:rsidR="0091180D" w:rsidRPr="0091180D" w:rsidRDefault="0091180D" w:rsidP="0091180D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91180D" w:rsidRPr="00051E34" w:rsidRDefault="0091180D" w:rsidP="000B285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51E34">
              <w:rPr>
                <w:rFonts w:asciiTheme="majorBidi" w:hAnsiTheme="majorBidi" w:cstheme="majorBidi"/>
                <w:sz w:val="30"/>
                <w:szCs w:val="30"/>
              </w:rPr>
              <w:t>8,685</w:t>
            </w:r>
          </w:p>
        </w:tc>
        <w:tc>
          <w:tcPr>
            <w:tcW w:w="133" w:type="pct"/>
          </w:tcPr>
          <w:p w:rsidR="0091180D" w:rsidRPr="0091180D" w:rsidRDefault="0091180D" w:rsidP="0091180D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:rsidR="0091180D" w:rsidRPr="0091180D" w:rsidRDefault="0091180D" w:rsidP="00BD3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83"/>
                <w:tab w:val="left" w:pos="663"/>
              </w:tabs>
              <w:spacing w:after="0"/>
              <w:ind w:left="-108" w:right="4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118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11,779</w:t>
            </w:r>
          </w:p>
        </w:tc>
        <w:tc>
          <w:tcPr>
            <w:tcW w:w="132" w:type="pct"/>
          </w:tcPr>
          <w:p w:rsidR="0091180D" w:rsidRPr="0091180D" w:rsidRDefault="0091180D" w:rsidP="0091180D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:rsidR="0091180D" w:rsidRPr="008F1B20" w:rsidRDefault="0091180D" w:rsidP="00BD349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B20">
              <w:rPr>
                <w:rFonts w:asciiTheme="majorBidi" w:hAnsiTheme="majorBidi" w:cstheme="majorBidi"/>
                <w:sz w:val="30"/>
                <w:szCs w:val="30"/>
              </w:rPr>
              <w:t>7,828</w:t>
            </w:r>
          </w:p>
        </w:tc>
      </w:tr>
      <w:tr w:rsidR="000B2855" w:rsidRPr="00A41554" w:rsidTr="000B2855">
        <w:trPr>
          <w:trHeight w:val="344"/>
        </w:trPr>
        <w:tc>
          <w:tcPr>
            <w:tcW w:w="2162" w:type="pct"/>
          </w:tcPr>
          <w:p w:rsidR="0091180D" w:rsidRPr="0091180D" w:rsidRDefault="0091180D" w:rsidP="0091180D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180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proofErr w:type="spellStart"/>
            <w:r w:rsidRPr="0091180D">
              <w:rPr>
                <w:rFonts w:asciiTheme="majorBidi" w:hAnsiTheme="majorBidi" w:cstheme="majorBidi"/>
                <w:sz w:val="30"/>
                <w:szCs w:val="30"/>
                <w:cs/>
              </w:rPr>
              <w:t>เอส</w:t>
            </w:r>
            <w:proofErr w:type="spellEnd"/>
            <w:r w:rsidRPr="009118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ซีจี </w:t>
            </w:r>
            <w:proofErr w:type="spellStart"/>
            <w:r w:rsidRPr="0091180D">
              <w:rPr>
                <w:rFonts w:asciiTheme="majorBidi" w:hAnsiTheme="majorBidi" w:cstheme="majorBidi"/>
                <w:sz w:val="30"/>
                <w:szCs w:val="30"/>
                <w:cs/>
              </w:rPr>
              <w:t>โล</w:t>
            </w:r>
            <w:proofErr w:type="spellEnd"/>
            <w:r w:rsidRPr="0091180D">
              <w:rPr>
                <w:rFonts w:asciiTheme="majorBidi" w:hAnsiTheme="majorBidi" w:cstheme="majorBidi"/>
                <w:sz w:val="30"/>
                <w:szCs w:val="30"/>
                <w:cs/>
              </w:rPr>
              <w:t>จิ</w:t>
            </w:r>
            <w:proofErr w:type="spellStart"/>
            <w:r w:rsidRPr="0091180D">
              <w:rPr>
                <w:rFonts w:asciiTheme="majorBidi" w:hAnsiTheme="majorBidi" w:cstheme="majorBidi"/>
                <w:sz w:val="30"/>
                <w:szCs w:val="30"/>
                <w:cs/>
              </w:rPr>
              <w:t>สติกส์</w:t>
            </w:r>
            <w:proofErr w:type="spellEnd"/>
            <w:r w:rsidRPr="009118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91180D">
              <w:rPr>
                <w:rFonts w:asciiTheme="majorBidi" w:hAnsiTheme="majorBidi" w:cstheme="majorBidi"/>
                <w:sz w:val="30"/>
                <w:szCs w:val="30"/>
                <w:cs/>
              </w:rPr>
              <w:t>แมเนจเม้นท์</w:t>
            </w:r>
            <w:proofErr w:type="spellEnd"/>
            <w:r w:rsidRPr="009118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45" w:type="pct"/>
            <w:vAlign w:val="bottom"/>
          </w:tcPr>
          <w:p w:rsidR="0091180D" w:rsidRPr="008F1B20" w:rsidRDefault="0091180D" w:rsidP="008F1B20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1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1,976</w:t>
            </w:r>
          </w:p>
        </w:tc>
        <w:tc>
          <w:tcPr>
            <w:tcW w:w="146" w:type="pct"/>
          </w:tcPr>
          <w:p w:rsidR="0091180D" w:rsidRPr="0091180D" w:rsidRDefault="0091180D" w:rsidP="0091180D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91180D" w:rsidRPr="00051E34" w:rsidRDefault="0091180D" w:rsidP="000B285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51E34">
              <w:rPr>
                <w:rFonts w:asciiTheme="majorBidi" w:hAnsiTheme="majorBidi" w:cstheme="majorBidi"/>
                <w:sz w:val="30"/>
                <w:szCs w:val="30"/>
              </w:rPr>
              <w:t>1,120</w:t>
            </w:r>
          </w:p>
        </w:tc>
        <w:tc>
          <w:tcPr>
            <w:tcW w:w="133" w:type="pct"/>
          </w:tcPr>
          <w:p w:rsidR="0091180D" w:rsidRPr="0091180D" w:rsidRDefault="0091180D" w:rsidP="0091180D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:rsidR="0091180D" w:rsidRPr="0091180D" w:rsidRDefault="0091180D" w:rsidP="00BD3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83"/>
                <w:tab w:val="left" w:pos="663"/>
              </w:tabs>
              <w:spacing w:after="0"/>
              <w:ind w:left="-108" w:right="4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1180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1,209</w:t>
            </w:r>
          </w:p>
        </w:tc>
        <w:tc>
          <w:tcPr>
            <w:tcW w:w="132" w:type="pct"/>
          </w:tcPr>
          <w:p w:rsidR="0091180D" w:rsidRPr="0091180D" w:rsidRDefault="0091180D" w:rsidP="0091180D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:rsidR="0091180D" w:rsidRPr="008F1B20" w:rsidRDefault="0091180D" w:rsidP="00BD349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B20">
              <w:rPr>
                <w:rFonts w:asciiTheme="majorBidi" w:hAnsiTheme="majorBidi" w:cstheme="majorBidi"/>
                <w:sz w:val="30"/>
                <w:szCs w:val="30"/>
              </w:rPr>
              <w:t>873</w:t>
            </w:r>
          </w:p>
        </w:tc>
      </w:tr>
      <w:tr w:rsidR="000B2855" w:rsidRPr="00A41554" w:rsidTr="000B2855">
        <w:trPr>
          <w:trHeight w:val="344"/>
        </w:trPr>
        <w:tc>
          <w:tcPr>
            <w:tcW w:w="2162" w:type="pct"/>
          </w:tcPr>
          <w:p w:rsidR="00BC6B64" w:rsidRPr="0091180D" w:rsidRDefault="00BC6B64" w:rsidP="000E4034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180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91180D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ผลิตภัณฑ์และวัตถุก่อสร้าง จำกัด</w:t>
            </w:r>
          </w:p>
        </w:tc>
        <w:tc>
          <w:tcPr>
            <w:tcW w:w="645" w:type="pct"/>
          </w:tcPr>
          <w:p w:rsidR="00BC6B64" w:rsidRPr="008F1B20" w:rsidRDefault="00BC6B64" w:rsidP="008F1B20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1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179</w:t>
            </w:r>
          </w:p>
        </w:tc>
        <w:tc>
          <w:tcPr>
            <w:tcW w:w="146" w:type="pct"/>
          </w:tcPr>
          <w:p w:rsidR="00BC6B64" w:rsidRPr="0091180D" w:rsidRDefault="00BC6B64" w:rsidP="000E4034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9" w:type="pct"/>
          </w:tcPr>
          <w:p w:rsidR="00BC6B64" w:rsidRPr="008F1B20" w:rsidRDefault="00BC6B64" w:rsidP="00051E34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B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:rsidR="00BC6B64" w:rsidRPr="0091180D" w:rsidRDefault="00BC6B64" w:rsidP="000E4034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:rsidR="00BC6B64" w:rsidRPr="007E3090" w:rsidRDefault="00BC6B64" w:rsidP="00BD3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83"/>
                <w:tab w:val="left" w:pos="663"/>
              </w:tabs>
              <w:spacing w:after="0"/>
              <w:ind w:left="-108" w:right="4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E309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179</w:t>
            </w:r>
          </w:p>
        </w:tc>
        <w:tc>
          <w:tcPr>
            <w:tcW w:w="132" w:type="pct"/>
          </w:tcPr>
          <w:p w:rsidR="00BC6B64" w:rsidRPr="0091180D" w:rsidRDefault="00BC6B64" w:rsidP="000E4034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:rsidR="00BC6B64" w:rsidRPr="0091180D" w:rsidRDefault="00BC6B64" w:rsidP="008F1B20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11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2855" w:rsidRPr="00A41554" w:rsidTr="000B2855">
        <w:trPr>
          <w:trHeight w:val="344"/>
        </w:trPr>
        <w:tc>
          <w:tcPr>
            <w:tcW w:w="2162" w:type="pct"/>
          </w:tcPr>
          <w:p w:rsidR="0091180D" w:rsidRPr="0091180D" w:rsidRDefault="0091180D" w:rsidP="0091180D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91180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บริษัทพ</w:t>
            </w:r>
            <w:proofErr w:type="spellEnd"/>
            <w:r w:rsidRPr="0091180D">
              <w:rPr>
                <w:rFonts w:asciiTheme="majorBidi" w:hAnsiTheme="majorBidi" w:cstheme="majorBidi"/>
                <w:sz w:val="30"/>
                <w:szCs w:val="30"/>
                <w:cs/>
              </w:rPr>
              <w:t>รี</w:t>
            </w:r>
            <w:proofErr w:type="spellStart"/>
            <w:r w:rsidRPr="0091180D">
              <w:rPr>
                <w:rFonts w:asciiTheme="majorBidi" w:hAnsiTheme="majorBidi" w:cstheme="majorBidi"/>
                <w:sz w:val="30"/>
                <w:szCs w:val="30"/>
                <w:cs/>
              </w:rPr>
              <w:t>แพค</w:t>
            </w:r>
            <w:proofErr w:type="spellEnd"/>
            <w:r w:rsidRPr="009118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ประเทศไทย จำกัด</w:t>
            </w:r>
          </w:p>
        </w:tc>
        <w:tc>
          <w:tcPr>
            <w:tcW w:w="645" w:type="pct"/>
          </w:tcPr>
          <w:p w:rsidR="0091180D" w:rsidRPr="008F1B20" w:rsidRDefault="0091180D" w:rsidP="008F1B20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B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91180D" w:rsidRPr="0091180D" w:rsidRDefault="0091180D" w:rsidP="0091180D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91180D" w:rsidRPr="00051E34" w:rsidRDefault="0091180D" w:rsidP="000B285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51E34">
              <w:rPr>
                <w:rFonts w:asciiTheme="majorBidi" w:hAnsiTheme="majorBidi" w:cstheme="majorBidi"/>
                <w:sz w:val="30"/>
                <w:szCs w:val="30"/>
              </w:rPr>
              <w:t>712</w:t>
            </w:r>
          </w:p>
        </w:tc>
        <w:tc>
          <w:tcPr>
            <w:tcW w:w="133" w:type="pct"/>
          </w:tcPr>
          <w:p w:rsidR="0091180D" w:rsidRPr="0091180D" w:rsidRDefault="0091180D" w:rsidP="0091180D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:rsidR="0091180D" w:rsidRPr="008F1B20" w:rsidRDefault="0091180D" w:rsidP="008F1B20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B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:rsidR="0091180D" w:rsidRPr="0091180D" w:rsidRDefault="0091180D" w:rsidP="0091180D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:rsidR="0091180D" w:rsidRPr="008F1B20" w:rsidRDefault="0091180D" w:rsidP="00BD349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B20">
              <w:rPr>
                <w:rFonts w:asciiTheme="majorBidi" w:hAnsiTheme="majorBidi" w:cstheme="majorBidi"/>
                <w:sz w:val="30"/>
                <w:szCs w:val="30"/>
              </w:rPr>
              <w:t>712</w:t>
            </w:r>
          </w:p>
        </w:tc>
      </w:tr>
      <w:tr w:rsidR="000B2855" w:rsidRPr="00A41554" w:rsidTr="000B2855">
        <w:trPr>
          <w:trHeight w:val="344"/>
        </w:trPr>
        <w:tc>
          <w:tcPr>
            <w:tcW w:w="2162" w:type="pct"/>
          </w:tcPr>
          <w:p w:rsidR="0091180D" w:rsidRPr="0091180D" w:rsidRDefault="0091180D" w:rsidP="0091180D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180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บริษัทสยาม</w:t>
            </w:r>
            <w:proofErr w:type="spellStart"/>
            <w:r w:rsidRPr="0091180D">
              <w:rPr>
                <w:rFonts w:asciiTheme="majorBidi" w:hAnsiTheme="majorBidi" w:cstheme="majorBidi"/>
                <w:sz w:val="30"/>
                <w:szCs w:val="30"/>
                <w:cs/>
              </w:rPr>
              <w:t>มอร์ตาร์</w:t>
            </w:r>
            <w:proofErr w:type="spellEnd"/>
            <w:r w:rsidRPr="009118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45" w:type="pct"/>
          </w:tcPr>
          <w:p w:rsidR="0091180D" w:rsidRPr="008F1B20" w:rsidRDefault="0091180D" w:rsidP="008F1B20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B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91180D" w:rsidRPr="0091180D" w:rsidRDefault="0091180D" w:rsidP="0091180D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:rsidR="0091180D" w:rsidRPr="00051E34" w:rsidRDefault="0091180D" w:rsidP="00BD3499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51E34"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  <w:tc>
          <w:tcPr>
            <w:tcW w:w="133" w:type="pct"/>
          </w:tcPr>
          <w:p w:rsidR="0091180D" w:rsidRPr="0091180D" w:rsidRDefault="0091180D" w:rsidP="0091180D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:rsidR="0091180D" w:rsidRPr="008F1B20" w:rsidRDefault="0091180D" w:rsidP="008F1B20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B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:rsidR="0091180D" w:rsidRPr="0091180D" w:rsidRDefault="0091180D" w:rsidP="0091180D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:rsidR="0091180D" w:rsidRPr="008F1B20" w:rsidRDefault="0091180D" w:rsidP="00BD349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B20"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</w:tr>
      <w:tr w:rsidR="000B2855" w:rsidRPr="00A41554" w:rsidTr="000B2855">
        <w:tc>
          <w:tcPr>
            <w:tcW w:w="2162" w:type="pct"/>
          </w:tcPr>
          <w:p w:rsidR="0091180D" w:rsidRPr="00A41554" w:rsidRDefault="0091180D" w:rsidP="0091180D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:rsidR="0091180D" w:rsidRPr="008F1B20" w:rsidRDefault="0091180D" w:rsidP="008F1B20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F1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17,117</w:t>
            </w:r>
          </w:p>
        </w:tc>
        <w:tc>
          <w:tcPr>
            <w:tcW w:w="146" w:type="pct"/>
          </w:tcPr>
          <w:p w:rsidR="0091180D" w:rsidRPr="008F1B20" w:rsidRDefault="0091180D" w:rsidP="0091180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:rsidR="0091180D" w:rsidRPr="00051E34" w:rsidRDefault="0091180D" w:rsidP="000B285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1E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10,732</w:t>
            </w:r>
          </w:p>
        </w:tc>
        <w:tc>
          <w:tcPr>
            <w:tcW w:w="133" w:type="pct"/>
          </w:tcPr>
          <w:p w:rsidR="0091180D" w:rsidRPr="008F1B20" w:rsidRDefault="0091180D" w:rsidP="0091180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</w:tcPr>
          <w:p w:rsidR="0091180D" w:rsidRPr="008F1B20" w:rsidRDefault="0091180D" w:rsidP="008F1B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 w:right="4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8F1B2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18,880</w:t>
            </w:r>
          </w:p>
        </w:tc>
        <w:tc>
          <w:tcPr>
            <w:tcW w:w="132" w:type="pct"/>
          </w:tcPr>
          <w:p w:rsidR="0091180D" w:rsidRPr="008F1B20" w:rsidRDefault="0091180D" w:rsidP="0091180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:rsidR="0091180D" w:rsidRPr="008F1B20" w:rsidRDefault="0091180D" w:rsidP="008F1B2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B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10,332</w:t>
            </w:r>
          </w:p>
        </w:tc>
      </w:tr>
    </w:tbl>
    <w:p w:rsidR="005F3ADE" w:rsidRPr="00F01562" w:rsidRDefault="005F3ADE" w:rsidP="001143A9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40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068"/>
        <w:gridCol w:w="1210"/>
        <w:gridCol w:w="290"/>
        <w:gridCol w:w="1172"/>
        <w:gridCol w:w="236"/>
        <w:gridCol w:w="1048"/>
        <w:gridCol w:w="254"/>
        <w:gridCol w:w="1127"/>
      </w:tblGrid>
      <w:tr w:rsidR="000B2855" w:rsidRPr="00A41554" w:rsidTr="004B3FCE">
        <w:trPr>
          <w:tblHeader/>
        </w:trPr>
        <w:tc>
          <w:tcPr>
            <w:tcW w:w="2163" w:type="pct"/>
          </w:tcPr>
          <w:p w:rsidR="00C9040F" w:rsidRPr="00A41554" w:rsidRDefault="00C9040F" w:rsidP="00C9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</w:rPr>
              <w:br w:type="page"/>
            </w:r>
            <w:r w:rsidRPr="00A41554">
              <w:rPr>
                <w:rFonts w:asciiTheme="majorBidi" w:hAnsiTheme="majorBidi" w:cstheme="majorBidi"/>
              </w:rPr>
              <w:br w:type="page"/>
            </w:r>
            <w:r w:rsidRPr="00A41554">
              <w:rPr>
                <w:rFonts w:asciiTheme="majorBidi" w:hAnsiTheme="majorBidi" w:cstheme="majorBidi"/>
                <w:cs/>
              </w:rPr>
              <w:br w:type="page"/>
            </w:r>
            <w:r w:rsidRPr="00A41554">
              <w:rPr>
                <w:rFonts w:asciiTheme="majorBidi" w:hAnsiTheme="majorBidi" w:cstheme="majorBidi"/>
                <w:cs/>
              </w:rPr>
              <w:br w:type="page"/>
            </w:r>
            <w:r w:rsidRPr="00A415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421" w:type="pct"/>
            <w:gridSpan w:val="3"/>
          </w:tcPr>
          <w:p w:rsidR="00C9040F" w:rsidRPr="00A41554" w:rsidRDefault="00C9040F" w:rsidP="00C9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:rsidR="00C9040F" w:rsidRPr="00A41554" w:rsidRDefault="00C9040F" w:rsidP="00C9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pct"/>
            <w:gridSpan w:val="3"/>
          </w:tcPr>
          <w:p w:rsidR="00C9040F" w:rsidRPr="00A41554" w:rsidRDefault="00C9040F" w:rsidP="00C9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2855" w:rsidRPr="00A41554" w:rsidTr="00F069E1">
        <w:trPr>
          <w:tblHeader/>
        </w:trPr>
        <w:tc>
          <w:tcPr>
            <w:tcW w:w="2163" w:type="pct"/>
          </w:tcPr>
          <w:p w:rsidR="00C9040F" w:rsidRPr="00A41554" w:rsidRDefault="00C9040F" w:rsidP="00C9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:rsidR="00C9040F" w:rsidRPr="00A41554" w:rsidRDefault="00C9040F" w:rsidP="00C44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54" w:type="pct"/>
          </w:tcPr>
          <w:p w:rsidR="00C9040F" w:rsidRPr="00A41554" w:rsidRDefault="00C9040F" w:rsidP="00C9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:rsidR="00C9040F" w:rsidRPr="00A41554" w:rsidRDefault="00C9040F" w:rsidP="00247C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3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5" w:type="pct"/>
          </w:tcPr>
          <w:p w:rsidR="00C9040F" w:rsidRPr="00A41554" w:rsidRDefault="00C9040F" w:rsidP="00C9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:rsidR="00C9040F" w:rsidRPr="00A41554" w:rsidRDefault="00C9040F" w:rsidP="00C9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5" w:type="pct"/>
          </w:tcPr>
          <w:p w:rsidR="00C9040F" w:rsidRPr="00A41554" w:rsidRDefault="00C9040F" w:rsidP="00C9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:rsidR="00C9040F" w:rsidRPr="00A41554" w:rsidRDefault="00C9040F" w:rsidP="00C9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B2855" w:rsidRPr="00A41554" w:rsidTr="00F069E1">
        <w:trPr>
          <w:tblHeader/>
        </w:trPr>
        <w:tc>
          <w:tcPr>
            <w:tcW w:w="2163" w:type="pct"/>
          </w:tcPr>
          <w:p w:rsidR="00C9040F" w:rsidRPr="00A41554" w:rsidRDefault="00C9040F" w:rsidP="00C9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:rsidR="00C9040F" w:rsidRPr="00A41554" w:rsidRDefault="00C9040F" w:rsidP="00C9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54" w:type="pct"/>
          </w:tcPr>
          <w:p w:rsidR="00C9040F" w:rsidRPr="00A41554" w:rsidRDefault="00C9040F" w:rsidP="00C9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:rsidR="00C9040F" w:rsidRPr="00A41554" w:rsidRDefault="00C9040F" w:rsidP="00C9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25" w:type="pct"/>
          </w:tcPr>
          <w:p w:rsidR="00C9040F" w:rsidRPr="00A41554" w:rsidRDefault="00C9040F" w:rsidP="00C9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:rsidR="00C9040F" w:rsidRPr="00A41554" w:rsidRDefault="00C9040F" w:rsidP="00C9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5" w:type="pct"/>
          </w:tcPr>
          <w:p w:rsidR="00C9040F" w:rsidRPr="00A41554" w:rsidRDefault="00C9040F" w:rsidP="00C9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:rsidR="00C9040F" w:rsidRPr="00A41554" w:rsidRDefault="00C9040F" w:rsidP="00C9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C9040F" w:rsidRPr="00A41554" w:rsidTr="000B2855">
        <w:trPr>
          <w:tblHeader/>
        </w:trPr>
        <w:tc>
          <w:tcPr>
            <w:tcW w:w="2163" w:type="pct"/>
          </w:tcPr>
          <w:p w:rsidR="00C9040F" w:rsidRPr="00A41554" w:rsidRDefault="00C9040F" w:rsidP="00C9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7" w:type="pct"/>
            <w:gridSpan w:val="7"/>
          </w:tcPr>
          <w:p w:rsidR="00C9040F" w:rsidRPr="00A41554" w:rsidRDefault="00C9040F" w:rsidP="00C90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2855" w:rsidRPr="00A41554" w:rsidTr="00F069E1">
        <w:trPr>
          <w:trHeight w:val="416"/>
        </w:trPr>
        <w:tc>
          <w:tcPr>
            <w:tcW w:w="2163" w:type="pct"/>
          </w:tcPr>
          <w:p w:rsidR="00C9040F" w:rsidRPr="00A41554" w:rsidRDefault="00C9040F" w:rsidP="00C9040F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44" w:type="pct"/>
            <w:vAlign w:val="bottom"/>
          </w:tcPr>
          <w:p w:rsidR="00C9040F" w:rsidRPr="00A41554" w:rsidRDefault="00C9040F" w:rsidP="00C9040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4" w:type="pct"/>
          </w:tcPr>
          <w:p w:rsidR="00C9040F" w:rsidRPr="00A41554" w:rsidRDefault="00C9040F" w:rsidP="00C9040F">
            <w:pPr>
              <w:spacing w:line="240" w:lineRule="auto"/>
              <w:ind w:left="2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C9040F" w:rsidRPr="00A41554" w:rsidRDefault="00C9040F" w:rsidP="00C9040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:rsidR="00C9040F" w:rsidRPr="00A41554" w:rsidRDefault="00C9040F" w:rsidP="00C9040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:rsidR="00C9040F" w:rsidRPr="00A41554" w:rsidRDefault="00C9040F" w:rsidP="00C9040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" w:type="pct"/>
          </w:tcPr>
          <w:p w:rsidR="00C9040F" w:rsidRPr="00A41554" w:rsidRDefault="00C9040F" w:rsidP="00C9040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:rsidR="00C9040F" w:rsidRPr="00A41554" w:rsidRDefault="00C9040F" w:rsidP="00C9040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B2855" w:rsidRPr="00A41554" w:rsidTr="00F069E1">
        <w:tc>
          <w:tcPr>
            <w:tcW w:w="2163" w:type="pct"/>
          </w:tcPr>
          <w:p w:rsidR="0091180D" w:rsidRPr="00A41554" w:rsidRDefault="0091180D" w:rsidP="0091180D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บริษัทปูนซิ</w:t>
            </w:r>
            <w:proofErr w:type="spellStart"/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เมนต์</w:t>
            </w:r>
            <w:proofErr w:type="spellEnd"/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ไทย จำกัด (มหาชน)</w:t>
            </w:r>
          </w:p>
        </w:tc>
        <w:tc>
          <w:tcPr>
            <w:tcW w:w="644" w:type="pct"/>
            <w:vAlign w:val="bottom"/>
          </w:tcPr>
          <w:p w:rsidR="0091180D" w:rsidRPr="0091180D" w:rsidRDefault="009C141F" w:rsidP="000A0D7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1,310</w:t>
            </w:r>
          </w:p>
        </w:tc>
        <w:tc>
          <w:tcPr>
            <w:tcW w:w="154" w:type="pct"/>
          </w:tcPr>
          <w:p w:rsidR="0091180D" w:rsidRPr="0091180D" w:rsidRDefault="0091180D" w:rsidP="0091180D">
            <w:pPr>
              <w:spacing w:line="240" w:lineRule="auto"/>
              <w:ind w:left="2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91180D" w:rsidRPr="008F1B20" w:rsidRDefault="0091180D" w:rsidP="008F1B2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B20">
              <w:rPr>
                <w:rFonts w:asciiTheme="majorBidi" w:hAnsiTheme="majorBidi" w:cstheme="majorBidi"/>
                <w:sz w:val="30"/>
                <w:szCs w:val="30"/>
              </w:rPr>
              <w:t>1,419</w:t>
            </w:r>
          </w:p>
        </w:tc>
        <w:tc>
          <w:tcPr>
            <w:tcW w:w="125" w:type="pct"/>
          </w:tcPr>
          <w:p w:rsidR="0091180D" w:rsidRPr="0091180D" w:rsidRDefault="0091180D" w:rsidP="0091180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:rsidR="0091180D" w:rsidRPr="008F1B20" w:rsidRDefault="00FF2E0C" w:rsidP="00BD3499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83"/>
              </w:tabs>
              <w:spacing w:after="0"/>
              <w:ind w:left="-10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1B20">
              <w:rPr>
                <w:rFonts w:asciiTheme="majorBidi" w:hAnsiTheme="majorBidi" w:cstheme="majorBidi"/>
                <w:sz w:val="30"/>
                <w:szCs w:val="30"/>
              </w:rPr>
              <w:t>1,267</w:t>
            </w:r>
          </w:p>
        </w:tc>
        <w:tc>
          <w:tcPr>
            <w:tcW w:w="135" w:type="pct"/>
          </w:tcPr>
          <w:p w:rsidR="0091180D" w:rsidRPr="0091180D" w:rsidRDefault="0091180D" w:rsidP="0091180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:rsidR="0091180D" w:rsidRPr="008F1B20" w:rsidRDefault="0091180D" w:rsidP="00BD349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B20">
              <w:rPr>
                <w:rFonts w:asciiTheme="majorBidi" w:hAnsiTheme="majorBidi" w:cstheme="majorBidi"/>
                <w:sz w:val="30"/>
                <w:szCs w:val="30"/>
              </w:rPr>
              <w:t>1,373</w:t>
            </w:r>
          </w:p>
        </w:tc>
      </w:tr>
      <w:tr w:rsidR="000B2855" w:rsidRPr="001143A9" w:rsidTr="00F069E1">
        <w:tc>
          <w:tcPr>
            <w:tcW w:w="2163" w:type="pct"/>
          </w:tcPr>
          <w:p w:rsidR="000B2855" w:rsidRPr="001143A9" w:rsidRDefault="000B2855" w:rsidP="001143A9">
            <w:pPr>
              <w:spacing w:line="240" w:lineRule="auto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4" w:type="pct"/>
          </w:tcPr>
          <w:p w:rsidR="000B2855" w:rsidRPr="008F1B20" w:rsidRDefault="000B2855" w:rsidP="008F1B20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:rsidR="000B2855" w:rsidRPr="001143A9" w:rsidRDefault="000B2855" w:rsidP="001143A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2" w:type="pct"/>
          </w:tcPr>
          <w:p w:rsidR="000B2855" w:rsidRPr="008F1B20" w:rsidRDefault="000B2855" w:rsidP="008F1B2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:rsidR="000B2855" w:rsidRPr="001143A9" w:rsidRDefault="000B2855" w:rsidP="001143A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</w:tcPr>
          <w:p w:rsidR="000B2855" w:rsidRPr="008F1B20" w:rsidRDefault="000B2855" w:rsidP="008F1B20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:rsidR="000B2855" w:rsidRPr="001143A9" w:rsidRDefault="000B2855" w:rsidP="001143A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</w:tcPr>
          <w:p w:rsidR="000B2855" w:rsidRPr="008F1B20" w:rsidRDefault="000B2855" w:rsidP="00051E34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2855" w:rsidRPr="00A41554" w:rsidTr="00F069E1">
        <w:tc>
          <w:tcPr>
            <w:tcW w:w="2163" w:type="pct"/>
            <w:vAlign w:val="bottom"/>
          </w:tcPr>
          <w:p w:rsidR="0091180D" w:rsidRPr="0091180D" w:rsidRDefault="0091180D" w:rsidP="0091180D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18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4" w:type="pct"/>
          </w:tcPr>
          <w:p w:rsidR="0091180D" w:rsidRPr="0091180D" w:rsidRDefault="0091180D" w:rsidP="008F1B20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:rsidR="0091180D" w:rsidRPr="0091180D" w:rsidRDefault="0091180D" w:rsidP="0091180D">
            <w:pPr>
              <w:spacing w:line="240" w:lineRule="auto"/>
              <w:ind w:left="2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</w:tcPr>
          <w:p w:rsidR="0091180D" w:rsidRPr="008F1B20" w:rsidRDefault="0091180D" w:rsidP="008F1B2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:rsidR="0091180D" w:rsidRPr="0091180D" w:rsidRDefault="0091180D" w:rsidP="0091180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7" w:type="pct"/>
          </w:tcPr>
          <w:p w:rsidR="0091180D" w:rsidRPr="008F1B20" w:rsidRDefault="0091180D" w:rsidP="008F1B20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:rsidR="0091180D" w:rsidRPr="0091180D" w:rsidRDefault="0091180D" w:rsidP="0091180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</w:tcPr>
          <w:p w:rsidR="0091180D" w:rsidRPr="008F1B20" w:rsidRDefault="0091180D" w:rsidP="00051E34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2855" w:rsidRPr="00A41554" w:rsidTr="00F069E1">
        <w:tc>
          <w:tcPr>
            <w:tcW w:w="2163" w:type="pct"/>
            <w:vAlign w:val="bottom"/>
          </w:tcPr>
          <w:p w:rsidR="0091180D" w:rsidRPr="0091180D" w:rsidRDefault="0091180D" w:rsidP="0091180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1180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บริษัทคิว</w:t>
            </w:r>
            <w:r w:rsidRPr="0091180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1180D">
              <w:rPr>
                <w:rFonts w:asciiTheme="majorBidi" w:hAnsiTheme="majorBidi" w:cstheme="majorBidi"/>
                <w:sz w:val="30"/>
                <w:szCs w:val="30"/>
                <w:cs/>
              </w:rPr>
              <w:t>คอน</w:t>
            </w:r>
            <w:r w:rsidRPr="0091180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1180D">
              <w:rPr>
                <w:rFonts w:asciiTheme="majorBidi" w:hAnsiTheme="majorBidi" w:cstheme="majorBidi"/>
                <w:sz w:val="30"/>
                <w:szCs w:val="30"/>
                <w:cs/>
              </w:rPr>
              <w:t>อีส</w:t>
            </w:r>
            <w:proofErr w:type="spellStart"/>
            <w:r w:rsidRPr="0091180D">
              <w:rPr>
                <w:rFonts w:asciiTheme="majorBidi" w:hAnsiTheme="majorBidi" w:cstheme="majorBidi"/>
                <w:sz w:val="30"/>
                <w:szCs w:val="30"/>
                <w:cs/>
              </w:rPr>
              <w:t>เทอร์น</w:t>
            </w:r>
            <w:proofErr w:type="spellEnd"/>
            <w:r w:rsidRPr="009118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44" w:type="pct"/>
          </w:tcPr>
          <w:p w:rsidR="0091180D" w:rsidRPr="0091180D" w:rsidRDefault="0091180D" w:rsidP="008F1B20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11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:rsidR="0091180D" w:rsidRPr="0091180D" w:rsidRDefault="0091180D" w:rsidP="0091180D">
            <w:pPr>
              <w:spacing w:line="240" w:lineRule="auto"/>
              <w:ind w:left="2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</w:tcPr>
          <w:p w:rsidR="0091180D" w:rsidRPr="00247CE5" w:rsidRDefault="0091180D" w:rsidP="008F1B20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47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91180D" w:rsidRPr="0091180D" w:rsidRDefault="0091180D" w:rsidP="0091180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7" w:type="pct"/>
          </w:tcPr>
          <w:p w:rsidR="0091180D" w:rsidRPr="008F1B20" w:rsidRDefault="0091180D" w:rsidP="00BD349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B20">
              <w:rPr>
                <w:rFonts w:asciiTheme="majorBidi" w:hAnsiTheme="majorBidi" w:cstheme="majorBidi"/>
                <w:sz w:val="30"/>
                <w:szCs w:val="30"/>
              </w:rPr>
              <w:t>465</w:t>
            </w:r>
          </w:p>
        </w:tc>
        <w:tc>
          <w:tcPr>
            <w:tcW w:w="135" w:type="pct"/>
          </w:tcPr>
          <w:p w:rsidR="0091180D" w:rsidRPr="0091180D" w:rsidRDefault="0091180D" w:rsidP="0091180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</w:tcPr>
          <w:p w:rsidR="0091180D" w:rsidRPr="0091180D" w:rsidRDefault="0091180D" w:rsidP="000A0D74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118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2855" w:rsidRPr="001143A9" w:rsidTr="00F069E1">
        <w:tc>
          <w:tcPr>
            <w:tcW w:w="2163" w:type="pct"/>
          </w:tcPr>
          <w:p w:rsidR="0091180D" w:rsidRPr="001143A9" w:rsidRDefault="0091180D" w:rsidP="001143A9">
            <w:pPr>
              <w:spacing w:line="240" w:lineRule="auto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4" w:type="pct"/>
            <w:vAlign w:val="bottom"/>
          </w:tcPr>
          <w:p w:rsidR="0091180D" w:rsidRPr="008F1B20" w:rsidRDefault="0091180D" w:rsidP="008F1B20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:rsidR="0091180D" w:rsidRPr="001143A9" w:rsidRDefault="0091180D" w:rsidP="001143A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22" w:type="pct"/>
            <w:vAlign w:val="bottom"/>
          </w:tcPr>
          <w:p w:rsidR="0091180D" w:rsidRPr="008F1B20" w:rsidRDefault="0091180D" w:rsidP="008F1B2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:rsidR="0091180D" w:rsidRPr="001143A9" w:rsidRDefault="0091180D" w:rsidP="001143A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7" w:type="pct"/>
            <w:vAlign w:val="bottom"/>
          </w:tcPr>
          <w:p w:rsidR="0091180D" w:rsidRPr="008F1B20" w:rsidRDefault="0091180D" w:rsidP="008F1B20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:rsidR="0091180D" w:rsidRPr="001143A9" w:rsidRDefault="0091180D" w:rsidP="001143A9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9" w:type="pct"/>
            <w:vAlign w:val="bottom"/>
          </w:tcPr>
          <w:p w:rsidR="0091180D" w:rsidRPr="008F1B20" w:rsidRDefault="0091180D" w:rsidP="00051E34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2855" w:rsidRPr="00A41554" w:rsidTr="00F069E1">
        <w:tc>
          <w:tcPr>
            <w:tcW w:w="2163" w:type="pct"/>
          </w:tcPr>
          <w:p w:rsidR="00C9040F" w:rsidRPr="00A41554" w:rsidRDefault="00C9040F" w:rsidP="00C9040F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44" w:type="pct"/>
            <w:vAlign w:val="bottom"/>
          </w:tcPr>
          <w:p w:rsidR="00C9040F" w:rsidRPr="008F1B20" w:rsidRDefault="00C9040F" w:rsidP="008F1B20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:rsidR="00C9040F" w:rsidRPr="00A41554" w:rsidRDefault="00C9040F" w:rsidP="00C9040F">
            <w:pPr>
              <w:spacing w:line="240" w:lineRule="auto"/>
              <w:ind w:left="2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C9040F" w:rsidRPr="008F1B20" w:rsidRDefault="00C9040F" w:rsidP="008F1B2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:rsidR="00C9040F" w:rsidRPr="00A41554" w:rsidRDefault="00C9040F" w:rsidP="00C9040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:rsidR="00C9040F" w:rsidRPr="008F1B20" w:rsidRDefault="00C9040F" w:rsidP="008F1B20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:rsidR="00C9040F" w:rsidRPr="00A41554" w:rsidRDefault="00C9040F" w:rsidP="00C9040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:rsidR="00C9040F" w:rsidRPr="008F1B20" w:rsidRDefault="00C9040F" w:rsidP="00051E34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2855" w:rsidRPr="00A41554" w:rsidTr="00F069E1">
        <w:tc>
          <w:tcPr>
            <w:tcW w:w="2163" w:type="pct"/>
          </w:tcPr>
          <w:p w:rsidR="00EB7762" w:rsidRPr="00EB7762" w:rsidRDefault="00EB7762" w:rsidP="00EB7762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776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proofErr w:type="spellStart"/>
            <w:r w:rsidRPr="00EB7762">
              <w:rPr>
                <w:rFonts w:asciiTheme="majorBidi" w:hAnsiTheme="majorBidi" w:cstheme="majorBidi"/>
                <w:sz w:val="30"/>
                <w:szCs w:val="30"/>
                <w:cs/>
              </w:rPr>
              <w:t>เอส</w:t>
            </w:r>
            <w:proofErr w:type="spellEnd"/>
            <w:r w:rsidRPr="00EB7762">
              <w:rPr>
                <w:rFonts w:asciiTheme="majorBidi" w:hAnsiTheme="majorBidi" w:cstheme="majorBidi"/>
                <w:sz w:val="30"/>
                <w:szCs w:val="30"/>
                <w:cs/>
              </w:rPr>
              <w:t>ซีจี ซิ</w:t>
            </w:r>
            <w:proofErr w:type="spellStart"/>
            <w:r w:rsidRPr="00EB7762">
              <w:rPr>
                <w:rFonts w:asciiTheme="majorBidi" w:hAnsiTheme="majorBidi" w:cstheme="majorBidi"/>
                <w:sz w:val="30"/>
                <w:szCs w:val="30"/>
                <w:cs/>
              </w:rPr>
              <w:t>เมนต์</w:t>
            </w:r>
            <w:proofErr w:type="spellEnd"/>
            <w:r w:rsidRPr="00EB776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B7762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ผลิตภัณฑ์ก่อสร้าง จำกัด</w:t>
            </w:r>
          </w:p>
        </w:tc>
        <w:tc>
          <w:tcPr>
            <w:tcW w:w="644" w:type="pct"/>
            <w:vAlign w:val="bottom"/>
          </w:tcPr>
          <w:p w:rsidR="00EB7762" w:rsidRPr="00EB7762" w:rsidRDefault="00EB7762" w:rsidP="00BD349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80"/>
              <w:rPr>
                <w:rFonts w:asciiTheme="majorBidi" w:hAnsiTheme="majorBidi" w:cstheme="majorBidi"/>
                <w:sz w:val="30"/>
                <w:szCs w:val="30"/>
              </w:rPr>
            </w:pPr>
            <w:r w:rsidRPr="00EB7762">
              <w:rPr>
                <w:rFonts w:asciiTheme="majorBidi" w:hAnsiTheme="majorBidi" w:cstheme="majorBidi"/>
                <w:sz w:val="30"/>
                <w:szCs w:val="30"/>
              </w:rPr>
              <w:t>10,324</w:t>
            </w:r>
          </w:p>
        </w:tc>
        <w:tc>
          <w:tcPr>
            <w:tcW w:w="154" w:type="pct"/>
          </w:tcPr>
          <w:p w:rsidR="00EB7762" w:rsidRPr="00EB7762" w:rsidRDefault="00EB7762" w:rsidP="00EB7762">
            <w:pPr>
              <w:spacing w:line="240" w:lineRule="auto"/>
              <w:ind w:left="2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EB7762" w:rsidRPr="008F1B20" w:rsidRDefault="00EB7762" w:rsidP="000706A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B20">
              <w:rPr>
                <w:rFonts w:asciiTheme="majorBidi" w:hAnsiTheme="majorBidi" w:cstheme="majorBidi"/>
                <w:sz w:val="30"/>
                <w:szCs w:val="30"/>
              </w:rPr>
              <w:t>6,660</w:t>
            </w:r>
          </w:p>
        </w:tc>
        <w:tc>
          <w:tcPr>
            <w:tcW w:w="125" w:type="pct"/>
          </w:tcPr>
          <w:p w:rsidR="00EB7762" w:rsidRPr="00EB7762" w:rsidRDefault="00EB7762" w:rsidP="00EB776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:rsidR="00EB7762" w:rsidRPr="008F1B20" w:rsidRDefault="00EB7762" w:rsidP="000706A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B20">
              <w:rPr>
                <w:rFonts w:asciiTheme="majorBidi" w:hAnsiTheme="majorBidi" w:cstheme="majorBidi"/>
                <w:sz w:val="30"/>
                <w:szCs w:val="30"/>
              </w:rPr>
              <w:t>7,954</w:t>
            </w:r>
          </w:p>
        </w:tc>
        <w:tc>
          <w:tcPr>
            <w:tcW w:w="135" w:type="pct"/>
          </w:tcPr>
          <w:p w:rsidR="00EB7762" w:rsidRPr="00EB7762" w:rsidRDefault="00EB7762" w:rsidP="00EB776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:rsidR="00EB7762" w:rsidRPr="008F1B20" w:rsidRDefault="00EB7762" w:rsidP="000706AF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B20">
              <w:rPr>
                <w:rFonts w:asciiTheme="majorBidi" w:hAnsiTheme="majorBidi" w:cstheme="majorBidi"/>
                <w:sz w:val="30"/>
                <w:szCs w:val="30"/>
              </w:rPr>
              <w:t>6,536</w:t>
            </w:r>
          </w:p>
        </w:tc>
      </w:tr>
      <w:tr w:rsidR="000B2855" w:rsidRPr="00A41554" w:rsidTr="00F069E1">
        <w:tc>
          <w:tcPr>
            <w:tcW w:w="2163" w:type="pct"/>
          </w:tcPr>
          <w:p w:rsidR="00EB7762" w:rsidRPr="00124C22" w:rsidRDefault="00EB7762" w:rsidP="00EB7762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4C2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บริษัทไอทีวัน จำกัด</w:t>
            </w:r>
          </w:p>
        </w:tc>
        <w:tc>
          <w:tcPr>
            <w:tcW w:w="644" w:type="pct"/>
            <w:vAlign w:val="bottom"/>
          </w:tcPr>
          <w:p w:rsidR="00EB7762" w:rsidRPr="00EB7762" w:rsidRDefault="00EB7762" w:rsidP="000706A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80"/>
              <w:rPr>
                <w:rFonts w:asciiTheme="majorBidi" w:hAnsiTheme="majorBidi" w:cstheme="majorBidi"/>
                <w:sz w:val="30"/>
                <w:szCs w:val="30"/>
              </w:rPr>
            </w:pPr>
            <w:r w:rsidRPr="00EB7762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154" w:type="pct"/>
          </w:tcPr>
          <w:p w:rsidR="00EB7762" w:rsidRPr="00EB7762" w:rsidRDefault="00EB7762" w:rsidP="00EB7762">
            <w:pPr>
              <w:spacing w:line="240" w:lineRule="auto"/>
              <w:ind w:left="2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EB7762" w:rsidRPr="008F1B20" w:rsidRDefault="00EB7762" w:rsidP="008F1B2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B20">
              <w:rPr>
                <w:rFonts w:asciiTheme="majorBidi" w:hAnsiTheme="majorBidi" w:cstheme="majorBidi"/>
                <w:sz w:val="30"/>
                <w:szCs w:val="30"/>
              </w:rPr>
              <w:t>469</w:t>
            </w:r>
          </w:p>
        </w:tc>
        <w:tc>
          <w:tcPr>
            <w:tcW w:w="125" w:type="pct"/>
          </w:tcPr>
          <w:p w:rsidR="00EB7762" w:rsidRPr="00EB7762" w:rsidRDefault="00EB7762" w:rsidP="00EB776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:rsidR="00EB7762" w:rsidRPr="008F1B20" w:rsidRDefault="00EB7762" w:rsidP="008F1B20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B20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135" w:type="pct"/>
          </w:tcPr>
          <w:p w:rsidR="00EB7762" w:rsidRPr="00EB7762" w:rsidRDefault="00EB7762" w:rsidP="00EB7762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:rsidR="00EB7762" w:rsidRPr="008F1B20" w:rsidRDefault="00EB7762" w:rsidP="00051E34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B20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</w:tr>
      <w:tr w:rsidR="000B2855" w:rsidRPr="00A41554" w:rsidTr="00F069E1">
        <w:tc>
          <w:tcPr>
            <w:tcW w:w="2163" w:type="pct"/>
          </w:tcPr>
          <w:p w:rsidR="00EB7762" w:rsidRPr="00124C22" w:rsidRDefault="00EB7762" w:rsidP="00C95D77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4C2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proofErr w:type="spellStart"/>
            <w:r w:rsidRPr="00124C22">
              <w:rPr>
                <w:rFonts w:asciiTheme="majorBidi" w:hAnsiTheme="majorBidi" w:cstheme="majorBidi"/>
                <w:sz w:val="30"/>
                <w:szCs w:val="30"/>
                <w:cs/>
              </w:rPr>
              <w:t>เอส</w:t>
            </w:r>
            <w:proofErr w:type="spellEnd"/>
            <w:r w:rsidRPr="00124C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ซีจี </w:t>
            </w:r>
            <w:proofErr w:type="spellStart"/>
            <w:r w:rsidRPr="00124C22">
              <w:rPr>
                <w:rFonts w:asciiTheme="majorBidi" w:hAnsiTheme="majorBidi" w:cstheme="majorBidi"/>
                <w:sz w:val="30"/>
                <w:szCs w:val="30"/>
                <w:cs/>
              </w:rPr>
              <w:t>เลิร์นนิ่ง</w:t>
            </w:r>
            <w:proofErr w:type="spellEnd"/>
            <w:r w:rsidRPr="00124C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124C22">
              <w:rPr>
                <w:rFonts w:asciiTheme="majorBidi" w:hAnsiTheme="majorBidi" w:cstheme="majorBidi"/>
                <w:sz w:val="30"/>
                <w:szCs w:val="30"/>
                <w:cs/>
              </w:rPr>
              <w:t>เอ็ก</w:t>
            </w:r>
            <w:proofErr w:type="spellEnd"/>
            <w:r w:rsidRPr="00124C22">
              <w:rPr>
                <w:rFonts w:asciiTheme="majorBidi" w:hAnsiTheme="majorBidi" w:cstheme="majorBidi"/>
                <w:sz w:val="30"/>
                <w:szCs w:val="30"/>
                <w:cs/>
              </w:rPr>
              <w:t>เซลเลนซ์</w:t>
            </w:r>
            <w:r w:rsidRPr="00124C2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24C22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644" w:type="pct"/>
            <w:vAlign w:val="bottom"/>
          </w:tcPr>
          <w:p w:rsidR="00EB7762" w:rsidRPr="00EB7762" w:rsidRDefault="00EB7762" w:rsidP="000A0D7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80"/>
              <w:rPr>
                <w:rFonts w:asciiTheme="majorBidi" w:hAnsiTheme="majorBidi" w:cstheme="majorBidi"/>
                <w:sz w:val="30"/>
                <w:szCs w:val="30"/>
              </w:rPr>
            </w:pPr>
            <w:r w:rsidRPr="00EB7762"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  <w:tc>
          <w:tcPr>
            <w:tcW w:w="154" w:type="pct"/>
          </w:tcPr>
          <w:p w:rsidR="00EB7762" w:rsidRPr="00EB7762" w:rsidRDefault="00EB7762" w:rsidP="00C95D7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EB7762" w:rsidRPr="00247CE5" w:rsidRDefault="00EB7762" w:rsidP="008F1B20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47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EB7762" w:rsidRPr="00EB7762" w:rsidRDefault="00EB7762" w:rsidP="00C95D7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:rsidR="00EB7762" w:rsidRPr="008F1B20" w:rsidRDefault="00EB7762" w:rsidP="008F1B20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B20"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  <w:tc>
          <w:tcPr>
            <w:tcW w:w="135" w:type="pct"/>
          </w:tcPr>
          <w:p w:rsidR="00EB7762" w:rsidRPr="00EB7762" w:rsidRDefault="00EB7762" w:rsidP="00C95D7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:rsidR="00EB7762" w:rsidRPr="00247CE5" w:rsidRDefault="00EB7762" w:rsidP="000A0D74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47C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2855" w:rsidRPr="00A41554" w:rsidTr="00F069E1">
        <w:tc>
          <w:tcPr>
            <w:tcW w:w="2163" w:type="pct"/>
          </w:tcPr>
          <w:p w:rsidR="00EB7762" w:rsidRPr="00124C22" w:rsidRDefault="00EB7762" w:rsidP="00C95D77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4C2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บริษัทผลิตภัณฑ์และวัตถุก่อสร้าง จำกัด</w:t>
            </w:r>
          </w:p>
        </w:tc>
        <w:tc>
          <w:tcPr>
            <w:tcW w:w="644" w:type="pct"/>
            <w:vAlign w:val="bottom"/>
          </w:tcPr>
          <w:p w:rsidR="00EB7762" w:rsidRPr="00EB7762" w:rsidRDefault="00EB7762" w:rsidP="000A0D7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80"/>
              <w:rPr>
                <w:rFonts w:asciiTheme="majorBidi" w:hAnsiTheme="majorBidi" w:cstheme="majorBidi"/>
                <w:sz w:val="30"/>
                <w:szCs w:val="30"/>
              </w:rPr>
            </w:pPr>
            <w:r w:rsidRPr="00EB7762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54" w:type="pct"/>
          </w:tcPr>
          <w:p w:rsidR="00EB7762" w:rsidRPr="00EB7762" w:rsidRDefault="00EB7762" w:rsidP="00C95D77">
            <w:pPr>
              <w:spacing w:line="240" w:lineRule="auto"/>
              <w:ind w:left="2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EB7762" w:rsidRPr="008F1B20" w:rsidRDefault="00EB7762" w:rsidP="008F1B2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B20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25" w:type="pct"/>
          </w:tcPr>
          <w:p w:rsidR="00EB7762" w:rsidRPr="00EB7762" w:rsidRDefault="00EB7762" w:rsidP="00C95D7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:rsidR="00EB7762" w:rsidRPr="008F1B20" w:rsidRDefault="00EB7762" w:rsidP="008F1B20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B20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35" w:type="pct"/>
          </w:tcPr>
          <w:p w:rsidR="00EB7762" w:rsidRPr="00EB7762" w:rsidRDefault="00EB7762" w:rsidP="00C95D7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:rsidR="00EB7762" w:rsidRPr="008F1B20" w:rsidRDefault="00EB7762" w:rsidP="00BD3499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B20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0B2855" w:rsidRPr="00A41554" w:rsidTr="00F069E1">
        <w:tc>
          <w:tcPr>
            <w:tcW w:w="2163" w:type="pct"/>
          </w:tcPr>
          <w:p w:rsidR="00EB7762" w:rsidRPr="00EB7762" w:rsidRDefault="00EB7762" w:rsidP="00C95D77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776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proofErr w:type="spellStart"/>
            <w:r w:rsidRPr="00EB7762">
              <w:rPr>
                <w:rFonts w:asciiTheme="majorBidi" w:hAnsiTheme="majorBidi" w:cstheme="majorBidi"/>
                <w:sz w:val="30"/>
                <w:szCs w:val="30"/>
                <w:cs/>
              </w:rPr>
              <w:t>เอส</w:t>
            </w:r>
            <w:proofErr w:type="spellEnd"/>
            <w:r w:rsidRPr="00EB77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ซีจี </w:t>
            </w:r>
            <w:proofErr w:type="spellStart"/>
            <w:r w:rsidRPr="00EB7762">
              <w:rPr>
                <w:rFonts w:asciiTheme="majorBidi" w:hAnsiTheme="majorBidi" w:cstheme="majorBidi"/>
                <w:sz w:val="30"/>
                <w:szCs w:val="30"/>
                <w:cs/>
              </w:rPr>
              <w:t>แอคเค้าน์ติ้ง</w:t>
            </w:r>
            <w:proofErr w:type="spellEnd"/>
            <w:r w:rsidRPr="00EB77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เซอร์วิส</w:t>
            </w:r>
            <w:proofErr w:type="spellStart"/>
            <w:r w:rsidRPr="00EB7762">
              <w:rPr>
                <w:rFonts w:asciiTheme="majorBidi" w:hAnsiTheme="majorBidi" w:cstheme="majorBidi"/>
                <w:sz w:val="30"/>
                <w:szCs w:val="30"/>
                <w:cs/>
              </w:rPr>
              <w:t>เซส</w:t>
            </w:r>
            <w:proofErr w:type="spellEnd"/>
            <w:r w:rsidRPr="00EB77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44" w:type="pct"/>
            <w:vAlign w:val="bottom"/>
          </w:tcPr>
          <w:p w:rsidR="00EB7762" w:rsidRPr="00EB7762" w:rsidRDefault="00EB7762" w:rsidP="000A0D7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80"/>
              <w:rPr>
                <w:rFonts w:asciiTheme="majorBidi" w:hAnsiTheme="majorBidi" w:cstheme="majorBidi"/>
                <w:sz w:val="30"/>
                <w:szCs w:val="30"/>
              </w:rPr>
            </w:pPr>
            <w:r w:rsidRPr="00EB7762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54" w:type="pct"/>
          </w:tcPr>
          <w:p w:rsidR="00EB7762" w:rsidRPr="00EB7762" w:rsidRDefault="00EB7762" w:rsidP="00C95D77">
            <w:pPr>
              <w:spacing w:line="240" w:lineRule="auto"/>
              <w:ind w:left="2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EB7762" w:rsidRPr="008F1B20" w:rsidRDefault="00EB7762" w:rsidP="008F1B2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B2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5" w:type="pct"/>
          </w:tcPr>
          <w:p w:rsidR="00EB7762" w:rsidRPr="00EB7762" w:rsidRDefault="00EB7762" w:rsidP="00C95D7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:rsidR="00EB7762" w:rsidRPr="008F1B20" w:rsidRDefault="00EB7762" w:rsidP="00BD349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B20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35" w:type="pct"/>
          </w:tcPr>
          <w:p w:rsidR="00EB7762" w:rsidRPr="00EB7762" w:rsidRDefault="00EB7762" w:rsidP="00C95D77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:rsidR="00EB7762" w:rsidRPr="008F1B20" w:rsidRDefault="00EB7762" w:rsidP="00051E34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B2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</w:tbl>
    <w:p w:rsidR="004928D1" w:rsidRDefault="004928D1"/>
    <w:tbl>
      <w:tblPr>
        <w:tblW w:w="940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068"/>
        <w:gridCol w:w="1212"/>
        <w:gridCol w:w="290"/>
        <w:gridCol w:w="1170"/>
        <w:gridCol w:w="236"/>
        <w:gridCol w:w="1048"/>
        <w:gridCol w:w="254"/>
        <w:gridCol w:w="1127"/>
      </w:tblGrid>
      <w:tr w:rsidR="004928D1" w:rsidRPr="00A41554" w:rsidTr="004928D1">
        <w:trPr>
          <w:tblHeader/>
        </w:trPr>
        <w:tc>
          <w:tcPr>
            <w:tcW w:w="2163" w:type="pct"/>
          </w:tcPr>
          <w:p w:rsidR="004928D1" w:rsidRPr="00A41554" w:rsidRDefault="004928D1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</w:rPr>
              <w:lastRenderedPageBreak/>
              <w:br w:type="page"/>
            </w:r>
            <w:r w:rsidRPr="00A41554">
              <w:rPr>
                <w:rFonts w:asciiTheme="majorBidi" w:hAnsiTheme="majorBidi" w:cstheme="majorBidi"/>
              </w:rPr>
              <w:br w:type="page"/>
            </w:r>
            <w:r w:rsidRPr="00A41554">
              <w:rPr>
                <w:rFonts w:asciiTheme="majorBidi" w:hAnsiTheme="majorBidi" w:cstheme="majorBidi"/>
                <w:cs/>
              </w:rPr>
              <w:br w:type="page"/>
            </w:r>
            <w:r w:rsidRPr="00A41554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1421" w:type="pct"/>
            <w:gridSpan w:val="3"/>
          </w:tcPr>
          <w:p w:rsidR="004928D1" w:rsidRPr="00A41554" w:rsidRDefault="004928D1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:rsidR="004928D1" w:rsidRPr="00A41554" w:rsidRDefault="004928D1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pct"/>
            <w:gridSpan w:val="3"/>
          </w:tcPr>
          <w:p w:rsidR="004928D1" w:rsidRPr="00A41554" w:rsidRDefault="004928D1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28D1" w:rsidRPr="00A41554" w:rsidTr="004928D1">
        <w:trPr>
          <w:tblHeader/>
        </w:trPr>
        <w:tc>
          <w:tcPr>
            <w:tcW w:w="2163" w:type="pct"/>
          </w:tcPr>
          <w:p w:rsidR="004928D1" w:rsidRPr="00A41554" w:rsidRDefault="004928D1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:rsidR="004928D1" w:rsidRPr="00A41554" w:rsidRDefault="004928D1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4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54" w:type="pct"/>
          </w:tcPr>
          <w:p w:rsidR="004928D1" w:rsidRPr="00A41554" w:rsidRDefault="004928D1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:rsidR="004928D1" w:rsidRPr="00A41554" w:rsidRDefault="004928D1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3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5" w:type="pct"/>
          </w:tcPr>
          <w:p w:rsidR="004928D1" w:rsidRPr="00A41554" w:rsidRDefault="004928D1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:rsidR="004928D1" w:rsidRPr="00A41554" w:rsidRDefault="004928D1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5" w:type="pct"/>
          </w:tcPr>
          <w:p w:rsidR="004928D1" w:rsidRPr="00A41554" w:rsidRDefault="004928D1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:rsidR="004928D1" w:rsidRPr="00A41554" w:rsidRDefault="004928D1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928D1" w:rsidRPr="00A41554" w:rsidTr="004928D1">
        <w:trPr>
          <w:tblHeader/>
        </w:trPr>
        <w:tc>
          <w:tcPr>
            <w:tcW w:w="2163" w:type="pct"/>
          </w:tcPr>
          <w:p w:rsidR="004928D1" w:rsidRPr="00A41554" w:rsidRDefault="004928D1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:rsidR="004928D1" w:rsidRPr="00A41554" w:rsidRDefault="004928D1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54" w:type="pct"/>
          </w:tcPr>
          <w:p w:rsidR="004928D1" w:rsidRPr="00A41554" w:rsidRDefault="004928D1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:rsidR="004928D1" w:rsidRPr="00A41554" w:rsidRDefault="004928D1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25" w:type="pct"/>
          </w:tcPr>
          <w:p w:rsidR="004928D1" w:rsidRPr="00A41554" w:rsidRDefault="004928D1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</w:tcPr>
          <w:p w:rsidR="004928D1" w:rsidRPr="00A41554" w:rsidRDefault="004928D1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5" w:type="pct"/>
          </w:tcPr>
          <w:p w:rsidR="004928D1" w:rsidRPr="00A41554" w:rsidRDefault="004928D1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:rsidR="004928D1" w:rsidRPr="00A41554" w:rsidRDefault="004928D1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4928D1" w:rsidRPr="00A41554" w:rsidTr="004928D1">
        <w:trPr>
          <w:tblHeader/>
        </w:trPr>
        <w:tc>
          <w:tcPr>
            <w:tcW w:w="2163" w:type="pct"/>
          </w:tcPr>
          <w:p w:rsidR="004928D1" w:rsidRPr="00A41554" w:rsidRDefault="004928D1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7" w:type="pct"/>
            <w:gridSpan w:val="7"/>
          </w:tcPr>
          <w:p w:rsidR="004928D1" w:rsidRPr="00A41554" w:rsidRDefault="004928D1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2855" w:rsidRPr="00051E34" w:rsidTr="004928D1">
        <w:tc>
          <w:tcPr>
            <w:tcW w:w="2163" w:type="pct"/>
          </w:tcPr>
          <w:p w:rsidR="003F52EA" w:rsidRPr="00EB7762" w:rsidRDefault="003F52EA" w:rsidP="00C8088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B776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บริษัทไทย</w:t>
            </w:r>
            <w:r w:rsidRPr="00EB776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B77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เยอรมัน เซรามิค </w:t>
            </w:r>
            <w:proofErr w:type="spellStart"/>
            <w:r w:rsidRPr="00EB7762">
              <w:rPr>
                <w:rFonts w:asciiTheme="majorBidi" w:hAnsiTheme="majorBidi" w:cstheme="majorBidi"/>
                <w:sz w:val="30"/>
                <w:szCs w:val="30"/>
                <w:cs/>
              </w:rPr>
              <w:t>อินดัสทรี</w:t>
            </w:r>
            <w:proofErr w:type="spellEnd"/>
            <w:r w:rsidRPr="00EB77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 </w:t>
            </w:r>
          </w:p>
          <w:p w:rsidR="003F52EA" w:rsidRPr="00EB7762" w:rsidRDefault="003F52EA" w:rsidP="00C8088E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776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B7762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645" w:type="pct"/>
            <w:vAlign w:val="bottom"/>
          </w:tcPr>
          <w:p w:rsidR="003F52EA" w:rsidRPr="00EB7762" w:rsidRDefault="003F52EA" w:rsidP="000706A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80"/>
              <w:rPr>
                <w:rFonts w:asciiTheme="majorBidi" w:hAnsiTheme="majorBidi" w:cstheme="majorBidi"/>
                <w:sz w:val="30"/>
                <w:szCs w:val="30"/>
              </w:rPr>
            </w:pPr>
            <w:r w:rsidRPr="00EB776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4" w:type="pct"/>
          </w:tcPr>
          <w:p w:rsidR="003F52EA" w:rsidRPr="00EB7762" w:rsidRDefault="003F52EA" w:rsidP="00C8088E">
            <w:pPr>
              <w:spacing w:line="240" w:lineRule="auto"/>
              <w:ind w:left="2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:rsidR="003F52EA" w:rsidRPr="00EB7762" w:rsidRDefault="003F52EA" w:rsidP="008F1B2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B7762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25" w:type="pct"/>
          </w:tcPr>
          <w:p w:rsidR="003F52EA" w:rsidRPr="00EB7762" w:rsidRDefault="003F52EA" w:rsidP="00C8088E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:rsidR="003F52EA" w:rsidRPr="008F1B20" w:rsidRDefault="003F52EA" w:rsidP="008F1B20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B2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" w:type="pct"/>
          </w:tcPr>
          <w:p w:rsidR="003F52EA" w:rsidRPr="00EB7762" w:rsidRDefault="003F52EA" w:rsidP="00C8088E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:rsidR="003F52EA" w:rsidRPr="008F1B20" w:rsidRDefault="003F52EA" w:rsidP="00BD3499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B20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0B2855" w:rsidRPr="00A41554" w:rsidTr="004928D1">
        <w:tc>
          <w:tcPr>
            <w:tcW w:w="2163" w:type="pct"/>
          </w:tcPr>
          <w:p w:rsidR="003F52EA" w:rsidRPr="00EB7762" w:rsidRDefault="003F52EA" w:rsidP="00C8088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776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บริษัทกฎหมาย</w:t>
            </w:r>
            <w:proofErr w:type="spellStart"/>
            <w:r w:rsidRPr="00EB776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เอส</w:t>
            </w:r>
            <w:proofErr w:type="spellEnd"/>
            <w:r w:rsidRPr="00EB7762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ซีจี</w:t>
            </w:r>
          </w:p>
        </w:tc>
        <w:tc>
          <w:tcPr>
            <w:tcW w:w="645" w:type="pct"/>
            <w:vAlign w:val="bottom"/>
          </w:tcPr>
          <w:p w:rsidR="003F52EA" w:rsidRPr="00EB7762" w:rsidRDefault="003F52EA" w:rsidP="00BD349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80"/>
              <w:rPr>
                <w:rFonts w:asciiTheme="majorBidi" w:hAnsiTheme="majorBidi" w:cstheme="majorBidi"/>
                <w:sz w:val="30"/>
                <w:szCs w:val="30"/>
              </w:rPr>
            </w:pPr>
            <w:r w:rsidRPr="00EB776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4" w:type="pct"/>
          </w:tcPr>
          <w:p w:rsidR="003F52EA" w:rsidRPr="00EB7762" w:rsidRDefault="003F52EA" w:rsidP="00C8088E">
            <w:pPr>
              <w:tabs>
                <w:tab w:val="clear" w:pos="680"/>
                <w:tab w:val="clear" w:pos="907"/>
                <w:tab w:val="left" w:pos="776"/>
                <w:tab w:val="left" w:pos="8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:rsidR="003F52EA" w:rsidRPr="00EB7762" w:rsidRDefault="003F52EA" w:rsidP="008F1B20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B77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3F52EA" w:rsidRPr="00EB7762" w:rsidRDefault="003F52EA" w:rsidP="00C8088E">
            <w:pPr>
              <w:tabs>
                <w:tab w:val="clear" w:pos="680"/>
                <w:tab w:val="clear" w:pos="907"/>
                <w:tab w:val="left" w:pos="776"/>
                <w:tab w:val="left" w:pos="8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:rsidR="003F52EA" w:rsidRPr="008F1B20" w:rsidRDefault="003F52EA" w:rsidP="008F1B20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B2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5" w:type="pct"/>
          </w:tcPr>
          <w:p w:rsidR="003F52EA" w:rsidRPr="00EB7762" w:rsidRDefault="003F52EA" w:rsidP="00C8088E">
            <w:pPr>
              <w:tabs>
                <w:tab w:val="clear" w:pos="680"/>
                <w:tab w:val="clear" w:pos="907"/>
                <w:tab w:val="left" w:pos="776"/>
                <w:tab w:val="left" w:pos="8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:rsidR="003F52EA" w:rsidRPr="00EB7762" w:rsidRDefault="003F52EA" w:rsidP="000706AF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B77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2855" w:rsidRPr="00A41554" w:rsidTr="004928D1">
        <w:tc>
          <w:tcPr>
            <w:tcW w:w="2163" w:type="pct"/>
          </w:tcPr>
          <w:p w:rsidR="003F52EA" w:rsidRPr="003F52EA" w:rsidRDefault="003F52EA" w:rsidP="00C8088E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บริษัทเซรามิคอุตสาหกรรมไทย จำกัด</w:t>
            </w:r>
          </w:p>
        </w:tc>
        <w:tc>
          <w:tcPr>
            <w:tcW w:w="645" w:type="pct"/>
          </w:tcPr>
          <w:p w:rsidR="003F52EA" w:rsidRPr="00EB7762" w:rsidRDefault="003F52EA" w:rsidP="008F1B20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B77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:rsidR="003F52EA" w:rsidRPr="00EB7762" w:rsidRDefault="003F52EA" w:rsidP="00C8088E">
            <w:pPr>
              <w:spacing w:line="240" w:lineRule="auto"/>
              <w:ind w:left="2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:rsidR="003F52EA" w:rsidRPr="00EB7762" w:rsidRDefault="003F52EA" w:rsidP="008F1B2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B7762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125" w:type="pct"/>
          </w:tcPr>
          <w:p w:rsidR="003F52EA" w:rsidRPr="00EB7762" w:rsidRDefault="003F52EA" w:rsidP="00C8088E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7" w:type="pct"/>
          </w:tcPr>
          <w:p w:rsidR="003F52EA" w:rsidRPr="00EB7762" w:rsidRDefault="003F52EA" w:rsidP="008F1B20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B77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3F52EA" w:rsidRPr="00EB7762" w:rsidRDefault="003F52EA" w:rsidP="00C8088E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:rsidR="003F52EA" w:rsidRPr="008F1B20" w:rsidRDefault="003F52EA" w:rsidP="00BD3499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B20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</w:tr>
      <w:tr w:rsidR="000B2855" w:rsidRPr="00A41554" w:rsidTr="004928D1">
        <w:tc>
          <w:tcPr>
            <w:tcW w:w="2163" w:type="pct"/>
          </w:tcPr>
          <w:p w:rsidR="003F52EA" w:rsidRPr="003F52EA" w:rsidRDefault="003F52EA" w:rsidP="00C8088E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2E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บริษัทสยามวิจัยและนวัตกรรม จำกัด</w:t>
            </w:r>
          </w:p>
        </w:tc>
        <w:tc>
          <w:tcPr>
            <w:tcW w:w="645" w:type="pct"/>
            <w:vAlign w:val="bottom"/>
          </w:tcPr>
          <w:p w:rsidR="003F52EA" w:rsidRPr="00EB7762" w:rsidRDefault="003F52EA" w:rsidP="008F1B20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B77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</w:tcPr>
          <w:p w:rsidR="003F52EA" w:rsidRPr="00EB7762" w:rsidRDefault="003F52EA" w:rsidP="00C8088E">
            <w:pPr>
              <w:spacing w:line="240" w:lineRule="auto"/>
              <w:ind w:left="2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:rsidR="003F52EA" w:rsidRPr="00EB7762" w:rsidRDefault="003F52EA" w:rsidP="008F1B2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B776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5" w:type="pct"/>
          </w:tcPr>
          <w:p w:rsidR="003F52EA" w:rsidRPr="00EB7762" w:rsidRDefault="003F52EA" w:rsidP="00C8088E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7" w:type="pct"/>
            <w:vAlign w:val="bottom"/>
          </w:tcPr>
          <w:p w:rsidR="003F52EA" w:rsidRPr="00EB7762" w:rsidRDefault="003F52EA" w:rsidP="008F1B20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B776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3F52EA" w:rsidRPr="00EB7762" w:rsidRDefault="003F52EA" w:rsidP="00C8088E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:rsidR="003F52EA" w:rsidRPr="008F1B20" w:rsidRDefault="003F52EA" w:rsidP="00BD3499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1B2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0B2855" w:rsidRPr="00A41554" w:rsidTr="004928D1">
        <w:tc>
          <w:tcPr>
            <w:tcW w:w="2163" w:type="pct"/>
          </w:tcPr>
          <w:p w:rsidR="003F52EA" w:rsidRPr="00EB7762" w:rsidRDefault="003F52EA" w:rsidP="00C8088E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7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F52EA" w:rsidRPr="008F1B20" w:rsidRDefault="00CB414D" w:rsidP="00BD349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B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12,132</w:t>
            </w:r>
          </w:p>
        </w:tc>
        <w:tc>
          <w:tcPr>
            <w:tcW w:w="154" w:type="pct"/>
          </w:tcPr>
          <w:p w:rsidR="003F52EA" w:rsidRPr="008F1B20" w:rsidRDefault="003F52EA" w:rsidP="00C8088E">
            <w:pPr>
              <w:spacing w:line="240" w:lineRule="auto"/>
              <w:ind w:left="2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F52EA" w:rsidRPr="008F1B20" w:rsidRDefault="003F52EA" w:rsidP="008F1B2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B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8,694</w:t>
            </w:r>
          </w:p>
        </w:tc>
        <w:tc>
          <w:tcPr>
            <w:tcW w:w="125" w:type="pct"/>
          </w:tcPr>
          <w:p w:rsidR="003F52EA" w:rsidRPr="008F1B20" w:rsidRDefault="003F52EA" w:rsidP="00C8088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F52EA" w:rsidRPr="008F1B20" w:rsidRDefault="003F52EA" w:rsidP="008F1B20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B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10,129</w:t>
            </w:r>
          </w:p>
        </w:tc>
        <w:tc>
          <w:tcPr>
            <w:tcW w:w="135" w:type="pct"/>
          </w:tcPr>
          <w:p w:rsidR="003F52EA" w:rsidRPr="008F1B20" w:rsidRDefault="003F52EA" w:rsidP="00C8088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F52EA" w:rsidRPr="008F1B20" w:rsidRDefault="003F52EA" w:rsidP="00BD3499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B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8,492</w:t>
            </w:r>
          </w:p>
        </w:tc>
      </w:tr>
    </w:tbl>
    <w:p w:rsidR="00DB6ADD" w:rsidRPr="00621466" w:rsidRDefault="00DB6ADD" w:rsidP="00A41554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06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4023"/>
        <w:gridCol w:w="1225"/>
        <w:gridCol w:w="288"/>
        <w:gridCol w:w="1170"/>
        <w:gridCol w:w="271"/>
        <w:gridCol w:w="1123"/>
        <w:gridCol w:w="243"/>
        <w:gridCol w:w="1063"/>
      </w:tblGrid>
      <w:tr w:rsidR="00921985" w:rsidRPr="00A41554" w:rsidTr="000B2855">
        <w:tc>
          <w:tcPr>
            <w:tcW w:w="2139" w:type="pct"/>
          </w:tcPr>
          <w:p w:rsidR="00921985" w:rsidRPr="00E248AB" w:rsidRDefault="00921985" w:rsidP="0092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48AB">
              <w:rPr>
                <w:rFonts w:asciiTheme="majorBidi" w:hAnsiTheme="majorBidi" w:cstheme="majorBidi"/>
              </w:rPr>
              <w:br w:type="page"/>
            </w:r>
            <w:r w:rsidRPr="00E248AB">
              <w:rPr>
                <w:rFonts w:asciiTheme="majorBidi" w:hAnsiTheme="majorBidi" w:cstheme="majorBidi"/>
              </w:rPr>
              <w:br w:type="page"/>
            </w:r>
            <w:r w:rsidRPr="00E248AB">
              <w:rPr>
                <w:rFonts w:asciiTheme="majorBidi" w:hAnsiTheme="majorBidi" w:cstheme="majorBidi"/>
                <w:cs/>
              </w:rPr>
              <w:br w:type="page"/>
            </w:r>
            <w:r w:rsidRPr="00E248AB">
              <w:rPr>
                <w:rFonts w:asciiTheme="majorBidi" w:hAnsiTheme="majorBidi" w:cstheme="majorBidi"/>
                <w:cs/>
              </w:rPr>
              <w:br w:type="page"/>
            </w:r>
            <w:r w:rsidRPr="00E248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E248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งินปันผลค้างจ่าย</w:t>
            </w:r>
          </w:p>
        </w:tc>
        <w:tc>
          <w:tcPr>
            <w:tcW w:w="1426" w:type="pct"/>
            <w:gridSpan w:val="3"/>
          </w:tcPr>
          <w:p w:rsidR="00921985" w:rsidRPr="00E248AB" w:rsidRDefault="00921985" w:rsidP="00072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48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921985" w:rsidRPr="00E248AB" w:rsidRDefault="00921985" w:rsidP="00072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pct"/>
            <w:gridSpan w:val="3"/>
          </w:tcPr>
          <w:p w:rsidR="00921985" w:rsidRPr="00E248AB" w:rsidRDefault="00921985" w:rsidP="00072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48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1B20" w:rsidRPr="00A41554" w:rsidTr="000B2855">
        <w:tc>
          <w:tcPr>
            <w:tcW w:w="2139" w:type="pct"/>
          </w:tcPr>
          <w:p w:rsidR="00921985" w:rsidRPr="00E248AB" w:rsidRDefault="00921985" w:rsidP="00072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</w:tcPr>
          <w:p w:rsidR="00921985" w:rsidRPr="00E248AB" w:rsidRDefault="00921985" w:rsidP="00072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48A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248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53" w:type="pct"/>
          </w:tcPr>
          <w:p w:rsidR="00921985" w:rsidRPr="00E248AB" w:rsidRDefault="00921985" w:rsidP="00072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:rsidR="00921985" w:rsidRPr="00E248AB" w:rsidRDefault="00921985" w:rsidP="00072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48A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248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:rsidR="00921985" w:rsidRPr="00E248AB" w:rsidRDefault="00921985" w:rsidP="00072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:rsidR="00921985" w:rsidRPr="00E248AB" w:rsidRDefault="00921985" w:rsidP="00072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48A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248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9" w:type="pct"/>
          </w:tcPr>
          <w:p w:rsidR="00921985" w:rsidRPr="00E248AB" w:rsidRDefault="00921985" w:rsidP="00072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:rsidR="00921985" w:rsidRPr="00E248AB" w:rsidRDefault="00921985" w:rsidP="00072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48A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248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F1B20" w:rsidRPr="00A41554" w:rsidTr="000B2855">
        <w:tc>
          <w:tcPr>
            <w:tcW w:w="2139" w:type="pct"/>
          </w:tcPr>
          <w:p w:rsidR="00921985" w:rsidRPr="00E248AB" w:rsidRDefault="00921985" w:rsidP="00072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</w:tcPr>
          <w:p w:rsidR="00921985" w:rsidRPr="00E248AB" w:rsidRDefault="00921985" w:rsidP="00072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48AB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53" w:type="pct"/>
          </w:tcPr>
          <w:p w:rsidR="00921985" w:rsidRPr="00E248AB" w:rsidRDefault="00921985" w:rsidP="00072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:rsidR="00921985" w:rsidRPr="00E248AB" w:rsidRDefault="00921985" w:rsidP="00072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48AB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4" w:type="pct"/>
          </w:tcPr>
          <w:p w:rsidR="00921985" w:rsidRPr="00E248AB" w:rsidRDefault="00921985" w:rsidP="00072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:rsidR="00921985" w:rsidRPr="00E248AB" w:rsidRDefault="00921985" w:rsidP="00072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48AB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9" w:type="pct"/>
          </w:tcPr>
          <w:p w:rsidR="00921985" w:rsidRPr="00E248AB" w:rsidRDefault="00921985" w:rsidP="00072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:rsidR="00921985" w:rsidRPr="00E248AB" w:rsidRDefault="00C445F6" w:rsidP="00C44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21985" w:rsidRPr="00E248AB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921985" w:rsidRPr="00A41554" w:rsidTr="000B2855">
        <w:tc>
          <w:tcPr>
            <w:tcW w:w="2139" w:type="pct"/>
          </w:tcPr>
          <w:p w:rsidR="00921985" w:rsidRPr="00E248AB" w:rsidRDefault="00921985" w:rsidP="00072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61" w:type="pct"/>
            <w:gridSpan w:val="7"/>
          </w:tcPr>
          <w:p w:rsidR="00921985" w:rsidRPr="00E248AB" w:rsidRDefault="00921985" w:rsidP="00072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248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1B20" w:rsidRPr="00A41554" w:rsidTr="000B2855">
        <w:trPr>
          <w:trHeight w:val="416"/>
        </w:trPr>
        <w:tc>
          <w:tcPr>
            <w:tcW w:w="2139" w:type="pct"/>
          </w:tcPr>
          <w:p w:rsidR="00921985" w:rsidRPr="00E248AB" w:rsidRDefault="00921985" w:rsidP="000728EE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248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51" w:type="pct"/>
            <w:vAlign w:val="bottom"/>
          </w:tcPr>
          <w:p w:rsidR="00921985" w:rsidRPr="00E248AB" w:rsidRDefault="00921985" w:rsidP="000728EE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" w:type="pct"/>
          </w:tcPr>
          <w:p w:rsidR="00921985" w:rsidRPr="00E248AB" w:rsidRDefault="00921985" w:rsidP="000728EE">
            <w:pPr>
              <w:spacing w:line="240" w:lineRule="auto"/>
              <w:ind w:left="2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921985" w:rsidRPr="00E248AB" w:rsidRDefault="00921985" w:rsidP="000728EE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:rsidR="00921985" w:rsidRPr="00E248AB" w:rsidRDefault="00921985" w:rsidP="000728EE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921985" w:rsidRPr="00E248AB" w:rsidRDefault="00921985" w:rsidP="000728E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:rsidR="00921985" w:rsidRPr="00E248AB" w:rsidRDefault="00921985" w:rsidP="000728EE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:rsidR="00921985" w:rsidRPr="00E248AB" w:rsidRDefault="00921985" w:rsidP="000728E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F1B20" w:rsidRPr="00A41554" w:rsidTr="000B2855">
        <w:tc>
          <w:tcPr>
            <w:tcW w:w="2139" w:type="pct"/>
          </w:tcPr>
          <w:p w:rsidR="00E248AB" w:rsidRPr="00E248AB" w:rsidRDefault="00E248AB" w:rsidP="00E248AB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248AB">
              <w:rPr>
                <w:rFonts w:asciiTheme="majorBidi" w:hAnsiTheme="majorBidi"/>
                <w:sz w:val="30"/>
                <w:szCs w:val="30"/>
                <w:cs/>
              </w:rPr>
              <w:t>บริษัท</w:t>
            </w:r>
            <w:proofErr w:type="spellStart"/>
            <w:r w:rsidRPr="00E248AB">
              <w:rPr>
                <w:rFonts w:asciiTheme="majorBidi" w:hAnsiTheme="majorBidi"/>
                <w:sz w:val="30"/>
                <w:szCs w:val="30"/>
                <w:cs/>
              </w:rPr>
              <w:t>เอส</w:t>
            </w:r>
            <w:proofErr w:type="spellEnd"/>
            <w:r w:rsidRPr="00E248AB">
              <w:rPr>
                <w:rFonts w:asciiTheme="majorBidi" w:hAnsiTheme="majorBidi"/>
                <w:sz w:val="30"/>
                <w:szCs w:val="30"/>
                <w:cs/>
              </w:rPr>
              <w:t>ซีจี ผลิตภัณฑ์ก่อสร้าง จำกัด</w:t>
            </w:r>
          </w:p>
        </w:tc>
        <w:tc>
          <w:tcPr>
            <w:tcW w:w="651" w:type="pct"/>
            <w:vAlign w:val="bottom"/>
          </w:tcPr>
          <w:p w:rsidR="00E248AB" w:rsidRPr="00E248AB" w:rsidRDefault="00E248AB" w:rsidP="000706A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80"/>
              <w:rPr>
                <w:rFonts w:asciiTheme="majorBidi" w:hAnsiTheme="majorBidi" w:cstheme="majorBidi"/>
                <w:sz w:val="30"/>
                <w:szCs w:val="30"/>
              </w:rPr>
            </w:pPr>
            <w:r w:rsidRPr="00E248AB">
              <w:rPr>
                <w:rFonts w:asciiTheme="majorBidi" w:hAnsiTheme="majorBidi" w:cstheme="majorBidi"/>
                <w:sz w:val="30"/>
                <w:szCs w:val="30"/>
              </w:rPr>
              <w:t>8,11</w:t>
            </w:r>
            <w:r w:rsidR="00C74E4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3" w:type="pct"/>
          </w:tcPr>
          <w:p w:rsidR="00E248AB" w:rsidRPr="00E248AB" w:rsidRDefault="00E248AB" w:rsidP="00E248AB">
            <w:pPr>
              <w:spacing w:line="240" w:lineRule="auto"/>
              <w:ind w:left="2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E248AB" w:rsidRPr="00DF6FD1" w:rsidRDefault="00E248AB" w:rsidP="000706AF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F6F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E248AB" w:rsidRPr="00E248AB" w:rsidRDefault="00E248AB" w:rsidP="00E248A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E248AB" w:rsidRPr="00E31A88" w:rsidRDefault="00E248AB" w:rsidP="000706AF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31A88">
              <w:rPr>
                <w:rFonts w:asciiTheme="majorBidi" w:hAnsiTheme="majorBidi" w:cstheme="majorBidi"/>
                <w:sz w:val="30"/>
                <w:szCs w:val="30"/>
              </w:rPr>
              <w:t>8,11</w:t>
            </w:r>
            <w:r w:rsidR="00C74E4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:rsidR="00E248AB" w:rsidRPr="00E248AB" w:rsidRDefault="00E248AB" w:rsidP="00E248A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:rsidR="00E248AB" w:rsidRPr="00C445F6" w:rsidRDefault="00E248AB" w:rsidP="00BD349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445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1B20" w:rsidRPr="00A41554" w:rsidTr="000B2855">
        <w:tc>
          <w:tcPr>
            <w:tcW w:w="2139" w:type="pct"/>
          </w:tcPr>
          <w:p w:rsidR="00E248AB" w:rsidRPr="00E248AB" w:rsidRDefault="00E248AB" w:rsidP="00E248A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1" w:type="pct"/>
            <w:vAlign w:val="bottom"/>
          </w:tcPr>
          <w:p w:rsidR="00E248AB" w:rsidRPr="00E31A88" w:rsidRDefault="00E248AB" w:rsidP="00E31A88">
            <w:pPr>
              <w:pStyle w:val="acctfourfigures"/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:rsidR="00E248AB" w:rsidRPr="00E248AB" w:rsidRDefault="00E248AB" w:rsidP="00E248AB">
            <w:pPr>
              <w:spacing w:line="240" w:lineRule="auto"/>
              <w:ind w:left="2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E248AB" w:rsidRPr="00DF6FD1" w:rsidRDefault="00E248AB" w:rsidP="00E31A88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E248AB" w:rsidRPr="00E248AB" w:rsidRDefault="00E248AB" w:rsidP="00E248A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E248AB" w:rsidRPr="00E31A88" w:rsidRDefault="00E248AB" w:rsidP="00BD3499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:rsidR="00E248AB" w:rsidRPr="00E248AB" w:rsidRDefault="00E248AB" w:rsidP="00E248A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:rsidR="00E248AB" w:rsidRPr="00C445F6" w:rsidRDefault="00E248AB" w:rsidP="00BD349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1B20" w:rsidRPr="00A41554" w:rsidTr="000B2855">
        <w:tc>
          <w:tcPr>
            <w:tcW w:w="2139" w:type="pct"/>
          </w:tcPr>
          <w:p w:rsidR="00E248AB" w:rsidRPr="00E248AB" w:rsidRDefault="00E248AB" w:rsidP="00E248A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248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E248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E248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51" w:type="pct"/>
            <w:vAlign w:val="bottom"/>
          </w:tcPr>
          <w:p w:rsidR="00E248AB" w:rsidRPr="00E31A88" w:rsidRDefault="00E248AB" w:rsidP="00E31A88">
            <w:pPr>
              <w:pStyle w:val="acctfourfigures"/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:rsidR="00E248AB" w:rsidRPr="00E248AB" w:rsidRDefault="00E248AB" w:rsidP="00E248AB">
            <w:pPr>
              <w:spacing w:line="240" w:lineRule="auto"/>
              <w:ind w:left="2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E248AB" w:rsidRPr="00DF6FD1" w:rsidRDefault="00E248AB" w:rsidP="00E31A88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E248AB" w:rsidRPr="00E248AB" w:rsidRDefault="00E248AB" w:rsidP="00E248A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E248AB" w:rsidRPr="00E31A88" w:rsidRDefault="00E248AB" w:rsidP="00BD3499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:rsidR="00E248AB" w:rsidRPr="00E248AB" w:rsidRDefault="00E248AB" w:rsidP="00E248AB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:rsidR="00E248AB" w:rsidRPr="00C445F6" w:rsidRDefault="00E248AB" w:rsidP="00BD349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1B20" w:rsidRPr="00A41554" w:rsidTr="000B2855">
        <w:tc>
          <w:tcPr>
            <w:tcW w:w="2139" w:type="pct"/>
          </w:tcPr>
          <w:p w:rsidR="00CB414D" w:rsidRPr="00E248AB" w:rsidRDefault="00CB414D" w:rsidP="00CB414D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48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บริษัทแลนด์ </w:t>
            </w:r>
            <w:proofErr w:type="spellStart"/>
            <w:r w:rsidRPr="00E248AB">
              <w:rPr>
                <w:rFonts w:asciiTheme="majorBidi" w:hAnsiTheme="majorBidi" w:cstheme="majorBidi"/>
                <w:sz w:val="30"/>
                <w:szCs w:val="30"/>
                <w:cs/>
              </w:rPr>
              <w:t>แอนด์</w:t>
            </w:r>
            <w:proofErr w:type="spellEnd"/>
            <w:r w:rsidRPr="00E248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E248AB">
              <w:rPr>
                <w:rFonts w:asciiTheme="majorBidi" w:hAnsiTheme="majorBidi" w:cstheme="majorBidi"/>
                <w:sz w:val="30"/>
                <w:szCs w:val="30"/>
                <w:cs/>
              </w:rPr>
              <w:t>เฮ้าส์</w:t>
            </w:r>
            <w:proofErr w:type="spellEnd"/>
            <w:r w:rsidRPr="00E248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651" w:type="pct"/>
            <w:vAlign w:val="bottom"/>
          </w:tcPr>
          <w:p w:rsidR="00CB414D" w:rsidRPr="00E248AB" w:rsidRDefault="00CB414D" w:rsidP="000706A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2,53</w:t>
            </w:r>
            <w:r w:rsidR="00C74E4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3" w:type="pct"/>
          </w:tcPr>
          <w:p w:rsidR="00CB414D" w:rsidRPr="00E248AB" w:rsidRDefault="00CB414D" w:rsidP="00CB414D">
            <w:pPr>
              <w:spacing w:line="240" w:lineRule="auto"/>
              <w:ind w:left="2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CB414D" w:rsidRPr="00DF6FD1" w:rsidRDefault="00CB414D" w:rsidP="00E31A88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F6F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CB414D" w:rsidRPr="00E248AB" w:rsidRDefault="00CB414D" w:rsidP="00CB414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CB414D" w:rsidRPr="00E31A88" w:rsidRDefault="00CB414D" w:rsidP="00BD3499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31A88">
              <w:rPr>
                <w:rFonts w:asciiTheme="majorBidi" w:hAnsiTheme="majorBidi" w:cstheme="majorBidi"/>
                <w:sz w:val="30"/>
                <w:szCs w:val="30"/>
              </w:rPr>
              <w:t>2,53</w:t>
            </w:r>
            <w:r w:rsidR="00C74E4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9" w:type="pct"/>
          </w:tcPr>
          <w:p w:rsidR="00CB414D" w:rsidRPr="00E248AB" w:rsidRDefault="00CB414D" w:rsidP="00CB414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:rsidR="00CB414D" w:rsidRPr="00C445F6" w:rsidRDefault="00CB414D" w:rsidP="00BD349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445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1B20" w:rsidRPr="00A41554" w:rsidTr="000B2855">
        <w:tc>
          <w:tcPr>
            <w:tcW w:w="2139" w:type="pct"/>
          </w:tcPr>
          <w:p w:rsidR="00CB414D" w:rsidRPr="00E248AB" w:rsidRDefault="00CB414D" w:rsidP="00CB414D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48A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651" w:type="pct"/>
            <w:vAlign w:val="bottom"/>
          </w:tcPr>
          <w:p w:rsidR="00CB414D" w:rsidRPr="00E248AB" w:rsidRDefault="00CB414D" w:rsidP="000706A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3" w:type="pct"/>
          </w:tcPr>
          <w:p w:rsidR="00CB414D" w:rsidRPr="00E248AB" w:rsidRDefault="00CB414D" w:rsidP="00CB414D">
            <w:pPr>
              <w:spacing w:line="240" w:lineRule="auto"/>
              <w:ind w:left="21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:rsidR="00CB414D" w:rsidRPr="00DF6FD1" w:rsidRDefault="00CB414D" w:rsidP="00E31A88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F6F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CB414D" w:rsidRPr="00E248AB" w:rsidRDefault="00CB414D" w:rsidP="00CB414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:rsidR="00CB414D" w:rsidRPr="00E31A88" w:rsidRDefault="00CB414D" w:rsidP="00BD3499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31A8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:rsidR="00CB414D" w:rsidRPr="00E248AB" w:rsidRDefault="00CB414D" w:rsidP="00CB414D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:rsidR="00CB414D" w:rsidRPr="00C445F6" w:rsidRDefault="00CB414D" w:rsidP="00BD349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445F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1B20" w:rsidRPr="00E31A88" w:rsidTr="000B2855">
        <w:tc>
          <w:tcPr>
            <w:tcW w:w="2139" w:type="pct"/>
          </w:tcPr>
          <w:p w:rsidR="00CB414D" w:rsidRPr="00E248AB" w:rsidRDefault="00CB414D" w:rsidP="00CB414D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48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B414D" w:rsidRPr="00E31A88" w:rsidRDefault="00CB414D" w:rsidP="000706A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1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10,654</w:t>
            </w:r>
          </w:p>
        </w:tc>
        <w:tc>
          <w:tcPr>
            <w:tcW w:w="153" w:type="pct"/>
          </w:tcPr>
          <w:p w:rsidR="00CB414D" w:rsidRPr="00E31A88" w:rsidRDefault="00CB414D" w:rsidP="00CB414D">
            <w:pPr>
              <w:spacing w:line="240" w:lineRule="auto"/>
              <w:ind w:left="2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B414D" w:rsidRPr="00E31A88" w:rsidRDefault="00CB414D" w:rsidP="00E31A88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1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CB414D" w:rsidRPr="00E31A88" w:rsidRDefault="00CB414D" w:rsidP="00CB414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B414D" w:rsidRPr="00E31A88" w:rsidRDefault="00CB414D" w:rsidP="00BD3499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1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10,654</w:t>
            </w:r>
          </w:p>
        </w:tc>
        <w:tc>
          <w:tcPr>
            <w:tcW w:w="129" w:type="pct"/>
          </w:tcPr>
          <w:p w:rsidR="00CB414D" w:rsidRPr="00E31A88" w:rsidRDefault="00CB414D" w:rsidP="00CB414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B414D" w:rsidRPr="00E31A88" w:rsidRDefault="00CB414D" w:rsidP="00BD349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1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3F52EA" w:rsidRDefault="003F52EA" w:rsidP="003F52EA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36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979"/>
        <w:gridCol w:w="1151"/>
        <w:gridCol w:w="243"/>
        <w:gridCol w:w="1135"/>
        <w:gridCol w:w="236"/>
        <w:gridCol w:w="1060"/>
        <w:gridCol w:w="236"/>
        <w:gridCol w:w="1096"/>
      </w:tblGrid>
      <w:tr w:rsidR="000B2855" w:rsidRPr="00A41554" w:rsidTr="000B2855">
        <w:tc>
          <w:tcPr>
            <w:tcW w:w="2178" w:type="pct"/>
          </w:tcPr>
          <w:p w:rsidR="005B29A0" w:rsidRPr="00E248AB" w:rsidRDefault="005B29A0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48AB">
              <w:rPr>
                <w:rFonts w:asciiTheme="majorBidi" w:hAnsiTheme="majorBidi" w:cstheme="majorBidi"/>
              </w:rPr>
              <w:br w:type="page"/>
            </w:r>
            <w:r w:rsidRPr="00E248AB">
              <w:rPr>
                <w:rFonts w:asciiTheme="majorBidi" w:hAnsiTheme="majorBidi" w:cstheme="majorBidi"/>
              </w:rPr>
              <w:br w:type="page"/>
            </w:r>
            <w:r w:rsidRPr="00E248AB">
              <w:rPr>
                <w:rFonts w:asciiTheme="majorBidi" w:hAnsiTheme="majorBidi" w:cstheme="majorBidi"/>
                <w:cs/>
              </w:rPr>
              <w:br w:type="page"/>
            </w:r>
            <w:r w:rsidRPr="00E248AB">
              <w:rPr>
                <w:rFonts w:asciiTheme="majorBidi" w:hAnsiTheme="majorBidi" w:cstheme="majorBidi"/>
                <w:cs/>
              </w:rPr>
              <w:br w:type="page"/>
            </w:r>
            <w:r w:rsidRPr="00A415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84" w:type="pct"/>
            <w:gridSpan w:val="3"/>
          </w:tcPr>
          <w:p w:rsidR="005B29A0" w:rsidRPr="00E248AB" w:rsidRDefault="005B29A0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48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:rsidR="005B29A0" w:rsidRPr="00E248AB" w:rsidRDefault="005B29A0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:rsidR="005B29A0" w:rsidRPr="00E248AB" w:rsidRDefault="005B29A0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48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2855" w:rsidRPr="00A41554" w:rsidTr="000B2855">
        <w:tc>
          <w:tcPr>
            <w:tcW w:w="2178" w:type="pct"/>
          </w:tcPr>
          <w:p w:rsidR="005B29A0" w:rsidRPr="00E248AB" w:rsidRDefault="005B29A0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5B29A0" w:rsidRPr="00E248AB" w:rsidRDefault="005B29A0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48A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248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3" w:type="pct"/>
          </w:tcPr>
          <w:p w:rsidR="005B29A0" w:rsidRPr="00E248AB" w:rsidRDefault="005B29A0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:rsidR="005B29A0" w:rsidRPr="00E248AB" w:rsidRDefault="005B29A0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48A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248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9" w:type="pct"/>
          </w:tcPr>
          <w:p w:rsidR="005B29A0" w:rsidRPr="00E248AB" w:rsidRDefault="005B29A0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5B29A0" w:rsidRPr="00E248AB" w:rsidRDefault="005B29A0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48A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248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9" w:type="pct"/>
          </w:tcPr>
          <w:p w:rsidR="005B29A0" w:rsidRPr="00E248AB" w:rsidRDefault="005B29A0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5B29A0" w:rsidRPr="00E248AB" w:rsidRDefault="005B29A0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48A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248A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B2855" w:rsidRPr="00A41554" w:rsidTr="000B2855">
        <w:tc>
          <w:tcPr>
            <w:tcW w:w="2178" w:type="pct"/>
          </w:tcPr>
          <w:p w:rsidR="005B29A0" w:rsidRPr="00E248AB" w:rsidRDefault="005B29A0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5B29A0" w:rsidRPr="00E248AB" w:rsidRDefault="005B29A0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48AB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3" w:type="pct"/>
          </w:tcPr>
          <w:p w:rsidR="005B29A0" w:rsidRPr="00E248AB" w:rsidRDefault="005B29A0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:rsidR="005B29A0" w:rsidRPr="00E248AB" w:rsidRDefault="005B29A0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48AB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29" w:type="pct"/>
          </w:tcPr>
          <w:p w:rsidR="005B29A0" w:rsidRPr="00E248AB" w:rsidRDefault="005B29A0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5B29A0" w:rsidRPr="00E248AB" w:rsidRDefault="005B29A0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48AB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9" w:type="pct"/>
          </w:tcPr>
          <w:p w:rsidR="005B29A0" w:rsidRPr="00E248AB" w:rsidRDefault="005B29A0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5B29A0" w:rsidRPr="00E248AB" w:rsidRDefault="005B29A0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248AB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5B29A0" w:rsidRPr="00A41554" w:rsidTr="000B2855">
        <w:tc>
          <w:tcPr>
            <w:tcW w:w="2178" w:type="pct"/>
          </w:tcPr>
          <w:p w:rsidR="005B29A0" w:rsidRPr="00E248AB" w:rsidRDefault="005B29A0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2" w:type="pct"/>
            <w:gridSpan w:val="7"/>
          </w:tcPr>
          <w:p w:rsidR="005B29A0" w:rsidRPr="00E248AB" w:rsidRDefault="005B29A0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248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2855" w:rsidRPr="00A41554" w:rsidTr="000B2855">
        <w:trPr>
          <w:trHeight w:val="416"/>
        </w:trPr>
        <w:tc>
          <w:tcPr>
            <w:tcW w:w="2178" w:type="pct"/>
            <w:vAlign w:val="bottom"/>
          </w:tcPr>
          <w:p w:rsidR="005B29A0" w:rsidRPr="00A41554" w:rsidRDefault="005B29A0" w:rsidP="005B29A0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</w:tcPr>
          <w:p w:rsidR="005B29A0" w:rsidRPr="00A41554" w:rsidRDefault="005B29A0" w:rsidP="005B29A0">
            <w:pPr>
              <w:tabs>
                <w:tab w:val="decimal" w:pos="80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:rsidR="005B29A0" w:rsidRPr="00A41554" w:rsidRDefault="005B29A0" w:rsidP="005B29A0">
            <w:pPr>
              <w:tabs>
                <w:tab w:val="decimal" w:pos="59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:rsidR="005B29A0" w:rsidRPr="00A41554" w:rsidRDefault="005B29A0" w:rsidP="005B29A0">
            <w:pPr>
              <w:tabs>
                <w:tab w:val="decimal" w:pos="80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:rsidR="005B29A0" w:rsidRPr="00A41554" w:rsidRDefault="005B29A0" w:rsidP="005B29A0">
            <w:pPr>
              <w:tabs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5B29A0" w:rsidRPr="00A41554" w:rsidRDefault="005B29A0" w:rsidP="005B29A0">
            <w:pPr>
              <w:tabs>
                <w:tab w:val="decimal" w:pos="87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:rsidR="005B29A0" w:rsidRPr="00A41554" w:rsidRDefault="005B29A0" w:rsidP="005B29A0">
            <w:pPr>
              <w:tabs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5B29A0" w:rsidRPr="00A41554" w:rsidRDefault="005B29A0" w:rsidP="005B29A0">
            <w:pPr>
              <w:tabs>
                <w:tab w:val="decimal" w:pos="87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B2855" w:rsidRPr="00A41554" w:rsidTr="000B2855">
        <w:tc>
          <w:tcPr>
            <w:tcW w:w="2178" w:type="pct"/>
            <w:vAlign w:val="bottom"/>
          </w:tcPr>
          <w:p w:rsidR="005B29A0" w:rsidRPr="00A41554" w:rsidRDefault="005B29A0" w:rsidP="005B29A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บริษัทคิว</w:t>
            </w:r>
            <w:r w:rsidRPr="00A4155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คอน</w:t>
            </w:r>
            <w:r w:rsidRPr="00A415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อีส</w:t>
            </w:r>
            <w:proofErr w:type="spellStart"/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เทอร์น</w:t>
            </w:r>
            <w:proofErr w:type="spellEnd"/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:rsidR="005B29A0" w:rsidRPr="00DF6FD1" w:rsidRDefault="005B29A0" w:rsidP="000B2855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F6F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:rsidR="005B29A0" w:rsidRPr="00A41554" w:rsidRDefault="005B29A0" w:rsidP="005B29A0">
            <w:pPr>
              <w:tabs>
                <w:tab w:val="decimal" w:pos="59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:rsidR="005B29A0" w:rsidRPr="00A41554" w:rsidRDefault="005B29A0" w:rsidP="000B285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5B29A0" w:rsidRPr="00A41554" w:rsidRDefault="005B29A0" w:rsidP="005B29A0">
            <w:pPr>
              <w:tabs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:rsidR="005B29A0" w:rsidRPr="00DF6FD1" w:rsidRDefault="005B29A0" w:rsidP="000706AF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B2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  <w:r w:rsidRPr="00DF6F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,000</w:t>
            </w:r>
          </w:p>
        </w:tc>
        <w:tc>
          <w:tcPr>
            <w:tcW w:w="129" w:type="pct"/>
          </w:tcPr>
          <w:p w:rsidR="005B29A0" w:rsidRPr="00FF2E0C" w:rsidRDefault="005B29A0" w:rsidP="005B29A0">
            <w:pPr>
              <w:tabs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:rsidR="005B29A0" w:rsidRPr="00E31A88" w:rsidRDefault="005B29A0" w:rsidP="000706AF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1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300,000</w:t>
            </w:r>
          </w:p>
        </w:tc>
      </w:tr>
    </w:tbl>
    <w:p w:rsidR="00E31A88" w:rsidRDefault="00E31A88" w:rsidP="0001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A5374A" w:rsidRPr="000B2855" w:rsidRDefault="00A5374A" w:rsidP="000B2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B2855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รายการเคลื่อนไหวระหว่างงวดสามเดือนสิ้นสุดวันที่ </w:t>
      </w:r>
      <w:r w:rsidR="0024594F" w:rsidRPr="000B2855">
        <w:rPr>
          <w:rFonts w:asciiTheme="majorBidi" w:hAnsiTheme="majorBidi" w:cstheme="majorBidi"/>
          <w:sz w:val="30"/>
          <w:szCs w:val="30"/>
        </w:rPr>
        <w:t>3</w:t>
      </w:r>
      <w:r w:rsidR="00156E32" w:rsidRPr="000B2855">
        <w:rPr>
          <w:rFonts w:asciiTheme="majorBidi" w:hAnsiTheme="majorBidi" w:cstheme="majorBidi"/>
          <w:sz w:val="30"/>
          <w:szCs w:val="30"/>
        </w:rPr>
        <w:t>1</w:t>
      </w:r>
      <w:r w:rsidRPr="000B2855">
        <w:rPr>
          <w:rFonts w:asciiTheme="majorBidi" w:hAnsiTheme="majorBidi" w:cstheme="majorBidi"/>
          <w:sz w:val="30"/>
          <w:szCs w:val="30"/>
          <w:cs/>
        </w:rPr>
        <w:t xml:space="preserve"> มีนาคม สำหรับเงินกู้ยืมระยะสั้นจากกิจการที่เกี่ยวข้องกัน</w:t>
      </w:r>
      <w:r w:rsidR="00016D00" w:rsidRPr="000B285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0B2855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p w:rsidR="005B29A0" w:rsidRPr="00A41554" w:rsidRDefault="005B29A0" w:rsidP="0001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36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979"/>
        <w:gridCol w:w="1151"/>
        <w:gridCol w:w="245"/>
        <w:gridCol w:w="1135"/>
        <w:gridCol w:w="236"/>
        <w:gridCol w:w="1060"/>
        <w:gridCol w:w="236"/>
        <w:gridCol w:w="1094"/>
      </w:tblGrid>
      <w:tr w:rsidR="005B29A0" w:rsidRPr="00A41554" w:rsidTr="00E31A88">
        <w:tc>
          <w:tcPr>
            <w:tcW w:w="2178" w:type="pct"/>
          </w:tcPr>
          <w:p w:rsidR="005B29A0" w:rsidRPr="00E248AB" w:rsidRDefault="005B29A0" w:rsidP="00F015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48AB">
              <w:rPr>
                <w:rFonts w:asciiTheme="majorBidi" w:hAnsiTheme="majorBidi" w:cstheme="majorBidi"/>
              </w:rPr>
              <w:br w:type="page"/>
            </w:r>
            <w:r w:rsidRPr="00E248AB">
              <w:rPr>
                <w:rFonts w:asciiTheme="majorBidi" w:hAnsiTheme="majorBidi" w:cstheme="majorBidi"/>
              </w:rPr>
              <w:br w:type="page"/>
            </w:r>
            <w:r w:rsidRPr="00E248AB">
              <w:rPr>
                <w:rFonts w:asciiTheme="majorBidi" w:hAnsiTheme="majorBidi" w:cstheme="majorBidi"/>
                <w:cs/>
              </w:rPr>
              <w:br w:type="page"/>
            </w:r>
            <w:r w:rsidRPr="00E248AB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1385" w:type="pct"/>
            <w:gridSpan w:val="3"/>
          </w:tcPr>
          <w:p w:rsidR="005B29A0" w:rsidRPr="00E248AB" w:rsidRDefault="005B29A0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48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:rsidR="005B29A0" w:rsidRPr="00E248AB" w:rsidRDefault="005B29A0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:rsidR="005B29A0" w:rsidRPr="00E248AB" w:rsidRDefault="005B29A0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48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1A88" w:rsidRPr="00A41554" w:rsidTr="00E31A88">
        <w:tc>
          <w:tcPr>
            <w:tcW w:w="2178" w:type="pct"/>
          </w:tcPr>
          <w:p w:rsidR="005B29A0" w:rsidRPr="00E248AB" w:rsidRDefault="005B29A0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:rsidR="005B29A0" w:rsidRPr="00E248AB" w:rsidRDefault="005B29A0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48AB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4" w:type="pct"/>
          </w:tcPr>
          <w:p w:rsidR="005B29A0" w:rsidRPr="00E248AB" w:rsidRDefault="005B29A0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:rsidR="005B29A0" w:rsidRPr="00E248AB" w:rsidRDefault="005B29A0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48AB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29" w:type="pct"/>
          </w:tcPr>
          <w:p w:rsidR="005B29A0" w:rsidRPr="00E248AB" w:rsidRDefault="005B29A0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5B29A0" w:rsidRPr="00E248AB" w:rsidRDefault="005B29A0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48AB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9" w:type="pct"/>
          </w:tcPr>
          <w:p w:rsidR="005B29A0" w:rsidRPr="00E248AB" w:rsidRDefault="005B29A0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:rsidR="005B29A0" w:rsidRPr="00E248AB" w:rsidRDefault="005B29A0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248AB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5B29A0" w:rsidRPr="00A41554" w:rsidTr="00E31A88">
        <w:tc>
          <w:tcPr>
            <w:tcW w:w="2178" w:type="pct"/>
          </w:tcPr>
          <w:p w:rsidR="005B29A0" w:rsidRPr="00E248AB" w:rsidRDefault="005B29A0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2" w:type="pct"/>
            <w:gridSpan w:val="7"/>
          </w:tcPr>
          <w:p w:rsidR="005B29A0" w:rsidRPr="00E248AB" w:rsidRDefault="005B29A0" w:rsidP="004928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248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1A88" w:rsidRPr="00A41554" w:rsidTr="00E31A88">
        <w:trPr>
          <w:trHeight w:val="416"/>
        </w:trPr>
        <w:tc>
          <w:tcPr>
            <w:tcW w:w="2178" w:type="pct"/>
          </w:tcPr>
          <w:p w:rsidR="005B29A0" w:rsidRPr="00A41554" w:rsidRDefault="005B29A0" w:rsidP="005B29A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415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30" w:type="pct"/>
          </w:tcPr>
          <w:p w:rsidR="005B29A0" w:rsidRPr="000B2855" w:rsidRDefault="005B29A0" w:rsidP="000706AF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B28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:rsidR="005B29A0" w:rsidRPr="00A41554" w:rsidRDefault="005B29A0" w:rsidP="005B29A0">
            <w:pPr>
              <w:tabs>
                <w:tab w:val="decimal" w:pos="594"/>
              </w:tabs>
              <w:spacing w:line="240" w:lineRule="auto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21" w:type="pct"/>
          </w:tcPr>
          <w:p w:rsidR="005B29A0" w:rsidRPr="00A41554" w:rsidRDefault="005B29A0" w:rsidP="000706AF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129" w:type="pct"/>
          </w:tcPr>
          <w:p w:rsidR="005B29A0" w:rsidRPr="00A41554" w:rsidRDefault="005B29A0" w:rsidP="005B29A0">
            <w:pPr>
              <w:tabs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5B29A0" w:rsidRPr="00FF2E0C" w:rsidRDefault="005B29A0" w:rsidP="005B29A0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F2E0C"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  <w:tc>
          <w:tcPr>
            <w:tcW w:w="129" w:type="pct"/>
          </w:tcPr>
          <w:p w:rsidR="005B29A0" w:rsidRPr="00FF2E0C" w:rsidRDefault="005B29A0" w:rsidP="005B29A0">
            <w:pPr>
              <w:tabs>
                <w:tab w:val="decimal" w:pos="86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:rsidR="005B29A0" w:rsidRPr="00FF2E0C" w:rsidRDefault="005B29A0" w:rsidP="005B29A0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336</w:t>
            </w:r>
            <w:r w:rsidRPr="00FF2E0C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  <w:tr w:rsidR="00E31A88" w:rsidRPr="00A41554" w:rsidTr="00E31A88">
        <w:trPr>
          <w:trHeight w:val="416"/>
        </w:trPr>
        <w:tc>
          <w:tcPr>
            <w:tcW w:w="2178" w:type="pct"/>
          </w:tcPr>
          <w:p w:rsidR="005B29A0" w:rsidRPr="00A41554" w:rsidRDefault="005B29A0" w:rsidP="005B29A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0" w:type="pct"/>
          </w:tcPr>
          <w:p w:rsidR="005B29A0" w:rsidRPr="000B2855" w:rsidRDefault="005B29A0" w:rsidP="005B29A0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B28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:rsidR="005B29A0" w:rsidRPr="00A41554" w:rsidRDefault="005B29A0" w:rsidP="005B29A0">
            <w:pPr>
              <w:tabs>
                <w:tab w:val="decimal" w:pos="594"/>
              </w:tabs>
              <w:spacing w:line="240" w:lineRule="auto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21" w:type="pct"/>
          </w:tcPr>
          <w:p w:rsidR="005B29A0" w:rsidRPr="00A41554" w:rsidRDefault="005B29A0" w:rsidP="005B29A0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129" w:type="pct"/>
          </w:tcPr>
          <w:p w:rsidR="005B29A0" w:rsidRPr="00A41554" w:rsidRDefault="005B29A0" w:rsidP="005B29A0">
            <w:pPr>
              <w:tabs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5B29A0" w:rsidRPr="00FF2E0C" w:rsidRDefault="005B29A0" w:rsidP="005B29A0">
            <w:pPr>
              <w:pStyle w:val="acctfourfigures"/>
              <w:tabs>
                <w:tab w:val="clear" w:pos="765"/>
                <w:tab w:val="decimal" w:pos="4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F2E0C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129" w:type="pct"/>
          </w:tcPr>
          <w:p w:rsidR="005B29A0" w:rsidRPr="00FF2E0C" w:rsidRDefault="005B29A0" w:rsidP="005B29A0">
            <w:pPr>
              <w:tabs>
                <w:tab w:val="decimal" w:pos="86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:rsidR="005B29A0" w:rsidRPr="00FF2E0C" w:rsidRDefault="005B29A0" w:rsidP="005B29A0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F2E0C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  <w:tr w:rsidR="00E31A88" w:rsidRPr="00A41554" w:rsidTr="00E31A88">
        <w:tc>
          <w:tcPr>
            <w:tcW w:w="2178" w:type="pct"/>
          </w:tcPr>
          <w:p w:rsidR="005B29A0" w:rsidRPr="00A41554" w:rsidRDefault="005B29A0" w:rsidP="005B29A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5B29A0" w:rsidRPr="00DF6FD1" w:rsidRDefault="005B29A0" w:rsidP="005B29A0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6F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:rsidR="005B29A0" w:rsidRPr="00DF6FD1" w:rsidRDefault="005B29A0" w:rsidP="005B29A0">
            <w:pPr>
              <w:tabs>
                <w:tab w:val="decimal" w:pos="59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:rsidR="005B29A0" w:rsidRPr="00DF6FD1" w:rsidRDefault="005B29A0" w:rsidP="005B29A0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6FD1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129" w:type="pct"/>
          </w:tcPr>
          <w:p w:rsidR="005B29A0" w:rsidRPr="00DF6FD1" w:rsidRDefault="005B29A0" w:rsidP="005B29A0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5B29A0" w:rsidRPr="00DF6FD1" w:rsidRDefault="005B29A0" w:rsidP="005B29A0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6F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300,000</w:t>
            </w:r>
          </w:p>
        </w:tc>
        <w:tc>
          <w:tcPr>
            <w:tcW w:w="129" w:type="pct"/>
          </w:tcPr>
          <w:p w:rsidR="005B29A0" w:rsidRPr="00DF6FD1" w:rsidRDefault="005B29A0" w:rsidP="005B29A0">
            <w:pPr>
              <w:tabs>
                <w:tab w:val="decimal" w:pos="86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:rsidR="005B29A0" w:rsidRPr="00DF6FD1" w:rsidRDefault="005B29A0" w:rsidP="005B29A0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6F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343,000</w:t>
            </w:r>
          </w:p>
        </w:tc>
      </w:tr>
    </w:tbl>
    <w:p w:rsidR="005B29A0" w:rsidRDefault="005B29A0" w:rsidP="00016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9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4023"/>
        <w:gridCol w:w="1153"/>
        <w:gridCol w:w="266"/>
        <w:gridCol w:w="1101"/>
        <w:gridCol w:w="255"/>
        <w:gridCol w:w="1048"/>
        <w:gridCol w:w="237"/>
        <w:gridCol w:w="1096"/>
      </w:tblGrid>
      <w:tr w:rsidR="00F3170F" w:rsidRPr="00A41554" w:rsidTr="00E31A88">
        <w:tc>
          <w:tcPr>
            <w:tcW w:w="2191" w:type="pct"/>
          </w:tcPr>
          <w:p w:rsidR="00FB5259" w:rsidRPr="00A41554" w:rsidRDefault="00CA77E8" w:rsidP="006505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</w:rPr>
              <w:br w:type="page"/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FB5259" w:rsidRPr="00A415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73" w:type="pct"/>
            <w:gridSpan w:val="3"/>
          </w:tcPr>
          <w:p w:rsidR="00FB5259" w:rsidRPr="00A41554" w:rsidRDefault="00FB5259" w:rsidP="003A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:rsidR="00FB5259" w:rsidRPr="00A41554" w:rsidRDefault="00FB5259" w:rsidP="003A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7" w:type="pct"/>
            <w:gridSpan w:val="3"/>
          </w:tcPr>
          <w:p w:rsidR="00FB5259" w:rsidRPr="00A41554" w:rsidRDefault="00FB5259" w:rsidP="003A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29A0" w:rsidRPr="00A41554" w:rsidTr="00E31A88">
        <w:tc>
          <w:tcPr>
            <w:tcW w:w="2191" w:type="pct"/>
          </w:tcPr>
          <w:p w:rsidR="00502D7B" w:rsidRPr="00A41554" w:rsidRDefault="00502D7B" w:rsidP="00502D7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:rsidR="00502D7B" w:rsidRPr="00A41554" w:rsidRDefault="00502D7B" w:rsidP="00502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:rsidR="00502D7B" w:rsidRPr="00A41554" w:rsidRDefault="00502D7B" w:rsidP="00502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502D7B" w:rsidRPr="00A41554" w:rsidRDefault="00502D7B" w:rsidP="00502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39" w:type="pct"/>
          </w:tcPr>
          <w:p w:rsidR="00502D7B" w:rsidRPr="00A41554" w:rsidRDefault="00502D7B" w:rsidP="00502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:rsidR="00502D7B" w:rsidRPr="00A41554" w:rsidRDefault="00502D7B" w:rsidP="00502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9" w:type="pct"/>
          </w:tcPr>
          <w:p w:rsidR="00502D7B" w:rsidRPr="00A41554" w:rsidRDefault="00502D7B" w:rsidP="00502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:rsidR="00502D7B" w:rsidRPr="00A41554" w:rsidRDefault="00502D7B" w:rsidP="00502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502D7B" w:rsidRPr="00A41554" w:rsidTr="00E31A88">
        <w:tc>
          <w:tcPr>
            <w:tcW w:w="2191" w:type="pct"/>
          </w:tcPr>
          <w:p w:rsidR="00502D7B" w:rsidRPr="00A41554" w:rsidRDefault="00502D7B" w:rsidP="00502D7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09" w:type="pct"/>
            <w:gridSpan w:val="7"/>
          </w:tcPr>
          <w:p w:rsidR="00502D7B" w:rsidRPr="00A41554" w:rsidRDefault="00502D7B" w:rsidP="00502D7B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2D7B" w:rsidRPr="00A41554" w:rsidTr="00E31A88">
        <w:tc>
          <w:tcPr>
            <w:tcW w:w="2191" w:type="pct"/>
          </w:tcPr>
          <w:p w:rsidR="00502D7B" w:rsidRPr="00A41554" w:rsidRDefault="00502D7B" w:rsidP="00502D7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415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415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809" w:type="pct"/>
            <w:gridSpan w:val="7"/>
          </w:tcPr>
          <w:p w:rsidR="00502D7B" w:rsidRPr="00A41554" w:rsidRDefault="00502D7B" w:rsidP="00502D7B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B29A0" w:rsidRPr="00A41554" w:rsidTr="00E31A88">
        <w:tc>
          <w:tcPr>
            <w:tcW w:w="2191" w:type="pct"/>
          </w:tcPr>
          <w:p w:rsidR="00E36120" w:rsidRPr="00A41554" w:rsidRDefault="00E36120" w:rsidP="00E3612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28" w:type="pct"/>
          </w:tcPr>
          <w:p w:rsidR="00E36120" w:rsidRPr="00E36120" w:rsidRDefault="00E36120" w:rsidP="005B29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61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5,696</w:t>
            </w:r>
          </w:p>
        </w:tc>
        <w:tc>
          <w:tcPr>
            <w:tcW w:w="145" w:type="pct"/>
          </w:tcPr>
          <w:p w:rsidR="00E36120" w:rsidRPr="00E36120" w:rsidRDefault="00E36120" w:rsidP="00E3612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E36120" w:rsidRPr="00E36120" w:rsidRDefault="00E36120" w:rsidP="005B29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61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4,991</w:t>
            </w:r>
          </w:p>
        </w:tc>
        <w:tc>
          <w:tcPr>
            <w:tcW w:w="139" w:type="pct"/>
          </w:tcPr>
          <w:p w:rsidR="00E36120" w:rsidRPr="00E36120" w:rsidRDefault="00E36120" w:rsidP="00E3612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:rsidR="00E36120" w:rsidRPr="00E31A88" w:rsidRDefault="00E36120" w:rsidP="00E31A88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31A88">
              <w:rPr>
                <w:rFonts w:asciiTheme="majorBidi" w:hAnsiTheme="majorBidi" w:cstheme="majorBidi"/>
                <w:sz w:val="30"/>
                <w:szCs w:val="30"/>
              </w:rPr>
              <w:t>5,696</w:t>
            </w:r>
          </w:p>
        </w:tc>
        <w:tc>
          <w:tcPr>
            <w:tcW w:w="129" w:type="pct"/>
          </w:tcPr>
          <w:p w:rsidR="00E36120" w:rsidRPr="00E36120" w:rsidRDefault="00E36120" w:rsidP="00E3612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:rsidR="00E36120" w:rsidRPr="00E31A88" w:rsidRDefault="00E36120" w:rsidP="00E31A88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31A88">
              <w:rPr>
                <w:rFonts w:asciiTheme="majorBidi" w:hAnsiTheme="majorBidi" w:cstheme="majorBidi"/>
                <w:sz w:val="30"/>
                <w:szCs w:val="30"/>
              </w:rPr>
              <w:t>4,991</w:t>
            </w:r>
          </w:p>
        </w:tc>
      </w:tr>
      <w:tr w:rsidR="005B29A0" w:rsidRPr="00A41554" w:rsidTr="00E31A88">
        <w:tc>
          <w:tcPr>
            <w:tcW w:w="2191" w:type="pct"/>
          </w:tcPr>
          <w:p w:rsidR="00E36120" w:rsidRPr="00A41554" w:rsidRDefault="00E36120" w:rsidP="00E3612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8" w:type="pct"/>
          </w:tcPr>
          <w:p w:rsidR="00E36120" w:rsidRPr="00E36120" w:rsidRDefault="00E36120" w:rsidP="005B29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61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145" w:type="pct"/>
          </w:tcPr>
          <w:p w:rsidR="00E36120" w:rsidRPr="00E36120" w:rsidRDefault="00E36120" w:rsidP="00E3612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E36120" w:rsidRPr="00E36120" w:rsidRDefault="00E36120" w:rsidP="005B29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61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143</w:t>
            </w:r>
          </w:p>
        </w:tc>
        <w:tc>
          <w:tcPr>
            <w:tcW w:w="139" w:type="pct"/>
          </w:tcPr>
          <w:p w:rsidR="00E36120" w:rsidRPr="00E36120" w:rsidRDefault="00E36120" w:rsidP="00E3612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:rsidR="00E36120" w:rsidRPr="00E31A88" w:rsidRDefault="00E36120" w:rsidP="00E31A88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31A88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129" w:type="pct"/>
          </w:tcPr>
          <w:p w:rsidR="00E36120" w:rsidRPr="00E36120" w:rsidRDefault="00E36120" w:rsidP="00E3612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:rsidR="00E36120" w:rsidRPr="00E31A88" w:rsidRDefault="00E36120" w:rsidP="00E31A88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31A88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</w:tr>
      <w:tr w:rsidR="005B29A0" w:rsidRPr="00A41554" w:rsidTr="00E31A88">
        <w:tc>
          <w:tcPr>
            <w:tcW w:w="2191" w:type="pct"/>
          </w:tcPr>
          <w:p w:rsidR="00E36120" w:rsidRPr="00A41554" w:rsidRDefault="00E36120" w:rsidP="00E3612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28" w:type="pct"/>
          </w:tcPr>
          <w:p w:rsidR="00E36120" w:rsidRPr="00E36120" w:rsidRDefault="00E36120" w:rsidP="005B29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61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5" w:type="pct"/>
          </w:tcPr>
          <w:p w:rsidR="00E36120" w:rsidRPr="00E36120" w:rsidRDefault="00E36120" w:rsidP="00E3612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E36120" w:rsidRPr="00E36120" w:rsidRDefault="00E36120" w:rsidP="005B29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61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39" w:type="pct"/>
          </w:tcPr>
          <w:p w:rsidR="00E36120" w:rsidRPr="00E36120" w:rsidRDefault="00E36120" w:rsidP="00E3612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:rsidR="00E36120" w:rsidRPr="00E31A88" w:rsidRDefault="00E36120" w:rsidP="00E31A88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31A8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:rsidR="00E36120" w:rsidRPr="00E36120" w:rsidRDefault="00E36120" w:rsidP="00E3612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:rsidR="00E36120" w:rsidRPr="00E31A88" w:rsidRDefault="00E36120" w:rsidP="00E31A88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31A8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5B29A0" w:rsidRPr="00A41554" w:rsidTr="00E31A88">
        <w:tc>
          <w:tcPr>
            <w:tcW w:w="2191" w:type="pct"/>
            <w:vAlign w:val="bottom"/>
          </w:tcPr>
          <w:p w:rsidR="00E36120" w:rsidRPr="00A41554" w:rsidRDefault="00E36120" w:rsidP="00E36120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:rsidR="00E36120" w:rsidRPr="00E36120" w:rsidRDefault="00E36120" w:rsidP="005B29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361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5,848</w:t>
            </w:r>
          </w:p>
        </w:tc>
        <w:tc>
          <w:tcPr>
            <w:tcW w:w="145" w:type="pct"/>
          </w:tcPr>
          <w:p w:rsidR="00E36120" w:rsidRPr="00E36120" w:rsidRDefault="00E36120" w:rsidP="00E36120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:rsidR="00E36120" w:rsidRPr="00E36120" w:rsidRDefault="00E36120" w:rsidP="005B29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361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5,135</w:t>
            </w:r>
          </w:p>
        </w:tc>
        <w:tc>
          <w:tcPr>
            <w:tcW w:w="139" w:type="pct"/>
          </w:tcPr>
          <w:p w:rsidR="00E36120" w:rsidRPr="00E36120" w:rsidRDefault="00E36120" w:rsidP="00E36120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:rsidR="00E36120" w:rsidRPr="00E31A88" w:rsidRDefault="00E36120" w:rsidP="00E31A88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1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5,848</w:t>
            </w:r>
          </w:p>
        </w:tc>
        <w:tc>
          <w:tcPr>
            <w:tcW w:w="129" w:type="pct"/>
          </w:tcPr>
          <w:p w:rsidR="00E36120" w:rsidRPr="00E31A88" w:rsidRDefault="00E36120" w:rsidP="00E36120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:rsidR="00E36120" w:rsidRPr="00E31A88" w:rsidRDefault="00E36120" w:rsidP="00E31A88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1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5,135</w:t>
            </w:r>
          </w:p>
        </w:tc>
      </w:tr>
    </w:tbl>
    <w:p w:rsidR="009F5307" w:rsidRPr="00A41554" w:rsidRDefault="009F5307" w:rsidP="004C76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A41554" w:rsidRDefault="009F5307" w:rsidP="00DB6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41554">
        <w:rPr>
          <w:rFonts w:asciiTheme="majorBidi" w:hAnsiTheme="majorBidi" w:cstheme="majorBidi"/>
          <w:spacing w:val="-4"/>
          <w:sz w:val="30"/>
          <w:szCs w:val="30"/>
          <w:cs/>
        </w:rPr>
        <w:t>ค่าตอบแทนผู้บริหาร ประกอบด้วย ค่าตอบแทนที่จ่ายให้แก่คณะกรรมการ</w:t>
      </w:r>
      <w:proofErr w:type="spellStart"/>
      <w:r w:rsidRPr="00A41554">
        <w:rPr>
          <w:rFonts w:asciiTheme="majorBidi" w:hAnsiTheme="majorBidi" w:cstheme="majorBidi"/>
          <w:spacing w:val="-4"/>
          <w:sz w:val="30"/>
          <w:szCs w:val="30"/>
          <w:cs/>
        </w:rPr>
        <w:t>บริษัทค</w:t>
      </w:r>
      <w:proofErr w:type="spellEnd"/>
      <w:r w:rsidRPr="00A41554">
        <w:rPr>
          <w:rFonts w:asciiTheme="majorBidi" w:hAnsiTheme="majorBidi" w:cstheme="majorBidi"/>
          <w:spacing w:val="-4"/>
          <w:sz w:val="30"/>
          <w:szCs w:val="30"/>
          <w:cs/>
        </w:rPr>
        <w:t>วอ</w:t>
      </w:r>
      <w:proofErr w:type="spellStart"/>
      <w:r w:rsidRPr="00A41554">
        <w:rPr>
          <w:rFonts w:asciiTheme="majorBidi" w:hAnsiTheme="majorBidi" w:cstheme="majorBidi"/>
          <w:spacing w:val="-4"/>
          <w:sz w:val="30"/>
          <w:szCs w:val="30"/>
          <w:cs/>
        </w:rPr>
        <w:t>ลิตี้</w:t>
      </w:r>
      <w:proofErr w:type="spellEnd"/>
      <w:r w:rsidRPr="00A41554">
        <w:rPr>
          <w:rFonts w:asciiTheme="majorBidi" w:hAnsiTheme="majorBidi" w:cstheme="majorBidi"/>
          <w:spacing w:val="-4"/>
          <w:sz w:val="30"/>
          <w:szCs w:val="30"/>
          <w:cs/>
        </w:rPr>
        <w:t>คอน</w:t>
      </w:r>
      <w:proofErr w:type="spellStart"/>
      <w:r w:rsidRPr="00A41554">
        <w:rPr>
          <w:rFonts w:asciiTheme="majorBidi" w:hAnsiTheme="majorBidi" w:cstheme="majorBidi"/>
          <w:spacing w:val="-4"/>
          <w:sz w:val="30"/>
          <w:szCs w:val="30"/>
          <w:cs/>
        </w:rPr>
        <w:t>สตรัคชั่นโปรดัคส์</w:t>
      </w:r>
      <w:proofErr w:type="spellEnd"/>
      <w:r w:rsidRPr="00A4155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จำกัด</w:t>
      </w:r>
      <w:r w:rsidRPr="00A415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84708">
        <w:rPr>
          <w:rFonts w:asciiTheme="majorBidi" w:hAnsiTheme="majorBidi" w:cstheme="majorBidi"/>
          <w:spacing w:val="6"/>
          <w:sz w:val="30"/>
          <w:szCs w:val="30"/>
          <w:cs/>
        </w:rPr>
        <w:t>(มหาชน) และบริษัทย่อย ตามข้อบังคับของ</w:t>
      </w:r>
      <w:r w:rsidR="003E3BC7" w:rsidRPr="00784708">
        <w:rPr>
          <w:rFonts w:asciiTheme="majorBidi" w:hAnsiTheme="majorBidi" w:cstheme="majorBidi"/>
          <w:spacing w:val="6"/>
          <w:sz w:val="30"/>
          <w:szCs w:val="30"/>
          <w:cs/>
        </w:rPr>
        <w:t>กลุ่ม</w:t>
      </w:r>
      <w:r w:rsidRPr="00784708">
        <w:rPr>
          <w:rFonts w:asciiTheme="majorBidi" w:hAnsiTheme="majorBidi" w:cstheme="majorBidi"/>
          <w:spacing w:val="6"/>
          <w:sz w:val="30"/>
          <w:szCs w:val="30"/>
          <w:cs/>
        </w:rPr>
        <w:t>บริษัท และค่าตอบแทนที่จ่ายให้แก่ผ</w:t>
      </w:r>
      <w:r w:rsidR="00C10DCE" w:rsidRPr="00784708">
        <w:rPr>
          <w:rFonts w:asciiTheme="majorBidi" w:hAnsiTheme="majorBidi" w:cstheme="majorBidi"/>
          <w:spacing w:val="6"/>
          <w:sz w:val="30"/>
          <w:szCs w:val="30"/>
          <w:cs/>
        </w:rPr>
        <w:t>ู้บริหารของกลุ่มบริษัท</w:t>
      </w:r>
      <w:r w:rsidRPr="00A415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84708">
        <w:rPr>
          <w:rFonts w:asciiTheme="majorBidi" w:hAnsiTheme="majorBidi" w:cstheme="majorBidi"/>
          <w:spacing w:val="4"/>
          <w:sz w:val="30"/>
          <w:szCs w:val="30"/>
          <w:cs/>
        </w:rPr>
        <w:t>ซึ่งได้แก่ เงินเดือน โบนัส เงินตอบแทนพิเศษและอื่นๆ รวมทั้ง เงินสมทบกองทุนสำรองเลี้ยงชีพที่กลุ่มบริษัท</w:t>
      </w:r>
      <w:r w:rsidR="00253033" w:rsidRPr="00A41554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41554">
        <w:rPr>
          <w:rFonts w:asciiTheme="majorBidi" w:hAnsiTheme="majorBidi" w:cstheme="majorBidi"/>
          <w:sz w:val="30"/>
          <w:szCs w:val="30"/>
          <w:cs/>
        </w:rPr>
        <w:t>จ่ายสมทบให้ผู้บริหารในฐานะพนักงานของกลุ่มบริษัท</w:t>
      </w:r>
    </w:p>
    <w:p w:rsidR="004B3FCE" w:rsidRDefault="004B3FCE" w:rsidP="00DB6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4B3FCE" w:rsidRDefault="004B3FCE" w:rsidP="00DB6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4B3FCE" w:rsidRDefault="004B3FCE" w:rsidP="00DB6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4B3FCE" w:rsidRDefault="004B3FCE" w:rsidP="00DB6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4B3FCE" w:rsidRDefault="004B3FCE" w:rsidP="00DB6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4B3FCE" w:rsidRDefault="004B3FCE" w:rsidP="00DB6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616F3E" w:rsidRDefault="00616F3E" w:rsidP="00DB6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4B3FCE" w:rsidRDefault="004B3FCE" w:rsidP="00DB6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4B3FCE" w:rsidRDefault="004B3FCE" w:rsidP="00DB6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661CC0" w:rsidRPr="00A41554" w:rsidRDefault="00866DB5" w:rsidP="00E31A88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4155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ลูกหนี้การค้า </w:t>
      </w:r>
    </w:p>
    <w:p w:rsidR="002725A2" w:rsidRPr="00E31A88" w:rsidRDefault="002725A2" w:rsidP="00050A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hanging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1079"/>
        <w:gridCol w:w="271"/>
        <w:gridCol w:w="1083"/>
        <w:gridCol w:w="269"/>
        <w:gridCol w:w="1103"/>
        <w:gridCol w:w="249"/>
        <w:gridCol w:w="1103"/>
      </w:tblGrid>
      <w:tr w:rsidR="00502D7B" w:rsidRPr="00A41554" w:rsidTr="00E36120">
        <w:tc>
          <w:tcPr>
            <w:tcW w:w="1711" w:type="pct"/>
          </w:tcPr>
          <w:p w:rsidR="00502D7B" w:rsidRPr="00A41554" w:rsidRDefault="00502D7B" w:rsidP="00A01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:rsidR="00502D7B" w:rsidRPr="00A41554" w:rsidRDefault="00502D7B" w:rsidP="00A01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:rsidR="00502D7B" w:rsidRPr="00A41554" w:rsidRDefault="00502D7B" w:rsidP="00A01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502D7B" w:rsidRPr="00A41554" w:rsidRDefault="00502D7B" w:rsidP="00A01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pct"/>
            <w:gridSpan w:val="3"/>
          </w:tcPr>
          <w:p w:rsidR="00502D7B" w:rsidRPr="00A41554" w:rsidRDefault="00502D7B" w:rsidP="00A01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2D7B" w:rsidRPr="00A41554" w:rsidTr="00E36120">
        <w:tc>
          <w:tcPr>
            <w:tcW w:w="1711" w:type="pct"/>
          </w:tcPr>
          <w:p w:rsidR="00502D7B" w:rsidRPr="00A41554" w:rsidRDefault="00502D7B" w:rsidP="00502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:rsidR="00502D7B" w:rsidRPr="00A41554" w:rsidRDefault="00502D7B" w:rsidP="00502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:rsidR="00502D7B" w:rsidRPr="00A41554" w:rsidRDefault="00502D7B" w:rsidP="00502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7" w:type="pct"/>
          </w:tcPr>
          <w:p w:rsidR="00502D7B" w:rsidRPr="00A41554" w:rsidRDefault="00502D7B" w:rsidP="00502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:rsidR="00502D7B" w:rsidRPr="00A41554" w:rsidRDefault="00502D7B" w:rsidP="00502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:rsidR="00502D7B" w:rsidRPr="00A41554" w:rsidRDefault="00502D7B" w:rsidP="00502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:rsidR="00502D7B" w:rsidRPr="00A41554" w:rsidRDefault="00502D7B" w:rsidP="00502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5" w:type="pct"/>
          </w:tcPr>
          <w:p w:rsidR="00502D7B" w:rsidRPr="00A41554" w:rsidRDefault="00502D7B" w:rsidP="00502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:rsidR="00502D7B" w:rsidRPr="00A41554" w:rsidRDefault="00502D7B" w:rsidP="00502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02D7B" w:rsidRPr="00A41554" w:rsidTr="00E36120">
        <w:tc>
          <w:tcPr>
            <w:tcW w:w="1711" w:type="pct"/>
          </w:tcPr>
          <w:p w:rsidR="00502D7B" w:rsidRPr="00A41554" w:rsidRDefault="00502D7B" w:rsidP="00502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:rsidR="00502D7B" w:rsidRPr="00A41554" w:rsidRDefault="00502D7B" w:rsidP="00502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6" w:type="pct"/>
          </w:tcPr>
          <w:p w:rsidR="00502D7B" w:rsidRPr="00A41554" w:rsidRDefault="00502D7B" w:rsidP="00502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502D7B" w:rsidRPr="00A41554" w:rsidRDefault="00502D7B" w:rsidP="00502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:rsidR="00502D7B" w:rsidRPr="00A41554" w:rsidRDefault="00502D7B" w:rsidP="00502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6" w:type="pct"/>
          </w:tcPr>
          <w:p w:rsidR="00502D7B" w:rsidRPr="00A41554" w:rsidRDefault="00502D7B" w:rsidP="00502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:rsidR="00502D7B" w:rsidRPr="00A41554" w:rsidRDefault="00502D7B" w:rsidP="00502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5" w:type="pct"/>
          </w:tcPr>
          <w:p w:rsidR="00502D7B" w:rsidRPr="00A41554" w:rsidRDefault="00502D7B" w:rsidP="00502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:rsidR="00502D7B" w:rsidRPr="00A41554" w:rsidRDefault="00502D7B" w:rsidP="00502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502D7B" w:rsidRPr="00A41554" w:rsidTr="009B28C6">
        <w:tc>
          <w:tcPr>
            <w:tcW w:w="1711" w:type="pct"/>
          </w:tcPr>
          <w:p w:rsidR="00502D7B" w:rsidRPr="00A41554" w:rsidRDefault="00502D7B" w:rsidP="00502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:rsidR="00502D7B" w:rsidRPr="00A41554" w:rsidRDefault="00502D7B" w:rsidP="00502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1" w:type="pct"/>
            <w:gridSpan w:val="7"/>
          </w:tcPr>
          <w:p w:rsidR="00502D7B" w:rsidRPr="00A41554" w:rsidRDefault="00502D7B" w:rsidP="00502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6120" w:rsidRPr="00A41554" w:rsidTr="00E36120">
        <w:tc>
          <w:tcPr>
            <w:tcW w:w="1711" w:type="pct"/>
          </w:tcPr>
          <w:p w:rsidR="00E36120" w:rsidRPr="00A41554" w:rsidRDefault="00E36120" w:rsidP="00E3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9" w:type="pct"/>
          </w:tcPr>
          <w:p w:rsidR="00E36120" w:rsidRPr="00A41554" w:rsidRDefault="0027612C" w:rsidP="00E3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86" w:type="pct"/>
          </w:tcPr>
          <w:p w:rsidR="00E36120" w:rsidRPr="00E36120" w:rsidRDefault="00E36120" w:rsidP="000706A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361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79,120</w:t>
            </w:r>
          </w:p>
        </w:tc>
        <w:tc>
          <w:tcPr>
            <w:tcW w:w="147" w:type="pct"/>
          </w:tcPr>
          <w:p w:rsidR="00E36120" w:rsidRPr="00E36120" w:rsidRDefault="00E36120" w:rsidP="00E3612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color w:val="FF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588" w:type="pct"/>
          </w:tcPr>
          <w:p w:rsidR="00E36120" w:rsidRPr="00E36120" w:rsidRDefault="00E36120" w:rsidP="000706A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361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E361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8,814</w:t>
            </w:r>
          </w:p>
        </w:tc>
        <w:tc>
          <w:tcPr>
            <w:tcW w:w="146" w:type="pct"/>
          </w:tcPr>
          <w:p w:rsidR="00E36120" w:rsidRPr="00E36120" w:rsidRDefault="00E36120" w:rsidP="00E3612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:rsidR="00E36120" w:rsidRPr="00E36120" w:rsidRDefault="00E36120" w:rsidP="000706A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61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63,157</w:t>
            </w:r>
          </w:p>
        </w:tc>
        <w:tc>
          <w:tcPr>
            <w:tcW w:w="135" w:type="pct"/>
          </w:tcPr>
          <w:p w:rsidR="00E36120" w:rsidRPr="00E36120" w:rsidRDefault="00E36120" w:rsidP="00E3612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:rsidR="00E36120" w:rsidRPr="00E36120" w:rsidRDefault="00E36120" w:rsidP="000706A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61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57,106</w:t>
            </w:r>
          </w:p>
        </w:tc>
      </w:tr>
      <w:tr w:rsidR="00E36120" w:rsidRPr="00A41554" w:rsidTr="00E36120">
        <w:tc>
          <w:tcPr>
            <w:tcW w:w="1711" w:type="pct"/>
          </w:tcPr>
          <w:p w:rsidR="00E36120" w:rsidRPr="00A41554" w:rsidRDefault="00E36120" w:rsidP="00E3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9" w:type="pct"/>
          </w:tcPr>
          <w:p w:rsidR="00E36120" w:rsidRPr="00A41554" w:rsidRDefault="00E36120" w:rsidP="00E3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E36120" w:rsidRPr="00E36120" w:rsidRDefault="009A1B36" w:rsidP="00E3612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118,177</w:t>
            </w:r>
          </w:p>
        </w:tc>
        <w:tc>
          <w:tcPr>
            <w:tcW w:w="147" w:type="pct"/>
          </w:tcPr>
          <w:p w:rsidR="00E36120" w:rsidRPr="00E36120" w:rsidRDefault="00E36120" w:rsidP="00E3612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E36120" w:rsidRPr="00E36120" w:rsidRDefault="00E36120" w:rsidP="00E3612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361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61,53</w:t>
            </w:r>
            <w:r w:rsidR="00446C28" w:rsidRPr="00446C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6" w:type="pct"/>
          </w:tcPr>
          <w:p w:rsidR="00E36120" w:rsidRPr="00E36120" w:rsidRDefault="00E36120" w:rsidP="00E3612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:rsidR="00E36120" w:rsidRPr="00E36120" w:rsidRDefault="009A1B36" w:rsidP="00E361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112,139</w:t>
            </w:r>
          </w:p>
        </w:tc>
        <w:tc>
          <w:tcPr>
            <w:tcW w:w="135" w:type="pct"/>
          </w:tcPr>
          <w:p w:rsidR="00E36120" w:rsidRPr="00E36120" w:rsidRDefault="00E36120" w:rsidP="00E3612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:rsidR="00E36120" w:rsidRPr="00E36120" w:rsidRDefault="00E36120" w:rsidP="00E361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61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57,767</w:t>
            </w:r>
          </w:p>
        </w:tc>
      </w:tr>
      <w:tr w:rsidR="00E36120" w:rsidRPr="00A41554" w:rsidTr="00E36120">
        <w:tc>
          <w:tcPr>
            <w:tcW w:w="1711" w:type="pct"/>
          </w:tcPr>
          <w:p w:rsidR="00E36120" w:rsidRPr="00A41554" w:rsidRDefault="00E36120" w:rsidP="00E3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9" w:type="pct"/>
          </w:tcPr>
          <w:p w:rsidR="00E36120" w:rsidRPr="00A41554" w:rsidRDefault="00E36120" w:rsidP="00E3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:rsidR="00E36120" w:rsidRPr="00E36120" w:rsidRDefault="009A1B36" w:rsidP="00C27BC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197,297</w:t>
            </w:r>
          </w:p>
        </w:tc>
        <w:tc>
          <w:tcPr>
            <w:tcW w:w="147" w:type="pct"/>
          </w:tcPr>
          <w:p w:rsidR="00E36120" w:rsidRPr="00E36120" w:rsidRDefault="00E36120" w:rsidP="00E3612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E36120" w:rsidRPr="00E36120" w:rsidRDefault="00E36120" w:rsidP="00C27BC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361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130,34</w:t>
            </w:r>
            <w:r w:rsidRPr="00E361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6" w:type="pct"/>
          </w:tcPr>
          <w:p w:rsidR="00E36120" w:rsidRPr="00E36120" w:rsidRDefault="00E36120" w:rsidP="00E3612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:rsidR="00E36120" w:rsidRPr="00E36120" w:rsidRDefault="009A1B36" w:rsidP="00E3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175,296</w:t>
            </w:r>
          </w:p>
        </w:tc>
        <w:tc>
          <w:tcPr>
            <w:tcW w:w="135" w:type="pct"/>
          </w:tcPr>
          <w:p w:rsidR="00E36120" w:rsidRPr="00E36120" w:rsidRDefault="00E36120" w:rsidP="00E3612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:rsidR="00E36120" w:rsidRPr="00E36120" w:rsidRDefault="00E36120" w:rsidP="00E361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61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114,873</w:t>
            </w:r>
          </w:p>
        </w:tc>
      </w:tr>
      <w:tr w:rsidR="00E36120" w:rsidRPr="00A41554" w:rsidTr="00E36120">
        <w:trPr>
          <w:trHeight w:val="362"/>
        </w:trPr>
        <w:tc>
          <w:tcPr>
            <w:tcW w:w="1711" w:type="pct"/>
          </w:tcPr>
          <w:p w:rsidR="00E36120" w:rsidRPr="00A41554" w:rsidRDefault="00E36120" w:rsidP="00E3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="007847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ค่าเผื่อหนี้สงสัยจะสูญ </w:t>
            </w:r>
          </w:p>
        </w:tc>
        <w:tc>
          <w:tcPr>
            <w:tcW w:w="489" w:type="pct"/>
          </w:tcPr>
          <w:p w:rsidR="00E36120" w:rsidRPr="00A41554" w:rsidRDefault="00E36120" w:rsidP="00E3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:rsidR="00E36120" w:rsidRPr="00E36120" w:rsidRDefault="00E36120" w:rsidP="00E3612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61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(5,416)</w:t>
            </w:r>
          </w:p>
        </w:tc>
        <w:tc>
          <w:tcPr>
            <w:tcW w:w="147" w:type="pct"/>
          </w:tcPr>
          <w:p w:rsidR="00E36120" w:rsidRPr="00E36120" w:rsidRDefault="00E36120" w:rsidP="00E3612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8" w:type="pct"/>
          </w:tcPr>
          <w:p w:rsidR="00E36120" w:rsidRPr="00E36120" w:rsidRDefault="00E36120" w:rsidP="00E3612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61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(5,416)</w:t>
            </w:r>
          </w:p>
        </w:tc>
        <w:tc>
          <w:tcPr>
            <w:tcW w:w="146" w:type="pct"/>
          </w:tcPr>
          <w:p w:rsidR="00E36120" w:rsidRPr="00E36120" w:rsidRDefault="00E36120" w:rsidP="00E3612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:rsidR="00E36120" w:rsidRPr="00E36120" w:rsidRDefault="00E36120" w:rsidP="00E3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36120">
              <w:rPr>
                <w:rFonts w:asciiTheme="majorBidi" w:hAnsiTheme="majorBidi" w:cstheme="majorBidi"/>
                <w:sz w:val="30"/>
                <w:szCs w:val="30"/>
              </w:rPr>
              <w:t>(3,687)</w:t>
            </w:r>
          </w:p>
        </w:tc>
        <w:tc>
          <w:tcPr>
            <w:tcW w:w="135" w:type="pct"/>
          </w:tcPr>
          <w:p w:rsidR="00E36120" w:rsidRPr="00E36120" w:rsidRDefault="00E36120" w:rsidP="00E3612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:rsidR="00E36120" w:rsidRPr="00E36120" w:rsidRDefault="00E36120" w:rsidP="00E361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61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(3,687)</w:t>
            </w:r>
          </w:p>
        </w:tc>
      </w:tr>
      <w:tr w:rsidR="00E36120" w:rsidRPr="00A41554" w:rsidTr="00E36120">
        <w:tc>
          <w:tcPr>
            <w:tcW w:w="1711" w:type="pct"/>
          </w:tcPr>
          <w:p w:rsidR="00E36120" w:rsidRPr="00A41554" w:rsidRDefault="00E36120" w:rsidP="00E3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9" w:type="pct"/>
          </w:tcPr>
          <w:p w:rsidR="00E36120" w:rsidRPr="00A41554" w:rsidRDefault="00E36120" w:rsidP="00E3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:rsidR="00E36120" w:rsidRPr="00E36120" w:rsidRDefault="009A1B36" w:rsidP="00E3612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191,881</w:t>
            </w:r>
          </w:p>
        </w:tc>
        <w:tc>
          <w:tcPr>
            <w:tcW w:w="147" w:type="pct"/>
          </w:tcPr>
          <w:p w:rsidR="00E36120" w:rsidRPr="00E36120" w:rsidRDefault="00E36120" w:rsidP="00E3612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E36120" w:rsidRPr="00E36120" w:rsidRDefault="00E36120" w:rsidP="00E3612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361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124,93</w:t>
            </w:r>
            <w:r w:rsidR="00446C28" w:rsidRPr="00446C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6" w:type="pct"/>
          </w:tcPr>
          <w:p w:rsidR="00E36120" w:rsidRPr="00E36120" w:rsidRDefault="00E36120" w:rsidP="00E3612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:rsidR="00E36120" w:rsidRPr="00E36120" w:rsidRDefault="009A1B36" w:rsidP="00E36120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171,609</w:t>
            </w:r>
          </w:p>
        </w:tc>
        <w:tc>
          <w:tcPr>
            <w:tcW w:w="135" w:type="pct"/>
          </w:tcPr>
          <w:p w:rsidR="00E36120" w:rsidRPr="00E36120" w:rsidRDefault="00E36120" w:rsidP="00E3612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:rsidR="00E36120" w:rsidRPr="00E36120" w:rsidRDefault="00E36120" w:rsidP="00E361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61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111,186</w:t>
            </w:r>
          </w:p>
        </w:tc>
      </w:tr>
      <w:tr w:rsidR="00502D7B" w:rsidRPr="00E31A88" w:rsidTr="00E36120">
        <w:tc>
          <w:tcPr>
            <w:tcW w:w="1711" w:type="pct"/>
          </w:tcPr>
          <w:p w:rsidR="00502D7B" w:rsidRPr="00E31A88" w:rsidRDefault="00502D7B" w:rsidP="0050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9" w:type="pct"/>
          </w:tcPr>
          <w:p w:rsidR="00502D7B" w:rsidRPr="00E31A88" w:rsidRDefault="00502D7B" w:rsidP="0050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:rsidR="00502D7B" w:rsidRPr="00E31A88" w:rsidRDefault="00502D7B" w:rsidP="00502D7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502D7B" w:rsidRPr="00E31A88" w:rsidRDefault="00502D7B" w:rsidP="00502D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:rsidR="00502D7B" w:rsidRPr="00E31A88" w:rsidRDefault="00502D7B" w:rsidP="00502D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502D7B" w:rsidRPr="00E31A88" w:rsidRDefault="00502D7B" w:rsidP="00502D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:rsidR="00502D7B" w:rsidRPr="00E31A88" w:rsidRDefault="00502D7B" w:rsidP="00502D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" w:type="pct"/>
          </w:tcPr>
          <w:p w:rsidR="00502D7B" w:rsidRPr="00E31A88" w:rsidRDefault="00502D7B" w:rsidP="00502D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:rsidR="00502D7B" w:rsidRPr="00E31A88" w:rsidRDefault="00502D7B" w:rsidP="00502D7B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B414D" w:rsidRPr="00A41554" w:rsidTr="00CB414D">
        <w:tc>
          <w:tcPr>
            <w:tcW w:w="2199" w:type="pct"/>
            <w:gridSpan w:val="2"/>
          </w:tcPr>
          <w:p w:rsidR="00CB414D" w:rsidRPr="00A41554" w:rsidRDefault="00CB414D" w:rsidP="0050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1" w:type="pct"/>
            <w:gridSpan w:val="3"/>
          </w:tcPr>
          <w:p w:rsidR="00CB414D" w:rsidRPr="00E36120" w:rsidRDefault="00CB414D" w:rsidP="00CB4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CB414D" w:rsidRPr="00E36120" w:rsidRDefault="00CB414D" w:rsidP="00502D7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3" w:type="pct"/>
            <w:gridSpan w:val="3"/>
          </w:tcPr>
          <w:p w:rsidR="00CB414D" w:rsidRPr="00E36120" w:rsidRDefault="00CB414D" w:rsidP="00CB4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414D" w:rsidRPr="00A41554" w:rsidTr="00E36120">
        <w:tc>
          <w:tcPr>
            <w:tcW w:w="2199" w:type="pct"/>
            <w:gridSpan w:val="2"/>
          </w:tcPr>
          <w:p w:rsidR="00CB414D" w:rsidRPr="0027612C" w:rsidRDefault="00CB414D" w:rsidP="00CB4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3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:rsidR="00CB414D" w:rsidRPr="00A41554" w:rsidRDefault="00CB414D" w:rsidP="00CB4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CB414D" w:rsidRPr="00A41554" w:rsidRDefault="00CB414D" w:rsidP="00CB4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:rsidR="00CB414D" w:rsidRPr="00A41554" w:rsidRDefault="00CB414D" w:rsidP="00CB4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6" w:type="pct"/>
          </w:tcPr>
          <w:p w:rsidR="00CB414D" w:rsidRPr="00A41554" w:rsidRDefault="00CB414D" w:rsidP="00CB4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:rsidR="00CB414D" w:rsidRPr="00A41554" w:rsidRDefault="00CB414D" w:rsidP="00CB4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5" w:type="pct"/>
          </w:tcPr>
          <w:p w:rsidR="00CB414D" w:rsidRPr="00A41554" w:rsidRDefault="00CB414D" w:rsidP="00CB4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:rsidR="00CB414D" w:rsidRPr="00A41554" w:rsidRDefault="00CB414D" w:rsidP="00CB4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CB414D" w:rsidRPr="00A41554" w:rsidTr="00CB414D">
        <w:tc>
          <w:tcPr>
            <w:tcW w:w="2199" w:type="pct"/>
            <w:gridSpan w:val="2"/>
          </w:tcPr>
          <w:p w:rsidR="00CB414D" w:rsidRPr="0027612C" w:rsidRDefault="00CB414D" w:rsidP="00CB4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3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1" w:type="pct"/>
            <w:gridSpan w:val="7"/>
          </w:tcPr>
          <w:p w:rsidR="00CB414D" w:rsidRPr="00A41554" w:rsidRDefault="00CB414D" w:rsidP="00CB4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414D" w:rsidRPr="00A41554" w:rsidTr="00CB414D">
        <w:tc>
          <w:tcPr>
            <w:tcW w:w="2199" w:type="pct"/>
            <w:gridSpan w:val="2"/>
          </w:tcPr>
          <w:p w:rsidR="00CB414D" w:rsidRPr="0027612C" w:rsidRDefault="00CB414D" w:rsidP="00CB4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3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612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46C2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7612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801" w:type="pct"/>
            <w:gridSpan w:val="7"/>
          </w:tcPr>
          <w:p w:rsidR="00CB414D" w:rsidRPr="00A41554" w:rsidRDefault="00CB414D" w:rsidP="00CB4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36120" w:rsidRPr="00A41554" w:rsidTr="001143A9">
        <w:tc>
          <w:tcPr>
            <w:tcW w:w="2199" w:type="pct"/>
            <w:gridSpan w:val="2"/>
          </w:tcPr>
          <w:p w:rsidR="00E36120" w:rsidRPr="00A41554" w:rsidRDefault="00E36120" w:rsidP="00E36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</w:t>
            </w: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:rsidR="00E36120" w:rsidRPr="00E36120" w:rsidRDefault="00E36120" w:rsidP="00E36120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61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E36120" w:rsidRPr="00E36120" w:rsidRDefault="00E36120" w:rsidP="00E3612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left="-79" w:right="-9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:rsidR="00E36120" w:rsidRPr="00E36120" w:rsidRDefault="00CB414D" w:rsidP="005B29A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495</w:t>
            </w:r>
          </w:p>
        </w:tc>
        <w:tc>
          <w:tcPr>
            <w:tcW w:w="146" w:type="pct"/>
          </w:tcPr>
          <w:p w:rsidR="00E36120" w:rsidRPr="00E36120" w:rsidRDefault="00E36120" w:rsidP="00E3612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double" w:sz="4" w:space="0" w:color="auto"/>
            </w:tcBorders>
          </w:tcPr>
          <w:p w:rsidR="00E36120" w:rsidRPr="00E36120" w:rsidRDefault="00E36120" w:rsidP="00E36120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61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5" w:type="pct"/>
          </w:tcPr>
          <w:p w:rsidR="00E36120" w:rsidRPr="00E36120" w:rsidRDefault="00E36120" w:rsidP="00E36120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double" w:sz="4" w:space="0" w:color="auto"/>
            </w:tcBorders>
          </w:tcPr>
          <w:p w:rsidR="00E36120" w:rsidRPr="00E36120" w:rsidRDefault="00CB414D" w:rsidP="005B29A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495</w:t>
            </w:r>
          </w:p>
        </w:tc>
      </w:tr>
    </w:tbl>
    <w:p w:rsidR="00E31A88" w:rsidRDefault="00E31A88" w:rsidP="00014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E31A88" w:rsidRDefault="00E31A88" w:rsidP="00014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E31A88" w:rsidRDefault="00E31A88" w:rsidP="00014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E31A88" w:rsidRDefault="00E31A88" w:rsidP="00014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E31A88" w:rsidRDefault="00E31A88" w:rsidP="00014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E31A88" w:rsidRDefault="00E31A88" w:rsidP="00014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E31A88" w:rsidRDefault="00E31A88" w:rsidP="00014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E31A88" w:rsidRDefault="00E31A88" w:rsidP="00014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E31A88" w:rsidRDefault="00E31A88" w:rsidP="00014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E31A88" w:rsidRDefault="00E31A88" w:rsidP="00014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E31A88" w:rsidRDefault="00E31A88" w:rsidP="00014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E31A88" w:rsidRDefault="00E31A88" w:rsidP="00014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E31A88" w:rsidRDefault="00E31A88" w:rsidP="00014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E31A88" w:rsidRDefault="00E31A88" w:rsidP="00014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E31A88" w:rsidRDefault="00E31A88" w:rsidP="00014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E31A88" w:rsidRDefault="00E31A88" w:rsidP="00014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E31A88" w:rsidRDefault="00E31A88" w:rsidP="00014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E31A88" w:rsidRDefault="00E31A88" w:rsidP="00014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E31A88" w:rsidRDefault="00E31A88" w:rsidP="00014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E31A88" w:rsidRDefault="00E31A88" w:rsidP="00014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E31A88" w:rsidRDefault="00E31A88" w:rsidP="00014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E31A88" w:rsidRDefault="00E31A88" w:rsidP="00014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E31A88" w:rsidRDefault="00E31A88" w:rsidP="00014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212181" w:rsidRDefault="00212181" w:rsidP="00014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616F5D" w:rsidRPr="00A41554" w:rsidRDefault="00B10199" w:rsidP="00014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41554">
        <w:rPr>
          <w:rFonts w:asciiTheme="majorBidi" w:hAnsiTheme="majorBidi" w:cstheme="majorBidi"/>
          <w:sz w:val="30"/>
          <w:szCs w:val="30"/>
          <w:cs/>
        </w:rPr>
        <w:lastRenderedPageBreak/>
        <w:t>การวิเคราะห์อายุของลูกหนี้การค้า</w:t>
      </w:r>
      <w:r w:rsidR="00D934E2" w:rsidRPr="00A4155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E55ADB" w:rsidRPr="00E31A88" w:rsidRDefault="00E55ADB" w:rsidP="00147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6"/>
        <w:gridCol w:w="1065"/>
        <w:gridCol w:w="270"/>
        <w:gridCol w:w="1089"/>
        <w:gridCol w:w="270"/>
        <w:gridCol w:w="1078"/>
        <w:gridCol w:w="270"/>
        <w:gridCol w:w="1072"/>
      </w:tblGrid>
      <w:tr w:rsidR="00F7211B" w:rsidRPr="00A41554" w:rsidTr="00592B29">
        <w:trPr>
          <w:trHeight w:val="434"/>
        </w:trPr>
        <w:tc>
          <w:tcPr>
            <w:tcW w:w="2215" w:type="pct"/>
          </w:tcPr>
          <w:p w:rsidR="00F7211B" w:rsidRPr="00A41554" w:rsidRDefault="00F7211B" w:rsidP="00A01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pct"/>
            <w:gridSpan w:val="3"/>
          </w:tcPr>
          <w:p w:rsidR="00F7211B" w:rsidRPr="00A41554" w:rsidRDefault="00F7211B" w:rsidP="00A01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F7211B" w:rsidRPr="00A41554" w:rsidRDefault="00F7211B" w:rsidP="00A01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pct"/>
            <w:gridSpan w:val="3"/>
          </w:tcPr>
          <w:p w:rsidR="00F7211B" w:rsidRPr="00A41554" w:rsidRDefault="00F7211B" w:rsidP="00A01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211B" w:rsidRPr="00A41554" w:rsidTr="00592B29">
        <w:tc>
          <w:tcPr>
            <w:tcW w:w="2215" w:type="pct"/>
          </w:tcPr>
          <w:p w:rsidR="00F7211B" w:rsidRPr="00A41554" w:rsidRDefault="00F7211B" w:rsidP="00F72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F7211B" w:rsidRPr="00A41554" w:rsidRDefault="00F7211B" w:rsidP="00F72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7" w:type="pct"/>
          </w:tcPr>
          <w:p w:rsidR="00F7211B" w:rsidRPr="00A41554" w:rsidRDefault="00F7211B" w:rsidP="00F72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:rsidR="00F7211B" w:rsidRPr="00A41554" w:rsidRDefault="00F7211B" w:rsidP="00F72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:rsidR="00F7211B" w:rsidRPr="00A41554" w:rsidRDefault="00F7211B" w:rsidP="00F72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:rsidR="00F7211B" w:rsidRPr="00A41554" w:rsidRDefault="00F7211B" w:rsidP="00F72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7" w:type="pct"/>
          </w:tcPr>
          <w:p w:rsidR="00F7211B" w:rsidRPr="00A41554" w:rsidRDefault="00F7211B" w:rsidP="00F72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:rsidR="00F7211B" w:rsidRPr="00A41554" w:rsidRDefault="00F7211B" w:rsidP="00F72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7211B" w:rsidRPr="00A41554" w:rsidTr="00592B29">
        <w:tc>
          <w:tcPr>
            <w:tcW w:w="2215" w:type="pct"/>
          </w:tcPr>
          <w:p w:rsidR="00F7211B" w:rsidRPr="00A41554" w:rsidRDefault="00F7211B" w:rsidP="00F72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F7211B" w:rsidRPr="00A41554" w:rsidRDefault="00F7211B" w:rsidP="00F72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F7211B" w:rsidRPr="00A41554" w:rsidRDefault="00F7211B" w:rsidP="00F72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:rsidR="00F7211B" w:rsidRPr="00A41554" w:rsidRDefault="00F7211B" w:rsidP="00F72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F7211B" w:rsidRPr="00A41554" w:rsidRDefault="00F7211B" w:rsidP="00F72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:rsidR="00F7211B" w:rsidRPr="00A41554" w:rsidRDefault="00F7211B" w:rsidP="00F72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F7211B" w:rsidRPr="00A41554" w:rsidRDefault="00F7211B" w:rsidP="00F72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:rsidR="00F7211B" w:rsidRPr="00A41554" w:rsidRDefault="00F7211B" w:rsidP="00F72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F7211B" w:rsidRPr="00A41554" w:rsidTr="00592B29">
        <w:tc>
          <w:tcPr>
            <w:tcW w:w="2215" w:type="pct"/>
          </w:tcPr>
          <w:p w:rsidR="00F7211B" w:rsidRPr="00A41554" w:rsidRDefault="00F7211B" w:rsidP="00F72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5" w:type="pct"/>
            <w:gridSpan w:val="7"/>
          </w:tcPr>
          <w:p w:rsidR="00F7211B" w:rsidRPr="00A41554" w:rsidRDefault="00F7211B" w:rsidP="00F72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1D2B" w:rsidRPr="00A41554" w:rsidTr="00592B29">
        <w:tc>
          <w:tcPr>
            <w:tcW w:w="2215" w:type="pct"/>
          </w:tcPr>
          <w:p w:rsidR="00E61D2B" w:rsidRPr="00A41554" w:rsidRDefault="00E61D2B" w:rsidP="00E61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ภายในวันที่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80" w:type="pct"/>
          </w:tcPr>
          <w:p w:rsidR="00E61D2B" w:rsidRPr="007E5145" w:rsidRDefault="009A1B36" w:rsidP="000706A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181,667</w:t>
            </w:r>
          </w:p>
        </w:tc>
        <w:tc>
          <w:tcPr>
            <w:tcW w:w="147" w:type="pct"/>
          </w:tcPr>
          <w:p w:rsidR="00E61D2B" w:rsidRPr="00E61D2B" w:rsidRDefault="00E61D2B" w:rsidP="00E61D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:rsidR="00E61D2B" w:rsidRPr="00E61D2B" w:rsidRDefault="00E61D2B" w:rsidP="000706A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61D2B">
              <w:rPr>
                <w:rFonts w:asciiTheme="majorBidi" w:hAnsiTheme="majorBidi" w:cstheme="majorBidi"/>
                <w:sz w:val="30"/>
                <w:szCs w:val="30"/>
              </w:rPr>
              <w:t>122,48</w:t>
            </w:r>
            <w:r w:rsidR="00446C28" w:rsidRPr="00446C2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:rsidR="00E61D2B" w:rsidRPr="00E61D2B" w:rsidRDefault="00E61D2B" w:rsidP="00E61D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:rsidR="00E61D2B" w:rsidRPr="00E61D2B" w:rsidRDefault="009A1B36" w:rsidP="000706A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162,288</w:t>
            </w:r>
          </w:p>
        </w:tc>
        <w:tc>
          <w:tcPr>
            <w:tcW w:w="147" w:type="pct"/>
          </w:tcPr>
          <w:p w:rsidR="00E61D2B" w:rsidRPr="00E61D2B" w:rsidRDefault="00E61D2B" w:rsidP="00E61D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:rsidR="00E61D2B" w:rsidRPr="00592B29" w:rsidRDefault="00E61D2B" w:rsidP="000706AF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B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108,777</w:t>
            </w:r>
          </w:p>
        </w:tc>
      </w:tr>
      <w:tr w:rsidR="00E61D2B" w:rsidRPr="00A41554" w:rsidTr="00592B29">
        <w:tc>
          <w:tcPr>
            <w:tcW w:w="2215" w:type="pct"/>
          </w:tcPr>
          <w:p w:rsidR="00E61D2B" w:rsidRPr="00A41554" w:rsidRDefault="00E61D2B" w:rsidP="00E61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เกินวันครบกำหนดชำระ</w:t>
            </w:r>
          </w:p>
        </w:tc>
        <w:tc>
          <w:tcPr>
            <w:tcW w:w="580" w:type="pct"/>
          </w:tcPr>
          <w:p w:rsidR="00E61D2B" w:rsidRPr="007E5145" w:rsidRDefault="00E61D2B" w:rsidP="007E514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:rsidR="00E61D2B" w:rsidRPr="00E61D2B" w:rsidRDefault="00E61D2B" w:rsidP="00E61D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:rsidR="00E61D2B" w:rsidRPr="00E61D2B" w:rsidRDefault="00E61D2B" w:rsidP="00E61D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E61D2B" w:rsidRPr="00E61D2B" w:rsidRDefault="00E61D2B" w:rsidP="00E61D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:rsidR="00E61D2B" w:rsidRPr="00E61D2B" w:rsidRDefault="00E61D2B" w:rsidP="00E61D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E61D2B" w:rsidRPr="00E61D2B" w:rsidRDefault="00E61D2B" w:rsidP="00E61D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:rsidR="00E61D2B" w:rsidRPr="00592B29" w:rsidRDefault="00E61D2B" w:rsidP="00592B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61D2B" w:rsidRPr="00A41554" w:rsidTr="00592B29">
        <w:tc>
          <w:tcPr>
            <w:tcW w:w="2215" w:type="pct"/>
          </w:tcPr>
          <w:p w:rsidR="00E61D2B" w:rsidRPr="00A41554" w:rsidRDefault="00E61D2B" w:rsidP="00E61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A4155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80" w:type="pct"/>
          </w:tcPr>
          <w:p w:rsidR="00E61D2B" w:rsidRPr="007E5145" w:rsidRDefault="00E61D2B" w:rsidP="007E514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51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10,216</w:t>
            </w:r>
          </w:p>
        </w:tc>
        <w:tc>
          <w:tcPr>
            <w:tcW w:w="147" w:type="pct"/>
          </w:tcPr>
          <w:p w:rsidR="00E61D2B" w:rsidRPr="00E61D2B" w:rsidRDefault="00E61D2B" w:rsidP="00E61D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:rsidR="00E61D2B" w:rsidRPr="00E61D2B" w:rsidRDefault="00E61D2B" w:rsidP="00C27BC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61D2B">
              <w:rPr>
                <w:rFonts w:asciiTheme="majorBidi" w:hAnsiTheme="majorBidi" w:cstheme="majorBidi"/>
                <w:sz w:val="30"/>
                <w:szCs w:val="30"/>
              </w:rPr>
              <w:t>2,449</w:t>
            </w:r>
          </w:p>
        </w:tc>
        <w:tc>
          <w:tcPr>
            <w:tcW w:w="147" w:type="pct"/>
          </w:tcPr>
          <w:p w:rsidR="00E61D2B" w:rsidRPr="00E61D2B" w:rsidRDefault="00E61D2B" w:rsidP="00E61D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:rsidR="00E61D2B" w:rsidRPr="00E61D2B" w:rsidRDefault="00E61D2B" w:rsidP="00E61D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9,323</w:t>
            </w:r>
          </w:p>
        </w:tc>
        <w:tc>
          <w:tcPr>
            <w:tcW w:w="147" w:type="pct"/>
          </w:tcPr>
          <w:p w:rsidR="00E61D2B" w:rsidRPr="00E61D2B" w:rsidRDefault="00E61D2B" w:rsidP="00E61D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:rsidR="00E61D2B" w:rsidRPr="00592B29" w:rsidRDefault="00E61D2B" w:rsidP="00592B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2B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2,411</w:t>
            </w:r>
          </w:p>
        </w:tc>
      </w:tr>
      <w:tr w:rsidR="00E61D2B" w:rsidRPr="00A41554" w:rsidTr="00592B29">
        <w:tc>
          <w:tcPr>
            <w:tcW w:w="2215" w:type="pct"/>
          </w:tcPr>
          <w:p w:rsidR="00E61D2B" w:rsidRPr="00A41554" w:rsidRDefault="00E61D2B" w:rsidP="00E61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A41554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80" w:type="pct"/>
          </w:tcPr>
          <w:p w:rsidR="00E61D2B" w:rsidRPr="00E61D2B" w:rsidRDefault="00E61D2B" w:rsidP="00E61D2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E61D2B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E61D2B" w:rsidRPr="00E61D2B" w:rsidRDefault="00E61D2B" w:rsidP="00E61D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:rsidR="00E61D2B" w:rsidRPr="00E61D2B" w:rsidRDefault="00E61D2B" w:rsidP="00E61D2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E61D2B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E61D2B" w:rsidRPr="00E61D2B" w:rsidRDefault="00E61D2B" w:rsidP="00E61D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:rsidR="00E61D2B" w:rsidRPr="00E61D2B" w:rsidRDefault="00E61D2B" w:rsidP="00E61D2B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E61D2B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E61D2B" w:rsidRPr="00E61D2B" w:rsidRDefault="00E61D2B" w:rsidP="00E61D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:rsidR="00E61D2B" w:rsidRPr="00E61D2B" w:rsidRDefault="00E61D2B" w:rsidP="007E5145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E61D2B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E61D2B" w:rsidRPr="00A41554" w:rsidTr="00592B29">
        <w:tc>
          <w:tcPr>
            <w:tcW w:w="2215" w:type="pct"/>
          </w:tcPr>
          <w:p w:rsidR="00E61D2B" w:rsidRPr="00A41554" w:rsidRDefault="00E61D2B" w:rsidP="00E61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80" w:type="pct"/>
          </w:tcPr>
          <w:p w:rsidR="00E61D2B" w:rsidRPr="00E61D2B" w:rsidRDefault="00E61D2B" w:rsidP="00E61D2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61D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61D2B" w:rsidRPr="00E61D2B" w:rsidRDefault="00E61D2B" w:rsidP="00E61D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:rsidR="00E61D2B" w:rsidRPr="00E61D2B" w:rsidRDefault="00E61D2B" w:rsidP="00E61D2B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61D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61D2B" w:rsidRPr="00E61D2B" w:rsidRDefault="00E61D2B" w:rsidP="00E61D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:rsidR="00E61D2B" w:rsidRPr="00E61D2B" w:rsidRDefault="00E61D2B" w:rsidP="00E61D2B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61D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61D2B" w:rsidRPr="00E61D2B" w:rsidRDefault="00E61D2B" w:rsidP="00E61D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:rsidR="00E61D2B" w:rsidRPr="00E61D2B" w:rsidRDefault="00E61D2B" w:rsidP="00E61D2B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61D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1D2B" w:rsidRPr="00A41554" w:rsidTr="00592B29">
        <w:tc>
          <w:tcPr>
            <w:tcW w:w="2215" w:type="pct"/>
          </w:tcPr>
          <w:p w:rsidR="00E61D2B" w:rsidRPr="00A41554" w:rsidRDefault="00E61D2B" w:rsidP="00E61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="00784708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E61D2B" w:rsidRPr="00E61D2B" w:rsidRDefault="00E61D2B" w:rsidP="007E514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61D2B">
              <w:rPr>
                <w:rFonts w:asciiTheme="majorBidi" w:hAnsiTheme="majorBidi" w:cstheme="majorBidi"/>
                <w:sz w:val="30"/>
                <w:szCs w:val="30"/>
              </w:rPr>
              <w:t>5,414</w:t>
            </w:r>
          </w:p>
        </w:tc>
        <w:tc>
          <w:tcPr>
            <w:tcW w:w="147" w:type="pct"/>
          </w:tcPr>
          <w:p w:rsidR="00E61D2B" w:rsidRPr="00E61D2B" w:rsidRDefault="00E61D2B" w:rsidP="00E61D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E61D2B" w:rsidRPr="00E61D2B" w:rsidRDefault="00E61D2B" w:rsidP="00C27BC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61D2B">
              <w:rPr>
                <w:rFonts w:asciiTheme="majorBidi" w:hAnsiTheme="majorBidi" w:cstheme="majorBidi"/>
                <w:sz w:val="30"/>
                <w:szCs w:val="30"/>
              </w:rPr>
              <w:t>5,414</w:t>
            </w:r>
          </w:p>
        </w:tc>
        <w:tc>
          <w:tcPr>
            <w:tcW w:w="147" w:type="pct"/>
          </w:tcPr>
          <w:p w:rsidR="00E61D2B" w:rsidRPr="00E61D2B" w:rsidRDefault="00E61D2B" w:rsidP="00E61D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E61D2B" w:rsidRPr="00E61D2B" w:rsidRDefault="00E61D2B" w:rsidP="00E61D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61D2B">
              <w:rPr>
                <w:rFonts w:asciiTheme="majorBidi" w:hAnsiTheme="majorBidi" w:cstheme="majorBidi"/>
                <w:sz w:val="30"/>
                <w:szCs w:val="30"/>
              </w:rPr>
              <w:t>3,685</w:t>
            </w:r>
          </w:p>
        </w:tc>
        <w:tc>
          <w:tcPr>
            <w:tcW w:w="147" w:type="pct"/>
          </w:tcPr>
          <w:p w:rsidR="00E61D2B" w:rsidRPr="00E61D2B" w:rsidRDefault="00E61D2B" w:rsidP="00E61D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E61D2B" w:rsidRPr="00E61D2B" w:rsidRDefault="00E61D2B" w:rsidP="00592B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61D2B">
              <w:rPr>
                <w:rFonts w:asciiTheme="majorBidi" w:hAnsiTheme="majorBidi" w:cstheme="majorBidi"/>
                <w:sz w:val="30"/>
                <w:szCs w:val="30"/>
              </w:rPr>
              <w:t>3,685</w:t>
            </w:r>
          </w:p>
        </w:tc>
      </w:tr>
      <w:tr w:rsidR="00E61D2B" w:rsidRPr="00A41554" w:rsidTr="00592B29">
        <w:tc>
          <w:tcPr>
            <w:tcW w:w="2215" w:type="pct"/>
          </w:tcPr>
          <w:p w:rsidR="00E61D2B" w:rsidRPr="00A41554" w:rsidRDefault="00E61D2B" w:rsidP="00E61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:rsidR="00E61D2B" w:rsidRPr="00E61D2B" w:rsidRDefault="009A1B36" w:rsidP="00E61D2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197,297</w:t>
            </w:r>
          </w:p>
        </w:tc>
        <w:tc>
          <w:tcPr>
            <w:tcW w:w="147" w:type="pct"/>
          </w:tcPr>
          <w:p w:rsidR="00E61D2B" w:rsidRPr="00E61D2B" w:rsidRDefault="00E61D2B" w:rsidP="00E61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:rsidR="00E61D2B" w:rsidRPr="00E61D2B" w:rsidRDefault="00E61D2B" w:rsidP="00C27BC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1D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130,348</w:t>
            </w:r>
          </w:p>
        </w:tc>
        <w:tc>
          <w:tcPr>
            <w:tcW w:w="147" w:type="pct"/>
          </w:tcPr>
          <w:p w:rsidR="00E61D2B" w:rsidRPr="00E61D2B" w:rsidRDefault="00E61D2B" w:rsidP="00E61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:rsidR="00E61D2B" w:rsidRPr="00E61D2B" w:rsidRDefault="009A1B36" w:rsidP="00E61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175,296</w:t>
            </w:r>
          </w:p>
        </w:tc>
        <w:tc>
          <w:tcPr>
            <w:tcW w:w="147" w:type="pct"/>
          </w:tcPr>
          <w:p w:rsidR="00E61D2B" w:rsidRPr="00E61D2B" w:rsidRDefault="00E61D2B" w:rsidP="00E61D2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:rsidR="00E61D2B" w:rsidRPr="00E61D2B" w:rsidRDefault="00E61D2B" w:rsidP="00592B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1D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114,873</w:t>
            </w:r>
          </w:p>
        </w:tc>
      </w:tr>
      <w:tr w:rsidR="00E61D2B" w:rsidRPr="00A41554" w:rsidTr="00592B29">
        <w:tc>
          <w:tcPr>
            <w:tcW w:w="2215" w:type="pct"/>
          </w:tcPr>
          <w:p w:rsidR="00E61D2B" w:rsidRPr="00A41554" w:rsidRDefault="00E61D2B" w:rsidP="00E61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E61D2B" w:rsidRPr="00E61D2B" w:rsidRDefault="00E61D2B" w:rsidP="00E61D2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61D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(5,416)</w:t>
            </w:r>
          </w:p>
        </w:tc>
        <w:tc>
          <w:tcPr>
            <w:tcW w:w="147" w:type="pct"/>
          </w:tcPr>
          <w:p w:rsidR="00E61D2B" w:rsidRPr="00E61D2B" w:rsidRDefault="00E61D2B" w:rsidP="00E61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E61D2B" w:rsidRPr="00E61D2B" w:rsidRDefault="00E61D2B" w:rsidP="00C27BC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1D2B">
              <w:rPr>
                <w:rFonts w:asciiTheme="majorBidi" w:hAnsiTheme="majorBidi" w:cstheme="majorBidi"/>
                <w:sz w:val="30"/>
                <w:szCs w:val="30"/>
              </w:rPr>
              <w:t>(5,416)</w:t>
            </w:r>
          </w:p>
        </w:tc>
        <w:tc>
          <w:tcPr>
            <w:tcW w:w="147" w:type="pct"/>
          </w:tcPr>
          <w:p w:rsidR="00E61D2B" w:rsidRPr="00E61D2B" w:rsidRDefault="00E61D2B" w:rsidP="00E61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E61D2B" w:rsidRPr="00E61D2B" w:rsidRDefault="00E61D2B" w:rsidP="00E61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61D2B">
              <w:rPr>
                <w:rFonts w:asciiTheme="majorBidi" w:hAnsiTheme="majorBidi" w:cstheme="majorBidi"/>
                <w:sz w:val="30"/>
                <w:szCs w:val="30"/>
              </w:rPr>
              <w:t>(3,687)</w:t>
            </w:r>
          </w:p>
        </w:tc>
        <w:tc>
          <w:tcPr>
            <w:tcW w:w="147" w:type="pct"/>
          </w:tcPr>
          <w:p w:rsidR="00E61D2B" w:rsidRPr="00E61D2B" w:rsidRDefault="00E61D2B" w:rsidP="00E61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E61D2B" w:rsidRPr="00E61D2B" w:rsidRDefault="00E61D2B" w:rsidP="00592B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61D2B">
              <w:rPr>
                <w:rFonts w:asciiTheme="majorBidi" w:hAnsiTheme="majorBidi" w:cstheme="majorBidi"/>
                <w:sz w:val="30"/>
                <w:szCs w:val="30"/>
              </w:rPr>
              <w:t>(3,687)</w:t>
            </w:r>
          </w:p>
        </w:tc>
      </w:tr>
      <w:tr w:rsidR="00E61D2B" w:rsidRPr="00A41554" w:rsidTr="00592B29">
        <w:tc>
          <w:tcPr>
            <w:tcW w:w="2215" w:type="pct"/>
          </w:tcPr>
          <w:p w:rsidR="00E61D2B" w:rsidRPr="00A41554" w:rsidRDefault="00E61D2B" w:rsidP="00E61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:rsidR="00E61D2B" w:rsidRPr="00E61D2B" w:rsidRDefault="009A1B36" w:rsidP="00E61D2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191,881</w:t>
            </w:r>
          </w:p>
        </w:tc>
        <w:tc>
          <w:tcPr>
            <w:tcW w:w="147" w:type="pct"/>
          </w:tcPr>
          <w:p w:rsidR="00E61D2B" w:rsidRPr="00E61D2B" w:rsidRDefault="00E61D2B" w:rsidP="00E61D2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:rsidR="00E61D2B" w:rsidRPr="00E61D2B" w:rsidRDefault="00E61D2B" w:rsidP="00C27BC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1D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124,932</w:t>
            </w:r>
          </w:p>
        </w:tc>
        <w:tc>
          <w:tcPr>
            <w:tcW w:w="147" w:type="pct"/>
          </w:tcPr>
          <w:p w:rsidR="00E61D2B" w:rsidRPr="00E61D2B" w:rsidRDefault="00E61D2B" w:rsidP="00E61D2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:rsidR="00E61D2B" w:rsidRPr="00E61D2B" w:rsidRDefault="009A1B36" w:rsidP="00E61D2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171,609</w:t>
            </w:r>
          </w:p>
        </w:tc>
        <w:tc>
          <w:tcPr>
            <w:tcW w:w="147" w:type="pct"/>
          </w:tcPr>
          <w:p w:rsidR="00E61D2B" w:rsidRPr="00E61D2B" w:rsidRDefault="00E61D2B" w:rsidP="00E61D2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:rsidR="00E61D2B" w:rsidRPr="00E61D2B" w:rsidRDefault="00E61D2B" w:rsidP="00592B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61D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111,186</w:t>
            </w:r>
          </w:p>
        </w:tc>
      </w:tr>
    </w:tbl>
    <w:p w:rsidR="00F7211B" w:rsidRPr="00E31A88" w:rsidRDefault="00F7211B" w:rsidP="00147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:rsidR="00147634" w:rsidRPr="00A41554" w:rsidRDefault="00C54537" w:rsidP="0001445F">
      <w:pPr>
        <w:pStyle w:val="BodyTextIndent"/>
        <w:tabs>
          <w:tab w:val="clear" w:pos="907"/>
        </w:tabs>
        <w:spacing w:after="0"/>
        <w:ind w:left="0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A41554">
        <w:rPr>
          <w:rFonts w:asciiTheme="majorBidi" w:hAnsiTheme="majorBidi" w:cstheme="majorBidi"/>
          <w:sz w:val="24"/>
          <w:szCs w:val="24"/>
        </w:rPr>
        <w:tab/>
      </w:r>
      <w:r w:rsidRPr="00A41554">
        <w:rPr>
          <w:rFonts w:asciiTheme="majorBidi" w:hAnsiTheme="majorBidi" w:cstheme="majorBidi"/>
          <w:sz w:val="24"/>
          <w:szCs w:val="24"/>
        </w:rPr>
        <w:tab/>
        <w:t xml:space="preserve">  </w:t>
      </w:r>
      <w:r w:rsidR="00147634" w:rsidRPr="00A41554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156E32" w:rsidRPr="00A41554">
        <w:rPr>
          <w:rFonts w:asciiTheme="majorBidi" w:hAnsiTheme="majorBidi" w:cstheme="majorBidi"/>
          <w:sz w:val="30"/>
          <w:szCs w:val="30"/>
        </w:rPr>
        <w:t>15</w:t>
      </w:r>
      <w:r w:rsidR="00064ABA" w:rsidRPr="00A41554">
        <w:rPr>
          <w:rFonts w:asciiTheme="majorBidi" w:hAnsiTheme="majorBidi" w:cstheme="majorBidi"/>
          <w:sz w:val="30"/>
          <w:szCs w:val="30"/>
        </w:rPr>
        <w:t xml:space="preserve"> </w:t>
      </w:r>
      <w:r w:rsidR="00FA046B" w:rsidRPr="00A41554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6E2381" w:rsidRPr="00A41554">
        <w:rPr>
          <w:rFonts w:asciiTheme="majorBidi" w:hAnsiTheme="majorBidi" w:cstheme="majorBidi"/>
          <w:sz w:val="30"/>
          <w:szCs w:val="30"/>
        </w:rPr>
        <w:t>6</w:t>
      </w:r>
      <w:r w:rsidR="00156E32" w:rsidRPr="00A41554">
        <w:rPr>
          <w:rFonts w:asciiTheme="majorBidi" w:hAnsiTheme="majorBidi" w:cstheme="majorBidi"/>
          <w:sz w:val="30"/>
          <w:szCs w:val="30"/>
        </w:rPr>
        <w:t>0</w:t>
      </w:r>
      <w:r w:rsidR="00147634" w:rsidRPr="00A41554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:rsidR="004035C7" w:rsidRPr="00A41554" w:rsidRDefault="004035C7" w:rsidP="00350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Theme="majorBidi" w:hAnsiTheme="majorBidi" w:cstheme="majorBidi"/>
          <w:sz w:val="28"/>
          <w:szCs w:val="28"/>
          <w:cs/>
        </w:rPr>
        <w:sectPr w:rsidR="004035C7" w:rsidRPr="00A41554" w:rsidSect="00C445F6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:rsidR="006D06C8" w:rsidRPr="00A41554" w:rsidRDefault="006D06C8" w:rsidP="00050A83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4155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:rsidR="006D06C8" w:rsidRPr="00A41554" w:rsidRDefault="006D06C8" w:rsidP="00050A83">
      <w:pPr>
        <w:pStyle w:val="BodyText"/>
        <w:spacing w:after="0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7E3DA5" w:rsidRPr="00A41554" w:rsidRDefault="0081776C" w:rsidP="00050A83">
      <w:pPr>
        <w:pStyle w:val="BodyText"/>
        <w:tabs>
          <w:tab w:val="clear" w:pos="227"/>
          <w:tab w:val="clear" w:pos="454"/>
          <w:tab w:val="clear" w:pos="68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41554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ณ วันที่ </w:t>
      </w:r>
      <w:r w:rsidR="0024594F" w:rsidRPr="00A41554">
        <w:rPr>
          <w:rFonts w:asciiTheme="majorBidi" w:hAnsiTheme="majorBidi" w:cstheme="majorBidi"/>
          <w:sz w:val="30"/>
          <w:szCs w:val="30"/>
        </w:rPr>
        <w:t>3</w:t>
      </w:r>
      <w:r w:rsidR="00116E11" w:rsidRPr="00A41554">
        <w:rPr>
          <w:rFonts w:asciiTheme="majorBidi" w:hAnsiTheme="majorBidi" w:cstheme="majorBidi"/>
          <w:sz w:val="30"/>
          <w:szCs w:val="30"/>
        </w:rPr>
        <w:t>1</w:t>
      </w:r>
      <w:r w:rsidR="001A56AD" w:rsidRPr="00A415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16E11" w:rsidRPr="00A41554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A415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56E32" w:rsidRPr="00A41554">
        <w:rPr>
          <w:rFonts w:asciiTheme="majorBidi" w:hAnsiTheme="majorBidi" w:cstheme="majorBidi"/>
          <w:sz w:val="30"/>
          <w:szCs w:val="30"/>
        </w:rPr>
        <w:t>25</w:t>
      </w:r>
      <w:r w:rsidR="00647096" w:rsidRPr="00A41554">
        <w:rPr>
          <w:rFonts w:asciiTheme="majorBidi" w:hAnsiTheme="majorBidi" w:cstheme="majorBidi"/>
          <w:sz w:val="30"/>
          <w:szCs w:val="30"/>
        </w:rPr>
        <w:t>6</w:t>
      </w:r>
      <w:r w:rsidR="00A11C80" w:rsidRPr="00A41554">
        <w:rPr>
          <w:rFonts w:asciiTheme="majorBidi" w:hAnsiTheme="majorBidi" w:cstheme="majorBidi"/>
          <w:sz w:val="30"/>
          <w:szCs w:val="30"/>
        </w:rPr>
        <w:t>1</w:t>
      </w:r>
      <w:r w:rsidR="00A5374A" w:rsidRPr="00A41554">
        <w:rPr>
          <w:rFonts w:asciiTheme="majorBidi" w:hAnsiTheme="majorBidi" w:cstheme="majorBidi"/>
          <w:sz w:val="30"/>
          <w:szCs w:val="30"/>
        </w:rPr>
        <w:t xml:space="preserve"> </w:t>
      </w:r>
      <w:r w:rsidRPr="00A4155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24594F" w:rsidRPr="00A41554">
        <w:rPr>
          <w:rFonts w:asciiTheme="majorBidi" w:hAnsiTheme="majorBidi" w:cstheme="majorBidi"/>
          <w:sz w:val="30"/>
          <w:szCs w:val="30"/>
        </w:rPr>
        <w:t>3</w:t>
      </w:r>
      <w:r w:rsidRPr="00A41554">
        <w:rPr>
          <w:rFonts w:asciiTheme="majorBidi" w:hAnsiTheme="majorBidi" w:cstheme="majorBidi"/>
          <w:sz w:val="30"/>
          <w:szCs w:val="30"/>
        </w:rPr>
        <w:t xml:space="preserve">1 </w:t>
      </w:r>
      <w:r w:rsidRPr="00A4155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11C80" w:rsidRPr="00A41554">
        <w:rPr>
          <w:rFonts w:asciiTheme="majorBidi" w:hAnsiTheme="majorBidi" w:cstheme="majorBidi"/>
          <w:sz w:val="30"/>
          <w:szCs w:val="30"/>
        </w:rPr>
        <w:t xml:space="preserve">2560 </w:t>
      </w:r>
      <w:r w:rsidRPr="00A41554">
        <w:rPr>
          <w:rFonts w:asciiTheme="majorBidi" w:hAnsiTheme="majorBidi" w:cstheme="majorBidi"/>
          <w:sz w:val="30"/>
          <w:szCs w:val="30"/>
          <w:cs/>
        </w:rPr>
        <w:t>และเงินปันผล</w:t>
      </w:r>
      <w:r w:rsidR="00127236" w:rsidRPr="00A41554">
        <w:rPr>
          <w:rFonts w:asciiTheme="majorBidi" w:hAnsiTheme="majorBidi" w:cstheme="majorBidi"/>
          <w:sz w:val="30"/>
          <w:szCs w:val="30"/>
          <w:cs/>
        </w:rPr>
        <w:t>รับ</w:t>
      </w:r>
      <w:r w:rsidR="001A198B" w:rsidRPr="00A41554">
        <w:rPr>
          <w:rFonts w:asciiTheme="majorBidi" w:hAnsiTheme="majorBidi" w:cstheme="majorBidi"/>
          <w:sz w:val="30"/>
          <w:szCs w:val="30"/>
          <w:cs/>
        </w:rPr>
        <w:t>จากเงินลงทุน</w:t>
      </w:r>
      <w:r w:rsidR="00127236" w:rsidRPr="00A41554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A41554">
        <w:rPr>
          <w:rFonts w:asciiTheme="majorBidi" w:hAnsiTheme="majorBidi" w:cstheme="majorBidi"/>
          <w:sz w:val="30"/>
          <w:szCs w:val="30"/>
          <w:cs/>
        </w:rPr>
        <w:t>งวด</w:t>
      </w:r>
      <w:r w:rsidR="00116E11" w:rsidRPr="00A41554">
        <w:rPr>
          <w:rFonts w:asciiTheme="majorBidi" w:hAnsiTheme="majorBidi" w:cstheme="majorBidi"/>
          <w:sz w:val="30"/>
          <w:szCs w:val="30"/>
          <w:cs/>
        </w:rPr>
        <w:t>สาม</w:t>
      </w:r>
      <w:r w:rsidR="001A56AD" w:rsidRPr="00A41554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A41554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24594F" w:rsidRPr="00A41554">
        <w:rPr>
          <w:rFonts w:asciiTheme="majorBidi" w:hAnsiTheme="majorBidi" w:cstheme="majorBidi"/>
          <w:sz w:val="30"/>
          <w:szCs w:val="30"/>
        </w:rPr>
        <w:t>3</w:t>
      </w:r>
      <w:r w:rsidR="00116E11" w:rsidRPr="00A41554">
        <w:rPr>
          <w:rFonts w:asciiTheme="majorBidi" w:hAnsiTheme="majorBidi" w:cstheme="majorBidi"/>
          <w:sz w:val="30"/>
          <w:szCs w:val="30"/>
        </w:rPr>
        <w:t>1</w:t>
      </w:r>
      <w:r w:rsidR="00116E11" w:rsidRPr="00A41554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Pr="00A41554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:rsidR="006D06C8" w:rsidRPr="00A41554" w:rsidRDefault="006D06C8" w:rsidP="00050A83">
      <w:pPr>
        <w:pStyle w:val="BodyText"/>
        <w:spacing w:after="0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344" w:type="dxa"/>
        <w:tblInd w:w="3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6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10"/>
      </w:tblGrid>
      <w:tr w:rsidR="00A11C80" w:rsidRPr="00A41554" w:rsidTr="00A01B6D">
        <w:trPr>
          <w:cantSplit/>
          <w:tblHeader/>
        </w:trPr>
        <w:tc>
          <w:tcPr>
            <w:tcW w:w="4516" w:type="dxa"/>
          </w:tcPr>
          <w:p w:rsidR="00A11C80" w:rsidRPr="00A41554" w:rsidRDefault="00A11C80" w:rsidP="009E4433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828" w:type="dxa"/>
            <w:gridSpan w:val="15"/>
          </w:tcPr>
          <w:p w:rsidR="00A11C80" w:rsidRPr="00A41554" w:rsidRDefault="00A11C80" w:rsidP="009E4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27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11C80" w:rsidRPr="00A41554" w:rsidTr="00A01B6D">
        <w:trPr>
          <w:cantSplit/>
          <w:tblHeader/>
        </w:trPr>
        <w:tc>
          <w:tcPr>
            <w:tcW w:w="4516" w:type="dxa"/>
          </w:tcPr>
          <w:p w:rsidR="00A11C80" w:rsidRPr="00A41554" w:rsidRDefault="00A11C80" w:rsidP="009E4433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center"/>
          </w:tcPr>
          <w:p w:rsidR="00A11C80" w:rsidRPr="00A41554" w:rsidRDefault="00A11C80" w:rsidP="009E443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สัดส่วนการถือหุ้น</w:t>
            </w:r>
          </w:p>
          <w:p w:rsidR="00A11C80" w:rsidRPr="00A41554" w:rsidRDefault="00A11C80" w:rsidP="009E443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โดยตรง</w:t>
            </w:r>
            <w:r w:rsidRPr="00A415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/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อ้อม</w:t>
            </w:r>
          </w:p>
        </w:tc>
        <w:tc>
          <w:tcPr>
            <w:tcW w:w="180" w:type="dxa"/>
          </w:tcPr>
          <w:p w:rsidR="00A11C80" w:rsidRPr="00A41554" w:rsidRDefault="00A11C80" w:rsidP="009E443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:rsidR="00A11C80" w:rsidRPr="00A41554" w:rsidRDefault="00A11C80" w:rsidP="009E443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A11C80" w:rsidRPr="00A41554" w:rsidRDefault="00A11C80" w:rsidP="009E443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:rsidR="00A11C80" w:rsidRPr="00A41554" w:rsidRDefault="00CB414D" w:rsidP="009E4433">
            <w:pPr>
              <w:pStyle w:val="acctfourfigures"/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วิธี</w:t>
            </w:r>
            <w:r w:rsidR="00A11C80" w:rsidRPr="00A415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:rsidR="00A11C80" w:rsidRPr="00A41554" w:rsidRDefault="00A11C80" w:rsidP="009E443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bottom"/>
          </w:tcPr>
          <w:p w:rsidR="00A11C80" w:rsidRPr="00A41554" w:rsidRDefault="00A11C80" w:rsidP="009E443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รายได้เงินปันผล</w:t>
            </w:r>
          </w:p>
        </w:tc>
      </w:tr>
      <w:tr w:rsidR="009A1B36" w:rsidRPr="00A41554" w:rsidTr="00A01B6D">
        <w:trPr>
          <w:cantSplit/>
          <w:tblHeader/>
        </w:trPr>
        <w:tc>
          <w:tcPr>
            <w:tcW w:w="4516" w:type="dxa"/>
          </w:tcPr>
          <w:p w:rsidR="009A1B36" w:rsidRPr="00A41554" w:rsidRDefault="009A1B36" w:rsidP="009E4433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A1B36" w:rsidRPr="00A41554" w:rsidRDefault="009A1B36" w:rsidP="009E4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1B3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A1B36"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:rsidR="009A1B36" w:rsidRPr="00A41554" w:rsidRDefault="009A1B36" w:rsidP="009E4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A1B36" w:rsidRPr="00A41554" w:rsidRDefault="009A1B36" w:rsidP="009E4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1B3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A1B36">
              <w:rPr>
                <w:rFonts w:asciiTheme="majorBidi" w:hAnsi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:rsidR="009A1B36" w:rsidRPr="00A41554" w:rsidRDefault="009A1B36" w:rsidP="009E4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A1B36" w:rsidRPr="00A41554" w:rsidRDefault="009A1B36" w:rsidP="009E4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1B3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A1B36"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:rsidR="009A1B36" w:rsidRPr="00A41554" w:rsidRDefault="009A1B36" w:rsidP="009E4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A1B36" w:rsidRPr="00A41554" w:rsidRDefault="009A1B36" w:rsidP="009E4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1B3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A1B36">
              <w:rPr>
                <w:rFonts w:asciiTheme="majorBidi" w:hAnsi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:rsidR="009A1B36" w:rsidRPr="00A41554" w:rsidRDefault="009A1B36" w:rsidP="009E443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A1B36" w:rsidRPr="00A41554" w:rsidRDefault="009A1B36" w:rsidP="009E4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1B3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A1B36"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:rsidR="009A1B36" w:rsidRPr="00A41554" w:rsidRDefault="009A1B36" w:rsidP="009E4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A1B36" w:rsidRPr="00A41554" w:rsidRDefault="009A1B36" w:rsidP="009E4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1B3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A1B36">
              <w:rPr>
                <w:rFonts w:asciiTheme="majorBidi" w:hAnsi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:rsidR="009A1B36" w:rsidRPr="00A41554" w:rsidRDefault="009A1B36" w:rsidP="009E4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A1B36" w:rsidRPr="00A41554" w:rsidRDefault="009A1B36" w:rsidP="009E4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1B3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A1B36"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78" w:type="dxa"/>
          </w:tcPr>
          <w:p w:rsidR="009A1B36" w:rsidRPr="00A41554" w:rsidRDefault="009A1B36" w:rsidP="009E4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:rsidR="009A1B36" w:rsidRPr="00A41554" w:rsidRDefault="002D1332" w:rsidP="009E4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1B3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A1B36"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</w:p>
        </w:tc>
      </w:tr>
      <w:tr w:rsidR="00A11C80" w:rsidRPr="00A41554" w:rsidTr="00A01B6D">
        <w:trPr>
          <w:cantSplit/>
          <w:tblHeader/>
        </w:trPr>
        <w:tc>
          <w:tcPr>
            <w:tcW w:w="4516" w:type="dxa"/>
          </w:tcPr>
          <w:p w:rsidR="00A11C80" w:rsidRPr="00A41554" w:rsidRDefault="00A11C80" w:rsidP="009E4433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11C80" w:rsidRPr="00A41554" w:rsidRDefault="00A11C80" w:rsidP="009E4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A11C80" w:rsidRPr="00A41554" w:rsidRDefault="00A11C80" w:rsidP="009E4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11C80" w:rsidRPr="00A41554" w:rsidRDefault="00A11C80" w:rsidP="009E4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</w:tcPr>
          <w:p w:rsidR="00A11C80" w:rsidRPr="00A41554" w:rsidRDefault="00A11C80" w:rsidP="009E4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11C80" w:rsidRPr="00A41554" w:rsidRDefault="00A11C80" w:rsidP="009E4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A11C80" w:rsidRPr="00A41554" w:rsidRDefault="00A11C80" w:rsidP="009E4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11C80" w:rsidRPr="00A41554" w:rsidRDefault="00A11C80" w:rsidP="009E4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</w:tcPr>
          <w:p w:rsidR="00A11C80" w:rsidRPr="00A41554" w:rsidRDefault="00A11C80" w:rsidP="009E4433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11C80" w:rsidRPr="00A41554" w:rsidRDefault="00A11C80" w:rsidP="009E4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A11C80" w:rsidRPr="00A41554" w:rsidRDefault="00A11C80" w:rsidP="009E4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11C80" w:rsidRPr="00A41554" w:rsidRDefault="00A11C80" w:rsidP="009E4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</w:tcPr>
          <w:p w:rsidR="00A11C80" w:rsidRPr="00A41554" w:rsidRDefault="00A11C80" w:rsidP="009E4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A11C80" w:rsidRPr="00A41554" w:rsidRDefault="00A11C80" w:rsidP="009E4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78" w:type="dxa"/>
          </w:tcPr>
          <w:p w:rsidR="00A11C80" w:rsidRPr="00A41554" w:rsidRDefault="00A11C80" w:rsidP="009E4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:rsidR="00A11C80" w:rsidRPr="00A41554" w:rsidRDefault="00A11C80" w:rsidP="009E44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A11C80" w:rsidRPr="00A41554" w:rsidTr="00A01B6D">
        <w:trPr>
          <w:cantSplit/>
        </w:trPr>
        <w:tc>
          <w:tcPr>
            <w:tcW w:w="4516" w:type="dxa"/>
          </w:tcPr>
          <w:p w:rsidR="00A11C80" w:rsidRPr="00A41554" w:rsidRDefault="00A11C80" w:rsidP="009E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A11C80" w:rsidRPr="00A41554" w:rsidRDefault="00A11C80" w:rsidP="009E4433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415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:rsidR="00A11C80" w:rsidRPr="00A41554" w:rsidRDefault="00A11C80" w:rsidP="009E4433">
            <w:pPr>
              <w:pStyle w:val="acctfourfigures"/>
              <w:spacing w:line="34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7308" w:type="dxa"/>
            <w:gridSpan w:val="11"/>
          </w:tcPr>
          <w:p w:rsidR="00A11C80" w:rsidRPr="00A41554" w:rsidRDefault="00A11C80" w:rsidP="009E4433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415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61D2B" w:rsidRPr="00A41554" w:rsidTr="00A01B6D">
        <w:trPr>
          <w:cantSplit/>
        </w:trPr>
        <w:tc>
          <w:tcPr>
            <w:tcW w:w="4516" w:type="dxa"/>
          </w:tcPr>
          <w:p w:rsidR="00E61D2B" w:rsidRPr="00A41554" w:rsidRDefault="00E61D2B" w:rsidP="00E61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บริษัทคิว</w:t>
            </w:r>
            <w:r w:rsidRPr="00A4155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คอน อีส</w:t>
            </w:r>
            <w:proofErr w:type="spellStart"/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เทอร์น</w:t>
            </w:r>
            <w:proofErr w:type="spellEnd"/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:rsidR="00E61D2B" w:rsidRPr="00A41554" w:rsidRDefault="00495CAF" w:rsidP="00E61D2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5C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</w:tcPr>
          <w:p w:rsidR="00E61D2B" w:rsidRPr="00A41554" w:rsidRDefault="00E61D2B" w:rsidP="00E61D2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E61D2B" w:rsidRPr="00A41554" w:rsidRDefault="00E61D2B" w:rsidP="00E61D2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99.99</w:t>
            </w:r>
          </w:p>
        </w:tc>
        <w:tc>
          <w:tcPr>
            <w:tcW w:w="180" w:type="dxa"/>
          </w:tcPr>
          <w:p w:rsidR="00E61D2B" w:rsidRPr="00A41554" w:rsidRDefault="00E61D2B" w:rsidP="00E61D2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E61D2B" w:rsidRPr="00A41554" w:rsidRDefault="008B2719" w:rsidP="00E61D2B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27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:rsidR="00E61D2B" w:rsidRPr="00A41554" w:rsidRDefault="00E61D2B" w:rsidP="00E61D2B">
            <w:pPr>
              <w:pStyle w:val="acctfourfigures"/>
              <w:tabs>
                <w:tab w:val="clear" w:pos="765"/>
                <w:tab w:val="decimal" w:pos="731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E61D2B" w:rsidRPr="00A41554" w:rsidRDefault="00E61D2B" w:rsidP="00E61D2B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:rsidR="00E61D2B" w:rsidRPr="00A41554" w:rsidRDefault="00E61D2B" w:rsidP="00E61D2B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61D2B" w:rsidRPr="00A41554" w:rsidRDefault="00E61D2B" w:rsidP="00E61D2B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:rsidR="00E61D2B" w:rsidRPr="00A41554" w:rsidRDefault="00E61D2B" w:rsidP="00E61D2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61D2B" w:rsidRPr="00A41554" w:rsidRDefault="00E61D2B" w:rsidP="00E61D2B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:rsidR="00E61D2B" w:rsidRPr="00A41554" w:rsidRDefault="00E61D2B" w:rsidP="00E61D2B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61D2B" w:rsidRPr="00A41554" w:rsidRDefault="008B2719" w:rsidP="00E61D2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E61D2B" w:rsidRPr="00A41554" w:rsidRDefault="00E61D2B" w:rsidP="00E61D2B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:rsidR="00E61D2B" w:rsidRPr="00A41554" w:rsidRDefault="008B2719" w:rsidP="00E61D2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61D2B" w:rsidRPr="00A41554" w:rsidTr="00A01B6D">
        <w:trPr>
          <w:cantSplit/>
        </w:trPr>
        <w:tc>
          <w:tcPr>
            <w:tcW w:w="4516" w:type="dxa"/>
          </w:tcPr>
          <w:p w:rsidR="00E61D2B" w:rsidRPr="00A41554" w:rsidRDefault="00E61D2B" w:rsidP="00E61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:rsidR="00E61D2B" w:rsidRPr="00A41554" w:rsidRDefault="00E61D2B" w:rsidP="00E61D2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61D2B" w:rsidRPr="00A41554" w:rsidRDefault="00E61D2B" w:rsidP="00E61D2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E61D2B" w:rsidRPr="00A41554" w:rsidRDefault="00E61D2B" w:rsidP="00E61D2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E61D2B" w:rsidRPr="00A41554" w:rsidRDefault="00E61D2B" w:rsidP="00E61D2B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E61D2B" w:rsidRPr="00A41554" w:rsidRDefault="00E61D2B" w:rsidP="00E61D2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E61D2B" w:rsidRPr="00A41554" w:rsidRDefault="00E61D2B" w:rsidP="00E61D2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E61D2B" w:rsidRPr="00A41554" w:rsidRDefault="00E61D2B" w:rsidP="00E61D2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E61D2B" w:rsidRPr="007E5145" w:rsidRDefault="00E61D2B" w:rsidP="00E61D2B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61D2B" w:rsidRPr="007E5145" w:rsidRDefault="00E61D2B" w:rsidP="00E61D2B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E51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:rsidR="00E61D2B" w:rsidRPr="007E5145" w:rsidRDefault="00E61D2B" w:rsidP="00E61D2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61D2B" w:rsidRPr="007E5145" w:rsidRDefault="00E61D2B" w:rsidP="00E61D2B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E51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:rsidR="00E61D2B" w:rsidRPr="007E5145" w:rsidRDefault="00E61D2B" w:rsidP="00E61D2B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61D2B" w:rsidRPr="007E5145" w:rsidRDefault="008B2719" w:rsidP="00E61D2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E51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E61D2B" w:rsidRPr="007E5145" w:rsidRDefault="00E61D2B" w:rsidP="00E61D2B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:rsidR="00E61D2B" w:rsidRPr="007E5145" w:rsidRDefault="008B2719" w:rsidP="00E61D2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E51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:rsidR="00A11C80" w:rsidRPr="00A41554" w:rsidRDefault="00A11C80" w:rsidP="00050A83">
      <w:pPr>
        <w:pStyle w:val="BodyText"/>
        <w:spacing w:after="0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481726" w:rsidRPr="00A41554" w:rsidRDefault="00481726" w:rsidP="008319E2">
      <w:pPr>
        <w:pStyle w:val="BodyText"/>
        <w:spacing w:after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481726" w:rsidRPr="00A41554" w:rsidRDefault="00481726" w:rsidP="00481726">
      <w:pPr>
        <w:rPr>
          <w:rFonts w:asciiTheme="majorBidi" w:hAnsiTheme="majorBidi" w:cstheme="majorBidi"/>
          <w:b/>
          <w:bCs/>
          <w:sz w:val="30"/>
          <w:szCs w:val="30"/>
        </w:rPr>
        <w:sectPr w:rsidR="00481726" w:rsidRPr="00A41554" w:rsidSect="007A0FE8">
          <w:headerReference w:type="default" r:id="rId10"/>
          <w:footerReference w:type="default" r:id="rId11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:rsidR="00481726" w:rsidRPr="00A41554" w:rsidRDefault="00481726" w:rsidP="00050A83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4155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ที่ดิน อาคารและอุปกรณ์  </w:t>
      </w:r>
    </w:p>
    <w:p w:rsidR="00A41554" w:rsidRDefault="00A41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:rsidR="0027612C" w:rsidRPr="0027612C" w:rsidRDefault="0027612C" w:rsidP="0027612C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7612C">
        <w:rPr>
          <w:rFonts w:asciiTheme="majorBidi" w:hAnsiTheme="majorBidi"/>
          <w:i/>
          <w:iCs/>
          <w:sz w:val="30"/>
          <w:szCs w:val="30"/>
          <w:cs/>
        </w:rPr>
        <w:t>ที่ดิน อาคารและอุปกรณ์ระหว่างก่อสร้าง</w:t>
      </w:r>
    </w:p>
    <w:p w:rsidR="0027612C" w:rsidRPr="0027612C" w:rsidRDefault="0027612C" w:rsidP="0027612C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27612C" w:rsidRPr="00D979B4" w:rsidRDefault="0027612C" w:rsidP="0027612C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25E28">
        <w:rPr>
          <w:rFonts w:asciiTheme="majorBidi" w:hAnsiTheme="majorBidi"/>
          <w:spacing w:val="-6"/>
          <w:sz w:val="30"/>
          <w:szCs w:val="30"/>
          <w:cs/>
        </w:rPr>
        <w:t xml:space="preserve">บริษัทเริ่มก่อสร้างโรงงานแห่งใหม่ในจังหวัดลำพูนและได้ดำเนินงานก่อสร้างไปแล้วบางส่วนในระหว่างปี </w:t>
      </w:r>
      <w:r w:rsidR="00446C28" w:rsidRPr="00925E28">
        <w:rPr>
          <w:rFonts w:asciiTheme="majorBidi" w:hAnsiTheme="majorBidi"/>
          <w:spacing w:val="-6"/>
          <w:sz w:val="30"/>
          <w:szCs w:val="30"/>
        </w:rPr>
        <w:t>2558</w:t>
      </w:r>
      <w:r w:rsidRPr="00925E28">
        <w:rPr>
          <w:rFonts w:asciiTheme="majorBidi" w:hAnsiTheme="majorBidi"/>
          <w:spacing w:val="-6"/>
          <w:sz w:val="30"/>
          <w:szCs w:val="30"/>
          <w:cs/>
        </w:rPr>
        <w:t>-</w:t>
      </w:r>
      <w:r w:rsidR="00446C28" w:rsidRPr="00925E28">
        <w:rPr>
          <w:rFonts w:asciiTheme="majorBidi" w:hAnsiTheme="majorBidi"/>
          <w:spacing w:val="-6"/>
          <w:sz w:val="30"/>
          <w:szCs w:val="30"/>
        </w:rPr>
        <w:t>2559</w:t>
      </w:r>
      <w:r w:rsidRPr="00D979B4">
        <w:rPr>
          <w:rFonts w:asciiTheme="majorBidi" w:hAnsiTheme="majorBidi"/>
          <w:sz w:val="30"/>
          <w:szCs w:val="30"/>
          <w:cs/>
        </w:rPr>
        <w:t xml:space="preserve"> ทั้งนี้ต้นทุนที่เกิดขึ้นจนถึง ณ วันที่รายงานมีจำนวนเงินทั้งสิ้น </w:t>
      </w:r>
      <w:r w:rsidR="001B06D2">
        <w:rPr>
          <w:rFonts w:asciiTheme="majorBidi" w:hAnsiTheme="majorBidi"/>
          <w:sz w:val="30"/>
          <w:szCs w:val="30"/>
        </w:rPr>
        <w:t>239</w:t>
      </w:r>
      <w:r w:rsidR="00A777B5">
        <w:rPr>
          <w:rFonts w:asciiTheme="majorBidi" w:hAnsiTheme="majorBidi"/>
          <w:sz w:val="30"/>
          <w:szCs w:val="30"/>
        </w:rPr>
        <w:t>.</w:t>
      </w:r>
      <w:r w:rsidR="001B06D2">
        <w:rPr>
          <w:rFonts w:asciiTheme="majorBidi" w:hAnsiTheme="majorBidi"/>
          <w:sz w:val="30"/>
          <w:szCs w:val="30"/>
        </w:rPr>
        <w:t>6</w:t>
      </w:r>
      <w:r w:rsidRPr="00D979B4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CB414D">
        <w:rPr>
          <w:rFonts w:asciiTheme="majorBidi" w:hAnsiTheme="majorBidi"/>
          <w:i/>
          <w:iCs/>
          <w:sz w:val="30"/>
          <w:szCs w:val="30"/>
          <w:cs/>
        </w:rPr>
        <w:t>(</w:t>
      </w:r>
      <w:r w:rsidR="00553854">
        <w:rPr>
          <w:rFonts w:asciiTheme="majorBidi" w:hAnsiTheme="majorBidi"/>
          <w:i/>
          <w:iCs/>
          <w:sz w:val="30"/>
          <w:szCs w:val="30"/>
        </w:rPr>
        <w:t>31</w:t>
      </w:r>
      <w:r w:rsidR="00925E28">
        <w:rPr>
          <w:rFonts w:asciiTheme="majorBidi" w:hAnsiTheme="majorBidi" w:hint="cs"/>
          <w:i/>
          <w:iCs/>
          <w:sz w:val="30"/>
          <w:szCs w:val="30"/>
          <w:cs/>
        </w:rPr>
        <w:t xml:space="preserve"> ธันวาคม </w:t>
      </w:r>
      <w:r w:rsidR="002D7C95">
        <w:rPr>
          <w:rFonts w:asciiTheme="majorBidi" w:hAnsiTheme="majorBidi"/>
          <w:i/>
          <w:iCs/>
          <w:sz w:val="30"/>
          <w:szCs w:val="30"/>
        </w:rPr>
        <w:t>2560</w:t>
      </w:r>
      <w:r w:rsidRPr="00CB414D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446C28" w:rsidRPr="00CB414D">
        <w:rPr>
          <w:rFonts w:asciiTheme="majorBidi" w:hAnsiTheme="majorBidi"/>
          <w:i/>
          <w:iCs/>
          <w:sz w:val="30"/>
          <w:szCs w:val="30"/>
        </w:rPr>
        <w:t>24</w:t>
      </w:r>
      <w:r w:rsidR="001B06D2">
        <w:rPr>
          <w:rFonts w:asciiTheme="majorBidi" w:hAnsiTheme="majorBidi"/>
          <w:i/>
          <w:iCs/>
          <w:sz w:val="30"/>
          <w:szCs w:val="30"/>
        </w:rPr>
        <w:t>0</w:t>
      </w:r>
      <w:r w:rsidR="00A777B5">
        <w:rPr>
          <w:rFonts w:asciiTheme="majorBidi" w:hAnsiTheme="majorBidi"/>
          <w:i/>
          <w:iCs/>
          <w:sz w:val="30"/>
          <w:szCs w:val="30"/>
        </w:rPr>
        <w:t>.</w:t>
      </w:r>
      <w:r w:rsidR="001B06D2">
        <w:rPr>
          <w:rFonts w:asciiTheme="majorBidi" w:hAnsiTheme="majorBidi"/>
          <w:i/>
          <w:iCs/>
          <w:sz w:val="30"/>
          <w:szCs w:val="30"/>
        </w:rPr>
        <w:t>9</w:t>
      </w:r>
      <w:r w:rsidRPr="00CB414D">
        <w:rPr>
          <w:rFonts w:asciiTheme="majorBidi" w:hAnsiTheme="majorBidi"/>
          <w:i/>
          <w:iCs/>
          <w:sz w:val="30"/>
          <w:szCs w:val="30"/>
          <w:cs/>
        </w:rPr>
        <w:t xml:space="preserve"> ล้านบาท)</w:t>
      </w:r>
      <w:r w:rsidRPr="00D979B4">
        <w:rPr>
          <w:rFonts w:asciiTheme="majorBidi" w:hAnsiTheme="majorBidi"/>
          <w:sz w:val="30"/>
          <w:szCs w:val="30"/>
          <w:cs/>
        </w:rPr>
        <w:t xml:space="preserve"> </w:t>
      </w:r>
    </w:p>
    <w:p w:rsidR="0027612C" w:rsidRPr="00D979B4" w:rsidRDefault="0027612C" w:rsidP="0027612C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B414D" w:rsidRPr="00D979B4" w:rsidRDefault="0027612C" w:rsidP="00B409AE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D979B4">
        <w:rPr>
          <w:rFonts w:asciiTheme="majorBidi" w:hAnsiTheme="majorBidi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="00446C28" w:rsidRPr="00D979B4">
        <w:rPr>
          <w:rFonts w:asciiTheme="majorBidi" w:hAnsiTheme="majorBidi"/>
          <w:sz w:val="30"/>
          <w:szCs w:val="30"/>
        </w:rPr>
        <w:t>27</w:t>
      </w:r>
      <w:r w:rsidRPr="00D979B4">
        <w:rPr>
          <w:rFonts w:asciiTheme="majorBidi" w:hAnsiTheme="majorBidi"/>
          <w:sz w:val="30"/>
          <w:szCs w:val="30"/>
          <w:cs/>
        </w:rPr>
        <w:t xml:space="preserve"> ตุลาคม </w:t>
      </w:r>
      <w:r w:rsidR="00446C28" w:rsidRPr="00D979B4">
        <w:rPr>
          <w:rFonts w:asciiTheme="majorBidi" w:hAnsiTheme="majorBidi"/>
          <w:sz w:val="30"/>
          <w:szCs w:val="30"/>
        </w:rPr>
        <w:t>2558</w:t>
      </w:r>
      <w:r w:rsidRPr="00D979B4">
        <w:rPr>
          <w:rFonts w:asciiTheme="majorBidi" w:hAnsiTheme="majorBidi"/>
          <w:sz w:val="30"/>
          <w:szCs w:val="30"/>
          <w:cs/>
        </w:rPr>
        <w:t xml:space="preserve"> คณะกรรมการได้พิจารณาถึงสถานการณ์การตลาดในประเทศในปัจจุบัน จึงได้มีมติอนุมัติให้ชะลอโครงการที่อยู่ในระหว่างก่อสร้างเป็นการชั่วคราวเพื่อให้สอดคล้องกับ</w:t>
      </w:r>
      <w:r w:rsidRPr="00CB414D">
        <w:rPr>
          <w:rFonts w:asciiTheme="majorBidi" w:hAnsiTheme="majorBidi"/>
          <w:spacing w:val="4"/>
          <w:sz w:val="30"/>
          <w:szCs w:val="30"/>
          <w:cs/>
        </w:rPr>
        <w:t>สถานการณ์การตลาด โดยฝ่ายจัดการและคณะกรรมการบริหารได้พิจารณาปัจจัยและผลกระทบที่อาจเกิดขึ้นใน</w:t>
      </w:r>
      <w:r w:rsidRPr="00D979B4">
        <w:rPr>
          <w:rFonts w:asciiTheme="majorBidi" w:hAnsiTheme="majorBidi"/>
          <w:sz w:val="30"/>
          <w:szCs w:val="30"/>
          <w:cs/>
        </w:rPr>
        <w:t xml:space="preserve">   ทุกด้านโดยละเอียดรอบคอบแล้วเห็นว่าการดำเนินการดังกล่าวจะไม่ส่งผลกระทบอย่างมีนัยสำคัญต่อการดำเนินธุรกิจของบริษัทรวมทั้งผู้มีส่วนได้เสียรายอื่นๆ ทั้งนี้ฝ่ายจัดการจะติดตามสถานการณ์การตลาดอย่างใกล้ชิดและสม่ำเสมอเพื่อพิจารณาระยะเวลาที่เหมาะสมที่สุดในการเริ่มดำเนินโครงการอีกครั้งหนึ่ง </w:t>
      </w:r>
    </w:p>
    <w:p w:rsidR="0027612C" w:rsidRPr="00A41554" w:rsidRDefault="0027612C" w:rsidP="0027612C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4429A9" w:rsidRPr="00A41554" w:rsidRDefault="00C54537" w:rsidP="00FC0A6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0" w:hanging="53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41554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</w:t>
      </w:r>
      <w:r w:rsidR="004429A9" w:rsidRPr="00A41554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ภาษีเงินได้รอการตัดบัญชี</w:t>
      </w:r>
    </w:p>
    <w:p w:rsidR="00A2171D" w:rsidRPr="00A41554" w:rsidRDefault="00A2171D" w:rsidP="00050A83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:rsidR="00A2171D" w:rsidRPr="00A41554" w:rsidRDefault="00DF09EE" w:rsidP="00B409AE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41554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="00A2171D" w:rsidRPr="00A41554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 มีดังนี้</w:t>
      </w:r>
    </w:p>
    <w:p w:rsidR="00FC4D55" w:rsidRPr="00A41554" w:rsidRDefault="00FC4D55" w:rsidP="0005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45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184"/>
        <w:gridCol w:w="1081"/>
        <w:gridCol w:w="268"/>
        <w:gridCol w:w="1083"/>
        <w:gridCol w:w="268"/>
        <w:gridCol w:w="1081"/>
        <w:gridCol w:w="266"/>
        <w:gridCol w:w="994"/>
      </w:tblGrid>
      <w:tr w:rsidR="003C617D" w:rsidRPr="00A41554" w:rsidTr="00B409AE">
        <w:trPr>
          <w:trHeight w:val="434"/>
        </w:trPr>
        <w:tc>
          <w:tcPr>
            <w:tcW w:w="2268" w:type="pct"/>
          </w:tcPr>
          <w:p w:rsidR="003C617D" w:rsidRPr="00A41554" w:rsidRDefault="003C617D" w:rsidP="00A01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pct"/>
            <w:gridSpan w:val="3"/>
          </w:tcPr>
          <w:p w:rsidR="003C617D" w:rsidRPr="00A41554" w:rsidRDefault="003C617D" w:rsidP="00A01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3C617D" w:rsidRPr="00A41554" w:rsidRDefault="003C617D" w:rsidP="00A01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pct"/>
            <w:gridSpan w:val="3"/>
          </w:tcPr>
          <w:p w:rsidR="003C617D" w:rsidRPr="00A41554" w:rsidRDefault="003C617D" w:rsidP="00A01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617D" w:rsidRPr="00A41554" w:rsidTr="00B409AE">
        <w:tc>
          <w:tcPr>
            <w:tcW w:w="2268" w:type="pct"/>
          </w:tcPr>
          <w:p w:rsidR="003C617D" w:rsidRPr="00A41554" w:rsidRDefault="003C617D" w:rsidP="003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:rsidR="003C617D" w:rsidRPr="00A41554" w:rsidRDefault="003C617D" w:rsidP="003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5" w:type="pct"/>
          </w:tcPr>
          <w:p w:rsidR="003C617D" w:rsidRPr="00A41554" w:rsidRDefault="003C617D" w:rsidP="003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:rsidR="003C617D" w:rsidRPr="00A41554" w:rsidRDefault="003C617D" w:rsidP="003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:rsidR="003C617D" w:rsidRPr="00A41554" w:rsidRDefault="003C617D" w:rsidP="003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:rsidR="003C617D" w:rsidRPr="00A41554" w:rsidRDefault="003C617D" w:rsidP="003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4" w:type="pct"/>
          </w:tcPr>
          <w:p w:rsidR="003C617D" w:rsidRPr="00A41554" w:rsidRDefault="003C617D" w:rsidP="003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:rsidR="003C617D" w:rsidRPr="00A41554" w:rsidRDefault="003C617D" w:rsidP="003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C617D" w:rsidRPr="00A41554" w:rsidTr="00B409AE">
        <w:tc>
          <w:tcPr>
            <w:tcW w:w="2268" w:type="pct"/>
          </w:tcPr>
          <w:p w:rsidR="003C617D" w:rsidRPr="00A41554" w:rsidRDefault="003C617D" w:rsidP="003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:rsidR="003C617D" w:rsidRPr="00A41554" w:rsidRDefault="003C617D" w:rsidP="003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:rsidR="003C617D" w:rsidRPr="00A41554" w:rsidRDefault="003C617D" w:rsidP="003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:rsidR="003C617D" w:rsidRPr="00A41554" w:rsidRDefault="003C617D" w:rsidP="003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5" w:type="pct"/>
          </w:tcPr>
          <w:p w:rsidR="003C617D" w:rsidRPr="00A41554" w:rsidRDefault="003C617D" w:rsidP="003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:rsidR="003C617D" w:rsidRPr="00A41554" w:rsidRDefault="003C617D" w:rsidP="003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4" w:type="pct"/>
          </w:tcPr>
          <w:p w:rsidR="003C617D" w:rsidRPr="00A41554" w:rsidRDefault="003C617D" w:rsidP="003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:rsidR="003C617D" w:rsidRPr="00A41554" w:rsidRDefault="003C617D" w:rsidP="003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3C617D" w:rsidRPr="00A41554" w:rsidTr="00B409AE">
        <w:tc>
          <w:tcPr>
            <w:tcW w:w="2268" w:type="pct"/>
          </w:tcPr>
          <w:p w:rsidR="003C617D" w:rsidRPr="00A41554" w:rsidRDefault="003C617D" w:rsidP="003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2" w:type="pct"/>
            <w:gridSpan w:val="7"/>
          </w:tcPr>
          <w:p w:rsidR="003C617D" w:rsidRPr="00A41554" w:rsidRDefault="003C617D" w:rsidP="003C6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6BA6" w:rsidRPr="00A41554" w:rsidTr="00B409AE">
        <w:tc>
          <w:tcPr>
            <w:tcW w:w="2268" w:type="pct"/>
          </w:tcPr>
          <w:p w:rsidR="00E26BA6" w:rsidRPr="00A41554" w:rsidRDefault="00E26BA6" w:rsidP="00B4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6" w:type="pct"/>
            <w:tcBorders>
              <w:bottom w:val="double" w:sz="4" w:space="0" w:color="auto"/>
            </w:tcBorders>
            <w:vAlign w:val="bottom"/>
          </w:tcPr>
          <w:p w:rsidR="00E26BA6" w:rsidRPr="00E26BA6" w:rsidRDefault="00E26BA6" w:rsidP="00E26BA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26BA6">
              <w:rPr>
                <w:rFonts w:asciiTheme="majorBidi" w:hAnsiTheme="majorBidi" w:cstheme="majorBidi"/>
                <w:b/>
                <w:bCs/>
                <w:lang w:val="en-US"/>
              </w:rPr>
              <w:t>27,888</w:t>
            </w:r>
          </w:p>
        </w:tc>
        <w:tc>
          <w:tcPr>
            <w:tcW w:w="145" w:type="pct"/>
            <w:vAlign w:val="bottom"/>
          </w:tcPr>
          <w:p w:rsidR="00E26BA6" w:rsidRPr="00E26BA6" w:rsidRDefault="00E26BA6" w:rsidP="00E26BA6">
            <w:pPr>
              <w:pStyle w:val="NoSpacing"/>
              <w:tabs>
                <w:tab w:val="decimal" w:pos="955"/>
              </w:tabs>
              <w:ind w:left="-102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bottom"/>
          </w:tcPr>
          <w:p w:rsidR="00E26BA6" w:rsidRPr="00E26BA6" w:rsidRDefault="00E26BA6" w:rsidP="00B409A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2"/>
              </w:tabs>
              <w:spacing w:line="380" w:lineRule="exact"/>
              <w:ind w:left="-108" w:right="-108"/>
              <w:rPr>
                <w:rFonts w:asciiTheme="majorBidi" w:hAnsiTheme="majorBidi"/>
                <w:b/>
                <w:bCs/>
                <w:cs/>
              </w:rPr>
            </w:pPr>
            <w:r w:rsidRPr="00E26BA6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Pr="00E26BA6">
              <w:rPr>
                <w:rFonts w:asciiTheme="majorBidi" w:hAnsiTheme="majorBidi" w:cstheme="majorBidi"/>
                <w:b/>
                <w:bCs/>
                <w:cs/>
              </w:rPr>
              <w:t>,</w:t>
            </w:r>
            <w:r w:rsidRPr="00E26BA6">
              <w:rPr>
                <w:rFonts w:asciiTheme="majorBidi" w:hAnsiTheme="majorBidi" w:cstheme="majorBidi"/>
                <w:b/>
                <w:bCs/>
                <w:lang w:val="en-US"/>
              </w:rPr>
              <w:t>98</w:t>
            </w:r>
            <w:r w:rsidR="009A1B36">
              <w:rPr>
                <w:rFonts w:asciiTheme="majorBidi" w:hAnsiTheme="majorBidi" w:cstheme="majorBidi"/>
                <w:b/>
                <w:bCs/>
                <w:lang w:val="en-US"/>
              </w:rPr>
              <w:t>8</w:t>
            </w:r>
          </w:p>
        </w:tc>
        <w:tc>
          <w:tcPr>
            <w:tcW w:w="145" w:type="pct"/>
          </w:tcPr>
          <w:p w:rsidR="00E26BA6" w:rsidRPr="00E26BA6" w:rsidRDefault="00E26BA6" w:rsidP="00E26BA6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2" w:right="-11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bottom"/>
          </w:tcPr>
          <w:p w:rsidR="00E26BA6" w:rsidRPr="00E26BA6" w:rsidRDefault="00E26BA6" w:rsidP="007E514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E26BA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20,828</w:t>
            </w:r>
          </w:p>
        </w:tc>
        <w:tc>
          <w:tcPr>
            <w:tcW w:w="144" w:type="pct"/>
            <w:vAlign w:val="bottom"/>
          </w:tcPr>
          <w:p w:rsidR="00E26BA6" w:rsidRPr="00E26BA6" w:rsidRDefault="00E26BA6" w:rsidP="00E26BA6">
            <w:pPr>
              <w:pStyle w:val="NoSpacing"/>
              <w:tabs>
                <w:tab w:val="decimal" w:pos="955"/>
              </w:tabs>
              <w:ind w:left="-102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  <w:vAlign w:val="bottom"/>
          </w:tcPr>
          <w:p w:rsidR="00E26BA6" w:rsidRPr="00E26BA6" w:rsidRDefault="00E26BA6" w:rsidP="00B409A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1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E26BA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23</w:t>
            </w:r>
            <w:r w:rsidRPr="00E26BA6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,</w:t>
            </w:r>
            <w:r w:rsidRPr="00E26BA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939</w:t>
            </w:r>
          </w:p>
        </w:tc>
      </w:tr>
    </w:tbl>
    <w:p w:rsidR="00267CFB" w:rsidRPr="00A41554" w:rsidRDefault="00267CFB" w:rsidP="00AD72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67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A41554" w:rsidRDefault="00A41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927A86" w:rsidRDefault="00A2171D" w:rsidP="00276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67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95D77">
        <w:rPr>
          <w:rFonts w:asciiTheme="majorBidi" w:hAnsiTheme="majorBidi" w:cstheme="majorBidi"/>
          <w:spacing w:val="-8"/>
          <w:sz w:val="30"/>
          <w:szCs w:val="30"/>
          <w:cs/>
        </w:rPr>
        <w:lastRenderedPageBreak/>
        <w:t>รายการเคลื่อนไหวของสินทรัพย์ภาษีเงินได้รอการตัดบัญชีที่เกิดขึ้นใน</w:t>
      </w:r>
      <w:r w:rsidR="00844F04" w:rsidRPr="00C95D77">
        <w:rPr>
          <w:rFonts w:asciiTheme="majorBidi" w:hAnsiTheme="majorBidi" w:cstheme="majorBidi"/>
          <w:spacing w:val="-8"/>
          <w:sz w:val="30"/>
          <w:szCs w:val="30"/>
          <w:cs/>
        </w:rPr>
        <w:t>ระหว่างงวดสามเดือนสิ้นสุดวันที่</w:t>
      </w:r>
      <w:r w:rsidR="001D74E1" w:rsidRPr="00C95D77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24594F" w:rsidRPr="00C95D77">
        <w:rPr>
          <w:rFonts w:asciiTheme="majorBidi" w:hAnsiTheme="majorBidi" w:cstheme="majorBidi"/>
          <w:spacing w:val="-8"/>
          <w:sz w:val="30"/>
          <w:szCs w:val="30"/>
        </w:rPr>
        <w:t>3</w:t>
      </w:r>
      <w:r w:rsidRPr="00C95D77">
        <w:rPr>
          <w:rFonts w:asciiTheme="majorBidi" w:hAnsiTheme="majorBidi" w:cstheme="majorBidi"/>
          <w:spacing w:val="-8"/>
          <w:sz w:val="30"/>
          <w:szCs w:val="30"/>
        </w:rPr>
        <w:t xml:space="preserve">1 </w:t>
      </w:r>
      <w:r w:rsidRPr="00C95D77">
        <w:rPr>
          <w:rFonts w:asciiTheme="majorBidi" w:hAnsiTheme="majorBidi" w:cstheme="majorBidi"/>
          <w:spacing w:val="-8"/>
          <w:sz w:val="30"/>
          <w:szCs w:val="30"/>
          <w:cs/>
        </w:rPr>
        <w:t xml:space="preserve">มีนาคม </w:t>
      </w:r>
      <w:r w:rsidR="00927A86" w:rsidRPr="00C95D77">
        <w:rPr>
          <w:rFonts w:asciiTheme="majorBidi" w:hAnsiTheme="majorBidi" w:cstheme="majorBidi"/>
          <w:spacing w:val="-8"/>
          <w:sz w:val="30"/>
          <w:szCs w:val="30"/>
        </w:rPr>
        <w:t>256</w:t>
      </w:r>
      <w:r w:rsidR="003C617D" w:rsidRPr="00C95D77">
        <w:rPr>
          <w:rFonts w:asciiTheme="majorBidi" w:hAnsiTheme="majorBidi" w:cstheme="majorBidi"/>
          <w:spacing w:val="-8"/>
          <w:sz w:val="30"/>
          <w:szCs w:val="30"/>
        </w:rPr>
        <w:t>1</w:t>
      </w:r>
      <w:r w:rsidR="00C61A36" w:rsidRPr="00A41554">
        <w:rPr>
          <w:rFonts w:asciiTheme="majorBidi" w:hAnsiTheme="majorBidi" w:cstheme="majorBidi"/>
          <w:sz w:val="30"/>
          <w:szCs w:val="30"/>
        </w:rPr>
        <w:t xml:space="preserve"> </w:t>
      </w:r>
      <w:r w:rsidRPr="00A4155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3C617D" w:rsidRPr="00A41554">
        <w:rPr>
          <w:rFonts w:asciiTheme="majorBidi" w:hAnsiTheme="majorBidi" w:cstheme="majorBidi"/>
          <w:sz w:val="30"/>
          <w:szCs w:val="30"/>
        </w:rPr>
        <w:t>2560</w:t>
      </w:r>
      <w:r w:rsidR="00C61A36" w:rsidRPr="00A41554">
        <w:rPr>
          <w:rFonts w:asciiTheme="majorBidi" w:hAnsiTheme="majorBidi" w:cstheme="majorBidi"/>
          <w:sz w:val="30"/>
          <w:szCs w:val="30"/>
        </w:rPr>
        <w:t xml:space="preserve"> </w:t>
      </w:r>
      <w:r w:rsidRPr="00A4155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821301" w:rsidRDefault="00821301" w:rsidP="00276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67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5" w:type="dxa"/>
        <w:tblInd w:w="434" w:type="dxa"/>
        <w:tblLayout w:type="fixed"/>
        <w:tblLook w:val="01E0" w:firstRow="1" w:lastRow="1" w:firstColumn="1" w:lastColumn="1" w:noHBand="0" w:noVBand="0"/>
      </w:tblPr>
      <w:tblGrid>
        <w:gridCol w:w="4760"/>
        <w:gridCol w:w="1399"/>
        <w:gridCol w:w="236"/>
        <w:gridCol w:w="1262"/>
        <w:gridCol w:w="236"/>
        <w:gridCol w:w="58"/>
        <w:gridCol w:w="1274"/>
      </w:tblGrid>
      <w:tr w:rsidR="00CB414D" w:rsidRPr="00A41554" w:rsidTr="00333D90">
        <w:trPr>
          <w:trHeight w:val="139"/>
        </w:trPr>
        <w:tc>
          <w:tcPr>
            <w:tcW w:w="4760" w:type="dxa"/>
          </w:tcPr>
          <w:p w:rsidR="00CB414D" w:rsidRPr="00A41554" w:rsidRDefault="00CB414D" w:rsidP="00333D90">
            <w:pPr>
              <w:pStyle w:val="NoSpacing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65" w:type="dxa"/>
            <w:gridSpan w:val="6"/>
            <w:vAlign w:val="bottom"/>
          </w:tcPr>
          <w:p w:rsidR="00CB414D" w:rsidRPr="00A41554" w:rsidRDefault="00CB414D" w:rsidP="00333D90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B414D" w:rsidRPr="00A41554" w:rsidTr="00333D90">
        <w:trPr>
          <w:trHeight w:val="734"/>
        </w:trPr>
        <w:tc>
          <w:tcPr>
            <w:tcW w:w="4760" w:type="dxa"/>
          </w:tcPr>
          <w:p w:rsidR="00CB414D" w:rsidRPr="00A41554" w:rsidRDefault="00CB414D" w:rsidP="00333D90">
            <w:pPr>
              <w:pStyle w:val="NoSpacing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9" w:type="dxa"/>
            <w:vAlign w:val="bottom"/>
          </w:tcPr>
          <w:p w:rsidR="00CB414D" w:rsidRPr="00A41554" w:rsidRDefault="00CB414D" w:rsidP="00333D90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2" w:type="dxa"/>
            <w:gridSpan w:val="4"/>
            <w:tcBorders>
              <w:bottom w:val="single" w:sz="4" w:space="0" w:color="auto"/>
            </w:tcBorders>
            <w:vAlign w:val="bottom"/>
          </w:tcPr>
          <w:p w:rsidR="00CB414D" w:rsidRPr="00A41554" w:rsidRDefault="00CB414D" w:rsidP="00333D90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รายได้ (ค่าใช้จ่าย)</w:t>
            </w:r>
          </w:p>
        </w:tc>
        <w:tc>
          <w:tcPr>
            <w:tcW w:w="1274" w:type="dxa"/>
            <w:vAlign w:val="bottom"/>
          </w:tcPr>
          <w:p w:rsidR="00CB414D" w:rsidRPr="00A41554" w:rsidRDefault="00CB414D" w:rsidP="00333D90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B414D" w:rsidRPr="00A41554" w:rsidTr="00333D90">
        <w:trPr>
          <w:trHeight w:val="781"/>
        </w:trPr>
        <w:tc>
          <w:tcPr>
            <w:tcW w:w="4760" w:type="dxa"/>
          </w:tcPr>
          <w:p w:rsidR="00CB414D" w:rsidRPr="00A41554" w:rsidRDefault="00CB414D" w:rsidP="00333D90">
            <w:pPr>
              <w:pStyle w:val="NoSpacing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9" w:type="dxa"/>
            <w:vAlign w:val="bottom"/>
          </w:tcPr>
          <w:p w:rsidR="00CB414D" w:rsidRPr="00A41554" w:rsidRDefault="00CB414D" w:rsidP="00333D90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4155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D4597C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792" w:type="dxa"/>
            <w:gridSpan w:val="4"/>
            <w:vAlign w:val="bottom"/>
          </w:tcPr>
          <w:p w:rsidR="00CB414D" w:rsidRPr="00A41554" w:rsidRDefault="00CB414D" w:rsidP="00333D90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ในกำไรหรือขาดทุน</w:t>
            </w:r>
          </w:p>
        </w:tc>
        <w:tc>
          <w:tcPr>
            <w:tcW w:w="1274" w:type="dxa"/>
            <w:vAlign w:val="bottom"/>
          </w:tcPr>
          <w:p w:rsidR="00CB414D" w:rsidRPr="00A41554" w:rsidRDefault="00CB414D" w:rsidP="00333D90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4155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D4597C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CB414D" w:rsidRPr="00A41554" w:rsidTr="00333D90">
        <w:trPr>
          <w:trHeight w:val="391"/>
        </w:trPr>
        <w:tc>
          <w:tcPr>
            <w:tcW w:w="4760" w:type="dxa"/>
          </w:tcPr>
          <w:p w:rsidR="00CB414D" w:rsidRPr="00A41554" w:rsidRDefault="00CB414D" w:rsidP="00333D90">
            <w:pPr>
              <w:pStyle w:val="NoSpacing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65" w:type="dxa"/>
            <w:gridSpan w:val="6"/>
          </w:tcPr>
          <w:p w:rsidR="00CB414D" w:rsidRPr="00A41554" w:rsidRDefault="00CB414D" w:rsidP="00333D90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414D" w:rsidRPr="00A777B5" w:rsidTr="00333D90">
        <w:trPr>
          <w:trHeight w:val="20"/>
        </w:trPr>
        <w:tc>
          <w:tcPr>
            <w:tcW w:w="4760" w:type="dxa"/>
          </w:tcPr>
          <w:p w:rsidR="00CB414D" w:rsidRPr="00A777B5" w:rsidRDefault="00CB414D" w:rsidP="00333D90">
            <w:pPr>
              <w:pStyle w:val="NoSpacing"/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777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99" w:type="dxa"/>
          </w:tcPr>
          <w:p w:rsidR="00CB414D" w:rsidRPr="00A777B5" w:rsidRDefault="00CB414D" w:rsidP="00333D9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/>
              <w:jc w:val="right"/>
              <w:rPr>
                <w:i/>
                <w:iCs/>
                <w:highlight w:val="yellow"/>
                <w:lang w:val="en-US"/>
              </w:rPr>
            </w:pPr>
          </w:p>
        </w:tc>
        <w:tc>
          <w:tcPr>
            <w:tcW w:w="236" w:type="dxa"/>
          </w:tcPr>
          <w:p w:rsidR="00CB414D" w:rsidRPr="00A777B5" w:rsidRDefault="00CB414D" w:rsidP="00333D90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</w:tcPr>
          <w:p w:rsidR="00CB414D" w:rsidRPr="00A777B5" w:rsidRDefault="00CB414D" w:rsidP="00333D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380" w:lineRule="exact"/>
              <w:ind w:left="-102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CB414D" w:rsidRPr="00A777B5" w:rsidRDefault="00CB414D" w:rsidP="00333D90">
            <w:pPr>
              <w:pStyle w:val="NoSpacing"/>
              <w:tabs>
                <w:tab w:val="decimal" w:pos="883"/>
              </w:tabs>
              <w:ind w:left="-108" w:right="78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32" w:type="dxa"/>
            <w:gridSpan w:val="2"/>
          </w:tcPr>
          <w:p w:rsidR="00CB414D" w:rsidRPr="00A777B5" w:rsidRDefault="00CB414D" w:rsidP="00333D90">
            <w:pPr>
              <w:pStyle w:val="NoSpacing"/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D4597C" w:rsidRPr="00A41554" w:rsidTr="00333D90">
        <w:trPr>
          <w:trHeight w:val="20"/>
        </w:trPr>
        <w:tc>
          <w:tcPr>
            <w:tcW w:w="4760" w:type="dxa"/>
          </w:tcPr>
          <w:p w:rsidR="00D4597C" w:rsidRPr="00A41554" w:rsidRDefault="00D4597C" w:rsidP="00D4597C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 (ค่าเผื่อหนี้สงสัยจะสูญ)</w:t>
            </w:r>
          </w:p>
        </w:tc>
        <w:tc>
          <w:tcPr>
            <w:tcW w:w="1399" w:type="dxa"/>
          </w:tcPr>
          <w:p w:rsidR="00D4597C" w:rsidRPr="00C95D77" w:rsidRDefault="00D4597C" w:rsidP="00D34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after="0" w:line="380" w:lineRule="exact"/>
              <w:ind w:left="-1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5D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1,302</w:t>
            </w:r>
          </w:p>
        </w:tc>
        <w:tc>
          <w:tcPr>
            <w:tcW w:w="236" w:type="dxa"/>
          </w:tcPr>
          <w:p w:rsidR="00D4597C" w:rsidRPr="00C95D77" w:rsidRDefault="00D4597C" w:rsidP="00D4597C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:rsidR="00D4597C" w:rsidRPr="00C95D77" w:rsidRDefault="00D4597C" w:rsidP="00D34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5D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(99)</w:t>
            </w:r>
          </w:p>
        </w:tc>
        <w:tc>
          <w:tcPr>
            <w:tcW w:w="236" w:type="dxa"/>
          </w:tcPr>
          <w:p w:rsidR="00D4597C" w:rsidRPr="00C95D77" w:rsidRDefault="00D4597C" w:rsidP="00D4597C">
            <w:pPr>
              <w:pStyle w:val="acctfourfigures"/>
              <w:tabs>
                <w:tab w:val="clear" w:pos="765"/>
                <w:tab w:val="decimal" w:pos="983"/>
              </w:tabs>
              <w:spacing w:line="38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32" w:type="dxa"/>
            <w:gridSpan w:val="2"/>
          </w:tcPr>
          <w:p w:rsidR="00D4597C" w:rsidRPr="00C95D77" w:rsidRDefault="00D4597C" w:rsidP="00D34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after="0" w:line="380" w:lineRule="exact"/>
              <w:ind w:left="-1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5D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1,203</w:t>
            </w:r>
          </w:p>
        </w:tc>
      </w:tr>
      <w:tr w:rsidR="00D4597C" w:rsidRPr="00A41554" w:rsidTr="00333D90">
        <w:trPr>
          <w:trHeight w:val="20"/>
        </w:trPr>
        <w:tc>
          <w:tcPr>
            <w:tcW w:w="4760" w:type="dxa"/>
          </w:tcPr>
          <w:p w:rsidR="00D4597C" w:rsidRPr="00A41554" w:rsidRDefault="00D4597C" w:rsidP="00D4597C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 (ค่าเผื่อการลดมูลค่าของสินค้า)</w:t>
            </w:r>
          </w:p>
        </w:tc>
        <w:tc>
          <w:tcPr>
            <w:tcW w:w="1399" w:type="dxa"/>
          </w:tcPr>
          <w:p w:rsidR="00D4597C" w:rsidRPr="00C95D77" w:rsidRDefault="00D4597C" w:rsidP="00D45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after="0" w:line="380" w:lineRule="exact"/>
              <w:ind w:left="-1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5D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3,685</w:t>
            </w:r>
          </w:p>
        </w:tc>
        <w:tc>
          <w:tcPr>
            <w:tcW w:w="236" w:type="dxa"/>
          </w:tcPr>
          <w:p w:rsidR="00D4597C" w:rsidRPr="00C95D77" w:rsidRDefault="00D4597C" w:rsidP="00D4597C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:rsidR="00D4597C" w:rsidRPr="00C95D77" w:rsidRDefault="00D4597C" w:rsidP="00D45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5D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(459)</w:t>
            </w:r>
          </w:p>
        </w:tc>
        <w:tc>
          <w:tcPr>
            <w:tcW w:w="236" w:type="dxa"/>
          </w:tcPr>
          <w:p w:rsidR="00D4597C" w:rsidRPr="00C95D77" w:rsidRDefault="00D4597C" w:rsidP="00D4597C">
            <w:pPr>
              <w:pStyle w:val="acctfourfigures"/>
              <w:tabs>
                <w:tab w:val="clear" w:pos="765"/>
                <w:tab w:val="decimal" w:pos="983"/>
              </w:tabs>
              <w:spacing w:line="38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32" w:type="dxa"/>
            <w:gridSpan w:val="2"/>
          </w:tcPr>
          <w:p w:rsidR="00D4597C" w:rsidRPr="00C95D77" w:rsidRDefault="00D4597C" w:rsidP="00D45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after="0" w:line="380" w:lineRule="exact"/>
              <w:ind w:left="-1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5D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3,226</w:t>
            </w:r>
          </w:p>
        </w:tc>
      </w:tr>
      <w:tr w:rsidR="00D4597C" w:rsidRPr="00A41554" w:rsidTr="00333D90">
        <w:trPr>
          <w:trHeight w:val="20"/>
        </w:trPr>
        <w:tc>
          <w:tcPr>
            <w:tcW w:w="4760" w:type="dxa"/>
          </w:tcPr>
          <w:p w:rsidR="00D4597C" w:rsidRPr="00A41554" w:rsidRDefault="00D4597C" w:rsidP="00D4597C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 (ค่าเผื่อมูลค่าเงินลงทุน)</w:t>
            </w:r>
          </w:p>
        </w:tc>
        <w:tc>
          <w:tcPr>
            <w:tcW w:w="1399" w:type="dxa"/>
          </w:tcPr>
          <w:p w:rsidR="00D4597C" w:rsidRPr="00C95D77" w:rsidRDefault="00D4597C" w:rsidP="00D45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after="0" w:line="380" w:lineRule="exact"/>
              <w:ind w:left="-1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5D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175</w:t>
            </w:r>
          </w:p>
        </w:tc>
        <w:tc>
          <w:tcPr>
            <w:tcW w:w="236" w:type="dxa"/>
          </w:tcPr>
          <w:p w:rsidR="00D4597C" w:rsidRPr="00C95D77" w:rsidRDefault="00D4597C" w:rsidP="00D4597C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:rsidR="00D4597C" w:rsidRPr="00C95D77" w:rsidRDefault="00D4597C" w:rsidP="00D45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380" w:lineRule="exact"/>
              <w:ind w:left="-1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5D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4597C" w:rsidRPr="00C95D77" w:rsidRDefault="00D4597C" w:rsidP="00D4597C">
            <w:pPr>
              <w:pStyle w:val="acctfourfigures"/>
              <w:tabs>
                <w:tab w:val="clear" w:pos="765"/>
                <w:tab w:val="decimal" w:pos="983"/>
              </w:tabs>
              <w:spacing w:line="38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32" w:type="dxa"/>
            <w:gridSpan w:val="2"/>
          </w:tcPr>
          <w:p w:rsidR="00D4597C" w:rsidRPr="00C95D77" w:rsidRDefault="00D4597C" w:rsidP="00D45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after="0" w:line="380" w:lineRule="exact"/>
              <w:ind w:left="-1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5D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175</w:t>
            </w:r>
          </w:p>
        </w:tc>
      </w:tr>
      <w:tr w:rsidR="00D4597C" w:rsidRPr="00A41554" w:rsidTr="00333D90">
        <w:trPr>
          <w:trHeight w:val="334"/>
        </w:trPr>
        <w:tc>
          <w:tcPr>
            <w:tcW w:w="4760" w:type="dxa"/>
          </w:tcPr>
          <w:p w:rsidR="00D4597C" w:rsidRPr="00591A49" w:rsidRDefault="00D4597C" w:rsidP="00D4597C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91A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ประมาณการหนี้สิน </w:t>
            </w:r>
          </w:p>
        </w:tc>
        <w:tc>
          <w:tcPr>
            <w:tcW w:w="1399" w:type="dxa"/>
          </w:tcPr>
          <w:p w:rsidR="00D4597C" w:rsidRPr="00591A49" w:rsidRDefault="00D4597C" w:rsidP="00D45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after="0" w:line="380" w:lineRule="exact"/>
              <w:ind w:left="-1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91A4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1,731</w:t>
            </w:r>
          </w:p>
        </w:tc>
        <w:tc>
          <w:tcPr>
            <w:tcW w:w="236" w:type="dxa"/>
          </w:tcPr>
          <w:p w:rsidR="00D4597C" w:rsidRPr="00591A49" w:rsidRDefault="00D4597C" w:rsidP="00D4597C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:rsidR="00D4597C" w:rsidRPr="00591A49" w:rsidRDefault="00D4597C" w:rsidP="00D45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91A4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80</w:t>
            </w:r>
          </w:p>
        </w:tc>
        <w:tc>
          <w:tcPr>
            <w:tcW w:w="236" w:type="dxa"/>
          </w:tcPr>
          <w:p w:rsidR="00D4597C" w:rsidRPr="00591A49" w:rsidRDefault="00D4597C" w:rsidP="00D4597C">
            <w:pPr>
              <w:pStyle w:val="acctfourfigures"/>
              <w:tabs>
                <w:tab w:val="clear" w:pos="765"/>
                <w:tab w:val="decimal" w:pos="983"/>
              </w:tabs>
              <w:spacing w:line="38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32" w:type="dxa"/>
            <w:gridSpan w:val="2"/>
          </w:tcPr>
          <w:p w:rsidR="00D4597C" w:rsidRPr="00591A49" w:rsidRDefault="00D4597C" w:rsidP="00D45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after="0" w:line="380" w:lineRule="exact"/>
              <w:ind w:left="-1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91A4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1,811</w:t>
            </w:r>
          </w:p>
        </w:tc>
      </w:tr>
      <w:tr w:rsidR="00D4597C" w:rsidRPr="00A41554" w:rsidTr="00333D90">
        <w:trPr>
          <w:trHeight w:val="334"/>
        </w:trPr>
        <w:tc>
          <w:tcPr>
            <w:tcW w:w="4760" w:type="dxa"/>
          </w:tcPr>
          <w:p w:rsidR="00D4597C" w:rsidRPr="00591A49" w:rsidRDefault="00D4597C" w:rsidP="00D4597C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078D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  <w:r w:rsidRPr="0032078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399" w:type="dxa"/>
          </w:tcPr>
          <w:p w:rsidR="00D4597C" w:rsidRPr="00591A49" w:rsidRDefault="00D4597C" w:rsidP="00D45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after="0" w:line="380" w:lineRule="exact"/>
              <w:ind w:left="-1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91A4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8,866</w:t>
            </w:r>
          </w:p>
        </w:tc>
        <w:tc>
          <w:tcPr>
            <w:tcW w:w="236" w:type="dxa"/>
          </w:tcPr>
          <w:p w:rsidR="00D4597C" w:rsidRPr="00591A49" w:rsidRDefault="00D4597C" w:rsidP="00D4597C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:rsidR="00D4597C" w:rsidRPr="00591A49" w:rsidRDefault="00D4597C" w:rsidP="00D45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91A4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307</w:t>
            </w:r>
          </w:p>
        </w:tc>
        <w:tc>
          <w:tcPr>
            <w:tcW w:w="236" w:type="dxa"/>
          </w:tcPr>
          <w:p w:rsidR="00D4597C" w:rsidRPr="00591A49" w:rsidRDefault="00D4597C" w:rsidP="00D4597C">
            <w:pPr>
              <w:pStyle w:val="acctfourfigures"/>
              <w:tabs>
                <w:tab w:val="clear" w:pos="765"/>
                <w:tab w:val="decimal" w:pos="983"/>
              </w:tabs>
              <w:spacing w:line="38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32" w:type="dxa"/>
            <w:gridSpan w:val="2"/>
          </w:tcPr>
          <w:p w:rsidR="00D4597C" w:rsidRPr="00591A49" w:rsidRDefault="00D4597C" w:rsidP="00D45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after="0" w:line="380" w:lineRule="exact"/>
              <w:ind w:left="-1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91A4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9,173</w:t>
            </w:r>
          </w:p>
        </w:tc>
      </w:tr>
      <w:tr w:rsidR="00D4597C" w:rsidRPr="00A41554" w:rsidTr="00333D90">
        <w:trPr>
          <w:trHeight w:val="334"/>
        </w:trPr>
        <w:tc>
          <w:tcPr>
            <w:tcW w:w="4760" w:type="dxa"/>
          </w:tcPr>
          <w:p w:rsidR="00D4597C" w:rsidRPr="00A41554" w:rsidRDefault="00D4597C" w:rsidP="00D4597C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ผลขาดทุนสะสมทางภาษี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:rsidR="00D4597C" w:rsidRPr="00C95D77" w:rsidRDefault="00D4597C" w:rsidP="00D45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after="0" w:line="380" w:lineRule="exact"/>
              <w:ind w:left="-1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5D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12,578</w:t>
            </w:r>
          </w:p>
        </w:tc>
        <w:tc>
          <w:tcPr>
            <w:tcW w:w="236" w:type="dxa"/>
          </w:tcPr>
          <w:p w:rsidR="00D4597C" w:rsidRPr="00C95D77" w:rsidRDefault="00D4597C" w:rsidP="00D4597C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:rsidR="00D4597C" w:rsidRPr="00C95D77" w:rsidRDefault="00D4597C" w:rsidP="00D45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380" w:lineRule="exact"/>
              <w:ind w:left="-1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5D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4597C" w:rsidRPr="00C95D77" w:rsidRDefault="00D4597C" w:rsidP="00D4597C">
            <w:pPr>
              <w:pStyle w:val="acctfourfigures"/>
              <w:tabs>
                <w:tab w:val="clear" w:pos="765"/>
                <w:tab w:val="decimal" w:pos="983"/>
              </w:tabs>
              <w:spacing w:line="38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32" w:type="dxa"/>
            <w:gridSpan w:val="2"/>
            <w:tcBorders>
              <w:bottom w:val="single" w:sz="4" w:space="0" w:color="auto"/>
            </w:tcBorders>
          </w:tcPr>
          <w:p w:rsidR="00D4597C" w:rsidRPr="00C95D77" w:rsidRDefault="00D4597C" w:rsidP="00D45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after="0" w:line="380" w:lineRule="exact"/>
              <w:ind w:left="-1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95D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12,578</w:t>
            </w:r>
          </w:p>
        </w:tc>
      </w:tr>
      <w:tr w:rsidR="00D4597C" w:rsidRPr="00A41554" w:rsidTr="00333D90">
        <w:trPr>
          <w:trHeight w:val="334"/>
        </w:trPr>
        <w:tc>
          <w:tcPr>
            <w:tcW w:w="4760" w:type="dxa"/>
          </w:tcPr>
          <w:p w:rsidR="00D4597C" w:rsidRPr="00A41554" w:rsidRDefault="00D4597C" w:rsidP="00D4597C">
            <w:pPr>
              <w:pStyle w:val="NoSpacing"/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</w:tcPr>
          <w:p w:rsidR="00D4597C" w:rsidRPr="00C95D77" w:rsidRDefault="00D4597C" w:rsidP="00D45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after="0" w:line="380" w:lineRule="exact"/>
              <w:ind w:left="-1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95D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28,337</w:t>
            </w:r>
          </w:p>
        </w:tc>
        <w:tc>
          <w:tcPr>
            <w:tcW w:w="236" w:type="dxa"/>
          </w:tcPr>
          <w:p w:rsidR="00D4597C" w:rsidRPr="00C95D77" w:rsidRDefault="00D4597C" w:rsidP="00D4597C">
            <w:pPr>
              <w:pStyle w:val="NoSpacing"/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:rsidR="00D4597C" w:rsidRPr="00C95D77" w:rsidRDefault="00D4597C" w:rsidP="00DD6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95D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(171)</w:t>
            </w:r>
          </w:p>
        </w:tc>
        <w:tc>
          <w:tcPr>
            <w:tcW w:w="236" w:type="dxa"/>
          </w:tcPr>
          <w:p w:rsidR="00D4597C" w:rsidRPr="00C95D77" w:rsidRDefault="00D4597C" w:rsidP="00D4597C">
            <w:pPr>
              <w:pStyle w:val="acctfourfigures"/>
              <w:tabs>
                <w:tab w:val="clear" w:pos="765"/>
                <w:tab w:val="decimal" w:pos="983"/>
              </w:tabs>
              <w:spacing w:line="380" w:lineRule="exac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4597C" w:rsidRPr="00C95D77" w:rsidRDefault="00D4597C" w:rsidP="00D45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after="0" w:line="380" w:lineRule="exact"/>
              <w:ind w:left="-1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95D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28,166</w:t>
            </w:r>
          </w:p>
        </w:tc>
      </w:tr>
    </w:tbl>
    <w:p w:rsidR="001A54C2" w:rsidRDefault="001A54C2" w:rsidP="00276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67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5" w:type="dxa"/>
        <w:tblInd w:w="434" w:type="dxa"/>
        <w:tblLayout w:type="fixed"/>
        <w:tblLook w:val="01E0" w:firstRow="1" w:lastRow="1" w:firstColumn="1" w:lastColumn="1" w:noHBand="0" w:noVBand="0"/>
      </w:tblPr>
      <w:tblGrid>
        <w:gridCol w:w="4760"/>
        <w:gridCol w:w="1399"/>
        <w:gridCol w:w="236"/>
        <w:gridCol w:w="1262"/>
        <w:gridCol w:w="236"/>
        <w:gridCol w:w="58"/>
        <w:gridCol w:w="1274"/>
      </w:tblGrid>
      <w:tr w:rsidR="003C617D" w:rsidRPr="00A41554" w:rsidTr="00A01B6D">
        <w:trPr>
          <w:trHeight w:val="139"/>
        </w:trPr>
        <w:tc>
          <w:tcPr>
            <w:tcW w:w="4760" w:type="dxa"/>
          </w:tcPr>
          <w:p w:rsidR="003C617D" w:rsidRPr="00A41554" w:rsidRDefault="003C617D" w:rsidP="00A41554">
            <w:pPr>
              <w:pStyle w:val="NoSpacing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65" w:type="dxa"/>
            <w:gridSpan w:val="6"/>
            <w:vAlign w:val="bottom"/>
          </w:tcPr>
          <w:p w:rsidR="003C617D" w:rsidRPr="00A41554" w:rsidRDefault="003C617D" w:rsidP="00A41554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C617D" w:rsidRPr="00A41554" w:rsidTr="00A01B6D">
        <w:trPr>
          <w:trHeight w:val="734"/>
        </w:trPr>
        <w:tc>
          <w:tcPr>
            <w:tcW w:w="4760" w:type="dxa"/>
          </w:tcPr>
          <w:p w:rsidR="003C617D" w:rsidRPr="00A41554" w:rsidRDefault="003C617D" w:rsidP="00A41554">
            <w:pPr>
              <w:pStyle w:val="NoSpacing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9" w:type="dxa"/>
            <w:vAlign w:val="bottom"/>
          </w:tcPr>
          <w:p w:rsidR="003C617D" w:rsidRPr="00A41554" w:rsidRDefault="003C617D" w:rsidP="00A41554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2" w:type="dxa"/>
            <w:gridSpan w:val="4"/>
            <w:tcBorders>
              <w:bottom w:val="single" w:sz="4" w:space="0" w:color="auto"/>
            </w:tcBorders>
            <w:vAlign w:val="bottom"/>
          </w:tcPr>
          <w:p w:rsidR="003C617D" w:rsidRPr="00A41554" w:rsidRDefault="003C617D" w:rsidP="00A41554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รายได้ (ค่าใช้จ่าย)</w:t>
            </w:r>
          </w:p>
        </w:tc>
        <w:tc>
          <w:tcPr>
            <w:tcW w:w="1274" w:type="dxa"/>
            <w:vAlign w:val="bottom"/>
          </w:tcPr>
          <w:p w:rsidR="003C617D" w:rsidRPr="00A41554" w:rsidRDefault="003C617D" w:rsidP="00A41554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C617D" w:rsidRPr="00A41554" w:rsidTr="00A01B6D">
        <w:trPr>
          <w:trHeight w:val="781"/>
        </w:trPr>
        <w:tc>
          <w:tcPr>
            <w:tcW w:w="4760" w:type="dxa"/>
          </w:tcPr>
          <w:p w:rsidR="003C617D" w:rsidRPr="00A41554" w:rsidRDefault="003C617D" w:rsidP="00A41554">
            <w:pPr>
              <w:pStyle w:val="NoSpacing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9" w:type="dxa"/>
            <w:vAlign w:val="bottom"/>
          </w:tcPr>
          <w:p w:rsidR="003C617D" w:rsidRPr="00A41554" w:rsidRDefault="003C617D" w:rsidP="00A41554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4155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792" w:type="dxa"/>
            <w:gridSpan w:val="4"/>
            <w:vAlign w:val="bottom"/>
          </w:tcPr>
          <w:p w:rsidR="003C617D" w:rsidRPr="00A41554" w:rsidRDefault="003C617D" w:rsidP="00A41554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ในกำไรหรือขาดทุน</w:t>
            </w:r>
          </w:p>
        </w:tc>
        <w:tc>
          <w:tcPr>
            <w:tcW w:w="1274" w:type="dxa"/>
            <w:vAlign w:val="bottom"/>
          </w:tcPr>
          <w:p w:rsidR="003C617D" w:rsidRPr="00A41554" w:rsidRDefault="003C617D" w:rsidP="00A41554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4155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3C617D" w:rsidRPr="00A41554" w:rsidTr="00A01B6D">
        <w:trPr>
          <w:trHeight w:val="391"/>
        </w:trPr>
        <w:tc>
          <w:tcPr>
            <w:tcW w:w="4760" w:type="dxa"/>
          </w:tcPr>
          <w:p w:rsidR="003C617D" w:rsidRPr="00A41554" w:rsidRDefault="003C617D" w:rsidP="00A41554">
            <w:pPr>
              <w:pStyle w:val="NoSpacing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65" w:type="dxa"/>
            <w:gridSpan w:val="6"/>
          </w:tcPr>
          <w:p w:rsidR="003C617D" w:rsidRPr="00A41554" w:rsidRDefault="003C617D" w:rsidP="00A41554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078D" w:rsidRPr="00A777B5" w:rsidTr="00A01B6D">
        <w:trPr>
          <w:trHeight w:val="20"/>
        </w:trPr>
        <w:tc>
          <w:tcPr>
            <w:tcW w:w="4760" w:type="dxa"/>
          </w:tcPr>
          <w:p w:rsidR="0032078D" w:rsidRPr="00A777B5" w:rsidRDefault="0032078D" w:rsidP="0032078D">
            <w:pPr>
              <w:pStyle w:val="NoSpacing"/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777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99" w:type="dxa"/>
          </w:tcPr>
          <w:p w:rsidR="0032078D" w:rsidRPr="00A777B5" w:rsidRDefault="0032078D" w:rsidP="003207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/>
              <w:jc w:val="right"/>
              <w:rPr>
                <w:i/>
                <w:iCs/>
                <w:highlight w:val="yellow"/>
                <w:lang w:val="en-US"/>
              </w:rPr>
            </w:pPr>
          </w:p>
        </w:tc>
        <w:tc>
          <w:tcPr>
            <w:tcW w:w="236" w:type="dxa"/>
          </w:tcPr>
          <w:p w:rsidR="0032078D" w:rsidRPr="00A777B5" w:rsidRDefault="0032078D" w:rsidP="0032078D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</w:tcPr>
          <w:p w:rsidR="0032078D" w:rsidRPr="00A777B5" w:rsidRDefault="0032078D" w:rsidP="00320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380" w:lineRule="exact"/>
              <w:ind w:left="-102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32078D" w:rsidRPr="00A777B5" w:rsidRDefault="0032078D" w:rsidP="0032078D">
            <w:pPr>
              <w:pStyle w:val="NoSpacing"/>
              <w:tabs>
                <w:tab w:val="decimal" w:pos="883"/>
              </w:tabs>
              <w:ind w:left="-108" w:right="78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32" w:type="dxa"/>
            <w:gridSpan w:val="2"/>
          </w:tcPr>
          <w:p w:rsidR="0032078D" w:rsidRPr="00A777B5" w:rsidRDefault="0032078D" w:rsidP="0032078D">
            <w:pPr>
              <w:pStyle w:val="NoSpacing"/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32078D" w:rsidRPr="00A41554" w:rsidTr="00A01B6D">
        <w:trPr>
          <w:trHeight w:val="20"/>
        </w:trPr>
        <w:tc>
          <w:tcPr>
            <w:tcW w:w="4760" w:type="dxa"/>
          </w:tcPr>
          <w:p w:rsidR="0032078D" w:rsidRPr="00A41554" w:rsidRDefault="0032078D" w:rsidP="0032078D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 (ค่าเผื่อหนี้สงสัยจะสูญ)</w:t>
            </w:r>
          </w:p>
        </w:tc>
        <w:tc>
          <w:tcPr>
            <w:tcW w:w="1399" w:type="dxa"/>
          </w:tcPr>
          <w:p w:rsidR="0032078D" w:rsidRPr="0032078D" w:rsidRDefault="0032078D" w:rsidP="007E514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5"/>
              <w:jc w:val="right"/>
              <w:rPr>
                <w:lang w:val="en-US"/>
              </w:rPr>
            </w:pPr>
            <w:r w:rsidRPr="0032078D">
              <w:rPr>
                <w:lang w:val="en-US"/>
              </w:rPr>
              <w:t>1,082</w:t>
            </w:r>
          </w:p>
        </w:tc>
        <w:tc>
          <w:tcPr>
            <w:tcW w:w="236" w:type="dxa"/>
          </w:tcPr>
          <w:p w:rsidR="0032078D" w:rsidRPr="0032078D" w:rsidRDefault="0032078D" w:rsidP="0032078D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32078D" w:rsidRPr="0032078D" w:rsidRDefault="0032078D" w:rsidP="00320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380" w:lineRule="exact"/>
              <w:ind w:left="-1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078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32078D" w:rsidRPr="0032078D" w:rsidRDefault="0032078D" w:rsidP="0032078D">
            <w:pPr>
              <w:pStyle w:val="NoSpacing"/>
              <w:tabs>
                <w:tab w:val="decimal" w:pos="883"/>
              </w:tabs>
              <w:ind w:left="-108" w:right="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dxa"/>
            <w:gridSpan w:val="2"/>
          </w:tcPr>
          <w:p w:rsidR="0032078D" w:rsidRPr="00D34274" w:rsidRDefault="0032078D" w:rsidP="00D34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after="0" w:line="380" w:lineRule="exact"/>
              <w:ind w:left="-1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42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1,082</w:t>
            </w:r>
          </w:p>
        </w:tc>
      </w:tr>
      <w:tr w:rsidR="0032078D" w:rsidRPr="00A41554" w:rsidTr="00A01B6D">
        <w:trPr>
          <w:trHeight w:val="20"/>
        </w:trPr>
        <w:tc>
          <w:tcPr>
            <w:tcW w:w="4760" w:type="dxa"/>
          </w:tcPr>
          <w:p w:rsidR="0032078D" w:rsidRPr="00A41554" w:rsidRDefault="0032078D" w:rsidP="0032078D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 (ค่าเผื่อการลดมูลค่าของสินค้า)</w:t>
            </w:r>
          </w:p>
        </w:tc>
        <w:tc>
          <w:tcPr>
            <w:tcW w:w="1399" w:type="dxa"/>
          </w:tcPr>
          <w:p w:rsidR="0032078D" w:rsidRPr="0032078D" w:rsidRDefault="0032078D" w:rsidP="003207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/>
              <w:jc w:val="right"/>
              <w:rPr>
                <w:lang w:val="en-US"/>
              </w:rPr>
            </w:pPr>
            <w:r w:rsidRPr="0032078D">
              <w:rPr>
                <w:lang w:val="en-US"/>
              </w:rPr>
              <w:t>934</w:t>
            </w:r>
          </w:p>
        </w:tc>
        <w:tc>
          <w:tcPr>
            <w:tcW w:w="236" w:type="dxa"/>
          </w:tcPr>
          <w:p w:rsidR="0032078D" w:rsidRPr="0032078D" w:rsidRDefault="0032078D" w:rsidP="0032078D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32078D" w:rsidRPr="0032078D" w:rsidRDefault="0032078D" w:rsidP="005B29A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63"/>
              <w:jc w:val="right"/>
              <w:rPr>
                <w:lang w:val="en-US"/>
              </w:rPr>
            </w:pPr>
            <w:r w:rsidRPr="0032078D">
              <w:rPr>
                <w:lang w:val="en-US"/>
              </w:rPr>
              <w:t>733</w:t>
            </w:r>
          </w:p>
        </w:tc>
        <w:tc>
          <w:tcPr>
            <w:tcW w:w="236" w:type="dxa"/>
          </w:tcPr>
          <w:p w:rsidR="0032078D" w:rsidRPr="0032078D" w:rsidRDefault="0032078D" w:rsidP="0032078D">
            <w:pPr>
              <w:pStyle w:val="NoSpacing"/>
              <w:tabs>
                <w:tab w:val="decimal" w:pos="883"/>
              </w:tabs>
              <w:ind w:left="-108" w:right="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dxa"/>
            <w:gridSpan w:val="2"/>
          </w:tcPr>
          <w:p w:rsidR="0032078D" w:rsidRPr="00D34274" w:rsidRDefault="0032078D" w:rsidP="00D34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after="0" w:line="380" w:lineRule="exact"/>
              <w:ind w:left="-1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42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1,667</w:t>
            </w:r>
          </w:p>
        </w:tc>
      </w:tr>
      <w:tr w:rsidR="0032078D" w:rsidRPr="00A41554" w:rsidTr="00A01B6D">
        <w:trPr>
          <w:trHeight w:val="20"/>
        </w:trPr>
        <w:tc>
          <w:tcPr>
            <w:tcW w:w="4760" w:type="dxa"/>
          </w:tcPr>
          <w:p w:rsidR="0032078D" w:rsidRPr="00A41554" w:rsidRDefault="0032078D" w:rsidP="0032078D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 (ค่าเผื่อมูลค่าเงินลงทุน)</w:t>
            </w:r>
          </w:p>
        </w:tc>
        <w:tc>
          <w:tcPr>
            <w:tcW w:w="1399" w:type="dxa"/>
          </w:tcPr>
          <w:p w:rsidR="0032078D" w:rsidRPr="0032078D" w:rsidRDefault="0032078D" w:rsidP="003207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/>
              <w:jc w:val="right"/>
              <w:rPr>
                <w:lang w:val="en-US"/>
              </w:rPr>
            </w:pPr>
            <w:r w:rsidRPr="0032078D">
              <w:rPr>
                <w:lang w:val="en-US"/>
              </w:rPr>
              <w:t>175</w:t>
            </w:r>
          </w:p>
        </w:tc>
        <w:tc>
          <w:tcPr>
            <w:tcW w:w="236" w:type="dxa"/>
          </w:tcPr>
          <w:p w:rsidR="0032078D" w:rsidRPr="0032078D" w:rsidRDefault="0032078D" w:rsidP="0032078D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32078D" w:rsidRPr="0032078D" w:rsidRDefault="0032078D" w:rsidP="00320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380" w:lineRule="exact"/>
              <w:ind w:left="-1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078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32078D" w:rsidRPr="0032078D" w:rsidRDefault="0032078D" w:rsidP="0032078D">
            <w:pPr>
              <w:pStyle w:val="NoSpacing"/>
              <w:tabs>
                <w:tab w:val="decimal" w:pos="883"/>
              </w:tabs>
              <w:ind w:left="-108" w:right="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dxa"/>
            <w:gridSpan w:val="2"/>
          </w:tcPr>
          <w:p w:rsidR="0032078D" w:rsidRPr="00D34274" w:rsidRDefault="0032078D" w:rsidP="00D34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after="0" w:line="380" w:lineRule="exact"/>
              <w:ind w:left="-1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42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175</w:t>
            </w:r>
          </w:p>
        </w:tc>
      </w:tr>
      <w:tr w:rsidR="0032078D" w:rsidRPr="00A41554" w:rsidTr="0032078D">
        <w:trPr>
          <w:trHeight w:val="334"/>
        </w:trPr>
        <w:tc>
          <w:tcPr>
            <w:tcW w:w="4760" w:type="dxa"/>
          </w:tcPr>
          <w:p w:rsidR="0032078D" w:rsidRPr="00A41554" w:rsidRDefault="0032078D" w:rsidP="0032078D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078D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  <w:r w:rsidR="00D4597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  <w:r w:rsidRPr="0032078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399" w:type="dxa"/>
          </w:tcPr>
          <w:p w:rsidR="0032078D" w:rsidRPr="0032078D" w:rsidRDefault="0032078D" w:rsidP="003207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/>
              <w:jc w:val="right"/>
              <w:rPr>
                <w:lang w:val="en-US"/>
              </w:rPr>
            </w:pPr>
            <w:r w:rsidRPr="0032078D">
              <w:rPr>
                <w:lang w:val="en-US"/>
              </w:rPr>
              <w:t>10,056</w:t>
            </w:r>
          </w:p>
        </w:tc>
        <w:tc>
          <w:tcPr>
            <w:tcW w:w="236" w:type="dxa"/>
          </w:tcPr>
          <w:p w:rsidR="0032078D" w:rsidRPr="0032078D" w:rsidRDefault="0032078D" w:rsidP="0032078D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32078D" w:rsidRPr="0032078D" w:rsidRDefault="0032078D" w:rsidP="005B29A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63"/>
              <w:jc w:val="right"/>
              <w:rPr>
                <w:lang w:val="en-US"/>
              </w:rPr>
            </w:pPr>
            <w:r w:rsidRPr="0032078D">
              <w:rPr>
                <w:lang w:val="en-US"/>
              </w:rPr>
              <w:t>32</w:t>
            </w:r>
            <w:r w:rsidR="004E5523">
              <w:rPr>
                <w:lang w:val="en-US"/>
              </w:rPr>
              <w:t>4</w:t>
            </w:r>
          </w:p>
        </w:tc>
        <w:tc>
          <w:tcPr>
            <w:tcW w:w="236" w:type="dxa"/>
          </w:tcPr>
          <w:p w:rsidR="0032078D" w:rsidRPr="0032078D" w:rsidRDefault="0032078D" w:rsidP="0032078D">
            <w:pPr>
              <w:pStyle w:val="NoSpacing"/>
              <w:tabs>
                <w:tab w:val="decimal" w:pos="883"/>
              </w:tabs>
              <w:ind w:left="-108" w:right="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dxa"/>
            <w:gridSpan w:val="2"/>
          </w:tcPr>
          <w:p w:rsidR="0032078D" w:rsidRPr="00D34274" w:rsidRDefault="0032078D" w:rsidP="00D34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after="0" w:line="380" w:lineRule="exact"/>
              <w:ind w:left="-1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42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10,38</w:t>
            </w:r>
            <w:r w:rsidR="004E552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</w:p>
        </w:tc>
      </w:tr>
      <w:tr w:rsidR="0032078D" w:rsidRPr="00A41554" w:rsidTr="00212750">
        <w:trPr>
          <w:trHeight w:val="334"/>
        </w:trPr>
        <w:tc>
          <w:tcPr>
            <w:tcW w:w="4760" w:type="dxa"/>
          </w:tcPr>
          <w:p w:rsidR="0032078D" w:rsidRPr="00A41554" w:rsidRDefault="0032078D" w:rsidP="0032078D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ผลขาดทุนสะสมทางภาษี</w:t>
            </w:r>
          </w:p>
        </w:tc>
        <w:tc>
          <w:tcPr>
            <w:tcW w:w="1399" w:type="dxa"/>
          </w:tcPr>
          <w:p w:rsidR="0032078D" w:rsidRPr="0032078D" w:rsidRDefault="0032078D" w:rsidP="003207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/>
              <w:jc w:val="right"/>
              <w:rPr>
                <w:lang w:val="en-US"/>
              </w:rPr>
            </w:pPr>
            <w:r w:rsidRPr="0032078D">
              <w:rPr>
                <w:lang w:val="en-US"/>
              </w:rPr>
              <w:t>18,74</w:t>
            </w:r>
            <w:r w:rsidR="004E5523">
              <w:rPr>
                <w:lang w:val="en-US"/>
              </w:rPr>
              <w:t>1</w:t>
            </w:r>
          </w:p>
        </w:tc>
        <w:tc>
          <w:tcPr>
            <w:tcW w:w="236" w:type="dxa"/>
          </w:tcPr>
          <w:p w:rsidR="0032078D" w:rsidRPr="0032078D" w:rsidRDefault="0032078D" w:rsidP="0032078D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32078D" w:rsidRPr="0032078D" w:rsidRDefault="0032078D" w:rsidP="00A127B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jc w:val="right"/>
              <w:rPr>
                <w:lang w:val="en-US"/>
              </w:rPr>
            </w:pPr>
            <w:r>
              <w:rPr>
                <w:lang w:val="en-US"/>
              </w:rPr>
              <w:t>(4,15</w:t>
            </w:r>
            <w:r w:rsidR="004E5523">
              <w:rPr>
                <w:lang w:val="en-US"/>
              </w:rPr>
              <w:t>7</w:t>
            </w:r>
            <w:r w:rsidRPr="0032078D">
              <w:rPr>
                <w:lang w:val="en-US"/>
              </w:rPr>
              <w:t>)</w:t>
            </w:r>
          </w:p>
        </w:tc>
        <w:tc>
          <w:tcPr>
            <w:tcW w:w="236" w:type="dxa"/>
          </w:tcPr>
          <w:p w:rsidR="0032078D" w:rsidRPr="0032078D" w:rsidRDefault="0032078D" w:rsidP="0032078D">
            <w:pPr>
              <w:pStyle w:val="NoSpacing"/>
              <w:tabs>
                <w:tab w:val="decimal" w:pos="883"/>
              </w:tabs>
              <w:ind w:left="-108" w:right="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dxa"/>
            <w:gridSpan w:val="2"/>
          </w:tcPr>
          <w:p w:rsidR="0032078D" w:rsidRPr="00D34274" w:rsidRDefault="0032078D" w:rsidP="00D34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after="0" w:line="380" w:lineRule="exact"/>
              <w:ind w:left="-1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3427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14,58</w:t>
            </w:r>
            <w:r w:rsidR="004E552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</w:tr>
      <w:tr w:rsidR="0032078D" w:rsidRPr="00A41554" w:rsidTr="0032078D">
        <w:trPr>
          <w:trHeight w:val="334"/>
        </w:trPr>
        <w:tc>
          <w:tcPr>
            <w:tcW w:w="4760" w:type="dxa"/>
          </w:tcPr>
          <w:p w:rsidR="0032078D" w:rsidRPr="00A41554" w:rsidRDefault="0032078D" w:rsidP="0032078D">
            <w:pPr>
              <w:pStyle w:val="NoSpacing"/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</w:tcPr>
          <w:p w:rsidR="0032078D" w:rsidRPr="0032078D" w:rsidRDefault="0032078D" w:rsidP="003207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/>
              <w:jc w:val="right"/>
              <w:rPr>
                <w:b/>
                <w:bCs/>
                <w:lang w:val="en-US"/>
              </w:rPr>
            </w:pPr>
            <w:r w:rsidRPr="0032078D">
              <w:rPr>
                <w:b/>
                <w:bCs/>
                <w:lang w:val="en-US"/>
              </w:rPr>
              <w:t>30,98</w:t>
            </w:r>
            <w:r w:rsidR="004E5523">
              <w:rPr>
                <w:b/>
                <w:bCs/>
                <w:lang w:val="en-US"/>
              </w:rPr>
              <w:t>8</w:t>
            </w:r>
          </w:p>
        </w:tc>
        <w:tc>
          <w:tcPr>
            <w:tcW w:w="236" w:type="dxa"/>
          </w:tcPr>
          <w:p w:rsidR="0032078D" w:rsidRPr="0032078D" w:rsidRDefault="0032078D" w:rsidP="0032078D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:rsidR="0032078D" w:rsidRPr="0032078D" w:rsidRDefault="004E5523" w:rsidP="00DD6F0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(3,100</w:t>
            </w:r>
            <w:r w:rsidR="0032078D" w:rsidRPr="0032078D">
              <w:rPr>
                <w:b/>
                <w:bCs/>
                <w:lang w:val="en-US"/>
              </w:rPr>
              <w:t>)</w:t>
            </w:r>
          </w:p>
        </w:tc>
        <w:tc>
          <w:tcPr>
            <w:tcW w:w="236" w:type="dxa"/>
          </w:tcPr>
          <w:p w:rsidR="0032078D" w:rsidRPr="0032078D" w:rsidRDefault="0032078D" w:rsidP="0032078D">
            <w:pPr>
              <w:pStyle w:val="NoSpacing"/>
              <w:tabs>
                <w:tab w:val="decimal" w:pos="883"/>
              </w:tabs>
              <w:ind w:left="-108" w:right="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2078D" w:rsidRPr="0032078D" w:rsidRDefault="0032078D" w:rsidP="009C141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/>
              <w:jc w:val="right"/>
              <w:rPr>
                <w:b/>
                <w:bCs/>
                <w:lang w:val="en-US"/>
              </w:rPr>
            </w:pPr>
            <w:r w:rsidRPr="0032078D">
              <w:rPr>
                <w:b/>
                <w:bCs/>
                <w:lang w:val="en-US"/>
              </w:rPr>
              <w:t>27,888</w:t>
            </w:r>
          </w:p>
        </w:tc>
      </w:tr>
    </w:tbl>
    <w:p w:rsidR="003C617D" w:rsidRPr="001A54C2" w:rsidRDefault="003C617D" w:rsidP="00927A86">
      <w:pPr>
        <w:pStyle w:val="index"/>
        <w:tabs>
          <w:tab w:val="clear" w:pos="1134"/>
        </w:tabs>
        <w:spacing w:after="0" w:line="240" w:lineRule="auto"/>
        <w:ind w:left="547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:rsidR="00C95D77" w:rsidRDefault="00C95D77" w:rsidP="00C95D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25" w:type="dxa"/>
        <w:tblInd w:w="434" w:type="dxa"/>
        <w:tblLayout w:type="fixed"/>
        <w:tblLook w:val="01E0" w:firstRow="1" w:lastRow="1" w:firstColumn="1" w:lastColumn="1" w:noHBand="0" w:noVBand="0"/>
      </w:tblPr>
      <w:tblGrid>
        <w:gridCol w:w="4760"/>
        <w:gridCol w:w="1399"/>
        <w:gridCol w:w="236"/>
        <w:gridCol w:w="1262"/>
        <w:gridCol w:w="236"/>
        <w:gridCol w:w="58"/>
        <w:gridCol w:w="1274"/>
      </w:tblGrid>
      <w:tr w:rsidR="00D4597C" w:rsidRPr="00A41554" w:rsidTr="00333D90">
        <w:trPr>
          <w:trHeight w:val="139"/>
        </w:trPr>
        <w:tc>
          <w:tcPr>
            <w:tcW w:w="4760" w:type="dxa"/>
          </w:tcPr>
          <w:p w:rsidR="00D4597C" w:rsidRPr="00A41554" w:rsidRDefault="00D4597C" w:rsidP="00333D90">
            <w:pPr>
              <w:pStyle w:val="NoSpacing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65" w:type="dxa"/>
            <w:gridSpan w:val="6"/>
            <w:vAlign w:val="bottom"/>
          </w:tcPr>
          <w:p w:rsidR="00D4597C" w:rsidRPr="00A41554" w:rsidRDefault="00D4597C" w:rsidP="00333D90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078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597C" w:rsidRPr="00A41554" w:rsidTr="00333D90">
        <w:trPr>
          <w:trHeight w:val="734"/>
        </w:trPr>
        <w:tc>
          <w:tcPr>
            <w:tcW w:w="4760" w:type="dxa"/>
          </w:tcPr>
          <w:p w:rsidR="00D4597C" w:rsidRPr="00A41554" w:rsidRDefault="00D4597C" w:rsidP="00333D90">
            <w:pPr>
              <w:pStyle w:val="NoSpacing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9" w:type="dxa"/>
            <w:vAlign w:val="bottom"/>
          </w:tcPr>
          <w:p w:rsidR="00D4597C" w:rsidRPr="00A41554" w:rsidRDefault="00D4597C" w:rsidP="00333D90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2" w:type="dxa"/>
            <w:gridSpan w:val="4"/>
            <w:tcBorders>
              <w:bottom w:val="single" w:sz="4" w:space="0" w:color="auto"/>
            </w:tcBorders>
            <w:vAlign w:val="bottom"/>
          </w:tcPr>
          <w:p w:rsidR="00D4597C" w:rsidRPr="00A41554" w:rsidRDefault="00D4597C" w:rsidP="00333D90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รายได้ (ค่าใช้จ่าย)</w:t>
            </w:r>
          </w:p>
        </w:tc>
        <w:tc>
          <w:tcPr>
            <w:tcW w:w="1274" w:type="dxa"/>
            <w:vAlign w:val="bottom"/>
          </w:tcPr>
          <w:p w:rsidR="00D4597C" w:rsidRPr="00A41554" w:rsidRDefault="00D4597C" w:rsidP="00333D90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4597C" w:rsidRPr="00A41554" w:rsidTr="00333D90">
        <w:trPr>
          <w:trHeight w:val="781"/>
        </w:trPr>
        <w:tc>
          <w:tcPr>
            <w:tcW w:w="4760" w:type="dxa"/>
          </w:tcPr>
          <w:p w:rsidR="00D4597C" w:rsidRPr="00A41554" w:rsidRDefault="00D4597C" w:rsidP="00333D90">
            <w:pPr>
              <w:pStyle w:val="NoSpacing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9" w:type="dxa"/>
            <w:vAlign w:val="bottom"/>
          </w:tcPr>
          <w:p w:rsidR="00D4597C" w:rsidRPr="00A41554" w:rsidRDefault="00D4597C" w:rsidP="00333D90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4155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792" w:type="dxa"/>
            <w:gridSpan w:val="4"/>
            <w:vAlign w:val="bottom"/>
          </w:tcPr>
          <w:p w:rsidR="00D4597C" w:rsidRPr="00A41554" w:rsidRDefault="00D4597C" w:rsidP="00333D90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ในกำไรหรือขาดทุน</w:t>
            </w:r>
          </w:p>
        </w:tc>
        <w:tc>
          <w:tcPr>
            <w:tcW w:w="1274" w:type="dxa"/>
            <w:vAlign w:val="bottom"/>
          </w:tcPr>
          <w:p w:rsidR="00D4597C" w:rsidRPr="00A41554" w:rsidRDefault="00D4597C" w:rsidP="00333D90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4155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D4597C" w:rsidRPr="00A41554" w:rsidTr="00333D90">
        <w:trPr>
          <w:trHeight w:val="391"/>
        </w:trPr>
        <w:tc>
          <w:tcPr>
            <w:tcW w:w="4760" w:type="dxa"/>
          </w:tcPr>
          <w:p w:rsidR="00D4597C" w:rsidRPr="00A41554" w:rsidRDefault="00D4597C" w:rsidP="00333D90">
            <w:pPr>
              <w:pStyle w:val="NoSpacing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65" w:type="dxa"/>
            <w:gridSpan w:val="6"/>
          </w:tcPr>
          <w:p w:rsidR="00D4597C" w:rsidRPr="00A41554" w:rsidRDefault="00D4597C" w:rsidP="00333D90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597C" w:rsidRPr="00A777B5" w:rsidTr="00333D90">
        <w:trPr>
          <w:trHeight w:val="20"/>
        </w:trPr>
        <w:tc>
          <w:tcPr>
            <w:tcW w:w="4760" w:type="dxa"/>
          </w:tcPr>
          <w:p w:rsidR="00D4597C" w:rsidRPr="00A777B5" w:rsidRDefault="00D4597C" w:rsidP="00D4597C">
            <w:pPr>
              <w:pStyle w:val="NoSpacing"/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777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99" w:type="dxa"/>
          </w:tcPr>
          <w:p w:rsidR="00D4597C" w:rsidRPr="00A777B5" w:rsidRDefault="00D4597C" w:rsidP="00D4597C">
            <w:pPr>
              <w:pStyle w:val="NoSpacing"/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D4597C" w:rsidRPr="00A777B5" w:rsidRDefault="00D4597C" w:rsidP="00D4597C">
            <w:pPr>
              <w:pStyle w:val="NoSpacing"/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2" w:type="dxa"/>
          </w:tcPr>
          <w:p w:rsidR="00D4597C" w:rsidRPr="00A777B5" w:rsidRDefault="00D4597C" w:rsidP="00D4597C">
            <w:pPr>
              <w:pStyle w:val="NoSpacing"/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D4597C" w:rsidRPr="00A777B5" w:rsidRDefault="00D4597C" w:rsidP="00D4597C">
            <w:pPr>
              <w:pStyle w:val="NoSpacing"/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32" w:type="dxa"/>
            <w:gridSpan w:val="2"/>
          </w:tcPr>
          <w:p w:rsidR="00D4597C" w:rsidRPr="00A777B5" w:rsidRDefault="00D4597C" w:rsidP="00D4597C">
            <w:pPr>
              <w:pStyle w:val="NoSpacing"/>
              <w:spacing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4597C" w:rsidRPr="00A41554" w:rsidTr="00333D90">
        <w:trPr>
          <w:trHeight w:val="20"/>
        </w:trPr>
        <w:tc>
          <w:tcPr>
            <w:tcW w:w="4760" w:type="dxa"/>
          </w:tcPr>
          <w:p w:rsidR="00D4597C" w:rsidRPr="00A41554" w:rsidRDefault="00D4597C" w:rsidP="00D4597C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 (ค่าเผื่อหนี้สงสัยจะสูญ)</w:t>
            </w:r>
          </w:p>
        </w:tc>
        <w:tc>
          <w:tcPr>
            <w:tcW w:w="1399" w:type="dxa"/>
          </w:tcPr>
          <w:p w:rsidR="00D4597C" w:rsidRPr="004A1918" w:rsidRDefault="00D4597C" w:rsidP="00D34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after="0" w:line="380" w:lineRule="exact"/>
              <w:ind w:left="-1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956</w:t>
            </w:r>
          </w:p>
        </w:tc>
        <w:tc>
          <w:tcPr>
            <w:tcW w:w="236" w:type="dxa"/>
          </w:tcPr>
          <w:p w:rsidR="00D4597C" w:rsidRPr="004A1918" w:rsidRDefault="00D4597C" w:rsidP="00D4597C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:rsidR="00D4597C" w:rsidRPr="007E5145" w:rsidRDefault="00D4597C" w:rsidP="00D34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E514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(99)</w:t>
            </w:r>
          </w:p>
        </w:tc>
        <w:tc>
          <w:tcPr>
            <w:tcW w:w="236" w:type="dxa"/>
          </w:tcPr>
          <w:p w:rsidR="00D4597C" w:rsidRPr="004A1918" w:rsidRDefault="00D4597C" w:rsidP="00D4597C">
            <w:pPr>
              <w:pStyle w:val="acctfourfigures"/>
              <w:tabs>
                <w:tab w:val="clear" w:pos="765"/>
                <w:tab w:val="decimal" w:pos="983"/>
              </w:tabs>
              <w:spacing w:line="38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32" w:type="dxa"/>
            <w:gridSpan w:val="2"/>
          </w:tcPr>
          <w:p w:rsidR="00D4597C" w:rsidRPr="007E5145" w:rsidRDefault="00D4597C" w:rsidP="00D4597C">
            <w:pPr>
              <w:pStyle w:val="NoSpacing"/>
              <w:ind w:lef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5145">
              <w:rPr>
                <w:rFonts w:ascii="Angsana New" w:eastAsia="Times New Roman" w:hAnsi="Angsana New" w:cs="Angsana New"/>
                <w:sz w:val="30"/>
                <w:szCs w:val="30"/>
              </w:rPr>
              <w:t>857</w:t>
            </w:r>
          </w:p>
        </w:tc>
      </w:tr>
      <w:tr w:rsidR="00D4597C" w:rsidRPr="00A41554" w:rsidTr="00333D90">
        <w:trPr>
          <w:trHeight w:val="20"/>
        </w:trPr>
        <w:tc>
          <w:tcPr>
            <w:tcW w:w="4760" w:type="dxa"/>
          </w:tcPr>
          <w:p w:rsidR="00D4597C" w:rsidRPr="00A41554" w:rsidRDefault="00D4597C" w:rsidP="00D4597C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 (ค่าเผื่อการลดมูลค่าของสินค้า)</w:t>
            </w:r>
          </w:p>
        </w:tc>
        <w:tc>
          <w:tcPr>
            <w:tcW w:w="1399" w:type="dxa"/>
          </w:tcPr>
          <w:p w:rsidR="00D4597C" w:rsidRPr="004A1918" w:rsidRDefault="00D4597C" w:rsidP="00D45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after="0" w:line="380" w:lineRule="exact"/>
              <w:ind w:left="-1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2,799</w:t>
            </w:r>
          </w:p>
        </w:tc>
        <w:tc>
          <w:tcPr>
            <w:tcW w:w="236" w:type="dxa"/>
          </w:tcPr>
          <w:p w:rsidR="00D4597C" w:rsidRPr="004A1918" w:rsidRDefault="00D4597C" w:rsidP="00D4597C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:rsidR="00D4597C" w:rsidRPr="007E5145" w:rsidRDefault="00D4597C" w:rsidP="00D45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E514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(433)</w:t>
            </w:r>
          </w:p>
        </w:tc>
        <w:tc>
          <w:tcPr>
            <w:tcW w:w="236" w:type="dxa"/>
          </w:tcPr>
          <w:p w:rsidR="00D4597C" w:rsidRPr="004A1918" w:rsidRDefault="00D4597C" w:rsidP="00D4597C">
            <w:pPr>
              <w:pStyle w:val="acctfourfigures"/>
              <w:tabs>
                <w:tab w:val="clear" w:pos="765"/>
                <w:tab w:val="decimal" w:pos="983"/>
              </w:tabs>
              <w:spacing w:line="38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32" w:type="dxa"/>
            <w:gridSpan w:val="2"/>
          </w:tcPr>
          <w:p w:rsidR="00D4597C" w:rsidRPr="007E5145" w:rsidRDefault="00D4597C" w:rsidP="00D4597C">
            <w:pPr>
              <w:pStyle w:val="NoSpacing"/>
              <w:ind w:lef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5145">
              <w:rPr>
                <w:rFonts w:ascii="Angsana New" w:eastAsia="Times New Roman" w:hAnsi="Angsana New" w:cs="Angsana New"/>
                <w:sz w:val="30"/>
                <w:szCs w:val="30"/>
              </w:rPr>
              <w:t>2,366</w:t>
            </w:r>
          </w:p>
        </w:tc>
      </w:tr>
      <w:tr w:rsidR="00D4597C" w:rsidRPr="00A41554" w:rsidTr="00333D90">
        <w:trPr>
          <w:trHeight w:val="20"/>
        </w:trPr>
        <w:tc>
          <w:tcPr>
            <w:tcW w:w="4760" w:type="dxa"/>
          </w:tcPr>
          <w:p w:rsidR="00D4597C" w:rsidRPr="00A41554" w:rsidRDefault="00D4597C" w:rsidP="00D4597C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 (ค่าเผื่อมูลค่าเงินลงทุน)</w:t>
            </w:r>
          </w:p>
        </w:tc>
        <w:tc>
          <w:tcPr>
            <w:tcW w:w="1399" w:type="dxa"/>
          </w:tcPr>
          <w:p w:rsidR="00D4597C" w:rsidRPr="004A1918" w:rsidRDefault="00D4597C" w:rsidP="00D45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after="0" w:line="380" w:lineRule="exact"/>
              <w:ind w:left="-1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88</w:t>
            </w:r>
          </w:p>
        </w:tc>
        <w:tc>
          <w:tcPr>
            <w:tcW w:w="236" w:type="dxa"/>
          </w:tcPr>
          <w:p w:rsidR="00D4597C" w:rsidRPr="004A1918" w:rsidRDefault="00D4597C" w:rsidP="00D4597C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:rsidR="00D4597C" w:rsidRPr="007E5145" w:rsidRDefault="00D4597C" w:rsidP="00D45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380" w:lineRule="exact"/>
              <w:ind w:left="-1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E514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4597C" w:rsidRPr="004A1918" w:rsidRDefault="00D4597C" w:rsidP="00D4597C">
            <w:pPr>
              <w:pStyle w:val="acctfourfigures"/>
              <w:tabs>
                <w:tab w:val="clear" w:pos="765"/>
                <w:tab w:val="decimal" w:pos="983"/>
              </w:tabs>
              <w:spacing w:line="38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32" w:type="dxa"/>
            <w:gridSpan w:val="2"/>
          </w:tcPr>
          <w:p w:rsidR="00D4597C" w:rsidRPr="007E5145" w:rsidRDefault="00D4597C" w:rsidP="00D4597C">
            <w:pPr>
              <w:pStyle w:val="NoSpacing"/>
              <w:ind w:lef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5145">
              <w:rPr>
                <w:rFonts w:ascii="Angsana New" w:eastAsia="Times New Roman" w:hAnsi="Angsana New" w:cs="Angsana New"/>
                <w:sz w:val="30"/>
                <w:szCs w:val="30"/>
              </w:rPr>
              <w:t>88</w:t>
            </w:r>
          </w:p>
        </w:tc>
      </w:tr>
      <w:tr w:rsidR="00D4597C" w:rsidRPr="00A41554" w:rsidTr="00333D90">
        <w:trPr>
          <w:trHeight w:val="20"/>
        </w:trPr>
        <w:tc>
          <w:tcPr>
            <w:tcW w:w="4760" w:type="dxa"/>
          </w:tcPr>
          <w:p w:rsidR="00D4597C" w:rsidRPr="00591A49" w:rsidRDefault="00D4597C" w:rsidP="00D4597C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91A4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ประมาณการหนี้สิน </w:t>
            </w:r>
          </w:p>
        </w:tc>
        <w:tc>
          <w:tcPr>
            <w:tcW w:w="1399" w:type="dxa"/>
          </w:tcPr>
          <w:p w:rsidR="00D4597C" w:rsidRPr="00591A49" w:rsidRDefault="00D4597C" w:rsidP="00D45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after="0" w:line="380" w:lineRule="exact"/>
              <w:ind w:left="-1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91A4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,507</w:t>
            </w:r>
          </w:p>
        </w:tc>
        <w:tc>
          <w:tcPr>
            <w:tcW w:w="236" w:type="dxa"/>
          </w:tcPr>
          <w:p w:rsidR="00D4597C" w:rsidRPr="00591A49" w:rsidRDefault="00D4597C" w:rsidP="00D4597C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:rsidR="00D4597C" w:rsidRPr="007E5145" w:rsidRDefault="00D4597C" w:rsidP="00D45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E514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(18)</w:t>
            </w:r>
          </w:p>
        </w:tc>
        <w:tc>
          <w:tcPr>
            <w:tcW w:w="236" w:type="dxa"/>
          </w:tcPr>
          <w:p w:rsidR="00D4597C" w:rsidRPr="00591A49" w:rsidRDefault="00D4597C" w:rsidP="00D4597C">
            <w:pPr>
              <w:pStyle w:val="acctfourfigures"/>
              <w:tabs>
                <w:tab w:val="clear" w:pos="765"/>
                <w:tab w:val="decimal" w:pos="983"/>
              </w:tabs>
              <w:spacing w:line="38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32" w:type="dxa"/>
            <w:gridSpan w:val="2"/>
          </w:tcPr>
          <w:p w:rsidR="00D4597C" w:rsidRPr="007E5145" w:rsidRDefault="00D4597C" w:rsidP="00D4597C">
            <w:pPr>
              <w:pStyle w:val="NoSpacing"/>
              <w:ind w:lef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5145">
              <w:rPr>
                <w:rFonts w:ascii="Angsana New" w:eastAsia="Times New Roman" w:hAnsi="Angsana New" w:cs="Angsana New"/>
                <w:sz w:val="30"/>
                <w:szCs w:val="30"/>
              </w:rPr>
              <w:t>1,489</w:t>
            </w:r>
          </w:p>
        </w:tc>
      </w:tr>
      <w:tr w:rsidR="00D4597C" w:rsidRPr="00A41554" w:rsidTr="00333D90">
        <w:trPr>
          <w:trHeight w:val="334"/>
        </w:trPr>
        <w:tc>
          <w:tcPr>
            <w:tcW w:w="4760" w:type="dxa"/>
          </w:tcPr>
          <w:p w:rsidR="00D4597C" w:rsidRPr="00A41554" w:rsidRDefault="00D4597C" w:rsidP="00D4597C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078D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  <w:r w:rsidRPr="0032078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399" w:type="dxa"/>
          </w:tcPr>
          <w:p w:rsidR="00D4597C" w:rsidRPr="00591A49" w:rsidRDefault="00D4597C" w:rsidP="00D45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after="0" w:line="380" w:lineRule="exact"/>
              <w:ind w:left="-1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8,0</w:t>
            </w:r>
            <w:r w:rsidRPr="00591A4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</w:t>
            </w:r>
          </w:p>
        </w:tc>
        <w:tc>
          <w:tcPr>
            <w:tcW w:w="236" w:type="dxa"/>
          </w:tcPr>
          <w:p w:rsidR="00D4597C" w:rsidRPr="00591A49" w:rsidRDefault="00D4597C" w:rsidP="00D4597C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:rsidR="00D4597C" w:rsidRPr="007E5145" w:rsidRDefault="00D4597C" w:rsidP="00D4597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left" w:pos="1046"/>
              </w:tabs>
              <w:spacing w:line="380" w:lineRule="exact"/>
              <w:ind w:left="-108" w:right="78"/>
              <w:jc w:val="right"/>
              <w:rPr>
                <w:lang w:val="en-US"/>
              </w:rPr>
            </w:pPr>
            <w:r w:rsidRPr="007E5145">
              <w:rPr>
                <w:lang w:val="en-US"/>
              </w:rPr>
              <w:t>276</w:t>
            </w:r>
          </w:p>
        </w:tc>
        <w:tc>
          <w:tcPr>
            <w:tcW w:w="236" w:type="dxa"/>
          </w:tcPr>
          <w:p w:rsidR="00D4597C" w:rsidRPr="00591A49" w:rsidRDefault="00D4597C" w:rsidP="00D4597C">
            <w:pPr>
              <w:pStyle w:val="acctfourfigures"/>
              <w:tabs>
                <w:tab w:val="clear" w:pos="765"/>
                <w:tab w:val="decimal" w:pos="983"/>
              </w:tabs>
              <w:spacing w:line="38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32" w:type="dxa"/>
            <w:gridSpan w:val="2"/>
          </w:tcPr>
          <w:p w:rsidR="00D4597C" w:rsidRPr="007E5145" w:rsidRDefault="00D4597C" w:rsidP="00D4597C">
            <w:pPr>
              <w:pStyle w:val="NoSpacing"/>
              <w:ind w:lef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5145">
              <w:rPr>
                <w:rFonts w:ascii="Angsana New" w:eastAsia="Times New Roman" w:hAnsi="Angsana New" w:cs="Angsana New"/>
                <w:sz w:val="30"/>
                <w:szCs w:val="30"/>
              </w:rPr>
              <w:t>8,342</w:t>
            </w:r>
          </w:p>
        </w:tc>
      </w:tr>
      <w:tr w:rsidR="00D4597C" w:rsidRPr="00A41554" w:rsidTr="00333D90">
        <w:trPr>
          <w:trHeight w:val="334"/>
        </w:trPr>
        <w:tc>
          <w:tcPr>
            <w:tcW w:w="4760" w:type="dxa"/>
          </w:tcPr>
          <w:p w:rsidR="00D4597C" w:rsidRPr="00A41554" w:rsidRDefault="00D4597C" w:rsidP="00D4597C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ผลขาดทุนสะสมทางภาษี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:rsidR="00D4597C" w:rsidRPr="004A1918" w:rsidRDefault="00D4597C" w:rsidP="00D45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after="0" w:line="380" w:lineRule="exact"/>
              <w:ind w:left="-1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3,392</w:t>
            </w:r>
          </w:p>
        </w:tc>
        <w:tc>
          <w:tcPr>
            <w:tcW w:w="236" w:type="dxa"/>
          </w:tcPr>
          <w:p w:rsidR="00D4597C" w:rsidRPr="004A1918" w:rsidRDefault="00D4597C" w:rsidP="00D4597C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:rsidR="00D4597C" w:rsidRPr="007E5145" w:rsidRDefault="00D4597C" w:rsidP="00D45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380" w:lineRule="exact"/>
              <w:ind w:left="-1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E514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4597C" w:rsidRPr="004A1918" w:rsidRDefault="00D4597C" w:rsidP="00D4597C">
            <w:pPr>
              <w:pStyle w:val="acctfourfigures"/>
              <w:tabs>
                <w:tab w:val="clear" w:pos="765"/>
                <w:tab w:val="decimal" w:pos="983"/>
              </w:tabs>
              <w:spacing w:line="38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32" w:type="dxa"/>
            <w:gridSpan w:val="2"/>
            <w:tcBorders>
              <w:bottom w:val="single" w:sz="4" w:space="0" w:color="auto"/>
            </w:tcBorders>
          </w:tcPr>
          <w:p w:rsidR="00D4597C" w:rsidRPr="007E5145" w:rsidRDefault="00D4597C" w:rsidP="00D4597C">
            <w:pPr>
              <w:pStyle w:val="NoSpacing"/>
              <w:ind w:lef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5145">
              <w:rPr>
                <w:rFonts w:ascii="Angsana New" w:eastAsia="Times New Roman" w:hAnsi="Angsana New" w:cs="Angsana New"/>
                <w:sz w:val="30"/>
                <w:szCs w:val="30"/>
              </w:rPr>
              <w:t>3,392</w:t>
            </w:r>
          </w:p>
        </w:tc>
      </w:tr>
      <w:tr w:rsidR="00D4597C" w:rsidRPr="00A41554" w:rsidTr="00333D90">
        <w:trPr>
          <w:trHeight w:val="334"/>
        </w:trPr>
        <w:tc>
          <w:tcPr>
            <w:tcW w:w="4760" w:type="dxa"/>
          </w:tcPr>
          <w:p w:rsidR="00D4597C" w:rsidRPr="00A41554" w:rsidRDefault="00D4597C" w:rsidP="00D4597C">
            <w:pPr>
              <w:pStyle w:val="NoSpacing"/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</w:tcPr>
          <w:p w:rsidR="00D4597C" w:rsidRPr="004A1918" w:rsidRDefault="00D4597C" w:rsidP="00D45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after="0" w:line="380" w:lineRule="exact"/>
              <w:ind w:left="-1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16,808</w:t>
            </w:r>
          </w:p>
        </w:tc>
        <w:tc>
          <w:tcPr>
            <w:tcW w:w="236" w:type="dxa"/>
          </w:tcPr>
          <w:p w:rsidR="00D4597C" w:rsidRPr="004A1918" w:rsidRDefault="00D4597C" w:rsidP="00D4597C">
            <w:pPr>
              <w:pStyle w:val="NoSpacing"/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:rsidR="00D4597C" w:rsidRPr="004A1918" w:rsidRDefault="00D4597C" w:rsidP="00D45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80" w:lineRule="exact"/>
              <w:ind w:left="-10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(274</w:t>
            </w:r>
            <w:r w:rsidRPr="004A191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D4597C" w:rsidRPr="004A1918" w:rsidRDefault="00D4597C" w:rsidP="00D4597C">
            <w:pPr>
              <w:pStyle w:val="acctfourfigures"/>
              <w:tabs>
                <w:tab w:val="clear" w:pos="765"/>
                <w:tab w:val="decimal" w:pos="983"/>
              </w:tabs>
              <w:spacing w:line="380" w:lineRule="exac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4597C" w:rsidRPr="004A1918" w:rsidRDefault="00D4597C" w:rsidP="00D4597C">
            <w:pPr>
              <w:pStyle w:val="NoSpacing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16,534</w:t>
            </w:r>
          </w:p>
        </w:tc>
      </w:tr>
    </w:tbl>
    <w:p w:rsidR="00D4597C" w:rsidRDefault="00D4597C" w:rsidP="00C95D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25" w:type="dxa"/>
        <w:tblInd w:w="434" w:type="dxa"/>
        <w:tblLayout w:type="fixed"/>
        <w:tblLook w:val="01E0" w:firstRow="1" w:lastRow="1" w:firstColumn="1" w:lastColumn="1" w:noHBand="0" w:noVBand="0"/>
      </w:tblPr>
      <w:tblGrid>
        <w:gridCol w:w="4760"/>
        <w:gridCol w:w="1399"/>
        <w:gridCol w:w="236"/>
        <w:gridCol w:w="1262"/>
        <w:gridCol w:w="236"/>
        <w:gridCol w:w="58"/>
        <w:gridCol w:w="1274"/>
      </w:tblGrid>
      <w:tr w:rsidR="0032078D" w:rsidRPr="00A41554" w:rsidTr="00212750">
        <w:trPr>
          <w:trHeight w:val="139"/>
        </w:trPr>
        <w:tc>
          <w:tcPr>
            <w:tcW w:w="4760" w:type="dxa"/>
          </w:tcPr>
          <w:p w:rsidR="0032078D" w:rsidRPr="00A41554" w:rsidRDefault="0032078D" w:rsidP="00212750">
            <w:pPr>
              <w:pStyle w:val="NoSpacing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65" w:type="dxa"/>
            <w:gridSpan w:val="6"/>
            <w:vAlign w:val="bottom"/>
          </w:tcPr>
          <w:p w:rsidR="0032078D" w:rsidRPr="00A41554" w:rsidRDefault="0032078D" w:rsidP="00212750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078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078D" w:rsidRPr="00A41554" w:rsidTr="00212750">
        <w:trPr>
          <w:trHeight w:val="734"/>
        </w:trPr>
        <w:tc>
          <w:tcPr>
            <w:tcW w:w="4760" w:type="dxa"/>
          </w:tcPr>
          <w:p w:rsidR="0032078D" w:rsidRPr="00A41554" w:rsidRDefault="0032078D" w:rsidP="00212750">
            <w:pPr>
              <w:pStyle w:val="NoSpacing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9" w:type="dxa"/>
            <w:vAlign w:val="bottom"/>
          </w:tcPr>
          <w:p w:rsidR="0032078D" w:rsidRPr="00A41554" w:rsidRDefault="0032078D" w:rsidP="00212750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2" w:type="dxa"/>
            <w:gridSpan w:val="4"/>
            <w:tcBorders>
              <w:bottom w:val="single" w:sz="4" w:space="0" w:color="auto"/>
            </w:tcBorders>
            <w:vAlign w:val="bottom"/>
          </w:tcPr>
          <w:p w:rsidR="0032078D" w:rsidRPr="00A41554" w:rsidRDefault="0032078D" w:rsidP="00212750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รายได้ (ค่าใช้จ่าย)</w:t>
            </w:r>
          </w:p>
        </w:tc>
        <w:tc>
          <w:tcPr>
            <w:tcW w:w="1274" w:type="dxa"/>
            <w:vAlign w:val="bottom"/>
          </w:tcPr>
          <w:p w:rsidR="0032078D" w:rsidRPr="00A41554" w:rsidRDefault="0032078D" w:rsidP="00212750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2078D" w:rsidRPr="00A41554" w:rsidTr="00212750">
        <w:trPr>
          <w:trHeight w:val="781"/>
        </w:trPr>
        <w:tc>
          <w:tcPr>
            <w:tcW w:w="4760" w:type="dxa"/>
          </w:tcPr>
          <w:p w:rsidR="0032078D" w:rsidRPr="00A41554" w:rsidRDefault="0032078D" w:rsidP="00212750">
            <w:pPr>
              <w:pStyle w:val="NoSpacing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9" w:type="dxa"/>
            <w:vAlign w:val="bottom"/>
          </w:tcPr>
          <w:p w:rsidR="0032078D" w:rsidRPr="00A41554" w:rsidRDefault="0032078D" w:rsidP="00212750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4155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792" w:type="dxa"/>
            <w:gridSpan w:val="4"/>
            <w:vAlign w:val="bottom"/>
          </w:tcPr>
          <w:p w:rsidR="0032078D" w:rsidRPr="00A41554" w:rsidRDefault="0032078D" w:rsidP="00212750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ในกำไรหรือขาดทุน</w:t>
            </w:r>
          </w:p>
        </w:tc>
        <w:tc>
          <w:tcPr>
            <w:tcW w:w="1274" w:type="dxa"/>
            <w:vAlign w:val="bottom"/>
          </w:tcPr>
          <w:p w:rsidR="0032078D" w:rsidRPr="00A41554" w:rsidRDefault="0032078D" w:rsidP="00212750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4155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32078D" w:rsidRPr="00A41554" w:rsidTr="00212750">
        <w:trPr>
          <w:trHeight w:val="391"/>
        </w:trPr>
        <w:tc>
          <w:tcPr>
            <w:tcW w:w="4760" w:type="dxa"/>
          </w:tcPr>
          <w:p w:rsidR="0032078D" w:rsidRPr="00A41554" w:rsidRDefault="0032078D" w:rsidP="00212750">
            <w:pPr>
              <w:pStyle w:val="NoSpacing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65" w:type="dxa"/>
            <w:gridSpan w:val="6"/>
          </w:tcPr>
          <w:p w:rsidR="0032078D" w:rsidRPr="00A41554" w:rsidRDefault="0032078D" w:rsidP="00212750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078D" w:rsidRPr="00A777B5" w:rsidTr="00212750">
        <w:trPr>
          <w:trHeight w:val="20"/>
        </w:trPr>
        <w:tc>
          <w:tcPr>
            <w:tcW w:w="4760" w:type="dxa"/>
          </w:tcPr>
          <w:p w:rsidR="0032078D" w:rsidRPr="00A777B5" w:rsidRDefault="0032078D" w:rsidP="00212750">
            <w:pPr>
              <w:pStyle w:val="NoSpacing"/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777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99" w:type="dxa"/>
          </w:tcPr>
          <w:p w:rsidR="0032078D" w:rsidRPr="00A777B5" w:rsidRDefault="0032078D" w:rsidP="0021275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/>
              <w:jc w:val="right"/>
              <w:rPr>
                <w:i/>
                <w:iCs/>
                <w:highlight w:val="yellow"/>
                <w:lang w:val="en-US"/>
              </w:rPr>
            </w:pPr>
          </w:p>
        </w:tc>
        <w:tc>
          <w:tcPr>
            <w:tcW w:w="236" w:type="dxa"/>
          </w:tcPr>
          <w:p w:rsidR="0032078D" w:rsidRPr="00A777B5" w:rsidRDefault="0032078D" w:rsidP="00212750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</w:tcPr>
          <w:p w:rsidR="0032078D" w:rsidRPr="00A777B5" w:rsidRDefault="0032078D" w:rsidP="002127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380" w:lineRule="exact"/>
              <w:ind w:left="-102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:rsidR="0032078D" w:rsidRPr="00A777B5" w:rsidRDefault="0032078D" w:rsidP="00212750">
            <w:pPr>
              <w:pStyle w:val="NoSpacing"/>
              <w:tabs>
                <w:tab w:val="decimal" w:pos="883"/>
              </w:tabs>
              <w:ind w:left="-108" w:right="78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32" w:type="dxa"/>
            <w:gridSpan w:val="2"/>
          </w:tcPr>
          <w:p w:rsidR="0032078D" w:rsidRPr="00A777B5" w:rsidRDefault="0032078D" w:rsidP="00212750">
            <w:pPr>
              <w:pStyle w:val="NoSpacing"/>
              <w:ind w:left="-108"/>
              <w:jc w:val="right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32078D" w:rsidRPr="00A41554" w:rsidTr="00212750">
        <w:trPr>
          <w:trHeight w:val="20"/>
        </w:trPr>
        <w:tc>
          <w:tcPr>
            <w:tcW w:w="4760" w:type="dxa"/>
          </w:tcPr>
          <w:p w:rsidR="0032078D" w:rsidRPr="00A41554" w:rsidRDefault="0032078D" w:rsidP="0032078D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 (ค่าเผื่อหนี้สงสัยจะสูญ)</w:t>
            </w:r>
          </w:p>
        </w:tc>
        <w:tc>
          <w:tcPr>
            <w:tcW w:w="1399" w:type="dxa"/>
          </w:tcPr>
          <w:p w:rsidR="0032078D" w:rsidRPr="0032078D" w:rsidRDefault="0032078D" w:rsidP="007E514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95"/>
              <w:jc w:val="right"/>
              <w:rPr>
                <w:lang w:val="en-US"/>
              </w:rPr>
            </w:pPr>
            <w:r w:rsidRPr="0032078D">
              <w:rPr>
                <w:lang w:val="en-US"/>
              </w:rPr>
              <w:t>737</w:t>
            </w:r>
          </w:p>
        </w:tc>
        <w:tc>
          <w:tcPr>
            <w:tcW w:w="236" w:type="dxa"/>
          </w:tcPr>
          <w:p w:rsidR="0032078D" w:rsidRPr="0032078D" w:rsidRDefault="0032078D" w:rsidP="0032078D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32078D" w:rsidRPr="0032078D" w:rsidRDefault="0032078D" w:rsidP="00320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380" w:lineRule="exact"/>
              <w:ind w:left="-1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078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32078D" w:rsidRPr="0032078D" w:rsidRDefault="0032078D" w:rsidP="0032078D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dxa"/>
            <w:gridSpan w:val="2"/>
          </w:tcPr>
          <w:p w:rsidR="0032078D" w:rsidRPr="0032078D" w:rsidRDefault="0032078D" w:rsidP="0032078D">
            <w:pPr>
              <w:pStyle w:val="NoSpacing"/>
              <w:ind w:lef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2078D">
              <w:rPr>
                <w:rFonts w:ascii="Angsana New" w:eastAsia="Times New Roman" w:hAnsi="Angsana New" w:cs="Angsana New"/>
                <w:sz w:val="30"/>
                <w:szCs w:val="30"/>
              </w:rPr>
              <w:t>737</w:t>
            </w:r>
          </w:p>
        </w:tc>
      </w:tr>
      <w:tr w:rsidR="0032078D" w:rsidRPr="00A41554" w:rsidTr="00212750">
        <w:trPr>
          <w:trHeight w:val="20"/>
        </w:trPr>
        <w:tc>
          <w:tcPr>
            <w:tcW w:w="4760" w:type="dxa"/>
          </w:tcPr>
          <w:p w:rsidR="0032078D" w:rsidRPr="00A41554" w:rsidRDefault="0032078D" w:rsidP="0032078D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 (ค่าเผื่อการลดมูลค่าของสินค้า)</w:t>
            </w:r>
          </w:p>
        </w:tc>
        <w:tc>
          <w:tcPr>
            <w:tcW w:w="1399" w:type="dxa"/>
          </w:tcPr>
          <w:p w:rsidR="0032078D" w:rsidRPr="0032078D" w:rsidRDefault="0032078D" w:rsidP="007E514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95"/>
              <w:jc w:val="right"/>
              <w:rPr>
                <w:lang w:val="en-US"/>
              </w:rPr>
            </w:pPr>
            <w:r w:rsidRPr="0032078D">
              <w:rPr>
                <w:lang w:val="en-US"/>
              </w:rPr>
              <w:t>795</w:t>
            </w:r>
          </w:p>
        </w:tc>
        <w:tc>
          <w:tcPr>
            <w:tcW w:w="236" w:type="dxa"/>
          </w:tcPr>
          <w:p w:rsidR="0032078D" w:rsidRPr="0032078D" w:rsidRDefault="0032078D" w:rsidP="0032078D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32078D" w:rsidRPr="0032078D" w:rsidRDefault="00591A49" w:rsidP="00C27BC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left" w:pos="968"/>
              </w:tabs>
              <w:spacing w:line="380" w:lineRule="exact"/>
              <w:ind w:left="-108" w:right="78"/>
              <w:jc w:val="right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="0032078D" w:rsidRPr="0032078D">
              <w:rPr>
                <w:lang w:val="en-US"/>
              </w:rPr>
              <w:t>55</w:t>
            </w:r>
          </w:p>
        </w:tc>
        <w:tc>
          <w:tcPr>
            <w:tcW w:w="236" w:type="dxa"/>
          </w:tcPr>
          <w:p w:rsidR="0032078D" w:rsidRPr="0032078D" w:rsidRDefault="0032078D" w:rsidP="0032078D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dxa"/>
            <w:gridSpan w:val="2"/>
          </w:tcPr>
          <w:p w:rsidR="0032078D" w:rsidRPr="0032078D" w:rsidRDefault="00CB1B66" w:rsidP="0032078D">
            <w:pPr>
              <w:pStyle w:val="NoSpacing"/>
              <w:ind w:lef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1,5</w:t>
            </w:r>
            <w:r w:rsidR="0032078D" w:rsidRPr="0032078D">
              <w:rPr>
                <w:rFonts w:ascii="Angsana New" w:eastAsia="Times New Roman" w:hAnsi="Angsana New" w:cs="Angsana New"/>
                <w:sz w:val="30"/>
                <w:szCs w:val="30"/>
              </w:rPr>
              <w:t>50</w:t>
            </w:r>
          </w:p>
        </w:tc>
      </w:tr>
      <w:tr w:rsidR="0032078D" w:rsidRPr="00A41554" w:rsidTr="00212750">
        <w:trPr>
          <w:trHeight w:val="20"/>
        </w:trPr>
        <w:tc>
          <w:tcPr>
            <w:tcW w:w="4760" w:type="dxa"/>
          </w:tcPr>
          <w:p w:rsidR="0032078D" w:rsidRPr="00A41554" w:rsidRDefault="0032078D" w:rsidP="0032078D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 (ค่าเผื่อมูลค่าเงินลงทุน)</w:t>
            </w:r>
          </w:p>
        </w:tc>
        <w:tc>
          <w:tcPr>
            <w:tcW w:w="1399" w:type="dxa"/>
          </w:tcPr>
          <w:p w:rsidR="0032078D" w:rsidRPr="0032078D" w:rsidRDefault="0032078D" w:rsidP="007E514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95"/>
              <w:jc w:val="right"/>
              <w:rPr>
                <w:lang w:val="en-US"/>
              </w:rPr>
            </w:pPr>
            <w:r w:rsidRPr="0032078D">
              <w:rPr>
                <w:lang w:val="en-US"/>
              </w:rPr>
              <w:t>88</w:t>
            </w:r>
          </w:p>
        </w:tc>
        <w:tc>
          <w:tcPr>
            <w:tcW w:w="236" w:type="dxa"/>
          </w:tcPr>
          <w:p w:rsidR="0032078D" w:rsidRPr="0032078D" w:rsidRDefault="0032078D" w:rsidP="0032078D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32078D" w:rsidRPr="0032078D" w:rsidRDefault="0032078D" w:rsidP="00320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380" w:lineRule="exact"/>
              <w:ind w:left="-10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2078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32078D" w:rsidRPr="0032078D" w:rsidRDefault="0032078D" w:rsidP="0032078D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dxa"/>
            <w:gridSpan w:val="2"/>
          </w:tcPr>
          <w:p w:rsidR="0032078D" w:rsidRPr="0032078D" w:rsidRDefault="0032078D" w:rsidP="0032078D">
            <w:pPr>
              <w:pStyle w:val="NoSpacing"/>
              <w:ind w:lef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2078D">
              <w:rPr>
                <w:rFonts w:ascii="Angsana New" w:eastAsia="Times New Roman" w:hAnsi="Angsana New" w:cs="Angsana New"/>
                <w:sz w:val="30"/>
                <w:szCs w:val="30"/>
              </w:rPr>
              <w:t>88</w:t>
            </w:r>
          </w:p>
        </w:tc>
      </w:tr>
      <w:tr w:rsidR="0032078D" w:rsidRPr="00A41554" w:rsidTr="00212750">
        <w:trPr>
          <w:trHeight w:val="334"/>
        </w:trPr>
        <w:tc>
          <w:tcPr>
            <w:tcW w:w="4760" w:type="dxa"/>
          </w:tcPr>
          <w:p w:rsidR="0032078D" w:rsidRPr="00A41554" w:rsidRDefault="0032078D" w:rsidP="0032078D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078D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  <w:r w:rsidR="00D4597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  <w:r w:rsidRPr="0032078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399" w:type="dxa"/>
            <w:vAlign w:val="bottom"/>
          </w:tcPr>
          <w:p w:rsidR="0032078D" w:rsidRPr="0032078D" w:rsidRDefault="0032078D" w:rsidP="007E514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95"/>
              <w:jc w:val="right"/>
              <w:rPr>
                <w:lang w:val="en-US"/>
              </w:rPr>
            </w:pPr>
            <w:r w:rsidRPr="0032078D">
              <w:rPr>
                <w:lang w:val="en-US"/>
              </w:rPr>
              <w:t>9,142</w:t>
            </w:r>
          </w:p>
        </w:tc>
        <w:tc>
          <w:tcPr>
            <w:tcW w:w="236" w:type="dxa"/>
          </w:tcPr>
          <w:p w:rsidR="0032078D" w:rsidRPr="0032078D" w:rsidRDefault="0032078D" w:rsidP="0032078D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32078D" w:rsidRPr="0032078D" w:rsidRDefault="0032078D" w:rsidP="003207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left" w:pos="1046"/>
              </w:tabs>
              <w:spacing w:line="380" w:lineRule="exact"/>
              <w:ind w:left="-108" w:right="78"/>
              <w:jc w:val="right"/>
              <w:rPr>
                <w:lang w:val="en-US"/>
              </w:rPr>
            </w:pPr>
            <w:r w:rsidRPr="0032078D">
              <w:rPr>
                <w:lang w:val="en-US"/>
              </w:rPr>
              <w:t>291</w:t>
            </w:r>
          </w:p>
        </w:tc>
        <w:tc>
          <w:tcPr>
            <w:tcW w:w="236" w:type="dxa"/>
          </w:tcPr>
          <w:p w:rsidR="0032078D" w:rsidRPr="0032078D" w:rsidRDefault="0032078D" w:rsidP="0032078D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dxa"/>
            <w:gridSpan w:val="2"/>
          </w:tcPr>
          <w:p w:rsidR="0032078D" w:rsidRPr="0032078D" w:rsidRDefault="0032078D" w:rsidP="0032078D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/>
              <w:jc w:val="right"/>
              <w:rPr>
                <w:lang w:val="en-US"/>
              </w:rPr>
            </w:pPr>
            <w:r w:rsidRPr="0032078D">
              <w:rPr>
                <w:lang w:val="en-US"/>
              </w:rPr>
              <w:t>9,433</w:t>
            </w:r>
          </w:p>
        </w:tc>
      </w:tr>
      <w:tr w:rsidR="0032078D" w:rsidRPr="00A41554" w:rsidTr="00212750">
        <w:trPr>
          <w:trHeight w:val="334"/>
        </w:trPr>
        <w:tc>
          <w:tcPr>
            <w:tcW w:w="4760" w:type="dxa"/>
          </w:tcPr>
          <w:p w:rsidR="0032078D" w:rsidRPr="00A41554" w:rsidRDefault="0032078D" w:rsidP="0032078D">
            <w:pPr>
              <w:pStyle w:val="NoSpacin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ผลขาดทุนสะสมทางภาษี</w:t>
            </w:r>
          </w:p>
        </w:tc>
        <w:tc>
          <w:tcPr>
            <w:tcW w:w="1399" w:type="dxa"/>
          </w:tcPr>
          <w:p w:rsidR="0032078D" w:rsidRPr="0032078D" w:rsidRDefault="0032078D" w:rsidP="007E514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95"/>
              <w:jc w:val="right"/>
              <w:rPr>
                <w:lang w:val="en-US"/>
              </w:rPr>
            </w:pPr>
            <w:r w:rsidRPr="0032078D">
              <w:rPr>
                <w:lang w:val="en-US"/>
              </w:rPr>
              <w:t>13,177</w:t>
            </w:r>
          </w:p>
        </w:tc>
        <w:tc>
          <w:tcPr>
            <w:tcW w:w="236" w:type="dxa"/>
          </w:tcPr>
          <w:p w:rsidR="0032078D" w:rsidRPr="0032078D" w:rsidRDefault="0032078D" w:rsidP="0032078D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:rsidR="0032078D" w:rsidRPr="0032078D" w:rsidRDefault="00591A49" w:rsidP="007E514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left" w:pos="1046"/>
              </w:tabs>
              <w:spacing w:line="380" w:lineRule="exact"/>
              <w:ind w:left="-108"/>
              <w:jc w:val="right"/>
              <w:rPr>
                <w:lang w:val="en-US"/>
              </w:rPr>
            </w:pPr>
            <w:r>
              <w:rPr>
                <w:lang w:val="en-US"/>
              </w:rPr>
              <w:t>(4,157</w:t>
            </w:r>
            <w:r w:rsidR="0032078D" w:rsidRPr="0032078D">
              <w:rPr>
                <w:lang w:val="en-US"/>
              </w:rPr>
              <w:t>)</w:t>
            </w:r>
          </w:p>
        </w:tc>
        <w:tc>
          <w:tcPr>
            <w:tcW w:w="236" w:type="dxa"/>
          </w:tcPr>
          <w:p w:rsidR="0032078D" w:rsidRPr="0032078D" w:rsidRDefault="0032078D" w:rsidP="0032078D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dxa"/>
            <w:gridSpan w:val="2"/>
          </w:tcPr>
          <w:p w:rsidR="0032078D" w:rsidRPr="0032078D" w:rsidRDefault="001A54C2" w:rsidP="0032078D">
            <w:pPr>
              <w:pStyle w:val="NoSpacing"/>
              <w:ind w:left="-10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9,020</w:t>
            </w:r>
          </w:p>
        </w:tc>
      </w:tr>
      <w:tr w:rsidR="0032078D" w:rsidRPr="00A41554" w:rsidTr="00212750">
        <w:trPr>
          <w:trHeight w:val="334"/>
        </w:trPr>
        <w:tc>
          <w:tcPr>
            <w:tcW w:w="4760" w:type="dxa"/>
          </w:tcPr>
          <w:p w:rsidR="0032078D" w:rsidRPr="00A41554" w:rsidRDefault="0032078D" w:rsidP="0032078D">
            <w:pPr>
              <w:pStyle w:val="NoSpacing"/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</w:tcPr>
          <w:p w:rsidR="0032078D" w:rsidRPr="0032078D" w:rsidRDefault="0032078D" w:rsidP="007E514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95"/>
              <w:jc w:val="right"/>
              <w:rPr>
                <w:b/>
                <w:bCs/>
                <w:lang w:val="en-US"/>
              </w:rPr>
            </w:pPr>
            <w:r w:rsidRPr="0032078D">
              <w:rPr>
                <w:b/>
                <w:bCs/>
                <w:lang w:val="en-US"/>
              </w:rPr>
              <w:t>23,939</w:t>
            </w:r>
          </w:p>
        </w:tc>
        <w:tc>
          <w:tcPr>
            <w:tcW w:w="236" w:type="dxa"/>
          </w:tcPr>
          <w:p w:rsidR="0032078D" w:rsidRPr="0032078D" w:rsidRDefault="0032078D" w:rsidP="0032078D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:rsidR="0032078D" w:rsidRPr="007E5145" w:rsidRDefault="00591A49" w:rsidP="007E514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left" w:pos="1046"/>
              </w:tabs>
              <w:spacing w:line="380" w:lineRule="exact"/>
              <w:ind w:left="-108"/>
              <w:jc w:val="right"/>
              <w:rPr>
                <w:b/>
                <w:bCs/>
                <w:lang w:val="en-US"/>
              </w:rPr>
            </w:pPr>
            <w:r w:rsidRPr="007E5145">
              <w:rPr>
                <w:b/>
                <w:bCs/>
                <w:lang w:val="en-US"/>
              </w:rPr>
              <w:t>(3,111</w:t>
            </w:r>
            <w:r w:rsidR="0032078D" w:rsidRPr="007E5145">
              <w:rPr>
                <w:b/>
                <w:bCs/>
                <w:lang w:val="en-US"/>
              </w:rPr>
              <w:t>)</w:t>
            </w:r>
          </w:p>
        </w:tc>
        <w:tc>
          <w:tcPr>
            <w:tcW w:w="236" w:type="dxa"/>
          </w:tcPr>
          <w:p w:rsidR="0032078D" w:rsidRPr="0032078D" w:rsidRDefault="0032078D" w:rsidP="0032078D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2078D" w:rsidRPr="0032078D" w:rsidRDefault="00591A49" w:rsidP="0032078D">
            <w:pPr>
              <w:pStyle w:val="NormalAngsanaNew"/>
              <w:tabs>
                <w:tab w:val="clear" w:pos="360"/>
                <w:tab w:val="clear" w:pos="720"/>
                <w:tab w:val="clear" w:pos="1080"/>
              </w:tabs>
              <w:spacing w:line="380" w:lineRule="exact"/>
              <w:ind w:left="-108"/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20,828</w:t>
            </w:r>
          </w:p>
        </w:tc>
      </w:tr>
    </w:tbl>
    <w:p w:rsidR="0032078D" w:rsidRPr="001A54C2" w:rsidRDefault="0032078D" w:rsidP="0032078D">
      <w:pPr>
        <w:pStyle w:val="index"/>
        <w:tabs>
          <w:tab w:val="clear" w:pos="1134"/>
        </w:tabs>
        <w:spacing w:after="0" w:line="240" w:lineRule="auto"/>
        <w:ind w:left="547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:rsidR="0032078D" w:rsidRDefault="00320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32078D" w:rsidRDefault="00320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1A54C2" w:rsidRDefault="001A5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32078D" w:rsidRDefault="00320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4A15DE" w:rsidRPr="00A41554" w:rsidRDefault="004A15DE" w:rsidP="00FC0A6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hanging="47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4155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เจ้าหนี้การค้า</w:t>
      </w:r>
    </w:p>
    <w:p w:rsidR="00B64242" w:rsidRPr="00D34274" w:rsidRDefault="00B64242" w:rsidP="00B64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261" w:type="dxa"/>
        <w:tblInd w:w="387" w:type="dxa"/>
        <w:tblLook w:val="01E0" w:firstRow="1" w:lastRow="1" w:firstColumn="1" w:lastColumn="1" w:noHBand="0" w:noVBand="0"/>
      </w:tblPr>
      <w:tblGrid>
        <w:gridCol w:w="2961"/>
        <w:gridCol w:w="900"/>
        <w:gridCol w:w="1171"/>
        <w:gridCol w:w="250"/>
        <w:gridCol w:w="1189"/>
        <w:gridCol w:w="250"/>
        <w:gridCol w:w="1158"/>
        <w:gridCol w:w="236"/>
        <w:gridCol w:w="1146"/>
      </w:tblGrid>
      <w:tr w:rsidR="00CE5C01" w:rsidRPr="00A41554" w:rsidTr="00A01B6D">
        <w:tc>
          <w:tcPr>
            <w:tcW w:w="2961" w:type="dxa"/>
          </w:tcPr>
          <w:p w:rsidR="00CE5C01" w:rsidRPr="00A41554" w:rsidRDefault="00CE5C01" w:rsidP="00A01B6D">
            <w:pPr>
              <w:ind w:right="-108" w:hanging="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:rsidR="00CE5C01" w:rsidRPr="00A41554" w:rsidRDefault="00CE5C01" w:rsidP="00A01B6D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CE5C01" w:rsidRPr="00A41554" w:rsidRDefault="00CE5C01" w:rsidP="00A01B6D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</w:tcPr>
          <w:p w:rsidR="00CE5C01" w:rsidRPr="00A41554" w:rsidRDefault="00CE5C01" w:rsidP="00A01B6D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40" w:type="dxa"/>
            <w:gridSpan w:val="3"/>
          </w:tcPr>
          <w:p w:rsidR="00CE5C01" w:rsidRPr="00A41554" w:rsidRDefault="00CE5C01" w:rsidP="00A01B6D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5C01" w:rsidRPr="00A41554" w:rsidTr="00A01B6D">
        <w:tc>
          <w:tcPr>
            <w:tcW w:w="2961" w:type="dxa"/>
          </w:tcPr>
          <w:p w:rsidR="00CE5C01" w:rsidRPr="00A41554" w:rsidRDefault="00CE5C01" w:rsidP="00CE5C01">
            <w:pPr>
              <w:ind w:right="-108" w:hanging="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:rsidR="00CE5C01" w:rsidRPr="00A41554" w:rsidRDefault="00CE5C01" w:rsidP="00CE5C01">
            <w:pPr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:rsidR="00CE5C01" w:rsidRPr="00A41554" w:rsidRDefault="00CE5C01" w:rsidP="00CE5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50" w:type="dxa"/>
          </w:tcPr>
          <w:p w:rsidR="00CE5C01" w:rsidRPr="00A41554" w:rsidRDefault="00CE5C01" w:rsidP="00CE5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:rsidR="00CE5C01" w:rsidRPr="00A41554" w:rsidRDefault="00CE5C01" w:rsidP="00CE5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0" w:type="dxa"/>
          </w:tcPr>
          <w:p w:rsidR="00CE5C01" w:rsidRPr="00A41554" w:rsidRDefault="00CE5C01" w:rsidP="00CE5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:rsidR="00CE5C01" w:rsidRPr="00A41554" w:rsidRDefault="00CE5C01" w:rsidP="00CE5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:rsidR="00CE5C01" w:rsidRPr="00A41554" w:rsidRDefault="00CE5C01" w:rsidP="00CE5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</w:tcPr>
          <w:p w:rsidR="00CE5C01" w:rsidRPr="00A41554" w:rsidRDefault="00CE5C01" w:rsidP="00CE5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E5C01" w:rsidRPr="00A41554" w:rsidTr="00A01B6D">
        <w:tc>
          <w:tcPr>
            <w:tcW w:w="2961" w:type="dxa"/>
          </w:tcPr>
          <w:p w:rsidR="00CE5C01" w:rsidRPr="00A41554" w:rsidRDefault="00CE5C01" w:rsidP="00CE5C01">
            <w:pPr>
              <w:ind w:right="-108" w:hanging="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:rsidR="00CE5C01" w:rsidRPr="00A41554" w:rsidRDefault="00CE5C01" w:rsidP="00CE5C01">
            <w:pPr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1" w:type="dxa"/>
          </w:tcPr>
          <w:p w:rsidR="00CE5C01" w:rsidRPr="00A41554" w:rsidRDefault="00CE5C01" w:rsidP="00CE5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50" w:type="dxa"/>
          </w:tcPr>
          <w:p w:rsidR="00CE5C01" w:rsidRPr="00A41554" w:rsidRDefault="00CE5C01" w:rsidP="00CE5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:rsidR="00CE5C01" w:rsidRPr="00A41554" w:rsidRDefault="00CE5C01" w:rsidP="00CE5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50" w:type="dxa"/>
          </w:tcPr>
          <w:p w:rsidR="00CE5C01" w:rsidRPr="00A41554" w:rsidRDefault="00CE5C01" w:rsidP="00CE5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</w:tcPr>
          <w:p w:rsidR="00CE5C01" w:rsidRPr="00A41554" w:rsidRDefault="00CE5C01" w:rsidP="00CE5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CE5C01" w:rsidRPr="00A41554" w:rsidRDefault="00CE5C01" w:rsidP="00CE5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</w:tcPr>
          <w:p w:rsidR="00CE5C01" w:rsidRPr="00A41554" w:rsidRDefault="00CE5C01" w:rsidP="00CE5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CE5C01" w:rsidRPr="00A41554" w:rsidTr="00A01B6D">
        <w:tc>
          <w:tcPr>
            <w:tcW w:w="2961" w:type="dxa"/>
          </w:tcPr>
          <w:p w:rsidR="00CE5C01" w:rsidRPr="00A41554" w:rsidRDefault="00CE5C01" w:rsidP="00CE5C01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:rsidR="00CE5C01" w:rsidRPr="00A41554" w:rsidRDefault="00CE5C01" w:rsidP="00CE5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:rsidR="00CE5C01" w:rsidRPr="00A41554" w:rsidRDefault="00CE5C01" w:rsidP="00CE5C01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3555" w:rsidRPr="00A41554" w:rsidTr="00A01B6D">
        <w:tc>
          <w:tcPr>
            <w:tcW w:w="2961" w:type="dxa"/>
          </w:tcPr>
          <w:p w:rsidR="00BB3555" w:rsidRPr="00A41554" w:rsidRDefault="00BB3555" w:rsidP="00BB3555">
            <w:pPr>
              <w:tabs>
                <w:tab w:val="clear" w:pos="227"/>
                <w:tab w:val="left" w:pos="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:rsidR="00BB3555" w:rsidRPr="00A41554" w:rsidRDefault="00F63066" w:rsidP="00BB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71" w:type="dxa"/>
          </w:tcPr>
          <w:p w:rsidR="00BB3555" w:rsidRPr="00BB3555" w:rsidRDefault="00BB3555" w:rsidP="00D34274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BB3555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17,117</w:t>
            </w:r>
          </w:p>
        </w:tc>
        <w:tc>
          <w:tcPr>
            <w:tcW w:w="250" w:type="dxa"/>
          </w:tcPr>
          <w:p w:rsidR="00BB3555" w:rsidRPr="00BB3555" w:rsidRDefault="00BB3555" w:rsidP="00BB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7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1189" w:type="dxa"/>
          </w:tcPr>
          <w:p w:rsidR="00BB3555" w:rsidRPr="00BB3555" w:rsidRDefault="00BB3555" w:rsidP="00D34274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BB3555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10,732</w:t>
            </w:r>
          </w:p>
        </w:tc>
        <w:tc>
          <w:tcPr>
            <w:tcW w:w="250" w:type="dxa"/>
          </w:tcPr>
          <w:p w:rsidR="00BB3555" w:rsidRPr="00BB3555" w:rsidRDefault="00BB3555" w:rsidP="00BB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8" w:type="dxa"/>
          </w:tcPr>
          <w:p w:rsidR="00BB3555" w:rsidRPr="00BB3555" w:rsidRDefault="00BB3555" w:rsidP="00D34274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35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18,88</w:t>
            </w:r>
            <w:r w:rsidR="00C84C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</w:tcPr>
          <w:p w:rsidR="00BB3555" w:rsidRPr="00BB3555" w:rsidRDefault="00BB3555" w:rsidP="00BB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6" w:type="dxa"/>
          </w:tcPr>
          <w:p w:rsidR="00BB3555" w:rsidRPr="00BB3555" w:rsidRDefault="00BB3555" w:rsidP="00D34274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35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10,332</w:t>
            </w:r>
          </w:p>
        </w:tc>
      </w:tr>
      <w:tr w:rsidR="00BB3555" w:rsidRPr="00A41554" w:rsidTr="00A01B6D">
        <w:tc>
          <w:tcPr>
            <w:tcW w:w="2961" w:type="dxa"/>
          </w:tcPr>
          <w:p w:rsidR="00BB3555" w:rsidRPr="00A41554" w:rsidRDefault="00BB3555" w:rsidP="00BB3555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900" w:type="dxa"/>
          </w:tcPr>
          <w:p w:rsidR="00BB3555" w:rsidRPr="00A41554" w:rsidRDefault="00BB3555" w:rsidP="00BB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:rsidR="00BB3555" w:rsidRPr="00BB3555" w:rsidRDefault="00BB3555" w:rsidP="00BB355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BB3555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88,750</w:t>
            </w:r>
          </w:p>
        </w:tc>
        <w:tc>
          <w:tcPr>
            <w:tcW w:w="250" w:type="dxa"/>
          </w:tcPr>
          <w:p w:rsidR="00BB3555" w:rsidRPr="00BB3555" w:rsidRDefault="00BB3555" w:rsidP="00BB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7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1189" w:type="dxa"/>
          </w:tcPr>
          <w:p w:rsidR="00BB3555" w:rsidRPr="00BB3555" w:rsidRDefault="00BB3555" w:rsidP="00BB355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7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BB3555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75,172</w:t>
            </w:r>
          </w:p>
        </w:tc>
        <w:tc>
          <w:tcPr>
            <w:tcW w:w="250" w:type="dxa"/>
          </w:tcPr>
          <w:p w:rsidR="00BB3555" w:rsidRPr="00BB3555" w:rsidRDefault="00BB3555" w:rsidP="00BB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8" w:type="dxa"/>
          </w:tcPr>
          <w:p w:rsidR="00BB3555" w:rsidRPr="00BB3555" w:rsidRDefault="00BB3555" w:rsidP="00C27BC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B35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74,73</w:t>
            </w:r>
            <w:r w:rsidR="00C84CA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36" w:type="dxa"/>
          </w:tcPr>
          <w:p w:rsidR="00BB3555" w:rsidRPr="00BB3555" w:rsidRDefault="00BB3555" w:rsidP="00BB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6" w:type="dxa"/>
          </w:tcPr>
          <w:p w:rsidR="00BB3555" w:rsidRPr="00BB3555" w:rsidRDefault="00BB3555" w:rsidP="00BB355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B35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68,691</w:t>
            </w:r>
          </w:p>
        </w:tc>
      </w:tr>
      <w:tr w:rsidR="00BB3555" w:rsidRPr="00A41554" w:rsidTr="00A01B6D">
        <w:tc>
          <w:tcPr>
            <w:tcW w:w="2961" w:type="dxa"/>
          </w:tcPr>
          <w:p w:rsidR="00BB3555" w:rsidRPr="00A41554" w:rsidRDefault="00BB3555" w:rsidP="00BB3555">
            <w:pPr>
              <w:tabs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BB3555" w:rsidRPr="00A41554" w:rsidRDefault="00BB3555" w:rsidP="00BB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:rsidR="00BB3555" w:rsidRPr="00BB3555" w:rsidRDefault="00BB3555" w:rsidP="00BB355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BB355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105,867</w:t>
            </w:r>
          </w:p>
        </w:tc>
        <w:tc>
          <w:tcPr>
            <w:tcW w:w="250" w:type="dxa"/>
          </w:tcPr>
          <w:p w:rsidR="00BB3555" w:rsidRPr="00BB3555" w:rsidRDefault="00BB3555" w:rsidP="00BB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7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:rsidR="00BB3555" w:rsidRPr="00BB3555" w:rsidRDefault="00BB3555" w:rsidP="00BB355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07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BB355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85,904</w:t>
            </w:r>
          </w:p>
        </w:tc>
        <w:tc>
          <w:tcPr>
            <w:tcW w:w="250" w:type="dxa"/>
          </w:tcPr>
          <w:p w:rsidR="00BB3555" w:rsidRPr="00BB3555" w:rsidRDefault="00BB3555" w:rsidP="00BB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:rsidR="00BB3555" w:rsidRPr="00BB3555" w:rsidRDefault="00BB3555" w:rsidP="00BB355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B35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93,611</w:t>
            </w:r>
          </w:p>
        </w:tc>
        <w:tc>
          <w:tcPr>
            <w:tcW w:w="236" w:type="dxa"/>
          </w:tcPr>
          <w:p w:rsidR="00BB3555" w:rsidRPr="00BB3555" w:rsidRDefault="00BB3555" w:rsidP="00BB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:rsidR="00BB3555" w:rsidRPr="00BB3555" w:rsidRDefault="00BB3555" w:rsidP="00BB355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B35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79,023</w:t>
            </w:r>
          </w:p>
        </w:tc>
      </w:tr>
    </w:tbl>
    <w:p w:rsidR="00CE5C01" w:rsidRPr="00D34274" w:rsidRDefault="00CE5C01" w:rsidP="00B64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F63066" w:rsidRPr="00F63066" w:rsidRDefault="00F63066" w:rsidP="00F6306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hanging="47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41554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:rsidR="00A83C2C" w:rsidRPr="009A1B36" w:rsidRDefault="00A83C2C" w:rsidP="00870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6B1F88" w:rsidRPr="00A41554" w:rsidRDefault="006B1F88" w:rsidP="00FC0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A41554">
        <w:rPr>
          <w:rFonts w:asciiTheme="majorBidi" w:hAnsiTheme="majorBidi" w:cstheme="majorBidi"/>
          <w:spacing w:val="8"/>
          <w:sz w:val="30"/>
          <w:szCs w:val="30"/>
          <w:cs/>
        </w:rPr>
        <w:t>กลุ่มบริษัทจ่ายค่าชดเชยผลประโยชน์หลังออกจากงานตามข้อกำหนดของพระราชบัญญัติคุ้มครองแรงงาน</w:t>
      </w:r>
      <w:r w:rsidRPr="00A41554">
        <w:rPr>
          <w:rFonts w:asciiTheme="majorBidi" w:hAnsiTheme="majorBidi" w:cstheme="majorBidi"/>
          <w:sz w:val="30"/>
          <w:szCs w:val="30"/>
        </w:rPr>
        <w:t xml:space="preserve"> </w:t>
      </w:r>
      <w:r w:rsidRPr="00A41554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Pr="00A41554">
        <w:rPr>
          <w:rFonts w:asciiTheme="majorBidi" w:hAnsiTheme="majorBidi" w:cstheme="majorBidi"/>
          <w:sz w:val="30"/>
          <w:szCs w:val="30"/>
        </w:rPr>
        <w:t xml:space="preserve">2541 </w:t>
      </w:r>
      <w:r w:rsidRPr="00A41554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ในการให้ผลประโยชน์เมื่อเกษียณและผลประโยชน์ระยะยาวอื่นแก่พนักงานตามสิทธิและอายุงาน</w:t>
      </w:r>
    </w:p>
    <w:p w:rsidR="006B1F88" w:rsidRPr="009A1B36" w:rsidRDefault="006B1F88" w:rsidP="006B1F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:rsidR="006B1F88" w:rsidRPr="00A41554" w:rsidRDefault="006B1F88" w:rsidP="009C2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F63066">
        <w:rPr>
          <w:rFonts w:asciiTheme="majorBidi" w:hAnsiTheme="majorBidi" w:cstheme="majorBidi"/>
          <w:spacing w:val="-4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</w:t>
      </w:r>
      <w:r w:rsidRPr="00A41554">
        <w:rPr>
          <w:rFonts w:asciiTheme="majorBidi" w:hAnsiTheme="majorBidi" w:cstheme="majorBidi"/>
          <w:sz w:val="30"/>
          <w:szCs w:val="30"/>
          <w:cs/>
        </w:rPr>
        <w:t>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:rsidR="00870E65" w:rsidRPr="009A1B36" w:rsidRDefault="00870E65" w:rsidP="00870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:rsidR="0000758D" w:rsidRPr="00A41554" w:rsidRDefault="00870E65" w:rsidP="00870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41554">
        <w:rPr>
          <w:rFonts w:asciiTheme="majorBidi" w:hAnsiTheme="majorBidi" w:cstheme="majorBidi"/>
          <w:sz w:val="30"/>
          <w:szCs w:val="30"/>
        </w:rPr>
        <w:tab/>
      </w:r>
      <w:r w:rsidR="001B0530" w:rsidRPr="00A41554">
        <w:rPr>
          <w:rFonts w:asciiTheme="majorBidi" w:hAnsiTheme="majorBidi" w:cstheme="majorBidi"/>
          <w:i/>
          <w:i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 w:rsidR="00AB10D7" w:rsidRPr="00A41554">
        <w:rPr>
          <w:rFonts w:asciiTheme="majorBidi" w:hAnsiTheme="majorBidi" w:cstheme="majorBidi"/>
          <w:i/>
          <w:iCs/>
          <w:sz w:val="30"/>
          <w:szCs w:val="30"/>
          <w:cs/>
        </w:rPr>
        <w:t>ในงบแสดงฐานะการเงิน</w:t>
      </w:r>
    </w:p>
    <w:p w:rsidR="00572C7B" w:rsidRPr="009A1B36" w:rsidRDefault="00572C7B" w:rsidP="00572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tbl>
      <w:tblPr>
        <w:tblW w:w="9225" w:type="dxa"/>
        <w:tblInd w:w="423" w:type="dxa"/>
        <w:tblLook w:val="01E0" w:firstRow="1" w:lastRow="1" w:firstColumn="1" w:lastColumn="1" w:noHBand="0" w:noVBand="0"/>
      </w:tblPr>
      <w:tblGrid>
        <w:gridCol w:w="3825"/>
        <w:gridCol w:w="1170"/>
        <w:gridCol w:w="248"/>
        <w:gridCol w:w="1192"/>
        <w:gridCol w:w="248"/>
        <w:gridCol w:w="1140"/>
        <w:gridCol w:w="235"/>
        <w:gridCol w:w="1167"/>
      </w:tblGrid>
      <w:tr w:rsidR="00572C7B" w:rsidRPr="00A41554" w:rsidTr="00A01B6D">
        <w:tc>
          <w:tcPr>
            <w:tcW w:w="3825" w:type="dxa"/>
          </w:tcPr>
          <w:p w:rsidR="00572C7B" w:rsidRPr="00A41554" w:rsidRDefault="00572C7B" w:rsidP="00A01B6D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572C7B" w:rsidRPr="00A41554" w:rsidRDefault="00572C7B" w:rsidP="00A01B6D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</w:tcPr>
          <w:p w:rsidR="00572C7B" w:rsidRPr="00A41554" w:rsidRDefault="00572C7B" w:rsidP="00A01B6D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42" w:type="dxa"/>
            <w:gridSpan w:val="3"/>
          </w:tcPr>
          <w:p w:rsidR="00572C7B" w:rsidRPr="00A41554" w:rsidRDefault="00572C7B" w:rsidP="00A01B6D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2C7B" w:rsidRPr="00A41554" w:rsidTr="00A01B6D">
        <w:tc>
          <w:tcPr>
            <w:tcW w:w="3825" w:type="dxa"/>
          </w:tcPr>
          <w:p w:rsidR="00572C7B" w:rsidRPr="00A41554" w:rsidRDefault="00572C7B" w:rsidP="00572C7B">
            <w:pPr>
              <w:ind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72C7B" w:rsidRPr="00A41554" w:rsidRDefault="00572C7B" w:rsidP="00572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48" w:type="dxa"/>
          </w:tcPr>
          <w:p w:rsidR="00572C7B" w:rsidRPr="00A41554" w:rsidRDefault="00572C7B" w:rsidP="00572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:rsidR="00572C7B" w:rsidRPr="00A41554" w:rsidRDefault="00572C7B" w:rsidP="00572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8" w:type="dxa"/>
          </w:tcPr>
          <w:p w:rsidR="00572C7B" w:rsidRPr="00A41554" w:rsidRDefault="00572C7B" w:rsidP="00572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:rsidR="00572C7B" w:rsidRPr="00A41554" w:rsidRDefault="00572C7B" w:rsidP="00572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5" w:type="dxa"/>
          </w:tcPr>
          <w:p w:rsidR="00572C7B" w:rsidRPr="00A41554" w:rsidRDefault="00572C7B" w:rsidP="00572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:rsidR="00572C7B" w:rsidRPr="00A41554" w:rsidRDefault="00572C7B" w:rsidP="00572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72C7B" w:rsidRPr="00A41554" w:rsidTr="00A01B6D">
        <w:tc>
          <w:tcPr>
            <w:tcW w:w="3825" w:type="dxa"/>
          </w:tcPr>
          <w:p w:rsidR="00572C7B" w:rsidRPr="00A41554" w:rsidRDefault="00572C7B" w:rsidP="00572C7B">
            <w:pPr>
              <w:ind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72C7B" w:rsidRPr="00A41554" w:rsidRDefault="00572C7B" w:rsidP="00572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48" w:type="dxa"/>
          </w:tcPr>
          <w:p w:rsidR="00572C7B" w:rsidRPr="00A41554" w:rsidRDefault="00572C7B" w:rsidP="00572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:rsidR="00572C7B" w:rsidRPr="00A41554" w:rsidRDefault="00572C7B" w:rsidP="00572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48" w:type="dxa"/>
          </w:tcPr>
          <w:p w:rsidR="00572C7B" w:rsidRPr="00A41554" w:rsidRDefault="00572C7B" w:rsidP="00572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:rsidR="00572C7B" w:rsidRPr="00A41554" w:rsidRDefault="00572C7B" w:rsidP="00572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</w:tcPr>
          <w:p w:rsidR="00572C7B" w:rsidRPr="00A41554" w:rsidRDefault="00572C7B" w:rsidP="00572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:rsidR="00572C7B" w:rsidRPr="00A41554" w:rsidRDefault="00572C7B" w:rsidP="00572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572C7B" w:rsidRPr="00A41554" w:rsidTr="00A01B6D">
        <w:tc>
          <w:tcPr>
            <w:tcW w:w="3825" w:type="dxa"/>
          </w:tcPr>
          <w:p w:rsidR="00572C7B" w:rsidRPr="00A41554" w:rsidRDefault="00572C7B" w:rsidP="00572C7B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:rsidR="00572C7B" w:rsidRPr="00A41554" w:rsidRDefault="00572C7B" w:rsidP="00572C7B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2C7B" w:rsidRPr="00A41554" w:rsidTr="00A01B6D">
        <w:tc>
          <w:tcPr>
            <w:tcW w:w="3825" w:type="dxa"/>
          </w:tcPr>
          <w:p w:rsidR="00572C7B" w:rsidRPr="00A41554" w:rsidRDefault="00572C7B" w:rsidP="00572C7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:rsidR="00572C7B" w:rsidRPr="00A41554" w:rsidRDefault="00572C7B" w:rsidP="00572C7B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8" w:type="dxa"/>
          </w:tcPr>
          <w:p w:rsidR="00572C7B" w:rsidRPr="00A41554" w:rsidRDefault="00572C7B" w:rsidP="00572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1192" w:type="dxa"/>
          </w:tcPr>
          <w:p w:rsidR="00572C7B" w:rsidRPr="00A41554" w:rsidRDefault="00572C7B" w:rsidP="00572C7B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:rsidR="00572C7B" w:rsidRPr="00A41554" w:rsidRDefault="00572C7B" w:rsidP="00572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:rsidR="00572C7B" w:rsidRPr="00A41554" w:rsidRDefault="00572C7B" w:rsidP="00572C7B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</w:tcPr>
          <w:p w:rsidR="00572C7B" w:rsidRPr="00A41554" w:rsidRDefault="00572C7B" w:rsidP="00572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:rsidR="00572C7B" w:rsidRPr="00A41554" w:rsidRDefault="00572C7B" w:rsidP="00572C7B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B3555" w:rsidRPr="00A41554" w:rsidTr="00A01B6D">
        <w:tc>
          <w:tcPr>
            <w:tcW w:w="3825" w:type="dxa"/>
          </w:tcPr>
          <w:p w:rsidR="00BB3555" w:rsidRPr="00A41554" w:rsidRDefault="00BB3555" w:rsidP="00BB3555">
            <w:pPr>
              <w:tabs>
                <w:tab w:val="clear" w:pos="227"/>
              </w:tabs>
              <w:ind w:left="207" w:hanging="9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เงินชดเชยตามกฎหมายแรงงาน</w:t>
            </w:r>
          </w:p>
        </w:tc>
        <w:tc>
          <w:tcPr>
            <w:tcW w:w="1170" w:type="dxa"/>
          </w:tcPr>
          <w:p w:rsidR="00BB3555" w:rsidRPr="00BB3555" w:rsidRDefault="00BB3555" w:rsidP="00BB355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BB3555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47,600</w:t>
            </w:r>
          </w:p>
        </w:tc>
        <w:tc>
          <w:tcPr>
            <w:tcW w:w="248" w:type="dxa"/>
          </w:tcPr>
          <w:p w:rsidR="00BB3555" w:rsidRPr="00BB3555" w:rsidRDefault="00BB3555" w:rsidP="00BB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1192" w:type="dxa"/>
          </w:tcPr>
          <w:p w:rsidR="00BB3555" w:rsidRPr="00BB3555" w:rsidRDefault="00BB3555" w:rsidP="000A5E5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07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BB3555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46,134</w:t>
            </w:r>
          </w:p>
        </w:tc>
        <w:tc>
          <w:tcPr>
            <w:tcW w:w="248" w:type="dxa"/>
          </w:tcPr>
          <w:p w:rsidR="00BB3555" w:rsidRPr="00BB3555" w:rsidRDefault="00BB3555" w:rsidP="00BB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:rsidR="00BB3555" w:rsidRPr="00BB3555" w:rsidRDefault="00BB3555" w:rsidP="000A5E5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35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43,389</w:t>
            </w:r>
          </w:p>
        </w:tc>
        <w:tc>
          <w:tcPr>
            <w:tcW w:w="235" w:type="dxa"/>
          </w:tcPr>
          <w:p w:rsidR="00BB3555" w:rsidRPr="00BB3555" w:rsidRDefault="00BB3555" w:rsidP="00BB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:rsidR="00BB3555" w:rsidRPr="00BB3555" w:rsidRDefault="00BB3555" w:rsidP="000A5E5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B35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42,023</w:t>
            </w:r>
          </w:p>
        </w:tc>
      </w:tr>
      <w:tr w:rsidR="00BB3555" w:rsidRPr="00A41554" w:rsidTr="00A01B6D">
        <w:tc>
          <w:tcPr>
            <w:tcW w:w="3825" w:type="dxa"/>
          </w:tcPr>
          <w:p w:rsidR="00BB3555" w:rsidRPr="00A41554" w:rsidRDefault="00BB3555" w:rsidP="00BB3555">
            <w:pPr>
              <w:ind w:lef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</w:tcPr>
          <w:p w:rsidR="00BB3555" w:rsidRPr="00BB3555" w:rsidRDefault="00BB3555" w:rsidP="00BB355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BB3555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2,409</w:t>
            </w:r>
          </w:p>
        </w:tc>
        <w:tc>
          <w:tcPr>
            <w:tcW w:w="248" w:type="dxa"/>
          </w:tcPr>
          <w:p w:rsidR="00BB3555" w:rsidRPr="00BB3555" w:rsidRDefault="00BB3555" w:rsidP="00BB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1192" w:type="dxa"/>
          </w:tcPr>
          <w:p w:rsidR="00BB3555" w:rsidRPr="00BB3555" w:rsidRDefault="00BB3555" w:rsidP="000A5E5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07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BB3555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2,253</w:t>
            </w:r>
          </w:p>
        </w:tc>
        <w:tc>
          <w:tcPr>
            <w:tcW w:w="248" w:type="dxa"/>
          </w:tcPr>
          <w:p w:rsidR="00BB3555" w:rsidRPr="00BB3555" w:rsidRDefault="00BB3555" w:rsidP="00BB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:rsidR="00BB3555" w:rsidRPr="00BB3555" w:rsidRDefault="00BB3555" w:rsidP="00BB355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B35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2,028</w:t>
            </w:r>
          </w:p>
        </w:tc>
        <w:tc>
          <w:tcPr>
            <w:tcW w:w="235" w:type="dxa"/>
          </w:tcPr>
          <w:p w:rsidR="00BB3555" w:rsidRPr="00BB3555" w:rsidRDefault="00BB3555" w:rsidP="00BB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:rsidR="00BB3555" w:rsidRPr="00BB3555" w:rsidRDefault="00BB3555" w:rsidP="00BB355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B35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1,936</w:t>
            </w:r>
          </w:p>
        </w:tc>
      </w:tr>
      <w:tr w:rsidR="00BB3555" w:rsidRPr="00A41554" w:rsidTr="00A01B6D">
        <w:tc>
          <w:tcPr>
            <w:tcW w:w="3825" w:type="dxa"/>
          </w:tcPr>
          <w:p w:rsidR="00BB3555" w:rsidRPr="00A41554" w:rsidRDefault="00BB3555" w:rsidP="00BB355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B3555" w:rsidRPr="00BB3555" w:rsidRDefault="00BB3555" w:rsidP="00BB355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BB355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50,009</w:t>
            </w:r>
          </w:p>
        </w:tc>
        <w:tc>
          <w:tcPr>
            <w:tcW w:w="248" w:type="dxa"/>
          </w:tcPr>
          <w:p w:rsidR="00BB3555" w:rsidRPr="00BB3555" w:rsidRDefault="00BB3555" w:rsidP="00BB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:rsidR="00BB3555" w:rsidRPr="00BB3555" w:rsidRDefault="00BB3555" w:rsidP="00BB355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BB355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48,387</w:t>
            </w:r>
          </w:p>
        </w:tc>
        <w:tc>
          <w:tcPr>
            <w:tcW w:w="248" w:type="dxa"/>
          </w:tcPr>
          <w:p w:rsidR="00BB3555" w:rsidRPr="00BB3555" w:rsidRDefault="00BB3555" w:rsidP="00BB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:rsidR="00BB3555" w:rsidRPr="00BB3555" w:rsidRDefault="00BB3555" w:rsidP="00BB355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B35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45,417</w:t>
            </w:r>
          </w:p>
        </w:tc>
        <w:tc>
          <w:tcPr>
            <w:tcW w:w="235" w:type="dxa"/>
          </w:tcPr>
          <w:p w:rsidR="00BB3555" w:rsidRPr="00BB3555" w:rsidRDefault="00BB3555" w:rsidP="00BB3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:rsidR="00BB3555" w:rsidRPr="00BB3555" w:rsidRDefault="00BB3555" w:rsidP="00BB355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B35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43,959</w:t>
            </w:r>
          </w:p>
        </w:tc>
      </w:tr>
    </w:tbl>
    <w:p w:rsidR="009A1B36" w:rsidRPr="009A1B36" w:rsidRDefault="009A1B36" w:rsidP="00F82C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4"/>
          <w:szCs w:val="24"/>
        </w:rPr>
      </w:pPr>
    </w:p>
    <w:p w:rsidR="009A5271" w:rsidRDefault="009A5271" w:rsidP="00F82C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:rsidR="009A5271" w:rsidRDefault="009A5271" w:rsidP="00F82C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:rsidR="009A5271" w:rsidRDefault="009A5271" w:rsidP="00F82C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:rsidR="009A5271" w:rsidRDefault="009A5271" w:rsidP="00F82C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:rsidR="003B2968" w:rsidRPr="00A41554" w:rsidRDefault="00AB10D7" w:rsidP="00F82C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A4155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การเปลี่ยนแปลงในมูลค่าปัจจุบัน</w:t>
      </w:r>
      <w:r w:rsidR="00F82C68">
        <w:rPr>
          <w:rFonts w:asciiTheme="majorBidi" w:hAnsiTheme="majorBidi" w:cstheme="majorBidi" w:hint="cs"/>
          <w:i/>
          <w:iCs/>
          <w:sz w:val="30"/>
          <w:szCs w:val="30"/>
          <w:cs/>
        </w:rPr>
        <w:t>ของประมาณการหนี้สินไม่หมุนเวียน</w:t>
      </w:r>
      <w:r w:rsidRPr="00A41554">
        <w:rPr>
          <w:rFonts w:asciiTheme="majorBidi" w:hAnsiTheme="majorBidi" w:cstheme="majorBidi"/>
          <w:i/>
          <w:iCs/>
          <w:sz w:val="30"/>
          <w:szCs w:val="30"/>
          <w:cs/>
        </w:rPr>
        <w:t>ของโครงการผลประโยชน์</w:t>
      </w:r>
    </w:p>
    <w:p w:rsidR="00AB10D7" w:rsidRPr="009A1B36" w:rsidRDefault="00AB10D7" w:rsidP="009408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tbl>
      <w:tblPr>
        <w:tblW w:w="9341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3784"/>
        <w:gridCol w:w="1199"/>
        <w:gridCol w:w="273"/>
        <w:gridCol w:w="1227"/>
        <w:gridCol w:w="248"/>
        <w:gridCol w:w="1175"/>
        <w:gridCol w:w="237"/>
        <w:gridCol w:w="1198"/>
      </w:tblGrid>
      <w:tr w:rsidR="00606125" w:rsidRPr="00A41554" w:rsidTr="007912CF">
        <w:trPr>
          <w:trHeight w:val="434"/>
        </w:trPr>
        <w:tc>
          <w:tcPr>
            <w:tcW w:w="2025" w:type="pct"/>
          </w:tcPr>
          <w:p w:rsidR="00143A14" w:rsidRPr="00A41554" w:rsidRDefault="00143A14" w:rsidP="00A82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pct"/>
            <w:gridSpan w:val="3"/>
          </w:tcPr>
          <w:p w:rsidR="00143A14" w:rsidRPr="00A41554" w:rsidRDefault="00143A14" w:rsidP="00A82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</w:tcPr>
          <w:p w:rsidR="00143A14" w:rsidRPr="00A41554" w:rsidRDefault="00143A14" w:rsidP="00A82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pct"/>
            <w:gridSpan w:val="3"/>
          </w:tcPr>
          <w:p w:rsidR="00143A14" w:rsidRPr="00A41554" w:rsidRDefault="00143A14" w:rsidP="00A82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6125" w:rsidRPr="00A41554" w:rsidTr="00CE5C01">
        <w:tc>
          <w:tcPr>
            <w:tcW w:w="2025" w:type="pct"/>
          </w:tcPr>
          <w:p w:rsidR="00DA60E2" w:rsidRPr="00A41554" w:rsidRDefault="00DA60E2" w:rsidP="00DA6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:rsidR="00DA60E2" w:rsidRPr="00A41554" w:rsidRDefault="00DA60E2" w:rsidP="00DA6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E5C01" w:rsidRPr="00A4155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:rsidR="00DA60E2" w:rsidRPr="00A41554" w:rsidRDefault="00DA60E2" w:rsidP="00DA6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:rsidR="00DA60E2" w:rsidRPr="00A41554" w:rsidRDefault="00CE5C01" w:rsidP="00DA6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33" w:type="pct"/>
          </w:tcPr>
          <w:p w:rsidR="00DA60E2" w:rsidRPr="00A41554" w:rsidRDefault="00DA60E2" w:rsidP="00DA6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DA60E2" w:rsidRPr="00A41554" w:rsidRDefault="00DA60E2" w:rsidP="00DA6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E5C01" w:rsidRPr="00A4155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7" w:type="pct"/>
          </w:tcPr>
          <w:p w:rsidR="00DA60E2" w:rsidRPr="00A41554" w:rsidRDefault="00DA60E2" w:rsidP="00DA6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DA60E2" w:rsidRPr="00A41554" w:rsidRDefault="00CE5C01" w:rsidP="00DA6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CA78A6" w:rsidRPr="00A41554" w:rsidTr="00CE5C01">
        <w:tc>
          <w:tcPr>
            <w:tcW w:w="2025" w:type="pct"/>
          </w:tcPr>
          <w:p w:rsidR="00CA78A6" w:rsidRPr="00A41554" w:rsidRDefault="00CA78A6" w:rsidP="00143A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5" w:type="pct"/>
            <w:gridSpan w:val="7"/>
          </w:tcPr>
          <w:p w:rsidR="00CA78A6" w:rsidRPr="00A41554" w:rsidRDefault="00CA78A6" w:rsidP="00A82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4B57" w:rsidRPr="00A41554" w:rsidTr="00CE5C01">
        <w:tc>
          <w:tcPr>
            <w:tcW w:w="2025" w:type="pct"/>
          </w:tcPr>
          <w:p w:rsidR="00F04B57" w:rsidRPr="00A41554" w:rsidRDefault="00F04B57" w:rsidP="00F04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19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415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415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42" w:type="pct"/>
            <w:vAlign w:val="bottom"/>
          </w:tcPr>
          <w:p w:rsidR="00F04B57" w:rsidRPr="00A41554" w:rsidRDefault="00F04B57" w:rsidP="00F04B57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252" w:right="-108" w:hanging="1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:rsidR="00F04B57" w:rsidRPr="00A41554" w:rsidRDefault="00F04B57" w:rsidP="00DA60E2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:rsidR="00F04B57" w:rsidRPr="00A41554" w:rsidRDefault="00F04B57" w:rsidP="0060612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3" w:type="pct"/>
          </w:tcPr>
          <w:p w:rsidR="00F04B57" w:rsidRPr="00A41554" w:rsidRDefault="00F04B57" w:rsidP="00DA60E2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F04B57" w:rsidRPr="00A41554" w:rsidRDefault="00F04B57" w:rsidP="0060612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:rsidR="00F04B57" w:rsidRPr="00A41554" w:rsidRDefault="00F04B57" w:rsidP="00DA60E2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:rsidR="00F04B57" w:rsidRPr="00A41554" w:rsidRDefault="00F04B57" w:rsidP="0060612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2C68" w:rsidRPr="00A41554" w:rsidTr="00CE5C01">
        <w:tc>
          <w:tcPr>
            <w:tcW w:w="2025" w:type="pct"/>
          </w:tcPr>
          <w:p w:rsidR="00F82C68" w:rsidRPr="007671A3" w:rsidRDefault="00F82C68" w:rsidP="00B4242E">
            <w:pPr>
              <w:tabs>
                <w:tab w:val="clear" w:pos="227"/>
                <w:tab w:val="left" w:pos="0"/>
                <w:tab w:val="left" w:pos="44"/>
              </w:tabs>
              <w:ind w:left="206" w:hanging="162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ประมาณการหนี้สินไม่หมุนเวียนของโครงการผลประโยชน์</w:t>
            </w: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 ณ วั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นที่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42" w:type="pct"/>
            <w:vAlign w:val="bottom"/>
          </w:tcPr>
          <w:p w:rsidR="00F82C68" w:rsidRPr="007912CF" w:rsidRDefault="00F82C68" w:rsidP="00F82C6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7912C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48,387</w:t>
            </w:r>
          </w:p>
        </w:tc>
        <w:tc>
          <w:tcPr>
            <w:tcW w:w="146" w:type="pct"/>
            <w:vAlign w:val="bottom"/>
          </w:tcPr>
          <w:p w:rsidR="00F82C68" w:rsidRPr="007912CF" w:rsidRDefault="00F82C68" w:rsidP="00F82C68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:rsidR="00F82C68" w:rsidRPr="007912CF" w:rsidRDefault="00F82C68" w:rsidP="00F82C6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7912C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42,745</w:t>
            </w:r>
          </w:p>
        </w:tc>
        <w:tc>
          <w:tcPr>
            <w:tcW w:w="133" w:type="pct"/>
          </w:tcPr>
          <w:p w:rsidR="00F82C68" w:rsidRPr="007912CF" w:rsidRDefault="00F82C68" w:rsidP="00F82C68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F82C68" w:rsidRPr="007912CF" w:rsidRDefault="00F82C68" w:rsidP="00F82C6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5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12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43,959</w:t>
            </w:r>
          </w:p>
        </w:tc>
        <w:tc>
          <w:tcPr>
            <w:tcW w:w="127" w:type="pct"/>
            <w:vAlign w:val="bottom"/>
          </w:tcPr>
          <w:p w:rsidR="00F82C68" w:rsidRPr="007912CF" w:rsidRDefault="00F82C68" w:rsidP="00F82C68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:rsidR="00F82C68" w:rsidRPr="007912CF" w:rsidRDefault="00F82C68" w:rsidP="00F82C6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5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12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38,844</w:t>
            </w:r>
          </w:p>
        </w:tc>
      </w:tr>
      <w:tr w:rsidR="00F82C68" w:rsidRPr="00A41554" w:rsidTr="00CE5C01">
        <w:tc>
          <w:tcPr>
            <w:tcW w:w="2025" w:type="pct"/>
          </w:tcPr>
          <w:p w:rsidR="00F82C68" w:rsidRPr="00A41554" w:rsidRDefault="00F82C68" w:rsidP="00F8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1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</w:t>
            </w:r>
            <w:r w:rsidRPr="00A4155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นกำไรขาดทุน</w:t>
            </w:r>
          </w:p>
        </w:tc>
        <w:tc>
          <w:tcPr>
            <w:tcW w:w="642" w:type="pct"/>
            <w:vAlign w:val="bottom"/>
          </w:tcPr>
          <w:p w:rsidR="00F82C68" w:rsidRPr="007912CF" w:rsidRDefault="00F82C68" w:rsidP="00F82C6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:rsidR="00F82C68" w:rsidRPr="007912CF" w:rsidRDefault="00F82C68" w:rsidP="00F82C68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:rsidR="00F82C68" w:rsidRPr="007912CF" w:rsidRDefault="00F82C68" w:rsidP="00F82C6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3" w:type="pct"/>
          </w:tcPr>
          <w:p w:rsidR="00F82C68" w:rsidRPr="007912CF" w:rsidRDefault="00F82C68" w:rsidP="00F82C68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F82C68" w:rsidRPr="007912CF" w:rsidRDefault="00F82C68" w:rsidP="00F82C6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5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:rsidR="00F82C68" w:rsidRPr="007912CF" w:rsidRDefault="00F82C68" w:rsidP="00F82C68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:rsidR="00F82C68" w:rsidRPr="007912CF" w:rsidRDefault="00F82C68" w:rsidP="00F82C6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5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82C68" w:rsidRPr="00A41554" w:rsidTr="00CE5C01">
        <w:tc>
          <w:tcPr>
            <w:tcW w:w="2025" w:type="pct"/>
          </w:tcPr>
          <w:p w:rsidR="00F82C68" w:rsidRPr="00A41554" w:rsidRDefault="00F82C68" w:rsidP="00F8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1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642" w:type="pct"/>
            <w:vAlign w:val="bottom"/>
          </w:tcPr>
          <w:p w:rsidR="00F82C68" w:rsidRPr="007912CF" w:rsidRDefault="00F82C68" w:rsidP="00F82C6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7912CF"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  <w:t>1,187</w:t>
            </w:r>
          </w:p>
        </w:tc>
        <w:tc>
          <w:tcPr>
            <w:tcW w:w="146" w:type="pct"/>
            <w:vAlign w:val="bottom"/>
          </w:tcPr>
          <w:p w:rsidR="00F82C68" w:rsidRPr="007912CF" w:rsidRDefault="00F82C68" w:rsidP="00F82C68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:rsidR="00F82C68" w:rsidRPr="007912CF" w:rsidRDefault="00F82C68" w:rsidP="00F82C6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7912C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</w:t>
            </w:r>
            <w:r w:rsidRPr="007912CF"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  <w:t>,156</w:t>
            </w:r>
          </w:p>
        </w:tc>
        <w:tc>
          <w:tcPr>
            <w:tcW w:w="133" w:type="pct"/>
          </w:tcPr>
          <w:p w:rsidR="00F82C68" w:rsidRPr="007912CF" w:rsidRDefault="00F82C68" w:rsidP="00F82C68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F82C68" w:rsidRPr="007912CF" w:rsidRDefault="00F82C68" w:rsidP="00F82C6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5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12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1,064</w:t>
            </w:r>
          </w:p>
        </w:tc>
        <w:tc>
          <w:tcPr>
            <w:tcW w:w="127" w:type="pct"/>
            <w:vAlign w:val="bottom"/>
          </w:tcPr>
          <w:p w:rsidR="00F82C68" w:rsidRPr="007912CF" w:rsidRDefault="00F82C68" w:rsidP="00F82C68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:rsidR="00F82C68" w:rsidRPr="007912CF" w:rsidRDefault="00F82C68" w:rsidP="00F82C6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5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12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1,034</w:t>
            </w:r>
          </w:p>
        </w:tc>
      </w:tr>
      <w:tr w:rsidR="00F82C68" w:rsidRPr="00A41554" w:rsidTr="00CE5C01">
        <w:tc>
          <w:tcPr>
            <w:tcW w:w="2025" w:type="pct"/>
          </w:tcPr>
          <w:p w:rsidR="00F82C68" w:rsidRPr="00A41554" w:rsidRDefault="00F82C68" w:rsidP="00F8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192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642" w:type="pct"/>
            <w:tcBorders>
              <w:bottom w:val="single" w:sz="4" w:space="0" w:color="auto"/>
            </w:tcBorders>
            <w:vAlign w:val="bottom"/>
          </w:tcPr>
          <w:p w:rsidR="00F82C68" w:rsidRPr="007912CF" w:rsidRDefault="00F82C68" w:rsidP="00F82C6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7912C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435</w:t>
            </w:r>
          </w:p>
        </w:tc>
        <w:tc>
          <w:tcPr>
            <w:tcW w:w="146" w:type="pct"/>
            <w:vAlign w:val="bottom"/>
          </w:tcPr>
          <w:p w:rsidR="00F82C68" w:rsidRPr="007912CF" w:rsidRDefault="00F82C68" w:rsidP="00F82C68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vAlign w:val="bottom"/>
          </w:tcPr>
          <w:p w:rsidR="00F82C68" w:rsidRPr="007912CF" w:rsidRDefault="00F82C68" w:rsidP="00F82C6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7912CF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381</w:t>
            </w:r>
          </w:p>
        </w:tc>
        <w:tc>
          <w:tcPr>
            <w:tcW w:w="133" w:type="pct"/>
          </w:tcPr>
          <w:p w:rsidR="00F82C68" w:rsidRPr="007912CF" w:rsidRDefault="00F82C68" w:rsidP="00F82C68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:rsidR="00F82C68" w:rsidRPr="007912CF" w:rsidRDefault="00F82C68" w:rsidP="00F82C6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5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12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394</w:t>
            </w:r>
          </w:p>
        </w:tc>
        <w:tc>
          <w:tcPr>
            <w:tcW w:w="127" w:type="pct"/>
            <w:vAlign w:val="bottom"/>
          </w:tcPr>
          <w:p w:rsidR="00F82C68" w:rsidRPr="007912CF" w:rsidRDefault="00F82C68" w:rsidP="00F82C68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:rsidR="00F82C68" w:rsidRPr="007912CF" w:rsidRDefault="00F82C68" w:rsidP="00F82C6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15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12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345</w:t>
            </w:r>
          </w:p>
        </w:tc>
      </w:tr>
      <w:tr w:rsidR="00F82C68" w:rsidRPr="00A41554" w:rsidTr="00CE5C01">
        <w:tc>
          <w:tcPr>
            <w:tcW w:w="2025" w:type="pct"/>
          </w:tcPr>
          <w:p w:rsidR="00F82C68" w:rsidRPr="00B4242E" w:rsidRDefault="00F82C68" w:rsidP="00B4242E">
            <w:pPr>
              <w:tabs>
                <w:tab w:val="clear" w:pos="227"/>
                <w:tab w:val="left" w:pos="0"/>
                <w:tab w:val="left" w:pos="44"/>
              </w:tabs>
              <w:ind w:left="206" w:hanging="16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4242E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ประมาณการหนี้สินไม่หมุนเวียนของโครงการผลประโยชน์ </w:t>
            </w:r>
            <w:r w:rsidRPr="00B4242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ณ</w:t>
            </w:r>
            <w:r w:rsidRPr="00B424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B4242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วันที่</w:t>
            </w:r>
            <w:r w:rsidRPr="00B4242E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B424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B4242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2C68" w:rsidRPr="007912CF" w:rsidRDefault="00F82C68" w:rsidP="00F82C6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12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50,009</w:t>
            </w:r>
          </w:p>
        </w:tc>
        <w:tc>
          <w:tcPr>
            <w:tcW w:w="146" w:type="pct"/>
            <w:vAlign w:val="bottom"/>
          </w:tcPr>
          <w:p w:rsidR="00F82C68" w:rsidRPr="007912CF" w:rsidRDefault="00F82C68" w:rsidP="00F82C68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2C68" w:rsidRPr="007912CF" w:rsidRDefault="00F82C68" w:rsidP="00F82C68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12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44,282</w:t>
            </w:r>
          </w:p>
        </w:tc>
        <w:tc>
          <w:tcPr>
            <w:tcW w:w="133" w:type="pct"/>
          </w:tcPr>
          <w:p w:rsidR="00F82C68" w:rsidRPr="007912CF" w:rsidRDefault="00F82C68" w:rsidP="00F82C68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2C68" w:rsidRPr="007912CF" w:rsidRDefault="00F82C68" w:rsidP="00F82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15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12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45,417</w:t>
            </w:r>
          </w:p>
        </w:tc>
        <w:tc>
          <w:tcPr>
            <w:tcW w:w="127" w:type="pct"/>
            <w:vAlign w:val="bottom"/>
          </w:tcPr>
          <w:p w:rsidR="00F82C68" w:rsidRPr="007912CF" w:rsidRDefault="00F82C68" w:rsidP="00F82C68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82C68" w:rsidRPr="007912CF" w:rsidRDefault="00F82C68" w:rsidP="00F82C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/>
              <w:ind w:left="-115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12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40,223</w:t>
            </w:r>
          </w:p>
        </w:tc>
      </w:tr>
    </w:tbl>
    <w:p w:rsidR="00674E82" w:rsidRDefault="00674E82" w:rsidP="000D7924">
      <w:pPr>
        <w:pStyle w:val="block"/>
        <w:tabs>
          <w:tab w:val="left" w:pos="540"/>
        </w:tabs>
        <w:spacing w:after="0" w:line="240" w:lineRule="auto"/>
        <w:ind w:left="539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:rsidR="000D7924" w:rsidRPr="00A41554" w:rsidRDefault="00FB5259" w:rsidP="000D7924">
      <w:pPr>
        <w:pStyle w:val="block"/>
        <w:tabs>
          <w:tab w:val="left" w:pos="540"/>
        </w:tabs>
        <w:spacing w:after="0" w:line="240" w:lineRule="auto"/>
        <w:ind w:left="539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A41554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ข้อสมม</w:t>
      </w:r>
      <w:r w:rsidR="000D7924" w:rsidRPr="00A41554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ติหลักในการประมาณการตามหลักคณิตศาสตร์ประกันภัย ณ วัน</w:t>
      </w:r>
      <w:r w:rsidR="007536FB" w:rsidRPr="00A41554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สิ้นรอบระยะรายงาน</w:t>
      </w:r>
    </w:p>
    <w:p w:rsidR="00AB10D7" w:rsidRDefault="00AB10D7" w:rsidP="000D7924">
      <w:pPr>
        <w:pStyle w:val="block"/>
        <w:tabs>
          <w:tab w:val="left" w:pos="540"/>
        </w:tabs>
        <w:spacing w:after="0" w:line="240" w:lineRule="auto"/>
        <w:ind w:left="539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:rsidR="00566E55" w:rsidRDefault="00566E55" w:rsidP="000D7924">
      <w:pPr>
        <w:pStyle w:val="block"/>
        <w:tabs>
          <w:tab w:val="left" w:pos="540"/>
        </w:tabs>
        <w:spacing w:after="0" w:line="240" w:lineRule="auto"/>
        <w:ind w:left="539"/>
        <w:jc w:val="thaiDistribute"/>
        <w:rPr>
          <w:rFonts w:asciiTheme="majorBidi" w:hAnsiTheme="majorBidi"/>
          <w:i/>
          <w:iCs/>
          <w:sz w:val="30"/>
          <w:szCs w:val="30"/>
          <w:lang w:bidi="th-TH"/>
        </w:rPr>
      </w:pPr>
      <w:r w:rsidRPr="00566E55">
        <w:rPr>
          <w:rFonts w:asciiTheme="majorBidi" w:hAnsiTheme="majorBidi"/>
          <w:i/>
          <w:iCs/>
          <w:sz w:val="30"/>
          <w:szCs w:val="30"/>
          <w:cs/>
          <w:lang w:bidi="th-TH"/>
        </w:rPr>
        <w:t>ประมาณการหนี้สินไม่หมุนเวียนของโครงการผลประโยชน์</w:t>
      </w:r>
    </w:p>
    <w:p w:rsidR="00566E55" w:rsidRPr="00A41554" w:rsidRDefault="00566E55" w:rsidP="000D7924">
      <w:pPr>
        <w:pStyle w:val="block"/>
        <w:tabs>
          <w:tab w:val="left" w:pos="540"/>
        </w:tabs>
        <w:spacing w:after="0" w:line="240" w:lineRule="auto"/>
        <w:ind w:left="539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tbl>
      <w:tblPr>
        <w:tblW w:w="9337" w:type="dxa"/>
        <w:tblInd w:w="392" w:type="dxa"/>
        <w:tblLook w:val="00A0" w:firstRow="1" w:lastRow="0" w:firstColumn="1" w:lastColumn="0" w:noHBand="0" w:noVBand="0"/>
      </w:tblPr>
      <w:tblGrid>
        <w:gridCol w:w="4144"/>
        <w:gridCol w:w="2617"/>
        <w:gridCol w:w="252"/>
        <w:gridCol w:w="2324"/>
      </w:tblGrid>
      <w:tr w:rsidR="00575DF0" w:rsidRPr="00A41554" w:rsidTr="00606125">
        <w:tc>
          <w:tcPr>
            <w:tcW w:w="4144" w:type="dxa"/>
          </w:tcPr>
          <w:p w:rsidR="00575DF0" w:rsidRPr="00A41554" w:rsidRDefault="00575DF0" w:rsidP="00F50854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193" w:type="dxa"/>
            <w:gridSpan w:val="3"/>
          </w:tcPr>
          <w:p w:rsidR="00575DF0" w:rsidRPr="00A41554" w:rsidRDefault="00575DF0" w:rsidP="00575DF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A41554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งบการเงินรวมและ</w:t>
            </w:r>
          </w:p>
        </w:tc>
      </w:tr>
      <w:tr w:rsidR="00575DF0" w:rsidRPr="00A41554" w:rsidTr="00606125">
        <w:tc>
          <w:tcPr>
            <w:tcW w:w="4144" w:type="dxa"/>
          </w:tcPr>
          <w:p w:rsidR="00575DF0" w:rsidRPr="00A41554" w:rsidRDefault="00575DF0" w:rsidP="00F50854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193" w:type="dxa"/>
            <w:gridSpan w:val="3"/>
          </w:tcPr>
          <w:p w:rsidR="00575DF0" w:rsidRPr="00A41554" w:rsidRDefault="00575DF0" w:rsidP="00575DF0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A41554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FB5259" w:rsidRPr="00A41554" w:rsidTr="00606125">
        <w:tc>
          <w:tcPr>
            <w:tcW w:w="4144" w:type="dxa"/>
          </w:tcPr>
          <w:p w:rsidR="00FB5259" w:rsidRPr="00A41554" w:rsidRDefault="00FB5259" w:rsidP="00F50854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17" w:type="dxa"/>
          </w:tcPr>
          <w:p w:rsidR="00FB5259" w:rsidRPr="00A41554" w:rsidRDefault="0024594F" w:rsidP="00707391">
            <w:pPr>
              <w:pStyle w:val="acctfourfigures"/>
              <w:tabs>
                <w:tab w:val="clear" w:pos="765"/>
                <w:tab w:val="decimal" w:pos="103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B5259" w:rsidRPr="00A4155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FB5259" w:rsidRPr="00A415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มีนาคม </w:t>
            </w:r>
            <w:r w:rsidR="00707391" w:rsidRPr="00A4155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52" w:type="dxa"/>
          </w:tcPr>
          <w:p w:rsidR="00FB5259" w:rsidRPr="00A41554" w:rsidRDefault="00FB5259" w:rsidP="006B517A">
            <w:pPr>
              <w:pStyle w:val="acctmergecolhdg"/>
              <w:spacing w:line="240" w:lineRule="atLeast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24" w:type="dxa"/>
          </w:tcPr>
          <w:p w:rsidR="00FB5259" w:rsidRPr="00A41554" w:rsidRDefault="0024594F" w:rsidP="002B4373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B5259" w:rsidRPr="00A4155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FB5259" w:rsidRPr="00A4155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ธันวาคม </w:t>
            </w:r>
            <w:r w:rsidR="00707391" w:rsidRPr="00A41554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8142CC" w:rsidRPr="00A41554" w:rsidTr="00606125">
        <w:trPr>
          <w:trHeight w:val="442"/>
        </w:trPr>
        <w:tc>
          <w:tcPr>
            <w:tcW w:w="4144" w:type="dxa"/>
          </w:tcPr>
          <w:p w:rsidR="008142CC" w:rsidRPr="00A41554" w:rsidRDefault="008142CC" w:rsidP="00F50854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5193" w:type="dxa"/>
            <w:gridSpan w:val="3"/>
          </w:tcPr>
          <w:p w:rsidR="008142CC" w:rsidRPr="00A41554" w:rsidRDefault="008142CC" w:rsidP="002064E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A41554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7912CF" w:rsidRPr="00A41554" w:rsidTr="00606125">
        <w:tc>
          <w:tcPr>
            <w:tcW w:w="4144" w:type="dxa"/>
          </w:tcPr>
          <w:p w:rsidR="007912CF" w:rsidRPr="00A41554" w:rsidRDefault="007912CF" w:rsidP="00791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192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อัตราคิดลด* </w:t>
            </w:r>
          </w:p>
        </w:tc>
        <w:tc>
          <w:tcPr>
            <w:tcW w:w="2617" w:type="dxa"/>
          </w:tcPr>
          <w:p w:rsidR="007912CF" w:rsidRPr="007912CF" w:rsidRDefault="007912CF" w:rsidP="007912CF">
            <w:pPr>
              <w:pStyle w:val="acctmergecolhdg"/>
              <w:tabs>
                <w:tab w:val="left" w:pos="2232"/>
              </w:tabs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7912CF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3.34 - 3.55</w:t>
            </w:r>
          </w:p>
        </w:tc>
        <w:tc>
          <w:tcPr>
            <w:tcW w:w="252" w:type="dxa"/>
          </w:tcPr>
          <w:p w:rsidR="007912CF" w:rsidRPr="007912CF" w:rsidRDefault="007912CF" w:rsidP="007912CF">
            <w:pPr>
              <w:pStyle w:val="acctmergecolhdg"/>
              <w:tabs>
                <w:tab w:val="decimal" w:pos="11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 w:val="0"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324" w:type="dxa"/>
          </w:tcPr>
          <w:p w:rsidR="007912CF" w:rsidRPr="007912CF" w:rsidRDefault="007912CF" w:rsidP="007912CF">
            <w:pPr>
              <w:pStyle w:val="acctmergecolhdg"/>
              <w:tabs>
                <w:tab w:val="left" w:pos="2232"/>
              </w:tabs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7912CF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3.34 - 3.55</w:t>
            </w:r>
          </w:p>
        </w:tc>
      </w:tr>
      <w:tr w:rsidR="007912CF" w:rsidRPr="00A41554" w:rsidTr="00606125">
        <w:tc>
          <w:tcPr>
            <w:tcW w:w="4144" w:type="dxa"/>
          </w:tcPr>
          <w:p w:rsidR="007912CF" w:rsidRPr="00A41554" w:rsidRDefault="007912CF" w:rsidP="00791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192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617" w:type="dxa"/>
          </w:tcPr>
          <w:p w:rsidR="007912CF" w:rsidRPr="007912CF" w:rsidRDefault="007912CF" w:rsidP="007912CF">
            <w:pPr>
              <w:pStyle w:val="acctmergecolhdg"/>
              <w:tabs>
                <w:tab w:val="left" w:pos="2124"/>
              </w:tabs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7912CF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     </w:t>
            </w:r>
            <w:r w:rsidRPr="007912CF"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  <w:t xml:space="preserve">       </w:t>
            </w:r>
            <w:r w:rsidRPr="007912CF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    4.00 - 7.00</w:t>
            </w:r>
          </w:p>
        </w:tc>
        <w:tc>
          <w:tcPr>
            <w:tcW w:w="252" w:type="dxa"/>
          </w:tcPr>
          <w:p w:rsidR="007912CF" w:rsidRPr="007912CF" w:rsidRDefault="007912CF" w:rsidP="007912CF">
            <w:pPr>
              <w:pStyle w:val="acctmergecolhdg"/>
              <w:tabs>
                <w:tab w:val="decimal" w:pos="115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 w:val="0"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324" w:type="dxa"/>
          </w:tcPr>
          <w:p w:rsidR="007912CF" w:rsidRPr="007912CF" w:rsidRDefault="007912CF" w:rsidP="007912CF">
            <w:pPr>
              <w:pStyle w:val="acctmergecolhdg"/>
              <w:tabs>
                <w:tab w:val="left" w:pos="2124"/>
              </w:tabs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7912CF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     </w:t>
            </w:r>
            <w:r w:rsidRPr="007912CF"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  <w:t xml:space="preserve">       </w:t>
            </w:r>
            <w:r w:rsidRPr="007912CF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    4.00 - 7.00</w:t>
            </w:r>
          </w:p>
        </w:tc>
      </w:tr>
      <w:tr w:rsidR="007912CF" w:rsidRPr="00A41554" w:rsidTr="00606125">
        <w:tc>
          <w:tcPr>
            <w:tcW w:w="4144" w:type="dxa"/>
          </w:tcPr>
          <w:p w:rsidR="007912CF" w:rsidRPr="00A41554" w:rsidRDefault="007912CF" w:rsidP="00791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1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อัตราการหมุนเวียนพนักงาน</w:t>
            </w:r>
            <w:r w:rsidRPr="00A41554">
              <w:rPr>
                <w:rFonts w:asciiTheme="majorBidi" w:hAnsiTheme="majorBidi" w:cstheme="majorBidi"/>
                <w:sz w:val="30"/>
                <w:szCs w:val="30"/>
              </w:rPr>
              <w:t>*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*</w:t>
            </w:r>
          </w:p>
        </w:tc>
        <w:tc>
          <w:tcPr>
            <w:tcW w:w="2617" w:type="dxa"/>
          </w:tcPr>
          <w:p w:rsidR="007912CF" w:rsidRPr="007912CF" w:rsidRDefault="007912CF" w:rsidP="007912CF">
            <w:pPr>
              <w:pStyle w:val="acctmergecolhdg"/>
              <w:tabs>
                <w:tab w:val="left" w:pos="2124"/>
              </w:tabs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7912CF"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  <w:t xml:space="preserve">   </w:t>
            </w:r>
            <w:r w:rsidRPr="007912CF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     </w:t>
            </w:r>
            <w:r w:rsidRPr="007912CF"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  <w:t xml:space="preserve">   </w:t>
            </w:r>
            <w:r w:rsidRPr="007912CF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1.00 - 15.00</w:t>
            </w:r>
          </w:p>
        </w:tc>
        <w:tc>
          <w:tcPr>
            <w:tcW w:w="252" w:type="dxa"/>
          </w:tcPr>
          <w:p w:rsidR="007912CF" w:rsidRPr="007912CF" w:rsidRDefault="007912CF" w:rsidP="007912CF">
            <w:pPr>
              <w:pStyle w:val="acctmergecolhdg"/>
              <w:spacing w:line="240" w:lineRule="atLeast"/>
              <w:ind w:left="-108"/>
              <w:jc w:val="left"/>
              <w:rPr>
                <w:rFonts w:asciiTheme="majorBidi" w:hAnsiTheme="majorBidi" w:cstheme="majorBidi"/>
                <w:b w:val="0"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324" w:type="dxa"/>
          </w:tcPr>
          <w:p w:rsidR="007912CF" w:rsidRPr="007912CF" w:rsidRDefault="007912CF" w:rsidP="007912CF">
            <w:pPr>
              <w:pStyle w:val="acctmergecolhdg"/>
              <w:tabs>
                <w:tab w:val="left" w:pos="2124"/>
              </w:tabs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7912CF"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  <w:t xml:space="preserve">   </w:t>
            </w:r>
            <w:r w:rsidRPr="007912CF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     </w:t>
            </w:r>
            <w:r w:rsidRPr="007912CF"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  <w:t xml:space="preserve">   </w:t>
            </w:r>
            <w:r w:rsidRPr="007912CF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1.00 - 15.00</w:t>
            </w:r>
          </w:p>
        </w:tc>
      </w:tr>
      <w:tr w:rsidR="007912CF" w:rsidRPr="00A41554" w:rsidTr="00606125">
        <w:tc>
          <w:tcPr>
            <w:tcW w:w="4144" w:type="dxa"/>
          </w:tcPr>
          <w:p w:rsidR="007912CF" w:rsidRPr="00A41554" w:rsidRDefault="007912CF" w:rsidP="00791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1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อัตรามรณะ</w:t>
            </w:r>
            <w:r w:rsidRPr="00A41554">
              <w:rPr>
                <w:rFonts w:asciiTheme="majorBidi" w:hAnsiTheme="majorBidi" w:cstheme="majorBidi"/>
                <w:sz w:val="30"/>
                <w:szCs w:val="30"/>
              </w:rPr>
              <w:t>**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*</w:t>
            </w:r>
          </w:p>
        </w:tc>
        <w:tc>
          <w:tcPr>
            <w:tcW w:w="2617" w:type="dxa"/>
          </w:tcPr>
          <w:p w:rsidR="007912CF" w:rsidRPr="007912CF" w:rsidRDefault="007912CF" w:rsidP="007912CF">
            <w:pPr>
              <w:pStyle w:val="acctmergecolhdg"/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912CF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25.00 </w:t>
            </w:r>
            <w:r w:rsidRPr="007912C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ของ</w:t>
            </w:r>
            <w:r w:rsidRPr="007912CF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TMO2008</w:t>
            </w:r>
          </w:p>
        </w:tc>
        <w:tc>
          <w:tcPr>
            <w:tcW w:w="252" w:type="dxa"/>
          </w:tcPr>
          <w:p w:rsidR="007912CF" w:rsidRPr="007912CF" w:rsidRDefault="007912CF" w:rsidP="007912CF">
            <w:pPr>
              <w:pStyle w:val="acctmergecolhdg"/>
              <w:spacing w:line="240" w:lineRule="atLeast"/>
              <w:ind w:left="-108"/>
              <w:jc w:val="left"/>
              <w:rPr>
                <w:rFonts w:asciiTheme="majorBidi" w:hAnsiTheme="majorBidi" w:cstheme="majorBidi"/>
                <w:b w:val="0"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324" w:type="dxa"/>
          </w:tcPr>
          <w:p w:rsidR="007912CF" w:rsidRPr="007912CF" w:rsidRDefault="007912CF" w:rsidP="007912CF">
            <w:pPr>
              <w:pStyle w:val="acctmergecolhdg"/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912CF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25.00 </w:t>
            </w:r>
            <w:r w:rsidRPr="007912C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ของ</w:t>
            </w:r>
            <w:r w:rsidRPr="007912CF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TMO2008</w:t>
            </w:r>
          </w:p>
        </w:tc>
      </w:tr>
    </w:tbl>
    <w:p w:rsidR="00F04B57" w:rsidRPr="00A41554" w:rsidRDefault="00F04B57" w:rsidP="00F04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:rsidR="00586787" w:rsidRPr="009C2CA2" w:rsidRDefault="00F04B57" w:rsidP="00F04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4"/>
          <w:szCs w:val="24"/>
        </w:rPr>
      </w:pPr>
      <w:r w:rsidRPr="009C2CA2">
        <w:rPr>
          <w:rFonts w:asciiTheme="majorBidi" w:hAnsiTheme="majorBidi" w:cstheme="majorBidi"/>
          <w:sz w:val="24"/>
          <w:szCs w:val="24"/>
        </w:rPr>
        <w:t>*</w:t>
      </w:r>
      <w:r w:rsidRPr="009C2CA2">
        <w:rPr>
          <w:rFonts w:asciiTheme="majorBidi" w:hAnsiTheme="majorBidi" w:cstheme="majorBidi"/>
          <w:sz w:val="24"/>
          <w:szCs w:val="24"/>
          <w:cs/>
        </w:rPr>
        <w:t xml:space="preserve">      อัตราผลตอบแทนในท้องตลาดของพันธบัตรรัฐบาลสำหรับเงินชดเชยตามกฎหมายแรงงาน</w:t>
      </w:r>
    </w:p>
    <w:p w:rsidR="00E370E5" w:rsidRPr="009C2CA2" w:rsidRDefault="00E370E5" w:rsidP="007A1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24"/>
          <w:szCs w:val="24"/>
        </w:rPr>
      </w:pPr>
      <w:r w:rsidRPr="009C2CA2">
        <w:rPr>
          <w:rFonts w:asciiTheme="majorBidi" w:hAnsiTheme="majorBidi" w:cstheme="majorBidi"/>
          <w:sz w:val="24"/>
          <w:szCs w:val="24"/>
        </w:rPr>
        <w:t>*</w:t>
      </w:r>
      <w:r w:rsidR="00F04B57" w:rsidRPr="009C2CA2">
        <w:rPr>
          <w:rFonts w:asciiTheme="majorBidi" w:hAnsiTheme="majorBidi" w:cstheme="majorBidi"/>
          <w:sz w:val="24"/>
          <w:szCs w:val="24"/>
          <w:cs/>
        </w:rPr>
        <w:t>*</w:t>
      </w:r>
      <w:r w:rsidR="00202158" w:rsidRPr="009C2CA2">
        <w:rPr>
          <w:rFonts w:asciiTheme="majorBidi" w:hAnsiTheme="majorBidi" w:cstheme="majorBidi"/>
          <w:sz w:val="24"/>
          <w:szCs w:val="24"/>
          <w:cs/>
        </w:rPr>
        <w:t xml:space="preserve">    </w:t>
      </w:r>
      <w:r w:rsidRPr="009C2CA2">
        <w:rPr>
          <w:rFonts w:asciiTheme="majorBidi" w:hAnsiTheme="majorBidi" w:cstheme="majorBidi"/>
          <w:sz w:val="24"/>
          <w:szCs w:val="24"/>
          <w:cs/>
        </w:rPr>
        <w:t>ขึ้นอยู่กับระยะเวลาการทำงานของพนักงาน</w:t>
      </w:r>
    </w:p>
    <w:p w:rsidR="001D74E1" w:rsidRPr="00A41554" w:rsidRDefault="007A1E04" w:rsidP="007A1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ind w:left="540"/>
        <w:rPr>
          <w:rFonts w:asciiTheme="majorBidi" w:hAnsiTheme="majorBidi" w:cstheme="majorBidi"/>
          <w:sz w:val="30"/>
          <w:szCs w:val="30"/>
        </w:rPr>
      </w:pPr>
      <w:r w:rsidRPr="009C2CA2">
        <w:rPr>
          <w:rFonts w:asciiTheme="majorBidi" w:hAnsiTheme="majorBidi" w:cstheme="majorBidi"/>
          <w:sz w:val="24"/>
          <w:szCs w:val="24"/>
        </w:rPr>
        <w:t>**</w:t>
      </w:r>
      <w:proofErr w:type="gramStart"/>
      <w:r w:rsidR="00F04B57" w:rsidRPr="009C2CA2">
        <w:rPr>
          <w:rFonts w:asciiTheme="majorBidi" w:hAnsiTheme="majorBidi" w:cstheme="majorBidi"/>
          <w:sz w:val="24"/>
          <w:szCs w:val="24"/>
          <w:cs/>
        </w:rPr>
        <w:t>*</w:t>
      </w:r>
      <w:r w:rsidRPr="009C2CA2">
        <w:rPr>
          <w:rFonts w:asciiTheme="majorBidi" w:hAnsiTheme="majorBidi" w:cstheme="majorBidi"/>
          <w:sz w:val="24"/>
          <w:szCs w:val="24"/>
        </w:rPr>
        <w:t xml:space="preserve">  </w:t>
      </w:r>
      <w:r w:rsidR="001D74E1" w:rsidRPr="009C2CA2">
        <w:rPr>
          <w:rFonts w:asciiTheme="majorBidi" w:hAnsiTheme="majorBidi" w:cstheme="majorBidi"/>
          <w:sz w:val="24"/>
          <w:szCs w:val="24"/>
          <w:cs/>
        </w:rPr>
        <w:t>อ้างอิงตามตารางมรณะไทย</w:t>
      </w:r>
      <w:proofErr w:type="gramEnd"/>
      <w:r w:rsidR="001D74E1" w:rsidRPr="009C2CA2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1D74E1" w:rsidRPr="009C2CA2">
        <w:rPr>
          <w:rFonts w:asciiTheme="majorBidi" w:hAnsiTheme="majorBidi" w:cstheme="majorBidi"/>
          <w:sz w:val="24"/>
          <w:szCs w:val="24"/>
        </w:rPr>
        <w:t xml:space="preserve">2551 </w:t>
      </w:r>
      <w:r w:rsidR="001D74E1" w:rsidRPr="009C2CA2">
        <w:rPr>
          <w:rFonts w:asciiTheme="majorBidi" w:hAnsiTheme="majorBidi" w:cstheme="majorBidi"/>
          <w:sz w:val="24"/>
          <w:szCs w:val="24"/>
          <w:cs/>
        </w:rPr>
        <w:t>ประเภทสามัญ (</w:t>
      </w:r>
      <w:r w:rsidR="001D74E1" w:rsidRPr="009C2CA2">
        <w:rPr>
          <w:rFonts w:asciiTheme="majorBidi" w:hAnsiTheme="majorBidi" w:cstheme="majorBidi"/>
          <w:sz w:val="24"/>
          <w:szCs w:val="24"/>
        </w:rPr>
        <w:t xml:space="preserve">TMO2008: </w:t>
      </w:r>
      <w:r w:rsidRPr="009C2CA2">
        <w:rPr>
          <w:rFonts w:asciiTheme="majorBidi" w:hAnsiTheme="majorBidi" w:cstheme="majorBidi"/>
          <w:sz w:val="24"/>
          <w:szCs w:val="24"/>
        </w:rPr>
        <w:t xml:space="preserve">Thai Mortality Ordinary </w:t>
      </w:r>
      <w:r w:rsidR="001D74E1" w:rsidRPr="009C2CA2">
        <w:rPr>
          <w:rFonts w:asciiTheme="majorBidi" w:hAnsiTheme="majorBidi" w:cstheme="majorBidi"/>
          <w:sz w:val="24"/>
          <w:szCs w:val="24"/>
        </w:rPr>
        <w:t xml:space="preserve">Table </w:t>
      </w:r>
      <w:r w:rsidR="00FB5259" w:rsidRPr="009C2CA2">
        <w:rPr>
          <w:rFonts w:asciiTheme="majorBidi" w:hAnsiTheme="majorBidi" w:cstheme="majorBidi"/>
          <w:sz w:val="24"/>
          <w:szCs w:val="24"/>
        </w:rPr>
        <w:t xml:space="preserve">of </w:t>
      </w:r>
      <w:r w:rsidR="001D74E1" w:rsidRPr="009C2CA2">
        <w:rPr>
          <w:rFonts w:asciiTheme="majorBidi" w:hAnsiTheme="majorBidi" w:cstheme="majorBidi"/>
          <w:sz w:val="24"/>
          <w:szCs w:val="24"/>
        </w:rPr>
        <w:t>2008)</w:t>
      </w:r>
    </w:p>
    <w:p w:rsidR="00A41554" w:rsidRDefault="00A41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:rsidR="009A5271" w:rsidRDefault="009A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</w:pPr>
    </w:p>
    <w:p w:rsidR="00661CC0" w:rsidRPr="00A41554" w:rsidRDefault="00661CC0" w:rsidP="00837A3D">
      <w:pPr>
        <w:pStyle w:val="index"/>
        <w:numPr>
          <w:ilvl w:val="0"/>
          <w:numId w:val="18"/>
        </w:numPr>
        <w:tabs>
          <w:tab w:val="clear" w:pos="340"/>
        </w:tabs>
        <w:spacing w:after="0" w:line="38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A4155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ข้อมูลตามส่วนงาน</w:t>
      </w:r>
      <w:r w:rsidR="006B1F88" w:rsidRPr="00A4155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ธุรกิจ</w:t>
      </w:r>
    </w:p>
    <w:p w:rsidR="00C70F92" w:rsidRPr="00A41554" w:rsidRDefault="00C70F92" w:rsidP="00962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:rsidR="0040366F" w:rsidRPr="00A41554" w:rsidRDefault="009F206F" w:rsidP="004036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41554">
        <w:rPr>
          <w:rFonts w:asciiTheme="majorBidi" w:hAnsiTheme="majorBidi" w:cstheme="majorBidi"/>
          <w:b/>
          <w:spacing w:val="4"/>
          <w:sz w:val="30"/>
          <w:szCs w:val="30"/>
          <w:cs/>
        </w:rPr>
        <w:t>กลุ่มบริษัทดำเนินกิจการในส่วนงานเดียว คือ ธุรกิจผลิตและจำหน่ายอิฐมวลเบา แผ่นผนังพื้นคอนกรีตมวลเบา</w:t>
      </w:r>
      <w:r w:rsidRPr="00A41554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A41554">
        <w:rPr>
          <w:rFonts w:asciiTheme="majorBidi" w:hAnsiTheme="majorBidi" w:cstheme="majorBidi"/>
          <w:b/>
          <w:spacing w:val="4"/>
          <w:sz w:val="30"/>
          <w:szCs w:val="30"/>
          <w:cs/>
        </w:rPr>
        <w:t>และคานทับหลังมวลเบา</w:t>
      </w:r>
      <w:r w:rsidRPr="00A41554">
        <w:rPr>
          <w:rFonts w:asciiTheme="majorBidi" w:hAnsiTheme="majorBidi" w:cstheme="majorBidi"/>
          <w:b/>
          <w:spacing w:val="4"/>
          <w:sz w:val="30"/>
          <w:szCs w:val="30"/>
        </w:rPr>
        <w:t xml:space="preserve"> </w:t>
      </w:r>
      <w:r w:rsidRPr="00A41554">
        <w:rPr>
          <w:rFonts w:asciiTheme="majorBidi" w:hAnsiTheme="majorBidi" w:cstheme="majorBidi"/>
          <w:b/>
          <w:spacing w:val="4"/>
          <w:sz w:val="30"/>
          <w:szCs w:val="30"/>
          <w:cs/>
        </w:rPr>
        <w:t>ซึ่งมีลักษณะเชิงเศรษฐกิจและผลิตภัณฑ์คล้ายคลึงกัน ดังนั้นฝ่ายบริหารจึงพิจารณาว่า</w:t>
      </w:r>
      <w:r w:rsidRPr="00A41554">
        <w:rPr>
          <w:rFonts w:asciiTheme="majorBidi" w:hAnsiTheme="majorBidi" w:cstheme="majorBidi"/>
          <w:b/>
          <w:sz w:val="30"/>
          <w:szCs w:val="30"/>
          <w:cs/>
        </w:rPr>
        <w:t>กลุ่มบริษัทมีส่วนงานธุรกิจที่รายงานเพียงส่วนงานเดียว</w:t>
      </w:r>
    </w:p>
    <w:p w:rsidR="002072C1" w:rsidRPr="00A41554" w:rsidRDefault="002072C1" w:rsidP="00207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  <w:highlight w:val="yellow"/>
        </w:rPr>
      </w:pPr>
    </w:p>
    <w:p w:rsidR="00492A47" w:rsidRPr="00A41554" w:rsidRDefault="00F63066" w:rsidP="00837A3D">
      <w:pPr>
        <w:pStyle w:val="index"/>
        <w:numPr>
          <w:ilvl w:val="0"/>
          <w:numId w:val="18"/>
        </w:numPr>
        <w:tabs>
          <w:tab w:val="clear" w:pos="340"/>
        </w:tabs>
        <w:spacing w:after="0" w:line="38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 xml:space="preserve">กำไร </w:t>
      </w:r>
      <w:r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(</w:t>
      </w:r>
      <w:r w:rsidR="007F70C2" w:rsidRPr="00A4155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ขาดทุน</w:t>
      </w:r>
      <w:r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) </w:t>
      </w:r>
      <w:r w:rsidR="00492A47" w:rsidRPr="00A4155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ต่อหุ้น</w:t>
      </w:r>
      <w:r w:rsidR="00664EC5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ขั้นพื้นฐาน</w:t>
      </w:r>
    </w:p>
    <w:p w:rsidR="00A41554" w:rsidRDefault="00A41554" w:rsidP="007F7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:rsidR="0025511F" w:rsidRDefault="00664EC5" w:rsidP="007F7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664EC5">
        <w:rPr>
          <w:rFonts w:asciiTheme="majorBidi" w:hAnsiTheme="majorBidi"/>
          <w:spacing w:val="-4"/>
          <w:sz w:val="30"/>
          <w:szCs w:val="30"/>
          <w:cs/>
        </w:rPr>
        <w:t xml:space="preserve">กำไร (ขาดทุน) </w:t>
      </w:r>
      <w:r w:rsidR="001E536A" w:rsidRPr="00A41554">
        <w:rPr>
          <w:rFonts w:asciiTheme="majorBidi" w:hAnsiTheme="majorBidi" w:cstheme="majorBidi"/>
          <w:spacing w:val="-4"/>
          <w:sz w:val="30"/>
          <w:szCs w:val="30"/>
          <w:cs/>
        </w:rPr>
        <w:t>ต่อหุ้น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ขั้นพื้นฐาน</w:t>
      </w:r>
      <w:r w:rsidR="001E536A" w:rsidRPr="00A41554">
        <w:rPr>
          <w:rFonts w:asciiTheme="majorBidi" w:hAnsiTheme="majorBidi" w:cstheme="majorBidi"/>
          <w:spacing w:val="-4"/>
          <w:sz w:val="30"/>
          <w:szCs w:val="30"/>
          <w:cs/>
        </w:rPr>
        <w:t>สำหรับงวด</w:t>
      </w:r>
      <w:r w:rsidR="0025511F" w:rsidRPr="00A41554">
        <w:rPr>
          <w:rFonts w:asciiTheme="majorBidi" w:hAnsiTheme="majorBidi" w:cstheme="majorBidi"/>
          <w:spacing w:val="-4"/>
          <w:sz w:val="30"/>
          <w:szCs w:val="30"/>
          <w:cs/>
        </w:rPr>
        <w:t>สามเดือน</w:t>
      </w:r>
      <w:r w:rsidR="001E536A" w:rsidRPr="00A41554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24594F" w:rsidRPr="00A41554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CE48CC" w:rsidRPr="00A41554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1A56AD" w:rsidRPr="00A4155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CE48CC" w:rsidRPr="00A41554">
        <w:rPr>
          <w:rFonts w:asciiTheme="majorBidi" w:hAnsiTheme="majorBidi" w:cstheme="majorBidi"/>
          <w:spacing w:val="-4"/>
          <w:sz w:val="30"/>
          <w:szCs w:val="30"/>
          <w:cs/>
        </w:rPr>
        <w:t>มีนาคม</w:t>
      </w:r>
      <w:r w:rsidR="001E536A" w:rsidRPr="00A4155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คำนวณจาก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กำไร </w:t>
      </w:r>
      <w:r>
        <w:rPr>
          <w:rFonts w:asciiTheme="majorBidi" w:hAnsiTheme="majorBidi" w:cstheme="majorBidi"/>
          <w:spacing w:val="-4"/>
          <w:sz w:val="30"/>
          <w:szCs w:val="30"/>
        </w:rPr>
        <w:t>(</w:t>
      </w:r>
      <w:r w:rsidR="007F70C2" w:rsidRPr="00A41554">
        <w:rPr>
          <w:rFonts w:asciiTheme="majorBidi" w:hAnsiTheme="majorBidi" w:cstheme="majorBidi"/>
          <w:spacing w:val="-4"/>
          <w:sz w:val="30"/>
          <w:szCs w:val="30"/>
          <w:cs/>
        </w:rPr>
        <w:t>ขาดทุน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) </w:t>
      </w:r>
      <w:r w:rsidR="008F7916" w:rsidRPr="00A41554">
        <w:rPr>
          <w:rFonts w:asciiTheme="majorBidi" w:hAnsiTheme="majorBidi" w:cstheme="majorBidi"/>
          <w:spacing w:val="-4"/>
          <w:sz w:val="30"/>
          <w:szCs w:val="30"/>
          <w:cs/>
        </w:rPr>
        <w:t>สำหรับงวด</w:t>
      </w:r>
      <w:r w:rsidR="00D46277" w:rsidRPr="00773E98">
        <w:rPr>
          <w:rFonts w:asciiTheme="majorBidi" w:hAnsiTheme="majorBidi" w:cstheme="majorBidi"/>
          <w:spacing w:val="-4"/>
          <w:sz w:val="30"/>
          <w:szCs w:val="30"/>
          <w:cs/>
        </w:rPr>
        <w:t>ส่วน</w:t>
      </w:r>
      <w:r w:rsidR="001E536A" w:rsidRPr="00773E98">
        <w:rPr>
          <w:rFonts w:asciiTheme="majorBidi" w:hAnsiTheme="majorBidi" w:cstheme="majorBidi"/>
          <w:spacing w:val="-4"/>
          <w:sz w:val="30"/>
          <w:szCs w:val="30"/>
          <w:cs/>
        </w:rPr>
        <w:t>ที่เป็น</w:t>
      </w:r>
      <w:r w:rsidR="00111C40" w:rsidRPr="00773E98">
        <w:rPr>
          <w:rFonts w:asciiTheme="majorBidi" w:hAnsiTheme="majorBidi" w:cstheme="majorBidi"/>
          <w:spacing w:val="-4"/>
          <w:sz w:val="30"/>
          <w:szCs w:val="30"/>
          <w:cs/>
        </w:rPr>
        <w:t>ของผู้ถือหุ้น</w:t>
      </w:r>
      <w:r w:rsidR="00CF1D9A" w:rsidRPr="00773E98">
        <w:rPr>
          <w:rFonts w:asciiTheme="majorBidi" w:hAnsiTheme="majorBidi" w:cstheme="majorBidi"/>
          <w:spacing w:val="-4"/>
          <w:sz w:val="30"/>
          <w:szCs w:val="30"/>
          <w:cs/>
        </w:rPr>
        <w:t>สามัญ</w:t>
      </w:r>
      <w:r w:rsidR="00111C40" w:rsidRPr="00773E98">
        <w:rPr>
          <w:rFonts w:asciiTheme="majorBidi" w:hAnsiTheme="majorBidi" w:cstheme="majorBidi"/>
          <w:spacing w:val="-4"/>
          <w:sz w:val="30"/>
          <w:szCs w:val="30"/>
          <w:cs/>
        </w:rPr>
        <w:t>บ</w:t>
      </w:r>
      <w:r w:rsidR="001037FC" w:rsidRPr="00773E98">
        <w:rPr>
          <w:rFonts w:asciiTheme="majorBidi" w:hAnsiTheme="majorBidi" w:cstheme="majorBidi"/>
          <w:spacing w:val="-4"/>
          <w:sz w:val="30"/>
          <w:szCs w:val="30"/>
          <w:cs/>
        </w:rPr>
        <w:t>ริษัท</w:t>
      </w:r>
      <w:r w:rsidR="00111C40" w:rsidRPr="00773E98">
        <w:rPr>
          <w:rFonts w:asciiTheme="majorBidi" w:hAnsiTheme="majorBidi" w:cstheme="majorBidi"/>
          <w:spacing w:val="-4"/>
          <w:sz w:val="30"/>
          <w:szCs w:val="30"/>
          <w:cs/>
        </w:rPr>
        <w:t>ใหญ่</w:t>
      </w:r>
      <w:r w:rsidR="00D46277" w:rsidRPr="00773E9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E536A" w:rsidRPr="00773E98">
        <w:rPr>
          <w:rFonts w:asciiTheme="majorBidi" w:hAnsiTheme="majorBidi" w:cstheme="majorBidi"/>
          <w:spacing w:val="-4"/>
          <w:sz w:val="30"/>
          <w:szCs w:val="30"/>
          <w:cs/>
        </w:rPr>
        <w:t>และจำนวนหุ้นสามัญ</w:t>
      </w:r>
      <w:r w:rsidR="006562AD" w:rsidRPr="00773E98">
        <w:rPr>
          <w:rFonts w:asciiTheme="majorBidi" w:hAnsiTheme="majorBidi" w:cstheme="majorBidi"/>
          <w:spacing w:val="-4"/>
          <w:sz w:val="30"/>
          <w:szCs w:val="30"/>
          <w:cs/>
        </w:rPr>
        <w:t>ถัวเฉลี่ยถ่วงน้ำหนัก</w:t>
      </w:r>
      <w:r w:rsidR="001E536A" w:rsidRPr="00773E98">
        <w:rPr>
          <w:rFonts w:asciiTheme="majorBidi" w:hAnsiTheme="majorBidi" w:cstheme="majorBidi"/>
          <w:spacing w:val="-4"/>
          <w:sz w:val="30"/>
          <w:szCs w:val="30"/>
          <w:cs/>
        </w:rPr>
        <w:t>ที่ออกจำหน่ายแล้วระหว่างงวด</w:t>
      </w:r>
      <w:r w:rsidR="001E536A" w:rsidRPr="00A41554">
        <w:rPr>
          <w:rFonts w:asciiTheme="majorBidi" w:hAnsiTheme="majorBidi" w:cstheme="majorBidi"/>
          <w:spacing w:val="4"/>
          <w:sz w:val="30"/>
          <w:szCs w:val="30"/>
          <w:cs/>
        </w:rPr>
        <w:t xml:space="preserve"> โดยแสดงการคำนวณดังนี้</w:t>
      </w:r>
    </w:p>
    <w:p w:rsidR="00A41554" w:rsidRPr="00A41554" w:rsidRDefault="00A41554" w:rsidP="007F7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tbl>
      <w:tblPr>
        <w:tblW w:w="92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37"/>
        <w:gridCol w:w="1136"/>
        <w:gridCol w:w="236"/>
        <w:gridCol w:w="1082"/>
        <w:gridCol w:w="237"/>
        <w:gridCol w:w="1106"/>
        <w:gridCol w:w="245"/>
        <w:gridCol w:w="1125"/>
      </w:tblGrid>
      <w:tr w:rsidR="00D37342" w:rsidRPr="00A41554" w:rsidTr="006A7EC3">
        <w:trPr>
          <w:trHeight w:val="434"/>
        </w:trPr>
        <w:tc>
          <w:tcPr>
            <w:tcW w:w="2193" w:type="pct"/>
          </w:tcPr>
          <w:p w:rsidR="00F62BE8" w:rsidRPr="00A41554" w:rsidRDefault="00F62BE8" w:rsidP="00A82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pct"/>
            <w:gridSpan w:val="3"/>
          </w:tcPr>
          <w:p w:rsidR="00F62BE8" w:rsidRPr="00A41554" w:rsidRDefault="00F62BE8" w:rsidP="00A82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:rsidR="00F62BE8" w:rsidRPr="00A41554" w:rsidRDefault="00F62BE8" w:rsidP="00A82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pct"/>
            <w:gridSpan w:val="3"/>
          </w:tcPr>
          <w:p w:rsidR="00F62BE8" w:rsidRPr="00A41554" w:rsidRDefault="00F62BE8" w:rsidP="00A82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6DA4" w:rsidRPr="00A41554" w:rsidTr="006A7EC3">
        <w:tc>
          <w:tcPr>
            <w:tcW w:w="2193" w:type="pct"/>
          </w:tcPr>
          <w:p w:rsidR="00DE5251" w:rsidRPr="00A41554" w:rsidRDefault="00DE5251" w:rsidP="00DE5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:rsidR="00DE5251" w:rsidRPr="00A41554" w:rsidRDefault="00DE5251" w:rsidP="00DE5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E5C01" w:rsidRPr="00A4155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8" w:type="pct"/>
          </w:tcPr>
          <w:p w:rsidR="00DE5251" w:rsidRPr="00A41554" w:rsidRDefault="00DE5251" w:rsidP="00DE5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:rsidR="00DE5251" w:rsidRPr="00A41554" w:rsidRDefault="00CE5C01" w:rsidP="00DE5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29" w:type="pct"/>
          </w:tcPr>
          <w:p w:rsidR="00DE5251" w:rsidRPr="00A41554" w:rsidRDefault="00DE5251" w:rsidP="00DE5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DE5251" w:rsidRPr="00A41554" w:rsidRDefault="00DE5251" w:rsidP="00DE5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E5C01" w:rsidRPr="00A4155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3" w:type="pct"/>
          </w:tcPr>
          <w:p w:rsidR="00DE5251" w:rsidRPr="00A41554" w:rsidRDefault="00DE5251" w:rsidP="00DE5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:rsidR="00DE5251" w:rsidRPr="00A41554" w:rsidRDefault="00CE5C01" w:rsidP="00DE5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F62BE8" w:rsidRPr="00A41554" w:rsidTr="006A7EC3">
        <w:tc>
          <w:tcPr>
            <w:tcW w:w="2193" w:type="pct"/>
          </w:tcPr>
          <w:p w:rsidR="00F62BE8" w:rsidRPr="00A41554" w:rsidRDefault="00F62BE8" w:rsidP="00A82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7" w:type="pct"/>
            <w:gridSpan w:val="7"/>
          </w:tcPr>
          <w:p w:rsidR="00F62BE8" w:rsidRPr="00A41554" w:rsidRDefault="00F62BE8" w:rsidP="00A82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A4155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A415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9F6DA4" w:rsidRPr="00A41554" w:rsidTr="006A7EC3">
        <w:tc>
          <w:tcPr>
            <w:tcW w:w="2193" w:type="pct"/>
          </w:tcPr>
          <w:p w:rsidR="00F62BE8" w:rsidRPr="00A41554" w:rsidRDefault="00F62BE8" w:rsidP="00A8250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A4155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="0024594F" w:rsidRPr="00A4155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</w:t>
            </w:r>
            <w:r w:rsidRPr="00A4155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1 </w:t>
            </w:r>
            <w:r w:rsidRPr="00A4155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17" w:type="pct"/>
            <w:vAlign w:val="bottom"/>
          </w:tcPr>
          <w:p w:rsidR="00F62BE8" w:rsidRPr="00A41554" w:rsidRDefault="00F62BE8" w:rsidP="00A82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F62BE8" w:rsidRPr="00A41554" w:rsidRDefault="00F62BE8" w:rsidP="00A8250C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:rsidR="00F62BE8" w:rsidRPr="00A41554" w:rsidRDefault="00F62BE8" w:rsidP="00A82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:rsidR="00F62BE8" w:rsidRPr="00A41554" w:rsidRDefault="00F62BE8" w:rsidP="00A8250C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:rsidR="00F62BE8" w:rsidRPr="00A41554" w:rsidRDefault="00F62BE8" w:rsidP="00A82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  <w:vAlign w:val="bottom"/>
          </w:tcPr>
          <w:p w:rsidR="00F62BE8" w:rsidRPr="00A41554" w:rsidRDefault="00F62BE8" w:rsidP="00A8250C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:rsidR="00F62BE8" w:rsidRPr="00A41554" w:rsidRDefault="00F62BE8" w:rsidP="00A82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15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F6DA4" w:rsidRPr="00A41554" w:rsidTr="006A7EC3">
        <w:tc>
          <w:tcPr>
            <w:tcW w:w="2193" w:type="pct"/>
          </w:tcPr>
          <w:p w:rsidR="00F62BE8" w:rsidRPr="00A41554" w:rsidRDefault="006F6ECA" w:rsidP="00EB35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F70C2"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F62BE8"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สำหรับงวดส่วนที่เป็นของ</w:t>
            </w:r>
          </w:p>
        </w:tc>
        <w:tc>
          <w:tcPr>
            <w:tcW w:w="617" w:type="pct"/>
            <w:vAlign w:val="bottom"/>
          </w:tcPr>
          <w:p w:rsidR="00F62BE8" w:rsidRPr="00A41554" w:rsidRDefault="00F62BE8" w:rsidP="00A82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:rsidR="00F62BE8" w:rsidRPr="00A41554" w:rsidRDefault="00F62BE8" w:rsidP="00A8250C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:rsidR="00F62BE8" w:rsidRPr="00A41554" w:rsidRDefault="00F62BE8" w:rsidP="00A82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:rsidR="00F62BE8" w:rsidRPr="00A41554" w:rsidRDefault="00F62BE8" w:rsidP="00A8250C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:rsidR="00F62BE8" w:rsidRPr="00A41554" w:rsidRDefault="00F62BE8" w:rsidP="00A82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  <w:vAlign w:val="bottom"/>
          </w:tcPr>
          <w:p w:rsidR="00F62BE8" w:rsidRPr="00A41554" w:rsidRDefault="00F62BE8" w:rsidP="00A8250C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:rsidR="00F62BE8" w:rsidRPr="00A41554" w:rsidRDefault="00F62BE8" w:rsidP="00A825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15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A7EC3" w:rsidRPr="00A41554" w:rsidTr="006A7EC3">
        <w:tc>
          <w:tcPr>
            <w:tcW w:w="2193" w:type="pct"/>
          </w:tcPr>
          <w:p w:rsidR="006A7EC3" w:rsidRPr="00A41554" w:rsidRDefault="006A7EC3" w:rsidP="006A7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</w:t>
            </w: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ผู้ถือหุ้นบริษัทใหญ่</w:t>
            </w:r>
          </w:p>
        </w:tc>
        <w:tc>
          <w:tcPr>
            <w:tcW w:w="617" w:type="pct"/>
            <w:tcBorders>
              <w:bottom w:val="double" w:sz="4" w:space="0" w:color="auto"/>
            </w:tcBorders>
            <w:vAlign w:val="bottom"/>
          </w:tcPr>
          <w:p w:rsidR="006A7EC3" w:rsidRPr="006A7EC3" w:rsidRDefault="006A7EC3" w:rsidP="00C27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A7EC3">
              <w:rPr>
                <w:rFonts w:asciiTheme="majorBidi" w:hAnsiTheme="majorBidi" w:cstheme="majorBidi"/>
                <w:sz w:val="30"/>
                <w:szCs w:val="30"/>
              </w:rPr>
              <w:t>14,974</w:t>
            </w:r>
          </w:p>
        </w:tc>
        <w:tc>
          <w:tcPr>
            <w:tcW w:w="128" w:type="pct"/>
            <w:vAlign w:val="bottom"/>
          </w:tcPr>
          <w:p w:rsidR="006A7EC3" w:rsidRPr="006A7EC3" w:rsidRDefault="006A7EC3" w:rsidP="006A7EC3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:rsidR="006A7EC3" w:rsidRPr="006A7EC3" w:rsidRDefault="006A7EC3" w:rsidP="00C27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A7EC3">
              <w:rPr>
                <w:rFonts w:asciiTheme="majorBidi" w:hAnsiTheme="majorBidi" w:cstheme="majorBidi"/>
                <w:sz w:val="30"/>
                <w:szCs w:val="30"/>
              </w:rPr>
              <w:t>(11,3</w:t>
            </w:r>
            <w:r w:rsidRPr="006A7EC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39</w:t>
            </w:r>
            <w:r w:rsidRPr="006A7EC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:rsidR="006A7EC3" w:rsidRPr="006A7EC3" w:rsidRDefault="006A7EC3" w:rsidP="006A7EC3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  <w:vAlign w:val="bottom"/>
          </w:tcPr>
          <w:p w:rsidR="006A7EC3" w:rsidRPr="006A7EC3" w:rsidRDefault="006A7EC3" w:rsidP="00C27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A7EC3">
              <w:rPr>
                <w:rFonts w:asciiTheme="majorBidi" w:hAnsiTheme="majorBidi" w:cstheme="majorBidi"/>
                <w:sz w:val="30"/>
                <w:szCs w:val="30"/>
              </w:rPr>
              <w:t>17,104</w:t>
            </w:r>
          </w:p>
        </w:tc>
        <w:tc>
          <w:tcPr>
            <w:tcW w:w="133" w:type="pct"/>
            <w:vAlign w:val="bottom"/>
          </w:tcPr>
          <w:p w:rsidR="006A7EC3" w:rsidRPr="006A7EC3" w:rsidRDefault="006A7EC3" w:rsidP="006A7EC3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double" w:sz="4" w:space="0" w:color="auto"/>
            </w:tcBorders>
            <w:vAlign w:val="bottom"/>
          </w:tcPr>
          <w:p w:rsidR="006A7EC3" w:rsidRPr="006A7EC3" w:rsidRDefault="006A7EC3" w:rsidP="00D34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A7EC3">
              <w:rPr>
                <w:rFonts w:asciiTheme="majorBidi" w:hAnsiTheme="majorBidi" w:cstheme="majorBidi"/>
                <w:sz w:val="30"/>
                <w:szCs w:val="30"/>
              </w:rPr>
              <w:t>(4,245)</w:t>
            </w:r>
          </w:p>
        </w:tc>
      </w:tr>
      <w:tr w:rsidR="006A7EC3" w:rsidRPr="00A41554" w:rsidTr="006A7EC3">
        <w:tc>
          <w:tcPr>
            <w:tcW w:w="2193" w:type="pct"/>
          </w:tcPr>
          <w:p w:rsidR="006A7EC3" w:rsidRPr="00A41554" w:rsidRDefault="006A7EC3" w:rsidP="006A7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0" w:right="-13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จำนวนหุ้นสามัญถัวเฉลี่ยถ่วงน้ำหนักที่      ออกจำหน่ายแล้ว</w:t>
            </w:r>
          </w:p>
        </w:tc>
        <w:tc>
          <w:tcPr>
            <w:tcW w:w="617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A7EC3" w:rsidRPr="006A7EC3" w:rsidRDefault="006A7EC3" w:rsidP="006A7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7EC3">
              <w:rPr>
                <w:rFonts w:asciiTheme="majorBidi" w:hAnsiTheme="majorBidi" w:cstheme="majorBidi"/>
                <w:sz w:val="30"/>
                <w:szCs w:val="30"/>
              </w:rPr>
              <w:t>400,000</w:t>
            </w:r>
          </w:p>
        </w:tc>
        <w:tc>
          <w:tcPr>
            <w:tcW w:w="128" w:type="pct"/>
            <w:vAlign w:val="bottom"/>
          </w:tcPr>
          <w:p w:rsidR="006A7EC3" w:rsidRPr="006A7EC3" w:rsidRDefault="006A7EC3" w:rsidP="006A7EC3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A7EC3" w:rsidRPr="006A7EC3" w:rsidRDefault="006A7EC3" w:rsidP="006A7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7EC3">
              <w:rPr>
                <w:rFonts w:asciiTheme="majorBidi" w:hAnsiTheme="majorBidi" w:cstheme="majorBidi"/>
                <w:sz w:val="30"/>
                <w:szCs w:val="30"/>
              </w:rPr>
              <w:t>400,000</w:t>
            </w:r>
          </w:p>
        </w:tc>
        <w:tc>
          <w:tcPr>
            <w:tcW w:w="129" w:type="pct"/>
          </w:tcPr>
          <w:p w:rsidR="006A7EC3" w:rsidRPr="006A7EC3" w:rsidRDefault="006A7EC3" w:rsidP="006A7EC3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A7EC3" w:rsidRPr="006A7EC3" w:rsidRDefault="006A7EC3" w:rsidP="006A7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7EC3">
              <w:rPr>
                <w:rFonts w:asciiTheme="majorBidi" w:hAnsiTheme="majorBidi" w:cstheme="majorBidi"/>
                <w:sz w:val="30"/>
                <w:szCs w:val="30"/>
              </w:rPr>
              <w:t>400,000</w:t>
            </w:r>
          </w:p>
        </w:tc>
        <w:tc>
          <w:tcPr>
            <w:tcW w:w="133" w:type="pct"/>
            <w:vAlign w:val="bottom"/>
          </w:tcPr>
          <w:p w:rsidR="006A7EC3" w:rsidRPr="006A7EC3" w:rsidRDefault="006A7EC3" w:rsidP="006A7EC3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6A7EC3" w:rsidRPr="006A7EC3" w:rsidRDefault="006A7EC3" w:rsidP="006A7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7EC3">
              <w:rPr>
                <w:rFonts w:asciiTheme="majorBidi" w:hAnsiTheme="majorBidi" w:cstheme="majorBidi"/>
                <w:sz w:val="30"/>
                <w:szCs w:val="30"/>
              </w:rPr>
              <w:t>400,000</w:t>
            </w:r>
          </w:p>
        </w:tc>
      </w:tr>
      <w:tr w:rsidR="006A7EC3" w:rsidRPr="00A41554" w:rsidTr="0025481D">
        <w:trPr>
          <w:trHeight w:val="80"/>
        </w:trPr>
        <w:tc>
          <w:tcPr>
            <w:tcW w:w="2193" w:type="pct"/>
          </w:tcPr>
          <w:p w:rsidR="006A7EC3" w:rsidRPr="00A41554" w:rsidRDefault="006A7EC3" w:rsidP="006A7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617" w:type="pct"/>
            <w:tcBorders>
              <w:top w:val="double" w:sz="4" w:space="0" w:color="auto"/>
            </w:tcBorders>
            <w:vAlign w:val="bottom"/>
          </w:tcPr>
          <w:p w:rsidR="006A7EC3" w:rsidRPr="006A7EC3" w:rsidRDefault="006A7EC3" w:rsidP="006A7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28" w:type="pct"/>
            <w:vAlign w:val="bottom"/>
          </w:tcPr>
          <w:p w:rsidR="006A7EC3" w:rsidRPr="006A7EC3" w:rsidRDefault="006A7EC3" w:rsidP="006A7EC3">
            <w:pPr>
              <w:pStyle w:val="NoSpacing"/>
              <w:tabs>
                <w:tab w:val="decimal" w:pos="855"/>
              </w:tabs>
              <w:ind w:right="-80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:rsidR="006A7EC3" w:rsidRPr="006A7EC3" w:rsidRDefault="006A7EC3" w:rsidP="006A7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29" w:type="pct"/>
          </w:tcPr>
          <w:p w:rsidR="006A7EC3" w:rsidRPr="006A7EC3" w:rsidRDefault="006A7EC3" w:rsidP="006A7EC3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6"/>
                <w:szCs w:val="6"/>
                <w:lang w:bidi="th-TH"/>
              </w:rPr>
            </w:pPr>
          </w:p>
        </w:tc>
        <w:tc>
          <w:tcPr>
            <w:tcW w:w="601" w:type="pct"/>
            <w:tcBorders>
              <w:top w:val="double" w:sz="4" w:space="0" w:color="auto"/>
            </w:tcBorders>
            <w:vAlign w:val="bottom"/>
          </w:tcPr>
          <w:p w:rsidR="006A7EC3" w:rsidRPr="006A7EC3" w:rsidRDefault="006A7EC3" w:rsidP="006A7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33" w:type="pct"/>
            <w:vAlign w:val="bottom"/>
          </w:tcPr>
          <w:p w:rsidR="006A7EC3" w:rsidRPr="006A7EC3" w:rsidRDefault="006A7EC3" w:rsidP="006A7EC3">
            <w:pPr>
              <w:pStyle w:val="NoSpacing"/>
              <w:tabs>
                <w:tab w:val="decimal" w:pos="855"/>
              </w:tabs>
              <w:ind w:right="-80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611" w:type="pct"/>
            <w:tcBorders>
              <w:top w:val="double" w:sz="4" w:space="0" w:color="auto"/>
            </w:tcBorders>
            <w:vAlign w:val="bottom"/>
          </w:tcPr>
          <w:p w:rsidR="006A7EC3" w:rsidRPr="006A7EC3" w:rsidRDefault="006A7EC3" w:rsidP="006A7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right="-86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</w:tr>
      <w:tr w:rsidR="006A7EC3" w:rsidRPr="00A41554" w:rsidTr="006A7EC3">
        <w:tc>
          <w:tcPr>
            <w:tcW w:w="2193" w:type="pct"/>
          </w:tcPr>
          <w:p w:rsidR="006A7EC3" w:rsidRPr="00A41554" w:rsidRDefault="006F6ECA" w:rsidP="006A7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A7EC3"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="006A7EC3"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="006A7EC3"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6A7EC3" w:rsidRPr="00A415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17" w:type="pct"/>
            <w:tcBorders>
              <w:bottom w:val="double" w:sz="4" w:space="0" w:color="auto"/>
            </w:tcBorders>
            <w:vAlign w:val="bottom"/>
          </w:tcPr>
          <w:p w:rsidR="006A7EC3" w:rsidRPr="006A7EC3" w:rsidRDefault="006A7EC3" w:rsidP="006A7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7E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0.04</w:t>
            </w:r>
          </w:p>
        </w:tc>
        <w:tc>
          <w:tcPr>
            <w:tcW w:w="128" w:type="pct"/>
            <w:vAlign w:val="bottom"/>
          </w:tcPr>
          <w:p w:rsidR="006A7EC3" w:rsidRPr="006A7EC3" w:rsidRDefault="006A7EC3" w:rsidP="006A7EC3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:rsidR="006A7EC3" w:rsidRPr="006A7EC3" w:rsidRDefault="006A7EC3" w:rsidP="006A7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7E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(0.03)</w:t>
            </w:r>
          </w:p>
        </w:tc>
        <w:tc>
          <w:tcPr>
            <w:tcW w:w="129" w:type="pct"/>
          </w:tcPr>
          <w:p w:rsidR="006A7EC3" w:rsidRPr="006A7EC3" w:rsidRDefault="006A7EC3" w:rsidP="006A7EC3">
            <w:pPr>
              <w:pStyle w:val="acctfourfigures"/>
              <w:tabs>
                <w:tab w:val="clear" w:pos="765"/>
                <w:tab w:val="decimal" w:pos="829"/>
                <w:tab w:val="decimal" w:pos="855"/>
              </w:tabs>
              <w:spacing w:line="240" w:lineRule="atLeast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  <w:vAlign w:val="bottom"/>
          </w:tcPr>
          <w:p w:rsidR="006A7EC3" w:rsidRPr="006A7EC3" w:rsidRDefault="006A7EC3" w:rsidP="006A7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7E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0.04</w:t>
            </w:r>
          </w:p>
        </w:tc>
        <w:tc>
          <w:tcPr>
            <w:tcW w:w="133" w:type="pct"/>
            <w:vAlign w:val="bottom"/>
          </w:tcPr>
          <w:p w:rsidR="006A7EC3" w:rsidRPr="006A7EC3" w:rsidRDefault="006A7EC3" w:rsidP="006A7EC3">
            <w:pPr>
              <w:pStyle w:val="NoSpacing"/>
              <w:tabs>
                <w:tab w:val="decimal" w:pos="855"/>
              </w:tabs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double" w:sz="4" w:space="0" w:color="auto"/>
            </w:tcBorders>
            <w:vAlign w:val="bottom"/>
          </w:tcPr>
          <w:p w:rsidR="006A7EC3" w:rsidRPr="006A7EC3" w:rsidRDefault="006A7EC3" w:rsidP="006A7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7E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(0.01)</w:t>
            </w:r>
          </w:p>
        </w:tc>
      </w:tr>
    </w:tbl>
    <w:p w:rsidR="005364CB" w:rsidRPr="009A5271" w:rsidRDefault="005364CB" w:rsidP="005364CB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:rsidR="00661CC0" w:rsidRPr="00A41554" w:rsidRDefault="00661CC0" w:rsidP="005364CB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A4155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เงินปันผล</w:t>
      </w:r>
    </w:p>
    <w:p w:rsidR="00DE5251" w:rsidRPr="0025481D" w:rsidRDefault="00DE5251" w:rsidP="00DE52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/>
        <w:jc w:val="thaiDistribute"/>
        <w:rPr>
          <w:rFonts w:asciiTheme="majorBidi" w:hAnsiTheme="majorBidi" w:cstheme="majorBidi"/>
          <w:spacing w:val="4"/>
          <w:sz w:val="16"/>
          <w:szCs w:val="16"/>
        </w:rPr>
      </w:pPr>
    </w:p>
    <w:p w:rsidR="009A1B36" w:rsidRPr="00342B71" w:rsidRDefault="009A1B36" w:rsidP="00342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342B71">
        <w:rPr>
          <w:rFonts w:asciiTheme="majorBidi" w:hAnsiTheme="majorBidi"/>
          <w:spacing w:val="-4"/>
          <w:sz w:val="30"/>
          <w:szCs w:val="30"/>
          <w:cs/>
        </w:rPr>
        <w:t xml:space="preserve">ที่ประชุมสามัญผู้ถือหุ้นของบริษัทเมื่อวันที่ </w:t>
      </w:r>
      <w:r w:rsidR="00342B71" w:rsidRPr="00342B71">
        <w:rPr>
          <w:rFonts w:asciiTheme="majorBidi" w:hAnsiTheme="majorBidi"/>
          <w:spacing w:val="-4"/>
          <w:sz w:val="30"/>
          <w:szCs w:val="30"/>
        </w:rPr>
        <w:t xml:space="preserve">26 </w:t>
      </w:r>
      <w:r w:rsidR="00342B71" w:rsidRPr="00342B71">
        <w:rPr>
          <w:rFonts w:asciiTheme="majorBidi" w:hAnsiTheme="majorBidi"/>
          <w:spacing w:val="-4"/>
          <w:sz w:val="30"/>
          <w:szCs w:val="30"/>
          <w:cs/>
        </w:rPr>
        <w:t xml:space="preserve">มีนาคม </w:t>
      </w:r>
      <w:r w:rsidR="00342B71" w:rsidRPr="00342B71">
        <w:rPr>
          <w:rFonts w:asciiTheme="majorBidi" w:hAnsiTheme="majorBidi"/>
          <w:spacing w:val="-4"/>
          <w:sz w:val="30"/>
          <w:szCs w:val="30"/>
        </w:rPr>
        <w:t xml:space="preserve">2561 </w:t>
      </w:r>
      <w:r w:rsidRPr="00342B71">
        <w:rPr>
          <w:rFonts w:asciiTheme="majorBidi" w:hAnsiTheme="majorBidi"/>
          <w:spacing w:val="-4"/>
          <w:sz w:val="30"/>
          <w:szCs w:val="30"/>
          <w:cs/>
        </w:rPr>
        <w:t xml:space="preserve">มีมติอนุมัติการจ่ายเงินปันผลประจำปี </w:t>
      </w:r>
      <w:r w:rsidRPr="00342B71">
        <w:rPr>
          <w:rFonts w:asciiTheme="majorBidi" w:hAnsiTheme="majorBidi"/>
          <w:spacing w:val="-4"/>
          <w:sz w:val="30"/>
          <w:szCs w:val="30"/>
        </w:rPr>
        <w:t xml:space="preserve">2560 </w:t>
      </w:r>
      <w:r w:rsidRPr="00342B71">
        <w:rPr>
          <w:rFonts w:asciiTheme="majorBidi" w:hAnsiTheme="majorBidi"/>
          <w:spacing w:val="-4"/>
          <w:sz w:val="30"/>
          <w:szCs w:val="30"/>
          <w:cs/>
        </w:rPr>
        <w:t xml:space="preserve">ในอัตราหุ้นละ </w:t>
      </w:r>
      <w:r w:rsidR="00342B71" w:rsidRPr="003C7C06">
        <w:rPr>
          <w:rFonts w:asciiTheme="majorBidi" w:hAnsiTheme="majorBidi"/>
          <w:spacing w:val="2"/>
          <w:sz w:val="30"/>
          <w:szCs w:val="30"/>
        </w:rPr>
        <w:t>0.03</w:t>
      </w:r>
      <w:r w:rsidR="00342B71" w:rsidRPr="003C7C0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890728" w:rsidRPr="003C7C06">
        <w:rPr>
          <w:rFonts w:asciiTheme="majorBidi" w:hAnsiTheme="majorBidi"/>
          <w:spacing w:val="2"/>
          <w:sz w:val="30"/>
          <w:szCs w:val="30"/>
          <w:cs/>
        </w:rPr>
        <w:t>บาท เป็น</w:t>
      </w:r>
      <w:r w:rsidR="00890728" w:rsidRPr="003C7C06">
        <w:rPr>
          <w:rFonts w:asciiTheme="majorBidi" w:hAnsiTheme="majorBidi" w:hint="cs"/>
          <w:spacing w:val="2"/>
          <w:sz w:val="30"/>
          <w:szCs w:val="30"/>
          <w:cs/>
        </w:rPr>
        <w:t>จำนวน</w:t>
      </w:r>
      <w:r w:rsidR="00890728" w:rsidRPr="003C7C06">
        <w:rPr>
          <w:rFonts w:asciiTheme="majorBidi" w:hAnsiTheme="majorBidi"/>
          <w:spacing w:val="2"/>
          <w:sz w:val="30"/>
          <w:szCs w:val="30"/>
          <w:cs/>
        </w:rPr>
        <w:t>เงิน</w:t>
      </w:r>
      <w:r w:rsidRPr="003C7C0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342B71" w:rsidRPr="003C7C06">
        <w:rPr>
          <w:rFonts w:asciiTheme="majorBidi" w:hAnsiTheme="majorBidi"/>
          <w:spacing w:val="2"/>
          <w:sz w:val="30"/>
          <w:szCs w:val="30"/>
        </w:rPr>
        <w:t>12</w:t>
      </w:r>
      <w:r w:rsidRPr="003C7C06">
        <w:rPr>
          <w:rFonts w:asciiTheme="majorBidi" w:hAnsiTheme="majorBidi"/>
          <w:spacing w:val="2"/>
          <w:sz w:val="30"/>
          <w:szCs w:val="30"/>
        </w:rPr>
        <w:t xml:space="preserve"> </w:t>
      </w:r>
      <w:r w:rsidRPr="003C7C06">
        <w:rPr>
          <w:rFonts w:asciiTheme="majorBidi" w:hAnsiTheme="majorBidi"/>
          <w:spacing w:val="2"/>
          <w:sz w:val="30"/>
          <w:szCs w:val="30"/>
          <w:cs/>
        </w:rPr>
        <w:t>ล้านบาท ให้แก่ผู้ถือหุ้</w:t>
      </w:r>
      <w:r w:rsidR="003C7C06" w:rsidRPr="003C7C06">
        <w:rPr>
          <w:rFonts w:asciiTheme="majorBidi" w:hAnsiTheme="majorBidi"/>
          <w:spacing w:val="2"/>
          <w:sz w:val="30"/>
          <w:szCs w:val="30"/>
          <w:cs/>
        </w:rPr>
        <w:t>นเฉพาะผู้ที่มีสิทธิรับเงินปันผล</w:t>
      </w:r>
      <w:r w:rsidRPr="003C7C06">
        <w:rPr>
          <w:rFonts w:asciiTheme="majorBidi" w:hAnsiTheme="majorBidi"/>
          <w:spacing w:val="2"/>
          <w:sz w:val="30"/>
          <w:szCs w:val="30"/>
          <w:cs/>
        </w:rPr>
        <w:t xml:space="preserve">คิดเป็นจำนวนเงิน </w:t>
      </w:r>
      <w:r w:rsidR="00342B71" w:rsidRPr="003C7C06">
        <w:rPr>
          <w:rFonts w:asciiTheme="majorBidi" w:hAnsiTheme="majorBidi"/>
          <w:spacing w:val="2"/>
          <w:sz w:val="30"/>
          <w:szCs w:val="30"/>
        </w:rPr>
        <w:t>12</w:t>
      </w:r>
      <w:r w:rsidRPr="003C7C06">
        <w:rPr>
          <w:rFonts w:asciiTheme="majorBidi" w:hAnsiTheme="majorBidi"/>
          <w:spacing w:val="2"/>
          <w:sz w:val="30"/>
          <w:szCs w:val="30"/>
        </w:rPr>
        <w:t xml:space="preserve"> </w:t>
      </w:r>
      <w:r w:rsidRPr="003C7C06">
        <w:rPr>
          <w:rFonts w:asciiTheme="majorBidi" w:hAnsiTheme="majorBidi"/>
          <w:spacing w:val="2"/>
          <w:sz w:val="30"/>
          <w:szCs w:val="30"/>
          <w:cs/>
        </w:rPr>
        <w:t>ล้านบาท</w:t>
      </w:r>
      <w:r w:rsidRPr="00342B71">
        <w:rPr>
          <w:rFonts w:asciiTheme="majorBidi" w:hAnsiTheme="majorBidi"/>
          <w:spacing w:val="-4"/>
          <w:sz w:val="30"/>
          <w:szCs w:val="30"/>
          <w:cs/>
        </w:rPr>
        <w:t xml:space="preserve"> ซึ่งจ่ายแล้วเมื่อวันที่ </w:t>
      </w:r>
      <w:r w:rsidR="00342B71" w:rsidRPr="00342B71">
        <w:rPr>
          <w:rFonts w:asciiTheme="majorBidi" w:hAnsiTheme="majorBidi"/>
          <w:spacing w:val="-4"/>
          <w:sz w:val="30"/>
          <w:szCs w:val="30"/>
        </w:rPr>
        <w:t xml:space="preserve">25 </w:t>
      </w:r>
      <w:r w:rsidR="00342B71" w:rsidRPr="00342B71">
        <w:rPr>
          <w:rFonts w:asciiTheme="majorBidi" w:hAnsiTheme="majorBidi" w:hint="cs"/>
          <w:spacing w:val="-4"/>
          <w:sz w:val="30"/>
          <w:szCs w:val="30"/>
          <w:cs/>
        </w:rPr>
        <w:t>เมษายน</w:t>
      </w:r>
      <w:r w:rsidRPr="00342B7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342B71" w:rsidRPr="00342B71">
        <w:rPr>
          <w:rFonts w:asciiTheme="majorBidi" w:hAnsiTheme="majorBidi"/>
          <w:spacing w:val="-4"/>
          <w:sz w:val="30"/>
          <w:szCs w:val="30"/>
        </w:rPr>
        <w:t>2561</w:t>
      </w:r>
      <w:r w:rsidRPr="00342B71">
        <w:rPr>
          <w:rFonts w:asciiTheme="majorBidi" w:hAnsiTheme="majorBidi"/>
          <w:spacing w:val="-4"/>
          <w:sz w:val="30"/>
          <w:szCs w:val="30"/>
        </w:rPr>
        <w:t xml:space="preserve"> </w:t>
      </w:r>
    </w:p>
    <w:p w:rsidR="00A41554" w:rsidRDefault="00A41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:rsidR="009A5271" w:rsidRDefault="009A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:rsidR="009A5271" w:rsidRDefault="009A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:rsidR="009A5271" w:rsidRDefault="009A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:rsidR="009A5271" w:rsidRPr="00486AC2" w:rsidRDefault="009A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:rsidR="0021288D" w:rsidRPr="00A41554" w:rsidRDefault="00661CC0" w:rsidP="00B361D2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A4155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ภาระผูกพัน</w:t>
      </w:r>
      <w:r w:rsidR="00C92A31" w:rsidRPr="00A4155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และหนี้สินที่อาจเกิดขึ้น</w:t>
      </w:r>
    </w:p>
    <w:p w:rsidR="000233EE" w:rsidRDefault="000233EE" w:rsidP="00ED2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ED24E4" w:rsidRPr="00ED24E4" w:rsidRDefault="00ED24E4" w:rsidP="00ED24E4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D24E4">
        <w:rPr>
          <w:rFonts w:asciiTheme="majorBidi" w:hAnsiTheme="majorBidi" w:cstheme="majorBidi" w:hint="cs"/>
          <w:sz w:val="30"/>
          <w:szCs w:val="30"/>
          <w:cs/>
        </w:rPr>
        <w:t>ภาระผูกพัน</w:t>
      </w:r>
    </w:p>
    <w:tbl>
      <w:tblPr>
        <w:tblW w:w="9210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4170"/>
        <w:gridCol w:w="1080"/>
        <w:gridCol w:w="270"/>
        <w:gridCol w:w="1080"/>
        <w:gridCol w:w="236"/>
        <w:gridCol w:w="1024"/>
        <w:gridCol w:w="270"/>
        <w:gridCol w:w="1080"/>
      </w:tblGrid>
      <w:tr w:rsidR="00CE48CC" w:rsidRPr="00A41554" w:rsidTr="00342B71">
        <w:trPr>
          <w:tblHeader/>
        </w:trPr>
        <w:tc>
          <w:tcPr>
            <w:tcW w:w="4170" w:type="dxa"/>
          </w:tcPr>
          <w:p w:rsidR="00CE48CC" w:rsidRPr="00A41554" w:rsidRDefault="00CE48CC" w:rsidP="00E5587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CE48CC" w:rsidRPr="00A41554" w:rsidRDefault="00CE48CC" w:rsidP="00E5587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CE48CC" w:rsidRPr="00A41554" w:rsidRDefault="00CE48CC" w:rsidP="00E5587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:rsidR="00CE48CC" w:rsidRPr="00A41554" w:rsidRDefault="00CE48CC" w:rsidP="00E5587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2968" w:rsidRPr="00A41554" w:rsidTr="00342B71">
        <w:trPr>
          <w:tblHeader/>
        </w:trPr>
        <w:tc>
          <w:tcPr>
            <w:tcW w:w="4170" w:type="dxa"/>
          </w:tcPr>
          <w:p w:rsidR="003B2968" w:rsidRPr="00A41554" w:rsidRDefault="003B2968" w:rsidP="00E5587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B2968" w:rsidRPr="00A41554" w:rsidRDefault="0024594F" w:rsidP="00E5587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B2968" w:rsidRPr="00A4155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3B2968"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3B2968" w:rsidRPr="00A41554" w:rsidRDefault="003B2968" w:rsidP="00E5587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B2968" w:rsidRPr="00A41554" w:rsidRDefault="0024594F" w:rsidP="00E5587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B2968" w:rsidRPr="00A4155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3B2968"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:rsidR="003B2968" w:rsidRPr="00A41554" w:rsidRDefault="003B2968" w:rsidP="00E5587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3B2968" w:rsidRPr="00A41554" w:rsidRDefault="0024594F" w:rsidP="00E5587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B2968" w:rsidRPr="00A4155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3B2968"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3B2968" w:rsidRPr="00A41554" w:rsidRDefault="003B2968" w:rsidP="00E5587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B2968" w:rsidRPr="00A41554" w:rsidRDefault="0024594F" w:rsidP="00E5587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B2968" w:rsidRPr="00A4155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3B2968"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07F0C" w:rsidRPr="00A41554" w:rsidTr="00342B71">
        <w:trPr>
          <w:tblHeader/>
        </w:trPr>
        <w:tc>
          <w:tcPr>
            <w:tcW w:w="4170" w:type="dxa"/>
          </w:tcPr>
          <w:p w:rsidR="00307F0C" w:rsidRPr="00A41554" w:rsidRDefault="00307F0C" w:rsidP="00307F0C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07F0C" w:rsidRPr="00A41554" w:rsidRDefault="00307F0C" w:rsidP="00307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72C7B" w:rsidRPr="00A4155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307F0C" w:rsidRPr="00A41554" w:rsidRDefault="00307F0C" w:rsidP="00307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07F0C" w:rsidRPr="00A41554" w:rsidRDefault="00572C7B" w:rsidP="00307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307F0C" w:rsidRPr="00A41554" w:rsidRDefault="00307F0C" w:rsidP="00307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307F0C" w:rsidRPr="00A41554" w:rsidRDefault="00307F0C" w:rsidP="00307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72C7B" w:rsidRPr="00A4155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307F0C" w:rsidRPr="00A41554" w:rsidRDefault="00307F0C" w:rsidP="00307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07F0C" w:rsidRPr="00A41554" w:rsidRDefault="00572C7B" w:rsidP="00307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C61A36" w:rsidRPr="00A41554" w:rsidTr="00342B71">
        <w:trPr>
          <w:tblHeader/>
        </w:trPr>
        <w:tc>
          <w:tcPr>
            <w:tcW w:w="4170" w:type="dxa"/>
          </w:tcPr>
          <w:p w:rsidR="00C61A36" w:rsidRPr="00A41554" w:rsidRDefault="00C61A36" w:rsidP="00C61A36">
            <w:pPr>
              <w:tabs>
                <w:tab w:val="left" w:pos="720"/>
              </w:tabs>
              <w:spacing w:line="240" w:lineRule="auto"/>
              <w:ind w:left="72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:rsidR="00C61A36" w:rsidRPr="00A41554" w:rsidRDefault="00C61A36" w:rsidP="00C61A3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415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4155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61A36" w:rsidRPr="00A41554" w:rsidTr="009F6DA4">
        <w:tc>
          <w:tcPr>
            <w:tcW w:w="4170" w:type="dxa"/>
          </w:tcPr>
          <w:p w:rsidR="00C61A36" w:rsidRPr="00A41554" w:rsidRDefault="00C61A36" w:rsidP="00ED24E4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left="372"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:rsidR="00C61A36" w:rsidRPr="00A41554" w:rsidRDefault="00C61A36" w:rsidP="00C61A36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61A36" w:rsidRPr="00A41554" w:rsidRDefault="00C61A36" w:rsidP="00C61A3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C61A36" w:rsidRPr="00A41554" w:rsidRDefault="00C61A36" w:rsidP="00C61A3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61A36" w:rsidRPr="00A41554" w:rsidRDefault="00C61A36" w:rsidP="00C61A3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C61A36" w:rsidRPr="00A41554" w:rsidRDefault="00C61A36" w:rsidP="00C61A3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61A36" w:rsidRPr="00A41554" w:rsidRDefault="00C61A36" w:rsidP="00C61A3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C61A36" w:rsidRPr="00A41554" w:rsidRDefault="00C61A36" w:rsidP="00C61A3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61A36" w:rsidRPr="00A41554" w:rsidTr="00602EC5">
        <w:tc>
          <w:tcPr>
            <w:tcW w:w="4170" w:type="dxa"/>
          </w:tcPr>
          <w:p w:rsidR="00C61A36" w:rsidRPr="00602EC5" w:rsidRDefault="00C61A36" w:rsidP="00ED24E4">
            <w:pPr>
              <w:tabs>
                <w:tab w:val="left" w:pos="612"/>
              </w:tabs>
              <w:spacing w:line="240" w:lineRule="auto"/>
              <w:ind w:left="372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02E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:rsidR="00C61A36" w:rsidRPr="00A41554" w:rsidRDefault="00C61A36" w:rsidP="00C61A36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61A36" w:rsidRPr="00A41554" w:rsidRDefault="00C61A36" w:rsidP="00C61A3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C61A36" w:rsidRPr="00A41554" w:rsidRDefault="00C61A36" w:rsidP="00C61A36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61A36" w:rsidRPr="00A41554" w:rsidRDefault="00C61A36" w:rsidP="00C61A3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C61A36" w:rsidRPr="00A41554" w:rsidRDefault="00C61A36" w:rsidP="00C61A36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61A36" w:rsidRPr="00A41554" w:rsidRDefault="00C61A36" w:rsidP="00C61A3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C61A36" w:rsidRPr="00A41554" w:rsidRDefault="00C61A36" w:rsidP="00C61A36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2750" w:rsidRPr="00A41554" w:rsidTr="00602EC5">
        <w:tc>
          <w:tcPr>
            <w:tcW w:w="4170" w:type="dxa"/>
            <w:shd w:val="clear" w:color="auto" w:fill="auto"/>
          </w:tcPr>
          <w:p w:rsidR="00212750" w:rsidRPr="00602EC5" w:rsidRDefault="00212750" w:rsidP="00ED24E4">
            <w:pPr>
              <w:tabs>
                <w:tab w:val="clear" w:pos="5387"/>
              </w:tabs>
              <w:spacing w:line="240" w:lineRule="auto"/>
              <w:ind w:left="3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2EC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อาคารและสิ่งปลูกสร้างอื่น</w:t>
            </w:r>
          </w:p>
        </w:tc>
        <w:tc>
          <w:tcPr>
            <w:tcW w:w="1080" w:type="dxa"/>
          </w:tcPr>
          <w:p w:rsidR="00212750" w:rsidRPr="00A41554" w:rsidRDefault="00426F0E" w:rsidP="00234410">
            <w:pPr>
              <w:pStyle w:val="Heading5"/>
              <w:tabs>
                <w:tab w:val="decimal" w:pos="864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9,44</w:t>
            </w:r>
            <w:r w:rsidR="0023441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212750" w:rsidRPr="00A41554" w:rsidRDefault="00212750" w:rsidP="0021275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212750" w:rsidRPr="00212750" w:rsidRDefault="00602EC5" w:rsidP="00234410">
            <w:pPr>
              <w:pStyle w:val="Heading5"/>
              <w:spacing w:line="240" w:lineRule="auto"/>
              <w:ind w:left="-108" w:right="0" w:firstLine="108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8,</w:t>
            </w:r>
            <w:r w:rsidR="0023441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885</w:t>
            </w:r>
          </w:p>
        </w:tc>
        <w:tc>
          <w:tcPr>
            <w:tcW w:w="236" w:type="dxa"/>
          </w:tcPr>
          <w:p w:rsidR="00212750" w:rsidRPr="00212750" w:rsidRDefault="00212750" w:rsidP="0021275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</w:tcPr>
          <w:p w:rsidR="00212750" w:rsidRPr="00212750" w:rsidRDefault="00234410" w:rsidP="000A5E5E">
            <w:pPr>
              <w:pStyle w:val="Heading5"/>
              <w:tabs>
                <w:tab w:val="decimal" w:pos="736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8,718</w:t>
            </w:r>
          </w:p>
        </w:tc>
        <w:tc>
          <w:tcPr>
            <w:tcW w:w="270" w:type="dxa"/>
          </w:tcPr>
          <w:p w:rsidR="00212750" w:rsidRPr="00212750" w:rsidRDefault="00212750" w:rsidP="0021275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212750" w:rsidRPr="00212750" w:rsidRDefault="00234410" w:rsidP="00212750">
            <w:pPr>
              <w:pStyle w:val="Heading5"/>
              <w:spacing w:line="240" w:lineRule="auto"/>
              <w:ind w:left="-108" w:right="0" w:firstLine="108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8,832</w:t>
            </w:r>
          </w:p>
        </w:tc>
      </w:tr>
      <w:tr w:rsidR="00212750" w:rsidRPr="00A41554" w:rsidTr="00602EC5">
        <w:tc>
          <w:tcPr>
            <w:tcW w:w="4170" w:type="dxa"/>
            <w:shd w:val="clear" w:color="auto" w:fill="auto"/>
          </w:tcPr>
          <w:p w:rsidR="00212750" w:rsidRPr="00602EC5" w:rsidRDefault="00212750" w:rsidP="00ED24E4">
            <w:pPr>
              <w:tabs>
                <w:tab w:val="clear" w:pos="5387"/>
              </w:tabs>
              <w:spacing w:line="240" w:lineRule="auto"/>
              <w:ind w:left="372"/>
              <w:rPr>
                <w:rFonts w:asciiTheme="majorBidi" w:hAnsiTheme="majorBidi" w:cstheme="majorBidi"/>
                <w:sz w:val="30"/>
                <w:szCs w:val="30"/>
              </w:rPr>
            </w:pPr>
            <w:r w:rsidRPr="00602EC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:rsidR="00212750" w:rsidRPr="00A41554" w:rsidRDefault="00234410" w:rsidP="00212750">
            <w:pPr>
              <w:pStyle w:val="Heading5"/>
              <w:tabs>
                <w:tab w:val="decimal" w:pos="864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4,436</w:t>
            </w:r>
          </w:p>
        </w:tc>
        <w:tc>
          <w:tcPr>
            <w:tcW w:w="270" w:type="dxa"/>
          </w:tcPr>
          <w:p w:rsidR="00212750" w:rsidRPr="00A41554" w:rsidRDefault="00212750" w:rsidP="0021275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212750" w:rsidRPr="00212750" w:rsidRDefault="00234410" w:rsidP="00212750">
            <w:pPr>
              <w:pStyle w:val="Heading5"/>
              <w:spacing w:line="240" w:lineRule="auto"/>
              <w:ind w:left="-108" w:right="0" w:firstLine="108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1,760</w:t>
            </w:r>
          </w:p>
        </w:tc>
        <w:tc>
          <w:tcPr>
            <w:tcW w:w="236" w:type="dxa"/>
          </w:tcPr>
          <w:p w:rsidR="00212750" w:rsidRPr="00212750" w:rsidRDefault="00212750" w:rsidP="0021275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</w:tcPr>
          <w:p w:rsidR="00212750" w:rsidRPr="00212750" w:rsidRDefault="00426F0E" w:rsidP="00212750">
            <w:pPr>
              <w:pStyle w:val="Heading5"/>
              <w:tabs>
                <w:tab w:val="decimal" w:pos="736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2,</w:t>
            </w:r>
            <w:r w:rsidR="0023441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23441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212750" w:rsidRPr="00212750" w:rsidRDefault="00212750" w:rsidP="0021275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212750" w:rsidRPr="00212750" w:rsidRDefault="00234410" w:rsidP="00212750">
            <w:pPr>
              <w:pStyle w:val="Heading5"/>
              <w:spacing w:line="240" w:lineRule="auto"/>
              <w:ind w:right="0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1,312</w:t>
            </w:r>
          </w:p>
        </w:tc>
      </w:tr>
      <w:tr w:rsidR="00212750" w:rsidRPr="00A41554" w:rsidTr="00602EC5">
        <w:tc>
          <w:tcPr>
            <w:tcW w:w="4170" w:type="dxa"/>
          </w:tcPr>
          <w:p w:rsidR="00212750" w:rsidRPr="00602EC5" w:rsidRDefault="00212750" w:rsidP="00ED24E4">
            <w:pPr>
              <w:spacing w:line="240" w:lineRule="auto"/>
              <w:ind w:left="3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2E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12750" w:rsidRPr="00A41554" w:rsidRDefault="00234410" w:rsidP="00212750">
            <w:pPr>
              <w:pStyle w:val="Heading5"/>
              <w:tabs>
                <w:tab w:val="decimal" w:pos="864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13,879</w:t>
            </w:r>
          </w:p>
        </w:tc>
        <w:tc>
          <w:tcPr>
            <w:tcW w:w="270" w:type="dxa"/>
          </w:tcPr>
          <w:p w:rsidR="00212750" w:rsidRPr="00A41554" w:rsidRDefault="00212750" w:rsidP="0021275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12750" w:rsidRPr="00212750" w:rsidRDefault="00234410" w:rsidP="00212750">
            <w:pPr>
              <w:pStyle w:val="Heading5"/>
              <w:spacing w:line="240" w:lineRule="auto"/>
              <w:ind w:left="-108" w:right="0" w:firstLine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10,645</w:t>
            </w:r>
          </w:p>
        </w:tc>
        <w:tc>
          <w:tcPr>
            <w:tcW w:w="236" w:type="dxa"/>
          </w:tcPr>
          <w:p w:rsidR="00212750" w:rsidRPr="00212750" w:rsidRDefault="00212750" w:rsidP="0021275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212750" w:rsidRPr="00212750" w:rsidRDefault="00234410" w:rsidP="00212750">
            <w:pPr>
              <w:pStyle w:val="Heading5"/>
              <w:tabs>
                <w:tab w:val="decimal" w:pos="736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11,441</w:t>
            </w:r>
          </w:p>
        </w:tc>
        <w:tc>
          <w:tcPr>
            <w:tcW w:w="270" w:type="dxa"/>
          </w:tcPr>
          <w:p w:rsidR="00212750" w:rsidRPr="00212750" w:rsidRDefault="00212750" w:rsidP="0021275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12750" w:rsidRPr="00212750" w:rsidRDefault="00602EC5" w:rsidP="00234410">
            <w:pPr>
              <w:pStyle w:val="Heading5"/>
              <w:spacing w:line="240" w:lineRule="auto"/>
              <w:ind w:left="-108" w:right="0" w:firstLine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</w:t>
            </w:r>
            <w:r w:rsidR="00234410">
              <w:rPr>
                <w:rFonts w:ascii="Angsana New" w:hAnsi="Angsana New" w:cs="Angsana New"/>
                <w:sz w:val="30"/>
                <w:szCs w:val="30"/>
              </w:rPr>
              <w:t>144</w:t>
            </w:r>
          </w:p>
        </w:tc>
      </w:tr>
      <w:tr w:rsidR="009A5271" w:rsidRPr="00A41554" w:rsidTr="009F6DA4">
        <w:tc>
          <w:tcPr>
            <w:tcW w:w="4170" w:type="dxa"/>
          </w:tcPr>
          <w:p w:rsidR="009A5271" w:rsidRPr="00A41554" w:rsidRDefault="009A5271" w:rsidP="00ED24E4">
            <w:pPr>
              <w:tabs>
                <w:tab w:val="left" w:pos="540"/>
                <w:tab w:val="decimal" w:pos="864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left="372"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A5271" w:rsidRPr="00A41554" w:rsidRDefault="009A5271" w:rsidP="00212750">
            <w:pPr>
              <w:tabs>
                <w:tab w:val="left" w:pos="540"/>
                <w:tab w:val="decimal" w:pos="864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magenta"/>
              </w:rPr>
            </w:pPr>
          </w:p>
        </w:tc>
        <w:tc>
          <w:tcPr>
            <w:tcW w:w="270" w:type="dxa"/>
          </w:tcPr>
          <w:p w:rsidR="009A5271" w:rsidRPr="00A41554" w:rsidRDefault="009A5271" w:rsidP="00212750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9A5271" w:rsidRPr="00212750" w:rsidRDefault="009A5271" w:rsidP="0021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9A5271" w:rsidRPr="00212750" w:rsidRDefault="009A5271" w:rsidP="00212750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</w:tcPr>
          <w:p w:rsidR="009A5271" w:rsidRPr="00212750" w:rsidRDefault="009A5271" w:rsidP="00212750">
            <w:pPr>
              <w:tabs>
                <w:tab w:val="left" w:pos="540"/>
                <w:tab w:val="decimal" w:pos="864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9A5271" w:rsidRPr="00212750" w:rsidRDefault="009A5271" w:rsidP="00212750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9A5271" w:rsidRPr="00212750" w:rsidRDefault="009A5271" w:rsidP="00212750">
            <w:pPr>
              <w:tabs>
                <w:tab w:val="left" w:pos="540"/>
                <w:tab w:val="decimal" w:pos="864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212750" w:rsidRPr="00A41554" w:rsidTr="009F6DA4">
        <w:tc>
          <w:tcPr>
            <w:tcW w:w="4170" w:type="dxa"/>
          </w:tcPr>
          <w:p w:rsidR="00212750" w:rsidRPr="00A41554" w:rsidRDefault="00212750" w:rsidP="00ED24E4">
            <w:pPr>
              <w:tabs>
                <w:tab w:val="left" w:pos="540"/>
                <w:tab w:val="decimal" w:pos="864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left="372"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1080" w:type="dxa"/>
          </w:tcPr>
          <w:p w:rsidR="00212750" w:rsidRPr="00A41554" w:rsidRDefault="00212750" w:rsidP="00212750">
            <w:pPr>
              <w:tabs>
                <w:tab w:val="left" w:pos="540"/>
                <w:tab w:val="decimal" w:pos="864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magenta"/>
              </w:rPr>
            </w:pPr>
          </w:p>
        </w:tc>
        <w:tc>
          <w:tcPr>
            <w:tcW w:w="270" w:type="dxa"/>
          </w:tcPr>
          <w:p w:rsidR="00212750" w:rsidRPr="00A41554" w:rsidRDefault="00212750" w:rsidP="00212750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12750" w:rsidRPr="00212750" w:rsidRDefault="00212750" w:rsidP="0021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212750" w:rsidRPr="00212750" w:rsidRDefault="00212750" w:rsidP="00212750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</w:tcPr>
          <w:p w:rsidR="00212750" w:rsidRPr="00212750" w:rsidRDefault="00212750" w:rsidP="00212750">
            <w:pPr>
              <w:tabs>
                <w:tab w:val="left" w:pos="540"/>
                <w:tab w:val="decimal" w:pos="864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212750" w:rsidRPr="00212750" w:rsidRDefault="00212750" w:rsidP="00212750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12750" w:rsidRPr="00212750" w:rsidRDefault="00212750" w:rsidP="00212750">
            <w:pPr>
              <w:tabs>
                <w:tab w:val="left" w:pos="540"/>
                <w:tab w:val="decimal" w:pos="864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212750" w:rsidRPr="00A41554" w:rsidTr="009F6DA4">
        <w:tc>
          <w:tcPr>
            <w:tcW w:w="4170" w:type="dxa"/>
          </w:tcPr>
          <w:p w:rsidR="00212750" w:rsidRPr="00A41554" w:rsidRDefault="00212750" w:rsidP="00ED24E4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left="372"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9C2CA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A415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ยกเลิกไม่ได้</w:t>
            </w:r>
          </w:p>
        </w:tc>
        <w:tc>
          <w:tcPr>
            <w:tcW w:w="1080" w:type="dxa"/>
          </w:tcPr>
          <w:p w:rsidR="00212750" w:rsidRPr="00A41554" w:rsidRDefault="00212750" w:rsidP="00212750">
            <w:pPr>
              <w:tabs>
                <w:tab w:val="left" w:pos="540"/>
                <w:tab w:val="decimal" w:pos="864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magenta"/>
              </w:rPr>
            </w:pPr>
          </w:p>
        </w:tc>
        <w:tc>
          <w:tcPr>
            <w:tcW w:w="270" w:type="dxa"/>
          </w:tcPr>
          <w:p w:rsidR="00212750" w:rsidRPr="00A41554" w:rsidRDefault="00212750" w:rsidP="00212750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12750" w:rsidRPr="00212750" w:rsidRDefault="00212750" w:rsidP="00212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212750" w:rsidRPr="00212750" w:rsidRDefault="00212750" w:rsidP="00212750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</w:tcPr>
          <w:p w:rsidR="00212750" w:rsidRPr="00212750" w:rsidRDefault="00212750" w:rsidP="00212750">
            <w:pPr>
              <w:tabs>
                <w:tab w:val="left" w:pos="540"/>
                <w:tab w:val="decimal" w:pos="864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212750" w:rsidRPr="00212750" w:rsidRDefault="00212750" w:rsidP="00212750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212750" w:rsidRPr="00212750" w:rsidRDefault="00212750" w:rsidP="00212750">
            <w:pPr>
              <w:tabs>
                <w:tab w:val="left" w:pos="540"/>
                <w:tab w:val="decimal" w:pos="864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212750" w:rsidRPr="00A41554" w:rsidTr="009F6DA4">
        <w:tc>
          <w:tcPr>
            <w:tcW w:w="4170" w:type="dxa"/>
          </w:tcPr>
          <w:p w:rsidR="00212750" w:rsidRPr="00A41554" w:rsidRDefault="00212750" w:rsidP="00ED24E4">
            <w:pPr>
              <w:spacing w:line="240" w:lineRule="auto"/>
              <w:ind w:left="3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080" w:type="dxa"/>
          </w:tcPr>
          <w:p w:rsidR="00212750" w:rsidRPr="00A41554" w:rsidRDefault="00973BCD" w:rsidP="00212750">
            <w:pPr>
              <w:pStyle w:val="Heading5"/>
              <w:tabs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25,589</w:t>
            </w:r>
          </w:p>
        </w:tc>
        <w:tc>
          <w:tcPr>
            <w:tcW w:w="270" w:type="dxa"/>
          </w:tcPr>
          <w:p w:rsidR="00212750" w:rsidRPr="00A41554" w:rsidRDefault="00212750" w:rsidP="0021275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212750" w:rsidRPr="00212750" w:rsidRDefault="00602EC5" w:rsidP="00212750">
            <w:pPr>
              <w:pStyle w:val="Heading5"/>
              <w:spacing w:line="240" w:lineRule="auto"/>
              <w:ind w:left="-108" w:right="0" w:firstLine="108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24,450</w:t>
            </w:r>
          </w:p>
        </w:tc>
        <w:tc>
          <w:tcPr>
            <w:tcW w:w="236" w:type="dxa"/>
          </w:tcPr>
          <w:p w:rsidR="00212750" w:rsidRPr="00212750" w:rsidRDefault="00212750" w:rsidP="0021275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</w:tcPr>
          <w:p w:rsidR="00212750" w:rsidRPr="00212750" w:rsidRDefault="00973BCD" w:rsidP="00773E98">
            <w:pPr>
              <w:pStyle w:val="Heading5"/>
              <w:tabs>
                <w:tab w:val="decimal" w:pos="736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21,556</w:t>
            </w:r>
          </w:p>
        </w:tc>
        <w:tc>
          <w:tcPr>
            <w:tcW w:w="270" w:type="dxa"/>
          </w:tcPr>
          <w:p w:rsidR="00212750" w:rsidRPr="00212750" w:rsidRDefault="00212750" w:rsidP="0021275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212750" w:rsidRPr="00212750" w:rsidRDefault="00602EC5" w:rsidP="00212750">
            <w:pPr>
              <w:pStyle w:val="Heading5"/>
              <w:spacing w:line="240" w:lineRule="auto"/>
              <w:ind w:left="-108" w:right="0" w:firstLine="108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19,546</w:t>
            </w:r>
          </w:p>
        </w:tc>
      </w:tr>
      <w:tr w:rsidR="00212750" w:rsidRPr="00A41554" w:rsidTr="009F6DA4">
        <w:tc>
          <w:tcPr>
            <w:tcW w:w="4170" w:type="dxa"/>
          </w:tcPr>
          <w:p w:rsidR="00212750" w:rsidRPr="00A41554" w:rsidRDefault="00212750" w:rsidP="00ED24E4">
            <w:pPr>
              <w:tabs>
                <w:tab w:val="clear" w:pos="5387"/>
              </w:tabs>
              <w:spacing w:line="240" w:lineRule="auto"/>
              <w:ind w:left="372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12750" w:rsidRPr="00A41554" w:rsidRDefault="00973BCD" w:rsidP="00212750">
            <w:pPr>
              <w:pStyle w:val="Heading5"/>
              <w:tabs>
                <w:tab w:val="decimal" w:pos="864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34,146</w:t>
            </w:r>
          </w:p>
        </w:tc>
        <w:tc>
          <w:tcPr>
            <w:tcW w:w="270" w:type="dxa"/>
          </w:tcPr>
          <w:p w:rsidR="00212750" w:rsidRPr="00A41554" w:rsidRDefault="00212750" w:rsidP="0021275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212750" w:rsidRPr="00212750" w:rsidRDefault="00602EC5" w:rsidP="00212750">
            <w:pPr>
              <w:pStyle w:val="Heading5"/>
              <w:spacing w:line="240" w:lineRule="auto"/>
              <w:ind w:left="-108" w:right="0" w:firstLine="108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30,279</w:t>
            </w:r>
          </w:p>
        </w:tc>
        <w:tc>
          <w:tcPr>
            <w:tcW w:w="236" w:type="dxa"/>
          </w:tcPr>
          <w:p w:rsidR="00212750" w:rsidRPr="00212750" w:rsidRDefault="00212750" w:rsidP="0021275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212750" w:rsidRPr="00212750" w:rsidRDefault="00973BCD" w:rsidP="00212750">
            <w:pPr>
              <w:pStyle w:val="Heading5"/>
              <w:tabs>
                <w:tab w:val="decimal" w:pos="736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31,25</w:t>
            </w:r>
            <w:r w:rsidR="00602E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212750" w:rsidRPr="00212750" w:rsidRDefault="00212750" w:rsidP="0021275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212750" w:rsidRPr="00212750" w:rsidRDefault="00602EC5" w:rsidP="00212750">
            <w:pPr>
              <w:pStyle w:val="Heading5"/>
              <w:spacing w:line="240" w:lineRule="auto"/>
              <w:ind w:left="-108" w:right="0" w:firstLine="108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26,882</w:t>
            </w:r>
          </w:p>
        </w:tc>
      </w:tr>
      <w:tr w:rsidR="00212750" w:rsidRPr="00A41554" w:rsidTr="009F6DA4">
        <w:tc>
          <w:tcPr>
            <w:tcW w:w="4170" w:type="dxa"/>
          </w:tcPr>
          <w:p w:rsidR="00212750" w:rsidRPr="00A41554" w:rsidRDefault="00212750" w:rsidP="00ED24E4">
            <w:pPr>
              <w:spacing w:line="240" w:lineRule="auto"/>
              <w:ind w:left="3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12750" w:rsidRPr="00A41554" w:rsidRDefault="00973BCD" w:rsidP="00212750">
            <w:pPr>
              <w:pStyle w:val="Heading5"/>
              <w:tabs>
                <w:tab w:val="decimal" w:pos="864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59,735</w:t>
            </w:r>
          </w:p>
        </w:tc>
        <w:tc>
          <w:tcPr>
            <w:tcW w:w="270" w:type="dxa"/>
          </w:tcPr>
          <w:p w:rsidR="00212750" w:rsidRPr="00A41554" w:rsidRDefault="00212750" w:rsidP="0021275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12750" w:rsidRPr="00212750" w:rsidRDefault="00602EC5" w:rsidP="00212750">
            <w:pPr>
              <w:pStyle w:val="Heading5"/>
              <w:spacing w:line="240" w:lineRule="auto"/>
              <w:ind w:left="-108" w:right="0" w:firstLine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54,729</w:t>
            </w:r>
          </w:p>
        </w:tc>
        <w:tc>
          <w:tcPr>
            <w:tcW w:w="236" w:type="dxa"/>
          </w:tcPr>
          <w:p w:rsidR="00212750" w:rsidRPr="00212750" w:rsidRDefault="00212750" w:rsidP="0021275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212750" w:rsidRPr="00212750" w:rsidRDefault="00973BCD" w:rsidP="00212750">
            <w:pPr>
              <w:pStyle w:val="Heading5"/>
              <w:tabs>
                <w:tab w:val="decimal" w:pos="736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52,810</w:t>
            </w:r>
          </w:p>
        </w:tc>
        <w:tc>
          <w:tcPr>
            <w:tcW w:w="270" w:type="dxa"/>
          </w:tcPr>
          <w:p w:rsidR="00212750" w:rsidRPr="00212750" w:rsidRDefault="00212750" w:rsidP="0021275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12750" w:rsidRPr="00212750" w:rsidRDefault="00602EC5" w:rsidP="00212750">
            <w:pPr>
              <w:pStyle w:val="Heading5"/>
              <w:spacing w:line="240" w:lineRule="auto"/>
              <w:ind w:left="-108" w:right="0" w:firstLine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46,428</w:t>
            </w:r>
          </w:p>
        </w:tc>
      </w:tr>
      <w:tr w:rsidR="00212750" w:rsidRPr="00A41554" w:rsidTr="009F6DA4">
        <w:tc>
          <w:tcPr>
            <w:tcW w:w="4170" w:type="dxa"/>
          </w:tcPr>
          <w:p w:rsidR="00212750" w:rsidRPr="009A5271" w:rsidRDefault="00212750" w:rsidP="00ED24E4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left="372"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212750" w:rsidRPr="00A41554" w:rsidRDefault="00212750" w:rsidP="00212750">
            <w:pPr>
              <w:tabs>
                <w:tab w:val="decimal" w:pos="864"/>
                <w:tab w:val="decimal" w:pos="1152"/>
              </w:tabs>
              <w:spacing w:line="240" w:lineRule="auto"/>
              <w:ind w:right="40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212750" w:rsidRPr="00A41554" w:rsidRDefault="00212750" w:rsidP="0021275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212750" w:rsidRPr="00212750" w:rsidRDefault="00212750" w:rsidP="00212750">
            <w:pPr>
              <w:tabs>
                <w:tab w:val="decimal" w:pos="864"/>
                <w:tab w:val="decimal" w:pos="1152"/>
              </w:tabs>
              <w:spacing w:line="240" w:lineRule="auto"/>
              <w:ind w:right="40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212750" w:rsidRPr="00212750" w:rsidRDefault="00212750" w:rsidP="0021275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:rsidR="00212750" w:rsidRPr="00212750" w:rsidRDefault="00212750" w:rsidP="00212750">
            <w:pPr>
              <w:pStyle w:val="Heading5"/>
              <w:tabs>
                <w:tab w:val="decimal" w:pos="864"/>
              </w:tabs>
              <w:spacing w:line="240" w:lineRule="auto"/>
              <w:ind w:left="-139" w:right="-18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:rsidR="00212750" w:rsidRPr="00212750" w:rsidRDefault="00212750" w:rsidP="0021275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212750" w:rsidRPr="00212750" w:rsidRDefault="00212750" w:rsidP="00212750">
            <w:pPr>
              <w:pStyle w:val="Heading5"/>
              <w:tabs>
                <w:tab w:val="decimal" w:pos="810"/>
                <w:tab w:val="decimal" w:pos="864"/>
              </w:tabs>
              <w:spacing w:line="240" w:lineRule="auto"/>
              <w:ind w:left="-139" w:right="-18"/>
              <w:jc w:val="righ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212750" w:rsidRPr="00A41554" w:rsidTr="009F6DA4">
        <w:tc>
          <w:tcPr>
            <w:tcW w:w="4170" w:type="dxa"/>
          </w:tcPr>
          <w:p w:rsidR="00212750" w:rsidRPr="00A41554" w:rsidRDefault="00212750" w:rsidP="00ED24E4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left="372"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080" w:type="dxa"/>
          </w:tcPr>
          <w:p w:rsidR="00212750" w:rsidRPr="00A41554" w:rsidRDefault="00212750" w:rsidP="00212750">
            <w:pPr>
              <w:tabs>
                <w:tab w:val="decimal" w:pos="864"/>
                <w:tab w:val="decimal" w:pos="1152"/>
              </w:tabs>
              <w:spacing w:line="240" w:lineRule="auto"/>
              <w:ind w:right="4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12750" w:rsidRPr="00A41554" w:rsidRDefault="00212750" w:rsidP="0021275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12750" w:rsidRPr="00212750" w:rsidRDefault="00212750" w:rsidP="00212750">
            <w:pPr>
              <w:tabs>
                <w:tab w:val="decimal" w:pos="864"/>
                <w:tab w:val="decimal" w:pos="1152"/>
              </w:tabs>
              <w:spacing w:line="240" w:lineRule="auto"/>
              <w:ind w:right="4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12750" w:rsidRPr="00212750" w:rsidRDefault="00212750" w:rsidP="0021275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212750" w:rsidRPr="00212750" w:rsidRDefault="00212750" w:rsidP="00212750">
            <w:pPr>
              <w:pStyle w:val="Heading5"/>
              <w:tabs>
                <w:tab w:val="decimal" w:pos="864"/>
              </w:tabs>
              <w:spacing w:line="240" w:lineRule="auto"/>
              <w:ind w:left="-139" w:right="-1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212750" w:rsidRPr="00212750" w:rsidRDefault="00212750" w:rsidP="0021275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12750" w:rsidRPr="00212750" w:rsidRDefault="00212750" w:rsidP="00212750">
            <w:pPr>
              <w:pStyle w:val="Heading5"/>
              <w:tabs>
                <w:tab w:val="decimal" w:pos="810"/>
                <w:tab w:val="decimal" w:pos="864"/>
              </w:tabs>
              <w:spacing w:line="240" w:lineRule="auto"/>
              <w:ind w:left="-139" w:right="-1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12750" w:rsidRPr="00A41554" w:rsidTr="009F6DA4">
        <w:tc>
          <w:tcPr>
            <w:tcW w:w="4170" w:type="dxa"/>
          </w:tcPr>
          <w:p w:rsidR="00212750" w:rsidRPr="00A41554" w:rsidRDefault="00212750" w:rsidP="00ED24E4">
            <w:pPr>
              <w:tabs>
                <w:tab w:val="left" w:pos="612"/>
              </w:tabs>
              <w:spacing w:line="240" w:lineRule="auto"/>
              <w:ind w:left="3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เลต</w:t>
            </w:r>
            <w:proofErr w:type="spellStart"/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เตอร์ออฟ</w:t>
            </w:r>
            <w:proofErr w:type="spellEnd"/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</w:t>
            </w:r>
            <w:r w:rsidR="00A777B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ที่เปิดแล้วแต่</w:t>
            </w:r>
          </w:p>
        </w:tc>
        <w:tc>
          <w:tcPr>
            <w:tcW w:w="1080" w:type="dxa"/>
          </w:tcPr>
          <w:p w:rsidR="00212750" w:rsidRPr="00A41554" w:rsidRDefault="00212750" w:rsidP="00212750">
            <w:pPr>
              <w:tabs>
                <w:tab w:val="decimal" w:pos="86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212750" w:rsidRPr="00A41554" w:rsidRDefault="00212750" w:rsidP="0021275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12750" w:rsidRPr="00212750" w:rsidRDefault="00212750" w:rsidP="00212750">
            <w:pPr>
              <w:tabs>
                <w:tab w:val="decimal" w:pos="86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212750" w:rsidRPr="00212750" w:rsidRDefault="00212750" w:rsidP="0021275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212750" w:rsidRPr="00212750" w:rsidRDefault="00212750" w:rsidP="00212750">
            <w:pPr>
              <w:pStyle w:val="Heading5"/>
              <w:tabs>
                <w:tab w:val="decimal" w:pos="864"/>
              </w:tabs>
              <w:spacing w:line="240" w:lineRule="auto"/>
              <w:ind w:left="-139" w:right="-1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212750" w:rsidRPr="00212750" w:rsidRDefault="00212750" w:rsidP="0021275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12750" w:rsidRPr="00212750" w:rsidRDefault="00212750" w:rsidP="00212750">
            <w:pPr>
              <w:pStyle w:val="Heading5"/>
              <w:tabs>
                <w:tab w:val="decimal" w:pos="810"/>
                <w:tab w:val="decimal" w:pos="864"/>
              </w:tabs>
              <w:spacing w:line="240" w:lineRule="auto"/>
              <w:ind w:left="-139" w:right="-18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12750" w:rsidRPr="00A41554" w:rsidTr="009F6DA4">
        <w:tc>
          <w:tcPr>
            <w:tcW w:w="4170" w:type="dxa"/>
          </w:tcPr>
          <w:p w:rsidR="00212750" w:rsidRPr="00A41554" w:rsidRDefault="00212750" w:rsidP="00ED24E4">
            <w:pPr>
              <w:tabs>
                <w:tab w:val="left" w:pos="612"/>
              </w:tabs>
              <w:spacing w:line="240" w:lineRule="auto"/>
              <w:ind w:left="3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143E58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ยังไม่เข้าเงื่อนไข</w:t>
            </w:r>
            <w:r w:rsidR="00A777B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การเป็นหนี้สิน</w:t>
            </w:r>
          </w:p>
        </w:tc>
        <w:tc>
          <w:tcPr>
            <w:tcW w:w="1080" w:type="dxa"/>
          </w:tcPr>
          <w:p w:rsidR="00212750" w:rsidRPr="00BC6B64" w:rsidRDefault="00234410" w:rsidP="00212750">
            <w:pPr>
              <w:pStyle w:val="Heading5"/>
              <w:spacing w:line="240" w:lineRule="auto"/>
              <w:ind w:left="-108" w:right="0" w:firstLine="108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7,801</w:t>
            </w:r>
          </w:p>
        </w:tc>
        <w:tc>
          <w:tcPr>
            <w:tcW w:w="270" w:type="dxa"/>
          </w:tcPr>
          <w:p w:rsidR="00212750" w:rsidRPr="00A41554" w:rsidRDefault="00212750" w:rsidP="0021275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12750" w:rsidRPr="00212750" w:rsidRDefault="00234410" w:rsidP="00212750">
            <w:pPr>
              <w:pStyle w:val="Heading5"/>
              <w:spacing w:line="240" w:lineRule="auto"/>
              <w:ind w:left="-108" w:right="0" w:firstLine="108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8,176</w:t>
            </w:r>
          </w:p>
        </w:tc>
        <w:tc>
          <w:tcPr>
            <w:tcW w:w="236" w:type="dxa"/>
          </w:tcPr>
          <w:p w:rsidR="00212750" w:rsidRPr="00212750" w:rsidRDefault="00212750" w:rsidP="0021275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212750" w:rsidRPr="00212750" w:rsidRDefault="00234410" w:rsidP="00212750">
            <w:pPr>
              <w:pStyle w:val="Heading5"/>
              <w:spacing w:line="240" w:lineRule="auto"/>
              <w:ind w:left="-108" w:right="0" w:firstLine="108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7,801</w:t>
            </w:r>
          </w:p>
        </w:tc>
        <w:tc>
          <w:tcPr>
            <w:tcW w:w="270" w:type="dxa"/>
          </w:tcPr>
          <w:p w:rsidR="00212750" w:rsidRPr="00212750" w:rsidRDefault="00212750" w:rsidP="0021275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212750" w:rsidRPr="00212750" w:rsidRDefault="00234410" w:rsidP="00212750">
            <w:pPr>
              <w:pStyle w:val="Heading5"/>
              <w:spacing w:line="240" w:lineRule="auto"/>
              <w:ind w:left="-108" w:right="0" w:firstLine="108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8,176</w:t>
            </w:r>
          </w:p>
        </w:tc>
      </w:tr>
      <w:tr w:rsidR="00212750" w:rsidRPr="00A41554" w:rsidTr="009F6DA4">
        <w:tc>
          <w:tcPr>
            <w:tcW w:w="4170" w:type="dxa"/>
          </w:tcPr>
          <w:p w:rsidR="00212750" w:rsidRPr="00A41554" w:rsidRDefault="00212750" w:rsidP="00ED24E4">
            <w:pPr>
              <w:tabs>
                <w:tab w:val="left" w:pos="612"/>
              </w:tabs>
              <w:spacing w:line="240" w:lineRule="auto"/>
              <w:ind w:left="3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1554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080" w:type="dxa"/>
          </w:tcPr>
          <w:p w:rsidR="00212750" w:rsidRPr="00BC6B64" w:rsidRDefault="00212750" w:rsidP="00212750">
            <w:pPr>
              <w:pStyle w:val="Heading5"/>
              <w:spacing w:line="240" w:lineRule="auto"/>
              <w:ind w:left="-108" w:right="0" w:firstLine="108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C6B6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14,614</w:t>
            </w:r>
          </w:p>
        </w:tc>
        <w:tc>
          <w:tcPr>
            <w:tcW w:w="270" w:type="dxa"/>
          </w:tcPr>
          <w:p w:rsidR="00212750" w:rsidRPr="00A41554" w:rsidRDefault="00212750" w:rsidP="0021275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12750" w:rsidRPr="00212750" w:rsidRDefault="00212750" w:rsidP="00212750">
            <w:pPr>
              <w:pStyle w:val="Heading5"/>
              <w:spacing w:line="240" w:lineRule="auto"/>
              <w:ind w:left="-108" w:right="0" w:firstLine="108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275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14,614</w:t>
            </w:r>
          </w:p>
        </w:tc>
        <w:tc>
          <w:tcPr>
            <w:tcW w:w="236" w:type="dxa"/>
          </w:tcPr>
          <w:p w:rsidR="00212750" w:rsidRPr="00212750" w:rsidRDefault="00212750" w:rsidP="0021275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212750" w:rsidRPr="00212750" w:rsidRDefault="00212750" w:rsidP="00212750">
            <w:pPr>
              <w:pStyle w:val="Heading5"/>
              <w:spacing w:line="240" w:lineRule="auto"/>
              <w:ind w:left="-108" w:right="0" w:firstLine="108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275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6,969</w:t>
            </w:r>
          </w:p>
        </w:tc>
        <w:tc>
          <w:tcPr>
            <w:tcW w:w="270" w:type="dxa"/>
          </w:tcPr>
          <w:p w:rsidR="00212750" w:rsidRPr="00212750" w:rsidRDefault="00212750" w:rsidP="0021275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12750" w:rsidRPr="00212750" w:rsidRDefault="00212750" w:rsidP="00212750">
            <w:pPr>
              <w:pStyle w:val="Heading5"/>
              <w:spacing w:line="240" w:lineRule="auto"/>
              <w:ind w:left="-108" w:right="0" w:firstLine="108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1275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6,969</w:t>
            </w:r>
          </w:p>
        </w:tc>
      </w:tr>
      <w:tr w:rsidR="00212750" w:rsidRPr="00A41554" w:rsidTr="00234410">
        <w:trPr>
          <w:trHeight w:val="280"/>
        </w:trPr>
        <w:tc>
          <w:tcPr>
            <w:tcW w:w="4170" w:type="dxa"/>
          </w:tcPr>
          <w:p w:rsidR="00212750" w:rsidRPr="00A41554" w:rsidRDefault="00212750" w:rsidP="00ED24E4">
            <w:pPr>
              <w:tabs>
                <w:tab w:val="left" w:pos="612"/>
              </w:tabs>
              <w:spacing w:line="240" w:lineRule="auto"/>
              <w:ind w:left="3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1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12750" w:rsidRPr="00BC6B64" w:rsidRDefault="00234410" w:rsidP="00212750">
            <w:pPr>
              <w:pStyle w:val="Heading5"/>
              <w:spacing w:line="240" w:lineRule="auto"/>
              <w:ind w:left="-108" w:right="0" w:firstLine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22,415</w:t>
            </w:r>
          </w:p>
        </w:tc>
        <w:tc>
          <w:tcPr>
            <w:tcW w:w="270" w:type="dxa"/>
          </w:tcPr>
          <w:p w:rsidR="00212750" w:rsidRPr="00A41554" w:rsidRDefault="00212750" w:rsidP="0021275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12750" w:rsidRPr="00212750" w:rsidRDefault="00234410" w:rsidP="00212750">
            <w:pPr>
              <w:pStyle w:val="Heading5"/>
              <w:spacing w:line="240" w:lineRule="auto"/>
              <w:ind w:left="-108" w:right="0" w:firstLine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22,790</w:t>
            </w:r>
          </w:p>
        </w:tc>
        <w:tc>
          <w:tcPr>
            <w:tcW w:w="236" w:type="dxa"/>
          </w:tcPr>
          <w:p w:rsidR="00212750" w:rsidRPr="00212750" w:rsidRDefault="00212750" w:rsidP="0021275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212750" w:rsidRPr="00212750" w:rsidRDefault="00234410" w:rsidP="00212750">
            <w:pPr>
              <w:pStyle w:val="Heading5"/>
              <w:spacing w:line="240" w:lineRule="auto"/>
              <w:ind w:left="-108" w:right="0" w:firstLine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14,770</w:t>
            </w:r>
          </w:p>
        </w:tc>
        <w:tc>
          <w:tcPr>
            <w:tcW w:w="270" w:type="dxa"/>
          </w:tcPr>
          <w:p w:rsidR="00212750" w:rsidRPr="00212750" w:rsidRDefault="00212750" w:rsidP="00212750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12750" w:rsidRPr="00212750" w:rsidRDefault="00234410" w:rsidP="00212750">
            <w:pPr>
              <w:pStyle w:val="Heading5"/>
              <w:spacing w:line="240" w:lineRule="auto"/>
              <w:ind w:left="-108" w:right="0" w:firstLine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15,145</w:t>
            </w:r>
          </w:p>
        </w:tc>
      </w:tr>
    </w:tbl>
    <w:p w:rsidR="00E14DCA" w:rsidRDefault="00E14DCA" w:rsidP="00031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</w:rPr>
      </w:pPr>
    </w:p>
    <w:p w:rsidR="009A5271" w:rsidRDefault="009A5271" w:rsidP="00031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</w:rPr>
      </w:pPr>
    </w:p>
    <w:p w:rsidR="009A5271" w:rsidRDefault="009A5271" w:rsidP="00031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</w:rPr>
      </w:pPr>
    </w:p>
    <w:p w:rsidR="009A5271" w:rsidRDefault="009A5271" w:rsidP="00031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</w:rPr>
      </w:pPr>
    </w:p>
    <w:p w:rsidR="009A5271" w:rsidRDefault="009A5271" w:rsidP="00031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</w:rPr>
      </w:pPr>
    </w:p>
    <w:p w:rsidR="009A5271" w:rsidRPr="00A41554" w:rsidRDefault="009A5271" w:rsidP="00031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</w:rPr>
      </w:pPr>
    </w:p>
    <w:p w:rsidR="00ED24E4" w:rsidRPr="00A24BD4" w:rsidRDefault="00ED24E4" w:rsidP="00ED24E4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decimal" w:pos="450"/>
        </w:tabs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C60FC8">
        <w:rPr>
          <w:rFonts w:asciiTheme="majorBidi" w:hAnsiTheme="majorBidi"/>
          <w:spacing w:val="8"/>
          <w:sz w:val="30"/>
          <w:szCs w:val="30"/>
          <w:cs/>
        </w:rPr>
        <w:lastRenderedPageBreak/>
        <w:t xml:space="preserve">ในเดือนมีนาคม </w:t>
      </w:r>
      <w:r w:rsidRPr="00C60FC8">
        <w:rPr>
          <w:rFonts w:asciiTheme="majorBidi" w:hAnsiTheme="majorBidi"/>
          <w:spacing w:val="8"/>
          <w:sz w:val="30"/>
          <w:szCs w:val="30"/>
        </w:rPr>
        <w:t>2557</w:t>
      </w:r>
      <w:r w:rsidRPr="00C60FC8">
        <w:rPr>
          <w:rFonts w:asciiTheme="majorBidi" w:hAnsiTheme="majorBidi"/>
          <w:spacing w:val="8"/>
          <w:sz w:val="30"/>
          <w:szCs w:val="30"/>
          <w:cs/>
        </w:rPr>
        <w:t xml:space="preserve"> บริษัทได้ทำสัญญาซื้อไอน้ำกับบริษัทในประเทศแห่งหนึ่งสำหรับโรงงานใน</w:t>
      </w:r>
      <w:r w:rsidRPr="00C60FC8">
        <w:rPr>
          <w:rFonts w:asciiTheme="majorBidi" w:hAnsiTheme="majorBidi"/>
          <w:spacing w:val="-2"/>
          <w:sz w:val="30"/>
          <w:szCs w:val="30"/>
          <w:cs/>
        </w:rPr>
        <w:t xml:space="preserve">จังหวัดลำพูน บริษัทมีภาระที่จะต้องซื้อไอน้ำในปริมาณตามที่กำหนดในสัญญา โดยมีระยะเวลาของสัญญา </w:t>
      </w:r>
      <w:r w:rsidRPr="00C60FC8">
        <w:rPr>
          <w:rFonts w:asciiTheme="majorBidi" w:hAnsiTheme="majorBidi"/>
          <w:spacing w:val="-2"/>
          <w:sz w:val="30"/>
          <w:szCs w:val="30"/>
        </w:rPr>
        <w:t>10</w:t>
      </w:r>
      <w:r w:rsidRPr="00C60FC8">
        <w:rPr>
          <w:rFonts w:asciiTheme="majorBidi" w:hAnsiTheme="majorBidi"/>
          <w:spacing w:val="-2"/>
          <w:sz w:val="30"/>
          <w:szCs w:val="30"/>
          <w:cs/>
        </w:rPr>
        <w:t xml:space="preserve"> ปี</w:t>
      </w:r>
      <w:r w:rsidRPr="00C60FC8">
        <w:rPr>
          <w:rFonts w:asciiTheme="majorBidi" w:hAnsiTheme="majorBidi"/>
          <w:sz w:val="30"/>
          <w:szCs w:val="30"/>
        </w:rPr>
        <w:t xml:space="preserve"> </w:t>
      </w:r>
      <w:r w:rsidRPr="00C60FC8">
        <w:rPr>
          <w:rFonts w:asciiTheme="majorBidi" w:hAnsiTheme="majorBidi"/>
          <w:sz w:val="30"/>
          <w:szCs w:val="30"/>
          <w:cs/>
        </w:rPr>
        <w:t>นับจาก</w:t>
      </w:r>
      <w:r w:rsidRPr="00A24BD4">
        <w:rPr>
          <w:rFonts w:asciiTheme="majorBidi" w:hAnsiTheme="majorBidi"/>
          <w:sz w:val="30"/>
          <w:szCs w:val="30"/>
          <w:cs/>
        </w:rPr>
        <w:t xml:space="preserve">วันเริ่มต้นอายุสัญญา ซึ่งวันเริ่มต้นอายุสัญญาจะต้องไม่เกินวันที่ </w:t>
      </w:r>
      <w:r w:rsidRPr="00A24BD4">
        <w:rPr>
          <w:rFonts w:asciiTheme="majorBidi" w:hAnsiTheme="majorBidi"/>
          <w:sz w:val="30"/>
          <w:szCs w:val="30"/>
        </w:rPr>
        <w:t>1</w:t>
      </w:r>
      <w:r w:rsidRPr="00A24BD4">
        <w:rPr>
          <w:rFonts w:asciiTheme="majorBidi" w:hAnsiTheme="majorBidi"/>
          <w:sz w:val="30"/>
          <w:szCs w:val="30"/>
          <w:cs/>
        </w:rPr>
        <w:t xml:space="preserve"> ตุลาคม </w:t>
      </w:r>
      <w:r w:rsidRPr="00A24BD4">
        <w:rPr>
          <w:rFonts w:asciiTheme="majorBidi" w:hAnsiTheme="majorBidi"/>
          <w:sz w:val="30"/>
          <w:szCs w:val="30"/>
        </w:rPr>
        <w:t>2562</w:t>
      </w:r>
    </w:p>
    <w:p w:rsidR="008265E5" w:rsidRPr="00ED24E4" w:rsidRDefault="008265E5" w:rsidP="008265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:rsidR="00E6529A" w:rsidRPr="00E6529A" w:rsidRDefault="00E6529A" w:rsidP="00E6529A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decimal" w:pos="45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6529A">
        <w:rPr>
          <w:rFonts w:asciiTheme="majorBidi" w:hAnsiTheme="majorBidi"/>
          <w:sz w:val="30"/>
          <w:szCs w:val="30"/>
          <w:cs/>
        </w:rPr>
        <w:t>บริษัท</w:t>
      </w:r>
      <w:r w:rsidRPr="00E6529A">
        <w:rPr>
          <w:rFonts w:asciiTheme="majorBidi" w:hAnsiTheme="majorBidi" w:hint="cs"/>
          <w:sz w:val="30"/>
          <w:szCs w:val="30"/>
          <w:cs/>
        </w:rPr>
        <w:t>ได้ทำบันทึกข้อตกลง</w:t>
      </w:r>
      <w:r w:rsidRPr="00E6529A">
        <w:rPr>
          <w:rFonts w:asciiTheme="majorBidi" w:hAnsiTheme="majorBidi"/>
          <w:sz w:val="30"/>
          <w:szCs w:val="30"/>
          <w:cs/>
        </w:rPr>
        <w:t>เกี่ยวกับการชำระค่าใช้จ่ายสำหรับการก่อสร้างเขื่อนป้องกันน้ำท่วมนิคมอุตสาหกรรม</w:t>
      </w:r>
      <w:r w:rsidRPr="00E6529A">
        <w:rPr>
          <w:rFonts w:asciiTheme="majorBidi" w:hAnsiTheme="majorBidi" w:hint="cs"/>
          <w:sz w:val="30"/>
          <w:szCs w:val="30"/>
          <w:cs/>
        </w:rPr>
        <w:t>บางปะอินกับบริษัทแห่งหนึ่ง</w:t>
      </w:r>
      <w:r w:rsidRPr="00E6529A">
        <w:rPr>
          <w:rFonts w:asciiTheme="majorBidi" w:hAnsiTheme="majorBidi"/>
          <w:sz w:val="30"/>
          <w:szCs w:val="30"/>
          <w:cs/>
        </w:rPr>
        <w:t xml:space="preserve"> </w:t>
      </w:r>
      <w:r w:rsidRPr="00E6529A">
        <w:rPr>
          <w:rFonts w:asciiTheme="majorBidi" w:hAnsiTheme="majorBidi" w:hint="cs"/>
          <w:sz w:val="30"/>
          <w:szCs w:val="30"/>
          <w:cs/>
        </w:rPr>
        <w:t>มีมูลค่าประมาณ</w:t>
      </w:r>
      <w:r w:rsidRPr="00E6529A">
        <w:rPr>
          <w:rFonts w:asciiTheme="majorBidi" w:hAnsiTheme="majorBidi"/>
          <w:sz w:val="30"/>
          <w:szCs w:val="30"/>
        </w:rPr>
        <w:t xml:space="preserve"> 13 </w:t>
      </w:r>
      <w:r w:rsidRPr="00E6529A">
        <w:rPr>
          <w:rFonts w:asciiTheme="majorBidi" w:hAnsiTheme="majorBidi" w:hint="cs"/>
          <w:sz w:val="30"/>
          <w:szCs w:val="30"/>
          <w:cs/>
        </w:rPr>
        <w:t>ล้านบาท</w:t>
      </w:r>
      <w:r w:rsidRPr="00E6529A">
        <w:rPr>
          <w:rFonts w:asciiTheme="majorBidi" w:hAnsiTheme="majorBidi"/>
          <w:sz w:val="30"/>
          <w:szCs w:val="30"/>
        </w:rPr>
        <w:t xml:space="preserve"> </w:t>
      </w:r>
      <w:r w:rsidRPr="00E6529A">
        <w:rPr>
          <w:rFonts w:asciiTheme="majorBidi" w:hAnsiTheme="majorBidi" w:hint="cs"/>
          <w:sz w:val="30"/>
          <w:szCs w:val="30"/>
          <w:cs/>
        </w:rPr>
        <w:t xml:space="preserve">โดยบริษัทผูกพันที่จะต้องจ่ายค่าใช้จ่ายปีละประมาณ </w:t>
      </w:r>
      <w:r w:rsidRPr="00E6529A">
        <w:rPr>
          <w:rFonts w:asciiTheme="majorBidi" w:hAnsiTheme="majorBidi"/>
          <w:sz w:val="30"/>
          <w:szCs w:val="30"/>
        </w:rPr>
        <w:t xml:space="preserve">1.3 </w:t>
      </w:r>
      <w:r w:rsidRPr="00E6529A">
        <w:rPr>
          <w:rFonts w:asciiTheme="majorBidi" w:hAnsiTheme="majorBidi" w:hint="cs"/>
          <w:sz w:val="30"/>
          <w:szCs w:val="30"/>
          <w:cs/>
        </w:rPr>
        <w:t>ล้านบาท ซึ่งบันทึกข้อตกลง</w:t>
      </w:r>
      <w:r w:rsidRPr="00E6529A">
        <w:rPr>
          <w:rFonts w:asciiTheme="majorBidi" w:hAnsiTheme="majorBidi"/>
          <w:sz w:val="30"/>
          <w:szCs w:val="30"/>
          <w:cs/>
        </w:rPr>
        <w:t xml:space="preserve">ดังกล่าวมีระยะเวลา </w:t>
      </w:r>
      <w:r w:rsidRPr="00E6529A">
        <w:rPr>
          <w:rFonts w:asciiTheme="majorBidi" w:hAnsiTheme="majorBidi"/>
          <w:sz w:val="30"/>
          <w:szCs w:val="30"/>
        </w:rPr>
        <w:t>10</w:t>
      </w:r>
      <w:r w:rsidRPr="00E6529A">
        <w:rPr>
          <w:rFonts w:asciiTheme="majorBidi" w:hAnsiTheme="majorBidi"/>
          <w:sz w:val="30"/>
          <w:szCs w:val="30"/>
          <w:cs/>
        </w:rPr>
        <w:t xml:space="preserve"> ปีและ</w:t>
      </w:r>
      <w:r w:rsidRPr="00E6529A">
        <w:rPr>
          <w:rFonts w:asciiTheme="majorBidi" w:hAnsiTheme="majorBidi" w:hint="cs"/>
          <w:sz w:val="30"/>
          <w:szCs w:val="30"/>
          <w:cs/>
        </w:rPr>
        <w:t xml:space="preserve">เริ่มมีผลตั้งแต่เดือนเมษายน </w:t>
      </w:r>
      <w:r w:rsidRPr="00E6529A">
        <w:rPr>
          <w:rFonts w:asciiTheme="majorBidi" w:hAnsiTheme="majorBidi"/>
          <w:sz w:val="30"/>
          <w:szCs w:val="30"/>
        </w:rPr>
        <w:t>2561</w:t>
      </w:r>
    </w:p>
    <w:p w:rsidR="00ED24E4" w:rsidRPr="00E6529A" w:rsidRDefault="00ED24E4" w:rsidP="00ED24E4">
      <w:pPr>
        <w:pStyle w:val="ListParagraph"/>
        <w:rPr>
          <w:rFonts w:asciiTheme="majorBidi" w:hAnsiTheme="majorBidi" w:cstheme="majorBidi"/>
          <w:spacing w:val="4"/>
          <w:sz w:val="16"/>
          <w:szCs w:val="16"/>
        </w:rPr>
      </w:pPr>
    </w:p>
    <w:p w:rsidR="008265E5" w:rsidRDefault="008265E5" w:rsidP="008265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</w:rPr>
      </w:pPr>
    </w:p>
    <w:p w:rsidR="008265E5" w:rsidRPr="008265E5" w:rsidRDefault="008265E5" w:rsidP="008265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decimal" w:pos="45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sectPr w:rsidR="008265E5" w:rsidRPr="008265E5" w:rsidSect="00E522D4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691" w:right="110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11CB" w:rsidRDefault="00A611CB">
      <w:r>
        <w:separator/>
      </w:r>
    </w:p>
  </w:endnote>
  <w:endnote w:type="continuationSeparator" w:id="0">
    <w:p w:rsidR="00A611CB" w:rsidRDefault="00A61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B4F" w:rsidRPr="003504BC" w:rsidRDefault="00941B4F" w:rsidP="003504BC">
    <w:pPr>
      <w:pStyle w:val="Footer"/>
      <w:jc w:val="center"/>
      <w:rPr>
        <w:rFonts w:ascii="Angsana New" w:hAnsi="Angsana New"/>
        <w:sz w:val="30"/>
        <w:szCs w:val="30"/>
      </w:rPr>
    </w:pPr>
    <w:r w:rsidRPr="003504BC">
      <w:rPr>
        <w:rFonts w:ascii="Angsana New" w:hAnsi="Angsana New"/>
        <w:sz w:val="30"/>
        <w:szCs w:val="30"/>
      </w:rPr>
      <w:fldChar w:fldCharType="begin"/>
    </w:r>
    <w:r w:rsidRPr="003504BC">
      <w:rPr>
        <w:rFonts w:ascii="Angsana New" w:hAnsi="Angsana New"/>
        <w:sz w:val="30"/>
        <w:szCs w:val="30"/>
      </w:rPr>
      <w:instrText xml:space="preserve"> PAGE   \* MERGEFORMAT </w:instrText>
    </w:r>
    <w:r w:rsidRPr="003504BC">
      <w:rPr>
        <w:rFonts w:ascii="Angsana New" w:hAnsi="Angsana New"/>
        <w:sz w:val="30"/>
        <w:szCs w:val="30"/>
      </w:rPr>
      <w:fldChar w:fldCharType="separate"/>
    </w:r>
    <w:r w:rsidR="00680F03">
      <w:rPr>
        <w:rFonts w:ascii="Angsana New" w:hAnsi="Angsana New"/>
        <w:noProof/>
        <w:sz w:val="30"/>
        <w:szCs w:val="30"/>
      </w:rPr>
      <w:t>29</w:t>
    </w:r>
    <w:r w:rsidRPr="003504B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B4F" w:rsidRPr="00F00659" w:rsidRDefault="00941B4F" w:rsidP="00B12A96">
    <w:pPr>
      <w:pStyle w:val="Footer"/>
      <w:framePr w:wrap="around" w:vAnchor="text" w:hAnchor="page" w:x="8476" w:y="49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680F03">
      <w:rPr>
        <w:rStyle w:val="PageNumber"/>
        <w:rFonts w:ascii="Angsana New" w:hAnsi="Angsana New"/>
        <w:noProof/>
        <w:sz w:val="30"/>
        <w:szCs w:val="30"/>
        <w:cs/>
      </w:rPr>
      <w:t>30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941B4F" w:rsidRPr="006D2137" w:rsidRDefault="00941B4F" w:rsidP="00B12A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B4F" w:rsidRPr="00F00659" w:rsidRDefault="00941B4F" w:rsidP="00B12A96">
    <w:pPr>
      <w:pStyle w:val="Footer"/>
      <w:framePr w:wrap="around" w:vAnchor="text" w:hAnchor="page" w:x="5941" w:y="-3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680F03">
      <w:rPr>
        <w:rStyle w:val="PageNumber"/>
        <w:rFonts w:ascii="Angsana New" w:hAnsi="Angsana New"/>
        <w:noProof/>
        <w:sz w:val="30"/>
        <w:szCs w:val="30"/>
        <w:cs/>
      </w:rPr>
      <w:t>38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941B4F" w:rsidRPr="000257B8" w:rsidRDefault="00941B4F" w:rsidP="00D223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B4F" w:rsidRPr="006D2137" w:rsidRDefault="00941B4F" w:rsidP="006D21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680F03">
      <w:rPr>
        <w:rFonts w:ascii="Angsana New" w:hAnsi="Angsana New"/>
        <w:i/>
        <w:iCs/>
        <w:noProof/>
        <w:sz w:val="30"/>
        <w:szCs w:val="30"/>
      </w:rPr>
      <w:t>Q-CONt3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11CB" w:rsidRDefault="00A611CB">
      <w:r>
        <w:separator/>
      </w:r>
    </w:p>
  </w:footnote>
  <w:footnote w:type="continuationSeparator" w:id="0">
    <w:p w:rsidR="00A611CB" w:rsidRDefault="00A611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B4F" w:rsidRPr="00F9367B" w:rsidRDefault="00941B4F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proofErr w:type="spellStart"/>
    <w:r>
      <w:rPr>
        <w:rFonts w:ascii="Angsana New" w:hAnsi="Angsana New" w:hint="cs"/>
        <w:b/>
        <w:bCs/>
        <w:sz w:val="32"/>
        <w:szCs w:val="32"/>
        <w:cs/>
      </w:rPr>
      <w:t>บริษัทค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>วอ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ลิตี้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>คอน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สตรัคชั่นโปรดัคส์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:rsidR="00941B4F" w:rsidRPr="00F9367B" w:rsidRDefault="00941B4F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941B4F" w:rsidRDefault="00941B4F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61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:rsidR="00941B4F" w:rsidRPr="00F9367B" w:rsidRDefault="00941B4F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B4F" w:rsidRPr="00F9367B" w:rsidRDefault="00941B4F" w:rsidP="007904D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proofErr w:type="spellStart"/>
    <w:r>
      <w:rPr>
        <w:rFonts w:ascii="Angsana New" w:hAnsi="Angsana New" w:hint="cs"/>
        <w:b/>
        <w:bCs/>
        <w:sz w:val="32"/>
        <w:szCs w:val="32"/>
        <w:cs/>
      </w:rPr>
      <w:t>บริษัทค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>วอ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ลิตี้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>คอน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สตรัคชั่นโปรดัคส์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:rsidR="00941B4F" w:rsidRPr="00F9367B" w:rsidRDefault="00941B4F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941B4F" w:rsidRDefault="00941B4F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GB"/>
      </w:rPr>
      <w:t>61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941B4F" w:rsidRPr="00F9367B" w:rsidRDefault="00941B4F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B4F" w:rsidRPr="00F9367B" w:rsidRDefault="00941B4F" w:rsidP="007904D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proofErr w:type="spellStart"/>
    <w:r>
      <w:rPr>
        <w:rFonts w:ascii="Angsana New" w:hAnsi="Angsana New" w:hint="cs"/>
        <w:b/>
        <w:bCs/>
        <w:sz w:val="32"/>
        <w:szCs w:val="32"/>
        <w:cs/>
      </w:rPr>
      <w:t>บริษัทค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>วอ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ลิตี้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>คอน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สตรัคชั่นโปรดัคส์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:rsidR="00941B4F" w:rsidRPr="00F9367B" w:rsidRDefault="00941B4F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941B4F" w:rsidRDefault="00941B4F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 xml:space="preserve">2561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941B4F" w:rsidRPr="00F9367B" w:rsidRDefault="00941B4F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B4F" w:rsidRPr="00F9367B" w:rsidRDefault="00941B4F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:rsidR="00941B4F" w:rsidRPr="00F9367B" w:rsidRDefault="00941B4F" w:rsidP="00A02394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:rsidR="00941B4F" w:rsidRPr="00F9367B" w:rsidRDefault="00941B4F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>
      <w:rPr>
        <w:rFonts w:ascii="Angsana New" w:hAnsi="Angsana New" w:hint="cs"/>
        <w:b/>
        <w:bCs/>
        <w:sz w:val="32"/>
        <w:szCs w:val="32"/>
      </w:rPr>
      <w:t>3</w:t>
    </w:r>
    <w:r w:rsidRPr="00156E32">
      <w:rPr>
        <w:rFonts w:ascii="Angsana New" w:hAnsi="Angsana New" w:hint="cs"/>
        <w:b/>
        <w:bCs/>
        <w:sz w:val="32"/>
        <w:szCs w:val="32"/>
      </w:rPr>
      <w:t>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156E32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156E32">
      <w:rPr>
        <w:rFonts w:ascii="Angsana New" w:hAnsi="Angsana New" w:hint="cs"/>
        <w:b/>
        <w:bCs/>
        <w:sz w:val="32"/>
        <w:szCs w:val="32"/>
      </w:rPr>
      <w:t>2548</w:t>
    </w:r>
  </w:p>
  <w:p w:rsidR="00941B4F" w:rsidRPr="00F9367B" w:rsidRDefault="00941B4F" w:rsidP="00A02394">
    <w:pPr>
      <w:pStyle w:val="Header"/>
      <w:rPr>
        <w:sz w:val="16"/>
        <w:szCs w:val="16"/>
      </w:rPr>
    </w:pPr>
  </w:p>
  <w:p w:rsidR="00941B4F" w:rsidRPr="00F9367B" w:rsidRDefault="00941B4F" w:rsidP="00A02394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C66A5D"/>
    <w:multiLevelType w:val="singleLevel"/>
    <w:tmpl w:val="D8F82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88438B1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E654688"/>
    <w:multiLevelType w:val="hybridMultilevel"/>
    <w:tmpl w:val="142AF74C"/>
    <w:lvl w:ilvl="0" w:tplc="D3DC555C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437062F"/>
    <w:multiLevelType w:val="hybridMultilevel"/>
    <w:tmpl w:val="B1CA45A2"/>
    <w:lvl w:ilvl="0" w:tplc="AF32A8C4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b w:val="0"/>
        <w:bCs w:val="0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1E43C88"/>
    <w:multiLevelType w:val="singleLevel"/>
    <w:tmpl w:val="A58EC9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61169DD"/>
    <w:multiLevelType w:val="hybridMultilevel"/>
    <w:tmpl w:val="2578D3CA"/>
    <w:lvl w:ilvl="0" w:tplc="98E64AB2">
      <w:start w:val="1"/>
      <w:numFmt w:val="thaiLetters"/>
      <w:lvlText w:val="%1)"/>
      <w:lvlJc w:val="left"/>
      <w:pPr>
        <w:ind w:left="2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5" w:hanging="360"/>
      </w:pPr>
    </w:lvl>
    <w:lvl w:ilvl="2" w:tplc="0409001B" w:tentative="1">
      <w:start w:val="1"/>
      <w:numFmt w:val="lowerRoman"/>
      <w:lvlText w:val="%3."/>
      <w:lvlJc w:val="right"/>
      <w:pPr>
        <w:ind w:left="3475" w:hanging="180"/>
      </w:pPr>
    </w:lvl>
    <w:lvl w:ilvl="3" w:tplc="0409000F" w:tentative="1">
      <w:start w:val="1"/>
      <w:numFmt w:val="decimal"/>
      <w:lvlText w:val="%4."/>
      <w:lvlJc w:val="left"/>
      <w:pPr>
        <w:ind w:left="4195" w:hanging="360"/>
      </w:pPr>
    </w:lvl>
    <w:lvl w:ilvl="4" w:tplc="04090019" w:tentative="1">
      <w:start w:val="1"/>
      <w:numFmt w:val="lowerLetter"/>
      <w:lvlText w:val="%5."/>
      <w:lvlJc w:val="left"/>
      <w:pPr>
        <w:ind w:left="4915" w:hanging="360"/>
      </w:pPr>
    </w:lvl>
    <w:lvl w:ilvl="5" w:tplc="0409001B" w:tentative="1">
      <w:start w:val="1"/>
      <w:numFmt w:val="lowerRoman"/>
      <w:lvlText w:val="%6."/>
      <w:lvlJc w:val="right"/>
      <w:pPr>
        <w:ind w:left="5635" w:hanging="180"/>
      </w:pPr>
    </w:lvl>
    <w:lvl w:ilvl="6" w:tplc="0409000F" w:tentative="1">
      <w:start w:val="1"/>
      <w:numFmt w:val="decimal"/>
      <w:lvlText w:val="%7."/>
      <w:lvlJc w:val="left"/>
      <w:pPr>
        <w:ind w:left="6355" w:hanging="360"/>
      </w:pPr>
    </w:lvl>
    <w:lvl w:ilvl="7" w:tplc="04090019" w:tentative="1">
      <w:start w:val="1"/>
      <w:numFmt w:val="lowerLetter"/>
      <w:lvlText w:val="%8."/>
      <w:lvlJc w:val="left"/>
      <w:pPr>
        <w:ind w:left="7075" w:hanging="360"/>
      </w:pPr>
    </w:lvl>
    <w:lvl w:ilvl="8" w:tplc="0409001B" w:tentative="1">
      <w:start w:val="1"/>
      <w:numFmt w:val="lowerRoman"/>
      <w:lvlText w:val="%9."/>
      <w:lvlJc w:val="right"/>
      <w:pPr>
        <w:ind w:left="7795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55E2014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CE20AD5"/>
    <w:multiLevelType w:val="hybridMultilevel"/>
    <w:tmpl w:val="142AF74C"/>
    <w:lvl w:ilvl="0" w:tplc="D3DC555C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6C65C30"/>
    <w:multiLevelType w:val="hybridMultilevel"/>
    <w:tmpl w:val="20304DDE"/>
    <w:lvl w:ilvl="0" w:tplc="A6F4858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AA64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51022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11CAB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6B6436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C9675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D92DE5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450538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D36BD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4"/>
  </w:num>
  <w:num w:numId="13">
    <w:abstractNumId w:val="22"/>
  </w:num>
  <w:num w:numId="14">
    <w:abstractNumId w:val="16"/>
  </w:num>
  <w:num w:numId="15">
    <w:abstractNumId w:val="19"/>
  </w:num>
  <w:num w:numId="16">
    <w:abstractNumId w:val="23"/>
  </w:num>
  <w:num w:numId="17">
    <w:abstractNumId w:val="24"/>
  </w:num>
  <w:num w:numId="18">
    <w:abstractNumId w:val="11"/>
  </w:num>
  <w:num w:numId="19">
    <w:abstractNumId w:val="17"/>
  </w:num>
  <w:num w:numId="20">
    <w:abstractNumId w:val="10"/>
  </w:num>
  <w:num w:numId="21">
    <w:abstractNumId w:val="15"/>
  </w:num>
  <w:num w:numId="22">
    <w:abstractNumId w:val="13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21"/>
  </w:num>
  <w:num w:numId="29">
    <w:abstractNumId w:val="12"/>
  </w:num>
  <w:num w:numId="30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1"/>
  </w:docVars>
  <w:rsids>
    <w:rsidRoot w:val="00926A88"/>
    <w:rsid w:val="000001C9"/>
    <w:rsid w:val="00000AB1"/>
    <w:rsid w:val="00000CAE"/>
    <w:rsid w:val="00000D00"/>
    <w:rsid w:val="0000124A"/>
    <w:rsid w:val="00001828"/>
    <w:rsid w:val="000025E7"/>
    <w:rsid w:val="00002D4C"/>
    <w:rsid w:val="0000303E"/>
    <w:rsid w:val="00005144"/>
    <w:rsid w:val="00005218"/>
    <w:rsid w:val="0000550F"/>
    <w:rsid w:val="00006270"/>
    <w:rsid w:val="00006A97"/>
    <w:rsid w:val="00006D8F"/>
    <w:rsid w:val="00006E55"/>
    <w:rsid w:val="000073B9"/>
    <w:rsid w:val="0000758D"/>
    <w:rsid w:val="00007BE5"/>
    <w:rsid w:val="00010063"/>
    <w:rsid w:val="00010826"/>
    <w:rsid w:val="00010C8C"/>
    <w:rsid w:val="00010E04"/>
    <w:rsid w:val="000117CE"/>
    <w:rsid w:val="000131EC"/>
    <w:rsid w:val="0001330E"/>
    <w:rsid w:val="00013881"/>
    <w:rsid w:val="0001445F"/>
    <w:rsid w:val="000149D7"/>
    <w:rsid w:val="00014ED6"/>
    <w:rsid w:val="0001516F"/>
    <w:rsid w:val="0001523D"/>
    <w:rsid w:val="000156A3"/>
    <w:rsid w:val="00015DF2"/>
    <w:rsid w:val="00015E0E"/>
    <w:rsid w:val="00016C76"/>
    <w:rsid w:val="00016D00"/>
    <w:rsid w:val="00016DF6"/>
    <w:rsid w:val="00016F31"/>
    <w:rsid w:val="000171A8"/>
    <w:rsid w:val="0001721D"/>
    <w:rsid w:val="000205E4"/>
    <w:rsid w:val="00020800"/>
    <w:rsid w:val="000212FC"/>
    <w:rsid w:val="00022187"/>
    <w:rsid w:val="000233EE"/>
    <w:rsid w:val="00023A10"/>
    <w:rsid w:val="00023F99"/>
    <w:rsid w:val="00024486"/>
    <w:rsid w:val="000245AE"/>
    <w:rsid w:val="0002477D"/>
    <w:rsid w:val="00024E82"/>
    <w:rsid w:val="00025587"/>
    <w:rsid w:val="000257B8"/>
    <w:rsid w:val="00025800"/>
    <w:rsid w:val="000267F3"/>
    <w:rsid w:val="00027A4F"/>
    <w:rsid w:val="000300ED"/>
    <w:rsid w:val="00030326"/>
    <w:rsid w:val="000307A1"/>
    <w:rsid w:val="0003082D"/>
    <w:rsid w:val="00030B87"/>
    <w:rsid w:val="0003115F"/>
    <w:rsid w:val="00031863"/>
    <w:rsid w:val="00031B6D"/>
    <w:rsid w:val="00032173"/>
    <w:rsid w:val="000321ED"/>
    <w:rsid w:val="00032284"/>
    <w:rsid w:val="00032E07"/>
    <w:rsid w:val="00032E83"/>
    <w:rsid w:val="00034CC4"/>
    <w:rsid w:val="000376CA"/>
    <w:rsid w:val="00040229"/>
    <w:rsid w:val="0004048C"/>
    <w:rsid w:val="00041514"/>
    <w:rsid w:val="00041C99"/>
    <w:rsid w:val="00041EE6"/>
    <w:rsid w:val="000422A8"/>
    <w:rsid w:val="000431E9"/>
    <w:rsid w:val="0004379D"/>
    <w:rsid w:val="000437F6"/>
    <w:rsid w:val="00043984"/>
    <w:rsid w:val="00043D2E"/>
    <w:rsid w:val="00045126"/>
    <w:rsid w:val="0004539A"/>
    <w:rsid w:val="0004560C"/>
    <w:rsid w:val="00045DD1"/>
    <w:rsid w:val="00045EBB"/>
    <w:rsid w:val="0004662B"/>
    <w:rsid w:val="00046CD4"/>
    <w:rsid w:val="00046D1C"/>
    <w:rsid w:val="00047454"/>
    <w:rsid w:val="0004764A"/>
    <w:rsid w:val="00047A00"/>
    <w:rsid w:val="00047EAF"/>
    <w:rsid w:val="0005055E"/>
    <w:rsid w:val="00050A83"/>
    <w:rsid w:val="00050E37"/>
    <w:rsid w:val="00051D2B"/>
    <w:rsid w:val="00051E34"/>
    <w:rsid w:val="00052976"/>
    <w:rsid w:val="00052F3E"/>
    <w:rsid w:val="000534E0"/>
    <w:rsid w:val="000538FD"/>
    <w:rsid w:val="00053BE8"/>
    <w:rsid w:val="00055FE1"/>
    <w:rsid w:val="00056CB8"/>
    <w:rsid w:val="0006031C"/>
    <w:rsid w:val="00060600"/>
    <w:rsid w:val="0006086C"/>
    <w:rsid w:val="00060AA7"/>
    <w:rsid w:val="00060AD0"/>
    <w:rsid w:val="00061503"/>
    <w:rsid w:val="0006242A"/>
    <w:rsid w:val="00062B9E"/>
    <w:rsid w:val="00063026"/>
    <w:rsid w:val="00063FCE"/>
    <w:rsid w:val="00064635"/>
    <w:rsid w:val="00064784"/>
    <w:rsid w:val="00064ABA"/>
    <w:rsid w:val="00064FCF"/>
    <w:rsid w:val="000653B7"/>
    <w:rsid w:val="0006557D"/>
    <w:rsid w:val="000659EA"/>
    <w:rsid w:val="00065F14"/>
    <w:rsid w:val="00065F20"/>
    <w:rsid w:val="00066571"/>
    <w:rsid w:val="000668AB"/>
    <w:rsid w:val="00066B57"/>
    <w:rsid w:val="00066D13"/>
    <w:rsid w:val="00066EAF"/>
    <w:rsid w:val="000706AF"/>
    <w:rsid w:val="00070792"/>
    <w:rsid w:val="00071180"/>
    <w:rsid w:val="00071703"/>
    <w:rsid w:val="0007191E"/>
    <w:rsid w:val="000728EE"/>
    <w:rsid w:val="00072CBA"/>
    <w:rsid w:val="00072E6D"/>
    <w:rsid w:val="00073B38"/>
    <w:rsid w:val="00074169"/>
    <w:rsid w:val="00074D9C"/>
    <w:rsid w:val="00074FF3"/>
    <w:rsid w:val="0007515B"/>
    <w:rsid w:val="00075675"/>
    <w:rsid w:val="000763DA"/>
    <w:rsid w:val="000764C2"/>
    <w:rsid w:val="00076B06"/>
    <w:rsid w:val="000773EC"/>
    <w:rsid w:val="000774D8"/>
    <w:rsid w:val="000778C5"/>
    <w:rsid w:val="000779B6"/>
    <w:rsid w:val="00077D2D"/>
    <w:rsid w:val="0008012B"/>
    <w:rsid w:val="00080EF3"/>
    <w:rsid w:val="00081191"/>
    <w:rsid w:val="00081618"/>
    <w:rsid w:val="0008179B"/>
    <w:rsid w:val="00082D49"/>
    <w:rsid w:val="00083062"/>
    <w:rsid w:val="00083356"/>
    <w:rsid w:val="000835DC"/>
    <w:rsid w:val="000838CE"/>
    <w:rsid w:val="00084150"/>
    <w:rsid w:val="00084E52"/>
    <w:rsid w:val="00084EC4"/>
    <w:rsid w:val="000851AC"/>
    <w:rsid w:val="00086E2D"/>
    <w:rsid w:val="000876C8"/>
    <w:rsid w:val="00087771"/>
    <w:rsid w:val="000879A9"/>
    <w:rsid w:val="00087CF8"/>
    <w:rsid w:val="00087EA8"/>
    <w:rsid w:val="0009010F"/>
    <w:rsid w:val="00090326"/>
    <w:rsid w:val="00090335"/>
    <w:rsid w:val="000903C2"/>
    <w:rsid w:val="00090466"/>
    <w:rsid w:val="000918BC"/>
    <w:rsid w:val="00091A53"/>
    <w:rsid w:val="0009325E"/>
    <w:rsid w:val="000934A0"/>
    <w:rsid w:val="00093881"/>
    <w:rsid w:val="000942A9"/>
    <w:rsid w:val="000944F9"/>
    <w:rsid w:val="00094B0E"/>
    <w:rsid w:val="00095610"/>
    <w:rsid w:val="00095761"/>
    <w:rsid w:val="00095770"/>
    <w:rsid w:val="00095CD4"/>
    <w:rsid w:val="000960D5"/>
    <w:rsid w:val="00096333"/>
    <w:rsid w:val="00096528"/>
    <w:rsid w:val="00096BD0"/>
    <w:rsid w:val="000970D5"/>
    <w:rsid w:val="00097EA6"/>
    <w:rsid w:val="00097F05"/>
    <w:rsid w:val="000A0615"/>
    <w:rsid w:val="000A0D74"/>
    <w:rsid w:val="000A198C"/>
    <w:rsid w:val="000A1F92"/>
    <w:rsid w:val="000A21D9"/>
    <w:rsid w:val="000A2457"/>
    <w:rsid w:val="000A2FC6"/>
    <w:rsid w:val="000A3A4C"/>
    <w:rsid w:val="000A3EEE"/>
    <w:rsid w:val="000A435D"/>
    <w:rsid w:val="000A45E8"/>
    <w:rsid w:val="000A5E5E"/>
    <w:rsid w:val="000A7164"/>
    <w:rsid w:val="000A75C3"/>
    <w:rsid w:val="000A75CB"/>
    <w:rsid w:val="000B054E"/>
    <w:rsid w:val="000B0D72"/>
    <w:rsid w:val="000B0F0E"/>
    <w:rsid w:val="000B1196"/>
    <w:rsid w:val="000B1370"/>
    <w:rsid w:val="000B16D9"/>
    <w:rsid w:val="000B2855"/>
    <w:rsid w:val="000B35BC"/>
    <w:rsid w:val="000B3794"/>
    <w:rsid w:val="000B3B42"/>
    <w:rsid w:val="000B47E1"/>
    <w:rsid w:val="000B5568"/>
    <w:rsid w:val="000B6A44"/>
    <w:rsid w:val="000B6B4F"/>
    <w:rsid w:val="000B75B5"/>
    <w:rsid w:val="000B7817"/>
    <w:rsid w:val="000B7903"/>
    <w:rsid w:val="000B7ADB"/>
    <w:rsid w:val="000B7CAE"/>
    <w:rsid w:val="000B7DBA"/>
    <w:rsid w:val="000C0B73"/>
    <w:rsid w:val="000C11BF"/>
    <w:rsid w:val="000C1261"/>
    <w:rsid w:val="000C14F4"/>
    <w:rsid w:val="000C1C6C"/>
    <w:rsid w:val="000C260D"/>
    <w:rsid w:val="000C2855"/>
    <w:rsid w:val="000C3306"/>
    <w:rsid w:val="000C3816"/>
    <w:rsid w:val="000C3CBB"/>
    <w:rsid w:val="000C3FAF"/>
    <w:rsid w:val="000C524B"/>
    <w:rsid w:val="000C52F3"/>
    <w:rsid w:val="000C565B"/>
    <w:rsid w:val="000C56F5"/>
    <w:rsid w:val="000C57E3"/>
    <w:rsid w:val="000C588A"/>
    <w:rsid w:val="000C6363"/>
    <w:rsid w:val="000C648A"/>
    <w:rsid w:val="000C6564"/>
    <w:rsid w:val="000D09C8"/>
    <w:rsid w:val="000D1EB8"/>
    <w:rsid w:val="000D3189"/>
    <w:rsid w:val="000D3C8D"/>
    <w:rsid w:val="000D5970"/>
    <w:rsid w:val="000D670D"/>
    <w:rsid w:val="000D69DF"/>
    <w:rsid w:val="000D6B87"/>
    <w:rsid w:val="000D78E0"/>
    <w:rsid w:val="000D7924"/>
    <w:rsid w:val="000E049A"/>
    <w:rsid w:val="000E088C"/>
    <w:rsid w:val="000E0ED5"/>
    <w:rsid w:val="000E10A4"/>
    <w:rsid w:val="000E4034"/>
    <w:rsid w:val="000E483C"/>
    <w:rsid w:val="000E48A5"/>
    <w:rsid w:val="000E493D"/>
    <w:rsid w:val="000E4B76"/>
    <w:rsid w:val="000E4D1B"/>
    <w:rsid w:val="000E4DF1"/>
    <w:rsid w:val="000E6210"/>
    <w:rsid w:val="000E6A6A"/>
    <w:rsid w:val="000E7D75"/>
    <w:rsid w:val="000E7E5C"/>
    <w:rsid w:val="000F09D8"/>
    <w:rsid w:val="000F0F93"/>
    <w:rsid w:val="000F13D7"/>
    <w:rsid w:val="000F1B81"/>
    <w:rsid w:val="000F290C"/>
    <w:rsid w:val="000F3093"/>
    <w:rsid w:val="000F39E1"/>
    <w:rsid w:val="000F4025"/>
    <w:rsid w:val="000F4D17"/>
    <w:rsid w:val="000F54A1"/>
    <w:rsid w:val="000F5522"/>
    <w:rsid w:val="000F55FC"/>
    <w:rsid w:val="000F5724"/>
    <w:rsid w:val="000F5BD5"/>
    <w:rsid w:val="000F609E"/>
    <w:rsid w:val="000F6405"/>
    <w:rsid w:val="000F661B"/>
    <w:rsid w:val="001000D4"/>
    <w:rsid w:val="00100A18"/>
    <w:rsid w:val="00100BFA"/>
    <w:rsid w:val="00101E3D"/>
    <w:rsid w:val="001022EC"/>
    <w:rsid w:val="001024D2"/>
    <w:rsid w:val="00102BE5"/>
    <w:rsid w:val="0010357D"/>
    <w:rsid w:val="001037FC"/>
    <w:rsid w:val="00103AD6"/>
    <w:rsid w:val="0010429A"/>
    <w:rsid w:val="00104377"/>
    <w:rsid w:val="001056C3"/>
    <w:rsid w:val="001058E0"/>
    <w:rsid w:val="00105963"/>
    <w:rsid w:val="00105C87"/>
    <w:rsid w:val="0010600A"/>
    <w:rsid w:val="00107676"/>
    <w:rsid w:val="0011062F"/>
    <w:rsid w:val="00111614"/>
    <w:rsid w:val="00111B28"/>
    <w:rsid w:val="00111C40"/>
    <w:rsid w:val="00111DC4"/>
    <w:rsid w:val="001125EA"/>
    <w:rsid w:val="00112F85"/>
    <w:rsid w:val="0011318A"/>
    <w:rsid w:val="0011428B"/>
    <w:rsid w:val="001143A9"/>
    <w:rsid w:val="0011460E"/>
    <w:rsid w:val="00115D81"/>
    <w:rsid w:val="00116284"/>
    <w:rsid w:val="001169FA"/>
    <w:rsid w:val="00116E11"/>
    <w:rsid w:val="001173BE"/>
    <w:rsid w:val="001179F6"/>
    <w:rsid w:val="001201C4"/>
    <w:rsid w:val="001229C5"/>
    <w:rsid w:val="00122C75"/>
    <w:rsid w:val="0012436A"/>
    <w:rsid w:val="00124C22"/>
    <w:rsid w:val="00124DF3"/>
    <w:rsid w:val="00125673"/>
    <w:rsid w:val="00125905"/>
    <w:rsid w:val="001266D2"/>
    <w:rsid w:val="00127105"/>
    <w:rsid w:val="00127236"/>
    <w:rsid w:val="0013036D"/>
    <w:rsid w:val="00130643"/>
    <w:rsid w:val="001308A6"/>
    <w:rsid w:val="00130F88"/>
    <w:rsid w:val="00130F99"/>
    <w:rsid w:val="00130FF9"/>
    <w:rsid w:val="0013101C"/>
    <w:rsid w:val="001314A4"/>
    <w:rsid w:val="00131727"/>
    <w:rsid w:val="001324D5"/>
    <w:rsid w:val="001326A6"/>
    <w:rsid w:val="001329FD"/>
    <w:rsid w:val="00132C14"/>
    <w:rsid w:val="001330D0"/>
    <w:rsid w:val="001332DA"/>
    <w:rsid w:val="00133523"/>
    <w:rsid w:val="00133FE0"/>
    <w:rsid w:val="0013467C"/>
    <w:rsid w:val="0013616F"/>
    <w:rsid w:val="00136469"/>
    <w:rsid w:val="001368DD"/>
    <w:rsid w:val="00136E62"/>
    <w:rsid w:val="00137091"/>
    <w:rsid w:val="00137748"/>
    <w:rsid w:val="00137921"/>
    <w:rsid w:val="00137E32"/>
    <w:rsid w:val="001405D6"/>
    <w:rsid w:val="00140C06"/>
    <w:rsid w:val="0014277D"/>
    <w:rsid w:val="0014301C"/>
    <w:rsid w:val="00143945"/>
    <w:rsid w:val="001439C9"/>
    <w:rsid w:val="00143A14"/>
    <w:rsid w:val="00143E3D"/>
    <w:rsid w:val="00143E58"/>
    <w:rsid w:val="00146BD5"/>
    <w:rsid w:val="00147634"/>
    <w:rsid w:val="00147BA9"/>
    <w:rsid w:val="001515CA"/>
    <w:rsid w:val="00151DCE"/>
    <w:rsid w:val="0015206F"/>
    <w:rsid w:val="00152FC1"/>
    <w:rsid w:val="00153378"/>
    <w:rsid w:val="0015368B"/>
    <w:rsid w:val="00153772"/>
    <w:rsid w:val="00154B5C"/>
    <w:rsid w:val="00154C83"/>
    <w:rsid w:val="0015512A"/>
    <w:rsid w:val="0015535B"/>
    <w:rsid w:val="00155797"/>
    <w:rsid w:val="001562C6"/>
    <w:rsid w:val="00156E32"/>
    <w:rsid w:val="00157664"/>
    <w:rsid w:val="0016090C"/>
    <w:rsid w:val="00160970"/>
    <w:rsid w:val="0016156F"/>
    <w:rsid w:val="00161623"/>
    <w:rsid w:val="001635C3"/>
    <w:rsid w:val="00163EF0"/>
    <w:rsid w:val="001657DF"/>
    <w:rsid w:val="00165B77"/>
    <w:rsid w:val="00165D27"/>
    <w:rsid w:val="00165EB6"/>
    <w:rsid w:val="00165EEC"/>
    <w:rsid w:val="00166402"/>
    <w:rsid w:val="00166923"/>
    <w:rsid w:val="0016792D"/>
    <w:rsid w:val="001704F3"/>
    <w:rsid w:val="001706FA"/>
    <w:rsid w:val="00170D27"/>
    <w:rsid w:val="00170D3B"/>
    <w:rsid w:val="00171BBA"/>
    <w:rsid w:val="00171F6F"/>
    <w:rsid w:val="00172BF0"/>
    <w:rsid w:val="0017314A"/>
    <w:rsid w:val="0017436B"/>
    <w:rsid w:val="00174B85"/>
    <w:rsid w:val="0017539E"/>
    <w:rsid w:val="001753DF"/>
    <w:rsid w:val="001756AB"/>
    <w:rsid w:val="00175880"/>
    <w:rsid w:val="00175EC3"/>
    <w:rsid w:val="00175EEE"/>
    <w:rsid w:val="00176140"/>
    <w:rsid w:val="00177CEB"/>
    <w:rsid w:val="00180510"/>
    <w:rsid w:val="00180EC1"/>
    <w:rsid w:val="001815B4"/>
    <w:rsid w:val="00181696"/>
    <w:rsid w:val="001830CC"/>
    <w:rsid w:val="00183F4E"/>
    <w:rsid w:val="0018434C"/>
    <w:rsid w:val="00185813"/>
    <w:rsid w:val="00185C47"/>
    <w:rsid w:val="00186501"/>
    <w:rsid w:val="00186F41"/>
    <w:rsid w:val="00187030"/>
    <w:rsid w:val="001871EB"/>
    <w:rsid w:val="00190481"/>
    <w:rsid w:val="00190DC4"/>
    <w:rsid w:val="00190F9D"/>
    <w:rsid w:val="00191547"/>
    <w:rsid w:val="00192366"/>
    <w:rsid w:val="0019279A"/>
    <w:rsid w:val="00192995"/>
    <w:rsid w:val="0019345E"/>
    <w:rsid w:val="0019384A"/>
    <w:rsid w:val="001940B5"/>
    <w:rsid w:val="001949A1"/>
    <w:rsid w:val="00194B31"/>
    <w:rsid w:val="001962AA"/>
    <w:rsid w:val="001967E5"/>
    <w:rsid w:val="00197472"/>
    <w:rsid w:val="001A0A0D"/>
    <w:rsid w:val="001A0F79"/>
    <w:rsid w:val="001A198B"/>
    <w:rsid w:val="001A2F00"/>
    <w:rsid w:val="001A3123"/>
    <w:rsid w:val="001A3BE9"/>
    <w:rsid w:val="001A43B3"/>
    <w:rsid w:val="001A49F1"/>
    <w:rsid w:val="001A52E9"/>
    <w:rsid w:val="001A54C2"/>
    <w:rsid w:val="001A56AD"/>
    <w:rsid w:val="001A593B"/>
    <w:rsid w:val="001A5F5B"/>
    <w:rsid w:val="001A5FC2"/>
    <w:rsid w:val="001A6439"/>
    <w:rsid w:val="001A735A"/>
    <w:rsid w:val="001A77D7"/>
    <w:rsid w:val="001A7A85"/>
    <w:rsid w:val="001A7F83"/>
    <w:rsid w:val="001B02A9"/>
    <w:rsid w:val="001B0530"/>
    <w:rsid w:val="001B06D2"/>
    <w:rsid w:val="001B09E7"/>
    <w:rsid w:val="001B1697"/>
    <w:rsid w:val="001B1A81"/>
    <w:rsid w:val="001B3178"/>
    <w:rsid w:val="001B319E"/>
    <w:rsid w:val="001B411F"/>
    <w:rsid w:val="001B4BA2"/>
    <w:rsid w:val="001B56F0"/>
    <w:rsid w:val="001B7C8F"/>
    <w:rsid w:val="001C03CF"/>
    <w:rsid w:val="001C0B5B"/>
    <w:rsid w:val="001C130E"/>
    <w:rsid w:val="001C14B7"/>
    <w:rsid w:val="001C22D3"/>
    <w:rsid w:val="001C3B3F"/>
    <w:rsid w:val="001C3FEE"/>
    <w:rsid w:val="001C4772"/>
    <w:rsid w:val="001C4FBC"/>
    <w:rsid w:val="001C5256"/>
    <w:rsid w:val="001C5742"/>
    <w:rsid w:val="001C5A1B"/>
    <w:rsid w:val="001C5B1D"/>
    <w:rsid w:val="001C5DC2"/>
    <w:rsid w:val="001C5E32"/>
    <w:rsid w:val="001C6D02"/>
    <w:rsid w:val="001C6D61"/>
    <w:rsid w:val="001C70E5"/>
    <w:rsid w:val="001C7527"/>
    <w:rsid w:val="001C75D7"/>
    <w:rsid w:val="001C7DD4"/>
    <w:rsid w:val="001D01A1"/>
    <w:rsid w:val="001D124B"/>
    <w:rsid w:val="001D17D5"/>
    <w:rsid w:val="001D2017"/>
    <w:rsid w:val="001D21CA"/>
    <w:rsid w:val="001D29BC"/>
    <w:rsid w:val="001D311E"/>
    <w:rsid w:val="001D3802"/>
    <w:rsid w:val="001D51A4"/>
    <w:rsid w:val="001D5262"/>
    <w:rsid w:val="001D54D5"/>
    <w:rsid w:val="001D695D"/>
    <w:rsid w:val="001D7270"/>
    <w:rsid w:val="001D7302"/>
    <w:rsid w:val="001D74E1"/>
    <w:rsid w:val="001D75B1"/>
    <w:rsid w:val="001D7D35"/>
    <w:rsid w:val="001E036B"/>
    <w:rsid w:val="001E11DE"/>
    <w:rsid w:val="001E1B56"/>
    <w:rsid w:val="001E21C4"/>
    <w:rsid w:val="001E2A3C"/>
    <w:rsid w:val="001E3A07"/>
    <w:rsid w:val="001E3C05"/>
    <w:rsid w:val="001E3EB0"/>
    <w:rsid w:val="001E52AE"/>
    <w:rsid w:val="001E536A"/>
    <w:rsid w:val="001E6E89"/>
    <w:rsid w:val="001F05F8"/>
    <w:rsid w:val="001F0A31"/>
    <w:rsid w:val="001F1B69"/>
    <w:rsid w:val="001F1F43"/>
    <w:rsid w:val="001F28ED"/>
    <w:rsid w:val="001F3889"/>
    <w:rsid w:val="001F3B1C"/>
    <w:rsid w:val="001F3B93"/>
    <w:rsid w:val="001F60AC"/>
    <w:rsid w:val="001F63B7"/>
    <w:rsid w:val="001F63DA"/>
    <w:rsid w:val="001F71AF"/>
    <w:rsid w:val="00200BC3"/>
    <w:rsid w:val="00200F14"/>
    <w:rsid w:val="0020197A"/>
    <w:rsid w:val="00201E47"/>
    <w:rsid w:val="00202158"/>
    <w:rsid w:val="002021B1"/>
    <w:rsid w:val="002028C4"/>
    <w:rsid w:val="002029A7"/>
    <w:rsid w:val="00202DAC"/>
    <w:rsid w:val="00202F87"/>
    <w:rsid w:val="00203290"/>
    <w:rsid w:val="00203744"/>
    <w:rsid w:val="00203C4A"/>
    <w:rsid w:val="00203CA9"/>
    <w:rsid w:val="00204B0C"/>
    <w:rsid w:val="00204BCD"/>
    <w:rsid w:val="0020571B"/>
    <w:rsid w:val="002058E1"/>
    <w:rsid w:val="002064E9"/>
    <w:rsid w:val="002065C1"/>
    <w:rsid w:val="00206E3E"/>
    <w:rsid w:val="002072C1"/>
    <w:rsid w:val="00207CB8"/>
    <w:rsid w:val="00211791"/>
    <w:rsid w:val="00211E6A"/>
    <w:rsid w:val="00211FCE"/>
    <w:rsid w:val="00212181"/>
    <w:rsid w:val="00212750"/>
    <w:rsid w:val="0021288D"/>
    <w:rsid w:val="00212A50"/>
    <w:rsid w:val="00213245"/>
    <w:rsid w:val="00213A79"/>
    <w:rsid w:val="00213E67"/>
    <w:rsid w:val="00213F76"/>
    <w:rsid w:val="002144CF"/>
    <w:rsid w:val="00214809"/>
    <w:rsid w:val="0021551A"/>
    <w:rsid w:val="0021580A"/>
    <w:rsid w:val="0021580C"/>
    <w:rsid w:val="00215BD0"/>
    <w:rsid w:val="00215D60"/>
    <w:rsid w:val="00216B9F"/>
    <w:rsid w:val="002170EC"/>
    <w:rsid w:val="00217312"/>
    <w:rsid w:val="0021792C"/>
    <w:rsid w:val="002201F3"/>
    <w:rsid w:val="00220645"/>
    <w:rsid w:val="002207B1"/>
    <w:rsid w:val="00220D8C"/>
    <w:rsid w:val="00220F42"/>
    <w:rsid w:val="0022102C"/>
    <w:rsid w:val="00221A28"/>
    <w:rsid w:val="00221E29"/>
    <w:rsid w:val="002222E4"/>
    <w:rsid w:val="00224965"/>
    <w:rsid w:val="00225EC1"/>
    <w:rsid w:val="00226465"/>
    <w:rsid w:val="002265F1"/>
    <w:rsid w:val="002266F7"/>
    <w:rsid w:val="00226F3B"/>
    <w:rsid w:val="002302EF"/>
    <w:rsid w:val="00230FF4"/>
    <w:rsid w:val="002315E2"/>
    <w:rsid w:val="00231A71"/>
    <w:rsid w:val="00232181"/>
    <w:rsid w:val="00233328"/>
    <w:rsid w:val="002336B7"/>
    <w:rsid w:val="002337A5"/>
    <w:rsid w:val="00233C4E"/>
    <w:rsid w:val="002341D8"/>
    <w:rsid w:val="002343FF"/>
    <w:rsid w:val="00234410"/>
    <w:rsid w:val="00234822"/>
    <w:rsid w:val="00234F4A"/>
    <w:rsid w:val="002352CE"/>
    <w:rsid w:val="00235EED"/>
    <w:rsid w:val="00235F8D"/>
    <w:rsid w:val="0023640F"/>
    <w:rsid w:val="002365DF"/>
    <w:rsid w:val="00236E3D"/>
    <w:rsid w:val="00237EF0"/>
    <w:rsid w:val="00240062"/>
    <w:rsid w:val="00241B1F"/>
    <w:rsid w:val="00241B2D"/>
    <w:rsid w:val="00241E5E"/>
    <w:rsid w:val="00242052"/>
    <w:rsid w:val="002424D1"/>
    <w:rsid w:val="002425C9"/>
    <w:rsid w:val="00242DCF"/>
    <w:rsid w:val="002434B9"/>
    <w:rsid w:val="002434C9"/>
    <w:rsid w:val="00245146"/>
    <w:rsid w:val="0024594F"/>
    <w:rsid w:val="00245E95"/>
    <w:rsid w:val="00245EDE"/>
    <w:rsid w:val="00245F32"/>
    <w:rsid w:val="00246281"/>
    <w:rsid w:val="00246708"/>
    <w:rsid w:val="00247CE5"/>
    <w:rsid w:val="00247FEE"/>
    <w:rsid w:val="00250943"/>
    <w:rsid w:val="00250CA7"/>
    <w:rsid w:val="0025127C"/>
    <w:rsid w:val="002515A4"/>
    <w:rsid w:val="002518CC"/>
    <w:rsid w:val="002523BA"/>
    <w:rsid w:val="00252F65"/>
    <w:rsid w:val="00253033"/>
    <w:rsid w:val="002531A2"/>
    <w:rsid w:val="002535D2"/>
    <w:rsid w:val="00253C53"/>
    <w:rsid w:val="0025481D"/>
    <w:rsid w:val="002548A1"/>
    <w:rsid w:val="0025511F"/>
    <w:rsid w:val="00255BA1"/>
    <w:rsid w:val="00255E3B"/>
    <w:rsid w:val="00256791"/>
    <w:rsid w:val="002573B7"/>
    <w:rsid w:val="00257F3E"/>
    <w:rsid w:val="00260EAA"/>
    <w:rsid w:val="00260F25"/>
    <w:rsid w:val="00261630"/>
    <w:rsid w:val="00261A21"/>
    <w:rsid w:val="002623C2"/>
    <w:rsid w:val="00262BDE"/>
    <w:rsid w:val="00263117"/>
    <w:rsid w:val="002654E4"/>
    <w:rsid w:val="002658FC"/>
    <w:rsid w:val="00265BF7"/>
    <w:rsid w:val="00265C4B"/>
    <w:rsid w:val="00266D0C"/>
    <w:rsid w:val="00267CFB"/>
    <w:rsid w:val="0027046C"/>
    <w:rsid w:val="002704F7"/>
    <w:rsid w:val="002725A2"/>
    <w:rsid w:val="002732F0"/>
    <w:rsid w:val="00273940"/>
    <w:rsid w:val="002741BE"/>
    <w:rsid w:val="00274BFE"/>
    <w:rsid w:val="00274D6A"/>
    <w:rsid w:val="00274FC5"/>
    <w:rsid w:val="002752D6"/>
    <w:rsid w:val="0027546F"/>
    <w:rsid w:val="00275A96"/>
    <w:rsid w:val="00275B9A"/>
    <w:rsid w:val="00275F61"/>
    <w:rsid w:val="0027612C"/>
    <w:rsid w:val="0027616E"/>
    <w:rsid w:val="0027656B"/>
    <w:rsid w:val="00277387"/>
    <w:rsid w:val="0027765B"/>
    <w:rsid w:val="00277FBA"/>
    <w:rsid w:val="00280807"/>
    <w:rsid w:val="00281B8C"/>
    <w:rsid w:val="0028243A"/>
    <w:rsid w:val="0028271E"/>
    <w:rsid w:val="00282831"/>
    <w:rsid w:val="002835BA"/>
    <w:rsid w:val="002839DB"/>
    <w:rsid w:val="002858EF"/>
    <w:rsid w:val="00285AF1"/>
    <w:rsid w:val="00285B9D"/>
    <w:rsid w:val="00285D88"/>
    <w:rsid w:val="00286159"/>
    <w:rsid w:val="00287CAB"/>
    <w:rsid w:val="00290BFF"/>
    <w:rsid w:val="00290C70"/>
    <w:rsid w:val="0029192E"/>
    <w:rsid w:val="002925CB"/>
    <w:rsid w:val="002928E2"/>
    <w:rsid w:val="00293227"/>
    <w:rsid w:val="00293E62"/>
    <w:rsid w:val="002941ED"/>
    <w:rsid w:val="00294437"/>
    <w:rsid w:val="00294518"/>
    <w:rsid w:val="002947C2"/>
    <w:rsid w:val="002948B1"/>
    <w:rsid w:val="0029602D"/>
    <w:rsid w:val="002A03BF"/>
    <w:rsid w:val="002A153B"/>
    <w:rsid w:val="002A15F4"/>
    <w:rsid w:val="002A161C"/>
    <w:rsid w:val="002A2055"/>
    <w:rsid w:val="002A266D"/>
    <w:rsid w:val="002A28CB"/>
    <w:rsid w:val="002A2BAC"/>
    <w:rsid w:val="002A3556"/>
    <w:rsid w:val="002A3CA3"/>
    <w:rsid w:val="002A3F83"/>
    <w:rsid w:val="002A48FF"/>
    <w:rsid w:val="002A5BE5"/>
    <w:rsid w:val="002A6429"/>
    <w:rsid w:val="002A6CCC"/>
    <w:rsid w:val="002A7D9A"/>
    <w:rsid w:val="002B0A5D"/>
    <w:rsid w:val="002B160D"/>
    <w:rsid w:val="002B1C38"/>
    <w:rsid w:val="002B1C89"/>
    <w:rsid w:val="002B1EFD"/>
    <w:rsid w:val="002B1F2E"/>
    <w:rsid w:val="002B27A1"/>
    <w:rsid w:val="002B2B9C"/>
    <w:rsid w:val="002B36D3"/>
    <w:rsid w:val="002B3F9C"/>
    <w:rsid w:val="002B4373"/>
    <w:rsid w:val="002B4472"/>
    <w:rsid w:val="002B4893"/>
    <w:rsid w:val="002B55CF"/>
    <w:rsid w:val="002B57E6"/>
    <w:rsid w:val="002B592E"/>
    <w:rsid w:val="002B5AF1"/>
    <w:rsid w:val="002B615B"/>
    <w:rsid w:val="002B6D08"/>
    <w:rsid w:val="002B72A3"/>
    <w:rsid w:val="002B7A60"/>
    <w:rsid w:val="002C1380"/>
    <w:rsid w:val="002C1846"/>
    <w:rsid w:val="002C2031"/>
    <w:rsid w:val="002C351B"/>
    <w:rsid w:val="002C3EB3"/>
    <w:rsid w:val="002C4C10"/>
    <w:rsid w:val="002C4D7A"/>
    <w:rsid w:val="002C5163"/>
    <w:rsid w:val="002C5CE7"/>
    <w:rsid w:val="002C61DB"/>
    <w:rsid w:val="002C64A8"/>
    <w:rsid w:val="002C6F0A"/>
    <w:rsid w:val="002C70F4"/>
    <w:rsid w:val="002C72A6"/>
    <w:rsid w:val="002C7BE1"/>
    <w:rsid w:val="002C7FD1"/>
    <w:rsid w:val="002D05CA"/>
    <w:rsid w:val="002D0BA3"/>
    <w:rsid w:val="002D1332"/>
    <w:rsid w:val="002D1427"/>
    <w:rsid w:val="002D1610"/>
    <w:rsid w:val="002D1804"/>
    <w:rsid w:val="002D2003"/>
    <w:rsid w:val="002D2A4E"/>
    <w:rsid w:val="002D2BC7"/>
    <w:rsid w:val="002D2C0F"/>
    <w:rsid w:val="002D2F2F"/>
    <w:rsid w:val="002D4A06"/>
    <w:rsid w:val="002D4D4C"/>
    <w:rsid w:val="002D6909"/>
    <w:rsid w:val="002D6F76"/>
    <w:rsid w:val="002D73E0"/>
    <w:rsid w:val="002D7611"/>
    <w:rsid w:val="002D7C95"/>
    <w:rsid w:val="002E0630"/>
    <w:rsid w:val="002E0A09"/>
    <w:rsid w:val="002E1433"/>
    <w:rsid w:val="002E1489"/>
    <w:rsid w:val="002E1639"/>
    <w:rsid w:val="002E2174"/>
    <w:rsid w:val="002E219A"/>
    <w:rsid w:val="002E2AC8"/>
    <w:rsid w:val="002E37C0"/>
    <w:rsid w:val="002E44A9"/>
    <w:rsid w:val="002E4D17"/>
    <w:rsid w:val="002E5B07"/>
    <w:rsid w:val="002E633D"/>
    <w:rsid w:val="002E659E"/>
    <w:rsid w:val="002E6D40"/>
    <w:rsid w:val="002E6E16"/>
    <w:rsid w:val="002E7A50"/>
    <w:rsid w:val="002E7A83"/>
    <w:rsid w:val="002F053E"/>
    <w:rsid w:val="002F0999"/>
    <w:rsid w:val="002F2027"/>
    <w:rsid w:val="002F24EF"/>
    <w:rsid w:val="002F2B36"/>
    <w:rsid w:val="002F2F94"/>
    <w:rsid w:val="002F31A9"/>
    <w:rsid w:val="002F3D10"/>
    <w:rsid w:val="002F5C44"/>
    <w:rsid w:val="002F5D29"/>
    <w:rsid w:val="002F62BD"/>
    <w:rsid w:val="002F6554"/>
    <w:rsid w:val="002F6830"/>
    <w:rsid w:val="002F6ECF"/>
    <w:rsid w:val="002F70A8"/>
    <w:rsid w:val="002F70F3"/>
    <w:rsid w:val="002F7A51"/>
    <w:rsid w:val="0030059F"/>
    <w:rsid w:val="00301215"/>
    <w:rsid w:val="0030206C"/>
    <w:rsid w:val="00302411"/>
    <w:rsid w:val="00302C09"/>
    <w:rsid w:val="00304462"/>
    <w:rsid w:val="0030478A"/>
    <w:rsid w:val="00304E36"/>
    <w:rsid w:val="00304EAD"/>
    <w:rsid w:val="0030541E"/>
    <w:rsid w:val="003055E1"/>
    <w:rsid w:val="00306246"/>
    <w:rsid w:val="0030630A"/>
    <w:rsid w:val="003066E0"/>
    <w:rsid w:val="003070A0"/>
    <w:rsid w:val="00307261"/>
    <w:rsid w:val="00307BD7"/>
    <w:rsid w:val="00307F0C"/>
    <w:rsid w:val="00307F7F"/>
    <w:rsid w:val="00310357"/>
    <w:rsid w:val="00310C67"/>
    <w:rsid w:val="00311461"/>
    <w:rsid w:val="00312045"/>
    <w:rsid w:val="00312638"/>
    <w:rsid w:val="00313E5A"/>
    <w:rsid w:val="00314116"/>
    <w:rsid w:val="0031562B"/>
    <w:rsid w:val="003168F1"/>
    <w:rsid w:val="00316BA3"/>
    <w:rsid w:val="00317B69"/>
    <w:rsid w:val="0032065D"/>
    <w:rsid w:val="0032078D"/>
    <w:rsid w:val="00320B7D"/>
    <w:rsid w:val="00320D7E"/>
    <w:rsid w:val="003212A7"/>
    <w:rsid w:val="00321934"/>
    <w:rsid w:val="00321DBC"/>
    <w:rsid w:val="00321FC8"/>
    <w:rsid w:val="0032220C"/>
    <w:rsid w:val="00322992"/>
    <w:rsid w:val="003247D9"/>
    <w:rsid w:val="00325802"/>
    <w:rsid w:val="00325C97"/>
    <w:rsid w:val="0032631F"/>
    <w:rsid w:val="00326F36"/>
    <w:rsid w:val="00327247"/>
    <w:rsid w:val="00327B90"/>
    <w:rsid w:val="00327F50"/>
    <w:rsid w:val="00330B79"/>
    <w:rsid w:val="00330DB7"/>
    <w:rsid w:val="003311F9"/>
    <w:rsid w:val="00331213"/>
    <w:rsid w:val="003312FA"/>
    <w:rsid w:val="0033390C"/>
    <w:rsid w:val="00333B14"/>
    <w:rsid w:val="00333CF5"/>
    <w:rsid w:val="00333D90"/>
    <w:rsid w:val="00334D99"/>
    <w:rsid w:val="0033504E"/>
    <w:rsid w:val="00335288"/>
    <w:rsid w:val="003355CD"/>
    <w:rsid w:val="00335846"/>
    <w:rsid w:val="003363FA"/>
    <w:rsid w:val="003367B5"/>
    <w:rsid w:val="00337031"/>
    <w:rsid w:val="003371F9"/>
    <w:rsid w:val="0033733C"/>
    <w:rsid w:val="00337519"/>
    <w:rsid w:val="0034004B"/>
    <w:rsid w:val="00340394"/>
    <w:rsid w:val="003409EB"/>
    <w:rsid w:val="00340AC5"/>
    <w:rsid w:val="00340D71"/>
    <w:rsid w:val="00340F7F"/>
    <w:rsid w:val="003414B8"/>
    <w:rsid w:val="003415E8"/>
    <w:rsid w:val="0034191B"/>
    <w:rsid w:val="0034218E"/>
    <w:rsid w:val="0034272A"/>
    <w:rsid w:val="00342969"/>
    <w:rsid w:val="00342B71"/>
    <w:rsid w:val="00343876"/>
    <w:rsid w:val="00343E75"/>
    <w:rsid w:val="003448E3"/>
    <w:rsid w:val="00344EB9"/>
    <w:rsid w:val="00345349"/>
    <w:rsid w:val="00345718"/>
    <w:rsid w:val="0034574C"/>
    <w:rsid w:val="00345E67"/>
    <w:rsid w:val="0034608E"/>
    <w:rsid w:val="003468D6"/>
    <w:rsid w:val="00346E38"/>
    <w:rsid w:val="00347776"/>
    <w:rsid w:val="00350055"/>
    <w:rsid w:val="003504BC"/>
    <w:rsid w:val="00350958"/>
    <w:rsid w:val="003518EB"/>
    <w:rsid w:val="00351983"/>
    <w:rsid w:val="00351A87"/>
    <w:rsid w:val="00352778"/>
    <w:rsid w:val="003529D6"/>
    <w:rsid w:val="00353004"/>
    <w:rsid w:val="003535F7"/>
    <w:rsid w:val="00353B40"/>
    <w:rsid w:val="0035475C"/>
    <w:rsid w:val="00354B6F"/>
    <w:rsid w:val="00355073"/>
    <w:rsid w:val="00355524"/>
    <w:rsid w:val="00356EF7"/>
    <w:rsid w:val="0035765A"/>
    <w:rsid w:val="00357F84"/>
    <w:rsid w:val="00357FCD"/>
    <w:rsid w:val="00357FE5"/>
    <w:rsid w:val="00360D30"/>
    <w:rsid w:val="00363CC8"/>
    <w:rsid w:val="003640CF"/>
    <w:rsid w:val="003645EF"/>
    <w:rsid w:val="00364870"/>
    <w:rsid w:val="003648B0"/>
    <w:rsid w:val="00364FC5"/>
    <w:rsid w:val="00365045"/>
    <w:rsid w:val="00365828"/>
    <w:rsid w:val="003663FA"/>
    <w:rsid w:val="00366AC1"/>
    <w:rsid w:val="0036705C"/>
    <w:rsid w:val="003671D7"/>
    <w:rsid w:val="003716B5"/>
    <w:rsid w:val="00371BC2"/>
    <w:rsid w:val="00371BFC"/>
    <w:rsid w:val="00372067"/>
    <w:rsid w:val="00372294"/>
    <w:rsid w:val="003728BC"/>
    <w:rsid w:val="00372C59"/>
    <w:rsid w:val="00373431"/>
    <w:rsid w:val="00374BBA"/>
    <w:rsid w:val="00374BFA"/>
    <w:rsid w:val="00374C21"/>
    <w:rsid w:val="00374DB7"/>
    <w:rsid w:val="00374EC7"/>
    <w:rsid w:val="003755FA"/>
    <w:rsid w:val="003761C4"/>
    <w:rsid w:val="0037626C"/>
    <w:rsid w:val="00376DDE"/>
    <w:rsid w:val="00380110"/>
    <w:rsid w:val="00380385"/>
    <w:rsid w:val="003803DD"/>
    <w:rsid w:val="00380C1C"/>
    <w:rsid w:val="0038124D"/>
    <w:rsid w:val="0038147C"/>
    <w:rsid w:val="003816BE"/>
    <w:rsid w:val="00383FB7"/>
    <w:rsid w:val="00384775"/>
    <w:rsid w:val="00385607"/>
    <w:rsid w:val="00386C52"/>
    <w:rsid w:val="003876B9"/>
    <w:rsid w:val="00387856"/>
    <w:rsid w:val="0038795E"/>
    <w:rsid w:val="00392376"/>
    <w:rsid w:val="0039332D"/>
    <w:rsid w:val="00393E22"/>
    <w:rsid w:val="003940BF"/>
    <w:rsid w:val="00394D10"/>
    <w:rsid w:val="00395599"/>
    <w:rsid w:val="003957D3"/>
    <w:rsid w:val="003958EE"/>
    <w:rsid w:val="00397473"/>
    <w:rsid w:val="003977A9"/>
    <w:rsid w:val="00397AF7"/>
    <w:rsid w:val="00397E9C"/>
    <w:rsid w:val="003A1369"/>
    <w:rsid w:val="003A1D07"/>
    <w:rsid w:val="003A2AA9"/>
    <w:rsid w:val="003A3058"/>
    <w:rsid w:val="003A3C00"/>
    <w:rsid w:val="003A43C6"/>
    <w:rsid w:val="003A4994"/>
    <w:rsid w:val="003A4A49"/>
    <w:rsid w:val="003A4F5B"/>
    <w:rsid w:val="003A5092"/>
    <w:rsid w:val="003A540F"/>
    <w:rsid w:val="003A6BF4"/>
    <w:rsid w:val="003A6C80"/>
    <w:rsid w:val="003A6CD2"/>
    <w:rsid w:val="003A74AE"/>
    <w:rsid w:val="003A763A"/>
    <w:rsid w:val="003B099F"/>
    <w:rsid w:val="003B0A9F"/>
    <w:rsid w:val="003B0F8A"/>
    <w:rsid w:val="003B105D"/>
    <w:rsid w:val="003B128A"/>
    <w:rsid w:val="003B174F"/>
    <w:rsid w:val="003B263D"/>
    <w:rsid w:val="003B28FD"/>
    <w:rsid w:val="003B2905"/>
    <w:rsid w:val="003B2968"/>
    <w:rsid w:val="003B3672"/>
    <w:rsid w:val="003B48AC"/>
    <w:rsid w:val="003B50C3"/>
    <w:rsid w:val="003B51F1"/>
    <w:rsid w:val="003B529B"/>
    <w:rsid w:val="003B57C8"/>
    <w:rsid w:val="003B5C8F"/>
    <w:rsid w:val="003B6775"/>
    <w:rsid w:val="003B6C57"/>
    <w:rsid w:val="003C026F"/>
    <w:rsid w:val="003C073A"/>
    <w:rsid w:val="003C0C4A"/>
    <w:rsid w:val="003C13A2"/>
    <w:rsid w:val="003C4D5E"/>
    <w:rsid w:val="003C547B"/>
    <w:rsid w:val="003C617D"/>
    <w:rsid w:val="003C6798"/>
    <w:rsid w:val="003C67ED"/>
    <w:rsid w:val="003C7C06"/>
    <w:rsid w:val="003C7D8E"/>
    <w:rsid w:val="003D02A1"/>
    <w:rsid w:val="003D0540"/>
    <w:rsid w:val="003D084A"/>
    <w:rsid w:val="003D12EF"/>
    <w:rsid w:val="003D13AE"/>
    <w:rsid w:val="003D2108"/>
    <w:rsid w:val="003D2F7B"/>
    <w:rsid w:val="003D3886"/>
    <w:rsid w:val="003D3ECC"/>
    <w:rsid w:val="003D3FB3"/>
    <w:rsid w:val="003D43A8"/>
    <w:rsid w:val="003D4A64"/>
    <w:rsid w:val="003D4BCB"/>
    <w:rsid w:val="003D4EB7"/>
    <w:rsid w:val="003D523E"/>
    <w:rsid w:val="003D52A1"/>
    <w:rsid w:val="003D5327"/>
    <w:rsid w:val="003D57CF"/>
    <w:rsid w:val="003D5A85"/>
    <w:rsid w:val="003D5F89"/>
    <w:rsid w:val="003D6018"/>
    <w:rsid w:val="003D6BBA"/>
    <w:rsid w:val="003D71FD"/>
    <w:rsid w:val="003D76BD"/>
    <w:rsid w:val="003D77CD"/>
    <w:rsid w:val="003E20E4"/>
    <w:rsid w:val="003E21B6"/>
    <w:rsid w:val="003E2253"/>
    <w:rsid w:val="003E286A"/>
    <w:rsid w:val="003E2C86"/>
    <w:rsid w:val="003E3020"/>
    <w:rsid w:val="003E3BC7"/>
    <w:rsid w:val="003E5A42"/>
    <w:rsid w:val="003E6086"/>
    <w:rsid w:val="003E6682"/>
    <w:rsid w:val="003E6A83"/>
    <w:rsid w:val="003E7AAE"/>
    <w:rsid w:val="003F04D2"/>
    <w:rsid w:val="003F0EAE"/>
    <w:rsid w:val="003F0EDA"/>
    <w:rsid w:val="003F1F59"/>
    <w:rsid w:val="003F2073"/>
    <w:rsid w:val="003F20F9"/>
    <w:rsid w:val="003F2A9C"/>
    <w:rsid w:val="003F43D1"/>
    <w:rsid w:val="003F4A77"/>
    <w:rsid w:val="003F52EA"/>
    <w:rsid w:val="003F6591"/>
    <w:rsid w:val="003F78B7"/>
    <w:rsid w:val="003F7B76"/>
    <w:rsid w:val="00400435"/>
    <w:rsid w:val="0040074F"/>
    <w:rsid w:val="004015BB"/>
    <w:rsid w:val="004015C7"/>
    <w:rsid w:val="00401845"/>
    <w:rsid w:val="00402166"/>
    <w:rsid w:val="004023E6"/>
    <w:rsid w:val="00402EE7"/>
    <w:rsid w:val="004035C7"/>
    <w:rsid w:val="0040366F"/>
    <w:rsid w:val="004050F5"/>
    <w:rsid w:val="0040515F"/>
    <w:rsid w:val="00405A86"/>
    <w:rsid w:val="00405E06"/>
    <w:rsid w:val="00405F65"/>
    <w:rsid w:val="004063CE"/>
    <w:rsid w:val="004064EF"/>
    <w:rsid w:val="004065E3"/>
    <w:rsid w:val="00406E4C"/>
    <w:rsid w:val="00407C75"/>
    <w:rsid w:val="004104A8"/>
    <w:rsid w:val="004104BB"/>
    <w:rsid w:val="00410B4C"/>
    <w:rsid w:val="0041146C"/>
    <w:rsid w:val="00411FE5"/>
    <w:rsid w:val="00412125"/>
    <w:rsid w:val="00412B7F"/>
    <w:rsid w:val="00413468"/>
    <w:rsid w:val="00413702"/>
    <w:rsid w:val="00413A8B"/>
    <w:rsid w:val="004141D1"/>
    <w:rsid w:val="00414690"/>
    <w:rsid w:val="00414FF3"/>
    <w:rsid w:val="004151FB"/>
    <w:rsid w:val="00415C3B"/>
    <w:rsid w:val="004164FB"/>
    <w:rsid w:val="004166F8"/>
    <w:rsid w:val="00416950"/>
    <w:rsid w:val="004169C7"/>
    <w:rsid w:val="00416BFA"/>
    <w:rsid w:val="004170F5"/>
    <w:rsid w:val="00417456"/>
    <w:rsid w:val="00417555"/>
    <w:rsid w:val="004177C0"/>
    <w:rsid w:val="0042036F"/>
    <w:rsid w:val="00420C4C"/>
    <w:rsid w:val="004210E0"/>
    <w:rsid w:val="004218A6"/>
    <w:rsid w:val="00422CD0"/>
    <w:rsid w:val="0042330F"/>
    <w:rsid w:val="004235C8"/>
    <w:rsid w:val="004238B5"/>
    <w:rsid w:val="00423E86"/>
    <w:rsid w:val="00423F86"/>
    <w:rsid w:val="00424CF8"/>
    <w:rsid w:val="00425267"/>
    <w:rsid w:val="00426F0E"/>
    <w:rsid w:val="004274D7"/>
    <w:rsid w:val="00427F92"/>
    <w:rsid w:val="004301F5"/>
    <w:rsid w:val="004303C1"/>
    <w:rsid w:val="0043069B"/>
    <w:rsid w:val="004307E2"/>
    <w:rsid w:val="00430FD2"/>
    <w:rsid w:val="00431054"/>
    <w:rsid w:val="004319B5"/>
    <w:rsid w:val="00431E6F"/>
    <w:rsid w:val="00431EDE"/>
    <w:rsid w:val="004330D1"/>
    <w:rsid w:val="0043341C"/>
    <w:rsid w:val="004336D0"/>
    <w:rsid w:val="00433C86"/>
    <w:rsid w:val="00434A03"/>
    <w:rsid w:val="00434BEC"/>
    <w:rsid w:val="00435436"/>
    <w:rsid w:val="00437C77"/>
    <w:rsid w:val="0044001E"/>
    <w:rsid w:val="00440CBF"/>
    <w:rsid w:val="00441BE8"/>
    <w:rsid w:val="0044212F"/>
    <w:rsid w:val="0044225D"/>
    <w:rsid w:val="00442338"/>
    <w:rsid w:val="00442894"/>
    <w:rsid w:val="004429A9"/>
    <w:rsid w:val="00443ECC"/>
    <w:rsid w:val="00444131"/>
    <w:rsid w:val="0044469F"/>
    <w:rsid w:val="004457E0"/>
    <w:rsid w:val="00445C21"/>
    <w:rsid w:val="00445D7E"/>
    <w:rsid w:val="00445E50"/>
    <w:rsid w:val="00446C28"/>
    <w:rsid w:val="00446CB1"/>
    <w:rsid w:val="00447F89"/>
    <w:rsid w:val="00450CAE"/>
    <w:rsid w:val="00450EE7"/>
    <w:rsid w:val="004512D4"/>
    <w:rsid w:val="004513BF"/>
    <w:rsid w:val="00451CF0"/>
    <w:rsid w:val="00451E38"/>
    <w:rsid w:val="004523D8"/>
    <w:rsid w:val="004526D9"/>
    <w:rsid w:val="0045291C"/>
    <w:rsid w:val="00452C45"/>
    <w:rsid w:val="00452CEB"/>
    <w:rsid w:val="00453FC4"/>
    <w:rsid w:val="004549C7"/>
    <w:rsid w:val="00454FFC"/>
    <w:rsid w:val="004555CE"/>
    <w:rsid w:val="00455B47"/>
    <w:rsid w:val="0045621B"/>
    <w:rsid w:val="004563AF"/>
    <w:rsid w:val="0045676F"/>
    <w:rsid w:val="0046058F"/>
    <w:rsid w:val="0046252B"/>
    <w:rsid w:val="00462EDC"/>
    <w:rsid w:val="004645B9"/>
    <w:rsid w:val="00465DBB"/>
    <w:rsid w:val="004661AE"/>
    <w:rsid w:val="004668EF"/>
    <w:rsid w:val="004670EB"/>
    <w:rsid w:val="004672D6"/>
    <w:rsid w:val="00467434"/>
    <w:rsid w:val="004674E4"/>
    <w:rsid w:val="00467CBB"/>
    <w:rsid w:val="0047184B"/>
    <w:rsid w:val="00471A84"/>
    <w:rsid w:val="004721CC"/>
    <w:rsid w:val="004732BA"/>
    <w:rsid w:val="00473734"/>
    <w:rsid w:val="00474910"/>
    <w:rsid w:val="0047568A"/>
    <w:rsid w:val="00475AC8"/>
    <w:rsid w:val="00476173"/>
    <w:rsid w:val="00476865"/>
    <w:rsid w:val="004775BD"/>
    <w:rsid w:val="00477A14"/>
    <w:rsid w:val="0048060A"/>
    <w:rsid w:val="00480682"/>
    <w:rsid w:val="004808C0"/>
    <w:rsid w:val="004809AE"/>
    <w:rsid w:val="00481084"/>
    <w:rsid w:val="00481226"/>
    <w:rsid w:val="00481726"/>
    <w:rsid w:val="004819E1"/>
    <w:rsid w:val="00482214"/>
    <w:rsid w:val="00482B97"/>
    <w:rsid w:val="00482EA5"/>
    <w:rsid w:val="004831A8"/>
    <w:rsid w:val="004835A8"/>
    <w:rsid w:val="00483CCD"/>
    <w:rsid w:val="00484D3E"/>
    <w:rsid w:val="00484EF3"/>
    <w:rsid w:val="00485A8C"/>
    <w:rsid w:val="00485B01"/>
    <w:rsid w:val="00485EE6"/>
    <w:rsid w:val="004861F4"/>
    <w:rsid w:val="0048649B"/>
    <w:rsid w:val="00486AC2"/>
    <w:rsid w:val="004872C7"/>
    <w:rsid w:val="004876BC"/>
    <w:rsid w:val="00487B08"/>
    <w:rsid w:val="00491034"/>
    <w:rsid w:val="00491D71"/>
    <w:rsid w:val="00491F73"/>
    <w:rsid w:val="004920D5"/>
    <w:rsid w:val="004928D1"/>
    <w:rsid w:val="00492A47"/>
    <w:rsid w:val="00492B34"/>
    <w:rsid w:val="00492B5F"/>
    <w:rsid w:val="00493B6A"/>
    <w:rsid w:val="00493F63"/>
    <w:rsid w:val="00494840"/>
    <w:rsid w:val="00494AE8"/>
    <w:rsid w:val="004956F7"/>
    <w:rsid w:val="004959FF"/>
    <w:rsid w:val="00495CAF"/>
    <w:rsid w:val="00496B25"/>
    <w:rsid w:val="00496BC0"/>
    <w:rsid w:val="004A08F9"/>
    <w:rsid w:val="004A11B0"/>
    <w:rsid w:val="004A15DE"/>
    <w:rsid w:val="004A1918"/>
    <w:rsid w:val="004A23BA"/>
    <w:rsid w:val="004A2ACC"/>
    <w:rsid w:val="004A2FD6"/>
    <w:rsid w:val="004A3455"/>
    <w:rsid w:val="004A3935"/>
    <w:rsid w:val="004A3988"/>
    <w:rsid w:val="004A3CB0"/>
    <w:rsid w:val="004A3CB2"/>
    <w:rsid w:val="004A3DFC"/>
    <w:rsid w:val="004A45E1"/>
    <w:rsid w:val="004A467E"/>
    <w:rsid w:val="004A4826"/>
    <w:rsid w:val="004A4958"/>
    <w:rsid w:val="004A59C0"/>
    <w:rsid w:val="004A5F47"/>
    <w:rsid w:val="004A6105"/>
    <w:rsid w:val="004A6B5F"/>
    <w:rsid w:val="004B0E4D"/>
    <w:rsid w:val="004B1171"/>
    <w:rsid w:val="004B16DD"/>
    <w:rsid w:val="004B1F1A"/>
    <w:rsid w:val="004B21BE"/>
    <w:rsid w:val="004B2848"/>
    <w:rsid w:val="004B3202"/>
    <w:rsid w:val="004B3287"/>
    <w:rsid w:val="004B3AC6"/>
    <w:rsid w:val="004B3FCE"/>
    <w:rsid w:val="004B526A"/>
    <w:rsid w:val="004B66D6"/>
    <w:rsid w:val="004C0850"/>
    <w:rsid w:val="004C0E5B"/>
    <w:rsid w:val="004C1E8E"/>
    <w:rsid w:val="004C25C6"/>
    <w:rsid w:val="004C2964"/>
    <w:rsid w:val="004C2A06"/>
    <w:rsid w:val="004C3A31"/>
    <w:rsid w:val="004C3DAF"/>
    <w:rsid w:val="004C41CE"/>
    <w:rsid w:val="004C4933"/>
    <w:rsid w:val="004C4A6E"/>
    <w:rsid w:val="004C4C01"/>
    <w:rsid w:val="004C5468"/>
    <w:rsid w:val="004C546E"/>
    <w:rsid w:val="004C5672"/>
    <w:rsid w:val="004C6349"/>
    <w:rsid w:val="004C7677"/>
    <w:rsid w:val="004C76D3"/>
    <w:rsid w:val="004C791D"/>
    <w:rsid w:val="004D108A"/>
    <w:rsid w:val="004D1235"/>
    <w:rsid w:val="004D15CA"/>
    <w:rsid w:val="004D1642"/>
    <w:rsid w:val="004D1F15"/>
    <w:rsid w:val="004D2478"/>
    <w:rsid w:val="004D2909"/>
    <w:rsid w:val="004D3341"/>
    <w:rsid w:val="004D34BE"/>
    <w:rsid w:val="004D3938"/>
    <w:rsid w:val="004D4CDC"/>
    <w:rsid w:val="004D59FC"/>
    <w:rsid w:val="004D5DCF"/>
    <w:rsid w:val="004D7CC6"/>
    <w:rsid w:val="004D7FB1"/>
    <w:rsid w:val="004E06D6"/>
    <w:rsid w:val="004E0D02"/>
    <w:rsid w:val="004E1DB5"/>
    <w:rsid w:val="004E230D"/>
    <w:rsid w:val="004E2A15"/>
    <w:rsid w:val="004E4955"/>
    <w:rsid w:val="004E529B"/>
    <w:rsid w:val="004E52FC"/>
    <w:rsid w:val="004E537B"/>
    <w:rsid w:val="004E5523"/>
    <w:rsid w:val="004E5CAD"/>
    <w:rsid w:val="004E6140"/>
    <w:rsid w:val="004E6171"/>
    <w:rsid w:val="004E6724"/>
    <w:rsid w:val="004E6CC3"/>
    <w:rsid w:val="004E77C8"/>
    <w:rsid w:val="004E7F98"/>
    <w:rsid w:val="004F1930"/>
    <w:rsid w:val="004F2DAB"/>
    <w:rsid w:val="004F3145"/>
    <w:rsid w:val="004F37B2"/>
    <w:rsid w:val="004F388E"/>
    <w:rsid w:val="004F40A5"/>
    <w:rsid w:val="004F4531"/>
    <w:rsid w:val="004F461B"/>
    <w:rsid w:val="004F4F75"/>
    <w:rsid w:val="004F558E"/>
    <w:rsid w:val="004F6384"/>
    <w:rsid w:val="004F65EE"/>
    <w:rsid w:val="004F670E"/>
    <w:rsid w:val="004F6C42"/>
    <w:rsid w:val="004F6ECC"/>
    <w:rsid w:val="004F75E7"/>
    <w:rsid w:val="004F7617"/>
    <w:rsid w:val="00500018"/>
    <w:rsid w:val="005006EE"/>
    <w:rsid w:val="005007EF"/>
    <w:rsid w:val="00501090"/>
    <w:rsid w:val="0050174F"/>
    <w:rsid w:val="0050178E"/>
    <w:rsid w:val="00502514"/>
    <w:rsid w:val="00502986"/>
    <w:rsid w:val="00502D7B"/>
    <w:rsid w:val="005039E5"/>
    <w:rsid w:val="00504049"/>
    <w:rsid w:val="00504451"/>
    <w:rsid w:val="005052DB"/>
    <w:rsid w:val="0050783A"/>
    <w:rsid w:val="005104AB"/>
    <w:rsid w:val="0051147D"/>
    <w:rsid w:val="0051156F"/>
    <w:rsid w:val="00511810"/>
    <w:rsid w:val="00511DAA"/>
    <w:rsid w:val="00511F50"/>
    <w:rsid w:val="00512D25"/>
    <w:rsid w:val="00514234"/>
    <w:rsid w:val="00514CFA"/>
    <w:rsid w:val="005157DA"/>
    <w:rsid w:val="005159B0"/>
    <w:rsid w:val="005159E9"/>
    <w:rsid w:val="00515BDA"/>
    <w:rsid w:val="00516755"/>
    <w:rsid w:val="00517367"/>
    <w:rsid w:val="00517967"/>
    <w:rsid w:val="00520682"/>
    <w:rsid w:val="00521F0C"/>
    <w:rsid w:val="005225E0"/>
    <w:rsid w:val="00522C97"/>
    <w:rsid w:val="0052370C"/>
    <w:rsid w:val="00524B5A"/>
    <w:rsid w:val="00525094"/>
    <w:rsid w:val="005250B4"/>
    <w:rsid w:val="0052544D"/>
    <w:rsid w:val="00525AE9"/>
    <w:rsid w:val="00526B51"/>
    <w:rsid w:val="005274E5"/>
    <w:rsid w:val="00527771"/>
    <w:rsid w:val="00530AEA"/>
    <w:rsid w:val="00530C60"/>
    <w:rsid w:val="00531E3C"/>
    <w:rsid w:val="00532C74"/>
    <w:rsid w:val="00532FE9"/>
    <w:rsid w:val="005334DA"/>
    <w:rsid w:val="0053418D"/>
    <w:rsid w:val="00535488"/>
    <w:rsid w:val="00535767"/>
    <w:rsid w:val="00536399"/>
    <w:rsid w:val="005363F0"/>
    <w:rsid w:val="005364CB"/>
    <w:rsid w:val="005371A3"/>
    <w:rsid w:val="0053754E"/>
    <w:rsid w:val="005377A4"/>
    <w:rsid w:val="00537819"/>
    <w:rsid w:val="00537845"/>
    <w:rsid w:val="00537D5E"/>
    <w:rsid w:val="00540CE9"/>
    <w:rsid w:val="00542794"/>
    <w:rsid w:val="00542AB3"/>
    <w:rsid w:val="00543C74"/>
    <w:rsid w:val="00543CCF"/>
    <w:rsid w:val="0054440A"/>
    <w:rsid w:val="00545235"/>
    <w:rsid w:val="005452D5"/>
    <w:rsid w:val="00545C28"/>
    <w:rsid w:val="005465E7"/>
    <w:rsid w:val="0054756C"/>
    <w:rsid w:val="00547EEF"/>
    <w:rsid w:val="005500CD"/>
    <w:rsid w:val="00550816"/>
    <w:rsid w:val="00551307"/>
    <w:rsid w:val="0055190D"/>
    <w:rsid w:val="00552803"/>
    <w:rsid w:val="00552F24"/>
    <w:rsid w:val="005533D9"/>
    <w:rsid w:val="00553854"/>
    <w:rsid w:val="005546D2"/>
    <w:rsid w:val="00554D3B"/>
    <w:rsid w:val="005550D9"/>
    <w:rsid w:val="0055523A"/>
    <w:rsid w:val="00556994"/>
    <w:rsid w:val="0055753C"/>
    <w:rsid w:val="00560ED2"/>
    <w:rsid w:val="005614C7"/>
    <w:rsid w:val="00561746"/>
    <w:rsid w:val="005619B0"/>
    <w:rsid w:val="00561D4F"/>
    <w:rsid w:val="00565115"/>
    <w:rsid w:val="0056564B"/>
    <w:rsid w:val="00565ED0"/>
    <w:rsid w:val="00566E55"/>
    <w:rsid w:val="00566E95"/>
    <w:rsid w:val="00566EDA"/>
    <w:rsid w:val="005675DF"/>
    <w:rsid w:val="0057063A"/>
    <w:rsid w:val="00571334"/>
    <w:rsid w:val="00572143"/>
    <w:rsid w:val="00572300"/>
    <w:rsid w:val="00572385"/>
    <w:rsid w:val="00572C7B"/>
    <w:rsid w:val="005731AF"/>
    <w:rsid w:val="005735B3"/>
    <w:rsid w:val="00573696"/>
    <w:rsid w:val="005740D3"/>
    <w:rsid w:val="00574431"/>
    <w:rsid w:val="005747C9"/>
    <w:rsid w:val="00574C3D"/>
    <w:rsid w:val="00574D85"/>
    <w:rsid w:val="00575DF0"/>
    <w:rsid w:val="00576635"/>
    <w:rsid w:val="005769A8"/>
    <w:rsid w:val="00576FCC"/>
    <w:rsid w:val="0057734F"/>
    <w:rsid w:val="0057761D"/>
    <w:rsid w:val="00577B3A"/>
    <w:rsid w:val="00577B47"/>
    <w:rsid w:val="00577BAD"/>
    <w:rsid w:val="00577BE4"/>
    <w:rsid w:val="00580B8D"/>
    <w:rsid w:val="00581517"/>
    <w:rsid w:val="00582411"/>
    <w:rsid w:val="00582641"/>
    <w:rsid w:val="00582671"/>
    <w:rsid w:val="00583F6C"/>
    <w:rsid w:val="0058453B"/>
    <w:rsid w:val="00584DB5"/>
    <w:rsid w:val="005853A0"/>
    <w:rsid w:val="00585642"/>
    <w:rsid w:val="00585737"/>
    <w:rsid w:val="00585E46"/>
    <w:rsid w:val="00586787"/>
    <w:rsid w:val="005867A4"/>
    <w:rsid w:val="00586A5B"/>
    <w:rsid w:val="00586A81"/>
    <w:rsid w:val="00587635"/>
    <w:rsid w:val="00590507"/>
    <w:rsid w:val="00590DF2"/>
    <w:rsid w:val="0059119F"/>
    <w:rsid w:val="00591221"/>
    <w:rsid w:val="005913B1"/>
    <w:rsid w:val="00591A49"/>
    <w:rsid w:val="00592B29"/>
    <w:rsid w:val="00592C5F"/>
    <w:rsid w:val="00592CBF"/>
    <w:rsid w:val="00592F0D"/>
    <w:rsid w:val="0059360E"/>
    <w:rsid w:val="00593E45"/>
    <w:rsid w:val="00593F1B"/>
    <w:rsid w:val="0059496B"/>
    <w:rsid w:val="00594A15"/>
    <w:rsid w:val="005950D5"/>
    <w:rsid w:val="005951F4"/>
    <w:rsid w:val="00595461"/>
    <w:rsid w:val="00595CD7"/>
    <w:rsid w:val="005971F4"/>
    <w:rsid w:val="00597344"/>
    <w:rsid w:val="0059745C"/>
    <w:rsid w:val="005977A7"/>
    <w:rsid w:val="005A0D81"/>
    <w:rsid w:val="005A18C2"/>
    <w:rsid w:val="005A1B5D"/>
    <w:rsid w:val="005A2484"/>
    <w:rsid w:val="005A24ED"/>
    <w:rsid w:val="005A2770"/>
    <w:rsid w:val="005A2F8C"/>
    <w:rsid w:val="005A3E6D"/>
    <w:rsid w:val="005A427C"/>
    <w:rsid w:val="005A4E77"/>
    <w:rsid w:val="005A4F1E"/>
    <w:rsid w:val="005A5420"/>
    <w:rsid w:val="005A5498"/>
    <w:rsid w:val="005A59D9"/>
    <w:rsid w:val="005A638B"/>
    <w:rsid w:val="005A6609"/>
    <w:rsid w:val="005B0471"/>
    <w:rsid w:val="005B0CC2"/>
    <w:rsid w:val="005B0F26"/>
    <w:rsid w:val="005B1112"/>
    <w:rsid w:val="005B16AB"/>
    <w:rsid w:val="005B16C7"/>
    <w:rsid w:val="005B185F"/>
    <w:rsid w:val="005B24EC"/>
    <w:rsid w:val="005B29A0"/>
    <w:rsid w:val="005B2C1D"/>
    <w:rsid w:val="005B3BBE"/>
    <w:rsid w:val="005B46DA"/>
    <w:rsid w:val="005B4F0D"/>
    <w:rsid w:val="005B55B4"/>
    <w:rsid w:val="005B5620"/>
    <w:rsid w:val="005B5988"/>
    <w:rsid w:val="005B63F8"/>
    <w:rsid w:val="005B6926"/>
    <w:rsid w:val="005B6D84"/>
    <w:rsid w:val="005C0E86"/>
    <w:rsid w:val="005C14EE"/>
    <w:rsid w:val="005C26C9"/>
    <w:rsid w:val="005C2B99"/>
    <w:rsid w:val="005C2C8C"/>
    <w:rsid w:val="005C3E10"/>
    <w:rsid w:val="005C5304"/>
    <w:rsid w:val="005C58D2"/>
    <w:rsid w:val="005C5B16"/>
    <w:rsid w:val="005C5FDA"/>
    <w:rsid w:val="005C63E1"/>
    <w:rsid w:val="005C678A"/>
    <w:rsid w:val="005C69AC"/>
    <w:rsid w:val="005C7D7B"/>
    <w:rsid w:val="005D1D4D"/>
    <w:rsid w:val="005D20BC"/>
    <w:rsid w:val="005D2ECF"/>
    <w:rsid w:val="005D3A19"/>
    <w:rsid w:val="005D44C9"/>
    <w:rsid w:val="005D44D8"/>
    <w:rsid w:val="005D4FB3"/>
    <w:rsid w:val="005D544A"/>
    <w:rsid w:val="005D54D5"/>
    <w:rsid w:val="005D5855"/>
    <w:rsid w:val="005D5FCC"/>
    <w:rsid w:val="005D7727"/>
    <w:rsid w:val="005D7DA7"/>
    <w:rsid w:val="005D7DCE"/>
    <w:rsid w:val="005E080A"/>
    <w:rsid w:val="005E1BC8"/>
    <w:rsid w:val="005E37CB"/>
    <w:rsid w:val="005E3DAC"/>
    <w:rsid w:val="005E4C0E"/>
    <w:rsid w:val="005E53EC"/>
    <w:rsid w:val="005E5AD4"/>
    <w:rsid w:val="005E5ED8"/>
    <w:rsid w:val="005E6186"/>
    <w:rsid w:val="005E731A"/>
    <w:rsid w:val="005F00EF"/>
    <w:rsid w:val="005F05CE"/>
    <w:rsid w:val="005F1D4D"/>
    <w:rsid w:val="005F2E9A"/>
    <w:rsid w:val="005F2F6F"/>
    <w:rsid w:val="005F3170"/>
    <w:rsid w:val="005F349F"/>
    <w:rsid w:val="005F3ADE"/>
    <w:rsid w:val="005F477A"/>
    <w:rsid w:val="005F4850"/>
    <w:rsid w:val="005F4E5D"/>
    <w:rsid w:val="005F4FA0"/>
    <w:rsid w:val="005F5865"/>
    <w:rsid w:val="005F5ADA"/>
    <w:rsid w:val="005F6CE0"/>
    <w:rsid w:val="005F78A1"/>
    <w:rsid w:val="00600063"/>
    <w:rsid w:val="006009B0"/>
    <w:rsid w:val="00601D10"/>
    <w:rsid w:val="00602A13"/>
    <w:rsid w:val="00602EC5"/>
    <w:rsid w:val="006036BF"/>
    <w:rsid w:val="00603883"/>
    <w:rsid w:val="00605014"/>
    <w:rsid w:val="00605139"/>
    <w:rsid w:val="00605FBD"/>
    <w:rsid w:val="00606125"/>
    <w:rsid w:val="0060614E"/>
    <w:rsid w:val="00606191"/>
    <w:rsid w:val="006116E5"/>
    <w:rsid w:val="00611D04"/>
    <w:rsid w:val="00612AA0"/>
    <w:rsid w:val="00612B23"/>
    <w:rsid w:val="00612C9A"/>
    <w:rsid w:val="00612E09"/>
    <w:rsid w:val="00613E12"/>
    <w:rsid w:val="00613E2E"/>
    <w:rsid w:val="00614615"/>
    <w:rsid w:val="00615E91"/>
    <w:rsid w:val="0061629D"/>
    <w:rsid w:val="00616F3E"/>
    <w:rsid w:val="00616F5D"/>
    <w:rsid w:val="00616FB0"/>
    <w:rsid w:val="006174C0"/>
    <w:rsid w:val="006175AF"/>
    <w:rsid w:val="00617675"/>
    <w:rsid w:val="00617A57"/>
    <w:rsid w:val="00620248"/>
    <w:rsid w:val="006202E2"/>
    <w:rsid w:val="00620597"/>
    <w:rsid w:val="006208BE"/>
    <w:rsid w:val="00621466"/>
    <w:rsid w:val="00621A6D"/>
    <w:rsid w:val="0062254B"/>
    <w:rsid w:val="0062276E"/>
    <w:rsid w:val="00622BFC"/>
    <w:rsid w:val="00622CD6"/>
    <w:rsid w:val="00622F03"/>
    <w:rsid w:val="00623A9E"/>
    <w:rsid w:val="006240D3"/>
    <w:rsid w:val="006247E4"/>
    <w:rsid w:val="00626721"/>
    <w:rsid w:val="00626730"/>
    <w:rsid w:val="00627269"/>
    <w:rsid w:val="006274BD"/>
    <w:rsid w:val="0062760F"/>
    <w:rsid w:val="006300D8"/>
    <w:rsid w:val="00630671"/>
    <w:rsid w:val="00630F30"/>
    <w:rsid w:val="006310F3"/>
    <w:rsid w:val="006314FF"/>
    <w:rsid w:val="00631B93"/>
    <w:rsid w:val="006329C2"/>
    <w:rsid w:val="00632C93"/>
    <w:rsid w:val="006335D0"/>
    <w:rsid w:val="00633717"/>
    <w:rsid w:val="00633E5D"/>
    <w:rsid w:val="006341BA"/>
    <w:rsid w:val="00634451"/>
    <w:rsid w:val="006346F3"/>
    <w:rsid w:val="00636488"/>
    <w:rsid w:val="006364ED"/>
    <w:rsid w:val="00636DAC"/>
    <w:rsid w:val="00636DF0"/>
    <w:rsid w:val="00636E08"/>
    <w:rsid w:val="00636E57"/>
    <w:rsid w:val="00637F26"/>
    <w:rsid w:val="00640CD2"/>
    <w:rsid w:val="0064183F"/>
    <w:rsid w:val="006418E2"/>
    <w:rsid w:val="00641B90"/>
    <w:rsid w:val="00642ECF"/>
    <w:rsid w:val="0064323A"/>
    <w:rsid w:val="00643BA2"/>
    <w:rsid w:val="00644E3A"/>
    <w:rsid w:val="006454EA"/>
    <w:rsid w:val="00645A14"/>
    <w:rsid w:val="00646D04"/>
    <w:rsid w:val="00646ED4"/>
    <w:rsid w:val="00647096"/>
    <w:rsid w:val="00647763"/>
    <w:rsid w:val="00647B07"/>
    <w:rsid w:val="00650533"/>
    <w:rsid w:val="00650840"/>
    <w:rsid w:val="00650D09"/>
    <w:rsid w:val="006521EA"/>
    <w:rsid w:val="006524CA"/>
    <w:rsid w:val="006528B3"/>
    <w:rsid w:val="006529F2"/>
    <w:rsid w:val="00652C26"/>
    <w:rsid w:val="0065346C"/>
    <w:rsid w:val="00653D18"/>
    <w:rsid w:val="0065444E"/>
    <w:rsid w:val="00654504"/>
    <w:rsid w:val="00654B39"/>
    <w:rsid w:val="00654D0A"/>
    <w:rsid w:val="00654D90"/>
    <w:rsid w:val="00655E1E"/>
    <w:rsid w:val="006562AD"/>
    <w:rsid w:val="006605C0"/>
    <w:rsid w:val="006608F1"/>
    <w:rsid w:val="00660AF3"/>
    <w:rsid w:val="006616C5"/>
    <w:rsid w:val="00661A68"/>
    <w:rsid w:val="00661ACE"/>
    <w:rsid w:val="00661CC0"/>
    <w:rsid w:val="006621A9"/>
    <w:rsid w:val="0066271E"/>
    <w:rsid w:val="00662CEF"/>
    <w:rsid w:val="00662E9A"/>
    <w:rsid w:val="00663C6F"/>
    <w:rsid w:val="006641C2"/>
    <w:rsid w:val="00664BEA"/>
    <w:rsid w:val="00664EC5"/>
    <w:rsid w:val="00665B4B"/>
    <w:rsid w:val="00666B4A"/>
    <w:rsid w:val="00666D88"/>
    <w:rsid w:val="00667AEF"/>
    <w:rsid w:val="0067082A"/>
    <w:rsid w:val="006713EC"/>
    <w:rsid w:val="006714CE"/>
    <w:rsid w:val="00671A9F"/>
    <w:rsid w:val="00671F22"/>
    <w:rsid w:val="006721B1"/>
    <w:rsid w:val="006722E7"/>
    <w:rsid w:val="00672716"/>
    <w:rsid w:val="00673225"/>
    <w:rsid w:val="0067407E"/>
    <w:rsid w:val="00674147"/>
    <w:rsid w:val="00674B12"/>
    <w:rsid w:val="00674E82"/>
    <w:rsid w:val="00676435"/>
    <w:rsid w:val="006769B7"/>
    <w:rsid w:val="00676A43"/>
    <w:rsid w:val="00676B89"/>
    <w:rsid w:val="00676D5F"/>
    <w:rsid w:val="00677778"/>
    <w:rsid w:val="00680F03"/>
    <w:rsid w:val="00681962"/>
    <w:rsid w:val="00681AB1"/>
    <w:rsid w:val="00681CFA"/>
    <w:rsid w:val="00681EFF"/>
    <w:rsid w:val="00682D07"/>
    <w:rsid w:val="00682FBC"/>
    <w:rsid w:val="00684192"/>
    <w:rsid w:val="00684BE1"/>
    <w:rsid w:val="00685F54"/>
    <w:rsid w:val="0068757E"/>
    <w:rsid w:val="00687685"/>
    <w:rsid w:val="00687D56"/>
    <w:rsid w:val="00690514"/>
    <w:rsid w:val="00690B59"/>
    <w:rsid w:val="00690D5F"/>
    <w:rsid w:val="00691ECC"/>
    <w:rsid w:val="006920DB"/>
    <w:rsid w:val="006923CE"/>
    <w:rsid w:val="00692582"/>
    <w:rsid w:val="00693E53"/>
    <w:rsid w:val="00694245"/>
    <w:rsid w:val="00696166"/>
    <w:rsid w:val="00696179"/>
    <w:rsid w:val="00696363"/>
    <w:rsid w:val="00696AED"/>
    <w:rsid w:val="006970A6"/>
    <w:rsid w:val="00697449"/>
    <w:rsid w:val="006A0E25"/>
    <w:rsid w:val="006A15AC"/>
    <w:rsid w:val="006A29CD"/>
    <w:rsid w:val="006A32E3"/>
    <w:rsid w:val="006A339F"/>
    <w:rsid w:val="006A39F4"/>
    <w:rsid w:val="006A3AC6"/>
    <w:rsid w:val="006A4041"/>
    <w:rsid w:val="006A4AD4"/>
    <w:rsid w:val="006A4C8C"/>
    <w:rsid w:val="006A4DE9"/>
    <w:rsid w:val="006A5288"/>
    <w:rsid w:val="006A5590"/>
    <w:rsid w:val="006A58D0"/>
    <w:rsid w:val="006A5B24"/>
    <w:rsid w:val="006A5DDF"/>
    <w:rsid w:val="006A60C9"/>
    <w:rsid w:val="006A612B"/>
    <w:rsid w:val="006A6448"/>
    <w:rsid w:val="006A6C2D"/>
    <w:rsid w:val="006A732C"/>
    <w:rsid w:val="006A7EC3"/>
    <w:rsid w:val="006A7F17"/>
    <w:rsid w:val="006B0F33"/>
    <w:rsid w:val="006B1824"/>
    <w:rsid w:val="006B1F88"/>
    <w:rsid w:val="006B340E"/>
    <w:rsid w:val="006B43A2"/>
    <w:rsid w:val="006B517A"/>
    <w:rsid w:val="006B62A2"/>
    <w:rsid w:val="006B6ACB"/>
    <w:rsid w:val="006B7A11"/>
    <w:rsid w:val="006C1620"/>
    <w:rsid w:val="006C1A77"/>
    <w:rsid w:val="006C1B65"/>
    <w:rsid w:val="006C1FA1"/>
    <w:rsid w:val="006C2BD3"/>
    <w:rsid w:val="006C3011"/>
    <w:rsid w:val="006C3119"/>
    <w:rsid w:val="006C3597"/>
    <w:rsid w:val="006C4D8F"/>
    <w:rsid w:val="006C4FF8"/>
    <w:rsid w:val="006C5B64"/>
    <w:rsid w:val="006C62BA"/>
    <w:rsid w:val="006C70CA"/>
    <w:rsid w:val="006C7449"/>
    <w:rsid w:val="006C777B"/>
    <w:rsid w:val="006C7910"/>
    <w:rsid w:val="006C798A"/>
    <w:rsid w:val="006C7CA2"/>
    <w:rsid w:val="006D03A5"/>
    <w:rsid w:val="006D06C8"/>
    <w:rsid w:val="006D0CCC"/>
    <w:rsid w:val="006D12F9"/>
    <w:rsid w:val="006D2137"/>
    <w:rsid w:val="006D32F7"/>
    <w:rsid w:val="006D3407"/>
    <w:rsid w:val="006D39F5"/>
    <w:rsid w:val="006D3C69"/>
    <w:rsid w:val="006D464A"/>
    <w:rsid w:val="006D480A"/>
    <w:rsid w:val="006D4DA4"/>
    <w:rsid w:val="006D4E82"/>
    <w:rsid w:val="006D56A9"/>
    <w:rsid w:val="006D6B46"/>
    <w:rsid w:val="006D71C0"/>
    <w:rsid w:val="006D7547"/>
    <w:rsid w:val="006D75DC"/>
    <w:rsid w:val="006E0191"/>
    <w:rsid w:val="006E06F3"/>
    <w:rsid w:val="006E0F0F"/>
    <w:rsid w:val="006E1395"/>
    <w:rsid w:val="006E1407"/>
    <w:rsid w:val="006E14F2"/>
    <w:rsid w:val="006E196B"/>
    <w:rsid w:val="006E1F99"/>
    <w:rsid w:val="006E21CC"/>
    <w:rsid w:val="006E2381"/>
    <w:rsid w:val="006E295A"/>
    <w:rsid w:val="006E2D30"/>
    <w:rsid w:val="006E3398"/>
    <w:rsid w:val="006E3C7E"/>
    <w:rsid w:val="006E482F"/>
    <w:rsid w:val="006E521E"/>
    <w:rsid w:val="006E5EA2"/>
    <w:rsid w:val="006E6A16"/>
    <w:rsid w:val="006E7CED"/>
    <w:rsid w:val="006F002F"/>
    <w:rsid w:val="006F1811"/>
    <w:rsid w:val="006F2812"/>
    <w:rsid w:val="006F3016"/>
    <w:rsid w:val="006F3840"/>
    <w:rsid w:val="006F390D"/>
    <w:rsid w:val="006F43A2"/>
    <w:rsid w:val="006F4981"/>
    <w:rsid w:val="006F4D61"/>
    <w:rsid w:val="006F64BD"/>
    <w:rsid w:val="006F6997"/>
    <w:rsid w:val="006F6ECA"/>
    <w:rsid w:val="006F71D4"/>
    <w:rsid w:val="006F7506"/>
    <w:rsid w:val="006F7A1F"/>
    <w:rsid w:val="006F7AD1"/>
    <w:rsid w:val="006F7E76"/>
    <w:rsid w:val="00700CC5"/>
    <w:rsid w:val="00701B52"/>
    <w:rsid w:val="00701E4A"/>
    <w:rsid w:val="0070230B"/>
    <w:rsid w:val="0070263A"/>
    <w:rsid w:val="007029B7"/>
    <w:rsid w:val="00703173"/>
    <w:rsid w:val="00703D04"/>
    <w:rsid w:val="00705E6D"/>
    <w:rsid w:val="0070608B"/>
    <w:rsid w:val="007072E0"/>
    <w:rsid w:val="00707332"/>
    <w:rsid w:val="00707391"/>
    <w:rsid w:val="0071022E"/>
    <w:rsid w:val="00710992"/>
    <w:rsid w:val="007109BF"/>
    <w:rsid w:val="00711806"/>
    <w:rsid w:val="007122C9"/>
    <w:rsid w:val="007132C7"/>
    <w:rsid w:val="007143A1"/>
    <w:rsid w:val="007152C5"/>
    <w:rsid w:val="007153F9"/>
    <w:rsid w:val="007154D6"/>
    <w:rsid w:val="007155DA"/>
    <w:rsid w:val="00715820"/>
    <w:rsid w:val="00716370"/>
    <w:rsid w:val="00716F48"/>
    <w:rsid w:val="0071795D"/>
    <w:rsid w:val="00720E97"/>
    <w:rsid w:val="00721A2D"/>
    <w:rsid w:val="00721FBA"/>
    <w:rsid w:val="007224D9"/>
    <w:rsid w:val="00723638"/>
    <w:rsid w:val="00724250"/>
    <w:rsid w:val="007249FB"/>
    <w:rsid w:val="00724A24"/>
    <w:rsid w:val="007273BA"/>
    <w:rsid w:val="007276AF"/>
    <w:rsid w:val="00727999"/>
    <w:rsid w:val="00727BD8"/>
    <w:rsid w:val="00727C36"/>
    <w:rsid w:val="00727F11"/>
    <w:rsid w:val="007327A5"/>
    <w:rsid w:val="00732889"/>
    <w:rsid w:val="00733A2D"/>
    <w:rsid w:val="00735246"/>
    <w:rsid w:val="007359CC"/>
    <w:rsid w:val="00735A60"/>
    <w:rsid w:val="00736DBD"/>
    <w:rsid w:val="00737123"/>
    <w:rsid w:val="007378FC"/>
    <w:rsid w:val="00737A43"/>
    <w:rsid w:val="00737ABA"/>
    <w:rsid w:val="00740B75"/>
    <w:rsid w:val="00740BB9"/>
    <w:rsid w:val="00740E9F"/>
    <w:rsid w:val="00741581"/>
    <w:rsid w:val="0074301B"/>
    <w:rsid w:val="007434BB"/>
    <w:rsid w:val="00744087"/>
    <w:rsid w:val="0074464D"/>
    <w:rsid w:val="0074466F"/>
    <w:rsid w:val="00744EFD"/>
    <w:rsid w:val="00744F13"/>
    <w:rsid w:val="007453F4"/>
    <w:rsid w:val="007457E8"/>
    <w:rsid w:val="00746013"/>
    <w:rsid w:val="007462CD"/>
    <w:rsid w:val="0074663F"/>
    <w:rsid w:val="00747B41"/>
    <w:rsid w:val="00750682"/>
    <w:rsid w:val="00750802"/>
    <w:rsid w:val="00751158"/>
    <w:rsid w:val="00751910"/>
    <w:rsid w:val="00751DFA"/>
    <w:rsid w:val="00752776"/>
    <w:rsid w:val="007529A6"/>
    <w:rsid w:val="007536FB"/>
    <w:rsid w:val="007539AC"/>
    <w:rsid w:val="007539B0"/>
    <w:rsid w:val="00753AF9"/>
    <w:rsid w:val="00754D89"/>
    <w:rsid w:val="00754F09"/>
    <w:rsid w:val="00755102"/>
    <w:rsid w:val="007553DB"/>
    <w:rsid w:val="007556A0"/>
    <w:rsid w:val="00756835"/>
    <w:rsid w:val="0075711E"/>
    <w:rsid w:val="0075717D"/>
    <w:rsid w:val="007576DF"/>
    <w:rsid w:val="0075770A"/>
    <w:rsid w:val="007604E4"/>
    <w:rsid w:val="00760AEA"/>
    <w:rsid w:val="00760CD3"/>
    <w:rsid w:val="00760E1D"/>
    <w:rsid w:val="00762252"/>
    <w:rsid w:val="00762336"/>
    <w:rsid w:val="00763287"/>
    <w:rsid w:val="00763BF0"/>
    <w:rsid w:val="0076514E"/>
    <w:rsid w:val="00765176"/>
    <w:rsid w:val="0076547A"/>
    <w:rsid w:val="00765A3F"/>
    <w:rsid w:val="00765E98"/>
    <w:rsid w:val="00766532"/>
    <w:rsid w:val="007665A6"/>
    <w:rsid w:val="007665D9"/>
    <w:rsid w:val="00766E67"/>
    <w:rsid w:val="007675E1"/>
    <w:rsid w:val="00770881"/>
    <w:rsid w:val="00770B72"/>
    <w:rsid w:val="00770BF2"/>
    <w:rsid w:val="00771C97"/>
    <w:rsid w:val="0077218B"/>
    <w:rsid w:val="00773908"/>
    <w:rsid w:val="00773E98"/>
    <w:rsid w:val="00774380"/>
    <w:rsid w:val="00774EA8"/>
    <w:rsid w:val="00775BDD"/>
    <w:rsid w:val="0077749C"/>
    <w:rsid w:val="007777D5"/>
    <w:rsid w:val="00777D8B"/>
    <w:rsid w:val="00777EC5"/>
    <w:rsid w:val="0078020C"/>
    <w:rsid w:val="00780A27"/>
    <w:rsid w:val="00780DEE"/>
    <w:rsid w:val="007810DE"/>
    <w:rsid w:val="007813F1"/>
    <w:rsid w:val="007818DD"/>
    <w:rsid w:val="00782729"/>
    <w:rsid w:val="00782D5F"/>
    <w:rsid w:val="0078315F"/>
    <w:rsid w:val="0078338C"/>
    <w:rsid w:val="00783445"/>
    <w:rsid w:val="007834A6"/>
    <w:rsid w:val="00783D46"/>
    <w:rsid w:val="00784708"/>
    <w:rsid w:val="00784FA9"/>
    <w:rsid w:val="00785355"/>
    <w:rsid w:val="00785552"/>
    <w:rsid w:val="00785AA3"/>
    <w:rsid w:val="00786290"/>
    <w:rsid w:val="007862E4"/>
    <w:rsid w:val="00786BC1"/>
    <w:rsid w:val="00786F99"/>
    <w:rsid w:val="00787021"/>
    <w:rsid w:val="007871B5"/>
    <w:rsid w:val="007872E6"/>
    <w:rsid w:val="007876EB"/>
    <w:rsid w:val="00787850"/>
    <w:rsid w:val="00787888"/>
    <w:rsid w:val="007904DA"/>
    <w:rsid w:val="0079070F"/>
    <w:rsid w:val="007912CF"/>
    <w:rsid w:val="007919CD"/>
    <w:rsid w:val="00792772"/>
    <w:rsid w:val="0079301E"/>
    <w:rsid w:val="00793211"/>
    <w:rsid w:val="00793999"/>
    <w:rsid w:val="007946BC"/>
    <w:rsid w:val="00795FFE"/>
    <w:rsid w:val="00796117"/>
    <w:rsid w:val="007A0FE8"/>
    <w:rsid w:val="007A1580"/>
    <w:rsid w:val="007A168A"/>
    <w:rsid w:val="007A193B"/>
    <w:rsid w:val="007A1CCD"/>
    <w:rsid w:val="007A1E04"/>
    <w:rsid w:val="007A20B4"/>
    <w:rsid w:val="007A238F"/>
    <w:rsid w:val="007A27B4"/>
    <w:rsid w:val="007A30A9"/>
    <w:rsid w:val="007A337D"/>
    <w:rsid w:val="007A3587"/>
    <w:rsid w:val="007A41A2"/>
    <w:rsid w:val="007A6654"/>
    <w:rsid w:val="007A67D0"/>
    <w:rsid w:val="007A701C"/>
    <w:rsid w:val="007A7216"/>
    <w:rsid w:val="007A7D30"/>
    <w:rsid w:val="007B0A51"/>
    <w:rsid w:val="007B10E7"/>
    <w:rsid w:val="007B1D9F"/>
    <w:rsid w:val="007B1DFC"/>
    <w:rsid w:val="007B2B75"/>
    <w:rsid w:val="007B324A"/>
    <w:rsid w:val="007B327D"/>
    <w:rsid w:val="007B3485"/>
    <w:rsid w:val="007B442F"/>
    <w:rsid w:val="007B4A38"/>
    <w:rsid w:val="007B4BF1"/>
    <w:rsid w:val="007B5278"/>
    <w:rsid w:val="007B76A1"/>
    <w:rsid w:val="007C0011"/>
    <w:rsid w:val="007C00D3"/>
    <w:rsid w:val="007C02B1"/>
    <w:rsid w:val="007C0522"/>
    <w:rsid w:val="007C0C22"/>
    <w:rsid w:val="007C0D5B"/>
    <w:rsid w:val="007C1EBF"/>
    <w:rsid w:val="007C3346"/>
    <w:rsid w:val="007C3412"/>
    <w:rsid w:val="007C35F9"/>
    <w:rsid w:val="007C48D5"/>
    <w:rsid w:val="007C4A64"/>
    <w:rsid w:val="007C575F"/>
    <w:rsid w:val="007C5860"/>
    <w:rsid w:val="007C6777"/>
    <w:rsid w:val="007C6877"/>
    <w:rsid w:val="007C6BBD"/>
    <w:rsid w:val="007C6CD9"/>
    <w:rsid w:val="007C6D44"/>
    <w:rsid w:val="007C6F46"/>
    <w:rsid w:val="007C764C"/>
    <w:rsid w:val="007C7B5D"/>
    <w:rsid w:val="007D005A"/>
    <w:rsid w:val="007D01C9"/>
    <w:rsid w:val="007D037F"/>
    <w:rsid w:val="007D115B"/>
    <w:rsid w:val="007D16E4"/>
    <w:rsid w:val="007D1821"/>
    <w:rsid w:val="007D1AE4"/>
    <w:rsid w:val="007D1E3E"/>
    <w:rsid w:val="007D2067"/>
    <w:rsid w:val="007D22AB"/>
    <w:rsid w:val="007D25CF"/>
    <w:rsid w:val="007D27CE"/>
    <w:rsid w:val="007D3BA4"/>
    <w:rsid w:val="007D41F0"/>
    <w:rsid w:val="007D42BD"/>
    <w:rsid w:val="007D4669"/>
    <w:rsid w:val="007D4FF8"/>
    <w:rsid w:val="007D607F"/>
    <w:rsid w:val="007D6FD3"/>
    <w:rsid w:val="007D7759"/>
    <w:rsid w:val="007D7FCE"/>
    <w:rsid w:val="007E079A"/>
    <w:rsid w:val="007E0F95"/>
    <w:rsid w:val="007E128A"/>
    <w:rsid w:val="007E1317"/>
    <w:rsid w:val="007E16A5"/>
    <w:rsid w:val="007E1D0F"/>
    <w:rsid w:val="007E2982"/>
    <w:rsid w:val="007E2E54"/>
    <w:rsid w:val="007E3090"/>
    <w:rsid w:val="007E3D21"/>
    <w:rsid w:val="007E3DA5"/>
    <w:rsid w:val="007E488B"/>
    <w:rsid w:val="007E5132"/>
    <w:rsid w:val="007E5145"/>
    <w:rsid w:val="007E5D45"/>
    <w:rsid w:val="007E7017"/>
    <w:rsid w:val="007E7D66"/>
    <w:rsid w:val="007F0D33"/>
    <w:rsid w:val="007F0F89"/>
    <w:rsid w:val="007F1A10"/>
    <w:rsid w:val="007F1A2C"/>
    <w:rsid w:val="007F1E7B"/>
    <w:rsid w:val="007F2724"/>
    <w:rsid w:val="007F2BF1"/>
    <w:rsid w:val="007F3204"/>
    <w:rsid w:val="007F5009"/>
    <w:rsid w:val="007F53A7"/>
    <w:rsid w:val="007F6877"/>
    <w:rsid w:val="007F70C2"/>
    <w:rsid w:val="007F792C"/>
    <w:rsid w:val="007F7C67"/>
    <w:rsid w:val="007F7F88"/>
    <w:rsid w:val="00800BA7"/>
    <w:rsid w:val="00800C16"/>
    <w:rsid w:val="00800D5B"/>
    <w:rsid w:val="00800E01"/>
    <w:rsid w:val="00800E46"/>
    <w:rsid w:val="008014C0"/>
    <w:rsid w:val="00801EA6"/>
    <w:rsid w:val="008021D8"/>
    <w:rsid w:val="00802372"/>
    <w:rsid w:val="008032EC"/>
    <w:rsid w:val="008034FB"/>
    <w:rsid w:val="008035EC"/>
    <w:rsid w:val="00803659"/>
    <w:rsid w:val="00803D25"/>
    <w:rsid w:val="00805434"/>
    <w:rsid w:val="008058F8"/>
    <w:rsid w:val="00806DAC"/>
    <w:rsid w:val="0080780E"/>
    <w:rsid w:val="008107D4"/>
    <w:rsid w:val="008111E8"/>
    <w:rsid w:val="00811208"/>
    <w:rsid w:val="008134CE"/>
    <w:rsid w:val="00813B0C"/>
    <w:rsid w:val="00813F35"/>
    <w:rsid w:val="008142CC"/>
    <w:rsid w:val="00814FA6"/>
    <w:rsid w:val="008150FF"/>
    <w:rsid w:val="00815A2C"/>
    <w:rsid w:val="00815A63"/>
    <w:rsid w:val="008164E9"/>
    <w:rsid w:val="00816FFA"/>
    <w:rsid w:val="0081776C"/>
    <w:rsid w:val="008202C3"/>
    <w:rsid w:val="00821301"/>
    <w:rsid w:val="008216D8"/>
    <w:rsid w:val="0082175C"/>
    <w:rsid w:val="00821D07"/>
    <w:rsid w:val="00821E95"/>
    <w:rsid w:val="00822083"/>
    <w:rsid w:val="0082224E"/>
    <w:rsid w:val="008223B3"/>
    <w:rsid w:val="008224F9"/>
    <w:rsid w:val="0082308B"/>
    <w:rsid w:val="00823865"/>
    <w:rsid w:val="008240C7"/>
    <w:rsid w:val="008241C3"/>
    <w:rsid w:val="00824768"/>
    <w:rsid w:val="00824F16"/>
    <w:rsid w:val="0082568B"/>
    <w:rsid w:val="00825B6A"/>
    <w:rsid w:val="00826326"/>
    <w:rsid w:val="008265E5"/>
    <w:rsid w:val="008267AB"/>
    <w:rsid w:val="00826AB1"/>
    <w:rsid w:val="00827489"/>
    <w:rsid w:val="00830212"/>
    <w:rsid w:val="00830386"/>
    <w:rsid w:val="00830B61"/>
    <w:rsid w:val="00830BFB"/>
    <w:rsid w:val="008319E2"/>
    <w:rsid w:val="00831BE2"/>
    <w:rsid w:val="0083261F"/>
    <w:rsid w:val="00832AA4"/>
    <w:rsid w:val="00833304"/>
    <w:rsid w:val="00833FC1"/>
    <w:rsid w:val="00834009"/>
    <w:rsid w:val="00834774"/>
    <w:rsid w:val="00836374"/>
    <w:rsid w:val="00836A78"/>
    <w:rsid w:val="00836C69"/>
    <w:rsid w:val="00837028"/>
    <w:rsid w:val="0083747F"/>
    <w:rsid w:val="008377A4"/>
    <w:rsid w:val="00837A3D"/>
    <w:rsid w:val="00837C01"/>
    <w:rsid w:val="00837E5E"/>
    <w:rsid w:val="00840AD3"/>
    <w:rsid w:val="008418F2"/>
    <w:rsid w:val="00841F0D"/>
    <w:rsid w:val="0084224B"/>
    <w:rsid w:val="0084299C"/>
    <w:rsid w:val="00843253"/>
    <w:rsid w:val="0084331F"/>
    <w:rsid w:val="0084392E"/>
    <w:rsid w:val="0084460B"/>
    <w:rsid w:val="0084484D"/>
    <w:rsid w:val="00844D55"/>
    <w:rsid w:val="00844F04"/>
    <w:rsid w:val="00845ABB"/>
    <w:rsid w:val="0084615C"/>
    <w:rsid w:val="008469F3"/>
    <w:rsid w:val="00847288"/>
    <w:rsid w:val="0084782E"/>
    <w:rsid w:val="00847BDF"/>
    <w:rsid w:val="00850E2D"/>
    <w:rsid w:val="00850E52"/>
    <w:rsid w:val="008516A0"/>
    <w:rsid w:val="008517F4"/>
    <w:rsid w:val="00851B31"/>
    <w:rsid w:val="008522CF"/>
    <w:rsid w:val="008525BB"/>
    <w:rsid w:val="0085288C"/>
    <w:rsid w:val="008529C7"/>
    <w:rsid w:val="00852F59"/>
    <w:rsid w:val="00852FCA"/>
    <w:rsid w:val="008538FC"/>
    <w:rsid w:val="008540BF"/>
    <w:rsid w:val="0085490F"/>
    <w:rsid w:val="00854B0C"/>
    <w:rsid w:val="00855B68"/>
    <w:rsid w:val="00855DE8"/>
    <w:rsid w:val="00856153"/>
    <w:rsid w:val="008578B1"/>
    <w:rsid w:val="00857AC6"/>
    <w:rsid w:val="00857B2C"/>
    <w:rsid w:val="00857C49"/>
    <w:rsid w:val="00857EEC"/>
    <w:rsid w:val="00860958"/>
    <w:rsid w:val="00860E1F"/>
    <w:rsid w:val="0086112B"/>
    <w:rsid w:val="00862C13"/>
    <w:rsid w:val="00862F74"/>
    <w:rsid w:val="00863DBF"/>
    <w:rsid w:val="00864146"/>
    <w:rsid w:val="00864685"/>
    <w:rsid w:val="008647A7"/>
    <w:rsid w:val="00864A6D"/>
    <w:rsid w:val="00865834"/>
    <w:rsid w:val="008659DB"/>
    <w:rsid w:val="00866A42"/>
    <w:rsid w:val="00866ADA"/>
    <w:rsid w:val="00866B33"/>
    <w:rsid w:val="00866DB5"/>
    <w:rsid w:val="00867FF1"/>
    <w:rsid w:val="008703FA"/>
    <w:rsid w:val="008704F5"/>
    <w:rsid w:val="00870E65"/>
    <w:rsid w:val="00870E80"/>
    <w:rsid w:val="00871BCD"/>
    <w:rsid w:val="008722BE"/>
    <w:rsid w:val="00872893"/>
    <w:rsid w:val="008729DE"/>
    <w:rsid w:val="0087329F"/>
    <w:rsid w:val="008735AB"/>
    <w:rsid w:val="008736EA"/>
    <w:rsid w:val="008737B0"/>
    <w:rsid w:val="00874D6D"/>
    <w:rsid w:val="008752EF"/>
    <w:rsid w:val="00876936"/>
    <w:rsid w:val="00876FE3"/>
    <w:rsid w:val="00877114"/>
    <w:rsid w:val="00877121"/>
    <w:rsid w:val="00877565"/>
    <w:rsid w:val="0088029A"/>
    <w:rsid w:val="00881116"/>
    <w:rsid w:val="00881EAB"/>
    <w:rsid w:val="008820B9"/>
    <w:rsid w:val="008848C5"/>
    <w:rsid w:val="00884BB4"/>
    <w:rsid w:val="0088527C"/>
    <w:rsid w:val="008857AE"/>
    <w:rsid w:val="00885B3D"/>
    <w:rsid w:val="0088600A"/>
    <w:rsid w:val="00886177"/>
    <w:rsid w:val="00886331"/>
    <w:rsid w:val="00886502"/>
    <w:rsid w:val="00886F71"/>
    <w:rsid w:val="0088704D"/>
    <w:rsid w:val="00887A99"/>
    <w:rsid w:val="00890728"/>
    <w:rsid w:val="00890C20"/>
    <w:rsid w:val="008910F4"/>
    <w:rsid w:val="00891201"/>
    <w:rsid w:val="0089122D"/>
    <w:rsid w:val="00891D58"/>
    <w:rsid w:val="008927F8"/>
    <w:rsid w:val="00892B0B"/>
    <w:rsid w:val="00892D88"/>
    <w:rsid w:val="00893E4D"/>
    <w:rsid w:val="00894E83"/>
    <w:rsid w:val="0089509C"/>
    <w:rsid w:val="008967CB"/>
    <w:rsid w:val="00896C4E"/>
    <w:rsid w:val="0089701E"/>
    <w:rsid w:val="00897535"/>
    <w:rsid w:val="00897695"/>
    <w:rsid w:val="00897A68"/>
    <w:rsid w:val="008A0A40"/>
    <w:rsid w:val="008A1091"/>
    <w:rsid w:val="008A1629"/>
    <w:rsid w:val="008A16D9"/>
    <w:rsid w:val="008A1C46"/>
    <w:rsid w:val="008A1CA1"/>
    <w:rsid w:val="008A221B"/>
    <w:rsid w:val="008A22D1"/>
    <w:rsid w:val="008A2662"/>
    <w:rsid w:val="008A29D1"/>
    <w:rsid w:val="008A2B36"/>
    <w:rsid w:val="008A2E5F"/>
    <w:rsid w:val="008A31C9"/>
    <w:rsid w:val="008A3B5D"/>
    <w:rsid w:val="008A3D85"/>
    <w:rsid w:val="008A3DF3"/>
    <w:rsid w:val="008A4CED"/>
    <w:rsid w:val="008A63C0"/>
    <w:rsid w:val="008A6E11"/>
    <w:rsid w:val="008A7C66"/>
    <w:rsid w:val="008B002B"/>
    <w:rsid w:val="008B01F4"/>
    <w:rsid w:val="008B084E"/>
    <w:rsid w:val="008B0F23"/>
    <w:rsid w:val="008B143F"/>
    <w:rsid w:val="008B18BC"/>
    <w:rsid w:val="008B20B9"/>
    <w:rsid w:val="008B22A5"/>
    <w:rsid w:val="008B2719"/>
    <w:rsid w:val="008B3210"/>
    <w:rsid w:val="008B467B"/>
    <w:rsid w:val="008B5433"/>
    <w:rsid w:val="008B5DB2"/>
    <w:rsid w:val="008B6343"/>
    <w:rsid w:val="008B6359"/>
    <w:rsid w:val="008B76AA"/>
    <w:rsid w:val="008C00B3"/>
    <w:rsid w:val="008C037E"/>
    <w:rsid w:val="008C052C"/>
    <w:rsid w:val="008C05B2"/>
    <w:rsid w:val="008C0C85"/>
    <w:rsid w:val="008C0F63"/>
    <w:rsid w:val="008C163A"/>
    <w:rsid w:val="008C1892"/>
    <w:rsid w:val="008C2219"/>
    <w:rsid w:val="008C312C"/>
    <w:rsid w:val="008C415F"/>
    <w:rsid w:val="008C4378"/>
    <w:rsid w:val="008C4B42"/>
    <w:rsid w:val="008C52BF"/>
    <w:rsid w:val="008C534C"/>
    <w:rsid w:val="008C5475"/>
    <w:rsid w:val="008C568F"/>
    <w:rsid w:val="008C5694"/>
    <w:rsid w:val="008C57A5"/>
    <w:rsid w:val="008C595C"/>
    <w:rsid w:val="008C59E4"/>
    <w:rsid w:val="008C5BDB"/>
    <w:rsid w:val="008C6241"/>
    <w:rsid w:val="008C6488"/>
    <w:rsid w:val="008C6953"/>
    <w:rsid w:val="008C6AC9"/>
    <w:rsid w:val="008C6EDD"/>
    <w:rsid w:val="008C717B"/>
    <w:rsid w:val="008C7395"/>
    <w:rsid w:val="008D0464"/>
    <w:rsid w:val="008D0D19"/>
    <w:rsid w:val="008D1420"/>
    <w:rsid w:val="008D1959"/>
    <w:rsid w:val="008D19BF"/>
    <w:rsid w:val="008D2207"/>
    <w:rsid w:val="008D3007"/>
    <w:rsid w:val="008D3436"/>
    <w:rsid w:val="008D3EA0"/>
    <w:rsid w:val="008D4BE8"/>
    <w:rsid w:val="008D675E"/>
    <w:rsid w:val="008D729F"/>
    <w:rsid w:val="008D7CB2"/>
    <w:rsid w:val="008E1097"/>
    <w:rsid w:val="008E137A"/>
    <w:rsid w:val="008E17A4"/>
    <w:rsid w:val="008E180D"/>
    <w:rsid w:val="008E2083"/>
    <w:rsid w:val="008E27CC"/>
    <w:rsid w:val="008E2A29"/>
    <w:rsid w:val="008E2E35"/>
    <w:rsid w:val="008E3AE6"/>
    <w:rsid w:val="008E65A5"/>
    <w:rsid w:val="008E7293"/>
    <w:rsid w:val="008E7B4B"/>
    <w:rsid w:val="008E7CB0"/>
    <w:rsid w:val="008E7E62"/>
    <w:rsid w:val="008F1336"/>
    <w:rsid w:val="008F1422"/>
    <w:rsid w:val="008F17D7"/>
    <w:rsid w:val="008F196A"/>
    <w:rsid w:val="008F1B20"/>
    <w:rsid w:val="008F1E99"/>
    <w:rsid w:val="008F207B"/>
    <w:rsid w:val="008F21EB"/>
    <w:rsid w:val="008F2329"/>
    <w:rsid w:val="008F26C0"/>
    <w:rsid w:val="008F28C9"/>
    <w:rsid w:val="008F3418"/>
    <w:rsid w:val="008F362A"/>
    <w:rsid w:val="008F3A93"/>
    <w:rsid w:val="008F3E05"/>
    <w:rsid w:val="008F3FAC"/>
    <w:rsid w:val="008F51D9"/>
    <w:rsid w:val="008F531F"/>
    <w:rsid w:val="008F5B2E"/>
    <w:rsid w:val="008F5BF1"/>
    <w:rsid w:val="008F6090"/>
    <w:rsid w:val="008F647F"/>
    <w:rsid w:val="008F7427"/>
    <w:rsid w:val="008F7916"/>
    <w:rsid w:val="008F7988"/>
    <w:rsid w:val="0090037E"/>
    <w:rsid w:val="009005E3"/>
    <w:rsid w:val="009006E0"/>
    <w:rsid w:val="00901B83"/>
    <w:rsid w:val="0090201A"/>
    <w:rsid w:val="009021F6"/>
    <w:rsid w:val="0090225E"/>
    <w:rsid w:val="0090316B"/>
    <w:rsid w:val="00904AD4"/>
    <w:rsid w:val="00904FF0"/>
    <w:rsid w:val="00905243"/>
    <w:rsid w:val="0090553E"/>
    <w:rsid w:val="00905609"/>
    <w:rsid w:val="00905E86"/>
    <w:rsid w:val="00907165"/>
    <w:rsid w:val="00907AC7"/>
    <w:rsid w:val="00907DE8"/>
    <w:rsid w:val="00910B4B"/>
    <w:rsid w:val="00910DAA"/>
    <w:rsid w:val="009117A5"/>
    <w:rsid w:val="0091180D"/>
    <w:rsid w:val="009119DD"/>
    <w:rsid w:val="00911BF8"/>
    <w:rsid w:val="00911C97"/>
    <w:rsid w:val="009121AD"/>
    <w:rsid w:val="0091253D"/>
    <w:rsid w:val="009128DF"/>
    <w:rsid w:val="009131AD"/>
    <w:rsid w:val="00913D8D"/>
    <w:rsid w:val="0091427D"/>
    <w:rsid w:val="00914B53"/>
    <w:rsid w:val="00914C9E"/>
    <w:rsid w:val="009155D9"/>
    <w:rsid w:val="00915927"/>
    <w:rsid w:val="00915FD7"/>
    <w:rsid w:val="00916147"/>
    <w:rsid w:val="00916E23"/>
    <w:rsid w:val="00916E4A"/>
    <w:rsid w:val="009177D5"/>
    <w:rsid w:val="00917A23"/>
    <w:rsid w:val="00917C3E"/>
    <w:rsid w:val="00917CFF"/>
    <w:rsid w:val="00921053"/>
    <w:rsid w:val="009210D2"/>
    <w:rsid w:val="00921575"/>
    <w:rsid w:val="00921749"/>
    <w:rsid w:val="00921985"/>
    <w:rsid w:val="00921AE9"/>
    <w:rsid w:val="009226AE"/>
    <w:rsid w:val="00922C45"/>
    <w:rsid w:val="009232B0"/>
    <w:rsid w:val="0092334F"/>
    <w:rsid w:val="0092380F"/>
    <w:rsid w:val="00924265"/>
    <w:rsid w:val="00924BF6"/>
    <w:rsid w:val="00924C97"/>
    <w:rsid w:val="00925BFF"/>
    <w:rsid w:val="00925E28"/>
    <w:rsid w:val="009261B2"/>
    <w:rsid w:val="00926367"/>
    <w:rsid w:val="009265E3"/>
    <w:rsid w:val="0092693B"/>
    <w:rsid w:val="00926945"/>
    <w:rsid w:val="00926A88"/>
    <w:rsid w:val="00926CBE"/>
    <w:rsid w:val="0092719C"/>
    <w:rsid w:val="009272D1"/>
    <w:rsid w:val="00927A78"/>
    <w:rsid w:val="00927A86"/>
    <w:rsid w:val="00927B0C"/>
    <w:rsid w:val="00927FEE"/>
    <w:rsid w:val="00927FFC"/>
    <w:rsid w:val="00930468"/>
    <w:rsid w:val="00931561"/>
    <w:rsid w:val="0093234E"/>
    <w:rsid w:val="009335F1"/>
    <w:rsid w:val="00933E85"/>
    <w:rsid w:val="00934574"/>
    <w:rsid w:val="00935052"/>
    <w:rsid w:val="00935721"/>
    <w:rsid w:val="0093704B"/>
    <w:rsid w:val="00937117"/>
    <w:rsid w:val="00937A67"/>
    <w:rsid w:val="00937ECB"/>
    <w:rsid w:val="00937FB7"/>
    <w:rsid w:val="0094027E"/>
    <w:rsid w:val="00940885"/>
    <w:rsid w:val="00941338"/>
    <w:rsid w:val="009414A8"/>
    <w:rsid w:val="00941B4F"/>
    <w:rsid w:val="0094269D"/>
    <w:rsid w:val="00943332"/>
    <w:rsid w:val="009433D2"/>
    <w:rsid w:val="00943C03"/>
    <w:rsid w:val="00943FF9"/>
    <w:rsid w:val="009445E7"/>
    <w:rsid w:val="00944D71"/>
    <w:rsid w:val="00945F21"/>
    <w:rsid w:val="00946064"/>
    <w:rsid w:val="00947364"/>
    <w:rsid w:val="009504EC"/>
    <w:rsid w:val="00950E27"/>
    <w:rsid w:val="00950F78"/>
    <w:rsid w:val="00951707"/>
    <w:rsid w:val="00951F1F"/>
    <w:rsid w:val="009521EE"/>
    <w:rsid w:val="009535AE"/>
    <w:rsid w:val="00953717"/>
    <w:rsid w:val="00954A66"/>
    <w:rsid w:val="00955BB4"/>
    <w:rsid w:val="00955FBD"/>
    <w:rsid w:val="00956AE7"/>
    <w:rsid w:val="00956EC5"/>
    <w:rsid w:val="00956F71"/>
    <w:rsid w:val="00957F14"/>
    <w:rsid w:val="009606CE"/>
    <w:rsid w:val="0096096A"/>
    <w:rsid w:val="00961CE1"/>
    <w:rsid w:val="00962453"/>
    <w:rsid w:val="00962584"/>
    <w:rsid w:val="00962A56"/>
    <w:rsid w:val="00963C4D"/>
    <w:rsid w:val="00963E02"/>
    <w:rsid w:val="00965C17"/>
    <w:rsid w:val="00965CA1"/>
    <w:rsid w:val="00965D71"/>
    <w:rsid w:val="00966113"/>
    <w:rsid w:val="009661A0"/>
    <w:rsid w:val="0096680B"/>
    <w:rsid w:val="0096686A"/>
    <w:rsid w:val="00966EA0"/>
    <w:rsid w:val="009672A3"/>
    <w:rsid w:val="00967AE1"/>
    <w:rsid w:val="00967D7E"/>
    <w:rsid w:val="00967EC4"/>
    <w:rsid w:val="00970111"/>
    <w:rsid w:val="00970400"/>
    <w:rsid w:val="009704FB"/>
    <w:rsid w:val="00970764"/>
    <w:rsid w:val="0097089E"/>
    <w:rsid w:val="00970E67"/>
    <w:rsid w:val="00971113"/>
    <w:rsid w:val="009738B3"/>
    <w:rsid w:val="00973BCD"/>
    <w:rsid w:val="00973E4B"/>
    <w:rsid w:val="00973FB1"/>
    <w:rsid w:val="0097472D"/>
    <w:rsid w:val="009748B4"/>
    <w:rsid w:val="00974A10"/>
    <w:rsid w:val="00974B80"/>
    <w:rsid w:val="00974C1E"/>
    <w:rsid w:val="00974CA8"/>
    <w:rsid w:val="00975787"/>
    <w:rsid w:val="009759DE"/>
    <w:rsid w:val="00975AD0"/>
    <w:rsid w:val="00976AEF"/>
    <w:rsid w:val="009770ED"/>
    <w:rsid w:val="009777CB"/>
    <w:rsid w:val="00977BBB"/>
    <w:rsid w:val="00981356"/>
    <w:rsid w:val="009822C6"/>
    <w:rsid w:val="00983A52"/>
    <w:rsid w:val="00983B90"/>
    <w:rsid w:val="00983F13"/>
    <w:rsid w:val="00983F97"/>
    <w:rsid w:val="009847DF"/>
    <w:rsid w:val="00984E09"/>
    <w:rsid w:val="009854ED"/>
    <w:rsid w:val="00985942"/>
    <w:rsid w:val="00985F8F"/>
    <w:rsid w:val="009863F7"/>
    <w:rsid w:val="009867BA"/>
    <w:rsid w:val="009869C2"/>
    <w:rsid w:val="00986DB3"/>
    <w:rsid w:val="0099104B"/>
    <w:rsid w:val="00991206"/>
    <w:rsid w:val="0099191A"/>
    <w:rsid w:val="009919CC"/>
    <w:rsid w:val="00992769"/>
    <w:rsid w:val="009928CB"/>
    <w:rsid w:val="00992EFE"/>
    <w:rsid w:val="00993949"/>
    <w:rsid w:val="00993E5A"/>
    <w:rsid w:val="00994623"/>
    <w:rsid w:val="00995392"/>
    <w:rsid w:val="0099578A"/>
    <w:rsid w:val="00996637"/>
    <w:rsid w:val="00996CE0"/>
    <w:rsid w:val="00996EFC"/>
    <w:rsid w:val="009979AD"/>
    <w:rsid w:val="00997B73"/>
    <w:rsid w:val="009A135D"/>
    <w:rsid w:val="009A1B36"/>
    <w:rsid w:val="009A1E6A"/>
    <w:rsid w:val="009A226B"/>
    <w:rsid w:val="009A2DCD"/>
    <w:rsid w:val="009A352C"/>
    <w:rsid w:val="009A360E"/>
    <w:rsid w:val="009A4248"/>
    <w:rsid w:val="009A5271"/>
    <w:rsid w:val="009A5733"/>
    <w:rsid w:val="009A5B87"/>
    <w:rsid w:val="009A60BA"/>
    <w:rsid w:val="009A6519"/>
    <w:rsid w:val="009A6B9D"/>
    <w:rsid w:val="009A6CEF"/>
    <w:rsid w:val="009A7496"/>
    <w:rsid w:val="009B06A9"/>
    <w:rsid w:val="009B18ED"/>
    <w:rsid w:val="009B22DC"/>
    <w:rsid w:val="009B28C6"/>
    <w:rsid w:val="009B3929"/>
    <w:rsid w:val="009B3B6A"/>
    <w:rsid w:val="009B494C"/>
    <w:rsid w:val="009B4B4C"/>
    <w:rsid w:val="009B53F8"/>
    <w:rsid w:val="009B543B"/>
    <w:rsid w:val="009B5F90"/>
    <w:rsid w:val="009B62F6"/>
    <w:rsid w:val="009B6B96"/>
    <w:rsid w:val="009B71B2"/>
    <w:rsid w:val="009B7D54"/>
    <w:rsid w:val="009C0502"/>
    <w:rsid w:val="009C05B7"/>
    <w:rsid w:val="009C0656"/>
    <w:rsid w:val="009C141F"/>
    <w:rsid w:val="009C15C3"/>
    <w:rsid w:val="009C1EF0"/>
    <w:rsid w:val="009C2CA2"/>
    <w:rsid w:val="009C37D0"/>
    <w:rsid w:val="009C3865"/>
    <w:rsid w:val="009C3B11"/>
    <w:rsid w:val="009C44CF"/>
    <w:rsid w:val="009C50ED"/>
    <w:rsid w:val="009C60B4"/>
    <w:rsid w:val="009C691E"/>
    <w:rsid w:val="009C6C8F"/>
    <w:rsid w:val="009C75A0"/>
    <w:rsid w:val="009C7E4F"/>
    <w:rsid w:val="009D0358"/>
    <w:rsid w:val="009D2D6D"/>
    <w:rsid w:val="009D2E98"/>
    <w:rsid w:val="009D331D"/>
    <w:rsid w:val="009D3842"/>
    <w:rsid w:val="009D44F8"/>
    <w:rsid w:val="009D4663"/>
    <w:rsid w:val="009D4C05"/>
    <w:rsid w:val="009D5192"/>
    <w:rsid w:val="009D575C"/>
    <w:rsid w:val="009D5A52"/>
    <w:rsid w:val="009D676D"/>
    <w:rsid w:val="009D6F72"/>
    <w:rsid w:val="009D703A"/>
    <w:rsid w:val="009D75E6"/>
    <w:rsid w:val="009D7A90"/>
    <w:rsid w:val="009D7B23"/>
    <w:rsid w:val="009D7FCA"/>
    <w:rsid w:val="009E049B"/>
    <w:rsid w:val="009E0DC8"/>
    <w:rsid w:val="009E0FFB"/>
    <w:rsid w:val="009E11D6"/>
    <w:rsid w:val="009E25A9"/>
    <w:rsid w:val="009E2BF8"/>
    <w:rsid w:val="009E2D40"/>
    <w:rsid w:val="009E2E6D"/>
    <w:rsid w:val="009E33D7"/>
    <w:rsid w:val="009E35C4"/>
    <w:rsid w:val="009E4316"/>
    <w:rsid w:val="009E4433"/>
    <w:rsid w:val="009E4A1A"/>
    <w:rsid w:val="009E4FE1"/>
    <w:rsid w:val="009E6A06"/>
    <w:rsid w:val="009E6C41"/>
    <w:rsid w:val="009E6F70"/>
    <w:rsid w:val="009F156B"/>
    <w:rsid w:val="009F1C7C"/>
    <w:rsid w:val="009F206F"/>
    <w:rsid w:val="009F2199"/>
    <w:rsid w:val="009F27EE"/>
    <w:rsid w:val="009F3658"/>
    <w:rsid w:val="009F3E0C"/>
    <w:rsid w:val="009F4E93"/>
    <w:rsid w:val="009F5307"/>
    <w:rsid w:val="009F598E"/>
    <w:rsid w:val="009F6629"/>
    <w:rsid w:val="009F6DA4"/>
    <w:rsid w:val="009F6E27"/>
    <w:rsid w:val="009F6EE9"/>
    <w:rsid w:val="009F7800"/>
    <w:rsid w:val="00A00770"/>
    <w:rsid w:val="00A01080"/>
    <w:rsid w:val="00A01439"/>
    <w:rsid w:val="00A01B6D"/>
    <w:rsid w:val="00A02394"/>
    <w:rsid w:val="00A03E1D"/>
    <w:rsid w:val="00A04730"/>
    <w:rsid w:val="00A04BF3"/>
    <w:rsid w:val="00A04C15"/>
    <w:rsid w:val="00A05B02"/>
    <w:rsid w:val="00A05DBE"/>
    <w:rsid w:val="00A05F0A"/>
    <w:rsid w:val="00A06498"/>
    <w:rsid w:val="00A07AE1"/>
    <w:rsid w:val="00A07D8E"/>
    <w:rsid w:val="00A07F52"/>
    <w:rsid w:val="00A11A21"/>
    <w:rsid w:val="00A11C80"/>
    <w:rsid w:val="00A127B5"/>
    <w:rsid w:val="00A13625"/>
    <w:rsid w:val="00A14304"/>
    <w:rsid w:val="00A144EC"/>
    <w:rsid w:val="00A147D2"/>
    <w:rsid w:val="00A14E53"/>
    <w:rsid w:val="00A15269"/>
    <w:rsid w:val="00A153EB"/>
    <w:rsid w:val="00A1620B"/>
    <w:rsid w:val="00A165B8"/>
    <w:rsid w:val="00A16E7A"/>
    <w:rsid w:val="00A17995"/>
    <w:rsid w:val="00A210B9"/>
    <w:rsid w:val="00A212CD"/>
    <w:rsid w:val="00A21673"/>
    <w:rsid w:val="00A2171D"/>
    <w:rsid w:val="00A21A03"/>
    <w:rsid w:val="00A223AC"/>
    <w:rsid w:val="00A236D9"/>
    <w:rsid w:val="00A239AA"/>
    <w:rsid w:val="00A23FF5"/>
    <w:rsid w:val="00A2415D"/>
    <w:rsid w:val="00A24210"/>
    <w:rsid w:val="00A24BD4"/>
    <w:rsid w:val="00A25244"/>
    <w:rsid w:val="00A2674D"/>
    <w:rsid w:val="00A277B0"/>
    <w:rsid w:val="00A27D4C"/>
    <w:rsid w:val="00A302D6"/>
    <w:rsid w:val="00A30838"/>
    <w:rsid w:val="00A3117C"/>
    <w:rsid w:val="00A31422"/>
    <w:rsid w:val="00A31ECA"/>
    <w:rsid w:val="00A32455"/>
    <w:rsid w:val="00A32541"/>
    <w:rsid w:val="00A329A8"/>
    <w:rsid w:val="00A32C02"/>
    <w:rsid w:val="00A335E5"/>
    <w:rsid w:val="00A33ACA"/>
    <w:rsid w:val="00A3451E"/>
    <w:rsid w:val="00A34CC6"/>
    <w:rsid w:val="00A34D87"/>
    <w:rsid w:val="00A35030"/>
    <w:rsid w:val="00A353B9"/>
    <w:rsid w:val="00A358C2"/>
    <w:rsid w:val="00A376D5"/>
    <w:rsid w:val="00A378C5"/>
    <w:rsid w:val="00A37A04"/>
    <w:rsid w:val="00A406F8"/>
    <w:rsid w:val="00A40A1F"/>
    <w:rsid w:val="00A410BE"/>
    <w:rsid w:val="00A41554"/>
    <w:rsid w:val="00A4190B"/>
    <w:rsid w:val="00A41B18"/>
    <w:rsid w:val="00A4203C"/>
    <w:rsid w:val="00A42A88"/>
    <w:rsid w:val="00A4332A"/>
    <w:rsid w:val="00A439C5"/>
    <w:rsid w:val="00A43A24"/>
    <w:rsid w:val="00A445BE"/>
    <w:rsid w:val="00A445E9"/>
    <w:rsid w:val="00A44A81"/>
    <w:rsid w:val="00A44C56"/>
    <w:rsid w:val="00A45259"/>
    <w:rsid w:val="00A45401"/>
    <w:rsid w:val="00A45678"/>
    <w:rsid w:val="00A458B0"/>
    <w:rsid w:val="00A45BFC"/>
    <w:rsid w:val="00A45DC6"/>
    <w:rsid w:val="00A46240"/>
    <w:rsid w:val="00A47C36"/>
    <w:rsid w:val="00A504ED"/>
    <w:rsid w:val="00A50EC7"/>
    <w:rsid w:val="00A51756"/>
    <w:rsid w:val="00A529E0"/>
    <w:rsid w:val="00A53224"/>
    <w:rsid w:val="00A532D9"/>
    <w:rsid w:val="00A533D0"/>
    <w:rsid w:val="00A534B5"/>
    <w:rsid w:val="00A5372B"/>
    <w:rsid w:val="00A5374A"/>
    <w:rsid w:val="00A54EA5"/>
    <w:rsid w:val="00A55A13"/>
    <w:rsid w:val="00A55EF1"/>
    <w:rsid w:val="00A56B93"/>
    <w:rsid w:val="00A56F96"/>
    <w:rsid w:val="00A611CB"/>
    <w:rsid w:val="00A618B3"/>
    <w:rsid w:val="00A61AF8"/>
    <w:rsid w:val="00A6265F"/>
    <w:rsid w:val="00A63670"/>
    <w:rsid w:val="00A64836"/>
    <w:rsid w:val="00A64A3F"/>
    <w:rsid w:val="00A6575B"/>
    <w:rsid w:val="00A65820"/>
    <w:rsid w:val="00A65A6B"/>
    <w:rsid w:val="00A675A7"/>
    <w:rsid w:val="00A7030F"/>
    <w:rsid w:val="00A7046C"/>
    <w:rsid w:val="00A70621"/>
    <w:rsid w:val="00A71B89"/>
    <w:rsid w:val="00A72DD1"/>
    <w:rsid w:val="00A73DE4"/>
    <w:rsid w:val="00A7414A"/>
    <w:rsid w:val="00A75433"/>
    <w:rsid w:val="00A754D0"/>
    <w:rsid w:val="00A75704"/>
    <w:rsid w:val="00A75BD3"/>
    <w:rsid w:val="00A7607D"/>
    <w:rsid w:val="00A768E0"/>
    <w:rsid w:val="00A775C0"/>
    <w:rsid w:val="00A777B5"/>
    <w:rsid w:val="00A77880"/>
    <w:rsid w:val="00A77D34"/>
    <w:rsid w:val="00A812C2"/>
    <w:rsid w:val="00A8172F"/>
    <w:rsid w:val="00A8177D"/>
    <w:rsid w:val="00A81CF2"/>
    <w:rsid w:val="00A8250C"/>
    <w:rsid w:val="00A82ED1"/>
    <w:rsid w:val="00A82F4D"/>
    <w:rsid w:val="00A83429"/>
    <w:rsid w:val="00A83C2C"/>
    <w:rsid w:val="00A84262"/>
    <w:rsid w:val="00A84413"/>
    <w:rsid w:val="00A84737"/>
    <w:rsid w:val="00A84ACD"/>
    <w:rsid w:val="00A84F33"/>
    <w:rsid w:val="00A854B0"/>
    <w:rsid w:val="00A85AEE"/>
    <w:rsid w:val="00A862AE"/>
    <w:rsid w:val="00A86623"/>
    <w:rsid w:val="00A867DE"/>
    <w:rsid w:val="00A878FB"/>
    <w:rsid w:val="00A90170"/>
    <w:rsid w:val="00A90242"/>
    <w:rsid w:val="00A90BDB"/>
    <w:rsid w:val="00A90FF9"/>
    <w:rsid w:val="00A91BE2"/>
    <w:rsid w:val="00A92A2B"/>
    <w:rsid w:val="00A934C4"/>
    <w:rsid w:val="00A93DD4"/>
    <w:rsid w:val="00A954DA"/>
    <w:rsid w:val="00A95648"/>
    <w:rsid w:val="00A95723"/>
    <w:rsid w:val="00A95AC6"/>
    <w:rsid w:val="00A95B26"/>
    <w:rsid w:val="00A95FA5"/>
    <w:rsid w:val="00A9788C"/>
    <w:rsid w:val="00A97BC4"/>
    <w:rsid w:val="00AA081C"/>
    <w:rsid w:val="00AA1957"/>
    <w:rsid w:val="00AA2141"/>
    <w:rsid w:val="00AA21D6"/>
    <w:rsid w:val="00AA301E"/>
    <w:rsid w:val="00AA32AF"/>
    <w:rsid w:val="00AA331C"/>
    <w:rsid w:val="00AA36E1"/>
    <w:rsid w:val="00AA3A97"/>
    <w:rsid w:val="00AA3F5A"/>
    <w:rsid w:val="00AA4237"/>
    <w:rsid w:val="00AA4B6A"/>
    <w:rsid w:val="00AA52DE"/>
    <w:rsid w:val="00AA5A63"/>
    <w:rsid w:val="00AA5E1C"/>
    <w:rsid w:val="00AA70D4"/>
    <w:rsid w:val="00AA71EA"/>
    <w:rsid w:val="00AA79C5"/>
    <w:rsid w:val="00AA7FC4"/>
    <w:rsid w:val="00AB10D7"/>
    <w:rsid w:val="00AB3A09"/>
    <w:rsid w:val="00AB3D54"/>
    <w:rsid w:val="00AB3E6B"/>
    <w:rsid w:val="00AB413D"/>
    <w:rsid w:val="00AB41D8"/>
    <w:rsid w:val="00AB5D12"/>
    <w:rsid w:val="00AB635F"/>
    <w:rsid w:val="00AB6A4A"/>
    <w:rsid w:val="00AB708E"/>
    <w:rsid w:val="00AB73B7"/>
    <w:rsid w:val="00AB759B"/>
    <w:rsid w:val="00AC099C"/>
    <w:rsid w:val="00AC0BC2"/>
    <w:rsid w:val="00AC10C6"/>
    <w:rsid w:val="00AC10ED"/>
    <w:rsid w:val="00AC166B"/>
    <w:rsid w:val="00AC1D25"/>
    <w:rsid w:val="00AC1DBE"/>
    <w:rsid w:val="00AC1F0A"/>
    <w:rsid w:val="00AC1FCD"/>
    <w:rsid w:val="00AC2664"/>
    <w:rsid w:val="00AC362D"/>
    <w:rsid w:val="00AC3659"/>
    <w:rsid w:val="00AC37D0"/>
    <w:rsid w:val="00AC3EAF"/>
    <w:rsid w:val="00AC46FD"/>
    <w:rsid w:val="00AC47E4"/>
    <w:rsid w:val="00AC4CF4"/>
    <w:rsid w:val="00AC4E4E"/>
    <w:rsid w:val="00AC5045"/>
    <w:rsid w:val="00AC545F"/>
    <w:rsid w:val="00AC56C5"/>
    <w:rsid w:val="00AC6133"/>
    <w:rsid w:val="00AC66DD"/>
    <w:rsid w:val="00AC69E7"/>
    <w:rsid w:val="00AC7B59"/>
    <w:rsid w:val="00AD05A0"/>
    <w:rsid w:val="00AD0CCE"/>
    <w:rsid w:val="00AD1659"/>
    <w:rsid w:val="00AD18A1"/>
    <w:rsid w:val="00AD2D22"/>
    <w:rsid w:val="00AD3696"/>
    <w:rsid w:val="00AD39B8"/>
    <w:rsid w:val="00AD3AF0"/>
    <w:rsid w:val="00AD451E"/>
    <w:rsid w:val="00AD4AC6"/>
    <w:rsid w:val="00AD51D0"/>
    <w:rsid w:val="00AD526B"/>
    <w:rsid w:val="00AD5A1F"/>
    <w:rsid w:val="00AD651C"/>
    <w:rsid w:val="00AD6637"/>
    <w:rsid w:val="00AD66BD"/>
    <w:rsid w:val="00AD67C8"/>
    <w:rsid w:val="00AD6BAE"/>
    <w:rsid w:val="00AD6E00"/>
    <w:rsid w:val="00AD7066"/>
    <w:rsid w:val="00AD72CB"/>
    <w:rsid w:val="00AD732C"/>
    <w:rsid w:val="00AD7352"/>
    <w:rsid w:val="00AE0FF8"/>
    <w:rsid w:val="00AE11CB"/>
    <w:rsid w:val="00AE1276"/>
    <w:rsid w:val="00AE19B4"/>
    <w:rsid w:val="00AE1C88"/>
    <w:rsid w:val="00AE1EDD"/>
    <w:rsid w:val="00AE1F4A"/>
    <w:rsid w:val="00AE3100"/>
    <w:rsid w:val="00AE3473"/>
    <w:rsid w:val="00AE38BA"/>
    <w:rsid w:val="00AE3D78"/>
    <w:rsid w:val="00AE3F10"/>
    <w:rsid w:val="00AE3FA5"/>
    <w:rsid w:val="00AE422A"/>
    <w:rsid w:val="00AE521E"/>
    <w:rsid w:val="00AE5636"/>
    <w:rsid w:val="00AE5743"/>
    <w:rsid w:val="00AE5B2C"/>
    <w:rsid w:val="00AE5F48"/>
    <w:rsid w:val="00AE60A5"/>
    <w:rsid w:val="00AE69C1"/>
    <w:rsid w:val="00AE7A7D"/>
    <w:rsid w:val="00AE7BD1"/>
    <w:rsid w:val="00AF0058"/>
    <w:rsid w:val="00AF06FC"/>
    <w:rsid w:val="00AF0BE4"/>
    <w:rsid w:val="00AF1B1C"/>
    <w:rsid w:val="00AF1BD8"/>
    <w:rsid w:val="00AF1BFD"/>
    <w:rsid w:val="00AF1E8B"/>
    <w:rsid w:val="00AF2087"/>
    <w:rsid w:val="00AF21B6"/>
    <w:rsid w:val="00AF3C4A"/>
    <w:rsid w:val="00AF48ED"/>
    <w:rsid w:val="00AF601F"/>
    <w:rsid w:val="00AF612E"/>
    <w:rsid w:val="00AF6D15"/>
    <w:rsid w:val="00AF6F2B"/>
    <w:rsid w:val="00AF6F7B"/>
    <w:rsid w:val="00AF725D"/>
    <w:rsid w:val="00AF7C2E"/>
    <w:rsid w:val="00B0014E"/>
    <w:rsid w:val="00B00C2D"/>
    <w:rsid w:val="00B010DC"/>
    <w:rsid w:val="00B016F5"/>
    <w:rsid w:val="00B01920"/>
    <w:rsid w:val="00B01F49"/>
    <w:rsid w:val="00B024C9"/>
    <w:rsid w:val="00B0262D"/>
    <w:rsid w:val="00B02B14"/>
    <w:rsid w:val="00B03F7A"/>
    <w:rsid w:val="00B04583"/>
    <w:rsid w:val="00B045D9"/>
    <w:rsid w:val="00B04C96"/>
    <w:rsid w:val="00B04DBC"/>
    <w:rsid w:val="00B04FFF"/>
    <w:rsid w:val="00B05CBE"/>
    <w:rsid w:val="00B05E9D"/>
    <w:rsid w:val="00B0693A"/>
    <w:rsid w:val="00B0716C"/>
    <w:rsid w:val="00B10199"/>
    <w:rsid w:val="00B105B9"/>
    <w:rsid w:val="00B10E8A"/>
    <w:rsid w:val="00B10F59"/>
    <w:rsid w:val="00B1100D"/>
    <w:rsid w:val="00B1169B"/>
    <w:rsid w:val="00B1177B"/>
    <w:rsid w:val="00B11849"/>
    <w:rsid w:val="00B12A96"/>
    <w:rsid w:val="00B12B1C"/>
    <w:rsid w:val="00B13259"/>
    <w:rsid w:val="00B13D76"/>
    <w:rsid w:val="00B13DC2"/>
    <w:rsid w:val="00B13FF9"/>
    <w:rsid w:val="00B14134"/>
    <w:rsid w:val="00B14228"/>
    <w:rsid w:val="00B1464E"/>
    <w:rsid w:val="00B1643C"/>
    <w:rsid w:val="00B1643E"/>
    <w:rsid w:val="00B168A6"/>
    <w:rsid w:val="00B16A1F"/>
    <w:rsid w:val="00B16E76"/>
    <w:rsid w:val="00B1746B"/>
    <w:rsid w:val="00B179B2"/>
    <w:rsid w:val="00B20E3F"/>
    <w:rsid w:val="00B218DE"/>
    <w:rsid w:val="00B2199E"/>
    <w:rsid w:val="00B21BC6"/>
    <w:rsid w:val="00B21C95"/>
    <w:rsid w:val="00B22867"/>
    <w:rsid w:val="00B22971"/>
    <w:rsid w:val="00B230C5"/>
    <w:rsid w:val="00B23296"/>
    <w:rsid w:val="00B23826"/>
    <w:rsid w:val="00B23E1E"/>
    <w:rsid w:val="00B24789"/>
    <w:rsid w:val="00B24AFA"/>
    <w:rsid w:val="00B2572C"/>
    <w:rsid w:val="00B259C4"/>
    <w:rsid w:val="00B25E47"/>
    <w:rsid w:val="00B265B1"/>
    <w:rsid w:val="00B2673B"/>
    <w:rsid w:val="00B26F0D"/>
    <w:rsid w:val="00B27DD9"/>
    <w:rsid w:val="00B27F63"/>
    <w:rsid w:val="00B3029B"/>
    <w:rsid w:val="00B313A1"/>
    <w:rsid w:val="00B32220"/>
    <w:rsid w:val="00B32C5A"/>
    <w:rsid w:val="00B32FCC"/>
    <w:rsid w:val="00B333D5"/>
    <w:rsid w:val="00B34573"/>
    <w:rsid w:val="00B3492A"/>
    <w:rsid w:val="00B34B38"/>
    <w:rsid w:val="00B34F5A"/>
    <w:rsid w:val="00B35495"/>
    <w:rsid w:val="00B3568D"/>
    <w:rsid w:val="00B35C08"/>
    <w:rsid w:val="00B35FBF"/>
    <w:rsid w:val="00B361D2"/>
    <w:rsid w:val="00B36701"/>
    <w:rsid w:val="00B374BA"/>
    <w:rsid w:val="00B375F0"/>
    <w:rsid w:val="00B37708"/>
    <w:rsid w:val="00B379A1"/>
    <w:rsid w:val="00B4058A"/>
    <w:rsid w:val="00B409AE"/>
    <w:rsid w:val="00B40F8F"/>
    <w:rsid w:val="00B413DF"/>
    <w:rsid w:val="00B41B2D"/>
    <w:rsid w:val="00B41C6C"/>
    <w:rsid w:val="00B4242E"/>
    <w:rsid w:val="00B42432"/>
    <w:rsid w:val="00B42696"/>
    <w:rsid w:val="00B42B30"/>
    <w:rsid w:val="00B430FD"/>
    <w:rsid w:val="00B43E46"/>
    <w:rsid w:val="00B43F98"/>
    <w:rsid w:val="00B44808"/>
    <w:rsid w:val="00B4487E"/>
    <w:rsid w:val="00B44AB9"/>
    <w:rsid w:val="00B44F1F"/>
    <w:rsid w:val="00B45017"/>
    <w:rsid w:val="00B45DCE"/>
    <w:rsid w:val="00B46093"/>
    <w:rsid w:val="00B4694E"/>
    <w:rsid w:val="00B47BE2"/>
    <w:rsid w:val="00B50376"/>
    <w:rsid w:val="00B50593"/>
    <w:rsid w:val="00B508F4"/>
    <w:rsid w:val="00B50E2D"/>
    <w:rsid w:val="00B50F8D"/>
    <w:rsid w:val="00B51456"/>
    <w:rsid w:val="00B51CD8"/>
    <w:rsid w:val="00B52BDA"/>
    <w:rsid w:val="00B53F57"/>
    <w:rsid w:val="00B54008"/>
    <w:rsid w:val="00B54557"/>
    <w:rsid w:val="00B55079"/>
    <w:rsid w:val="00B55A36"/>
    <w:rsid w:val="00B55ACD"/>
    <w:rsid w:val="00B55D67"/>
    <w:rsid w:val="00B564CF"/>
    <w:rsid w:val="00B57049"/>
    <w:rsid w:val="00B571DA"/>
    <w:rsid w:val="00B5742A"/>
    <w:rsid w:val="00B60A71"/>
    <w:rsid w:val="00B61D65"/>
    <w:rsid w:val="00B6216A"/>
    <w:rsid w:val="00B62214"/>
    <w:rsid w:val="00B63F62"/>
    <w:rsid w:val="00B64242"/>
    <w:rsid w:val="00B6539C"/>
    <w:rsid w:val="00B65C8B"/>
    <w:rsid w:val="00B65DFA"/>
    <w:rsid w:val="00B66005"/>
    <w:rsid w:val="00B6633F"/>
    <w:rsid w:val="00B67A7E"/>
    <w:rsid w:val="00B7170E"/>
    <w:rsid w:val="00B73614"/>
    <w:rsid w:val="00B738CB"/>
    <w:rsid w:val="00B738FE"/>
    <w:rsid w:val="00B73CC5"/>
    <w:rsid w:val="00B73DF7"/>
    <w:rsid w:val="00B73FA5"/>
    <w:rsid w:val="00B7479C"/>
    <w:rsid w:val="00B74B54"/>
    <w:rsid w:val="00B74E75"/>
    <w:rsid w:val="00B74EA9"/>
    <w:rsid w:val="00B74EBA"/>
    <w:rsid w:val="00B74EFF"/>
    <w:rsid w:val="00B75061"/>
    <w:rsid w:val="00B752CC"/>
    <w:rsid w:val="00B75B16"/>
    <w:rsid w:val="00B75BE0"/>
    <w:rsid w:val="00B75F3E"/>
    <w:rsid w:val="00B76B44"/>
    <w:rsid w:val="00B8040E"/>
    <w:rsid w:val="00B80B3E"/>
    <w:rsid w:val="00B81D13"/>
    <w:rsid w:val="00B81F56"/>
    <w:rsid w:val="00B82737"/>
    <w:rsid w:val="00B830E3"/>
    <w:rsid w:val="00B83AB4"/>
    <w:rsid w:val="00B83F04"/>
    <w:rsid w:val="00B85D0D"/>
    <w:rsid w:val="00B85EC3"/>
    <w:rsid w:val="00B85FD4"/>
    <w:rsid w:val="00B86EE8"/>
    <w:rsid w:val="00B905CF"/>
    <w:rsid w:val="00B90D9C"/>
    <w:rsid w:val="00B918B7"/>
    <w:rsid w:val="00B91D4D"/>
    <w:rsid w:val="00B91FE7"/>
    <w:rsid w:val="00B92340"/>
    <w:rsid w:val="00B92F2B"/>
    <w:rsid w:val="00B93C36"/>
    <w:rsid w:val="00B93C4C"/>
    <w:rsid w:val="00B93C87"/>
    <w:rsid w:val="00B93F98"/>
    <w:rsid w:val="00B93FF5"/>
    <w:rsid w:val="00B942F9"/>
    <w:rsid w:val="00B944C5"/>
    <w:rsid w:val="00B94825"/>
    <w:rsid w:val="00B94E4F"/>
    <w:rsid w:val="00B960F1"/>
    <w:rsid w:val="00B96509"/>
    <w:rsid w:val="00B97151"/>
    <w:rsid w:val="00B97556"/>
    <w:rsid w:val="00B97562"/>
    <w:rsid w:val="00BA1527"/>
    <w:rsid w:val="00BA1BDA"/>
    <w:rsid w:val="00BA1C58"/>
    <w:rsid w:val="00BA2525"/>
    <w:rsid w:val="00BA2681"/>
    <w:rsid w:val="00BA2BB2"/>
    <w:rsid w:val="00BA317E"/>
    <w:rsid w:val="00BA416A"/>
    <w:rsid w:val="00BA5432"/>
    <w:rsid w:val="00BA5E94"/>
    <w:rsid w:val="00BA64DE"/>
    <w:rsid w:val="00BA6818"/>
    <w:rsid w:val="00BA68AB"/>
    <w:rsid w:val="00BA7CCF"/>
    <w:rsid w:val="00BA7D89"/>
    <w:rsid w:val="00BB1337"/>
    <w:rsid w:val="00BB14DE"/>
    <w:rsid w:val="00BB1895"/>
    <w:rsid w:val="00BB231C"/>
    <w:rsid w:val="00BB3520"/>
    <w:rsid w:val="00BB3555"/>
    <w:rsid w:val="00BB3ABF"/>
    <w:rsid w:val="00BB3DEA"/>
    <w:rsid w:val="00BB43AF"/>
    <w:rsid w:val="00BB43BA"/>
    <w:rsid w:val="00BB4D58"/>
    <w:rsid w:val="00BB530E"/>
    <w:rsid w:val="00BB5C6E"/>
    <w:rsid w:val="00BB5D72"/>
    <w:rsid w:val="00BB65A3"/>
    <w:rsid w:val="00BB65B3"/>
    <w:rsid w:val="00BB709B"/>
    <w:rsid w:val="00BB7292"/>
    <w:rsid w:val="00BC1354"/>
    <w:rsid w:val="00BC1706"/>
    <w:rsid w:val="00BC1B37"/>
    <w:rsid w:val="00BC2359"/>
    <w:rsid w:val="00BC27F8"/>
    <w:rsid w:val="00BC2EC9"/>
    <w:rsid w:val="00BC3084"/>
    <w:rsid w:val="00BC3436"/>
    <w:rsid w:val="00BC3CC0"/>
    <w:rsid w:val="00BC4658"/>
    <w:rsid w:val="00BC497A"/>
    <w:rsid w:val="00BC4D27"/>
    <w:rsid w:val="00BC4D87"/>
    <w:rsid w:val="00BC5403"/>
    <w:rsid w:val="00BC6268"/>
    <w:rsid w:val="00BC649F"/>
    <w:rsid w:val="00BC6525"/>
    <w:rsid w:val="00BC6B64"/>
    <w:rsid w:val="00BC7F79"/>
    <w:rsid w:val="00BC7F8A"/>
    <w:rsid w:val="00BD060C"/>
    <w:rsid w:val="00BD1494"/>
    <w:rsid w:val="00BD2AFD"/>
    <w:rsid w:val="00BD3499"/>
    <w:rsid w:val="00BD39A3"/>
    <w:rsid w:val="00BD3D44"/>
    <w:rsid w:val="00BD3E58"/>
    <w:rsid w:val="00BD47C7"/>
    <w:rsid w:val="00BD5555"/>
    <w:rsid w:val="00BD6ED4"/>
    <w:rsid w:val="00BD6F26"/>
    <w:rsid w:val="00BD77BF"/>
    <w:rsid w:val="00BE0387"/>
    <w:rsid w:val="00BE09B4"/>
    <w:rsid w:val="00BE116A"/>
    <w:rsid w:val="00BE1741"/>
    <w:rsid w:val="00BE2194"/>
    <w:rsid w:val="00BE343D"/>
    <w:rsid w:val="00BE3716"/>
    <w:rsid w:val="00BE3D1A"/>
    <w:rsid w:val="00BE40C7"/>
    <w:rsid w:val="00BE414D"/>
    <w:rsid w:val="00BE4BF0"/>
    <w:rsid w:val="00BE4C85"/>
    <w:rsid w:val="00BE51FB"/>
    <w:rsid w:val="00BE5827"/>
    <w:rsid w:val="00BE5945"/>
    <w:rsid w:val="00BF00E7"/>
    <w:rsid w:val="00BF010F"/>
    <w:rsid w:val="00BF018F"/>
    <w:rsid w:val="00BF0572"/>
    <w:rsid w:val="00BF139D"/>
    <w:rsid w:val="00BF13CC"/>
    <w:rsid w:val="00BF1B4A"/>
    <w:rsid w:val="00BF1FCB"/>
    <w:rsid w:val="00BF45BC"/>
    <w:rsid w:val="00BF4621"/>
    <w:rsid w:val="00BF4927"/>
    <w:rsid w:val="00BF4AAF"/>
    <w:rsid w:val="00BF5311"/>
    <w:rsid w:val="00BF59CB"/>
    <w:rsid w:val="00BF5B5E"/>
    <w:rsid w:val="00BF657A"/>
    <w:rsid w:val="00BF672A"/>
    <w:rsid w:val="00BF6BE4"/>
    <w:rsid w:val="00BF6D2E"/>
    <w:rsid w:val="00BF7562"/>
    <w:rsid w:val="00BF77A7"/>
    <w:rsid w:val="00BF79D5"/>
    <w:rsid w:val="00BF7B1C"/>
    <w:rsid w:val="00C0033C"/>
    <w:rsid w:val="00C00CF8"/>
    <w:rsid w:val="00C0131E"/>
    <w:rsid w:val="00C013D8"/>
    <w:rsid w:val="00C02CA5"/>
    <w:rsid w:val="00C02E1E"/>
    <w:rsid w:val="00C0300C"/>
    <w:rsid w:val="00C03391"/>
    <w:rsid w:val="00C03BCA"/>
    <w:rsid w:val="00C03D3B"/>
    <w:rsid w:val="00C03F20"/>
    <w:rsid w:val="00C0433B"/>
    <w:rsid w:val="00C05618"/>
    <w:rsid w:val="00C0567F"/>
    <w:rsid w:val="00C05AFC"/>
    <w:rsid w:val="00C07090"/>
    <w:rsid w:val="00C073AF"/>
    <w:rsid w:val="00C07C8B"/>
    <w:rsid w:val="00C10058"/>
    <w:rsid w:val="00C1076C"/>
    <w:rsid w:val="00C108FC"/>
    <w:rsid w:val="00C10A39"/>
    <w:rsid w:val="00C10D32"/>
    <w:rsid w:val="00C10DCE"/>
    <w:rsid w:val="00C11042"/>
    <w:rsid w:val="00C11F34"/>
    <w:rsid w:val="00C12552"/>
    <w:rsid w:val="00C1290E"/>
    <w:rsid w:val="00C12E4F"/>
    <w:rsid w:val="00C13236"/>
    <w:rsid w:val="00C13806"/>
    <w:rsid w:val="00C139C5"/>
    <w:rsid w:val="00C13A72"/>
    <w:rsid w:val="00C141CD"/>
    <w:rsid w:val="00C155F5"/>
    <w:rsid w:val="00C16E1D"/>
    <w:rsid w:val="00C1749B"/>
    <w:rsid w:val="00C17A7F"/>
    <w:rsid w:val="00C17EE9"/>
    <w:rsid w:val="00C20B90"/>
    <w:rsid w:val="00C20DB5"/>
    <w:rsid w:val="00C21211"/>
    <w:rsid w:val="00C21DE8"/>
    <w:rsid w:val="00C220DF"/>
    <w:rsid w:val="00C225A6"/>
    <w:rsid w:val="00C22C80"/>
    <w:rsid w:val="00C23276"/>
    <w:rsid w:val="00C2367D"/>
    <w:rsid w:val="00C246D3"/>
    <w:rsid w:val="00C24979"/>
    <w:rsid w:val="00C249DA"/>
    <w:rsid w:val="00C2523C"/>
    <w:rsid w:val="00C25909"/>
    <w:rsid w:val="00C26153"/>
    <w:rsid w:val="00C26869"/>
    <w:rsid w:val="00C26B83"/>
    <w:rsid w:val="00C27132"/>
    <w:rsid w:val="00C27BC3"/>
    <w:rsid w:val="00C30E2E"/>
    <w:rsid w:val="00C321C8"/>
    <w:rsid w:val="00C324D9"/>
    <w:rsid w:val="00C328A9"/>
    <w:rsid w:val="00C330E4"/>
    <w:rsid w:val="00C331EE"/>
    <w:rsid w:val="00C33371"/>
    <w:rsid w:val="00C3354B"/>
    <w:rsid w:val="00C3356C"/>
    <w:rsid w:val="00C33EAF"/>
    <w:rsid w:val="00C354A3"/>
    <w:rsid w:val="00C35A9D"/>
    <w:rsid w:val="00C35EFE"/>
    <w:rsid w:val="00C36088"/>
    <w:rsid w:val="00C366D8"/>
    <w:rsid w:val="00C413AC"/>
    <w:rsid w:val="00C41498"/>
    <w:rsid w:val="00C418EB"/>
    <w:rsid w:val="00C41EA7"/>
    <w:rsid w:val="00C4237A"/>
    <w:rsid w:val="00C4335F"/>
    <w:rsid w:val="00C43EBF"/>
    <w:rsid w:val="00C445F6"/>
    <w:rsid w:val="00C44955"/>
    <w:rsid w:val="00C44DC1"/>
    <w:rsid w:val="00C453D0"/>
    <w:rsid w:val="00C45EB9"/>
    <w:rsid w:val="00C46091"/>
    <w:rsid w:val="00C46605"/>
    <w:rsid w:val="00C46B7A"/>
    <w:rsid w:val="00C47212"/>
    <w:rsid w:val="00C475CD"/>
    <w:rsid w:val="00C500EF"/>
    <w:rsid w:val="00C50E0F"/>
    <w:rsid w:val="00C50FE0"/>
    <w:rsid w:val="00C517BA"/>
    <w:rsid w:val="00C51AFD"/>
    <w:rsid w:val="00C52859"/>
    <w:rsid w:val="00C53DA5"/>
    <w:rsid w:val="00C54537"/>
    <w:rsid w:val="00C546D0"/>
    <w:rsid w:val="00C550DD"/>
    <w:rsid w:val="00C5691E"/>
    <w:rsid w:val="00C570A1"/>
    <w:rsid w:val="00C574A3"/>
    <w:rsid w:val="00C6096A"/>
    <w:rsid w:val="00C60D7A"/>
    <w:rsid w:val="00C60FC8"/>
    <w:rsid w:val="00C61635"/>
    <w:rsid w:val="00C61A36"/>
    <w:rsid w:val="00C61A48"/>
    <w:rsid w:val="00C61DF5"/>
    <w:rsid w:val="00C61FC4"/>
    <w:rsid w:val="00C62721"/>
    <w:rsid w:val="00C62A20"/>
    <w:rsid w:val="00C62A47"/>
    <w:rsid w:val="00C62A56"/>
    <w:rsid w:val="00C64064"/>
    <w:rsid w:val="00C64834"/>
    <w:rsid w:val="00C64F7D"/>
    <w:rsid w:val="00C67528"/>
    <w:rsid w:val="00C676B7"/>
    <w:rsid w:val="00C6785A"/>
    <w:rsid w:val="00C700B0"/>
    <w:rsid w:val="00C70743"/>
    <w:rsid w:val="00C70F92"/>
    <w:rsid w:val="00C720B7"/>
    <w:rsid w:val="00C72705"/>
    <w:rsid w:val="00C74067"/>
    <w:rsid w:val="00C74370"/>
    <w:rsid w:val="00C746D8"/>
    <w:rsid w:val="00C74E46"/>
    <w:rsid w:val="00C75E97"/>
    <w:rsid w:val="00C75EB7"/>
    <w:rsid w:val="00C760A2"/>
    <w:rsid w:val="00C76841"/>
    <w:rsid w:val="00C7779C"/>
    <w:rsid w:val="00C802E9"/>
    <w:rsid w:val="00C8088E"/>
    <w:rsid w:val="00C815C4"/>
    <w:rsid w:val="00C81BEC"/>
    <w:rsid w:val="00C81E64"/>
    <w:rsid w:val="00C820A4"/>
    <w:rsid w:val="00C829E4"/>
    <w:rsid w:val="00C82A2A"/>
    <w:rsid w:val="00C82A8B"/>
    <w:rsid w:val="00C82C5F"/>
    <w:rsid w:val="00C83F6C"/>
    <w:rsid w:val="00C84122"/>
    <w:rsid w:val="00C8435B"/>
    <w:rsid w:val="00C84521"/>
    <w:rsid w:val="00C84CAF"/>
    <w:rsid w:val="00C84EE7"/>
    <w:rsid w:val="00C85024"/>
    <w:rsid w:val="00C86114"/>
    <w:rsid w:val="00C86357"/>
    <w:rsid w:val="00C86C26"/>
    <w:rsid w:val="00C87159"/>
    <w:rsid w:val="00C876F8"/>
    <w:rsid w:val="00C87744"/>
    <w:rsid w:val="00C87F14"/>
    <w:rsid w:val="00C90205"/>
    <w:rsid w:val="00C9040F"/>
    <w:rsid w:val="00C9061D"/>
    <w:rsid w:val="00C910DB"/>
    <w:rsid w:val="00C92A31"/>
    <w:rsid w:val="00C92DD7"/>
    <w:rsid w:val="00C934B6"/>
    <w:rsid w:val="00C94012"/>
    <w:rsid w:val="00C940EF"/>
    <w:rsid w:val="00C94B1A"/>
    <w:rsid w:val="00C94CE4"/>
    <w:rsid w:val="00C955E4"/>
    <w:rsid w:val="00C956DD"/>
    <w:rsid w:val="00C95D77"/>
    <w:rsid w:val="00C964FA"/>
    <w:rsid w:val="00C96725"/>
    <w:rsid w:val="00C96A4B"/>
    <w:rsid w:val="00C96A75"/>
    <w:rsid w:val="00CA0597"/>
    <w:rsid w:val="00CA14C6"/>
    <w:rsid w:val="00CA21E5"/>
    <w:rsid w:val="00CA2572"/>
    <w:rsid w:val="00CA3554"/>
    <w:rsid w:val="00CA4E97"/>
    <w:rsid w:val="00CA5040"/>
    <w:rsid w:val="00CA515F"/>
    <w:rsid w:val="00CA5278"/>
    <w:rsid w:val="00CA5365"/>
    <w:rsid w:val="00CA707C"/>
    <w:rsid w:val="00CA71E4"/>
    <w:rsid w:val="00CA77E8"/>
    <w:rsid w:val="00CA785D"/>
    <w:rsid w:val="00CA78A6"/>
    <w:rsid w:val="00CA7FB9"/>
    <w:rsid w:val="00CB04B9"/>
    <w:rsid w:val="00CB1B66"/>
    <w:rsid w:val="00CB1CC7"/>
    <w:rsid w:val="00CB21F7"/>
    <w:rsid w:val="00CB24EB"/>
    <w:rsid w:val="00CB29A7"/>
    <w:rsid w:val="00CB2A7E"/>
    <w:rsid w:val="00CB2B1B"/>
    <w:rsid w:val="00CB2B43"/>
    <w:rsid w:val="00CB2BA4"/>
    <w:rsid w:val="00CB3057"/>
    <w:rsid w:val="00CB3D5A"/>
    <w:rsid w:val="00CB3D5E"/>
    <w:rsid w:val="00CB40EE"/>
    <w:rsid w:val="00CB414D"/>
    <w:rsid w:val="00CB44AF"/>
    <w:rsid w:val="00CB5143"/>
    <w:rsid w:val="00CB539C"/>
    <w:rsid w:val="00CB5AD3"/>
    <w:rsid w:val="00CC036B"/>
    <w:rsid w:val="00CC087B"/>
    <w:rsid w:val="00CC19F2"/>
    <w:rsid w:val="00CC1A61"/>
    <w:rsid w:val="00CC2055"/>
    <w:rsid w:val="00CC22E2"/>
    <w:rsid w:val="00CC3292"/>
    <w:rsid w:val="00CC3C51"/>
    <w:rsid w:val="00CC4421"/>
    <w:rsid w:val="00CC4E2D"/>
    <w:rsid w:val="00CC5AB1"/>
    <w:rsid w:val="00CC6093"/>
    <w:rsid w:val="00CC6F9E"/>
    <w:rsid w:val="00CC73FA"/>
    <w:rsid w:val="00CD02DD"/>
    <w:rsid w:val="00CD03A8"/>
    <w:rsid w:val="00CD052F"/>
    <w:rsid w:val="00CD086C"/>
    <w:rsid w:val="00CD0EC0"/>
    <w:rsid w:val="00CD15F0"/>
    <w:rsid w:val="00CD21B2"/>
    <w:rsid w:val="00CD2F52"/>
    <w:rsid w:val="00CD35E0"/>
    <w:rsid w:val="00CD3E30"/>
    <w:rsid w:val="00CD6A4B"/>
    <w:rsid w:val="00CD6BDF"/>
    <w:rsid w:val="00CE007A"/>
    <w:rsid w:val="00CE0F8D"/>
    <w:rsid w:val="00CE11B5"/>
    <w:rsid w:val="00CE151B"/>
    <w:rsid w:val="00CE193A"/>
    <w:rsid w:val="00CE199C"/>
    <w:rsid w:val="00CE28A7"/>
    <w:rsid w:val="00CE2920"/>
    <w:rsid w:val="00CE2E09"/>
    <w:rsid w:val="00CE48CC"/>
    <w:rsid w:val="00CE4F49"/>
    <w:rsid w:val="00CE589B"/>
    <w:rsid w:val="00CE5B38"/>
    <w:rsid w:val="00CE5C01"/>
    <w:rsid w:val="00CE6E6C"/>
    <w:rsid w:val="00CE71AD"/>
    <w:rsid w:val="00CF025C"/>
    <w:rsid w:val="00CF06E9"/>
    <w:rsid w:val="00CF095E"/>
    <w:rsid w:val="00CF0AEB"/>
    <w:rsid w:val="00CF1286"/>
    <w:rsid w:val="00CF1D9A"/>
    <w:rsid w:val="00CF3929"/>
    <w:rsid w:val="00CF3FE3"/>
    <w:rsid w:val="00CF61A3"/>
    <w:rsid w:val="00CF6373"/>
    <w:rsid w:val="00CF653B"/>
    <w:rsid w:val="00CF6E97"/>
    <w:rsid w:val="00CF7270"/>
    <w:rsid w:val="00D00784"/>
    <w:rsid w:val="00D0084F"/>
    <w:rsid w:val="00D00A1C"/>
    <w:rsid w:val="00D01F26"/>
    <w:rsid w:val="00D03F13"/>
    <w:rsid w:val="00D0499B"/>
    <w:rsid w:val="00D04A5F"/>
    <w:rsid w:val="00D06BB7"/>
    <w:rsid w:val="00D06ECE"/>
    <w:rsid w:val="00D1006F"/>
    <w:rsid w:val="00D107C2"/>
    <w:rsid w:val="00D10C5B"/>
    <w:rsid w:val="00D119EF"/>
    <w:rsid w:val="00D121FF"/>
    <w:rsid w:val="00D12675"/>
    <w:rsid w:val="00D12904"/>
    <w:rsid w:val="00D1316B"/>
    <w:rsid w:val="00D1379D"/>
    <w:rsid w:val="00D13D04"/>
    <w:rsid w:val="00D1474C"/>
    <w:rsid w:val="00D14A03"/>
    <w:rsid w:val="00D14DF9"/>
    <w:rsid w:val="00D15DD2"/>
    <w:rsid w:val="00D16166"/>
    <w:rsid w:val="00D167DD"/>
    <w:rsid w:val="00D16ED8"/>
    <w:rsid w:val="00D16EF1"/>
    <w:rsid w:val="00D17744"/>
    <w:rsid w:val="00D202F6"/>
    <w:rsid w:val="00D207DB"/>
    <w:rsid w:val="00D21182"/>
    <w:rsid w:val="00D2234F"/>
    <w:rsid w:val="00D223AD"/>
    <w:rsid w:val="00D2257C"/>
    <w:rsid w:val="00D2316B"/>
    <w:rsid w:val="00D23382"/>
    <w:rsid w:val="00D24112"/>
    <w:rsid w:val="00D2607B"/>
    <w:rsid w:val="00D26963"/>
    <w:rsid w:val="00D26E2E"/>
    <w:rsid w:val="00D27030"/>
    <w:rsid w:val="00D27454"/>
    <w:rsid w:val="00D27636"/>
    <w:rsid w:val="00D279F5"/>
    <w:rsid w:val="00D27A94"/>
    <w:rsid w:val="00D27DDD"/>
    <w:rsid w:val="00D30A32"/>
    <w:rsid w:val="00D3174E"/>
    <w:rsid w:val="00D3191D"/>
    <w:rsid w:val="00D32A4D"/>
    <w:rsid w:val="00D32FC1"/>
    <w:rsid w:val="00D33380"/>
    <w:rsid w:val="00D339D8"/>
    <w:rsid w:val="00D33CC4"/>
    <w:rsid w:val="00D34274"/>
    <w:rsid w:val="00D350B7"/>
    <w:rsid w:val="00D35271"/>
    <w:rsid w:val="00D35274"/>
    <w:rsid w:val="00D354D8"/>
    <w:rsid w:val="00D362C4"/>
    <w:rsid w:val="00D37342"/>
    <w:rsid w:val="00D37CF7"/>
    <w:rsid w:val="00D37EA4"/>
    <w:rsid w:val="00D40478"/>
    <w:rsid w:val="00D4084C"/>
    <w:rsid w:val="00D40E57"/>
    <w:rsid w:val="00D420EA"/>
    <w:rsid w:val="00D42934"/>
    <w:rsid w:val="00D42D03"/>
    <w:rsid w:val="00D4356D"/>
    <w:rsid w:val="00D43888"/>
    <w:rsid w:val="00D441A9"/>
    <w:rsid w:val="00D453AC"/>
    <w:rsid w:val="00D4597C"/>
    <w:rsid w:val="00D46277"/>
    <w:rsid w:val="00D466FB"/>
    <w:rsid w:val="00D46D86"/>
    <w:rsid w:val="00D46FA3"/>
    <w:rsid w:val="00D47741"/>
    <w:rsid w:val="00D47FC6"/>
    <w:rsid w:val="00D5066E"/>
    <w:rsid w:val="00D509D2"/>
    <w:rsid w:val="00D5149B"/>
    <w:rsid w:val="00D51B4D"/>
    <w:rsid w:val="00D5205E"/>
    <w:rsid w:val="00D52DB4"/>
    <w:rsid w:val="00D52DDA"/>
    <w:rsid w:val="00D52FC2"/>
    <w:rsid w:val="00D53B46"/>
    <w:rsid w:val="00D53EF3"/>
    <w:rsid w:val="00D542D3"/>
    <w:rsid w:val="00D549AD"/>
    <w:rsid w:val="00D552F3"/>
    <w:rsid w:val="00D56532"/>
    <w:rsid w:val="00D56B2C"/>
    <w:rsid w:val="00D574A3"/>
    <w:rsid w:val="00D57679"/>
    <w:rsid w:val="00D57941"/>
    <w:rsid w:val="00D57B1B"/>
    <w:rsid w:val="00D61148"/>
    <w:rsid w:val="00D61F17"/>
    <w:rsid w:val="00D6238F"/>
    <w:rsid w:val="00D6283C"/>
    <w:rsid w:val="00D62DCB"/>
    <w:rsid w:val="00D63720"/>
    <w:rsid w:val="00D63D66"/>
    <w:rsid w:val="00D63FD6"/>
    <w:rsid w:val="00D646F9"/>
    <w:rsid w:val="00D64D89"/>
    <w:rsid w:val="00D65AB8"/>
    <w:rsid w:val="00D65E21"/>
    <w:rsid w:val="00D65F88"/>
    <w:rsid w:val="00D66017"/>
    <w:rsid w:val="00D66D96"/>
    <w:rsid w:val="00D6788A"/>
    <w:rsid w:val="00D67969"/>
    <w:rsid w:val="00D7016C"/>
    <w:rsid w:val="00D70EA1"/>
    <w:rsid w:val="00D715F5"/>
    <w:rsid w:val="00D71D09"/>
    <w:rsid w:val="00D720AF"/>
    <w:rsid w:val="00D72300"/>
    <w:rsid w:val="00D72369"/>
    <w:rsid w:val="00D72A34"/>
    <w:rsid w:val="00D72D1D"/>
    <w:rsid w:val="00D72F99"/>
    <w:rsid w:val="00D73DE9"/>
    <w:rsid w:val="00D74387"/>
    <w:rsid w:val="00D761B0"/>
    <w:rsid w:val="00D7635D"/>
    <w:rsid w:val="00D76A92"/>
    <w:rsid w:val="00D76C48"/>
    <w:rsid w:val="00D7712A"/>
    <w:rsid w:val="00D771AF"/>
    <w:rsid w:val="00D775BE"/>
    <w:rsid w:val="00D80E46"/>
    <w:rsid w:val="00D81BDC"/>
    <w:rsid w:val="00D81D16"/>
    <w:rsid w:val="00D832AD"/>
    <w:rsid w:val="00D83C21"/>
    <w:rsid w:val="00D84551"/>
    <w:rsid w:val="00D84707"/>
    <w:rsid w:val="00D853D7"/>
    <w:rsid w:val="00D8552D"/>
    <w:rsid w:val="00D859DD"/>
    <w:rsid w:val="00D85D5F"/>
    <w:rsid w:val="00D86EC1"/>
    <w:rsid w:val="00D871D7"/>
    <w:rsid w:val="00D8744B"/>
    <w:rsid w:val="00D90072"/>
    <w:rsid w:val="00D90831"/>
    <w:rsid w:val="00D90D15"/>
    <w:rsid w:val="00D92114"/>
    <w:rsid w:val="00D9258B"/>
    <w:rsid w:val="00D92B65"/>
    <w:rsid w:val="00D92DEF"/>
    <w:rsid w:val="00D92FD8"/>
    <w:rsid w:val="00D934E2"/>
    <w:rsid w:val="00D94865"/>
    <w:rsid w:val="00D94983"/>
    <w:rsid w:val="00D94BAE"/>
    <w:rsid w:val="00D94D01"/>
    <w:rsid w:val="00D958FA"/>
    <w:rsid w:val="00D96433"/>
    <w:rsid w:val="00D979B4"/>
    <w:rsid w:val="00D97A76"/>
    <w:rsid w:val="00D97B6D"/>
    <w:rsid w:val="00DA002B"/>
    <w:rsid w:val="00DA0EE5"/>
    <w:rsid w:val="00DA116D"/>
    <w:rsid w:val="00DA2D8E"/>
    <w:rsid w:val="00DA2EDB"/>
    <w:rsid w:val="00DA4DEC"/>
    <w:rsid w:val="00DA55CB"/>
    <w:rsid w:val="00DA5BDE"/>
    <w:rsid w:val="00DA5F72"/>
    <w:rsid w:val="00DA60E2"/>
    <w:rsid w:val="00DA6B0C"/>
    <w:rsid w:val="00DA6FB5"/>
    <w:rsid w:val="00DA7242"/>
    <w:rsid w:val="00DA7288"/>
    <w:rsid w:val="00DA78DF"/>
    <w:rsid w:val="00DA7B14"/>
    <w:rsid w:val="00DB12A4"/>
    <w:rsid w:val="00DB1C03"/>
    <w:rsid w:val="00DB2236"/>
    <w:rsid w:val="00DB274F"/>
    <w:rsid w:val="00DB2828"/>
    <w:rsid w:val="00DB2E47"/>
    <w:rsid w:val="00DB3170"/>
    <w:rsid w:val="00DB4BE9"/>
    <w:rsid w:val="00DB4C84"/>
    <w:rsid w:val="00DB5328"/>
    <w:rsid w:val="00DB5D2E"/>
    <w:rsid w:val="00DB60CD"/>
    <w:rsid w:val="00DB6A6E"/>
    <w:rsid w:val="00DB6A75"/>
    <w:rsid w:val="00DB6ADD"/>
    <w:rsid w:val="00DB6B58"/>
    <w:rsid w:val="00DB71CB"/>
    <w:rsid w:val="00DB770C"/>
    <w:rsid w:val="00DB78A8"/>
    <w:rsid w:val="00DB7A33"/>
    <w:rsid w:val="00DC16F3"/>
    <w:rsid w:val="00DC1838"/>
    <w:rsid w:val="00DC199E"/>
    <w:rsid w:val="00DC1DFE"/>
    <w:rsid w:val="00DC1F1B"/>
    <w:rsid w:val="00DC34BF"/>
    <w:rsid w:val="00DC3D0A"/>
    <w:rsid w:val="00DC3FC5"/>
    <w:rsid w:val="00DC45DE"/>
    <w:rsid w:val="00DC4664"/>
    <w:rsid w:val="00DC4C47"/>
    <w:rsid w:val="00DC5119"/>
    <w:rsid w:val="00DC595E"/>
    <w:rsid w:val="00DC5970"/>
    <w:rsid w:val="00DC6373"/>
    <w:rsid w:val="00DC6487"/>
    <w:rsid w:val="00DC7D39"/>
    <w:rsid w:val="00DC7D60"/>
    <w:rsid w:val="00DD0A7B"/>
    <w:rsid w:val="00DD1FB1"/>
    <w:rsid w:val="00DD2696"/>
    <w:rsid w:val="00DD27FC"/>
    <w:rsid w:val="00DD2A03"/>
    <w:rsid w:val="00DD2F2D"/>
    <w:rsid w:val="00DD3708"/>
    <w:rsid w:val="00DD389B"/>
    <w:rsid w:val="00DD3A1B"/>
    <w:rsid w:val="00DD3D47"/>
    <w:rsid w:val="00DD3FE1"/>
    <w:rsid w:val="00DD4AB7"/>
    <w:rsid w:val="00DD6359"/>
    <w:rsid w:val="00DD6C3E"/>
    <w:rsid w:val="00DD6F06"/>
    <w:rsid w:val="00DE0216"/>
    <w:rsid w:val="00DE086C"/>
    <w:rsid w:val="00DE0F0E"/>
    <w:rsid w:val="00DE1311"/>
    <w:rsid w:val="00DE14D8"/>
    <w:rsid w:val="00DE1E25"/>
    <w:rsid w:val="00DE2247"/>
    <w:rsid w:val="00DE2E38"/>
    <w:rsid w:val="00DE334F"/>
    <w:rsid w:val="00DE3E49"/>
    <w:rsid w:val="00DE43ED"/>
    <w:rsid w:val="00DE4B99"/>
    <w:rsid w:val="00DE4F46"/>
    <w:rsid w:val="00DE5251"/>
    <w:rsid w:val="00DE5551"/>
    <w:rsid w:val="00DE7087"/>
    <w:rsid w:val="00DE7B96"/>
    <w:rsid w:val="00DF06AF"/>
    <w:rsid w:val="00DF09EE"/>
    <w:rsid w:val="00DF26EA"/>
    <w:rsid w:val="00DF2BF3"/>
    <w:rsid w:val="00DF3C85"/>
    <w:rsid w:val="00DF405D"/>
    <w:rsid w:val="00DF4595"/>
    <w:rsid w:val="00DF5751"/>
    <w:rsid w:val="00DF66B3"/>
    <w:rsid w:val="00DF6726"/>
    <w:rsid w:val="00DF67FE"/>
    <w:rsid w:val="00DF6FD1"/>
    <w:rsid w:val="00DF7333"/>
    <w:rsid w:val="00DF76B1"/>
    <w:rsid w:val="00DF77A0"/>
    <w:rsid w:val="00E01138"/>
    <w:rsid w:val="00E012D7"/>
    <w:rsid w:val="00E0192D"/>
    <w:rsid w:val="00E01BBA"/>
    <w:rsid w:val="00E021CC"/>
    <w:rsid w:val="00E02776"/>
    <w:rsid w:val="00E04B1C"/>
    <w:rsid w:val="00E0504A"/>
    <w:rsid w:val="00E05527"/>
    <w:rsid w:val="00E0588B"/>
    <w:rsid w:val="00E05F38"/>
    <w:rsid w:val="00E06769"/>
    <w:rsid w:val="00E0716C"/>
    <w:rsid w:val="00E109E3"/>
    <w:rsid w:val="00E115D1"/>
    <w:rsid w:val="00E11650"/>
    <w:rsid w:val="00E119D1"/>
    <w:rsid w:val="00E11DEE"/>
    <w:rsid w:val="00E11E26"/>
    <w:rsid w:val="00E140BD"/>
    <w:rsid w:val="00E1421D"/>
    <w:rsid w:val="00E1435F"/>
    <w:rsid w:val="00E1441D"/>
    <w:rsid w:val="00E148CA"/>
    <w:rsid w:val="00E14DCA"/>
    <w:rsid w:val="00E15601"/>
    <w:rsid w:val="00E15DCE"/>
    <w:rsid w:val="00E165E2"/>
    <w:rsid w:val="00E17482"/>
    <w:rsid w:val="00E1764E"/>
    <w:rsid w:val="00E178A5"/>
    <w:rsid w:val="00E178C4"/>
    <w:rsid w:val="00E17B10"/>
    <w:rsid w:val="00E2047F"/>
    <w:rsid w:val="00E2183B"/>
    <w:rsid w:val="00E21F21"/>
    <w:rsid w:val="00E229A7"/>
    <w:rsid w:val="00E22E10"/>
    <w:rsid w:val="00E2353F"/>
    <w:rsid w:val="00E23BE8"/>
    <w:rsid w:val="00E240D2"/>
    <w:rsid w:val="00E248AB"/>
    <w:rsid w:val="00E25636"/>
    <w:rsid w:val="00E259D8"/>
    <w:rsid w:val="00E25E7D"/>
    <w:rsid w:val="00E25EE1"/>
    <w:rsid w:val="00E2618D"/>
    <w:rsid w:val="00E261C3"/>
    <w:rsid w:val="00E2648A"/>
    <w:rsid w:val="00E26729"/>
    <w:rsid w:val="00E26BA6"/>
    <w:rsid w:val="00E27B1B"/>
    <w:rsid w:val="00E30BFE"/>
    <w:rsid w:val="00E31A88"/>
    <w:rsid w:val="00E3259E"/>
    <w:rsid w:val="00E32E77"/>
    <w:rsid w:val="00E32F62"/>
    <w:rsid w:val="00E334DC"/>
    <w:rsid w:val="00E33751"/>
    <w:rsid w:val="00E346BE"/>
    <w:rsid w:val="00E34DF0"/>
    <w:rsid w:val="00E35756"/>
    <w:rsid w:val="00E36120"/>
    <w:rsid w:val="00E36DF3"/>
    <w:rsid w:val="00E370E5"/>
    <w:rsid w:val="00E37653"/>
    <w:rsid w:val="00E406B7"/>
    <w:rsid w:val="00E42433"/>
    <w:rsid w:val="00E42830"/>
    <w:rsid w:val="00E43148"/>
    <w:rsid w:val="00E439ED"/>
    <w:rsid w:val="00E440FD"/>
    <w:rsid w:val="00E444B6"/>
    <w:rsid w:val="00E44856"/>
    <w:rsid w:val="00E44AE2"/>
    <w:rsid w:val="00E44C09"/>
    <w:rsid w:val="00E459E1"/>
    <w:rsid w:val="00E45E8E"/>
    <w:rsid w:val="00E463FC"/>
    <w:rsid w:val="00E46EED"/>
    <w:rsid w:val="00E47192"/>
    <w:rsid w:val="00E47505"/>
    <w:rsid w:val="00E4772D"/>
    <w:rsid w:val="00E50242"/>
    <w:rsid w:val="00E50A5A"/>
    <w:rsid w:val="00E50E02"/>
    <w:rsid w:val="00E5109B"/>
    <w:rsid w:val="00E515B3"/>
    <w:rsid w:val="00E522D4"/>
    <w:rsid w:val="00E52326"/>
    <w:rsid w:val="00E525A1"/>
    <w:rsid w:val="00E52606"/>
    <w:rsid w:val="00E52EEB"/>
    <w:rsid w:val="00E53211"/>
    <w:rsid w:val="00E54072"/>
    <w:rsid w:val="00E542B3"/>
    <w:rsid w:val="00E5587F"/>
    <w:rsid w:val="00E55ADB"/>
    <w:rsid w:val="00E55B00"/>
    <w:rsid w:val="00E56177"/>
    <w:rsid w:val="00E56345"/>
    <w:rsid w:val="00E57F39"/>
    <w:rsid w:val="00E6036D"/>
    <w:rsid w:val="00E60871"/>
    <w:rsid w:val="00E609D5"/>
    <w:rsid w:val="00E60BC6"/>
    <w:rsid w:val="00E611D9"/>
    <w:rsid w:val="00E617DF"/>
    <w:rsid w:val="00E61D2B"/>
    <w:rsid w:val="00E61E21"/>
    <w:rsid w:val="00E62169"/>
    <w:rsid w:val="00E625A2"/>
    <w:rsid w:val="00E62C88"/>
    <w:rsid w:val="00E6336F"/>
    <w:rsid w:val="00E63392"/>
    <w:rsid w:val="00E63560"/>
    <w:rsid w:val="00E63786"/>
    <w:rsid w:val="00E63937"/>
    <w:rsid w:val="00E64306"/>
    <w:rsid w:val="00E64C8E"/>
    <w:rsid w:val="00E64DE3"/>
    <w:rsid w:val="00E6529A"/>
    <w:rsid w:val="00E6538D"/>
    <w:rsid w:val="00E6633A"/>
    <w:rsid w:val="00E6656C"/>
    <w:rsid w:val="00E66F36"/>
    <w:rsid w:val="00E670BD"/>
    <w:rsid w:val="00E67DA2"/>
    <w:rsid w:val="00E714CD"/>
    <w:rsid w:val="00E71A01"/>
    <w:rsid w:val="00E7219F"/>
    <w:rsid w:val="00E72379"/>
    <w:rsid w:val="00E723E4"/>
    <w:rsid w:val="00E72D14"/>
    <w:rsid w:val="00E73341"/>
    <w:rsid w:val="00E73871"/>
    <w:rsid w:val="00E739B9"/>
    <w:rsid w:val="00E73C53"/>
    <w:rsid w:val="00E745BF"/>
    <w:rsid w:val="00E74D32"/>
    <w:rsid w:val="00E74DE9"/>
    <w:rsid w:val="00E74F6C"/>
    <w:rsid w:val="00E75016"/>
    <w:rsid w:val="00E76478"/>
    <w:rsid w:val="00E7699B"/>
    <w:rsid w:val="00E76FF9"/>
    <w:rsid w:val="00E776B8"/>
    <w:rsid w:val="00E77AA2"/>
    <w:rsid w:val="00E80071"/>
    <w:rsid w:val="00E816E0"/>
    <w:rsid w:val="00E819D1"/>
    <w:rsid w:val="00E82281"/>
    <w:rsid w:val="00E8244D"/>
    <w:rsid w:val="00E82F7D"/>
    <w:rsid w:val="00E838B9"/>
    <w:rsid w:val="00E83D4B"/>
    <w:rsid w:val="00E84286"/>
    <w:rsid w:val="00E84693"/>
    <w:rsid w:val="00E870FA"/>
    <w:rsid w:val="00E87839"/>
    <w:rsid w:val="00E87BEB"/>
    <w:rsid w:val="00E900A6"/>
    <w:rsid w:val="00E901D0"/>
    <w:rsid w:val="00E90478"/>
    <w:rsid w:val="00E90BAA"/>
    <w:rsid w:val="00E91085"/>
    <w:rsid w:val="00E913A5"/>
    <w:rsid w:val="00E92B05"/>
    <w:rsid w:val="00E92FC5"/>
    <w:rsid w:val="00E9353B"/>
    <w:rsid w:val="00E93773"/>
    <w:rsid w:val="00E93F3F"/>
    <w:rsid w:val="00E93F77"/>
    <w:rsid w:val="00E94315"/>
    <w:rsid w:val="00E943E0"/>
    <w:rsid w:val="00E9465E"/>
    <w:rsid w:val="00E95EBB"/>
    <w:rsid w:val="00E9657D"/>
    <w:rsid w:val="00E96987"/>
    <w:rsid w:val="00E97608"/>
    <w:rsid w:val="00E97658"/>
    <w:rsid w:val="00EA01BB"/>
    <w:rsid w:val="00EA02F2"/>
    <w:rsid w:val="00EA07B7"/>
    <w:rsid w:val="00EA0A4E"/>
    <w:rsid w:val="00EA1314"/>
    <w:rsid w:val="00EA13CB"/>
    <w:rsid w:val="00EA152E"/>
    <w:rsid w:val="00EA1855"/>
    <w:rsid w:val="00EA1CDA"/>
    <w:rsid w:val="00EA1EA5"/>
    <w:rsid w:val="00EA3730"/>
    <w:rsid w:val="00EA48CC"/>
    <w:rsid w:val="00EA4A49"/>
    <w:rsid w:val="00EA533A"/>
    <w:rsid w:val="00EA5710"/>
    <w:rsid w:val="00EA5B92"/>
    <w:rsid w:val="00EA6083"/>
    <w:rsid w:val="00EA63F3"/>
    <w:rsid w:val="00EA6999"/>
    <w:rsid w:val="00EA6EAE"/>
    <w:rsid w:val="00EA7802"/>
    <w:rsid w:val="00EA7BFD"/>
    <w:rsid w:val="00EA7E94"/>
    <w:rsid w:val="00EB111F"/>
    <w:rsid w:val="00EB1393"/>
    <w:rsid w:val="00EB1ED2"/>
    <w:rsid w:val="00EB227B"/>
    <w:rsid w:val="00EB2FA7"/>
    <w:rsid w:val="00EB324D"/>
    <w:rsid w:val="00EB35CF"/>
    <w:rsid w:val="00EB3CA5"/>
    <w:rsid w:val="00EB3F48"/>
    <w:rsid w:val="00EB4110"/>
    <w:rsid w:val="00EB4D2C"/>
    <w:rsid w:val="00EB50F3"/>
    <w:rsid w:val="00EB567C"/>
    <w:rsid w:val="00EB59B1"/>
    <w:rsid w:val="00EB6748"/>
    <w:rsid w:val="00EB71C3"/>
    <w:rsid w:val="00EB72C3"/>
    <w:rsid w:val="00EB7762"/>
    <w:rsid w:val="00EB78CD"/>
    <w:rsid w:val="00EB7D3B"/>
    <w:rsid w:val="00EC07EF"/>
    <w:rsid w:val="00EC19AF"/>
    <w:rsid w:val="00EC1B8C"/>
    <w:rsid w:val="00EC208B"/>
    <w:rsid w:val="00EC27FE"/>
    <w:rsid w:val="00EC297B"/>
    <w:rsid w:val="00EC2D32"/>
    <w:rsid w:val="00EC3A5E"/>
    <w:rsid w:val="00EC57A3"/>
    <w:rsid w:val="00EC596C"/>
    <w:rsid w:val="00EC5976"/>
    <w:rsid w:val="00EC5C3E"/>
    <w:rsid w:val="00EC60AD"/>
    <w:rsid w:val="00EC62EA"/>
    <w:rsid w:val="00EC75EF"/>
    <w:rsid w:val="00EC78D9"/>
    <w:rsid w:val="00EC7DBE"/>
    <w:rsid w:val="00ED0908"/>
    <w:rsid w:val="00ED163E"/>
    <w:rsid w:val="00ED1853"/>
    <w:rsid w:val="00ED1D2E"/>
    <w:rsid w:val="00ED1EE5"/>
    <w:rsid w:val="00ED24E4"/>
    <w:rsid w:val="00ED2A1C"/>
    <w:rsid w:val="00ED2A2A"/>
    <w:rsid w:val="00ED4081"/>
    <w:rsid w:val="00ED4459"/>
    <w:rsid w:val="00ED4918"/>
    <w:rsid w:val="00ED5139"/>
    <w:rsid w:val="00ED5D4B"/>
    <w:rsid w:val="00ED64E0"/>
    <w:rsid w:val="00ED6DC9"/>
    <w:rsid w:val="00ED7D2C"/>
    <w:rsid w:val="00EE03F8"/>
    <w:rsid w:val="00EE0A89"/>
    <w:rsid w:val="00EE0BED"/>
    <w:rsid w:val="00EE0F65"/>
    <w:rsid w:val="00EE1C96"/>
    <w:rsid w:val="00EE1D3E"/>
    <w:rsid w:val="00EE29D1"/>
    <w:rsid w:val="00EE3BA0"/>
    <w:rsid w:val="00EE4AC6"/>
    <w:rsid w:val="00EE4F6F"/>
    <w:rsid w:val="00EE50DF"/>
    <w:rsid w:val="00EE5BE5"/>
    <w:rsid w:val="00EE61F1"/>
    <w:rsid w:val="00EE6B45"/>
    <w:rsid w:val="00EE6E82"/>
    <w:rsid w:val="00EE73A4"/>
    <w:rsid w:val="00EE7BD6"/>
    <w:rsid w:val="00EF0A89"/>
    <w:rsid w:val="00EF0C2D"/>
    <w:rsid w:val="00EF0E59"/>
    <w:rsid w:val="00EF1264"/>
    <w:rsid w:val="00EF1BCC"/>
    <w:rsid w:val="00EF209F"/>
    <w:rsid w:val="00EF2675"/>
    <w:rsid w:val="00EF2C7E"/>
    <w:rsid w:val="00EF3DC6"/>
    <w:rsid w:val="00EF3EE2"/>
    <w:rsid w:val="00EF4384"/>
    <w:rsid w:val="00EF446E"/>
    <w:rsid w:val="00EF451B"/>
    <w:rsid w:val="00EF5165"/>
    <w:rsid w:val="00EF52FF"/>
    <w:rsid w:val="00EF53C4"/>
    <w:rsid w:val="00EF5BC8"/>
    <w:rsid w:val="00EF5CBD"/>
    <w:rsid w:val="00EF5F72"/>
    <w:rsid w:val="00EF687B"/>
    <w:rsid w:val="00F001EC"/>
    <w:rsid w:val="00F00659"/>
    <w:rsid w:val="00F0114C"/>
    <w:rsid w:val="00F01562"/>
    <w:rsid w:val="00F01798"/>
    <w:rsid w:val="00F02610"/>
    <w:rsid w:val="00F02C25"/>
    <w:rsid w:val="00F034DB"/>
    <w:rsid w:val="00F037DB"/>
    <w:rsid w:val="00F042D8"/>
    <w:rsid w:val="00F04B57"/>
    <w:rsid w:val="00F0537D"/>
    <w:rsid w:val="00F0567C"/>
    <w:rsid w:val="00F05AB3"/>
    <w:rsid w:val="00F05F65"/>
    <w:rsid w:val="00F064C1"/>
    <w:rsid w:val="00F06544"/>
    <w:rsid w:val="00F066BE"/>
    <w:rsid w:val="00F066CC"/>
    <w:rsid w:val="00F069E1"/>
    <w:rsid w:val="00F06A63"/>
    <w:rsid w:val="00F06F1C"/>
    <w:rsid w:val="00F07122"/>
    <w:rsid w:val="00F07253"/>
    <w:rsid w:val="00F07374"/>
    <w:rsid w:val="00F07915"/>
    <w:rsid w:val="00F07B2F"/>
    <w:rsid w:val="00F108BC"/>
    <w:rsid w:val="00F10D05"/>
    <w:rsid w:val="00F10E8A"/>
    <w:rsid w:val="00F1185A"/>
    <w:rsid w:val="00F11F3C"/>
    <w:rsid w:val="00F11FEF"/>
    <w:rsid w:val="00F12406"/>
    <w:rsid w:val="00F12DB0"/>
    <w:rsid w:val="00F12F1C"/>
    <w:rsid w:val="00F1308C"/>
    <w:rsid w:val="00F13565"/>
    <w:rsid w:val="00F136B1"/>
    <w:rsid w:val="00F137C2"/>
    <w:rsid w:val="00F14187"/>
    <w:rsid w:val="00F15790"/>
    <w:rsid w:val="00F15B7A"/>
    <w:rsid w:val="00F16405"/>
    <w:rsid w:val="00F16439"/>
    <w:rsid w:val="00F1669C"/>
    <w:rsid w:val="00F17AE1"/>
    <w:rsid w:val="00F17D74"/>
    <w:rsid w:val="00F20A5B"/>
    <w:rsid w:val="00F215AC"/>
    <w:rsid w:val="00F21A68"/>
    <w:rsid w:val="00F21D9C"/>
    <w:rsid w:val="00F229D6"/>
    <w:rsid w:val="00F22ADE"/>
    <w:rsid w:val="00F23076"/>
    <w:rsid w:val="00F237B4"/>
    <w:rsid w:val="00F23EC3"/>
    <w:rsid w:val="00F247F5"/>
    <w:rsid w:val="00F24B6D"/>
    <w:rsid w:val="00F25250"/>
    <w:rsid w:val="00F257A5"/>
    <w:rsid w:val="00F257D2"/>
    <w:rsid w:val="00F26B92"/>
    <w:rsid w:val="00F26E48"/>
    <w:rsid w:val="00F26EBA"/>
    <w:rsid w:val="00F27326"/>
    <w:rsid w:val="00F27FEC"/>
    <w:rsid w:val="00F3170F"/>
    <w:rsid w:val="00F3190C"/>
    <w:rsid w:val="00F31A28"/>
    <w:rsid w:val="00F3274F"/>
    <w:rsid w:val="00F3285D"/>
    <w:rsid w:val="00F328DF"/>
    <w:rsid w:val="00F33130"/>
    <w:rsid w:val="00F33632"/>
    <w:rsid w:val="00F34723"/>
    <w:rsid w:val="00F34A95"/>
    <w:rsid w:val="00F35669"/>
    <w:rsid w:val="00F35D1B"/>
    <w:rsid w:val="00F35EDF"/>
    <w:rsid w:val="00F36074"/>
    <w:rsid w:val="00F36234"/>
    <w:rsid w:val="00F3648B"/>
    <w:rsid w:val="00F3706F"/>
    <w:rsid w:val="00F401A4"/>
    <w:rsid w:val="00F40FAA"/>
    <w:rsid w:val="00F41B92"/>
    <w:rsid w:val="00F41D37"/>
    <w:rsid w:val="00F41DA1"/>
    <w:rsid w:val="00F41F55"/>
    <w:rsid w:val="00F4296C"/>
    <w:rsid w:val="00F44AE5"/>
    <w:rsid w:val="00F44D63"/>
    <w:rsid w:val="00F45B17"/>
    <w:rsid w:val="00F46403"/>
    <w:rsid w:val="00F47C61"/>
    <w:rsid w:val="00F50854"/>
    <w:rsid w:val="00F50DC5"/>
    <w:rsid w:val="00F52760"/>
    <w:rsid w:val="00F527E6"/>
    <w:rsid w:val="00F53484"/>
    <w:rsid w:val="00F5362C"/>
    <w:rsid w:val="00F53D58"/>
    <w:rsid w:val="00F5402B"/>
    <w:rsid w:val="00F54EC2"/>
    <w:rsid w:val="00F55234"/>
    <w:rsid w:val="00F5534D"/>
    <w:rsid w:val="00F556C4"/>
    <w:rsid w:val="00F5624F"/>
    <w:rsid w:val="00F56A56"/>
    <w:rsid w:val="00F574F6"/>
    <w:rsid w:val="00F57680"/>
    <w:rsid w:val="00F57C82"/>
    <w:rsid w:val="00F57F7A"/>
    <w:rsid w:val="00F60032"/>
    <w:rsid w:val="00F601C8"/>
    <w:rsid w:val="00F6040F"/>
    <w:rsid w:val="00F60C7A"/>
    <w:rsid w:val="00F61E40"/>
    <w:rsid w:val="00F61FB0"/>
    <w:rsid w:val="00F622C5"/>
    <w:rsid w:val="00F62BE8"/>
    <w:rsid w:val="00F63066"/>
    <w:rsid w:val="00F641BA"/>
    <w:rsid w:val="00F64230"/>
    <w:rsid w:val="00F6464C"/>
    <w:rsid w:val="00F64C0A"/>
    <w:rsid w:val="00F6522D"/>
    <w:rsid w:val="00F65756"/>
    <w:rsid w:val="00F65878"/>
    <w:rsid w:val="00F66A3C"/>
    <w:rsid w:val="00F67373"/>
    <w:rsid w:val="00F674AF"/>
    <w:rsid w:val="00F67972"/>
    <w:rsid w:val="00F67B2E"/>
    <w:rsid w:val="00F67C63"/>
    <w:rsid w:val="00F704A0"/>
    <w:rsid w:val="00F70EF0"/>
    <w:rsid w:val="00F71656"/>
    <w:rsid w:val="00F720D8"/>
    <w:rsid w:val="00F72103"/>
    <w:rsid w:val="00F7211B"/>
    <w:rsid w:val="00F730FF"/>
    <w:rsid w:val="00F73349"/>
    <w:rsid w:val="00F73433"/>
    <w:rsid w:val="00F73FBB"/>
    <w:rsid w:val="00F74123"/>
    <w:rsid w:val="00F74585"/>
    <w:rsid w:val="00F74587"/>
    <w:rsid w:val="00F74C1E"/>
    <w:rsid w:val="00F755CD"/>
    <w:rsid w:val="00F75ED7"/>
    <w:rsid w:val="00F76434"/>
    <w:rsid w:val="00F7677A"/>
    <w:rsid w:val="00F76844"/>
    <w:rsid w:val="00F7745A"/>
    <w:rsid w:val="00F80ADA"/>
    <w:rsid w:val="00F80E2D"/>
    <w:rsid w:val="00F8160C"/>
    <w:rsid w:val="00F82766"/>
    <w:rsid w:val="00F8298D"/>
    <w:rsid w:val="00F82C68"/>
    <w:rsid w:val="00F835DE"/>
    <w:rsid w:val="00F83FE9"/>
    <w:rsid w:val="00F84728"/>
    <w:rsid w:val="00F85019"/>
    <w:rsid w:val="00F850C1"/>
    <w:rsid w:val="00F8589A"/>
    <w:rsid w:val="00F86094"/>
    <w:rsid w:val="00F8651D"/>
    <w:rsid w:val="00F871AC"/>
    <w:rsid w:val="00F90D4C"/>
    <w:rsid w:val="00F91540"/>
    <w:rsid w:val="00F92B40"/>
    <w:rsid w:val="00F92C1B"/>
    <w:rsid w:val="00F92FAB"/>
    <w:rsid w:val="00F9367B"/>
    <w:rsid w:val="00F941AE"/>
    <w:rsid w:val="00F9443F"/>
    <w:rsid w:val="00F94EF4"/>
    <w:rsid w:val="00F95F02"/>
    <w:rsid w:val="00F96C76"/>
    <w:rsid w:val="00F97280"/>
    <w:rsid w:val="00FA000B"/>
    <w:rsid w:val="00FA046B"/>
    <w:rsid w:val="00FA063E"/>
    <w:rsid w:val="00FA085C"/>
    <w:rsid w:val="00FA16B4"/>
    <w:rsid w:val="00FA4104"/>
    <w:rsid w:val="00FA471C"/>
    <w:rsid w:val="00FA4CEF"/>
    <w:rsid w:val="00FA4D33"/>
    <w:rsid w:val="00FA5123"/>
    <w:rsid w:val="00FA58B7"/>
    <w:rsid w:val="00FA5C3D"/>
    <w:rsid w:val="00FA6B9A"/>
    <w:rsid w:val="00FA6F3B"/>
    <w:rsid w:val="00FA7847"/>
    <w:rsid w:val="00FA7E65"/>
    <w:rsid w:val="00FB036D"/>
    <w:rsid w:val="00FB0E3D"/>
    <w:rsid w:val="00FB15E9"/>
    <w:rsid w:val="00FB1FED"/>
    <w:rsid w:val="00FB2448"/>
    <w:rsid w:val="00FB2ADB"/>
    <w:rsid w:val="00FB3849"/>
    <w:rsid w:val="00FB46FD"/>
    <w:rsid w:val="00FB5252"/>
    <w:rsid w:val="00FB5259"/>
    <w:rsid w:val="00FB5275"/>
    <w:rsid w:val="00FB545F"/>
    <w:rsid w:val="00FB5E80"/>
    <w:rsid w:val="00FB5F34"/>
    <w:rsid w:val="00FB6878"/>
    <w:rsid w:val="00FB69CA"/>
    <w:rsid w:val="00FB6E80"/>
    <w:rsid w:val="00FB7781"/>
    <w:rsid w:val="00FB7DD1"/>
    <w:rsid w:val="00FB7DDE"/>
    <w:rsid w:val="00FC0955"/>
    <w:rsid w:val="00FC09DD"/>
    <w:rsid w:val="00FC0A66"/>
    <w:rsid w:val="00FC0BAB"/>
    <w:rsid w:val="00FC0D21"/>
    <w:rsid w:val="00FC223F"/>
    <w:rsid w:val="00FC25AA"/>
    <w:rsid w:val="00FC3407"/>
    <w:rsid w:val="00FC35DB"/>
    <w:rsid w:val="00FC3749"/>
    <w:rsid w:val="00FC3D39"/>
    <w:rsid w:val="00FC47C2"/>
    <w:rsid w:val="00FC4AEB"/>
    <w:rsid w:val="00FC4D55"/>
    <w:rsid w:val="00FC632B"/>
    <w:rsid w:val="00FC63B0"/>
    <w:rsid w:val="00FC6DB7"/>
    <w:rsid w:val="00FC7003"/>
    <w:rsid w:val="00FC7087"/>
    <w:rsid w:val="00FC74B2"/>
    <w:rsid w:val="00FC7562"/>
    <w:rsid w:val="00FC775A"/>
    <w:rsid w:val="00FD00E2"/>
    <w:rsid w:val="00FD0857"/>
    <w:rsid w:val="00FD0CC7"/>
    <w:rsid w:val="00FD1365"/>
    <w:rsid w:val="00FD3F75"/>
    <w:rsid w:val="00FD509F"/>
    <w:rsid w:val="00FD60FE"/>
    <w:rsid w:val="00FD6843"/>
    <w:rsid w:val="00FD7F94"/>
    <w:rsid w:val="00FE080F"/>
    <w:rsid w:val="00FE1AED"/>
    <w:rsid w:val="00FE1FDF"/>
    <w:rsid w:val="00FE3234"/>
    <w:rsid w:val="00FE40CE"/>
    <w:rsid w:val="00FE447D"/>
    <w:rsid w:val="00FE45B1"/>
    <w:rsid w:val="00FE481E"/>
    <w:rsid w:val="00FE4B76"/>
    <w:rsid w:val="00FE4E60"/>
    <w:rsid w:val="00FE5389"/>
    <w:rsid w:val="00FE55A6"/>
    <w:rsid w:val="00FE61A2"/>
    <w:rsid w:val="00FE691E"/>
    <w:rsid w:val="00FE6E75"/>
    <w:rsid w:val="00FE708F"/>
    <w:rsid w:val="00FE70F4"/>
    <w:rsid w:val="00FF0246"/>
    <w:rsid w:val="00FF03A1"/>
    <w:rsid w:val="00FF15A0"/>
    <w:rsid w:val="00FF2087"/>
    <w:rsid w:val="00FF2E0C"/>
    <w:rsid w:val="00FF3059"/>
    <w:rsid w:val="00FF34B7"/>
    <w:rsid w:val="00FF3C9F"/>
    <w:rsid w:val="00FF423D"/>
    <w:rsid w:val="00FF5577"/>
    <w:rsid w:val="00FF5E9D"/>
    <w:rsid w:val="00FF688A"/>
    <w:rsid w:val="00FF74E1"/>
    <w:rsid w:val="00FF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539A99C4-4E77-4C10-9478-B7D144E3E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5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659D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8659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8659D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659D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8659DB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8659DB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8659DB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8659DB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8659DB"/>
    <w:pPr>
      <w:spacing w:after="120"/>
    </w:pPr>
  </w:style>
  <w:style w:type="paragraph" w:styleId="Header">
    <w:name w:val="header"/>
    <w:basedOn w:val="Normal"/>
    <w:rsid w:val="008659D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659D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659D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659D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659DB"/>
    <w:rPr>
      <w:rFonts w:cs="Times New Roman"/>
      <w:b/>
      <w:bCs/>
    </w:rPr>
  </w:style>
  <w:style w:type="paragraph" w:styleId="ListBullet">
    <w:name w:val="List Bullet"/>
    <w:basedOn w:val="Normal"/>
    <w:rsid w:val="008659D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659DB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659D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659D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8659D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659D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659D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659DB"/>
    <w:pPr>
      <w:ind w:left="284"/>
    </w:pPr>
  </w:style>
  <w:style w:type="paragraph" w:customStyle="1" w:styleId="AAFrameAddress">
    <w:name w:val="AA Frame Address"/>
    <w:basedOn w:val="Heading1"/>
    <w:rsid w:val="008659D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659D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659D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659D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659D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659D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659DB"/>
    <w:pPr>
      <w:ind w:left="851" w:hanging="284"/>
    </w:pPr>
  </w:style>
  <w:style w:type="paragraph" w:styleId="Index4">
    <w:name w:val="index 4"/>
    <w:basedOn w:val="Normal"/>
    <w:next w:val="Normal"/>
    <w:semiHidden/>
    <w:rsid w:val="008659DB"/>
    <w:pPr>
      <w:ind w:left="1135" w:hanging="284"/>
    </w:pPr>
  </w:style>
  <w:style w:type="paragraph" w:styleId="Index6">
    <w:name w:val="index 6"/>
    <w:basedOn w:val="Normal"/>
    <w:next w:val="Normal"/>
    <w:semiHidden/>
    <w:rsid w:val="008659DB"/>
    <w:pPr>
      <w:ind w:left="1702" w:hanging="284"/>
    </w:pPr>
  </w:style>
  <w:style w:type="paragraph" w:styleId="Index5">
    <w:name w:val="index 5"/>
    <w:basedOn w:val="Normal"/>
    <w:next w:val="Normal"/>
    <w:semiHidden/>
    <w:rsid w:val="008659DB"/>
    <w:pPr>
      <w:ind w:left="1418" w:hanging="284"/>
    </w:pPr>
  </w:style>
  <w:style w:type="paragraph" w:styleId="Index7">
    <w:name w:val="index 7"/>
    <w:basedOn w:val="Normal"/>
    <w:next w:val="Normal"/>
    <w:semiHidden/>
    <w:rsid w:val="008659DB"/>
    <w:pPr>
      <w:ind w:left="1985" w:hanging="284"/>
    </w:pPr>
  </w:style>
  <w:style w:type="paragraph" w:styleId="Index8">
    <w:name w:val="index 8"/>
    <w:basedOn w:val="Normal"/>
    <w:next w:val="Normal"/>
    <w:semiHidden/>
    <w:rsid w:val="008659DB"/>
    <w:pPr>
      <w:ind w:left="2269" w:hanging="284"/>
    </w:pPr>
  </w:style>
  <w:style w:type="paragraph" w:styleId="Index9">
    <w:name w:val="index 9"/>
    <w:basedOn w:val="Normal"/>
    <w:next w:val="Normal"/>
    <w:semiHidden/>
    <w:rsid w:val="008659DB"/>
    <w:pPr>
      <w:ind w:left="2552" w:hanging="284"/>
    </w:pPr>
  </w:style>
  <w:style w:type="paragraph" w:styleId="TOC2">
    <w:name w:val="toc 2"/>
    <w:basedOn w:val="Normal"/>
    <w:next w:val="Normal"/>
    <w:semiHidden/>
    <w:rsid w:val="008659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659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659DB"/>
    <w:pPr>
      <w:ind w:left="851"/>
    </w:pPr>
  </w:style>
  <w:style w:type="paragraph" w:styleId="TOC5">
    <w:name w:val="toc 5"/>
    <w:basedOn w:val="Normal"/>
    <w:next w:val="Normal"/>
    <w:semiHidden/>
    <w:rsid w:val="008659DB"/>
    <w:pPr>
      <w:ind w:left="1134"/>
    </w:pPr>
  </w:style>
  <w:style w:type="paragraph" w:styleId="TOC6">
    <w:name w:val="toc 6"/>
    <w:basedOn w:val="Normal"/>
    <w:next w:val="Normal"/>
    <w:semiHidden/>
    <w:rsid w:val="008659DB"/>
    <w:pPr>
      <w:ind w:left="1418"/>
    </w:pPr>
  </w:style>
  <w:style w:type="paragraph" w:styleId="TOC7">
    <w:name w:val="toc 7"/>
    <w:basedOn w:val="Normal"/>
    <w:next w:val="Normal"/>
    <w:semiHidden/>
    <w:rsid w:val="008659DB"/>
    <w:pPr>
      <w:ind w:left="1701"/>
    </w:pPr>
  </w:style>
  <w:style w:type="paragraph" w:styleId="TOC8">
    <w:name w:val="toc 8"/>
    <w:basedOn w:val="Normal"/>
    <w:next w:val="Normal"/>
    <w:semiHidden/>
    <w:rsid w:val="008659DB"/>
    <w:pPr>
      <w:ind w:left="1985"/>
    </w:pPr>
  </w:style>
  <w:style w:type="paragraph" w:styleId="TOC9">
    <w:name w:val="toc 9"/>
    <w:basedOn w:val="Normal"/>
    <w:next w:val="Normal"/>
    <w:semiHidden/>
    <w:rsid w:val="008659DB"/>
    <w:pPr>
      <w:ind w:left="2268"/>
    </w:pPr>
  </w:style>
  <w:style w:type="paragraph" w:styleId="TableofFigures">
    <w:name w:val="table of figures"/>
    <w:basedOn w:val="Normal"/>
    <w:next w:val="Normal"/>
    <w:semiHidden/>
    <w:rsid w:val="008659DB"/>
    <w:pPr>
      <w:ind w:left="567" w:hanging="567"/>
    </w:pPr>
  </w:style>
  <w:style w:type="paragraph" w:styleId="ListBullet5">
    <w:name w:val="List Bullet 5"/>
    <w:basedOn w:val="Normal"/>
    <w:rsid w:val="008659D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8659DB"/>
    <w:pPr>
      <w:ind w:firstLine="284"/>
    </w:pPr>
  </w:style>
  <w:style w:type="paragraph" w:styleId="BodyTextIndent">
    <w:name w:val="Body Text Indent"/>
    <w:aliases w:val="i"/>
    <w:basedOn w:val="Normal"/>
    <w:rsid w:val="008659DB"/>
    <w:pPr>
      <w:spacing w:after="120"/>
      <w:ind w:left="283"/>
    </w:pPr>
  </w:style>
  <w:style w:type="paragraph" w:styleId="BodyTextFirstIndent2">
    <w:name w:val="Body Text First Indent 2"/>
    <w:basedOn w:val="BodyTextIndent"/>
    <w:rsid w:val="008659DB"/>
    <w:pPr>
      <w:ind w:left="284" w:firstLine="284"/>
    </w:pPr>
  </w:style>
  <w:style w:type="character" w:styleId="Strong">
    <w:name w:val="Strong"/>
    <w:qFormat/>
    <w:rsid w:val="008659D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659D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659D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659D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659D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659D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659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659D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659D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659DB"/>
    <w:pPr>
      <w:framePr w:h="1054" w:wrap="around" w:y="5920"/>
    </w:pPr>
  </w:style>
  <w:style w:type="paragraph" w:customStyle="1" w:styleId="ReportHeading3">
    <w:name w:val="ReportHeading3"/>
    <w:basedOn w:val="ReportHeading2"/>
    <w:rsid w:val="008659DB"/>
    <w:pPr>
      <w:framePr w:h="443" w:wrap="around" w:y="8223"/>
    </w:pPr>
  </w:style>
  <w:style w:type="paragraph" w:customStyle="1" w:styleId="a">
    <w:name w:val="¢éÍ¤ÇÒÁ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659D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659D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659D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659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659D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659D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8659DB"/>
  </w:style>
  <w:style w:type="paragraph" w:customStyle="1" w:styleId="ASSETS">
    <w:name w:val="ASSETS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8659D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8659DB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9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8659DB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8659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659DB"/>
    <w:pPr>
      <w:spacing w:after="0"/>
    </w:pPr>
  </w:style>
  <w:style w:type="paragraph" w:customStyle="1" w:styleId="acctdividends">
    <w:name w:val="acct dividends"/>
    <w:aliases w:val="ad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659DB"/>
    <w:pPr>
      <w:spacing w:after="0"/>
    </w:pPr>
  </w:style>
  <w:style w:type="paragraph" w:customStyle="1" w:styleId="acctindent">
    <w:name w:val="acct indent"/>
    <w:aliases w:val="ai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659D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659DB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659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659D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659D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659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659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659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659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659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659DB"/>
    <w:pPr>
      <w:spacing w:after="0"/>
    </w:pPr>
  </w:style>
  <w:style w:type="paragraph" w:customStyle="1" w:styleId="List1a">
    <w:name w:val="List 1a"/>
    <w:aliases w:val="1a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8659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8659D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659DB"/>
  </w:style>
  <w:style w:type="paragraph" w:customStyle="1" w:styleId="zreportaddinfo">
    <w:name w:val="zreport addinfo"/>
    <w:basedOn w:val="Normal"/>
    <w:rsid w:val="008659D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659D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659D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659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659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659D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659DB"/>
    <w:rPr>
      <w:b/>
      <w:bCs/>
    </w:rPr>
  </w:style>
  <w:style w:type="paragraph" w:customStyle="1" w:styleId="nineptbodytext">
    <w:name w:val="nine pt body text"/>
    <w:aliases w:val="9bt"/>
    <w:basedOn w:val="nineptnormal"/>
    <w:rsid w:val="008659DB"/>
    <w:pPr>
      <w:spacing w:after="220"/>
    </w:pPr>
  </w:style>
  <w:style w:type="paragraph" w:customStyle="1" w:styleId="nineptnormal">
    <w:name w:val="nine pt normal"/>
    <w:aliases w:val="9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659DB"/>
    <w:pPr>
      <w:jc w:val="center"/>
    </w:pPr>
  </w:style>
  <w:style w:type="paragraph" w:customStyle="1" w:styleId="heading">
    <w:name w:val="heading"/>
    <w:aliases w:val="h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659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659DB"/>
  </w:style>
  <w:style w:type="paragraph" w:customStyle="1" w:styleId="nineptheadingcentredbold">
    <w:name w:val="nine pt heading centred bold"/>
    <w:aliases w:val="9hcb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659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659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659DB"/>
    <w:rPr>
      <w:b/>
    </w:rPr>
  </w:style>
  <w:style w:type="paragraph" w:customStyle="1" w:styleId="nineptcolumntab1">
    <w:name w:val="nine pt column tab1"/>
    <w:aliases w:val="a91"/>
    <w:basedOn w:val="nineptnormal"/>
    <w:rsid w:val="008659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659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659DB"/>
    <w:pPr>
      <w:jc w:val="center"/>
    </w:pPr>
  </w:style>
  <w:style w:type="paragraph" w:customStyle="1" w:styleId="Normalheading">
    <w:name w:val="Normal heading"/>
    <w:aliases w:val="nh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659D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659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659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659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659D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659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659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659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659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659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659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659D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659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659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659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659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659D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659D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659DB"/>
    <w:pPr>
      <w:spacing w:after="0"/>
    </w:pPr>
  </w:style>
  <w:style w:type="paragraph" w:customStyle="1" w:styleId="smallreturn">
    <w:name w:val="small return"/>
    <w:aliases w:val="sr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659DB"/>
    <w:pPr>
      <w:spacing w:after="0"/>
    </w:pPr>
  </w:style>
  <w:style w:type="paragraph" w:customStyle="1" w:styleId="headingbolditalic">
    <w:name w:val="heading bold italic"/>
    <w:aliases w:val="hbi"/>
    <w:basedOn w:val="heading"/>
    <w:rsid w:val="008659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659D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659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659DB"/>
    <w:pPr>
      <w:spacing w:after="0"/>
    </w:pPr>
  </w:style>
  <w:style w:type="paragraph" w:customStyle="1" w:styleId="blockbullet">
    <w:name w:val="block bullet"/>
    <w:aliases w:val="bb"/>
    <w:basedOn w:val="block"/>
    <w:rsid w:val="008659DB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659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659DB"/>
    <w:pPr>
      <w:spacing w:after="0"/>
    </w:pPr>
  </w:style>
  <w:style w:type="paragraph" w:customStyle="1" w:styleId="eightptnormal">
    <w:name w:val="eight pt normal"/>
    <w:aliases w:val="8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659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659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659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659DB"/>
    <w:rPr>
      <w:b/>
      <w:bCs/>
    </w:rPr>
  </w:style>
  <w:style w:type="paragraph" w:customStyle="1" w:styleId="eightptbodytext">
    <w:name w:val="eight pt body text"/>
    <w:aliases w:val="8bt"/>
    <w:basedOn w:val="eightptnormal"/>
    <w:rsid w:val="008659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659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659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659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659DB"/>
    <w:pPr>
      <w:spacing w:after="0"/>
    </w:pPr>
  </w:style>
  <w:style w:type="paragraph" w:customStyle="1" w:styleId="eightptblock">
    <w:name w:val="eight pt block"/>
    <w:aliases w:val="8b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659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659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659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659DB"/>
    <w:pPr>
      <w:spacing w:after="0"/>
    </w:pPr>
  </w:style>
  <w:style w:type="paragraph" w:customStyle="1" w:styleId="blockindent">
    <w:name w:val="block indent"/>
    <w:aliases w:val="bi"/>
    <w:basedOn w:val="block"/>
    <w:rsid w:val="008659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659DB"/>
    <w:pPr>
      <w:jc w:val="center"/>
    </w:pPr>
  </w:style>
  <w:style w:type="paragraph" w:customStyle="1" w:styleId="nineptcol">
    <w:name w:val="nine pt %col"/>
    <w:aliases w:val="9%"/>
    <w:basedOn w:val="nineptnormal"/>
    <w:rsid w:val="008659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659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659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659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8659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659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659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659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659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659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659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659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659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659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659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659DB"/>
    <w:pPr>
      <w:spacing w:after="80"/>
    </w:pPr>
  </w:style>
  <w:style w:type="paragraph" w:customStyle="1" w:styleId="nineptratecol">
    <w:name w:val="nine pt rate col"/>
    <w:aliases w:val="a9r"/>
    <w:basedOn w:val="nineptnormal"/>
    <w:rsid w:val="008659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659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659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659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659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659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659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659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659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659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659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659DB"/>
    <w:pPr>
      <w:ind w:left="907" w:hanging="340"/>
    </w:pPr>
  </w:style>
  <w:style w:type="paragraph" w:customStyle="1" w:styleId="List3i">
    <w:name w:val="List 3i"/>
    <w:aliases w:val="3i"/>
    <w:basedOn w:val="List2i"/>
    <w:rsid w:val="008659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659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659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659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659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659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659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659DB"/>
    <w:pPr>
      <w:spacing w:after="80"/>
    </w:pPr>
  </w:style>
  <w:style w:type="paragraph" w:customStyle="1" w:styleId="blockbullet2">
    <w:name w:val="block bullet 2"/>
    <w:aliases w:val="bb2"/>
    <w:basedOn w:val="BodyText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659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659D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8659DB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8659DB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659DB"/>
    <w:pPr>
      <w:ind w:left="1134"/>
    </w:pPr>
  </w:style>
  <w:style w:type="character" w:customStyle="1" w:styleId="AccPolicyalternativeChar">
    <w:name w:val="Acc Policy alternative Char"/>
    <w:basedOn w:val="AccPolicysubheadChar"/>
    <w:rsid w:val="008659DB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659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659D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659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8659D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8659DB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paragraph" w:customStyle="1" w:styleId="NormalAngsanaNew">
    <w:name w:val="Normal + Angsana New"/>
    <w:aliases w:val="15 pt"/>
    <w:basedOn w:val="a1"/>
    <w:rsid w:val="00CA785D"/>
    <w:rPr>
      <w:rFonts w:ascii="Angsana New" w:hAnsi="Angsana New"/>
      <w:sz w:val="30"/>
      <w:szCs w:val="30"/>
    </w:rPr>
  </w:style>
  <w:style w:type="character" w:customStyle="1" w:styleId="Heading5Char">
    <w:name w:val="Heading 5 Char"/>
    <w:link w:val="Heading5"/>
    <w:rsid w:val="00CA785D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5D54D5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2"/>
    <w:link w:val="BodyText"/>
    <w:rsid w:val="00A5374A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3FB478-D3BF-4EBD-AAD1-E9D0A983F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24</Pages>
  <Words>4901</Words>
  <Characters>20773</Characters>
  <Application>Microsoft Office Word</Application>
  <DocSecurity>0</DocSecurity>
  <Lines>173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25623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Kanisorn, Ratanabunterng</dc:creator>
  <cp:keywords/>
  <dc:description/>
  <cp:lastModifiedBy>Somjai, Nigonyanont</cp:lastModifiedBy>
  <cp:revision>3</cp:revision>
  <cp:lastPrinted>2018-05-08T06:31:00Z</cp:lastPrinted>
  <dcterms:created xsi:type="dcterms:W3CDTF">2018-05-09T09:55:00Z</dcterms:created>
  <dcterms:modified xsi:type="dcterms:W3CDTF">2018-05-09T09:57:00Z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