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0F25A518" w:rsidR="00D15EA5" w:rsidRDefault="00D15EA5" w:rsidP="00D15EA5">
      <w:pPr>
        <w:pStyle w:val="BodyText"/>
        <w:rPr>
          <w:rFonts w:cstheme="minorBidi"/>
          <w:lang w:bidi="th-TH"/>
        </w:rPr>
      </w:pPr>
    </w:p>
    <w:p w14:paraId="323B5360" w14:textId="77777777" w:rsidR="007E757D" w:rsidRPr="00D15EA5" w:rsidRDefault="007E757D" w:rsidP="00D15EA5">
      <w:pPr>
        <w:pStyle w:val="BodyText"/>
        <w:rPr>
          <w:rFonts w:cstheme="minorBidi"/>
          <w:cs/>
          <w:lang w:bidi="th-TH"/>
        </w:rPr>
      </w:pPr>
    </w:p>
    <w:p w14:paraId="79735172" w14:textId="7A728831" w:rsidR="00AD3B26" w:rsidRPr="00D65332" w:rsidRDefault="00AD3B26" w:rsidP="00AD3B26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EE44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9D771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และผู้ถือหุ้น</w:t>
      </w:r>
      <w:r w:rsidR="008541C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142624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3C5E3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3C5E38" w:rsidRPr="003C5E3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สหไทย</w:t>
      </w:r>
      <w:r w:rsidR="003C5E38" w:rsidRPr="003C5E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C5E38" w:rsidRPr="003C5E3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เทอร์มินอล</w:t>
      </w:r>
      <w:r w:rsidR="003C5E38" w:rsidRPr="003C5E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C5E38" w:rsidRPr="003C5E3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3C5E38" w:rsidRPr="003C5E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3C5E38" w:rsidRPr="003C5E3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3C5E38" w:rsidRPr="003C5E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831A875" w14:textId="6A8A23DD" w:rsidR="00CD4D4E" w:rsidRPr="00D154A6" w:rsidRDefault="00142624" w:rsidP="00AD3B26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 w:rsidR="00EF190C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EF190C">
        <w:rPr>
          <w:rFonts w:ascii="Browallia New" w:hAnsi="Browallia New" w:cs="Browallia New"/>
          <w:sz w:val="28"/>
          <w:szCs w:val="28"/>
          <w:lang w:val="en-US" w:bidi="th-TH"/>
        </w:rPr>
        <w:t>61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</w:t>
      </w:r>
      <w:r w:rsidRPr="001426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EF190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</w:t>
      </w:r>
      <w:r w:rsidRPr="00D154A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Pr="00D154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F190C" w:rsidRPr="00D154A6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D154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154A6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D154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154A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D154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154A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ประกอบงบการเงินระหว่างกาลแบบย่อของบริษัท</w:t>
      </w:r>
      <w:r w:rsidR="003C5E38"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สหไทย</w:t>
      </w:r>
      <w:r w:rsidR="003C5E38" w:rsidRPr="003C5E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C5E38"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เทอร์มินอล</w:t>
      </w:r>
      <w:r w:rsidR="003C5E38" w:rsidRPr="003C5E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C5E38"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3C5E38" w:rsidRPr="003C5E3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3C5E38"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3C5E38" w:rsidRPr="003C5E3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3C5E38"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Pr="003C5E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3C5E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F190C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="004D614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E30C5"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สหไทย</w:t>
      </w:r>
      <w:r w:rsidR="009E30C5" w:rsidRPr="003C5E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30C5"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เทอร์มินอล</w:t>
      </w:r>
      <w:r w:rsidR="009E30C5" w:rsidRPr="003C5E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30C5"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9E30C5" w:rsidRPr="003C5E3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9E30C5"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9E30C5" w:rsidRPr="003C5E3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E13654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EF190C">
        <w:rPr>
          <w:rFonts w:ascii="Browallia New" w:hAnsi="Browallia New" w:cs="Browallia New" w:hint="cs"/>
          <w:sz w:val="28"/>
          <w:szCs w:val="28"/>
          <w:cs/>
          <w:lang w:bidi="th-TH"/>
        </w:rPr>
        <w:t>ริ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EE44DA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7E757D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77777777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3C38D74C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6BA84484" w14:textId="053F7F53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70044FEB" w14:textId="707AD01F" w:rsidR="003C236E" w:rsidRDefault="003C236E" w:rsidP="00CD4D4E">
      <w:pPr>
        <w:jc w:val="thaiDistribute"/>
        <w:rPr>
          <w:rFonts w:ascii="Browallia New" w:hAnsi="Browallia New" w:cs="Browallia New"/>
        </w:rPr>
      </w:pPr>
    </w:p>
    <w:p w14:paraId="328F28E1" w14:textId="391FFDB4" w:rsidR="003C236E" w:rsidRDefault="003C236E" w:rsidP="00CD4D4E">
      <w:pPr>
        <w:jc w:val="thaiDistribute"/>
        <w:rPr>
          <w:rFonts w:ascii="Browallia New" w:hAnsi="Browallia New" w:cs="Browallia New"/>
        </w:rPr>
      </w:pPr>
    </w:p>
    <w:p w14:paraId="1B54C48D" w14:textId="77777777" w:rsidR="003C236E" w:rsidRDefault="003C236E" w:rsidP="00CD4D4E">
      <w:pPr>
        <w:jc w:val="thaiDistribute"/>
        <w:rPr>
          <w:rFonts w:ascii="Browallia New" w:hAnsi="Browallia New" w:cs="Browallia New"/>
        </w:rPr>
      </w:pPr>
    </w:p>
    <w:p w14:paraId="315967DA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7E757D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A3A1B24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09FFA688" w14:textId="77777777" w:rsidR="003C08B4" w:rsidRPr="007C635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2FA456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E923F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1EC6733" w14:textId="77777777" w:rsidR="009E30C5" w:rsidRPr="00B32658" w:rsidRDefault="009E30C5" w:rsidP="009E30C5">
      <w:pPr>
        <w:spacing w:before="240"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326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</w:t>
      </w:r>
      <w:r w:rsidRPr="00B3265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นรินทร์ </w:t>
      </w:r>
      <w:r w:rsidRPr="00B3265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3265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753FFA99" w14:textId="77777777" w:rsidR="009E30C5" w:rsidRPr="00B32658" w:rsidRDefault="009E30C5" w:rsidP="009E30C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27DAF14" w14:textId="77777777" w:rsidR="009E30C5" w:rsidRPr="00B32658" w:rsidRDefault="009E30C5" w:rsidP="009E30C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32658">
        <w:rPr>
          <w:rFonts w:ascii="Browallia New" w:hAnsi="Browallia New" w:cs="Browallia New"/>
          <w:sz w:val="28"/>
          <w:szCs w:val="28"/>
        </w:rPr>
        <w:t>8593</w:t>
      </w:r>
    </w:p>
    <w:p w14:paraId="1AB25089" w14:textId="77777777" w:rsidR="009E30C5" w:rsidRPr="00B32658" w:rsidRDefault="009E30C5" w:rsidP="009E30C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5C84913" w14:textId="77777777" w:rsidR="009E30C5" w:rsidRDefault="009E30C5" w:rsidP="009E30C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4727D5F3" w14:textId="77777777" w:rsidR="009E30C5" w:rsidRDefault="009E30C5" w:rsidP="009E30C5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3427C6FB" w:rsidR="00CD4D4E" w:rsidRPr="009E30C5" w:rsidRDefault="009E30C5" w:rsidP="009E30C5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9E30C5">
        <w:rPr>
          <w:rFonts w:ascii="Browallia New" w:hAnsi="Browallia New" w:cs="Browallia New"/>
          <w:sz w:val="28"/>
          <w:szCs w:val="28"/>
          <w:lang w:bidi="th-TH"/>
        </w:rPr>
        <w:t xml:space="preserve">10 </w:t>
      </w:r>
      <w:r w:rsidRPr="009E30C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พฤษภาคม </w:t>
      </w:r>
      <w:r w:rsidRPr="009E30C5">
        <w:rPr>
          <w:rFonts w:ascii="Browallia New" w:hAnsi="Browallia New" w:cs="Browallia New"/>
          <w:sz w:val="28"/>
          <w:szCs w:val="28"/>
          <w:lang w:bidi="th-TH"/>
        </w:rPr>
        <w:t>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3D1C5" w14:textId="77777777" w:rsidR="00DB59E6" w:rsidRDefault="00DB59E6">
      <w:r>
        <w:separator/>
      </w:r>
    </w:p>
  </w:endnote>
  <w:endnote w:type="continuationSeparator" w:id="0">
    <w:p w14:paraId="6A2BEB8B" w14:textId="77777777" w:rsidR="00DB59E6" w:rsidRDefault="00DB5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8D695" w14:textId="77777777" w:rsidR="00DB59E6" w:rsidRDefault="00DB59E6">
      <w:bookmarkStart w:id="0" w:name="_Hlk482348182"/>
      <w:bookmarkEnd w:id="0"/>
      <w:r>
        <w:separator/>
      </w:r>
    </w:p>
  </w:footnote>
  <w:footnote w:type="continuationSeparator" w:id="0">
    <w:p w14:paraId="71088740" w14:textId="77777777" w:rsidR="00DB59E6" w:rsidRDefault="00DB5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00A3CD2F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501C0F4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5753B7C8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2414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36E"/>
    <w:rsid w:val="003C27EF"/>
    <w:rsid w:val="003C32E9"/>
    <w:rsid w:val="003C3898"/>
    <w:rsid w:val="003C5E38"/>
    <w:rsid w:val="003D2605"/>
    <w:rsid w:val="003D509F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1DC4"/>
    <w:rsid w:val="005070FA"/>
    <w:rsid w:val="0052186A"/>
    <w:rsid w:val="005321DA"/>
    <w:rsid w:val="005405B9"/>
    <w:rsid w:val="00547541"/>
    <w:rsid w:val="00551365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65A1"/>
    <w:rsid w:val="00636AA2"/>
    <w:rsid w:val="00653B85"/>
    <w:rsid w:val="00666764"/>
    <w:rsid w:val="0066694B"/>
    <w:rsid w:val="00667DB6"/>
    <w:rsid w:val="006771E8"/>
    <w:rsid w:val="00677C01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E757D"/>
    <w:rsid w:val="008033D0"/>
    <w:rsid w:val="00803FB6"/>
    <w:rsid w:val="008059EF"/>
    <w:rsid w:val="00806118"/>
    <w:rsid w:val="00810BA3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541C2"/>
    <w:rsid w:val="008719C2"/>
    <w:rsid w:val="00884701"/>
    <w:rsid w:val="00884FF7"/>
    <w:rsid w:val="00894ACE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D7719"/>
    <w:rsid w:val="009E278C"/>
    <w:rsid w:val="009E30C5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173BF"/>
    <w:rsid w:val="00C21E3B"/>
    <w:rsid w:val="00C35B1A"/>
    <w:rsid w:val="00C41C7D"/>
    <w:rsid w:val="00C63023"/>
    <w:rsid w:val="00C63743"/>
    <w:rsid w:val="00C67B52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EA0"/>
    <w:rsid w:val="00D078C4"/>
    <w:rsid w:val="00D154A6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9E6"/>
    <w:rsid w:val="00DB5F40"/>
    <w:rsid w:val="00DD1E47"/>
    <w:rsid w:val="00DD61A9"/>
    <w:rsid w:val="00DD6EF1"/>
    <w:rsid w:val="00DE4958"/>
    <w:rsid w:val="00E00A55"/>
    <w:rsid w:val="00E02ED1"/>
    <w:rsid w:val="00E04361"/>
    <w:rsid w:val="00E064FD"/>
    <w:rsid w:val="00E1053A"/>
    <w:rsid w:val="00E13654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EE44DA"/>
    <w:rsid w:val="00EE59BD"/>
    <w:rsid w:val="00EF190C"/>
    <w:rsid w:val="00F01358"/>
    <w:rsid w:val="00F246A1"/>
    <w:rsid w:val="00F37917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4" ma:contentTypeDescription="Create a new document." ma:contentTypeScope="" ma:versionID="bb4dd202092f949043ea18f835891512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6f0ad2d0a73018c39eabb805f7293e7f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F15096-2DB3-4FA2-8BC2-A27CAC3CF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7B7B3D-C809-418B-9297-1F2DE4557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</cp:revision>
  <cp:lastPrinted>2018-05-08T15:10:00Z</cp:lastPrinted>
  <dcterms:created xsi:type="dcterms:W3CDTF">2018-05-10T07:26:00Z</dcterms:created>
  <dcterms:modified xsi:type="dcterms:W3CDTF">2018-05-10T07:26:00Z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</Properties>
</file>