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79735172" w14:textId="011F81FE" w:rsidR="00AD3B26" w:rsidRPr="00DA36C6" w:rsidRDefault="00AD3B26" w:rsidP="00AD3B26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E44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5934B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8541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142624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A36C6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 เอนเนอร์ยี่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42624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42624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DA36C6" w:rsidRDefault="00AD3B26" w:rsidP="00AD3B2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831A875" w14:textId="05B41F6C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/>
          <w:sz w:val="28"/>
          <w:szCs w:val="28"/>
          <w:lang w:bidi="th-TH"/>
        </w:rPr>
        <w:t>3</w:t>
      </w:r>
      <w:r w:rsidR="00EF190C" w:rsidRPr="00DA36C6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</w:t>
      </w:r>
      <w:r w:rsidRPr="00DA36C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Pr="00DA36C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ประกอบงบการเงินระหว่างกาลแบบย่อของบริษัท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A36C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คิวทีซี </w:t>
      </w:r>
      <w:r w:rsidR="00976F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="00DA36C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เอนเนอร</w:t>
      </w:r>
      <w:r w:rsidR="00976F40">
        <w:rPr>
          <w:rFonts w:ascii="Browallia New" w:hAnsi="Browallia New" w:cs="Browallia New" w:hint="cs"/>
          <w:sz w:val="28"/>
          <w:szCs w:val="28"/>
          <w:cs/>
          <w:lang w:bidi="th-TH"/>
        </w:rPr>
        <w:t>์</w:t>
      </w:r>
      <w:r w:rsidR="00DA36C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ยี่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 w:rsidRPr="00DA36C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A36C6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 เอนเนอร์ยี่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13654" w:rsidRPr="00DA36C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</w:t>
      </w:r>
      <w:bookmarkStart w:id="1" w:name="_GoBack"/>
      <w:bookmarkEnd w:id="1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7777777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315967DA" w14:textId="3D075474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5D3FB351" w14:textId="0C4FDA55" w:rsidR="003C7BBA" w:rsidRDefault="003C7BBA" w:rsidP="00CD4D4E">
      <w:pPr>
        <w:jc w:val="thaiDistribute"/>
        <w:rPr>
          <w:rFonts w:ascii="Browallia New" w:hAnsi="Browallia New" w:cs="Browallia New"/>
        </w:rPr>
      </w:pPr>
    </w:p>
    <w:p w14:paraId="6E77B90E" w14:textId="0203478C" w:rsidR="003C7BBA" w:rsidRDefault="003C7BBA" w:rsidP="00CD4D4E">
      <w:pPr>
        <w:jc w:val="thaiDistribute"/>
        <w:rPr>
          <w:rFonts w:ascii="Browallia New" w:hAnsi="Browallia New" w:cs="Browallia New"/>
        </w:rPr>
      </w:pPr>
    </w:p>
    <w:p w14:paraId="52DC8A45" w14:textId="77777777" w:rsidR="003C7BBA" w:rsidRDefault="003C7BB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Pr="008B359A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8426D62" w14:textId="77777777" w:rsidR="00DA36C6" w:rsidRDefault="00DA36C6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E0FD2DC" w14:textId="2CD7A78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7A8BCE99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A36C6">
        <w:rPr>
          <w:rFonts w:ascii="Browallia New" w:hAnsi="Browallia New" w:cs="Browallia New"/>
          <w:sz w:val="28"/>
          <w:szCs w:val="28"/>
        </w:rPr>
        <w:t>8593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3884B5DC" w:rsidR="00CD4D4E" w:rsidRPr="00DA36C6" w:rsidRDefault="00DA36C6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DA36C6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DA36C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</w:t>
      </w:r>
      <w:r w:rsidRPr="00DA36C6">
        <w:rPr>
          <w:rFonts w:ascii="Browallia New" w:hAnsi="Browallia New" w:cs="Browallia New"/>
          <w:sz w:val="28"/>
          <w:szCs w:val="28"/>
          <w:lang w:val="en-US" w:bidi="th-TH"/>
        </w:rPr>
        <w:t xml:space="preserve"> 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0C90C651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534A9" w14:textId="77777777" w:rsidR="006D603D" w:rsidRDefault="006D603D">
      <w:r>
        <w:separator/>
      </w:r>
    </w:p>
  </w:endnote>
  <w:endnote w:type="continuationSeparator" w:id="0">
    <w:p w14:paraId="04B1568A" w14:textId="77777777" w:rsidR="006D603D" w:rsidRDefault="006D6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2439" w14:textId="77777777" w:rsidR="006D603D" w:rsidRDefault="006D603D">
      <w:bookmarkStart w:id="0" w:name="_Hlk482348182"/>
      <w:bookmarkEnd w:id="0"/>
      <w:r>
        <w:separator/>
      </w:r>
    </w:p>
  </w:footnote>
  <w:footnote w:type="continuationSeparator" w:id="0">
    <w:p w14:paraId="60622437" w14:textId="77777777" w:rsidR="006D603D" w:rsidRDefault="006D6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065F8483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BDF4551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2021C883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A42FE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C4CE6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7BBA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0E10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91F0D"/>
    <w:rsid w:val="005934BA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53B85"/>
    <w:rsid w:val="00666764"/>
    <w:rsid w:val="0066694B"/>
    <w:rsid w:val="00667DB6"/>
    <w:rsid w:val="006771E8"/>
    <w:rsid w:val="00677C01"/>
    <w:rsid w:val="00683CC7"/>
    <w:rsid w:val="00692CA5"/>
    <w:rsid w:val="006932D7"/>
    <w:rsid w:val="00696C42"/>
    <w:rsid w:val="006A3B2F"/>
    <w:rsid w:val="006B06A2"/>
    <w:rsid w:val="006C3486"/>
    <w:rsid w:val="006C3D37"/>
    <w:rsid w:val="006C4C20"/>
    <w:rsid w:val="006C6376"/>
    <w:rsid w:val="006D603D"/>
    <w:rsid w:val="006D6FF5"/>
    <w:rsid w:val="006F1B19"/>
    <w:rsid w:val="006F29ED"/>
    <w:rsid w:val="006F4F77"/>
    <w:rsid w:val="006F53EE"/>
    <w:rsid w:val="0070147C"/>
    <w:rsid w:val="00701B9B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541C2"/>
    <w:rsid w:val="008719C2"/>
    <w:rsid w:val="00884701"/>
    <w:rsid w:val="00884FF7"/>
    <w:rsid w:val="00894ACE"/>
    <w:rsid w:val="008B19D9"/>
    <w:rsid w:val="008B1FD3"/>
    <w:rsid w:val="008B204B"/>
    <w:rsid w:val="008B359A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6F40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C6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3654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246A1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4" ma:contentTypeDescription="Create a new document." ma:contentTypeScope="" ma:versionID="bc67323e77dfaa01e51587456ebb83c3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d52e191fc2cf14d5249ee22b86f1e93f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F129F2-C0C8-47FA-B230-46F974DAB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C354B0-FEBC-48A0-8AEE-6B9266176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Prewpan Neamnam</cp:lastModifiedBy>
  <cp:revision>7</cp:revision>
  <cp:lastPrinted>2017-11-14T11:56:00Z</cp:lastPrinted>
  <dcterms:created xsi:type="dcterms:W3CDTF">2018-05-04T09:53:00Z</dcterms:created>
  <dcterms:modified xsi:type="dcterms:W3CDTF">2018-05-10T11:45:00Z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