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7555" w:rsidRPr="004C29F0" w:rsidRDefault="00027555" w:rsidP="0059060C">
      <w:pPr>
        <w:ind w:left="605" w:hanging="605"/>
        <w:rPr>
          <w:rFonts w:ascii="Angsana New" w:hAnsi="Angsana New" w:cs="Angsana New"/>
          <w:b/>
          <w:bCs/>
          <w:sz w:val="32"/>
          <w:szCs w:val="32"/>
        </w:rPr>
      </w:pPr>
      <w:r w:rsidRPr="004C29F0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บริษัทหลักทรัพย์ </w:t>
      </w:r>
      <w:r w:rsidR="00B240DB" w:rsidRPr="004C29F0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โนมูระ </w:t>
      </w:r>
      <w:r w:rsidRPr="004C29F0">
        <w:rPr>
          <w:rFonts w:ascii="Angsana New" w:hAnsi="Angsana New" w:cs="Angsana New"/>
          <w:b/>
          <w:bCs/>
          <w:sz w:val="32"/>
          <w:szCs w:val="32"/>
          <w:cs/>
        </w:rPr>
        <w:t xml:space="preserve">พัฒนสิน จำกัด </w:t>
      </w:r>
      <w:r w:rsidRPr="004C29F0">
        <w:rPr>
          <w:rFonts w:ascii="Angsana New" w:hAnsi="Angsana New" w:cs="Angsana New"/>
          <w:b/>
          <w:bCs/>
          <w:sz w:val="32"/>
          <w:szCs w:val="32"/>
        </w:rPr>
        <w:t>(</w:t>
      </w:r>
      <w:r w:rsidRPr="004C29F0">
        <w:rPr>
          <w:rFonts w:ascii="Angsana New" w:hAnsi="Angsana New" w:cs="Angsana New"/>
          <w:b/>
          <w:bCs/>
          <w:sz w:val="32"/>
          <w:szCs w:val="32"/>
          <w:cs/>
        </w:rPr>
        <w:t>มหาชน</w:t>
      </w:r>
      <w:r w:rsidRPr="004C29F0">
        <w:rPr>
          <w:rFonts w:ascii="Angsana New" w:hAnsi="Angsana New" w:cs="Angsana New"/>
          <w:b/>
          <w:bCs/>
          <w:sz w:val="32"/>
          <w:szCs w:val="32"/>
        </w:rPr>
        <w:t>)</w:t>
      </w:r>
    </w:p>
    <w:p w:rsidR="00E42A6D" w:rsidRPr="004C29F0" w:rsidRDefault="00E42A6D" w:rsidP="0059060C">
      <w:pPr>
        <w:tabs>
          <w:tab w:val="left" w:pos="1440"/>
        </w:tabs>
        <w:ind w:left="600" w:hanging="600"/>
        <w:rPr>
          <w:rFonts w:ascii="Angsana New" w:hAnsi="Angsana New" w:cs="Angsana New"/>
          <w:b/>
          <w:bCs/>
          <w:sz w:val="32"/>
          <w:szCs w:val="32"/>
          <w:cs/>
        </w:rPr>
      </w:pPr>
      <w:r w:rsidRPr="004C29F0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Pr="004C29F0"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</w:t>
      </w:r>
    </w:p>
    <w:p w:rsidR="00E42A6D" w:rsidRPr="004C29F0" w:rsidRDefault="00E42A6D" w:rsidP="0059060C">
      <w:pPr>
        <w:ind w:left="605" w:hanging="605"/>
        <w:rPr>
          <w:rFonts w:ascii="Angsana New" w:hAnsi="Angsana New" w:cs="Angsana New"/>
          <w:b/>
          <w:bCs/>
          <w:sz w:val="32"/>
          <w:szCs w:val="32"/>
        </w:rPr>
      </w:pPr>
      <w:r w:rsidRPr="004C29F0">
        <w:rPr>
          <w:rFonts w:ascii="Angsana New" w:hAnsi="Angsana New" w:cs="Angsana New" w:hint="cs"/>
          <w:b/>
          <w:bCs/>
          <w:sz w:val="32"/>
          <w:szCs w:val="32"/>
          <w:cs/>
        </w:rPr>
        <w:t>สำหรับ</w:t>
      </w:r>
      <w:r w:rsidR="001F6230" w:rsidRPr="004C29F0">
        <w:rPr>
          <w:rFonts w:ascii="Angsana New" w:hAnsi="Angsana New" w:cs="Angsana New" w:hint="cs"/>
          <w:b/>
          <w:bCs/>
          <w:sz w:val="32"/>
          <w:szCs w:val="32"/>
          <w:cs/>
        </w:rPr>
        <w:t>งวด</w:t>
      </w:r>
      <w:r w:rsidR="007260FB" w:rsidRPr="004C29F0">
        <w:rPr>
          <w:rFonts w:ascii="Angsana New" w:hAnsi="Angsana New" w:cs="Angsana New" w:hint="cs"/>
          <w:b/>
          <w:bCs/>
          <w:sz w:val="32"/>
          <w:szCs w:val="32"/>
          <w:cs/>
        </w:rPr>
        <w:t>สามเดือน</w:t>
      </w:r>
      <w:r w:rsidR="00AC6401" w:rsidRPr="004C29F0">
        <w:rPr>
          <w:rFonts w:ascii="Angsana New" w:hAnsi="Angsana New" w:cs="Angsana New" w:hint="cs"/>
          <w:b/>
          <w:bCs/>
          <w:sz w:val="32"/>
          <w:szCs w:val="32"/>
          <w:cs/>
        </w:rPr>
        <w:t>สิ้</w:t>
      </w:r>
      <w:r w:rsidR="000B2ED1" w:rsidRPr="004C29F0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นสุดวันที่ </w:t>
      </w:r>
      <w:r w:rsidR="003B1283">
        <w:rPr>
          <w:rFonts w:ascii="Angsana New" w:hAnsi="Angsana New" w:cs="Angsana New"/>
          <w:b/>
          <w:bCs/>
          <w:sz w:val="32"/>
          <w:szCs w:val="32"/>
        </w:rPr>
        <w:t>31</w:t>
      </w:r>
      <w:r w:rsidR="00AC6401" w:rsidRPr="004C29F0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มีนาคม</w:t>
      </w:r>
      <w:r w:rsidR="003B1283">
        <w:rPr>
          <w:rFonts w:ascii="Angsana New" w:hAnsi="Angsana New" w:cs="Angsana New"/>
          <w:b/>
          <w:bCs/>
          <w:sz w:val="32"/>
          <w:szCs w:val="32"/>
        </w:rPr>
        <w:t xml:space="preserve"> 2561</w:t>
      </w:r>
    </w:p>
    <w:p w:rsidR="000560CF" w:rsidRPr="00DE4D08" w:rsidRDefault="003B1283" w:rsidP="0059060C">
      <w:pPr>
        <w:pStyle w:val="PlainText"/>
        <w:widowControl/>
        <w:spacing w:before="360" w:after="120"/>
        <w:ind w:left="547" w:hanging="547"/>
        <w:rPr>
          <w:rFonts w:hAnsi="Angsana New"/>
          <w:b/>
          <w:bCs/>
          <w:sz w:val="32"/>
          <w:szCs w:val="32"/>
        </w:rPr>
      </w:pPr>
      <w:r w:rsidRPr="00DE4D08">
        <w:rPr>
          <w:rFonts w:hAnsi="Angsana New"/>
          <w:b/>
          <w:bCs/>
          <w:sz w:val="32"/>
          <w:szCs w:val="32"/>
        </w:rPr>
        <w:t>1</w:t>
      </w:r>
      <w:r w:rsidR="000560CF" w:rsidRPr="00DE4D08">
        <w:rPr>
          <w:rFonts w:hAnsi="Angsana New"/>
          <w:b/>
          <w:bCs/>
          <w:sz w:val="32"/>
          <w:szCs w:val="32"/>
        </w:rPr>
        <w:t>.</w:t>
      </w:r>
      <w:r w:rsidR="000560CF" w:rsidRPr="00DE4D08">
        <w:rPr>
          <w:rFonts w:hAnsi="Angsana New"/>
          <w:b/>
          <w:bCs/>
          <w:sz w:val="32"/>
          <w:szCs w:val="32"/>
        </w:rPr>
        <w:tab/>
      </w:r>
      <w:r w:rsidR="000560CF" w:rsidRPr="00DE4D08">
        <w:rPr>
          <w:rFonts w:hAnsi="Angsana New"/>
          <w:b/>
          <w:bCs/>
          <w:sz w:val="32"/>
          <w:szCs w:val="32"/>
          <w:cs/>
        </w:rPr>
        <w:t>ข้อมูลทั่วไป</w:t>
      </w:r>
    </w:p>
    <w:p w:rsidR="000560CF" w:rsidRPr="00DE4D08" w:rsidRDefault="003B1283" w:rsidP="0059060C">
      <w:pPr>
        <w:spacing w:before="120" w:after="120"/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DE4D08">
        <w:rPr>
          <w:rFonts w:ascii="Angsana New" w:hAnsi="Angsana New" w:cs="Angsana New"/>
          <w:b/>
          <w:bCs/>
          <w:sz w:val="32"/>
          <w:szCs w:val="32"/>
        </w:rPr>
        <w:t>1.1</w:t>
      </w:r>
      <w:r w:rsidR="000560CF" w:rsidRPr="00DE4D08">
        <w:rPr>
          <w:rFonts w:ascii="Angsana New" w:hAnsi="Angsana New" w:cs="Angsana New"/>
          <w:b/>
          <w:bCs/>
          <w:sz w:val="32"/>
          <w:szCs w:val="32"/>
        </w:rPr>
        <w:tab/>
      </w:r>
      <w:r w:rsidR="000560CF" w:rsidRPr="00DE4D08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ข้อมูลบริษัทฯ</w:t>
      </w:r>
    </w:p>
    <w:p w:rsidR="001B52F0" w:rsidRPr="00321B5B" w:rsidRDefault="001B52F0" w:rsidP="001B52F0">
      <w:pPr>
        <w:tabs>
          <w:tab w:val="left" w:pos="90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eastAsia="Angsana New" w:hAnsi="Angsana New" w:cs="Angsana New" w:hint="cs"/>
          <w:sz w:val="32"/>
          <w:szCs w:val="32"/>
          <w:cs/>
        </w:rPr>
        <w:tab/>
      </w:r>
      <w:r w:rsidR="001F6230" w:rsidRPr="004C29F0">
        <w:rPr>
          <w:rFonts w:ascii="Angsana New" w:eastAsia="Angsana New" w:hAnsi="Angsana New" w:cs="Angsana New"/>
          <w:sz w:val="32"/>
          <w:szCs w:val="32"/>
          <w:cs/>
        </w:rPr>
        <w:t xml:space="preserve">บริษัทหลักทรัพย์ </w:t>
      </w:r>
      <w:r w:rsidR="001F6230" w:rsidRPr="004C29F0">
        <w:rPr>
          <w:rFonts w:ascii="Angsana New" w:eastAsia="Angsana New" w:hAnsi="Angsana New" w:cs="Angsana New" w:hint="cs"/>
          <w:sz w:val="32"/>
          <w:szCs w:val="32"/>
          <w:cs/>
        </w:rPr>
        <w:t xml:space="preserve">โนมูระ </w:t>
      </w:r>
      <w:r w:rsidR="001F6230" w:rsidRPr="004C29F0">
        <w:rPr>
          <w:rFonts w:ascii="Angsana New" w:eastAsia="Angsana New" w:hAnsi="Angsana New" w:cs="Angsana New"/>
          <w:sz w:val="32"/>
          <w:szCs w:val="32"/>
          <w:cs/>
        </w:rPr>
        <w:t xml:space="preserve">พัฒนสิน จำกัด </w:t>
      </w:r>
      <w:r w:rsidR="001F6230" w:rsidRPr="004C29F0">
        <w:rPr>
          <w:rFonts w:ascii="Angsana New" w:eastAsia="Angsana New" w:hAnsi="Angsana New" w:cs="Angsana New"/>
          <w:sz w:val="32"/>
          <w:szCs w:val="32"/>
        </w:rPr>
        <w:t>(</w:t>
      </w:r>
      <w:r w:rsidR="001F6230" w:rsidRPr="004C29F0">
        <w:rPr>
          <w:rFonts w:ascii="Angsana New" w:eastAsia="Angsana New" w:hAnsi="Angsana New" w:cs="Angsana New"/>
          <w:sz w:val="32"/>
          <w:szCs w:val="32"/>
          <w:cs/>
        </w:rPr>
        <w:t>มหาชน</w:t>
      </w:r>
      <w:r w:rsidR="001F6230" w:rsidRPr="004C29F0">
        <w:rPr>
          <w:rFonts w:ascii="Angsana New" w:eastAsia="Angsana New" w:hAnsi="Angsana New" w:cs="Angsana New"/>
          <w:sz w:val="32"/>
          <w:szCs w:val="32"/>
        </w:rPr>
        <w:t xml:space="preserve">) </w:t>
      </w:r>
      <w:r w:rsidR="001F6230" w:rsidRPr="004C29F0">
        <w:rPr>
          <w:rFonts w:ascii="Angsana New" w:eastAsia="Angsana New" w:hAnsi="Angsana New" w:cs="Angsana New" w:hint="cs"/>
          <w:sz w:val="32"/>
          <w:szCs w:val="32"/>
          <w:cs/>
        </w:rPr>
        <w:t>(</w:t>
      </w:r>
      <w:r w:rsidR="001F6230" w:rsidRPr="004C29F0">
        <w:rPr>
          <w:rFonts w:ascii="Angsana New" w:eastAsia="Angsana New" w:hAnsi="Angsana New" w:cs="Angsana New" w:hint="cs"/>
          <w:sz w:val="32"/>
          <w:szCs w:val="32"/>
        </w:rPr>
        <w:t>“</w:t>
      </w:r>
      <w:r w:rsidR="001F6230" w:rsidRPr="004C29F0">
        <w:rPr>
          <w:rFonts w:ascii="Angsana New" w:eastAsia="Angsana New" w:hAnsi="Angsana New" w:cs="Angsana New" w:hint="cs"/>
          <w:sz w:val="32"/>
          <w:szCs w:val="32"/>
          <w:cs/>
        </w:rPr>
        <w:t>บริษัทฯ</w:t>
      </w:r>
      <w:r w:rsidR="001F6230" w:rsidRPr="004C29F0">
        <w:rPr>
          <w:rFonts w:ascii="Angsana New" w:eastAsia="Angsana New" w:hAnsi="Angsana New" w:cs="Angsana New" w:hint="cs"/>
          <w:sz w:val="32"/>
          <w:szCs w:val="32"/>
        </w:rPr>
        <w:t>”</w:t>
      </w:r>
      <w:r w:rsidR="001F6230" w:rsidRPr="004C29F0">
        <w:rPr>
          <w:rFonts w:ascii="Angsana New" w:eastAsia="Angsana New" w:hAnsi="Angsana New" w:cs="Angsana New" w:hint="cs"/>
          <w:sz w:val="32"/>
          <w:szCs w:val="32"/>
          <w:cs/>
        </w:rPr>
        <w:t>) เป็นบริษัทมหาชนซึ่งจัดตั้ง</w:t>
      </w:r>
      <w:r w:rsidR="001F6230" w:rsidRPr="004C29F0">
        <w:rPr>
          <w:rFonts w:ascii="Angsana New" w:eastAsia="Angsana New" w:hAnsi="Angsana New" w:cs="Angsana New"/>
          <w:sz w:val="32"/>
          <w:szCs w:val="32"/>
          <w:cs/>
        </w:rPr>
        <w:t>และมีภูมิลำเนาในประเทศไทย</w:t>
      </w:r>
      <w:r w:rsidR="001F6230" w:rsidRPr="004C29F0">
        <w:rPr>
          <w:rFonts w:ascii="Angsana New" w:eastAsia="Angsana New" w:hAnsi="Angsana New" w:cs="Angsana New"/>
          <w:sz w:val="32"/>
          <w:szCs w:val="32"/>
        </w:rPr>
        <w:t xml:space="preserve"> </w:t>
      </w:r>
      <w:r w:rsidR="000975C4">
        <w:rPr>
          <w:rFonts w:ascii="Angsana New" w:eastAsia="Angsana New" w:hAnsi="Angsana New" w:cs="Angsana New" w:hint="cs"/>
          <w:sz w:val="32"/>
          <w:szCs w:val="32"/>
          <w:cs/>
        </w:rPr>
        <w:t xml:space="preserve">โดยมีบริษัท </w:t>
      </w:r>
      <w:r w:rsidR="000975C4">
        <w:rPr>
          <w:rFonts w:ascii="Angsana New" w:eastAsia="Angsana New" w:hAnsi="Angsana New" w:cs="Angsana New"/>
          <w:sz w:val="32"/>
          <w:szCs w:val="32"/>
        </w:rPr>
        <w:t>Nomura Asia Investment (Singapore) Pte.</w:t>
      </w:r>
      <w:r w:rsidR="000975C4">
        <w:rPr>
          <w:rFonts w:ascii="Angsana New" w:eastAsia="Angsana New" w:hAnsi="Angsana New" w:cs="Angsana New" w:hint="cs"/>
          <w:sz w:val="32"/>
          <w:szCs w:val="32"/>
          <w:cs/>
        </w:rPr>
        <w:t xml:space="preserve"> </w:t>
      </w:r>
      <w:r w:rsidR="000975C4">
        <w:rPr>
          <w:rFonts w:ascii="Angsana New" w:eastAsia="Angsana New" w:hAnsi="Angsana New" w:cs="Angsana New"/>
          <w:sz w:val="32"/>
          <w:szCs w:val="32"/>
        </w:rPr>
        <w:t>Ltd.</w:t>
      </w:r>
      <w:r w:rsidR="000975C4">
        <w:rPr>
          <w:rFonts w:ascii="Angsana New" w:eastAsia="Angsana New" w:hAnsi="Angsana New" w:cs="Angsana New" w:hint="cs"/>
          <w:sz w:val="32"/>
          <w:szCs w:val="32"/>
          <w:cs/>
        </w:rPr>
        <w:t xml:space="preserve"> ซึ่งเป็นบริษัทที่จดทะเบียนจัดตั้งในประเทศสิงคโปร์เป็นบริษัทใหญ่ และมี </w:t>
      </w:r>
      <w:r w:rsidR="000975C4">
        <w:rPr>
          <w:rFonts w:ascii="Angsana New" w:eastAsia="Angsana New" w:hAnsi="Angsana New" w:cs="Angsana New"/>
          <w:sz w:val="32"/>
          <w:szCs w:val="32"/>
        </w:rPr>
        <w:t>Nomura Holding</w:t>
      </w:r>
      <w:r w:rsidR="00585891">
        <w:rPr>
          <w:rFonts w:ascii="Angsana New" w:eastAsia="Angsana New" w:hAnsi="Angsana New" w:cs="Angsana New"/>
          <w:sz w:val="32"/>
          <w:szCs w:val="32"/>
        </w:rPr>
        <w:t>s,</w:t>
      </w:r>
      <w:r w:rsidR="000975C4">
        <w:rPr>
          <w:rFonts w:ascii="Angsana New" w:eastAsia="Angsana New" w:hAnsi="Angsana New" w:cs="Angsana New"/>
          <w:sz w:val="32"/>
          <w:szCs w:val="32"/>
        </w:rPr>
        <w:t xml:space="preserve"> Inc. </w:t>
      </w:r>
      <w:r w:rsidR="000975C4">
        <w:rPr>
          <w:rFonts w:ascii="Angsana New" w:eastAsia="Angsana New" w:hAnsi="Angsana New" w:cs="Angsana New" w:hint="cs"/>
          <w:sz w:val="32"/>
          <w:szCs w:val="32"/>
          <w:cs/>
        </w:rPr>
        <w:t xml:space="preserve">เป็นบริษัทใหญ่ของกลุ่มบริษัท </w:t>
      </w:r>
      <w:r w:rsidRPr="00321B5B">
        <w:rPr>
          <w:rFonts w:ascii="Angsana New" w:eastAsia="Angsana New" w:hAnsi="Angsana New" w:cs="Angsana New"/>
          <w:sz w:val="32"/>
          <w:szCs w:val="32"/>
          <w:cs/>
        </w:rPr>
        <w:t>บริษัทฯประกอบธุรกิจหลักทรัพย์</w:t>
      </w:r>
      <w:r w:rsidRPr="00321B5B">
        <w:rPr>
          <w:rFonts w:ascii="Angsana New" w:eastAsia="Angsana New" w:hAnsi="Angsana New" w:cs="Angsana New" w:hint="cs"/>
          <w:sz w:val="32"/>
          <w:szCs w:val="32"/>
          <w:cs/>
        </w:rPr>
        <w:t xml:space="preserve">และธุรกิจสัญญาซื้อขายล่วงหน้า </w:t>
      </w:r>
      <w:r w:rsidRPr="00321B5B">
        <w:rPr>
          <w:rFonts w:ascii="Angsana New" w:eastAsia="Angsana New" w:hAnsi="Angsana New" w:cs="Angsana New"/>
          <w:sz w:val="32"/>
          <w:szCs w:val="32"/>
          <w:cs/>
        </w:rPr>
        <w:t>โดยการเป็นนายหน้าซื้อขายหลักทรัพย์</w:t>
      </w:r>
      <w:r w:rsidRPr="00321B5B">
        <w:rPr>
          <w:rFonts w:ascii="Angsana New" w:eastAsia="Angsana New" w:hAnsi="Angsana New" w:cs="Angsana New" w:hint="cs"/>
          <w:sz w:val="32"/>
          <w:szCs w:val="32"/>
          <w:cs/>
        </w:rPr>
        <w:t xml:space="preserve"> เป็นตัวแทนซื้อขาย</w:t>
      </w:r>
      <w:r w:rsidRPr="00321B5B">
        <w:rPr>
          <w:rFonts w:ascii="Angsana New" w:eastAsia="Angsana New" w:hAnsi="Angsana New" w:cs="Angsana New"/>
          <w:sz w:val="32"/>
          <w:szCs w:val="32"/>
          <w:cs/>
        </w:rPr>
        <w:t>สัญญาซื้อขายล่วงหน้า</w:t>
      </w:r>
      <w:r w:rsidRPr="00321B5B">
        <w:rPr>
          <w:rFonts w:ascii="Angsana New" w:eastAsia="Angsana New" w:hAnsi="Angsana New" w:cs="Angsana New" w:hint="cs"/>
          <w:sz w:val="32"/>
          <w:szCs w:val="32"/>
          <w:cs/>
        </w:rPr>
        <w:t xml:space="preserve"> เป็นตัวแทนสนับสนุนการขายและรับซื้อคืนหน่วยลงทุน </w:t>
      </w:r>
      <w:r w:rsidRPr="00321B5B">
        <w:rPr>
          <w:rFonts w:ascii="Angsana New" w:eastAsia="Angsana New" w:hAnsi="Angsana New" w:cs="Angsana New"/>
          <w:sz w:val="32"/>
          <w:szCs w:val="32"/>
          <w:cs/>
        </w:rPr>
        <w:t>การค้า</w:t>
      </w:r>
      <w:r w:rsidRPr="00321B5B">
        <w:rPr>
          <w:rFonts w:ascii="Angsana New" w:eastAsia="Angsana New" w:hAnsi="Angsana New" w:cs="Angsana New"/>
          <w:spacing w:val="-4"/>
          <w:sz w:val="32"/>
          <w:szCs w:val="32"/>
          <w:cs/>
        </w:rPr>
        <w:t xml:space="preserve">หลักทรัพย์ </w:t>
      </w:r>
      <w:r w:rsidRPr="00321B5B">
        <w:rPr>
          <w:rFonts w:ascii="Angsana New" w:eastAsia="Angsana New" w:hAnsi="Angsana New" w:cs="Angsana New"/>
          <w:spacing w:val="-8"/>
          <w:sz w:val="32"/>
          <w:szCs w:val="32"/>
          <w:cs/>
        </w:rPr>
        <w:t>การยืมและให้ยืมหลักทรัพย์ การเป็นที่ปรึกษา</w:t>
      </w:r>
      <w:r w:rsidRPr="00321B5B">
        <w:rPr>
          <w:rFonts w:ascii="Angsana New" w:eastAsia="Angsana New" w:hAnsi="Angsana New" w:cs="Angsana New" w:hint="cs"/>
          <w:spacing w:val="-8"/>
          <w:sz w:val="32"/>
          <w:szCs w:val="32"/>
          <w:cs/>
        </w:rPr>
        <w:t>ทางการเงินและ</w:t>
      </w:r>
      <w:r w:rsidRPr="00321B5B">
        <w:rPr>
          <w:rFonts w:ascii="Angsana New" w:eastAsia="Angsana New" w:hAnsi="Angsana New" w:cs="Angsana New"/>
          <w:spacing w:val="-8"/>
          <w:sz w:val="32"/>
          <w:szCs w:val="32"/>
          <w:cs/>
        </w:rPr>
        <w:t xml:space="preserve">การลงทุน </w:t>
      </w:r>
      <w:r w:rsidRPr="00321B5B">
        <w:rPr>
          <w:rFonts w:ascii="Angsana New" w:eastAsia="Angsana New" w:hAnsi="Angsana New" w:cs="Angsana New" w:hint="cs"/>
          <w:spacing w:val="-8"/>
          <w:sz w:val="32"/>
          <w:szCs w:val="32"/>
          <w:cs/>
        </w:rPr>
        <w:t>และ</w:t>
      </w:r>
      <w:r w:rsidRPr="00321B5B">
        <w:rPr>
          <w:rFonts w:ascii="Angsana New" w:eastAsia="Angsana New" w:hAnsi="Angsana New" w:cs="Angsana New"/>
          <w:spacing w:val="-8"/>
          <w:sz w:val="32"/>
          <w:szCs w:val="32"/>
          <w:cs/>
        </w:rPr>
        <w:t>การจัดจำหน่ายหลักทรัพย์</w:t>
      </w:r>
      <w:r w:rsidRPr="00321B5B">
        <w:rPr>
          <w:rFonts w:ascii="Angsana New" w:eastAsia="Angsana New" w:hAnsi="Angsana New" w:cs="Angsana New"/>
          <w:spacing w:val="-8"/>
          <w:sz w:val="32"/>
          <w:szCs w:val="32"/>
        </w:rPr>
        <w:t xml:space="preserve"> </w:t>
      </w:r>
    </w:p>
    <w:p w:rsidR="001B52F0" w:rsidRDefault="001B52F0" w:rsidP="001B52F0">
      <w:pPr>
        <w:spacing w:before="80" w:after="80"/>
        <w:ind w:left="547" w:hanging="7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321B5B">
        <w:rPr>
          <w:rFonts w:ascii="Angsana New" w:eastAsia="Angsana New" w:hAnsi="Angsana New" w:cs="Angsana New"/>
          <w:sz w:val="32"/>
          <w:szCs w:val="32"/>
          <w:cs/>
        </w:rPr>
        <w:tab/>
        <w:t xml:space="preserve">บริษัทฯมีที่อยู่ตามที่จดทะเบียนตั้งอยู่เลขที่ </w:t>
      </w:r>
      <w:r w:rsidR="002E041C">
        <w:rPr>
          <w:rFonts w:ascii="Angsana New" w:eastAsia="Angsana New" w:hAnsi="Angsana New" w:cs="Angsana New"/>
          <w:sz w:val="32"/>
          <w:szCs w:val="32"/>
        </w:rPr>
        <w:t>25</w:t>
      </w:r>
      <w:r w:rsidRPr="00321B5B">
        <w:rPr>
          <w:rFonts w:ascii="Angsana New" w:eastAsia="Angsana New" w:hAnsi="Angsana New" w:cs="Angsana New"/>
          <w:sz w:val="32"/>
          <w:szCs w:val="32"/>
        </w:rPr>
        <w:t xml:space="preserve"> </w:t>
      </w:r>
      <w:r w:rsidRPr="00321B5B">
        <w:rPr>
          <w:rFonts w:ascii="Angsana New" w:eastAsia="Angsana New" w:hAnsi="Angsana New" w:cs="Angsana New"/>
          <w:sz w:val="32"/>
          <w:szCs w:val="32"/>
          <w:cs/>
        </w:rPr>
        <w:t xml:space="preserve">อาคารกรุงเทพประกันภัย ชั้น </w:t>
      </w:r>
      <w:r w:rsidRPr="00321B5B">
        <w:rPr>
          <w:rFonts w:ascii="Angsana New" w:eastAsia="Angsana New" w:hAnsi="Angsana New" w:cs="Angsana New"/>
          <w:sz w:val="32"/>
          <w:szCs w:val="32"/>
        </w:rPr>
        <w:t xml:space="preserve">15 - 17 </w:t>
      </w:r>
      <w:r w:rsidRPr="00321B5B">
        <w:rPr>
          <w:rFonts w:ascii="Angsana New" w:eastAsia="Angsana New" w:hAnsi="Angsana New" w:cs="Angsana New"/>
          <w:sz w:val="32"/>
          <w:szCs w:val="32"/>
          <w:cs/>
        </w:rPr>
        <w:t>ถนนสาทรใต้ แขวง</w:t>
      </w:r>
      <w:r w:rsidRPr="00321B5B">
        <w:rPr>
          <w:rFonts w:ascii="Angsana New" w:eastAsia="Angsana New" w:hAnsi="Angsana New" w:cs="Angsana New"/>
          <w:sz w:val="32"/>
          <w:szCs w:val="32"/>
        </w:rPr>
        <w:t xml:space="preserve">               </w:t>
      </w:r>
      <w:r w:rsidRPr="00321B5B">
        <w:rPr>
          <w:rFonts w:ascii="Angsana New" w:eastAsia="Angsana New" w:hAnsi="Angsana New" w:cs="Angsana New"/>
          <w:sz w:val="32"/>
          <w:szCs w:val="32"/>
          <w:cs/>
        </w:rPr>
        <w:t>ทุ่งมหาเมฆ เขตสาทร กรุงเทพมหานคร ณ วันที่</w:t>
      </w:r>
      <w:r w:rsidRPr="00321B5B">
        <w:rPr>
          <w:rFonts w:ascii="Angsana New" w:eastAsia="Angsana New" w:hAnsi="Angsana New" w:cs="Angsana New" w:hint="cs"/>
          <w:sz w:val="32"/>
          <w:szCs w:val="32"/>
          <w:cs/>
        </w:rPr>
        <w:t xml:space="preserve"> </w:t>
      </w:r>
      <w:r w:rsidR="002E041C">
        <w:rPr>
          <w:rFonts w:ascii="Angsana New" w:eastAsia="Angsana New" w:hAnsi="Angsana New" w:cs="Angsana New"/>
          <w:sz w:val="32"/>
          <w:szCs w:val="32"/>
        </w:rPr>
        <w:t>31</w:t>
      </w:r>
      <w:r w:rsidRPr="00321B5B">
        <w:rPr>
          <w:rFonts w:ascii="Angsana New" w:eastAsia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eastAsia="Angsana New" w:hAnsi="Angsana New" w:cs="Angsana New" w:hint="cs"/>
          <w:sz w:val="32"/>
          <w:szCs w:val="32"/>
          <w:cs/>
        </w:rPr>
        <w:t>มีนาคม</w:t>
      </w:r>
      <w:r w:rsidRPr="00321B5B">
        <w:rPr>
          <w:rFonts w:ascii="Angsana New" w:eastAsia="Angsana New" w:hAnsi="Angsana New" w:cs="Angsana New" w:hint="cs"/>
          <w:sz w:val="32"/>
          <w:szCs w:val="32"/>
          <w:cs/>
        </w:rPr>
        <w:t xml:space="preserve"> </w:t>
      </w:r>
      <w:r w:rsidRPr="00321B5B">
        <w:rPr>
          <w:rFonts w:ascii="Angsana New" w:eastAsia="Angsana New" w:hAnsi="Angsana New" w:cs="Angsana New"/>
          <w:sz w:val="32"/>
          <w:szCs w:val="32"/>
        </w:rPr>
        <w:t>25</w:t>
      </w:r>
      <w:r>
        <w:rPr>
          <w:rFonts w:ascii="Angsana New" w:eastAsia="Angsana New" w:hAnsi="Angsana New" w:cs="Angsana New"/>
          <w:sz w:val="32"/>
          <w:szCs w:val="32"/>
        </w:rPr>
        <w:t>6</w:t>
      </w:r>
      <w:r w:rsidR="002E041C">
        <w:rPr>
          <w:rFonts w:ascii="Angsana New" w:eastAsia="Angsana New" w:hAnsi="Angsana New" w:cs="Angsana New"/>
          <w:sz w:val="32"/>
          <w:szCs w:val="32"/>
        </w:rPr>
        <w:t>1</w:t>
      </w:r>
      <w:r w:rsidRPr="00321B5B">
        <w:rPr>
          <w:rFonts w:ascii="Angsana New" w:eastAsia="Angsana New" w:hAnsi="Angsana New" w:cs="Angsana New" w:hint="cs"/>
          <w:sz w:val="32"/>
          <w:szCs w:val="32"/>
          <w:cs/>
        </w:rPr>
        <w:t xml:space="preserve"> </w:t>
      </w:r>
      <w:r w:rsidRPr="00321B5B">
        <w:rPr>
          <w:rFonts w:ascii="Angsana New" w:eastAsia="Angsana New" w:hAnsi="Angsana New" w:cs="Angsana New"/>
          <w:sz w:val="32"/>
          <w:szCs w:val="32"/>
          <w:cs/>
        </w:rPr>
        <w:t xml:space="preserve">บริษัทฯมีสำนักงานทั้งสิ้น </w:t>
      </w:r>
      <w:r w:rsidRPr="00321B5B">
        <w:rPr>
          <w:rFonts w:ascii="Angsana New" w:eastAsia="Angsana New" w:hAnsi="Angsana New" w:cs="Angsana New"/>
          <w:sz w:val="32"/>
          <w:szCs w:val="32"/>
        </w:rPr>
        <w:t>1</w:t>
      </w:r>
      <w:r w:rsidR="004E0DA8">
        <w:rPr>
          <w:rFonts w:ascii="Angsana New" w:eastAsia="Angsana New" w:hAnsi="Angsana New" w:cs="Angsana New"/>
          <w:sz w:val="32"/>
          <w:szCs w:val="32"/>
        </w:rPr>
        <w:t>7</w:t>
      </w:r>
      <w:r w:rsidRPr="00321B5B">
        <w:rPr>
          <w:rFonts w:ascii="Angsana New" w:eastAsia="Angsana New" w:hAnsi="Angsana New" w:cs="Angsana New"/>
          <w:sz w:val="32"/>
          <w:szCs w:val="32"/>
          <w:cs/>
        </w:rPr>
        <w:t xml:space="preserve"> แห่งคือสำนักงานใหญ่ สำนักงานสาขาในกรุงเทพมหานครและต่างจังหวัดอีก </w:t>
      </w:r>
      <w:r w:rsidRPr="00321B5B">
        <w:rPr>
          <w:rFonts w:ascii="Angsana New" w:eastAsia="Angsana New" w:hAnsi="Angsana New" w:cs="Angsana New"/>
          <w:sz w:val="32"/>
          <w:szCs w:val="32"/>
        </w:rPr>
        <w:t>1</w:t>
      </w:r>
      <w:r w:rsidR="004E0DA8">
        <w:rPr>
          <w:rFonts w:ascii="Angsana New" w:eastAsia="Angsana New" w:hAnsi="Angsana New" w:cs="Angsana New"/>
          <w:sz w:val="32"/>
          <w:szCs w:val="32"/>
        </w:rPr>
        <w:t>6</w:t>
      </w:r>
      <w:r w:rsidRPr="00321B5B">
        <w:rPr>
          <w:rFonts w:ascii="Angsana New" w:eastAsia="Angsana New" w:hAnsi="Angsana New" w:cs="Angsana New"/>
          <w:sz w:val="32"/>
          <w:szCs w:val="32"/>
          <w:cs/>
        </w:rPr>
        <w:t xml:space="preserve"> แห่ง</w:t>
      </w:r>
    </w:p>
    <w:p w:rsidR="000560CF" w:rsidRPr="004C29F0" w:rsidRDefault="000560CF" w:rsidP="0059060C">
      <w:pPr>
        <w:pStyle w:val="PlainText"/>
        <w:widowControl/>
        <w:tabs>
          <w:tab w:val="left" w:pos="1440"/>
        </w:tabs>
        <w:spacing w:before="120" w:after="120"/>
        <w:ind w:left="547" w:hanging="547"/>
        <w:jc w:val="thaiDistribute"/>
        <w:rPr>
          <w:rFonts w:hAnsi="Angsana New"/>
          <w:b/>
          <w:bCs/>
          <w:sz w:val="32"/>
          <w:szCs w:val="32"/>
        </w:rPr>
      </w:pPr>
      <w:r w:rsidRPr="004C29F0">
        <w:rPr>
          <w:rFonts w:hAnsi="Angsana New"/>
          <w:b/>
          <w:bCs/>
          <w:sz w:val="32"/>
          <w:szCs w:val="32"/>
        </w:rPr>
        <w:t>1.2</w:t>
      </w:r>
      <w:r w:rsidRPr="004C29F0">
        <w:rPr>
          <w:rFonts w:hAnsi="Angsana New"/>
          <w:b/>
          <w:bCs/>
          <w:sz w:val="32"/>
          <w:szCs w:val="32"/>
        </w:rPr>
        <w:tab/>
      </w:r>
      <w:r w:rsidRPr="004C29F0">
        <w:rPr>
          <w:rFonts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0560CF" w:rsidRPr="004C29F0" w:rsidRDefault="000560CF" w:rsidP="0059060C">
      <w:pPr>
        <w:tabs>
          <w:tab w:val="left" w:pos="90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4C29F0">
        <w:rPr>
          <w:rFonts w:ascii="Angsana New" w:eastAsia="Angsana New" w:hAnsi="Angsana New" w:cs="Angsana New"/>
          <w:spacing w:val="-6"/>
          <w:sz w:val="32"/>
          <w:szCs w:val="32"/>
          <w:cs/>
        </w:rPr>
        <w:tab/>
      </w:r>
      <w:r w:rsidRPr="004C29F0">
        <w:rPr>
          <w:rFonts w:ascii="Angsana New" w:hAnsi="Angsana New" w:cs="Angsana New"/>
          <w:spacing w:val="-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4E0DA8">
        <w:rPr>
          <w:rFonts w:ascii="Angsana New" w:hAnsi="Angsana New" w:cs="Angsana New"/>
          <w:spacing w:val="-6"/>
          <w:sz w:val="32"/>
          <w:szCs w:val="32"/>
        </w:rPr>
        <w:t>34</w:t>
      </w:r>
      <w:r w:rsidRPr="004C29F0">
        <w:rPr>
          <w:rFonts w:ascii="Angsana New" w:hAnsi="Angsana New" w:cs="Angsana New"/>
          <w:spacing w:val="-6"/>
          <w:sz w:val="32"/>
          <w:szCs w:val="32"/>
          <w:cs/>
        </w:rPr>
        <w:t xml:space="preserve"> เรื่อง</w:t>
      </w:r>
      <w:r w:rsidR="003D48C4">
        <w:rPr>
          <w:rFonts w:ascii="Angsana New" w:hAnsi="Angsana New" w:cs="Angsana New" w:hint="cs"/>
          <w:spacing w:val="-6"/>
          <w:sz w:val="32"/>
          <w:szCs w:val="32"/>
          <w:cs/>
        </w:rPr>
        <w:t>การรายงานทาง</w:t>
      </w:r>
      <w:r w:rsidR="009E5123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3D48C4">
        <w:rPr>
          <w:rFonts w:ascii="Angsana New" w:hAnsi="Angsana New" w:cs="Angsana New" w:hint="cs"/>
          <w:spacing w:val="-6"/>
          <w:sz w:val="32"/>
          <w:szCs w:val="32"/>
          <w:cs/>
        </w:rPr>
        <w:t>การเงิน</w:t>
      </w:r>
      <w:r w:rsidRPr="004C29F0">
        <w:rPr>
          <w:rFonts w:ascii="Angsana New" w:hAnsi="Angsana New" w:cs="Angsana New"/>
          <w:spacing w:val="-6"/>
          <w:sz w:val="32"/>
          <w:szCs w:val="32"/>
          <w:cs/>
        </w:rPr>
        <w:t>ระหว่าง</w:t>
      </w:r>
      <w:r w:rsidRPr="004C29F0">
        <w:rPr>
          <w:rFonts w:ascii="Angsana New" w:hAnsi="Angsana New" w:cs="Angsana New"/>
          <w:sz w:val="32"/>
          <w:szCs w:val="32"/>
          <w:cs/>
        </w:rPr>
        <w:t>กาล</w:t>
      </w:r>
      <w:r w:rsidRPr="004C29F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C29F0">
        <w:rPr>
          <w:rFonts w:ascii="Angsana New" w:hAnsi="Angsana New" w:cs="Angsana New"/>
          <w:sz w:val="32"/>
          <w:szCs w:val="32"/>
          <w:cs/>
        </w:rPr>
        <w:t>โดย</w:t>
      </w:r>
      <w:r w:rsidRPr="004C29F0"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Pr="004C29F0">
        <w:rPr>
          <w:rFonts w:ascii="Angsana New" w:hAnsi="Angsana New" w:cs="Angsana New"/>
          <w:sz w:val="32"/>
          <w:szCs w:val="32"/>
          <w:cs/>
        </w:rPr>
        <w:t>เลือกนำเสนองบการเงินระหว่างกาลแบบย่อ อย่างไรก็ตาม</w:t>
      </w:r>
      <w:r w:rsidR="00767275" w:rsidRPr="004C29F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C29F0"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Pr="004C29F0">
        <w:rPr>
          <w:rFonts w:ascii="Angsana New" w:hAnsi="Angsana New" w:cs="Angsana New"/>
          <w:sz w:val="32"/>
          <w:szCs w:val="32"/>
          <w:cs/>
        </w:rPr>
        <w:t>ได้แสดงรายการในงบ</w:t>
      </w:r>
      <w:r w:rsidRPr="004C29F0">
        <w:rPr>
          <w:rFonts w:ascii="Angsana New" w:hAnsi="Angsana New" w:cs="Angsana New" w:hint="cs"/>
          <w:sz w:val="32"/>
          <w:szCs w:val="32"/>
          <w:cs/>
        </w:rPr>
        <w:t>แสดงฐานะการเงิน</w:t>
      </w:r>
      <w:r w:rsidRPr="004C29F0">
        <w:rPr>
          <w:rFonts w:ascii="Angsana New" w:hAnsi="Angsana New" w:cs="Angsana New"/>
          <w:sz w:val="32"/>
          <w:szCs w:val="32"/>
          <w:cs/>
        </w:rPr>
        <w:t xml:space="preserve"> งบกำไรขาดทุน</w:t>
      </w:r>
      <w:r w:rsidRPr="004C29F0">
        <w:rPr>
          <w:rFonts w:ascii="Angsana New" w:hAnsi="Angsana New" w:cs="Angsana New" w:hint="cs"/>
          <w:sz w:val="32"/>
          <w:szCs w:val="32"/>
          <w:cs/>
        </w:rPr>
        <w:t>เบ็ดเสร็จ</w:t>
      </w:r>
      <w:r w:rsidRPr="004C29F0">
        <w:rPr>
          <w:rFonts w:ascii="Angsana New" w:hAnsi="Angsana New" w:cs="Angsana New"/>
          <w:sz w:val="32"/>
          <w:szCs w:val="32"/>
          <w:cs/>
        </w:rPr>
        <w:t xml:space="preserve"> งบแสดงการเปลี่ยนแปลงในส่วนของ</w:t>
      </w:r>
      <w:r w:rsidRPr="004C29F0">
        <w:rPr>
          <w:rFonts w:ascii="Angsana New" w:hAnsi="Angsana New" w:cs="Angsana New" w:hint="cs"/>
          <w:sz w:val="32"/>
          <w:szCs w:val="32"/>
          <w:cs/>
        </w:rPr>
        <w:t>เจ้าของ</w:t>
      </w:r>
      <w:r w:rsidRPr="004C29F0">
        <w:rPr>
          <w:rFonts w:ascii="Angsana New" w:hAnsi="Angsana New" w:cs="Angsana New"/>
          <w:sz w:val="32"/>
          <w:szCs w:val="32"/>
          <w:cs/>
        </w:rPr>
        <w:t>และงบกระแส</w:t>
      </w:r>
      <w:r w:rsidRPr="004C29F0">
        <w:rPr>
          <w:rFonts w:ascii="Angsana New" w:hAnsi="Angsana New" w:cs="Angsana New" w:hint="cs"/>
          <w:sz w:val="32"/>
          <w:szCs w:val="32"/>
          <w:cs/>
        </w:rPr>
        <w:t>เ</w:t>
      </w:r>
      <w:r w:rsidRPr="004C29F0">
        <w:rPr>
          <w:rFonts w:ascii="Angsana New" w:hAnsi="Angsana New" w:cs="Angsana New"/>
          <w:sz w:val="32"/>
          <w:szCs w:val="32"/>
          <w:cs/>
        </w:rPr>
        <w:t>งินสด</w:t>
      </w:r>
      <w:r w:rsidRPr="004C29F0">
        <w:rPr>
          <w:rFonts w:ascii="Angsana New" w:hAnsi="Angsana New" w:cs="Angsana New" w:hint="cs"/>
          <w:sz w:val="32"/>
          <w:szCs w:val="32"/>
          <w:cs/>
        </w:rPr>
        <w:t>ในรูปแบบ</w:t>
      </w:r>
      <w:r w:rsidRPr="004C29F0">
        <w:rPr>
          <w:rFonts w:ascii="Angsana New" w:hAnsi="Angsana New" w:cs="Angsana New"/>
          <w:sz w:val="32"/>
          <w:szCs w:val="32"/>
          <w:cs/>
        </w:rPr>
        <w:t>เช่นเดียวกับงบการเงินประจำปี</w:t>
      </w:r>
      <w:r w:rsidR="00CE136C" w:rsidRPr="004C29F0">
        <w:rPr>
          <w:rFonts w:ascii="Angsana New" w:hAnsi="Angsana New" w:cs="Angsana New" w:hint="cs"/>
          <w:sz w:val="32"/>
          <w:szCs w:val="32"/>
          <w:cs/>
        </w:rPr>
        <w:t xml:space="preserve"> และการแสดงรายการใน</w:t>
      </w:r>
      <w:r w:rsidRPr="004C29F0">
        <w:rPr>
          <w:rFonts w:ascii="Angsana New" w:hAnsi="Angsana New" w:cs="Angsana New" w:hint="cs"/>
          <w:sz w:val="32"/>
          <w:szCs w:val="32"/>
          <w:cs/>
        </w:rPr>
        <w:t>งบการเงินนี้ได้ทำขึ้นเพื่อให้เป็นไปตามข้อกำหนดของประกาศสำนักงานคณะกรรมการกำกับหลักทรัพย์และตลาดหลักทรัพย์ที่ สธ</w:t>
      </w:r>
      <w:r w:rsidR="001B52F0">
        <w:rPr>
          <w:rFonts w:ascii="Angsana New" w:hAnsi="Angsana New" w:cs="Angsana New" w:hint="cs"/>
          <w:sz w:val="32"/>
          <w:szCs w:val="32"/>
          <w:cs/>
        </w:rPr>
        <w:t>.</w:t>
      </w:r>
      <w:r w:rsidRPr="004C29F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E0DA8">
        <w:rPr>
          <w:rFonts w:ascii="Angsana New" w:hAnsi="Angsana New" w:cs="Angsana New"/>
          <w:sz w:val="32"/>
          <w:szCs w:val="32"/>
        </w:rPr>
        <w:t>22/2559</w:t>
      </w:r>
      <w:r w:rsidRPr="004C29F0">
        <w:rPr>
          <w:rFonts w:ascii="Angsana New" w:hAnsi="Angsana New" w:cs="Angsana New" w:hint="cs"/>
          <w:sz w:val="32"/>
          <w:szCs w:val="32"/>
          <w:cs/>
        </w:rPr>
        <w:t xml:space="preserve"> เรื่องแบบงบการเงินสำหรับบริษัทหลักทรัพย์</w:t>
      </w:r>
      <w:r w:rsidR="00635B66">
        <w:rPr>
          <w:rFonts w:ascii="Angsana New" w:hAnsi="Angsana New" w:cs="Angsana New" w:hint="cs"/>
          <w:sz w:val="32"/>
          <w:szCs w:val="32"/>
          <w:cs/>
        </w:rPr>
        <w:t xml:space="preserve"> (ฉบับที่ </w:t>
      </w:r>
      <w:r w:rsidR="00635B66">
        <w:rPr>
          <w:rFonts w:ascii="Angsana New" w:hAnsi="Angsana New" w:cs="Angsana New"/>
          <w:sz w:val="32"/>
          <w:szCs w:val="32"/>
        </w:rPr>
        <w:t>2</w:t>
      </w:r>
      <w:r w:rsidR="00635B66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Pr="004C29F0">
        <w:rPr>
          <w:rFonts w:ascii="Angsana New" w:hAnsi="Angsana New" w:cs="Angsana New" w:hint="cs"/>
          <w:sz w:val="32"/>
          <w:szCs w:val="32"/>
          <w:cs/>
        </w:rPr>
        <w:t xml:space="preserve">ลงวันที่ </w:t>
      </w:r>
      <w:r w:rsidR="004E0DA8">
        <w:rPr>
          <w:rFonts w:ascii="Angsana New" w:hAnsi="Angsana New" w:cs="Angsana New"/>
          <w:sz w:val="32"/>
          <w:szCs w:val="32"/>
        </w:rPr>
        <w:t>2</w:t>
      </w:r>
      <w:r w:rsidRPr="004C29F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B52F0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4E0DA8">
        <w:rPr>
          <w:rFonts w:ascii="Angsana New" w:hAnsi="Angsana New" w:cs="Angsana New"/>
          <w:sz w:val="32"/>
          <w:szCs w:val="32"/>
        </w:rPr>
        <w:t xml:space="preserve"> 2559</w:t>
      </w:r>
    </w:p>
    <w:p w:rsidR="000560CF" w:rsidRPr="004C29F0" w:rsidRDefault="000560CF" w:rsidP="0059060C">
      <w:pPr>
        <w:tabs>
          <w:tab w:val="left" w:pos="90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4C29F0">
        <w:rPr>
          <w:rFonts w:ascii="Angsana New" w:hAnsi="Angsana New" w:cs="Angsana New" w:hint="cs"/>
          <w:sz w:val="32"/>
          <w:szCs w:val="32"/>
          <w:cs/>
        </w:rPr>
        <w:tab/>
      </w:r>
      <w:r w:rsidRPr="004C29F0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4C29F0">
        <w:rPr>
          <w:rFonts w:ascii="Angsana New" w:hAnsi="Angsana New" w:cs="Angsana New"/>
          <w:sz w:val="32"/>
          <w:szCs w:val="32"/>
        </w:rPr>
        <w:t xml:space="preserve"> </w:t>
      </w:r>
      <w:r w:rsidRPr="004C29F0">
        <w:rPr>
          <w:rFonts w:ascii="Angsana New" w:hAnsi="Angsana New" w:cs="Angsana New"/>
          <w:sz w:val="32"/>
          <w:szCs w:val="32"/>
          <w:cs/>
        </w:rPr>
        <w:t>งบการเงินระหว่างกาลจึงเน้นการให้ข้อมูลเกี่ยวกับกิ</w:t>
      </w:r>
      <w:r w:rsidR="00A40D3F" w:rsidRPr="004C29F0">
        <w:rPr>
          <w:rFonts w:ascii="Angsana New" w:hAnsi="Angsana New" w:cs="Angsana New"/>
          <w:sz w:val="32"/>
          <w:szCs w:val="32"/>
          <w:cs/>
        </w:rPr>
        <w:t>จกรรม เหตุการณ์และสถานการณ์ใหม่</w:t>
      </w:r>
      <w:r w:rsidRPr="004C29F0">
        <w:rPr>
          <w:rFonts w:ascii="Angsana New" w:hAnsi="Angsana New" w:cs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0560CF" w:rsidRPr="004C29F0" w:rsidRDefault="000560CF" w:rsidP="0059060C">
      <w:pPr>
        <w:tabs>
          <w:tab w:val="left" w:pos="900"/>
          <w:tab w:val="left" w:pos="2160"/>
        </w:tabs>
        <w:spacing w:before="120" w:after="120"/>
        <w:ind w:left="547" w:right="-36" w:hanging="547"/>
        <w:jc w:val="thaiDistribute"/>
        <w:rPr>
          <w:rFonts w:ascii="Angsana New" w:hAnsi="Angsana New" w:cs="Angsana New"/>
          <w:sz w:val="32"/>
          <w:szCs w:val="32"/>
        </w:rPr>
      </w:pPr>
      <w:r w:rsidRPr="004C29F0">
        <w:rPr>
          <w:rFonts w:ascii="Angsana New" w:hAnsi="Angsana New" w:cs="Angsana New" w:hint="cs"/>
          <w:sz w:val="32"/>
          <w:szCs w:val="32"/>
          <w:cs/>
        </w:rPr>
        <w:tab/>
        <w:t>งบการเงินระหว่างกาลฉบับภาษาไทยเป็นงบการเงินฉบับที่บริษัทฯใช้เป็นทางการตามกฎหมาย                    งบการเงินระหว่างกาลฉบับภาษาอังกฤษแปลมาจากงบการเงิน</w:t>
      </w:r>
      <w:r w:rsidR="00805CAB" w:rsidRPr="004C29F0">
        <w:rPr>
          <w:rFonts w:ascii="Angsana New" w:hAnsi="Angsana New" w:cs="Angsana New" w:hint="cs"/>
          <w:sz w:val="32"/>
          <w:szCs w:val="32"/>
          <w:cs/>
        </w:rPr>
        <w:t>ระหว่างกาลฉบับภาษาไทยนี้</w:t>
      </w:r>
    </w:p>
    <w:p w:rsidR="000560CF" w:rsidRPr="004C29F0" w:rsidRDefault="004B45D7" w:rsidP="0087768C">
      <w:pPr>
        <w:pStyle w:val="PlainText"/>
        <w:widowControl/>
        <w:tabs>
          <w:tab w:val="left" w:pos="1440"/>
        </w:tabs>
        <w:spacing w:before="120" w:after="120"/>
        <w:ind w:left="547" w:hanging="547"/>
        <w:jc w:val="thaiDistribute"/>
        <w:rPr>
          <w:rFonts w:hAnsi="Angsana New"/>
          <w:b/>
          <w:bCs/>
          <w:sz w:val="32"/>
          <w:szCs w:val="32"/>
        </w:rPr>
      </w:pPr>
      <w:r w:rsidRPr="004C29F0">
        <w:rPr>
          <w:rFonts w:hAnsi="Angsana New"/>
          <w:b/>
          <w:bCs/>
          <w:sz w:val="32"/>
          <w:szCs w:val="32"/>
        </w:rPr>
        <w:br w:type="page"/>
      </w:r>
      <w:r w:rsidR="000560CF" w:rsidRPr="004C29F0">
        <w:rPr>
          <w:rFonts w:hAnsi="Angsana New"/>
          <w:b/>
          <w:bCs/>
          <w:sz w:val="32"/>
          <w:szCs w:val="32"/>
        </w:rPr>
        <w:lastRenderedPageBreak/>
        <w:t>1.</w:t>
      </w:r>
      <w:r w:rsidR="000560CF" w:rsidRPr="004C29F0">
        <w:rPr>
          <w:rFonts w:hAnsi="Angsana New"/>
          <w:b/>
          <w:bCs/>
          <w:sz w:val="32"/>
          <w:szCs w:val="32"/>
          <w:cs/>
        </w:rPr>
        <w:t>3</w:t>
      </w:r>
      <w:r w:rsidR="000560CF" w:rsidRPr="004C29F0">
        <w:rPr>
          <w:rFonts w:hAnsi="Angsana New"/>
          <w:b/>
          <w:bCs/>
          <w:sz w:val="32"/>
          <w:szCs w:val="32"/>
        </w:rPr>
        <w:tab/>
      </w:r>
      <w:r w:rsidR="00346F6F" w:rsidRPr="004C29F0">
        <w:rPr>
          <w:rFonts w:hAnsi="Angsana New"/>
          <w:b/>
          <w:bCs/>
          <w:sz w:val="32"/>
          <w:szCs w:val="32"/>
          <w:cs/>
        </w:rPr>
        <w:t>มาตรฐานก</w:t>
      </w:r>
      <w:r w:rsidR="00346F6F" w:rsidRPr="004C29F0">
        <w:rPr>
          <w:rFonts w:hAnsi="Angsana New" w:hint="cs"/>
          <w:b/>
          <w:bCs/>
          <w:sz w:val="32"/>
          <w:szCs w:val="32"/>
          <w:cs/>
        </w:rPr>
        <w:t>ารรายงานทางการเงินใหม่</w:t>
      </w:r>
    </w:p>
    <w:p w:rsidR="00C00688" w:rsidRDefault="00635B66" w:rsidP="00C00688">
      <w:pPr>
        <w:spacing w:before="120" w:after="120"/>
        <w:ind w:left="547"/>
        <w:jc w:val="thaiDistribute"/>
        <w:rPr>
          <w:rFonts w:ascii="AngsanaUPC" w:hAnsi="AngsanaUPC" w:cs="AngsanaUPC"/>
          <w:b/>
          <w:bCs/>
          <w:sz w:val="32"/>
          <w:szCs w:val="32"/>
        </w:rPr>
      </w:pPr>
      <w:r w:rsidRPr="00635B66">
        <w:rPr>
          <w:rFonts w:ascii="AngsanaUPC" w:hAnsi="AngsanaUPC" w:cs="AngsanaUPC"/>
          <w:b/>
          <w:bCs/>
          <w:sz w:val="32"/>
          <w:szCs w:val="32"/>
          <w:cs/>
        </w:rPr>
        <w:t>ก. มาตรฐานการรายงานทางการเงินที่เริ่มมีผลบังคับใช้ในปีปัจจุบัน</w:t>
      </w:r>
      <w:r w:rsidR="00C00688">
        <w:rPr>
          <w:rFonts w:ascii="AngsanaUPC" w:hAnsi="AngsanaUPC" w:cs="AngsanaUPC"/>
          <w:b/>
          <w:bCs/>
          <w:sz w:val="32"/>
          <w:szCs w:val="32"/>
        </w:rPr>
        <w:t xml:space="preserve"> </w:t>
      </w:r>
    </w:p>
    <w:p w:rsidR="00635B66" w:rsidRPr="00C00688" w:rsidRDefault="00635B66" w:rsidP="00C00688">
      <w:pPr>
        <w:spacing w:before="120" w:after="120"/>
        <w:ind w:left="547"/>
        <w:jc w:val="thaiDistribute"/>
        <w:rPr>
          <w:rFonts w:ascii="AngsanaUPC" w:hAnsi="AngsanaUPC" w:cs="AngsanaUPC"/>
          <w:b/>
          <w:bCs/>
          <w:sz w:val="32"/>
          <w:szCs w:val="32"/>
        </w:rPr>
      </w:pPr>
      <w:r w:rsidRPr="00635B66">
        <w:rPr>
          <w:rFonts w:ascii="Angsana New" w:hAnsi="Angsana New" w:cs="Angsana New"/>
          <w:sz w:val="32"/>
          <w:szCs w:val="32"/>
          <w:cs/>
        </w:rPr>
        <w:t xml:space="preserve">ในระหว่างงวด บริษัทฯได้นำมาตรฐานการรายงานทางการเงินและการตีความมาตรฐานการรายงานทางการเงินฉบับปรับปรุง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>
        <w:rPr>
          <w:rFonts w:ascii="Angsana New" w:hAnsi="Angsana New" w:cs="Angsana New"/>
          <w:sz w:val="32"/>
          <w:szCs w:val="32"/>
        </w:rPr>
        <w:t>2560</w:t>
      </w:r>
      <w:r w:rsidRPr="00635B66">
        <w:rPr>
          <w:rFonts w:ascii="Angsana New" w:hAnsi="Angsana New" w:cs="Angsana New"/>
          <w:sz w:val="32"/>
          <w:szCs w:val="32"/>
          <w:cs/>
        </w:rPr>
        <w:t>)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>
        <w:rPr>
          <w:rFonts w:ascii="Angsana New" w:hAnsi="Angsana New" w:cs="Angsana New"/>
          <w:sz w:val="32"/>
          <w:szCs w:val="32"/>
        </w:rPr>
        <w:t xml:space="preserve"> 1</w:t>
      </w:r>
      <w:r w:rsidRPr="00635B66">
        <w:rPr>
          <w:rFonts w:ascii="Angsana New" w:hAnsi="Angsana New" w:cs="Angsana New"/>
          <w:sz w:val="32"/>
          <w:szCs w:val="32"/>
          <w:cs/>
        </w:rPr>
        <w:t xml:space="preserve"> มกราคม</w:t>
      </w:r>
      <w:r>
        <w:rPr>
          <w:rFonts w:ascii="Angsana New" w:hAnsi="Angsana New" w:cs="Angsana New"/>
          <w:sz w:val="32"/>
          <w:szCs w:val="32"/>
        </w:rPr>
        <w:t xml:space="preserve"> 2561</w:t>
      </w:r>
      <w:r w:rsidRPr="00635B66">
        <w:rPr>
          <w:rFonts w:ascii="Angsana New" w:hAnsi="Angsana New" w:cs="Angsana New"/>
          <w:cs/>
        </w:rPr>
        <w:t xml:space="preserve"> </w:t>
      </w:r>
      <w:r w:rsidRPr="00635B66">
        <w:rPr>
          <w:rFonts w:ascii="Angsana New" w:hAnsi="Angsana New" w:cs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>
        <w:rPr>
          <w:rFonts w:ascii="Angsana New" w:hAnsi="Angsana New" w:cs="Angsana New"/>
          <w:sz w:val="32"/>
          <w:szCs w:val="32"/>
          <w:cs/>
        </w:rPr>
        <w:t>งบการเงินของบริษัทฯ</w:t>
      </w:r>
    </w:p>
    <w:p w:rsidR="00C00688" w:rsidRDefault="00635B66" w:rsidP="00C00688">
      <w:pPr>
        <w:spacing w:before="120" w:after="120"/>
        <w:ind w:left="547" w:hanging="547"/>
        <w:jc w:val="thaiDistribute"/>
        <w:rPr>
          <w:rFonts w:ascii="AngsanaUPC" w:hAnsi="AngsanaUPC" w:cs="AngsanaUPC"/>
          <w:b/>
          <w:bCs/>
          <w:sz w:val="32"/>
          <w:szCs w:val="32"/>
        </w:rPr>
      </w:pPr>
      <w:r w:rsidRPr="00635B66">
        <w:rPr>
          <w:rFonts w:ascii="AngsanaUPC" w:hAnsi="AngsanaUPC" w:cs="AngsanaUPC"/>
          <w:sz w:val="32"/>
          <w:szCs w:val="32"/>
        </w:rPr>
        <w:t>        </w:t>
      </w:r>
      <w:r w:rsidRPr="00635B66">
        <w:rPr>
          <w:rFonts w:ascii="AngsanaUPC" w:hAnsi="AngsanaUPC" w:cs="AngsanaUPC"/>
          <w:sz w:val="32"/>
          <w:szCs w:val="32"/>
          <w:cs/>
        </w:rPr>
        <w:t xml:space="preserve"> </w:t>
      </w:r>
      <w:r w:rsidRPr="00635B66">
        <w:rPr>
          <w:rFonts w:ascii="AngsanaUPC" w:hAnsi="AngsanaUPC" w:cs="AngsanaUPC"/>
          <w:b/>
          <w:bCs/>
          <w:sz w:val="32"/>
          <w:szCs w:val="32"/>
          <w:cs/>
        </w:rPr>
        <w:t>ข. มาตรฐานการรายงานทางการเงินที่จะมีผลบังคับใช้ในอนาคต</w:t>
      </w:r>
      <w:r w:rsidR="00C00688">
        <w:rPr>
          <w:rFonts w:ascii="AngsanaUPC" w:hAnsi="AngsanaUPC" w:cs="AngsanaUPC"/>
          <w:b/>
          <w:bCs/>
          <w:sz w:val="32"/>
          <w:szCs w:val="32"/>
        </w:rPr>
        <w:t xml:space="preserve"> </w:t>
      </w:r>
    </w:p>
    <w:p w:rsidR="00635B66" w:rsidRPr="00C00688" w:rsidRDefault="00635B66" w:rsidP="00C00688">
      <w:pPr>
        <w:spacing w:before="120" w:after="120"/>
        <w:ind w:left="547"/>
        <w:jc w:val="thaiDistribute"/>
        <w:rPr>
          <w:rFonts w:ascii="AngsanaUPC" w:hAnsi="AngsanaUPC" w:cs="AngsanaUPC"/>
          <w:b/>
          <w:bCs/>
          <w:sz w:val="32"/>
          <w:szCs w:val="32"/>
          <w:cs/>
        </w:rPr>
      </w:pPr>
      <w:r w:rsidRPr="00635B66">
        <w:rPr>
          <w:rFonts w:ascii="Angsana New" w:hAnsi="Angsana New" w:cs="Angsana New"/>
          <w:sz w:val="32"/>
          <w:szCs w:val="32"/>
          <w:cs/>
        </w:rPr>
        <w:t>ในระหว่างงวด สภาวิชาชีพบัญชีได้ประกาศใช้มาตรฐานการรายงานทางการเงิน ฉบับที่</w:t>
      </w:r>
      <w:r w:rsidR="00C00688">
        <w:rPr>
          <w:rFonts w:ascii="Angsana New" w:hAnsi="Angsana New" w:cs="Angsana New"/>
          <w:sz w:val="32"/>
          <w:szCs w:val="32"/>
        </w:rPr>
        <w:t xml:space="preserve"> 15</w:t>
      </w:r>
      <w:r w:rsidRPr="00635B66">
        <w:rPr>
          <w:rFonts w:ascii="Angsana New" w:hAnsi="Angsana New" w:cs="Angsana New"/>
          <w:sz w:val="32"/>
          <w:szCs w:val="32"/>
          <w:cs/>
        </w:rPr>
        <w:t xml:space="preserve">  เรื่อง รายได้จากสัญญาที่ทำกับลูกค้า ซึ่งมีผลบังคับใช้สำหรับงบการเงินที่มีรอบระยะเวลาบัญชีที่เริ่มในหรือหลังวันที่</w:t>
      </w:r>
      <w:r w:rsidR="00C00688">
        <w:rPr>
          <w:rFonts w:ascii="Angsana New" w:hAnsi="Angsana New" w:cs="Angsana New"/>
          <w:sz w:val="32"/>
          <w:szCs w:val="32"/>
        </w:rPr>
        <w:t xml:space="preserve"> </w:t>
      </w:r>
      <w:r w:rsidR="00495E42">
        <w:rPr>
          <w:rFonts w:ascii="Angsana New" w:hAnsi="Angsana New" w:cs="Angsana New"/>
          <w:sz w:val="32"/>
          <w:szCs w:val="32"/>
        </w:rPr>
        <w:t xml:space="preserve"> </w:t>
      </w:r>
      <w:r w:rsidR="00C00688">
        <w:rPr>
          <w:rFonts w:ascii="Angsana New" w:hAnsi="Angsana New" w:cs="Angsana New"/>
          <w:sz w:val="32"/>
          <w:szCs w:val="32"/>
        </w:rPr>
        <w:t xml:space="preserve">    1</w:t>
      </w:r>
      <w:r w:rsidRPr="00635B66">
        <w:rPr>
          <w:rFonts w:ascii="Angsana New" w:hAnsi="Angsana New" w:cs="Angsana New"/>
          <w:sz w:val="32"/>
          <w:szCs w:val="32"/>
          <w:cs/>
        </w:rPr>
        <w:t xml:space="preserve"> มกราคม</w:t>
      </w:r>
      <w:r w:rsidR="00C00688">
        <w:rPr>
          <w:rFonts w:ascii="Angsana New" w:hAnsi="Angsana New" w:cs="Angsana New"/>
          <w:sz w:val="32"/>
          <w:szCs w:val="32"/>
        </w:rPr>
        <w:t xml:space="preserve"> 2562</w:t>
      </w:r>
      <w:r w:rsidRPr="00635B66">
        <w:rPr>
          <w:rFonts w:ascii="Angsana New" w:hAnsi="Angsana New" w:cs="Angsana New"/>
          <w:sz w:val="32"/>
          <w:szCs w:val="32"/>
          <w:cs/>
        </w:rPr>
        <w:t xml:space="preserve"> หลักการสำคัญของมาตรฐานดังกล่าวสรุปได้ดังนี้</w:t>
      </w:r>
    </w:p>
    <w:p w:rsidR="00C00688" w:rsidRDefault="00635B66" w:rsidP="00C00688">
      <w:pPr>
        <w:spacing w:before="120" w:after="120"/>
        <w:ind w:left="547" w:hanging="547"/>
        <w:jc w:val="thaiDistribute"/>
        <w:rPr>
          <w:rFonts w:ascii="AngsanaUPC" w:hAnsi="AngsanaUPC" w:cs="AngsanaUPC"/>
          <w:b/>
          <w:bCs/>
          <w:sz w:val="32"/>
          <w:szCs w:val="32"/>
        </w:rPr>
      </w:pPr>
      <w:r w:rsidRPr="00C00688">
        <w:rPr>
          <w:rFonts w:ascii="Angsana New" w:hAnsi="Angsana New" w:cs="Angsana New"/>
          <w:b/>
          <w:bCs/>
          <w:sz w:val="32"/>
          <w:szCs w:val="32"/>
        </w:rPr>
        <w:t xml:space="preserve">         </w:t>
      </w:r>
      <w:r w:rsidRPr="00C00688">
        <w:rPr>
          <w:rFonts w:ascii="Angsana New" w:hAnsi="Angsana New" w:cs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C00688">
        <w:rPr>
          <w:rFonts w:ascii="Angsana New" w:hAnsi="Angsana New" w:cs="Angsana New"/>
          <w:b/>
          <w:bCs/>
          <w:sz w:val="32"/>
          <w:szCs w:val="32"/>
        </w:rPr>
        <w:t>15</w:t>
      </w:r>
      <w:r w:rsidRPr="00C00688">
        <w:rPr>
          <w:rFonts w:ascii="Angsana New" w:hAnsi="Angsana New" w:cs="Angsana New"/>
          <w:b/>
          <w:bCs/>
          <w:sz w:val="32"/>
          <w:szCs w:val="32"/>
          <w:cs/>
        </w:rPr>
        <w:t xml:space="preserve"> เรื่อง รายได้จากสัญญาที่ทำกับลูกค้า</w:t>
      </w:r>
      <w:r w:rsidR="00C00688">
        <w:rPr>
          <w:rFonts w:ascii="AngsanaUPC" w:hAnsi="AngsanaUPC" w:cs="AngsanaUPC" w:hint="cs"/>
          <w:b/>
          <w:bCs/>
          <w:sz w:val="32"/>
          <w:szCs w:val="32"/>
          <w:cs/>
        </w:rPr>
        <w:t xml:space="preserve"> </w:t>
      </w:r>
    </w:p>
    <w:p w:rsidR="00635B66" w:rsidRPr="00C00688" w:rsidRDefault="00635B66" w:rsidP="00C00688">
      <w:pPr>
        <w:spacing w:before="120" w:after="120"/>
        <w:ind w:left="547"/>
        <w:jc w:val="thaiDistribute"/>
        <w:rPr>
          <w:rFonts w:ascii="AngsanaUPC" w:hAnsi="AngsanaUPC" w:cs="AngsanaUPC"/>
          <w:b/>
          <w:bCs/>
          <w:sz w:val="32"/>
          <w:szCs w:val="32"/>
        </w:rPr>
      </w:pPr>
      <w:r w:rsidRPr="00635B66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 ฉบับที่</w:t>
      </w:r>
      <w:r w:rsidR="00C00688">
        <w:rPr>
          <w:rFonts w:ascii="Angsana New" w:hAnsi="Angsana New" w:cs="Angsana New"/>
          <w:sz w:val="32"/>
          <w:szCs w:val="32"/>
        </w:rPr>
        <w:t xml:space="preserve"> 15</w:t>
      </w:r>
      <w:r w:rsidRPr="00635B66">
        <w:rPr>
          <w:rFonts w:ascii="Angsana New" w:hAnsi="Angsana New" w:cs="Angsana New"/>
          <w:sz w:val="32"/>
          <w:szCs w:val="32"/>
          <w:cs/>
        </w:rPr>
        <w:t xml:space="preserve"> ใช้แทนมาตรฐานการบัญชี ฉบับที่ </w:t>
      </w:r>
      <w:r w:rsidR="00C00688">
        <w:rPr>
          <w:rFonts w:ascii="Angsana New" w:hAnsi="Angsana New" w:cs="Angsana New"/>
          <w:sz w:val="32"/>
          <w:szCs w:val="32"/>
        </w:rPr>
        <w:t xml:space="preserve">11 </w:t>
      </w:r>
      <w:r w:rsidRPr="00635B66">
        <w:rPr>
          <w:rFonts w:ascii="Angsana New" w:hAnsi="Angsana New" w:cs="Angsana New"/>
          <w:sz w:val="32"/>
          <w:szCs w:val="32"/>
          <w:cs/>
        </w:rPr>
        <w:t>เรื่อง สัญญาก่อสร้าง มาตรฐานการบัญชี ฉบับที่</w:t>
      </w:r>
      <w:r w:rsidR="00C00688">
        <w:rPr>
          <w:rFonts w:ascii="Angsana New" w:hAnsi="Angsana New" w:cs="Angsana New"/>
          <w:sz w:val="32"/>
          <w:szCs w:val="32"/>
        </w:rPr>
        <w:t xml:space="preserve"> 18</w:t>
      </w:r>
      <w:r w:rsidRPr="00635B66">
        <w:rPr>
          <w:rFonts w:ascii="Angsana New" w:hAnsi="Angsana New" w:cs="Angsana New"/>
          <w:sz w:val="32"/>
          <w:szCs w:val="32"/>
          <w:cs/>
        </w:rPr>
        <w:t xml:space="preserve"> เรื่อง รายได้ และการตีความมาตรฐานบัญชีที่เกี่ยวข้อง กิจการต้องใช้มาตรฐานการรายงานทางการเงินฉบับนี้กับสัญญาที่ทำกับลูกค้าทุกสัญญา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635B66">
        <w:rPr>
          <w:rFonts w:ascii="Angsana New" w:hAnsi="Angsana New" w:cs="Angsana New"/>
          <w:sz w:val="32"/>
          <w:szCs w:val="32"/>
        </w:rPr>
        <w:t xml:space="preserve"> </w:t>
      </w:r>
      <w:r w:rsidR="00C00688">
        <w:rPr>
          <w:rFonts w:ascii="Angsana New" w:hAnsi="Angsana New" w:cs="Angsana New"/>
          <w:sz w:val="32"/>
          <w:szCs w:val="32"/>
        </w:rPr>
        <w:t>5</w:t>
      </w:r>
      <w:r w:rsidRPr="00635B66">
        <w:rPr>
          <w:rFonts w:ascii="Angsana New" w:hAnsi="Angsana New" w:cs="Angsana New"/>
          <w:sz w:val="32"/>
          <w:szCs w:val="32"/>
        </w:rPr>
        <w:t xml:space="preserve"> </w:t>
      </w:r>
      <w:r w:rsidRPr="00635B66">
        <w:rPr>
          <w:rFonts w:ascii="Angsana New" w:hAnsi="Angsana New" w:cs="Angsana New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635B66" w:rsidRPr="00635B66" w:rsidRDefault="00635B66" w:rsidP="00635B66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635B66">
        <w:rPr>
          <w:rFonts w:ascii="Angsana New" w:hAnsi="Angsana New" w:cs="Angsana New"/>
          <w:sz w:val="32"/>
          <w:szCs w:val="32"/>
        </w:rPr>
        <w:t xml:space="preserve">         </w:t>
      </w:r>
      <w:r w:rsidRPr="00635B66">
        <w:rPr>
          <w:rFonts w:ascii="Angsana New" w:hAnsi="Angsana New" w:cs="Angsana New"/>
          <w:sz w:val="32"/>
          <w:szCs w:val="32"/>
          <w:cs/>
        </w:rPr>
        <w:t>ปัจจุบันฝ่ายบริหารของบริษัทฯ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  <w:r w:rsidR="00346F6F" w:rsidRPr="00635B66">
        <w:rPr>
          <w:rFonts w:ascii="Angsana New" w:hAnsi="Angsana New" w:cs="Angsana New"/>
          <w:sz w:val="32"/>
          <w:szCs w:val="32"/>
          <w:cs/>
        </w:rPr>
        <w:tab/>
      </w:r>
    </w:p>
    <w:p w:rsidR="000560CF" w:rsidRPr="004C29F0" w:rsidRDefault="00447695" w:rsidP="0059060C">
      <w:pPr>
        <w:pStyle w:val="PlainText"/>
        <w:widowControl/>
        <w:tabs>
          <w:tab w:val="left" w:pos="1440"/>
        </w:tabs>
        <w:spacing w:before="80" w:after="80"/>
        <w:ind w:left="547" w:hanging="547"/>
        <w:jc w:val="thaiDistribute"/>
        <w:rPr>
          <w:rFonts w:hAnsi="Angsana New"/>
          <w:b/>
          <w:bCs/>
          <w:sz w:val="32"/>
          <w:szCs w:val="32"/>
        </w:rPr>
      </w:pPr>
      <w:r>
        <w:rPr>
          <w:rFonts w:hAnsi="Angsana New"/>
          <w:b/>
          <w:bCs/>
          <w:sz w:val="32"/>
          <w:szCs w:val="32"/>
        </w:rPr>
        <w:t>1</w:t>
      </w:r>
      <w:r w:rsidR="000560CF" w:rsidRPr="004C29F0">
        <w:rPr>
          <w:rFonts w:hAnsi="Angsana New"/>
          <w:b/>
          <w:bCs/>
          <w:sz w:val="32"/>
          <w:szCs w:val="32"/>
        </w:rPr>
        <w:t>.4</w:t>
      </w:r>
      <w:r w:rsidR="000560CF" w:rsidRPr="004C29F0">
        <w:rPr>
          <w:rFonts w:hAnsi="Angsana New"/>
          <w:b/>
          <w:bCs/>
          <w:sz w:val="32"/>
          <w:szCs w:val="32"/>
        </w:rPr>
        <w:tab/>
      </w:r>
      <w:r w:rsidR="000560CF" w:rsidRPr="004C29F0">
        <w:rPr>
          <w:rFonts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9956C9" w:rsidRPr="004C29F0" w:rsidRDefault="000560CF" w:rsidP="0059060C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C29F0">
        <w:rPr>
          <w:rFonts w:ascii="Angsana New" w:hAnsi="Angsana New" w:cs="Angsana New"/>
          <w:sz w:val="32"/>
          <w:szCs w:val="32"/>
          <w:cs/>
        </w:rPr>
        <w:tab/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4C29F0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Pr="004C29F0">
        <w:rPr>
          <w:rFonts w:ascii="Angsana New" w:hAnsi="Angsana New" w:cs="Angsana New"/>
          <w:sz w:val="32"/>
          <w:szCs w:val="32"/>
          <w:cs/>
        </w:rPr>
        <w:t>งบการเงินสำหรับ</w:t>
      </w:r>
      <w:r w:rsidRPr="004C29F0">
        <w:rPr>
          <w:rFonts w:ascii="Angsana New" w:hAnsi="Angsana New" w:cs="Angsana New" w:hint="cs"/>
          <w:sz w:val="32"/>
          <w:szCs w:val="32"/>
          <w:cs/>
        </w:rPr>
        <w:t>ปี</w:t>
      </w:r>
      <w:r w:rsidRPr="004C29F0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447695">
        <w:rPr>
          <w:rFonts w:ascii="Angsana New" w:hAnsi="Angsana New" w:cs="Angsana New"/>
          <w:sz w:val="32"/>
          <w:szCs w:val="32"/>
        </w:rPr>
        <w:t>31</w:t>
      </w:r>
      <w:r w:rsidR="00AC6401" w:rsidRPr="004C29F0">
        <w:rPr>
          <w:rFonts w:ascii="Angsana New" w:hAnsi="Angsana New" w:cs="Angsana New"/>
          <w:sz w:val="32"/>
          <w:szCs w:val="32"/>
        </w:rPr>
        <w:t xml:space="preserve"> </w:t>
      </w:r>
      <w:r w:rsidR="00AC6401" w:rsidRPr="004C29F0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447695">
        <w:rPr>
          <w:rFonts w:ascii="Angsana New" w:hAnsi="Angsana New" w:cs="Angsana New"/>
          <w:sz w:val="32"/>
          <w:szCs w:val="32"/>
        </w:rPr>
        <w:t>2560</w:t>
      </w:r>
      <w:r w:rsidR="009E3C56" w:rsidRPr="004C29F0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D318D9" w:rsidRDefault="00D318D9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3A7576" w:rsidRPr="004C29F0" w:rsidRDefault="008E17A1" w:rsidP="003A7576">
      <w:pPr>
        <w:tabs>
          <w:tab w:val="left" w:pos="900"/>
          <w:tab w:val="left" w:pos="1440"/>
        </w:tabs>
        <w:spacing w:before="8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4C29F0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3A7576" w:rsidRPr="004C29F0">
        <w:rPr>
          <w:rFonts w:ascii="Angsana New" w:hAnsi="Angsana New" w:cs="Angsana New"/>
          <w:b/>
          <w:bCs/>
          <w:sz w:val="32"/>
          <w:szCs w:val="32"/>
        </w:rPr>
        <w:t>.</w:t>
      </w:r>
      <w:r w:rsidR="003A7576" w:rsidRPr="004C29F0">
        <w:rPr>
          <w:rFonts w:ascii="Angsana New" w:hAnsi="Angsana New" w:cs="Angsana New"/>
          <w:b/>
          <w:bCs/>
          <w:sz w:val="32"/>
          <w:szCs w:val="32"/>
        </w:rPr>
        <w:tab/>
      </w:r>
      <w:r w:rsidR="003A7576" w:rsidRPr="004C29F0">
        <w:rPr>
          <w:rFonts w:ascii="Angsana New" w:hAnsi="Angsana New" w:cs="Angsana New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40"/>
        <w:gridCol w:w="1770"/>
        <w:gridCol w:w="1770"/>
      </w:tblGrid>
      <w:tr w:rsidR="003A7576" w:rsidRPr="004C29F0" w:rsidTr="00007766">
        <w:tc>
          <w:tcPr>
            <w:tcW w:w="9180" w:type="dxa"/>
            <w:gridSpan w:val="3"/>
          </w:tcPr>
          <w:p w:rsidR="003A7576" w:rsidRPr="004C29F0" w:rsidRDefault="003A7576" w:rsidP="007A4971">
            <w:pPr>
              <w:tabs>
                <w:tab w:val="left" w:pos="360"/>
                <w:tab w:val="left" w:pos="900"/>
                <w:tab w:val="left" w:pos="1440"/>
              </w:tabs>
              <w:ind w:left="600" w:hanging="6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C29F0">
              <w:rPr>
                <w:rFonts w:ascii="Angsana New" w:eastAsia="Angsana New" w:hAnsi="Angsana New" w:cs="Angsana New"/>
                <w:sz w:val="28"/>
                <w:szCs w:val="28"/>
              </w:rPr>
              <w:t>(</w:t>
            </w: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หน่วย: </w:t>
            </w:r>
            <w:r w:rsidRPr="004C29F0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พัน</w:t>
            </w: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3A7576" w:rsidRPr="004C29F0" w:rsidTr="00007766">
        <w:tc>
          <w:tcPr>
            <w:tcW w:w="5640" w:type="dxa"/>
          </w:tcPr>
          <w:p w:rsidR="003A7576" w:rsidRPr="004C29F0" w:rsidRDefault="003A7576" w:rsidP="007A4971">
            <w:pPr>
              <w:ind w:left="600" w:hanging="6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70" w:type="dxa"/>
          </w:tcPr>
          <w:p w:rsidR="003A7576" w:rsidRPr="004C29F0" w:rsidRDefault="00447695" w:rsidP="00FB703C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AC6401" w:rsidRPr="004C29F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AC6401" w:rsidRPr="004C29F0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 w:rsidR="00AC6401" w:rsidRPr="004C29F0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FB703C">
              <w:rPr>
                <w:rFonts w:ascii="Angsana New" w:hAnsi="Angsana New" w:cs="Angsana New"/>
                <w:sz w:val="28"/>
                <w:szCs w:val="28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770" w:type="dxa"/>
          </w:tcPr>
          <w:p w:rsidR="003A7576" w:rsidRPr="004C29F0" w:rsidRDefault="00447695" w:rsidP="00FB703C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AC6401" w:rsidRPr="004C29F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</w:tr>
      <w:tr w:rsidR="00D60A01" w:rsidRPr="004C29F0" w:rsidTr="00007766">
        <w:tc>
          <w:tcPr>
            <w:tcW w:w="5640" w:type="dxa"/>
          </w:tcPr>
          <w:p w:rsidR="00D60A01" w:rsidRPr="004C29F0" w:rsidRDefault="00D60A01" w:rsidP="00CD2918">
            <w:pPr>
              <w:tabs>
                <w:tab w:val="left" w:pos="360"/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770" w:type="dxa"/>
          </w:tcPr>
          <w:p w:rsidR="00D60A01" w:rsidRPr="004C29F0" w:rsidRDefault="007864E7" w:rsidP="0087544C">
            <w:pPr>
              <w:tabs>
                <w:tab w:val="decimal" w:pos="1332"/>
              </w:tabs>
              <w:ind w:right="-63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71</w:t>
            </w:r>
          </w:p>
        </w:tc>
        <w:tc>
          <w:tcPr>
            <w:tcW w:w="1770" w:type="dxa"/>
          </w:tcPr>
          <w:p w:rsidR="00D60A01" w:rsidRPr="004C29F0" w:rsidRDefault="00A0759B" w:rsidP="00A0759B">
            <w:pPr>
              <w:tabs>
                <w:tab w:val="decimal" w:pos="1332"/>
              </w:tabs>
              <w:ind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71</w:t>
            </w:r>
          </w:p>
        </w:tc>
      </w:tr>
      <w:tr w:rsidR="00D60A01" w:rsidRPr="004C29F0" w:rsidTr="00007766">
        <w:tc>
          <w:tcPr>
            <w:tcW w:w="5640" w:type="dxa"/>
          </w:tcPr>
          <w:p w:rsidR="00D60A01" w:rsidRPr="004C29F0" w:rsidRDefault="00D60A01" w:rsidP="00CD2918">
            <w:pPr>
              <w:tabs>
                <w:tab w:val="left" w:pos="360"/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เงินฝากกระแสรายวันและออมทรัพย์</w:t>
            </w:r>
          </w:p>
        </w:tc>
        <w:tc>
          <w:tcPr>
            <w:tcW w:w="1770" w:type="dxa"/>
          </w:tcPr>
          <w:p w:rsidR="00D60A01" w:rsidRPr="004C29F0" w:rsidRDefault="00DF73D7" w:rsidP="0087544C">
            <w:pPr>
              <w:tabs>
                <w:tab w:val="decimal" w:pos="1332"/>
              </w:tabs>
              <w:ind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1,288,664</w:t>
            </w:r>
          </w:p>
        </w:tc>
        <w:tc>
          <w:tcPr>
            <w:tcW w:w="1770" w:type="dxa"/>
          </w:tcPr>
          <w:p w:rsidR="00D60A01" w:rsidRPr="004C29F0" w:rsidRDefault="00D47794" w:rsidP="00A0759B">
            <w:pPr>
              <w:tabs>
                <w:tab w:val="decimal" w:pos="1332"/>
              </w:tabs>
              <w:ind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9</w:t>
            </w:r>
            <w:r w:rsidR="00B62A97">
              <w:rPr>
                <w:rFonts w:ascii="Angsana New" w:eastAsia="Angsana New" w:hAnsi="Angsana New" w:cs="Angsana New"/>
                <w:sz w:val="28"/>
                <w:szCs w:val="28"/>
              </w:rPr>
              <w:t>48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="00B62A97">
              <w:rPr>
                <w:rFonts w:ascii="Angsana New" w:eastAsia="Angsana New" w:hAnsi="Angsana New" w:cs="Angsana New"/>
                <w:sz w:val="28"/>
                <w:szCs w:val="28"/>
              </w:rPr>
              <w:t>631</w:t>
            </w:r>
          </w:p>
        </w:tc>
      </w:tr>
      <w:tr w:rsidR="002E347F" w:rsidRPr="004C29F0" w:rsidTr="00007766">
        <w:tc>
          <w:tcPr>
            <w:tcW w:w="5640" w:type="dxa"/>
          </w:tcPr>
          <w:p w:rsidR="002E347F" w:rsidRPr="004C29F0" w:rsidRDefault="002E347F" w:rsidP="00081DB7">
            <w:pPr>
              <w:tabs>
                <w:tab w:val="left" w:pos="360"/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ตั๋วสัญญาใช้เงินประเภทเผื่อเรียก</w:t>
            </w:r>
          </w:p>
        </w:tc>
        <w:tc>
          <w:tcPr>
            <w:tcW w:w="1770" w:type="dxa"/>
          </w:tcPr>
          <w:p w:rsidR="002E347F" w:rsidRPr="004C29F0" w:rsidRDefault="00DF73D7" w:rsidP="0087544C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168,000</w:t>
            </w:r>
          </w:p>
        </w:tc>
        <w:tc>
          <w:tcPr>
            <w:tcW w:w="1770" w:type="dxa"/>
          </w:tcPr>
          <w:p w:rsidR="002E347F" w:rsidRPr="004C29F0" w:rsidRDefault="00B62A97" w:rsidP="00A0759B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170</w:t>
            </w:r>
            <w:r w:rsidR="002E347F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000</w:t>
            </w:r>
          </w:p>
        </w:tc>
      </w:tr>
      <w:tr w:rsidR="002E347F" w:rsidRPr="004C29F0" w:rsidTr="00007766">
        <w:tc>
          <w:tcPr>
            <w:tcW w:w="5640" w:type="dxa"/>
          </w:tcPr>
          <w:p w:rsidR="002E347F" w:rsidRPr="004C29F0" w:rsidRDefault="002E347F" w:rsidP="00CD2918">
            <w:pPr>
              <w:tabs>
                <w:tab w:val="left" w:pos="360"/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รวมเงินสดและรายการเทียบเท่าเงินสด </w:t>
            </w:r>
          </w:p>
        </w:tc>
        <w:tc>
          <w:tcPr>
            <w:tcW w:w="1770" w:type="dxa"/>
          </w:tcPr>
          <w:p w:rsidR="002E347F" w:rsidRPr="004C29F0" w:rsidRDefault="00DF73D7" w:rsidP="0087544C">
            <w:pPr>
              <w:tabs>
                <w:tab w:val="decimal" w:pos="1332"/>
              </w:tabs>
              <w:ind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1,456,735</w:t>
            </w:r>
          </w:p>
        </w:tc>
        <w:tc>
          <w:tcPr>
            <w:tcW w:w="1770" w:type="dxa"/>
          </w:tcPr>
          <w:p w:rsidR="002E347F" w:rsidRPr="004C29F0" w:rsidRDefault="002E347F" w:rsidP="00A0759B">
            <w:pPr>
              <w:tabs>
                <w:tab w:val="decimal" w:pos="1332"/>
              </w:tabs>
              <w:ind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1,</w:t>
            </w:r>
            <w:r w:rsidR="00B62A97">
              <w:rPr>
                <w:rFonts w:ascii="Angsana New" w:eastAsia="Angsana New" w:hAnsi="Angsana New" w:cs="Angsana New"/>
                <w:sz w:val="28"/>
                <w:szCs w:val="28"/>
              </w:rPr>
              <w:t>118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="00B62A97">
              <w:rPr>
                <w:rFonts w:ascii="Angsana New" w:eastAsia="Angsana New" w:hAnsi="Angsana New" w:cs="Angsana New"/>
                <w:sz w:val="28"/>
                <w:szCs w:val="28"/>
              </w:rPr>
              <w:t>702</w:t>
            </w:r>
          </w:p>
        </w:tc>
      </w:tr>
      <w:tr w:rsidR="002E347F" w:rsidRPr="004C29F0" w:rsidTr="00BC1B36">
        <w:trPr>
          <w:trHeight w:val="80"/>
        </w:trPr>
        <w:tc>
          <w:tcPr>
            <w:tcW w:w="5640" w:type="dxa"/>
          </w:tcPr>
          <w:p w:rsidR="002E347F" w:rsidRPr="004C29F0" w:rsidRDefault="002E347F" w:rsidP="00CD2918">
            <w:pPr>
              <w:tabs>
                <w:tab w:val="left" w:pos="360"/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หัก:</w:t>
            </w:r>
            <w:r w:rsidRPr="004C29F0">
              <w:rPr>
                <w:rFonts w:ascii="Angsana New" w:eastAsia="Angsana New" w:hAnsi="Angsana New" w:cs="Angsana New"/>
                <w:sz w:val="28"/>
                <w:szCs w:val="28"/>
              </w:rPr>
              <w:t xml:space="preserve"> </w:t>
            </w: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เงินฝากในนามบริษัทฯเพื่อลูกค้า</w:t>
            </w:r>
          </w:p>
        </w:tc>
        <w:tc>
          <w:tcPr>
            <w:tcW w:w="1770" w:type="dxa"/>
          </w:tcPr>
          <w:p w:rsidR="002E347F" w:rsidRPr="004C29F0" w:rsidRDefault="00DF73D7" w:rsidP="0087544C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(1,281,350)</w:t>
            </w:r>
          </w:p>
        </w:tc>
        <w:tc>
          <w:tcPr>
            <w:tcW w:w="1770" w:type="dxa"/>
          </w:tcPr>
          <w:p w:rsidR="002E347F" w:rsidRPr="004C29F0" w:rsidRDefault="002E347F" w:rsidP="00A0759B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eastAsia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83</w:t>
            </w:r>
            <w:r w:rsidR="00B62A97">
              <w:rPr>
                <w:rFonts w:ascii="Angsana New" w:eastAsia="Angsana New" w:hAnsi="Angsana New" w:cs="Angsana New"/>
                <w:sz w:val="28"/>
                <w:szCs w:val="28"/>
              </w:rPr>
              <w:t>8</w:t>
            </w:r>
            <w:r w:rsidRPr="004C29F0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="000C4B81">
              <w:rPr>
                <w:rFonts w:ascii="Angsana New" w:eastAsia="Angsana New" w:hAnsi="Angsana New" w:cs="Angsana New"/>
                <w:sz w:val="28"/>
                <w:szCs w:val="28"/>
              </w:rPr>
              <w:t>415</w:t>
            </w:r>
            <w:r w:rsidRPr="004C29F0">
              <w:rPr>
                <w:rFonts w:ascii="Angsana New" w:eastAsia="Angsana New" w:hAnsi="Angsana New" w:cs="Angsana New"/>
                <w:sz w:val="28"/>
                <w:szCs w:val="28"/>
              </w:rPr>
              <w:t>)</w:t>
            </w:r>
          </w:p>
        </w:tc>
      </w:tr>
      <w:tr w:rsidR="002E347F" w:rsidRPr="004C29F0" w:rsidTr="00007766">
        <w:tc>
          <w:tcPr>
            <w:tcW w:w="5640" w:type="dxa"/>
          </w:tcPr>
          <w:p w:rsidR="002E347F" w:rsidRPr="004C29F0" w:rsidRDefault="002E347F" w:rsidP="00CD2918">
            <w:pPr>
              <w:tabs>
                <w:tab w:val="left" w:pos="360"/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770" w:type="dxa"/>
          </w:tcPr>
          <w:p w:rsidR="002E347F" w:rsidRPr="004C29F0" w:rsidRDefault="00DF73D7" w:rsidP="0087544C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175,385</w:t>
            </w:r>
          </w:p>
        </w:tc>
        <w:tc>
          <w:tcPr>
            <w:tcW w:w="1770" w:type="dxa"/>
          </w:tcPr>
          <w:p w:rsidR="002E347F" w:rsidRPr="004C29F0" w:rsidRDefault="00B62A97" w:rsidP="00A0759B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280</w:t>
            </w:r>
            <w:r w:rsidR="002E347F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287</w:t>
            </w:r>
          </w:p>
        </w:tc>
      </w:tr>
    </w:tbl>
    <w:p w:rsidR="00220732" w:rsidRPr="004C29F0" w:rsidRDefault="00D47794" w:rsidP="00007766">
      <w:pPr>
        <w:tabs>
          <w:tab w:val="left" w:pos="900"/>
          <w:tab w:val="left" w:pos="1440"/>
        </w:tabs>
        <w:spacing w:before="24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3</w:t>
      </w:r>
      <w:r w:rsidR="00220732" w:rsidRPr="004C29F0">
        <w:rPr>
          <w:rFonts w:ascii="Angsana New" w:hAnsi="Angsana New" w:cs="Angsana New"/>
          <w:b/>
          <w:bCs/>
          <w:sz w:val="32"/>
          <w:szCs w:val="32"/>
        </w:rPr>
        <w:t>.</w:t>
      </w:r>
      <w:r w:rsidR="00220732" w:rsidRPr="004C29F0">
        <w:rPr>
          <w:rFonts w:ascii="Angsana New" w:hAnsi="Angsana New" w:cs="Angsana New"/>
          <w:b/>
          <w:bCs/>
          <w:sz w:val="32"/>
          <w:szCs w:val="32"/>
        </w:rPr>
        <w:tab/>
      </w:r>
      <w:r w:rsidR="00220732" w:rsidRPr="004C29F0">
        <w:rPr>
          <w:rFonts w:ascii="Angsana New" w:hAnsi="Angsana New" w:cs="Angsana New"/>
          <w:b/>
          <w:bCs/>
          <w:sz w:val="32"/>
          <w:szCs w:val="32"/>
          <w:cs/>
        </w:rPr>
        <w:t>ลูกหนี้สำนักหักบัญชี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และบริษัทหลักทรัพย์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40"/>
        <w:gridCol w:w="1770"/>
        <w:gridCol w:w="1770"/>
      </w:tblGrid>
      <w:tr w:rsidR="00EC1B1C" w:rsidRPr="004C29F0" w:rsidTr="00007766">
        <w:tc>
          <w:tcPr>
            <w:tcW w:w="9180" w:type="dxa"/>
            <w:gridSpan w:val="3"/>
            <w:vAlign w:val="bottom"/>
          </w:tcPr>
          <w:p w:rsidR="00220732" w:rsidRPr="004C29F0" w:rsidRDefault="00CD788A" w:rsidP="005906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600" w:hanging="600"/>
              <w:jc w:val="right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4C29F0">
              <w:rPr>
                <w:rFonts w:ascii="Angsana New" w:eastAsia="Angsana New" w:hAnsi="Angsana New" w:cs="Angsana New"/>
                <w:sz w:val="28"/>
                <w:szCs w:val="28"/>
              </w:rPr>
              <w:t>(</w:t>
            </w: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หน่วย: </w:t>
            </w:r>
            <w:r w:rsidRPr="004C29F0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พัน</w:t>
            </w: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883013" w:rsidRPr="004C29F0" w:rsidTr="00007766">
        <w:tc>
          <w:tcPr>
            <w:tcW w:w="5640" w:type="dxa"/>
            <w:vAlign w:val="bottom"/>
          </w:tcPr>
          <w:p w:rsidR="00883013" w:rsidRPr="004C29F0" w:rsidRDefault="00883013" w:rsidP="00883013">
            <w:pPr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70" w:type="dxa"/>
          </w:tcPr>
          <w:p w:rsidR="00883013" w:rsidRPr="004C29F0" w:rsidRDefault="003E0C9E" w:rsidP="00883013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883013" w:rsidRPr="004C29F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883013" w:rsidRPr="004C29F0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 w:rsidR="00883013" w:rsidRPr="004C29F0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883013">
              <w:rPr>
                <w:rFonts w:ascii="Angsana New" w:hAnsi="Angsana New" w:cs="Angsana New"/>
                <w:sz w:val="28"/>
                <w:szCs w:val="28"/>
              </w:rPr>
              <w:t>61</w:t>
            </w:r>
          </w:p>
        </w:tc>
        <w:tc>
          <w:tcPr>
            <w:tcW w:w="1770" w:type="dxa"/>
          </w:tcPr>
          <w:p w:rsidR="00883013" w:rsidRPr="004C29F0" w:rsidRDefault="00883013" w:rsidP="00883013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4C29F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</w:tr>
      <w:tr w:rsidR="00883013" w:rsidRPr="004C29F0" w:rsidTr="00007766">
        <w:tc>
          <w:tcPr>
            <w:tcW w:w="5640" w:type="dxa"/>
            <w:vAlign w:val="bottom"/>
          </w:tcPr>
          <w:p w:rsidR="00883013" w:rsidRPr="004C29F0" w:rsidRDefault="00883013" w:rsidP="00883013">
            <w:pPr>
              <w:tabs>
                <w:tab w:val="left" w:pos="263"/>
                <w:tab w:val="left" w:pos="900"/>
              </w:tabs>
              <w:ind w:left="263" w:hanging="284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4C29F0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 xml:space="preserve">ลูกหนี้สำนักหักบัญชี                                        </w:t>
            </w:r>
            <w:r w:rsidRPr="004C29F0">
              <w:rPr>
                <w:rFonts w:ascii="Angsana New" w:eastAsia="Angsana New" w:hAnsi="Angsana New" w:cs="Angsana New"/>
                <w:sz w:val="28"/>
                <w:szCs w:val="28"/>
              </w:rPr>
              <w:t xml:space="preserve">                         </w:t>
            </w:r>
            <w:r w:rsidRPr="004C29F0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 xml:space="preserve">                                ตราสารทุนและตราสารหนี้</w:t>
            </w:r>
          </w:p>
        </w:tc>
        <w:tc>
          <w:tcPr>
            <w:tcW w:w="1770" w:type="dxa"/>
            <w:vAlign w:val="bottom"/>
          </w:tcPr>
          <w:p w:rsidR="00883013" w:rsidRPr="004C29F0" w:rsidRDefault="00DF73D7" w:rsidP="00883013">
            <w:pPr>
              <w:tabs>
                <w:tab w:val="decimal" w:pos="1332"/>
              </w:tabs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551,462</w:t>
            </w:r>
          </w:p>
        </w:tc>
        <w:tc>
          <w:tcPr>
            <w:tcW w:w="1770" w:type="dxa"/>
            <w:vAlign w:val="bottom"/>
          </w:tcPr>
          <w:p w:rsidR="00883013" w:rsidRPr="004C29F0" w:rsidRDefault="000C4B81" w:rsidP="00883013">
            <w:pPr>
              <w:tabs>
                <w:tab w:val="decimal" w:pos="1332"/>
              </w:tabs>
              <w:ind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743</w:t>
            </w:r>
            <w:r w:rsidR="00883013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722</w:t>
            </w:r>
          </w:p>
        </w:tc>
      </w:tr>
      <w:tr w:rsidR="00883013" w:rsidRPr="004C29F0" w:rsidTr="00007766">
        <w:tc>
          <w:tcPr>
            <w:tcW w:w="5640" w:type="dxa"/>
            <w:vAlign w:val="bottom"/>
          </w:tcPr>
          <w:p w:rsidR="00883013" w:rsidRPr="004C29F0" w:rsidRDefault="00883013" w:rsidP="00883013">
            <w:pPr>
              <w:tabs>
                <w:tab w:val="left" w:pos="900"/>
              </w:tabs>
              <w:ind w:left="263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4C29F0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สัญญาซื้อขายล่วงหน้า</w:t>
            </w:r>
          </w:p>
        </w:tc>
        <w:tc>
          <w:tcPr>
            <w:tcW w:w="1770" w:type="dxa"/>
            <w:vAlign w:val="bottom"/>
          </w:tcPr>
          <w:p w:rsidR="00883013" w:rsidRPr="004C29F0" w:rsidRDefault="00DF73D7" w:rsidP="00883013">
            <w:pPr>
              <w:tabs>
                <w:tab w:val="decimal" w:pos="1332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156,613</w:t>
            </w:r>
          </w:p>
        </w:tc>
        <w:tc>
          <w:tcPr>
            <w:tcW w:w="1770" w:type="dxa"/>
            <w:vAlign w:val="bottom"/>
          </w:tcPr>
          <w:p w:rsidR="00883013" w:rsidRPr="004C29F0" w:rsidRDefault="000C4B81" w:rsidP="00883013">
            <w:pP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99</w:t>
            </w:r>
            <w:r w:rsidR="00883013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900</w:t>
            </w:r>
          </w:p>
        </w:tc>
      </w:tr>
      <w:tr w:rsidR="00883013" w:rsidRPr="004C29F0" w:rsidTr="00007766">
        <w:tc>
          <w:tcPr>
            <w:tcW w:w="5640" w:type="dxa"/>
            <w:vAlign w:val="bottom"/>
          </w:tcPr>
          <w:p w:rsidR="00883013" w:rsidRPr="004C29F0" w:rsidRDefault="00883013" w:rsidP="00883013">
            <w:pPr>
              <w:tabs>
                <w:tab w:val="left" w:pos="522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ลูกหนี้</w:t>
            </w:r>
            <w:r w:rsidRPr="004C29F0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บริษัทหลักทรัพย์ต่างประเทศ</w:t>
            </w:r>
          </w:p>
        </w:tc>
        <w:tc>
          <w:tcPr>
            <w:tcW w:w="1770" w:type="dxa"/>
            <w:vAlign w:val="bottom"/>
          </w:tcPr>
          <w:p w:rsidR="00883013" w:rsidRPr="004C29F0" w:rsidRDefault="00DF73D7" w:rsidP="00883013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7,798</w:t>
            </w:r>
          </w:p>
        </w:tc>
        <w:tc>
          <w:tcPr>
            <w:tcW w:w="1770" w:type="dxa"/>
            <w:vAlign w:val="bottom"/>
          </w:tcPr>
          <w:p w:rsidR="00883013" w:rsidRPr="004C29F0" w:rsidRDefault="000C4B81" w:rsidP="00883013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-</w:t>
            </w:r>
          </w:p>
        </w:tc>
      </w:tr>
      <w:tr w:rsidR="00883013" w:rsidRPr="004C29F0" w:rsidTr="00007766">
        <w:tc>
          <w:tcPr>
            <w:tcW w:w="5640" w:type="dxa"/>
            <w:vAlign w:val="bottom"/>
          </w:tcPr>
          <w:p w:rsidR="00883013" w:rsidRPr="004C29F0" w:rsidRDefault="00883013" w:rsidP="00883013">
            <w:pPr>
              <w:tabs>
                <w:tab w:val="left" w:pos="522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รวมลูกหนี้สำนักหักบัญชี</w:t>
            </w:r>
            <w:r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และบริษัทหลักทรัพย์</w:t>
            </w:r>
          </w:p>
        </w:tc>
        <w:tc>
          <w:tcPr>
            <w:tcW w:w="1770" w:type="dxa"/>
            <w:vAlign w:val="bottom"/>
          </w:tcPr>
          <w:p w:rsidR="00883013" w:rsidRPr="004C29F0" w:rsidRDefault="00DF73D7" w:rsidP="00883013">
            <w:pPr>
              <w:tabs>
                <w:tab w:val="decimal" w:pos="1332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715,873</w:t>
            </w:r>
          </w:p>
        </w:tc>
        <w:tc>
          <w:tcPr>
            <w:tcW w:w="1770" w:type="dxa"/>
            <w:vAlign w:val="bottom"/>
          </w:tcPr>
          <w:p w:rsidR="00883013" w:rsidRPr="004C29F0" w:rsidRDefault="000C4B81" w:rsidP="00883013">
            <w:pP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843,622</w:t>
            </w:r>
          </w:p>
        </w:tc>
      </w:tr>
      <w:tr w:rsidR="00883013" w:rsidRPr="004C29F0" w:rsidTr="00007766">
        <w:tc>
          <w:tcPr>
            <w:tcW w:w="5640" w:type="dxa"/>
            <w:vAlign w:val="bottom"/>
          </w:tcPr>
          <w:p w:rsidR="00883013" w:rsidRPr="004C29F0" w:rsidRDefault="00883013" w:rsidP="00883013">
            <w:pPr>
              <w:tabs>
                <w:tab w:val="left" w:pos="522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หัก:</w:t>
            </w:r>
            <w:r w:rsidRPr="004C29F0">
              <w:rPr>
                <w:rFonts w:ascii="Angsana New" w:eastAsia="Angsana New" w:hAnsi="Angsana New" w:cs="Angsana New"/>
                <w:sz w:val="28"/>
                <w:szCs w:val="28"/>
              </w:rPr>
              <w:t xml:space="preserve"> </w:t>
            </w: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ลูกหนี้สำนักหักบัญชีในนามบริษัทฯเพื่อลูกค้า</w:t>
            </w:r>
          </w:p>
        </w:tc>
        <w:tc>
          <w:tcPr>
            <w:tcW w:w="1770" w:type="dxa"/>
            <w:vAlign w:val="bottom"/>
          </w:tcPr>
          <w:p w:rsidR="00883013" w:rsidRPr="004C29F0" w:rsidRDefault="00DF73D7" w:rsidP="00883013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(100,863)</w:t>
            </w:r>
          </w:p>
        </w:tc>
        <w:tc>
          <w:tcPr>
            <w:tcW w:w="1770" w:type="dxa"/>
            <w:vAlign w:val="bottom"/>
          </w:tcPr>
          <w:p w:rsidR="00883013" w:rsidRPr="004C29F0" w:rsidRDefault="00883013" w:rsidP="00883013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(</w:t>
            </w:r>
            <w:r w:rsidR="000C4B81">
              <w:rPr>
                <w:rFonts w:ascii="Angsana New" w:eastAsia="Angsana New" w:hAnsi="Angsana New" w:cs="Angsana New"/>
                <w:sz w:val="28"/>
                <w:szCs w:val="28"/>
              </w:rPr>
              <w:t>64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="000C4B81">
              <w:rPr>
                <w:rFonts w:ascii="Angsana New" w:eastAsia="Angsana New" w:hAnsi="Angsana New" w:cs="Angsana New"/>
                <w:sz w:val="28"/>
                <w:szCs w:val="28"/>
              </w:rPr>
              <w:t>692</w:t>
            </w:r>
            <w:r w:rsidRPr="004C29F0">
              <w:rPr>
                <w:rFonts w:ascii="Angsana New" w:eastAsia="Angsana New" w:hAnsi="Angsana New" w:cs="Angsana New"/>
                <w:sz w:val="28"/>
                <w:szCs w:val="28"/>
              </w:rPr>
              <w:t>)</w:t>
            </w:r>
          </w:p>
        </w:tc>
      </w:tr>
      <w:tr w:rsidR="00883013" w:rsidRPr="004C29F0" w:rsidTr="00007766">
        <w:tc>
          <w:tcPr>
            <w:tcW w:w="5640" w:type="dxa"/>
            <w:vAlign w:val="bottom"/>
          </w:tcPr>
          <w:p w:rsidR="00883013" w:rsidRPr="004C29F0" w:rsidRDefault="00883013" w:rsidP="00883013">
            <w:pPr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ลูกหนี้สำนักหักบัญชี</w:t>
            </w:r>
            <w:r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และบริษัทหลักทรัพย์</w:t>
            </w: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70" w:type="dxa"/>
            <w:vAlign w:val="bottom"/>
          </w:tcPr>
          <w:p w:rsidR="00883013" w:rsidRPr="004C29F0" w:rsidRDefault="00DF73D7" w:rsidP="00883013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615,010</w:t>
            </w:r>
          </w:p>
        </w:tc>
        <w:tc>
          <w:tcPr>
            <w:tcW w:w="1770" w:type="dxa"/>
            <w:vAlign w:val="bottom"/>
          </w:tcPr>
          <w:p w:rsidR="00883013" w:rsidRPr="004C29F0" w:rsidRDefault="000C4B81" w:rsidP="00883013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778</w:t>
            </w:r>
            <w:r w:rsidR="00883013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930</w:t>
            </w:r>
          </w:p>
        </w:tc>
      </w:tr>
    </w:tbl>
    <w:p w:rsidR="00D318D9" w:rsidRDefault="00D318D9" w:rsidP="0059060C">
      <w:pPr>
        <w:tabs>
          <w:tab w:val="left" w:pos="720"/>
          <w:tab w:val="left" w:pos="900"/>
          <w:tab w:val="left" w:pos="1418"/>
          <w:tab w:val="left" w:pos="2880"/>
        </w:tabs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</w:p>
    <w:p w:rsidR="00D318D9" w:rsidRDefault="00D318D9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220732" w:rsidRPr="004C29F0" w:rsidRDefault="00B470A2" w:rsidP="0059060C">
      <w:pPr>
        <w:tabs>
          <w:tab w:val="left" w:pos="720"/>
          <w:tab w:val="left" w:pos="900"/>
          <w:tab w:val="left" w:pos="1418"/>
          <w:tab w:val="left" w:pos="2880"/>
        </w:tabs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220732" w:rsidRPr="004C29F0">
        <w:rPr>
          <w:rFonts w:ascii="Angsana New" w:hAnsi="Angsana New" w:cs="Angsana New"/>
          <w:b/>
          <w:bCs/>
          <w:sz w:val="32"/>
          <w:szCs w:val="32"/>
        </w:rPr>
        <w:t>.</w:t>
      </w:r>
      <w:r w:rsidR="00220732" w:rsidRPr="004C29F0">
        <w:rPr>
          <w:rFonts w:ascii="Angsana New" w:hAnsi="Angsana New" w:cs="Angsana New"/>
          <w:b/>
          <w:bCs/>
          <w:sz w:val="32"/>
          <w:szCs w:val="32"/>
        </w:rPr>
        <w:tab/>
      </w:r>
      <w:r w:rsidR="00220732" w:rsidRPr="004C29F0">
        <w:rPr>
          <w:rFonts w:ascii="Angsana New" w:hAnsi="Angsana New" w:cs="Angsana New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tbl>
      <w:tblPr>
        <w:tblW w:w="9018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757"/>
        <w:gridCol w:w="1630"/>
        <w:gridCol w:w="1631"/>
      </w:tblGrid>
      <w:tr w:rsidR="00EC1B1C" w:rsidRPr="004C29F0" w:rsidTr="0018414B">
        <w:tc>
          <w:tcPr>
            <w:tcW w:w="9018" w:type="dxa"/>
            <w:gridSpan w:val="3"/>
          </w:tcPr>
          <w:p w:rsidR="00220732" w:rsidRPr="004C29F0" w:rsidRDefault="003619D2" w:rsidP="0059060C">
            <w:pPr>
              <w:tabs>
                <w:tab w:val="left" w:pos="-18"/>
                <w:tab w:val="left" w:pos="900"/>
                <w:tab w:val="left" w:pos="1440"/>
              </w:tabs>
              <w:ind w:left="600" w:hanging="6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C29F0">
              <w:rPr>
                <w:rFonts w:ascii="Angsana New" w:eastAsia="Angsana New" w:hAnsi="Angsana New" w:cs="Angsana New"/>
                <w:sz w:val="28"/>
                <w:szCs w:val="28"/>
              </w:rPr>
              <w:t>(</w:t>
            </w: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หน่วย: </w:t>
            </w:r>
            <w:r w:rsidRPr="004C29F0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พัน</w:t>
            </w: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3C0B05" w:rsidRPr="004C29F0" w:rsidTr="0018414B">
        <w:tc>
          <w:tcPr>
            <w:tcW w:w="5757" w:type="dxa"/>
          </w:tcPr>
          <w:p w:rsidR="003C0B05" w:rsidRPr="004C29F0" w:rsidRDefault="003C0B05" w:rsidP="0059060C">
            <w:pPr>
              <w:tabs>
                <w:tab w:val="left" w:pos="-18"/>
              </w:tabs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30" w:type="dxa"/>
          </w:tcPr>
          <w:p w:rsidR="003C0B05" w:rsidRPr="004C29F0" w:rsidRDefault="00AC6401" w:rsidP="00B470A2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29F0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4C29F0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 w:rsidRPr="004C29F0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B470A2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0C4B81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631" w:type="dxa"/>
          </w:tcPr>
          <w:p w:rsidR="003C0B05" w:rsidRPr="004C29F0" w:rsidRDefault="000C4B81" w:rsidP="00B470A2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AC6401" w:rsidRPr="004C29F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</w:tr>
      <w:tr w:rsidR="003C0B05" w:rsidRPr="004C29F0" w:rsidTr="0018414B">
        <w:tc>
          <w:tcPr>
            <w:tcW w:w="5757" w:type="dxa"/>
          </w:tcPr>
          <w:p w:rsidR="003C0B05" w:rsidRPr="004C29F0" w:rsidRDefault="003C0B05" w:rsidP="0059060C">
            <w:pPr>
              <w:tabs>
                <w:tab w:val="left" w:pos="-18"/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u w:val="single"/>
                <w:cs/>
              </w:rPr>
            </w:pPr>
            <w:r w:rsidRPr="004C29F0">
              <w:rPr>
                <w:rFonts w:ascii="Angsana New" w:eastAsia="Angsana New" w:hAnsi="Angsana New" w:cs="Angsana New"/>
                <w:sz w:val="28"/>
                <w:szCs w:val="28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630" w:type="dxa"/>
          </w:tcPr>
          <w:p w:rsidR="003C0B05" w:rsidRPr="004C29F0" w:rsidRDefault="003C0B05" w:rsidP="0059060C">
            <w:pPr>
              <w:tabs>
                <w:tab w:val="decimal" w:pos="1572"/>
              </w:tabs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31" w:type="dxa"/>
          </w:tcPr>
          <w:p w:rsidR="003C0B05" w:rsidRPr="004C29F0" w:rsidRDefault="003C0B05" w:rsidP="0059060C">
            <w:pPr>
              <w:tabs>
                <w:tab w:val="decimal" w:pos="1572"/>
              </w:tabs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60A01" w:rsidRPr="004C29F0" w:rsidTr="00CD2918">
        <w:tc>
          <w:tcPr>
            <w:tcW w:w="5757" w:type="dxa"/>
          </w:tcPr>
          <w:p w:rsidR="00D60A01" w:rsidRPr="004C29F0" w:rsidRDefault="00D60A01" w:rsidP="0059060C">
            <w:pPr>
              <w:tabs>
                <w:tab w:val="left" w:pos="-18"/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630" w:type="dxa"/>
          </w:tcPr>
          <w:p w:rsidR="00D60A01" w:rsidRPr="004C29F0" w:rsidRDefault="00550515" w:rsidP="00F943DF">
            <w:pPr>
              <w:tabs>
                <w:tab w:val="decimal" w:pos="1332"/>
              </w:tabs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2,019,452</w:t>
            </w:r>
          </w:p>
        </w:tc>
        <w:tc>
          <w:tcPr>
            <w:tcW w:w="1631" w:type="dxa"/>
            <w:vAlign w:val="bottom"/>
          </w:tcPr>
          <w:p w:rsidR="00D60A01" w:rsidRPr="004C29F0" w:rsidRDefault="008A6127" w:rsidP="008A6127">
            <w:pPr>
              <w:tabs>
                <w:tab w:val="decimal" w:pos="1332"/>
              </w:tabs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</w:t>
            </w:r>
            <w:r w:rsidR="00986726">
              <w:rPr>
                <w:rFonts w:ascii="Angsana New" w:hAnsi="Angsana New" w:cs="Angsana New"/>
                <w:sz w:val="28"/>
                <w:szCs w:val="28"/>
              </w:rPr>
              <w:t>750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86726">
              <w:rPr>
                <w:rFonts w:ascii="Angsana New" w:hAnsi="Angsana New" w:cs="Angsana New"/>
                <w:sz w:val="28"/>
                <w:szCs w:val="28"/>
              </w:rPr>
              <w:t>002</w:t>
            </w:r>
          </w:p>
        </w:tc>
      </w:tr>
      <w:tr w:rsidR="00D60A01" w:rsidRPr="004C29F0" w:rsidTr="00CD2918">
        <w:tc>
          <w:tcPr>
            <w:tcW w:w="5757" w:type="dxa"/>
          </w:tcPr>
          <w:p w:rsidR="00D60A01" w:rsidRPr="004C29F0" w:rsidRDefault="00D60A01" w:rsidP="0059060C">
            <w:pPr>
              <w:tabs>
                <w:tab w:val="left" w:pos="-18"/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630" w:type="dxa"/>
          </w:tcPr>
          <w:p w:rsidR="00D60A01" w:rsidRPr="004C29F0" w:rsidRDefault="00550515" w:rsidP="00550515">
            <w:pPr>
              <w:tabs>
                <w:tab w:val="decimal" w:pos="1332"/>
              </w:tabs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8,235,108</w:t>
            </w:r>
          </w:p>
        </w:tc>
        <w:tc>
          <w:tcPr>
            <w:tcW w:w="1631" w:type="dxa"/>
            <w:vAlign w:val="bottom"/>
          </w:tcPr>
          <w:p w:rsidR="008A6127" w:rsidRPr="004C29F0" w:rsidRDefault="00986726" w:rsidP="008A6127">
            <w:pPr>
              <w:tabs>
                <w:tab w:val="decimal" w:pos="1332"/>
              </w:tabs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8A6127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190</w:t>
            </w:r>
            <w:r w:rsidR="008A6127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551</w:t>
            </w:r>
          </w:p>
        </w:tc>
      </w:tr>
      <w:tr w:rsidR="00D60A01" w:rsidRPr="004C29F0" w:rsidTr="00CD2918">
        <w:tc>
          <w:tcPr>
            <w:tcW w:w="5757" w:type="dxa"/>
          </w:tcPr>
          <w:p w:rsidR="00D60A01" w:rsidRPr="004C29F0" w:rsidRDefault="00D60A01" w:rsidP="0059060C">
            <w:pPr>
              <w:tabs>
                <w:tab w:val="left" w:pos="-18"/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ลูกหนี้ทรัพย์สินวางประกัน</w:t>
            </w:r>
          </w:p>
        </w:tc>
        <w:tc>
          <w:tcPr>
            <w:tcW w:w="1630" w:type="dxa"/>
          </w:tcPr>
          <w:p w:rsidR="00D60A01" w:rsidRPr="004C29F0" w:rsidRDefault="00550515" w:rsidP="00550515">
            <w:pPr>
              <w:tabs>
                <w:tab w:val="decimal" w:pos="1332"/>
              </w:tabs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1,111,087</w:t>
            </w:r>
          </w:p>
        </w:tc>
        <w:tc>
          <w:tcPr>
            <w:tcW w:w="1631" w:type="dxa"/>
            <w:vAlign w:val="bottom"/>
          </w:tcPr>
          <w:p w:rsidR="00D60A01" w:rsidRPr="004C29F0" w:rsidRDefault="008A6127" w:rsidP="00CD2918">
            <w:pPr>
              <w:tabs>
                <w:tab w:val="decimal" w:pos="1332"/>
              </w:tabs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986726">
              <w:rPr>
                <w:rFonts w:ascii="Angsana New" w:hAnsi="Angsana New" w:cs="Angsana New"/>
                <w:sz w:val="28"/>
                <w:szCs w:val="28"/>
              </w:rPr>
              <w:t>88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86726">
              <w:rPr>
                <w:rFonts w:ascii="Angsana New" w:hAnsi="Angsana New" w:cs="Angsana New"/>
                <w:sz w:val="28"/>
                <w:szCs w:val="28"/>
              </w:rPr>
              <w:t>315</w:t>
            </w:r>
          </w:p>
        </w:tc>
      </w:tr>
      <w:tr w:rsidR="00D60A01" w:rsidRPr="004C29F0" w:rsidTr="00CD2918">
        <w:tc>
          <w:tcPr>
            <w:tcW w:w="5757" w:type="dxa"/>
          </w:tcPr>
          <w:p w:rsidR="00D60A01" w:rsidRPr="004C29F0" w:rsidRDefault="00D60A01" w:rsidP="0059060C">
            <w:pPr>
              <w:tabs>
                <w:tab w:val="left" w:pos="-18"/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ลูกหนี้</w:t>
            </w:r>
            <w:r w:rsidRPr="004C29F0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ธุรกรรม</w:t>
            </w: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ยืม</w:t>
            </w:r>
            <w:r w:rsidRPr="004C29F0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และให้ยืม</w:t>
            </w: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1630" w:type="dxa"/>
          </w:tcPr>
          <w:p w:rsidR="00D60A01" w:rsidRPr="004C29F0" w:rsidRDefault="00550515" w:rsidP="00550515">
            <w:pPr>
              <w:tabs>
                <w:tab w:val="decimal" w:pos="1332"/>
              </w:tabs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828,597</w:t>
            </w:r>
          </w:p>
        </w:tc>
        <w:tc>
          <w:tcPr>
            <w:tcW w:w="1631" w:type="dxa"/>
            <w:vAlign w:val="bottom"/>
          </w:tcPr>
          <w:p w:rsidR="00D60A01" w:rsidRPr="004C29F0" w:rsidRDefault="00986726" w:rsidP="00CD2918">
            <w:pPr>
              <w:tabs>
                <w:tab w:val="decimal" w:pos="1332"/>
              </w:tabs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335</w:t>
            </w:r>
            <w:r w:rsidR="008A6127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070</w:t>
            </w:r>
          </w:p>
        </w:tc>
      </w:tr>
      <w:tr w:rsidR="00D60A01" w:rsidRPr="004C29F0" w:rsidTr="00CD2918">
        <w:tc>
          <w:tcPr>
            <w:tcW w:w="5757" w:type="dxa"/>
          </w:tcPr>
          <w:p w:rsidR="00D60A01" w:rsidRPr="004C29F0" w:rsidRDefault="00D60A01" w:rsidP="0059060C">
            <w:pPr>
              <w:tabs>
                <w:tab w:val="left" w:pos="-18"/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630" w:type="dxa"/>
          </w:tcPr>
          <w:p w:rsidR="00D60A01" w:rsidRPr="004C29F0" w:rsidRDefault="00550515" w:rsidP="00550515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9,23</w:t>
            </w:r>
            <w:r w:rsidR="002A4DA3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631" w:type="dxa"/>
            <w:vAlign w:val="bottom"/>
          </w:tcPr>
          <w:p w:rsidR="00D60A01" w:rsidRPr="004C29F0" w:rsidRDefault="00986726" w:rsidP="00CD2918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8A6127">
              <w:rPr>
                <w:rFonts w:ascii="Angsana New" w:hAnsi="Angsana New" w:cs="Angsana New"/>
                <w:sz w:val="28"/>
                <w:szCs w:val="28"/>
              </w:rPr>
              <w:t>,2</w:t>
            </w:r>
            <w:r>
              <w:rPr>
                <w:rFonts w:ascii="Angsana New" w:hAnsi="Angsana New" w:cs="Angsana New"/>
                <w:sz w:val="28"/>
                <w:szCs w:val="28"/>
              </w:rPr>
              <w:t>83</w:t>
            </w:r>
          </w:p>
        </w:tc>
      </w:tr>
      <w:tr w:rsidR="00D60A01" w:rsidRPr="004C29F0" w:rsidTr="00CD2918">
        <w:tc>
          <w:tcPr>
            <w:tcW w:w="5757" w:type="dxa"/>
          </w:tcPr>
          <w:p w:rsidR="00D60A01" w:rsidRPr="004C29F0" w:rsidRDefault="00D60A01" w:rsidP="0059060C">
            <w:pPr>
              <w:tabs>
                <w:tab w:val="left" w:pos="-18"/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รวมลูกหนี้ธุรกิจหลักทรัพย์</w:t>
            </w:r>
          </w:p>
        </w:tc>
        <w:tc>
          <w:tcPr>
            <w:tcW w:w="1630" w:type="dxa"/>
          </w:tcPr>
          <w:p w:rsidR="00D60A01" w:rsidRPr="004C29F0" w:rsidRDefault="00550515" w:rsidP="00550515">
            <w:pPr>
              <w:tabs>
                <w:tab w:val="decimal" w:pos="1332"/>
              </w:tabs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12,203,47</w:t>
            </w:r>
            <w:r w:rsidR="002A4DA3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631" w:type="dxa"/>
            <w:vAlign w:val="bottom"/>
          </w:tcPr>
          <w:p w:rsidR="00D60A01" w:rsidRPr="004C29F0" w:rsidRDefault="00986726" w:rsidP="00CD2918">
            <w:pPr>
              <w:tabs>
                <w:tab w:val="decimal" w:pos="1332"/>
              </w:tabs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10,673,221</w:t>
            </w:r>
          </w:p>
        </w:tc>
      </w:tr>
      <w:tr w:rsidR="00D60A01" w:rsidRPr="004C29F0" w:rsidTr="00CD2918">
        <w:tc>
          <w:tcPr>
            <w:tcW w:w="5757" w:type="dxa"/>
          </w:tcPr>
          <w:p w:rsidR="00D60A01" w:rsidRPr="004C29F0" w:rsidRDefault="00D60A01" w:rsidP="0059060C">
            <w:pPr>
              <w:tabs>
                <w:tab w:val="left" w:pos="-18"/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บวก:</w:t>
            </w:r>
            <w:r w:rsidRPr="004C29F0">
              <w:rPr>
                <w:rFonts w:ascii="Angsana New" w:eastAsia="Angsana New" w:hAnsi="Angsana New" w:cs="Angsana New"/>
                <w:sz w:val="28"/>
                <w:szCs w:val="28"/>
              </w:rPr>
              <w:t xml:space="preserve"> </w:t>
            </w: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630" w:type="dxa"/>
          </w:tcPr>
          <w:p w:rsidR="00D60A01" w:rsidRPr="004C29F0" w:rsidRDefault="00550515" w:rsidP="00550515">
            <w:pPr>
              <w:tabs>
                <w:tab w:val="decimal" w:pos="1332"/>
              </w:tabs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35,250</w:t>
            </w:r>
          </w:p>
        </w:tc>
        <w:tc>
          <w:tcPr>
            <w:tcW w:w="1631" w:type="dxa"/>
            <w:vAlign w:val="bottom"/>
          </w:tcPr>
          <w:p w:rsidR="00D60A01" w:rsidRPr="004C29F0" w:rsidRDefault="008A6127" w:rsidP="00CD2918">
            <w:pPr>
              <w:tabs>
                <w:tab w:val="decimal" w:pos="1332"/>
              </w:tabs>
              <w:ind w:left="12" w:right="-93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986726">
              <w:rPr>
                <w:rFonts w:ascii="Angsana New" w:hAnsi="Angsana New" w:cs="Angsana New"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86726">
              <w:rPr>
                <w:rFonts w:ascii="Angsana New" w:hAnsi="Angsana New" w:cs="Angsana New"/>
                <w:sz w:val="28"/>
                <w:szCs w:val="28"/>
              </w:rPr>
              <w:t>326</w:t>
            </w:r>
          </w:p>
        </w:tc>
      </w:tr>
      <w:tr w:rsidR="00D60A01" w:rsidRPr="004C29F0" w:rsidTr="00CD2918">
        <w:tc>
          <w:tcPr>
            <w:tcW w:w="5757" w:type="dxa"/>
          </w:tcPr>
          <w:p w:rsidR="00D60A01" w:rsidRPr="004C29F0" w:rsidRDefault="00D60A01" w:rsidP="0059060C">
            <w:pPr>
              <w:tabs>
                <w:tab w:val="left" w:pos="-18"/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หัก:</w:t>
            </w:r>
            <w:r w:rsidRPr="004C29F0">
              <w:rPr>
                <w:rFonts w:ascii="Angsana New" w:eastAsia="Angsana New" w:hAnsi="Angsana New" w:cs="Angsana New"/>
                <w:sz w:val="28"/>
                <w:szCs w:val="28"/>
              </w:rPr>
              <w:t xml:space="preserve"> </w:t>
            </w: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630" w:type="dxa"/>
          </w:tcPr>
          <w:p w:rsidR="00D60A01" w:rsidRPr="00571E10" w:rsidRDefault="00550515" w:rsidP="00550515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 w:rsidRPr="00571E1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D5E7C" w:rsidRPr="00571E10">
              <w:rPr>
                <w:rFonts w:ascii="Angsana New" w:hAnsi="Angsana New" w:cs="Angsana New"/>
                <w:sz w:val="28"/>
                <w:szCs w:val="28"/>
              </w:rPr>
              <w:t>72,041</w:t>
            </w:r>
            <w:r w:rsidRPr="00571E1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631" w:type="dxa"/>
            <w:vAlign w:val="bottom"/>
          </w:tcPr>
          <w:p w:rsidR="00D60A01" w:rsidRPr="004C29F0" w:rsidRDefault="008A6127" w:rsidP="00CD2918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(6,</w:t>
            </w:r>
            <w:r w:rsidR="00986726">
              <w:rPr>
                <w:rFonts w:ascii="Angsana New" w:hAnsi="Angsana New" w:cs="Angsana New"/>
                <w:sz w:val="28"/>
                <w:szCs w:val="28"/>
              </w:rPr>
              <w:t>971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D60A01" w:rsidRPr="004C29F0" w:rsidTr="00CD2918">
        <w:tc>
          <w:tcPr>
            <w:tcW w:w="5757" w:type="dxa"/>
          </w:tcPr>
          <w:p w:rsidR="00D60A01" w:rsidRPr="004C29F0" w:rsidRDefault="00D60A01" w:rsidP="0059060C">
            <w:pPr>
              <w:tabs>
                <w:tab w:val="left" w:pos="-18"/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ลูกหนี้ธุรกิจหลักทรัพย์ </w:t>
            </w:r>
            <w:r w:rsidRPr="004C29F0">
              <w:rPr>
                <w:rFonts w:ascii="Angsana New" w:eastAsia="Angsana New" w:hAnsi="Angsana New" w:cs="Angsana New"/>
                <w:sz w:val="28"/>
                <w:szCs w:val="28"/>
              </w:rPr>
              <w:t xml:space="preserve">- </w:t>
            </w: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630" w:type="dxa"/>
          </w:tcPr>
          <w:p w:rsidR="00D60A01" w:rsidRPr="00571E10" w:rsidRDefault="00550515" w:rsidP="00550515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 w:rsidRPr="00571E10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="00DD5E7C" w:rsidRPr="00571E10">
              <w:rPr>
                <w:rFonts w:ascii="Angsana New" w:hAnsi="Angsana New" w:cs="Angsana New"/>
                <w:sz w:val="28"/>
                <w:szCs w:val="28"/>
              </w:rPr>
              <w:t>,166,687</w:t>
            </w:r>
          </w:p>
        </w:tc>
        <w:tc>
          <w:tcPr>
            <w:tcW w:w="1631" w:type="dxa"/>
            <w:vAlign w:val="bottom"/>
          </w:tcPr>
          <w:p w:rsidR="00D60A01" w:rsidRPr="004C29F0" w:rsidRDefault="00986726" w:rsidP="00CD2918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10,701,576</w:t>
            </w:r>
          </w:p>
        </w:tc>
      </w:tr>
      <w:tr w:rsidR="00D60A01" w:rsidRPr="004C29F0" w:rsidTr="00CD2918">
        <w:tc>
          <w:tcPr>
            <w:tcW w:w="5757" w:type="dxa"/>
          </w:tcPr>
          <w:p w:rsidR="00D60A01" w:rsidRPr="004C29F0" w:rsidRDefault="00D60A01" w:rsidP="0059060C">
            <w:pPr>
              <w:tabs>
                <w:tab w:val="left" w:pos="-18"/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u w:val="single"/>
                <w:cs/>
              </w:rPr>
            </w:pPr>
            <w:r w:rsidRPr="004C29F0">
              <w:rPr>
                <w:rFonts w:ascii="Angsana New" w:eastAsia="Angsana New" w:hAnsi="Angsana New" w:cs="Angsana New"/>
                <w:sz w:val="28"/>
                <w:szCs w:val="28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630" w:type="dxa"/>
          </w:tcPr>
          <w:p w:rsidR="00D60A01" w:rsidRPr="00571E10" w:rsidRDefault="00D60A01" w:rsidP="0059060C">
            <w:pPr>
              <w:tabs>
                <w:tab w:val="decimal" w:pos="1332"/>
              </w:tabs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31" w:type="dxa"/>
            <w:vAlign w:val="bottom"/>
          </w:tcPr>
          <w:p w:rsidR="00D60A01" w:rsidRPr="004C29F0" w:rsidRDefault="00D60A01" w:rsidP="00CD2918">
            <w:pPr>
              <w:tabs>
                <w:tab w:val="decimal" w:pos="1332"/>
              </w:tabs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60A01" w:rsidRPr="004C29F0" w:rsidTr="00CD2918">
        <w:tc>
          <w:tcPr>
            <w:tcW w:w="5757" w:type="dxa"/>
          </w:tcPr>
          <w:p w:rsidR="00D60A01" w:rsidRPr="004C29F0" w:rsidRDefault="00D60A01" w:rsidP="0059060C">
            <w:pPr>
              <w:tabs>
                <w:tab w:val="left" w:pos="-18"/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630" w:type="dxa"/>
          </w:tcPr>
          <w:p w:rsidR="00D60A01" w:rsidRPr="00571E10" w:rsidRDefault="00550515" w:rsidP="00550515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 w:rsidRPr="00571E10">
              <w:rPr>
                <w:rFonts w:ascii="Angsana New" w:hAnsi="Angsana New" w:cs="Angsana New"/>
                <w:sz w:val="28"/>
                <w:szCs w:val="28"/>
              </w:rPr>
              <w:t>4,52</w:t>
            </w:r>
            <w:r w:rsidR="002A4DA3" w:rsidRPr="00571E10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631" w:type="dxa"/>
            <w:vAlign w:val="bottom"/>
          </w:tcPr>
          <w:p w:rsidR="00D60A01" w:rsidRPr="004C29F0" w:rsidRDefault="00986726" w:rsidP="00CD2918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327</w:t>
            </w:r>
          </w:p>
        </w:tc>
      </w:tr>
      <w:tr w:rsidR="00D60A01" w:rsidRPr="004C29F0" w:rsidTr="00CD2918">
        <w:tc>
          <w:tcPr>
            <w:tcW w:w="5757" w:type="dxa"/>
          </w:tcPr>
          <w:p w:rsidR="00D60A01" w:rsidRPr="004C29F0" w:rsidRDefault="00D60A01" w:rsidP="0059060C">
            <w:pPr>
              <w:tabs>
                <w:tab w:val="left" w:pos="-18"/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630" w:type="dxa"/>
          </w:tcPr>
          <w:p w:rsidR="00D60A01" w:rsidRPr="00571E10" w:rsidRDefault="00550515" w:rsidP="00550515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 w:rsidRPr="00571E10">
              <w:rPr>
                <w:rFonts w:ascii="Angsana New" w:hAnsi="Angsana New" w:cs="Angsana New"/>
                <w:sz w:val="28"/>
                <w:szCs w:val="28"/>
              </w:rPr>
              <w:t>4,52</w:t>
            </w:r>
            <w:r w:rsidR="002A4DA3" w:rsidRPr="00571E10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631" w:type="dxa"/>
            <w:vAlign w:val="bottom"/>
          </w:tcPr>
          <w:p w:rsidR="00D60A01" w:rsidRPr="004C29F0" w:rsidRDefault="00986726" w:rsidP="00CD2918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327</w:t>
            </w:r>
          </w:p>
        </w:tc>
      </w:tr>
      <w:tr w:rsidR="00D60A01" w:rsidRPr="004C29F0" w:rsidTr="00CD2918">
        <w:tc>
          <w:tcPr>
            <w:tcW w:w="5757" w:type="dxa"/>
          </w:tcPr>
          <w:p w:rsidR="00D60A01" w:rsidRPr="004C29F0" w:rsidRDefault="00D60A01" w:rsidP="0059060C">
            <w:pPr>
              <w:tabs>
                <w:tab w:val="left" w:pos="-18"/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 </w:t>
            </w:r>
            <w:r w:rsidRPr="004C29F0">
              <w:rPr>
                <w:rFonts w:ascii="Angsana New" w:eastAsia="Angsana New" w:hAnsi="Angsana New" w:cs="Angsana New"/>
                <w:sz w:val="28"/>
                <w:szCs w:val="28"/>
              </w:rPr>
              <w:t xml:space="preserve">- </w:t>
            </w: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630" w:type="dxa"/>
          </w:tcPr>
          <w:p w:rsidR="00D60A01" w:rsidRPr="00571E10" w:rsidRDefault="00550515" w:rsidP="00550515">
            <w:pPr>
              <w:pBdr>
                <w:bottom w:val="double" w:sz="4" w:space="1" w:color="auto"/>
              </w:pBdr>
              <w:tabs>
                <w:tab w:val="decimal" w:pos="1332"/>
              </w:tabs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 w:rsidRPr="00571E10">
              <w:rPr>
                <w:rFonts w:ascii="Angsana New" w:hAnsi="Angsana New" w:cs="Angsana New"/>
                <w:sz w:val="28"/>
                <w:szCs w:val="28"/>
              </w:rPr>
              <w:t>12,</w:t>
            </w:r>
            <w:r w:rsidR="00DD5E7C" w:rsidRPr="00571E10">
              <w:rPr>
                <w:rFonts w:ascii="Angsana New" w:hAnsi="Angsana New" w:cs="Angsana New"/>
                <w:sz w:val="28"/>
                <w:szCs w:val="28"/>
              </w:rPr>
              <w:t>171</w:t>
            </w:r>
            <w:r w:rsidRPr="00571E1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D5E7C" w:rsidRPr="00571E10">
              <w:rPr>
                <w:rFonts w:ascii="Angsana New" w:hAnsi="Angsana New" w:cs="Angsana New"/>
                <w:sz w:val="28"/>
                <w:szCs w:val="28"/>
              </w:rPr>
              <w:t>213</w:t>
            </w:r>
          </w:p>
        </w:tc>
        <w:tc>
          <w:tcPr>
            <w:tcW w:w="1631" w:type="dxa"/>
            <w:vAlign w:val="bottom"/>
          </w:tcPr>
          <w:p w:rsidR="00D60A01" w:rsidRPr="004C29F0" w:rsidRDefault="00986726" w:rsidP="00B470A2">
            <w:pPr>
              <w:pBdr>
                <w:bottom w:val="double" w:sz="4" w:space="1" w:color="auto"/>
              </w:pBdr>
              <w:tabs>
                <w:tab w:val="decimal" w:pos="1332"/>
              </w:tabs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10,701,903</w:t>
            </w:r>
          </w:p>
        </w:tc>
      </w:tr>
    </w:tbl>
    <w:p w:rsidR="004B45D7" w:rsidRPr="004C29F0" w:rsidRDefault="008A6127" w:rsidP="0059060C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4</w:t>
      </w:r>
      <w:r w:rsidR="00220732" w:rsidRPr="004C29F0">
        <w:rPr>
          <w:rFonts w:ascii="Angsana New" w:hAnsi="Angsana New" w:cs="Angsana New"/>
          <w:b/>
          <w:bCs/>
          <w:sz w:val="32"/>
          <w:szCs w:val="32"/>
        </w:rPr>
        <w:t>.1</w:t>
      </w:r>
      <w:r w:rsidR="00220732" w:rsidRPr="004C29F0">
        <w:rPr>
          <w:rFonts w:ascii="Angsana New" w:hAnsi="Angsana New" w:cs="Angsana New"/>
          <w:sz w:val="32"/>
          <w:szCs w:val="32"/>
        </w:rPr>
        <w:tab/>
      </w:r>
      <w:r w:rsidR="001A0609" w:rsidRPr="004C29F0">
        <w:rPr>
          <w:rFonts w:ascii="Angsana New" w:hAnsi="Angsana New" w:cs="Angsana New"/>
          <w:sz w:val="32"/>
          <w:szCs w:val="32"/>
          <w:cs/>
        </w:rPr>
        <w:t>ณ วันที่</w:t>
      </w:r>
      <w:r w:rsidR="00E42A6D" w:rsidRPr="004C29F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86726">
        <w:rPr>
          <w:rFonts w:ascii="Angsana New" w:hAnsi="Angsana New" w:cs="Angsana New"/>
          <w:sz w:val="32"/>
          <w:szCs w:val="32"/>
        </w:rPr>
        <w:t>31</w:t>
      </w:r>
      <w:r w:rsidR="00AC6401" w:rsidRPr="004C29F0">
        <w:rPr>
          <w:rFonts w:ascii="Angsana New" w:hAnsi="Angsana New" w:cs="Angsana New" w:hint="cs"/>
          <w:sz w:val="32"/>
          <w:szCs w:val="32"/>
          <w:cs/>
        </w:rPr>
        <w:t xml:space="preserve"> มีนาคม </w:t>
      </w:r>
      <w:r w:rsidR="00986726">
        <w:rPr>
          <w:rFonts w:ascii="Angsana New" w:hAnsi="Angsana New" w:cs="Angsana New"/>
          <w:sz w:val="32"/>
          <w:szCs w:val="32"/>
        </w:rPr>
        <w:t>2561</w:t>
      </w:r>
      <w:r w:rsidR="00E42A6D" w:rsidRPr="004C29F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20732" w:rsidRPr="004C29F0">
        <w:rPr>
          <w:rFonts w:ascii="Angsana New" w:hAnsi="Angsana New" w:cs="Angsana New"/>
          <w:sz w:val="32"/>
          <w:szCs w:val="32"/>
          <w:cs/>
        </w:rPr>
        <w:t>บริษัทฯมีลูกหนี้ธุรกิจหลักทรัพย์ที่ระงับการรับรู้รายได้ตามเกณฑ์คงค้างเป็นจำนวนเงินประมาณ</w:t>
      </w:r>
      <w:r w:rsidR="00FD2F87" w:rsidRPr="004C29F0">
        <w:rPr>
          <w:rFonts w:ascii="Angsana New" w:hAnsi="Angsana New" w:cs="Angsana New"/>
          <w:sz w:val="32"/>
          <w:szCs w:val="32"/>
        </w:rPr>
        <w:t xml:space="preserve"> </w:t>
      </w:r>
      <w:r w:rsidR="00E411BC">
        <w:rPr>
          <w:rFonts w:ascii="Angsana New" w:hAnsi="Angsana New" w:cs="Angsana New"/>
          <w:sz w:val="32"/>
          <w:szCs w:val="32"/>
        </w:rPr>
        <w:t>7</w:t>
      </w:r>
      <w:r w:rsidR="00D64038" w:rsidRPr="004C29F0">
        <w:rPr>
          <w:rFonts w:ascii="Angsana New" w:hAnsi="Angsana New" w:cs="Angsana New"/>
          <w:sz w:val="32"/>
          <w:szCs w:val="32"/>
        </w:rPr>
        <w:t xml:space="preserve"> </w:t>
      </w:r>
      <w:r w:rsidR="00220732" w:rsidRPr="004C29F0">
        <w:rPr>
          <w:rFonts w:ascii="Angsana New" w:hAnsi="Angsana New" w:cs="Angsana New"/>
          <w:sz w:val="32"/>
          <w:szCs w:val="32"/>
          <w:cs/>
        </w:rPr>
        <w:t>ล้านบาท</w:t>
      </w:r>
      <w:r w:rsidR="00220732" w:rsidRPr="004C29F0">
        <w:rPr>
          <w:rFonts w:ascii="Angsana New" w:hAnsi="Angsana New" w:cs="Angsana New"/>
          <w:sz w:val="32"/>
          <w:szCs w:val="32"/>
        </w:rPr>
        <w:t xml:space="preserve"> </w:t>
      </w:r>
      <w:r w:rsidR="00220732" w:rsidRPr="004C29F0">
        <w:rPr>
          <w:rFonts w:ascii="Angsana New" w:hAnsi="Angsana New" w:cs="Angsana New" w:hint="cs"/>
          <w:sz w:val="32"/>
          <w:szCs w:val="32"/>
          <w:cs/>
        </w:rPr>
        <w:t>(</w:t>
      </w:r>
      <w:r w:rsidR="00986726">
        <w:rPr>
          <w:rFonts w:ascii="Angsana New" w:hAnsi="Angsana New" w:cs="Angsana New"/>
          <w:sz w:val="32"/>
          <w:szCs w:val="32"/>
        </w:rPr>
        <w:t>31</w:t>
      </w:r>
      <w:r w:rsidR="00AC6401" w:rsidRPr="004C29F0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007766">
        <w:rPr>
          <w:rFonts w:ascii="Angsana New" w:hAnsi="Angsana New" w:cs="Angsana New"/>
          <w:sz w:val="32"/>
          <w:szCs w:val="32"/>
        </w:rPr>
        <w:t>2560</w:t>
      </w:r>
      <w:r w:rsidR="00220732" w:rsidRPr="004C29F0">
        <w:rPr>
          <w:rFonts w:ascii="Angsana New" w:hAnsi="Angsana New" w:cs="Angsana New"/>
          <w:sz w:val="32"/>
          <w:szCs w:val="32"/>
        </w:rPr>
        <w:t xml:space="preserve">: </w:t>
      </w:r>
      <w:r w:rsidR="00986726">
        <w:rPr>
          <w:rFonts w:ascii="Angsana New" w:hAnsi="Angsana New" w:cs="Angsana New"/>
          <w:sz w:val="32"/>
          <w:szCs w:val="32"/>
        </w:rPr>
        <w:t>7</w:t>
      </w:r>
      <w:r w:rsidR="00220732" w:rsidRPr="004C29F0">
        <w:rPr>
          <w:rFonts w:ascii="Angsana New" w:hAnsi="Angsana New" w:cs="Angsana New"/>
          <w:sz w:val="32"/>
          <w:szCs w:val="32"/>
        </w:rPr>
        <w:t xml:space="preserve"> </w:t>
      </w:r>
      <w:r w:rsidR="00220732" w:rsidRPr="004C29F0">
        <w:rPr>
          <w:rFonts w:ascii="Angsana New" w:hAnsi="Angsana New" w:cs="Angsana New"/>
          <w:sz w:val="32"/>
          <w:szCs w:val="32"/>
          <w:cs/>
        </w:rPr>
        <w:t>ล้านบาท</w:t>
      </w:r>
      <w:r w:rsidR="00220732" w:rsidRPr="004C29F0">
        <w:rPr>
          <w:rFonts w:ascii="Angsana New" w:hAnsi="Angsana New" w:cs="Angsana New"/>
          <w:sz w:val="32"/>
          <w:szCs w:val="32"/>
        </w:rPr>
        <w:t>)</w:t>
      </w:r>
    </w:p>
    <w:p w:rsidR="00220732" w:rsidRPr="004C29F0" w:rsidRDefault="008A6127" w:rsidP="0059060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2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4</w:t>
      </w:r>
      <w:r w:rsidR="00220732" w:rsidRPr="004C29F0">
        <w:rPr>
          <w:rFonts w:ascii="Angsana New" w:hAnsi="Angsana New" w:cs="Angsana New"/>
          <w:b/>
          <w:bCs/>
          <w:sz w:val="32"/>
          <w:szCs w:val="32"/>
        </w:rPr>
        <w:t>.2</w:t>
      </w:r>
      <w:r w:rsidR="00220732" w:rsidRPr="004C29F0">
        <w:rPr>
          <w:rFonts w:ascii="Angsana New" w:hAnsi="Angsana New" w:cs="Angsana New"/>
          <w:sz w:val="32"/>
          <w:szCs w:val="32"/>
        </w:rPr>
        <w:tab/>
      </w:r>
      <w:r w:rsidR="001A0609" w:rsidRPr="004C29F0">
        <w:rPr>
          <w:rFonts w:ascii="Angsana New" w:hAnsi="Angsana New" w:cs="Angsana New"/>
          <w:spacing w:val="2"/>
          <w:sz w:val="32"/>
          <w:szCs w:val="32"/>
          <w:cs/>
        </w:rPr>
        <w:t xml:space="preserve">ณ วันที่ </w:t>
      </w:r>
      <w:r w:rsidR="00986726">
        <w:rPr>
          <w:rFonts w:ascii="Angsana New" w:hAnsi="Angsana New" w:cs="Angsana New"/>
          <w:spacing w:val="2"/>
          <w:sz w:val="32"/>
          <w:szCs w:val="32"/>
        </w:rPr>
        <w:t>31</w:t>
      </w:r>
      <w:r w:rsidR="00AC6401" w:rsidRPr="004C29F0">
        <w:rPr>
          <w:rFonts w:ascii="Angsana New" w:hAnsi="Angsana New" w:cs="Angsana New" w:hint="cs"/>
          <w:sz w:val="32"/>
          <w:szCs w:val="32"/>
          <w:cs/>
        </w:rPr>
        <w:t xml:space="preserve"> มีนาคม </w:t>
      </w:r>
      <w:r w:rsidR="00986726">
        <w:rPr>
          <w:rFonts w:ascii="Angsana New" w:hAnsi="Angsana New" w:cs="Angsana New"/>
          <w:sz w:val="32"/>
          <w:szCs w:val="32"/>
        </w:rPr>
        <w:t>2561</w:t>
      </w:r>
      <w:r w:rsidR="00C14A86" w:rsidRPr="004C29F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42A6D" w:rsidRPr="004C29F0">
        <w:rPr>
          <w:rFonts w:ascii="Angsana New" w:hAnsi="Angsana New" w:cs="Angsana New" w:hint="cs"/>
          <w:sz w:val="32"/>
          <w:szCs w:val="32"/>
          <w:cs/>
        </w:rPr>
        <w:t>และ</w:t>
      </w:r>
      <w:r w:rsidR="00E42A6D" w:rsidRPr="004C29F0">
        <w:rPr>
          <w:rFonts w:ascii="Angsana New" w:hAnsi="Angsana New" w:cs="Angsana New"/>
          <w:sz w:val="32"/>
          <w:szCs w:val="32"/>
          <w:cs/>
        </w:rPr>
        <w:t xml:space="preserve"> </w:t>
      </w:r>
      <w:r w:rsidR="00986726">
        <w:rPr>
          <w:rFonts w:ascii="Angsana New" w:hAnsi="Angsana New" w:cs="Angsana New"/>
          <w:sz w:val="32"/>
          <w:szCs w:val="32"/>
        </w:rPr>
        <w:t>31</w:t>
      </w:r>
      <w:r w:rsidR="00AC6401" w:rsidRPr="004C29F0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ธันวาคม </w:t>
      </w:r>
      <w:r w:rsidR="00986726">
        <w:rPr>
          <w:rFonts w:ascii="Angsana New" w:hAnsi="Angsana New" w:cs="Angsana New"/>
          <w:spacing w:val="2"/>
          <w:sz w:val="32"/>
          <w:szCs w:val="32"/>
        </w:rPr>
        <w:t>2560</w:t>
      </w:r>
      <w:r w:rsidR="00DB29D7" w:rsidRPr="004C29F0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="00220732" w:rsidRPr="004C29F0">
        <w:rPr>
          <w:rFonts w:ascii="Angsana New" w:hAnsi="Angsana New" w:cs="Angsana New"/>
          <w:spacing w:val="2"/>
          <w:sz w:val="32"/>
          <w:szCs w:val="32"/>
          <w:cs/>
        </w:rPr>
        <w:t>บริษัทฯได้จำแนกลูกหนี้ธุรกิจหลักทรัพย์และดอกเบี้ย</w:t>
      </w:r>
      <w:r w:rsidR="000975C4">
        <w:rPr>
          <w:rFonts w:ascii="Angsana New" w:hAnsi="Angsana New" w:cs="Angsana New" w:hint="cs"/>
          <w:spacing w:val="2"/>
          <w:sz w:val="32"/>
          <w:szCs w:val="32"/>
          <w:cs/>
        </w:rPr>
        <w:t xml:space="preserve">   </w:t>
      </w:r>
      <w:r w:rsidR="00220732" w:rsidRPr="004C29F0">
        <w:rPr>
          <w:rFonts w:ascii="Angsana New" w:hAnsi="Angsana New" w:cs="Angsana New"/>
          <w:spacing w:val="2"/>
          <w:sz w:val="32"/>
          <w:szCs w:val="32"/>
          <w:cs/>
        </w:rPr>
        <w:t>ค้างรับตามประกาศของสำนักงานคณะกรรมการกำกับหลักทรัพย์และตลาดหลักทรัพย์ เรื่อง การจัดทำบัญชีเกี่ยวกับลูกหนี้ด้อยคุณภาพของบริษัทหลักทรัพย์ ซึ่งลูกหนี้จัดชั้นสรุปได้ดังนี้</w:t>
      </w:r>
    </w:p>
    <w:p w:rsidR="004C29F0" w:rsidRDefault="004C29F0"/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480"/>
        <w:gridCol w:w="1860"/>
        <w:gridCol w:w="1860"/>
        <w:gridCol w:w="1860"/>
      </w:tblGrid>
      <w:tr w:rsidR="00EC1B1C" w:rsidRPr="004C29F0" w:rsidTr="004D602A">
        <w:tc>
          <w:tcPr>
            <w:tcW w:w="3480" w:type="dxa"/>
            <w:vAlign w:val="bottom"/>
          </w:tcPr>
          <w:p w:rsidR="007A4045" w:rsidRPr="004C29F0" w:rsidRDefault="007A4045" w:rsidP="0059060C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5580" w:type="dxa"/>
            <w:gridSpan w:val="3"/>
            <w:vAlign w:val="bottom"/>
          </w:tcPr>
          <w:p w:rsidR="007A4045" w:rsidRPr="004C29F0" w:rsidRDefault="007A4045" w:rsidP="000975C4">
            <w:pPr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4C29F0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4C29F0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="000975C4">
              <w:rPr>
                <w:rFonts w:ascii="Angsana New" w:hAnsi="Angsana New" w:cs="Angsana New" w:hint="cs"/>
                <w:sz w:val="28"/>
                <w:szCs w:val="28"/>
                <w:cs/>
              </w:rPr>
              <w:t>ล้าน</w:t>
            </w:r>
            <w:r w:rsidRPr="004C29F0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  <w:r w:rsidRPr="004C29F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EC1B1C" w:rsidRPr="004C29F0" w:rsidTr="004D602A">
        <w:tc>
          <w:tcPr>
            <w:tcW w:w="3480" w:type="dxa"/>
            <w:vAlign w:val="bottom"/>
          </w:tcPr>
          <w:p w:rsidR="007A4045" w:rsidRPr="004C29F0" w:rsidRDefault="007A4045" w:rsidP="0059060C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5580" w:type="dxa"/>
            <w:gridSpan w:val="3"/>
            <w:vAlign w:val="bottom"/>
          </w:tcPr>
          <w:p w:rsidR="007A4045" w:rsidRPr="004C29F0" w:rsidRDefault="00986726" w:rsidP="008A612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AC6401" w:rsidRPr="004C29F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EC1B1C" w:rsidRPr="004C29F0" w:rsidTr="004D602A">
        <w:tc>
          <w:tcPr>
            <w:tcW w:w="3480" w:type="dxa"/>
            <w:vAlign w:val="bottom"/>
          </w:tcPr>
          <w:p w:rsidR="007A4045" w:rsidRPr="004C29F0" w:rsidRDefault="007A4045" w:rsidP="0059060C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860" w:type="dxa"/>
            <w:vAlign w:val="bottom"/>
          </w:tcPr>
          <w:p w:rsidR="007A4045" w:rsidRPr="004C29F0" w:rsidRDefault="007A4045" w:rsidP="0059060C">
            <w:pPr>
              <w:pBdr>
                <w:bottom w:val="single" w:sz="4" w:space="1" w:color="auto"/>
              </w:pBdr>
              <w:ind w:left="-18" w:firstLine="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29F0">
              <w:rPr>
                <w:rFonts w:ascii="Angsana New" w:hAnsi="Angsana New" w:cs="Angsana New"/>
                <w:sz w:val="28"/>
                <w:szCs w:val="28"/>
                <w:cs/>
              </w:rPr>
              <w:t>มูลหนี้</w:t>
            </w:r>
          </w:p>
        </w:tc>
        <w:tc>
          <w:tcPr>
            <w:tcW w:w="1860" w:type="dxa"/>
            <w:vAlign w:val="bottom"/>
          </w:tcPr>
          <w:p w:rsidR="007A4045" w:rsidRPr="004C29F0" w:rsidRDefault="007A4045" w:rsidP="0059060C">
            <w:pPr>
              <w:pBdr>
                <w:bottom w:val="single" w:sz="4" w:space="1" w:color="auto"/>
              </w:pBdr>
              <w:ind w:left="-18" w:firstLine="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ค่าเผื่อหนี้สงสัย</w:t>
            </w:r>
            <w:r w:rsidRPr="004C29F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</w:t>
            </w:r>
            <w:r w:rsidRPr="004C29F0">
              <w:rPr>
                <w:rFonts w:ascii="Angsana New" w:hAnsi="Angsana New" w:cs="Angsana New"/>
                <w:sz w:val="28"/>
                <w:szCs w:val="28"/>
                <w:cs/>
              </w:rPr>
              <w:t>จะสูญที่ตั้งไว้</w:t>
            </w:r>
          </w:p>
        </w:tc>
        <w:tc>
          <w:tcPr>
            <w:tcW w:w="1860" w:type="dxa"/>
            <w:vAlign w:val="bottom"/>
          </w:tcPr>
          <w:p w:rsidR="007A4045" w:rsidRPr="004C29F0" w:rsidRDefault="007A4045" w:rsidP="0059060C">
            <w:pPr>
              <w:pBdr>
                <w:bottom w:val="single" w:sz="4" w:space="1" w:color="auto"/>
              </w:pBdr>
              <w:ind w:left="-18" w:firstLine="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มูลหนี้สุทธิหลังหัก           </w:t>
            </w:r>
            <w:r w:rsidR="005C13D2" w:rsidRPr="004C29F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ค่าเผื่อหนี้ส</w:t>
            </w:r>
            <w:r w:rsidRPr="004C29F0">
              <w:rPr>
                <w:rFonts w:ascii="Angsana New" w:hAnsi="Angsana New" w:cs="Angsana New" w:hint="cs"/>
                <w:sz w:val="28"/>
                <w:szCs w:val="28"/>
                <w:cs/>
              </w:rPr>
              <w:t>งสัยจะสูญ</w:t>
            </w:r>
          </w:p>
        </w:tc>
      </w:tr>
      <w:tr w:rsidR="00EC1B1C" w:rsidRPr="00571E10" w:rsidTr="004D602A">
        <w:tc>
          <w:tcPr>
            <w:tcW w:w="3480" w:type="dxa"/>
            <w:vAlign w:val="bottom"/>
          </w:tcPr>
          <w:p w:rsidR="00D63789" w:rsidRPr="00571E10" w:rsidRDefault="00D63789" w:rsidP="0059060C">
            <w:pPr>
              <w:ind w:left="600" w:right="-140" w:hanging="60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1E10">
              <w:rPr>
                <w:rFonts w:ascii="Angsana New" w:hAnsi="Angsana New" w:cs="Angsana New" w:hint="cs"/>
                <w:sz w:val="28"/>
                <w:szCs w:val="28"/>
                <w:cs/>
              </w:rPr>
              <w:t>มูลหนี้จัดชั้นปกติ</w:t>
            </w:r>
          </w:p>
        </w:tc>
        <w:tc>
          <w:tcPr>
            <w:tcW w:w="1860" w:type="dxa"/>
            <w:vAlign w:val="bottom"/>
          </w:tcPr>
          <w:p w:rsidR="00D63789" w:rsidRPr="00571E10" w:rsidRDefault="005C1F39" w:rsidP="005C1F39">
            <w:pP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1E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3B3DC5" w:rsidRPr="00571E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571E1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3B3DC5" w:rsidRPr="00571E10">
              <w:rPr>
                <w:rFonts w:ascii="Angsana New" w:hAnsi="Angsana New" w:cs="Angsana New"/>
                <w:sz w:val="28"/>
                <w:szCs w:val="28"/>
              </w:rPr>
              <w:t>81</w:t>
            </w:r>
            <w:r w:rsidR="00A326EF" w:rsidRPr="00571E10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860" w:type="dxa"/>
            <w:vAlign w:val="bottom"/>
          </w:tcPr>
          <w:p w:rsidR="00D63789" w:rsidRPr="00571E10" w:rsidRDefault="005C1F39" w:rsidP="005C1F39">
            <w:pPr>
              <w:tabs>
                <w:tab w:val="decimal" w:pos="142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571E1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60" w:type="dxa"/>
            <w:vAlign w:val="bottom"/>
          </w:tcPr>
          <w:p w:rsidR="00D63789" w:rsidRPr="00571E10" w:rsidRDefault="005C1F39" w:rsidP="005C1F39">
            <w:pPr>
              <w:tabs>
                <w:tab w:val="decimal" w:pos="142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571E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3B3DC5" w:rsidRPr="00571E1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571E1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3B3DC5" w:rsidRPr="00571E10">
              <w:rPr>
                <w:rFonts w:ascii="Angsana New" w:hAnsi="Angsana New" w:cs="Angsana New"/>
                <w:sz w:val="28"/>
                <w:szCs w:val="28"/>
              </w:rPr>
              <w:t>81</w:t>
            </w:r>
            <w:r w:rsidR="00A326EF" w:rsidRPr="00571E10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E411BC" w:rsidRPr="00571E10" w:rsidTr="00BC1B36">
        <w:tc>
          <w:tcPr>
            <w:tcW w:w="3480" w:type="dxa"/>
            <w:vAlign w:val="bottom"/>
          </w:tcPr>
          <w:p w:rsidR="00E411BC" w:rsidRPr="00571E10" w:rsidRDefault="00E411BC" w:rsidP="00BC1B36">
            <w:pPr>
              <w:ind w:left="600" w:right="-140" w:hanging="60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1E10">
              <w:rPr>
                <w:rFonts w:ascii="Angsana New" w:hAnsi="Angsana New" w:cs="Angsana New" w:hint="cs"/>
                <w:sz w:val="28"/>
                <w:szCs w:val="28"/>
                <w:cs/>
              </w:rPr>
              <w:t>มูลหนี้จัดชั้นต่ำกว่ามาตรฐาน</w:t>
            </w:r>
          </w:p>
        </w:tc>
        <w:tc>
          <w:tcPr>
            <w:tcW w:w="1860" w:type="dxa"/>
            <w:vAlign w:val="bottom"/>
          </w:tcPr>
          <w:p w:rsidR="00E411BC" w:rsidRPr="00571E10" w:rsidRDefault="003B3DC5" w:rsidP="00BC1B36">
            <w:pP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571E10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5C1F39" w:rsidRPr="00571E10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A326EF" w:rsidRPr="00571E10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860" w:type="dxa"/>
            <w:vAlign w:val="bottom"/>
          </w:tcPr>
          <w:p w:rsidR="00E411BC" w:rsidRPr="00571E10" w:rsidRDefault="00E411BC" w:rsidP="00E411BC">
            <w:pPr>
              <w:tabs>
                <w:tab w:val="decimal" w:pos="142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571E1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7508C" w:rsidRPr="00571E10">
              <w:rPr>
                <w:rFonts w:ascii="Angsana New" w:hAnsi="Angsana New" w:cs="Angsana New"/>
                <w:sz w:val="28"/>
                <w:szCs w:val="28"/>
              </w:rPr>
              <w:t>65</w:t>
            </w:r>
            <w:r w:rsidRPr="00571E1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60" w:type="dxa"/>
            <w:vAlign w:val="bottom"/>
          </w:tcPr>
          <w:p w:rsidR="00E411BC" w:rsidRPr="00571E10" w:rsidRDefault="00E7508C" w:rsidP="00E411BC">
            <w:pP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571E10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A326EF" w:rsidRPr="00571E10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</w:tr>
      <w:tr w:rsidR="00E411BC" w:rsidRPr="00571E10" w:rsidTr="004D602A">
        <w:tc>
          <w:tcPr>
            <w:tcW w:w="3480" w:type="dxa"/>
            <w:vAlign w:val="bottom"/>
          </w:tcPr>
          <w:p w:rsidR="00E411BC" w:rsidRPr="00571E10" w:rsidRDefault="00E411BC" w:rsidP="00E411BC">
            <w:pPr>
              <w:ind w:left="600" w:right="-140" w:hanging="600"/>
              <w:rPr>
                <w:rFonts w:ascii="Angsana New" w:hAnsi="Angsana New" w:cs="Angsana New"/>
                <w:sz w:val="28"/>
                <w:szCs w:val="28"/>
              </w:rPr>
            </w:pPr>
            <w:r w:rsidRPr="00571E10">
              <w:rPr>
                <w:rFonts w:ascii="Angsana New" w:hAnsi="Angsana New" w:cs="Angsana New"/>
                <w:sz w:val="28"/>
                <w:szCs w:val="28"/>
                <w:cs/>
              </w:rPr>
              <w:t>มูลหนี้จัดชั้นสงสัย</w:t>
            </w:r>
          </w:p>
        </w:tc>
        <w:tc>
          <w:tcPr>
            <w:tcW w:w="1860" w:type="dxa"/>
            <w:vAlign w:val="bottom"/>
          </w:tcPr>
          <w:p w:rsidR="00E411BC" w:rsidRPr="00571E10" w:rsidRDefault="00E411BC" w:rsidP="00E411BC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571E10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860" w:type="dxa"/>
            <w:vAlign w:val="bottom"/>
          </w:tcPr>
          <w:p w:rsidR="00E411BC" w:rsidRPr="00571E10" w:rsidRDefault="00E411BC" w:rsidP="00E411BC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571E10">
              <w:rPr>
                <w:rFonts w:ascii="Angsana New" w:hAnsi="Angsana New" w:cs="Angsana New"/>
                <w:sz w:val="28"/>
                <w:szCs w:val="28"/>
              </w:rPr>
              <w:t>(7)</w:t>
            </w:r>
          </w:p>
        </w:tc>
        <w:tc>
          <w:tcPr>
            <w:tcW w:w="1860" w:type="dxa"/>
          </w:tcPr>
          <w:p w:rsidR="00E411BC" w:rsidRPr="00571E10" w:rsidRDefault="00E411BC" w:rsidP="00E411BC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571E1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411BC" w:rsidRPr="005C1F39" w:rsidTr="004D602A">
        <w:tc>
          <w:tcPr>
            <w:tcW w:w="3480" w:type="dxa"/>
            <w:vAlign w:val="bottom"/>
          </w:tcPr>
          <w:p w:rsidR="00E411BC" w:rsidRPr="00571E10" w:rsidRDefault="00E411BC" w:rsidP="00E411BC">
            <w:pPr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  <w:r w:rsidRPr="00571E10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60" w:type="dxa"/>
            <w:vAlign w:val="bottom"/>
          </w:tcPr>
          <w:p w:rsidR="00E411BC" w:rsidRPr="00571E10" w:rsidRDefault="005C1F39" w:rsidP="005C1F39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571E10">
              <w:rPr>
                <w:rFonts w:ascii="Angsana New" w:hAnsi="Angsana New" w:cs="Angsana New"/>
                <w:sz w:val="28"/>
                <w:szCs w:val="28"/>
              </w:rPr>
              <w:t>12,243</w:t>
            </w:r>
          </w:p>
        </w:tc>
        <w:tc>
          <w:tcPr>
            <w:tcW w:w="1860" w:type="dxa"/>
            <w:vAlign w:val="bottom"/>
          </w:tcPr>
          <w:p w:rsidR="00E411BC" w:rsidRPr="00571E10" w:rsidRDefault="005C1F39" w:rsidP="005C1F39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571E10">
              <w:rPr>
                <w:rFonts w:ascii="Angsana New" w:hAnsi="Angsana New" w:cs="Angsana New"/>
                <w:sz w:val="28"/>
                <w:szCs w:val="28"/>
              </w:rPr>
              <w:t>(7</w:t>
            </w:r>
            <w:r w:rsidR="00E7508C" w:rsidRPr="00571E10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571E1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60" w:type="dxa"/>
          </w:tcPr>
          <w:p w:rsidR="00E411BC" w:rsidRPr="00571E10" w:rsidRDefault="005C1F39" w:rsidP="005C1F39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571E10">
              <w:rPr>
                <w:rFonts w:ascii="Angsana New" w:hAnsi="Angsana New" w:cs="Angsana New"/>
                <w:sz w:val="28"/>
                <w:szCs w:val="28"/>
              </w:rPr>
              <w:t>12,</w:t>
            </w:r>
            <w:r w:rsidR="00E7508C" w:rsidRPr="00571E10">
              <w:rPr>
                <w:rFonts w:ascii="Angsana New" w:hAnsi="Angsana New" w:cs="Angsana New"/>
                <w:sz w:val="28"/>
                <w:szCs w:val="28"/>
              </w:rPr>
              <w:t>171</w:t>
            </w:r>
          </w:p>
        </w:tc>
      </w:tr>
    </w:tbl>
    <w:p w:rsidR="00E42A6D" w:rsidRPr="004C29F0" w:rsidRDefault="00E42A6D" w:rsidP="0059060C">
      <w:pPr>
        <w:rPr>
          <w:rFonts w:ascii="Angsana New" w:hAnsi="Angsana New" w:cs="Angsana New"/>
          <w:sz w:val="16"/>
          <w:szCs w:val="16"/>
        </w:rPr>
      </w:pPr>
    </w:p>
    <w:p w:rsidR="0095570C" w:rsidRPr="004C29F0" w:rsidRDefault="0095570C">
      <w:pPr>
        <w:rPr>
          <w:sz w:val="6"/>
          <w:szCs w:val="6"/>
        </w:rPr>
      </w:pPr>
    </w:p>
    <w:p w:rsidR="008A6127" w:rsidRDefault="008A6127"/>
    <w:p w:rsidR="00D318D9" w:rsidRDefault="00D318D9">
      <w:r>
        <w:br w:type="page"/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480"/>
        <w:gridCol w:w="1860"/>
        <w:gridCol w:w="1860"/>
        <w:gridCol w:w="1860"/>
      </w:tblGrid>
      <w:tr w:rsidR="00EC1B1C" w:rsidRPr="004C29F0" w:rsidTr="00DF6828">
        <w:trPr>
          <w:trHeight w:val="70"/>
        </w:trPr>
        <w:tc>
          <w:tcPr>
            <w:tcW w:w="3480" w:type="dxa"/>
            <w:vAlign w:val="bottom"/>
          </w:tcPr>
          <w:p w:rsidR="00E42A6D" w:rsidRPr="004C29F0" w:rsidRDefault="008A6127" w:rsidP="0059060C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lastRenderedPageBreak/>
              <w:br w:type="page"/>
            </w:r>
          </w:p>
        </w:tc>
        <w:tc>
          <w:tcPr>
            <w:tcW w:w="5580" w:type="dxa"/>
            <w:gridSpan w:val="3"/>
            <w:vAlign w:val="bottom"/>
          </w:tcPr>
          <w:p w:rsidR="00E42A6D" w:rsidRPr="004C29F0" w:rsidRDefault="00E42A6D" w:rsidP="000975C4">
            <w:pPr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4C29F0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4C29F0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="000975C4">
              <w:rPr>
                <w:rFonts w:ascii="Angsana New" w:hAnsi="Angsana New" w:cs="Angsana New" w:hint="cs"/>
                <w:sz w:val="28"/>
                <w:szCs w:val="28"/>
                <w:cs/>
              </w:rPr>
              <w:t>ล้าน</w:t>
            </w:r>
            <w:r w:rsidRPr="004C29F0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  <w:r w:rsidRPr="004C29F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EC1B1C" w:rsidRPr="004C29F0" w:rsidTr="00DF6828">
        <w:tc>
          <w:tcPr>
            <w:tcW w:w="3480" w:type="dxa"/>
            <w:vAlign w:val="bottom"/>
          </w:tcPr>
          <w:p w:rsidR="00E42A6D" w:rsidRPr="004C29F0" w:rsidRDefault="00E42A6D" w:rsidP="0059060C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5580" w:type="dxa"/>
            <w:gridSpan w:val="3"/>
            <w:vAlign w:val="bottom"/>
          </w:tcPr>
          <w:p w:rsidR="00E42A6D" w:rsidRPr="004C29F0" w:rsidRDefault="00057A70" w:rsidP="008A61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AC6401" w:rsidRPr="004C29F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</w:tr>
      <w:tr w:rsidR="00EC1B1C" w:rsidRPr="004C29F0" w:rsidTr="00DF6828">
        <w:tc>
          <w:tcPr>
            <w:tcW w:w="3480" w:type="dxa"/>
            <w:vAlign w:val="bottom"/>
          </w:tcPr>
          <w:p w:rsidR="00E42A6D" w:rsidRPr="004C29F0" w:rsidRDefault="00E42A6D" w:rsidP="0059060C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860" w:type="dxa"/>
            <w:vAlign w:val="bottom"/>
          </w:tcPr>
          <w:p w:rsidR="00E42A6D" w:rsidRPr="004C29F0" w:rsidRDefault="00E42A6D" w:rsidP="0059060C">
            <w:pPr>
              <w:pBdr>
                <w:bottom w:val="single" w:sz="4" w:space="1" w:color="auto"/>
              </w:pBdr>
              <w:ind w:firstLine="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29F0">
              <w:rPr>
                <w:rFonts w:ascii="Angsana New" w:hAnsi="Angsana New" w:cs="Angsana New"/>
                <w:sz w:val="28"/>
                <w:szCs w:val="28"/>
                <w:cs/>
              </w:rPr>
              <w:t>มูลหนี้</w:t>
            </w:r>
          </w:p>
        </w:tc>
        <w:tc>
          <w:tcPr>
            <w:tcW w:w="1860" w:type="dxa"/>
          </w:tcPr>
          <w:p w:rsidR="00E42A6D" w:rsidRPr="004C29F0" w:rsidRDefault="00E42A6D" w:rsidP="0059060C">
            <w:pPr>
              <w:pBdr>
                <w:bottom w:val="single" w:sz="4" w:space="1" w:color="auto"/>
              </w:pBdr>
              <w:ind w:firstLine="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ค่าเผื่อหนี้สงสัย</w:t>
            </w:r>
            <w:r w:rsidRPr="004C29F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</w:t>
            </w:r>
            <w:r w:rsidRPr="004C29F0">
              <w:rPr>
                <w:rFonts w:ascii="Angsana New" w:hAnsi="Angsana New" w:cs="Angsana New"/>
                <w:sz w:val="28"/>
                <w:szCs w:val="28"/>
                <w:cs/>
              </w:rPr>
              <w:t>จะสูญที่ตั้งไว้</w:t>
            </w:r>
          </w:p>
        </w:tc>
        <w:tc>
          <w:tcPr>
            <w:tcW w:w="1860" w:type="dxa"/>
          </w:tcPr>
          <w:p w:rsidR="00E42A6D" w:rsidRPr="004C29F0" w:rsidRDefault="00E42A6D" w:rsidP="0059060C">
            <w:pPr>
              <w:pBdr>
                <w:bottom w:val="single" w:sz="4" w:space="1" w:color="auto"/>
              </w:pBdr>
              <w:ind w:firstLine="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hAnsi="Angsana New" w:cs="Angsana New" w:hint="cs"/>
                <w:sz w:val="28"/>
                <w:szCs w:val="28"/>
                <w:cs/>
              </w:rPr>
              <w:t>มูลหนี้สุทธิหลังหัก                             ค่าเผื่อหนี้สงสัยจะสูญ</w:t>
            </w:r>
          </w:p>
        </w:tc>
      </w:tr>
      <w:tr w:rsidR="00FD2F87" w:rsidRPr="004C29F0" w:rsidTr="00DF6828">
        <w:tc>
          <w:tcPr>
            <w:tcW w:w="3480" w:type="dxa"/>
            <w:vAlign w:val="bottom"/>
          </w:tcPr>
          <w:p w:rsidR="00FD2F87" w:rsidRPr="004C29F0" w:rsidRDefault="00FD2F87" w:rsidP="0059060C">
            <w:pPr>
              <w:ind w:left="600" w:right="-140" w:hanging="60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29F0">
              <w:rPr>
                <w:rFonts w:ascii="Angsana New" w:hAnsi="Angsana New" w:cs="Angsana New" w:hint="cs"/>
                <w:sz w:val="28"/>
                <w:szCs w:val="28"/>
                <w:cs/>
              </w:rPr>
              <w:t>มูลหนี้จัดชั้นปกติ</w:t>
            </w:r>
          </w:p>
        </w:tc>
        <w:tc>
          <w:tcPr>
            <w:tcW w:w="1860" w:type="dxa"/>
            <w:vAlign w:val="bottom"/>
          </w:tcPr>
          <w:p w:rsidR="00FD2F87" w:rsidRPr="004C29F0" w:rsidRDefault="00057A70" w:rsidP="008A6127">
            <w:pP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10</w:t>
            </w:r>
            <w:r w:rsidR="008A6127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700</w:t>
            </w:r>
          </w:p>
        </w:tc>
        <w:tc>
          <w:tcPr>
            <w:tcW w:w="1860" w:type="dxa"/>
            <w:vAlign w:val="bottom"/>
          </w:tcPr>
          <w:p w:rsidR="00FD2F87" w:rsidRPr="004C29F0" w:rsidRDefault="00FD2F87" w:rsidP="00CD2918">
            <w:pP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60" w:type="dxa"/>
            <w:vAlign w:val="bottom"/>
          </w:tcPr>
          <w:p w:rsidR="00FD2F87" w:rsidRPr="004C29F0" w:rsidRDefault="00057A70" w:rsidP="008A6127">
            <w:pP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10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700</w:t>
            </w:r>
          </w:p>
        </w:tc>
      </w:tr>
      <w:tr w:rsidR="00057A70" w:rsidRPr="004C29F0" w:rsidTr="00DF6828">
        <w:tc>
          <w:tcPr>
            <w:tcW w:w="3480" w:type="dxa"/>
            <w:vAlign w:val="bottom"/>
          </w:tcPr>
          <w:p w:rsidR="00057A70" w:rsidRPr="004C29F0" w:rsidRDefault="00057A70" w:rsidP="0059060C">
            <w:pPr>
              <w:ind w:left="600" w:right="-140" w:hanging="600"/>
              <w:rPr>
                <w:rFonts w:ascii="Angsana New" w:hAnsi="Angsana New" w:cs="Angsana New"/>
                <w:sz w:val="28"/>
                <w:szCs w:val="28"/>
                <w:cs/>
              </w:rPr>
            </w:pPr>
            <w:bookmarkStart w:id="0" w:name="_Hlk512433663"/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มูลหนี้จัดชั้นต่ำกว่ามาตรฐาน</w:t>
            </w:r>
          </w:p>
        </w:tc>
        <w:tc>
          <w:tcPr>
            <w:tcW w:w="1860" w:type="dxa"/>
            <w:vAlign w:val="bottom"/>
          </w:tcPr>
          <w:p w:rsidR="00057A70" w:rsidRPr="004C29F0" w:rsidRDefault="00057A70" w:rsidP="008A6127">
            <w:pP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860" w:type="dxa"/>
            <w:vAlign w:val="bottom"/>
          </w:tcPr>
          <w:p w:rsidR="00057A70" w:rsidRPr="004C29F0" w:rsidRDefault="00057A70" w:rsidP="00CD2918">
            <w:pP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60" w:type="dxa"/>
            <w:vAlign w:val="bottom"/>
          </w:tcPr>
          <w:p w:rsidR="00057A70" w:rsidRPr="004C29F0" w:rsidRDefault="00057A70" w:rsidP="008A6127">
            <w:pP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</w:p>
        </w:tc>
      </w:tr>
      <w:bookmarkEnd w:id="0"/>
      <w:tr w:rsidR="00FD2F87" w:rsidRPr="004C29F0" w:rsidTr="00CD2918">
        <w:tc>
          <w:tcPr>
            <w:tcW w:w="3480" w:type="dxa"/>
            <w:vAlign w:val="bottom"/>
          </w:tcPr>
          <w:p w:rsidR="00FD2F87" w:rsidRPr="004C29F0" w:rsidRDefault="00FD2F87" w:rsidP="0059060C">
            <w:pPr>
              <w:ind w:left="600" w:right="-140" w:hanging="600"/>
              <w:rPr>
                <w:rFonts w:ascii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hAnsi="Angsana New" w:cs="Angsana New"/>
                <w:sz w:val="28"/>
                <w:szCs w:val="28"/>
                <w:cs/>
              </w:rPr>
              <w:t>มูลหนี้จัดชั้นสงสัย</w:t>
            </w:r>
          </w:p>
        </w:tc>
        <w:tc>
          <w:tcPr>
            <w:tcW w:w="1860" w:type="dxa"/>
            <w:vAlign w:val="bottom"/>
          </w:tcPr>
          <w:p w:rsidR="00FD2F87" w:rsidRPr="004C29F0" w:rsidRDefault="00057A70" w:rsidP="00CD2918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860" w:type="dxa"/>
            <w:vAlign w:val="bottom"/>
          </w:tcPr>
          <w:p w:rsidR="00FD2F87" w:rsidRPr="004C29F0" w:rsidRDefault="008A6127" w:rsidP="00CD2918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57A70">
              <w:rPr>
                <w:rFonts w:ascii="Angsana New" w:hAnsi="Angsana New" w:cs="Angsana New" w:hint="cs"/>
                <w:sz w:val="28"/>
                <w:szCs w:val="28"/>
                <w:cs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60" w:type="dxa"/>
            <w:vAlign w:val="bottom"/>
          </w:tcPr>
          <w:p w:rsidR="00FD2F87" w:rsidRPr="004C29F0" w:rsidRDefault="00FD2F87" w:rsidP="00CD2918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D2F87" w:rsidRPr="004C29F0" w:rsidTr="00CD2918">
        <w:tc>
          <w:tcPr>
            <w:tcW w:w="3480" w:type="dxa"/>
            <w:vAlign w:val="bottom"/>
          </w:tcPr>
          <w:p w:rsidR="00FD2F87" w:rsidRPr="004C29F0" w:rsidRDefault="00FD2F87" w:rsidP="0059060C">
            <w:pPr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60" w:type="dxa"/>
            <w:vAlign w:val="bottom"/>
          </w:tcPr>
          <w:p w:rsidR="00FD2F87" w:rsidRPr="004C29F0" w:rsidRDefault="00057A70" w:rsidP="008A6127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10,709</w:t>
            </w:r>
          </w:p>
        </w:tc>
        <w:tc>
          <w:tcPr>
            <w:tcW w:w="1860" w:type="dxa"/>
            <w:vAlign w:val="bottom"/>
          </w:tcPr>
          <w:p w:rsidR="00FD2F87" w:rsidRPr="004C29F0" w:rsidRDefault="008A6127" w:rsidP="00CD2918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57A70">
              <w:rPr>
                <w:rFonts w:ascii="Angsana New" w:hAnsi="Angsana New" w:cs="Angsana New" w:hint="cs"/>
                <w:sz w:val="28"/>
                <w:szCs w:val="28"/>
                <w:cs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60" w:type="dxa"/>
            <w:vAlign w:val="bottom"/>
          </w:tcPr>
          <w:p w:rsidR="00FD2F87" w:rsidRPr="004C29F0" w:rsidRDefault="00057A70" w:rsidP="008A6127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FD2F87" w:rsidRPr="004C29F0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702</w:t>
            </w:r>
          </w:p>
        </w:tc>
      </w:tr>
    </w:tbl>
    <w:p w:rsidR="00AB69CB" w:rsidRPr="00571E10" w:rsidRDefault="0011182E" w:rsidP="00AB69C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571E10">
        <w:rPr>
          <w:rFonts w:ascii="Angsana New" w:hAnsi="Angsana New" w:cs="Angsana New"/>
          <w:b/>
          <w:bCs/>
          <w:sz w:val="32"/>
          <w:szCs w:val="32"/>
        </w:rPr>
        <w:t>4.3</w:t>
      </w:r>
      <w:r w:rsidRPr="00571E10">
        <w:rPr>
          <w:rFonts w:ascii="Angsana New" w:hAnsi="Angsana New" w:cs="Angsana New"/>
          <w:sz w:val="32"/>
          <w:szCs w:val="32"/>
        </w:rPr>
        <w:t xml:space="preserve"> </w:t>
      </w:r>
      <w:r w:rsidRPr="00571E10">
        <w:rPr>
          <w:rFonts w:ascii="Angsana New" w:hAnsi="Angsana New" w:cs="Angsana New"/>
          <w:sz w:val="32"/>
          <w:szCs w:val="32"/>
        </w:rPr>
        <w:tab/>
      </w:r>
      <w:r w:rsidRPr="00571E10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571E10">
        <w:rPr>
          <w:rFonts w:ascii="Angsana New" w:hAnsi="Angsana New" w:cs="Angsana New"/>
          <w:sz w:val="32"/>
          <w:szCs w:val="32"/>
        </w:rPr>
        <w:t xml:space="preserve">23 </w:t>
      </w:r>
      <w:r w:rsidRPr="00571E10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571E10">
        <w:rPr>
          <w:rFonts w:ascii="Angsana New" w:hAnsi="Angsana New" w:cs="Angsana New"/>
          <w:sz w:val="32"/>
          <w:szCs w:val="32"/>
        </w:rPr>
        <w:t xml:space="preserve">2561 </w:t>
      </w:r>
      <w:r w:rsidRPr="00571E10">
        <w:rPr>
          <w:rFonts w:ascii="Angsana New" w:hAnsi="Angsana New" w:cs="Angsana New"/>
          <w:sz w:val="32"/>
          <w:szCs w:val="32"/>
          <w:cs/>
        </w:rPr>
        <w:t xml:space="preserve">บริษัทฯได้รับจดหมายจากส่วนราชการให้อายัดหลักประกันทั้งหมดของลูกหนี้บัญชีเงินให้กู้ยืมเพื่อซื้อหลักทรัพย์รายหนึ่งซึ่งมียอดหนี้คงค้าง ณ วันที่ </w:t>
      </w:r>
      <w:r w:rsidRPr="00571E10">
        <w:rPr>
          <w:rFonts w:ascii="Angsana New" w:hAnsi="Angsana New" w:cs="Angsana New"/>
          <w:sz w:val="32"/>
          <w:szCs w:val="32"/>
        </w:rPr>
        <w:t xml:space="preserve">31 </w:t>
      </w:r>
      <w:r w:rsidRPr="00571E10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571E10">
        <w:rPr>
          <w:rFonts w:ascii="Angsana New" w:hAnsi="Angsana New" w:cs="Angsana New"/>
          <w:sz w:val="32"/>
          <w:szCs w:val="32"/>
        </w:rPr>
        <w:t>2561</w:t>
      </w:r>
      <w:r w:rsidRPr="00571E10">
        <w:rPr>
          <w:rFonts w:ascii="Angsana New" w:hAnsi="Angsana New" w:cs="Angsana New"/>
          <w:sz w:val="32"/>
          <w:szCs w:val="32"/>
          <w:cs/>
        </w:rPr>
        <w:t xml:space="preserve"> จำนวน </w:t>
      </w:r>
      <w:r w:rsidRPr="00571E10">
        <w:rPr>
          <w:rFonts w:ascii="Angsana New" w:hAnsi="Angsana New" w:cs="Angsana New"/>
          <w:sz w:val="32"/>
          <w:szCs w:val="32"/>
        </w:rPr>
        <w:t xml:space="preserve">421 </w:t>
      </w:r>
      <w:r w:rsidR="009F5843">
        <w:rPr>
          <w:rFonts w:ascii="Angsana New" w:hAnsi="Angsana New" w:cs="Angsana New"/>
          <w:sz w:val="32"/>
          <w:szCs w:val="32"/>
        </w:rPr>
        <w:t xml:space="preserve"> </w:t>
      </w:r>
      <w:r w:rsidR="00495E42">
        <w:rPr>
          <w:rFonts w:ascii="Angsana New" w:hAnsi="Angsana New" w:cs="Angsana New"/>
          <w:sz w:val="32"/>
          <w:szCs w:val="32"/>
        </w:rPr>
        <w:t xml:space="preserve"> </w:t>
      </w:r>
      <w:r w:rsidR="009F5843">
        <w:rPr>
          <w:rFonts w:ascii="Angsana New" w:hAnsi="Angsana New" w:cs="Angsana New"/>
          <w:sz w:val="32"/>
          <w:szCs w:val="32"/>
        </w:rPr>
        <w:t xml:space="preserve">  </w:t>
      </w:r>
      <w:r w:rsidRPr="00571E10">
        <w:rPr>
          <w:rFonts w:ascii="Angsana New" w:hAnsi="Angsana New" w:cs="Angsana New"/>
          <w:sz w:val="32"/>
          <w:szCs w:val="32"/>
          <w:cs/>
        </w:rPr>
        <w:t xml:space="preserve">ล้านบาทรวมดอกเบี้ยค้างรับจำนวนเงิน </w:t>
      </w:r>
      <w:r w:rsidRPr="00571E10">
        <w:rPr>
          <w:rFonts w:ascii="Angsana New" w:hAnsi="Angsana New" w:cs="Angsana New"/>
          <w:sz w:val="32"/>
          <w:szCs w:val="32"/>
        </w:rPr>
        <w:t>2</w:t>
      </w:r>
      <w:r w:rsidRPr="00571E10">
        <w:rPr>
          <w:rFonts w:ascii="Angsana New" w:hAnsi="Angsana New" w:cs="Angsana New"/>
          <w:sz w:val="32"/>
          <w:szCs w:val="32"/>
          <w:cs/>
        </w:rPr>
        <w:t xml:space="preserve"> ล้านบาทเป็นยอดรวมจำนวนเงิน </w:t>
      </w:r>
      <w:r w:rsidRPr="00571E10">
        <w:rPr>
          <w:rFonts w:ascii="Angsana New" w:hAnsi="Angsana New" w:cs="Angsana New"/>
          <w:sz w:val="32"/>
          <w:szCs w:val="32"/>
        </w:rPr>
        <w:t>423</w:t>
      </w:r>
      <w:r w:rsidRPr="00571E10">
        <w:rPr>
          <w:rFonts w:ascii="Angsana New" w:hAnsi="Angsana New" w:cs="Angsana New"/>
          <w:sz w:val="32"/>
          <w:szCs w:val="32"/>
          <w:cs/>
        </w:rPr>
        <w:t xml:space="preserve"> ล้านบาท โดยมีหลักประกันจำนวน </w:t>
      </w:r>
      <w:r w:rsidRPr="00571E10">
        <w:rPr>
          <w:rFonts w:ascii="Angsana New" w:hAnsi="Angsana New" w:cs="Angsana New"/>
          <w:sz w:val="32"/>
          <w:szCs w:val="32"/>
        </w:rPr>
        <w:t xml:space="preserve">594 </w:t>
      </w:r>
      <w:r w:rsidRPr="00571E10">
        <w:rPr>
          <w:rFonts w:ascii="Angsana New" w:hAnsi="Angsana New" w:cs="Angsana New"/>
          <w:sz w:val="32"/>
          <w:szCs w:val="32"/>
          <w:cs/>
        </w:rPr>
        <w:t xml:space="preserve">ล้านบาท และเมื่อวันที่ </w:t>
      </w:r>
      <w:r w:rsidRPr="00571E10">
        <w:rPr>
          <w:rFonts w:ascii="Angsana New" w:hAnsi="Angsana New" w:cs="Angsana New"/>
          <w:sz w:val="32"/>
          <w:szCs w:val="32"/>
        </w:rPr>
        <w:t>3</w:t>
      </w:r>
      <w:r w:rsidRPr="00571E10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Pr="00571E10">
        <w:rPr>
          <w:rFonts w:ascii="Angsana New" w:hAnsi="Angsana New" w:cs="Angsana New"/>
          <w:sz w:val="32"/>
          <w:szCs w:val="32"/>
        </w:rPr>
        <w:t xml:space="preserve">2561 </w:t>
      </w:r>
      <w:r w:rsidRPr="00571E10">
        <w:rPr>
          <w:rFonts w:ascii="Angsana New" w:hAnsi="Angsana New" w:cs="Angsana New"/>
          <w:sz w:val="32"/>
          <w:szCs w:val="32"/>
          <w:cs/>
        </w:rPr>
        <w:t xml:space="preserve">บริษัทฯได้รับจดหมายจากส่วนราชการดังกล่าวยกเลิกการอายัดหลักประกันจำนวนรวม </w:t>
      </w:r>
      <w:r w:rsidRPr="00571E10">
        <w:rPr>
          <w:rFonts w:ascii="Angsana New" w:hAnsi="Angsana New" w:cs="Angsana New"/>
          <w:sz w:val="32"/>
          <w:szCs w:val="32"/>
        </w:rPr>
        <w:t xml:space="preserve">358 </w:t>
      </w:r>
      <w:r w:rsidRPr="00571E10">
        <w:rPr>
          <w:rFonts w:ascii="Angsana New" w:hAnsi="Angsana New" w:cs="Angsana New"/>
          <w:sz w:val="32"/>
          <w:szCs w:val="32"/>
          <w:cs/>
        </w:rPr>
        <w:t xml:space="preserve">ล้านบาทและคงอายัดหลักประกันจำนวนรวม </w:t>
      </w:r>
      <w:r w:rsidRPr="00571E10">
        <w:rPr>
          <w:rFonts w:ascii="Angsana New" w:hAnsi="Angsana New" w:cs="Angsana New"/>
          <w:sz w:val="32"/>
          <w:szCs w:val="32"/>
        </w:rPr>
        <w:t>236</w:t>
      </w:r>
      <w:r w:rsidRPr="00571E10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Pr="00571E10">
        <w:rPr>
          <w:rFonts w:ascii="Angsana New" w:hAnsi="Angsana New" w:cs="Angsana New"/>
          <w:sz w:val="32"/>
          <w:szCs w:val="32"/>
        </w:rPr>
        <w:t xml:space="preserve"> </w:t>
      </w:r>
      <w:r w:rsidRPr="00571E1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571E10">
        <w:rPr>
          <w:rFonts w:ascii="Angsana New" w:hAnsi="Angsana New" w:cs="Angsana New"/>
          <w:sz w:val="32"/>
          <w:szCs w:val="32"/>
        </w:rPr>
        <w:t xml:space="preserve">31 </w:t>
      </w:r>
      <w:r w:rsidRPr="00571E10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571E10">
        <w:rPr>
          <w:rFonts w:ascii="Angsana New" w:hAnsi="Angsana New" w:cs="Angsana New"/>
          <w:sz w:val="32"/>
          <w:szCs w:val="32"/>
        </w:rPr>
        <w:t>2561</w:t>
      </w:r>
      <w:r w:rsidRPr="00571E10">
        <w:rPr>
          <w:rFonts w:ascii="Angsana New" w:hAnsi="Angsana New" w:cs="Angsana New"/>
          <w:sz w:val="32"/>
          <w:szCs w:val="32"/>
          <w:cs/>
        </w:rPr>
        <w:t xml:space="preserve"> ต่อไป บริษัทฯอยู่ระหว่างการดำเนินการเรียกร้องการเพิกถอนการอายัดหลักประกันเพิ่มเติมซึ่งเป็นการปฏิบัติตามหลักเกณฑ์ และเงื่อนไขของพระราชบัญญัติหลักทรัพย์และ</w:t>
      </w:r>
      <w:r w:rsidRPr="00571E10">
        <w:rPr>
          <w:rFonts w:ascii="Angsana New" w:hAnsi="Angsana New" w:cs="Angsana New"/>
          <w:sz w:val="32"/>
          <w:szCs w:val="32"/>
        </w:rPr>
        <w:t xml:space="preserve">  </w:t>
      </w:r>
      <w:r w:rsidRPr="00571E10">
        <w:rPr>
          <w:rFonts w:ascii="Angsana New" w:hAnsi="Angsana New" w:cs="Angsana New"/>
          <w:sz w:val="32"/>
          <w:szCs w:val="32"/>
          <w:cs/>
        </w:rPr>
        <w:t xml:space="preserve">ตลาดหลักทรัพย์ พ.ศ. </w:t>
      </w:r>
      <w:r w:rsidRPr="00571E10">
        <w:rPr>
          <w:rFonts w:ascii="Angsana New" w:hAnsi="Angsana New" w:cs="Angsana New"/>
          <w:sz w:val="32"/>
          <w:szCs w:val="32"/>
        </w:rPr>
        <w:t xml:space="preserve">2535 </w:t>
      </w:r>
      <w:r w:rsidRPr="00571E10">
        <w:rPr>
          <w:rFonts w:ascii="Angsana New" w:hAnsi="Angsana New" w:cs="Angsana New"/>
          <w:sz w:val="32"/>
          <w:szCs w:val="32"/>
          <w:cs/>
        </w:rPr>
        <w:t xml:space="preserve">ดังนั้นเพื่อเป็นไปตามหลักความระมัดระวังบริษัทฯจึงตั้งสำรองค่าเผื่อหนี้สงสัยจะสูญจำนวนเงิน </w:t>
      </w:r>
      <w:r w:rsidRPr="00571E10">
        <w:rPr>
          <w:rFonts w:ascii="Angsana New" w:hAnsi="Angsana New" w:cs="Angsana New"/>
          <w:sz w:val="32"/>
          <w:szCs w:val="32"/>
        </w:rPr>
        <w:t>65</w:t>
      </w:r>
      <w:r w:rsidRPr="00571E10">
        <w:rPr>
          <w:rFonts w:ascii="Angsana New" w:hAnsi="Angsana New" w:cs="Angsana New" w:hint="cs"/>
          <w:sz w:val="32"/>
          <w:szCs w:val="32"/>
          <w:cs/>
        </w:rPr>
        <w:t xml:space="preserve"> ล้านบาทและจัดประเภทบัญชีดังกล่าวเป็นมูลหนี้จัดชั้นต่ำกว่ามาตรฐาน</w:t>
      </w:r>
    </w:p>
    <w:p w:rsidR="00220732" w:rsidRPr="004C29F0" w:rsidRDefault="008A6127" w:rsidP="0059060C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4</w:t>
      </w:r>
      <w:r w:rsidR="00220732" w:rsidRPr="004C29F0">
        <w:rPr>
          <w:rFonts w:ascii="Angsana New" w:hAnsi="Angsana New" w:cs="Angsana New"/>
          <w:b/>
          <w:bCs/>
          <w:sz w:val="32"/>
          <w:szCs w:val="32"/>
        </w:rPr>
        <w:t>.</w:t>
      </w:r>
      <w:r w:rsidR="00AB69CB">
        <w:rPr>
          <w:rFonts w:ascii="Angsana New" w:hAnsi="Angsana New" w:cs="Angsana New"/>
          <w:b/>
          <w:bCs/>
          <w:sz w:val="32"/>
          <w:szCs w:val="32"/>
        </w:rPr>
        <w:t>4</w:t>
      </w:r>
      <w:r w:rsidR="00220732" w:rsidRPr="004C29F0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E42A6D" w:rsidRPr="004C29F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9F5771">
        <w:rPr>
          <w:rFonts w:ascii="Angsana New" w:hAnsi="Angsana New" w:cs="Angsana New"/>
          <w:sz w:val="32"/>
          <w:szCs w:val="32"/>
        </w:rPr>
        <w:t>31</w:t>
      </w:r>
      <w:r w:rsidR="00AC6401" w:rsidRPr="004C29F0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9F5771">
        <w:rPr>
          <w:rFonts w:ascii="Angsana New" w:hAnsi="Angsana New" w:cs="Angsana New"/>
          <w:sz w:val="32"/>
          <w:szCs w:val="32"/>
        </w:rPr>
        <w:t>2561</w:t>
      </w:r>
      <w:r w:rsidR="00E42A6D" w:rsidRPr="004C29F0">
        <w:rPr>
          <w:rFonts w:ascii="Angsana New" w:hAnsi="Angsana New" w:cs="Angsana New"/>
          <w:sz w:val="32"/>
          <w:szCs w:val="32"/>
          <w:cs/>
        </w:rPr>
        <w:t xml:space="preserve"> </w:t>
      </w:r>
      <w:r w:rsidR="003D0EE4" w:rsidRPr="004C29F0">
        <w:rPr>
          <w:rFonts w:ascii="Angsana New" w:hAnsi="Angsana New" w:cs="Angsana New" w:hint="cs"/>
          <w:sz w:val="32"/>
          <w:szCs w:val="32"/>
          <w:cs/>
        </w:rPr>
        <w:t>ลูกหนี้ทรัพย์สินวางประกันจำนวนประมาณ</w:t>
      </w:r>
      <w:r w:rsidR="00DB20F3" w:rsidRPr="004C29F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C1F39">
        <w:rPr>
          <w:rFonts w:ascii="Angsana New" w:hAnsi="Angsana New" w:cs="Angsana New"/>
          <w:sz w:val="32"/>
          <w:szCs w:val="32"/>
        </w:rPr>
        <w:t>1,111</w:t>
      </w:r>
      <w:r w:rsidR="00A47002" w:rsidRPr="004C29F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20732" w:rsidRPr="004C29F0">
        <w:rPr>
          <w:rFonts w:ascii="Angsana New" w:hAnsi="Angsana New" w:cs="Angsana New"/>
          <w:sz w:val="32"/>
          <w:szCs w:val="32"/>
          <w:cs/>
        </w:rPr>
        <w:t>ล้านบาท</w:t>
      </w:r>
      <w:r w:rsidR="00220732" w:rsidRPr="004C29F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20732" w:rsidRPr="004C29F0">
        <w:rPr>
          <w:rFonts w:ascii="Angsana New" w:hAnsi="Angsana New" w:cs="Angsana New"/>
          <w:sz w:val="32"/>
          <w:szCs w:val="32"/>
          <w:cs/>
        </w:rPr>
        <w:t>เป็นเงินสดที่บริษัทฯวางเป็นประกันการยืมหลักทรัพย์เพื่อธุรกรรมการยืมและให้ยืมหลักทรัพย์</w:t>
      </w:r>
      <w:r w:rsidR="00220732" w:rsidRPr="004C29F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20732" w:rsidRPr="004C29F0">
        <w:rPr>
          <w:rFonts w:ascii="Angsana New" w:hAnsi="Angsana New" w:cs="Angsana New"/>
          <w:sz w:val="32"/>
          <w:szCs w:val="32"/>
          <w:cs/>
        </w:rPr>
        <w:t>และมูลค่ายุติธรรมของ</w:t>
      </w:r>
      <w:r w:rsidR="00220732" w:rsidRPr="004C29F0">
        <w:rPr>
          <w:rFonts w:ascii="Angsana New" w:hAnsi="Angsana New" w:cs="Angsana New"/>
          <w:spacing w:val="-2"/>
          <w:sz w:val="32"/>
          <w:szCs w:val="32"/>
          <w:cs/>
        </w:rPr>
        <w:t>หลักทรัพย์ที่ยืมมามีจำนวนประมาณ</w:t>
      </w:r>
      <w:r w:rsidR="00460C02" w:rsidRPr="004C29F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5C1F39">
        <w:rPr>
          <w:rFonts w:ascii="Angsana New" w:hAnsi="Angsana New" w:cs="Angsana New"/>
          <w:spacing w:val="-2"/>
          <w:sz w:val="32"/>
          <w:szCs w:val="32"/>
        </w:rPr>
        <w:t>829</w:t>
      </w:r>
      <w:r w:rsidR="00460C02" w:rsidRPr="004C29F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220732" w:rsidRPr="004C29F0">
        <w:rPr>
          <w:rFonts w:ascii="Angsana New" w:hAnsi="Angsana New" w:cs="Angsana New"/>
          <w:spacing w:val="-2"/>
          <w:sz w:val="32"/>
          <w:szCs w:val="32"/>
          <w:cs/>
        </w:rPr>
        <w:t>ล้านบาท (</w:t>
      </w:r>
      <w:r w:rsidR="00571E10">
        <w:rPr>
          <w:rFonts w:ascii="Angsana New" w:hAnsi="Angsana New" w:cs="Angsana New"/>
          <w:spacing w:val="-2"/>
          <w:sz w:val="32"/>
          <w:szCs w:val="32"/>
        </w:rPr>
        <w:t>31</w:t>
      </w:r>
      <w:r w:rsidR="00AC6401" w:rsidRPr="004C29F0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proofErr w:type="gramStart"/>
      <w:r w:rsidR="009F5771">
        <w:rPr>
          <w:rFonts w:ascii="Angsana New" w:hAnsi="Angsana New" w:cs="Angsana New"/>
          <w:spacing w:val="-2"/>
          <w:sz w:val="32"/>
          <w:szCs w:val="32"/>
        </w:rPr>
        <w:t>2560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9F5771">
        <w:rPr>
          <w:rFonts w:ascii="Angsana New" w:hAnsi="Angsana New" w:cs="Angsana New"/>
          <w:spacing w:val="-2"/>
          <w:sz w:val="32"/>
          <w:szCs w:val="32"/>
        </w:rPr>
        <w:t>:</w:t>
      </w:r>
      <w:proofErr w:type="gramEnd"/>
      <w:r w:rsidR="00C36119" w:rsidRPr="004C29F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9F5771">
        <w:rPr>
          <w:rFonts w:ascii="Angsana New" w:hAnsi="Angsana New" w:cs="Angsana New"/>
          <w:spacing w:val="-2"/>
          <w:sz w:val="32"/>
          <w:szCs w:val="32"/>
        </w:rPr>
        <w:t>388</w:t>
      </w:r>
      <w:r w:rsidR="00C36119" w:rsidRPr="004C29F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220732" w:rsidRPr="004C29F0">
        <w:rPr>
          <w:rFonts w:ascii="Angsana New" w:hAnsi="Angsana New" w:cs="Angsana New"/>
          <w:spacing w:val="-2"/>
          <w:sz w:val="32"/>
          <w:szCs w:val="32"/>
          <w:cs/>
        </w:rPr>
        <w:t>ล้านบาท</w:t>
      </w:r>
      <w:r w:rsidR="00C36119" w:rsidRPr="004C29F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220732" w:rsidRPr="004C29F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และ </w:t>
      </w:r>
      <w:r w:rsidR="009F5771">
        <w:rPr>
          <w:rFonts w:ascii="Angsana New" w:hAnsi="Angsana New" w:cs="Angsana New"/>
          <w:spacing w:val="-2"/>
          <w:sz w:val="32"/>
          <w:szCs w:val="32"/>
        </w:rPr>
        <w:t>335</w:t>
      </w:r>
      <w:r w:rsidR="00E42A6D" w:rsidRPr="004C29F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220732" w:rsidRPr="004C29F0">
        <w:rPr>
          <w:rFonts w:ascii="Angsana New" w:hAnsi="Angsana New" w:cs="Angsana New" w:hint="cs"/>
          <w:spacing w:val="-2"/>
          <w:sz w:val="32"/>
          <w:szCs w:val="32"/>
          <w:cs/>
        </w:rPr>
        <w:t>ล้าน</w:t>
      </w:r>
      <w:r w:rsidR="00220732" w:rsidRPr="004C29F0">
        <w:rPr>
          <w:rFonts w:ascii="Angsana New" w:hAnsi="Angsana New" w:cs="Angsana New" w:hint="cs"/>
          <w:sz w:val="32"/>
          <w:szCs w:val="32"/>
          <w:cs/>
        </w:rPr>
        <w:t>บาท ตามลำดับ</w:t>
      </w:r>
      <w:r w:rsidR="00220732" w:rsidRPr="004C29F0">
        <w:rPr>
          <w:rFonts w:ascii="Angsana New" w:hAnsi="Angsana New" w:cs="Angsana New"/>
          <w:sz w:val="32"/>
          <w:szCs w:val="32"/>
          <w:cs/>
        </w:rPr>
        <w:t xml:space="preserve">) </w:t>
      </w:r>
    </w:p>
    <w:p w:rsidR="00956DE1" w:rsidRPr="00956DE1" w:rsidRDefault="00956DE1" w:rsidP="00956DE1">
      <w:pPr>
        <w:tabs>
          <w:tab w:val="left" w:pos="720"/>
          <w:tab w:val="left" w:pos="900"/>
          <w:tab w:val="left" w:pos="1418"/>
          <w:tab w:val="left" w:pos="2880"/>
        </w:tabs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 xml:space="preserve">5. 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Pr="00956DE1">
        <w:rPr>
          <w:rFonts w:ascii="Angsana New" w:hAnsi="Angsana New" w:cs="Angsana New"/>
          <w:b/>
          <w:bCs/>
          <w:sz w:val="32"/>
          <w:szCs w:val="32"/>
          <w:cs/>
        </w:rPr>
        <w:t xml:space="preserve">สินทรัพย์ตราสารอนุพันธ์ / หนี้สินตราสารอนุพันธ์ </w:t>
      </w:r>
    </w:p>
    <w:p w:rsidR="00956DE1" w:rsidRPr="00956DE1" w:rsidRDefault="00956DE1" w:rsidP="00956DE1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56DE1">
        <w:rPr>
          <w:rFonts w:ascii="Angsana New" w:hAnsi="Angsana New" w:cs="Angsana New"/>
          <w:b/>
          <w:bCs/>
          <w:sz w:val="32"/>
          <w:szCs w:val="32"/>
        </w:rPr>
        <w:tab/>
      </w:r>
      <w:r w:rsidRPr="00956DE1">
        <w:rPr>
          <w:rFonts w:ascii="Angsana New" w:hAnsi="Angsana New" w:cs="Angsana New"/>
          <w:sz w:val="32"/>
          <w:szCs w:val="32"/>
          <w:cs/>
        </w:rPr>
        <w:t>บริษัทฯมีสัญญาฟิวเจอร์สซึ่งจัดเป็นตราสารอนุพันธ์เพื่อค้า โดยมีการชำระราคาแบบส่วนต่างเงินสดระหว่างราคาต้นทุนของสัญญากับระดับราคาในวันครบกำหนดอายุของสัญญาประเภทนั้น ๆ ซึ่งมูลค่ายุติธรรมของสัญญาฟิวเจอร์สคงเหลือ ณ วันสิ้น</w:t>
      </w:r>
      <w:r>
        <w:rPr>
          <w:rFonts w:ascii="Angsana New" w:hAnsi="Angsana New" w:cs="Angsana New" w:hint="cs"/>
          <w:sz w:val="32"/>
          <w:szCs w:val="32"/>
          <w:cs/>
        </w:rPr>
        <w:t>งวด/</w:t>
      </w:r>
      <w:r w:rsidRPr="00956DE1">
        <w:rPr>
          <w:rFonts w:ascii="Angsana New" w:hAnsi="Angsana New" w:cs="Angsana New"/>
          <w:sz w:val="32"/>
          <w:szCs w:val="32"/>
          <w:cs/>
        </w:rPr>
        <w:t xml:space="preserve">ปี บันทึกรวมอยู่ใน “ลูกหนี้สำนักหักบัญชีและบริษัทหลักทรัพย์” ณ วันที่ </w:t>
      </w:r>
      <w:r w:rsidRPr="00956DE1">
        <w:rPr>
          <w:rFonts w:ascii="Angsana New" w:hAnsi="Angsana New" w:cs="Angsana New"/>
          <w:sz w:val="32"/>
          <w:szCs w:val="32"/>
        </w:rPr>
        <w:t>31</w:t>
      </w:r>
      <w:r w:rsidRPr="00956DE1">
        <w:rPr>
          <w:rFonts w:ascii="Angsana New" w:hAnsi="Angsana New" w:cs="Angsana New"/>
          <w:sz w:val="32"/>
          <w:szCs w:val="32"/>
          <w:cs/>
        </w:rPr>
        <w:t xml:space="preserve"> </w:t>
      </w:r>
      <w:r w:rsidR="00173E2F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956DE1">
        <w:rPr>
          <w:rFonts w:ascii="Angsana New" w:hAnsi="Angsana New" w:cs="Angsana New"/>
          <w:sz w:val="32"/>
          <w:szCs w:val="32"/>
          <w:cs/>
        </w:rPr>
        <w:t xml:space="preserve"> </w:t>
      </w:r>
      <w:r w:rsidRPr="00956DE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1</w:t>
      </w:r>
      <w:r w:rsidRPr="00956DE1">
        <w:rPr>
          <w:rFonts w:ascii="Angsana New" w:hAnsi="Angsana New" w:cs="Angsana New"/>
          <w:sz w:val="32"/>
          <w:szCs w:val="32"/>
          <w:cs/>
        </w:rPr>
        <w:t xml:space="preserve"> มูลค่ายุติธรรมของสินทรัพย์และหนี้สินตราสารอนุพันธ์ </w:t>
      </w:r>
      <w:r w:rsidR="00495E42">
        <w:rPr>
          <w:rFonts w:ascii="Angsana New" w:hAnsi="Angsana New" w:cs="Angsana New"/>
          <w:sz w:val="32"/>
          <w:szCs w:val="32"/>
        </w:rPr>
        <w:t>–</w:t>
      </w:r>
      <w:r w:rsidRPr="00956DE1">
        <w:rPr>
          <w:rFonts w:ascii="Angsana New" w:hAnsi="Angsana New" w:cs="Angsana New"/>
          <w:sz w:val="32"/>
          <w:szCs w:val="32"/>
          <w:cs/>
        </w:rPr>
        <w:t xml:space="preserve"> สัญญา</w:t>
      </w:r>
      <w:r w:rsidR="00495E42">
        <w:rPr>
          <w:rFonts w:ascii="Angsana New" w:hAnsi="Angsana New" w:cs="Angsana New"/>
          <w:sz w:val="32"/>
          <w:szCs w:val="32"/>
        </w:rPr>
        <w:t xml:space="preserve"> </w:t>
      </w:r>
      <w:r w:rsidR="003E0C9E">
        <w:rPr>
          <w:rFonts w:ascii="Angsana New" w:hAnsi="Angsana New" w:cs="Angsana New"/>
          <w:sz w:val="32"/>
          <w:szCs w:val="32"/>
        </w:rPr>
        <w:t xml:space="preserve">  </w:t>
      </w:r>
      <w:r w:rsidRPr="00956DE1">
        <w:rPr>
          <w:rFonts w:ascii="Angsana New" w:hAnsi="Angsana New" w:cs="Angsana New"/>
          <w:sz w:val="32"/>
          <w:szCs w:val="32"/>
          <w:cs/>
        </w:rPr>
        <w:t xml:space="preserve">ฟิวเจอร์สมีจำนวน </w:t>
      </w:r>
      <w:r w:rsidR="00DF73D7">
        <w:rPr>
          <w:rFonts w:ascii="Angsana New" w:hAnsi="Angsana New" w:cs="Angsana New"/>
          <w:sz w:val="32"/>
          <w:szCs w:val="32"/>
        </w:rPr>
        <w:t xml:space="preserve">15 </w:t>
      </w:r>
      <w:r w:rsidRPr="00956DE1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DF73D7">
        <w:rPr>
          <w:rFonts w:ascii="Angsana New" w:hAnsi="Angsana New" w:cs="Angsana New"/>
          <w:sz w:val="32"/>
          <w:szCs w:val="32"/>
        </w:rPr>
        <w:t xml:space="preserve">17 </w:t>
      </w:r>
      <w:r w:rsidRPr="00956DE1">
        <w:rPr>
          <w:rFonts w:ascii="Angsana New" w:hAnsi="Angsana New" w:cs="Angsana New"/>
          <w:sz w:val="32"/>
          <w:szCs w:val="32"/>
          <w:cs/>
        </w:rPr>
        <w:t>ล้านบาท ตามลำดับ (</w:t>
      </w:r>
      <w:r>
        <w:rPr>
          <w:rFonts w:ascii="Angsana New" w:hAnsi="Angsana New" w:cs="Angsana New"/>
          <w:sz w:val="32"/>
          <w:szCs w:val="32"/>
        </w:rPr>
        <w:t>31</w:t>
      </w:r>
      <w:r w:rsidRPr="00956DE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 New"/>
          <w:sz w:val="32"/>
          <w:szCs w:val="32"/>
        </w:rPr>
        <w:t>2560 :</w:t>
      </w:r>
      <w:r w:rsidRPr="00956DE1">
        <w:rPr>
          <w:rFonts w:ascii="Angsana New" w:hAnsi="Angsana New" w:cs="Angsana New"/>
          <w:sz w:val="32"/>
          <w:szCs w:val="32"/>
        </w:rPr>
        <w:t xml:space="preserve"> </w:t>
      </w:r>
      <w:r w:rsidRPr="00956DE1">
        <w:rPr>
          <w:rFonts w:ascii="Angsana New" w:hAnsi="Angsana New" w:cs="Angsana New"/>
          <w:sz w:val="32"/>
          <w:szCs w:val="32"/>
          <w:cs/>
        </w:rPr>
        <w:t>มูลค่ายุติธรรมของสินทรัพย์</w:t>
      </w:r>
      <w:r w:rsidR="003E078C">
        <w:rPr>
          <w:rFonts w:ascii="Angsana New" w:hAnsi="Angsana New" w:cs="Angsana New" w:hint="cs"/>
          <w:sz w:val="32"/>
          <w:szCs w:val="32"/>
          <w:cs/>
        </w:rPr>
        <w:t>และหนี้สิน</w:t>
      </w:r>
      <w:r w:rsidRPr="00956DE1">
        <w:rPr>
          <w:rFonts w:ascii="Angsana New" w:hAnsi="Angsana New" w:cs="Angsana New"/>
          <w:sz w:val="32"/>
          <w:szCs w:val="32"/>
          <w:cs/>
        </w:rPr>
        <w:t xml:space="preserve">ตราสารอนุพันธ์ - สัญญาฟิวเจอร์สมีจำนวน </w:t>
      </w:r>
      <w:r>
        <w:rPr>
          <w:rFonts w:ascii="Angsana New" w:hAnsi="Angsana New" w:cs="Angsana New"/>
          <w:sz w:val="32"/>
          <w:szCs w:val="32"/>
        </w:rPr>
        <w:t>7</w:t>
      </w:r>
      <w:r w:rsidRPr="00956DE1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DF73D7">
        <w:rPr>
          <w:rFonts w:ascii="Angsana New" w:hAnsi="Angsana New" w:cs="Angsana New"/>
          <w:sz w:val="32"/>
          <w:szCs w:val="32"/>
        </w:rPr>
        <w:t>14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ล้านบาท ตามลำดับ</w:t>
      </w:r>
      <w:r w:rsidRPr="00956DE1">
        <w:rPr>
          <w:rFonts w:ascii="Angsana New" w:hAnsi="Angsana New" w:cs="Angsana New"/>
          <w:sz w:val="32"/>
          <w:szCs w:val="32"/>
          <w:cs/>
        </w:rPr>
        <w:t xml:space="preserve">) และจำนวนเงินตามสัญญาของฟิวเจอร์สดังกล่าว คือ </w:t>
      </w:r>
      <w:r w:rsidR="003E0C9E">
        <w:rPr>
          <w:rFonts w:ascii="Angsana New" w:hAnsi="Angsana New" w:cs="Angsana New"/>
          <w:sz w:val="32"/>
          <w:szCs w:val="32"/>
        </w:rPr>
        <w:t>591</w:t>
      </w:r>
      <w:r w:rsidRPr="00956DE1">
        <w:rPr>
          <w:rFonts w:ascii="Angsana New" w:hAnsi="Angsana New" w:cs="Angsana New"/>
          <w:sz w:val="32"/>
          <w:szCs w:val="32"/>
          <w:cs/>
        </w:rPr>
        <w:t xml:space="preserve"> ล้านบาท (</w:t>
      </w:r>
      <w:r>
        <w:rPr>
          <w:rFonts w:ascii="Angsana New" w:hAnsi="Angsana New" w:cs="Angsana New"/>
          <w:sz w:val="32"/>
          <w:szCs w:val="32"/>
        </w:rPr>
        <w:t>31</w:t>
      </w:r>
      <w:r w:rsidRPr="00956DE1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>
        <w:rPr>
          <w:rFonts w:ascii="Angsana New" w:hAnsi="Angsana New" w:cs="Angsana New"/>
          <w:sz w:val="32"/>
          <w:szCs w:val="32"/>
        </w:rPr>
        <w:t xml:space="preserve"> 2560</w:t>
      </w:r>
      <w:r w:rsidRPr="00956DE1">
        <w:rPr>
          <w:rFonts w:ascii="Angsana New" w:hAnsi="Angsana New" w:cs="Angsana New"/>
          <w:sz w:val="32"/>
          <w:szCs w:val="32"/>
        </w:rPr>
        <w:t xml:space="preserve">: </w:t>
      </w:r>
      <w:r>
        <w:rPr>
          <w:rFonts w:ascii="Angsana New" w:hAnsi="Angsana New" w:cs="Angsana New"/>
          <w:sz w:val="32"/>
          <w:szCs w:val="32"/>
        </w:rPr>
        <w:t>606</w:t>
      </w:r>
      <w:r w:rsidRPr="00956DE1">
        <w:rPr>
          <w:rFonts w:ascii="Angsana New" w:hAnsi="Angsana New" w:cs="Angsana New"/>
          <w:sz w:val="32"/>
          <w:szCs w:val="32"/>
          <w:cs/>
        </w:rPr>
        <w:t xml:space="preserve"> ล้านบาท)</w:t>
      </w:r>
    </w:p>
    <w:p w:rsidR="00027555" w:rsidRPr="004C29F0" w:rsidRDefault="005D1AF1" w:rsidP="0059060C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  <w:r>
        <w:rPr>
          <w:rFonts w:ascii="Angsana New" w:hAnsi="Angsana New" w:cs="Angsana New"/>
          <w:b/>
          <w:bCs/>
          <w:sz w:val="32"/>
          <w:szCs w:val="32"/>
        </w:rPr>
        <w:lastRenderedPageBreak/>
        <w:t>6</w:t>
      </w:r>
      <w:r w:rsidR="00027555" w:rsidRPr="004C29F0">
        <w:rPr>
          <w:rFonts w:ascii="Angsana New" w:hAnsi="Angsana New" w:cs="Angsana New"/>
          <w:b/>
          <w:bCs/>
          <w:sz w:val="32"/>
          <w:szCs w:val="32"/>
        </w:rPr>
        <w:t>.</w:t>
      </w:r>
      <w:r w:rsidR="00027555" w:rsidRPr="004C29F0">
        <w:rPr>
          <w:rFonts w:ascii="Angsana New" w:hAnsi="Angsana New" w:cs="Angsana New"/>
          <w:b/>
          <w:bCs/>
          <w:sz w:val="32"/>
          <w:szCs w:val="32"/>
        </w:rPr>
        <w:tab/>
      </w:r>
      <w:r w:rsidR="00027555" w:rsidRPr="004C29F0">
        <w:rPr>
          <w:rFonts w:ascii="Angsana New" w:hAnsi="Angsana New" w:cs="Angsana New"/>
          <w:b/>
          <w:bCs/>
          <w:sz w:val="32"/>
          <w:szCs w:val="32"/>
          <w:cs/>
        </w:rPr>
        <w:t>เงินลงทุน</w:t>
      </w:r>
    </w:p>
    <w:p w:rsidR="00F35635" w:rsidRPr="004C29F0" w:rsidRDefault="005D1AF1" w:rsidP="005D1AF1">
      <w:pPr>
        <w:tabs>
          <w:tab w:val="left" w:pos="1440"/>
        </w:tabs>
        <w:spacing w:before="120" w:after="120"/>
        <w:ind w:left="547" w:right="-45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6.1</w:t>
      </w:r>
      <w:r w:rsidR="00F35635" w:rsidRPr="004C29F0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F35635" w:rsidRPr="004C29F0">
        <w:rPr>
          <w:rFonts w:ascii="Angsana New" w:hAnsi="Angsana New" w:cs="Angsana New" w:hint="cs"/>
          <w:b/>
          <w:bCs/>
          <w:sz w:val="32"/>
          <w:szCs w:val="32"/>
          <w:cs/>
        </w:rPr>
        <w:t>จำแนกตามประเภทของการลงทุน</w:t>
      </w:r>
    </w:p>
    <w:tbl>
      <w:tblPr>
        <w:tblW w:w="915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80"/>
        <w:gridCol w:w="1418"/>
        <w:gridCol w:w="1419"/>
        <w:gridCol w:w="1418"/>
        <w:gridCol w:w="1419"/>
      </w:tblGrid>
      <w:tr w:rsidR="00EC1B1C" w:rsidRPr="004C29F0" w:rsidTr="00007766">
        <w:tc>
          <w:tcPr>
            <w:tcW w:w="915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7555" w:rsidRPr="004C29F0" w:rsidRDefault="00027555" w:rsidP="0059060C">
            <w:pPr>
              <w:ind w:left="600" w:hanging="60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9B4F12" w:rsidRPr="004C29F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B4F12" w:rsidRPr="004C29F0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หน่วย: </w:t>
            </w:r>
            <w:r w:rsidR="00A715CE" w:rsidRPr="004C29F0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="009B4F12" w:rsidRPr="004C29F0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EC1B1C" w:rsidRPr="004C29F0" w:rsidTr="00007766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6796" w:rsidRPr="004C29F0" w:rsidRDefault="00AD6796" w:rsidP="0059060C">
            <w:pPr>
              <w:tabs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6796" w:rsidRPr="004C29F0" w:rsidRDefault="005D1AF1" w:rsidP="008A6127">
            <w:pPr>
              <w:pBdr>
                <w:bottom w:val="single" w:sz="4" w:space="1" w:color="auto"/>
              </w:pBdr>
              <w:ind w:left="605" w:hanging="6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AC6401" w:rsidRPr="004C29F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28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6796" w:rsidRPr="004C29F0" w:rsidRDefault="005D1AF1" w:rsidP="008A6127">
            <w:pPr>
              <w:pBdr>
                <w:bottom w:val="single" w:sz="4" w:space="1" w:color="auto"/>
              </w:pBdr>
              <w:ind w:left="605" w:hanging="6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AC6401" w:rsidRPr="004C29F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</w:tr>
      <w:tr w:rsidR="00EC1B1C" w:rsidRPr="004C29F0" w:rsidTr="00007766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AFD" w:rsidRPr="004C29F0" w:rsidRDefault="00EB4AFD" w:rsidP="0059060C">
            <w:pPr>
              <w:tabs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AFD" w:rsidRPr="004C29F0" w:rsidRDefault="00EB4AFD" w:rsidP="000975C4">
            <w:pPr>
              <w:ind w:left="-108" w:right="-40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ราคาทุน</w:t>
            </w:r>
            <w:r w:rsidRPr="004C29F0">
              <w:rPr>
                <w:rFonts w:ascii="Angsana New" w:eastAsia="Angsana New" w:hAnsi="Angsana New" w:cs="Angsana New"/>
                <w:sz w:val="28"/>
                <w:szCs w:val="28"/>
              </w:rPr>
              <w:t>/</w:t>
            </w: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AFD" w:rsidRPr="004C29F0" w:rsidRDefault="00EB4AFD" w:rsidP="000975C4">
            <w:pPr>
              <w:ind w:left="-108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มูลค่า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AFD" w:rsidRPr="004C29F0" w:rsidRDefault="00EB4AFD" w:rsidP="000975C4">
            <w:pPr>
              <w:ind w:left="-65" w:right="-83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ราคาทุน</w:t>
            </w:r>
            <w:r w:rsidRPr="004C29F0">
              <w:rPr>
                <w:rFonts w:ascii="Angsana New" w:eastAsia="Angsana New" w:hAnsi="Angsana New" w:cs="Angsana New"/>
                <w:sz w:val="28"/>
                <w:szCs w:val="28"/>
              </w:rPr>
              <w:t>/</w:t>
            </w: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AFD" w:rsidRPr="004C29F0" w:rsidRDefault="00EB4AFD" w:rsidP="000975C4">
            <w:pPr>
              <w:ind w:left="-108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มูลค่า</w:t>
            </w:r>
          </w:p>
        </w:tc>
      </w:tr>
      <w:tr w:rsidR="00EC1B1C" w:rsidRPr="004C29F0" w:rsidTr="00007766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AFD" w:rsidRPr="004C29F0" w:rsidRDefault="00EB4AFD" w:rsidP="0059060C">
            <w:pPr>
              <w:tabs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AFD" w:rsidRPr="004C29F0" w:rsidRDefault="00EB4AFD" w:rsidP="000975C4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AFD" w:rsidRPr="004C29F0" w:rsidRDefault="00EB4AFD" w:rsidP="000975C4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AFD" w:rsidRPr="004C29F0" w:rsidRDefault="00EB4AFD" w:rsidP="000975C4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AFD" w:rsidRPr="004C29F0" w:rsidRDefault="00EB4AFD" w:rsidP="000975C4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ยุติธรรม</w:t>
            </w:r>
          </w:p>
        </w:tc>
      </w:tr>
      <w:tr w:rsidR="00EC1B1C" w:rsidRPr="004C29F0" w:rsidTr="00007766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CF9" w:rsidRPr="004C29F0" w:rsidRDefault="00952CF9" w:rsidP="0059060C">
            <w:pPr>
              <w:pStyle w:val="a0"/>
              <w:tabs>
                <w:tab w:val="clear" w:pos="1080"/>
                <w:tab w:val="left" w:pos="900"/>
                <w:tab w:val="left" w:pos="1260"/>
              </w:tabs>
              <w:overflowPunct/>
              <w:autoSpaceDE/>
              <w:autoSpaceDN/>
              <w:adjustRightInd/>
              <w:ind w:left="600" w:hanging="600"/>
              <w:textAlignment w:val="auto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4C29F0"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  <w:t>หลักทรัพย์เ</w:t>
            </w:r>
            <w:r w:rsidRPr="004C29F0">
              <w:rPr>
                <w:rFonts w:ascii="Angsana New" w:hAnsi="Angsana New" w:hint="cs"/>
                <w:i/>
                <w:iCs/>
                <w:sz w:val="28"/>
                <w:szCs w:val="28"/>
                <w:u w:val="single"/>
                <w:cs/>
              </w:rPr>
              <w:t>พื่อค้า</w:t>
            </w:r>
            <w:r w:rsidRPr="004C29F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CF9" w:rsidRPr="004C29F0" w:rsidRDefault="00952CF9" w:rsidP="000975C4">
            <w:pPr>
              <w:tabs>
                <w:tab w:val="decimal" w:pos="122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CF9" w:rsidRPr="004C29F0" w:rsidRDefault="00952CF9" w:rsidP="000975C4">
            <w:pPr>
              <w:tabs>
                <w:tab w:val="decimal" w:pos="122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CF9" w:rsidRPr="004C29F0" w:rsidRDefault="00952CF9" w:rsidP="000975C4">
            <w:pPr>
              <w:tabs>
                <w:tab w:val="decimal" w:pos="122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CF9" w:rsidRPr="004C29F0" w:rsidRDefault="00952CF9" w:rsidP="000975C4">
            <w:pPr>
              <w:tabs>
                <w:tab w:val="decimal" w:pos="122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D2F87" w:rsidRPr="004C29F0" w:rsidTr="00007766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F87" w:rsidRPr="004C29F0" w:rsidRDefault="00FD2F87" w:rsidP="00CD2918">
            <w:pPr>
              <w:tabs>
                <w:tab w:val="left" w:pos="342"/>
                <w:tab w:val="left" w:pos="1260"/>
              </w:tabs>
              <w:ind w:left="600" w:hanging="60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29F0">
              <w:rPr>
                <w:rFonts w:ascii="Angsana New" w:hAnsi="Angsana New" w:cs="Angsana New" w:hint="cs"/>
                <w:sz w:val="28"/>
                <w:szCs w:val="28"/>
                <w:cs/>
              </w:rPr>
              <w:t>ตราสารทุนจดทะเบียน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F87" w:rsidRPr="004C29F0" w:rsidRDefault="007A490E" w:rsidP="000975C4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  <w:r>
              <w:rPr>
                <w:rFonts w:hAnsi="Angsana New"/>
              </w:rPr>
              <w:t>396,687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F87" w:rsidRPr="004C29F0" w:rsidRDefault="007A490E" w:rsidP="000975C4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  <w:r>
              <w:rPr>
                <w:rFonts w:hAnsi="Angsana New"/>
              </w:rPr>
              <w:t>443,084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F87" w:rsidRPr="004C29F0" w:rsidRDefault="005D1AF1" w:rsidP="000975C4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  <w:cs/>
              </w:rPr>
            </w:pPr>
            <w:r>
              <w:rPr>
                <w:rFonts w:hAnsi="Angsana New"/>
              </w:rPr>
              <w:t>594,081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F87" w:rsidRPr="00FB0EEC" w:rsidRDefault="005D1AF1" w:rsidP="00FB0EEC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  <w:r>
              <w:rPr>
                <w:rFonts w:hAnsi="Angsana New"/>
              </w:rPr>
              <w:t>609,604</w:t>
            </w:r>
          </w:p>
        </w:tc>
      </w:tr>
      <w:tr w:rsidR="00FD2F87" w:rsidRPr="004C29F0" w:rsidTr="00007766">
        <w:trPr>
          <w:trHeight w:val="342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F87" w:rsidRPr="004C29F0" w:rsidRDefault="00FD2F87" w:rsidP="0059060C">
            <w:pPr>
              <w:tabs>
                <w:tab w:val="left" w:pos="342"/>
                <w:tab w:val="left" w:pos="1260"/>
              </w:tabs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F87" w:rsidRPr="004C29F0" w:rsidRDefault="007A490E" w:rsidP="000975C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  <w:r>
              <w:rPr>
                <w:rFonts w:hAnsi="Angsana New"/>
              </w:rPr>
              <w:t>396,687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F87" w:rsidRPr="004C29F0" w:rsidRDefault="007A490E" w:rsidP="000975C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  <w:cs/>
              </w:rPr>
            </w:pPr>
            <w:r>
              <w:rPr>
                <w:rFonts w:hAnsi="Angsana New"/>
              </w:rPr>
              <w:t>443,084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F87" w:rsidRPr="004C29F0" w:rsidRDefault="005D1AF1" w:rsidP="000975C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  <w:r>
              <w:rPr>
                <w:rFonts w:hAnsi="Angsana New"/>
              </w:rPr>
              <w:t>594,081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F87" w:rsidRPr="004C29F0" w:rsidRDefault="00FB0EEC" w:rsidP="000975C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  <w:r>
              <w:rPr>
                <w:rFonts w:hAnsi="Angsana New"/>
              </w:rPr>
              <w:t>6</w:t>
            </w:r>
            <w:r w:rsidR="005D1AF1">
              <w:rPr>
                <w:rFonts w:hAnsi="Angsana New"/>
              </w:rPr>
              <w:t>0</w:t>
            </w:r>
            <w:r>
              <w:rPr>
                <w:rFonts w:hAnsi="Angsana New"/>
              </w:rPr>
              <w:t>9,6</w:t>
            </w:r>
            <w:r w:rsidR="005D1AF1">
              <w:rPr>
                <w:rFonts w:hAnsi="Angsana New"/>
              </w:rPr>
              <w:t>04</w:t>
            </w:r>
          </w:p>
        </w:tc>
      </w:tr>
      <w:tr w:rsidR="00AF6D25" w:rsidRPr="004C29F0" w:rsidTr="00007766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D25" w:rsidRPr="004C29F0" w:rsidRDefault="00FB0EEC" w:rsidP="00CD2918">
            <w:pPr>
              <w:tabs>
                <w:tab w:val="left" w:pos="342"/>
                <w:tab w:val="left" w:pos="1260"/>
              </w:tabs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hAnsi="Angsana New" w:cs="Angsana New" w:hint="cs"/>
                <w:sz w:val="28"/>
                <w:szCs w:val="28"/>
                <w:cs/>
              </w:rPr>
              <w:t>บวก</w:t>
            </w:r>
            <w:r w:rsidRPr="004C29F0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Pr="004C29F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4C29F0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ค่าเผื่อการปรับมูลค่า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D25" w:rsidRPr="004C29F0" w:rsidRDefault="007A490E" w:rsidP="000975C4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  <w:r>
              <w:rPr>
                <w:rFonts w:hAnsi="Angsana New"/>
              </w:rPr>
              <w:t>46,397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D25" w:rsidRPr="004C29F0" w:rsidRDefault="00AF6D25" w:rsidP="000975C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D25" w:rsidRPr="00FB0EEC" w:rsidRDefault="005D1AF1" w:rsidP="000975C4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  <w:r>
              <w:rPr>
                <w:rFonts w:hAnsi="Angsana New"/>
              </w:rPr>
              <w:t>15,523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D25" w:rsidRPr="004C29F0" w:rsidRDefault="00AF6D25" w:rsidP="000975C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</w:p>
        </w:tc>
      </w:tr>
      <w:tr w:rsidR="00AF6D25" w:rsidRPr="004C29F0" w:rsidTr="00007766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D25" w:rsidRPr="004C29F0" w:rsidRDefault="00AF6D25" w:rsidP="0059060C">
            <w:pPr>
              <w:tabs>
                <w:tab w:val="left" w:pos="342"/>
                <w:tab w:val="left" w:pos="1260"/>
              </w:tabs>
              <w:ind w:left="600" w:hanging="60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29F0">
              <w:rPr>
                <w:rFonts w:ascii="Angsana New" w:hAnsi="Angsana New" w:cs="Angsana New"/>
                <w:sz w:val="28"/>
                <w:szCs w:val="28"/>
                <w:cs/>
              </w:rPr>
              <w:t>หลักทรัพย์</w:t>
            </w:r>
            <w:r w:rsidRPr="004C29F0">
              <w:rPr>
                <w:rFonts w:ascii="Angsana New" w:hAnsi="Angsana New" w:cs="Angsana New" w:hint="cs"/>
                <w:sz w:val="28"/>
                <w:szCs w:val="28"/>
                <w:cs/>
              </w:rPr>
              <w:t>เพื่อค้า</w:t>
            </w:r>
            <w:r w:rsidRPr="004C29F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4C29F0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4C29F0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D25" w:rsidRPr="004C29F0" w:rsidRDefault="007A490E" w:rsidP="000975C4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  <w:cs/>
              </w:rPr>
            </w:pPr>
            <w:r>
              <w:rPr>
                <w:rFonts w:hAnsi="Angsana New"/>
              </w:rPr>
              <w:t>443,084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D25" w:rsidRPr="004C29F0" w:rsidRDefault="00AF6D25" w:rsidP="000975C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D25" w:rsidRPr="004C29F0" w:rsidRDefault="005D1AF1" w:rsidP="000975C4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  <w:cs/>
              </w:rPr>
            </w:pPr>
            <w:r>
              <w:rPr>
                <w:rFonts w:hAnsi="Angsana New"/>
              </w:rPr>
              <w:t>609,604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D25" w:rsidRPr="004C29F0" w:rsidRDefault="00AF6D25" w:rsidP="000975C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</w:p>
        </w:tc>
      </w:tr>
      <w:tr w:rsidR="00AF6D25" w:rsidRPr="004C29F0" w:rsidTr="00007766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D25" w:rsidRPr="004C29F0" w:rsidRDefault="00AF6D25" w:rsidP="0059060C">
            <w:pPr>
              <w:pStyle w:val="a0"/>
              <w:tabs>
                <w:tab w:val="clear" w:pos="1080"/>
                <w:tab w:val="left" w:pos="900"/>
                <w:tab w:val="left" w:pos="1260"/>
              </w:tabs>
              <w:overflowPunct/>
              <w:autoSpaceDE/>
              <w:autoSpaceDN/>
              <w:adjustRightInd/>
              <w:ind w:left="600" w:hanging="600"/>
              <w:textAlignment w:val="auto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  <w:r w:rsidRPr="004C29F0"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  <w:t>หลักทรัพย์เผื่อขาย</w:t>
            </w:r>
            <w:r w:rsidRPr="004C29F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D25" w:rsidRPr="004C29F0" w:rsidRDefault="00AF6D25" w:rsidP="000975C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D25" w:rsidRPr="004C29F0" w:rsidRDefault="00AF6D25" w:rsidP="000975C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D25" w:rsidRPr="004C29F0" w:rsidRDefault="00AF6D25" w:rsidP="000975C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D25" w:rsidRPr="004C29F0" w:rsidRDefault="00AF6D25" w:rsidP="000975C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</w:p>
        </w:tc>
      </w:tr>
      <w:tr w:rsidR="00AF6D25" w:rsidRPr="004C29F0" w:rsidTr="00007766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D25" w:rsidRPr="004C29F0" w:rsidRDefault="00AF6D25" w:rsidP="0059060C">
            <w:pPr>
              <w:tabs>
                <w:tab w:val="left" w:pos="342"/>
                <w:tab w:val="left" w:pos="1260"/>
              </w:tabs>
              <w:ind w:left="600" w:hanging="60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29F0">
              <w:rPr>
                <w:rFonts w:ascii="Angsana New" w:hAnsi="Angsana New" w:cs="Angsana New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D25" w:rsidRPr="004C29F0" w:rsidRDefault="007A490E" w:rsidP="000975C4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  <w:r>
              <w:rPr>
                <w:rFonts w:hAnsi="Angsana New"/>
              </w:rPr>
              <w:t>1,532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D25" w:rsidRPr="004C29F0" w:rsidRDefault="003F7C82" w:rsidP="000975C4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  <w:r>
              <w:rPr>
                <w:rFonts w:hAnsi="Angsana New"/>
              </w:rPr>
              <w:t>1,578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D25" w:rsidRPr="004C29F0" w:rsidRDefault="005D1AF1" w:rsidP="000975C4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  <w:r>
              <w:rPr>
                <w:rFonts w:hAnsi="Angsana New"/>
              </w:rPr>
              <w:t>1,532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D25" w:rsidRPr="004C29F0" w:rsidRDefault="005D1AF1" w:rsidP="000975C4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  <w:r>
              <w:rPr>
                <w:rFonts w:hAnsi="Angsana New"/>
              </w:rPr>
              <w:t>1,566</w:t>
            </w:r>
          </w:p>
        </w:tc>
      </w:tr>
      <w:tr w:rsidR="00AF6D25" w:rsidRPr="004C29F0" w:rsidTr="00007766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D25" w:rsidRPr="004C29F0" w:rsidRDefault="00AF6D25" w:rsidP="0059060C">
            <w:pPr>
              <w:tabs>
                <w:tab w:val="left" w:pos="342"/>
                <w:tab w:val="left" w:pos="1260"/>
              </w:tabs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D25" w:rsidRPr="004C29F0" w:rsidRDefault="007A490E" w:rsidP="000975C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  <w:r>
              <w:rPr>
                <w:rFonts w:hAnsi="Angsana New"/>
              </w:rPr>
              <w:t>1,532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D25" w:rsidRPr="004C29F0" w:rsidRDefault="003F7C82" w:rsidP="000975C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  <w:cs/>
              </w:rPr>
            </w:pPr>
            <w:r>
              <w:rPr>
                <w:rFonts w:hAnsi="Angsana New"/>
              </w:rPr>
              <w:t>1,578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D25" w:rsidRPr="004C29F0" w:rsidRDefault="005D1AF1" w:rsidP="000975C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  <w:r>
              <w:rPr>
                <w:rFonts w:hAnsi="Angsana New"/>
              </w:rPr>
              <w:t>1,532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D25" w:rsidRPr="004C29F0" w:rsidRDefault="005D1AF1" w:rsidP="000975C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  <w:r>
              <w:rPr>
                <w:rFonts w:hAnsi="Angsana New"/>
              </w:rPr>
              <w:t>1,566</w:t>
            </w:r>
          </w:p>
        </w:tc>
      </w:tr>
      <w:tr w:rsidR="00AF6D25" w:rsidRPr="004C29F0" w:rsidTr="00007766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D25" w:rsidRPr="004C29F0" w:rsidRDefault="007A490E" w:rsidP="00A258B6">
            <w:pPr>
              <w:tabs>
                <w:tab w:val="left" w:pos="342"/>
                <w:tab w:val="left" w:pos="126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บวก</w:t>
            </w:r>
            <w:r w:rsidR="00AF6D25" w:rsidRPr="004C29F0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="00AF6D25" w:rsidRPr="004C29F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AF6D25" w:rsidRPr="004C29F0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ค่าเผื่อการปรับมูลค่า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D25" w:rsidRPr="003F7C82" w:rsidRDefault="003F7C82" w:rsidP="00FA6BFD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  <w:cs/>
              </w:rPr>
            </w:pPr>
            <w:r>
              <w:rPr>
                <w:rFonts w:hAnsi="Angsana New" w:hint="cs"/>
                <w:cs/>
              </w:rPr>
              <w:t>46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D25" w:rsidRPr="004C29F0" w:rsidRDefault="00AF6D25" w:rsidP="000975C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D25" w:rsidRPr="004C29F0" w:rsidRDefault="005D1AF1" w:rsidP="005D1AF1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  <w:r>
              <w:rPr>
                <w:rFonts w:hAnsi="Angsana New"/>
              </w:rPr>
              <w:t>34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D25" w:rsidRPr="004C29F0" w:rsidRDefault="00AF6D25" w:rsidP="000975C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</w:p>
        </w:tc>
      </w:tr>
      <w:tr w:rsidR="00AF6D25" w:rsidRPr="004C29F0" w:rsidTr="00007766">
        <w:tc>
          <w:tcPr>
            <w:tcW w:w="3480" w:type="dxa"/>
            <w:tcBorders>
              <w:top w:val="nil"/>
              <w:left w:val="nil"/>
              <w:right w:val="nil"/>
            </w:tcBorders>
            <w:vAlign w:val="bottom"/>
          </w:tcPr>
          <w:p w:rsidR="00AF6D25" w:rsidRPr="004C29F0" w:rsidRDefault="00AF6D25" w:rsidP="0059060C">
            <w:pPr>
              <w:tabs>
                <w:tab w:val="left" w:pos="342"/>
                <w:tab w:val="left" w:pos="1260"/>
              </w:tabs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หลักทรัพย์เผื่อขาย </w:t>
            </w:r>
            <w:r w:rsidRPr="004C29F0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4C29F0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="00AF6D25" w:rsidRPr="004C29F0" w:rsidRDefault="003F7C82" w:rsidP="000975C4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  <w:r>
              <w:rPr>
                <w:rFonts w:hAnsi="Angsana New"/>
              </w:rPr>
              <w:t>1,578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vAlign w:val="bottom"/>
          </w:tcPr>
          <w:p w:rsidR="00AF6D25" w:rsidRPr="004C29F0" w:rsidRDefault="00AF6D25" w:rsidP="000975C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="00AF6D25" w:rsidRPr="004C29F0" w:rsidRDefault="005D1AF1" w:rsidP="000975C4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  <w:r>
              <w:rPr>
                <w:rFonts w:hAnsi="Angsana New"/>
              </w:rPr>
              <w:t>1</w:t>
            </w:r>
            <w:r w:rsidR="00E028D5">
              <w:rPr>
                <w:rFonts w:hAnsi="Angsana New"/>
              </w:rPr>
              <w:t>,</w:t>
            </w:r>
            <w:r>
              <w:rPr>
                <w:rFonts w:hAnsi="Angsana New"/>
              </w:rPr>
              <w:t>566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vAlign w:val="bottom"/>
          </w:tcPr>
          <w:p w:rsidR="00AF6D25" w:rsidRPr="004C29F0" w:rsidRDefault="00AF6D25" w:rsidP="000975C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</w:p>
        </w:tc>
      </w:tr>
      <w:tr w:rsidR="00AF6D25" w:rsidRPr="004C29F0" w:rsidTr="00007766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D25" w:rsidRPr="004C29F0" w:rsidRDefault="00AF6D25" w:rsidP="0059060C">
            <w:pPr>
              <w:pStyle w:val="a0"/>
              <w:tabs>
                <w:tab w:val="clear" w:pos="1080"/>
                <w:tab w:val="left" w:pos="900"/>
                <w:tab w:val="left" w:pos="1260"/>
              </w:tabs>
              <w:overflowPunct/>
              <w:autoSpaceDE/>
              <w:autoSpaceDN/>
              <w:adjustRightInd/>
              <w:ind w:left="600" w:hanging="60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C29F0"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  <w:t>ตราสารหนี้ที่จะถือจนครบกำหนด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D25" w:rsidRPr="004C29F0" w:rsidRDefault="00AF6D25" w:rsidP="000975C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D25" w:rsidRPr="004C29F0" w:rsidRDefault="00AF6D25" w:rsidP="000975C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D25" w:rsidRPr="004C29F0" w:rsidRDefault="00AF6D25" w:rsidP="000975C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D25" w:rsidRPr="004C29F0" w:rsidRDefault="00AF6D25" w:rsidP="000975C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  <w:tab w:val="decimal" w:pos="1122"/>
              </w:tabs>
              <w:rPr>
                <w:rFonts w:hAnsi="Angsana New"/>
              </w:rPr>
            </w:pPr>
          </w:p>
        </w:tc>
      </w:tr>
      <w:tr w:rsidR="00CC110F" w:rsidRPr="004C29F0" w:rsidTr="00007766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110F" w:rsidRPr="004C29F0" w:rsidRDefault="00CC110F" w:rsidP="00073C27">
            <w:pPr>
              <w:tabs>
                <w:tab w:val="left" w:pos="1260"/>
              </w:tabs>
              <w:ind w:left="222" w:right="-194" w:hanging="2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42C6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เงินฝากที่ติดภาระผูกพัน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110F" w:rsidRPr="004C29F0" w:rsidRDefault="003F7C82" w:rsidP="00CC110F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  <w:r>
              <w:rPr>
                <w:rFonts w:hAnsi="Angsana New"/>
              </w:rPr>
              <w:t>1,844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110F" w:rsidRPr="004C29F0" w:rsidRDefault="00CC110F" w:rsidP="00073C27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110F" w:rsidRPr="004C29F0" w:rsidRDefault="00E028D5" w:rsidP="00CC110F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  <w:cs/>
              </w:rPr>
            </w:pPr>
            <w:r>
              <w:rPr>
                <w:rFonts w:hAnsi="Angsana New" w:hint="cs"/>
                <w:cs/>
              </w:rPr>
              <w:t>1</w:t>
            </w:r>
            <w:r>
              <w:rPr>
                <w:rFonts w:hAnsi="Angsana New"/>
              </w:rPr>
              <w:t>,</w:t>
            </w:r>
            <w:r>
              <w:rPr>
                <w:rFonts w:hAnsi="Angsana New" w:hint="cs"/>
                <w:cs/>
              </w:rPr>
              <w:t>6</w:t>
            </w:r>
            <w:r w:rsidR="005D1AF1">
              <w:rPr>
                <w:rFonts w:hAnsi="Angsana New"/>
              </w:rPr>
              <w:t>22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110F" w:rsidRPr="004C29F0" w:rsidRDefault="00CC110F" w:rsidP="00073C27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  <w:tab w:val="decimal" w:pos="1122"/>
              </w:tabs>
              <w:rPr>
                <w:rFonts w:hAnsi="Angsana New"/>
              </w:rPr>
            </w:pPr>
          </w:p>
        </w:tc>
      </w:tr>
      <w:tr w:rsidR="00CC110F" w:rsidRPr="004C29F0" w:rsidTr="00007766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110F" w:rsidRPr="004C29F0" w:rsidRDefault="00CC110F" w:rsidP="00073C27">
            <w:pPr>
              <w:tabs>
                <w:tab w:val="left" w:pos="1260"/>
              </w:tabs>
              <w:ind w:left="222" w:right="-194" w:hanging="2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29F0">
              <w:rPr>
                <w:rFonts w:ascii="Angsana New" w:hAnsi="Angsana New" w:cs="Angsana New"/>
                <w:sz w:val="28"/>
                <w:szCs w:val="28"/>
                <w:cs/>
              </w:rPr>
              <w:t>ตั๋วเงินคลัง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110F" w:rsidRPr="004C29F0" w:rsidRDefault="003F7C82" w:rsidP="00073C27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  <w:r>
              <w:rPr>
                <w:rFonts w:hAnsi="Angsana New"/>
              </w:rPr>
              <w:t>2,690,265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110F" w:rsidRPr="004C29F0" w:rsidRDefault="00CC110F" w:rsidP="00073C27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110F" w:rsidRPr="004C29F0" w:rsidRDefault="00E028D5" w:rsidP="00073C27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  <w:r>
              <w:rPr>
                <w:rFonts w:hAnsi="Angsana New"/>
              </w:rPr>
              <w:t>2,</w:t>
            </w:r>
            <w:r w:rsidR="005D1AF1">
              <w:rPr>
                <w:rFonts w:hAnsi="Angsana New"/>
              </w:rPr>
              <w:t>5</w:t>
            </w:r>
            <w:r>
              <w:rPr>
                <w:rFonts w:hAnsi="Angsana New"/>
              </w:rPr>
              <w:t>7</w:t>
            </w:r>
            <w:r w:rsidR="005D1AF1">
              <w:rPr>
                <w:rFonts w:hAnsi="Angsana New"/>
              </w:rPr>
              <w:t>2</w:t>
            </w:r>
            <w:r>
              <w:rPr>
                <w:rFonts w:hAnsi="Angsana New"/>
              </w:rPr>
              <w:t>,</w:t>
            </w:r>
            <w:r w:rsidR="005D1AF1">
              <w:rPr>
                <w:rFonts w:hAnsi="Angsana New"/>
              </w:rPr>
              <w:t>907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110F" w:rsidRPr="004C29F0" w:rsidRDefault="00CC110F" w:rsidP="00073C27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  <w:tab w:val="decimal" w:pos="1122"/>
              </w:tabs>
              <w:rPr>
                <w:rFonts w:hAnsi="Angsana New"/>
              </w:rPr>
            </w:pPr>
          </w:p>
        </w:tc>
      </w:tr>
      <w:tr w:rsidR="00AF6D25" w:rsidRPr="004C29F0" w:rsidTr="00007766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D25" w:rsidRPr="004C29F0" w:rsidRDefault="00FB0EEC" w:rsidP="0059060C">
            <w:pPr>
              <w:tabs>
                <w:tab w:val="left" w:pos="342"/>
                <w:tab w:val="left" w:pos="1260"/>
              </w:tabs>
              <w:ind w:left="600" w:hanging="60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D25" w:rsidRPr="004C29F0" w:rsidRDefault="003F7C82" w:rsidP="000975C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  <w:r>
              <w:rPr>
                <w:rFonts w:hAnsi="Angsana New"/>
              </w:rPr>
              <w:t>2,692,109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D25" w:rsidRPr="004C29F0" w:rsidRDefault="00AF6D25" w:rsidP="000975C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D25" w:rsidRPr="004C29F0" w:rsidRDefault="00E028D5" w:rsidP="000975C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  <w:r>
              <w:rPr>
                <w:rFonts w:hAnsi="Angsana New"/>
              </w:rPr>
              <w:t>2,</w:t>
            </w:r>
            <w:r w:rsidR="005D1AF1">
              <w:rPr>
                <w:rFonts w:hAnsi="Angsana New"/>
              </w:rPr>
              <w:t>574,529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D25" w:rsidRPr="004C29F0" w:rsidRDefault="00AF6D25" w:rsidP="000975C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  <w:tab w:val="decimal" w:pos="1122"/>
              </w:tabs>
              <w:rPr>
                <w:rFonts w:hAnsi="Angsana New"/>
              </w:rPr>
            </w:pPr>
          </w:p>
        </w:tc>
      </w:tr>
      <w:tr w:rsidR="00AF6D25" w:rsidRPr="004C29F0" w:rsidTr="00007766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D25" w:rsidRPr="004C29F0" w:rsidRDefault="00AF6D25" w:rsidP="0059060C">
            <w:pPr>
              <w:tabs>
                <w:tab w:val="left" w:pos="342"/>
                <w:tab w:val="left" w:pos="1260"/>
              </w:tabs>
              <w:ind w:left="600" w:hanging="60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29F0">
              <w:rPr>
                <w:rFonts w:ascii="Angsana New" w:hAnsi="Angsana New" w:cs="Angsana New" w:hint="cs"/>
                <w:sz w:val="28"/>
                <w:szCs w:val="28"/>
                <w:cs/>
              </w:rPr>
              <w:t>หัก</w:t>
            </w:r>
            <w:r w:rsidRPr="004C29F0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4C29F0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เงินลงทุนในนามบริษัทฯเพื่อลูกค้า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D25" w:rsidRPr="004C29F0" w:rsidRDefault="003F7C82" w:rsidP="000975C4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  <w:r>
              <w:rPr>
                <w:rFonts w:hAnsi="Angsana New"/>
              </w:rPr>
              <w:t>(2,681,761)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D25" w:rsidRPr="004C29F0" w:rsidRDefault="00AF6D25" w:rsidP="000975C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D25" w:rsidRPr="004C29F0" w:rsidRDefault="00E028D5" w:rsidP="000975C4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  <w:r>
              <w:rPr>
                <w:rFonts w:hAnsi="Angsana New"/>
              </w:rPr>
              <w:t>(2,</w:t>
            </w:r>
            <w:r w:rsidR="005D1AF1">
              <w:rPr>
                <w:rFonts w:hAnsi="Angsana New"/>
              </w:rPr>
              <w:t>566</w:t>
            </w:r>
            <w:r>
              <w:rPr>
                <w:rFonts w:hAnsi="Angsana New"/>
              </w:rPr>
              <w:t>,</w:t>
            </w:r>
            <w:r w:rsidR="005D1AF1">
              <w:rPr>
                <w:rFonts w:hAnsi="Angsana New"/>
              </w:rPr>
              <w:t>417</w:t>
            </w:r>
            <w:r>
              <w:rPr>
                <w:rFonts w:hAnsi="Angsana New"/>
              </w:rPr>
              <w:t>)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D25" w:rsidRPr="004C29F0" w:rsidRDefault="00AF6D25" w:rsidP="000975C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  <w:tab w:val="decimal" w:pos="1122"/>
              </w:tabs>
              <w:rPr>
                <w:rFonts w:hAnsi="Angsana New"/>
              </w:rPr>
            </w:pPr>
          </w:p>
        </w:tc>
      </w:tr>
      <w:tr w:rsidR="00AF6D25" w:rsidRPr="004C29F0" w:rsidTr="00007766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D25" w:rsidRPr="004C29F0" w:rsidRDefault="00AF6D25" w:rsidP="0059060C">
            <w:pPr>
              <w:tabs>
                <w:tab w:val="left" w:pos="1260"/>
              </w:tabs>
              <w:ind w:left="222" w:right="-194" w:hanging="2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29F0">
              <w:rPr>
                <w:rFonts w:ascii="Angsana New" w:hAnsi="Angsana New" w:cs="Angsana New"/>
                <w:sz w:val="28"/>
                <w:szCs w:val="28"/>
                <w:cs/>
              </w:rPr>
              <w:t>ตราสารหนี้ที่จะถือจนครบกำหนด</w:t>
            </w:r>
            <w:r w:rsidRPr="004C29F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4C29F0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4C29F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D25" w:rsidRPr="004C29F0" w:rsidRDefault="003F7C82" w:rsidP="000975C4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  <w:r>
              <w:rPr>
                <w:rFonts w:hAnsi="Angsana New"/>
              </w:rPr>
              <w:t>10,348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D25" w:rsidRPr="004C29F0" w:rsidRDefault="00AF6D25" w:rsidP="000975C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D25" w:rsidRPr="004C29F0" w:rsidRDefault="005D1AF1" w:rsidP="000975C4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  <w:r>
              <w:rPr>
                <w:rFonts w:hAnsi="Angsana New"/>
              </w:rPr>
              <w:t>8</w:t>
            </w:r>
            <w:r w:rsidR="00E028D5">
              <w:rPr>
                <w:rFonts w:hAnsi="Angsana New"/>
              </w:rPr>
              <w:t>,</w:t>
            </w:r>
            <w:r>
              <w:rPr>
                <w:rFonts w:hAnsi="Angsana New"/>
              </w:rPr>
              <w:t>112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D25" w:rsidRPr="004C29F0" w:rsidRDefault="00AF6D25" w:rsidP="000975C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  <w:tab w:val="decimal" w:pos="1122"/>
              </w:tabs>
              <w:rPr>
                <w:rFonts w:hAnsi="Angsana New"/>
              </w:rPr>
            </w:pPr>
          </w:p>
        </w:tc>
      </w:tr>
      <w:tr w:rsidR="00AF6D25" w:rsidRPr="004C29F0" w:rsidTr="00007766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D25" w:rsidRPr="004C29F0" w:rsidRDefault="00AF6D25" w:rsidP="0059060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  <w:tab w:val="left" w:pos="1260"/>
              </w:tabs>
              <w:ind w:left="222" w:hanging="222"/>
              <w:rPr>
                <w:rFonts w:hAnsi="Angsana New"/>
              </w:rPr>
            </w:pPr>
            <w:r w:rsidRPr="004C29F0">
              <w:rPr>
                <w:rFonts w:hAnsi="Angsana New"/>
                <w:b/>
                <w:bCs/>
                <w:i/>
                <w:iCs/>
                <w:u w:val="single"/>
                <w:cs/>
              </w:rPr>
              <w:t>เงินลงทุนทั่วไป</w:t>
            </w:r>
            <w:r w:rsidRPr="004C29F0">
              <w:rPr>
                <w:rFonts w:hAnsi="Angsana New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D25" w:rsidRPr="004C29F0" w:rsidRDefault="00AF6D25" w:rsidP="000975C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D25" w:rsidRPr="004C29F0" w:rsidRDefault="00AF6D25" w:rsidP="000975C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D25" w:rsidRPr="004C29F0" w:rsidRDefault="00AF6D25" w:rsidP="000975C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D25" w:rsidRPr="004C29F0" w:rsidRDefault="00AF6D25" w:rsidP="000975C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</w:p>
        </w:tc>
      </w:tr>
      <w:tr w:rsidR="00AF6D25" w:rsidRPr="004C29F0" w:rsidTr="00007766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D25" w:rsidRPr="004C29F0" w:rsidRDefault="00AF6D25" w:rsidP="0059060C">
            <w:pPr>
              <w:tabs>
                <w:tab w:val="left" w:pos="342"/>
                <w:tab w:val="left" w:pos="1260"/>
              </w:tabs>
              <w:ind w:left="222" w:hanging="2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29F0">
              <w:rPr>
                <w:rFonts w:ascii="Angsana New" w:hAnsi="Angsana New" w:cs="Angsana New"/>
                <w:sz w:val="28"/>
                <w:szCs w:val="28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D25" w:rsidRPr="004C29F0" w:rsidRDefault="003F7C82" w:rsidP="000975C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  <w:r>
              <w:rPr>
                <w:rFonts w:hAnsi="Angsana New"/>
              </w:rPr>
              <w:t>14,452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D25" w:rsidRPr="004C29F0" w:rsidRDefault="00AF6D25" w:rsidP="000975C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D25" w:rsidRPr="004C29F0" w:rsidRDefault="00E028D5" w:rsidP="000975C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  <w:r>
              <w:rPr>
                <w:rFonts w:hAnsi="Angsana New"/>
              </w:rPr>
              <w:t>1</w:t>
            </w:r>
            <w:r w:rsidR="00C05F61">
              <w:rPr>
                <w:rFonts w:hAnsi="Angsana New"/>
              </w:rPr>
              <w:t>4</w:t>
            </w:r>
            <w:r>
              <w:rPr>
                <w:rFonts w:hAnsi="Angsana New"/>
              </w:rPr>
              <w:t>,</w:t>
            </w:r>
            <w:r w:rsidR="00C05F61">
              <w:rPr>
                <w:rFonts w:hAnsi="Angsana New"/>
              </w:rPr>
              <w:t>19</w:t>
            </w:r>
            <w:r>
              <w:rPr>
                <w:rFonts w:hAnsi="Angsana New"/>
              </w:rPr>
              <w:t>5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D25" w:rsidRPr="004C29F0" w:rsidRDefault="00AF6D25" w:rsidP="000975C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</w:p>
        </w:tc>
      </w:tr>
      <w:tr w:rsidR="00AF6D25" w:rsidRPr="004C29F0" w:rsidTr="00007766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D25" w:rsidRPr="004C29F0" w:rsidRDefault="00AF6D25" w:rsidP="0059060C">
            <w:pPr>
              <w:tabs>
                <w:tab w:val="left" w:pos="342"/>
                <w:tab w:val="left" w:pos="1260"/>
              </w:tabs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hAnsi="Angsana New" w:cs="Angsana New"/>
                <w:sz w:val="28"/>
                <w:szCs w:val="28"/>
                <w:cs/>
              </w:rPr>
              <w:t>หัก:</w:t>
            </w:r>
            <w:r w:rsidRPr="004C29F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4C29F0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D25" w:rsidRPr="004C29F0" w:rsidRDefault="003F7C82" w:rsidP="000975C4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  <w:r>
              <w:rPr>
                <w:rFonts w:hAnsi="Angsana New"/>
              </w:rPr>
              <w:t>(9,223)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D25" w:rsidRPr="004C29F0" w:rsidRDefault="00AF6D25" w:rsidP="000975C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D25" w:rsidRPr="004C29F0" w:rsidRDefault="00E028D5" w:rsidP="000975C4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  <w:r>
              <w:rPr>
                <w:rFonts w:hAnsi="Angsana New"/>
              </w:rPr>
              <w:t>(9,</w:t>
            </w:r>
            <w:r w:rsidR="00C05F61">
              <w:rPr>
                <w:rFonts w:hAnsi="Angsana New"/>
              </w:rPr>
              <w:t>223</w:t>
            </w:r>
            <w:r>
              <w:rPr>
                <w:rFonts w:hAnsi="Angsana New"/>
              </w:rPr>
              <w:t>)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D25" w:rsidRPr="004C29F0" w:rsidRDefault="00AF6D25" w:rsidP="000975C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</w:p>
        </w:tc>
      </w:tr>
      <w:tr w:rsidR="00AF6D25" w:rsidRPr="004C29F0" w:rsidTr="00007766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D25" w:rsidRPr="004C29F0" w:rsidRDefault="00AF6D25" w:rsidP="0059060C">
            <w:pPr>
              <w:tabs>
                <w:tab w:val="left" w:pos="342"/>
                <w:tab w:val="left" w:pos="1260"/>
              </w:tabs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เงินลงทุนทั่วไป </w:t>
            </w:r>
            <w:r w:rsidRPr="004C29F0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4C29F0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D25" w:rsidRPr="004C29F0" w:rsidRDefault="003F7C82" w:rsidP="000975C4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  <w:r>
              <w:rPr>
                <w:rFonts w:hAnsi="Angsana New"/>
              </w:rPr>
              <w:t>5,229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D25" w:rsidRPr="004C29F0" w:rsidRDefault="00AF6D25" w:rsidP="000975C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D25" w:rsidRPr="004C29F0" w:rsidRDefault="00C05F61" w:rsidP="000975C4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  <w:r>
              <w:rPr>
                <w:rFonts w:hAnsi="Angsana New"/>
              </w:rPr>
              <w:t>4,972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D25" w:rsidRPr="004C29F0" w:rsidRDefault="00AF6D25" w:rsidP="000975C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</w:p>
        </w:tc>
      </w:tr>
      <w:tr w:rsidR="00AF6D25" w:rsidRPr="004C29F0" w:rsidTr="00007766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D25" w:rsidRPr="004C29F0" w:rsidRDefault="00AF6D25" w:rsidP="0059060C">
            <w:pPr>
              <w:tabs>
                <w:tab w:val="left" w:pos="900"/>
                <w:tab w:val="left" w:pos="1260"/>
              </w:tabs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D25" w:rsidRPr="004C29F0" w:rsidRDefault="00AF6D25" w:rsidP="000975C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D25" w:rsidRPr="004C29F0" w:rsidRDefault="00AF6D25" w:rsidP="000975C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D25" w:rsidRPr="004C29F0" w:rsidRDefault="00AF6D25" w:rsidP="000975C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D25" w:rsidRPr="004C29F0" w:rsidRDefault="00AF6D25" w:rsidP="000975C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</w:p>
        </w:tc>
      </w:tr>
      <w:tr w:rsidR="00AF6D25" w:rsidRPr="004C29F0" w:rsidTr="00007766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D25" w:rsidRPr="004C29F0" w:rsidRDefault="00AF6D25" w:rsidP="0059060C">
            <w:pPr>
              <w:pStyle w:val="a0"/>
              <w:tabs>
                <w:tab w:val="clear" w:pos="1080"/>
                <w:tab w:val="left" w:pos="900"/>
                <w:tab w:val="left" w:pos="1260"/>
              </w:tabs>
              <w:overflowPunct/>
              <w:autoSpaceDE/>
              <w:autoSpaceDN/>
              <w:adjustRightInd/>
              <w:ind w:left="600" w:hanging="600"/>
              <w:textAlignment w:val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C29F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เงินลงทุน </w:t>
            </w:r>
            <w:r w:rsidRPr="004C29F0"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4C29F0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D25" w:rsidRPr="004C29F0" w:rsidRDefault="003F7C82" w:rsidP="000975C4">
            <w:pPr>
              <w:pStyle w:val="a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  <w:r>
              <w:rPr>
                <w:rFonts w:hAnsi="Angsana New"/>
              </w:rPr>
              <w:t>460,239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D25" w:rsidRPr="004C29F0" w:rsidRDefault="00AF6D25" w:rsidP="000975C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D25" w:rsidRPr="004C29F0" w:rsidRDefault="00C05F61" w:rsidP="00E028D5">
            <w:pPr>
              <w:pStyle w:val="a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  <w:r>
              <w:rPr>
                <w:rFonts w:hAnsi="Angsana New"/>
              </w:rPr>
              <w:t>624,254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D25" w:rsidRPr="004C29F0" w:rsidRDefault="00AF6D25" w:rsidP="000975C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62"/>
              </w:tabs>
              <w:rPr>
                <w:rFonts w:hAnsi="Angsana New"/>
              </w:rPr>
            </w:pPr>
          </w:p>
        </w:tc>
      </w:tr>
    </w:tbl>
    <w:p w:rsidR="005D1AF1" w:rsidRDefault="005D1AF1" w:rsidP="0059060C">
      <w:pPr>
        <w:tabs>
          <w:tab w:val="left" w:pos="1440"/>
        </w:tabs>
        <w:spacing w:before="120" w:after="120"/>
        <w:ind w:left="547" w:right="-45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B73987" w:rsidRPr="004C29F0" w:rsidRDefault="005D1AF1" w:rsidP="0059060C">
      <w:pPr>
        <w:tabs>
          <w:tab w:val="left" w:pos="1440"/>
        </w:tabs>
        <w:spacing w:before="120" w:after="120"/>
        <w:ind w:left="547" w:right="-45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  <w:r>
        <w:rPr>
          <w:rFonts w:ascii="Angsana New" w:hAnsi="Angsana New" w:cs="Angsana New"/>
          <w:b/>
          <w:bCs/>
          <w:sz w:val="32"/>
          <w:szCs w:val="32"/>
        </w:rPr>
        <w:lastRenderedPageBreak/>
        <w:t>6</w:t>
      </w:r>
      <w:r w:rsidR="008E17A1" w:rsidRPr="004C29F0">
        <w:rPr>
          <w:rFonts w:ascii="Angsana New" w:hAnsi="Angsana New" w:cs="Angsana New"/>
          <w:b/>
          <w:bCs/>
          <w:sz w:val="32"/>
          <w:szCs w:val="32"/>
        </w:rPr>
        <w:t>.2</w:t>
      </w:r>
      <w:r w:rsidR="00B73987" w:rsidRPr="004C29F0">
        <w:rPr>
          <w:rFonts w:ascii="Angsana New" w:hAnsi="Angsana New" w:cs="Angsana New"/>
          <w:b/>
          <w:bCs/>
          <w:sz w:val="32"/>
          <w:szCs w:val="32"/>
        </w:rPr>
        <w:tab/>
      </w:r>
      <w:r w:rsidR="00B73987" w:rsidRPr="004C29F0">
        <w:rPr>
          <w:rFonts w:ascii="Angsana New" w:hAnsi="Angsana New" w:cs="Angsana New" w:hint="cs"/>
          <w:b/>
          <w:bCs/>
          <w:sz w:val="32"/>
          <w:szCs w:val="32"/>
          <w:cs/>
        </w:rPr>
        <w:t>เงินลงทุนในตราสารหนี้แยกตามอายุคงเหลือ</w:t>
      </w:r>
    </w:p>
    <w:p w:rsidR="00B73987" w:rsidRPr="004C29F0" w:rsidRDefault="00B73987" w:rsidP="0059060C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4C29F0">
        <w:rPr>
          <w:rFonts w:ascii="Angsana New" w:hAnsi="Angsana New" w:cs="Angsana New"/>
          <w:sz w:val="32"/>
          <w:szCs w:val="32"/>
          <w:cs/>
        </w:rPr>
        <w:tab/>
      </w:r>
      <w:r w:rsidR="00E42A6D" w:rsidRPr="004C29F0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A13063">
        <w:rPr>
          <w:rFonts w:ascii="Angsana New" w:hAnsi="Angsana New" w:cs="Angsana New"/>
          <w:sz w:val="32"/>
          <w:szCs w:val="32"/>
        </w:rPr>
        <w:t>31</w:t>
      </w:r>
      <w:r w:rsidR="00AC6401" w:rsidRPr="004C29F0">
        <w:rPr>
          <w:rFonts w:ascii="Angsana New" w:hAnsi="Angsana New" w:cs="Angsana New" w:hint="cs"/>
          <w:sz w:val="32"/>
          <w:szCs w:val="32"/>
          <w:cs/>
        </w:rPr>
        <w:t xml:space="preserve"> มีนาคม</w:t>
      </w:r>
      <w:r w:rsidR="00A13063">
        <w:rPr>
          <w:rFonts w:ascii="Angsana New" w:hAnsi="Angsana New" w:cs="Angsana New"/>
          <w:sz w:val="32"/>
          <w:szCs w:val="32"/>
        </w:rPr>
        <w:t xml:space="preserve"> 2561</w:t>
      </w:r>
      <w:r w:rsidR="003E187B" w:rsidRPr="004C29F0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="00A13063">
        <w:rPr>
          <w:rFonts w:ascii="Angsana New" w:hAnsi="Angsana New" w:cs="Angsana New"/>
          <w:sz w:val="32"/>
          <w:szCs w:val="32"/>
        </w:rPr>
        <w:t xml:space="preserve"> 31</w:t>
      </w:r>
      <w:r w:rsidR="003E187B" w:rsidRPr="004C29F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C6401" w:rsidRPr="004C29F0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A13063">
        <w:rPr>
          <w:rFonts w:ascii="Angsana New" w:hAnsi="Angsana New" w:cs="Angsana New"/>
          <w:sz w:val="32"/>
          <w:szCs w:val="32"/>
        </w:rPr>
        <w:t>2560</w:t>
      </w:r>
      <w:r w:rsidRPr="004C29F0">
        <w:rPr>
          <w:rFonts w:ascii="Angsana New" w:hAnsi="Angsana New" w:cs="Angsana New" w:hint="cs"/>
          <w:sz w:val="32"/>
          <w:szCs w:val="32"/>
          <w:cs/>
        </w:rPr>
        <w:t xml:space="preserve"> บริษัทฯ มีเงินลงทุนในตราสารหนี้ที่จะถือจนครบกำหนดจำแนกตามอายุคงเหลือของสัญญาได้ดังนี้</w:t>
      </w:r>
    </w:p>
    <w:p w:rsidR="00E42A6D" w:rsidRPr="004C29F0" w:rsidRDefault="00E42A6D" w:rsidP="0059060C">
      <w:pPr>
        <w:tabs>
          <w:tab w:val="left" w:pos="900"/>
        </w:tabs>
        <w:overflowPunct w:val="0"/>
        <w:autoSpaceDE w:val="0"/>
        <w:autoSpaceDN w:val="0"/>
        <w:adjustRightInd w:val="0"/>
        <w:spacing w:before="240"/>
        <w:ind w:left="547" w:hanging="547"/>
        <w:jc w:val="right"/>
        <w:textAlignment w:val="baseline"/>
        <w:rPr>
          <w:rFonts w:ascii="Angsana New" w:hAnsi="Angsana New" w:cs="Angsana New"/>
          <w:sz w:val="28"/>
          <w:szCs w:val="28"/>
        </w:rPr>
      </w:pPr>
      <w:r w:rsidRPr="004C29F0">
        <w:rPr>
          <w:rFonts w:ascii="Angsana New" w:hAnsi="Angsana New" w:cs="Angsana New"/>
          <w:sz w:val="28"/>
          <w:szCs w:val="28"/>
        </w:rPr>
        <w:t>(</w:t>
      </w:r>
      <w:r w:rsidRPr="004C29F0">
        <w:rPr>
          <w:rFonts w:ascii="Angsana New" w:hAnsi="Angsana New" w:cs="Angsana New"/>
          <w:sz w:val="28"/>
          <w:szCs w:val="28"/>
          <w:cs/>
        </w:rPr>
        <w:t xml:space="preserve">หน่วย: </w:t>
      </w:r>
      <w:r w:rsidR="00357E3E" w:rsidRPr="004C29F0">
        <w:rPr>
          <w:rFonts w:ascii="Angsana New" w:hAnsi="Angsana New" w:cs="Angsana New" w:hint="cs"/>
          <w:sz w:val="28"/>
          <w:szCs w:val="28"/>
          <w:cs/>
        </w:rPr>
        <w:t>พัน</w:t>
      </w:r>
      <w:r w:rsidRPr="004C29F0">
        <w:rPr>
          <w:rFonts w:ascii="Angsana New" w:hAnsi="Angsana New" w:cs="Angsana New"/>
          <w:sz w:val="28"/>
          <w:szCs w:val="28"/>
          <w:cs/>
        </w:rPr>
        <w:t>บาท)</w:t>
      </w:r>
    </w:p>
    <w:tbl>
      <w:tblPr>
        <w:tblW w:w="9101" w:type="dxa"/>
        <w:tblInd w:w="547" w:type="dxa"/>
        <w:tblLook w:val="04A0" w:firstRow="1" w:lastRow="0" w:firstColumn="1" w:lastColumn="0" w:noHBand="0" w:noVBand="1"/>
      </w:tblPr>
      <w:tblGrid>
        <w:gridCol w:w="3251"/>
        <w:gridCol w:w="1462"/>
        <w:gridCol w:w="1463"/>
        <w:gridCol w:w="1462"/>
        <w:gridCol w:w="1463"/>
      </w:tblGrid>
      <w:tr w:rsidR="00EC1B1C" w:rsidRPr="004C29F0" w:rsidTr="00DF6828">
        <w:tc>
          <w:tcPr>
            <w:tcW w:w="3251" w:type="dxa"/>
            <w:vAlign w:val="bottom"/>
          </w:tcPr>
          <w:p w:rsidR="00E42A6D" w:rsidRPr="004C29F0" w:rsidRDefault="00E42A6D" w:rsidP="0059060C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:rsidR="00E42A6D" w:rsidRPr="004C29F0" w:rsidRDefault="00A13063" w:rsidP="00E028D5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AC6401" w:rsidRPr="004C29F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EC1B1C" w:rsidRPr="004C29F0" w:rsidTr="00DF6828">
        <w:tc>
          <w:tcPr>
            <w:tcW w:w="3251" w:type="dxa"/>
            <w:vAlign w:val="bottom"/>
          </w:tcPr>
          <w:p w:rsidR="00E42A6D" w:rsidRPr="004C29F0" w:rsidRDefault="00E42A6D" w:rsidP="0059060C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387" w:type="dxa"/>
            <w:gridSpan w:val="3"/>
            <w:vAlign w:val="bottom"/>
          </w:tcPr>
          <w:p w:rsidR="00E42A6D" w:rsidRPr="004C29F0" w:rsidRDefault="00E42A6D" w:rsidP="0059060C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29F0">
              <w:rPr>
                <w:rFonts w:ascii="Angsana New" w:hAnsi="Angsana New" w:cs="Angsana New"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1463" w:type="dxa"/>
            <w:vAlign w:val="bottom"/>
          </w:tcPr>
          <w:p w:rsidR="00E42A6D" w:rsidRPr="004C29F0" w:rsidRDefault="00E42A6D" w:rsidP="0059060C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C1B1C" w:rsidRPr="004C29F0" w:rsidTr="00DF6828">
        <w:tc>
          <w:tcPr>
            <w:tcW w:w="3251" w:type="dxa"/>
            <w:vAlign w:val="bottom"/>
          </w:tcPr>
          <w:p w:rsidR="00E42A6D" w:rsidRPr="004C29F0" w:rsidRDefault="00E42A6D" w:rsidP="0059060C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:rsidR="00E42A6D" w:rsidRPr="004C29F0" w:rsidRDefault="00E42A6D" w:rsidP="0059060C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hAnsi="Angsana New" w:cs="Angsana New"/>
                <w:sz w:val="28"/>
                <w:szCs w:val="28"/>
                <w:cs/>
              </w:rPr>
              <w:t>ภายใน 1 ปี</w:t>
            </w:r>
          </w:p>
        </w:tc>
        <w:tc>
          <w:tcPr>
            <w:tcW w:w="1463" w:type="dxa"/>
            <w:vAlign w:val="bottom"/>
          </w:tcPr>
          <w:p w:rsidR="00E42A6D" w:rsidRPr="004C29F0" w:rsidRDefault="00E42A6D" w:rsidP="0059060C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hAnsi="Angsana New" w:cs="Angsana New"/>
                <w:sz w:val="28"/>
                <w:szCs w:val="28"/>
                <w:cs/>
              </w:rPr>
              <w:t xml:space="preserve">1 </w:t>
            </w:r>
            <w:r w:rsidRPr="004C29F0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4C29F0">
              <w:rPr>
                <w:rFonts w:ascii="Angsana New" w:hAnsi="Angsana New" w:cs="Angsana New"/>
                <w:sz w:val="28"/>
                <w:szCs w:val="28"/>
                <w:cs/>
              </w:rPr>
              <w:t xml:space="preserve"> 5 ปี</w:t>
            </w:r>
          </w:p>
        </w:tc>
        <w:tc>
          <w:tcPr>
            <w:tcW w:w="1462" w:type="dxa"/>
            <w:vAlign w:val="bottom"/>
          </w:tcPr>
          <w:p w:rsidR="00E42A6D" w:rsidRPr="004C29F0" w:rsidRDefault="00E42A6D" w:rsidP="0059060C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hAnsi="Angsana New" w:cs="Angsana New"/>
                <w:sz w:val="28"/>
                <w:szCs w:val="28"/>
                <w:cs/>
              </w:rPr>
              <w:t>มากกว่า 5 ปี</w:t>
            </w:r>
          </w:p>
        </w:tc>
        <w:tc>
          <w:tcPr>
            <w:tcW w:w="1463" w:type="dxa"/>
            <w:vAlign w:val="bottom"/>
          </w:tcPr>
          <w:p w:rsidR="00E42A6D" w:rsidRPr="004C29F0" w:rsidRDefault="00E42A6D" w:rsidP="0059060C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EC1B1C" w:rsidRPr="004C29F0" w:rsidTr="00DF6828">
        <w:tc>
          <w:tcPr>
            <w:tcW w:w="3251" w:type="dxa"/>
            <w:vAlign w:val="bottom"/>
          </w:tcPr>
          <w:p w:rsidR="00E42A6D" w:rsidRPr="004C29F0" w:rsidRDefault="00E42A6D" w:rsidP="0059060C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C29F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1462" w:type="dxa"/>
            <w:vAlign w:val="bottom"/>
          </w:tcPr>
          <w:p w:rsidR="00E42A6D" w:rsidRPr="004C29F0" w:rsidRDefault="00E42A6D" w:rsidP="0059060C">
            <w:pPr>
              <w:tabs>
                <w:tab w:val="decimal" w:pos="91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63" w:type="dxa"/>
            <w:vAlign w:val="bottom"/>
          </w:tcPr>
          <w:p w:rsidR="00E42A6D" w:rsidRPr="004C29F0" w:rsidRDefault="00E42A6D" w:rsidP="0059060C">
            <w:pPr>
              <w:tabs>
                <w:tab w:val="decimal" w:pos="91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62" w:type="dxa"/>
            <w:vAlign w:val="bottom"/>
          </w:tcPr>
          <w:p w:rsidR="00E42A6D" w:rsidRPr="004C29F0" w:rsidRDefault="00E42A6D" w:rsidP="0059060C">
            <w:pPr>
              <w:tabs>
                <w:tab w:val="decimal" w:pos="91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63" w:type="dxa"/>
            <w:vAlign w:val="bottom"/>
          </w:tcPr>
          <w:p w:rsidR="00E42A6D" w:rsidRPr="004C29F0" w:rsidRDefault="00E42A6D" w:rsidP="0059060C">
            <w:pPr>
              <w:tabs>
                <w:tab w:val="decimal" w:pos="91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53A4E" w:rsidRPr="004C29F0" w:rsidTr="00E028D5">
        <w:tc>
          <w:tcPr>
            <w:tcW w:w="3251" w:type="dxa"/>
            <w:vAlign w:val="bottom"/>
          </w:tcPr>
          <w:p w:rsidR="00E53A4E" w:rsidRPr="004C29F0" w:rsidRDefault="00E53A4E" w:rsidP="00E53A4E">
            <w:pPr>
              <w:tabs>
                <w:tab w:val="left" w:pos="342"/>
                <w:tab w:val="left" w:pos="1260"/>
              </w:tabs>
              <w:ind w:left="222" w:hanging="2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42C6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เงินฝากที่ติดภาระผูกพัน</w:t>
            </w:r>
          </w:p>
        </w:tc>
        <w:tc>
          <w:tcPr>
            <w:tcW w:w="1462" w:type="dxa"/>
            <w:vAlign w:val="bottom"/>
          </w:tcPr>
          <w:p w:rsidR="00E53A4E" w:rsidRPr="004C29F0" w:rsidRDefault="00E53A4E" w:rsidP="00E53A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1,844</w:t>
            </w:r>
          </w:p>
        </w:tc>
        <w:tc>
          <w:tcPr>
            <w:tcW w:w="1463" w:type="dxa"/>
            <w:vAlign w:val="bottom"/>
          </w:tcPr>
          <w:p w:rsidR="00E53A4E" w:rsidRPr="004C29F0" w:rsidRDefault="00E53A4E" w:rsidP="00E53A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62" w:type="dxa"/>
            <w:vAlign w:val="bottom"/>
          </w:tcPr>
          <w:p w:rsidR="00E53A4E" w:rsidRPr="004C29F0" w:rsidRDefault="00E53A4E" w:rsidP="00E53A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vAlign w:val="bottom"/>
          </w:tcPr>
          <w:p w:rsidR="00E53A4E" w:rsidRPr="004C29F0" w:rsidRDefault="00E53A4E" w:rsidP="00E53A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1,844</w:t>
            </w:r>
          </w:p>
        </w:tc>
      </w:tr>
      <w:tr w:rsidR="00E53A4E" w:rsidRPr="004C29F0" w:rsidTr="00DF6828">
        <w:tc>
          <w:tcPr>
            <w:tcW w:w="3251" w:type="dxa"/>
            <w:vAlign w:val="bottom"/>
          </w:tcPr>
          <w:p w:rsidR="00E53A4E" w:rsidRPr="004C29F0" w:rsidRDefault="00E53A4E" w:rsidP="00E53A4E">
            <w:pPr>
              <w:tabs>
                <w:tab w:val="left" w:pos="342"/>
                <w:tab w:val="left" w:pos="1260"/>
              </w:tabs>
              <w:ind w:left="222" w:hanging="22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C29F0">
              <w:rPr>
                <w:rFonts w:ascii="Angsana New" w:hAnsi="Angsana New" w:cs="Angsana New"/>
                <w:sz w:val="28"/>
                <w:szCs w:val="28"/>
                <w:cs/>
              </w:rPr>
              <w:t>ตั๋ว</w:t>
            </w:r>
            <w:r w:rsidRPr="00E028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เงิน</w:t>
            </w:r>
            <w:r w:rsidRPr="004C29F0">
              <w:rPr>
                <w:rFonts w:ascii="Angsana New" w:hAnsi="Angsana New" w:cs="Angsana New"/>
                <w:sz w:val="28"/>
                <w:szCs w:val="28"/>
                <w:cs/>
              </w:rPr>
              <w:t>คลัง</w:t>
            </w:r>
          </w:p>
        </w:tc>
        <w:tc>
          <w:tcPr>
            <w:tcW w:w="1462" w:type="dxa"/>
            <w:vAlign w:val="bottom"/>
          </w:tcPr>
          <w:p w:rsidR="00E53A4E" w:rsidRDefault="00E53A4E" w:rsidP="00E53A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2,690,265</w:t>
            </w:r>
          </w:p>
        </w:tc>
        <w:tc>
          <w:tcPr>
            <w:tcW w:w="1463" w:type="dxa"/>
            <w:vAlign w:val="bottom"/>
          </w:tcPr>
          <w:p w:rsidR="00E53A4E" w:rsidRDefault="00E53A4E" w:rsidP="00E53A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62" w:type="dxa"/>
            <w:vAlign w:val="bottom"/>
          </w:tcPr>
          <w:p w:rsidR="00E53A4E" w:rsidRDefault="00E53A4E" w:rsidP="00E53A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vAlign w:val="bottom"/>
          </w:tcPr>
          <w:p w:rsidR="00E53A4E" w:rsidRDefault="00E53A4E" w:rsidP="00E53A4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2,690,265</w:t>
            </w:r>
          </w:p>
        </w:tc>
      </w:tr>
      <w:tr w:rsidR="00E53A4E" w:rsidRPr="004C29F0" w:rsidTr="00DF6828">
        <w:tc>
          <w:tcPr>
            <w:tcW w:w="3251" w:type="dxa"/>
            <w:vAlign w:val="bottom"/>
          </w:tcPr>
          <w:p w:rsidR="00E53A4E" w:rsidRPr="004C29F0" w:rsidRDefault="00E53A4E" w:rsidP="00E53A4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4C29F0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4C29F0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เงินลงทุนในนามบริษัทฯเพื่อลูกค้า</w:t>
            </w:r>
          </w:p>
        </w:tc>
        <w:tc>
          <w:tcPr>
            <w:tcW w:w="1462" w:type="dxa"/>
            <w:vAlign w:val="bottom"/>
          </w:tcPr>
          <w:p w:rsidR="00E53A4E" w:rsidRPr="004C29F0" w:rsidRDefault="00E53A4E" w:rsidP="00E53A4E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(2,681,761)</w:t>
            </w:r>
          </w:p>
        </w:tc>
        <w:tc>
          <w:tcPr>
            <w:tcW w:w="1463" w:type="dxa"/>
            <w:vAlign w:val="bottom"/>
          </w:tcPr>
          <w:p w:rsidR="00E53A4E" w:rsidRPr="004C29F0" w:rsidRDefault="00E53A4E" w:rsidP="00E53A4E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62" w:type="dxa"/>
            <w:vAlign w:val="bottom"/>
          </w:tcPr>
          <w:p w:rsidR="00E53A4E" w:rsidRPr="004C29F0" w:rsidRDefault="00E53A4E" w:rsidP="00E53A4E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vAlign w:val="bottom"/>
          </w:tcPr>
          <w:p w:rsidR="00E53A4E" w:rsidRPr="004C29F0" w:rsidRDefault="00E53A4E" w:rsidP="00E53A4E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(2,681,761)</w:t>
            </w:r>
          </w:p>
        </w:tc>
      </w:tr>
      <w:tr w:rsidR="00E53A4E" w:rsidRPr="004C29F0" w:rsidTr="00DF6828">
        <w:tc>
          <w:tcPr>
            <w:tcW w:w="3251" w:type="dxa"/>
            <w:vAlign w:val="bottom"/>
          </w:tcPr>
          <w:p w:rsidR="00E53A4E" w:rsidRPr="004C29F0" w:rsidRDefault="00E53A4E" w:rsidP="00E53A4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73" w:hanging="173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C29F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รวมเงินลงทุนในตราสารหนี้ที่จะ</w:t>
            </w:r>
            <w:r w:rsidRPr="004C29F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                          </w:t>
            </w:r>
            <w:r w:rsidRPr="004C29F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ถือจนครบกำหนด</w:t>
            </w:r>
          </w:p>
        </w:tc>
        <w:tc>
          <w:tcPr>
            <w:tcW w:w="1462" w:type="dxa"/>
            <w:vAlign w:val="bottom"/>
          </w:tcPr>
          <w:p w:rsidR="00E53A4E" w:rsidRPr="004C29F0" w:rsidRDefault="00E53A4E" w:rsidP="00E53A4E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10,348</w:t>
            </w:r>
          </w:p>
        </w:tc>
        <w:tc>
          <w:tcPr>
            <w:tcW w:w="1463" w:type="dxa"/>
            <w:vAlign w:val="bottom"/>
          </w:tcPr>
          <w:p w:rsidR="00E53A4E" w:rsidRPr="004C29F0" w:rsidRDefault="00E53A4E" w:rsidP="00E53A4E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62" w:type="dxa"/>
            <w:vAlign w:val="bottom"/>
          </w:tcPr>
          <w:p w:rsidR="00E53A4E" w:rsidRPr="004C29F0" w:rsidRDefault="00E53A4E" w:rsidP="00E53A4E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vAlign w:val="bottom"/>
          </w:tcPr>
          <w:p w:rsidR="00E53A4E" w:rsidRPr="004C29F0" w:rsidRDefault="00E53A4E" w:rsidP="00E53A4E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10,348</w:t>
            </w:r>
          </w:p>
        </w:tc>
      </w:tr>
    </w:tbl>
    <w:p w:rsidR="00B73987" w:rsidRPr="004C29F0" w:rsidRDefault="00B73987" w:rsidP="00CA6CAF">
      <w:pPr>
        <w:tabs>
          <w:tab w:val="left" w:pos="900"/>
        </w:tabs>
        <w:overflowPunct w:val="0"/>
        <w:autoSpaceDE w:val="0"/>
        <w:autoSpaceDN w:val="0"/>
        <w:adjustRightInd w:val="0"/>
        <w:spacing w:before="120"/>
        <w:ind w:left="547" w:hanging="547"/>
        <w:jc w:val="right"/>
        <w:textAlignment w:val="baseline"/>
        <w:rPr>
          <w:rFonts w:ascii="Angsana New" w:hAnsi="Angsana New" w:cs="Angsana New"/>
          <w:sz w:val="28"/>
          <w:szCs w:val="28"/>
        </w:rPr>
      </w:pPr>
      <w:r w:rsidRPr="004C29F0">
        <w:rPr>
          <w:rFonts w:ascii="Angsana New" w:hAnsi="Angsana New" w:cs="Angsana New"/>
          <w:sz w:val="28"/>
          <w:szCs w:val="28"/>
        </w:rPr>
        <w:t>(</w:t>
      </w:r>
      <w:r w:rsidRPr="004C29F0">
        <w:rPr>
          <w:rFonts w:ascii="Angsana New" w:hAnsi="Angsana New" w:cs="Angsana New"/>
          <w:sz w:val="28"/>
          <w:szCs w:val="28"/>
          <w:cs/>
        </w:rPr>
        <w:t xml:space="preserve">หน่วย: </w:t>
      </w:r>
      <w:r w:rsidR="00357E3E" w:rsidRPr="004C29F0">
        <w:rPr>
          <w:rFonts w:ascii="Angsana New" w:hAnsi="Angsana New" w:cs="Angsana New" w:hint="cs"/>
          <w:sz w:val="28"/>
          <w:szCs w:val="28"/>
          <w:cs/>
        </w:rPr>
        <w:t>พัน</w:t>
      </w:r>
      <w:r w:rsidRPr="004C29F0">
        <w:rPr>
          <w:rFonts w:ascii="Angsana New" w:hAnsi="Angsana New" w:cs="Angsana New"/>
          <w:sz w:val="28"/>
          <w:szCs w:val="28"/>
          <w:cs/>
        </w:rPr>
        <w:t>บาท)</w:t>
      </w:r>
    </w:p>
    <w:tbl>
      <w:tblPr>
        <w:tblW w:w="9101" w:type="dxa"/>
        <w:tblInd w:w="547" w:type="dxa"/>
        <w:tblLook w:val="04A0" w:firstRow="1" w:lastRow="0" w:firstColumn="1" w:lastColumn="0" w:noHBand="0" w:noVBand="1"/>
      </w:tblPr>
      <w:tblGrid>
        <w:gridCol w:w="3251"/>
        <w:gridCol w:w="1462"/>
        <w:gridCol w:w="1463"/>
        <w:gridCol w:w="1462"/>
        <w:gridCol w:w="1463"/>
      </w:tblGrid>
      <w:tr w:rsidR="00EC1B1C" w:rsidRPr="004C29F0" w:rsidTr="008F5D77">
        <w:tc>
          <w:tcPr>
            <w:tcW w:w="3251" w:type="dxa"/>
            <w:vAlign w:val="bottom"/>
          </w:tcPr>
          <w:p w:rsidR="00B73987" w:rsidRPr="004C29F0" w:rsidRDefault="00B73987" w:rsidP="0059060C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:rsidR="00B73987" w:rsidRPr="004C29F0" w:rsidRDefault="00583BDC" w:rsidP="00E028D5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AC6401" w:rsidRPr="004C29F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</w:tr>
      <w:tr w:rsidR="00EC1B1C" w:rsidRPr="004C29F0" w:rsidTr="0063628B">
        <w:tc>
          <w:tcPr>
            <w:tcW w:w="3251" w:type="dxa"/>
            <w:vAlign w:val="bottom"/>
          </w:tcPr>
          <w:p w:rsidR="00B73987" w:rsidRPr="004C29F0" w:rsidRDefault="00B73987" w:rsidP="0059060C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387" w:type="dxa"/>
            <w:gridSpan w:val="3"/>
            <w:vAlign w:val="bottom"/>
          </w:tcPr>
          <w:p w:rsidR="00B73987" w:rsidRPr="004C29F0" w:rsidRDefault="00B73987" w:rsidP="0059060C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29F0">
              <w:rPr>
                <w:rFonts w:ascii="Angsana New" w:hAnsi="Angsana New" w:cs="Angsana New"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1463" w:type="dxa"/>
            <w:vAlign w:val="bottom"/>
          </w:tcPr>
          <w:p w:rsidR="00B73987" w:rsidRPr="004C29F0" w:rsidRDefault="00B73987" w:rsidP="0059060C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C1B1C" w:rsidRPr="004C29F0" w:rsidTr="008F5D77">
        <w:tc>
          <w:tcPr>
            <w:tcW w:w="3251" w:type="dxa"/>
            <w:vAlign w:val="bottom"/>
          </w:tcPr>
          <w:p w:rsidR="00B73987" w:rsidRPr="004C29F0" w:rsidRDefault="00B73987" w:rsidP="0059060C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:rsidR="00B73987" w:rsidRPr="004C29F0" w:rsidRDefault="00B73987" w:rsidP="0059060C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hAnsi="Angsana New" w:cs="Angsana New"/>
                <w:sz w:val="28"/>
                <w:szCs w:val="28"/>
                <w:cs/>
              </w:rPr>
              <w:t>ภายใน 1 ปี</w:t>
            </w:r>
          </w:p>
        </w:tc>
        <w:tc>
          <w:tcPr>
            <w:tcW w:w="1463" w:type="dxa"/>
            <w:vAlign w:val="bottom"/>
          </w:tcPr>
          <w:p w:rsidR="00B73987" w:rsidRPr="004C29F0" w:rsidRDefault="00B73987" w:rsidP="0059060C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hAnsi="Angsana New" w:cs="Angsana New"/>
                <w:sz w:val="28"/>
                <w:szCs w:val="28"/>
                <w:cs/>
              </w:rPr>
              <w:t xml:space="preserve">1 </w:t>
            </w:r>
            <w:r w:rsidRPr="004C29F0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4C29F0">
              <w:rPr>
                <w:rFonts w:ascii="Angsana New" w:hAnsi="Angsana New" w:cs="Angsana New"/>
                <w:sz w:val="28"/>
                <w:szCs w:val="28"/>
                <w:cs/>
              </w:rPr>
              <w:t xml:space="preserve"> 5 ปี</w:t>
            </w:r>
          </w:p>
        </w:tc>
        <w:tc>
          <w:tcPr>
            <w:tcW w:w="1462" w:type="dxa"/>
            <w:vAlign w:val="bottom"/>
          </w:tcPr>
          <w:p w:rsidR="00B73987" w:rsidRPr="004C29F0" w:rsidRDefault="00B73987" w:rsidP="0059060C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hAnsi="Angsana New" w:cs="Angsana New"/>
                <w:sz w:val="28"/>
                <w:szCs w:val="28"/>
                <w:cs/>
              </w:rPr>
              <w:t>มากกว่า 5 ปี</w:t>
            </w:r>
          </w:p>
        </w:tc>
        <w:tc>
          <w:tcPr>
            <w:tcW w:w="1463" w:type="dxa"/>
            <w:vAlign w:val="bottom"/>
          </w:tcPr>
          <w:p w:rsidR="00B73987" w:rsidRPr="004C29F0" w:rsidRDefault="00B73987" w:rsidP="0059060C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EC1B1C" w:rsidRPr="004C29F0" w:rsidTr="008F5D77">
        <w:tc>
          <w:tcPr>
            <w:tcW w:w="3251" w:type="dxa"/>
            <w:vAlign w:val="bottom"/>
          </w:tcPr>
          <w:p w:rsidR="00B73987" w:rsidRPr="004C29F0" w:rsidRDefault="00B73987" w:rsidP="0059060C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C29F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1462" w:type="dxa"/>
            <w:vAlign w:val="bottom"/>
          </w:tcPr>
          <w:p w:rsidR="00B73987" w:rsidRPr="004C29F0" w:rsidRDefault="00B73987" w:rsidP="0059060C">
            <w:pPr>
              <w:tabs>
                <w:tab w:val="decimal" w:pos="91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63" w:type="dxa"/>
            <w:vAlign w:val="bottom"/>
          </w:tcPr>
          <w:p w:rsidR="00B73987" w:rsidRPr="004C29F0" w:rsidRDefault="00B73987" w:rsidP="0059060C">
            <w:pPr>
              <w:tabs>
                <w:tab w:val="decimal" w:pos="91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62" w:type="dxa"/>
            <w:vAlign w:val="bottom"/>
          </w:tcPr>
          <w:p w:rsidR="00B73987" w:rsidRPr="004C29F0" w:rsidRDefault="00B73987" w:rsidP="0059060C">
            <w:pPr>
              <w:tabs>
                <w:tab w:val="decimal" w:pos="91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63" w:type="dxa"/>
            <w:vAlign w:val="bottom"/>
          </w:tcPr>
          <w:p w:rsidR="00B73987" w:rsidRPr="004C29F0" w:rsidRDefault="00B73987" w:rsidP="0059060C">
            <w:pPr>
              <w:tabs>
                <w:tab w:val="decimal" w:pos="91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0B0124" w:rsidRPr="004C29F0" w:rsidTr="00073C27">
        <w:tc>
          <w:tcPr>
            <w:tcW w:w="3251" w:type="dxa"/>
            <w:vAlign w:val="bottom"/>
          </w:tcPr>
          <w:p w:rsidR="000B0124" w:rsidRPr="004C29F0" w:rsidRDefault="000B0124" w:rsidP="000B0124">
            <w:pPr>
              <w:tabs>
                <w:tab w:val="left" w:pos="342"/>
                <w:tab w:val="left" w:pos="1260"/>
              </w:tabs>
              <w:ind w:left="222" w:hanging="2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42C6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เงินฝากที่ติดภาระผูกพัน</w:t>
            </w:r>
          </w:p>
        </w:tc>
        <w:tc>
          <w:tcPr>
            <w:tcW w:w="1462" w:type="dxa"/>
            <w:vAlign w:val="bottom"/>
          </w:tcPr>
          <w:p w:rsidR="000B0124" w:rsidRPr="004C29F0" w:rsidRDefault="000B0124" w:rsidP="000B01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,622</w:t>
            </w:r>
          </w:p>
        </w:tc>
        <w:tc>
          <w:tcPr>
            <w:tcW w:w="1463" w:type="dxa"/>
            <w:vAlign w:val="bottom"/>
          </w:tcPr>
          <w:p w:rsidR="000B0124" w:rsidRPr="004C29F0" w:rsidRDefault="000B0124" w:rsidP="000B01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62" w:type="dxa"/>
            <w:vAlign w:val="bottom"/>
          </w:tcPr>
          <w:p w:rsidR="000B0124" w:rsidRPr="004C29F0" w:rsidRDefault="000B0124" w:rsidP="000B01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vAlign w:val="bottom"/>
          </w:tcPr>
          <w:p w:rsidR="000B0124" w:rsidRPr="004C29F0" w:rsidRDefault="000B0124" w:rsidP="000B01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,622</w:t>
            </w:r>
          </w:p>
        </w:tc>
      </w:tr>
      <w:tr w:rsidR="000B0124" w:rsidRPr="004C29F0" w:rsidTr="008F5D77">
        <w:tc>
          <w:tcPr>
            <w:tcW w:w="3251" w:type="dxa"/>
            <w:vAlign w:val="bottom"/>
          </w:tcPr>
          <w:p w:rsidR="000B0124" w:rsidRPr="004C29F0" w:rsidRDefault="000B0124" w:rsidP="000B0124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C29F0">
              <w:rPr>
                <w:rFonts w:ascii="Angsana New" w:hAnsi="Angsana New" w:cs="Angsana New"/>
                <w:sz w:val="28"/>
                <w:szCs w:val="28"/>
                <w:cs/>
              </w:rPr>
              <w:t>ตั๋วเงินคลัง</w:t>
            </w:r>
          </w:p>
        </w:tc>
        <w:tc>
          <w:tcPr>
            <w:tcW w:w="1462" w:type="dxa"/>
            <w:vAlign w:val="bottom"/>
          </w:tcPr>
          <w:p w:rsidR="000B0124" w:rsidRPr="004C29F0" w:rsidRDefault="000B0124" w:rsidP="000B012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  <w:cs/>
              </w:rPr>
            </w:pPr>
            <w:r w:rsidRPr="004C29F0">
              <w:rPr>
                <w:rFonts w:hAnsi="Angsana New"/>
              </w:rPr>
              <w:t>2</w:t>
            </w:r>
            <w:r w:rsidRPr="004C29F0">
              <w:rPr>
                <w:rFonts w:hAnsi="Angsana New" w:hint="cs"/>
                <w:cs/>
              </w:rPr>
              <w:t>,</w:t>
            </w:r>
            <w:r>
              <w:rPr>
                <w:rFonts w:hAnsi="Angsana New"/>
              </w:rPr>
              <w:t>572</w:t>
            </w:r>
            <w:r w:rsidRPr="004C29F0">
              <w:rPr>
                <w:rFonts w:hAnsi="Angsana New" w:hint="cs"/>
                <w:cs/>
              </w:rPr>
              <w:t>,</w:t>
            </w:r>
            <w:r>
              <w:rPr>
                <w:rFonts w:hAnsi="Angsana New"/>
              </w:rPr>
              <w:t>907</w:t>
            </w:r>
          </w:p>
        </w:tc>
        <w:tc>
          <w:tcPr>
            <w:tcW w:w="1463" w:type="dxa"/>
            <w:vAlign w:val="bottom"/>
          </w:tcPr>
          <w:p w:rsidR="000B0124" w:rsidRPr="004C29F0" w:rsidRDefault="000B0124" w:rsidP="000B01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29F0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:rsidR="000B0124" w:rsidRPr="004C29F0" w:rsidRDefault="000B0124" w:rsidP="000B01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29F0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:rsidR="000B0124" w:rsidRPr="004C29F0" w:rsidRDefault="000B0124" w:rsidP="000B012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  <w:cs/>
              </w:rPr>
            </w:pPr>
            <w:r w:rsidRPr="004C29F0">
              <w:rPr>
                <w:rFonts w:hAnsi="Angsana New"/>
              </w:rPr>
              <w:t>2</w:t>
            </w:r>
            <w:r w:rsidRPr="004C29F0">
              <w:rPr>
                <w:rFonts w:hAnsi="Angsana New" w:hint="cs"/>
                <w:cs/>
              </w:rPr>
              <w:t>,</w:t>
            </w:r>
            <w:r>
              <w:rPr>
                <w:rFonts w:hAnsi="Angsana New"/>
              </w:rPr>
              <w:t>572</w:t>
            </w:r>
            <w:r w:rsidRPr="004C29F0">
              <w:rPr>
                <w:rFonts w:hAnsi="Angsana New" w:hint="cs"/>
                <w:cs/>
              </w:rPr>
              <w:t>,</w:t>
            </w:r>
            <w:r>
              <w:rPr>
                <w:rFonts w:hAnsi="Angsana New"/>
              </w:rPr>
              <w:t>907</w:t>
            </w:r>
          </w:p>
        </w:tc>
      </w:tr>
      <w:tr w:rsidR="000B0124" w:rsidRPr="004C29F0" w:rsidTr="008F5D77">
        <w:tc>
          <w:tcPr>
            <w:tcW w:w="3251" w:type="dxa"/>
            <w:vAlign w:val="bottom"/>
          </w:tcPr>
          <w:p w:rsidR="000B0124" w:rsidRPr="004C29F0" w:rsidRDefault="000B0124" w:rsidP="000B0124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4C29F0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4C29F0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เงินลงทุนในนามบริษัทฯเพื่อลูกค้า</w:t>
            </w:r>
          </w:p>
        </w:tc>
        <w:tc>
          <w:tcPr>
            <w:tcW w:w="1462" w:type="dxa"/>
            <w:vAlign w:val="bottom"/>
          </w:tcPr>
          <w:p w:rsidR="000B0124" w:rsidRPr="004C29F0" w:rsidRDefault="000B0124" w:rsidP="000B0124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>
              <w:rPr>
                <w:rFonts w:hAnsi="Angsana New"/>
              </w:rPr>
              <w:t>(2,566,417)</w:t>
            </w:r>
          </w:p>
        </w:tc>
        <w:tc>
          <w:tcPr>
            <w:tcW w:w="1463" w:type="dxa"/>
            <w:vAlign w:val="bottom"/>
          </w:tcPr>
          <w:p w:rsidR="000B0124" w:rsidRPr="004C29F0" w:rsidRDefault="000B0124" w:rsidP="000B0124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:rsidR="000B0124" w:rsidRPr="004C29F0" w:rsidRDefault="000B0124" w:rsidP="000B0124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29F0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:rsidR="000B0124" w:rsidRPr="004C29F0" w:rsidRDefault="000B0124" w:rsidP="000B0124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>
              <w:rPr>
                <w:rFonts w:hAnsi="Angsana New"/>
              </w:rPr>
              <w:t>(2,566,417)</w:t>
            </w:r>
          </w:p>
        </w:tc>
      </w:tr>
      <w:tr w:rsidR="000B0124" w:rsidRPr="004C29F0" w:rsidTr="008F5D77">
        <w:tc>
          <w:tcPr>
            <w:tcW w:w="3251" w:type="dxa"/>
            <w:vAlign w:val="bottom"/>
          </w:tcPr>
          <w:p w:rsidR="000B0124" w:rsidRPr="004C29F0" w:rsidRDefault="000B0124" w:rsidP="000B0124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73" w:hanging="173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C29F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รวมเงินลงทุนในตราสารหนี้ที่จะ</w:t>
            </w:r>
            <w:r w:rsidRPr="004C29F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                       </w:t>
            </w:r>
            <w:r w:rsidRPr="004C29F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ถือจนครบกำหนด</w:t>
            </w:r>
          </w:p>
        </w:tc>
        <w:tc>
          <w:tcPr>
            <w:tcW w:w="1462" w:type="dxa"/>
            <w:vAlign w:val="bottom"/>
          </w:tcPr>
          <w:p w:rsidR="000B0124" w:rsidRPr="004C29F0" w:rsidRDefault="000B0124" w:rsidP="000B0124">
            <w:pPr>
              <w:pStyle w:val="a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  <w:cs/>
              </w:rPr>
            </w:pPr>
            <w:r>
              <w:rPr>
                <w:rFonts w:hAnsi="Angsana New"/>
              </w:rPr>
              <w:t>8,112</w:t>
            </w:r>
          </w:p>
        </w:tc>
        <w:tc>
          <w:tcPr>
            <w:tcW w:w="1463" w:type="dxa"/>
            <w:vAlign w:val="bottom"/>
          </w:tcPr>
          <w:p w:rsidR="000B0124" w:rsidRPr="004C29F0" w:rsidRDefault="000B0124" w:rsidP="000B0124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29F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62" w:type="dxa"/>
            <w:vAlign w:val="bottom"/>
          </w:tcPr>
          <w:p w:rsidR="000B0124" w:rsidRPr="004C29F0" w:rsidRDefault="000B0124" w:rsidP="000B0124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29F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vAlign w:val="bottom"/>
          </w:tcPr>
          <w:p w:rsidR="000B0124" w:rsidRPr="004C29F0" w:rsidRDefault="000B0124" w:rsidP="000B0124">
            <w:pPr>
              <w:pStyle w:val="a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  <w:cs/>
              </w:rPr>
            </w:pPr>
            <w:r>
              <w:rPr>
                <w:rFonts w:hAnsi="Angsana New"/>
              </w:rPr>
              <w:t>8,112</w:t>
            </w:r>
          </w:p>
        </w:tc>
      </w:tr>
    </w:tbl>
    <w:p w:rsidR="00027555" w:rsidRPr="004C29F0" w:rsidRDefault="000B0124" w:rsidP="0059060C">
      <w:pPr>
        <w:tabs>
          <w:tab w:val="left" w:pos="2160"/>
          <w:tab w:val="right" w:pos="720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6.</w:t>
      </w:r>
      <w:r w:rsidR="00B73987" w:rsidRPr="004C29F0">
        <w:rPr>
          <w:rFonts w:ascii="Angsana New" w:hAnsi="Angsana New" w:cs="Angsana New" w:hint="cs"/>
          <w:b/>
          <w:bCs/>
          <w:sz w:val="32"/>
          <w:szCs w:val="32"/>
          <w:cs/>
        </w:rPr>
        <w:t>3</w:t>
      </w:r>
      <w:r w:rsidR="00027555" w:rsidRPr="004C29F0">
        <w:rPr>
          <w:rFonts w:ascii="Angsana New" w:hAnsi="Angsana New" w:cs="Angsana New"/>
          <w:b/>
          <w:bCs/>
          <w:sz w:val="32"/>
          <w:szCs w:val="32"/>
        </w:rPr>
        <w:tab/>
      </w:r>
      <w:r w:rsidR="00585150" w:rsidRPr="004C29F0">
        <w:rPr>
          <w:rFonts w:ascii="Angsana New" w:hAnsi="Angsana New" w:cs="Angsana New"/>
          <w:b/>
          <w:bCs/>
          <w:sz w:val="32"/>
          <w:szCs w:val="32"/>
          <w:cs/>
        </w:rPr>
        <w:t>องค์ประกอบอื่นของส่วนของเจ้าของ</w:t>
      </w:r>
      <w:r w:rsidR="00585150" w:rsidRPr="004C29F0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F33772">
        <w:rPr>
          <w:rFonts w:ascii="Angsana New" w:hAnsi="Angsana New" w:cs="Angsana New"/>
          <w:b/>
          <w:bCs/>
          <w:sz w:val="32"/>
          <w:szCs w:val="32"/>
          <w:cs/>
        </w:rPr>
        <w:t>–</w:t>
      </w:r>
      <w:r w:rsidR="00585150" w:rsidRPr="004C29F0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C67995" w:rsidRPr="004C29F0">
        <w:rPr>
          <w:rFonts w:ascii="Angsana New" w:hAnsi="Angsana New" w:cs="Angsana New"/>
          <w:b/>
          <w:bCs/>
          <w:sz w:val="32"/>
          <w:szCs w:val="32"/>
          <w:cs/>
        </w:rPr>
        <w:t>ส่วนเกิน</w:t>
      </w:r>
      <w:r w:rsidR="006F1BE3" w:rsidRPr="004C29F0">
        <w:rPr>
          <w:rFonts w:ascii="Angsana New" w:hAnsi="Angsana New" w:cs="Angsana New" w:hint="cs"/>
          <w:b/>
          <w:bCs/>
          <w:sz w:val="32"/>
          <w:szCs w:val="32"/>
          <w:cs/>
        </w:rPr>
        <w:t>ทุน</w:t>
      </w:r>
      <w:r w:rsidR="00F33772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(ต่ำกว่าทุน) </w:t>
      </w:r>
      <w:r w:rsidR="00027555" w:rsidRPr="004C29F0">
        <w:rPr>
          <w:rFonts w:ascii="Angsana New" w:hAnsi="Angsana New" w:cs="Angsana New"/>
          <w:b/>
          <w:bCs/>
          <w:sz w:val="32"/>
          <w:szCs w:val="32"/>
          <w:cs/>
        </w:rPr>
        <w:t>จากการเปลี่ยนแปลงมูลค่าเงินลงทุน</w:t>
      </w:r>
    </w:p>
    <w:tbl>
      <w:tblPr>
        <w:tblW w:w="906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103"/>
        <w:gridCol w:w="1983"/>
        <w:gridCol w:w="1979"/>
      </w:tblGrid>
      <w:tr w:rsidR="00EC1B1C" w:rsidRPr="004C29F0" w:rsidTr="0018414B">
        <w:tc>
          <w:tcPr>
            <w:tcW w:w="5103" w:type="dxa"/>
            <w:vAlign w:val="bottom"/>
          </w:tcPr>
          <w:p w:rsidR="009922C2" w:rsidRPr="00007766" w:rsidRDefault="009922C2" w:rsidP="0059060C">
            <w:pPr>
              <w:tabs>
                <w:tab w:val="left" w:pos="360"/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962" w:type="dxa"/>
            <w:gridSpan w:val="2"/>
            <w:vAlign w:val="bottom"/>
          </w:tcPr>
          <w:p w:rsidR="009922C2" w:rsidRPr="004C29F0" w:rsidRDefault="009922C2" w:rsidP="0059060C">
            <w:pPr>
              <w:ind w:left="-29" w:right="-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29F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4C29F0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หน่วย: </w:t>
            </w:r>
            <w:r w:rsidR="00AD5771" w:rsidRPr="004C29F0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4C29F0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EC1B1C" w:rsidRPr="004C29F0" w:rsidTr="0018414B">
        <w:tc>
          <w:tcPr>
            <w:tcW w:w="5103" w:type="dxa"/>
            <w:vAlign w:val="bottom"/>
          </w:tcPr>
          <w:p w:rsidR="00E42A6D" w:rsidRPr="00007766" w:rsidRDefault="00E42A6D" w:rsidP="0059060C">
            <w:pPr>
              <w:tabs>
                <w:tab w:val="left" w:pos="360"/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83" w:type="dxa"/>
            <w:vAlign w:val="bottom"/>
          </w:tcPr>
          <w:p w:rsidR="00E42A6D" w:rsidRPr="004C29F0" w:rsidRDefault="002A597B" w:rsidP="00F33772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hAnsi="Angsana New" w:cs="Angsana New"/>
                <w:sz w:val="28"/>
                <w:szCs w:val="28"/>
                <w:cs/>
              </w:rPr>
              <w:t>สำหรับ</w:t>
            </w:r>
            <w:r w:rsidR="00F742DA" w:rsidRPr="004C29F0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  <w:r w:rsidR="006A4FAC">
              <w:rPr>
                <w:rFonts w:ascii="Angsana New" w:hAnsi="Angsana New" w:cs="Angsana New" w:hint="cs"/>
                <w:sz w:val="28"/>
                <w:szCs w:val="28"/>
                <w:cs/>
              </w:rPr>
              <w:t>สาม</w:t>
            </w:r>
            <w:r w:rsidR="00AD5771" w:rsidRPr="004C29F0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  <w:r w:rsidR="00AD5771" w:rsidRPr="004C29F0">
              <w:rPr>
                <w:rFonts w:ascii="Angsana New" w:hAnsi="Angsana New" w:cs="Angsana New"/>
                <w:sz w:val="28"/>
                <w:szCs w:val="28"/>
              </w:rPr>
              <w:t xml:space="preserve">                                  </w:t>
            </w:r>
            <w:r w:rsidR="00AD5771" w:rsidRPr="004C29F0">
              <w:rPr>
                <w:rFonts w:ascii="Angsana New" w:hAnsi="Angsana New" w:cs="Angsana New"/>
                <w:sz w:val="28"/>
                <w:szCs w:val="28"/>
                <w:cs/>
              </w:rPr>
              <w:t>สิ้นสุดวันที่</w:t>
            </w:r>
            <w:r w:rsidR="00AD5771" w:rsidRPr="004C29F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</w:t>
            </w:r>
            <w:r w:rsidR="000B0124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AC6401" w:rsidRPr="004C29F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มีนาคม </w:t>
            </w:r>
            <w:r w:rsidR="000B0124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979" w:type="dxa"/>
            <w:vAlign w:val="bottom"/>
          </w:tcPr>
          <w:p w:rsidR="00E42A6D" w:rsidRPr="004C29F0" w:rsidRDefault="00AD5771" w:rsidP="00F33772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hAnsi="Angsana New" w:cs="Angsana New"/>
                <w:sz w:val="28"/>
                <w:szCs w:val="28"/>
                <w:cs/>
              </w:rPr>
              <w:t>สำหรับ</w:t>
            </w:r>
            <w:r w:rsidRPr="004C29F0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4C29F0">
              <w:rPr>
                <w:rFonts w:ascii="Angsana New" w:hAnsi="Angsana New" w:cs="Angsana New"/>
                <w:sz w:val="28"/>
                <w:szCs w:val="28"/>
              </w:rPr>
              <w:t xml:space="preserve">                                  </w:t>
            </w:r>
            <w:r w:rsidRPr="004C29F0">
              <w:rPr>
                <w:rFonts w:ascii="Angsana New" w:hAnsi="Angsana New" w:cs="Angsana New"/>
                <w:sz w:val="28"/>
                <w:szCs w:val="28"/>
                <w:cs/>
              </w:rPr>
              <w:t>สิ้นสุดวันที่</w:t>
            </w:r>
            <w:r w:rsidRPr="004C29F0">
              <w:rPr>
                <w:rFonts w:ascii="Angsana New" w:hAnsi="Angsana New" w:cs="Angsana New"/>
                <w:sz w:val="28"/>
                <w:szCs w:val="28"/>
              </w:rPr>
              <w:t xml:space="preserve">          </w:t>
            </w:r>
            <w:r w:rsidR="000B0124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AC6401" w:rsidRPr="004C29F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</w:t>
            </w:r>
            <w:r w:rsidR="000B0124">
              <w:rPr>
                <w:rFonts w:ascii="Angsana New" w:hAnsi="Angsana New" w:cs="Angsana New"/>
                <w:sz w:val="28"/>
                <w:szCs w:val="28"/>
              </w:rPr>
              <w:t xml:space="preserve"> 2560</w:t>
            </w:r>
          </w:p>
        </w:tc>
      </w:tr>
      <w:tr w:rsidR="00F171DB" w:rsidRPr="004C29F0" w:rsidTr="0018414B">
        <w:trPr>
          <w:trHeight w:val="126"/>
        </w:trPr>
        <w:tc>
          <w:tcPr>
            <w:tcW w:w="5103" w:type="dxa"/>
          </w:tcPr>
          <w:p w:rsidR="00F171DB" w:rsidRPr="00007766" w:rsidRDefault="00F171DB" w:rsidP="0059060C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0776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ยอดยกมาต้น</w:t>
            </w:r>
            <w:r w:rsidRPr="0000776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983" w:type="dxa"/>
          </w:tcPr>
          <w:p w:rsidR="00F171DB" w:rsidRPr="004C29F0" w:rsidRDefault="00FF42CF" w:rsidP="0059060C">
            <w:pPr>
              <w:tabs>
                <w:tab w:val="decimal" w:pos="142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</w:t>
            </w:r>
          </w:p>
        </w:tc>
        <w:tc>
          <w:tcPr>
            <w:tcW w:w="1979" w:type="dxa"/>
          </w:tcPr>
          <w:p w:rsidR="00F171DB" w:rsidRPr="004C29F0" w:rsidRDefault="00930EA3" w:rsidP="00F171DB">
            <w:pPr>
              <w:tabs>
                <w:tab w:val="decimal" w:pos="142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F33772">
              <w:rPr>
                <w:rFonts w:ascii="Angsana New" w:hAnsi="Angsana New" w:cs="Angsana New"/>
                <w:sz w:val="28"/>
                <w:szCs w:val="28"/>
              </w:rPr>
              <w:t>1,</w:t>
            </w:r>
            <w:r>
              <w:rPr>
                <w:rFonts w:ascii="Angsana New" w:hAnsi="Angsana New" w:cs="Angsana New"/>
                <w:sz w:val="28"/>
                <w:szCs w:val="28"/>
              </w:rPr>
              <w:t>492)</w:t>
            </w:r>
          </w:p>
        </w:tc>
      </w:tr>
      <w:tr w:rsidR="00F171DB" w:rsidRPr="004C29F0" w:rsidTr="0018414B">
        <w:tc>
          <w:tcPr>
            <w:tcW w:w="5103" w:type="dxa"/>
          </w:tcPr>
          <w:p w:rsidR="00F171DB" w:rsidRPr="00007766" w:rsidRDefault="00F171DB" w:rsidP="0059060C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0776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เปลี่ยนแปลงระหว่าง</w:t>
            </w:r>
            <w:r w:rsidRPr="0000776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งวด</w:t>
            </w:r>
            <w:r w:rsidRPr="0000776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จาก</w:t>
            </w:r>
          </w:p>
        </w:tc>
        <w:tc>
          <w:tcPr>
            <w:tcW w:w="1983" w:type="dxa"/>
          </w:tcPr>
          <w:p w:rsidR="00F171DB" w:rsidRPr="004C29F0" w:rsidRDefault="00F171DB" w:rsidP="0059060C">
            <w:pPr>
              <w:tabs>
                <w:tab w:val="decimal" w:pos="142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79" w:type="dxa"/>
          </w:tcPr>
          <w:p w:rsidR="00F171DB" w:rsidRPr="004C29F0" w:rsidRDefault="00F171DB" w:rsidP="00F171DB">
            <w:pPr>
              <w:tabs>
                <w:tab w:val="decimal" w:pos="142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171DB" w:rsidRPr="004C29F0" w:rsidTr="0018414B">
        <w:tc>
          <w:tcPr>
            <w:tcW w:w="5103" w:type="dxa"/>
          </w:tcPr>
          <w:p w:rsidR="00F171DB" w:rsidRPr="00007766" w:rsidRDefault="00F171DB" w:rsidP="0059060C">
            <w:pPr>
              <w:ind w:left="263" w:hanging="1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0776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การตีราคา</w:t>
            </w:r>
          </w:p>
        </w:tc>
        <w:tc>
          <w:tcPr>
            <w:tcW w:w="1983" w:type="dxa"/>
          </w:tcPr>
          <w:p w:rsidR="003507A1" w:rsidRPr="004C29F0" w:rsidRDefault="003507A1" w:rsidP="00B46AFB">
            <w:pPr>
              <w:tabs>
                <w:tab w:val="decimal" w:pos="142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</w:t>
            </w:r>
          </w:p>
        </w:tc>
        <w:tc>
          <w:tcPr>
            <w:tcW w:w="1979" w:type="dxa"/>
          </w:tcPr>
          <w:p w:rsidR="00F171DB" w:rsidRPr="004C29F0" w:rsidRDefault="00FF42CF" w:rsidP="00F171DB">
            <w:pPr>
              <w:tabs>
                <w:tab w:val="decimal" w:pos="142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1,920</w:t>
            </w:r>
          </w:p>
        </w:tc>
      </w:tr>
      <w:tr w:rsidR="00F171DB" w:rsidRPr="004C29F0" w:rsidTr="0018414B">
        <w:tc>
          <w:tcPr>
            <w:tcW w:w="5103" w:type="dxa"/>
          </w:tcPr>
          <w:p w:rsidR="00F171DB" w:rsidRPr="00007766" w:rsidRDefault="00F171DB" w:rsidP="0059060C">
            <w:pPr>
              <w:ind w:left="263" w:hanging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0776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การขาย</w:t>
            </w:r>
          </w:p>
        </w:tc>
        <w:tc>
          <w:tcPr>
            <w:tcW w:w="1983" w:type="dxa"/>
          </w:tcPr>
          <w:p w:rsidR="00F171DB" w:rsidRPr="004C29F0" w:rsidRDefault="003507A1" w:rsidP="0059060C">
            <w:pPr>
              <w:tabs>
                <w:tab w:val="decimal" w:pos="142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79" w:type="dxa"/>
          </w:tcPr>
          <w:p w:rsidR="00F171DB" w:rsidRPr="004C29F0" w:rsidRDefault="00F33772" w:rsidP="00F171DB">
            <w:pPr>
              <w:tabs>
                <w:tab w:val="decimal" w:pos="142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FF42CF">
              <w:rPr>
                <w:rFonts w:ascii="Angsana New" w:hAnsi="Angsana New" w:cs="Angsana New"/>
                <w:sz w:val="28"/>
                <w:szCs w:val="28"/>
              </w:rPr>
              <w:t>21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F171DB" w:rsidRPr="004C29F0" w:rsidTr="0018414B">
        <w:tc>
          <w:tcPr>
            <w:tcW w:w="5103" w:type="dxa"/>
          </w:tcPr>
          <w:p w:rsidR="00F171DB" w:rsidRPr="00007766" w:rsidRDefault="00F171DB" w:rsidP="0059060C">
            <w:pPr>
              <w:ind w:left="263" w:hanging="1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0776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ภาษีเงินได้รอ</w:t>
            </w:r>
            <w:r w:rsidRPr="0000776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การ</w:t>
            </w:r>
            <w:r w:rsidRPr="0000776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983" w:type="dxa"/>
          </w:tcPr>
          <w:p w:rsidR="00F171DB" w:rsidRPr="004C29F0" w:rsidRDefault="003507A1" w:rsidP="0059060C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(2)</w:t>
            </w:r>
          </w:p>
        </w:tc>
        <w:tc>
          <w:tcPr>
            <w:tcW w:w="1979" w:type="dxa"/>
          </w:tcPr>
          <w:p w:rsidR="00F171DB" w:rsidRPr="004C29F0" w:rsidRDefault="00FF42CF" w:rsidP="00F171DB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(380)</w:t>
            </w:r>
          </w:p>
        </w:tc>
      </w:tr>
      <w:tr w:rsidR="00F171DB" w:rsidRPr="004C29F0" w:rsidTr="0018414B">
        <w:tc>
          <w:tcPr>
            <w:tcW w:w="5103" w:type="dxa"/>
          </w:tcPr>
          <w:p w:rsidR="00F171DB" w:rsidRPr="00007766" w:rsidRDefault="00F171DB" w:rsidP="0059060C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0776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ยอดคงเหลือปลาย</w:t>
            </w:r>
            <w:r w:rsidRPr="0000776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983" w:type="dxa"/>
          </w:tcPr>
          <w:p w:rsidR="00F171DB" w:rsidRPr="004C29F0" w:rsidRDefault="003507A1" w:rsidP="0059060C">
            <w:pPr>
              <w:pBdr>
                <w:bottom w:val="double" w:sz="6" w:space="1" w:color="auto"/>
              </w:pBdr>
              <w:tabs>
                <w:tab w:val="decimal" w:pos="142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37</w:t>
            </w:r>
          </w:p>
        </w:tc>
        <w:tc>
          <w:tcPr>
            <w:tcW w:w="1979" w:type="dxa"/>
          </w:tcPr>
          <w:p w:rsidR="00F171DB" w:rsidRPr="004C29F0" w:rsidRDefault="00FF42CF" w:rsidP="00F171DB">
            <w:pPr>
              <w:pBdr>
                <w:bottom w:val="double" w:sz="6" w:space="1" w:color="auto"/>
              </w:pBdr>
              <w:tabs>
                <w:tab w:val="decimal" w:pos="142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</w:t>
            </w:r>
          </w:p>
        </w:tc>
      </w:tr>
    </w:tbl>
    <w:p w:rsidR="008C4430" w:rsidRPr="004C29F0" w:rsidRDefault="00F33772" w:rsidP="00007766">
      <w:pPr>
        <w:tabs>
          <w:tab w:val="left" w:pos="2160"/>
          <w:tab w:val="right" w:pos="7200"/>
        </w:tabs>
        <w:ind w:left="547" w:right="-43" w:hanging="547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  <w:r w:rsidR="002B2102"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8C4430" w:rsidRPr="004C29F0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8C4430" w:rsidRPr="004C29F0">
        <w:rPr>
          <w:rFonts w:ascii="Angsana New" w:hAnsi="Angsana New" w:cs="Angsana New"/>
          <w:b/>
          <w:bCs/>
          <w:sz w:val="32"/>
          <w:szCs w:val="32"/>
          <w:cs/>
        </w:rPr>
        <w:tab/>
        <w:t>อาคารและอุปกรณ์</w:t>
      </w:r>
    </w:p>
    <w:p w:rsidR="008C4430" w:rsidRPr="004C29F0" w:rsidRDefault="008C4430" w:rsidP="00007766">
      <w:pPr>
        <w:pStyle w:val="BodyTextIndent"/>
        <w:tabs>
          <w:tab w:val="left" w:pos="900"/>
        </w:tabs>
        <w:spacing w:after="0"/>
        <w:ind w:left="547" w:hanging="547"/>
        <w:jc w:val="thaiDistribute"/>
        <w:rPr>
          <w:rFonts w:hAnsi="Angsana New"/>
          <w:b w:val="0"/>
          <w:bCs w:val="0"/>
          <w:cs/>
          <w:lang w:val="en-US"/>
        </w:rPr>
      </w:pPr>
      <w:r w:rsidRPr="004C29F0">
        <w:rPr>
          <w:rFonts w:hAnsi="Angsana New"/>
          <w:b w:val="0"/>
          <w:bCs w:val="0"/>
          <w:lang w:val="en-US"/>
        </w:rPr>
        <w:tab/>
      </w:r>
      <w:r w:rsidRPr="004C29F0">
        <w:rPr>
          <w:rFonts w:hAnsi="Angsana New" w:hint="cs"/>
          <w:b w:val="0"/>
          <w:bCs w:val="0"/>
          <w:cs/>
        </w:rPr>
        <w:t>รายการเปลี่ยนแปลงของบัญชีอาคารและอุปกรณ์สำหรับงวด</w:t>
      </w:r>
      <w:r w:rsidR="006A4FAC">
        <w:rPr>
          <w:rFonts w:hAnsi="Angsana New" w:hint="cs"/>
          <w:b w:val="0"/>
          <w:bCs w:val="0"/>
          <w:cs/>
          <w:lang w:val="en-US"/>
        </w:rPr>
        <w:t>สาม</w:t>
      </w:r>
      <w:r w:rsidRPr="004C29F0">
        <w:rPr>
          <w:rFonts w:hAnsi="Angsana New" w:hint="cs"/>
          <w:b w:val="0"/>
          <w:bCs w:val="0"/>
          <w:cs/>
        </w:rPr>
        <w:t xml:space="preserve">เดือนสิ้นสุดวันที่ </w:t>
      </w:r>
      <w:r w:rsidR="002B2102">
        <w:rPr>
          <w:rFonts w:hAnsi="Angsana New" w:hint="cs"/>
          <w:b w:val="0"/>
          <w:bCs w:val="0"/>
          <w:cs/>
        </w:rPr>
        <w:t>31</w:t>
      </w:r>
      <w:r w:rsidR="00AC6401" w:rsidRPr="004C29F0">
        <w:rPr>
          <w:rFonts w:hAnsi="Angsana New" w:hint="cs"/>
          <w:b w:val="0"/>
          <w:bCs w:val="0"/>
          <w:cs/>
        </w:rPr>
        <w:t xml:space="preserve"> มีนาคม </w:t>
      </w:r>
      <w:r w:rsidR="002B2102">
        <w:rPr>
          <w:rFonts w:hAnsi="Angsana New" w:hint="cs"/>
          <w:b w:val="0"/>
          <w:bCs w:val="0"/>
          <w:cs/>
        </w:rPr>
        <w:t>2561</w:t>
      </w:r>
      <w:r w:rsidRPr="004C29F0">
        <w:rPr>
          <w:rFonts w:hAnsi="Angsana New" w:hint="cs"/>
          <w:b w:val="0"/>
          <w:bCs w:val="0"/>
          <w:cs/>
        </w:rPr>
        <w:t xml:space="preserve"> สรุปได้ดังนี้</w:t>
      </w:r>
    </w:p>
    <w:p w:rsidR="008C4430" w:rsidRPr="00007766" w:rsidRDefault="008C4430" w:rsidP="0059060C">
      <w:pPr>
        <w:tabs>
          <w:tab w:val="left" w:pos="900"/>
          <w:tab w:val="left" w:pos="2160"/>
          <w:tab w:val="left" w:pos="3600"/>
          <w:tab w:val="right" w:pos="7470"/>
        </w:tabs>
        <w:ind w:left="360" w:right="-43" w:hanging="360"/>
        <w:jc w:val="right"/>
        <w:rPr>
          <w:rFonts w:ascii="Angsana New" w:hAnsi="Angsana New" w:cs="Angsana New"/>
          <w:sz w:val="28"/>
          <w:szCs w:val="28"/>
        </w:rPr>
      </w:pPr>
      <w:r w:rsidRPr="00007766">
        <w:rPr>
          <w:rFonts w:ascii="Angsana New" w:hAnsi="Angsana New" w:cs="Angsana New"/>
          <w:sz w:val="28"/>
          <w:szCs w:val="28"/>
        </w:rPr>
        <w:t>(</w:t>
      </w:r>
      <w:r w:rsidRPr="00007766">
        <w:rPr>
          <w:rFonts w:ascii="Angsana New" w:hAnsi="Angsana New" w:cs="Angsana New"/>
          <w:sz w:val="28"/>
          <w:szCs w:val="28"/>
          <w:cs/>
        </w:rPr>
        <w:t>หน่วย:</w:t>
      </w:r>
      <w:r w:rsidRPr="00007766">
        <w:rPr>
          <w:rFonts w:ascii="Angsana New" w:hAnsi="Angsana New" w:cs="Angsana New"/>
          <w:sz w:val="28"/>
          <w:szCs w:val="28"/>
        </w:rPr>
        <w:t xml:space="preserve"> </w:t>
      </w:r>
      <w:r w:rsidRPr="00007766">
        <w:rPr>
          <w:rFonts w:ascii="Angsana New" w:hAnsi="Angsana New" w:cs="Angsana New"/>
          <w:sz w:val="28"/>
          <w:szCs w:val="28"/>
          <w:cs/>
        </w:rPr>
        <w:t>พันบาท</w:t>
      </w:r>
      <w:r w:rsidRPr="00007766">
        <w:rPr>
          <w:rFonts w:ascii="Angsana New" w:hAnsi="Angsana New" w:cs="Angsana New"/>
          <w:sz w:val="28"/>
          <w:szCs w:val="28"/>
        </w:rPr>
        <w:t>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650"/>
        <w:gridCol w:w="1620"/>
      </w:tblGrid>
      <w:tr w:rsidR="00EC1B1C" w:rsidRPr="00007766" w:rsidTr="00007766">
        <w:tc>
          <w:tcPr>
            <w:tcW w:w="7650" w:type="dxa"/>
            <w:vAlign w:val="bottom"/>
          </w:tcPr>
          <w:p w:rsidR="008C4430" w:rsidRPr="00007766" w:rsidRDefault="008C4430" w:rsidP="0059060C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0776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20" w:type="dxa"/>
            <w:vAlign w:val="bottom"/>
          </w:tcPr>
          <w:p w:rsidR="008C4430" w:rsidRPr="00007766" w:rsidRDefault="008C4430" w:rsidP="0059060C">
            <w:pPr>
              <w:tabs>
                <w:tab w:val="decimal" w:pos="1215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C1B1C" w:rsidRPr="00007766" w:rsidTr="00007766">
        <w:tc>
          <w:tcPr>
            <w:tcW w:w="7650" w:type="dxa"/>
            <w:vAlign w:val="bottom"/>
          </w:tcPr>
          <w:p w:rsidR="008C4430" w:rsidRPr="00007766" w:rsidRDefault="002B2102" w:rsidP="001B6B3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07766">
              <w:rPr>
                <w:rFonts w:ascii="Angsana New" w:eastAsia="Angsana New" w:hAnsi="Angsana New" w:cs="Angsana New"/>
                <w:sz w:val="28"/>
                <w:szCs w:val="28"/>
              </w:rPr>
              <w:t>1</w:t>
            </w:r>
            <w:r w:rsidR="008C4430" w:rsidRPr="00007766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 xml:space="preserve"> มกราคม </w:t>
            </w:r>
            <w:r w:rsidRPr="00007766">
              <w:rPr>
                <w:rFonts w:ascii="Angsana New" w:eastAsia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620" w:type="dxa"/>
            <w:vAlign w:val="bottom"/>
          </w:tcPr>
          <w:p w:rsidR="008C4430" w:rsidRPr="00007766" w:rsidRDefault="006D49C8" w:rsidP="00007766">
            <w:pPr>
              <w:tabs>
                <w:tab w:val="decimal" w:pos="1242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007766">
              <w:rPr>
                <w:rFonts w:ascii="Angsana New" w:eastAsia="Angsana New" w:hAnsi="Angsana New" w:cs="Angsana New"/>
                <w:sz w:val="28"/>
                <w:szCs w:val="28"/>
              </w:rPr>
              <w:t>515,100</w:t>
            </w:r>
          </w:p>
        </w:tc>
      </w:tr>
      <w:tr w:rsidR="007D004D" w:rsidRPr="00007766" w:rsidTr="00007766">
        <w:tc>
          <w:tcPr>
            <w:tcW w:w="7650" w:type="dxa"/>
            <w:vAlign w:val="bottom"/>
          </w:tcPr>
          <w:p w:rsidR="007D004D" w:rsidRPr="00007766" w:rsidRDefault="007D004D" w:rsidP="0059060C">
            <w:pPr>
              <w:jc w:val="thaiDistribute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007766">
              <w:rPr>
                <w:rFonts w:ascii="Angsana New" w:hAnsi="Angsana New" w:cs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620" w:type="dxa"/>
            <w:vAlign w:val="bottom"/>
          </w:tcPr>
          <w:p w:rsidR="007D004D" w:rsidRPr="00007766" w:rsidRDefault="00DE34F5" w:rsidP="00007766">
            <w:pPr>
              <w:tabs>
                <w:tab w:val="decimal" w:pos="1242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1,439</w:t>
            </w:r>
          </w:p>
        </w:tc>
      </w:tr>
      <w:tr w:rsidR="00EC1B1C" w:rsidRPr="00007766" w:rsidTr="00007766">
        <w:tc>
          <w:tcPr>
            <w:tcW w:w="7650" w:type="dxa"/>
            <w:vAlign w:val="bottom"/>
          </w:tcPr>
          <w:p w:rsidR="008C4430" w:rsidRPr="00007766" w:rsidRDefault="006C18C5" w:rsidP="0059060C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07766">
              <w:rPr>
                <w:rFonts w:ascii="Angsana New" w:hAnsi="Angsana New" w:cs="Angsana New" w:hint="cs"/>
                <w:sz w:val="28"/>
                <w:szCs w:val="28"/>
                <w:cs/>
              </w:rPr>
              <w:t>ขาย</w:t>
            </w:r>
            <w:r w:rsidR="00350003" w:rsidRPr="00007766">
              <w:rPr>
                <w:rFonts w:ascii="Angsana New" w:hAnsi="Angsana New" w:cs="Angsana New"/>
                <w:sz w:val="28"/>
                <w:szCs w:val="28"/>
              </w:rPr>
              <w:t>/</w:t>
            </w:r>
            <w:r w:rsidR="007D004D" w:rsidRPr="00007766">
              <w:rPr>
                <w:rFonts w:ascii="Angsana New" w:hAnsi="Angsana New" w:cs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620" w:type="dxa"/>
            <w:vAlign w:val="bottom"/>
          </w:tcPr>
          <w:p w:rsidR="008C4430" w:rsidRPr="00007766" w:rsidRDefault="00DE34F5" w:rsidP="00007766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(137)</w:t>
            </w:r>
          </w:p>
        </w:tc>
      </w:tr>
      <w:tr w:rsidR="00EC1B1C" w:rsidRPr="00007766" w:rsidTr="00007766">
        <w:tc>
          <w:tcPr>
            <w:tcW w:w="7650" w:type="dxa"/>
            <w:vAlign w:val="bottom"/>
          </w:tcPr>
          <w:p w:rsidR="008C4430" w:rsidRPr="00007766" w:rsidRDefault="006D49C8" w:rsidP="0059060C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07766">
              <w:rPr>
                <w:rFonts w:ascii="Angsana New" w:eastAsia="Angsana New" w:hAnsi="Angsana New" w:cs="Angsana New"/>
                <w:sz w:val="28"/>
                <w:szCs w:val="28"/>
              </w:rPr>
              <w:t>31</w:t>
            </w:r>
            <w:r w:rsidR="00AC6401" w:rsidRPr="00007766">
              <w:rPr>
                <w:rFonts w:ascii="Angsana New" w:eastAsia="Angsana New" w:hAnsi="Angsana New" w:cs="Angsana New"/>
                <w:sz w:val="28"/>
                <w:szCs w:val="28"/>
              </w:rPr>
              <w:t xml:space="preserve"> </w:t>
            </w:r>
            <w:r w:rsidR="00AC6401" w:rsidRPr="00007766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มีนาคม </w:t>
            </w:r>
            <w:r w:rsidRPr="00007766">
              <w:rPr>
                <w:rFonts w:ascii="Angsana New" w:eastAsia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620" w:type="dxa"/>
            <w:vAlign w:val="bottom"/>
          </w:tcPr>
          <w:p w:rsidR="008C4430" w:rsidRPr="00007766" w:rsidRDefault="00DE34F5" w:rsidP="00007766">
            <w:pPr>
              <w:pBdr>
                <w:bottom w:val="single" w:sz="6" w:space="1" w:color="auto"/>
              </w:pBdr>
              <w:tabs>
                <w:tab w:val="decimal" w:pos="1242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516,402</w:t>
            </w:r>
          </w:p>
        </w:tc>
      </w:tr>
      <w:tr w:rsidR="00EC1B1C" w:rsidRPr="00007766" w:rsidTr="00007766">
        <w:tc>
          <w:tcPr>
            <w:tcW w:w="7650" w:type="dxa"/>
            <w:vAlign w:val="bottom"/>
          </w:tcPr>
          <w:p w:rsidR="008C4430" w:rsidRPr="00007766" w:rsidRDefault="008C4430" w:rsidP="0059060C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0776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620" w:type="dxa"/>
            <w:vAlign w:val="bottom"/>
          </w:tcPr>
          <w:p w:rsidR="008C4430" w:rsidRPr="00007766" w:rsidRDefault="008C4430" w:rsidP="00007766">
            <w:pPr>
              <w:tabs>
                <w:tab w:val="decimal" w:pos="1242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</w:tr>
      <w:tr w:rsidR="00EC1B1C" w:rsidRPr="00007766" w:rsidTr="00007766">
        <w:tc>
          <w:tcPr>
            <w:tcW w:w="7650" w:type="dxa"/>
            <w:vAlign w:val="bottom"/>
          </w:tcPr>
          <w:p w:rsidR="008C4430" w:rsidRPr="00007766" w:rsidRDefault="006D49C8" w:rsidP="0059060C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07766">
              <w:rPr>
                <w:rFonts w:ascii="Angsana New" w:eastAsia="Angsana New" w:hAnsi="Angsana New" w:cs="Angsana New"/>
                <w:sz w:val="28"/>
                <w:szCs w:val="28"/>
              </w:rPr>
              <w:t>1</w:t>
            </w:r>
            <w:r w:rsidR="008C4430" w:rsidRPr="00007766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 xml:space="preserve"> มกราคม </w:t>
            </w:r>
            <w:r w:rsidRPr="00007766">
              <w:rPr>
                <w:rFonts w:ascii="Angsana New" w:eastAsia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620" w:type="dxa"/>
            <w:vAlign w:val="bottom"/>
          </w:tcPr>
          <w:p w:rsidR="008C4430" w:rsidRPr="00007766" w:rsidRDefault="006D49C8" w:rsidP="00007766">
            <w:pPr>
              <w:tabs>
                <w:tab w:val="decimal" w:pos="1242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007766">
              <w:rPr>
                <w:rFonts w:ascii="Angsana New" w:eastAsia="Angsana New" w:hAnsi="Angsana New" w:cs="Angsana New"/>
                <w:sz w:val="28"/>
                <w:szCs w:val="28"/>
              </w:rPr>
              <w:t>399,710</w:t>
            </w:r>
          </w:p>
        </w:tc>
      </w:tr>
      <w:tr w:rsidR="00765367" w:rsidRPr="00007766" w:rsidTr="00007766">
        <w:tc>
          <w:tcPr>
            <w:tcW w:w="7650" w:type="dxa"/>
            <w:vAlign w:val="bottom"/>
          </w:tcPr>
          <w:p w:rsidR="00765367" w:rsidRPr="00007766" w:rsidRDefault="00765367" w:rsidP="0059060C">
            <w:pPr>
              <w:jc w:val="thaiDistribute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007766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</w:t>
            </w:r>
            <w:r w:rsidRPr="00007766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620" w:type="dxa"/>
            <w:vAlign w:val="bottom"/>
          </w:tcPr>
          <w:p w:rsidR="00765367" w:rsidRPr="00007766" w:rsidRDefault="00DE34F5" w:rsidP="00007766">
            <w:pPr>
              <w:tabs>
                <w:tab w:val="decimal" w:pos="1242"/>
              </w:tabs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11,711</w:t>
            </w:r>
          </w:p>
        </w:tc>
      </w:tr>
      <w:tr w:rsidR="00EC1B1C" w:rsidRPr="00007766" w:rsidTr="00007766">
        <w:tc>
          <w:tcPr>
            <w:tcW w:w="7650" w:type="dxa"/>
            <w:vAlign w:val="bottom"/>
          </w:tcPr>
          <w:p w:rsidR="008C4430" w:rsidRPr="00007766" w:rsidRDefault="008C4430" w:rsidP="0059060C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07766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</w:t>
            </w:r>
            <w:r w:rsidR="00BC1A99" w:rsidRPr="00007766">
              <w:rPr>
                <w:rFonts w:ascii="Angsana New" w:hAnsi="Angsana New" w:cs="Angsana New"/>
                <w:sz w:val="28"/>
                <w:szCs w:val="28"/>
                <w:cs/>
              </w:rPr>
              <w:t>สำหร</w:t>
            </w:r>
            <w:r w:rsidR="00765367" w:rsidRPr="00007766">
              <w:rPr>
                <w:rFonts w:ascii="Angsana New" w:hAnsi="Angsana New" w:cs="Angsana New" w:hint="cs"/>
                <w:sz w:val="28"/>
                <w:szCs w:val="28"/>
                <w:cs/>
              </w:rPr>
              <w:t>ับส่วนที่</w:t>
            </w:r>
            <w:r w:rsidR="006C18C5" w:rsidRPr="00007766">
              <w:rPr>
                <w:rFonts w:ascii="Angsana New" w:hAnsi="Angsana New" w:cs="Angsana New" w:hint="cs"/>
                <w:sz w:val="28"/>
                <w:szCs w:val="28"/>
                <w:cs/>
              </w:rPr>
              <w:t>ขาย</w:t>
            </w:r>
            <w:r w:rsidR="00350003" w:rsidRPr="00007766">
              <w:rPr>
                <w:rFonts w:ascii="Angsana New" w:hAnsi="Angsana New" w:cs="Angsana New"/>
                <w:sz w:val="28"/>
                <w:szCs w:val="28"/>
              </w:rPr>
              <w:t>/</w:t>
            </w:r>
            <w:r w:rsidR="00765367" w:rsidRPr="00007766">
              <w:rPr>
                <w:rFonts w:ascii="Angsana New" w:hAnsi="Angsana New" w:cs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620" w:type="dxa"/>
            <w:vAlign w:val="bottom"/>
          </w:tcPr>
          <w:p w:rsidR="008C4430" w:rsidRPr="00007766" w:rsidRDefault="00DE34F5" w:rsidP="00007766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(137)</w:t>
            </w:r>
          </w:p>
        </w:tc>
      </w:tr>
      <w:tr w:rsidR="00EC1B1C" w:rsidRPr="00007766" w:rsidTr="00007766">
        <w:tc>
          <w:tcPr>
            <w:tcW w:w="7650" w:type="dxa"/>
            <w:vAlign w:val="bottom"/>
          </w:tcPr>
          <w:p w:rsidR="008C4430" w:rsidRPr="00007766" w:rsidRDefault="006D49C8" w:rsidP="0059060C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07766">
              <w:rPr>
                <w:rFonts w:ascii="Angsana New" w:eastAsia="Angsana New" w:hAnsi="Angsana New" w:cs="Angsana New"/>
                <w:sz w:val="28"/>
                <w:szCs w:val="28"/>
              </w:rPr>
              <w:t>31</w:t>
            </w:r>
            <w:r w:rsidR="00AC6401" w:rsidRPr="00007766">
              <w:rPr>
                <w:rFonts w:ascii="Angsana New" w:eastAsia="Angsana New" w:hAnsi="Angsana New" w:cs="Angsana New"/>
                <w:sz w:val="28"/>
                <w:szCs w:val="28"/>
              </w:rPr>
              <w:t xml:space="preserve"> </w:t>
            </w:r>
            <w:r w:rsidR="00AC6401" w:rsidRPr="00007766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มีนาคม </w:t>
            </w:r>
            <w:r w:rsidRPr="00007766">
              <w:rPr>
                <w:rFonts w:ascii="Angsana New" w:eastAsia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620" w:type="dxa"/>
            <w:vAlign w:val="bottom"/>
          </w:tcPr>
          <w:p w:rsidR="008C4430" w:rsidRPr="00007766" w:rsidRDefault="00DE34F5" w:rsidP="00007766">
            <w:pPr>
              <w:pBdr>
                <w:bottom w:val="single" w:sz="6" w:space="1" w:color="auto"/>
              </w:pBdr>
              <w:tabs>
                <w:tab w:val="decimal" w:pos="1242"/>
              </w:tabs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411,284</w:t>
            </w:r>
          </w:p>
        </w:tc>
      </w:tr>
      <w:tr w:rsidR="00EC1B1C" w:rsidRPr="00007766" w:rsidTr="00007766">
        <w:tc>
          <w:tcPr>
            <w:tcW w:w="7650" w:type="dxa"/>
            <w:vAlign w:val="bottom"/>
          </w:tcPr>
          <w:p w:rsidR="008C4430" w:rsidRPr="00007766" w:rsidRDefault="008C4430" w:rsidP="0059060C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0776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620" w:type="dxa"/>
            <w:vAlign w:val="bottom"/>
          </w:tcPr>
          <w:p w:rsidR="008C4430" w:rsidRPr="00007766" w:rsidRDefault="008C4430" w:rsidP="00007766">
            <w:pPr>
              <w:tabs>
                <w:tab w:val="decimal" w:pos="1242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</w:tr>
      <w:tr w:rsidR="00EC1B1C" w:rsidRPr="00007766" w:rsidTr="00007766">
        <w:tc>
          <w:tcPr>
            <w:tcW w:w="7650" w:type="dxa"/>
            <w:vAlign w:val="bottom"/>
          </w:tcPr>
          <w:p w:rsidR="008C4430" w:rsidRPr="00007766" w:rsidRDefault="006D49C8" w:rsidP="0059060C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07766">
              <w:rPr>
                <w:rFonts w:ascii="Angsana New" w:eastAsia="Angsana New" w:hAnsi="Angsana New" w:cs="Angsana New"/>
                <w:sz w:val="28"/>
                <w:szCs w:val="28"/>
              </w:rPr>
              <w:t>31</w:t>
            </w:r>
            <w:r w:rsidR="00AC6401" w:rsidRPr="00007766">
              <w:rPr>
                <w:rFonts w:ascii="Angsana New" w:eastAsia="Angsana New" w:hAnsi="Angsana New" w:cs="Angsana New"/>
                <w:sz w:val="28"/>
                <w:szCs w:val="28"/>
              </w:rPr>
              <w:t xml:space="preserve"> </w:t>
            </w:r>
            <w:r w:rsidR="00AC6401" w:rsidRPr="00007766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มีนาคม </w:t>
            </w:r>
            <w:r w:rsidRPr="00007766">
              <w:rPr>
                <w:rFonts w:ascii="Angsana New" w:eastAsia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620" w:type="dxa"/>
            <w:vAlign w:val="bottom"/>
          </w:tcPr>
          <w:p w:rsidR="008C4430" w:rsidRPr="00007766" w:rsidRDefault="000219C0" w:rsidP="00007766">
            <w:pPr>
              <w:pBdr>
                <w:bottom w:val="double" w:sz="6" w:space="1" w:color="auto"/>
              </w:pBdr>
              <w:tabs>
                <w:tab w:val="decimal" w:pos="1242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10</w:t>
            </w:r>
            <w:r w:rsidR="00F62F63">
              <w:rPr>
                <w:rFonts w:ascii="Angsana New" w:eastAsia="Angsana New" w:hAnsi="Angsana New" w:cs="Angsana New"/>
                <w:sz w:val="28"/>
                <w:szCs w:val="28"/>
              </w:rPr>
              <w:t>5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="00F62F63">
              <w:rPr>
                <w:rFonts w:ascii="Angsana New" w:eastAsia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18</w:t>
            </w:r>
          </w:p>
        </w:tc>
      </w:tr>
    </w:tbl>
    <w:p w:rsidR="00027555" w:rsidRPr="004C29F0" w:rsidRDefault="006D49C8" w:rsidP="00007766">
      <w:pPr>
        <w:tabs>
          <w:tab w:val="left" w:pos="2160"/>
          <w:tab w:val="right" w:pos="7200"/>
        </w:tabs>
        <w:spacing w:before="240" w:after="120"/>
        <w:ind w:left="547" w:right="-43" w:hanging="547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8</w:t>
      </w:r>
      <w:r w:rsidR="00027555" w:rsidRPr="004C29F0">
        <w:rPr>
          <w:rFonts w:ascii="Angsana New" w:hAnsi="Angsana New" w:cs="Angsana New"/>
          <w:b/>
          <w:bCs/>
          <w:sz w:val="32"/>
          <w:szCs w:val="32"/>
        </w:rPr>
        <w:t>.</w:t>
      </w:r>
      <w:r w:rsidR="00027555" w:rsidRPr="004C29F0">
        <w:rPr>
          <w:rFonts w:ascii="Angsana New" w:hAnsi="Angsana New" w:cs="Angsana New"/>
          <w:b/>
          <w:bCs/>
          <w:sz w:val="32"/>
          <w:szCs w:val="32"/>
        </w:rPr>
        <w:tab/>
      </w:r>
      <w:r w:rsidR="00027555" w:rsidRPr="004C29F0">
        <w:rPr>
          <w:rFonts w:ascii="Angsana New" w:hAnsi="Angsana New" w:cs="Angsana New"/>
          <w:b/>
          <w:bCs/>
          <w:sz w:val="32"/>
          <w:szCs w:val="32"/>
          <w:cs/>
        </w:rPr>
        <w:t>สินทรัพย์</w:t>
      </w:r>
      <w:r w:rsidR="004B1556" w:rsidRPr="004C29F0">
        <w:rPr>
          <w:rFonts w:ascii="Angsana New" w:hAnsi="Angsana New" w:cs="Angsana New"/>
          <w:b/>
          <w:bCs/>
          <w:sz w:val="32"/>
          <w:szCs w:val="32"/>
          <w:cs/>
        </w:rPr>
        <w:t>/หนี้สิน</w:t>
      </w:r>
      <w:r w:rsidR="00027555" w:rsidRPr="004C29F0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ภาษีเงินได้รอการตัดบัญชี</w:t>
      </w:r>
      <w:r w:rsidR="00027555" w:rsidRPr="004C29F0">
        <w:rPr>
          <w:rFonts w:ascii="Angsana New" w:hAnsi="Angsana New" w:cs="Angsana New"/>
          <w:b/>
          <w:bCs/>
          <w:sz w:val="32"/>
          <w:szCs w:val="32"/>
        </w:rPr>
        <w:t>/</w:t>
      </w:r>
      <w:r w:rsidR="00027555" w:rsidRPr="004C29F0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:rsidR="00FA4EF7" w:rsidRPr="004C29F0" w:rsidRDefault="00345FFA" w:rsidP="00FA4EF7">
      <w:pPr>
        <w:pStyle w:val="BodyTextIndent"/>
        <w:tabs>
          <w:tab w:val="left" w:pos="900"/>
        </w:tabs>
        <w:spacing w:after="120"/>
        <w:ind w:left="547" w:hanging="547"/>
        <w:jc w:val="thaiDistribute"/>
        <w:rPr>
          <w:rFonts w:hAnsi="Angsana New"/>
          <w:b w:val="0"/>
          <w:bCs w:val="0"/>
          <w:lang w:val="en-US"/>
        </w:rPr>
      </w:pPr>
      <w:r w:rsidRPr="004C29F0">
        <w:rPr>
          <w:rFonts w:hAnsi="Angsana New"/>
          <w:b w:val="0"/>
          <w:bCs w:val="0"/>
          <w:lang w:val="en-US"/>
        </w:rPr>
        <w:tab/>
      </w:r>
      <w:r w:rsidR="00FA4EF7" w:rsidRPr="004C29F0">
        <w:rPr>
          <w:rFonts w:hAnsi="Angsana New"/>
          <w:b w:val="0"/>
          <w:bCs w:val="0"/>
          <w:cs/>
          <w:lang w:val="en-US"/>
        </w:rPr>
        <w:t>ค่าใช้จ่ายภาษีเงินได้สำหรับ</w:t>
      </w:r>
      <w:r w:rsidR="00FA4EF7" w:rsidRPr="004C29F0">
        <w:rPr>
          <w:rFonts w:hAnsi="Angsana New" w:hint="cs"/>
          <w:b w:val="0"/>
          <w:bCs w:val="0"/>
          <w:cs/>
          <w:lang w:val="en-US"/>
        </w:rPr>
        <w:t xml:space="preserve">งวดสามเดือนสิ้นสุดวันที่ </w:t>
      </w:r>
      <w:r w:rsidR="006D49C8">
        <w:rPr>
          <w:rFonts w:hAnsi="Angsana New"/>
          <w:b w:val="0"/>
          <w:bCs w:val="0"/>
          <w:lang w:val="en-US"/>
        </w:rPr>
        <w:t>31</w:t>
      </w:r>
      <w:r w:rsidR="00FA4EF7" w:rsidRPr="004C29F0">
        <w:rPr>
          <w:rFonts w:hAnsi="Angsana New" w:hint="cs"/>
          <w:b w:val="0"/>
          <w:bCs w:val="0"/>
          <w:cs/>
          <w:lang w:val="en-US"/>
        </w:rPr>
        <w:t xml:space="preserve"> มีนาคม </w:t>
      </w:r>
      <w:r w:rsidR="006D49C8">
        <w:rPr>
          <w:rFonts w:hAnsi="Angsana New"/>
          <w:b w:val="0"/>
          <w:bCs w:val="0"/>
          <w:lang w:val="en-US"/>
        </w:rPr>
        <w:t>2561</w:t>
      </w:r>
      <w:r w:rsidR="00FA4EF7" w:rsidRPr="004C29F0">
        <w:rPr>
          <w:rFonts w:hAnsi="Angsana New" w:hint="cs"/>
          <w:b w:val="0"/>
          <w:bCs w:val="0"/>
          <w:cs/>
          <w:lang w:val="en-US"/>
        </w:rPr>
        <w:t xml:space="preserve"> และ </w:t>
      </w:r>
      <w:r w:rsidR="006D49C8">
        <w:rPr>
          <w:rFonts w:hAnsi="Angsana New"/>
          <w:b w:val="0"/>
          <w:bCs w:val="0"/>
          <w:lang w:val="en-US"/>
        </w:rPr>
        <w:t>2560</w:t>
      </w:r>
      <w:r w:rsidR="00FA4EF7" w:rsidRPr="004C29F0">
        <w:rPr>
          <w:rFonts w:hAnsi="Angsana New"/>
          <w:b w:val="0"/>
          <w:bCs w:val="0"/>
          <w:cs/>
          <w:lang w:val="en-US"/>
        </w:rPr>
        <w:t xml:space="preserve"> สรุปได้ดังนี้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910"/>
        <w:gridCol w:w="1680"/>
        <w:gridCol w:w="1680"/>
      </w:tblGrid>
      <w:tr w:rsidR="00FA4EF7" w:rsidRPr="004C29F0" w:rsidTr="00007766">
        <w:tc>
          <w:tcPr>
            <w:tcW w:w="5910" w:type="dxa"/>
            <w:vAlign w:val="bottom"/>
          </w:tcPr>
          <w:p w:rsidR="00FA4EF7" w:rsidRPr="004C29F0" w:rsidRDefault="00FA4EF7" w:rsidP="00CD2918">
            <w:pPr>
              <w:ind w:left="600" w:hanging="60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360" w:type="dxa"/>
            <w:gridSpan w:val="2"/>
            <w:vAlign w:val="bottom"/>
          </w:tcPr>
          <w:p w:rsidR="00FA4EF7" w:rsidRPr="004C29F0" w:rsidRDefault="00FA4EF7" w:rsidP="00CD2918">
            <w:pPr>
              <w:ind w:left="12" w:hanging="12"/>
              <w:jc w:val="right"/>
              <w:rPr>
                <w:rFonts w:ascii="Angsana New" w:hAnsi="Angsana New" w:cs="Angsana New"/>
                <w:sz w:val="28"/>
              </w:rPr>
            </w:pPr>
            <w:r w:rsidRPr="004C29F0">
              <w:rPr>
                <w:rFonts w:ascii="Angsana New" w:eastAsia="Angsana New" w:hAnsi="Angsana New" w:cs="Angsana New"/>
                <w:sz w:val="28"/>
                <w:szCs w:val="28"/>
              </w:rPr>
              <w:t>(</w:t>
            </w: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หน่วย: </w:t>
            </w:r>
            <w:r w:rsidRPr="004C29F0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พัน</w:t>
            </w: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FA4EF7" w:rsidRPr="004C29F0" w:rsidTr="00007766">
        <w:tc>
          <w:tcPr>
            <w:tcW w:w="5910" w:type="dxa"/>
            <w:vAlign w:val="bottom"/>
          </w:tcPr>
          <w:p w:rsidR="00FA4EF7" w:rsidRPr="004C29F0" w:rsidRDefault="00FA4EF7" w:rsidP="00CD2918">
            <w:pPr>
              <w:ind w:left="600" w:hanging="60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360" w:type="dxa"/>
            <w:gridSpan w:val="2"/>
            <w:vAlign w:val="bottom"/>
          </w:tcPr>
          <w:p w:rsidR="00FA4EF7" w:rsidRPr="004C29F0" w:rsidRDefault="00FA4EF7" w:rsidP="00CD2918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 w:cs="Angsana New"/>
                <w:sz w:val="28"/>
              </w:rPr>
            </w:pPr>
            <w:r w:rsidRPr="004C29F0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สำหรับงวดสามเดือน</w:t>
            </w:r>
          </w:p>
          <w:p w:rsidR="00FA4EF7" w:rsidRPr="004C29F0" w:rsidRDefault="00FA4EF7" w:rsidP="00CD2918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4C29F0">
              <w:rPr>
                <w:rFonts w:ascii="Angsana New" w:hAnsi="Angsana New" w:cs="Angsana New"/>
                <w:sz w:val="28"/>
                <w:szCs w:val="28"/>
                <w:cs/>
              </w:rPr>
              <w:t>สิ้นสุดวันที่</w:t>
            </w:r>
            <w:r w:rsidRPr="004C29F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6D49C8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4C29F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4C29F0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6D49C8" w:rsidRPr="004C29F0" w:rsidTr="00007766">
        <w:tc>
          <w:tcPr>
            <w:tcW w:w="5910" w:type="dxa"/>
            <w:vAlign w:val="bottom"/>
          </w:tcPr>
          <w:p w:rsidR="006D49C8" w:rsidRPr="004C29F0" w:rsidRDefault="006D49C8" w:rsidP="006D49C8">
            <w:pPr>
              <w:ind w:left="600" w:hanging="60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0" w:type="dxa"/>
            <w:vAlign w:val="bottom"/>
          </w:tcPr>
          <w:p w:rsidR="006D49C8" w:rsidRPr="004C29F0" w:rsidRDefault="006D49C8" w:rsidP="006D49C8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hAnsi="Angsana New" w:cs="Angsana New" w:hint="cs"/>
                <w:sz w:val="28"/>
                <w:szCs w:val="28"/>
                <w:cs/>
              </w:rPr>
              <w:t>25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680" w:type="dxa"/>
            <w:vAlign w:val="bottom"/>
          </w:tcPr>
          <w:p w:rsidR="006D49C8" w:rsidRPr="004C29F0" w:rsidRDefault="006D49C8" w:rsidP="006D49C8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hAnsi="Angsana New" w:cs="Angsana New" w:hint="cs"/>
                <w:sz w:val="28"/>
                <w:szCs w:val="28"/>
                <w:cs/>
              </w:rPr>
              <w:t>25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60</w:t>
            </w:r>
          </w:p>
        </w:tc>
      </w:tr>
      <w:tr w:rsidR="006D49C8" w:rsidRPr="004C29F0" w:rsidTr="00007766">
        <w:tc>
          <w:tcPr>
            <w:tcW w:w="5910" w:type="dxa"/>
          </w:tcPr>
          <w:p w:rsidR="006D49C8" w:rsidRPr="004C29F0" w:rsidRDefault="006D49C8" w:rsidP="006D49C8">
            <w:pPr>
              <w:ind w:left="312" w:right="-43" w:hanging="3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80" w:type="dxa"/>
            <w:vAlign w:val="bottom"/>
          </w:tcPr>
          <w:p w:rsidR="006D49C8" w:rsidRPr="004C29F0" w:rsidRDefault="006D49C8" w:rsidP="006D49C8">
            <w:pPr>
              <w:tabs>
                <w:tab w:val="decimal" w:pos="972"/>
              </w:tabs>
              <w:ind w:left="-18" w:firstLine="18"/>
              <w:jc w:val="center"/>
              <w:rPr>
                <w:rFonts w:ascii="Angsana New" w:eastAsia="Angsana New" w:hAnsi="Angsana New" w:cs="Angsana New"/>
                <w:sz w:val="28"/>
              </w:rPr>
            </w:pPr>
          </w:p>
        </w:tc>
        <w:tc>
          <w:tcPr>
            <w:tcW w:w="1680" w:type="dxa"/>
            <w:vAlign w:val="bottom"/>
          </w:tcPr>
          <w:p w:rsidR="006D49C8" w:rsidRPr="004C29F0" w:rsidRDefault="006D49C8" w:rsidP="006D49C8">
            <w:pPr>
              <w:tabs>
                <w:tab w:val="decimal" w:pos="972"/>
              </w:tabs>
              <w:ind w:left="-18" w:firstLine="18"/>
              <w:jc w:val="center"/>
              <w:rPr>
                <w:rFonts w:ascii="Angsana New" w:eastAsia="Angsana New" w:hAnsi="Angsana New" w:cs="Angsana New"/>
                <w:sz w:val="28"/>
              </w:rPr>
            </w:pPr>
          </w:p>
        </w:tc>
      </w:tr>
      <w:tr w:rsidR="006D49C8" w:rsidRPr="004C29F0" w:rsidTr="00007766">
        <w:tc>
          <w:tcPr>
            <w:tcW w:w="5910" w:type="dxa"/>
          </w:tcPr>
          <w:p w:rsidR="006D49C8" w:rsidRPr="004C29F0" w:rsidRDefault="006D49C8" w:rsidP="006D49C8">
            <w:pPr>
              <w:ind w:left="312" w:right="-43" w:hanging="3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C29F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4C29F0">
              <w:rPr>
                <w:rFonts w:ascii="Angsana New" w:hAnsi="Angsana New" w:cs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680" w:type="dxa"/>
            <w:vAlign w:val="bottom"/>
          </w:tcPr>
          <w:p w:rsidR="006D49C8" w:rsidRPr="004C29F0" w:rsidRDefault="006D49C8" w:rsidP="006D49C8">
            <w:pPr>
              <w:tabs>
                <w:tab w:val="decimal" w:pos="972"/>
              </w:tabs>
              <w:ind w:left="-18" w:firstLine="18"/>
              <w:jc w:val="center"/>
              <w:rPr>
                <w:rFonts w:ascii="Angsana New" w:eastAsia="Angsana New" w:hAnsi="Angsana New" w:cs="Angsana New"/>
                <w:sz w:val="28"/>
              </w:rPr>
            </w:pPr>
          </w:p>
        </w:tc>
        <w:tc>
          <w:tcPr>
            <w:tcW w:w="1680" w:type="dxa"/>
            <w:vAlign w:val="bottom"/>
          </w:tcPr>
          <w:p w:rsidR="006D49C8" w:rsidRPr="004C29F0" w:rsidRDefault="006D49C8" w:rsidP="006D49C8">
            <w:pPr>
              <w:tabs>
                <w:tab w:val="decimal" w:pos="972"/>
              </w:tabs>
              <w:ind w:left="-18" w:firstLine="18"/>
              <w:jc w:val="center"/>
              <w:rPr>
                <w:rFonts w:ascii="Angsana New" w:eastAsia="Angsana New" w:hAnsi="Angsana New" w:cs="Angsana New"/>
                <w:sz w:val="28"/>
              </w:rPr>
            </w:pPr>
          </w:p>
        </w:tc>
      </w:tr>
      <w:tr w:rsidR="006D49C8" w:rsidRPr="004C29F0" w:rsidTr="00007766">
        <w:tc>
          <w:tcPr>
            <w:tcW w:w="5910" w:type="dxa"/>
          </w:tcPr>
          <w:p w:rsidR="006D49C8" w:rsidRPr="004C29F0" w:rsidRDefault="006D49C8" w:rsidP="006D49C8">
            <w:pPr>
              <w:ind w:left="312" w:right="-43" w:hanging="31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29F0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ภาษีเงินได้สำหรับงวด</w:t>
            </w:r>
          </w:p>
        </w:tc>
        <w:tc>
          <w:tcPr>
            <w:tcW w:w="1680" w:type="dxa"/>
            <w:vAlign w:val="bottom"/>
          </w:tcPr>
          <w:p w:rsidR="006D49C8" w:rsidRPr="004C29F0" w:rsidRDefault="000F00AC" w:rsidP="006D49C8">
            <w:pPr>
              <w:tabs>
                <w:tab w:val="decimal" w:pos="1242"/>
              </w:tabs>
              <w:rPr>
                <w:rFonts w:ascii="Angsana New" w:eastAsia="Angsana New" w:hAnsi="Angsana New" w:cs="Angsana New"/>
                <w:sz w:val="28"/>
              </w:rPr>
            </w:pPr>
            <w:r>
              <w:rPr>
                <w:rFonts w:ascii="Angsana New" w:eastAsia="Angsana New" w:hAnsi="Angsana New" w:cs="Angsana New"/>
                <w:sz w:val="28"/>
              </w:rPr>
              <w:t>(3,203)</w:t>
            </w:r>
          </w:p>
        </w:tc>
        <w:tc>
          <w:tcPr>
            <w:tcW w:w="1680" w:type="dxa"/>
            <w:vAlign w:val="bottom"/>
          </w:tcPr>
          <w:p w:rsidR="006D49C8" w:rsidRPr="004C29F0" w:rsidRDefault="006D49C8" w:rsidP="006D49C8">
            <w:pPr>
              <w:tabs>
                <w:tab w:val="decimal" w:pos="1242"/>
              </w:tabs>
              <w:rPr>
                <w:rFonts w:ascii="Angsana New" w:eastAsia="Angsana New" w:hAnsi="Angsana New" w:cs="Angsana New"/>
                <w:sz w:val="28"/>
              </w:rPr>
            </w:pPr>
            <w:r>
              <w:rPr>
                <w:rFonts w:ascii="Angsana New" w:eastAsia="Angsana New" w:hAnsi="Angsana New" w:cs="Angsana New"/>
                <w:sz w:val="28"/>
              </w:rPr>
              <w:t>11,680</w:t>
            </w:r>
          </w:p>
        </w:tc>
      </w:tr>
      <w:tr w:rsidR="006D49C8" w:rsidRPr="004C29F0" w:rsidTr="00007766">
        <w:tc>
          <w:tcPr>
            <w:tcW w:w="5910" w:type="dxa"/>
          </w:tcPr>
          <w:p w:rsidR="006D49C8" w:rsidRPr="004C29F0" w:rsidRDefault="006D49C8" w:rsidP="006D49C8">
            <w:pPr>
              <w:ind w:left="312" w:right="-43" w:hanging="3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C29F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4C29F0">
              <w:rPr>
                <w:rFonts w:ascii="Angsana New" w:hAnsi="Angsana New" w:cs="Angsana New"/>
                <w:b/>
                <w:bCs/>
                <w:sz w:val="28"/>
                <w:szCs w:val="28"/>
              </w:rPr>
              <w:t>:</w:t>
            </w:r>
            <w:r w:rsidRPr="004C29F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80" w:type="dxa"/>
            <w:vAlign w:val="bottom"/>
          </w:tcPr>
          <w:p w:rsidR="006D49C8" w:rsidRPr="004C29F0" w:rsidRDefault="006D49C8" w:rsidP="006D49C8">
            <w:pPr>
              <w:tabs>
                <w:tab w:val="decimal" w:pos="1242"/>
              </w:tabs>
              <w:ind w:left="-14" w:firstLine="14"/>
              <w:rPr>
                <w:rFonts w:ascii="Angsana New" w:eastAsia="Angsana New" w:hAnsi="Angsana New" w:cs="Angsana New"/>
                <w:sz w:val="28"/>
              </w:rPr>
            </w:pPr>
          </w:p>
        </w:tc>
        <w:tc>
          <w:tcPr>
            <w:tcW w:w="1680" w:type="dxa"/>
            <w:vAlign w:val="bottom"/>
          </w:tcPr>
          <w:p w:rsidR="006D49C8" w:rsidRPr="004C29F0" w:rsidRDefault="006D49C8" w:rsidP="006D49C8">
            <w:pPr>
              <w:tabs>
                <w:tab w:val="decimal" w:pos="1242"/>
              </w:tabs>
              <w:ind w:left="-14" w:firstLine="14"/>
              <w:rPr>
                <w:rFonts w:ascii="Angsana New" w:eastAsia="Angsana New" w:hAnsi="Angsana New" w:cs="Angsana New"/>
                <w:sz w:val="28"/>
              </w:rPr>
            </w:pPr>
          </w:p>
        </w:tc>
      </w:tr>
      <w:tr w:rsidR="006D49C8" w:rsidRPr="004C29F0" w:rsidTr="00007766">
        <w:tc>
          <w:tcPr>
            <w:tcW w:w="5910" w:type="dxa"/>
          </w:tcPr>
          <w:p w:rsidR="006D49C8" w:rsidRDefault="006D49C8" w:rsidP="006D49C8">
            <w:pPr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hAnsi="Angsana New" w:cs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</w:p>
          <w:p w:rsidR="006D49C8" w:rsidRPr="004C29F0" w:rsidRDefault="006D49C8" w:rsidP="006D49C8">
            <w:pPr>
              <w:ind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</w:t>
            </w:r>
            <w:r w:rsidRPr="004C29F0">
              <w:rPr>
                <w:rFonts w:ascii="Angsana New" w:hAnsi="Angsana New" w:cs="Angsana New" w:hint="cs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680" w:type="dxa"/>
            <w:vAlign w:val="bottom"/>
          </w:tcPr>
          <w:p w:rsidR="006D49C8" w:rsidRPr="007A63E5" w:rsidRDefault="004E5DB8" w:rsidP="006D49C8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4" w:firstLine="14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A63E5">
              <w:rPr>
                <w:rFonts w:ascii="Angsana New" w:eastAsia="Angsana New" w:hAnsi="Angsana New" w:cs="Angsana New"/>
                <w:sz w:val="28"/>
                <w:szCs w:val="28"/>
              </w:rPr>
              <w:t>14</w:t>
            </w:r>
            <w:r w:rsidR="00B76081" w:rsidRPr="007A63E5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7A63E5">
              <w:rPr>
                <w:rFonts w:ascii="Angsana New" w:eastAsia="Angsana New" w:hAnsi="Angsana New" w:cs="Angsana New"/>
                <w:sz w:val="28"/>
                <w:szCs w:val="28"/>
              </w:rPr>
              <w:t>768</w:t>
            </w:r>
          </w:p>
        </w:tc>
        <w:tc>
          <w:tcPr>
            <w:tcW w:w="1680" w:type="dxa"/>
            <w:vAlign w:val="bottom"/>
          </w:tcPr>
          <w:p w:rsidR="006D49C8" w:rsidRPr="000975C4" w:rsidRDefault="006D49C8" w:rsidP="006D49C8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4" w:firstLine="14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14,575</w:t>
            </w:r>
          </w:p>
        </w:tc>
      </w:tr>
      <w:tr w:rsidR="006D49C8" w:rsidRPr="004C29F0" w:rsidTr="00007766">
        <w:tc>
          <w:tcPr>
            <w:tcW w:w="5910" w:type="dxa"/>
            <w:vAlign w:val="bottom"/>
          </w:tcPr>
          <w:p w:rsidR="006D49C8" w:rsidRPr="004C29F0" w:rsidRDefault="006D49C8" w:rsidP="006D49C8">
            <w:pPr>
              <w:tabs>
                <w:tab w:val="left" w:pos="900"/>
              </w:tabs>
              <w:ind w:left="222" w:hanging="222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4C29F0"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Pr="004C29F0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</w:rPr>
              <w:t>ภาษีเงินได้</w:t>
            </w:r>
            <w:r w:rsidRPr="004C29F0"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</w:rPr>
              <w:t>ที่</w:t>
            </w:r>
            <w:r w:rsidRPr="004C29F0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</w:rPr>
              <w:t>แสดงอยู่ในงบกำไรขาดทุน</w:t>
            </w:r>
            <w:r w:rsidRPr="004C29F0"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</w:rPr>
              <w:t>เบ็ดเสร็จ</w:t>
            </w:r>
          </w:p>
        </w:tc>
        <w:tc>
          <w:tcPr>
            <w:tcW w:w="1680" w:type="dxa"/>
            <w:vAlign w:val="bottom"/>
          </w:tcPr>
          <w:p w:rsidR="006D49C8" w:rsidRPr="007A63E5" w:rsidRDefault="004E5DB8" w:rsidP="006D49C8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4" w:firstLine="14"/>
              <w:rPr>
                <w:rFonts w:ascii="Angsana New" w:eastAsia="Angsana New" w:hAnsi="Angsana New" w:cs="Angsana New"/>
                <w:sz w:val="28"/>
              </w:rPr>
            </w:pPr>
            <w:r w:rsidRPr="007A63E5">
              <w:rPr>
                <w:rFonts w:ascii="Angsana New" w:eastAsia="Angsana New" w:hAnsi="Angsana New" w:cs="Angsana New"/>
                <w:sz w:val="28"/>
              </w:rPr>
              <w:t>11,565</w:t>
            </w:r>
          </w:p>
        </w:tc>
        <w:tc>
          <w:tcPr>
            <w:tcW w:w="1680" w:type="dxa"/>
            <w:vAlign w:val="bottom"/>
          </w:tcPr>
          <w:p w:rsidR="006D49C8" w:rsidRPr="004C29F0" w:rsidRDefault="006D49C8" w:rsidP="006D49C8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4" w:firstLine="14"/>
              <w:rPr>
                <w:rFonts w:ascii="Angsana New" w:eastAsia="Angsana New" w:hAnsi="Angsana New" w:cs="Angsana New"/>
                <w:sz w:val="28"/>
              </w:rPr>
            </w:pPr>
            <w:r>
              <w:rPr>
                <w:rFonts w:ascii="Angsana New" w:eastAsia="Angsana New" w:hAnsi="Angsana New" w:cs="Angsana New"/>
                <w:sz w:val="28"/>
              </w:rPr>
              <w:t>26,255</w:t>
            </w:r>
          </w:p>
        </w:tc>
      </w:tr>
    </w:tbl>
    <w:p w:rsidR="001B6B37" w:rsidRDefault="00FA4EF7" w:rsidP="00FA4EF7">
      <w:pPr>
        <w:pStyle w:val="BodyTextIndent"/>
        <w:tabs>
          <w:tab w:val="left" w:pos="900"/>
        </w:tabs>
        <w:spacing w:before="240" w:after="120"/>
        <w:ind w:left="547" w:hanging="547"/>
        <w:jc w:val="thaiDistribute"/>
        <w:rPr>
          <w:rFonts w:hAnsi="Angsana New"/>
          <w:b w:val="0"/>
          <w:bCs w:val="0"/>
          <w:lang w:val="en-US"/>
        </w:rPr>
      </w:pPr>
      <w:r w:rsidRPr="004C29F0">
        <w:rPr>
          <w:rFonts w:hAnsi="Angsana New"/>
          <w:b w:val="0"/>
          <w:bCs w:val="0"/>
          <w:lang w:val="en-US"/>
        </w:rPr>
        <w:tab/>
      </w:r>
    </w:p>
    <w:p w:rsidR="00FA4EF7" w:rsidRPr="004C29F0" w:rsidRDefault="001B6B37" w:rsidP="00007766">
      <w:pPr>
        <w:pStyle w:val="BodyTextIndent"/>
        <w:tabs>
          <w:tab w:val="left" w:pos="900"/>
        </w:tabs>
        <w:spacing w:before="0" w:after="0"/>
        <w:ind w:left="547" w:firstLine="0"/>
        <w:jc w:val="thaiDistribute"/>
        <w:rPr>
          <w:rFonts w:hAnsi="Angsana New"/>
          <w:b w:val="0"/>
          <w:bCs w:val="0"/>
          <w:lang w:val="en-US"/>
        </w:rPr>
      </w:pPr>
      <w:r>
        <w:rPr>
          <w:rFonts w:hAnsi="Angsana New"/>
          <w:b w:val="0"/>
          <w:bCs w:val="0"/>
          <w:lang w:val="en-US"/>
        </w:rPr>
        <w:br w:type="page"/>
      </w:r>
      <w:r w:rsidR="00FA4EF7" w:rsidRPr="004C29F0">
        <w:rPr>
          <w:rFonts w:hAnsi="Angsana New"/>
          <w:b w:val="0"/>
          <w:bCs w:val="0"/>
          <w:cs/>
          <w:lang w:val="en-US"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สิ้นสุดวันที่ </w:t>
      </w:r>
      <w:r w:rsidR="008B3E10">
        <w:rPr>
          <w:rFonts w:hAnsi="Angsana New"/>
          <w:b w:val="0"/>
          <w:bCs w:val="0"/>
          <w:lang w:val="en-US"/>
        </w:rPr>
        <w:t>31</w:t>
      </w:r>
      <w:r w:rsidR="00FA4EF7" w:rsidRPr="004C29F0">
        <w:rPr>
          <w:rFonts w:hAnsi="Angsana New"/>
          <w:b w:val="0"/>
          <w:bCs w:val="0"/>
          <w:cs/>
          <w:lang w:val="en-US"/>
        </w:rPr>
        <w:t xml:space="preserve"> </w:t>
      </w:r>
      <w:r w:rsidR="00FA4EF7" w:rsidRPr="004C29F0">
        <w:rPr>
          <w:rFonts w:hAnsi="Angsana New" w:hint="cs"/>
          <w:b w:val="0"/>
          <w:bCs w:val="0"/>
          <w:cs/>
          <w:lang w:val="en-US"/>
        </w:rPr>
        <w:t>มีนาคม</w:t>
      </w:r>
      <w:r w:rsidR="00FA4EF7" w:rsidRPr="004C29F0">
        <w:rPr>
          <w:rFonts w:hAnsi="Angsana New"/>
          <w:b w:val="0"/>
          <w:bCs w:val="0"/>
          <w:cs/>
          <w:lang w:val="en-US"/>
        </w:rPr>
        <w:t xml:space="preserve"> </w:t>
      </w:r>
      <w:r w:rsidR="008B3E10">
        <w:rPr>
          <w:rFonts w:hAnsi="Angsana New"/>
          <w:b w:val="0"/>
          <w:bCs w:val="0"/>
          <w:lang w:val="en-US"/>
        </w:rPr>
        <w:t>2561</w:t>
      </w:r>
      <w:r w:rsidR="00FA4EF7" w:rsidRPr="004C29F0">
        <w:rPr>
          <w:rFonts w:hAnsi="Angsana New"/>
          <w:b w:val="0"/>
          <w:bCs w:val="0"/>
          <w:cs/>
          <w:lang w:val="en-US"/>
        </w:rPr>
        <w:t xml:space="preserve"> และ </w:t>
      </w:r>
      <w:r w:rsidR="008B3E10">
        <w:rPr>
          <w:rFonts w:hAnsi="Angsana New"/>
          <w:b w:val="0"/>
          <w:bCs w:val="0"/>
          <w:lang w:val="en-US"/>
        </w:rPr>
        <w:t>2560</w:t>
      </w:r>
      <w:r w:rsidR="00FA4EF7" w:rsidRPr="004C29F0">
        <w:rPr>
          <w:rFonts w:hAnsi="Angsana New"/>
          <w:b w:val="0"/>
          <w:bCs w:val="0"/>
          <w:cs/>
          <w:lang w:val="en-US"/>
        </w:rPr>
        <w:t xml:space="preserve"> สรุปได้ดังนี้ 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670"/>
        <w:gridCol w:w="1755"/>
        <w:gridCol w:w="1755"/>
      </w:tblGrid>
      <w:tr w:rsidR="00FA4EF7" w:rsidRPr="004C29F0" w:rsidTr="00007766">
        <w:tc>
          <w:tcPr>
            <w:tcW w:w="5670" w:type="dxa"/>
            <w:vAlign w:val="bottom"/>
          </w:tcPr>
          <w:p w:rsidR="00FA4EF7" w:rsidRPr="004C29F0" w:rsidRDefault="00FA4EF7" w:rsidP="00CD2918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3510" w:type="dxa"/>
            <w:gridSpan w:val="2"/>
            <w:vAlign w:val="bottom"/>
          </w:tcPr>
          <w:p w:rsidR="00FA4EF7" w:rsidRPr="004C29F0" w:rsidRDefault="00FA4EF7" w:rsidP="00CD2918">
            <w:pPr>
              <w:ind w:left="-29" w:right="-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29F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4C29F0">
              <w:rPr>
                <w:rFonts w:ascii="Angsana New" w:hAnsi="Angsana New" w:cs="Angsana New"/>
                <w:sz w:val="28"/>
                <w:szCs w:val="28"/>
                <w:cs/>
              </w:rPr>
              <w:t>หน่วย:</w:t>
            </w:r>
            <w:r w:rsidRPr="004C29F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4C29F0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4C29F0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  <w:r w:rsidRPr="004C29F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FA4EF7" w:rsidRPr="004C29F0" w:rsidTr="00007766">
        <w:tc>
          <w:tcPr>
            <w:tcW w:w="5670" w:type="dxa"/>
            <w:vAlign w:val="bottom"/>
          </w:tcPr>
          <w:p w:rsidR="00FA4EF7" w:rsidRPr="004C29F0" w:rsidRDefault="00FA4EF7" w:rsidP="00CD2918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3510" w:type="dxa"/>
            <w:gridSpan w:val="2"/>
            <w:vAlign w:val="bottom"/>
          </w:tcPr>
          <w:p w:rsidR="00585891" w:rsidRDefault="00FA4EF7" w:rsidP="00CD29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สำหรับงวดสามเดือน</w:t>
            </w:r>
          </w:p>
          <w:p w:rsidR="00FA4EF7" w:rsidRPr="004C29F0" w:rsidRDefault="00FA4EF7" w:rsidP="00CD29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8B3E10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4C29F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8B3E10" w:rsidRPr="004C29F0" w:rsidTr="00007766">
        <w:tc>
          <w:tcPr>
            <w:tcW w:w="5670" w:type="dxa"/>
            <w:vAlign w:val="bottom"/>
          </w:tcPr>
          <w:p w:rsidR="008B3E10" w:rsidRPr="004C29F0" w:rsidRDefault="008B3E10" w:rsidP="008B3E10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:rsidR="008B3E10" w:rsidRPr="004C29F0" w:rsidRDefault="008B3E10" w:rsidP="008B3E1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hAnsi="Angsana New" w:cs="Angsana New" w:hint="cs"/>
                <w:sz w:val="28"/>
                <w:szCs w:val="28"/>
                <w:cs/>
              </w:rPr>
              <w:t>25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755" w:type="dxa"/>
            <w:vAlign w:val="bottom"/>
          </w:tcPr>
          <w:p w:rsidR="008B3E10" w:rsidRPr="004C29F0" w:rsidRDefault="008B3E10" w:rsidP="008B3E1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hAnsi="Angsana New" w:cs="Angsana New" w:hint="cs"/>
                <w:sz w:val="28"/>
                <w:szCs w:val="28"/>
                <w:cs/>
              </w:rPr>
              <w:t>25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60</w:t>
            </w:r>
          </w:p>
        </w:tc>
      </w:tr>
      <w:tr w:rsidR="008B3E10" w:rsidRPr="004C29F0" w:rsidTr="00007766">
        <w:tc>
          <w:tcPr>
            <w:tcW w:w="5670" w:type="dxa"/>
            <w:vAlign w:val="bottom"/>
          </w:tcPr>
          <w:p w:rsidR="008B3E10" w:rsidRPr="004C29F0" w:rsidRDefault="008B3E10" w:rsidP="008B3E10">
            <w:pPr>
              <w:ind w:left="162" w:right="-43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55" w:type="dxa"/>
            <w:vAlign w:val="bottom"/>
          </w:tcPr>
          <w:p w:rsidR="008B3E10" w:rsidRPr="004C29F0" w:rsidRDefault="008B3E10" w:rsidP="008B3E10">
            <w:pPr>
              <w:tabs>
                <w:tab w:val="decimal" w:pos="1310"/>
              </w:tabs>
              <w:ind w:left="-18" w:firstLine="18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:rsidR="008B3E10" w:rsidRPr="004C29F0" w:rsidRDefault="008B3E10" w:rsidP="008B3E10">
            <w:pPr>
              <w:tabs>
                <w:tab w:val="decimal" w:pos="1310"/>
              </w:tabs>
              <w:ind w:left="-18" w:firstLine="18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</w:tr>
      <w:tr w:rsidR="008B3E10" w:rsidRPr="004C29F0" w:rsidTr="00007766">
        <w:tc>
          <w:tcPr>
            <w:tcW w:w="5670" w:type="dxa"/>
            <w:vAlign w:val="bottom"/>
          </w:tcPr>
          <w:p w:rsidR="008B3E10" w:rsidRPr="004C29F0" w:rsidRDefault="008B3E10" w:rsidP="008B3E10">
            <w:pPr>
              <w:ind w:left="162" w:right="-43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29F0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ภาษีเงินได้รอการตัดบัญชีที่เกี่ยวข้องกับกำไร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(ขาดทุน)                                                 </w:t>
            </w:r>
            <w:r w:rsidRPr="004C29F0">
              <w:rPr>
                <w:rFonts w:ascii="Angsana New" w:hAnsi="Angsana New" w:cs="Angsana New"/>
                <w:sz w:val="28"/>
                <w:szCs w:val="28"/>
                <w:cs/>
              </w:rPr>
              <w:t>จากการวัดมูลค่าเงินลงทุนเผื่อขาย</w:t>
            </w:r>
          </w:p>
        </w:tc>
        <w:tc>
          <w:tcPr>
            <w:tcW w:w="1755" w:type="dxa"/>
            <w:vAlign w:val="bottom"/>
          </w:tcPr>
          <w:p w:rsidR="008B3E10" w:rsidRPr="000975C4" w:rsidRDefault="005E5DC3" w:rsidP="008B3E10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eastAsia="Angsana New" w:hAnsi="Angsana New" w:cs="Angsana New"/>
                <w:sz w:val="28"/>
              </w:rPr>
            </w:pPr>
            <w:r>
              <w:rPr>
                <w:rFonts w:ascii="Angsana New" w:eastAsia="Angsana New" w:hAnsi="Angsana New" w:cs="Angsana New"/>
                <w:sz w:val="28"/>
              </w:rPr>
              <w:t>(2)</w:t>
            </w:r>
          </w:p>
        </w:tc>
        <w:tc>
          <w:tcPr>
            <w:tcW w:w="1755" w:type="dxa"/>
            <w:vAlign w:val="bottom"/>
          </w:tcPr>
          <w:p w:rsidR="008B3E10" w:rsidRPr="000975C4" w:rsidRDefault="008B3E10" w:rsidP="008B3E10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eastAsia="Angsana New" w:hAnsi="Angsana New" w:cs="Angsana New"/>
                <w:sz w:val="28"/>
              </w:rPr>
            </w:pPr>
            <w:r>
              <w:rPr>
                <w:rFonts w:ascii="Angsana New" w:eastAsia="Angsana New" w:hAnsi="Angsana New" w:cs="Angsana New"/>
                <w:sz w:val="28"/>
              </w:rPr>
              <w:t>(44)</w:t>
            </w:r>
          </w:p>
        </w:tc>
      </w:tr>
      <w:tr w:rsidR="008B3E10" w:rsidRPr="004C29F0" w:rsidTr="00007766">
        <w:tc>
          <w:tcPr>
            <w:tcW w:w="5670" w:type="dxa"/>
            <w:vAlign w:val="bottom"/>
          </w:tcPr>
          <w:p w:rsidR="008B3E10" w:rsidRPr="004C29F0" w:rsidRDefault="008B3E10" w:rsidP="008B3E10">
            <w:pPr>
              <w:ind w:left="312" w:right="-43" w:hanging="312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C29F0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   </w:t>
            </w:r>
          </w:p>
        </w:tc>
        <w:tc>
          <w:tcPr>
            <w:tcW w:w="1755" w:type="dxa"/>
            <w:vAlign w:val="bottom"/>
          </w:tcPr>
          <w:p w:rsidR="008B3E10" w:rsidRPr="000975C4" w:rsidRDefault="005E5DC3" w:rsidP="008B3E10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eastAsia="Angsana New" w:hAnsi="Angsana New" w:cs="Angsana New"/>
                <w:sz w:val="28"/>
              </w:rPr>
            </w:pPr>
            <w:r>
              <w:rPr>
                <w:rFonts w:ascii="Angsana New" w:eastAsia="Angsana New" w:hAnsi="Angsana New" w:cs="Angsana New"/>
                <w:sz w:val="28"/>
              </w:rPr>
              <w:t>(2)</w:t>
            </w:r>
          </w:p>
        </w:tc>
        <w:tc>
          <w:tcPr>
            <w:tcW w:w="1755" w:type="dxa"/>
            <w:vAlign w:val="bottom"/>
          </w:tcPr>
          <w:p w:rsidR="008B3E10" w:rsidRPr="000975C4" w:rsidRDefault="008B3E10" w:rsidP="008B3E10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eastAsia="Angsana New" w:hAnsi="Angsana New" w:cs="Angsana New"/>
                <w:sz w:val="28"/>
              </w:rPr>
            </w:pPr>
            <w:r>
              <w:rPr>
                <w:rFonts w:ascii="Angsana New" w:eastAsia="Angsana New" w:hAnsi="Angsana New" w:cs="Angsana New"/>
                <w:sz w:val="28"/>
              </w:rPr>
              <w:t>(44)</w:t>
            </w:r>
          </w:p>
        </w:tc>
      </w:tr>
    </w:tbl>
    <w:p w:rsidR="00FA4EF7" w:rsidRPr="00A3022C" w:rsidRDefault="00FA4EF7" w:rsidP="00A3022C">
      <w:pPr>
        <w:pStyle w:val="BodyTextIndent"/>
        <w:tabs>
          <w:tab w:val="left" w:pos="900"/>
        </w:tabs>
        <w:spacing w:after="120"/>
        <w:ind w:left="547" w:hanging="547"/>
        <w:jc w:val="thaiDistribute"/>
        <w:rPr>
          <w:rFonts w:hAnsi="Angsana New"/>
          <w:b w:val="0"/>
          <w:bCs w:val="0"/>
          <w:cs/>
        </w:rPr>
      </w:pPr>
      <w:r w:rsidRPr="00A3022C">
        <w:rPr>
          <w:rFonts w:hAnsi="Angsana New"/>
          <w:b w:val="0"/>
          <w:bCs w:val="0"/>
          <w:cs/>
        </w:rPr>
        <w:tab/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</w:t>
      </w:r>
      <w:r w:rsidRPr="00A3022C">
        <w:rPr>
          <w:rFonts w:hAnsi="Angsana New" w:hint="cs"/>
          <w:b w:val="0"/>
          <w:bCs w:val="0"/>
          <w:cs/>
        </w:rPr>
        <w:t xml:space="preserve">งวดสามเดือนสิ้นสุดวันที่ </w:t>
      </w:r>
      <w:r w:rsidR="00277686">
        <w:rPr>
          <w:rFonts w:hAnsi="Angsana New" w:hint="cs"/>
          <w:b w:val="0"/>
          <w:bCs w:val="0"/>
          <w:cs/>
        </w:rPr>
        <w:t>31</w:t>
      </w:r>
      <w:r w:rsidRPr="00A3022C">
        <w:rPr>
          <w:rFonts w:hAnsi="Angsana New" w:hint="cs"/>
          <w:b w:val="0"/>
          <w:bCs w:val="0"/>
          <w:cs/>
        </w:rPr>
        <w:t xml:space="preserve"> มีนาคม </w:t>
      </w:r>
      <w:r w:rsidR="00277686">
        <w:rPr>
          <w:rFonts w:hAnsi="Angsana New"/>
          <w:b w:val="0"/>
          <w:bCs w:val="0"/>
          <w:lang w:val="en-US"/>
        </w:rPr>
        <w:t>2561</w:t>
      </w:r>
      <w:r w:rsidRPr="00A3022C">
        <w:rPr>
          <w:rFonts w:hAnsi="Angsana New" w:hint="cs"/>
          <w:b w:val="0"/>
          <w:bCs w:val="0"/>
          <w:cs/>
        </w:rPr>
        <w:t xml:space="preserve"> และ</w:t>
      </w:r>
      <w:r w:rsidR="00277686">
        <w:rPr>
          <w:rFonts w:hAnsi="Angsana New" w:hint="cs"/>
          <w:b w:val="0"/>
          <w:bCs w:val="0"/>
          <w:cs/>
        </w:rPr>
        <w:t xml:space="preserve"> </w:t>
      </w:r>
      <w:r w:rsidR="00CA0453">
        <w:rPr>
          <w:rFonts w:hAnsi="Angsana New"/>
          <w:b w:val="0"/>
          <w:bCs w:val="0"/>
          <w:lang w:val="en-US"/>
        </w:rPr>
        <w:t>2560</w:t>
      </w:r>
      <w:r w:rsidRPr="00A3022C">
        <w:rPr>
          <w:rFonts w:hAnsi="Angsana New"/>
          <w:b w:val="0"/>
          <w:bCs w:val="0"/>
          <w:cs/>
        </w:rPr>
        <w:t xml:space="preserve"> สามารถแสดงได้ดังนี้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670"/>
        <w:gridCol w:w="1755"/>
        <w:gridCol w:w="1755"/>
      </w:tblGrid>
      <w:tr w:rsidR="00007766" w:rsidRPr="004C29F0" w:rsidTr="00007766">
        <w:tc>
          <w:tcPr>
            <w:tcW w:w="5670" w:type="dxa"/>
            <w:vAlign w:val="bottom"/>
          </w:tcPr>
          <w:p w:rsidR="00007766" w:rsidRPr="004C29F0" w:rsidRDefault="00007766" w:rsidP="00CD2918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3510" w:type="dxa"/>
            <w:gridSpan w:val="2"/>
            <w:vAlign w:val="bottom"/>
          </w:tcPr>
          <w:p w:rsidR="00007766" w:rsidRPr="004C29F0" w:rsidRDefault="00007766" w:rsidP="00CD2918">
            <w:pPr>
              <w:ind w:left="-29" w:right="-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29F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4C29F0">
              <w:rPr>
                <w:rFonts w:ascii="Angsana New" w:hAnsi="Angsana New" w:cs="Angsana New"/>
                <w:sz w:val="28"/>
                <w:szCs w:val="28"/>
                <w:cs/>
              </w:rPr>
              <w:t>หน่วย:</w:t>
            </w:r>
            <w:r w:rsidRPr="004C29F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4C29F0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4C29F0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  <w:r w:rsidRPr="004C29F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FA4EF7" w:rsidRPr="004C29F0" w:rsidTr="00007766">
        <w:tc>
          <w:tcPr>
            <w:tcW w:w="5670" w:type="dxa"/>
            <w:vAlign w:val="bottom"/>
          </w:tcPr>
          <w:p w:rsidR="00FA4EF7" w:rsidRPr="004C29F0" w:rsidRDefault="00FA4EF7" w:rsidP="00CD2918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3510" w:type="dxa"/>
            <w:gridSpan w:val="2"/>
            <w:vAlign w:val="bottom"/>
          </w:tcPr>
          <w:p w:rsidR="00FA4EF7" w:rsidRPr="004C29F0" w:rsidRDefault="00FA4EF7" w:rsidP="00CD29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27768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4C29F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FA4EF7" w:rsidRPr="004C29F0" w:rsidTr="00007766">
        <w:tc>
          <w:tcPr>
            <w:tcW w:w="5670" w:type="dxa"/>
            <w:vAlign w:val="bottom"/>
          </w:tcPr>
          <w:p w:rsidR="00FA4EF7" w:rsidRPr="004C29F0" w:rsidRDefault="00FA4EF7" w:rsidP="00CD2918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:rsidR="00FA4EF7" w:rsidRPr="004C29F0" w:rsidRDefault="00F61835" w:rsidP="00DA05A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DA05AC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755" w:type="dxa"/>
            <w:vAlign w:val="bottom"/>
          </w:tcPr>
          <w:p w:rsidR="00FA4EF7" w:rsidRPr="004C29F0" w:rsidRDefault="00F61835" w:rsidP="00DA05A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</w:tr>
      <w:tr w:rsidR="00DA05AC" w:rsidRPr="004C29F0" w:rsidTr="00007766">
        <w:tc>
          <w:tcPr>
            <w:tcW w:w="5670" w:type="dxa"/>
            <w:vAlign w:val="bottom"/>
          </w:tcPr>
          <w:p w:rsidR="00DA05AC" w:rsidRPr="004C29F0" w:rsidRDefault="00DA05AC" w:rsidP="00CD2918">
            <w:pPr>
              <w:ind w:left="312" w:right="-43" w:hanging="31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55" w:type="dxa"/>
            <w:vAlign w:val="bottom"/>
          </w:tcPr>
          <w:p w:rsidR="00DA05AC" w:rsidRDefault="00DA05AC" w:rsidP="00DA05AC">
            <w:pPr>
              <w:tabs>
                <w:tab w:val="decimal" w:pos="1452"/>
              </w:tabs>
              <w:ind w:left="-29" w:right="-29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55" w:type="dxa"/>
            <w:vAlign w:val="bottom"/>
          </w:tcPr>
          <w:p w:rsidR="00DA05AC" w:rsidRDefault="00DA05AC" w:rsidP="00DA05AC">
            <w:pPr>
              <w:tabs>
                <w:tab w:val="decimal" w:pos="1452"/>
              </w:tabs>
              <w:ind w:left="-29" w:right="-29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</w:p>
        </w:tc>
      </w:tr>
      <w:tr w:rsidR="00DA05AC" w:rsidRPr="004C29F0" w:rsidTr="00007766">
        <w:tc>
          <w:tcPr>
            <w:tcW w:w="5670" w:type="dxa"/>
            <w:vAlign w:val="bottom"/>
          </w:tcPr>
          <w:p w:rsidR="00DA05AC" w:rsidRPr="004C29F0" w:rsidRDefault="00DA05AC" w:rsidP="00CD2918">
            <w:pPr>
              <w:ind w:left="312" w:right="-43" w:hanging="3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hAnsi="Angsana New" w:cs="Angsana New"/>
                <w:sz w:val="28"/>
                <w:szCs w:val="28"/>
                <w:cs/>
              </w:rPr>
              <w:t>กำไรทางบัญชีก่อนภาษีเงินได้</w:t>
            </w:r>
          </w:p>
        </w:tc>
        <w:tc>
          <w:tcPr>
            <w:tcW w:w="1755" w:type="dxa"/>
            <w:vAlign w:val="bottom"/>
          </w:tcPr>
          <w:p w:rsidR="00DA05AC" w:rsidRPr="007A63E5" w:rsidRDefault="00E7508C" w:rsidP="00CD2918">
            <w:pPr>
              <w:pBdr>
                <w:bottom w:val="double" w:sz="4" w:space="1" w:color="auto"/>
              </w:pBdr>
              <w:tabs>
                <w:tab w:val="decimal" w:pos="1452"/>
              </w:tabs>
              <w:ind w:left="-29" w:right="-29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A63E5">
              <w:rPr>
                <w:rFonts w:ascii="Angsana New" w:eastAsia="Angsana New" w:hAnsi="Angsana New" w:cs="Angsana New"/>
                <w:sz w:val="28"/>
                <w:szCs w:val="28"/>
              </w:rPr>
              <w:t>75</w:t>
            </w:r>
            <w:r w:rsidR="005E5DC3" w:rsidRPr="007A63E5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7A63E5">
              <w:rPr>
                <w:rFonts w:ascii="Angsana New" w:eastAsia="Angsana New" w:hAnsi="Angsana New" w:cs="Angsana New"/>
                <w:sz w:val="28"/>
                <w:szCs w:val="28"/>
              </w:rPr>
              <w:t>23</w:t>
            </w:r>
            <w:r w:rsidR="005E5DC3" w:rsidRPr="007A63E5">
              <w:rPr>
                <w:rFonts w:ascii="Angsana New" w:eastAsia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755" w:type="dxa"/>
            <w:vAlign w:val="bottom"/>
          </w:tcPr>
          <w:p w:rsidR="00DA05AC" w:rsidRPr="004C29F0" w:rsidRDefault="00277686" w:rsidP="00007766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145,617</w:t>
            </w:r>
          </w:p>
        </w:tc>
      </w:tr>
      <w:tr w:rsidR="00DA05AC" w:rsidRPr="004C29F0" w:rsidTr="00007766">
        <w:tc>
          <w:tcPr>
            <w:tcW w:w="5670" w:type="dxa"/>
            <w:vAlign w:val="bottom"/>
          </w:tcPr>
          <w:p w:rsidR="00DA05AC" w:rsidRPr="004C29F0" w:rsidRDefault="00DA05AC" w:rsidP="00CD2918">
            <w:pPr>
              <w:ind w:left="312" w:right="-43" w:hanging="31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55" w:type="dxa"/>
            <w:vAlign w:val="bottom"/>
          </w:tcPr>
          <w:p w:rsidR="00DA05AC" w:rsidRPr="007A63E5" w:rsidRDefault="00DA05AC" w:rsidP="00CD2918">
            <w:pPr>
              <w:ind w:left="-29" w:right="-29"/>
              <w:jc w:val="center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55" w:type="dxa"/>
            <w:vAlign w:val="bottom"/>
          </w:tcPr>
          <w:p w:rsidR="00DA05AC" w:rsidRPr="004C29F0" w:rsidRDefault="00DA05AC" w:rsidP="00073C27">
            <w:pPr>
              <w:ind w:left="-29" w:right="-29"/>
              <w:jc w:val="center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</w:p>
        </w:tc>
      </w:tr>
      <w:tr w:rsidR="00DA05AC" w:rsidRPr="004C29F0" w:rsidTr="00007766">
        <w:tc>
          <w:tcPr>
            <w:tcW w:w="5670" w:type="dxa"/>
            <w:vAlign w:val="bottom"/>
          </w:tcPr>
          <w:p w:rsidR="00DA05AC" w:rsidRPr="004C29F0" w:rsidRDefault="00DA05AC" w:rsidP="00CD2918">
            <w:pPr>
              <w:ind w:left="312" w:right="-43" w:hanging="3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hAnsi="Angsana New" w:cs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755" w:type="dxa"/>
            <w:vAlign w:val="bottom"/>
          </w:tcPr>
          <w:p w:rsidR="00DA05AC" w:rsidRPr="007A63E5" w:rsidRDefault="00DA05AC" w:rsidP="00CD2918">
            <w:pPr>
              <w:ind w:left="-29" w:right="-29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A63E5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 xml:space="preserve">ร้อยละ </w:t>
            </w:r>
            <w:r w:rsidR="00F61835" w:rsidRPr="007A63E5">
              <w:rPr>
                <w:rFonts w:ascii="Angsana New" w:eastAsia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755" w:type="dxa"/>
            <w:vAlign w:val="bottom"/>
          </w:tcPr>
          <w:p w:rsidR="00DA05AC" w:rsidRPr="004C29F0" w:rsidRDefault="00DA05AC" w:rsidP="00073C27">
            <w:pPr>
              <w:ind w:left="-29" w:right="-29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 xml:space="preserve">ร้อยละ </w:t>
            </w:r>
            <w:r w:rsidR="00F61835">
              <w:rPr>
                <w:rFonts w:ascii="Angsana New" w:eastAsia="Angsana New" w:hAnsi="Angsana New" w:cs="Angsana New"/>
                <w:sz w:val="28"/>
                <w:szCs w:val="28"/>
              </w:rPr>
              <w:t>20</w:t>
            </w:r>
          </w:p>
        </w:tc>
      </w:tr>
      <w:tr w:rsidR="00DA05AC" w:rsidRPr="004C29F0" w:rsidTr="00007766">
        <w:tc>
          <w:tcPr>
            <w:tcW w:w="5670" w:type="dxa"/>
            <w:vAlign w:val="bottom"/>
          </w:tcPr>
          <w:p w:rsidR="00DA05AC" w:rsidRPr="004C29F0" w:rsidRDefault="00DA05AC" w:rsidP="00CD2918">
            <w:pPr>
              <w:ind w:left="132" w:right="-43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29F0">
              <w:rPr>
                <w:rFonts w:ascii="Angsana New" w:hAnsi="Angsana New" w:cs="Angsana New"/>
                <w:sz w:val="28"/>
                <w:szCs w:val="28"/>
                <w:cs/>
              </w:rPr>
              <w:t>กำไรทางบัญชีก่อนภาษีเงินได้คูณอัตราภาษี</w:t>
            </w:r>
          </w:p>
        </w:tc>
        <w:tc>
          <w:tcPr>
            <w:tcW w:w="1755" w:type="dxa"/>
            <w:vAlign w:val="bottom"/>
          </w:tcPr>
          <w:p w:rsidR="00DA05AC" w:rsidRPr="007A63E5" w:rsidRDefault="00E7508C" w:rsidP="00CD2918">
            <w:pPr>
              <w:tabs>
                <w:tab w:val="decimal" w:pos="1435"/>
              </w:tabs>
              <w:ind w:left="-29" w:right="-29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A63E5">
              <w:rPr>
                <w:rFonts w:ascii="Angsana New" w:eastAsia="Angsana New" w:hAnsi="Angsana New" w:cs="Angsana New"/>
                <w:sz w:val="28"/>
                <w:szCs w:val="28"/>
              </w:rPr>
              <w:t>1</w:t>
            </w:r>
            <w:r w:rsidR="005E5DC3" w:rsidRPr="007A63E5">
              <w:rPr>
                <w:rFonts w:ascii="Angsana New" w:eastAsia="Angsana New" w:hAnsi="Angsana New" w:cs="Angsana New"/>
                <w:sz w:val="28"/>
                <w:szCs w:val="28"/>
              </w:rPr>
              <w:t>5,</w:t>
            </w:r>
            <w:r w:rsidRPr="007A63E5">
              <w:rPr>
                <w:rFonts w:ascii="Angsana New" w:eastAsia="Angsana New" w:hAnsi="Angsana New" w:cs="Angsana New"/>
                <w:sz w:val="28"/>
                <w:szCs w:val="28"/>
              </w:rPr>
              <w:t>047</w:t>
            </w:r>
          </w:p>
        </w:tc>
        <w:tc>
          <w:tcPr>
            <w:tcW w:w="1755" w:type="dxa"/>
            <w:vAlign w:val="bottom"/>
          </w:tcPr>
          <w:p w:rsidR="00DA05AC" w:rsidRPr="004C29F0" w:rsidRDefault="00277686" w:rsidP="00007766">
            <w:pPr>
              <w:tabs>
                <w:tab w:val="decimal" w:pos="1242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29,123</w:t>
            </w:r>
          </w:p>
        </w:tc>
      </w:tr>
      <w:tr w:rsidR="00DA05AC" w:rsidRPr="004C29F0" w:rsidTr="00007766">
        <w:tc>
          <w:tcPr>
            <w:tcW w:w="5670" w:type="dxa"/>
            <w:vAlign w:val="bottom"/>
          </w:tcPr>
          <w:p w:rsidR="00DA05AC" w:rsidRPr="004C29F0" w:rsidRDefault="00DA05AC" w:rsidP="00CD2918">
            <w:pPr>
              <w:ind w:left="293" w:hanging="29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ผลกระทบทางภาษีสำหรับ</w:t>
            </w:r>
            <w:r w:rsidRPr="004C29F0">
              <w:rPr>
                <w:rFonts w:ascii="Angsana New" w:eastAsia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1755" w:type="dxa"/>
            <w:vAlign w:val="bottom"/>
          </w:tcPr>
          <w:p w:rsidR="00DA05AC" w:rsidRPr="007A63E5" w:rsidRDefault="00165749" w:rsidP="00007766">
            <w:pPr>
              <w:tabs>
                <w:tab w:val="decimal" w:pos="1435"/>
              </w:tabs>
              <w:ind w:left="-78" w:right="-26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A63E5">
              <w:rPr>
                <w:rFonts w:ascii="Angsana New" w:eastAsia="Angsana New" w:hAnsi="Angsana New" w:cs="Angsana New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219075</wp:posOffset>
                      </wp:positionV>
                      <wp:extent cx="1010920" cy="746760"/>
                      <wp:effectExtent l="5715" t="13970" r="12065" b="10795"/>
                      <wp:wrapNone/>
                      <wp:docPr id="3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10920" cy="746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0B08CC" id="Rectangle 19" o:spid="_x0000_s1026" style="position:absolute;margin-left:-.75pt;margin-top:17.25pt;width:79.6pt;height:58.8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"/>
                  </w:pict>
                </mc:Fallback>
              </mc:AlternateContent>
            </w:r>
          </w:p>
        </w:tc>
        <w:tc>
          <w:tcPr>
            <w:tcW w:w="1755" w:type="dxa"/>
            <w:vAlign w:val="bottom"/>
          </w:tcPr>
          <w:p w:rsidR="00DA05AC" w:rsidRPr="004C29F0" w:rsidRDefault="00165749" w:rsidP="00007766">
            <w:pPr>
              <w:tabs>
                <w:tab w:val="decimal" w:pos="1435"/>
              </w:tabs>
              <w:ind w:left="-78" w:right="-26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217805</wp:posOffset>
                      </wp:positionV>
                      <wp:extent cx="1003935" cy="742950"/>
                      <wp:effectExtent l="6985" t="12700" r="8255" b="6350"/>
                      <wp:wrapNone/>
                      <wp:docPr id="2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935" cy="7429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9160E6" id="Rectangle 20" o:spid="_x0000_s1026" style="position:absolute;margin-left:-1.4pt;margin-top:17.15pt;width:79.05pt;height:58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"/>
                  </w:pict>
                </mc:Fallback>
              </mc:AlternateContent>
            </w:r>
          </w:p>
        </w:tc>
      </w:tr>
      <w:tr w:rsidR="00BF68EA" w:rsidRPr="004C29F0" w:rsidTr="00007766">
        <w:tc>
          <w:tcPr>
            <w:tcW w:w="5670" w:type="dxa"/>
            <w:vAlign w:val="bottom"/>
          </w:tcPr>
          <w:p w:rsidR="00BF68EA" w:rsidRPr="004C29F0" w:rsidRDefault="00BF68EA" w:rsidP="00CD2918">
            <w:pPr>
              <w:ind w:left="293" w:hanging="293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ab/>
            </w:r>
            <w:r w:rsidRPr="004C29F0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755" w:type="dxa"/>
            <w:vAlign w:val="bottom"/>
          </w:tcPr>
          <w:p w:rsidR="00BF68EA" w:rsidRPr="007A63E5" w:rsidRDefault="005E5DC3" w:rsidP="00007766">
            <w:pPr>
              <w:tabs>
                <w:tab w:val="decimal" w:pos="1452"/>
              </w:tabs>
              <w:ind w:left="-29" w:right="-29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A63E5">
              <w:rPr>
                <w:rFonts w:ascii="Angsana New" w:eastAsia="Angsana New" w:hAnsi="Angsana New" w:cs="Angsana New"/>
                <w:sz w:val="28"/>
                <w:szCs w:val="28"/>
              </w:rPr>
              <w:t>144</w:t>
            </w:r>
          </w:p>
        </w:tc>
        <w:tc>
          <w:tcPr>
            <w:tcW w:w="1755" w:type="dxa"/>
            <w:vAlign w:val="bottom"/>
          </w:tcPr>
          <w:p w:rsidR="00BF68EA" w:rsidRPr="004C29F0" w:rsidRDefault="00277686" w:rsidP="00007766">
            <w:pPr>
              <w:tabs>
                <w:tab w:val="decimal" w:pos="1242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172</w:t>
            </w:r>
          </w:p>
        </w:tc>
      </w:tr>
      <w:tr w:rsidR="00BF68EA" w:rsidRPr="004C29F0" w:rsidTr="00007766">
        <w:tc>
          <w:tcPr>
            <w:tcW w:w="5670" w:type="dxa"/>
            <w:vAlign w:val="bottom"/>
          </w:tcPr>
          <w:p w:rsidR="00BF68EA" w:rsidRPr="004C29F0" w:rsidRDefault="00BF68EA" w:rsidP="00BF68EA">
            <w:pPr>
              <w:ind w:left="293" w:hanging="293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ab/>
            </w:r>
            <w:r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รายได้ที่ได้รับยกเว้น</w:t>
            </w:r>
          </w:p>
        </w:tc>
        <w:tc>
          <w:tcPr>
            <w:tcW w:w="1755" w:type="dxa"/>
            <w:vAlign w:val="bottom"/>
          </w:tcPr>
          <w:p w:rsidR="00BF68EA" w:rsidRPr="007A63E5" w:rsidRDefault="005E5DC3" w:rsidP="00007766">
            <w:pPr>
              <w:tabs>
                <w:tab w:val="decimal" w:pos="1452"/>
              </w:tabs>
              <w:ind w:left="-29" w:right="-29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A63E5">
              <w:rPr>
                <w:rFonts w:ascii="Angsana New" w:eastAsia="Angsana New" w:hAnsi="Angsana New" w:cs="Angsana New"/>
                <w:sz w:val="28"/>
                <w:szCs w:val="28"/>
              </w:rPr>
              <w:t>(43)</w:t>
            </w:r>
          </w:p>
        </w:tc>
        <w:tc>
          <w:tcPr>
            <w:tcW w:w="1755" w:type="dxa"/>
            <w:vAlign w:val="bottom"/>
          </w:tcPr>
          <w:p w:rsidR="00BF68EA" w:rsidRPr="004C29F0" w:rsidRDefault="00277686" w:rsidP="00007766">
            <w:pPr>
              <w:tabs>
                <w:tab w:val="decimal" w:pos="1242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-</w:t>
            </w:r>
          </w:p>
        </w:tc>
      </w:tr>
      <w:tr w:rsidR="00BF68EA" w:rsidRPr="004C29F0" w:rsidTr="00007766">
        <w:tc>
          <w:tcPr>
            <w:tcW w:w="5670" w:type="dxa"/>
            <w:vAlign w:val="bottom"/>
          </w:tcPr>
          <w:p w:rsidR="00BF68EA" w:rsidRPr="004C29F0" w:rsidRDefault="00BF68EA" w:rsidP="00073C27">
            <w:pPr>
              <w:ind w:left="293" w:hanging="293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ab/>
            </w:r>
            <w:r w:rsidRPr="004C29F0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ค่าใช้จ่าย</w:t>
            </w:r>
            <w:r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ที่มีสิทธิหักได้เพิ่มขึ้น</w:t>
            </w:r>
          </w:p>
        </w:tc>
        <w:tc>
          <w:tcPr>
            <w:tcW w:w="1755" w:type="dxa"/>
            <w:vAlign w:val="bottom"/>
          </w:tcPr>
          <w:p w:rsidR="00BF68EA" w:rsidRPr="007A63E5" w:rsidRDefault="005E5DC3" w:rsidP="00007766">
            <w:pPr>
              <w:tabs>
                <w:tab w:val="decimal" w:pos="1452"/>
              </w:tabs>
              <w:ind w:left="-29" w:right="-29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A63E5">
              <w:rPr>
                <w:rFonts w:ascii="Angsana New" w:eastAsia="Angsana New" w:hAnsi="Angsana New" w:cs="Angsana New"/>
                <w:sz w:val="28"/>
                <w:szCs w:val="28"/>
              </w:rPr>
              <w:t>(3,583)</w:t>
            </w:r>
          </w:p>
        </w:tc>
        <w:tc>
          <w:tcPr>
            <w:tcW w:w="1755" w:type="dxa"/>
            <w:vAlign w:val="bottom"/>
          </w:tcPr>
          <w:p w:rsidR="00BF68EA" w:rsidRPr="004C29F0" w:rsidRDefault="00277686" w:rsidP="00007766">
            <w:pPr>
              <w:tabs>
                <w:tab w:val="decimal" w:pos="1242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(3,040)</w:t>
            </w:r>
          </w:p>
        </w:tc>
      </w:tr>
      <w:tr w:rsidR="00BF68EA" w:rsidRPr="004C29F0" w:rsidTr="00007766">
        <w:tc>
          <w:tcPr>
            <w:tcW w:w="5670" w:type="dxa"/>
            <w:vAlign w:val="bottom"/>
          </w:tcPr>
          <w:p w:rsidR="00BF68EA" w:rsidRPr="004C29F0" w:rsidRDefault="00BF68EA" w:rsidP="00CD2918">
            <w:pPr>
              <w:ind w:left="293" w:hanging="29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755" w:type="dxa"/>
            <w:vAlign w:val="bottom"/>
          </w:tcPr>
          <w:p w:rsidR="00BF68EA" w:rsidRPr="007A63E5" w:rsidRDefault="005E5DC3" w:rsidP="00CD2918">
            <w:pPr>
              <w:pBdr>
                <w:bottom w:val="single" w:sz="4" w:space="1" w:color="auto"/>
              </w:pBdr>
              <w:tabs>
                <w:tab w:val="decimal" w:pos="1435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A63E5">
              <w:rPr>
                <w:rFonts w:ascii="Angsana New" w:eastAsia="Angsana New" w:hAnsi="Angsana New" w:cs="Angsana New"/>
                <w:sz w:val="28"/>
                <w:szCs w:val="28"/>
              </w:rPr>
              <w:t>(3,482)</w:t>
            </w:r>
          </w:p>
        </w:tc>
        <w:tc>
          <w:tcPr>
            <w:tcW w:w="1755" w:type="dxa"/>
            <w:vAlign w:val="bottom"/>
          </w:tcPr>
          <w:p w:rsidR="00BF68EA" w:rsidRPr="004C29F0" w:rsidRDefault="00277686" w:rsidP="00007766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(2,868)</w:t>
            </w:r>
          </w:p>
        </w:tc>
      </w:tr>
      <w:tr w:rsidR="00BF68EA" w:rsidRPr="004C29F0" w:rsidTr="00007766">
        <w:tc>
          <w:tcPr>
            <w:tcW w:w="5670" w:type="dxa"/>
            <w:vAlign w:val="bottom"/>
          </w:tcPr>
          <w:p w:rsidR="00BF68EA" w:rsidRPr="004C29F0" w:rsidRDefault="00BF68EA" w:rsidP="00CD2918">
            <w:pPr>
              <w:ind w:left="132" w:right="-108" w:hanging="132"/>
              <w:rPr>
                <w:rFonts w:ascii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ค่าใช้จ่าย</w:t>
            </w:r>
            <w:r w:rsidRPr="004C29F0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755" w:type="dxa"/>
            <w:vAlign w:val="bottom"/>
          </w:tcPr>
          <w:p w:rsidR="00BF68EA" w:rsidRPr="007A63E5" w:rsidRDefault="00E7508C" w:rsidP="00E92DAE">
            <w:pPr>
              <w:pBdr>
                <w:bottom w:val="double" w:sz="4" w:space="1" w:color="auto"/>
              </w:pBdr>
              <w:tabs>
                <w:tab w:val="decimal" w:pos="1435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A63E5">
              <w:rPr>
                <w:rFonts w:ascii="Angsana New" w:eastAsia="Angsana New" w:hAnsi="Angsana New" w:cs="Angsana New"/>
                <w:sz w:val="28"/>
                <w:szCs w:val="28"/>
              </w:rPr>
              <w:t>11,565</w:t>
            </w:r>
          </w:p>
        </w:tc>
        <w:tc>
          <w:tcPr>
            <w:tcW w:w="1755" w:type="dxa"/>
            <w:vAlign w:val="bottom"/>
          </w:tcPr>
          <w:p w:rsidR="00BF68EA" w:rsidRPr="004C29F0" w:rsidRDefault="00277686" w:rsidP="00007766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26,255</w:t>
            </w:r>
          </w:p>
        </w:tc>
      </w:tr>
    </w:tbl>
    <w:p w:rsidR="007A2873" w:rsidRDefault="00A36B11" w:rsidP="00A3022C">
      <w:pPr>
        <w:pStyle w:val="BodyTextIndent"/>
        <w:tabs>
          <w:tab w:val="left" w:pos="900"/>
        </w:tabs>
        <w:spacing w:before="240" w:after="120"/>
        <w:ind w:left="547" w:hanging="547"/>
        <w:jc w:val="thaiDistribute"/>
        <w:rPr>
          <w:rFonts w:hAnsi="Angsana New"/>
          <w:b w:val="0"/>
          <w:bCs w:val="0"/>
          <w:cs/>
        </w:rPr>
      </w:pPr>
      <w:r w:rsidRPr="004C29F0">
        <w:rPr>
          <w:rFonts w:hAnsi="Angsana New"/>
          <w:b w:val="0"/>
          <w:bCs w:val="0"/>
          <w:cs/>
        </w:rPr>
        <w:tab/>
      </w:r>
    </w:p>
    <w:p w:rsidR="002F5880" w:rsidRPr="004C29F0" w:rsidRDefault="007A2873" w:rsidP="00007766">
      <w:pPr>
        <w:pStyle w:val="BodyTextIndent"/>
        <w:tabs>
          <w:tab w:val="left" w:pos="900"/>
        </w:tabs>
        <w:spacing w:before="240" w:after="120"/>
        <w:ind w:left="547" w:firstLine="0"/>
        <w:jc w:val="thaiDistribute"/>
        <w:rPr>
          <w:rFonts w:hAnsi="Angsana New"/>
          <w:b w:val="0"/>
          <w:bCs w:val="0"/>
          <w:cs/>
        </w:rPr>
      </w:pPr>
      <w:r>
        <w:rPr>
          <w:rFonts w:hAnsi="Angsana New"/>
          <w:b w:val="0"/>
          <w:bCs w:val="0"/>
          <w:cs/>
        </w:rPr>
        <w:br w:type="page"/>
      </w:r>
      <w:r w:rsidR="002F5880" w:rsidRPr="004C29F0">
        <w:rPr>
          <w:rFonts w:hAnsi="Angsana New"/>
          <w:b w:val="0"/>
          <w:bCs w:val="0"/>
          <w:cs/>
        </w:rPr>
        <w:lastRenderedPageBreak/>
        <w:t>ส่วนประกอบของสินทรัพย์และหนี้สินภาษีเงินได้รอการตัดบัญชี ประกอบด้วยรายการดังต่อไปนี้</w:t>
      </w:r>
    </w:p>
    <w:tbl>
      <w:tblPr>
        <w:tblW w:w="90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00"/>
        <w:gridCol w:w="1980"/>
        <w:gridCol w:w="1980"/>
      </w:tblGrid>
      <w:tr w:rsidR="00EC1B1C" w:rsidRPr="004C29F0" w:rsidTr="00007766">
        <w:tc>
          <w:tcPr>
            <w:tcW w:w="5100" w:type="dxa"/>
          </w:tcPr>
          <w:p w:rsidR="00551C85" w:rsidRPr="004C29F0" w:rsidRDefault="00551C85" w:rsidP="0059060C">
            <w:pPr>
              <w:ind w:left="600" w:right="-66" w:hanging="6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:rsidR="00551C85" w:rsidRPr="004C29F0" w:rsidRDefault="00551C85" w:rsidP="0059060C">
            <w:pPr>
              <w:ind w:left="600" w:right="-66" w:hanging="6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:rsidR="00551C85" w:rsidRPr="004C29F0" w:rsidRDefault="00551C85" w:rsidP="0059060C">
            <w:pPr>
              <w:ind w:left="600" w:right="-66" w:hanging="6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eastAsia="Angsana New" w:hAnsi="Angsana New" w:cs="Angsana New"/>
                <w:sz w:val="28"/>
                <w:szCs w:val="28"/>
              </w:rPr>
              <w:t>(</w:t>
            </w: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หน่วย: </w:t>
            </w:r>
            <w:r w:rsidR="003C61F7" w:rsidRPr="004C29F0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พัน</w:t>
            </w: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EC1B1C" w:rsidRPr="004C29F0" w:rsidTr="00007766">
        <w:tc>
          <w:tcPr>
            <w:tcW w:w="5100" w:type="dxa"/>
          </w:tcPr>
          <w:p w:rsidR="00E42A6D" w:rsidRPr="004C29F0" w:rsidRDefault="00E42A6D" w:rsidP="0059060C">
            <w:pPr>
              <w:ind w:left="600" w:right="-66" w:hanging="6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:rsidR="00E42A6D" w:rsidRPr="004C29F0" w:rsidRDefault="00F61835" w:rsidP="00534BEB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AC6401" w:rsidRPr="004C29F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980" w:type="dxa"/>
            <w:vAlign w:val="bottom"/>
          </w:tcPr>
          <w:p w:rsidR="00E42A6D" w:rsidRPr="004C29F0" w:rsidRDefault="00F61835" w:rsidP="00534BEB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AC6401" w:rsidRPr="004C29F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</w:tr>
      <w:tr w:rsidR="00EC1B1C" w:rsidRPr="004C29F0" w:rsidTr="00007766">
        <w:tc>
          <w:tcPr>
            <w:tcW w:w="5100" w:type="dxa"/>
          </w:tcPr>
          <w:p w:rsidR="00E42A6D" w:rsidRPr="004C29F0" w:rsidRDefault="00E42A6D" w:rsidP="0059060C">
            <w:pPr>
              <w:tabs>
                <w:tab w:val="left" w:pos="900"/>
              </w:tabs>
              <w:ind w:left="600" w:right="-66" w:hanging="600"/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</w:pPr>
            <w:r w:rsidRPr="004C29F0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980" w:type="dxa"/>
          </w:tcPr>
          <w:p w:rsidR="00E42A6D" w:rsidRPr="004C29F0" w:rsidRDefault="00E42A6D" w:rsidP="0059060C">
            <w:pPr>
              <w:tabs>
                <w:tab w:val="decimal" w:pos="1206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:rsidR="00E42A6D" w:rsidRPr="004C29F0" w:rsidRDefault="00E42A6D" w:rsidP="0059060C">
            <w:pPr>
              <w:tabs>
                <w:tab w:val="decimal" w:pos="1206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</w:tr>
      <w:tr w:rsidR="00062FB9" w:rsidRPr="004C29F0" w:rsidTr="00007766">
        <w:tc>
          <w:tcPr>
            <w:tcW w:w="5100" w:type="dxa"/>
          </w:tcPr>
          <w:p w:rsidR="00062FB9" w:rsidRPr="004C29F0" w:rsidRDefault="00062FB9" w:rsidP="0059060C">
            <w:pPr>
              <w:tabs>
                <w:tab w:val="left" w:pos="900"/>
              </w:tabs>
              <w:ind w:left="600" w:right="-66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ค่าเผื่อการด้อยค่าของเงินลงทุน</w:t>
            </w:r>
          </w:p>
        </w:tc>
        <w:tc>
          <w:tcPr>
            <w:tcW w:w="1980" w:type="dxa"/>
          </w:tcPr>
          <w:p w:rsidR="00062FB9" w:rsidRPr="004C29F0" w:rsidRDefault="000D5490" w:rsidP="00081DB7">
            <w:pPr>
              <w:tabs>
                <w:tab w:val="decimal" w:pos="1435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1,845</w:t>
            </w:r>
          </w:p>
        </w:tc>
        <w:tc>
          <w:tcPr>
            <w:tcW w:w="1980" w:type="dxa"/>
          </w:tcPr>
          <w:p w:rsidR="00062FB9" w:rsidRPr="004C29F0" w:rsidRDefault="00062FB9" w:rsidP="00CD2918">
            <w:pPr>
              <w:tabs>
                <w:tab w:val="decimal" w:pos="1435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1,845</w:t>
            </w:r>
          </w:p>
        </w:tc>
      </w:tr>
      <w:tr w:rsidR="00062FB9" w:rsidRPr="004C29F0" w:rsidTr="00007766">
        <w:tc>
          <w:tcPr>
            <w:tcW w:w="5100" w:type="dxa"/>
          </w:tcPr>
          <w:p w:rsidR="00062FB9" w:rsidRPr="004C29F0" w:rsidRDefault="00062FB9" w:rsidP="0059060C">
            <w:pPr>
              <w:tabs>
                <w:tab w:val="left" w:pos="900"/>
              </w:tabs>
              <w:ind w:left="600" w:right="-66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ค่าเผื่อการด้อยค่าสินทรัพย์รอการขาย</w:t>
            </w:r>
          </w:p>
        </w:tc>
        <w:tc>
          <w:tcPr>
            <w:tcW w:w="1980" w:type="dxa"/>
          </w:tcPr>
          <w:p w:rsidR="00062FB9" w:rsidRPr="004C29F0" w:rsidRDefault="000D5490" w:rsidP="00081DB7">
            <w:pPr>
              <w:tabs>
                <w:tab w:val="decimal" w:pos="1435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5,570</w:t>
            </w:r>
          </w:p>
        </w:tc>
        <w:tc>
          <w:tcPr>
            <w:tcW w:w="1980" w:type="dxa"/>
          </w:tcPr>
          <w:p w:rsidR="00062FB9" w:rsidRPr="004C29F0" w:rsidRDefault="00062FB9" w:rsidP="00CD2918">
            <w:pPr>
              <w:tabs>
                <w:tab w:val="decimal" w:pos="1435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5,570</w:t>
            </w:r>
          </w:p>
        </w:tc>
      </w:tr>
      <w:tr w:rsidR="00062FB9" w:rsidRPr="004C29F0" w:rsidTr="00007766">
        <w:tc>
          <w:tcPr>
            <w:tcW w:w="5100" w:type="dxa"/>
          </w:tcPr>
          <w:p w:rsidR="00062FB9" w:rsidRPr="004C29F0" w:rsidRDefault="00062FB9" w:rsidP="0059060C">
            <w:pPr>
              <w:tabs>
                <w:tab w:val="left" w:pos="900"/>
              </w:tabs>
              <w:ind w:left="600" w:right="-66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ค่าเผื่อหนี้สงสัยจะสูญ</w:t>
            </w:r>
            <w:r w:rsidRPr="004C29F0">
              <w:rPr>
                <w:rFonts w:ascii="Angsana New" w:eastAsia="Angsana New" w:hAnsi="Angsana New" w:cs="Angsana New"/>
                <w:sz w:val="28"/>
                <w:szCs w:val="28"/>
              </w:rPr>
              <w:t>/</w:t>
            </w: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สำรองลูกหนี้อื่น</w:t>
            </w:r>
          </w:p>
        </w:tc>
        <w:tc>
          <w:tcPr>
            <w:tcW w:w="1980" w:type="dxa"/>
          </w:tcPr>
          <w:p w:rsidR="00062FB9" w:rsidRPr="007A63E5" w:rsidRDefault="00FF3904" w:rsidP="00062FB9">
            <w:pPr>
              <w:tabs>
                <w:tab w:val="decimal" w:pos="1435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A63E5">
              <w:rPr>
                <w:rFonts w:ascii="Angsana New" w:eastAsia="Angsana New" w:hAnsi="Angsana New" w:cs="Angsana New"/>
                <w:sz w:val="28"/>
                <w:szCs w:val="28"/>
              </w:rPr>
              <w:t>14,423</w:t>
            </w:r>
          </w:p>
        </w:tc>
        <w:tc>
          <w:tcPr>
            <w:tcW w:w="1980" w:type="dxa"/>
          </w:tcPr>
          <w:p w:rsidR="00062FB9" w:rsidRPr="004C29F0" w:rsidRDefault="00062FB9" w:rsidP="00CD2918">
            <w:pPr>
              <w:tabs>
                <w:tab w:val="decimal" w:pos="1435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1,</w:t>
            </w:r>
            <w:r w:rsidR="00495906">
              <w:rPr>
                <w:rFonts w:ascii="Angsana New" w:eastAsia="Angsana New" w:hAnsi="Angsana New" w:cs="Angsana New"/>
                <w:sz w:val="28"/>
                <w:szCs w:val="28"/>
              </w:rPr>
              <w:t>409</w:t>
            </w:r>
          </w:p>
        </w:tc>
      </w:tr>
      <w:tr w:rsidR="00062FB9" w:rsidRPr="004C29F0" w:rsidTr="00007766">
        <w:tc>
          <w:tcPr>
            <w:tcW w:w="5100" w:type="dxa"/>
          </w:tcPr>
          <w:p w:rsidR="00062FB9" w:rsidRPr="004C29F0" w:rsidRDefault="00062FB9" w:rsidP="0059060C">
            <w:pPr>
              <w:tabs>
                <w:tab w:val="left" w:pos="900"/>
              </w:tabs>
              <w:ind w:left="600" w:right="-66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สำรองผลประโยชน์ระยะยาวของพนักงานหลังออกจากงาน</w:t>
            </w:r>
          </w:p>
        </w:tc>
        <w:tc>
          <w:tcPr>
            <w:tcW w:w="1980" w:type="dxa"/>
          </w:tcPr>
          <w:p w:rsidR="00062FB9" w:rsidRPr="007A63E5" w:rsidRDefault="000D5490" w:rsidP="00081DB7">
            <w:pPr>
              <w:tabs>
                <w:tab w:val="decimal" w:pos="1435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A63E5">
              <w:rPr>
                <w:rFonts w:ascii="Angsana New" w:eastAsia="Angsana New" w:hAnsi="Angsana New" w:cs="Angsana New"/>
                <w:sz w:val="28"/>
                <w:szCs w:val="28"/>
              </w:rPr>
              <w:t>20,454</w:t>
            </w:r>
          </w:p>
        </w:tc>
        <w:tc>
          <w:tcPr>
            <w:tcW w:w="1980" w:type="dxa"/>
          </w:tcPr>
          <w:p w:rsidR="00062FB9" w:rsidRPr="004C29F0" w:rsidRDefault="00495906" w:rsidP="00495906">
            <w:pPr>
              <w:tabs>
                <w:tab w:val="decimal" w:pos="1435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20,009</w:t>
            </w:r>
          </w:p>
        </w:tc>
      </w:tr>
      <w:tr w:rsidR="00062FB9" w:rsidRPr="004C29F0" w:rsidTr="00007766">
        <w:tc>
          <w:tcPr>
            <w:tcW w:w="5100" w:type="dxa"/>
          </w:tcPr>
          <w:p w:rsidR="00062FB9" w:rsidRPr="004C29F0" w:rsidRDefault="00062FB9" w:rsidP="0059060C">
            <w:pPr>
              <w:tabs>
                <w:tab w:val="left" w:pos="900"/>
              </w:tabs>
              <w:ind w:left="600" w:right="-66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ค่าใช้จ่ายพนักงานค้างจ่าย</w:t>
            </w:r>
          </w:p>
        </w:tc>
        <w:tc>
          <w:tcPr>
            <w:tcW w:w="1980" w:type="dxa"/>
          </w:tcPr>
          <w:p w:rsidR="00062FB9" w:rsidRPr="007A63E5" w:rsidRDefault="000D5490" w:rsidP="00062FB9">
            <w:pPr>
              <w:tabs>
                <w:tab w:val="decimal" w:pos="1435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A63E5">
              <w:rPr>
                <w:rFonts w:ascii="Angsana New" w:eastAsia="Angsana New" w:hAnsi="Angsana New" w:cs="Angsana New"/>
                <w:sz w:val="28"/>
                <w:szCs w:val="28"/>
              </w:rPr>
              <w:t>13,554</w:t>
            </w:r>
          </w:p>
        </w:tc>
        <w:tc>
          <w:tcPr>
            <w:tcW w:w="1980" w:type="dxa"/>
          </w:tcPr>
          <w:p w:rsidR="00062FB9" w:rsidRPr="004C29F0" w:rsidRDefault="00495906" w:rsidP="00534BEB">
            <w:pPr>
              <w:tabs>
                <w:tab w:val="decimal" w:pos="1435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34,381</w:t>
            </w:r>
          </w:p>
        </w:tc>
      </w:tr>
      <w:tr w:rsidR="00062FB9" w:rsidRPr="004C29F0" w:rsidTr="00007766">
        <w:tc>
          <w:tcPr>
            <w:tcW w:w="5100" w:type="dxa"/>
          </w:tcPr>
          <w:p w:rsidR="00062FB9" w:rsidRPr="004C29F0" w:rsidRDefault="00062FB9" w:rsidP="0059060C">
            <w:pPr>
              <w:tabs>
                <w:tab w:val="left" w:pos="900"/>
              </w:tabs>
              <w:ind w:left="600" w:right="-66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980" w:type="dxa"/>
          </w:tcPr>
          <w:p w:rsidR="00062FB9" w:rsidRPr="007A63E5" w:rsidRDefault="000D5490" w:rsidP="00062FB9">
            <w:pPr>
              <w:pBdr>
                <w:bottom w:val="single" w:sz="4" w:space="1" w:color="auto"/>
              </w:pBdr>
              <w:tabs>
                <w:tab w:val="decimal" w:pos="1435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A63E5">
              <w:rPr>
                <w:rFonts w:ascii="Angsana New" w:eastAsia="Angsana New" w:hAnsi="Angsana New" w:cs="Angsana New"/>
                <w:sz w:val="28"/>
                <w:szCs w:val="28"/>
              </w:rPr>
              <w:t>12,189</w:t>
            </w:r>
          </w:p>
        </w:tc>
        <w:tc>
          <w:tcPr>
            <w:tcW w:w="1980" w:type="dxa"/>
          </w:tcPr>
          <w:p w:rsidR="00062FB9" w:rsidRPr="004C29F0" w:rsidRDefault="00495906" w:rsidP="00CD2918">
            <w:pPr>
              <w:pBdr>
                <w:bottom w:val="single" w:sz="4" w:space="1" w:color="auto"/>
              </w:pBdr>
              <w:tabs>
                <w:tab w:val="decimal" w:pos="1435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11,095</w:t>
            </w:r>
          </w:p>
        </w:tc>
      </w:tr>
      <w:tr w:rsidR="00062FB9" w:rsidRPr="004C29F0" w:rsidTr="00007766">
        <w:tc>
          <w:tcPr>
            <w:tcW w:w="5100" w:type="dxa"/>
          </w:tcPr>
          <w:p w:rsidR="00062FB9" w:rsidRPr="004C29F0" w:rsidRDefault="00062FB9" w:rsidP="0059060C">
            <w:pPr>
              <w:tabs>
                <w:tab w:val="left" w:pos="900"/>
              </w:tabs>
              <w:ind w:left="600" w:right="-66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980" w:type="dxa"/>
          </w:tcPr>
          <w:p w:rsidR="00062FB9" w:rsidRPr="007A63E5" w:rsidRDefault="00FF3904" w:rsidP="00081DB7">
            <w:pPr>
              <w:pBdr>
                <w:bottom w:val="dashSmallGap" w:sz="4" w:space="1" w:color="auto"/>
              </w:pBdr>
              <w:tabs>
                <w:tab w:val="decimal" w:pos="1435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A63E5">
              <w:rPr>
                <w:rFonts w:ascii="Angsana New" w:eastAsia="Angsana New" w:hAnsi="Angsana New" w:cs="Angsana New"/>
                <w:sz w:val="28"/>
                <w:szCs w:val="28"/>
              </w:rPr>
              <w:t>68</w:t>
            </w:r>
            <w:r w:rsidR="000D5490" w:rsidRPr="007A63E5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7A63E5">
              <w:rPr>
                <w:rFonts w:ascii="Angsana New" w:eastAsia="Angsana New" w:hAnsi="Angsana New" w:cs="Angsana New"/>
                <w:sz w:val="28"/>
                <w:szCs w:val="28"/>
              </w:rPr>
              <w:t>035</w:t>
            </w:r>
          </w:p>
        </w:tc>
        <w:tc>
          <w:tcPr>
            <w:tcW w:w="1980" w:type="dxa"/>
          </w:tcPr>
          <w:p w:rsidR="00062FB9" w:rsidRPr="004C29F0" w:rsidRDefault="00495906" w:rsidP="00534BEB">
            <w:pPr>
              <w:pBdr>
                <w:bottom w:val="dashSmallGap" w:sz="4" w:space="1" w:color="auto"/>
              </w:pBdr>
              <w:tabs>
                <w:tab w:val="decimal" w:pos="1435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74,309</w:t>
            </w:r>
          </w:p>
        </w:tc>
      </w:tr>
      <w:tr w:rsidR="00062FB9" w:rsidRPr="004C29F0" w:rsidTr="00007766">
        <w:tc>
          <w:tcPr>
            <w:tcW w:w="5100" w:type="dxa"/>
          </w:tcPr>
          <w:p w:rsidR="00062FB9" w:rsidRPr="004C29F0" w:rsidRDefault="00062FB9" w:rsidP="0059060C">
            <w:pPr>
              <w:tabs>
                <w:tab w:val="left" w:pos="900"/>
              </w:tabs>
              <w:ind w:left="600" w:right="-66" w:hanging="600"/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</w:pPr>
            <w:r w:rsidRPr="004C29F0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980" w:type="dxa"/>
            <w:vAlign w:val="bottom"/>
          </w:tcPr>
          <w:p w:rsidR="00062FB9" w:rsidRPr="007A63E5" w:rsidRDefault="00062FB9" w:rsidP="00081DB7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:rsidR="00062FB9" w:rsidRPr="004C29F0" w:rsidRDefault="00062FB9" w:rsidP="00CD2918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</w:tr>
      <w:tr w:rsidR="00062FB9" w:rsidRPr="004C29F0" w:rsidTr="00007766">
        <w:tc>
          <w:tcPr>
            <w:tcW w:w="5100" w:type="dxa"/>
            <w:vAlign w:val="bottom"/>
          </w:tcPr>
          <w:p w:rsidR="00062FB9" w:rsidRPr="004C29F0" w:rsidRDefault="00062FB9" w:rsidP="0059060C">
            <w:pPr>
              <w:ind w:left="600" w:right="-66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980" w:type="dxa"/>
            <w:vAlign w:val="bottom"/>
          </w:tcPr>
          <w:p w:rsidR="00062FB9" w:rsidRPr="007A63E5" w:rsidRDefault="000D5490" w:rsidP="00062FB9">
            <w:pPr>
              <w:tabs>
                <w:tab w:val="decimal" w:pos="1435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A63E5">
              <w:rPr>
                <w:rFonts w:ascii="Angsana New" w:eastAsia="Angsana New" w:hAnsi="Angsana New" w:cs="Angsana New"/>
                <w:sz w:val="28"/>
                <w:szCs w:val="28"/>
              </w:rPr>
              <w:t>(10,044)</w:t>
            </w:r>
          </w:p>
        </w:tc>
        <w:tc>
          <w:tcPr>
            <w:tcW w:w="1980" w:type="dxa"/>
            <w:vAlign w:val="bottom"/>
          </w:tcPr>
          <w:p w:rsidR="00062FB9" w:rsidRPr="004C29F0" w:rsidRDefault="00062FB9" w:rsidP="00CD2918">
            <w:pPr>
              <w:tabs>
                <w:tab w:val="decimal" w:pos="1435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(</w:t>
            </w:r>
            <w:r w:rsidR="00495906">
              <w:rPr>
                <w:rFonts w:ascii="Angsana New" w:eastAsia="Angsana New" w:hAnsi="Angsana New" w:cs="Angsana New"/>
                <w:sz w:val="28"/>
                <w:szCs w:val="28"/>
              </w:rPr>
              <w:t>1,548</w:t>
            </w:r>
            <w:r w:rsidRPr="004C29F0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)</w:t>
            </w:r>
          </w:p>
        </w:tc>
      </w:tr>
      <w:tr w:rsidR="00062FB9" w:rsidRPr="004C29F0" w:rsidTr="00007766">
        <w:tc>
          <w:tcPr>
            <w:tcW w:w="5100" w:type="dxa"/>
          </w:tcPr>
          <w:p w:rsidR="00062FB9" w:rsidRPr="004C29F0" w:rsidRDefault="00062FB9" w:rsidP="0059060C">
            <w:pPr>
              <w:tabs>
                <w:tab w:val="left" w:pos="900"/>
              </w:tabs>
              <w:ind w:left="600" w:right="-66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980" w:type="dxa"/>
            <w:vAlign w:val="bottom"/>
          </w:tcPr>
          <w:p w:rsidR="00062FB9" w:rsidRPr="007A63E5" w:rsidRDefault="000D5490" w:rsidP="00081DB7">
            <w:pPr>
              <w:pBdr>
                <w:top w:val="single" w:sz="4" w:space="1" w:color="auto"/>
                <w:bottom w:val="dashSmallGap" w:sz="4" w:space="1" w:color="auto"/>
              </w:pBdr>
              <w:tabs>
                <w:tab w:val="decimal" w:pos="1435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A63E5">
              <w:rPr>
                <w:rFonts w:ascii="Angsana New" w:eastAsia="Angsana New" w:hAnsi="Angsana New" w:cs="Angsana New"/>
                <w:sz w:val="28"/>
                <w:szCs w:val="28"/>
              </w:rPr>
              <w:t>(10,044)</w:t>
            </w:r>
          </w:p>
        </w:tc>
        <w:tc>
          <w:tcPr>
            <w:tcW w:w="1980" w:type="dxa"/>
            <w:vAlign w:val="bottom"/>
          </w:tcPr>
          <w:p w:rsidR="00062FB9" w:rsidRPr="004C29F0" w:rsidRDefault="00495906" w:rsidP="00CD2918">
            <w:pPr>
              <w:pBdr>
                <w:top w:val="single" w:sz="4" w:space="1" w:color="auto"/>
                <w:bottom w:val="dashSmallGap" w:sz="4" w:space="1" w:color="auto"/>
              </w:pBdr>
              <w:tabs>
                <w:tab w:val="decimal" w:pos="1435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1,</w:t>
            </w:r>
            <w:r w:rsidR="00062FB9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5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4</w:t>
            </w:r>
            <w:r w:rsidR="00062FB9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8</w:t>
            </w:r>
            <w:r w:rsidR="00062FB9" w:rsidRPr="004C29F0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)</w:t>
            </w:r>
          </w:p>
        </w:tc>
      </w:tr>
      <w:tr w:rsidR="00062FB9" w:rsidRPr="004C29F0" w:rsidTr="00007766">
        <w:tc>
          <w:tcPr>
            <w:tcW w:w="5100" w:type="dxa"/>
          </w:tcPr>
          <w:p w:rsidR="00062FB9" w:rsidRPr="004C29F0" w:rsidRDefault="00062FB9" w:rsidP="0059060C">
            <w:pPr>
              <w:tabs>
                <w:tab w:val="left" w:pos="360"/>
                <w:tab w:val="left" w:pos="900"/>
              </w:tabs>
              <w:ind w:left="600" w:right="-66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สินทรัพย์ภาษีเงินได้รอการตัดบัญชี </w:t>
            </w:r>
            <w:r w:rsidRPr="004C29F0">
              <w:rPr>
                <w:rFonts w:ascii="Angsana New" w:eastAsia="Angsana New" w:hAnsi="Angsana New" w:cs="Angsana New"/>
                <w:sz w:val="28"/>
                <w:szCs w:val="28"/>
              </w:rPr>
              <w:t xml:space="preserve">- </w:t>
            </w: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980" w:type="dxa"/>
          </w:tcPr>
          <w:p w:rsidR="00062FB9" w:rsidRPr="007A63E5" w:rsidRDefault="00FF3904" w:rsidP="00062FB9">
            <w:pPr>
              <w:pBdr>
                <w:bottom w:val="double" w:sz="6" w:space="1" w:color="auto"/>
              </w:pBdr>
              <w:tabs>
                <w:tab w:val="decimal" w:pos="1435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A63E5">
              <w:rPr>
                <w:rFonts w:ascii="Angsana New" w:eastAsia="Angsana New" w:hAnsi="Angsana New" w:cs="Angsana New"/>
                <w:sz w:val="28"/>
                <w:szCs w:val="28"/>
              </w:rPr>
              <w:t>57</w:t>
            </w:r>
            <w:r w:rsidR="000D5490" w:rsidRPr="007A63E5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7A63E5">
              <w:rPr>
                <w:rFonts w:ascii="Angsana New" w:eastAsia="Angsana New" w:hAnsi="Angsana New" w:cs="Angsana New"/>
                <w:sz w:val="28"/>
                <w:szCs w:val="28"/>
              </w:rPr>
              <w:t>991</w:t>
            </w:r>
          </w:p>
        </w:tc>
        <w:tc>
          <w:tcPr>
            <w:tcW w:w="1980" w:type="dxa"/>
          </w:tcPr>
          <w:p w:rsidR="00062FB9" w:rsidRPr="004C29F0" w:rsidRDefault="00495906" w:rsidP="00534BEB">
            <w:pPr>
              <w:pBdr>
                <w:bottom w:val="double" w:sz="6" w:space="1" w:color="auto"/>
              </w:pBdr>
              <w:tabs>
                <w:tab w:val="decimal" w:pos="1435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72</w:t>
            </w:r>
            <w:r w:rsidR="00062FB9" w:rsidRPr="004C29F0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761</w:t>
            </w:r>
          </w:p>
        </w:tc>
      </w:tr>
    </w:tbl>
    <w:p w:rsidR="00027555" w:rsidRPr="004C29F0" w:rsidRDefault="00495906" w:rsidP="00261A99">
      <w:pPr>
        <w:tabs>
          <w:tab w:val="left" w:pos="720"/>
        </w:tabs>
        <w:spacing w:before="240"/>
        <w:ind w:left="544" w:right="-45" w:hanging="54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9</w:t>
      </w:r>
      <w:r w:rsidR="00906C02" w:rsidRPr="004C29F0">
        <w:rPr>
          <w:rFonts w:ascii="Angsana New" w:hAnsi="Angsana New" w:cs="Angsana New"/>
          <w:b/>
          <w:bCs/>
          <w:sz w:val="32"/>
          <w:szCs w:val="32"/>
        </w:rPr>
        <w:t xml:space="preserve">.  </w:t>
      </w:r>
      <w:r w:rsidR="00906C02" w:rsidRPr="004C29F0">
        <w:rPr>
          <w:rFonts w:ascii="Angsana New" w:hAnsi="Angsana New" w:cs="Angsana New"/>
          <w:b/>
          <w:bCs/>
          <w:sz w:val="32"/>
          <w:szCs w:val="32"/>
        </w:rPr>
        <w:tab/>
      </w:r>
      <w:r w:rsidR="00027555" w:rsidRPr="004C29F0">
        <w:rPr>
          <w:rFonts w:ascii="Angsana New" w:hAnsi="Angsana New" w:cs="Angsana New"/>
          <w:b/>
          <w:bCs/>
          <w:sz w:val="32"/>
          <w:szCs w:val="32"/>
          <w:cs/>
        </w:rPr>
        <w:t>สินทรัพย์อื่น</w:t>
      </w:r>
    </w:p>
    <w:tbl>
      <w:tblPr>
        <w:tblW w:w="90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30"/>
        <w:gridCol w:w="1965"/>
        <w:gridCol w:w="1965"/>
      </w:tblGrid>
      <w:tr w:rsidR="00EC1B1C" w:rsidRPr="004C29F0" w:rsidTr="00007766">
        <w:tc>
          <w:tcPr>
            <w:tcW w:w="9060" w:type="dxa"/>
            <w:gridSpan w:val="3"/>
          </w:tcPr>
          <w:p w:rsidR="00027555" w:rsidRPr="004C29F0" w:rsidRDefault="009B4F12" w:rsidP="0059060C">
            <w:pPr>
              <w:tabs>
                <w:tab w:val="left" w:pos="900"/>
                <w:tab w:val="left" w:pos="1440"/>
              </w:tabs>
              <w:ind w:left="600" w:hanging="6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C29F0">
              <w:rPr>
                <w:rFonts w:ascii="Angsana New" w:eastAsia="Angsana New" w:hAnsi="Angsana New" w:cs="Angsana New"/>
                <w:sz w:val="28"/>
                <w:szCs w:val="28"/>
              </w:rPr>
              <w:t>(</w:t>
            </w: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หน่วย: </w:t>
            </w:r>
            <w:r w:rsidR="000010A3" w:rsidRPr="004C29F0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พัน</w:t>
            </w: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EC1B1C" w:rsidRPr="004C29F0" w:rsidTr="00007766">
        <w:tc>
          <w:tcPr>
            <w:tcW w:w="5130" w:type="dxa"/>
          </w:tcPr>
          <w:p w:rsidR="00E42A6D" w:rsidRPr="004C29F0" w:rsidRDefault="00E42A6D" w:rsidP="0059060C">
            <w:pPr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5" w:type="dxa"/>
            <w:vAlign w:val="bottom"/>
          </w:tcPr>
          <w:p w:rsidR="00E42A6D" w:rsidRPr="004C29F0" w:rsidRDefault="00495906" w:rsidP="00534BEB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AC6401" w:rsidRPr="004C29F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965" w:type="dxa"/>
            <w:vAlign w:val="bottom"/>
          </w:tcPr>
          <w:p w:rsidR="00E42A6D" w:rsidRPr="004C29F0" w:rsidRDefault="00495906" w:rsidP="00534BEB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AC6401" w:rsidRPr="004C29F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</w:tr>
      <w:tr w:rsidR="00FA4EF7" w:rsidRPr="004C29F0" w:rsidTr="00007766">
        <w:tc>
          <w:tcPr>
            <w:tcW w:w="5130" w:type="dxa"/>
          </w:tcPr>
          <w:p w:rsidR="00FA4EF7" w:rsidRPr="004C29F0" w:rsidRDefault="00FA4EF7" w:rsidP="0059060C">
            <w:pPr>
              <w:tabs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เงินให้กู้ยืมแก่พนักงาน</w:t>
            </w:r>
          </w:p>
        </w:tc>
        <w:tc>
          <w:tcPr>
            <w:tcW w:w="1965" w:type="dxa"/>
            <w:vAlign w:val="bottom"/>
          </w:tcPr>
          <w:p w:rsidR="00FA4EF7" w:rsidRPr="00007766" w:rsidRDefault="0098039F" w:rsidP="00007766">
            <w:pPr>
              <w:tabs>
                <w:tab w:val="decimal" w:pos="142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61,830</w:t>
            </w:r>
          </w:p>
        </w:tc>
        <w:tc>
          <w:tcPr>
            <w:tcW w:w="1965" w:type="dxa"/>
            <w:vAlign w:val="bottom"/>
          </w:tcPr>
          <w:p w:rsidR="00FA4EF7" w:rsidRPr="004C29F0" w:rsidRDefault="00600033" w:rsidP="00007766">
            <w:pPr>
              <w:tabs>
                <w:tab w:val="decimal" w:pos="1435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66,493</w:t>
            </w:r>
          </w:p>
        </w:tc>
      </w:tr>
      <w:tr w:rsidR="00FA4EF7" w:rsidRPr="004C29F0" w:rsidTr="00007766">
        <w:tc>
          <w:tcPr>
            <w:tcW w:w="5130" w:type="dxa"/>
          </w:tcPr>
          <w:p w:rsidR="00FA4EF7" w:rsidRPr="004C29F0" w:rsidRDefault="00FA4EF7" w:rsidP="0059060C">
            <w:pPr>
              <w:ind w:left="252" w:hanging="25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เงินสมทบเข้ากองทุนทดแทนความเสียหายในระบบการชำระราคา</w:t>
            </w:r>
          </w:p>
        </w:tc>
        <w:tc>
          <w:tcPr>
            <w:tcW w:w="1965" w:type="dxa"/>
            <w:vAlign w:val="bottom"/>
          </w:tcPr>
          <w:p w:rsidR="00FA4EF7" w:rsidRPr="004C29F0" w:rsidRDefault="0098039F" w:rsidP="00007766">
            <w:pPr>
              <w:tabs>
                <w:tab w:val="decimal" w:pos="142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74,615</w:t>
            </w:r>
          </w:p>
        </w:tc>
        <w:tc>
          <w:tcPr>
            <w:tcW w:w="1965" w:type="dxa"/>
            <w:vAlign w:val="bottom"/>
          </w:tcPr>
          <w:p w:rsidR="00FA4EF7" w:rsidRPr="004C29F0" w:rsidRDefault="00600033" w:rsidP="00007766">
            <w:pPr>
              <w:tabs>
                <w:tab w:val="decimal" w:pos="1435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70,708</w:t>
            </w:r>
          </w:p>
        </w:tc>
      </w:tr>
      <w:tr w:rsidR="00FA4EF7" w:rsidRPr="004C29F0" w:rsidTr="00007766">
        <w:tc>
          <w:tcPr>
            <w:tcW w:w="5130" w:type="dxa"/>
          </w:tcPr>
          <w:p w:rsidR="00FA4EF7" w:rsidRPr="004C29F0" w:rsidRDefault="00FA4EF7" w:rsidP="0059060C">
            <w:pPr>
              <w:tabs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965" w:type="dxa"/>
            <w:vAlign w:val="bottom"/>
          </w:tcPr>
          <w:p w:rsidR="00FA4EF7" w:rsidRPr="004C29F0" w:rsidRDefault="0098039F" w:rsidP="00007766">
            <w:pPr>
              <w:tabs>
                <w:tab w:val="decimal" w:pos="142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37,309</w:t>
            </w:r>
          </w:p>
        </w:tc>
        <w:tc>
          <w:tcPr>
            <w:tcW w:w="1965" w:type="dxa"/>
            <w:vAlign w:val="bottom"/>
          </w:tcPr>
          <w:p w:rsidR="00FA4EF7" w:rsidRPr="004C29F0" w:rsidRDefault="00600033" w:rsidP="00007766">
            <w:pPr>
              <w:tabs>
                <w:tab w:val="decimal" w:pos="1435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41,098</w:t>
            </w:r>
          </w:p>
        </w:tc>
      </w:tr>
      <w:tr w:rsidR="00FA4EF7" w:rsidRPr="004C29F0" w:rsidTr="00007766">
        <w:tc>
          <w:tcPr>
            <w:tcW w:w="5130" w:type="dxa"/>
          </w:tcPr>
          <w:p w:rsidR="00FA4EF7" w:rsidRPr="004C29F0" w:rsidRDefault="00FA4EF7" w:rsidP="0059060C">
            <w:pPr>
              <w:tabs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965" w:type="dxa"/>
            <w:vAlign w:val="bottom"/>
          </w:tcPr>
          <w:p w:rsidR="00FA4EF7" w:rsidRPr="004C29F0" w:rsidRDefault="0098039F" w:rsidP="00007766">
            <w:pPr>
              <w:tabs>
                <w:tab w:val="decimal" w:pos="142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17,667</w:t>
            </w:r>
          </w:p>
        </w:tc>
        <w:tc>
          <w:tcPr>
            <w:tcW w:w="1965" w:type="dxa"/>
            <w:vAlign w:val="bottom"/>
          </w:tcPr>
          <w:p w:rsidR="00FA4EF7" w:rsidRPr="004C29F0" w:rsidRDefault="00600033" w:rsidP="00007766">
            <w:pPr>
              <w:tabs>
                <w:tab w:val="decimal" w:pos="1435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17,802</w:t>
            </w:r>
          </w:p>
        </w:tc>
      </w:tr>
      <w:tr w:rsidR="00FA4EF7" w:rsidRPr="004C29F0" w:rsidTr="00007766">
        <w:tc>
          <w:tcPr>
            <w:tcW w:w="5130" w:type="dxa"/>
          </w:tcPr>
          <w:p w:rsidR="00FA4EF7" w:rsidRPr="004C29F0" w:rsidRDefault="00FA4EF7" w:rsidP="0059060C">
            <w:pPr>
              <w:tabs>
                <w:tab w:val="left" w:pos="900"/>
              </w:tabs>
              <w:ind w:left="252" w:hanging="25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สินทรัพย์รอการขาย </w:t>
            </w:r>
          </w:p>
          <w:p w:rsidR="00FA4EF7" w:rsidRPr="004C29F0" w:rsidRDefault="00FA4EF7" w:rsidP="0059060C">
            <w:pPr>
              <w:ind w:left="252" w:hanging="25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eastAsia="Angsana New" w:hAnsi="Angsana New" w:cs="Angsana New"/>
                <w:sz w:val="28"/>
                <w:szCs w:val="28"/>
              </w:rPr>
              <w:tab/>
              <w:t>(</w:t>
            </w: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สุทธิจากค่าเผื่อการด้อยค่าจำนวนประมาณ </w:t>
            </w:r>
            <w:r w:rsidRPr="004C29F0">
              <w:rPr>
                <w:rFonts w:ascii="Angsana New" w:eastAsia="Angsana New" w:hAnsi="Angsana New" w:cs="Angsana New"/>
                <w:sz w:val="28"/>
                <w:szCs w:val="28"/>
              </w:rPr>
              <w:t xml:space="preserve">28 </w:t>
            </w: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ล้านบาท</w:t>
            </w:r>
            <w:r w:rsidRPr="004C29F0">
              <w:rPr>
                <w:rFonts w:ascii="Angsana New" w:eastAsia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965" w:type="dxa"/>
            <w:vAlign w:val="bottom"/>
          </w:tcPr>
          <w:p w:rsidR="00FA4EF7" w:rsidRPr="004C29F0" w:rsidRDefault="0098039F" w:rsidP="00007766">
            <w:pPr>
              <w:tabs>
                <w:tab w:val="decimal" w:pos="142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15,000</w:t>
            </w:r>
          </w:p>
        </w:tc>
        <w:tc>
          <w:tcPr>
            <w:tcW w:w="1965" w:type="dxa"/>
            <w:vAlign w:val="bottom"/>
          </w:tcPr>
          <w:p w:rsidR="00FA4EF7" w:rsidRPr="004C29F0" w:rsidRDefault="00600033" w:rsidP="00007766">
            <w:pPr>
              <w:tabs>
                <w:tab w:val="decimal" w:pos="1435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15,000</w:t>
            </w:r>
          </w:p>
        </w:tc>
      </w:tr>
      <w:tr w:rsidR="00FA4EF7" w:rsidRPr="004C29F0" w:rsidTr="00007766">
        <w:tc>
          <w:tcPr>
            <w:tcW w:w="5130" w:type="dxa"/>
          </w:tcPr>
          <w:p w:rsidR="00FA4EF7" w:rsidRPr="004C29F0" w:rsidRDefault="00FA4EF7" w:rsidP="0059060C">
            <w:pPr>
              <w:tabs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รายได้ดอกเบี้ยค้างรับ</w:t>
            </w:r>
          </w:p>
        </w:tc>
        <w:tc>
          <w:tcPr>
            <w:tcW w:w="1965" w:type="dxa"/>
            <w:vAlign w:val="bottom"/>
          </w:tcPr>
          <w:p w:rsidR="00FA4EF7" w:rsidRPr="004C29F0" w:rsidRDefault="0098039F" w:rsidP="00007766">
            <w:pPr>
              <w:tabs>
                <w:tab w:val="decimal" w:pos="142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3,146</w:t>
            </w:r>
          </w:p>
        </w:tc>
        <w:tc>
          <w:tcPr>
            <w:tcW w:w="1965" w:type="dxa"/>
            <w:vAlign w:val="bottom"/>
          </w:tcPr>
          <w:p w:rsidR="00FA4EF7" w:rsidRPr="004C29F0" w:rsidRDefault="00600033" w:rsidP="00007766">
            <w:pPr>
              <w:tabs>
                <w:tab w:val="decimal" w:pos="1435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1,340</w:t>
            </w:r>
          </w:p>
        </w:tc>
      </w:tr>
      <w:tr w:rsidR="00FA4EF7" w:rsidRPr="004C29F0" w:rsidTr="00007766">
        <w:tc>
          <w:tcPr>
            <w:tcW w:w="5130" w:type="dxa"/>
          </w:tcPr>
          <w:p w:rsidR="00FA4EF7" w:rsidRPr="004C29F0" w:rsidRDefault="00FA4EF7" w:rsidP="0059060C">
            <w:pPr>
              <w:tabs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เงินประกันการประกอบธุรกิจสัญญาซื้อขายล่วงหน้า</w:t>
            </w:r>
          </w:p>
        </w:tc>
        <w:tc>
          <w:tcPr>
            <w:tcW w:w="1965" w:type="dxa"/>
            <w:vAlign w:val="bottom"/>
          </w:tcPr>
          <w:p w:rsidR="00FA4EF7" w:rsidRPr="004C29F0" w:rsidRDefault="0098039F" w:rsidP="00007766">
            <w:pPr>
              <w:tabs>
                <w:tab w:val="decimal" w:pos="142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5,000</w:t>
            </w:r>
          </w:p>
        </w:tc>
        <w:tc>
          <w:tcPr>
            <w:tcW w:w="1965" w:type="dxa"/>
            <w:vAlign w:val="bottom"/>
          </w:tcPr>
          <w:p w:rsidR="00FA4EF7" w:rsidRPr="004C29F0" w:rsidRDefault="00600033" w:rsidP="00007766">
            <w:pPr>
              <w:tabs>
                <w:tab w:val="decimal" w:pos="1435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5,000</w:t>
            </w:r>
          </w:p>
        </w:tc>
      </w:tr>
      <w:tr w:rsidR="00FA4EF7" w:rsidRPr="004C29F0" w:rsidTr="00007766">
        <w:tc>
          <w:tcPr>
            <w:tcW w:w="5130" w:type="dxa"/>
          </w:tcPr>
          <w:p w:rsidR="00FA4EF7" w:rsidRPr="004C29F0" w:rsidRDefault="00FA4EF7" w:rsidP="0059060C">
            <w:pPr>
              <w:tabs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รายได้ค่าธรรมเนียมและบริการค้างรับ</w:t>
            </w:r>
          </w:p>
        </w:tc>
        <w:tc>
          <w:tcPr>
            <w:tcW w:w="1965" w:type="dxa"/>
            <w:vAlign w:val="bottom"/>
          </w:tcPr>
          <w:p w:rsidR="00FA4EF7" w:rsidRPr="004C29F0" w:rsidRDefault="0098039F" w:rsidP="00007766">
            <w:pPr>
              <w:tabs>
                <w:tab w:val="decimal" w:pos="142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68,800</w:t>
            </w:r>
          </w:p>
        </w:tc>
        <w:tc>
          <w:tcPr>
            <w:tcW w:w="1965" w:type="dxa"/>
            <w:vAlign w:val="bottom"/>
          </w:tcPr>
          <w:p w:rsidR="00FA4EF7" w:rsidRPr="004C29F0" w:rsidRDefault="00600033" w:rsidP="00007766">
            <w:pPr>
              <w:tabs>
                <w:tab w:val="decimal" w:pos="1435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50,461</w:t>
            </w:r>
          </w:p>
        </w:tc>
      </w:tr>
      <w:tr w:rsidR="00FA4EF7" w:rsidRPr="004C29F0" w:rsidTr="00007766">
        <w:tc>
          <w:tcPr>
            <w:tcW w:w="5130" w:type="dxa"/>
          </w:tcPr>
          <w:p w:rsidR="00FA4EF7" w:rsidRPr="004C29F0" w:rsidRDefault="00FA4EF7" w:rsidP="0059060C">
            <w:pPr>
              <w:tabs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965" w:type="dxa"/>
            <w:vAlign w:val="bottom"/>
          </w:tcPr>
          <w:p w:rsidR="00FA4EF7" w:rsidRPr="004C29F0" w:rsidRDefault="0098039F" w:rsidP="00007766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20,825</w:t>
            </w:r>
          </w:p>
        </w:tc>
        <w:tc>
          <w:tcPr>
            <w:tcW w:w="1965" w:type="dxa"/>
            <w:vAlign w:val="bottom"/>
          </w:tcPr>
          <w:p w:rsidR="00FA4EF7" w:rsidRPr="004C29F0" w:rsidRDefault="00600033" w:rsidP="00007766">
            <w:pPr>
              <w:pBdr>
                <w:bottom w:val="single" w:sz="4" w:space="1" w:color="auto"/>
              </w:pBdr>
              <w:tabs>
                <w:tab w:val="decimal" w:pos="1435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11,807</w:t>
            </w:r>
          </w:p>
        </w:tc>
      </w:tr>
      <w:tr w:rsidR="00FA4EF7" w:rsidRPr="004C29F0" w:rsidTr="00007766">
        <w:tc>
          <w:tcPr>
            <w:tcW w:w="5130" w:type="dxa"/>
          </w:tcPr>
          <w:p w:rsidR="00FA4EF7" w:rsidRPr="004C29F0" w:rsidRDefault="00FA4EF7" w:rsidP="0059060C">
            <w:pPr>
              <w:tabs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รวมสินทรัพย์อื่น</w:t>
            </w:r>
          </w:p>
        </w:tc>
        <w:tc>
          <w:tcPr>
            <w:tcW w:w="1965" w:type="dxa"/>
            <w:vAlign w:val="bottom"/>
          </w:tcPr>
          <w:p w:rsidR="00FA4EF7" w:rsidRPr="004C29F0" w:rsidRDefault="003D3C31" w:rsidP="00007766">
            <w:pPr>
              <w:pBdr>
                <w:bottom w:val="double" w:sz="4" w:space="1" w:color="auto"/>
              </w:pBdr>
              <w:tabs>
                <w:tab w:val="decimal" w:pos="142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304,192</w:t>
            </w:r>
          </w:p>
        </w:tc>
        <w:tc>
          <w:tcPr>
            <w:tcW w:w="1965" w:type="dxa"/>
            <w:vAlign w:val="bottom"/>
          </w:tcPr>
          <w:p w:rsidR="00FA4EF7" w:rsidRPr="004C29F0" w:rsidRDefault="00600033" w:rsidP="00007766">
            <w:pPr>
              <w:pBdr>
                <w:bottom w:val="double" w:sz="4" w:space="1" w:color="auto"/>
              </w:pBdr>
              <w:tabs>
                <w:tab w:val="decimal" w:pos="1435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279,709</w:t>
            </w:r>
          </w:p>
        </w:tc>
      </w:tr>
    </w:tbl>
    <w:p w:rsidR="00534BEB" w:rsidRDefault="00534BEB" w:rsidP="0059060C">
      <w:pPr>
        <w:tabs>
          <w:tab w:val="left" w:pos="720"/>
          <w:tab w:val="left" w:pos="900"/>
        </w:tabs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</w:p>
    <w:p w:rsidR="001B2F36" w:rsidRPr="004C29F0" w:rsidRDefault="00534BEB" w:rsidP="0059060C">
      <w:pPr>
        <w:tabs>
          <w:tab w:val="left" w:pos="720"/>
          <w:tab w:val="left" w:pos="900"/>
        </w:tabs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600033">
        <w:rPr>
          <w:rFonts w:ascii="Angsana New" w:hAnsi="Angsana New" w:cs="Angsana New"/>
          <w:b/>
          <w:bCs/>
          <w:sz w:val="32"/>
          <w:szCs w:val="32"/>
        </w:rPr>
        <w:lastRenderedPageBreak/>
        <w:t>10</w:t>
      </w:r>
      <w:r w:rsidR="001B2F36" w:rsidRPr="004C29F0">
        <w:rPr>
          <w:rFonts w:ascii="Angsana New" w:hAnsi="Angsana New" w:cs="Angsana New"/>
          <w:b/>
          <w:bCs/>
          <w:sz w:val="32"/>
          <w:szCs w:val="32"/>
        </w:rPr>
        <w:t>.</w:t>
      </w:r>
      <w:r w:rsidR="001B2F36" w:rsidRPr="004C29F0">
        <w:rPr>
          <w:rFonts w:ascii="Angsana New" w:hAnsi="Angsana New" w:cs="Angsana New"/>
          <w:b/>
          <w:bCs/>
          <w:sz w:val="32"/>
          <w:szCs w:val="32"/>
        </w:rPr>
        <w:tab/>
      </w:r>
      <w:r w:rsidR="001B2F36" w:rsidRPr="004C29F0">
        <w:rPr>
          <w:rFonts w:ascii="Angsana New" w:hAnsi="Angsana New" w:cs="Angsana New" w:hint="cs"/>
          <w:b/>
          <w:bCs/>
          <w:sz w:val="32"/>
          <w:szCs w:val="32"/>
          <w:cs/>
        </w:rPr>
        <w:t>เงินกู้ยืมจากสถาบันการเงิน</w:t>
      </w:r>
    </w:p>
    <w:p w:rsidR="00357B90" w:rsidRPr="004C29F0" w:rsidRDefault="00E42A6D" w:rsidP="0059060C">
      <w:pPr>
        <w:tabs>
          <w:tab w:val="left" w:pos="1440"/>
        </w:tabs>
        <w:spacing w:before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C29F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600033">
        <w:rPr>
          <w:rFonts w:ascii="Angsana New" w:hAnsi="Angsana New" w:cs="Angsana New"/>
          <w:sz w:val="32"/>
          <w:szCs w:val="32"/>
        </w:rPr>
        <w:t>31</w:t>
      </w:r>
      <w:r w:rsidR="00AC6401" w:rsidRPr="004C29F0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600033">
        <w:rPr>
          <w:rFonts w:ascii="Angsana New" w:hAnsi="Angsana New" w:cs="Angsana New"/>
          <w:sz w:val="32"/>
          <w:szCs w:val="32"/>
        </w:rPr>
        <w:t>2561</w:t>
      </w:r>
      <w:r w:rsidR="001B40E2" w:rsidRPr="004C29F0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600033">
        <w:rPr>
          <w:rFonts w:ascii="Angsana New" w:hAnsi="Angsana New" w:cs="Angsana New"/>
          <w:sz w:val="32"/>
          <w:szCs w:val="32"/>
        </w:rPr>
        <w:t>31</w:t>
      </w:r>
      <w:r w:rsidR="00AC6401" w:rsidRPr="004C29F0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600033">
        <w:rPr>
          <w:rFonts w:ascii="Angsana New" w:hAnsi="Angsana New" w:cs="Angsana New"/>
          <w:sz w:val="32"/>
          <w:szCs w:val="32"/>
        </w:rPr>
        <w:t>2560</w:t>
      </w:r>
      <w:r w:rsidR="002A4F9E" w:rsidRPr="004C29F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57B90" w:rsidRPr="004C29F0">
        <w:rPr>
          <w:rFonts w:ascii="Angsana New" w:hAnsi="Angsana New" w:cs="Angsana New"/>
          <w:sz w:val="32"/>
          <w:szCs w:val="32"/>
          <w:cs/>
        </w:rPr>
        <w:t>เงินกู้ยืมจากสถาบันการเงิน</w:t>
      </w:r>
      <w:r w:rsidR="00357B90" w:rsidRPr="004C29F0">
        <w:rPr>
          <w:rFonts w:ascii="Angsana New" w:hAnsi="Angsana New" w:cs="Angsana New" w:hint="cs"/>
          <w:sz w:val="32"/>
          <w:szCs w:val="32"/>
          <w:cs/>
        </w:rPr>
        <w:t>เป็น</w:t>
      </w:r>
      <w:r w:rsidR="00357B90" w:rsidRPr="004C29F0">
        <w:rPr>
          <w:rFonts w:ascii="Angsana New" w:hAnsi="Angsana New" w:cs="Angsana New"/>
          <w:sz w:val="32"/>
          <w:szCs w:val="32"/>
          <w:cs/>
        </w:rPr>
        <w:t>เงินกู้ยืมในประเทศ</w:t>
      </w:r>
      <w:r w:rsidR="000975C4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="00357B90" w:rsidRPr="004C29F0">
        <w:rPr>
          <w:rFonts w:ascii="Angsana New" w:hAnsi="Angsana New" w:cs="Angsana New"/>
          <w:sz w:val="32"/>
          <w:szCs w:val="32"/>
          <w:cs/>
        </w:rPr>
        <w:t xml:space="preserve"> โดยสามารถจำแนกได้ดังนี้</w:t>
      </w:r>
    </w:p>
    <w:p w:rsidR="00E42A6D" w:rsidRDefault="00E42A6D" w:rsidP="0059060C">
      <w:pPr>
        <w:jc w:val="right"/>
        <w:rPr>
          <w:rFonts w:ascii="Angsana New" w:hAnsi="Angsana New" w:cs="Angsana New"/>
          <w:sz w:val="28"/>
          <w:szCs w:val="28"/>
        </w:rPr>
      </w:pPr>
      <w:r w:rsidRPr="004C29F0">
        <w:rPr>
          <w:rFonts w:ascii="Angsana New" w:hAnsi="Angsana New" w:cs="Angsana New"/>
          <w:sz w:val="28"/>
          <w:szCs w:val="28"/>
          <w:cs/>
        </w:rPr>
        <w:t>(หน่วย:</w:t>
      </w:r>
      <w:r w:rsidRPr="004C29F0">
        <w:rPr>
          <w:rFonts w:ascii="Angsana New" w:hAnsi="Angsana New" w:cs="Angsana New"/>
          <w:sz w:val="28"/>
          <w:szCs w:val="28"/>
        </w:rPr>
        <w:t xml:space="preserve"> </w:t>
      </w:r>
      <w:r w:rsidRPr="004C29F0">
        <w:rPr>
          <w:rFonts w:ascii="Angsana New" w:hAnsi="Angsana New" w:cs="Angsana New"/>
          <w:sz w:val="28"/>
          <w:szCs w:val="28"/>
          <w:cs/>
        </w:rPr>
        <w:t>พันบาท)</w:t>
      </w:r>
    </w:p>
    <w:tbl>
      <w:tblPr>
        <w:tblW w:w="908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1350"/>
        <w:gridCol w:w="1191"/>
        <w:gridCol w:w="1191"/>
        <w:gridCol w:w="1191"/>
        <w:gridCol w:w="1191"/>
      </w:tblGrid>
      <w:tr w:rsidR="00780961" w:rsidRPr="00135AD5" w:rsidTr="00780961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961" w:rsidRPr="00135AD5" w:rsidRDefault="00780961" w:rsidP="00A46E42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961" w:rsidRPr="00135AD5" w:rsidRDefault="00780961" w:rsidP="00A46E42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มีนาคม 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780961" w:rsidRPr="00135AD5" w:rsidTr="00A46E42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961" w:rsidRPr="00135AD5" w:rsidRDefault="00780961" w:rsidP="00A46E42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961" w:rsidRPr="00135AD5" w:rsidRDefault="00780961" w:rsidP="00A46E42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อัตราดอกเบี้ยต่อปี</w:t>
            </w:r>
          </w:p>
        </w:tc>
        <w:tc>
          <w:tcPr>
            <w:tcW w:w="35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961" w:rsidRPr="00135AD5" w:rsidRDefault="00780961" w:rsidP="00A46E4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ระยะเวลาคงเหลือของหนี้                                            ที่จะครบกำหนดชำระ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961" w:rsidRPr="00135AD5" w:rsidRDefault="00780961" w:rsidP="00A46E42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80961" w:rsidRPr="00135AD5" w:rsidTr="00A46E42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961" w:rsidRPr="00135AD5" w:rsidRDefault="00780961" w:rsidP="00A46E42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961" w:rsidRPr="00135AD5" w:rsidRDefault="00780961" w:rsidP="00A46E4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961" w:rsidRPr="00135AD5" w:rsidRDefault="00780961" w:rsidP="00A46E4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961" w:rsidRPr="00135AD5" w:rsidRDefault="00780961" w:rsidP="00A46E4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 xml:space="preserve">น้อยกว่า 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961" w:rsidRPr="00135AD5" w:rsidRDefault="00780961" w:rsidP="00A46E4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961" w:rsidRPr="00135AD5" w:rsidRDefault="00780961" w:rsidP="00A46E4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780961" w:rsidRPr="00135AD5" w:rsidTr="00A46E42">
        <w:trPr>
          <w:trHeight w:val="6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780961" w:rsidRPr="00135AD5" w:rsidRDefault="00780961" w:rsidP="00A46E42">
            <w:pPr>
              <w:tabs>
                <w:tab w:val="left" w:pos="900"/>
                <w:tab w:val="left" w:pos="2160"/>
              </w:tabs>
              <w:spacing w:line="34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80961" w:rsidRPr="00135AD5" w:rsidRDefault="00835D61" w:rsidP="00A46E42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1.675 - 1.99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780961" w:rsidRPr="00135AD5" w:rsidRDefault="00835D61" w:rsidP="00A46E42">
            <w:pP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780961" w:rsidRPr="00135AD5" w:rsidRDefault="00835D61" w:rsidP="00A46E42">
            <w:pP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2,800,000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780961" w:rsidRPr="00135AD5" w:rsidRDefault="00835D61" w:rsidP="00A46E42">
            <w:pP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780961" w:rsidRPr="00135AD5" w:rsidRDefault="00835D61" w:rsidP="00A46E42">
            <w:pP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2,900,000</w:t>
            </w:r>
          </w:p>
        </w:tc>
      </w:tr>
      <w:tr w:rsidR="00780961" w:rsidRPr="00135AD5" w:rsidTr="00A46E42">
        <w:trPr>
          <w:trHeight w:val="6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780961" w:rsidRPr="00135AD5" w:rsidRDefault="00780961" w:rsidP="00A46E42">
            <w:pPr>
              <w:tabs>
                <w:tab w:val="left" w:pos="900"/>
                <w:tab w:val="left" w:pos="2160"/>
              </w:tabs>
              <w:spacing w:line="34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80961" w:rsidRPr="00135AD5" w:rsidRDefault="00780961" w:rsidP="00A46E42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780961" w:rsidRPr="00135AD5" w:rsidRDefault="00780961" w:rsidP="00A46E42">
            <w:pP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780961" w:rsidRPr="00135AD5" w:rsidRDefault="00780961" w:rsidP="00A46E42">
            <w:pP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780961" w:rsidRPr="00135AD5" w:rsidRDefault="00780961" w:rsidP="00A46E42">
            <w:pP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780961" w:rsidRPr="00135AD5" w:rsidRDefault="00780961" w:rsidP="00A46E42">
            <w:pP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80961" w:rsidRPr="00135AD5" w:rsidTr="00A46E42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780961" w:rsidRPr="00135AD5" w:rsidRDefault="00780961" w:rsidP="00A46E42">
            <w:pPr>
              <w:tabs>
                <w:tab w:val="left" w:pos="900"/>
                <w:tab w:val="left" w:pos="2160"/>
              </w:tabs>
              <w:spacing w:line="34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เงินกู้ยืมสกุลเงินบาท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80961" w:rsidRPr="00135AD5" w:rsidRDefault="00835D61" w:rsidP="00A46E42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1.644 - 2.68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780961" w:rsidRPr="00135AD5" w:rsidRDefault="00835D61" w:rsidP="00A46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780961" w:rsidRPr="00135AD5" w:rsidRDefault="00835D61" w:rsidP="00A46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835D61" w:rsidRPr="00135AD5" w:rsidRDefault="00835D61" w:rsidP="00A46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780961" w:rsidRPr="00135AD5" w:rsidRDefault="00835D61" w:rsidP="00A46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800,000</w:t>
            </w:r>
          </w:p>
        </w:tc>
      </w:tr>
      <w:tr w:rsidR="00780961" w:rsidRPr="00135AD5" w:rsidTr="00A46E42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780961" w:rsidRPr="00135AD5" w:rsidRDefault="00780961" w:rsidP="00A46E42">
            <w:pPr>
              <w:tabs>
                <w:tab w:val="left" w:pos="900"/>
                <w:tab w:val="left" w:pos="2160"/>
              </w:tabs>
              <w:spacing w:line="340" w:lineRule="exact"/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รวมเงินกู้ยืมจากสถาบันการเงิน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80961" w:rsidRPr="00135AD5" w:rsidRDefault="00780961" w:rsidP="00A46E42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780961" w:rsidRPr="00135AD5" w:rsidRDefault="00835D61" w:rsidP="00A46E4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780961" w:rsidRPr="00135AD5" w:rsidRDefault="00835D61" w:rsidP="00A46E4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3,300,000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780961" w:rsidRPr="00135AD5" w:rsidRDefault="00835D61" w:rsidP="00A46E4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780961" w:rsidRPr="00135AD5" w:rsidRDefault="00835D61" w:rsidP="00A46E4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3,700,000</w:t>
            </w:r>
          </w:p>
        </w:tc>
      </w:tr>
    </w:tbl>
    <w:p w:rsidR="00FA4EF7" w:rsidRDefault="00FA4EF7" w:rsidP="00FA4EF7">
      <w:pPr>
        <w:spacing w:before="120"/>
        <w:jc w:val="right"/>
        <w:rPr>
          <w:rFonts w:ascii="Angsana New" w:hAnsi="Angsana New" w:cs="Angsana New"/>
          <w:sz w:val="28"/>
          <w:szCs w:val="28"/>
        </w:rPr>
      </w:pPr>
      <w:r w:rsidRPr="004C29F0">
        <w:rPr>
          <w:rFonts w:ascii="Angsana New" w:hAnsi="Angsana New" w:cs="Angsana New"/>
          <w:sz w:val="28"/>
          <w:szCs w:val="28"/>
          <w:cs/>
        </w:rPr>
        <w:t>(หน่วย:</w:t>
      </w:r>
      <w:r w:rsidRPr="004C29F0">
        <w:rPr>
          <w:rFonts w:ascii="Angsana New" w:hAnsi="Angsana New" w:cs="Angsana New"/>
          <w:sz w:val="28"/>
          <w:szCs w:val="28"/>
        </w:rPr>
        <w:t xml:space="preserve"> </w:t>
      </w:r>
      <w:r w:rsidRPr="004C29F0">
        <w:rPr>
          <w:rFonts w:ascii="Angsana New" w:hAnsi="Angsana New" w:cs="Angsana New"/>
          <w:sz w:val="28"/>
          <w:szCs w:val="28"/>
          <w:cs/>
        </w:rPr>
        <w:t>พันบาท)</w:t>
      </w:r>
    </w:p>
    <w:tbl>
      <w:tblPr>
        <w:tblW w:w="908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1350"/>
        <w:gridCol w:w="1191"/>
        <w:gridCol w:w="1191"/>
        <w:gridCol w:w="1191"/>
        <w:gridCol w:w="1191"/>
      </w:tblGrid>
      <w:tr w:rsidR="009652B4" w:rsidRPr="00135AD5" w:rsidTr="009652B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2B4" w:rsidRPr="00135AD5" w:rsidRDefault="009652B4" w:rsidP="009652B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2B4" w:rsidRPr="00135AD5" w:rsidRDefault="009652B4" w:rsidP="009652B4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</w:tr>
      <w:tr w:rsidR="009652B4" w:rsidRPr="00135AD5" w:rsidTr="009652B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2B4" w:rsidRPr="00135AD5" w:rsidRDefault="009652B4" w:rsidP="00A46E42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2B4" w:rsidRPr="00135AD5" w:rsidRDefault="009652B4" w:rsidP="00A46E42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อัตราดอกเบี้ยต่อปี</w:t>
            </w:r>
          </w:p>
        </w:tc>
        <w:tc>
          <w:tcPr>
            <w:tcW w:w="35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2B4" w:rsidRPr="00135AD5" w:rsidRDefault="009652B4" w:rsidP="00A46E4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ระยะเวลาคงเหลือของหนี้                                            ที่จะครบกำหนดชำระ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2B4" w:rsidRPr="00135AD5" w:rsidRDefault="009652B4" w:rsidP="00A46E42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9652B4" w:rsidRPr="00135AD5" w:rsidTr="009652B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2B4" w:rsidRPr="00135AD5" w:rsidRDefault="009652B4" w:rsidP="00A46E42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2B4" w:rsidRPr="00135AD5" w:rsidRDefault="009652B4" w:rsidP="00A46E4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2B4" w:rsidRPr="00135AD5" w:rsidRDefault="009652B4" w:rsidP="00A46E4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2B4" w:rsidRPr="00135AD5" w:rsidRDefault="009652B4" w:rsidP="00A46E4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 xml:space="preserve">น้อยกว่า 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2B4" w:rsidRPr="00135AD5" w:rsidRDefault="009652B4" w:rsidP="00A46E4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2B4" w:rsidRPr="00135AD5" w:rsidRDefault="009652B4" w:rsidP="00A46E4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9652B4" w:rsidRPr="00135AD5" w:rsidTr="009652B4">
        <w:trPr>
          <w:trHeight w:val="6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9652B4" w:rsidRPr="00135AD5" w:rsidRDefault="009652B4" w:rsidP="00A46E42">
            <w:pPr>
              <w:tabs>
                <w:tab w:val="left" w:pos="900"/>
                <w:tab w:val="left" w:pos="2160"/>
              </w:tabs>
              <w:spacing w:line="34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652B4" w:rsidRPr="00135AD5" w:rsidRDefault="009652B4" w:rsidP="00A46E42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 xml:space="preserve">675 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990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9652B4" w:rsidRPr="00135AD5" w:rsidRDefault="009652B4" w:rsidP="00A46E42">
            <w:pP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550,000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9652B4" w:rsidRPr="00135AD5" w:rsidRDefault="009652B4" w:rsidP="00A46E42">
            <w:pP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2,150,000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9652B4" w:rsidRPr="00135AD5" w:rsidRDefault="009652B4" w:rsidP="00A46E42">
            <w:pP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9652B4" w:rsidRPr="00135AD5" w:rsidRDefault="009652B4" w:rsidP="00A46E42">
            <w:pP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2,700,000</w:t>
            </w:r>
          </w:p>
        </w:tc>
      </w:tr>
      <w:tr w:rsidR="009652B4" w:rsidRPr="00135AD5" w:rsidTr="009652B4">
        <w:trPr>
          <w:trHeight w:val="6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9652B4" w:rsidRPr="00135AD5" w:rsidRDefault="009652B4" w:rsidP="00A46E42">
            <w:pPr>
              <w:tabs>
                <w:tab w:val="left" w:pos="900"/>
                <w:tab w:val="left" w:pos="2160"/>
              </w:tabs>
              <w:spacing w:line="34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652B4" w:rsidRPr="00135AD5" w:rsidRDefault="009652B4" w:rsidP="00A46E42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9652B4" w:rsidRPr="00135AD5" w:rsidRDefault="009652B4" w:rsidP="00A46E42">
            <w:pP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9652B4" w:rsidRPr="00135AD5" w:rsidRDefault="009652B4" w:rsidP="00A46E42">
            <w:pP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9652B4" w:rsidRPr="00135AD5" w:rsidRDefault="009652B4" w:rsidP="00A46E42">
            <w:pP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9652B4" w:rsidRPr="00135AD5" w:rsidRDefault="009652B4" w:rsidP="00A46E42">
            <w:pP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652B4" w:rsidRPr="00135AD5" w:rsidTr="009652B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9652B4" w:rsidRPr="00135AD5" w:rsidRDefault="009652B4" w:rsidP="00A46E42">
            <w:pPr>
              <w:tabs>
                <w:tab w:val="left" w:pos="900"/>
                <w:tab w:val="left" w:pos="2160"/>
              </w:tabs>
              <w:spacing w:line="34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เงินกู้ยืมสกุลเงินบาท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652B4" w:rsidRPr="00135AD5" w:rsidRDefault="009652B4" w:rsidP="00A46E42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 xml:space="preserve">644 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080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9652B4" w:rsidRPr="00135AD5" w:rsidRDefault="009652B4" w:rsidP="00A46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9652B4" w:rsidRPr="00135AD5" w:rsidRDefault="009652B4" w:rsidP="00A46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800,000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9652B4" w:rsidRPr="00135AD5" w:rsidRDefault="009652B4" w:rsidP="00A46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300,000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9652B4" w:rsidRPr="00135AD5" w:rsidRDefault="009652B4" w:rsidP="00A46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1,100,000</w:t>
            </w:r>
          </w:p>
        </w:tc>
      </w:tr>
      <w:tr w:rsidR="009652B4" w:rsidRPr="00135AD5" w:rsidTr="009652B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9652B4" w:rsidRPr="00135AD5" w:rsidRDefault="009652B4" w:rsidP="00A46E42">
            <w:pPr>
              <w:tabs>
                <w:tab w:val="left" w:pos="900"/>
                <w:tab w:val="left" w:pos="2160"/>
              </w:tabs>
              <w:spacing w:line="340" w:lineRule="exact"/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รวมเงินกู้ยืมจากสถาบันการเงิน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652B4" w:rsidRPr="00135AD5" w:rsidRDefault="009652B4" w:rsidP="00A46E42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9652B4" w:rsidRPr="00135AD5" w:rsidRDefault="009652B4" w:rsidP="00A46E4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550,000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9652B4" w:rsidRPr="00135AD5" w:rsidRDefault="009652B4" w:rsidP="00A46E4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2,950,000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9652B4" w:rsidRPr="00135AD5" w:rsidRDefault="009652B4" w:rsidP="00A46E4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300,000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9652B4" w:rsidRPr="00135AD5" w:rsidRDefault="009652B4" w:rsidP="00A46E4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3,800,000</w:t>
            </w:r>
          </w:p>
        </w:tc>
      </w:tr>
    </w:tbl>
    <w:p w:rsidR="00FA4EF7" w:rsidRPr="004C29F0" w:rsidRDefault="00FA4EF7" w:rsidP="00FA4EF7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C29F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780961">
        <w:rPr>
          <w:rFonts w:ascii="Angsana New" w:hAnsi="Angsana New" w:cs="Angsana New"/>
          <w:sz w:val="32"/>
          <w:szCs w:val="32"/>
        </w:rPr>
        <w:t>31</w:t>
      </w:r>
      <w:r w:rsidR="006A4FAC">
        <w:rPr>
          <w:rFonts w:ascii="Angsana New" w:hAnsi="Angsana New" w:cs="Angsana New" w:hint="cs"/>
          <w:sz w:val="32"/>
          <w:szCs w:val="32"/>
          <w:cs/>
        </w:rPr>
        <w:t xml:space="preserve"> มีนาคม </w:t>
      </w:r>
      <w:r w:rsidR="00780961">
        <w:rPr>
          <w:rFonts w:ascii="Angsana New" w:hAnsi="Angsana New" w:cs="Angsana New"/>
          <w:sz w:val="32"/>
          <w:szCs w:val="32"/>
        </w:rPr>
        <w:t>2561</w:t>
      </w:r>
      <w:r w:rsidR="006A4F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C29F0">
        <w:rPr>
          <w:rFonts w:ascii="Angsana New" w:hAnsi="Angsana New" w:cs="Angsana New"/>
          <w:sz w:val="32"/>
          <w:szCs w:val="32"/>
          <w:cs/>
        </w:rPr>
        <w:t>เงินกู้ยืมดังกล่าวข้างต้</w:t>
      </w:r>
      <w:r w:rsidRPr="000975C4">
        <w:rPr>
          <w:rFonts w:ascii="Angsana New" w:hAnsi="Angsana New" w:cs="Angsana New"/>
          <w:sz w:val="32"/>
          <w:szCs w:val="32"/>
          <w:cs/>
        </w:rPr>
        <w:t>นจำนวน</w:t>
      </w:r>
      <w:r w:rsidR="00780961">
        <w:rPr>
          <w:rFonts w:ascii="Angsana New" w:hAnsi="Angsana New" w:cs="Angsana New"/>
          <w:sz w:val="32"/>
          <w:szCs w:val="32"/>
        </w:rPr>
        <w:t xml:space="preserve"> </w:t>
      </w:r>
      <w:r w:rsidR="005939B0">
        <w:rPr>
          <w:rFonts w:ascii="Angsana New" w:hAnsi="Angsana New" w:cs="Angsana New"/>
          <w:sz w:val="32"/>
          <w:szCs w:val="32"/>
        </w:rPr>
        <w:t>800</w:t>
      </w:r>
      <w:r w:rsidRPr="004C29F0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325DE4">
        <w:rPr>
          <w:rFonts w:ascii="Angsana New" w:hAnsi="Angsana New" w:cs="Angsana New" w:hint="cs"/>
          <w:sz w:val="32"/>
          <w:szCs w:val="32"/>
          <w:cs/>
        </w:rPr>
        <w:t xml:space="preserve"> (</w:t>
      </w:r>
      <w:r w:rsidR="00780961">
        <w:rPr>
          <w:rFonts w:ascii="Angsana New" w:hAnsi="Angsana New" w:cs="Angsana New"/>
          <w:sz w:val="32"/>
          <w:szCs w:val="32"/>
        </w:rPr>
        <w:t>31</w:t>
      </w:r>
      <w:r w:rsidR="00325DE4" w:rsidRPr="004C29F0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780961">
        <w:rPr>
          <w:rFonts w:ascii="Angsana New" w:hAnsi="Angsana New" w:cs="Angsana New"/>
          <w:sz w:val="32"/>
          <w:szCs w:val="32"/>
        </w:rPr>
        <w:t>2560</w:t>
      </w:r>
      <w:r w:rsidR="00325DE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25DE4">
        <w:rPr>
          <w:rFonts w:ascii="Angsana New" w:hAnsi="Angsana New" w:cs="Angsana New"/>
          <w:sz w:val="32"/>
          <w:szCs w:val="32"/>
        </w:rPr>
        <w:t>: 1,</w:t>
      </w:r>
      <w:r w:rsidR="00780961">
        <w:rPr>
          <w:rFonts w:ascii="Angsana New" w:hAnsi="Angsana New" w:cs="Angsana New"/>
          <w:sz w:val="32"/>
          <w:szCs w:val="32"/>
        </w:rPr>
        <w:t>1</w:t>
      </w:r>
      <w:r w:rsidR="00325DE4">
        <w:rPr>
          <w:rFonts w:ascii="Angsana New" w:hAnsi="Angsana New" w:cs="Angsana New"/>
          <w:sz w:val="32"/>
          <w:szCs w:val="32"/>
        </w:rPr>
        <w:t xml:space="preserve">00 </w:t>
      </w:r>
      <w:r w:rsidR="00325DE4">
        <w:rPr>
          <w:rFonts w:ascii="Angsana New" w:hAnsi="Angsana New" w:cs="Angsana New" w:hint="cs"/>
          <w:sz w:val="32"/>
          <w:szCs w:val="32"/>
          <w:cs/>
        </w:rPr>
        <w:t xml:space="preserve">ล้านบาท) </w:t>
      </w:r>
      <w:r w:rsidRPr="004C29F0">
        <w:rPr>
          <w:rFonts w:ascii="Angsana New" w:hAnsi="Angsana New" w:cs="Angsana New"/>
          <w:sz w:val="32"/>
          <w:szCs w:val="32"/>
          <w:cs/>
        </w:rPr>
        <w:t>เป็นเงินกู้ยืมจาก</w:t>
      </w:r>
      <w:r w:rsidRPr="004C29F0">
        <w:rPr>
          <w:rFonts w:ascii="Angsana New" w:hAnsi="Angsana New" w:cs="Angsana New" w:hint="cs"/>
          <w:sz w:val="32"/>
          <w:szCs w:val="32"/>
          <w:cs/>
        </w:rPr>
        <w:t>ทั้งธนาคารในประเทศและ</w:t>
      </w:r>
      <w:r w:rsidRPr="004C29F0">
        <w:rPr>
          <w:rFonts w:ascii="Angsana New" w:hAnsi="Angsana New" w:cs="Angsana New"/>
          <w:sz w:val="32"/>
          <w:szCs w:val="32"/>
          <w:cs/>
        </w:rPr>
        <w:t>ธนาคารต่างประเทศ</w:t>
      </w:r>
      <w:r w:rsidRPr="004C29F0">
        <w:rPr>
          <w:rFonts w:ascii="Angsana New" w:hAnsi="Angsana New" w:cs="Angsana New" w:hint="cs"/>
          <w:sz w:val="32"/>
          <w:szCs w:val="32"/>
          <w:cs/>
        </w:rPr>
        <w:t>สาขากรุงเทพมหานคร</w:t>
      </w:r>
      <w:r w:rsidRPr="004C29F0">
        <w:rPr>
          <w:rFonts w:ascii="Angsana New" w:hAnsi="Angsana New" w:cs="Angsana New"/>
          <w:sz w:val="32"/>
          <w:szCs w:val="32"/>
          <w:cs/>
        </w:rPr>
        <w:t xml:space="preserve"> โดยมีกำหนดชำระคืนเงินต้น</w:t>
      </w:r>
      <w:r w:rsidRPr="004C29F0">
        <w:rPr>
          <w:rFonts w:ascii="Angsana New" w:hAnsi="Angsana New" w:cs="Angsana New"/>
          <w:sz w:val="32"/>
          <w:szCs w:val="32"/>
        </w:rPr>
        <w:t xml:space="preserve"> 2</w:t>
      </w:r>
      <w:r w:rsidRPr="004C29F0">
        <w:rPr>
          <w:rFonts w:ascii="Angsana New" w:hAnsi="Angsana New" w:cs="Angsana New"/>
          <w:sz w:val="32"/>
          <w:szCs w:val="32"/>
          <w:cs/>
        </w:rPr>
        <w:t xml:space="preserve"> </w:t>
      </w:r>
      <w:r w:rsidRPr="004C29F0">
        <w:rPr>
          <w:rFonts w:ascii="Angsana New" w:hAnsi="Angsana New" w:cs="Angsana New"/>
          <w:sz w:val="32"/>
          <w:szCs w:val="32"/>
        </w:rPr>
        <w:t>-</w:t>
      </w:r>
      <w:r w:rsidRPr="004C29F0">
        <w:rPr>
          <w:rFonts w:ascii="Angsana New" w:hAnsi="Angsana New" w:cs="Angsana New"/>
          <w:sz w:val="32"/>
          <w:szCs w:val="32"/>
          <w:cs/>
        </w:rPr>
        <w:t xml:space="preserve"> </w:t>
      </w:r>
      <w:r w:rsidRPr="004C29F0">
        <w:rPr>
          <w:rFonts w:ascii="Angsana New" w:hAnsi="Angsana New" w:cs="Angsana New"/>
          <w:sz w:val="32"/>
          <w:szCs w:val="32"/>
        </w:rPr>
        <w:t>3</w:t>
      </w:r>
      <w:r w:rsidRPr="004C29F0">
        <w:rPr>
          <w:rFonts w:ascii="Angsana New" w:hAnsi="Angsana New" w:cs="Angsana New"/>
          <w:sz w:val="32"/>
          <w:szCs w:val="32"/>
          <w:cs/>
        </w:rPr>
        <w:t xml:space="preserve"> ปีนับจากวันที่ทำสัญญา คิดดอกเบี้ยในอัตราร้อยละคงที่ต่อปี และมีกำหนดจ่ายดอกเบี้ย</w:t>
      </w:r>
      <w:r w:rsidRPr="004C29F0">
        <w:rPr>
          <w:rFonts w:ascii="Angsana New" w:hAnsi="Angsana New" w:cs="Angsana New" w:hint="cs"/>
          <w:sz w:val="32"/>
          <w:szCs w:val="32"/>
          <w:cs/>
        </w:rPr>
        <w:t>ตามที่ตกลงในสัญญา</w:t>
      </w:r>
      <w:r w:rsidRPr="004C29F0">
        <w:rPr>
          <w:rFonts w:ascii="Angsana New" w:hAnsi="Angsana New" w:cs="Angsana New"/>
          <w:sz w:val="32"/>
          <w:szCs w:val="32"/>
          <w:cs/>
        </w:rPr>
        <w:t xml:space="preserve"> ภายใต้สัญญาเงินกู้ยืมดังกล่าวได้กำหนดเงื่อนไขให้บริษัทฯต้องจ่ายค่าธรรมเนียมที่อาจเกิดขึ้นจากการยกเลิกสัญญาหรือจากการจ่ายชำระคืนเงินกู้ยืมก่อนครบกำหนดซึ่งคำนวณตามหลักเกณฑ์ที่ระบุในสัญญา </w:t>
      </w:r>
    </w:p>
    <w:p w:rsidR="00BA24C3" w:rsidRPr="004C29F0" w:rsidRDefault="00540826" w:rsidP="0059060C">
      <w:pPr>
        <w:tabs>
          <w:tab w:val="left" w:pos="72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780961">
        <w:rPr>
          <w:rFonts w:ascii="Angsana New" w:hAnsi="Angsana New" w:cs="Angsana New"/>
          <w:b/>
          <w:bCs/>
          <w:sz w:val="32"/>
          <w:szCs w:val="32"/>
        </w:rPr>
        <w:lastRenderedPageBreak/>
        <w:t>11.</w:t>
      </w:r>
      <w:r w:rsidR="00BA24C3" w:rsidRPr="004C29F0">
        <w:rPr>
          <w:rFonts w:ascii="Angsana New" w:hAnsi="Angsana New" w:cs="Angsana New"/>
          <w:b/>
          <w:bCs/>
          <w:sz w:val="32"/>
          <w:szCs w:val="32"/>
        </w:rPr>
        <w:tab/>
      </w:r>
      <w:r w:rsidR="00BA24C3" w:rsidRPr="004C29F0">
        <w:rPr>
          <w:rFonts w:ascii="Angsana New" w:hAnsi="Angsana New" w:cs="Angsana New"/>
          <w:b/>
          <w:bCs/>
          <w:sz w:val="32"/>
          <w:szCs w:val="32"/>
          <w:cs/>
        </w:rPr>
        <w:t>เจ้าหนี้สำนักหักบัญชี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และบริษัทหลักทรัพย์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57"/>
        <w:gridCol w:w="1683"/>
        <w:gridCol w:w="1740"/>
      </w:tblGrid>
      <w:tr w:rsidR="00EC1B1C" w:rsidRPr="00007766" w:rsidTr="00007766">
        <w:tc>
          <w:tcPr>
            <w:tcW w:w="9180" w:type="dxa"/>
            <w:gridSpan w:val="3"/>
            <w:vAlign w:val="bottom"/>
          </w:tcPr>
          <w:p w:rsidR="00BA24C3" w:rsidRPr="00007766" w:rsidRDefault="00BA24C3" w:rsidP="0000776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600" w:hanging="600"/>
              <w:jc w:val="right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00776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007766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หน่วย: </w:t>
            </w:r>
            <w:r w:rsidR="0037399D" w:rsidRPr="00007766">
              <w:rPr>
                <w:rFonts w:ascii="Angsana New" w:hAnsi="Angsana New" w:cs="Angsana New" w:hint="cs"/>
                <w:sz w:val="30"/>
                <w:szCs w:val="30"/>
                <w:cs/>
              </w:rPr>
              <w:t>พัน</w:t>
            </w:r>
            <w:r w:rsidRPr="00007766">
              <w:rPr>
                <w:rFonts w:ascii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EC1B1C" w:rsidRPr="00007766" w:rsidTr="00007766">
        <w:tc>
          <w:tcPr>
            <w:tcW w:w="5757" w:type="dxa"/>
            <w:vAlign w:val="bottom"/>
          </w:tcPr>
          <w:p w:rsidR="00E42A6D" w:rsidRPr="00007766" w:rsidRDefault="00E42A6D" w:rsidP="00007766">
            <w:pPr>
              <w:ind w:left="600" w:hanging="6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83" w:type="dxa"/>
          </w:tcPr>
          <w:p w:rsidR="00E42A6D" w:rsidRPr="00007766" w:rsidRDefault="00780961" w:rsidP="000077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7766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AC6401" w:rsidRPr="0000776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มีนาคม </w:t>
            </w:r>
            <w:r w:rsidRPr="00007766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740" w:type="dxa"/>
          </w:tcPr>
          <w:p w:rsidR="00E42A6D" w:rsidRPr="00007766" w:rsidRDefault="00780961" w:rsidP="000077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7766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AC6401" w:rsidRPr="0000776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 w:rsidRPr="00007766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4263EC" w:rsidRPr="00007766" w:rsidTr="00007766">
        <w:tc>
          <w:tcPr>
            <w:tcW w:w="5757" w:type="dxa"/>
            <w:vAlign w:val="bottom"/>
          </w:tcPr>
          <w:p w:rsidR="004263EC" w:rsidRPr="00007766" w:rsidRDefault="004263EC" w:rsidP="00007766">
            <w:pPr>
              <w:tabs>
                <w:tab w:val="left" w:pos="263"/>
                <w:tab w:val="left" w:pos="900"/>
              </w:tabs>
              <w:ind w:left="261" w:hanging="279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007766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 xml:space="preserve">เจ้าหนี้สำนักหักบัญชี                                                           </w:t>
            </w:r>
            <w:r w:rsidRPr="00007766">
              <w:rPr>
                <w:rFonts w:ascii="Angsana New" w:eastAsia="Angsana New" w:hAnsi="Angsana New" w:cs="Angsana New"/>
                <w:sz w:val="30"/>
                <w:szCs w:val="30"/>
              </w:rPr>
              <w:t xml:space="preserve">               </w:t>
            </w:r>
            <w:r w:rsidRPr="00007766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 xml:space="preserve">             </w:t>
            </w:r>
          </w:p>
        </w:tc>
        <w:tc>
          <w:tcPr>
            <w:tcW w:w="1683" w:type="dxa"/>
            <w:shd w:val="clear" w:color="auto" w:fill="auto"/>
            <w:vAlign w:val="bottom"/>
          </w:tcPr>
          <w:p w:rsidR="004263EC" w:rsidRPr="00007766" w:rsidRDefault="004263EC" w:rsidP="00007766">
            <w:pPr>
              <w:tabs>
                <w:tab w:val="decimal" w:pos="133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0" w:type="dxa"/>
            <w:shd w:val="clear" w:color="auto" w:fill="auto"/>
            <w:vAlign w:val="bottom"/>
          </w:tcPr>
          <w:p w:rsidR="004263EC" w:rsidRPr="00007766" w:rsidRDefault="004263EC" w:rsidP="00007766">
            <w:pP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07766" w:rsidRPr="00007766" w:rsidTr="00007766">
        <w:tc>
          <w:tcPr>
            <w:tcW w:w="5757" w:type="dxa"/>
            <w:vAlign w:val="bottom"/>
          </w:tcPr>
          <w:p w:rsidR="00007766" w:rsidRPr="00007766" w:rsidRDefault="00007766" w:rsidP="00007766">
            <w:pPr>
              <w:tabs>
                <w:tab w:val="left" w:pos="900"/>
              </w:tabs>
              <w:ind w:left="263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007766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ตราสารทุนและตราสารหนี้</w:t>
            </w:r>
          </w:p>
        </w:tc>
        <w:tc>
          <w:tcPr>
            <w:tcW w:w="1683" w:type="dxa"/>
            <w:shd w:val="clear" w:color="auto" w:fill="auto"/>
            <w:vAlign w:val="bottom"/>
          </w:tcPr>
          <w:p w:rsidR="00007766" w:rsidRPr="00007766" w:rsidRDefault="006C664D" w:rsidP="00007766">
            <w:pPr>
              <w:tabs>
                <w:tab w:val="decimal" w:pos="1335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826,649</w:t>
            </w:r>
          </w:p>
        </w:tc>
        <w:tc>
          <w:tcPr>
            <w:tcW w:w="1740" w:type="dxa"/>
            <w:shd w:val="clear" w:color="auto" w:fill="auto"/>
            <w:vAlign w:val="bottom"/>
          </w:tcPr>
          <w:p w:rsidR="00007766" w:rsidRPr="00007766" w:rsidRDefault="00007766" w:rsidP="00007766">
            <w:pPr>
              <w:tabs>
                <w:tab w:val="decimal" w:pos="1335"/>
              </w:tabs>
              <w:ind w:right="12"/>
              <w:rPr>
                <w:rFonts w:ascii="Angsana New" w:hAnsi="Angsana New" w:cs="Angsana New"/>
                <w:sz w:val="30"/>
                <w:szCs w:val="30"/>
              </w:rPr>
            </w:pPr>
            <w:r w:rsidRPr="00007766">
              <w:rPr>
                <w:rFonts w:ascii="Angsana New" w:hAnsi="Angsana New" w:cs="Angsana New"/>
                <w:sz w:val="30"/>
                <w:szCs w:val="30"/>
              </w:rPr>
              <w:t>641,074</w:t>
            </w:r>
          </w:p>
        </w:tc>
      </w:tr>
      <w:tr w:rsidR="000C2CEB" w:rsidRPr="00007766" w:rsidTr="00007766">
        <w:tc>
          <w:tcPr>
            <w:tcW w:w="5757" w:type="dxa"/>
            <w:vAlign w:val="bottom"/>
          </w:tcPr>
          <w:p w:rsidR="000C2CEB" w:rsidRPr="00007766" w:rsidRDefault="000C2CEB" w:rsidP="00007766">
            <w:pPr>
              <w:tabs>
                <w:tab w:val="left" w:pos="900"/>
              </w:tabs>
              <w:ind w:left="263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007766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สัญญาซื้อขายล่วงหน้า</w:t>
            </w:r>
          </w:p>
        </w:tc>
        <w:tc>
          <w:tcPr>
            <w:tcW w:w="1683" w:type="dxa"/>
            <w:shd w:val="clear" w:color="auto" w:fill="auto"/>
            <w:vAlign w:val="bottom"/>
          </w:tcPr>
          <w:p w:rsidR="000C2CEB" w:rsidRPr="00007766" w:rsidRDefault="006C664D" w:rsidP="00007766">
            <w:pPr>
              <w:tabs>
                <w:tab w:val="decimal" w:pos="1335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4,352</w:t>
            </w:r>
          </w:p>
        </w:tc>
        <w:tc>
          <w:tcPr>
            <w:tcW w:w="1740" w:type="dxa"/>
            <w:shd w:val="clear" w:color="auto" w:fill="auto"/>
            <w:vAlign w:val="bottom"/>
          </w:tcPr>
          <w:p w:rsidR="000C2CEB" w:rsidRPr="00007766" w:rsidRDefault="00DE2620" w:rsidP="00007766">
            <w:pPr>
              <w:tabs>
                <w:tab w:val="decimal" w:pos="1335"/>
              </w:tabs>
              <w:ind w:right="12"/>
              <w:rPr>
                <w:rFonts w:ascii="Angsana New" w:hAnsi="Angsana New" w:cs="Angsana New"/>
                <w:sz w:val="30"/>
                <w:szCs w:val="30"/>
              </w:rPr>
            </w:pPr>
            <w:r w:rsidRPr="00007766">
              <w:rPr>
                <w:rFonts w:ascii="Angsana New" w:hAnsi="Angsana New" w:cs="Angsana New"/>
                <w:sz w:val="30"/>
                <w:szCs w:val="30"/>
              </w:rPr>
              <w:t>1,831</w:t>
            </w:r>
          </w:p>
        </w:tc>
      </w:tr>
      <w:tr w:rsidR="000C2CEB" w:rsidRPr="00007766" w:rsidTr="00007766">
        <w:tc>
          <w:tcPr>
            <w:tcW w:w="5757" w:type="dxa"/>
            <w:vAlign w:val="bottom"/>
          </w:tcPr>
          <w:p w:rsidR="000C2CEB" w:rsidRPr="00007766" w:rsidRDefault="003E1A21" w:rsidP="00007766">
            <w:pPr>
              <w:tabs>
                <w:tab w:val="left" w:pos="900"/>
              </w:tabs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007766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เจ้า</w:t>
            </w:r>
            <w:r w:rsidRPr="00007766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หนี้</w:t>
            </w:r>
            <w:r w:rsidRPr="00007766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บริษัทหลักทรัพย์ต่างประเทศ</w:t>
            </w:r>
          </w:p>
        </w:tc>
        <w:tc>
          <w:tcPr>
            <w:tcW w:w="1683" w:type="dxa"/>
            <w:shd w:val="clear" w:color="auto" w:fill="auto"/>
            <w:vAlign w:val="bottom"/>
          </w:tcPr>
          <w:p w:rsidR="000C2CEB" w:rsidRPr="00007766" w:rsidRDefault="006C664D" w:rsidP="00007766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40" w:type="dxa"/>
            <w:shd w:val="clear" w:color="auto" w:fill="auto"/>
            <w:vAlign w:val="bottom"/>
          </w:tcPr>
          <w:p w:rsidR="000C2CEB" w:rsidRPr="00007766" w:rsidRDefault="00DE2620" w:rsidP="00007766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7766">
              <w:rPr>
                <w:rFonts w:ascii="Angsana New" w:hAnsi="Angsana New" w:cs="Angsana New"/>
                <w:sz w:val="30"/>
                <w:szCs w:val="30"/>
              </w:rPr>
              <w:t>79</w:t>
            </w:r>
          </w:p>
        </w:tc>
      </w:tr>
      <w:tr w:rsidR="000C2CEB" w:rsidRPr="00007766" w:rsidTr="00007766">
        <w:tc>
          <w:tcPr>
            <w:tcW w:w="5757" w:type="dxa"/>
            <w:vAlign w:val="bottom"/>
          </w:tcPr>
          <w:p w:rsidR="000C2CEB" w:rsidRPr="00007766" w:rsidRDefault="000C2CEB" w:rsidP="00007766">
            <w:pPr>
              <w:tabs>
                <w:tab w:val="left" w:pos="522"/>
              </w:tabs>
              <w:ind w:left="600" w:hanging="60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007766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 xml:space="preserve">เจ้าหนี้สำนักหักบัญชีและบริษัทหลักทรัพย์                                                           </w:t>
            </w:r>
            <w:r w:rsidRPr="00007766">
              <w:rPr>
                <w:rFonts w:ascii="Angsana New" w:eastAsia="Angsana New" w:hAnsi="Angsana New" w:cs="Angsana New"/>
                <w:sz w:val="30"/>
                <w:szCs w:val="30"/>
              </w:rPr>
              <w:t xml:space="preserve">               </w:t>
            </w:r>
            <w:r w:rsidRPr="00007766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 xml:space="preserve">             </w:t>
            </w:r>
          </w:p>
        </w:tc>
        <w:tc>
          <w:tcPr>
            <w:tcW w:w="1683" w:type="dxa"/>
            <w:shd w:val="clear" w:color="auto" w:fill="auto"/>
            <w:vAlign w:val="bottom"/>
          </w:tcPr>
          <w:p w:rsidR="000C2CEB" w:rsidRPr="00007766" w:rsidRDefault="006C664D" w:rsidP="00007766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831,001</w:t>
            </w:r>
          </w:p>
        </w:tc>
        <w:tc>
          <w:tcPr>
            <w:tcW w:w="1740" w:type="dxa"/>
            <w:shd w:val="clear" w:color="auto" w:fill="auto"/>
            <w:vAlign w:val="bottom"/>
          </w:tcPr>
          <w:p w:rsidR="000C2CEB" w:rsidRPr="00007766" w:rsidRDefault="00DE2620" w:rsidP="00007766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rPr>
                <w:rFonts w:ascii="Angsana New" w:hAnsi="Angsana New" w:cs="Angsana New"/>
                <w:sz w:val="30"/>
                <w:szCs w:val="30"/>
              </w:rPr>
            </w:pPr>
            <w:r w:rsidRPr="00007766">
              <w:rPr>
                <w:rFonts w:ascii="Angsana New" w:hAnsi="Angsana New" w:cs="Angsana New"/>
                <w:sz w:val="30"/>
                <w:szCs w:val="30"/>
              </w:rPr>
              <w:t>642,984</w:t>
            </w:r>
          </w:p>
        </w:tc>
      </w:tr>
    </w:tbl>
    <w:p w:rsidR="00027555" w:rsidRPr="004C29F0" w:rsidRDefault="000E5FA6" w:rsidP="0059060C">
      <w:pPr>
        <w:tabs>
          <w:tab w:val="left" w:pos="720"/>
          <w:tab w:val="left" w:pos="900"/>
        </w:tabs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4C29F0">
        <w:rPr>
          <w:rFonts w:ascii="Angsana New" w:hAnsi="Angsana New" w:cs="Angsana New"/>
          <w:b/>
          <w:bCs/>
          <w:sz w:val="32"/>
          <w:szCs w:val="32"/>
        </w:rPr>
        <w:t>1</w:t>
      </w:r>
      <w:r w:rsidR="00EC6201">
        <w:rPr>
          <w:rFonts w:ascii="Angsana New" w:hAnsi="Angsana New" w:cs="Angsana New"/>
          <w:b/>
          <w:bCs/>
          <w:sz w:val="32"/>
          <w:szCs w:val="32"/>
        </w:rPr>
        <w:t>2</w:t>
      </w:r>
      <w:r w:rsidR="00027555" w:rsidRPr="004C29F0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027555" w:rsidRPr="004C29F0">
        <w:rPr>
          <w:rFonts w:ascii="Angsana New" w:hAnsi="Angsana New" w:cs="Angsana New"/>
          <w:b/>
          <w:bCs/>
          <w:sz w:val="32"/>
          <w:szCs w:val="32"/>
          <w:cs/>
        </w:rPr>
        <w:tab/>
        <w:t>เจ้าหนี้ธุรกิจหลักทรัพย์และสัญญาซื้อขายล่วงหน้า</w:t>
      </w:r>
    </w:p>
    <w:tbl>
      <w:tblPr>
        <w:tblW w:w="915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757"/>
        <w:gridCol w:w="1651"/>
        <w:gridCol w:w="1742"/>
      </w:tblGrid>
      <w:tr w:rsidR="00EC1B1C" w:rsidRPr="00007766" w:rsidTr="00007766">
        <w:tc>
          <w:tcPr>
            <w:tcW w:w="9150" w:type="dxa"/>
            <w:gridSpan w:val="3"/>
          </w:tcPr>
          <w:p w:rsidR="00027555" w:rsidRPr="00007766" w:rsidRDefault="004B1BE7" w:rsidP="00007766">
            <w:pPr>
              <w:tabs>
                <w:tab w:val="left" w:pos="900"/>
                <w:tab w:val="left" w:pos="1440"/>
              </w:tabs>
              <w:ind w:left="600" w:hanging="6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07766">
              <w:rPr>
                <w:rFonts w:ascii="Angsana New" w:eastAsia="Angsana New" w:hAnsi="Angsana New" w:cs="Angsana New"/>
                <w:sz w:val="30"/>
                <w:szCs w:val="30"/>
              </w:rPr>
              <w:t xml:space="preserve"> </w:t>
            </w:r>
            <w:r w:rsidR="009B4F12" w:rsidRPr="00007766">
              <w:rPr>
                <w:rFonts w:ascii="Angsana New" w:eastAsia="Angsana New" w:hAnsi="Angsana New" w:cs="Angsana New"/>
                <w:sz w:val="30"/>
                <w:szCs w:val="30"/>
              </w:rPr>
              <w:t>(</w:t>
            </w:r>
            <w:r w:rsidR="001E77B3" w:rsidRPr="00007766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หน่วย:</w:t>
            </w:r>
            <w:r w:rsidR="001E77B3" w:rsidRPr="00007766">
              <w:rPr>
                <w:rFonts w:ascii="Angsana New" w:eastAsia="Angsana New" w:hAnsi="Angsana New" w:cs="Angsana New"/>
                <w:sz w:val="30"/>
                <w:szCs w:val="30"/>
              </w:rPr>
              <w:t xml:space="preserve"> </w:t>
            </w:r>
            <w:r w:rsidR="00EB34B1" w:rsidRPr="00007766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พัน</w:t>
            </w:r>
            <w:r w:rsidR="009B4F12" w:rsidRPr="00007766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EC6201" w:rsidRPr="00007766" w:rsidTr="00007766">
        <w:tc>
          <w:tcPr>
            <w:tcW w:w="5757" w:type="dxa"/>
          </w:tcPr>
          <w:p w:rsidR="00EC6201" w:rsidRPr="00007766" w:rsidRDefault="00EC6201" w:rsidP="00007766">
            <w:pPr>
              <w:tabs>
                <w:tab w:val="left" w:pos="900"/>
              </w:tabs>
              <w:ind w:left="252" w:hanging="252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51" w:type="dxa"/>
          </w:tcPr>
          <w:p w:rsidR="00EC6201" w:rsidRPr="00007766" w:rsidRDefault="00EC6201" w:rsidP="000077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7766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00776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มีนาคม </w:t>
            </w:r>
            <w:r w:rsidRPr="00007766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742" w:type="dxa"/>
          </w:tcPr>
          <w:p w:rsidR="00EC6201" w:rsidRPr="00007766" w:rsidRDefault="00EC6201" w:rsidP="000077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7766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00776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 w:rsidRPr="00007766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EC6201" w:rsidRPr="00007766" w:rsidTr="00007766">
        <w:tc>
          <w:tcPr>
            <w:tcW w:w="5757" w:type="dxa"/>
          </w:tcPr>
          <w:p w:rsidR="00EC6201" w:rsidRPr="00007766" w:rsidRDefault="00EC6201" w:rsidP="00007766">
            <w:pPr>
              <w:tabs>
                <w:tab w:val="left" w:pos="900"/>
              </w:tabs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007766">
              <w:rPr>
                <w:rFonts w:ascii="Angsana New" w:eastAsia="Angsana New" w:hAnsi="Angsana New" w:cs="Angsana New"/>
                <w:sz w:val="30"/>
                <w:szCs w:val="30"/>
                <w:u w:val="single"/>
                <w:cs/>
              </w:rPr>
              <w:t>เจ้าหนี้ธุรกิจ</w:t>
            </w:r>
            <w:r w:rsidRPr="00007766">
              <w:rPr>
                <w:rFonts w:ascii="Angsana New" w:eastAsia="Angsana New" w:hAnsi="Angsana New" w:cs="Angsana New" w:hint="cs"/>
                <w:sz w:val="30"/>
                <w:szCs w:val="30"/>
                <w:u w:val="single"/>
                <w:cs/>
              </w:rPr>
              <w:t>หลักทรัพย์</w:t>
            </w:r>
          </w:p>
        </w:tc>
        <w:tc>
          <w:tcPr>
            <w:tcW w:w="1651" w:type="dxa"/>
            <w:vAlign w:val="bottom"/>
          </w:tcPr>
          <w:p w:rsidR="00EC6201" w:rsidRPr="00007766" w:rsidRDefault="00EC6201" w:rsidP="00007766">
            <w:pP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2" w:type="dxa"/>
            <w:vAlign w:val="bottom"/>
          </w:tcPr>
          <w:p w:rsidR="00EC6201" w:rsidRPr="00007766" w:rsidRDefault="00EC6201" w:rsidP="00007766">
            <w:pP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C6201" w:rsidRPr="00007766" w:rsidTr="00007766">
        <w:tc>
          <w:tcPr>
            <w:tcW w:w="5757" w:type="dxa"/>
          </w:tcPr>
          <w:p w:rsidR="00EC6201" w:rsidRPr="00007766" w:rsidRDefault="00EC6201" w:rsidP="00007766">
            <w:pPr>
              <w:tabs>
                <w:tab w:val="left" w:pos="900"/>
              </w:tabs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007766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เจ้าหนี้</w:t>
            </w:r>
            <w:r w:rsidRPr="00007766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ซื้อ</w:t>
            </w:r>
            <w:r w:rsidRPr="00007766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หลักทรัพย์</w:t>
            </w:r>
            <w:r w:rsidRPr="00007766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ด้วยเงินสด</w:t>
            </w:r>
          </w:p>
        </w:tc>
        <w:tc>
          <w:tcPr>
            <w:tcW w:w="1651" w:type="dxa"/>
            <w:vAlign w:val="bottom"/>
          </w:tcPr>
          <w:p w:rsidR="00EC6201" w:rsidRPr="00007766" w:rsidRDefault="009D680C" w:rsidP="00007766">
            <w:pPr>
              <w:tabs>
                <w:tab w:val="decimal" w:pos="1332"/>
              </w:tabs>
              <w:ind w:right="1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1,225,063</w:t>
            </w:r>
          </w:p>
        </w:tc>
        <w:tc>
          <w:tcPr>
            <w:tcW w:w="1742" w:type="dxa"/>
            <w:vAlign w:val="bottom"/>
          </w:tcPr>
          <w:p w:rsidR="00EC6201" w:rsidRPr="00007766" w:rsidRDefault="00EC6201" w:rsidP="00007766">
            <w:pPr>
              <w:tabs>
                <w:tab w:val="decimal" w:pos="1335"/>
              </w:tabs>
              <w:ind w:right="12"/>
              <w:rPr>
                <w:rFonts w:ascii="Angsana New" w:hAnsi="Angsana New" w:cs="Angsana New"/>
                <w:sz w:val="30"/>
                <w:szCs w:val="30"/>
              </w:rPr>
            </w:pPr>
            <w:r w:rsidRPr="00007766">
              <w:rPr>
                <w:rFonts w:ascii="Angsana New" w:hAnsi="Angsana New" w:cs="Angsana New"/>
                <w:sz w:val="30"/>
                <w:szCs w:val="30"/>
              </w:rPr>
              <w:t>1,673,626</w:t>
            </w:r>
          </w:p>
        </w:tc>
      </w:tr>
      <w:tr w:rsidR="00EC6201" w:rsidRPr="00007766" w:rsidTr="00007766">
        <w:tc>
          <w:tcPr>
            <w:tcW w:w="5757" w:type="dxa"/>
          </w:tcPr>
          <w:p w:rsidR="00EC6201" w:rsidRPr="00007766" w:rsidRDefault="00EC6201" w:rsidP="00007766">
            <w:pPr>
              <w:tabs>
                <w:tab w:val="left" w:pos="900"/>
              </w:tabs>
              <w:ind w:left="252" w:hanging="252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007766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เจ้าหนี้ทรัพย์สิน</w:t>
            </w:r>
            <w:r w:rsidRPr="00007766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วาง</w:t>
            </w:r>
            <w:r w:rsidRPr="00007766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ประกัน</w:t>
            </w:r>
          </w:p>
        </w:tc>
        <w:tc>
          <w:tcPr>
            <w:tcW w:w="1651" w:type="dxa"/>
            <w:vAlign w:val="bottom"/>
          </w:tcPr>
          <w:p w:rsidR="00EC6201" w:rsidRPr="00007766" w:rsidRDefault="009D680C" w:rsidP="00007766">
            <w:pPr>
              <w:tabs>
                <w:tab w:val="decimal" w:pos="1332"/>
              </w:tabs>
              <w:ind w:right="1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863,286</w:t>
            </w:r>
          </w:p>
        </w:tc>
        <w:tc>
          <w:tcPr>
            <w:tcW w:w="1742" w:type="dxa"/>
            <w:vAlign w:val="bottom"/>
          </w:tcPr>
          <w:p w:rsidR="00EC6201" w:rsidRPr="00007766" w:rsidRDefault="00EC6201" w:rsidP="00007766">
            <w:pPr>
              <w:tabs>
                <w:tab w:val="decimal" w:pos="1335"/>
              </w:tabs>
              <w:ind w:right="12"/>
              <w:rPr>
                <w:rFonts w:ascii="Angsana New" w:hAnsi="Angsana New" w:cs="Angsana New"/>
                <w:sz w:val="30"/>
                <w:szCs w:val="30"/>
              </w:rPr>
            </w:pPr>
            <w:r w:rsidRPr="00007766">
              <w:rPr>
                <w:rFonts w:ascii="Angsana New" w:hAnsi="Angsana New" w:cs="Angsana New"/>
                <w:sz w:val="30"/>
                <w:szCs w:val="30"/>
              </w:rPr>
              <w:t>350,303</w:t>
            </w:r>
          </w:p>
        </w:tc>
      </w:tr>
      <w:tr w:rsidR="00EC6201" w:rsidRPr="00007766" w:rsidTr="00007766">
        <w:tc>
          <w:tcPr>
            <w:tcW w:w="5757" w:type="dxa"/>
          </w:tcPr>
          <w:p w:rsidR="00EC6201" w:rsidRPr="00007766" w:rsidRDefault="00EC6201" w:rsidP="00007766">
            <w:pPr>
              <w:tabs>
                <w:tab w:val="left" w:pos="900"/>
              </w:tabs>
              <w:ind w:left="252" w:hanging="252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007766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651" w:type="dxa"/>
            <w:vAlign w:val="bottom"/>
          </w:tcPr>
          <w:p w:rsidR="00EC6201" w:rsidRPr="00007766" w:rsidRDefault="009D680C" w:rsidP="00007766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983,609</w:t>
            </w:r>
          </w:p>
        </w:tc>
        <w:tc>
          <w:tcPr>
            <w:tcW w:w="1742" w:type="dxa"/>
            <w:vAlign w:val="bottom"/>
          </w:tcPr>
          <w:p w:rsidR="00EC6201" w:rsidRPr="00007766" w:rsidRDefault="00EC6201" w:rsidP="00007766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rPr>
                <w:rFonts w:ascii="Angsana New" w:hAnsi="Angsana New" w:cs="Angsana New"/>
                <w:sz w:val="30"/>
                <w:szCs w:val="30"/>
              </w:rPr>
            </w:pPr>
            <w:r w:rsidRPr="00007766">
              <w:rPr>
                <w:rFonts w:ascii="Angsana New" w:hAnsi="Angsana New" w:cs="Angsana New"/>
                <w:sz w:val="30"/>
                <w:szCs w:val="30"/>
              </w:rPr>
              <w:t>347,7</w:t>
            </w:r>
            <w:r w:rsidR="006B00F1" w:rsidRPr="00007766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</w:tr>
      <w:tr w:rsidR="00EC6201" w:rsidRPr="00007766" w:rsidTr="00007766">
        <w:tc>
          <w:tcPr>
            <w:tcW w:w="5757" w:type="dxa"/>
          </w:tcPr>
          <w:p w:rsidR="00EC6201" w:rsidRPr="00007766" w:rsidRDefault="00EC6201" w:rsidP="00007766">
            <w:pPr>
              <w:tabs>
                <w:tab w:val="left" w:pos="900"/>
              </w:tabs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007766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รวม</w:t>
            </w:r>
            <w:r w:rsidRPr="00007766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1651" w:type="dxa"/>
            <w:shd w:val="clear" w:color="auto" w:fill="auto"/>
            <w:vAlign w:val="bottom"/>
          </w:tcPr>
          <w:p w:rsidR="00EC6201" w:rsidRPr="00007766" w:rsidRDefault="009D680C" w:rsidP="00007766">
            <w:pPr>
              <w:tabs>
                <w:tab w:val="decimal" w:pos="1332"/>
              </w:tabs>
              <w:ind w:right="1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3,071,958</w:t>
            </w:r>
          </w:p>
        </w:tc>
        <w:tc>
          <w:tcPr>
            <w:tcW w:w="1742" w:type="dxa"/>
            <w:shd w:val="clear" w:color="auto" w:fill="auto"/>
            <w:vAlign w:val="bottom"/>
          </w:tcPr>
          <w:p w:rsidR="00EC6201" w:rsidRPr="00007766" w:rsidRDefault="00EC6201" w:rsidP="00007766">
            <w:pPr>
              <w:tabs>
                <w:tab w:val="decimal" w:pos="1335"/>
              </w:tabs>
              <w:ind w:right="12"/>
              <w:rPr>
                <w:rFonts w:ascii="Angsana New" w:hAnsi="Angsana New" w:cs="Angsana New"/>
                <w:sz w:val="30"/>
                <w:szCs w:val="30"/>
              </w:rPr>
            </w:pPr>
            <w:r w:rsidRPr="00007766">
              <w:rPr>
                <w:rFonts w:ascii="Angsana New" w:hAnsi="Angsana New" w:cs="Angsana New"/>
                <w:sz w:val="30"/>
                <w:szCs w:val="30"/>
              </w:rPr>
              <w:t>2,371,64</w:t>
            </w:r>
            <w:r w:rsidR="006B00F1" w:rsidRPr="00007766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EC6201" w:rsidRPr="00007766" w:rsidTr="00007766">
        <w:tc>
          <w:tcPr>
            <w:tcW w:w="5757" w:type="dxa"/>
          </w:tcPr>
          <w:p w:rsidR="00EC6201" w:rsidRPr="00007766" w:rsidRDefault="00EC6201" w:rsidP="00007766">
            <w:pPr>
              <w:tabs>
                <w:tab w:val="left" w:pos="900"/>
              </w:tabs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007766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651" w:type="dxa"/>
            <w:vAlign w:val="bottom"/>
          </w:tcPr>
          <w:p w:rsidR="00EC6201" w:rsidRPr="00007766" w:rsidRDefault="009D680C" w:rsidP="00007766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3,328</w:t>
            </w:r>
          </w:p>
        </w:tc>
        <w:tc>
          <w:tcPr>
            <w:tcW w:w="1742" w:type="dxa"/>
            <w:vAlign w:val="bottom"/>
          </w:tcPr>
          <w:p w:rsidR="00EC6201" w:rsidRPr="00007766" w:rsidRDefault="00EC6201" w:rsidP="00007766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rPr>
                <w:rFonts w:ascii="Angsana New" w:hAnsi="Angsana New" w:cs="Angsana New"/>
                <w:sz w:val="30"/>
                <w:szCs w:val="30"/>
              </w:rPr>
            </w:pPr>
            <w:r w:rsidRPr="00007766">
              <w:rPr>
                <w:rFonts w:ascii="Angsana New" w:hAnsi="Angsana New" w:cs="Angsana New"/>
                <w:sz w:val="30"/>
                <w:szCs w:val="30"/>
              </w:rPr>
              <w:t>2,688</w:t>
            </w:r>
          </w:p>
        </w:tc>
      </w:tr>
      <w:tr w:rsidR="00EC6201" w:rsidRPr="00007766" w:rsidTr="00007766">
        <w:tc>
          <w:tcPr>
            <w:tcW w:w="5757" w:type="dxa"/>
          </w:tcPr>
          <w:p w:rsidR="00EC6201" w:rsidRPr="00007766" w:rsidRDefault="00EC6201" w:rsidP="00007766">
            <w:pPr>
              <w:tabs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007766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รวมเจ้าหนี้ธุรกิจหลักทรัพย์</w:t>
            </w:r>
          </w:p>
        </w:tc>
        <w:tc>
          <w:tcPr>
            <w:tcW w:w="1651" w:type="dxa"/>
            <w:vAlign w:val="bottom"/>
          </w:tcPr>
          <w:p w:rsidR="00EC6201" w:rsidRPr="00007766" w:rsidRDefault="009D680C" w:rsidP="00007766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3,075,286</w:t>
            </w:r>
          </w:p>
        </w:tc>
        <w:tc>
          <w:tcPr>
            <w:tcW w:w="1742" w:type="dxa"/>
            <w:vAlign w:val="bottom"/>
          </w:tcPr>
          <w:p w:rsidR="00EC6201" w:rsidRPr="00007766" w:rsidRDefault="00EC6201" w:rsidP="00007766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rPr>
                <w:rFonts w:ascii="Angsana New" w:hAnsi="Angsana New" w:cs="Angsana New"/>
                <w:sz w:val="30"/>
                <w:szCs w:val="30"/>
              </w:rPr>
            </w:pPr>
            <w:r w:rsidRPr="00007766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  <w:r w:rsidRPr="00007766">
              <w:rPr>
                <w:rFonts w:ascii="Angsana New" w:hAnsi="Angsana New" w:cs="Angsana New"/>
                <w:sz w:val="30"/>
                <w:szCs w:val="30"/>
              </w:rPr>
              <w:t>,374,33</w:t>
            </w:r>
            <w:r w:rsidR="006B00F1" w:rsidRPr="00007766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EC6201" w:rsidRPr="00007766" w:rsidTr="00007766">
        <w:tc>
          <w:tcPr>
            <w:tcW w:w="5757" w:type="dxa"/>
          </w:tcPr>
          <w:p w:rsidR="00EC6201" w:rsidRPr="00007766" w:rsidRDefault="00EC6201" w:rsidP="00007766">
            <w:pPr>
              <w:tabs>
                <w:tab w:val="left" w:pos="900"/>
              </w:tabs>
              <w:ind w:left="601" w:hanging="601"/>
              <w:rPr>
                <w:rFonts w:ascii="Angsana New" w:eastAsia="Angsana New" w:hAnsi="Angsana New" w:cs="Angsana New"/>
                <w:sz w:val="30"/>
                <w:szCs w:val="30"/>
                <w:u w:val="single"/>
                <w:cs/>
              </w:rPr>
            </w:pPr>
            <w:r w:rsidRPr="00007766">
              <w:rPr>
                <w:rFonts w:ascii="Angsana New" w:eastAsia="Angsana New" w:hAnsi="Angsana New" w:cs="Angsana New"/>
                <w:sz w:val="30"/>
                <w:szCs w:val="30"/>
                <w:u w:val="single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651" w:type="dxa"/>
            <w:vAlign w:val="bottom"/>
          </w:tcPr>
          <w:p w:rsidR="00EC6201" w:rsidRPr="00007766" w:rsidRDefault="00EC6201" w:rsidP="00007766">
            <w:pPr>
              <w:tabs>
                <w:tab w:val="decimal" w:pos="133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2" w:type="dxa"/>
            <w:vAlign w:val="bottom"/>
          </w:tcPr>
          <w:p w:rsidR="00EC6201" w:rsidRPr="00007766" w:rsidRDefault="00EC6201" w:rsidP="00007766">
            <w:pP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C6201" w:rsidRPr="00007766" w:rsidTr="00007766">
        <w:tc>
          <w:tcPr>
            <w:tcW w:w="5757" w:type="dxa"/>
          </w:tcPr>
          <w:p w:rsidR="00EC6201" w:rsidRPr="00007766" w:rsidRDefault="00EC6201" w:rsidP="00007766">
            <w:pPr>
              <w:tabs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007766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651" w:type="dxa"/>
            <w:vAlign w:val="bottom"/>
          </w:tcPr>
          <w:p w:rsidR="00EC6201" w:rsidRPr="00007766" w:rsidRDefault="009D680C" w:rsidP="00007766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343</w:t>
            </w:r>
          </w:p>
        </w:tc>
        <w:tc>
          <w:tcPr>
            <w:tcW w:w="1742" w:type="dxa"/>
            <w:vAlign w:val="bottom"/>
          </w:tcPr>
          <w:p w:rsidR="00EC6201" w:rsidRPr="00007766" w:rsidRDefault="00EC6201" w:rsidP="00007766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7766">
              <w:rPr>
                <w:rFonts w:ascii="Angsana New" w:hAnsi="Angsana New" w:cs="Angsana New"/>
                <w:sz w:val="30"/>
                <w:szCs w:val="30"/>
              </w:rPr>
              <w:t>2,356</w:t>
            </w:r>
          </w:p>
        </w:tc>
      </w:tr>
      <w:tr w:rsidR="00EC6201" w:rsidRPr="00007766" w:rsidTr="00007766">
        <w:tc>
          <w:tcPr>
            <w:tcW w:w="5757" w:type="dxa"/>
          </w:tcPr>
          <w:p w:rsidR="00EC6201" w:rsidRPr="00007766" w:rsidRDefault="00EC6201" w:rsidP="00007766">
            <w:pPr>
              <w:tabs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007766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รวมเจ้าหนี้ธุรกิจสัญญาซื้อขายล่วงหน้า</w:t>
            </w:r>
          </w:p>
        </w:tc>
        <w:tc>
          <w:tcPr>
            <w:tcW w:w="1651" w:type="dxa"/>
            <w:vAlign w:val="bottom"/>
          </w:tcPr>
          <w:p w:rsidR="00EC6201" w:rsidRPr="00007766" w:rsidRDefault="009D680C" w:rsidP="00007766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343</w:t>
            </w:r>
          </w:p>
        </w:tc>
        <w:tc>
          <w:tcPr>
            <w:tcW w:w="1742" w:type="dxa"/>
            <w:vAlign w:val="bottom"/>
          </w:tcPr>
          <w:p w:rsidR="00EC6201" w:rsidRPr="00007766" w:rsidRDefault="00EC6201" w:rsidP="00007766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rPr>
                <w:rFonts w:ascii="Angsana New" w:hAnsi="Angsana New" w:cs="Angsana New"/>
                <w:sz w:val="30"/>
                <w:szCs w:val="30"/>
              </w:rPr>
            </w:pPr>
            <w:r w:rsidRPr="00007766">
              <w:rPr>
                <w:rFonts w:ascii="Angsana New" w:hAnsi="Angsana New" w:cs="Angsana New"/>
                <w:sz w:val="30"/>
                <w:szCs w:val="30"/>
              </w:rPr>
              <w:t>2,356</w:t>
            </w:r>
          </w:p>
        </w:tc>
      </w:tr>
      <w:tr w:rsidR="00EC6201" w:rsidRPr="00007766" w:rsidTr="00007766">
        <w:tc>
          <w:tcPr>
            <w:tcW w:w="5757" w:type="dxa"/>
          </w:tcPr>
          <w:p w:rsidR="00EC6201" w:rsidRPr="00007766" w:rsidRDefault="00EC6201" w:rsidP="00007766">
            <w:pPr>
              <w:tabs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007766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เจ้าหนี้ธุรกิจหลักทรัพย์และสัญญาซื้อขายล่วงหน้า</w:t>
            </w:r>
            <w:r w:rsidRPr="00007766">
              <w:rPr>
                <w:rFonts w:ascii="Angsana New" w:eastAsia="Angsana New" w:hAnsi="Angsana New" w:cs="Angsana New"/>
                <w:sz w:val="30"/>
                <w:szCs w:val="30"/>
              </w:rPr>
              <w:t xml:space="preserve"> </w:t>
            </w:r>
            <w:r w:rsidRPr="00007766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-</w:t>
            </w:r>
            <w:r w:rsidRPr="00007766">
              <w:rPr>
                <w:rFonts w:ascii="Angsana New" w:eastAsia="Angsana New" w:hAnsi="Angsana New" w:cs="Angsana New"/>
                <w:sz w:val="30"/>
                <w:szCs w:val="30"/>
              </w:rPr>
              <w:t xml:space="preserve"> </w:t>
            </w:r>
            <w:r w:rsidRPr="00007766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651" w:type="dxa"/>
            <w:vAlign w:val="bottom"/>
          </w:tcPr>
          <w:p w:rsidR="00EC6201" w:rsidRPr="00007766" w:rsidRDefault="009D680C" w:rsidP="00007766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3,075,629</w:t>
            </w:r>
          </w:p>
        </w:tc>
        <w:tc>
          <w:tcPr>
            <w:tcW w:w="1742" w:type="dxa"/>
            <w:vAlign w:val="bottom"/>
          </w:tcPr>
          <w:p w:rsidR="00EC6201" w:rsidRPr="00007766" w:rsidRDefault="00EC6201" w:rsidP="00007766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rPr>
                <w:rFonts w:ascii="Angsana New" w:hAnsi="Angsana New" w:cs="Angsana New"/>
                <w:sz w:val="30"/>
                <w:szCs w:val="30"/>
              </w:rPr>
            </w:pPr>
            <w:r w:rsidRPr="00007766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  <w:r w:rsidRPr="00007766">
              <w:rPr>
                <w:rFonts w:ascii="Angsana New" w:hAnsi="Angsana New" w:cs="Angsana New"/>
                <w:sz w:val="30"/>
                <w:szCs w:val="30"/>
              </w:rPr>
              <w:t>,376,693</w:t>
            </w:r>
          </w:p>
        </w:tc>
      </w:tr>
    </w:tbl>
    <w:p w:rsidR="00F24BF7" w:rsidRPr="004C29F0" w:rsidRDefault="00F24BF7" w:rsidP="00007766">
      <w:pPr>
        <w:tabs>
          <w:tab w:val="left" w:pos="720"/>
          <w:tab w:val="left" w:pos="900"/>
          <w:tab w:val="left" w:pos="4320"/>
        </w:tabs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4C29F0">
        <w:rPr>
          <w:rFonts w:ascii="Angsana New" w:hAnsi="Angsana New" w:cs="Angsana New"/>
          <w:b/>
          <w:bCs/>
          <w:sz w:val="32"/>
          <w:szCs w:val="32"/>
        </w:rPr>
        <w:t>1</w:t>
      </w:r>
      <w:r>
        <w:rPr>
          <w:rFonts w:ascii="Angsana New" w:hAnsi="Angsana New" w:cs="Angsana New"/>
          <w:b/>
          <w:bCs/>
          <w:sz w:val="32"/>
          <w:szCs w:val="32"/>
        </w:rPr>
        <w:t>3</w:t>
      </w:r>
      <w:r w:rsidRPr="004C29F0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4C29F0">
        <w:rPr>
          <w:rFonts w:ascii="Angsana New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ตราสารหนี้ที่ออกและเงินกู้ยืมอื่น </w:t>
      </w:r>
    </w:p>
    <w:p w:rsidR="00F24BF7" w:rsidRDefault="00F24BF7" w:rsidP="00007766">
      <w:pPr>
        <w:spacing w:before="120" w:after="120"/>
        <w:ind w:left="547" w:right="29"/>
        <w:jc w:val="thaiDistribute"/>
        <w:rPr>
          <w:rFonts w:ascii="Angsana New" w:hAnsi="Angsana New" w:cs="Angsana New"/>
          <w:sz w:val="32"/>
          <w:szCs w:val="32"/>
        </w:rPr>
      </w:pPr>
      <w:r w:rsidRPr="00F24BF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>31</w:t>
      </w:r>
      <w:r w:rsidRPr="00F24BF7">
        <w:rPr>
          <w:rFonts w:ascii="Angsana New" w:hAnsi="Angsana New" w:cs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 w:cs="Angsana New"/>
          <w:sz w:val="32"/>
          <w:szCs w:val="32"/>
        </w:rPr>
        <w:t>2561</w:t>
      </w:r>
      <w:r w:rsidRPr="00F24BF7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ตราสารหนี้ที่ออกและเงินกู้ยืมอื่น</w:t>
      </w:r>
      <w:r w:rsidRPr="00F24BF7">
        <w:rPr>
          <w:rFonts w:ascii="Angsana New" w:hAnsi="Angsana New" w:cs="Angsana New"/>
          <w:sz w:val="32"/>
          <w:szCs w:val="32"/>
          <w:cs/>
        </w:rPr>
        <w:t>จำนวน</w:t>
      </w:r>
      <w:r w:rsidRPr="00F24BF7">
        <w:rPr>
          <w:rFonts w:ascii="Angsana New" w:hAnsi="Angsana New" w:cs="Angsana New"/>
          <w:sz w:val="32"/>
          <w:szCs w:val="32"/>
        </w:rPr>
        <w:t xml:space="preserve"> </w:t>
      </w:r>
      <w:r w:rsidR="006C664D">
        <w:rPr>
          <w:rFonts w:ascii="Angsana New" w:hAnsi="Angsana New" w:cs="Angsana New"/>
          <w:sz w:val="32"/>
          <w:szCs w:val="32"/>
        </w:rPr>
        <w:t>298</w:t>
      </w:r>
      <w:r w:rsidRPr="00F24BF7">
        <w:rPr>
          <w:rFonts w:ascii="Angsana New" w:hAnsi="Angsana New" w:cs="Angsana New"/>
          <w:sz w:val="32"/>
          <w:szCs w:val="32"/>
        </w:rPr>
        <w:t xml:space="preserve"> </w:t>
      </w:r>
      <w:r w:rsidRPr="00F24BF7">
        <w:rPr>
          <w:rFonts w:ascii="Angsana New" w:hAnsi="Angsana New" w:cs="Angsana New" w:hint="cs"/>
          <w:sz w:val="32"/>
          <w:szCs w:val="32"/>
          <w:cs/>
        </w:rPr>
        <w:t>ล้านบาท เป็นเงินกู้ยืมในรูปตั๋วแลกเงิน</w:t>
      </w:r>
      <w:r w:rsidRPr="00BB5BAE">
        <w:rPr>
          <w:rFonts w:ascii="Angsana New" w:hAnsi="Angsana New" w:cs="Angsana New" w:hint="cs"/>
          <w:sz w:val="32"/>
          <w:szCs w:val="32"/>
          <w:cs/>
        </w:rPr>
        <w:t>โดยไม่มีหลักทรัพย์ค้ำประกัน เงินกู้ดังกล่าวมีอัตราดอกเบี้ยคงที่ร้อยละ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C664D">
        <w:rPr>
          <w:rFonts w:ascii="Angsana New" w:hAnsi="Angsana New" w:cs="Angsana New"/>
          <w:sz w:val="32"/>
          <w:szCs w:val="32"/>
        </w:rPr>
        <w:t>1.6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B5BAE">
        <w:rPr>
          <w:rFonts w:ascii="Angsana New" w:hAnsi="Angsana New" w:cs="Angsana New" w:hint="cs"/>
          <w:sz w:val="32"/>
          <w:szCs w:val="32"/>
          <w:cs/>
        </w:rPr>
        <w:t xml:space="preserve">ต่อปี ระยะเวลาประมาณ </w:t>
      </w:r>
      <w:r w:rsidR="007A63E5">
        <w:rPr>
          <w:rFonts w:ascii="Angsana New" w:hAnsi="Angsana New" w:cs="Angsana New"/>
          <w:sz w:val="32"/>
          <w:szCs w:val="32"/>
        </w:rPr>
        <w:t xml:space="preserve">  </w:t>
      </w:r>
      <w:r w:rsidR="0065384F">
        <w:rPr>
          <w:rFonts w:ascii="Angsana New" w:hAnsi="Angsana New" w:cs="Angsana New"/>
          <w:sz w:val="32"/>
          <w:szCs w:val="32"/>
        </w:rPr>
        <w:t xml:space="preserve"> </w:t>
      </w:r>
      <w:r w:rsidR="009B0818">
        <w:rPr>
          <w:rFonts w:ascii="Angsana New" w:hAnsi="Angsana New" w:cs="Angsana New"/>
          <w:sz w:val="32"/>
          <w:szCs w:val="32"/>
        </w:rPr>
        <w:t>6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B5BAE">
        <w:rPr>
          <w:rFonts w:ascii="Angsana New" w:hAnsi="Angsana New" w:cs="Angsana New" w:hint="cs"/>
          <w:sz w:val="32"/>
          <w:szCs w:val="32"/>
          <w:cs/>
        </w:rPr>
        <w:t>เดือน</w:t>
      </w:r>
    </w:p>
    <w:p w:rsidR="00AE712E" w:rsidRDefault="00AE712E" w:rsidP="00D32CEF">
      <w:pPr>
        <w:tabs>
          <w:tab w:val="left" w:pos="1440"/>
          <w:tab w:val="left" w:pos="2160"/>
          <w:tab w:val="right" w:pos="4230"/>
          <w:tab w:val="right" w:pos="5670"/>
          <w:tab w:val="right" w:pos="7470"/>
          <w:tab w:val="right" w:pos="855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D32CEF" w:rsidRPr="004C29F0" w:rsidRDefault="00AE712E" w:rsidP="00D32CEF">
      <w:pPr>
        <w:tabs>
          <w:tab w:val="left" w:pos="1440"/>
          <w:tab w:val="left" w:pos="2160"/>
          <w:tab w:val="right" w:pos="4230"/>
          <w:tab w:val="right" w:pos="5670"/>
          <w:tab w:val="right" w:pos="7470"/>
          <w:tab w:val="right" w:pos="855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6225E8" w:rsidRPr="004C29F0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F24BF7">
        <w:rPr>
          <w:rFonts w:ascii="Angsana New" w:hAnsi="Angsana New" w:cs="Angsana New" w:hint="cs"/>
          <w:b/>
          <w:bCs/>
          <w:sz w:val="32"/>
          <w:szCs w:val="32"/>
          <w:cs/>
        </w:rPr>
        <w:t>4</w:t>
      </w:r>
      <w:r w:rsidR="00BD4E32" w:rsidRPr="004C29F0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BD4E32" w:rsidRPr="004C29F0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D32CEF" w:rsidRPr="004C29F0">
        <w:rPr>
          <w:rFonts w:ascii="Angsana New" w:hAnsi="Angsana New" w:cs="Angsana New"/>
          <w:b/>
          <w:bCs/>
          <w:sz w:val="32"/>
          <w:szCs w:val="32"/>
          <w:cs/>
        </w:rPr>
        <w:t>ประมาณการหนี้สิน - ผลประโยชน์ระยะยาวของพนักงาน</w:t>
      </w:r>
    </w:p>
    <w:p w:rsidR="00D32CEF" w:rsidRPr="004C29F0" w:rsidRDefault="00D32CEF" w:rsidP="00D32CE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420" w:lineRule="exact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4C29F0">
        <w:rPr>
          <w:rFonts w:ascii="Angsana New" w:hAnsi="Angsana New" w:cs="Angsana New"/>
          <w:sz w:val="32"/>
          <w:szCs w:val="32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310"/>
        <w:gridCol w:w="1890"/>
        <w:gridCol w:w="1890"/>
      </w:tblGrid>
      <w:tr w:rsidR="00D32CEF" w:rsidRPr="00007766" w:rsidTr="00D32CEF">
        <w:tc>
          <w:tcPr>
            <w:tcW w:w="5310" w:type="dxa"/>
          </w:tcPr>
          <w:p w:rsidR="00D32CEF" w:rsidRPr="00007766" w:rsidRDefault="00D32CEF" w:rsidP="00D32CEF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:rsidR="00D32CEF" w:rsidRPr="00007766" w:rsidRDefault="00D32CEF" w:rsidP="00D32CEF">
            <w:pPr>
              <w:ind w:left="6" w:hanging="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:rsidR="00D32CEF" w:rsidRPr="00007766" w:rsidRDefault="00D32CEF" w:rsidP="00D32CEF">
            <w:pPr>
              <w:ind w:left="-29" w:right="-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0776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(หน่วย</w:t>
            </w:r>
            <w:r w:rsidRPr="00007766">
              <w:rPr>
                <w:rFonts w:ascii="Angsana New" w:hAnsi="Angsana New" w:cs="Angsana New"/>
                <w:spacing w:val="-4"/>
                <w:sz w:val="28"/>
                <w:szCs w:val="28"/>
              </w:rPr>
              <w:t>:</w:t>
            </w:r>
            <w:r w:rsidRPr="0000776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EF1535" w:rsidRPr="0000776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พัน</w:t>
            </w:r>
            <w:r w:rsidRPr="0000776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บาท)</w:t>
            </w:r>
          </w:p>
        </w:tc>
      </w:tr>
      <w:tr w:rsidR="00D32CEF" w:rsidRPr="00007766" w:rsidTr="00D32CEF">
        <w:tc>
          <w:tcPr>
            <w:tcW w:w="5310" w:type="dxa"/>
          </w:tcPr>
          <w:p w:rsidR="00D32CEF" w:rsidRPr="00007766" w:rsidRDefault="00D32CEF" w:rsidP="00D32CEF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:rsidR="00D32CEF" w:rsidRPr="00007766" w:rsidRDefault="00D32CEF" w:rsidP="00AE712E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7766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</w:t>
            </w:r>
            <w:r w:rsidR="006A4FAC" w:rsidRPr="00007766">
              <w:rPr>
                <w:rFonts w:ascii="Angsana New" w:hAnsi="Angsana New" w:cs="Angsana New" w:hint="cs"/>
                <w:sz w:val="28"/>
                <w:szCs w:val="28"/>
                <w:cs/>
              </w:rPr>
              <w:t>สาม</w:t>
            </w:r>
            <w:r w:rsidRPr="00007766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เดือนสิ้นสุดวันที่                             </w:t>
            </w:r>
            <w:r w:rsidR="00F032B7" w:rsidRPr="0000776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AC6401" w:rsidRPr="00007766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มีนาคม </w:t>
            </w:r>
            <w:r w:rsidR="00F032B7" w:rsidRPr="00007766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890" w:type="dxa"/>
            <w:vAlign w:val="bottom"/>
          </w:tcPr>
          <w:p w:rsidR="00D32CEF" w:rsidRPr="00007766" w:rsidRDefault="00D32CEF" w:rsidP="00AE712E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7766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007766">
              <w:rPr>
                <w:rFonts w:ascii="Angsana New" w:hAnsi="Angsana New" w:cs="Angsana New"/>
                <w:sz w:val="28"/>
                <w:szCs w:val="28"/>
              </w:rPr>
              <w:t xml:space="preserve">                 </w:t>
            </w:r>
            <w:r w:rsidR="00F032B7" w:rsidRPr="0000776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AC6401" w:rsidRPr="00007766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="00F032B7" w:rsidRPr="00007766"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</w:tr>
      <w:tr w:rsidR="00AE712E" w:rsidRPr="00007766" w:rsidTr="00BA5250">
        <w:tc>
          <w:tcPr>
            <w:tcW w:w="5310" w:type="dxa"/>
          </w:tcPr>
          <w:p w:rsidR="00AE712E" w:rsidRPr="00007766" w:rsidRDefault="00AE712E" w:rsidP="00BA5250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0776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สำรองผลประโยชน์ระยะยาวของพนักงานต้นงวด</w:t>
            </w:r>
          </w:p>
        </w:tc>
        <w:tc>
          <w:tcPr>
            <w:tcW w:w="1890" w:type="dxa"/>
          </w:tcPr>
          <w:p w:rsidR="00AE712E" w:rsidRPr="00007766" w:rsidRDefault="006C664D" w:rsidP="00BA5250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100,043</w:t>
            </w:r>
          </w:p>
        </w:tc>
        <w:tc>
          <w:tcPr>
            <w:tcW w:w="1890" w:type="dxa"/>
          </w:tcPr>
          <w:p w:rsidR="00AE712E" w:rsidRPr="00007766" w:rsidRDefault="00F032B7" w:rsidP="00BA5250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07766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AE712E" w:rsidRPr="00007766">
              <w:rPr>
                <w:rFonts w:ascii="Angsana New" w:hAnsi="Angsana New" w:cs="Angsana New"/>
                <w:sz w:val="28"/>
                <w:szCs w:val="28"/>
              </w:rPr>
              <w:t>2,</w:t>
            </w:r>
            <w:r w:rsidRPr="00007766">
              <w:rPr>
                <w:rFonts w:ascii="Angsana New" w:hAnsi="Angsana New" w:cs="Angsana New"/>
                <w:sz w:val="28"/>
                <w:szCs w:val="28"/>
              </w:rPr>
              <w:t>068</w:t>
            </w:r>
          </w:p>
        </w:tc>
      </w:tr>
      <w:tr w:rsidR="00AE712E" w:rsidRPr="00007766" w:rsidTr="00BA5250">
        <w:tc>
          <w:tcPr>
            <w:tcW w:w="5310" w:type="dxa"/>
          </w:tcPr>
          <w:p w:rsidR="00AE712E" w:rsidRPr="00007766" w:rsidRDefault="00AE712E" w:rsidP="00BA5250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07766">
              <w:rPr>
                <w:rFonts w:ascii="Angsana New" w:hAnsi="Angsana New" w:cs="Angsana New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007766">
              <w:rPr>
                <w:rFonts w:ascii="Angsana New" w:hAnsi="Angsana New" w:cs="Angsana New"/>
                <w:sz w:val="28"/>
                <w:szCs w:val="28"/>
              </w:rPr>
              <w:t xml:space="preserve"> : </w:t>
            </w:r>
          </w:p>
        </w:tc>
        <w:tc>
          <w:tcPr>
            <w:tcW w:w="1890" w:type="dxa"/>
          </w:tcPr>
          <w:p w:rsidR="00AE712E" w:rsidRPr="00007766" w:rsidRDefault="00AE712E" w:rsidP="00BA5250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:rsidR="00AE712E" w:rsidRPr="00007766" w:rsidRDefault="00AE712E" w:rsidP="00BA5250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E712E" w:rsidRPr="00007766" w:rsidTr="00BA5250">
        <w:tc>
          <w:tcPr>
            <w:tcW w:w="5310" w:type="dxa"/>
          </w:tcPr>
          <w:p w:rsidR="00AE712E" w:rsidRPr="00007766" w:rsidRDefault="00AE712E" w:rsidP="00BA5250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07766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007766">
              <w:rPr>
                <w:rFonts w:ascii="Angsana New" w:hAnsi="Angsana New" w:cs="Angsana New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890" w:type="dxa"/>
          </w:tcPr>
          <w:p w:rsidR="00AE712E" w:rsidRPr="00007766" w:rsidRDefault="006C664D" w:rsidP="00BA5250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1,673</w:t>
            </w:r>
          </w:p>
        </w:tc>
        <w:tc>
          <w:tcPr>
            <w:tcW w:w="1890" w:type="dxa"/>
          </w:tcPr>
          <w:p w:rsidR="00AE712E" w:rsidRPr="00007766" w:rsidRDefault="00F032B7" w:rsidP="00BA5250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07766">
              <w:rPr>
                <w:rFonts w:ascii="Angsana New" w:hAnsi="Angsana New" w:cs="Angsana New"/>
                <w:sz w:val="28"/>
                <w:szCs w:val="28"/>
              </w:rPr>
              <w:t>6,548</w:t>
            </w:r>
          </w:p>
        </w:tc>
      </w:tr>
      <w:tr w:rsidR="00AE712E" w:rsidRPr="00007766" w:rsidTr="00BA5250">
        <w:tc>
          <w:tcPr>
            <w:tcW w:w="5310" w:type="dxa"/>
          </w:tcPr>
          <w:p w:rsidR="00AE712E" w:rsidRPr="00007766" w:rsidRDefault="00AE712E" w:rsidP="00BA5250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07766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007766">
              <w:rPr>
                <w:rFonts w:ascii="Angsana New" w:hAnsi="Angsana New" w:cs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890" w:type="dxa"/>
          </w:tcPr>
          <w:p w:rsidR="00AE712E" w:rsidRPr="00007766" w:rsidRDefault="006C664D" w:rsidP="00BA5250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555</w:t>
            </w:r>
          </w:p>
        </w:tc>
        <w:tc>
          <w:tcPr>
            <w:tcW w:w="1890" w:type="dxa"/>
          </w:tcPr>
          <w:p w:rsidR="00AE712E" w:rsidRPr="00007766" w:rsidRDefault="00E03EFE" w:rsidP="00BA5250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07766">
              <w:rPr>
                <w:rFonts w:ascii="Angsana New" w:hAnsi="Angsana New" w:cs="Angsana New"/>
                <w:sz w:val="28"/>
                <w:szCs w:val="28"/>
              </w:rPr>
              <w:t>2,</w:t>
            </w:r>
            <w:r w:rsidR="00F032B7" w:rsidRPr="00007766">
              <w:rPr>
                <w:rFonts w:ascii="Angsana New" w:hAnsi="Angsana New" w:cs="Angsana New"/>
                <w:sz w:val="28"/>
                <w:szCs w:val="28"/>
              </w:rPr>
              <w:t>022</w:t>
            </w:r>
          </w:p>
        </w:tc>
      </w:tr>
      <w:tr w:rsidR="00AE712E" w:rsidRPr="00007766" w:rsidTr="00BA5250">
        <w:tc>
          <w:tcPr>
            <w:tcW w:w="5310" w:type="dxa"/>
          </w:tcPr>
          <w:p w:rsidR="00AE712E" w:rsidRPr="00007766" w:rsidRDefault="00AE712E" w:rsidP="00BA5250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07766">
              <w:rPr>
                <w:rFonts w:ascii="Angsana New" w:hAnsi="Angsana New" w:cs="Angsana New"/>
                <w:sz w:val="28"/>
                <w:szCs w:val="28"/>
                <w:cs/>
              </w:rPr>
              <w:t xml:space="preserve">ส่วนที่รับรู้ในกำไรขาดทุนเบ็ดเสร็จอื่น </w:t>
            </w:r>
            <w:r w:rsidRPr="00007766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</w:p>
        </w:tc>
        <w:tc>
          <w:tcPr>
            <w:tcW w:w="1890" w:type="dxa"/>
          </w:tcPr>
          <w:p w:rsidR="00AE712E" w:rsidRPr="00007766" w:rsidRDefault="00AE712E" w:rsidP="00BA5250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:rsidR="00AE712E" w:rsidRPr="00007766" w:rsidRDefault="00AE712E" w:rsidP="00BA5250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E712E" w:rsidRPr="00007766" w:rsidTr="00BA5250">
        <w:tc>
          <w:tcPr>
            <w:tcW w:w="5310" w:type="dxa"/>
          </w:tcPr>
          <w:p w:rsidR="00AE712E" w:rsidRPr="00007766" w:rsidRDefault="00AE712E" w:rsidP="00BA5250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07766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007766">
              <w:rPr>
                <w:rFonts w:ascii="Angsana New" w:hAnsi="Angsana New" w:cs="Angsana New"/>
                <w:sz w:val="28"/>
                <w:szCs w:val="28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890" w:type="dxa"/>
          </w:tcPr>
          <w:p w:rsidR="00AE712E" w:rsidRPr="00007766" w:rsidRDefault="00AE712E" w:rsidP="00BA5250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:rsidR="00AE712E" w:rsidRPr="00007766" w:rsidRDefault="00AE712E" w:rsidP="00BA5250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E712E" w:rsidRPr="00007766" w:rsidTr="00BA5250">
        <w:tc>
          <w:tcPr>
            <w:tcW w:w="5310" w:type="dxa"/>
          </w:tcPr>
          <w:p w:rsidR="00AE712E" w:rsidRPr="00007766" w:rsidRDefault="00AE712E" w:rsidP="00BA5250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07766">
              <w:rPr>
                <w:rFonts w:ascii="Angsana New" w:hAnsi="Angsana New" w:cs="Angsana New"/>
                <w:sz w:val="28"/>
                <w:szCs w:val="28"/>
              </w:rPr>
              <w:t xml:space="preserve">     </w:t>
            </w:r>
            <w:r w:rsidRPr="0000776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890" w:type="dxa"/>
          </w:tcPr>
          <w:p w:rsidR="00AE712E" w:rsidRPr="00007766" w:rsidRDefault="006C664D" w:rsidP="00BA5250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:rsidR="00AE712E" w:rsidRPr="00007766" w:rsidRDefault="00F032B7" w:rsidP="00BA5250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0776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E712E" w:rsidRPr="00007766" w:rsidTr="00BA5250">
        <w:tc>
          <w:tcPr>
            <w:tcW w:w="5310" w:type="dxa"/>
          </w:tcPr>
          <w:p w:rsidR="00AE712E" w:rsidRPr="00007766" w:rsidRDefault="00AE712E" w:rsidP="00BA5250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07766">
              <w:rPr>
                <w:rFonts w:ascii="Angsana New" w:hAnsi="Angsana New" w:cs="Angsana New"/>
                <w:sz w:val="28"/>
                <w:szCs w:val="28"/>
              </w:rPr>
              <w:t xml:space="preserve">     </w:t>
            </w:r>
            <w:r w:rsidRPr="00007766">
              <w:rPr>
                <w:rFonts w:ascii="Angsana New" w:hAnsi="Angsana New" w:cs="Angsana New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  <w:r w:rsidRPr="00007766">
              <w:rPr>
                <w:rFonts w:ascii="Angsana New" w:hAnsi="Angsana New" w:cs="Angsana New"/>
                <w:sz w:val="28"/>
                <w:szCs w:val="28"/>
              </w:rPr>
              <w:t> </w:t>
            </w:r>
          </w:p>
        </w:tc>
        <w:tc>
          <w:tcPr>
            <w:tcW w:w="1890" w:type="dxa"/>
          </w:tcPr>
          <w:p w:rsidR="00AE712E" w:rsidRPr="00007766" w:rsidRDefault="006C664D" w:rsidP="00BA5250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:rsidR="00AE712E" w:rsidRPr="00007766" w:rsidRDefault="00F032B7" w:rsidP="00BA5250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0776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E712E" w:rsidRPr="00007766" w:rsidTr="00BA5250">
        <w:tc>
          <w:tcPr>
            <w:tcW w:w="5310" w:type="dxa"/>
          </w:tcPr>
          <w:p w:rsidR="00AE712E" w:rsidRPr="00007766" w:rsidRDefault="00AE712E" w:rsidP="00BA5250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07766">
              <w:rPr>
                <w:rFonts w:ascii="Angsana New" w:hAnsi="Angsana New" w:cs="Angsana New"/>
                <w:sz w:val="28"/>
                <w:szCs w:val="28"/>
              </w:rPr>
              <w:t xml:space="preserve">     </w:t>
            </w:r>
            <w:r w:rsidRPr="00007766">
              <w:rPr>
                <w:rFonts w:ascii="Angsana New" w:hAnsi="Angsana New" w:cs="Angsana New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  <w:r w:rsidRPr="00007766">
              <w:rPr>
                <w:rFonts w:ascii="Angsana New" w:hAnsi="Angsana New" w:cs="Angsana New"/>
                <w:sz w:val="28"/>
                <w:szCs w:val="28"/>
              </w:rPr>
              <w:t> </w:t>
            </w:r>
          </w:p>
        </w:tc>
        <w:tc>
          <w:tcPr>
            <w:tcW w:w="1890" w:type="dxa"/>
          </w:tcPr>
          <w:p w:rsidR="00AE712E" w:rsidRPr="00007766" w:rsidRDefault="006C664D" w:rsidP="00BA5250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:rsidR="00AE712E" w:rsidRPr="00007766" w:rsidRDefault="00F032B7" w:rsidP="00BA5250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0776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E712E" w:rsidRPr="00007766" w:rsidTr="00BA5250">
        <w:tc>
          <w:tcPr>
            <w:tcW w:w="5310" w:type="dxa"/>
          </w:tcPr>
          <w:p w:rsidR="00AE712E" w:rsidRPr="00007766" w:rsidRDefault="00AE712E" w:rsidP="00BA5250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07766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ผลประโยชน์ที่จ่ายในระหว่างงวด</w:t>
            </w:r>
          </w:p>
        </w:tc>
        <w:tc>
          <w:tcPr>
            <w:tcW w:w="1890" w:type="dxa"/>
          </w:tcPr>
          <w:p w:rsidR="00AE712E" w:rsidRPr="00007766" w:rsidRDefault="006C664D" w:rsidP="00BA5250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:rsidR="00AE712E" w:rsidRPr="00007766" w:rsidRDefault="00E03EFE" w:rsidP="00BA5250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0776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F032B7" w:rsidRPr="00007766">
              <w:rPr>
                <w:rFonts w:ascii="Angsana New" w:hAnsi="Angsana New" w:cs="Angsana New"/>
                <w:sz w:val="28"/>
                <w:szCs w:val="28"/>
              </w:rPr>
              <w:t>595</w:t>
            </w:r>
            <w:r w:rsidRPr="00007766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AE712E" w:rsidRPr="00007766" w:rsidTr="00BA5250">
        <w:tc>
          <w:tcPr>
            <w:tcW w:w="5310" w:type="dxa"/>
          </w:tcPr>
          <w:p w:rsidR="00AE712E" w:rsidRPr="00007766" w:rsidRDefault="00AE712E" w:rsidP="00BA5250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0776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สำรองผลประโยชน์ระยะยาวของพนักงานปลายงวด</w:t>
            </w:r>
          </w:p>
        </w:tc>
        <w:tc>
          <w:tcPr>
            <w:tcW w:w="1890" w:type="dxa"/>
            <w:vAlign w:val="bottom"/>
          </w:tcPr>
          <w:p w:rsidR="00AE712E" w:rsidRPr="00007766" w:rsidRDefault="006C664D" w:rsidP="00BA52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102,271</w:t>
            </w:r>
          </w:p>
        </w:tc>
        <w:tc>
          <w:tcPr>
            <w:tcW w:w="1890" w:type="dxa"/>
            <w:vAlign w:val="bottom"/>
          </w:tcPr>
          <w:p w:rsidR="00AE712E" w:rsidRPr="00007766" w:rsidRDefault="00F032B7" w:rsidP="00E03EF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07766">
              <w:rPr>
                <w:rFonts w:ascii="Angsana New" w:hAnsi="Angsana New" w:cs="Angsana New"/>
                <w:sz w:val="28"/>
                <w:szCs w:val="28"/>
              </w:rPr>
              <w:t>100,043</w:t>
            </w:r>
          </w:p>
        </w:tc>
      </w:tr>
    </w:tbl>
    <w:p w:rsidR="004263EC" w:rsidRPr="004C29F0" w:rsidRDefault="004263EC" w:rsidP="004263E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 w:hanging="540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4C29F0">
        <w:rPr>
          <w:rFonts w:ascii="Angsana New" w:hAnsi="Angsana New" w:cs="Angsana New" w:hint="cs"/>
          <w:sz w:val="32"/>
          <w:szCs w:val="32"/>
          <w:cs/>
        </w:rPr>
        <w:tab/>
      </w:r>
      <w:r w:rsidRPr="004C29F0">
        <w:rPr>
          <w:rFonts w:ascii="Angsana New" w:hAnsi="Angsana New" w:cs="Angsana New"/>
          <w:sz w:val="32"/>
          <w:szCs w:val="32"/>
          <w:cs/>
        </w:rPr>
        <w:t>ค่าใช้จ่ายเกี่ยวกับผลประโยชน์ระยะยาวของพนักงาน</w:t>
      </w:r>
      <w:r w:rsidRPr="004C29F0">
        <w:rPr>
          <w:rFonts w:ascii="Angsana New" w:hAnsi="Angsana New" w:cs="Angsana New" w:hint="cs"/>
          <w:sz w:val="32"/>
          <w:szCs w:val="32"/>
          <w:cs/>
        </w:rPr>
        <w:t>ที่</w:t>
      </w:r>
      <w:r w:rsidRPr="004C29F0">
        <w:rPr>
          <w:rFonts w:ascii="Angsana New" w:hAnsi="Angsana New" w:cs="Angsana New"/>
          <w:sz w:val="32"/>
          <w:szCs w:val="32"/>
          <w:cs/>
        </w:rPr>
        <w:t>รวมอยู่ในส่วนของกำไรหรือขาดทุน</w:t>
      </w:r>
      <w:r w:rsidRPr="004C29F0">
        <w:rPr>
          <w:rFonts w:ascii="Angsana New" w:hAnsi="Angsana New" w:cs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="00EE6F42">
        <w:rPr>
          <w:rFonts w:ascii="Angsana New" w:hAnsi="Angsana New" w:cs="Angsana New"/>
          <w:sz w:val="32"/>
          <w:szCs w:val="32"/>
        </w:rPr>
        <w:t>31</w:t>
      </w:r>
      <w:r w:rsidRPr="004C29F0">
        <w:rPr>
          <w:rFonts w:ascii="Angsana New" w:hAnsi="Angsana New" w:cs="Angsana New" w:hint="cs"/>
          <w:sz w:val="32"/>
          <w:szCs w:val="32"/>
          <w:cs/>
        </w:rPr>
        <w:t xml:space="preserve"> มีนาคม </w:t>
      </w:r>
      <w:r w:rsidR="006C664D">
        <w:rPr>
          <w:rFonts w:ascii="Angsana New" w:hAnsi="Angsana New" w:cs="Angsana New"/>
          <w:sz w:val="32"/>
          <w:szCs w:val="32"/>
        </w:rPr>
        <w:t>2561</w:t>
      </w:r>
      <w:r w:rsidRPr="004C29F0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EE6F42">
        <w:rPr>
          <w:rFonts w:ascii="Angsana New" w:hAnsi="Angsana New" w:cs="Angsana New"/>
          <w:sz w:val="32"/>
          <w:szCs w:val="32"/>
        </w:rPr>
        <w:t>2560</w:t>
      </w:r>
      <w:r w:rsidRPr="004C29F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C29F0">
        <w:rPr>
          <w:rFonts w:ascii="Angsana New" w:hAnsi="Angsana New" w:cs="Angsana New"/>
          <w:sz w:val="32"/>
          <w:szCs w:val="32"/>
          <w:cs/>
        </w:rPr>
        <w:t xml:space="preserve">แสดงได้ดังนี้ 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5040"/>
        <w:gridCol w:w="2025"/>
        <w:gridCol w:w="2025"/>
      </w:tblGrid>
      <w:tr w:rsidR="004263EC" w:rsidRPr="004C29F0" w:rsidTr="00007766">
        <w:tc>
          <w:tcPr>
            <w:tcW w:w="90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63EC" w:rsidRPr="004C29F0" w:rsidRDefault="004263EC" w:rsidP="00CD2918">
            <w:pPr>
              <w:jc w:val="right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C29F0">
              <w:rPr>
                <w:rFonts w:ascii="Angsana New" w:hAnsi="Angsana New" w:cs="Angsana New"/>
                <w:sz w:val="30"/>
                <w:szCs w:val="30"/>
                <w:cs/>
              </w:rPr>
              <w:t>(หน่วย</w:t>
            </w:r>
            <w:r w:rsidRPr="004C29F0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4C29F0">
              <w:rPr>
                <w:rFonts w:ascii="Angsana New" w:hAnsi="Angsana New" w:cs="Angsana New" w:hint="cs"/>
                <w:sz w:val="30"/>
                <w:szCs w:val="30"/>
                <w:cs/>
              </w:rPr>
              <w:t>พัน</w:t>
            </w:r>
            <w:r w:rsidRPr="004C29F0">
              <w:rPr>
                <w:rFonts w:ascii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4263EC" w:rsidRPr="004C29F0" w:rsidTr="00007766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63EC" w:rsidRPr="004C29F0" w:rsidRDefault="004263EC" w:rsidP="00CD2918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63EC" w:rsidRPr="004C29F0" w:rsidRDefault="004263EC" w:rsidP="00CD2918">
            <w:pPr>
              <w:pBdr>
                <w:bottom w:val="single" w:sz="4" w:space="1" w:color="auto"/>
              </w:pBdr>
              <w:ind w:left="6" w:right="-108" w:hanging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C29F0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4C29F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EE6F42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C29F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มีนาคม</w:t>
            </w:r>
            <w:r w:rsidRPr="004C29F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EE6F42" w:rsidRPr="004C29F0" w:rsidTr="00007766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6F42" w:rsidRPr="004C29F0" w:rsidRDefault="00EE6F42" w:rsidP="00EE6F4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F42" w:rsidRPr="004C29F0" w:rsidRDefault="00EE6F42" w:rsidP="00EE6F42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C29F0">
              <w:rPr>
                <w:rFonts w:ascii="Angsana New" w:hAnsi="Angsana New" w:cs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6C664D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F42" w:rsidRPr="004C29F0" w:rsidRDefault="00EE6F42" w:rsidP="00EE6F42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C29F0">
              <w:rPr>
                <w:rFonts w:ascii="Angsana New" w:hAnsi="Angsana New" w:cs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</w:tr>
      <w:tr w:rsidR="00EE6F42" w:rsidRPr="004C29F0" w:rsidTr="00007766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6F42" w:rsidRPr="004C29F0" w:rsidRDefault="00EE6F42" w:rsidP="00EE6F42">
            <w:pPr>
              <w:ind w:left="225" w:hanging="24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F42" w:rsidRPr="004C29F0" w:rsidRDefault="00EE6F42" w:rsidP="00EE6F42">
            <w:pP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F42" w:rsidRPr="004C29F0" w:rsidRDefault="00EE6F42" w:rsidP="00EE6F42">
            <w:pP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E6F42" w:rsidRPr="004C29F0" w:rsidTr="00007766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6F42" w:rsidRPr="004C29F0" w:rsidRDefault="00EE6F42" w:rsidP="00EE6F42">
            <w:pPr>
              <w:ind w:left="225" w:hanging="243"/>
              <w:rPr>
                <w:rFonts w:ascii="Angsana New" w:hAnsi="Angsana New" w:cs="Angsana New"/>
                <w:sz w:val="30"/>
                <w:szCs w:val="30"/>
              </w:rPr>
            </w:pPr>
            <w:r w:rsidRPr="004C29F0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ต้นทุนบริการในปัจจุบัน</w:t>
            </w:r>
            <w:r w:rsidRPr="004C29F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F42" w:rsidRPr="004C29F0" w:rsidRDefault="006C664D" w:rsidP="00EE6F42">
            <w:pP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1,673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F42" w:rsidRPr="004C29F0" w:rsidRDefault="00EE6F42" w:rsidP="00EE6F42">
            <w:pP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1,637</w:t>
            </w:r>
          </w:p>
        </w:tc>
      </w:tr>
      <w:tr w:rsidR="00EE6F42" w:rsidRPr="004C29F0" w:rsidTr="00007766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6F42" w:rsidRPr="004C29F0" w:rsidRDefault="00EE6F42" w:rsidP="00EE6F42">
            <w:pPr>
              <w:ind w:left="225" w:hanging="2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C29F0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F42" w:rsidRPr="004C29F0" w:rsidRDefault="005E398D" w:rsidP="00EE6F42">
            <w:pPr>
              <w:pBdr>
                <w:bottom w:val="sing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555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F42" w:rsidRPr="004C29F0" w:rsidRDefault="00EE6F42" w:rsidP="00EE6F42">
            <w:pPr>
              <w:pBdr>
                <w:bottom w:val="sing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506</w:t>
            </w:r>
          </w:p>
        </w:tc>
      </w:tr>
      <w:tr w:rsidR="00EE6F42" w:rsidRPr="004C29F0" w:rsidTr="00007766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6F42" w:rsidRPr="004C29F0" w:rsidRDefault="00EE6F42" w:rsidP="00EE6F42">
            <w:pPr>
              <w:ind w:left="225" w:hanging="2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C29F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รวมค่าใช้จ่ายที่รับรู้ในส่วนของกำไรหรือขาดทุน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F42" w:rsidRPr="004C29F0" w:rsidRDefault="005E398D" w:rsidP="00EE6F42">
            <w:pPr>
              <w:pBdr>
                <w:bottom w:val="doub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2,228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F42" w:rsidRPr="004C29F0" w:rsidRDefault="00EE6F42" w:rsidP="00EE6F42">
            <w:pPr>
              <w:pBdr>
                <w:bottom w:val="doub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2,143</w:t>
            </w:r>
          </w:p>
        </w:tc>
      </w:tr>
    </w:tbl>
    <w:p w:rsidR="00D32CEF" w:rsidRDefault="00D32CEF" w:rsidP="00A3022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C29F0">
        <w:rPr>
          <w:rFonts w:ascii="Angsana New" w:hAnsi="Angsana New" w:cs="Angsana New"/>
          <w:sz w:val="32"/>
          <w:szCs w:val="32"/>
          <w:cs/>
        </w:rPr>
        <w:tab/>
        <w:t>สมมติฐานที่สำคัญในการประมาณการตามหลักคณิตศาสตร์ประกันภัย สรุปได้ดังนี้</w:t>
      </w:r>
      <w:r w:rsidR="00E03EFE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2790"/>
        <w:gridCol w:w="3060"/>
      </w:tblGrid>
      <w:tr w:rsidR="00E03EFE" w:rsidRPr="00321B5B" w:rsidTr="00BA5250">
        <w:tc>
          <w:tcPr>
            <w:tcW w:w="3240" w:type="dxa"/>
          </w:tcPr>
          <w:p w:rsidR="00E03EFE" w:rsidRPr="00321B5B" w:rsidRDefault="00E03EFE" w:rsidP="00BA5250">
            <w:pPr>
              <w:tabs>
                <w:tab w:val="left" w:pos="2952"/>
              </w:tabs>
              <w:ind w:hanging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  <w:vAlign w:val="bottom"/>
          </w:tcPr>
          <w:p w:rsidR="00E03EFE" w:rsidRPr="00321B5B" w:rsidRDefault="00E03EFE" w:rsidP="00E03EFE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21B5B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321B5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  <w:r w:rsidRPr="00321B5B">
              <w:rPr>
                <w:rFonts w:ascii="Angsana New" w:hAnsi="Angsana New" w:cs="Angsana New"/>
                <w:sz w:val="28"/>
                <w:szCs w:val="28"/>
              </w:rPr>
              <w:t xml:space="preserve"> 25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EB3D72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3060" w:type="dxa"/>
            <w:vAlign w:val="bottom"/>
          </w:tcPr>
          <w:p w:rsidR="00E03EFE" w:rsidRPr="00321B5B" w:rsidRDefault="00E03EFE" w:rsidP="00E03EFE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21B5B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321B5B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  <w:r w:rsidRPr="00321B5B">
              <w:rPr>
                <w:rFonts w:ascii="Angsana New" w:hAnsi="Angsana New" w:cs="Angsana New"/>
                <w:sz w:val="28"/>
                <w:szCs w:val="28"/>
              </w:rPr>
              <w:t xml:space="preserve"> 25</w:t>
            </w:r>
            <w:r w:rsidR="00EB3D72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</w:tr>
      <w:tr w:rsidR="00E03EFE" w:rsidRPr="00321B5B" w:rsidTr="00BA5250">
        <w:tc>
          <w:tcPr>
            <w:tcW w:w="3240" w:type="dxa"/>
          </w:tcPr>
          <w:p w:rsidR="00E03EFE" w:rsidRPr="00321B5B" w:rsidRDefault="00E03EFE" w:rsidP="00BA5250">
            <w:pPr>
              <w:tabs>
                <w:tab w:val="left" w:pos="2952"/>
              </w:tabs>
              <w:ind w:hanging="18"/>
              <w:rPr>
                <w:rFonts w:ascii="Angsana New" w:hAnsi="Angsana New" w:cs="Angsana New"/>
                <w:sz w:val="28"/>
                <w:szCs w:val="28"/>
              </w:rPr>
            </w:pPr>
            <w:r w:rsidRPr="00321B5B">
              <w:rPr>
                <w:rFonts w:ascii="Angsana New" w:hAnsi="Angsana New" w:cs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790" w:type="dxa"/>
          </w:tcPr>
          <w:p w:rsidR="00E03EFE" w:rsidRPr="00321B5B" w:rsidRDefault="00E03EFE" w:rsidP="00BA5250">
            <w:pPr>
              <w:ind w:right="-29" w:firstLine="1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21B5B">
              <w:rPr>
                <w:rFonts w:ascii="Angsana New" w:hAnsi="Angsana New" w:cs="Angsana New"/>
                <w:sz w:val="28"/>
                <w:szCs w:val="28"/>
                <w:cs/>
              </w:rPr>
              <w:t xml:space="preserve">ร้อยละ </w:t>
            </w:r>
            <w:r w:rsidRPr="00321B5B">
              <w:rPr>
                <w:rFonts w:ascii="Angsana New" w:hAnsi="Angsana New" w:cs="Angsana New"/>
                <w:sz w:val="28"/>
                <w:szCs w:val="28"/>
              </w:rPr>
              <w:t xml:space="preserve">2.10 </w:t>
            </w:r>
            <w:r w:rsidRPr="00321B5B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  <w:r w:rsidRPr="00321B5B">
              <w:rPr>
                <w:rFonts w:ascii="Angsana New" w:hAnsi="Angsana New" w:cs="Angsana New"/>
                <w:sz w:val="28"/>
                <w:szCs w:val="28"/>
              </w:rPr>
              <w:t xml:space="preserve"> 2.16</w:t>
            </w:r>
            <w:r w:rsidRPr="00321B5B">
              <w:rPr>
                <w:rFonts w:ascii="Angsana New" w:hAnsi="Angsana New" w:cs="Angsana New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3060" w:type="dxa"/>
          </w:tcPr>
          <w:p w:rsidR="00E03EFE" w:rsidRPr="00321B5B" w:rsidRDefault="00E03EFE" w:rsidP="00BA5250">
            <w:pPr>
              <w:ind w:right="-29" w:firstLine="1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21B5B">
              <w:rPr>
                <w:rFonts w:ascii="Angsana New" w:hAnsi="Angsana New" w:cs="Angsana New"/>
                <w:sz w:val="28"/>
                <w:szCs w:val="28"/>
                <w:cs/>
              </w:rPr>
              <w:t xml:space="preserve">ร้อยละ </w:t>
            </w:r>
            <w:r w:rsidRPr="00321B5B">
              <w:rPr>
                <w:rFonts w:ascii="Angsana New" w:hAnsi="Angsana New" w:cs="Angsana New"/>
                <w:sz w:val="28"/>
                <w:szCs w:val="28"/>
              </w:rPr>
              <w:t xml:space="preserve">2.10 </w:t>
            </w:r>
            <w:r w:rsidRPr="00321B5B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  <w:r w:rsidRPr="00321B5B">
              <w:rPr>
                <w:rFonts w:ascii="Angsana New" w:hAnsi="Angsana New" w:cs="Angsana New"/>
                <w:sz w:val="28"/>
                <w:szCs w:val="28"/>
              </w:rPr>
              <w:t xml:space="preserve"> 2.16</w:t>
            </w:r>
            <w:r w:rsidRPr="00321B5B">
              <w:rPr>
                <w:rFonts w:ascii="Angsana New" w:hAnsi="Angsana New" w:cs="Angsana New"/>
                <w:sz w:val="28"/>
                <w:szCs w:val="28"/>
                <w:cs/>
              </w:rPr>
              <w:t xml:space="preserve"> ต่อปี</w:t>
            </w:r>
          </w:p>
        </w:tc>
      </w:tr>
      <w:tr w:rsidR="00E03EFE" w:rsidRPr="00321B5B" w:rsidTr="00BA5250">
        <w:tc>
          <w:tcPr>
            <w:tcW w:w="3240" w:type="dxa"/>
          </w:tcPr>
          <w:p w:rsidR="00E03EFE" w:rsidRPr="00321B5B" w:rsidRDefault="00E03EFE" w:rsidP="00BA5250">
            <w:pPr>
              <w:tabs>
                <w:tab w:val="left" w:pos="2952"/>
              </w:tabs>
              <w:ind w:hanging="18"/>
              <w:rPr>
                <w:rFonts w:ascii="Angsana New" w:hAnsi="Angsana New" w:cs="Angsana New"/>
                <w:sz w:val="28"/>
                <w:szCs w:val="28"/>
              </w:rPr>
            </w:pPr>
            <w:r w:rsidRPr="00321B5B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2790" w:type="dxa"/>
          </w:tcPr>
          <w:p w:rsidR="00E03EFE" w:rsidRPr="00321B5B" w:rsidRDefault="00E03EFE" w:rsidP="00BA5250">
            <w:pPr>
              <w:ind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21B5B">
              <w:rPr>
                <w:rFonts w:ascii="Angsana New" w:hAnsi="Angsana New" w:cs="Angsana New"/>
                <w:sz w:val="28"/>
                <w:szCs w:val="28"/>
                <w:cs/>
              </w:rPr>
              <w:t>ร้อยละ</w:t>
            </w:r>
            <w:r w:rsidRPr="00321B5B">
              <w:rPr>
                <w:rFonts w:ascii="Angsana New" w:hAnsi="Angsana New" w:cs="Angsana New"/>
                <w:sz w:val="28"/>
                <w:szCs w:val="28"/>
              </w:rPr>
              <w:t>5 - 7</w:t>
            </w:r>
            <w:r w:rsidRPr="00321B5B">
              <w:rPr>
                <w:rFonts w:ascii="Angsana New" w:hAnsi="Angsana New" w:cs="Angsana New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3060" w:type="dxa"/>
          </w:tcPr>
          <w:p w:rsidR="00E03EFE" w:rsidRPr="00321B5B" w:rsidRDefault="00E03EFE" w:rsidP="00BA5250">
            <w:pPr>
              <w:ind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21B5B">
              <w:rPr>
                <w:rFonts w:ascii="Angsana New" w:hAnsi="Angsana New" w:cs="Angsana New"/>
                <w:sz w:val="28"/>
                <w:szCs w:val="28"/>
                <w:cs/>
              </w:rPr>
              <w:t>ร้อยละ</w:t>
            </w:r>
            <w:r w:rsidRPr="00321B5B">
              <w:rPr>
                <w:rFonts w:ascii="Angsana New" w:hAnsi="Angsana New" w:cs="Angsana New"/>
                <w:sz w:val="28"/>
                <w:szCs w:val="28"/>
              </w:rPr>
              <w:t>5 - 7</w:t>
            </w:r>
            <w:r w:rsidRPr="00321B5B">
              <w:rPr>
                <w:rFonts w:ascii="Angsana New" w:hAnsi="Angsana New" w:cs="Angsana New"/>
                <w:sz w:val="28"/>
                <w:szCs w:val="28"/>
                <w:cs/>
              </w:rPr>
              <w:t xml:space="preserve"> ต่อปี</w:t>
            </w:r>
          </w:p>
        </w:tc>
      </w:tr>
      <w:tr w:rsidR="00E03EFE" w:rsidRPr="00321B5B" w:rsidTr="00BA5250">
        <w:tc>
          <w:tcPr>
            <w:tcW w:w="3240" w:type="dxa"/>
          </w:tcPr>
          <w:p w:rsidR="00E03EFE" w:rsidRPr="00321B5B" w:rsidRDefault="00E03EFE" w:rsidP="00BA5250">
            <w:pPr>
              <w:tabs>
                <w:tab w:val="left" w:pos="2952"/>
              </w:tabs>
              <w:ind w:hanging="18"/>
              <w:rPr>
                <w:rFonts w:ascii="Angsana New" w:hAnsi="Angsana New" w:cs="Angsana New"/>
                <w:sz w:val="28"/>
                <w:szCs w:val="28"/>
              </w:rPr>
            </w:pPr>
            <w:r w:rsidRPr="00321B5B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อัตราการลาออกถัวเฉลี่ย</w:t>
            </w:r>
          </w:p>
        </w:tc>
        <w:tc>
          <w:tcPr>
            <w:tcW w:w="2790" w:type="dxa"/>
          </w:tcPr>
          <w:p w:rsidR="00E03EFE" w:rsidRPr="00321B5B" w:rsidRDefault="00E03EFE" w:rsidP="00BA5250">
            <w:pPr>
              <w:ind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21B5B">
              <w:rPr>
                <w:rFonts w:ascii="Angsana New" w:hAnsi="Angsana New" w:cs="Angsana New"/>
                <w:sz w:val="28"/>
                <w:szCs w:val="28"/>
                <w:cs/>
              </w:rPr>
              <w:t xml:space="preserve">ร้อยละ </w:t>
            </w:r>
            <w:r w:rsidRPr="00321B5B">
              <w:rPr>
                <w:rFonts w:ascii="Angsana New" w:hAnsi="Angsana New" w:cs="Angsana New"/>
                <w:sz w:val="28"/>
                <w:szCs w:val="28"/>
              </w:rPr>
              <w:t>3 - 25</w:t>
            </w:r>
            <w:r w:rsidRPr="00321B5B">
              <w:rPr>
                <w:rFonts w:ascii="Angsana New" w:hAnsi="Angsana New" w:cs="Angsana New"/>
                <w:sz w:val="28"/>
                <w:szCs w:val="28"/>
                <w:cs/>
              </w:rPr>
              <w:t xml:space="preserve"> ต่อปี                   </w:t>
            </w:r>
          </w:p>
          <w:p w:rsidR="00E03EFE" w:rsidRPr="00321B5B" w:rsidRDefault="00E03EFE" w:rsidP="00BA5250">
            <w:pPr>
              <w:ind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21B5B">
              <w:rPr>
                <w:rFonts w:ascii="Angsana New" w:hAnsi="Angsana New" w:cs="Angsana New"/>
                <w:sz w:val="28"/>
                <w:szCs w:val="28"/>
                <w:cs/>
              </w:rPr>
              <w:t>ขึ้นอยู่กับอายุ</w:t>
            </w:r>
            <w:r w:rsidRPr="00321B5B">
              <w:rPr>
                <w:rFonts w:ascii="Angsana New" w:hAnsi="Angsana New" w:cs="Angsana New" w:hint="cs"/>
                <w:sz w:val="28"/>
                <w:szCs w:val="28"/>
                <w:cs/>
              </w:rPr>
              <w:t>งานของ</w:t>
            </w:r>
            <w:r w:rsidRPr="00321B5B">
              <w:rPr>
                <w:rFonts w:ascii="Angsana New" w:hAnsi="Angsana New" w:cs="Angsana New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3060" w:type="dxa"/>
          </w:tcPr>
          <w:p w:rsidR="00E03EFE" w:rsidRPr="00321B5B" w:rsidRDefault="00E03EFE" w:rsidP="00BA5250">
            <w:pPr>
              <w:ind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21B5B">
              <w:rPr>
                <w:rFonts w:ascii="Angsana New" w:hAnsi="Angsana New" w:cs="Angsana New"/>
                <w:sz w:val="28"/>
                <w:szCs w:val="28"/>
                <w:cs/>
              </w:rPr>
              <w:t xml:space="preserve">ร้อยละ </w:t>
            </w:r>
            <w:r w:rsidRPr="00321B5B">
              <w:rPr>
                <w:rFonts w:ascii="Angsana New" w:hAnsi="Angsana New" w:cs="Angsana New"/>
                <w:sz w:val="28"/>
                <w:szCs w:val="28"/>
              </w:rPr>
              <w:t>3 - 25</w:t>
            </w:r>
            <w:r w:rsidRPr="00321B5B">
              <w:rPr>
                <w:rFonts w:ascii="Angsana New" w:hAnsi="Angsana New" w:cs="Angsana New"/>
                <w:sz w:val="28"/>
                <w:szCs w:val="28"/>
                <w:cs/>
              </w:rPr>
              <w:t xml:space="preserve"> ต่อปี                   </w:t>
            </w:r>
          </w:p>
          <w:p w:rsidR="00E03EFE" w:rsidRPr="00321B5B" w:rsidRDefault="00E03EFE" w:rsidP="00BA5250">
            <w:pPr>
              <w:ind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21B5B">
              <w:rPr>
                <w:rFonts w:ascii="Angsana New" w:hAnsi="Angsana New" w:cs="Angsana New"/>
                <w:sz w:val="28"/>
                <w:szCs w:val="28"/>
                <w:cs/>
              </w:rPr>
              <w:t>ขึ้นอยู่กับอายุ</w:t>
            </w:r>
            <w:r w:rsidRPr="00321B5B">
              <w:rPr>
                <w:rFonts w:ascii="Angsana New" w:hAnsi="Angsana New" w:cs="Angsana New" w:hint="cs"/>
                <w:sz w:val="28"/>
                <w:szCs w:val="28"/>
                <w:cs/>
              </w:rPr>
              <w:t>งานของ</w:t>
            </w:r>
            <w:r w:rsidRPr="00321B5B">
              <w:rPr>
                <w:rFonts w:ascii="Angsana New" w:hAnsi="Angsana New" w:cs="Angsana New"/>
                <w:sz w:val="28"/>
                <w:szCs w:val="28"/>
                <w:cs/>
              </w:rPr>
              <w:t>พนักงาน</w:t>
            </w:r>
          </w:p>
        </w:tc>
      </w:tr>
    </w:tbl>
    <w:p w:rsidR="00027555" w:rsidRPr="004C29F0" w:rsidRDefault="000C2760" w:rsidP="00E43DD5">
      <w:pPr>
        <w:tabs>
          <w:tab w:val="left" w:pos="720"/>
          <w:tab w:val="left" w:pos="900"/>
        </w:tabs>
        <w:spacing w:before="120" w:after="120"/>
        <w:ind w:left="544" w:hanging="544"/>
        <w:rPr>
          <w:rFonts w:ascii="Angsana New" w:hAnsi="Angsana New" w:cs="Angsana New"/>
          <w:b/>
          <w:bCs/>
          <w:sz w:val="32"/>
          <w:szCs w:val="32"/>
        </w:rPr>
      </w:pPr>
      <w:r w:rsidRPr="004C29F0"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6900A6" w:rsidRPr="004C29F0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F24BF7">
        <w:rPr>
          <w:rFonts w:ascii="Angsana New" w:hAnsi="Angsana New" w:cs="Angsana New" w:hint="cs"/>
          <w:b/>
          <w:bCs/>
          <w:sz w:val="32"/>
          <w:szCs w:val="32"/>
          <w:cs/>
        </w:rPr>
        <w:t>5</w:t>
      </w:r>
      <w:r w:rsidR="000E5FA6" w:rsidRPr="004C29F0">
        <w:rPr>
          <w:rFonts w:ascii="Angsana New" w:hAnsi="Angsana New" w:cs="Angsana New"/>
          <w:b/>
          <w:bCs/>
          <w:sz w:val="32"/>
          <w:szCs w:val="32"/>
        </w:rPr>
        <w:t>.</w:t>
      </w:r>
      <w:r w:rsidR="00027555" w:rsidRPr="004C29F0">
        <w:rPr>
          <w:rFonts w:ascii="Angsana New" w:hAnsi="Angsana New" w:cs="Angsana New"/>
          <w:b/>
          <w:bCs/>
          <w:sz w:val="32"/>
          <w:szCs w:val="32"/>
        </w:rPr>
        <w:tab/>
      </w:r>
      <w:r w:rsidR="00027555" w:rsidRPr="004C29F0">
        <w:rPr>
          <w:rFonts w:ascii="Angsana New" w:hAnsi="Angsana New" w:cs="Angsana New"/>
          <w:b/>
          <w:bCs/>
          <w:sz w:val="32"/>
          <w:szCs w:val="32"/>
          <w:cs/>
        </w:rPr>
        <w:t>หนี้สินอื่น</w:t>
      </w:r>
    </w:p>
    <w:tbl>
      <w:tblPr>
        <w:tblW w:w="91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370"/>
        <w:gridCol w:w="1890"/>
        <w:gridCol w:w="1890"/>
      </w:tblGrid>
      <w:tr w:rsidR="00EC1B1C" w:rsidRPr="00007766" w:rsidTr="00007766">
        <w:tc>
          <w:tcPr>
            <w:tcW w:w="9150" w:type="dxa"/>
            <w:gridSpan w:val="3"/>
          </w:tcPr>
          <w:p w:rsidR="00027555" w:rsidRPr="00007766" w:rsidRDefault="009B4F12" w:rsidP="0059060C">
            <w:pPr>
              <w:tabs>
                <w:tab w:val="left" w:pos="360"/>
                <w:tab w:val="left" w:pos="900"/>
                <w:tab w:val="left" w:pos="1440"/>
              </w:tabs>
              <w:ind w:left="605" w:hanging="60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07766">
              <w:rPr>
                <w:rFonts w:ascii="Angsana New" w:eastAsia="Angsana New" w:hAnsi="Angsana New" w:cs="Angsana New"/>
                <w:sz w:val="30"/>
                <w:szCs w:val="30"/>
              </w:rPr>
              <w:t>(</w:t>
            </w:r>
            <w:r w:rsidRPr="00007766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หน่วย:</w:t>
            </w:r>
            <w:r w:rsidR="00883AFB" w:rsidRPr="00007766">
              <w:rPr>
                <w:rFonts w:ascii="Angsana New" w:eastAsia="Angsana New" w:hAnsi="Angsana New" w:cs="Angsana New"/>
                <w:sz w:val="30"/>
                <w:szCs w:val="30"/>
              </w:rPr>
              <w:t xml:space="preserve"> </w:t>
            </w:r>
            <w:r w:rsidR="00883AFB" w:rsidRPr="00007766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พัน</w:t>
            </w:r>
            <w:r w:rsidRPr="00007766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EC1B1C" w:rsidRPr="00007766" w:rsidTr="00007766">
        <w:tc>
          <w:tcPr>
            <w:tcW w:w="5370" w:type="dxa"/>
          </w:tcPr>
          <w:p w:rsidR="00F33704" w:rsidRPr="00007766" w:rsidRDefault="00F33704" w:rsidP="0059060C">
            <w:pPr>
              <w:ind w:left="605" w:hanging="6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:rsidR="00F33704" w:rsidRPr="00007766" w:rsidRDefault="00EB3D72" w:rsidP="00E03EFE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7766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AC6401" w:rsidRPr="0000776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มีนาคม </w:t>
            </w:r>
            <w:r w:rsidRPr="00007766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890" w:type="dxa"/>
            <w:vAlign w:val="bottom"/>
          </w:tcPr>
          <w:p w:rsidR="00F33704" w:rsidRPr="00007766" w:rsidRDefault="00EB3D72" w:rsidP="00E03EFE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7766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AC6401" w:rsidRPr="0000776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 w:rsidRPr="00007766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4263EC" w:rsidRPr="00007766" w:rsidTr="00007766">
        <w:tc>
          <w:tcPr>
            <w:tcW w:w="5370" w:type="dxa"/>
          </w:tcPr>
          <w:p w:rsidR="004263EC" w:rsidRPr="00007766" w:rsidRDefault="004263EC" w:rsidP="0059060C">
            <w:pPr>
              <w:tabs>
                <w:tab w:val="left" w:pos="900"/>
              </w:tabs>
              <w:ind w:left="605" w:hanging="605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007766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ค่าใช้จ่ายพนักงานค้างจ่าย</w:t>
            </w:r>
          </w:p>
        </w:tc>
        <w:tc>
          <w:tcPr>
            <w:tcW w:w="1890" w:type="dxa"/>
          </w:tcPr>
          <w:p w:rsidR="004263EC" w:rsidRPr="00007766" w:rsidRDefault="008C1F95" w:rsidP="0059060C">
            <w:pPr>
              <w:tabs>
                <w:tab w:val="decimal" w:pos="1332"/>
              </w:tabs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82,255</w:t>
            </w:r>
          </w:p>
        </w:tc>
        <w:tc>
          <w:tcPr>
            <w:tcW w:w="1890" w:type="dxa"/>
          </w:tcPr>
          <w:p w:rsidR="004263EC" w:rsidRPr="00007766" w:rsidRDefault="00BD0F7A" w:rsidP="00CD2918">
            <w:pPr>
              <w:tabs>
                <w:tab w:val="decimal" w:pos="1332"/>
              </w:tabs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007766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186</w:t>
            </w:r>
            <w:r w:rsidR="00794668" w:rsidRPr="00007766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Pr="00007766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203</w:t>
            </w:r>
          </w:p>
        </w:tc>
      </w:tr>
      <w:tr w:rsidR="004263EC" w:rsidRPr="00007766" w:rsidTr="00007766">
        <w:tc>
          <w:tcPr>
            <w:tcW w:w="5370" w:type="dxa"/>
          </w:tcPr>
          <w:p w:rsidR="004263EC" w:rsidRPr="00007766" w:rsidRDefault="004263EC" w:rsidP="0059060C">
            <w:pPr>
              <w:tabs>
                <w:tab w:val="left" w:pos="900"/>
              </w:tabs>
              <w:ind w:left="605" w:hanging="605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007766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890" w:type="dxa"/>
          </w:tcPr>
          <w:p w:rsidR="004263EC" w:rsidRPr="00007766" w:rsidRDefault="008C1F95" w:rsidP="0059060C">
            <w:pPr>
              <w:tabs>
                <w:tab w:val="decimal" w:pos="1332"/>
              </w:tabs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16,640</w:t>
            </w:r>
          </w:p>
        </w:tc>
        <w:tc>
          <w:tcPr>
            <w:tcW w:w="1890" w:type="dxa"/>
          </w:tcPr>
          <w:p w:rsidR="004263EC" w:rsidRPr="00007766" w:rsidRDefault="00BD0F7A" w:rsidP="00CD2918">
            <w:pPr>
              <w:tabs>
                <w:tab w:val="decimal" w:pos="1332"/>
              </w:tabs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007766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12</w:t>
            </w:r>
            <w:r w:rsidR="00794668" w:rsidRPr="00007766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Pr="00007766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36</w:t>
            </w:r>
            <w:r w:rsidR="00794668" w:rsidRPr="00007766">
              <w:rPr>
                <w:rFonts w:ascii="Angsana New" w:eastAsia="Angsana New" w:hAnsi="Angsana New" w:cs="Angsana New"/>
                <w:sz w:val="30"/>
                <w:szCs w:val="30"/>
              </w:rPr>
              <w:t>8</w:t>
            </w:r>
          </w:p>
        </w:tc>
      </w:tr>
      <w:tr w:rsidR="004263EC" w:rsidRPr="00007766" w:rsidTr="00007766">
        <w:tc>
          <w:tcPr>
            <w:tcW w:w="5370" w:type="dxa"/>
          </w:tcPr>
          <w:p w:rsidR="004263EC" w:rsidRPr="00007766" w:rsidRDefault="004263EC" w:rsidP="0059060C">
            <w:pPr>
              <w:tabs>
                <w:tab w:val="left" w:pos="900"/>
              </w:tabs>
              <w:ind w:left="605" w:hanging="605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007766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890" w:type="dxa"/>
          </w:tcPr>
          <w:p w:rsidR="004263EC" w:rsidRPr="00007766" w:rsidRDefault="008C1F95" w:rsidP="0059060C">
            <w:pPr>
              <w:tabs>
                <w:tab w:val="decimal" w:pos="1332"/>
              </w:tabs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75,654</w:t>
            </w:r>
          </w:p>
        </w:tc>
        <w:tc>
          <w:tcPr>
            <w:tcW w:w="1890" w:type="dxa"/>
          </w:tcPr>
          <w:p w:rsidR="004263EC" w:rsidRPr="00007766" w:rsidRDefault="00BD0F7A" w:rsidP="00CD2918">
            <w:pPr>
              <w:tabs>
                <w:tab w:val="decimal" w:pos="1332"/>
              </w:tabs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007766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72</w:t>
            </w:r>
            <w:r w:rsidR="00794668" w:rsidRPr="00007766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Pr="00007766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918</w:t>
            </w:r>
          </w:p>
        </w:tc>
      </w:tr>
      <w:tr w:rsidR="004263EC" w:rsidRPr="00007766" w:rsidTr="00007766">
        <w:tc>
          <w:tcPr>
            <w:tcW w:w="5370" w:type="dxa"/>
          </w:tcPr>
          <w:p w:rsidR="004263EC" w:rsidRPr="00007766" w:rsidRDefault="004263EC" w:rsidP="0059060C">
            <w:pPr>
              <w:tabs>
                <w:tab w:val="left" w:pos="900"/>
              </w:tabs>
              <w:ind w:left="605" w:hanging="605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007766">
              <w:rPr>
                <w:rFonts w:ascii="Angsana New" w:eastAsia="Angsana New" w:hAnsi="Angsana New" w:cs="Angsana New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890" w:type="dxa"/>
          </w:tcPr>
          <w:p w:rsidR="004263EC" w:rsidRPr="00007766" w:rsidRDefault="008C1F95" w:rsidP="0059060C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36,511</w:t>
            </w:r>
          </w:p>
        </w:tc>
        <w:tc>
          <w:tcPr>
            <w:tcW w:w="1890" w:type="dxa"/>
          </w:tcPr>
          <w:p w:rsidR="004263EC" w:rsidRPr="00007766" w:rsidRDefault="00BD0F7A" w:rsidP="00CD2918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007766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46</w:t>
            </w:r>
            <w:r w:rsidR="00794668" w:rsidRPr="00007766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Pr="00007766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597</w:t>
            </w:r>
          </w:p>
        </w:tc>
      </w:tr>
      <w:tr w:rsidR="004263EC" w:rsidRPr="00007766" w:rsidTr="00007766">
        <w:tc>
          <w:tcPr>
            <w:tcW w:w="5370" w:type="dxa"/>
          </w:tcPr>
          <w:p w:rsidR="004263EC" w:rsidRPr="00007766" w:rsidRDefault="004263EC" w:rsidP="0059060C">
            <w:pPr>
              <w:tabs>
                <w:tab w:val="left" w:pos="900"/>
              </w:tabs>
              <w:ind w:left="605" w:hanging="605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007766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รวมหนี้สินอื่น</w:t>
            </w:r>
          </w:p>
        </w:tc>
        <w:tc>
          <w:tcPr>
            <w:tcW w:w="1890" w:type="dxa"/>
          </w:tcPr>
          <w:p w:rsidR="004263EC" w:rsidRPr="00007766" w:rsidRDefault="008C1F95" w:rsidP="0059060C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211,060</w:t>
            </w:r>
          </w:p>
        </w:tc>
        <w:tc>
          <w:tcPr>
            <w:tcW w:w="1890" w:type="dxa"/>
          </w:tcPr>
          <w:p w:rsidR="004263EC" w:rsidRPr="00007766" w:rsidRDefault="00794668" w:rsidP="00E03EFE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007766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318</w:t>
            </w:r>
            <w:r w:rsidRPr="00007766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Pr="00007766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08</w:t>
            </w:r>
            <w:r w:rsidRPr="00007766">
              <w:rPr>
                <w:rFonts w:ascii="Angsana New" w:eastAsia="Angsana New" w:hAnsi="Angsana New" w:cs="Angsana New"/>
                <w:sz w:val="30"/>
                <w:szCs w:val="30"/>
              </w:rPr>
              <w:t>6</w:t>
            </w:r>
          </w:p>
        </w:tc>
      </w:tr>
    </w:tbl>
    <w:p w:rsidR="00D32CEF" w:rsidRPr="004C29F0" w:rsidRDefault="00A956A5" w:rsidP="00E43DD5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C29F0">
        <w:rPr>
          <w:rFonts w:ascii="Angsana New" w:hAnsi="Angsana New" w:cs="Angsana New"/>
          <w:b/>
          <w:bCs/>
          <w:sz w:val="32"/>
          <w:szCs w:val="32"/>
        </w:rPr>
        <w:t>1</w:t>
      </w:r>
      <w:r w:rsidR="006B6948">
        <w:rPr>
          <w:rFonts w:ascii="Angsana New" w:hAnsi="Angsana New" w:cs="Angsana New"/>
          <w:b/>
          <w:bCs/>
          <w:sz w:val="32"/>
          <w:szCs w:val="32"/>
        </w:rPr>
        <w:t>6</w:t>
      </w:r>
      <w:r w:rsidR="00D533A3" w:rsidRPr="004C29F0">
        <w:rPr>
          <w:rFonts w:ascii="Angsana New" w:hAnsi="Angsana New" w:cs="Angsana New"/>
          <w:b/>
          <w:bCs/>
          <w:sz w:val="32"/>
          <w:szCs w:val="32"/>
        </w:rPr>
        <w:t>.</w:t>
      </w:r>
      <w:r w:rsidR="00D533A3" w:rsidRPr="004C29F0">
        <w:rPr>
          <w:rFonts w:ascii="Angsana New" w:hAnsi="Angsana New" w:cs="Angsana New"/>
          <w:b/>
          <w:bCs/>
          <w:sz w:val="32"/>
          <w:szCs w:val="32"/>
        </w:rPr>
        <w:tab/>
      </w:r>
      <w:r w:rsidR="00D32CEF" w:rsidRPr="004C29F0">
        <w:rPr>
          <w:rFonts w:ascii="Angsana New" w:hAnsi="Angsana New" w:cs="Angsana New" w:hint="cs"/>
          <w:b/>
          <w:bCs/>
          <w:sz w:val="32"/>
          <w:szCs w:val="32"/>
          <w:cs/>
        </w:rPr>
        <w:t>รายได้</w:t>
      </w:r>
      <w:r w:rsidR="00D32CEF" w:rsidRPr="004C29F0">
        <w:rPr>
          <w:rFonts w:ascii="Angsana New" w:hAnsi="Angsana New" w:cs="Angsana New"/>
          <w:b/>
          <w:bCs/>
          <w:sz w:val="32"/>
          <w:szCs w:val="32"/>
          <w:cs/>
        </w:rPr>
        <w:t>ค่านายหน้า</w:t>
      </w:r>
    </w:p>
    <w:p w:rsidR="00CD2918" w:rsidRPr="00007766" w:rsidRDefault="00CD2918" w:rsidP="00CD2918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ind w:left="357" w:right="-45" w:hanging="357"/>
        <w:jc w:val="right"/>
        <w:rPr>
          <w:rFonts w:ascii="Angsana New" w:hAnsi="Angsana New" w:cs="Angsana New"/>
          <w:sz w:val="30"/>
          <w:szCs w:val="30"/>
        </w:rPr>
      </w:pPr>
      <w:r w:rsidRPr="00007766">
        <w:rPr>
          <w:rFonts w:ascii="Angsana New" w:hAnsi="Angsana New" w:cs="Angsana New"/>
          <w:sz w:val="30"/>
          <w:szCs w:val="30"/>
        </w:rPr>
        <w:t>(</w:t>
      </w:r>
      <w:r w:rsidRPr="00007766">
        <w:rPr>
          <w:rFonts w:ascii="Angsana New" w:hAnsi="Angsana New" w:cs="Angsana New"/>
          <w:sz w:val="30"/>
          <w:szCs w:val="30"/>
          <w:cs/>
        </w:rPr>
        <w:t>หน่วย:</w:t>
      </w:r>
      <w:r w:rsidRPr="00007766">
        <w:rPr>
          <w:rFonts w:ascii="Angsana New" w:hAnsi="Angsana New" w:cs="Angsana New"/>
          <w:sz w:val="30"/>
          <w:szCs w:val="30"/>
        </w:rPr>
        <w:t xml:space="preserve"> </w:t>
      </w:r>
      <w:r w:rsidRPr="00007766">
        <w:rPr>
          <w:rFonts w:ascii="Angsana New" w:hAnsi="Angsana New" w:cs="Angsana New"/>
          <w:sz w:val="30"/>
          <w:szCs w:val="30"/>
          <w:cs/>
        </w:rPr>
        <w:t>พันบาท</w:t>
      </w:r>
      <w:r w:rsidRPr="00007766">
        <w:rPr>
          <w:rFonts w:ascii="Angsana New" w:hAnsi="Angsana New" w:cs="Angsana New"/>
          <w:sz w:val="30"/>
          <w:szCs w:val="30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362"/>
        <w:gridCol w:w="1909"/>
        <w:gridCol w:w="1909"/>
      </w:tblGrid>
      <w:tr w:rsidR="00CD2918" w:rsidRPr="00007766" w:rsidTr="00007766">
        <w:tc>
          <w:tcPr>
            <w:tcW w:w="5362" w:type="dxa"/>
            <w:vAlign w:val="bottom"/>
          </w:tcPr>
          <w:p w:rsidR="00CD2918" w:rsidRPr="00007766" w:rsidRDefault="00CD2918" w:rsidP="00CD291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3818" w:type="dxa"/>
            <w:gridSpan w:val="2"/>
            <w:vAlign w:val="bottom"/>
          </w:tcPr>
          <w:p w:rsidR="00CD2918" w:rsidRPr="00007766" w:rsidRDefault="00CD2918" w:rsidP="00353A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7766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สำหรับงวดสามเดือนสิ้นสุ</w:t>
            </w:r>
            <w:r w:rsidRPr="00007766">
              <w:rPr>
                <w:rFonts w:ascii="Angsana New" w:hAnsi="Angsana New" w:cs="Angsana New" w:hint="cs"/>
                <w:sz w:val="30"/>
                <w:szCs w:val="30"/>
                <w:cs/>
              </w:rPr>
              <w:t>ด</w:t>
            </w:r>
            <w:r w:rsidRPr="00007766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="006B6948" w:rsidRPr="00007766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00776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07766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6B6948" w:rsidRPr="00007766" w:rsidTr="00007766">
        <w:tc>
          <w:tcPr>
            <w:tcW w:w="5362" w:type="dxa"/>
            <w:vAlign w:val="bottom"/>
          </w:tcPr>
          <w:p w:rsidR="006B6948" w:rsidRPr="00007766" w:rsidRDefault="006B6948" w:rsidP="006B694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09" w:type="dxa"/>
            <w:vAlign w:val="bottom"/>
          </w:tcPr>
          <w:p w:rsidR="006B6948" w:rsidRPr="00007766" w:rsidRDefault="006B6948" w:rsidP="006B69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7766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007766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909" w:type="dxa"/>
            <w:vAlign w:val="bottom"/>
          </w:tcPr>
          <w:p w:rsidR="006B6948" w:rsidRPr="00007766" w:rsidRDefault="006B6948" w:rsidP="006B69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7766">
              <w:rPr>
                <w:rFonts w:ascii="Angsana New" w:hAnsi="Angsana New" w:cs="Angsana New" w:hint="cs"/>
                <w:sz w:val="30"/>
                <w:szCs w:val="30"/>
                <w:cs/>
              </w:rPr>
              <w:t>2560</w:t>
            </w:r>
          </w:p>
        </w:tc>
      </w:tr>
      <w:tr w:rsidR="006B6948" w:rsidRPr="00007766" w:rsidTr="00007766">
        <w:tc>
          <w:tcPr>
            <w:tcW w:w="5362" w:type="dxa"/>
            <w:vAlign w:val="bottom"/>
          </w:tcPr>
          <w:p w:rsidR="006B6948" w:rsidRPr="00007766" w:rsidRDefault="006B6948" w:rsidP="006B6948">
            <w:pPr>
              <w:jc w:val="thaiDistribute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007766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ค่านายหน้าจากการซื้อขายหลักทรัพย์</w:t>
            </w:r>
            <w:r w:rsidRPr="00007766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09" w:type="dxa"/>
            <w:vAlign w:val="bottom"/>
          </w:tcPr>
          <w:p w:rsidR="006B6948" w:rsidRPr="00007766" w:rsidRDefault="005E398D" w:rsidP="006B6948">
            <w:pPr>
              <w:tabs>
                <w:tab w:val="decimal" w:pos="1332"/>
              </w:tabs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216,915</w:t>
            </w:r>
          </w:p>
        </w:tc>
        <w:tc>
          <w:tcPr>
            <w:tcW w:w="1909" w:type="dxa"/>
            <w:vAlign w:val="bottom"/>
          </w:tcPr>
          <w:p w:rsidR="006B6948" w:rsidRPr="00007766" w:rsidRDefault="006B6948" w:rsidP="006B6948">
            <w:pPr>
              <w:tabs>
                <w:tab w:val="decimal" w:pos="1332"/>
              </w:tabs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007766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234,585</w:t>
            </w:r>
          </w:p>
        </w:tc>
      </w:tr>
      <w:tr w:rsidR="006B6948" w:rsidRPr="00007766" w:rsidTr="00007766">
        <w:tc>
          <w:tcPr>
            <w:tcW w:w="5362" w:type="dxa"/>
            <w:vAlign w:val="bottom"/>
          </w:tcPr>
          <w:p w:rsidR="006B6948" w:rsidRPr="00007766" w:rsidRDefault="006B6948" w:rsidP="006B6948">
            <w:pPr>
              <w:ind w:left="252" w:right="-108" w:hanging="252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007766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ค่านายหน้าจากการซื้อขายสัญญาซื้อขายล่วงหน้า</w:t>
            </w:r>
          </w:p>
        </w:tc>
        <w:tc>
          <w:tcPr>
            <w:tcW w:w="1909" w:type="dxa"/>
            <w:vAlign w:val="bottom"/>
          </w:tcPr>
          <w:p w:rsidR="006B6948" w:rsidRPr="00007766" w:rsidRDefault="005E398D" w:rsidP="006B6948">
            <w:pPr>
              <w:tabs>
                <w:tab w:val="decimal" w:pos="1332"/>
              </w:tabs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23,118</w:t>
            </w:r>
          </w:p>
        </w:tc>
        <w:tc>
          <w:tcPr>
            <w:tcW w:w="1909" w:type="dxa"/>
            <w:vAlign w:val="bottom"/>
          </w:tcPr>
          <w:p w:rsidR="006B6948" w:rsidRPr="00007766" w:rsidRDefault="006B6948" w:rsidP="006B6948">
            <w:pPr>
              <w:tabs>
                <w:tab w:val="decimal" w:pos="1332"/>
              </w:tabs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007766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10,898</w:t>
            </w:r>
          </w:p>
        </w:tc>
      </w:tr>
      <w:tr w:rsidR="006B6948" w:rsidRPr="00007766" w:rsidTr="00007766">
        <w:tc>
          <w:tcPr>
            <w:tcW w:w="5362" w:type="dxa"/>
            <w:vAlign w:val="bottom"/>
          </w:tcPr>
          <w:p w:rsidR="006B6948" w:rsidRPr="00007766" w:rsidRDefault="006B6948" w:rsidP="006B6948">
            <w:pPr>
              <w:ind w:left="162" w:hanging="162"/>
              <w:jc w:val="thaiDistribute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007766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รวม</w:t>
            </w:r>
            <w:r w:rsidRPr="00007766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รายได้</w:t>
            </w:r>
            <w:r w:rsidRPr="00007766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909" w:type="dxa"/>
            <w:vAlign w:val="bottom"/>
          </w:tcPr>
          <w:p w:rsidR="006B6948" w:rsidRPr="00007766" w:rsidRDefault="005E398D" w:rsidP="006B69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240,033</w:t>
            </w:r>
          </w:p>
        </w:tc>
        <w:tc>
          <w:tcPr>
            <w:tcW w:w="1909" w:type="dxa"/>
            <w:vAlign w:val="bottom"/>
          </w:tcPr>
          <w:p w:rsidR="006B6948" w:rsidRPr="00007766" w:rsidRDefault="006B6948" w:rsidP="006B69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007766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245,483</w:t>
            </w:r>
          </w:p>
        </w:tc>
      </w:tr>
    </w:tbl>
    <w:p w:rsidR="00D32CEF" w:rsidRPr="004C29F0" w:rsidRDefault="00D01C46" w:rsidP="00D32CE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C29F0">
        <w:rPr>
          <w:rFonts w:ascii="Angsana New" w:hAnsi="Angsana New" w:cs="Angsana New"/>
          <w:b/>
          <w:bCs/>
          <w:sz w:val="32"/>
          <w:szCs w:val="32"/>
        </w:rPr>
        <w:t>1</w:t>
      </w:r>
      <w:r w:rsidR="00A67625">
        <w:rPr>
          <w:rFonts w:ascii="Angsana New" w:hAnsi="Angsana New" w:cs="Angsana New"/>
          <w:b/>
          <w:bCs/>
          <w:sz w:val="32"/>
          <w:szCs w:val="32"/>
        </w:rPr>
        <w:t>7</w:t>
      </w:r>
      <w:r w:rsidR="00500F71" w:rsidRPr="004C29F0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500F71" w:rsidRPr="004C29F0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D32CEF" w:rsidRPr="004C29F0">
        <w:rPr>
          <w:rFonts w:ascii="Angsana New" w:hAnsi="Angsana New" w:cs="Angsana New" w:hint="cs"/>
          <w:b/>
          <w:bCs/>
          <w:sz w:val="32"/>
          <w:szCs w:val="32"/>
          <w:cs/>
        </w:rPr>
        <w:t>รายได้</w:t>
      </w:r>
      <w:r w:rsidR="00D32CEF" w:rsidRPr="004C29F0">
        <w:rPr>
          <w:rFonts w:ascii="Angsana New" w:hAnsi="Angsana New" w:cs="Angsana New"/>
          <w:b/>
          <w:bCs/>
          <w:sz w:val="32"/>
          <w:szCs w:val="32"/>
          <w:cs/>
        </w:rPr>
        <w:t>ค่าธรรมเนียมและบริการ</w:t>
      </w:r>
    </w:p>
    <w:p w:rsidR="00CD2918" w:rsidRPr="00007766" w:rsidRDefault="00CD2918" w:rsidP="00CD2918">
      <w:pPr>
        <w:tabs>
          <w:tab w:val="left" w:pos="900"/>
          <w:tab w:val="left" w:pos="2160"/>
          <w:tab w:val="left" w:pos="2880"/>
        </w:tabs>
        <w:ind w:left="547" w:right="-43" w:hanging="547"/>
        <w:jc w:val="right"/>
        <w:rPr>
          <w:rFonts w:ascii="Angsana New" w:hAnsi="Angsana New" w:cs="Angsana New"/>
          <w:b/>
          <w:bCs/>
          <w:sz w:val="30"/>
          <w:szCs w:val="30"/>
        </w:rPr>
      </w:pPr>
      <w:r w:rsidRPr="00007766">
        <w:rPr>
          <w:rFonts w:ascii="Angsana New" w:eastAsia="Angsana New" w:hAnsi="Angsana New" w:cs="Angsana New"/>
          <w:sz w:val="30"/>
          <w:szCs w:val="30"/>
        </w:rPr>
        <w:t>(</w:t>
      </w:r>
      <w:r w:rsidRPr="00007766">
        <w:rPr>
          <w:rFonts w:ascii="Angsana New" w:eastAsia="Angsana New" w:hAnsi="Angsana New" w:cs="Angsana New"/>
          <w:sz w:val="30"/>
          <w:szCs w:val="30"/>
          <w:cs/>
        </w:rPr>
        <w:t xml:space="preserve">หน่วย: </w:t>
      </w:r>
      <w:r w:rsidRPr="00007766">
        <w:rPr>
          <w:rFonts w:ascii="Angsana New" w:hAnsi="Angsana New" w:cs="Angsana New"/>
          <w:sz w:val="30"/>
          <w:szCs w:val="30"/>
          <w:cs/>
        </w:rPr>
        <w:t>พัน</w:t>
      </w:r>
      <w:r w:rsidRPr="00007766">
        <w:rPr>
          <w:rFonts w:ascii="Angsana New" w:eastAsia="Angsana New" w:hAnsi="Angsana New" w:cs="Angsana New"/>
          <w:sz w:val="30"/>
          <w:szCs w:val="30"/>
          <w:cs/>
        </w:rPr>
        <w:t>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CD2918" w:rsidRPr="00007766" w:rsidTr="00007766">
        <w:tc>
          <w:tcPr>
            <w:tcW w:w="5400" w:type="dxa"/>
            <w:vAlign w:val="bottom"/>
          </w:tcPr>
          <w:p w:rsidR="00CD2918" w:rsidRPr="00007766" w:rsidRDefault="00CD2918" w:rsidP="00CD2918">
            <w:pPr>
              <w:ind w:left="600" w:hanging="6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80" w:type="dxa"/>
            <w:gridSpan w:val="2"/>
            <w:vAlign w:val="bottom"/>
          </w:tcPr>
          <w:p w:rsidR="00CD2918" w:rsidRPr="00007766" w:rsidRDefault="00CD2918" w:rsidP="00CD2918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7766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5E398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00776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07766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8D6406" w:rsidRPr="00007766" w:rsidTr="00007766">
        <w:tc>
          <w:tcPr>
            <w:tcW w:w="5400" w:type="dxa"/>
            <w:vAlign w:val="bottom"/>
          </w:tcPr>
          <w:p w:rsidR="008D6406" w:rsidRPr="00007766" w:rsidRDefault="008D6406" w:rsidP="008D6406">
            <w:pPr>
              <w:ind w:left="600" w:hanging="6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:rsidR="008D6406" w:rsidRPr="00007766" w:rsidRDefault="008D6406" w:rsidP="008D640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7766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890" w:type="dxa"/>
            <w:vAlign w:val="bottom"/>
          </w:tcPr>
          <w:p w:rsidR="008D6406" w:rsidRPr="00007766" w:rsidRDefault="008D6406" w:rsidP="008D640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7766">
              <w:rPr>
                <w:rFonts w:ascii="Angsana New" w:hAnsi="Angsana New" w:cs="Angsana New" w:hint="cs"/>
                <w:sz w:val="30"/>
                <w:szCs w:val="30"/>
                <w:cs/>
              </w:rPr>
              <w:t>2560</w:t>
            </w:r>
          </w:p>
        </w:tc>
      </w:tr>
      <w:tr w:rsidR="008D6406" w:rsidRPr="00007766" w:rsidTr="00007766">
        <w:tc>
          <w:tcPr>
            <w:tcW w:w="5400" w:type="dxa"/>
            <w:vAlign w:val="bottom"/>
          </w:tcPr>
          <w:p w:rsidR="008D6406" w:rsidRPr="00007766" w:rsidRDefault="008D6406" w:rsidP="008D6406">
            <w:pPr>
              <w:tabs>
                <w:tab w:val="left" w:pos="360"/>
                <w:tab w:val="left" w:pos="900"/>
              </w:tabs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007766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การจัดจำหน่ายหลักทรัพย์</w:t>
            </w:r>
          </w:p>
        </w:tc>
        <w:tc>
          <w:tcPr>
            <w:tcW w:w="1890" w:type="dxa"/>
            <w:vAlign w:val="bottom"/>
          </w:tcPr>
          <w:p w:rsidR="008D6406" w:rsidRPr="00007766" w:rsidRDefault="005E398D" w:rsidP="008D6406">
            <w:pPr>
              <w:tabs>
                <w:tab w:val="decimal" w:pos="1332"/>
              </w:tabs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0" w:type="dxa"/>
            <w:vAlign w:val="bottom"/>
          </w:tcPr>
          <w:p w:rsidR="008D6406" w:rsidRPr="00007766" w:rsidRDefault="008D6406" w:rsidP="008D6406">
            <w:pPr>
              <w:tabs>
                <w:tab w:val="decimal" w:pos="1332"/>
              </w:tabs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007766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6,280</w:t>
            </w:r>
          </w:p>
        </w:tc>
      </w:tr>
      <w:tr w:rsidR="008D6406" w:rsidRPr="00007766" w:rsidTr="00007766">
        <w:tc>
          <w:tcPr>
            <w:tcW w:w="5400" w:type="dxa"/>
            <w:vAlign w:val="bottom"/>
          </w:tcPr>
          <w:p w:rsidR="008D6406" w:rsidRPr="00007766" w:rsidRDefault="008D6406" w:rsidP="008D6406">
            <w:pPr>
              <w:tabs>
                <w:tab w:val="left" w:pos="360"/>
                <w:tab w:val="left" w:pos="900"/>
              </w:tabs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007766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ที่ปรึกษาทางการเงิน</w:t>
            </w:r>
          </w:p>
        </w:tc>
        <w:tc>
          <w:tcPr>
            <w:tcW w:w="1890" w:type="dxa"/>
            <w:vAlign w:val="bottom"/>
          </w:tcPr>
          <w:p w:rsidR="008D6406" w:rsidRPr="00007766" w:rsidRDefault="005E398D" w:rsidP="008D6406">
            <w:pPr>
              <w:tabs>
                <w:tab w:val="decimal" w:pos="1332"/>
              </w:tabs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700</w:t>
            </w:r>
          </w:p>
        </w:tc>
        <w:tc>
          <w:tcPr>
            <w:tcW w:w="1890" w:type="dxa"/>
            <w:vAlign w:val="bottom"/>
          </w:tcPr>
          <w:p w:rsidR="008D6406" w:rsidRPr="00007766" w:rsidRDefault="008D6406" w:rsidP="008D6406">
            <w:pPr>
              <w:tabs>
                <w:tab w:val="decimal" w:pos="1332"/>
              </w:tabs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007766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5,710</w:t>
            </w:r>
          </w:p>
        </w:tc>
      </w:tr>
      <w:tr w:rsidR="008D6406" w:rsidRPr="00007766" w:rsidTr="00007766">
        <w:tc>
          <w:tcPr>
            <w:tcW w:w="5400" w:type="dxa"/>
            <w:vAlign w:val="bottom"/>
          </w:tcPr>
          <w:p w:rsidR="008D6406" w:rsidRPr="00007766" w:rsidRDefault="008D6406" w:rsidP="00007766">
            <w:pPr>
              <w:tabs>
                <w:tab w:val="left" w:pos="360"/>
                <w:tab w:val="left" w:pos="900"/>
              </w:tabs>
              <w:ind w:left="162" w:hanging="162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007766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ค่าธรรมเนียมจากการซื้อขายหน่วยลงทุนนอก</w:t>
            </w:r>
            <w:r w:rsidR="00007766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 xml:space="preserve">                                 </w:t>
            </w:r>
            <w:r w:rsidRPr="00007766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ตลาดหลักทรัพย์แห่งประเทศไทย</w:t>
            </w:r>
          </w:p>
        </w:tc>
        <w:tc>
          <w:tcPr>
            <w:tcW w:w="1890" w:type="dxa"/>
            <w:vAlign w:val="bottom"/>
          </w:tcPr>
          <w:p w:rsidR="008D6406" w:rsidRPr="00007766" w:rsidRDefault="005E398D" w:rsidP="008D6406">
            <w:pPr>
              <w:tabs>
                <w:tab w:val="decimal" w:pos="1332"/>
              </w:tabs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100,611</w:t>
            </w:r>
          </w:p>
        </w:tc>
        <w:tc>
          <w:tcPr>
            <w:tcW w:w="1890" w:type="dxa"/>
            <w:vAlign w:val="bottom"/>
          </w:tcPr>
          <w:p w:rsidR="008D6406" w:rsidRPr="00007766" w:rsidRDefault="008D6406" w:rsidP="008D6406">
            <w:pPr>
              <w:tabs>
                <w:tab w:val="decimal" w:pos="1332"/>
              </w:tabs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007766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77,973</w:t>
            </w:r>
          </w:p>
        </w:tc>
      </w:tr>
      <w:tr w:rsidR="008D6406" w:rsidRPr="00007766" w:rsidTr="00007766">
        <w:tc>
          <w:tcPr>
            <w:tcW w:w="5400" w:type="dxa"/>
            <w:vAlign w:val="bottom"/>
          </w:tcPr>
          <w:p w:rsidR="008D6406" w:rsidRPr="00007766" w:rsidRDefault="008D6406" w:rsidP="008D6406">
            <w:pPr>
              <w:tabs>
                <w:tab w:val="left" w:pos="360"/>
                <w:tab w:val="left" w:pos="900"/>
              </w:tabs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007766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การยืมและให้ยืมหลักทรัพย์</w:t>
            </w:r>
          </w:p>
        </w:tc>
        <w:tc>
          <w:tcPr>
            <w:tcW w:w="1890" w:type="dxa"/>
            <w:vAlign w:val="bottom"/>
          </w:tcPr>
          <w:p w:rsidR="008D6406" w:rsidRPr="00007766" w:rsidRDefault="005E398D" w:rsidP="008D6406">
            <w:pPr>
              <w:tabs>
                <w:tab w:val="decimal" w:pos="1332"/>
              </w:tabs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10,358</w:t>
            </w:r>
          </w:p>
        </w:tc>
        <w:tc>
          <w:tcPr>
            <w:tcW w:w="1890" w:type="dxa"/>
            <w:vAlign w:val="bottom"/>
          </w:tcPr>
          <w:p w:rsidR="008D6406" w:rsidRPr="00007766" w:rsidRDefault="008D6406" w:rsidP="008D6406">
            <w:pPr>
              <w:tabs>
                <w:tab w:val="decimal" w:pos="1332"/>
              </w:tabs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007766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5,323</w:t>
            </w:r>
          </w:p>
        </w:tc>
      </w:tr>
      <w:tr w:rsidR="008D6406" w:rsidRPr="00007766" w:rsidTr="00007766">
        <w:tc>
          <w:tcPr>
            <w:tcW w:w="5400" w:type="dxa"/>
            <w:vAlign w:val="bottom"/>
          </w:tcPr>
          <w:p w:rsidR="008D6406" w:rsidRPr="00007766" w:rsidRDefault="008D6406" w:rsidP="008D6406">
            <w:pPr>
              <w:tabs>
                <w:tab w:val="left" w:pos="360"/>
                <w:tab w:val="left" w:pos="900"/>
              </w:tabs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007766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การสนับสนุนธุรกิจ</w:t>
            </w:r>
          </w:p>
        </w:tc>
        <w:tc>
          <w:tcPr>
            <w:tcW w:w="1890" w:type="dxa"/>
            <w:vAlign w:val="bottom"/>
          </w:tcPr>
          <w:p w:rsidR="008D6406" w:rsidRPr="00007766" w:rsidRDefault="005E398D" w:rsidP="008D6406">
            <w:pPr>
              <w:tabs>
                <w:tab w:val="decimal" w:pos="1332"/>
              </w:tabs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26,184</w:t>
            </w:r>
          </w:p>
        </w:tc>
        <w:tc>
          <w:tcPr>
            <w:tcW w:w="1890" w:type="dxa"/>
            <w:vAlign w:val="bottom"/>
          </w:tcPr>
          <w:p w:rsidR="008D6406" w:rsidRPr="00007766" w:rsidRDefault="008D6406" w:rsidP="008D6406">
            <w:pPr>
              <w:tabs>
                <w:tab w:val="decimal" w:pos="1332"/>
              </w:tabs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007766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7,486</w:t>
            </w:r>
          </w:p>
        </w:tc>
      </w:tr>
      <w:tr w:rsidR="008D6406" w:rsidRPr="00007766" w:rsidTr="00007766">
        <w:tc>
          <w:tcPr>
            <w:tcW w:w="5400" w:type="dxa"/>
            <w:vAlign w:val="bottom"/>
          </w:tcPr>
          <w:p w:rsidR="008D6406" w:rsidRPr="00007766" w:rsidRDefault="008D6406" w:rsidP="008D6406">
            <w:pPr>
              <w:tabs>
                <w:tab w:val="left" w:pos="360"/>
                <w:tab w:val="left" w:pos="900"/>
              </w:tabs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007766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890" w:type="dxa"/>
            <w:vAlign w:val="bottom"/>
          </w:tcPr>
          <w:p w:rsidR="008D6406" w:rsidRPr="00007766" w:rsidRDefault="005E398D" w:rsidP="008D6406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571</w:t>
            </w:r>
          </w:p>
        </w:tc>
        <w:tc>
          <w:tcPr>
            <w:tcW w:w="1890" w:type="dxa"/>
            <w:vAlign w:val="bottom"/>
          </w:tcPr>
          <w:p w:rsidR="008D6406" w:rsidRPr="00007766" w:rsidRDefault="008D6406" w:rsidP="008D6406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007766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251</w:t>
            </w:r>
          </w:p>
        </w:tc>
      </w:tr>
      <w:tr w:rsidR="008D6406" w:rsidRPr="00007766" w:rsidTr="00007766">
        <w:tc>
          <w:tcPr>
            <w:tcW w:w="5400" w:type="dxa"/>
            <w:vAlign w:val="bottom"/>
          </w:tcPr>
          <w:p w:rsidR="008D6406" w:rsidRPr="00007766" w:rsidRDefault="008D6406" w:rsidP="008D6406">
            <w:pPr>
              <w:tabs>
                <w:tab w:val="left" w:pos="900"/>
              </w:tabs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007766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รวมรายได้ค่าธรรมเนียมและบริการ</w:t>
            </w:r>
          </w:p>
        </w:tc>
        <w:tc>
          <w:tcPr>
            <w:tcW w:w="1890" w:type="dxa"/>
            <w:vAlign w:val="bottom"/>
          </w:tcPr>
          <w:p w:rsidR="008D6406" w:rsidRPr="00007766" w:rsidRDefault="005E398D" w:rsidP="008D6406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138,424</w:t>
            </w:r>
          </w:p>
        </w:tc>
        <w:tc>
          <w:tcPr>
            <w:tcW w:w="1890" w:type="dxa"/>
            <w:vAlign w:val="bottom"/>
          </w:tcPr>
          <w:p w:rsidR="008D6406" w:rsidRPr="00007766" w:rsidRDefault="008D6406" w:rsidP="008D6406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007766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103,023</w:t>
            </w:r>
          </w:p>
        </w:tc>
      </w:tr>
    </w:tbl>
    <w:p w:rsidR="0045107C" w:rsidRDefault="0045107C" w:rsidP="0045107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45107C" w:rsidRPr="004C29F0" w:rsidRDefault="0045107C" w:rsidP="0045107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  <w:r w:rsidRPr="004C29F0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A67625">
        <w:rPr>
          <w:rFonts w:ascii="Angsana New" w:hAnsi="Angsana New" w:cs="Angsana New"/>
          <w:b/>
          <w:bCs/>
          <w:sz w:val="32"/>
          <w:szCs w:val="32"/>
        </w:rPr>
        <w:t>8</w:t>
      </w:r>
      <w:r w:rsidRPr="004C29F0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4C29F0">
        <w:rPr>
          <w:rFonts w:ascii="Angsana New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กำไรและผลตอบแทนจากเครื่องมือทางการเงิน </w:t>
      </w:r>
    </w:p>
    <w:p w:rsidR="0045107C" w:rsidRPr="00007766" w:rsidRDefault="0045107C" w:rsidP="0045107C">
      <w:pPr>
        <w:tabs>
          <w:tab w:val="left" w:pos="900"/>
          <w:tab w:val="left" w:pos="2160"/>
          <w:tab w:val="left" w:pos="2880"/>
        </w:tabs>
        <w:ind w:left="547" w:right="-43" w:hanging="547"/>
        <w:jc w:val="right"/>
        <w:rPr>
          <w:rFonts w:ascii="Angsana New" w:hAnsi="Angsana New" w:cs="Angsana New"/>
          <w:b/>
          <w:bCs/>
          <w:sz w:val="30"/>
          <w:szCs w:val="30"/>
        </w:rPr>
      </w:pPr>
      <w:r w:rsidRPr="00007766">
        <w:rPr>
          <w:rFonts w:ascii="Angsana New" w:eastAsia="Angsana New" w:hAnsi="Angsana New" w:cs="Angsana New"/>
          <w:sz w:val="30"/>
          <w:szCs w:val="30"/>
        </w:rPr>
        <w:t>(</w:t>
      </w:r>
      <w:r w:rsidRPr="00007766">
        <w:rPr>
          <w:rFonts w:ascii="Angsana New" w:eastAsia="Angsana New" w:hAnsi="Angsana New" w:cs="Angsana New"/>
          <w:sz w:val="30"/>
          <w:szCs w:val="30"/>
          <w:cs/>
        </w:rPr>
        <w:t xml:space="preserve">หน่วย: </w:t>
      </w:r>
      <w:r w:rsidRPr="00007766">
        <w:rPr>
          <w:rFonts w:ascii="Angsana New" w:hAnsi="Angsana New" w:cs="Angsana New"/>
          <w:sz w:val="30"/>
          <w:szCs w:val="30"/>
          <w:cs/>
        </w:rPr>
        <w:t>พัน</w:t>
      </w:r>
      <w:r w:rsidRPr="00007766">
        <w:rPr>
          <w:rFonts w:ascii="Angsana New" w:eastAsia="Angsana New" w:hAnsi="Angsana New" w:cs="Angsana New"/>
          <w:sz w:val="30"/>
          <w:szCs w:val="30"/>
          <w:cs/>
        </w:rPr>
        <w:t>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45107C" w:rsidRPr="00007766" w:rsidTr="00BA5250">
        <w:tc>
          <w:tcPr>
            <w:tcW w:w="5400" w:type="dxa"/>
            <w:vAlign w:val="bottom"/>
          </w:tcPr>
          <w:p w:rsidR="0045107C" w:rsidRPr="00007766" w:rsidRDefault="0045107C" w:rsidP="00BA5250">
            <w:pPr>
              <w:ind w:left="600" w:hanging="6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80" w:type="dxa"/>
            <w:gridSpan w:val="2"/>
            <w:vAlign w:val="bottom"/>
          </w:tcPr>
          <w:p w:rsidR="0045107C" w:rsidRPr="00007766" w:rsidRDefault="0045107C" w:rsidP="00BA5250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7766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A67625" w:rsidRPr="00007766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00776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07766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A67625" w:rsidRPr="00007766" w:rsidTr="00BA5250">
        <w:tc>
          <w:tcPr>
            <w:tcW w:w="5400" w:type="dxa"/>
            <w:vAlign w:val="bottom"/>
          </w:tcPr>
          <w:p w:rsidR="00A67625" w:rsidRPr="00007766" w:rsidRDefault="00A67625" w:rsidP="00A67625">
            <w:pPr>
              <w:ind w:left="600" w:hanging="6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:rsidR="00A67625" w:rsidRPr="00007766" w:rsidRDefault="00A67625" w:rsidP="00A6762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7766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007766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890" w:type="dxa"/>
            <w:vAlign w:val="bottom"/>
          </w:tcPr>
          <w:p w:rsidR="00A67625" w:rsidRPr="00007766" w:rsidRDefault="00A67625" w:rsidP="00A6762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7766">
              <w:rPr>
                <w:rFonts w:ascii="Angsana New" w:hAnsi="Angsana New" w:cs="Angsana New" w:hint="cs"/>
                <w:sz w:val="30"/>
                <w:szCs w:val="30"/>
                <w:cs/>
              </w:rPr>
              <w:t>2560</w:t>
            </w:r>
          </w:p>
        </w:tc>
      </w:tr>
      <w:tr w:rsidR="00A67625" w:rsidRPr="00007766" w:rsidTr="00BA5250">
        <w:tc>
          <w:tcPr>
            <w:tcW w:w="5400" w:type="dxa"/>
            <w:vAlign w:val="bottom"/>
          </w:tcPr>
          <w:p w:rsidR="00A67625" w:rsidRPr="00007766" w:rsidRDefault="00A67625" w:rsidP="00A67625">
            <w:pPr>
              <w:tabs>
                <w:tab w:val="left" w:pos="360"/>
                <w:tab w:val="left" w:pos="900"/>
              </w:tabs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007766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ก</w:t>
            </w:r>
            <w:r w:rsidRPr="00007766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 xml:space="preserve">ำไร(ขาดทุน)จากเงินลงทุน </w:t>
            </w:r>
          </w:p>
        </w:tc>
        <w:tc>
          <w:tcPr>
            <w:tcW w:w="1890" w:type="dxa"/>
            <w:vAlign w:val="bottom"/>
          </w:tcPr>
          <w:p w:rsidR="00A67625" w:rsidRPr="00007766" w:rsidRDefault="005025D2" w:rsidP="00A67625">
            <w:pPr>
              <w:tabs>
                <w:tab w:val="decimal" w:pos="1332"/>
              </w:tabs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28,547</w:t>
            </w:r>
          </w:p>
        </w:tc>
        <w:tc>
          <w:tcPr>
            <w:tcW w:w="1890" w:type="dxa"/>
            <w:vAlign w:val="bottom"/>
          </w:tcPr>
          <w:p w:rsidR="00A67625" w:rsidRPr="00007766" w:rsidRDefault="00A67625" w:rsidP="00A67625">
            <w:pPr>
              <w:tabs>
                <w:tab w:val="decimal" w:pos="1332"/>
              </w:tabs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007766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(2,418)</w:t>
            </w:r>
          </w:p>
        </w:tc>
      </w:tr>
      <w:tr w:rsidR="00A67625" w:rsidRPr="00007766" w:rsidTr="00BA5250">
        <w:tc>
          <w:tcPr>
            <w:tcW w:w="5400" w:type="dxa"/>
            <w:vAlign w:val="bottom"/>
          </w:tcPr>
          <w:p w:rsidR="00A67625" w:rsidRPr="00007766" w:rsidRDefault="00A67625" w:rsidP="00A67625">
            <w:pPr>
              <w:tabs>
                <w:tab w:val="left" w:pos="360"/>
                <w:tab w:val="left" w:pos="900"/>
              </w:tabs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007766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กำไร</w:t>
            </w:r>
            <w:r w:rsidR="00C633A7">
              <w:rPr>
                <w:rFonts w:ascii="Angsana New" w:eastAsia="Angsana New" w:hAnsi="Angsana New" w:cs="Angsana New"/>
                <w:sz w:val="30"/>
                <w:szCs w:val="30"/>
              </w:rPr>
              <w:t>(</w:t>
            </w:r>
            <w:r w:rsidR="00C633A7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ขาดทุน)</w:t>
            </w:r>
            <w:r w:rsidRPr="00007766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 xml:space="preserve">จากตราสารอนุพันธ์ </w:t>
            </w:r>
          </w:p>
        </w:tc>
        <w:tc>
          <w:tcPr>
            <w:tcW w:w="1890" w:type="dxa"/>
            <w:vAlign w:val="bottom"/>
          </w:tcPr>
          <w:p w:rsidR="00A67625" w:rsidRPr="00007766" w:rsidRDefault="005025D2" w:rsidP="00A67625">
            <w:pPr>
              <w:tabs>
                <w:tab w:val="decimal" w:pos="1332"/>
              </w:tabs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(23,884)</w:t>
            </w:r>
          </w:p>
        </w:tc>
        <w:tc>
          <w:tcPr>
            <w:tcW w:w="1890" w:type="dxa"/>
            <w:vAlign w:val="bottom"/>
          </w:tcPr>
          <w:p w:rsidR="00A67625" w:rsidRPr="00007766" w:rsidRDefault="00A67625" w:rsidP="00A67625">
            <w:pPr>
              <w:tabs>
                <w:tab w:val="decimal" w:pos="1332"/>
              </w:tabs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007766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11,472</w:t>
            </w:r>
          </w:p>
        </w:tc>
      </w:tr>
      <w:tr w:rsidR="00A67625" w:rsidRPr="00007766" w:rsidTr="00BA5250">
        <w:tc>
          <w:tcPr>
            <w:tcW w:w="5400" w:type="dxa"/>
            <w:vAlign w:val="bottom"/>
          </w:tcPr>
          <w:p w:rsidR="00A67625" w:rsidRPr="00007766" w:rsidRDefault="00A67625" w:rsidP="00A67625">
            <w:pPr>
              <w:tabs>
                <w:tab w:val="left" w:pos="360"/>
                <w:tab w:val="left" w:pos="900"/>
              </w:tabs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007766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รายได้ดอกเบี้ยและเงินปันผล</w:t>
            </w:r>
          </w:p>
        </w:tc>
        <w:tc>
          <w:tcPr>
            <w:tcW w:w="1890" w:type="dxa"/>
            <w:vAlign w:val="bottom"/>
          </w:tcPr>
          <w:p w:rsidR="00A67625" w:rsidRPr="00007766" w:rsidRDefault="005025D2" w:rsidP="00A67625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11,740</w:t>
            </w:r>
          </w:p>
        </w:tc>
        <w:tc>
          <w:tcPr>
            <w:tcW w:w="1890" w:type="dxa"/>
            <w:vAlign w:val="bottom"/>
          </w:tcPr>
          <w:p w:rsidR="00A67625" w:rsidRPr="00007766" w:rsidRDefault="00A67625" w:rsidP="00A67625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007766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14,326</w:t>
            </w:r>
          </w:p>
        </w:tc>
      </w:tr>
      <w:tr w:rsidR="00A67625" w:rsidRPr="00007766" w:rsidTr="00BA5250">
        <w:tc>
          <w:tcPr>
            <w:tcW w:w="5400" w:type="dxa"/>
            <w:vAlign w:val="bottom"/>
          </w:tcPr>
          <w:p w:rsidR="00A67625" w:rsidRPr="00007766" w:rsidRDefault="00A67625" w:rsidP="00A67625">
            <w:pPr>
              <w:tabs>
                <w:tab w:val="left" w:pos="900"/>
              </w:tabs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007766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รวม</w:t>
            </w:r>
            <w:r w:rsidRPr="00007766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กำไรและผลตอบแทนจากเครื่องมือทางการเงิน</w:t>
            </w:r>
          </w:p>
        </w:tc>
        <w:tc>
          <w:tcPr>
            <w:tcW w:w="1890" w:type="dxa"/>
            <w:vAlign w:val="bottom"/>
          </w:tcPr>
          <w:p w:rsidR="00A67625" w:rsidRPr="00007766" w:rsidRDefault="005025D2" w:rsidP="00A67625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16,403</w:t>
            </w:r>
          </w:p>
        </w:tc>
        <w:tc>
          <w:tcPr>
            <w:tcW w:w="1890" w:type="dxa"/>
            <w:vAlign w:val="bottom"/>
          </w:tcPr>
          <w:p w:rsidR="00A67625" w:rsidRPr="00007766" w:rsidRDefault="00A67625" w:rsidP="00A67625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007766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23,380</w:t>
            </w:r>
          </w:p>
        </w:tc>
      </w:tr>
    </w:tbl>
    <w:p w:rsidR="00027555" w:rsidRPr="004C29F0" w:rsidRDefault="004C29F0" w:rsidP="00007766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1</w:t>
      </w:r>
      <w:r w:rsidR="0013305A">
        <w:rPr>
          <w:rFonts w:ascii="Angsana New" w:hAnsi="Angsana New" w:cs="Angsana New"/>
          <w:b/>
          <w:bCs/>
          <w:sz w:val="32"/>
          <w:szCs w:val="32"/>
        </w:rPr>
        <w:t>9</w:t>
      </w:r>
      <w:r w:rsidR="00027555" w:rsidRPr="004C29F0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027555" w:rsidRPr="004C29F0">
        <w:rPr>
          <w:rFonts w:ascii="Angsana New" w:hAnsi="Angsana New" w:cs="Angsana New"/>
          <w:b/>
          <w:bCs/>
          <w:sz w:val="32"/>
          <w:szCs w:val="32"/>
          <w:cs/>
        </w:rPr>
        <w:tab/>
        <w:t>กำไรต่อหุ้น</w:t>
      </w:r>
    </w:p>
    <w:p w:rsidR="00135AC9" w:rsidRPr="004C29F0" w:rsidRDefault="009F12A0" w:rsidP="00E43DD5">
      <w:pPr>
        <w:tabs>
          <w:tab w:val="left" w:pos="900"/>
          <w:tab w:val="left" w:pos="2160"/>
          <w:tab w:val="left" w:pos="4860"/>
          <w:tab w:val="right" w:pos="6300"/>
          <w:tab w:val="right" w:pos="8280"/>
        </w:tabs>
        <w:spacing w:before="120" w:after="240"/>
        <w:ind w:left="544" w:hanging="544"/>
        <w:jc w:val="thaiDistribute"/>
        <w:rPr>
          <w:rFonts w:ascii="Angsana New" w:hAnsi="Angsana New" w:cs="Angsana New"/>
          <w:spacing w:val="8"/>
          <w:sz w:val="32"/>
          <w:szCs w:val="32"/>
          <w:cs/>
        </w:rPr>
      </w:pPr>
      <w:r w:rsidRPr="004C29F0">
        <w:rPr>
          <w:rFonts w:ascii="Angsana New" w:hAnsi="Angsana New" w:cs="Angsana New"/>
          <w:sz w:val="32"/>
          <w:szCs w:val="32"/>
        </w:rPr>
        <w:tab/>
      </w:r>
      <w:r w:rsidR="00F83543" w:rsidRPr="004C29F0">
        <w:rPr>
          <w:rFonts w:ascii="Angsana New" w:hAnsi="Angsana New" w:cs="Angsana New"/>
          <w:spacing w:val="8"/>
          <w:sz w:val="32"/>
          <w:szCs w:val="32"/>
          <w:cs/>
        </w:rPr>
        <w:t>กําไรต่อหุ้นขั้นพื้นฐานคำนวณโดยการหารกำไรสำหรับ</w:t>
      </w:r>
      <w:r w:rsidR="00187A09" w:rsidRPr="004C29F0">
        <w:rPr>
          <w:rFonts w:ascii="Angsana New" w:hAnsi="Angsana New" w:cs="Angsana New" w:hint="cs"/>
          <w:spacing w:val="8"/>
          <w:sz w:val="32"/>
          <w:szCs w:val="32"/>
          <w:cs/>
        </w:rPr>
        <w:t>งวด</w:t>
      </w:r>
      <w:r w:rsidR="00C36119" w:rsidRPr="004C29F0">
        <w:rPr>
          <w:rFonts w:ascii="Angsana New" w:hAnsi="Angsana New" w:cs="Angsana New" w:hint="cs"/>
          <w:spacing w:val="8"/>
          <w:sz w:val="32"/>
          <w:szCs w:val="32"/>
          <w:cs/>
        </w:rPr>
        <w:t xml:space="preserve"> </w:t>
      </w:r>
      <w:r w:rsidR="0076023A" w:rsidRPr="004C29F0">
        <w:rPr>
          <w:rFonts w:ascii="Angsana New" w:hAnsi="Angsana New" w:cs="Angsana New" w:hint="cs"/>
          <w:spacing w:val="8"/>
          <w:sz w:val="32"/>
          <w:szCs w:val="32"/>
          <w:cs/>
        </w:rPr>
        <w:t>(ไม่รวมกำไรขาดทุนเบ็ดเสร็จอื่น)</w:t>
      </w:r>
      <w:r w:rsidR="00C36119" w:rsidRPr="004C29F0">
        <w:rPr>
          <w:rFonts w:ascii="Angsana New" w:hAnsi="Angsana New" w:cs="Angsana New" w:hint="cs"/>
          <w:spacing w:val="8"/>
          <w:sz w:val="32"/>
          <w:szCs w:val="32"/>
          <w:cs/>
        </w:rPr>
        <w:t xml:space="preserve"> </w:t>
      </w:r>
      <w:r w:rsidR="00F83543" w:rsidRPr="004C29F0">
        <w:rPr>
          <w:rFonts w:ascii="Angsana New" w:hAnsi="Angsana New" w:cs="Angsana New"/>
          <w:spacing w:val="8"/>
          <w:sz w:val="32"/>
          <w:szCs w:val="32"/>
          <w:cs/>
        </w:rPr>
        <w:t>ด้วยจำนวน</w:t>
      </w:r>
      <w:r w:rsidR="00F83543" w:rsidRPr="004C29F0">
        <w:rPr>
          <w:rFonts w:ascii="Angsana New" w:hAnsi="Angsana New" w:cs="Angsana New" w:hint="cs"/>
          <w:spacing w:val="8"/>
          <w:sz w:val="32"/>
          <w:szCs w:val="32"/>
          <w:cs/>
        </w:rPr>
        <w:t>หุ้นสามัญ</w:t>
      </w:r>
      <w:r w:rsidR="00F83543" w:rsidRPr="004C29F0">
        <w:rPr>
          <w:rFonts w:ascii="Angsana New" w:hAnsi="Angsana New" w:cs="Angsana New"/>
          <w:spacing w:val="8"/>
          <w:sz w:val="32"/>
          <w:szCs w:val="32"/>
          <w:cs/>
        </w:rPr>
        <w:t>ถัวเฉลี่ยถ่วงน้ำหนักที่ออก</w:t>
      </w:r>
      <w:r w:rsidR="00F83543" w:rsidRPr="004C29F0">
        <w:rPr>
          <w:rFonts w:ascii="Angsana New" w:hAnsi="Angsana New" w:cs="Angsana New" w:hint="cs"/>
          <w:spacing w:val="8"/>
          <w:sz w:val="32"/>
          <w:szCs w:val="32"/>
          <w:cs/>
        </w:rPr>
        <w:t>จำหน่าย</w:t>
      </w:r>
      <w:r w:rsidR="00F83543" w:rsidRPr="004C29F0">
        <w:rPr>
          <w:rFonts w:ascii="Angsana New" w:hAnsi="Angsana New" w:cs="Angsana New"/>
          <w:spacing w:val="8"/>
          <w:sz w:val="32"/>
          <w:szCs w:val="32"/>
          <w:cs/>
        </w:rPr>
        <w:t>อยู่ในระหว่าง</w:t>
      </w:r>
      <w:r w:rsidR="00187A09" w:rsidRPr="004C29F0">
        <w:rPr>
          <w:rFonts w:ascii="Angsana New" w:hAnsi="Angsana New" w:cs="Angsana New" w:hint="cs"/>
          <w:spacing w:val="8"/>
          <w:sz w:val="32"/>
          <w:szCs w:val="32"/>
          <w:cs/>
        </w:rPr>
        <w:t>งวด</w:t>
      </w:r>
    </w:p>
    <w:p w:rsidR="00027555" w:rsidRPr="004C29F0" w:rsidRDefault="0013305A" w:rsidP="0059060C">
      <w:pPr>
        <w:tabs>
          <w:tab w:val="left" w:pos="900"/>
        </w:tabs>
        <w:spacing w:before="240" w:after="120"/>
        <w:ind w:left="547" w:right="-43" w:hanging="547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20</w:t>
      </w:r>
      <w:r w:rsidR="00027555" w:rsidRPr="004C29F0">
        <w:rPr>
          <w:rFonts w:ascii="Angsana New" w:hAnsi="Angsana New" w:cs="Angsana New"/>
          <w:b/>
          <w:bCs/>
          <w:sz w:val="32"/>
          <w:szCs w:val="32"/>
        </w:rPr>
        <w:t>.</w:t>
      </w:r>
      <w:r w:rsidR="00027555" w:rsidRPr="004C29F0">
        <w:rPr>
          <w:rFonts w:ascii="Angsana New" w:hAnsi="Angsana New" w:cs="Angsana New"/>
          <w:b/>
          <w:bCs/>
          <w:sz w:val="32"/>
          <w:szCs w:val="32"/>
        </w:rPr>
        <w:tab/>
      </w:r>
      <w:r w:rsidR="00027555" w:rsidRPr="004C29F0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E816EC" w:rsidRPr="004C29F0" w:rsidRDefault="00027555" w:rsidP="00007766">
      <w:pPr>
        <w:tabs>
          <w:tab w:val="right" w:pos="5040"/>
          <w:tab w:val="right" w:pos="6390"/>
          <w:tab w:val="right" w:pos="819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C29F0">
        <w:rPr>
          <w:rFonts w:ascii="Angsana New" w:hAnsi="Angsana New" w:cs="Angsana New"/>
          <w:sz w:val="32"/>
          <w:szCs w:val="32"/>
        </w:rPr>
        <w:tab/>
      </w:r>
      <w:r w:rsidR="00D33471" w:rsidRPr="004C29F0">
        <w:rPr>
          <w:rFonts w:ascii="Angsana New" w:hAnsi="Angsana New" w:cs="Angsana New" w:hint="cs"/>
          <w:sz w:val="32"/>
          <w:szCs w:val="32"/>
          <w:cs/>
        </w:rPr>
        <w:t>ในระหว่าง</w:t>
      </w:r>
      <w:r w:rsidR="00491F2D" w:rsidRPr="004C29F0">
        <w:rPr>
          <w:rFonts w:ascii="Angsana New" w:hAnsi="Angsana New" w:cs="Angsana New" w:hint="cs"/>
          <w:sz w:val="32"/>
          <w:szCs w:val="32"/>
          <w:cs/>
        </w:rPr>
        <w:t>งวด</w:t>
      </w:r>
      <w:r w:rsidR="00D33471" w:rsidRPr="004C29F0">
        <w:rPr>
          <w:rFonts w:ascii="Angsana New" w:hAnsi="Angsana New" w:cs="Angsana New" w:hint="cs"/>
          <w:sz w:val="32"/>
          <w:szCs w:val="32"/>
          <w:cs/>
        </w:rPr>
        <w:t xml:space="preserve"> บริษัทฯมีรายการธุรกิจที่สำคัญกับบริษัทที่เกี่ยวข้องกันดังต่อไปนี้</w:t>
      </w:r>
    </w:p>
    <w:tbl>
      <w:tblPr>
        <w:tblW w:w="9049" w:type="dxa"/>
        <w:tblInd w:w="547" w:type="dxa"/>
        <w:tblLook w:val="04A0" w:firstRow="1" w:lastRow="0" w:firstColumn="1" w:lastColumn="0" w:noHBand="0" w:noVBand="1"/>
      </w:tblPr>
      <w:tblGrid>
        <w:gridCol w:w="5321"/>
        <w:gridCol w:w="3728"/>
      </w:tblGrid>
      <w:tr w:rsidR="002D503A" w:rsidRPr="00007766" w:rsidTr="007C114A">
        <w:tc>
          <w:tcPr>
            <w:tcW w:w="5321" w:type="dxa"/>
          </w:tcPr>
          <w:p w:rsidR="002D503A" w:rsidRPr="00007766" w:rsidRDefault="002D503A" w:rsidP="00007766">
            <w:pPr>
              <w:pBdr>
                <w:bottom w:val="single" w:sz="4" w:space="1" w:color="auto"/>
              </w:pBdr>
              <w:tabs>
                <w:tab w:val="right" w:pos="792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0776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3728" w:type="dxa"/>
          </w:tcPr>
          <w:p w:rsidR="002D503A" w:rsidRPr="00007766" w:rsidRDefault="002D503A" w:rsidP="0000776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92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0776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ความสัมพันธ์</w:t>
            </w:r>
          </w:p>
        </w:tc>
      </w:tr>
      <w:tr w:rsidR="00756E90" w:rsidRPr="00007766" w:rsidTr="007C114A">
        <w:tc>
          <w:tcPr>
            <w:tcW w:w="5321" w:type="dxa"/>
            <w:vAlign w:val="bottom"/>
          </w:tcPr>
          <w:p w:rsidR="00756E90" w:rsidRPr="00007766" w:rsidRDefault="00756E90" w:rsidP="00007766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007766">
              <w:rPr>
                <w:rFonts w:ascii="Angsana New" w:hAnsi="Angsana New" w:cs="Angsana New"/>
                <w:sz w:val="30"/>
                <w:szCs w:val="30"/>
              </w:rPr>
              <w:t>Nomura Holdings</w:t>
            </w:r>
            <w:r w:rsidR="00EA7C63" w:rsidRPr="0000776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07766">
              <w:rPr>
                <w:rFonts w:ascii="Angsana New" w:hAnsi="Angsana New" w:cs="Angsana New"/>
                <w:sz w:val="30"/>
                <w:szCs w:val="30"/>
              </w:rPr>
              <w:t xml:space="preserve"> Inc.</w:t>
            </w:r>
          </w:p>
        </w:tc>
        <w:tc>
          <w:tcPr>
            <w:tcW w:w="3728" w:type="dxa"/>
            <w:vAlign w:val="bottom"/>
          </w:tcPr>
          <w:p w:rsidR="00756E90" w:rsidRPr="00007766" w:rsidRDefault="00756E90" w:rsidP="0000776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776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บริษัทใหญ่ของกลุ่มบริษัท</w:t>
            </w:r>
          </w:p>
        </w:tc>
      </w:tr>
      <w:tr w:rsidR="002D503A" w:rsidRPr="00007766" w:rsidTr="007C114A">
        <w:tc>
          <w:tcPr>
            <w:tcW w:w="5321" w:type="dxa"/>
            <w:vAlign w:val="bottom"/>
          </w:tcPr>
          <w:p w:rsidR="002D503A" w:rsidRPr="00007766" w:rsidRDefault="002D503A" w:rsidP="00007766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007766">
              <w:rPr>
                <w:rFonts w:ascii="Angsana New" w:hAnsi="Angsana New" w:cs="Angsana New"/>
                <w:sz w:val="30"/>
                <w:szCs w:val="30"/>
              </w:rPr>
              <w:t>Nomura Singapore Limited</w:t>
            </w:r>
          </w:p>
        </w:tc>
        <w:tc>
          <w:tcPr>
            <w:tcW w:w="3728" w:type="dxa"/>
            <w:vAlign w:val="bottom"/>
          </w:tcPr>
          <w:p w:rsidR="002D503A" w:rsidRPr="00007766" w:rsidRDefault="002D503A" w:rsidP="00007766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007766">
              <w:rPr>
                <w:rFonts w:ascii="Angsana New" w:hAnsi="Angsana New" w:cs="Angsana New"/>
                <w:sz w:val="30"/>
                <w:szCs w:val="30"/>
                <w:cs/>
              </w:rPr>
              <w:t>มีผู้ถือหุ้นใหญ่ร่วมกัน</w:t>
            </w:r>
          </w:p>
        </w:tc>
      </w:tr>
      <w:tr w:rsidR="002D503A" w:rsidRPr="00007766" w:rsidTr="007C114A">
        <w:tc>
          <w:tcPr>
            <w:tcW w:w="5321" w:type="dxa"/>
            <w:vAlign w:val="bottom"/>
          </w:tcPr>
          <w:p w:rsidR="002D503A" w:rsidRPr="00007766" w:rsidRDefault="002D503A" w:rsidP="00007766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007766">
              <w:rPr>
                <w:rFonts w:ascii="Angsana New" w:hAnsi="Angsana New" w:cs="Angsana New"/>
                <w:sz w:val="30"/>
                <w:szCs w:val="30"/>
              </w:rPr>
              <w:t xml:space="preserve">Nomura Securities </w:t>
            </w:r>
            <w:proofErr w:type="gramStart"/>
            <w:r w:rsidRPr="00007766">
              <w:rPr>
                <w:rFonts w:ascii="Angsana New" w:hAnsi="Angsana New" w:cs="Angsana New"/>
                <w:sz w:val="30"/>
                <w:szCs w:val="30"/>
              </w:rPr>
              <w:t>Co.,Ltd.</w:t>
            </w:r>
            <w:proofErr w:type="gramEnd"/>
          </w:p>
        </w:tc>
        <w:tc>
          <w:tcPr>
            <w:tcW w:w="3728" w:type="dxa"/>
            <w:vAlign w:val="bottom"/>
          </w:tcPr>
          <w:p w:rsidR="002D503A" w:rsidRPr="00007766" w:rsidRDefault="002D503A" w:rsidP="00007766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007766">
              <w:rPr>
                <w:rFonts w:ascii="Angsana New" w:hAnsi="Angsana New" w:cs="Angsana New"/>
                <w:sz w:val="30"/>
                <w:szCs w:val="30"/>
                <w:cs/>
              </w:rPr>
              <w:t>มีผู้ถือหุ้นใหญ่ร่วมกัน</w:t>
            </w:r>
          </w:p>
        </w:tc>
      </w:tr>
      <w:tr w:rsidR="002D503A" w:rsidRPr="00007766" w:rsidTr="007C114A">
        <w:tc>
          <w:tcPr>
            <w:tcW w:w="5321" w:type="dxa"/>
            <w:vAlign w:val="bottom"/>
          </w:tcPr>
          <w:p w:rsidR="002D503A" w:rsidRPr="00007766" w:rsidRDefault="002D503A" w:rsidP="00007766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007766">
              <w:rPr>
                <w:rFonts w:ascii="Angsana New" w:hAnsi="Angsana New" w:cs="Angsana New"/>
                <w:sz w:val="30"/>
                <w:szCs w:val="30"/>
              </w:rPr>
              <w:t>Nomura International (Hong Kong) Limited</w:t>
            </w:r>
          </w:p>
        </w:tc>
        <w:tc>
          <w:tcPr>
            <w:tcW w:w="3728" w:type="dxa"/>
            <w:vAlign w:val="bottom"/>
          </w:tcPr>
          <w:p w:rsidR="002D503A" w:rsidRPr="00007766" w:rsidRDefault="002D503A" w:rsidP="00007766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007766">
              <w:rPr>
                <w:rFonts w:ascii="Angsana New" w:hAnsi="Angsana New" w:cs="Angsana New"/>
                <w:sz w:val="30"/>
                <w:szCs w:val="30"/>
                <w:cs/>
              </w:rPr>
              <w:t>มีผู้ถือหุ้นใหญ่ร่วมกัน</w:t>
            </w:r>
          </w:p>
        </w:tc>
      </w:tr>
      <w:tr w:rsidR="002D503A" w:rsidRPr="00007766" w:rsidTr="007C114A">
        <w:tc>
          <w:tcPr>
            <w:tcW w:w="5321" w:type="dxa"/>
            <w:vAlign w:val="bottom"/>
          </w:tcPr>
          <w:p w:rsidR="002D503A" w:rsidRPr="00007766" w:rsidRDefault="002D503A" w:rsidP="0000776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7766">
              <w:rPr>
                <w:rFonts w:ascii="Angsana New" w:hAnsi="Angsana New" w:cs="Angsana New"/>
                <w:sz w:val="30"/>
                <w:szCs w:val="30"/>
              </w:rPr>
              <w:t>Nomura International Plc.</w:t>
            </w:r>
          </w:p>
        </w:tc>
        <w:tc>
          <w:tcPr>
            <w:tcW w:w="3728" w:type="dxa"/>
            <w:vAlign w:val="bottom"/>
          </w:tcPr>
          <w:p w:rsidR="002D503A" w:rsidRPr="00007766" w:rsidRDefault="002D503A" w:rsidP="0000776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7766">
              <w:rPr>
                <w:rFonts w:ascii="Angsana New" w:hAnsi="Angsana New" w:cs="Angsana New"/>
                <w:sz w:val="30"/>
                <w:szCs w:val="30"/>
                <w:cs/>
              </w:rPr>
              <w:t>มีผู้ถือหุ้นใหญ่ร่วมกัน</w:t>
            </w:r>
          </w:p>
        </w:tc>
      </w:tr>
      <w:tr w:rsidR="002C2FEC" w:rsidRPr="00007766" w:rsidTr="007C114A">
        <w:tc>
          <w:tcPr>
            <w:tcW w:w="5321" w:type="dxa"/>
            <w:vAlign w:val="bottom"/>
          </w:tcPr>
          <w:p w:rsidR="002C2FEC" w:rsidRPr="00007766" w:rsidRDefault="002C2FEC" w:rsidP="00007766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007766">
              <w:rPr>
                <w:rFonts w:ascii="Angsana New" w:hAnsi="Angsana New" w:cs="Angsana New"/>
                <w:sz w:val="30"/>
                <w:szCs w:val="30"/>
              </w:rPr>
              <w:t>Nomura Mauritius Limited</w:t>
            </w:r>
          </w:p>
        </w:tc>
        <w:tc>
          <w:tcPr>
            <w:tcW w:w="3728" w:type="dxa"/>
            <w:vAlign w:val="bottom"/>
          </w:tcPr>
          <w:p w:rsidR="002C2FEC" w:rsidRPr="00007766" w:rsidRDefault="002C2FEC" w:rsidP="0000776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7766">
              <w:rPr>
                <w:rFonts w:ascii="Angsana New" w:hAnsi="Angsana New" w:cs="Angsana New"/>
                <w:sz w:val="30"/>
                <w:szCs w:val="30"/>
                <w:cs/>
              </w:rPr>
              <w:t>มีผู้ถือหุ้นใหญ่ร่วมกัน</w:t>
            </w:r>
          </w:p>
        </w:tc>
      </w:tr>
      <w:tr w:rsidR="002D503A" w:rsidRPr="00007766" w:rsidTr="007C114A">
        <w:tc>
          <w:tcPr>
            <w:tcW w:w="5321" w:type="dxa"/>
            <w:vAlign w:val="bottom"/>
          </w:tcPr>
          <w:p w:rsidR="002D503A" w:rsidRPr="00007766" w:rsidRDefault="002D503A" w:rsidP="0000776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7766">
              <w:rPr>
                <w:rFonts w:ascii="Angsana New" w:hAnsi="Angsana New" w:cs="Angsana New"/>
                <w:sz w:val="30"/>
                <w:szCs w:val="30"/>
              </w:rPr>
              <w:t>Instinet Pacific Limited</w:t>
            </w:r>
          </w:p>
        </w:tc>
        <w:tc>
          <w:tcPr>
            <w:tcW w:w="3728" w:type="dxa"/>
            <w:vAlign w:val="bottom"/>
          </w:tcPr>
          <w:p w:rsidR="002D503A" w:rsidRPr="00007766" w:rsidRDefault="002D503A" w:rsidP="0000776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7766">
              <w:rPr>
                <w:rFonts w:ascii="Angsana New" w:hAnsi="Angsana New" w:cs="Angsana New" w:hint="cs"/>
                <w:sz w:val="30"/>
                <w:szCs w:val="30"/>
                <w:cs/>
              </w:rPr>
              <w:t>มีผู้ถือหุ้นใหญ่ร่วมกัน</w:t>
            </w:r>
          </w:p>
        </w:tc>
      </w:tr>
      <w:tr w:rsidR="008B7C95" w:rsidRPr="00007766" w:rsidTr="007C114A">
        <w:tc>
          <w:tcPr>
            <w:tcW w:w="5321" w:type="dxa"/>
            <w:vAlign w:val="bottom"/>
          </w:tcPr>
          <w:p w:rsidR="00756E90" w:rsidRPr="00007766" w:rsidRDefault="008B7C95" w:rsidP="00007766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00776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ยูไนเต็ด อินฟอร์เมชั่น ไฮเวย์ จำกัด</w:t>
            </w:r>
          </w:p>
        </w:tc>
        <w:tc>
          <w:tcPr>
            <w:tcW w:w="3728" w:type="dxa"/>
            <w:vAlign w:val="bottom"/>
          </w:tcPr>
          <w:p w:rsidR="008B7C95" w:rsidRPr="00007766" w:rsidRDefault="008B7C95" w:rsidP="00007766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007766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:rsidR="00007766" w:rsidRDefault="0074751F" w:rsidP="0059060C">
      <w:pPr>
        <w:tabs>
          <w:tab w:val="right" w:pos="5040"/>
          <w:tab w:val="right" w:pos="6390"/>
          <w:tab w:val="right" w:pos="819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C29F0">
        <w:rPr>
          <w:rFonts w:ascii="Angsana New" w:hAnsi="Angsana New" w:cs="Angsana New" w:hint="cs"/>
          <w:sz w:val="32"/>
          <w:szCs w:val="32"/>
          <w:cs/>
        </w:rPr>
        <w:tab/>
      </w:r>
    </w:p>
    <w:p w:rsidR="00CD2918" w:rsidRPr="004C29F0" w:rsidRDefault="00007766" w:rsidP="00B27BED">
      <w:pPr>
        <w:tabs>
          <w:tab w:val="right" w:pos="5040"/>
          <w:tab w:val="right" w:pos="6390"/>
          <w:tab w:val="right" w:pos="8190"/>
        </w:tabs>
        <w:ind w:left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  <w:r w:rsidR="00027555" w:rsidRPr="004C29F0">
        <w:rPr>
          <w:rFonts w:ascii="Angsana New" w:hAnsi="Angsana New" w:cs="Angsana New"/>
          <w:sz w:val="32"/>
          <w:szCs w:val="32"/>
          <w:cs/>
        </w:rPr>
        <w:lastRenderedPageBreak/>
        <w:t>รายการธุรกิจ</w:t>
      </w:r>
      <w:r w:rsidR="00E816EC" w:rsidRPr="004C29F0">
        <w:rPr>
          <w:rFonts w:ascii="Angsana New" w:hAnsi="Angsana New" w:cs="Angsana New" w:hint="cs"/>
          <w:sz w:val="32"/>
          <w:szCs w:val="32"/>
          <w:cs/>
        </w:rPr>
        <w:t>กับกิจการที่เกี่ยวข้องกัน</w:t>
      </w:r>
      <w:r w:rsidR="00027555" w:rsidRPr="004C29F0">
        <w:rPr>
          <w:rFonts w:ascii="Angsana New" w:hAnsi="Angsana New" w:cs="Angsana New"/>
          <w:sz w:val="32"/>
          <w:szCs w:val="32"/>
          <w:cs/>
        </w:rPr>
        <w:t>ดังกล่าวเป็นไปตามเงื่อนไขทางการค้าและเกณฑ์ตามสัญญาที่ตกลงร่วมกันระหว่างบริษัทฯและบริษัทเหล่านั้น</w:t>
      </w:r>
      <w:r w:rsidR="00C15E1E" w:rsidRPr="004C29F0">
        <w:rPr>
          <w:rFonts w:ascii="Angsana New" w:hAnsi="Angsana New" w:cs="Angsana New" w:hint="cs"/>
          <w:sz w:val="32"/>
          <w:szCs w:val="32"/>
          <w:cs/>
        </w:rPr>
        <w:t>ซึ่งเป็นไป</w:t>
      </w:r>
      <w:r w:rsidR="00027555" w:rsidRPr="004C29F0">
        <w:rPr>
          <w:rFonts w:ascii="Angsana New" w:hAnsi="Angsana New" w:cs="Angsana New"/>
          <w:sz w:val="32"/>
          <w:szCs w:val="32"/>
          <w:cs/>
        </w:rPr>
        <w:t>ตามปกติธุรกิจ</w:t>
      </w:r>
      <w:r w:rsidR="00411AC0" w:rsidRPr="004C29F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27555" w:rsidRPr="004C29F0">
        <w:rPr>
          <w:rFonts w:ascii="Angsana New" w:hAnsi="Angsana New" w:cs="Angsana New"/>
          <w:sz w:val="32"/>
          <w:szCs w:val="32"/>
          <w:cs/>
        </w:rPr>
        <w:t>โดย</w:t>
      </w:r>
      <w:r w:rsidR="00E92F80" w:rsidRPr="004C29F0">
        <w:rPr>
          <w:rFonts w:ascii="Angsana New" w:hAnsi="Angsana New" w:cs="Angsana New" w:hint="cs"/>
          <w:sz w:val="32"/>
          <w:szCs w:val="32"/>
          <w:cs/>
        </w:rPr>
        <w:t>รายการที่มีสาระสำคัญ</w:t>
      </w:r>
      <w:r w:rsidR="00027555" w:rsidRPr="004C29F0">
        <w:rPr>
          <w:rFonts w:ascii="Angsana New" w:hAnsi="Angsana New" w:cs="Angsana New"/>
          <w:sz w:val="32"/>
          <w:szCs w:val="32"/>
          <w:cs/>
        </w:rPr>
        <w:t>สามารถสรุปได้ดังนี้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96"/>
        <w:gridCol w:w="994"/>
        <w:gridCol w:w="927"/>
        <w:gridCol w:w="3463"/>
      </w:tblGrid>
      <w:tr w:rsidR="00E76FAA" w:rsidRPr="00B27BED" w:rsidTr="00B27BED">
        <w:trPr>
          <w:trHeight w:val="418"/>
        </w:trPr>
        <w:tc>
          <w:tcPr>
            <w:tcW w:w="3796" w:type="dxa"/>
          </w:tcPr>
          <w:p w:rsidR="00E76FAA" w:rsidRPr="00B27BED" w:rsidRDefault="00E76FAA" w:rsidP="00B27BED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921" w:type="dxa"/>
            <w:gridSpan w:val="2"/>
            <w:vAlign w:val="bottom"/>
          </w:tcPr>
          <w:p w:rsidR="00E76FAA" w:rsidRPr="00B27BED" w:rsidRDefault="00E76FAA" w:rsidP="00B27BED">
            <w:pPr>
              <w:spacing w:line="300" w:lineRule="exact"/>
              <w:ind w:left="-29" w:right="-29"/>
              <w:jc w:val="center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3463" w:type="dxa"/>
            <w:vAlign w:val="bottom"/>
          </w:tcPr>
          <w:p w:rsidR="00E76FAA" w:rsidRPr="00B27BED" w:rsidRDefault="00E76FAA" w:rsidP="00B27BED">
            <w:pPr>
              <w:spacing w:line="300" w:lineRule="exact"/>
              <w:ind w:firstLine="12"/>
              <w:jc w:val="right"/>
              <w:rPr>
                <w:rFonts w:asciiTheme="majorBidi" w:eastAsia="Angsana New" w:hAnsiTheme="majorBidi" w:cstheme="majorBidi"/>
                <w:cs/>
              </w:rPr>
            </w:pPr>
            <w:r w:rsidRPr="00B27BED">
              <w:rPr>
                <w:rFonts w:asciiTheme="majorBidi" w:eastAsia="Angsana New" w:hAnsiTheme="majorBidi" w:cstheme="majorBidi"/>
              </w:rPr>
              <w:t>(</w:t>
            </w:r>
            <w:r w:rsidRPr="00B27BED">
              <w:rPr>
                <w:rFonts w:asciiTheme="majorBidi" w:eastAsia="Angsana New" w:hAnsiTheme="majorBidi" w:cstheme="majorBidi"/>
                <w:cs/>
              </w:rPr>
              <w:t>หน่วย: พันบาท)</w:t>
            </w:r>
          </w:p>
        </w:tc>
      </w:tr>
      <w:tr w:rsidR="00CD2918" w:rsidRPr="00B27BED" w:rsidTr="00B27BED">
        <w:trPr>
          <w:trHeight w:val="207"/>
        </w:trPr>
        <w:tc>
          <w:tcPr>
            <w:tcW w:w="3796" w:type="dxa"/>
          </w:tcPr>
          <w:p w:rsidR="00CD2918" w:rsidRPr="00B27BED" w:rsidRDefault="00CD2918" w:rsidP="00B27BED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921" w:type="dxa"/>
            <w:gridSpan w:val="2"/>
            <w:vAlign w:val="bottom"/>
          </w:tcPr>
          <w:p w:rsidR="00CD2918" w:rsidRPr="00B27BED" w:rsidRDefault="00CD2918" w:rsidP="00B27BED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B27BED">
              <w:rPr>
                <w:rFonts w:asciiTheme="majorBidi" w:eastAsia="Angsana New" w:hAnsiTheme="majorBidi" w:cstheme="majorBidi"/>
                <w:cs/>
              </w:rPr>
              <w:t xml:space="preserve">สำหรับงวดสามเดือนสิ้นสุดวันที่ </w:t>
            </w:r>
            <w:r w:rsidR="00E76FAA" w:rsidRPr="00B27BED">
              <w:rPr>
                <w:rFonts w:asciiTheme="majorBidi" w:eastAsia="Angsana New" w:hAnsiTheme="majorBidi" w:cstheme="majorBidi"/>
              </w:rPr>
              <w:t>31</w:t>
            </w:r>
            <w:r w:rsidRPr="00B27BED">
              <w:rPr>
                <w:rFonts w:asciiTheme="majorBidi" w:eastAsia="Angsana New" w:hAnsiTheme="majorBidi" w:cstheme="majorBidi"/>
              </w:rPr>
              <w:t xml:space="preserve"> </w:t>
            </w:r>
            <w:r w:rsidRPr="00B27BED">
              <w:rPr>
                <w:rFonts w:asciiTheme="majorBidi" w:eastAsia="Angsana New" w:hAnsiTheme="majorBidi" w:cstheme="majorBidi"/>
                <w:cs/>
              </w:rPr>
              <w:t>มีนาคม</w:t>
            </w:r>
          </w:p>
        </w:tc>
        <w:tc>
          <w:tcPr>
            <w:tcW w:w="3463" w:type="dxa"/>
            <w:vAlign w:val="bottom"/>
          </w:tcPr>
          <w:p w:rsidR="00CD2918" w:rsidRPr="00B27BED" w:rsidRDefault="00CD2918" w:rsidP="00B27BED">
            <w:pPr>
              <w:pBdr>
                <w:bottom w:val="single" w:sz="4" w:space="1" w:color="auto"/>
              </w:pBdr>
              <w:spacing w:line="300" w:lineRule="exact"/>
              <w:ind w:firstLine="12"/>
              <w:jc w:val="center"/>
              <w:rPr>
                <w:rFonts w:asciiTheme="majorBidi" w:eastAsia="Angsana New" w:hAnsiTheme="majorBidi" w:cstheme="majorBidi"/>
                <w:cs/>
              </w:rPr>
            </w:pPr>
            <w:r w:rsidRPr="00B27BED">
              <w:rPr>
                <w:rFonts w:asciiTheme="majorBidi" w:eastAsia="Angsana New" w:hAnsiTheme="majorBidi" w:cstheme="majorBidi"/>
                <w:cs/>
              </w:rPr>
              <w:t>นโยบายการกำหนดราคา</w:t>
            </w:r>
          </w:p>
        </w:tc>
      </w:tr>
      <w:tr w:rsidR="00CD2918" w:rsidRPr="00B27BED" w:rsidTr="00B27BED">
        <w:trPr>
          <w:trHeight w:val="65"/>
        </w:trPr>
        <w:tc>
          <w:tcPr>
            <w:tcW w:w="3796" w:type="dxa"/>
          </w:tcPr>
          <w:p w:rsidR="00CD2918" w:rsidRPr="00B27BED" w:rsidRDefault="00CD2918" w:rsidP="00B27BED">
            <w:pPr>
              <w:spacing w:line="300" w:lineRule="exact"/>
              <w:ind w:hanging="6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  <w:vAlign w:val="bottom"/>
          </w:tcPr>
          <w:p w:rsidR="00CD2918" w:rsidRPr="00B27BED" w:rsidRDefault="00CD2918" w:rsidP="00B27BED">
            <w:pPr>
              <w:pBdr>
                <w:bottom w:val="single" w:sz="4" w:space="1" w:color="auto"/>
              </w:pBdr>
              <w:spacing w:line="300" w:lineRule="exact"/>
              <w:ind w:firstLine="12"/>
              <w:jc w:val="center"/>
              <w:rPr>
                <w:rFonts w:asciiTheme="majorBidi" w:hAnsiTheme="majorBidi" w:cstheme="majorBidi"/>
              </w:rPr>
            </w:pPr>
            <w:r w:rsidRPr="00B27BED">
              <w:rPr>
                <w:rFonts w:asciiTheme="majorBidi" w:hAnsiTheme="majorBidi" w:cstheme="majorBidi"/>
                <w:cs/>
              </w:rPr>
              <w:t>25</w:t>
            </w:r>
            <w:r w:rsidR="002B55A0" w:rsidRPr="00B27BED">
              <w:rPr>
                <w:rFonts w:asciiTheme="majorBidi" w:hAnsiTheme="majorBidi" w:cstheme="majorBidi"/>
                <w:cs/>
              </w:rPr>
              <w:t>6</w:t>
            </w:r>
            <w:r w:rsidR="00465014" w:rsidRPr="00B27BED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27" w:type="dxa"/>
            <w:vAlign w:val="bottom"/>
          </w:tcPr>
          <w:p w:rsidR="00CD2918" w:rsidRPr="00B27BED" w:rsidRDefault="00CD2918" w:rsidP="00B27BED">
            <w:pPr>
              <w:pBdr>
                <w:bottom w:val="single" w:sz="4" w:space="1" w:color="auto"/>
              </w:pBdr>
              <w:spacing w:line="300" w:lineRule="exact"/>
              <w:ind w:firstLine="12"/>
              <w:jc w:val="center"/>
              <w:rPr>
                <w:rFonts w:asciiTheme="majorBidi" w:hAnsiTheme="majorBidi" w:cstheme="majorBidi"/>
              </w:rPr>
            </w:pPr>
            <w:r w:rsidRPr="00B27BED">
              <w:rPr>
                <w:rFonts w:asciiTheme="majorBidi" w:hAnsiTheme="majorBidi" w:cstheme="majorBidi"/>
                <w:cs/>
              </w:rPr>
              <w:t>25</w:t>
            </w:r>
            <w:r w:rsidR="00465014" w:rsidRPr="00B27BED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3463" w:type="dxa"/>
            <w:vAlign w:val="bottom"/>
          </w:tcPr>
          <w:p w:rsidR="00CD2918" w:rsidRPr="00B27BED" w:rsidRDefault="00CD2918" w:rsidP="00B27BED">
            <w:pPr>
              <w:spacing w:line="300" w:lineRule="exact"/>
              <w:ind w:firstLine="12"/>
              <w:jc w:val="center"/>
              <w:rPr>
                <w:rFonts w:asciiTheme="majorBidi" w:eastAsia="Angsana New" w:hAnsiTheme="majorBidi" w:cstheme="majorBidi"/>
                <w:cs/>
              </w:rPr>
            </w:pPr>
            <w:r w:rsidRPr="00B27BED">
              <w:rPr>
                <w:rFonts w:asciiTheme="majorBidi" w:eastAsia="Angsana New" w:hAnsiTheme="majorBidi" w:cstheme="majorBidi"/>
                <w:cs/>
              </w:rPr>
              <w:t xml:space="preserve">(สำหรับงวด </w:t>
            </w:r>
            <w:r w:rsidR="00E76FAA" w:rsidRPr="00B27BED">
              <w:rPr>
                <w:rFonts w:asciiTheme="majorBidi" w:eastAsia="Angsana New" w:hAnsiTheme="majorBidi" w:cstheme="majorBidi"/>
              </w:rPr>
              <w:t>2561</w:t>
            </w:r>
            <w:r w:rsidRPr="00B27BED">
              <w:rPr>
                <w:rFonts w:asciiTheme="majorBidi" w:eastAsia="Angsana New" w:hAnsiTheme="majorBidi" w:cstheme="majorBidi"/>
                <w:cs/>
              </w:rPr>
              <w:t>)</w:t>
            </w:r>
          </w:p>
        </w:tc>
      </w:tr>
      <w:tr w:rsidR="00CD2918" w:rsidRPr="00B27BED" w:rsidTr="00B27BED">
        <w:trPr>
          <w:trHeight w:val="171"/>
        </w:trPr>
        <w:tc>
          <w:tcPr>
            <w:tcW w:w="3796" w:type="dxa"/>
          </w:tcPr>
          <w:p w:rsidR="00CD2918" w:rsidRPr="00B27BED" w:rsidRDefault="00CD2918" w:rsidP="00B27BED">
            <w:pPr>
              <w:spacing w:line="30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B27BED">
              <w:rPr>
                <w:rFonts w:asciiTheme="majorBidi" w:hAnsiTheme="majorBidi" w:cstheme="majorBidi"/>
                <w:b/>
                <w:bCs/>
                <w:u w:val="single"/>
                <w:cs/>
              </w:rPr>
              <w:t>รายการที่เกิดขึ้นในระหว่างงวด</w:t>
            </w:r>
            <w:r w:rsidR="00353A7D" w:rsidRPr="00B27BED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994" w:type="dxa"/>
          </w:tcPr>
          <w:p w:rsidR="00CD2918" w:rsidRPr="00B27BED" w:rsidRDefault="00CD2918" w:rsidP="00B27BED">
            <w:pPr>
              <w:tabs>
                <w:tab w:val="decimal" w:pos="1206"/>
              </w:tabs>
              <w:spacing w:line="300" w:lineRule="exac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927" w:type="dxa"/>
          </w:tcPr>
          <w:p w:rsidR="00CD2918" w:rsidRPr="00B27BED" w:rsidRDefault="00CD2918" w:rsidP="00B27BED">
            <w:pPr>
              <w:tabs>
                <w:tab w:val="decimal" w:pos="1206"/>
              </w:tabs>
              <w:spacing w:line="300" w:lineRule="exac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3463" w:type="dxa"/>
          </w:tcPr>
          <w:p w:rsidR="00CD2918" w:rsidRPr="00B27BED" w:rsidRDefault="00CD2918" w:rsidP="00B27BED">
            <w:pPr>
              <w:spacing w:line="300" w:lineRule="exact"/>
              <w:rPr>
                <w:rFonts w:asciiTheme="majorBidi" w:eastAsia="Angsana New" w:hAnsiTheme="majorBidi" w:cstheme="majorBidi"/>
                <w:cs/>
              </w:rPr>
            </w:pPr>
          </w:p>
        </w:tc>
      </w:tr>
      <w:tr w:rsidR="00EA1B06" w:rsidRPr="00B27BED" w:rsidTr="00B27BED">
        <w:trPr>
          <w:trHeight w:val="65"/>
        </w:trPr>
        <w:tc>
          <w:tcPr>
            <w:tcW w:w="3796" w:type="dxa"/>
          </w:tcPr>
          <w:p w:rsidR="00EA1B06" w:rsidRPr="00B27BED" w:rsidRDefault="00EA1B06" w:rsidP="00B27BED">
            <w:pPr>
              <w:tabs>
                <w:tab w:val="left" w:pos="144"/>
              </w:tabs>
              <w:spacing w:line="300" w:lineRule="exact"/>
              <w:ind w:left="144" w:hanging="144"/>
              <w:rPr>
                <w:rFonts w:asciiTheme="majorBidi" w:hAnsiTheme="majorBidi" w:cstheme="majorBidi"/>
              </w:rPr>
            </w:pPr>
            <w:r w:rsidRPr="00B27BED">
              <w:rPr>
                <w:rFonts w:asciiTheme="majorBidi" w:hAnsiTheme="majorBidi" w:cstheme="majorBidi"/>
                <w:cs/>
              </w:rPr>
              <w:t>รายได้ค่านายหน้า</w:t>
            </w:r>
          </w:p>
        </w:tc>
        <w:tc>
          <w:tcPr>
            <w:tcW w:w="994" w:type="dxa"/>
          </w:tcPr>
          <w:p w:rsidR="00EA1B06" w:rsidRPr="00B27BED" w:rsidRDefault="00EA1B06" w:rsidP="00B27BED">
            <w:pPr>
              <w:tabs>
                <w:tab w:val="left" w:pos="132"/>
              </w:tabs>
              <w:spacing w:line="300" w:lineRule="exact"/>
              <w:ind w:left="144" w:hanging="144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</w:tcPr>
          <w:p w:rsidR="00EA1B06" w:rsidRPr="00B27BED" w:rsidRDefault="00EA1B06" w:rsidP="00B27BED">
            <w:pPr>
              <w:tabs>
                <w:tab w:val="left" w:pos="132"/>
              </w:tabs>
              <w:spacing w:line="300" w:lineRule="exact"/>
              <w:ind w:left="144" w:hanging="144"/>
              <w:rPr>
                <w:rFonts w:asciiTheme="majorBidi" w:hAnsiTheme="majorBidi" w:cstheme="majorBidi"/>
              </w:rPr>
            </w:pPr>
          </w:p>
        </w:tc>
        <w:tc>
          <w:tcPr>
            <w:tcW w:w="3463" w:type="dxa"/>
          </w:tcPr>
          <w:p w:rsidR="00EA1B06" w:rsidRPr="00B27BED" w:rsidRDefault="00EA1B06" w:rsidP="00B27BED">
            <w:pPr>
              <w:tabs>
                <w:tab w:val="left" w:pos="132"/>
              </w:tabs>
              <w:spacing w:line="300" w:lineRule="exact"/>
              <w:ind w:left="144" w:hanging="144"/>
              <w:rPr>
                <w:rFonts w:asciiTheme="majorBidi" w:hAnsiTheme="majorBidi" w:cstheme="majorBidi"/>
                <w:cs/>
              </w:rPr>
            </w:pPr>
          </w:p>
        </w:tc>
      </w:tr>
      <w:tr w:rsidR="00F53BE6" w:rsidRPr="00B27BED" w:rsidTr="00B27BED">
        <w:trPr>
          <w:trHeight w:val="65"/>
        </w:trPr>
        <w:tc>
          <w:tcPr>
            <w:tcW w:w="3796" w:type="dxa"/>
          </w:tcPr>
          <w:p w:rsidR="00F53BE6" w:rsidRPr="00B27BED" w:rsidRDefault="00F53BE6" w:rsidP="00B27BED">
            <w:pPr>
              <w:tabs>
                <w:tab w:val="left" w:pos="10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B27BED">
              <w:rPr>
                <w:rFonts w:asciiTheme="majorBidi" w:hAnsiTheme="majorBidi" w:cstheme="majorBidi"/>
              </w:rPr>
              <w:tab/>
              <w:t>- Nomura International Plc.</w:t>
            </w:r>
          </w:p>
        </w:tc>
        <w:tc>
          <w:tcPr>
            <w:tcW w:w="994" w:type="dxa"/>
          </w:tcPr>
          <w:p w:rsidR="00F53BE6" w:rsidRPr="008326B9" w:rsidRDefault="008326B9" w:rsidP="008326B9">
            <w:pPr>
              <w:tabs>
                <w:tab w:val="decimal" w:pos="708"/>
              </w:tabs>
              <w:spacing w:line="300" w:lineRule="exact"/>
              <w:ind w:left="-108"/>
              <w:jc w:val="right"/>
              <w:rPr>
                <w:rFonts w:asciiTheme="majorBidi" w:eastAsia="Angsana New" w:hAnsiTheme="majorBidi" w:cstheme="majorBidi"/>
              </w:rPr>
            </w:pPr>
            <w:r w:rsidRPr="008326B9">
              <w:rPr>
                <w:rFonts w:asciiTheme="majorBidi" w:eastAsia="Angsana New" w:hAnsiTheme="majorBidi" w:cstheme="majorBidi" w:hint="cs"/>
                <w:cs/>
              </w:rPr>
              <w:t>47</w:t>
            </w:r>
          </w:p>
        </w:tc>
        <w:tc>
          <w:tcPr>
            <w:tcW w:w="927" w:type="dxa"/>
          </w:tcPr>
          <w:p w:rsidR="00F53BE6" w:rsidRPr="00B27BED" w:rsidRDefault="00F53BE6" w:rsidP="00B27BED">
            <w:pPr>
              <w:tabs>
                <w:tab w:val="decimal" w:pos="708"/>
              </w:tabs>
              <w:spacing w:line="300" w:lineRule="exact"/>
              <w:ind w:left="-108"/>
              <w:jc w:val="right"/>
              <w:rPr>
                <w:rFonts w:asciiTheme="majorBidi" w:eastAsia="Angsana New" w:hAnsiTheme="majorBidi" w:cstheme="majorBidi"/>
              </w:rPr>
            </w:pPr>
            <w:r w:rsidRPr="00B27BED">
              <w:rPr>
                <w:rFonts w:asciiTheme="majorBidi" w:eastAsia="Angsana New" w:hAnsiTheme="majorBidi" w:cstheme="majorBidi"/>
              </w:rPr>
              <w:t>28</w:t>
            </w:r>
          </w:p>
        </w:tc>
        <w:tc>
          <w:tcPr>
            <w:tcW w:w="3463" w:type="dxa"/>
          </w:tcPr>
          <w:p w:rsidR="00F53BE6" w:rsidRPr="00B27BED" w:rsidRDefault="00F53BE6" w:rsidP="00B27BED">
            <w:pPr>
              <w:tabs>
                <w:tab w:val="left" w:pos="10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B27BED">
              <w:rPr>
                <w:rFonts w:asciiTheme="majorBidi" w:hAnsiTheme="majorBidi" w:cstheme="majorBidi"/>
                <w:cs/>
              </w:rPr>
              <w:t>อัตราค่านายหน้าที่คิดกับลูกค้าทั่วไป</w:t>
            </w:r>
          </w:p>
        </w:tc>
      </w:tr>
      <w:tr w:rsidR="00F53BE6" w:rsidRPr="00B27BED" w:rsidTr="00B27BED">
        <w:trPr>
          <w:trHeight w:val="65"/>
        </w:trPr>
        <w:tc>
          <w:tcPr>
            <w:tcW w:w="3796" w:type="dxa"/>
          </w:tcPr>
          <w:p w:rsidR="00F53BE6" w:rsidRPr="00B27BED" w:rsidRDefault="00F53BE6" w:rsidP="00B27BED">
            <w:pPr>
              <w:tabs>
                <w:tab w:val="left" w:pos="10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B27BED">
              <w:rPr>
                <w:rFonts w:asciiTheme="majorBidi" w:hAnsiTheme="majorBidi" w:cstheme="majorBidi"/>
              </w:rPr>
              <w:tab/>
              <w:t>- Instinet Pacific Limited</w:t>
            </w:r>
          </w:p>
        </w:tc>
        <w:tc>
          <w:tcPr>
            <w:tcW w:w="994" w:type="dxa"/>
          </w:tcPr>
          <w:p w:rsidR="00F53BE6" w:rsidRPr="008326B9" w:rsidRDefault="008326B9" w:rsidP="008326B9">
            <w:pPr>
              <w:tabs>
                <w:tab w:val="decimal" w:pos="708"/>
              </w:tabs>
              <w:spacing w:line="300" w:lineRule="exact"/>
              <w:ind w:left="-108"/>
              <w:jc w:val="right"/>
              <w:rPr>
                <w:rFonts w:asciiTheme="majorBidi" w:eastAsia="Angsana New" w:hAnsiTheme="majorBidi" w:cstheme="majorBidi"/>
                <w:cs/>
              </w:rPr>
            </w:pPr>
            <w:r w:rsidRPr="008326B9">
              <w:rPr>
                <w:rFonts w:asciiTheme="majorBidi" w:eastAsia="Angsana New" w:hAnsiTheme="majorBidi" w:cstheme="majorBidi"/>
              </w:rPr>
              <w:t>16,986</w:t>
            </w:r>
          </w:p>
        </w:tc>
        <w:tc>
          <w:tcPr>
            <w:tcW w:w="927" w:type="dxa"/>
          </w:tcPr>
          <w:p w:rsidR="00F53BE6" w:rsidRPr="00B27BED" w:rsidRDefault="00F53BE6" w:rsidP="00B27BED">
            <w:pPr>
              <w:tabs>
                <w:tab w:val="decimal" w:pos="708"/>
              </w:tabs>
              <w:spacing w:line="300" w:lineRule="exact"/>
              <w:ind w:left="-108"/>
              <w:jc w:val="right"/>
              <w:rPr>
                <w:rFonts w:asciiTheme="majorBidi" w:eastAsia="Angsana New" w:hAnsiTheme="majorBidi" w:cstheme="majorBidi"/>
                <w:cs/>
              </w:rPr>
            </w:pPr>
            <w:r w:rsidRPr="00B27BED">
              <w:rPr>
                <w:rFonts w:asciiTheme="majorBidi" w:eastAsia="Angsana New" w:hAnsiTheme="majorBidi" w:cstheme="majorBidi"/>
              </w:rPr>
              <w:t>28,436</w:t>
            </w:r>
          </w:p>
        </w:tc>
        <w:tc>
          <w:tcPr>
            <w:tcW w:w="3463" w:type="dxa"/>
          </w:tcPr>
          <w:p w:rsidR="00F53BE6" w:rsidRPr="00B27BED" w:rsidRDefault="00F53BE6" w:rsidP="00B27BED">
            <w:pPr>
              <w:tabs>
                <w:tab w:val="left" w:pos="10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B27BED">
              <w:rPr>
                <w:rFonts w:asciiTheme="majorBidi" w:hAnsiTheme="majorBidi" w:cstheme="majorBidi"/>
                <w:cs/>
              </w:rPr>
              <w:t>อัตราค่านายหน้าที่คิดกับลูกค้าทั่วไป</w:t>
            </w:r>
          </w:p>
        </w:tc>
      </w:tr>
      <w:tr w:rsidR="008326B9" w:rsidRPr="00B27BED" w:rsidTr="00287986">
        <w:trPr>
          <w:trHeight w:val="65"/>
        </w:trPr>
        <w:tc>
          <w:tcPr>
            <w:tcW w:w="3796" w:type="dxa"/>
          </w:tcPr>
          <w:p w:rsidR="008326B9" w:rsidRPr="00B27BED" w:rsidRDefault="008326B9" w:rsidP="00287986">
            <w:pPr>
              <w:tabs>
                <w:tab w:val="left" w:pos="10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ab/>
              <w:t xml:space="preserve">- </w:t>
            </w:r>
            <w:r>
              <w:rPr>
                <w:rFonts w:asciiTheme="majorBidi" w:hAnsiTheme="majorBidi" w:cstheme="majorBidi" w:hint="cs"/>
                <w:cs/>
              </w:rPr>
              <w:t>กรรมการ</w:t>
            </w:r>
          </w:p>
        </w:tc>
        <w:tc>
          <w:tcPr>
            <w:tcW w:w="994" w:type="dxa"/>
          </w:tcPr>
          <w:p w:rsidR="008326B9" w:rsidRPr="00B27BED" w:rsidRDefault="008326B9" w:rsidP="00287986">
            <w:pPr>
              <w:tabs>
                <w:tab w:val="decimal" w:pos="708"/>
              </w:tabs>
              <w:spacing w:line="300" w:lineRule="exact"/>
              <w:ind w:left="-108"/>
              <w:jc w:val="right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 w:hint="cs"/>
                <w:cs/>
              </w:rPr>
              <w:t>115</w:t>
            </w:r>
          </w:p>
        </w:tc>
        <w:tc>
          <w:tcPr>
            <w:tcW w:w="927" w:type="dxa"/>
          </w:tcPr>
          <w:p w:rsidR="008326B9" w:rsidRPr="00B27BED" w:rsidRDefault="008326B9" w:rsidP="00287986">
            <w:pPr>
              <w:tabs>
                <w:tab w:val="decimal" w:pos="708"/>
              </w:tabs>
              <w:spacing w:line="300" w:lineRule="exact"/>
              <w:ind w:left="-108"/>
              <w:jc w:val="right"/>
              <w:rPr>
                <w:rFonts w:asciiTheme="majorBidi" w:eastAsia="Angsana New" w:hAnsiTheme="majorBidi" w:cstheme="majorBidi"/>
              </w:rPr>
            </w:pPr>
            <w:r w:rsidRPr="00B27BED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3463" w:type="dxa"/>
          </w:tcPr>
          <w:p w:rsidR="008326B9" w:rsidRPr="00B27BED" w:rsidRDefault="008326B9" w:rsidP="00287986">
            <w:pPr>
              <w:spacing w:line="300" w:lineRule="exact"/>
              <w:ind w:left="162" w:right="-78" w:hanging="162"/>
              <w:rPr>
                <w:rFonts w:asciiTheme="majorBidi" w:eastAsia="Angsana New" w:hAnsiTheme="majorBidi" w:cstheme="majorBidi"/>
                <w:cs/>
              </w:rPr>
            </w:pPr>
            <w:r w:rsidRPr="00B27BED">
              <w:rPr>
                <w:rFonts w:asciiTheme="majorBidi" w:eastAsia="Angsana New" w:hAnsiTheme="majorBidi" w:cstheme="majorBidi"/>
                <w:cs/>
              </w:rPr>
              <w:t>อัตราค่านายหน้าที่คิดกับลูกค้าทั่วไป</w:t>
            </w:r>
          </w:p>
        </w:tc>
      </w:tr>
      <w:tr w:rsidR="00F53BE6" w:rsidRPr="00B27BED" w:rsidTr="00B27BED">
        <w:trPr>
          <w:trHeight w:val="65"/>
        </w:trPr>
        <w:tc>
          <w:tcPr>
            <w:tcW w:w="3796" w:type="dxa"/>
          </w:tcPr>
          <w:p w:rsidR="00F53BE6" w:rsidRPr="00B27BED" w:rsidRDefault="00F53BE6" w:rsidP="00B27BED">
            <w:pPr>
              <w:tabs>
                <w:tab w:val="left" w:pos="132"/>
                <w:tab w:val="left" w:pos="252"/>
              </w:tabs>
              <w:spacing w:line="300" w:lineRule="exact"/>
              <w:ind w:left="372" w:hanging="3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4" w:type="dxa"/>
          </w:tcPr>
          <w:p w:rsidR="00F53BE6" w:rsidRPr="00B27BED" w:rsidRDefault="00F53BE6" w:rsidP="00B27BED">
            <w:pPr>
              <w:tabs>
                <w:tab w:val="decimal" w:pos="704"/>
              </w:tabs>
              <w:spacing w:line="300" w:lineRule="exact"/>
              <w:ind w:left="-101" w:hanging="14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927" w:type="dxa"/>
          </w:tcPr>
          <w:p w:rsidR="00F53BE6" w:rsidRPr="00B27BED" w:rsidRDefault="00F53BE6" w:rsidP="00B27BED">
            <w:pPr>
              <w:tabs>
                <w:tab w:val="decimal" w:pos="704"/>
              </w:tabs>
              <w:spacing w:line="300" w:lineRule="exact"/>
              <w:ind w:left="-108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3463" w:type="dxa"/>
          </w:tcPr>
          <w:p w:rsidR="00F53BE6" w:rsidRPr="00B27BED" w:rsidRDefault="00F53BE6" w:rsidP="00B27BED">
            <w:pPr>
              <w:spacing w:line="300" w:lineRule="exact"/>
              <w:ind w:left="162" w:right="-78" w:hanging="162"/>
              <w:rPr>
                <w:rFonts w:asciiTheme="majorBidi" w:eastAsia="Angsana New" w:hAnsiTheme="majorBidi" w:cstheme="majorBidi"/>
              </w:rPr>
            </w:pPr>
          </w:p>
        </w:tc>
      </w:tr>
      <w:tr w:rsidR="00F53BE6" w:rsidRPr="00B27BED" w:rsidTr="00B27BED">
        <w:trPr>
          <w:trHeight w:val="65"/>
        </w:trPr>
        <w:tc>
          <w:tcPr>
            <w:tcW w:w="3796" w:type="dxa"/>
          </w:tcPr>
          <w:p w:rsidR="00F53BE6" w:rsidRPr="00B27BED" w:rsidRDefault="00F53BE6" w:rsidP="00B27BED">
            <w:pPr>
              <w:tabs>
                <w:tab w:val="left" w:pos="144"/>
              </w:tabs>
              <w:spacing w:line="300" w:lineRule="exact"/>
              <w:ind w:left="144" w:hanging="144"/>
              <w:rPr>
                <w:rFonts w:asciiTheme="majorBidi" w:hAnsiTheme="majorBidi" w:cstheme="majorBidi"/>
                <w:cs/>
              </w:rPr>
            </w:pPr>
            <w:r w:rsidRPr="00B27BED">
              <w:rPr>
                <w:rFonts w:asciiTheme="majorBidi" w:hAnsiTheme="majorBidi" w:cstheme="majorBidi"/>
                <w:cs/>
              </w:rPr>
              <w:t>ค่าธรรมเนียมรับจากการให้บริการสนับสนุนธุรกิจ</w:t>
            </w:r>
          </w:p>
        </w:tc>
        <w:tc>
          <w:tcPr>
            <w:tcW w:w="994" w:type="dxa"/>
          </w:tcPr>
          <w:p w:rsidR="00F53BE6" w:rsidRPr="00B27BED" w:rsidRDefault="00F53BE6" w:rsidP="00B27BED">
            <w:pPr>
              <w:tabs>
                <w:tab w:val="left" w:pos="144"/>
              </w:tabs>
              <w:spacing w:line="300" w:lineRule="exact"/>
              <w:ind w:left="144" w:hanging="144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</w:tcPr>
          <w:p w:rsidR="00F53BE6" w:rsidRPr="00B27BED" w:rsidRDefault="00F53BE6" w:rsidP="00B27BED">
            <w:pPr>
              <w:tabs>
                <w:tab w:val="decimal" w:pos="708"/>
              </w:tabs>
              <w:spacing w:line="300" w:lineRule="exact"/>
              <w:ind w:left="-108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3463" w:type="dxa"/>
          </w:tcPr>
          <w:p w:rsidR="00F53BE6" w:rsidRPr="00B27BED" w:rsidRDefault="00F53BE6" w:rsidP="00B27BED">
            <w:pPr>
              <w:tabs>
                <w:tab w:val="left" w:pos="144"/>
              </w:tabs>
              <w:spacing w:line="300" w:lineRule="exact"/>
              <w:ind w:left="144" w:hanging="144"/>
              <w:rPr>
                <w:rFonts w:asciiTheme="majorBidi" w:hAnsiTheme="majorBidi" w:cstheme="majorBidi"/>
              </w:rPr>
            </w:pPr>
          </w:p>
        </w:tc>
      </w:tr>
      <w:tr w:rsidR="00F53BE6" w:rsidRPr="00B27BED" w:rsidTr="00B27BED">
        <w:trPr>
          <w:trHeight w:val="65"/>
        </w:trPr>
        <w:tc>
          <w:tcPr>
            <w:tcW w:w="3796" w:type="dxa"/>
          </w:tcPr>
          <w:p w:rsidR="00F53BE6" w:rsidRPr="00B27BED" w:rsidRDefault="00F53BE6" w:rsidP="00B27BED">
            <w:pPr>
              <w:tabs>
                <w:tab w:val="left" w:pos="1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B27BED">
              <w:rPr>
                <w:rFonts w:asciiTheme="majorBidi" w:hAnsiTheme="majorBidi" w:cstheme="majorBidi"/>
                <w:cs/>
              </w:rPr>
              <w:tab/>
            </w:r>
            <w:r w:rsidRPr="00B27BED">
              <w:rPr>
                <w:rFonts w:asciiTheme="majorBidi" w:hAnsiTheme="majorBidi" w:cstheme="majorBidi"/>
              </w:rPr>
              <w:t>- Nomura Singapore Limited</w:t>
            </w:r>
          </w:p>
        </w:tc>
        <w:tc>
          <w:tcPr>
            <w:tcW w:w="994" w:type="dxa"/>
          </w:tcPr>
          <w:p w:rsidR="00F53BE6" w:rsidRPr="00B27BED" w:rsidRDefault="00601C7E" w:rsidP="00601C7E">
            <w:pPr>
              <w:tabs>
                <w:tab w:val="decimal" w:pos="708"/>
              </w:tabs>
              <w:spacing w:line="300" w:lineRule="exact"/>
              <w:ind w:left="-10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3,870</w:t>
            </w:r>
          </w:p>
        </w:tc>
        <w:tc>
          <w:tcPr>
            <w:tcW w:w="927" w:type="dxa"/>
          </w:tcPr>
          <w:p w:rsidR="00F53BE6" w:rsidRPr="00B27BED" w:rsidRDefault="00F53BE6" w:rsidP="00B27BED">
            <w:pPr>
              <w:tabs>
                <w:tab w:val="decimal" w:pos="708"/>
              </w:tabs>
              <w:spacing w:line="300" w:lineRule="exact"/>
              <w:ind w:left="-108"/>
              <w:jc w:val="right"/>
              <w:rPr>
                <w:rFonts w:asciiTheme="majorBidi" w:eastAsia="Angsana New" w:hAnsiTheme="majorBidi" w:cstheme="majorBidi"/>
              </w:rPr>
            </w:pPr>
            <w:r w:rsidRPr="00B27BED">
              <w:rPr>
                <w:rFonts w:asciiTheme="majorBidi" w:eastAsia="Angsana New" w:hAnsiTheme="majorBidi" w:cstheme="majorBidi"/>
              </w:rPr>
              <w:t>4,020</w:t>
            </w:r>
          </w:p>
        </w:tc>
        <w:tc>
          <w:tcPr>
            <w:tcW w:w="3463" w:type="dxa"/>
          </w:tcPr>
          <w:p w:rsidR="00F53BE6" w:rsidRPr="00B27BED" w:rsidRDefault="00F53BE6" w:rsidP="00B27BED">
            <w:pPr>
              <w:tabs>
                <w:tab w:val="left" w:pos="1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B27BED">
              <w:rPr>
                <w:rFonts w:asciiTheme="majorBidi" w:hAnsiTheme="majorBidi" w:cstheme="majorBidi"/>
                <w:cs/>
              </w:rPr>
              <w:t xml:space="preserve">ต้นทุนที่เกิดขึ้นจริงบวกอัตรากำไรร้อยละ </w:t>
            </w:r>
            <w:r w:rsidRPr="00B27BED">
              <w:rPr>
                <w:rFonts w:asciiTheme="majorBidi" w:hAnsiTheme="majorBidi" w:cstheme="majorBidi"/>
              </w:rPr>
              <w:t>10</w:t>
            </w:r>
            <w:r w:rsidR="00177D8F" w:rsidRPr="00B27BED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465014" w:rsidRPr="00B27BED" w:rsidTr="00B27BED">
        <w:trPr>
          <w:trHeight w:val="65"/>
        </w:trPr>
        <w:tc>
          <w:tcPr>
            <w:tcW w:w="3796" w:type="dxa"/>
          </w:tcPr>
          <w:p w:rsidR="00465014" w:rsidRPr="00B27BED" w:rsidRDefault="00465014" w:rsidP="00B27BED">
            <w:pPr>
              <w:tabs>
                <w:tab w:val="left" w:pos="132"/>
                <w:tab w:val="left" w:pos="252"/>
              </w:tabs>
              <w:spacing w:line="300" w:lineRule="exact"/>
              <w:ind w:left="372" w:hanging="3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4" w:type="dxa"/>
          </w:tcPr>
          <w:p w:rsidR="00465014" w:rsidRPr="00B27BED" w:rsidRDefault="00465014" w:rsidP="00B27BED">
            <w:pPr>
              <w:tabs>
                <w:tab w:val="decimal" w:pos="704"/>
              </w:tabs>
              <w:spacing w:line="300" w:lineRule="exact"/>
              <w:ind w:left="-101" w:hanging="14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927" w:type="dxa"/>
          </w:tcPr>
          <w:p w:rsidR="00465014" w:rsidRPr="00B27BED" w:rsidRDefault="00465014" w:rsidP="00B27BED">
            <w:pPr>
              <w:tabs>
                <w:tab w:val="decimal" w:pos="704"/>
              </w:tabs>
              <w:spacing w:line="300" w:lineRule="exact"/>
              <w:ind w:left="-108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3463" w:type="dxa"/>
          </w:tcPr>
          <w:p w:rsidR="00465014" w:rsidRPr="00B27BED" w:rsidRDefault="00465014" w:rsidP="00B27BED">
            <w:pPr>
              <w:spacing w:line="300" w:lineRule="exact"/>
              <w:ind w:left="162" w:right="-78" w:hanging="162"/>
              <w:rPr>
                <w:rFonts w:asciiTheme="majorBidi" w:eastAsia="Angsana New" w:hAnsiTheme="majorBidi" w:cstheme="majorBidi"/>
              </w:rPr>
            </w:pPr>
          </w:p>
        </w:tc>
      </w:tr>
      <w:tr w:rsidR="00F53BE6" w:rsidRPr="00B27BED" w:rsidTr="00B27BED">
        <w:trPr>
          <w:trHeight w:val="418"/>
        </w:trPr>
        <w:tc>
          <w:tcPr>
            <w:tcW w:w="3796" w:type="dxa"/>
          </w:tcPr>
          <w:p w:rsidR="00F53BE6" w:rsidRPr="00B27BED" w:rsidRDefault="00F53BE6" w:rsidP="00B27BED">
            <w:pPr>
              <w:tabs>
                <w:tab w:val="left" w:pos="144"/>
              </w:tabs>
              <w:spacing w:line="300" w:lineRule="exact"/>
              <w:ind w:left="144" w:hanging="144"/>
              <w:rPr>
                <w:rFonts w:asciiTheme="majorBidi" w:hAnsiTheme="majorBidi" w:cstheme="majorBidi"/>
                <w:cs/>
              </w:rPr>
            </w:pPr>
            <w:r w:rsidRPr="00B27BED">
              <w:rPr>
                <w:rFonts w:asciiTheme="majorBidi" w:hAnsiTheme="majorBidi" w:cstheme="majorBidi"/>
                <w:cs/>
              </w:rPr>
              <w:t>ค่าธรรมเนียมรับจากการให้บริการงานวาณิชธนกิจระหว่างประเทศ</w:t>
            </w:r>
          </w:p>
        </w:tc>
        <w:tc>
          <w:tcPr>
            <w:tcW w:w="994" w:type="dxa"/>
          </w:tcPr>
          <w:p w:rsidR="00F53BE6" w:rsidRPr="00B27BED" w:rsidRDefault="00F53BE6" w:rsidP="00B27BED">
            <w:pPr>
              <w:tabs>
                <w:tab w:val="decimal" w:pos="704"/>
              </w:tabs>
              <w:spacing w:line="300" w:lineRule="exact"/>
              <w:ind w:left="-101" w:hanging="14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927" w:type="dxa"/>
          </w:tcPr>
          <w:p w:rsidR="00F53BE6" w:rsidRPr="00B27BED" w:rsidRDefault="00F53BE6" w:rsidP="00B27BED">
            <w:pPr>
              <w:tabs>
                <w:tab w:val="decimal" w:pos="704"/>
              </w:tabs>
              <w:spacing w:line="300" w:lineRule="exact"/>
              <w:ind w:left="-108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3463" w:type="dxa"/>
          </w:tcPr>
          <w:p w:rsidR="00F53BE6" w:rsidRPr="00B27BED" w:rsidRDefault="00F53BE6" w:rsidP="00B27BED">
            <w:pPr>
              <w:spacing w:line="300" w:lineRule="exact"/>
              <w:ind w:left="162" w:right="-78" w:hanging="162"/>
              <w:rPr>
                <w:rFonts w:asciiTheme="majorBidi" w:eastAsia="Angsana New" w:hAnsiTheme="majorBidi" w:cstheme="majorBidi"/>
              </w:rPr>
            </w:pPr>
          </w:p>
        </w:tc>
      </w:tr>
      <w:tr w:rsidR="00F53BE6" w:rsidRPr="00B27BED" w:rsidTr="00B27BED">
        <w:trPr>
          <w:trHeight w:val="65"/>
        </w:trPr>
        <w:tc>
          <w:tcPr>
            <w:tcW w:w="3796" w:type="dxa"/>
          </w:tcPr>
          <w:p w:rsidR="00F53BE6" w:rsidRPr="00B27BED" w:rsidRDefault="00F53BE6" w:rsidP="00B27BED">
            <w:pPr>
              <w:tabs>
                <w:tab w:val="left" w:pos="1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B27BED">
              <w:rPr>
                <w:rFonts w:asciiTheme="majorBidi" w:hAnsiTheme="majorBidi" w:cstheme="majorBidi"/>
                <w:cs/>
              </w:rPr>
              <w:tab/>
            </w:r>
            <w:r w:rsidRPr="00B27BED">
              <w:rPr>
                <w:rFonts w:asciiTheme="majorBidi" w:hAnsiTheme="majorBidi" w:cstheme="majorBidi"/>
              </w:rPr>
              <w:t>- Nomura Singapore Limited</w:t>
            </w:r>
          </w:p>
        </w:tc>
        <w:tc>
          <w:tcPr>
            <w:tcW w:w="994" w:type="dxa"/>
          </w:tcPr>
          <w:p w:rsidR="00F53BE6" w:rsidRPr="00B27BED" w:rsidRDefault="00601C7E" w:rsidP="00601C7E">
            <w:pPr>
              <w:tabs>
                <w:tab w:val="decimal" w:pos="708"/>
              </w:tabs>
              <w:spacing w:line="300" w:lineRule="exact"/>
              <w:ind w:left="-10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4,791</w:t>
            </w:r>
          </w:p>
        </w:tc>
        <w:tc>
          <w:tcPr>
            <w:tcW w:w="927" w:type="dxa"/>
          </w:tcPr>
          <w:p w:rsidR="00F53BE6" w:rsidRPr="00B27BED" w:rsidRDefault="00F53BE6" w:rsidP="00B27BED">
            <w:pPr>
              <w:tabs>
                <w:tab w:val="decimal" w:pos="708"/>
              </w:tabs>
              <w:spacing w:line="300" w:lineRule="exact"/>
              <w:ind w:left="-108"/>
              <w:jc w:val="right"/>
              <w:rPr>
                <w:rFonts w:asciiTheme="majorBidi" w:hAnsiTheme="majorBidi" w:cstheme="majorBidi"/>
              </w:rPr>
            </w:pPr>
            <w:r w:rsidRPr="00B27BED">
              <w:rPr>
                <w:rFonts w:asciiTheme="majorBidi" w:hAnsiTheme="majorBidi" w:cstheme="majorBidi"/>
              </w:rPr>
              <w:t>3,466</w:t>
            </w:r>
          </w:p>
        </w:tc>
        <w:tc>
          <w:tcPr>
            <w:tcW w:w="3463" w:type="dxa"/>
          </w:tcPr>
          <w:p w:rsidR="00F53BE6" w:rsidRPr="00B27BED" w:rsidRDefault="00F53BE6" w:rsidP="00B27BED">
            <w:pPr>
              <w:tabs>
                <w:tab w:val="left" w:pos="1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B27BED">
              <w:rPr>
                <w:rFonts w:asciiTheme="majorBidi" w:hAnsiTheme="majorBidi" w:cstheme="majorBidi"/>
                <w:cs/>
              </w:rPr>
              <w:t xml:space="preserve">ต้นทุนที่เกิดขึ้นจริงบวกอัตรากำไรร้อยละ </w:t>
            </w:r>
            <w:r w:rsidRPr="00B27BED">
              <w:rPr>
                <w:rFonts w:asciiTheme="majorBidi" w:hAnsiTheme="majorBidi" w:cstheme="majorBidi"/>
              </w:rPr>
              <w:t>10</w:t>
            </w:r>
          </w:p>
        </w:tc>
      </w:tr>
      <w:tr w:rsidR="00465014" w:rsidRPr="00B27BED" w:rsidTr="00B27BED">
        <w:trPr>
          <w:trHeight w:val="65"/>
        </w:trPr>
        <w:tc>
          <w:tcPr>
            <w:tcW w:w="3796" w:type="dxa"/>
          </w:tcPr>
          <w:p w:rsidR="00465014" w:rsidRPr="00B27BED" w:rsidRDefault="00465014" w:rsidP="00B27BED">
            <w:pPr>
              <w:tabs>
                <w:tab w:val="left" w:pos="132"/>
                <w:tab w:val="left" w:pos="252"/>
              </w:tabs>
              <w:spacing w:line="300" w:lineRule="exact"/>
              <w:ind w:left="372" w:hanging="3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4" w:type="dxa"/>
          </w:tcPr>
          <w:p w:rsidR="00465014" w:rsidRPr="00B27BED" w:rsidRDefault="00465014" w:rsidP="00B27BED">
            <w:pPr>
              <w:spacing w:line="300" w:lineRule="exact"/>
              <w:ind w:left="-108" w:hanging="12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927" w:type="dxa"/>
          </w:tcPr>
          <w:p w:rsidR="00465014" w:rsidRPr="00B27BED" w:rsidRDefault="00465014" w:rsidP="00B27BED">
            <w:pPr>
              <w:spacing w:line="300" w:lineRule="exact"/>
              <w:ind w:left="-108" w:hanging="12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3463" w:type="dxa"/>
          </w:tcPr>
          <w:p w:rsidR="00465014" w:rsidRPr="00B27BED" w:rsidRDefault="00465014" w:rsidP="00B27BED">
            <w:pPr>
              <w:spacing w:line="300" w:lineRule="exact"/>
              <w:ind w:left="162" w:right="-78" w:hanging="162"/>
              <w:rPr>
                <w:rFonts w:asciiTheme="majorBidi" w:eastAsia="Angsana New" w:hAnsiTheme="majorBidi" w:cstheme="majorBidi"/>
                <w:cs/>
              </w:rPr>
            </w:pPr>
          </w:p>
        </w:tc>
      </w:tr>
      <w:tr w:rsidR="00F53BE6" w:rsidRPr="00B27BED" w:rsidTr="00B27BED">
        <w:trPr>
          <w:trHeight w:val="65"/>
        </w:trPr>
        <w:tc>
          <w:tcPr>
            <w:tcW w:w="3796" w:type="dxa"/>
          </w:tcPr>
          <w:p w:rsidR="00F53BE6" w:rsidRPr="00B27BED" w:rsidRDefault="00F53BE6" w:rsidP="00B27BED">
            <w:pPr>
              <w:tabs>
                <w:tab w:val="left" w:pos="132"/>
                <w:tab w:val="left" w:pos="252"/>
              </w:tabs>
              <w:spacing w:line="300" w:lineRule="exact"/>
              <w:ind w:left="372" w:hanging="372"/>
              <w:rPr>
                <w:rFonts w:asciiTheme="majorBidi" w:hAnsiTheme="majorBidi" w:cstheme="majorBidi"/>
                <w:cs/>
              </w:rPr>
            </w:pPr>
            <w:r w:rsidRPr="00B27BED">
              <w:rPr>
                <w:rFonts w:asciiTheme="majorBidi" w:hAnsiTheme="majorBidi" w:cstheme="majorBidi"/>
                <w:cs/>
              </w:rPr>
              <w:t>ค่าธรรมเนียมรับจากการแนะนำลูกค้า</w:t>
            </w:r>
          </w:p>
        </w:tc>
        <w:tc>
          <w:tcPr>
            <w:tcW w:w="994" w:type="dxa"/>
          </w:tcPr>
          <w:p w:rsidR="00F53BE6" w:rsidRPr="00B27BED" w:rsidRDefault="00F53BE6" w:rsidP="00B27BED">
            <w:pPr>
              <w:spacing w:line="300" w:lineRule="exact"/>
              <w:ind w:left="-108" w:hanging="12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927" w:type="dxa"/>
          </w:tcPr>
          <w:p w:rsidR="00F53BE6" w:rsidRPr="00B27BED" w:rsidRDefault="00F53BE6" w:rsidP="00B27BED">
            <w:pPr>
              <w:spacing w:line="300" w:lineRule="exact"/>
              <w:ind w:left="-108" w:hanging="12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3463" w:type="dxa"/>
          </w:tcPr>
          <w:p w:rsidR="00F53BE6" w:rsidRPr="00B27BED" w:rsidRDefault="00F53BE6" w:rsidP="00B27BED">
            <w:pPr>
              <w:spacing w:line="300" w:lineRule="exact"/>
              <w:ind w:left="162" w:right="-78" w:hanging="162"/>
              <w:rPr>
                <w:rFonts w:asciiTheme="majorBidi" w:eastAsia="Angsana New" w:hAnsiTheme="majorBidi" w:cstheme="majorBidi"/>
                <w:cs/>
              </w:rPr>
            </w:pPr>
          </w:p>
        </w:tc>
      </w:tr>
      <w:tr w:rsidR="00F53BE6" w:rsidRPr="00B27BED" w:rsidTr="00B27BED">
        <w:trPr>
          <w:trHeight w:val="418"/>
        </w:trPr>
        <w:tc>
          <w:tcPr>
            <w:tcW w:w="3796" w:type="dxa"/>
          </w:tcPr>
          <w:p w:rsidR="00F53BE6" w:rsidRPr="00B27BED" w:rsidRDefault="00F53BE6" w:rsidP="00B27BED">
            <w:pPr>
              <w:tabs>
                <w:tab w:val="left" w:pos="1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B27BED">
              <w:rPr>
                <w:rFonts w:asciiTheme="majorBidi" w:hAnsiTheme="majorBidi" w:cstheme="majorBidi"/>
                <w:cs/>
              </w:rPr>
              <w:tab/>
            </w:r>
            <w:r w:rsidRPr="00B27BED">
              <w:rPr>
                <w:rFonts w:asciiTheme="majorBidi" w:hAnsiTheme="majorBidi" w:cstheme="majorBidi"/>
              </w:rPr>
              <w:t xml:space="preserve">- Nomura Singapore Limited </w:t>
            </w:r>
          </w:p>
        </w:tc>
        <w:tc>
          <w:tcPr>
            <w:tcW w:w="994" w:type="dxa"/>
          </w:tcPr>
          <w:p w:rsidR="00F53BE6" w:rsidRPr="00B27BED" w:rsidRDefault="00601C7E" w:rsidP="00B27BED">
            <w:pPr>
              <w:tabs>
                <w:tab w:val="decimal" w:pos="708"/>
              </w:tabs>
              <w:spacing w:line="300" w:lineRule="exact"/>
              <w:ind w:left="-108"/>
              <w:jc w:val="right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170</w:t>
            </w:r>
          </w:p>
        </w:tc>
        <w:tc>
          <w:tcPr>
            <w:tcW w:w="927" w:type="dxa"/>
          </w:tcPr>
          <w:p w:rsidR="00F53BE6" w:rsidRPr="00B27BED" w:rsidRDefault="00F53BE6" w:rsidP="00B27BED">
            <w:pPr>
              <w:tabs>
                <w:tab w:val="decimal" w:pos="708"/>
              </w:tabs>
              <w:spacing w:line="300" w:lineRule="exact"/>
              <w:ind w:left="-108"/>
              <w:jc w:val="right"/>
              <w:rPr>
                <w:rFonts w:asciiTheme="majorBidi" w:eastAsia="Angsana New" w:hAnsiTheme="majorBidi" w:cstheme="majorBidi"/>
              </w:rPr>
            </w:pPr>
            <w:r w:rsidRPr="00B27BED">
              <w:rPr>
                <w:rFonts w:asciiTheme="majorBidi" w:eastAsia="Angsana New" w:hAnsiTheme="majorBidi" w:cstheme="majorBidi"/>
              </w:rPr>
              <w:t>199</w:t>
            </w:r>
          </w:p>
        </w:tc>
        <w:tc>
          <w:tcPr>
            <w:tcW w:w="3463" w:type="dxa"/>
          </w:tcPr>
          <w:p w:rsidR="00F53BE6" w:rsidRPr="00B27BED" w:rsidRDefault="00F53BE6" w:rsidP="00B27BED">
            <w:pPr>
              <w:spacing w:line="300" w:lineRule="exact"/>
              <w:ind w:left="144" w:right="-115" w:hanging="144"/>
              <w:rPr>
                <w:rFonts w:asciiTheme="majorBidi" w:eastAsia="Angsana New" w:hAnsiTheme="majorBidi" w:cstheme="majorBidi"/>
              </w:rPr>
            </w:pPr>
            <w:r w:rsidRPr="00B27BED">
              <w:rPr>
                <w:rFonts w:asciiTheme="majorBidi" w:eastAsia="Angsana New" w:hAnsiTheme="majorBidi" w:cstheme="majorBidi"/>
                <w:cs/>
              </w:rPr>
              <w:t>คำนวณจากรายการที่เกิดขึ้นจริงของลูกค้าที่บริษัทฯแนะนำ และอัตราร้อยละที่กำหนดในสัญญา</w:t>
            </w:r>
            <w:r w:rsidR="00B27BED" w:rsidRPr="00B27BED">
              <w:rPr>
                <w:rFonts w:asciiTheme="majorBidi" w:eastAsia="Angsana New" w:hAnsiTheme="majorBidi" w:cstheme="majorBidi"/>
                <w:cs/>
              </w:rPr>
              <w:t xml:space="preserve">         </w:t>
            </w:r>
            <w:r w:rsidRPr="00B27BED">
              <w:rPr>
                <w:rFonts w:asciiTheme="majorBidi" w:eastAsia="Angsana New" w:hAnsiTheme="majorBidi" w:cstheme="majorBidi"/>
                <w:cs/>
              </w:rPr>
              <w:t xml:space="preserve"> ซึ่งเทียบเคียงได้กับธุรกิจที่มีลักษณะเดียวกัน</w:t>
            </w:r>
          </w:p>
        </w:tc>
      </w:tr>
      <w:tr w:rsidR="00F53BE6" w:rsidRPr="00B27BED" w:rsidTr="00B27BED">
        <w:trPr>
          <w:trHeight w:val="65"/>
        </w:trPr>
        <w:tc>
          <w:tcPr>
            <w:tcW w:w="3796" w:type="dxa"/>
            <w:shd w:val="clear" w:color="auto" w:fill="auto"/>
          </w:tcPr>
          <w:p w:rsidR="00F53BE6" w:rsidRPr="00B27BED" w:rsidRDefault="00F53BE6" w:rsidP="00B27BED">
            <w:pPr>
              <w:tabs>
                <w:tab w:val="left" w:pos="132"/>
              </w:tabs>
              <w:spacing w:line="300" w:lineRule="exact"/>
              <w:ind w:left="144" w:hanging="144"/>
              <w:rPr>
                <w:rFonts w:asciiTheme="majorBidi" w:hAnsiTheme="majorBidi" w:cstheme="majorBidi"/>
                <w:cs/>
              </w:rPr>
            </w:pPr>
            <w:r w:rsidRPr="00B27BED">
              <w:rPr>
                <w:rFonts w:asciiTheme="majorBidi" w:hAnsiTheme="majorBidi" w:cstheme="majorBidi"/>
                <w:cs/>
              </w:rPr>
              <w:t xml:space="preserve"> ค่าธรรมเนียมรับจากการยืมและให้ยืมหลักทรัพย์</w:t>
            </w:r>
          </w:p>
        </w:tc>
        <w:tc>
          <w:tcPr>
            <w:tcW w:w="994" w:type="dxa"/>
            <w:shd w:val="clear" w:color="auto" w:fill="auto"/>
          </w:tcPr>
          <w:p w:rsidR="00F53BE6" w:rsidRPr="00B27BED" w:rsidRDefault="00F53BE6" w:rsidP="00B27BED">
            <w:pPr>
              <w:spacing w:line="300" w:lineRule="exact"/>
              <w:ind w:left="-108" w:hanging="12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927" w:type="dxa"/>
            <w:shd w:val="clear" w:color="auto" w:fill="auto"/>
          </w:tcPr>
          <w:p w:rsidR="00F53BE6" w:rsidRPr="00B27BED" w:rsidRDefault="00F53BE6" w:rsidP="00B27BED">
            <w:pPr>
              <w:spacing w:line="300" w:lineRule="exact"/>
              <w:ind w:left="-108" w:hanging="12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3463" w:type="dxa"/>
            <w:shd w:val="clear" w:color="auto" w:fill="auto"/>
          </w:tcPr>
          <w:p w:rsidR="00F53BE6" w:rsidRPr="00B27BED" w:rsidRDefault="00F53BE6" w:rsidP="00B27BED">
            <w:pPr>
              <w:spacing w:line="300" w:lineRule="exact"/>
              <w:ind w:left="162" w:right="-78" w:hanging="162"/>
              <w:rPr>
                <w:rFonts w:asciiTheme="majorBidi" w:eastAsia="Angsana New" w:hAnsiTheme="majorBidi" w:cstheme="majorBidi"/>
                <w:cs/>
              </w:rPr>
            </w:pPr>
          </w:p>
        </w:tc>
      </w:tr>
      <w:tr w:rsidR="00F53BE6" w:rsidRPr="00B27BED" w:rsidTr="00B27BED">
        <w:trPr>
          <w:trHeight w:val="65"/>
        </w:trPr>
        <w:tc>
          <w:tcPr>
            <w:tcW w:w="3796" w:type="dxa"/>
            <w:shd w:val="clear" w:color="auto" w:fill="auto"/>
          </w:tcPr>
          <w:p w:rsidR="00F53BE6" w:rsidRPr="00B27BED" w:rsidRDefault="00F53BE6" w:rsidP="00B27BED">
            <w:pPr>
              <w:tabs>
                <w:tab w:val="left" w:pos="1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B27BED">
              <w:rPr>
                <w:rFonts w:asciiTheme="majorBidi" w:hAnsiTheme="majorBidi" w:cstheme="majorBidi"/>
                <w:cs/>
              </w:rPr>
              <w:t xml:space="preserve"> </w:t>
            </w:r>
            <w:r w:rsidR="004367AF" w:rsidRPr="00B27BED">
              <w:rPr>
                <w:rFonts w:asciiTheme="majorBidi" w:hAnsiTheme="majorBidi" w:cstheme="majorBidi"/>
                <w:cs/>
              </w:rPr>
              <w:t xml:space="preserve"> </w:t>
            </w:r>
            <w:r w:rsidRPr="00B27BED">
              <w:rPr>
                <w:rFonts w:asciiTheme="majorBidi" w:hAnsiTheme="majorBidi" w:cstheme="majorBidi"/>
              </w:rPr>
              <w:t>- Nomura International Plc.</w:t>
            </w:r>
          </w:p>
        </w:tc>
        <w:tc>
          <w:tcPr>
            <w:tcW w:w="994" w:type="dxa"/>
            <w:shd w:val="clear" w:color="auto" w:fill="auto"/>
          </w:tcPr>
          <w:p w:rsidR="00F53BE6" w:rsidRPr="00B27BED" w:rsidRDefault="00601C7E" w:rsidP="00601C7E">
            <w:pPr>
              <w:tabs>
                <w:tab w:val="decimal" w:pos="708"/>
              </w:tabs>
              <w:spacing w:line="300" w:lineRule="exact"/>
              <w:ind w:left="-10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927" w:type="dxa"/>
            <w:shd w:val="clear" w:color="auto" w:fill="auto"/>
          </w:tcPr>
          <w:p w:rsidR="00F53BE6" w:rsidRPr="00B27BED" w:rsidRDefault="00F53BE6" w:rsidP="00B27BED">
            <w:pPr>
              <w:tabs>
                <w:tab w:val="decimal" w:pos="708"/>
              </w:tabs>
              <w:spacing w:line="300" w:lineRule="exact"/>
              <w:ind w:left="-108"/>
              <w:jc w:val="right"/>
              <w:rPr>
                <w:rFonts w:asciiTheme="majorBidi" w:eastAsia="Angsana New" w:hAnsiTheme="majorBidi" w:cstheme="majorBidi"/>
              </w:rPr>
            </w:pPr>
            <w:r w:rsidRPr="00B27BED">
              <w:rPr>
                <w:rFonts w:asciiTheme="majorBidi" w:eastAsia="Angsana New" w:hAnsiTheme="majorBidi" w:cstheme="majorBidi"/>
                <w:cs/>
              </w:rPr>
              <w:t>12</w:t>
            </w:r>
          </w:p>
        </w:tc>
        <w:tc>
          <w:tcPr>
            <w:tcW w:w="3463" w:type="dxa"/>
            <w:shd w:val="clear" w:color="auto" w:fill="auto"/>
          </w:tcPr>
          <w:p w:rsidR="00F53BE6" w:rsidRPr="00B27BED" w:rsidRDefault="00F53BE6" w:rsidP="00B27BED">
            <w:pPr>
              <w:tabs>
                <w:tab w:val="left" w:pos="10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B27BED">
              <w:rPr>
                <w:rFonts w:asciiTheme="majorBidi" w:hAnsiTheme="majorBidi" w:cstheme="majorBidi"/>
                <w:cs/>
              </w:rPr>
              <w:t>อัตราค่าธรรมเนียมที่คิดกับลูกค้าทั่วไป</w:t>
            </w:r>
          </w:p>
        </w:tc>
      </w:tr>
      <w:tr w:rsidR="00F53BE6" w:rsidRPr="00B27BED" w:rsidTr="00B27BED">
        <w:trPr>
          <w:trHeight w:val="65"/>
        </w:trPr>
        <w:tc>
          <w:tcPr>
            <w:tcW w:w="3796" w:type="dxa"/>
            <w:shd w:val="clear" w:color="auto" w:fill="auto"/>
          </w:tcPr>
          <w:p w:rsidR="00F53BE6" w:rsidRPr="00B27BED" w:rsidRDefault="00F53BE6" w:rsidP="00B27BED">
            <w:pPr>
              <w:tabs>
                <w:tab w:val="left" w:pos="1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B27BED">
              <w:rPr>
                <w:rFonts w:asciiTheme="majorBidi" w:hAnsiTheme="majorBidi" w:cstheme="majorBidi"/>
                <w:cs/>
              </w:rPr>
              <w:t xml:space="preserve"> </w:t>
            </w:r>
            <w:r w:rsidR="004367AF" w:rsidRPr="00B27BED">
              <w:rPr>
                <w:rFonts w:asciiTheme="majorBidi" w:hAnsiTheme="majorBidi" w:cstheme="majorBidi"/>
                <w:cs/>
              </w:rPr>
              <w:t xml:space="preserve"> </w:t>
            </w:r>
            <w:r w:rsidRPr="00B27BED">
              <w:rPr>
                <w:rFonts w:asciiTheme="majorBidi" w:hAnsiTheme="majorBidi" w:cstheme="majorBidi"/>
              </w:rPr>
              <w:t>- Instinet Pacific Limited</w:t>
            </w:r>
          </w:p>
        </w:tc>
        <w:tc>
          <w:tcPr>
            <w:tcW w:w="994" w:type="dxa"/>
            <w:shd w:val="clear" w:color="auto" w:fill="auto"/>
          </w:tcPr>
          <w:p w:rsidR="00F53BE6" w:rsidRPr="00B27BED" w:rsidRDefault="00601C7E" w:rsidP="00601C7E">
            <w:pPr>
              <w:tabs>
                <w:tab w:val="decimal" w:pos="708"/>
              </w:tabs>
              <w:spacing w:line="300" w:lineRule="exact"/>
              <w:ind w:left="-10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44</w:t>
            </w:r>
          </w:p>
        </w:tc>
        <w:tc>
          <w:tcPr>
            <w:tcW w:w="927" w:type="dxa"/>
            <w:shd w:val="clear" w:color="auto" w:fill="auto"/>
          </w:tcPr>
          <w:p w:rsidR="00F53BE6" w:rsidRPr="00B27BED" w:rsidRDefault="00F53BE6" w:rsidP="00B27BED">
            <w:pPr>
              <w:tabs>
                <w:tab w:val="decimal" w:pos="708"/>
              </w:tabs>
              <w:spacing w:line="300" w:lineRule="exact"/>
              <w:ind w:left="-108"/>
              <w:jc w:val="right"/>
              <w:rPr>
                <w:rFonts w:asciiTheme="majorBidi" w:eastAsia="Angsana New" w:hAnsiTheme="majorBidi" w:cstheme="majorBidi"/>
              </w:rPr>
            </w:pPr>
            <w:r w:rsidRPr="00B27BED">
              <w:rPr>
                <w:rFonts w:asciiTheme="majorBidi" w:eastAsia="Angsana New" w:hAnsiTheme="majorBidi" w:cstheme="majorBidi"/>
                <w:cs/>
              </w:rPr>
              <w:t>36</w:t>
            </w:r>
          </w:p>
        </w:tc>
        <w:tc>
          <w:tcPr>
            <w:tcW w:w="3463" w:type="dxa"/>
            <w:shd w:val="clear" w:color="auto" w:fill="auto"/>
          </w:tcPr>
          <w:p w:rsidR="00F53BE6" w:rsidRPr="00B27BED" w:rsidRDefault="00F53BE6" w:rsidP="00B27BED">
            <w:pPr>
              <w:tabs>
                <w:tab w:val="left" w:pos="10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B27BED">
              <w:rPr>
                <w:rFonts w:asciiTheme="majorBidi" w:hAnsiTheme="majorBidi" w:cstheme="majorBidi"/>
                <w:cs/>
              </w:rPr>
              <w:t>อัตราค่าธรรมเนียมที่คิดกับลูกค้าทั่วไป</w:t>
            </w:r>
          </w:p>
        </w:tc>
      </w:tr>
      <w:tr w:rsidR="00F53BE6" w:rsidRPr="00B27BED" w:rsidTr="00B27BED">
        <w:trPr>
          <w:trHeight w:val="65"/>
        </w:trPr>
        <w:tc>
          <w:tcPr>
            <w:tcW w:w="3796" w:type="dxa"/>
            <w:shd w:val="clear" w:color="auto" w:fill="auto"/>
          </w:tcPr>
          <w:p w:rsidR="00F53BE6" w:rsidRPr="00B27BED" w:rsidRDefault="00F53BE6" w:rsidP="00B27BED">
            <w:pPr>
              <w:tabs>
                <w:tab w:val="left" w:pos="132"/>
                <w:tab w:val="left" w:pos="252"/>
              </w:tabs>
              <w:spacing w:line="300" w:lineRule="exact"/>
              <w:ind w:left="372" w:hanging="3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:rsidR="00F53BE6" w:rsidRPr="00B27BED" w:rsidRDefault="00F53BE6" w:rsidP="00B27BED">
            <w:pPr>
              <w:spacing w:line="300" w:lineRule="exact"/>
              <w:ind w:left="-108" w:hanging="12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927" w:type="dxa"/>
            <w:shd w:val="clear" w:color="auto" w:fill="auto"/>
          </w:tcPr>
          <w:p w:rsidR="00F53BE6" w:rsidRPr="00B27BED" w:rsidRDefault="00F53BE6" w:rsidP="00B27BED">
            <w:pPr>
              <w:tabs>
                <w:tab w:val="decimal" w:pos="708"/>
              </w:tabs>
              <w:spacing w:line="300" w:lineRule="exact"/>
              <w:ind w:left="-108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3463" w:type="dxa"/>
            <w:shd w:val="clear" w:color="auto" w:fill="auto"/>
          </w:tcPr>
          <w:p w:rsidR="00F53BE6" w:rsidRPr="00B27BED" w:rsidRDefault="00F53BE6" w:rsidP="00B27BED">
            <w:pPr>
              <w:spacing w:line="300" w:lineRule="exact"/>
              <w:ind w:left="162" w:right="-78" w:hanging="162"/>
              <w:rPr>
                <w:rFonts w:asciiTheme="majorBidi" w:eastAsia="Angsana New" w:hAnsiTheme="majorBidi" w:cstheme="majorBidi"/>
                <w:cs/>
              </w:rPr>
            </w:pPr>
          </w:p>
        </w:tc>
      </w:tr>
      <w:tr w:rsidR="00CF2339" w:rsidRPr="00B27BED" w:rsidTr="00287986">
        <w:trPr>
          <w:trHeight w:val="180"/>
        </w:trPr>
        <w:tc>
          <w:tcPr>
            <w:tcW w:w="3796" w:type="dxa"/>
            <w:shd w:val="clear" w:color="auto" w:fill="auto"/>
          </w:tcPr>
          <w:p w:rsidR="00CF2339" w:rsidRPr="00B27BED" w:rsidRDefault="00CF2339" w:rsidP="00287986">
            <w:pPr>
              <w:tabs>
                <w:tab w:val="left" w:pos="132"/>
              </w:tabs>
              <w:spacing w:line="300" w:lineRule="exact"/>
              <w:ind w:left="144" w:hanging="144"/>
              <w:rPr>
                <w:rFonts w:asciiTheme="majorBidi" w:hAnsiTheme="majorBidi" w:cstheme="majorBidi"/>
                <w:cs/>
              </w:rPr>
            </w:pPr>
            <w:r w:rsidRPr="00B27BED">
              <w:rPr>
                <w:rFonts w:asciiTheme="majorBidi" w:hAnsiTheme="majorBidi" w:cstheme="majorBidi"/>
                <w:cs/>
              </w:rPr>
              <w:t>ค่าธรรมเนียมรับจากการให้บริการ</w:t>
            </w:r>
            <w:r>
              <w:rPr>
                <w:rFonts w:asciiTheme="majorBidi" w:hAnsiTheme="majorBidi" w:cstheme="majorBidi" w:hint="cs"/>
                <w:cs/>
              </w:rPr>
              <w:t xml:space="preserve">อื่นๆ </w:t>
            </w:r>
            <w:r w:rsidRPr="00B27BED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994" w:type="dxa"/>
            <w:shd w:val="clear" w:color="auto" w:fill="auto"/>
          </w:tcPr>
          <w:p w:rsidR="00CF2339" w:rsidRPr="00B27BED" w:rsidRDefault="00CF2339" w:rsidP="00287986">
            <w:pPr>
              <w:tabs>
                <w:tab w:val="left" w:pos="144"/>
              </w:tabs>
              <w:spacing w:line="300" w:lineRule="exact"/>
              <w:ind w:left="144" w:hanging="144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shd w:val="clear" w:color="auto" w:fill="auto"/>
          </w:tcPr>
          <w:p w:rsidR="00CF2339" w:rsidRPr="00B27BED" w:rsidRDefault="00CF2339" w:rsidP="00287986">
            <w:pPr>
              <w:tabs>
                <w:tab w:val="left" w:pos="144"/>
              </w:tabs>
              <w:spacing w:line="300" w:lineRule="exact"/>
              <w:ind w:left="144" w:hanging="144"/>
              <w:rPr>
                <w:rFonts w:asciiTheme="majorBidi" w:hAnsiTheme="majorBidi" w:cstheme="majorBidi"/>
              </w:rPr>
            </w:pPr>
          </w:p>
        </w:tc>
        <w:tc>
          <w:tcPr>
            <w:tcW w:w="3463" w:type="dxa"/>
            <w:shd w:val="clear" w:color="auto" w:fill="auto"/>
          </w:tcPr>
          <w:p w:rsidR="00CF2339" w:rsidRPr="00B27BED" w:rsidRDefault="00CF2339" w:rsidP="00287986">
            <w:pPr>
              <w:tabs>
                <w:tab w:val="left" w:pos="144"/>
              </w:tabs>
              <w:spacing w:line="300" w:lineRule="exact"/>
              <w:ind w:left="144" w:hanging="144"/>
              <w:rPr>
                <w:rFonts w:asciiTheme="majorBidi" w:hAnsiTheme="majorBidi" w:cstheme="majorBidi"/>
                <w:cs/>
              </w:rPr>
            </w:pPr>
          </w:p>
        </w:tc>
      </w:tr>
      <w:tr w:rsidR="00CF2339" w:rsidRPr="00CF2339" w:rsidTr="00287986">
        <w:trPr>
          <w:trHeight w:val="418"/>
        </w:trPr>
        <w:tc>
          <w:tcPr>
            <w:tcW w:w="3796" w:type="dxa"/>
            <w:shd w:val="clear" w:color="auto" w:fill="auto"/>
          </w:tcPr>
          <w:p w:rsidR="00CF2339" w:rsidRPr="00B27BED" w:rsidRDefault="00CF2339" w:rsidP="00287986">
            <w:pPr>
              <w:tabs>
                <w:tab w:val="left" w:pos="1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B27BED">
              <w:rPr>
                <w:rFonts w:asciiTheme="majorBidi" w:hAnsiTheme="majorBidi" w:cstheme="majorBidi"/>
              </w:rPr>
              <w:t xml:space="preserve">  - </w:t>
            </w:r>
            <w:r w:rsidRPr="00CF2339">
              <w:rPr>
                <w:rFonts w:asciiTheme="majorBidi" w:hAnsiTheme="majorBidi" w:cstheme="majorBidi"/>
              </w:rPr>
              <w:t>Nomura Securities Co., Ltd.</w:t>
            </w:r>
            <w:r w:rsidRPr="00B27BED">
              <w:rPr>
                <w:rFonts w:asciiTheme="majorBidi" w:hAnsiTheme="majorBidi" w:cstheme="majorBidi"/>
              </w:rPr>
              <w:t xml:space="preserve">                     </w:t>
            </w:r>
          </w:p>
          <w:p w:rsidR="00CF2339" w:rsidRPr="00B27BED" w:rsidRDefault="00CF2339" w:rsidP="00CF2339">
            <w:pPr>
              <w:tabs>
                <w:tab w:val="left" w:pos="10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:rsidR="00CF2339" w:rsidRPr="00CF2339" w:rsidRDefault="00CF2339" w:rsidP="00CF2339">
            <w:pPr>
              <w:tabs>
                <w:tab w:val="decimal" w:pos="708"/>
              </w:tabs>
              <w:spacing w:line="300" w:lineRule="exact"/>
              <w:ind w:left="-108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8,790</w:t>
            </w:r>
          </w:p>
        </w:tc>
        <w:tc>
          <w:tcPr>
            <w:tcW w:w="927" w:type="dxa"/>
            <w:shd w:val="clear" w:color="auto" w:fill="auto"/>
          </w:tcPr>
          <w:p w:rsidR="00CF2339" w:rsidRPr="00CF2339" w:rsidRDefault="00CF2339" w:rsidP="00CF2339">
            <w:pPr>
              <w:tabs>
                <w:tab w:val="decimal" w:pos="708"/>
              </w:tabs>
              <w:spacing w:line="300" w:lineRule="exact"/>
              <w:ind w:left="-108"/>
              <w:jc w:val="right"/>
              <w:rPr>
                <w:rFonts w:asciiTheme="majorBidi" w:hAnsiTheme="majorBidi" w:cstheme="majorBidi"/>
                <w:cs/>
              </w:rPr>
            </w:pPr>
            <w:r w:rsidRPr="00CF2339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3463" w:type="dxa"/>
            <w:shd w:val="clear" w:color="auto" w:fill="auto"/>
          </w:tcPr>
          <w:p w:rsidR="00CF2339" w:rsidRPr="00CF2339" w:rsidRDefault="00CF2339" w:rsidP="00CF2339">
            <w:pPr>
              <w:spacing w:line="300" w:lineRule="exact"/>
              <w:ind w:left="144" w:right="-115" w:hanging="14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อัตราที่กำหนดจากขอบเขตและปริมาณของงานที่ได้รับมอบหมาย</w:t>
            </w:r>
          </w:p>
        </w:tc>
      </w:tr>
      <w:tr w:rsidR="0099351B" w:rsidRPr="00CF2339" w:rsidTr="00934C44">
        <w:trPr>
          <w:trHeight w:val="418"/>
        </w:trPr>
        <w:tc>
          <w:tcPr>
            <w:tcW w:w="3796" w:type="dxa"/>
            <w:shd w:val="clear" w:color="auto" w:fill="auto"/>
          </w:tcPr>
          <w:p w:rsidR="0099351B" w:rsidRPr="00B27BED" w:rsidRDefault="0099351B" w:rsidP="00934C44">
            <w:pPr>
              <w:tabs>
                <w:tab w:val="left" w:pos="1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B27BED">
              <w:rPr>
                <w:rFonts w:asciiTheme="majorBidi" w:hAnsiTheme="majorBidi" w:cstheme="majorBidi"/>
              </w:rPr>
              <w:t xml:space="preserve">  - Nomura Singapore Limited                     </w:t>
            </w:r>
          </w:p>
          <w:p w:rsidR="0099351B" w:rsidRPr="00B27BED" w:rsidRDefault="0099351B" w:rsidP="00934C44">
            <w:pPr>
              <w:tabs>
                <w:tab w:val="left" w:pos="10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:rsidR="0099351B" w:rsidRPr="00CF2339" w:rsidRDefault="0099351B" w:rsidP="00934C44">
            <w:pPr>
              <w:tabs>
                <w:tab w:val="decimal" w:pos="708"/>
              </w:tabs>
              <w:spacing w:line="300" w:lineRule="exact"/>
              <w:ind w:left="-108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1,455</w:t>
            </w:r>
          </w:p>
        </w:tc>
        <w:tc>
          <w:tcPr>
            <w:tcW w:w="927" w:type="dxa"/>
            <w:shd w:val="clear" w:color="auto" w:fill="auto"/>
          </w:tcPr>
          <w:p w:rsidR="0099351B" w:rsidRPr="00CF2339" w:rsidRDefault="0099351B" w:rsidP="00934C44">
            <w:pPr>
              <w:tabs>
                <w:tab w:val="decimal" w:pos="708"/>
              </w:tabs>
              <w:spacing w:line="300" w:lineRule="exact"/>
              <w:ind w:left="-108"/>
              <w:jc w:val="right"/>
              <w:rPr>
                <w:rFonts w:asciiTheme="majorBidi" w:hAnsiTheme="majorBidi" w:cstheme="majorBidi"/>
                <w:cs/>
              </w:rPr>
            </w:pPr>
            <w:r w:rsidRPr="00CF2339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3463" w:type="dxa"/>
            <w:shd w:val="clear" w:color="auto" w:fill="auto"/>
          </w:tcPr>
          <w:p w:rsidR="0099351B" w:rsidRPr="00CF2339" w:rsidRDefault="0099351B" w:rsidP="00934C44">
            <w:pPr>
              <w:spacing w:line="300" w:lineRule="exact"/>
              <w:ind w:left="144" w:right="-115" w:hanging="14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อัตราที่กำหนดจากขอบเขตและปริมาณของงานที่ได้รับมอบหมาย</w:t>
            </w:r>
          </w:p>
        </w:tc>
      </w:tr>
      <w:tr w:rsidR="00CF2339" w:rsidRPr="00B27BED" w:rsidTr="00287986">
        <w:trPr>
          <w:trHeight w:val="65"/>
        </w:trPr>
        <w:tc>
          <w:tcPr>
            <w:tcW w:w="3796" w:type="dxa"/>
            <w:shd w:val="clear" w:color="auto" w:fill="auto"/>
          </w:tcPr>
          <w:p w:rsidR="00CF2339" w:rsidRPr="00B27BED" w:rsidRDefault="00CF2339" w:rsidP="00287986">
            <w:pPr>
              <w:tabs>
                <w:tab w:val="left" w:pos="132"/>
                <w:tab w:val="left" w:pos="252"/>
              </w:tabs>
              <w:spacing w:line="300" w:lineRule="exact"/>
              <w:ind w:left="372" w:hanging="3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:rsidR="00CF2339" w:rsidRPr="00B27BED" w:rsidRDefault="00CF2339" w:rsidP="00287986">
            <w:pPr>
              <w:spacing w:line="300" w:lineRule="exact"/>
              <w:ind w:left="-108" w:hanging="12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927" w:type="dxa"/>
            <w:shd w:val="clear" w:color="auto" w:fill="auto"/>
          </w:tcPr>
          <w:p w:rsidR="00CF2339" w:rsidRPr="00B27BED" w:rsidRDefault="00CF2339" w:rsidP="00287986">
            <w:pPr>
              <w:spacing w:line="300" w:lineRule="exact"/>
              <w:ind w:left="-108" w:hanging="12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3463" w:type="dxa"/>
            <w:shd w:val="clear" w:color="auto" w:fill="auto"/>
          </w:tcPr>
          <w:p w:rsidR="00CF2339" w:rsidRPr="00B27BED" w:rsidRDefault="00CF2339" w:rsidP="00287986">
            <w:pPr>
              <w:spacing w:line="300" w:lineRule="exact"/>
              <w:ind w:left="162" w:right="-78" w:hanging="162"/>
              <w:rPr>
                <w:rFonts w:asciiTheme="majorBidi" w:eastAsia="Angsana New" w:hAnsiTheme="majorBidi" w:cstheme="majorBidi"/>
                <w:cs/>
              </w:rPr>
            </w:pPr>
          </w:p>
        </w:tc>
      </w:tr>
      <w:tr w:rsidR="00F53BE6" w:rsidRPr="00B27BED" w:rsidTr="00B27BED">
        <w:trPr>
          <w:trHeight w:val="180"/>
        </w:trPr>
        <w:tc>
          <w:tcPr>
            <w:tcW w:w="3796" w:type="dxa"/>
            <w:shd w:val="clear" w:color="auto" w:fill="auto"/>
          </w:tcPr>
          <w:p w:rsidR="00F53BE6" w:rsidRPr="00B27BED" w:rsidRDefault="00F53BE6" w:rsidP="00B27BED">
            <w:pPr>
              <w:tabs>
                <w:tab w:val="left" w:pos="132"/>
              </w:tabs>
              <w:spacing w:line="300" w:lineRule="exact"/>
              <w:ind w:left="144" w:hanging="144"/>
              <w:rPr>
                <w:rFonts w:asciiTheme="majorBidi" w:hAnsiTheme="majorBidi" w:cstheme="majorBidi"/>
                <w:cs/>
              </w:rPr>
            </w:pPr>
            <w:r w:rsidRPr="00B27BED">
              <w:rPr>
                <w:rFonts w:asciiTheme="majorBidi" w:hAnsiTheme="majorBidi" w:cstheme="majorBidi"/>
                <w:cs/>
              </w:rPr>
              <w:t xml:space="preserve">ค่าธรรมเนียมรับจากการให้บริการซื้อขายหลักทรัพย์และงานวิจัย </w:t>
            </w:r>
          </w:p>
        </w:tc>
        <w:tc>
          <w:tcPr>
            <w:tcW w:w="994" w:type="dxa"/>
            <w:shd w:val="clear" w:color="auto" w:fill="auto"/>
          </w:tcPr>
          <w:p w:rsidR="00F53BE6" w:rsidRPr="00B27BED" w:rsidRDefault="00F53BE6" w:rsidP="00B27BED">
            <w:pPr>
              <w:tabs>
                <w:tab w:val="left" w:pos="144"/>
              </w:tabs>
              <w:spacing w:line="300" w:lineRule="exact"/>
              <w:ind w:left="144" w:hanging="144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shd w:val="clear" w:color="auto" w:fill="auto"/>
          </w:tcPr>
          <w:p w:rsidR="00F53BE6" w:rsidRPr="00B27BED" w:rsidRDefault="00F53BE6" w:rsidP="00B27BED">
            <w:pPr>
              <w:tabs>
                <w:tab w:val="left" w:pos="144"/>
              </w:tabs>
              <w:spacing w:line="300" w:lineRule="exact"/>
              <w:ind w:left="144" w:hanging="144"/>
              <w:rPr>
                <w:rFonts w:asciiTheme="majorBidi" w:hAnsiTheme="majorBidi" w:cstheme="majorBidi"/>
              </w:rPr>
            </w:pPr>
          </w:p>
        </w:tc>
        <w:tc>
          <w:tcPr>
            <w:tcW w:w="3463" w:type="dxa"/>
            <w:shd w:val="clear" w:color="auto" w:fill="auto"/>
          </w:tcPr>
          <w:p w:rsidR="00F53BE6" w:rsidRPr="00B27BED" w:rsidRDefault="00F53BE6" w:rsidP="00B27BED">
            <w:pPr>
              <w:tabs>
                <w:tab w:val="left" w:pos="144"/>
              </w:tabs>
              <w:spacing w:line="300" w:lineRule="exact"/>
              <w:ind w:left="144" w:hanging="144"/>
              <w:rPr>
                <w:rFonts w:asciiTheme="majorBidi" w:hAnsiTheme="majorBidi" w:cstheme="majorBidi"/>
                <w:cs/>
              </w:rPr>
            </w:pPr>
          </w:p>
        </w:tc>
      </w:tr>
      <w:tr w:rsidR="00F53BE6" w:rsidRPr="00B27BED" w:rsidTr="00B27BED">
        <w:trPr>
          <w:trHeight w:val="418"/>
        </w:trPr>
        <w:tc>
          <w:tcPr>
            <w:tcW w:w="3796" w:type="dxa"/>
            <w:shd w:val="clear" w:color="auto" w:fill="auto"/>
          </w:tcPr>
          <w:p w:rsidR="00F53BE6" w:rsidRPr="00B27BED" w:rsidRDefault="00F53BE6" w:rsidP="00B27BED">
            <w:pPr>
              <w:tabs>
                <w:tab w:val="left" w:pos="1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B27BED">
              <w:rPr>
                <w:rFonts w:asciiTheme="majorBidi" w:hAnsiTheme="majorBidi" w:cstheme="majorBidi"/>
              </w:rPr>
              <w:t xml:space="preserve">  - Nomura Singapore Limited                     </w:t>
            </w:r>
          </w:p>
          <w:p w:rsidR="00F53BE6" w:rsidRPr="00B27BED" w:rsidRDefault="00F53BE6" w:rsidP="00B27BED">
            <w:pPr>
              <w:tabs>
                <w:tab w:val="left" w:pos="132"/>
                <w:tab w:val="left" w:pos="25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:rsidR="00F53BE6" w:rsidRPr="00B27BED" w:rsidRDefault="00601C7E" w:rsidP="00B27BED">
            <w:pPr>
              <w:tabs>
                <w:tab w:val="decimal" w:pos="708"/>
              </w:tabs>
              <w:spacing w:line="300" w:lineRule="exact"/>
              <w:ind w:left="-108"/>
              <w:jc w:val="right"/>
              <w:rPr>
                <w:rFonts w:asciiTheme="majorBidi" w:eastAsia="Angsana New" w:hAnsiTheme="majorBidi" w:cstheme="majorBidi"/>
                <w:cs/>
              </w:rPr>
            </w:pPr>
            <w:r>
              <w:rPr>
                <w:rFonts w:asciiTheme="majorBidi" w:eastAsia="Angsana New" w:hAnsiTheme="majorBidi" w:cstheme="majorBidi"/>
              </w:rPr>
              <w:t>7,277</w:t>
            </w:r>
          </w:p>
        </w:tc>
        <w:tc>
          <w:tcPr>
            <w:tcW w:w="927" w:type="dxa"/>
            <w:shd w:val="clear" w:color="auto" w:fill="auto"/>
          </w:tcPr>
          <w:p w:rsidR="00F53BE6" w:rsidRPr="00B27BED" w:rsidRDefault="00F53BE6" w:rsidP="00B27BED">
            <w:pPr>
              <w:tabs>
                <w:tab w:val="decimal" w:pos="708"/>
              </w:tabs>
              <w:spacing w:line="300" w:lineRule="exact"/>
              <w:ind w:left="-108"/>
              <w:jc w:val="right"/>
              <w:rPr>
                <w:rFonts w:asciiTheme="majorBidi" w:eastAsia="Angsana New" w:hAnsiTheme="majorBidi" w:cstheme="majorBidi"/>
                <w:cs/>
              </w:rPr>
            </w:pPr>
            <w:r w:rsidRPr="00B27BED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  <w:tc>
          <w:tcPr>
            <w:tcW w:w="3463" w:type="dxa"/>
            <w:shd w:val="clear" w:color="auto" w:fill="auto"/>
          </w:tcPr>
          <w:p w:rsidR="00F53BE6" w:rsidRPr="00B27BED" w:rsidRDefault="00F53BE6" w:rsidP="00B27BED">
            <w:pPr>
              <w:spacing w:line="300" w:lineRule="exact"/>
              <w:ind w:left="144" w:right="-115" w:hanging="144"/>
              <w:rPr>
                <w:rFonts w:asciiTheme="majorBidi" w:eastAsia="Angsana New" w:hAnsiTheme="majorBidi" w:cstheme="majorBidi"/>
                <w:cs/>
              </w:rPr>
            </w:pPr>
            <w:r w:rsidRPr="00B27BED">
              <w:rPr>
                <w:rFonts w:asciiTheme="majorBidi" w:eastAsia="Angsana New" w:hAnsiTheme="majorBidi" w:cstheme="majorBidi"/>
                <w:cs/>
              </w:rPr>
              <w:t xml:space="preserve">ต้นทุนที่เกิดขึ้นจริงบวกอัตรากำไรร้อยละ </w:t>
            </w:r>
            <w:r w:rsidRPr="00B27BED">
              <w:rPr>
                <w:rFonts w:asciiTheme="majorBidi" w:eastAsia="Angsana New" w:hAnsiTheme="majorBidi" w:cstheme="majorBidi"/>
              </w:rPr>
              <w:t xml:space="preserve">10 </w:t>
            </w:r>
            <w:r w:rsidRPr="00B27BED">
              <w:rPr>
                <w:rFonts w:asciiTheme="majorBidi" w:eastAsia="Angsana New" w:hAnsiTheme="majorBidi" w:cstheme="majorBidi"/>
                <w:cs/>
              </w:rPr>
              <w:t>สุทธิจากรายได้ค่านายหน้าซื้อขายหลักทรัพย์</w:t>
            </w:r>
          </w:p>
        </w:tc>
      </w:tr>
      <w:tr w:rsidR="00465014" w:rsidRPr="00B27BED" w:rsidTr="00B27BED">
        <w:trPr>
          <w:trHeight w:val="65"/>
        </w:trPr>
        <w:tc>
          <w:tcPr>
            <w:tcW w:w="3796" w:type="dxa"/>
            <w:shd w:val="clear" w:color="auto" w:fill="auto"/>
          </w:tcPr>
          <w:p w:rsidR="00465014" w:rsidRPr="00B27BED" w:rsidRDefault="00465014" w:rsidP="00B27BED">
            <w:pPr>
              <w:tabs>
                <w:tab w:val="left" w:pos="132"/>
                <w:tab w:val="left" w:pos="252"/>
              </w:tabs>
              <w:spacing w:line="300" w:lineRule="exact"/>
              <w:ind w:left="372" w:hanging="3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:rsidR="00465014" w:rsidRPr="00B27BED" w:rsidRDefault="00465014" w:rsidP="00B27BED">
            <w:pPr>
              <w:spacing w:line="300" w:lineRule="exact"/>
              <w:ind w:left="-108" w:hanging="12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927" w:type="dxa"/>
            <w:shd w:val="clear" w:color="auto" w:fill="auto"/>
          </w:tcPr>
          <w:p w:rsidR="00465014" w:rsidRPr="00B27BED" w:rsidRDefault="00465014" w:rsidP="00B27BED">
            <w:pPr>
              <w:spacing w:line="300" w:lineRule="exact"/>
              <w:ind w:left="-108" w:hanging="12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3463" w:type="dxa"/>
            <w:shd w:val="clear" w:color="auto" w:fill="auto"/>
          </w:tcPr>
          <w:p w:rsidR="00465014" w:rsidRPr="00B27BED" w:rsidRDefault="00465014" w:rsidP="00B27BED">
            <w:pPr>
              <w:spacing w:line="300" w:lineRule="exact"/>
              <w:ind w:left="162" w:right="-78" w:hanging="162"/>
              <w:rPr>
                <w:rFonts w:asciiTheme="majorBidi" w:eastAsia="Angsana New" w:hAnsiTheme="majorBidi" w:cstheme="majorBidi"/>
                <w:cs/>
              </w:rPr>
            </w:pPr>
          </w:p>
        </w:tc>
      </w:tr>
      <w:tr w:rsidR="00054B25" w:rsidRPr="00B27BED" w:rsidTr="00287986">
        <w:trPr>
          <w:trHeight w:val="180"/>
        </w:trPr>
        <w:tc>
          <w:tcPr>
            <w:tcW w:w="3796" w:type="dxa"/>
            <w:shd w:val="clear" w:color="auto" w:fill="auto"/>
          </w:tcPr>
          <w:p w:rsidR="00054B25" w:rsidRPr="00B27BED" w:rsidRDefault="00054B25" w:rsidP="00287986">
            <w:pPr>
              <w:tabs>
                <w:tab w:val="left" w:pos="132"/>
              </w:tabs>
              <w:spacing w:line="300" w:lineRule="exact"/>
              <w:ind w:left="144" w:hanging="144"/>
              <w:rPr>
                <w:rFonts w:asciiTheme="majorBidi" w:hAnsiTheme="majorBidi" w:cstheme="majorBidi"/>
                <w:cs/>
              </w:rPr>
            </w:pPr>
            <w:r w:rsidRPr="00B27BED">
              <w:rPr>
                <w:rFonts w:asciiTheme="majorBidi" w:hAnsiTheme="majorBidi" w:cstheme="majorBidi"/>
                <w:cs/>
              </w:rPr>
              <w:t>ค่าธรรมเนียมรับจากการ</w:t>
            </w:r>
            <w:r>
              <w:rPr>
                <w:rFonts w:asciiTheme="majorBidi" w:hAnsiTheme="majorBidi" w:cstheme="majorBidi" w:hint="cs"/>
                <w:cs/>
              </w:rPr>
              <w:t>ผิดนัดส่งมอบหลักทรัพย์</w:t>
            </w:r>
            <w:r w:rsidRPr="00B27BED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994" w:type="dxa"/>
            <w:shd w:val="clear" w:color="auto" w:fill="auto"/>
          </w:tcPr>
          <w:p w:rsidR="00054B25" w:rsidRPr="00B27BED" w:rsidRDefault="00054B25" w:rsidP="00287986">
            <w:pPr>
              <w:tabs>
                <w:tab w:val="left" w:pos="144"/>
              </w:tabs>
              <w:spacing w:line="300" w:lineRule="exact"/>
              <w:ind w:left="144" w:hanging="144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shd w:val="clear" w:color="auto" w:fill="auto"/>
          </w:tcPr>
          <w:p w:rsidR="00054B25" w:rsidRPr="00B27BED" w:rsidRDefault="00054B25" w:rsidP="00287986">
            <w:pPr>
              <w:tabs>
                <w:tab w:val="left" w:pos="144"/>
              </w:tabs>
              <w:spacing w:line="300" w:lineRule="exact"/>
              <w:ind w:left="144" w:hanging="144"/>
              <w:rPr>
                <w:rFonts w:asciiTheme="majorBidi" w:hAnsiTheme="majorBidi" w:cstheme="majorBidi"/>
              </w:rPr>
            </w:pPr>
          </w:p>
        </w:tc>
        <w:tc>
          <w:tcPr>
            <w:tcW w:w="3463" w:type="dxa"/>
            <w:shd w:val="clear" w:color="auto" w:fill="auto"/>
          </w:tcPr>
          <w:p w:rsidR="00054B25" w:rsidRPr="00B27BED" w:rsidRDefault="00054B25" w:rsidP="00287986">
            <w:pPr>
              <w:tabs>
                <w:tab w:val="left" w:pos="144"/>
              </w:tabs>
              <w:spacing w:line="300" w:lineRule="exact"/>
              <w:ind w:left="144" w:hanging="144"/>
              <w:rPr>
                <w:rFonts w:asciiTheme="majorBidi" w:hAnsiTheme="majorBidi" w:cstheme="majorBidi"/>
                <w:cs/>
              </w:rPr>
            </w:pPr>
          </w:p>
        </w:tc>
      </w:tr>
      <w:tr w:rsidR="00054B25" w:rsidRPr="00B27BED" w:rsidTr="00287986">
        <w:trPr>
          <w:trHeight w:val="418"/>
        </w:trPr>
        <w:tc>
          <w:tcPr>
            <w:tcW w:w="3796" w:type="dxa"/>
            <w:shd w:val="clear" w:color="auto" w:fill="auto"/>
          </w:tcPr>
          <w:p w:rsidR="00054B25" w:rsidRPr="00B27BED" w:rsidRDefault="00054B25" w:rsidP="00054B25">
            <w:pPr>
              <w:tabs>
                <w:tab w:val="left" w:pos="10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B27BED">
              <w:rPr>
                <w:rFonts w:asciiTheme="majorBidi" w:hAnsiTheme="majorBidi" w:cstheme="majorBidi"/>
              </w:rPr>
              <w:t xml:space="preserve">  - Instinet Pacific Limited</w:t>
            </w:r>
          </w:p>
        </w:tc>
        <w:tc>
          <w:tcPr>
            <w:tcW w:w="994" w:type="dxa"/>
            <w:shd w:val="clear" w:color="auto" w:fill="auto"/>
          </w:tcPr>
          <w:p w:rsidR="00054B25" w:rsidRPr="00B27BED" w:rsidRDefault="00054B25" w:rsidP="00054B25">
            <w:pPr>
              <w:tabs>
                <w:tab w:val="decimal" w:pos="708"/>
              </w:tabs>
              <w:spacing w:line="300" w:lineRule="exact"/>
              <w:ind w:left="-108"/>
              <w:jc w:val="right"/>
              <w:rPr>
                <w:rFonts w:asciiTheme="majorBidi" w:eastAsia="Angsana New" w:hAnsiTheme="majorBidi" w:cstheme="majorBidi"/>
                <w:cs/>
              </w:rPr>
            </w:pPr>
            <w:r>
              <w:rPr>
                <w:rFonts w:asciiTheme="majorBidi" w:eastAsia="Angsana New" w:hAnsiTheme="majorBidi" w:cstheme="majorBidi" w:hint="cs"/>
                <w:cs/>
              </w:rPr>
              <w:t>6</w:t>
            </w:r>
          </w:p>
        </w:tc>
        <w:tc>
          <w:tcPr>
            <w:tcW w:w="927" w:type="dxa"/>
            <w:shd w:val="clear" w:color="auto" w:fill="auto"/>
          </w:tcPr>
          <w:p w:rsidR="00054B25" w:rsidRPr="00B27BED" w:rsidRDefault="00054B25" w:rsidP="00054B25">
            <w:pPr>
              <w:tabs>
                <w:tab w:val="decimal" w:pos="708"/>
              </w:tabs>
              <w:spacing w:line="300" w:lineRule="exact"/>
              <w:ind w:left="-108"/>
              <w:jc w:val="right"/>
              <w:rPr>
                <w:rFonts w:asciiTheme="majorBidi" w:eastAsia="Angsana New" w:hAnsiTheme="majorBidi" w:cstheme="majorBidi"/>
                <w:cs/>
              </w:rPr>
            </w:pPr>
            <w:r>
              <w:rPr>
                <w:rFonts w:asciiTheme="majorBidi" w:eastAsia="Angsana New" w:hAnsiTheme="majorBidi" w:cstheme="majorBidi" w:hint="cs"/>
                <w:cs/>
              </w:rPr>
              <w:t>11</w:t>
            </w:r>
          </w:p>
        </w:tc>
        <w:tc>
          <w:tcPr>
            <w:tcW w:w="3463" w:type="dxa"/>
            <w:shd w:val="clear" w:color="auto" w:fill="auto"/>
          </w:tcPr>
          <w:p w:rsidR="00054B25" w:rsidRPr="00B27BED" w:rsidRDefault="00054B25" w:rsidP="00054B25">
            <w:pPr>
              <w:tabs>
                <w:tab w:val="left" w:pos="10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B27BED">
              <w:rPr>
                <w:rFonts w:asciiTheme="majorBidi" w:hAnsiTheme="majorBidi" w:cstheme="majorBidi"/>
                <w:cs/>
              </w:rPr>
              <w:t>อัตราค่าธรรมเนียมที่คิดกับลูกค้าทั่วไป</w:t>
            </w:r>
          </w:p>
        </w:tc>
      </w:tr>
      <w:tr w:rsidR="00054B25" w:rsidRPr="00B27BED" w:rsidTr="00287986">
        <w:trPr>
          <w:trHeight w:val="65"/>
        </w:trPr>
        <w:tc>
          <w:tcPr>
            <w:tcW w:w="3796" w:type="dxa"/>
            <w:shd w:val="clear" w:color="auto" w:fill="auto"/>
          </w:tcPr>
          <w:p w:rsidR="00054B25" w:rsidRPr="00B27BED" w:rsidRDefault="00054B25" w:rsidP="00287986">
            <w:pPr>
              <w:tabs>
                <w:tab w:val="left" w:pos="132"/>
                <w:tab w:val="left" w:pos="252"/>
              </w:tabs>
              <w:spacing w:line="300" w:lineRule="exact"/>
              <w:ind w:left="372" w:hanging="3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:rsidR="00054B25" w:rsidRPr="00B27BED" w:rsidRDefault="00054B25" w:rsidP="00287986">
            <w:pPr>
              <w:spacing w:line="300" w:lineRule="exact"/>
              <w:ind w:left="-108" w:hanging="12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927" w:type="dxa"/>
            <w:shd w:val="clear" w:color="auto" w:fill="auto"/>
          </w:tcPr>
          <w:p w:rsidR="00054B25" w:rsidRPr="00B27BED" w:rsidRDefault="00054B25" w:rsidP="00287986">
            <w:pPr>
              <w:spacing w:line="300" w:lineRule="exact"/>
              <w:ind w:left="-108" w:hanging="12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3463" w:type="dxa"/>
            <w:shd w:val="clear" w:color="auto" w:fill="auto"/>
          </w:tcPr>
          <w:p w:rsidR="00054B25" w:rsidRPr="00B27BED" w:rsidRDefault="00054B25" w:rsidP="00287986">
            <w:pPr>
              <w:spacing w:line="300" w:lineRule="exact"/>
              <w:ind w:left="162" w:right="-78" w:hanging="162"/>
              <w:rPr>
                <w:rFonts w:asciiTheme="majorBidi" w:eastAsia="Angsana New" w:hAnsiTheme="majorBidi" w:cstheme="majorBidi"/>
                <w:cs/>
              </w:rPr>
            </w:pPr>
          </w:p>
        </w:tc>
      </w:tr>
      <w:tr w:rsidR="00F53BE6" w:rsidRPr="00B27BED" w:rsidTr="00B27BED">
        <w:trPr>
          <w:trHeight w:val="65"/>
        </w:trPr>
        <w:tc>
          <w:tcPr>
            <w:tcW w:w="3796" w:type="dxa"/>
            <w:shd w:val="clear" w:color="auto" w:fill="auto"/>
          </w:tcPr>
          <w:p w:rsidR="00F53BE6" w:rsidRPr="00B27BED" w:rsidRDefault="00F53BE6" w:rsidP="00B27BED">
            <w:pPr>
              <w:tabs>
                <w:tab w:val="left" w:pos="132"/>
              </w:tabs>
              <w:spacing w:line="300" w:lineRule="exact"/>
              <w:ind w:left="144" w:hanging="144"/>
              <w:rPr>
                <w:rFonts w:asciiTheme="majorBidi" w:hAnsiTheme="majorBidi" w:cstheme="majorBidi"/>
                <w:cs/>
              </w:rPr>
            </w:pPr>
            <w:r w:rsidRPr="00B27BED">
              <w:rPr>
                <w:rFonts w:asciiTheme="majorBidi" w:hAnsiTheme="majorBidi" w:cstheme="majorBidi"/>
                <w:cs/>
              </w:rPr>
              <w:t>ค่าบริการเชื่อมต่อเครือข่ายระบบคอมพิวเตอร์</w:t>
            </w:r>
          </w:p>
        </w:tc>
        <w:tc>
          <w:tcPr>
            <w:tcW w:w="994" w:type="dxa"/>
            <w:shd w:val="clear" w:color="auto" w:fill="auto"/>
          </w:tcPr>
          <w:p w:rsidR="00F53BE6" w:rsidRPr="00B27BED" w:rsidRDefault="00F53BE6" w:rsidP="00B27BED">
            <w:pPr>
              <w:tabs>
                <w:tab w:val="left" w:pos="132"/>
              </w:tabs>
              <w:spacing w:line="300" w:lineRule="exact"/>
              <w:ind w:left="144" w:hanging="144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shd w:val="clear" w:color="auto" w:fill="auto"/>
          </w:tcPr>
          <w:p w:rsidR="00F53BE6" w:rsidRPr="00B27BED" w:rsidRDefault="00F53BE6" w:rsidP="00B27BED">
            <w:pPr>
              <w:tabs>
                <w:tab w:val="left" w:pos="132"/>
              </w:tabs>
              <w:spacing w:line="300" w:lineRule="exact"/>
              <w:ind w:left="144" w:hanging="144"/>
              <w:rPr>
                <w:rFonts w:asciiTheme="majorBidi" w:hAnsiTheme="majorBidi" w:cstheme="majorBidi"/>
              </w:rPr>
            </w:pPr>
          </w:p>
        </w:tc>
        <w:tc>
          <w:tcPr>
            <w:tcW w:w="3463" w:type="dxa"/>
            <w:shd w:val="clear" w:color="auto" w:fill="auto"/>
          </w:tcPr>
          <w:p w:rsidR="00F53BE6" w:rsidRPr="00B27BED" w:rsidRDefault="00F53BE6" w:rsidP="00B27BED">
            <w:pPr>
              <w:tabs>
                <w:tab w:val="left" w:pos="132"/>
              </w:tabs>
              <w:spacing w:line="300" w:lineRule="exact"/>
              <w:ind w:left="144" w:hanging="144"/>
              <w:rPr>
                <w:rFonts w:asciiTheme="majorBidi" w:hAnsiTheme="majorBidi" w:cstheme="majorBidi"/>
                <w:cs/>
              </w:rPr>
            </w:pPr>
          </w:p>
        </w:tc>
      </w:tr>
      <w:tr w:rsidR="00F53BE6" w:rsidRPr="00B27BED" w:rsidTr="00B27BED">
        <w:trPr>
          <w:trHeight w:val="65"/>
        </w:trPr>
        <w:tc>
          <w:tcPr>
            <w:tcW w:w="3796" w:type="dxa"/>
            <w:shd w:val="clear" w:color="auto" w:fill="auto"/>
          </w:tcPr>
          <w:p w:rsidR="00F53BE6" w:rsidRPr="00B27BED" w:rsidRDefault="00F53BE6" w:rsidP="00B27BED">
            <w:pPr>
              <w:tabs>
                <w:tab w:val="left" w:pos="10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B27BED">
              <w:rPr>
                <w:rFonts w:asciiTheme="majorBidi" w:hAnsiTheme="majorBidi" w:cstheme="majorBidi"/>
                <w:cs/>
              </w:rPr>
              <w:t xml:space="preserve"> </w:t>
            </w:r>
            <w:r w:rsidRPr="00B27BED">
              <w:rPr>
                <w:rFonts w:asciiTheme="majorBidi" w:hAnsiTheme="majorBidi" w:cstheme="majorBidi"/>
              </w:rPr>
              <w:tab/>
            </w:r>
            <w:r w:rsidRPr="00B27BED">
              <w:rPr>
                <w:rFonts w:asciiTheme="majorBidi" w:hAnsiTheme="majorBidi" w:cstheme="majorBidi"/>
                <w:cs/>
              </w:rPr>
              <w:t>-</w:t>
            </w:r>
            <w:r w:rsidRPr="00B27BED">
              <w:rPr>
                <w:rFonts w:asciiTheme="majorBidi" w:hAnsiTheme="majorBidi" w:cstheme="majorBidi"/>
              </w:rPr>
              <w:t xml:space="preserve"> </w:t>
            </w:r>
            <w:r w:rsidRPr="00B27BED">
              <w:rPr>
                <w:rFonts w:asciiTheme="majorBidi" w:hAnsiTheme="majorBidi" w:cstheme="majorBidi"/>
                <w:cs/>
              </w:rPr>
              <w:t>บริษัท ยูไนเต็ด อินฟอร์เมชั่น ไฮเวย์ จำกัด</w:t>
            </w:r>
          </w:p>
        </w:tc>
        <w:tc>
          <w:tcPr>
            <w:tcW w:w="994" w:type="dxa"/>
            <w:shd w:val="clear" w:color="auto" w:fill="auto"/>
          </w:tcPr>
          <w:p w:rsidR="00F53BE6" w:rsidRPr="00B27BED" w:rsidRDefault="007A63E5" w:rsidP="00B27BED">
            <w:pPr>
              <w:spacing w:line="300" w:lineRule="exact"/>
              <w:ind w:left="-108" w:hanging="12"/>
              <w:jc w:val="right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518</w:t>
            </w:r>
          </w:p>
        </w:tc>
        <w:tc>
          <w:tcPr>
            <w:tcW w:w="927" w:type="dxa"/>
            <w:shd w:val="clear" w:color="auto" w:fill="auto"/>
          </w:tcPr>
          <w:p w:rsidR="00F53BE6" w:rsidRPr="00B27BED" w:rsidRDefault="00F53BE6" w:rsidP="00B27BED">
            <w:pPr>
              <w:spacing w:line="300" w:lineRule="exact"/>
              <w:ind w:left="-108" w:hanging="12"/>
              <w:jc w:val="right"/>
              <w:rPr>
                <w:rFonts w:asciiTheme="majorBidi" w:eastAsia="Angsana New" w:hAnsiTheme="majorBidi" w:cstheme="majorBidi"/>
              </w:rPr>
            </w:pPr>
            <w:r w:rsidRPr="00B27BED">
              <w:rPr>
                <w:rFonts w:asciiTheme="majorBidi" w:eastAsia="Angsana New" w:hAnsiTheme="majorBidi" w:cstheme="majorBidi"/>
                <w:cs/>
              </w:rPr>
              <w:t>548</w:t>
            </w:r>
          </w:p>
        </w:tc>
        <w:tc>
          <w:tcPr>
            <w:tcW w:w="3463" w:type="dxa"/>
            <w:shd w:val="clear" w:color="auto" w:fill="auto"/>
          </w:tcPr>
          <w:p w:rsidR="00F53BE6" w:rsidRPr="00B27BED" w:rsidRDefault="00F53BE6" w:rsidP="00B27BED">
            <w:pPr>
              <w:spacing w:line="300" w:lineRule="exact"/>
              <w:ind w:left="144" w:right="-115" w:hanging="144"/>
              <w:rPr>
                <w:rFonts w:asciiTheme="majorBidi" w:eastAsia="Angsana New" w:hAnsiTheme="majorBidi" w:cstheme="majorBidi"/>
                <w:cs/>
              </w:rPr>
            </w:pPr>
            <w:r w:rsidRPr="00B27BED">
              <w:rPr>
                <w:rFonts w:asciiTheme="majorBidi" w:eastAsia="Angsana New" w:hAnsiTheme="majorBidi" w:cstheme="majorBidi"/>
                <w:cs/>
              </w:rPr>
              <w:t>อัตราเดียวกับลูกค้าทั่วไปที่ไม่มีความ</w:t>
            </w:r>
            <w:r w:rsidR="00DA2A93" w:rsidRPr="00B27BED">
              <w:rPr>
                <w:rFonts w:asciiTheme="majorBidi" w:eastAsia="Angsana New" w:hAnsiTheme="majorBidi" w:cstheme="majorBidi"/>
                <w:cs/>
              </w:rPr>
              <w:t>เกี่ยวโยงกัน</w:t>
            </w:r>
          </w:p>
        </w:tc>
      </w:tr>
    </w:tbl>
    <w:p w:rsidR="00A5323D" w:rsidRDefault="00A5323D">
      <w:r>
        <w:br w:type="page"/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96"/>
        <w:gridCol w:w="994"/>
        <w:gridCol w:w="927"/>
        <w:gridCol w:w="3463"/>
      </w:tblGrid>
      <w:tr w:rsidR="00A5323D" w:rsidRPr="00B27BED" w:rsidTr="00287986">
        <w:trPr>
          <w:trHeight w:val="418"/>
        </w:trPr>
        <w:tc>
          <w:tcPr>
            <w:tcW w:w="3796" w:type="dxa"/>
          </w:tcPr>
          <w:p w:rsidR="00A5323D" w:rsidRPr="00B27BED" w:rsidRDefault="00A5323D" w:rsidP="00287986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921" w:type="dxa"/>
            <w:gridSpan w:val="2"/>
            <w:vAlign w:val="bottom"/>
          </w:tcPr>
          <w:p w:rsidR="00A5323D" w:rsidRPr="00B27BED" w:rsidRDefault="00A5323D" w:rsidP="00287986">
            <w:pPr>
              <w:spacing w:line="300" w:lineRule="exact"/>
              <w:ind w:left="-29" w:right="-29"/>
              <w:jc w:val="center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3463" w:type="dxa"/>
            <w:vAlign w:val="bottom"/>
          </w:tcPr>
          <w:p w:rsidR="00A5323D" w:rsidRPr="00B27BED" w:rsidRDefault="00A5323D" w:rsidP="00287986">
            <w:pPr>
              <w:spacing w:line="300" w:lineRule="exact"/>
              <w:ind w:firstLine="12"/>
              <w:jc w:val="right"/>
              <w:rPr>
                <w:rFonts w:asciiTheme="majorBidi" w:eastAsia="Angsana New" w:hAnsiTheme="majorBidi" w:cstheme="majorBidi"/>
                <w:cs/>
              </w:rPr>
            </w:pPr>
            <w:r w:rsidRPr="00B27BED">
              <w:rPr>
                <w:rFonts w:asciiTheme="majorBidi" w:eastAsia="Angsana New" w:hAnsiTheme="majorBidi" w:cstheme="majorBidi"/>
              </w:rPr>
              <w:t>(</w:t>
            </w:r>
            <w:r w:rsidRPr="00B27BED">
              <w:rPr>
                <w:rFonts w:asciiTheme="majorBidi" w:eastAsia="Angsana New" w:hAnsiTheme="majorBidi" w:cstheme="majorBidi"/>
                <w:cs/>
              </w:rPr>
              <w:t>หน่วย: พันบาท)</w:t>
            </w:r>
          </w:p>
        </w:tc>
      </w:tr>
      <w:tr w:rsidR="00A5323D" w:rsidRPr="00B27BED" w:rsidTr="00287986">
        <w:trPr>
          <w:trHeight w:val="207"/>
        </w:trPr>
        <w:tc>
          <w:tcPr>
            <w:tcW w:w="3796" w:type="dxa"/>
          </w:tcPr>
          <w:p w:rsidR="00A5323D" w:rsidRPr="00B27BED" w:rsidRDefault="00A5323D" w:rsidP="00287986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921" w:type="dxa"/>
            <w:gridSpan w:val="2"/>
            <w:vAlign w:val="bottom"/>
          </w:tcPr>
          <w:p w:rsidR="00A5323D" w:rsidRPr="00B27BED" w:rsidRDefault="00A5323D" w:rsidP="00287986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B27BED">
              <w:rPr>
                <w:rFonts w:asciiTheme="majorBidi" w:eastAsia="Angsana New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B27BED">
              <w:rPr>
                <w:rFonts w:asciiTheme="majorBidi" w:eastAsia="Angsana New" w:hAnsiTheme="majorBidi" w:cstheme="majorBidi"/>
              </w:rPr>
              <w:t xml:space="preserve">31 </w:t>
            </w:r>
            <w:r w:rsidRPr="00B27BED">
              <w:rPr>
                <w:rFonts w:asciiTheme="majorBidi" w:eastAsia="Angsana New" w:hAnsiTheme="majorBidi" w:cstheme="majorBidi"/>
                <w:cs/>
              </w:rPr>
              <w:t>มีนาคม</w:t>
            </w:r>
          </w:p>
        </w:tc>
        <w:tc>
          <w:tcPr>
            <w:tcW w:w="3463" w:type="dxa"/>
            <w:vAlign w:val="bottom"/>
          </w:tcPr>
          <w:p w:rsidR="00A5323D" w:rsidRPr="00B27BED" w:rsidRDefault="00A5323D" w:rsidP="00287986">
            <w:pPr>
              <w:pBdr>
                <w:bottom w:val="single" w:sz="4" w:space="1" w:color="auto"/>
              </w:pBdr>
              <w:spacing w:line="300" w:lineRule="exact"/>
              <w:ind w:firstLine="12"/>
              <w:jc w:val="center"/>
              <w:rPr>
                <w:rFonts w:asciiTheme="majorBidi" w:eastAsia="Angsana New" w:hAnsiTheme="majorBidi" w:cstheme="majorBidi"/>
                <w:cs/>
              </w:rPr>
            </w:pPr>
            <w:r w:rsidRPr="00B27BED">
              <w:rPr>
                <w:rFonts w:asciiTheme="majorBidi" w:eastAsia="Angsana New" w:hAnsiTheme="majorBidi" w:cstheme="majorBidi"/>
                <w:cs/>
              </w:rPr>
              <w:t>นโยบายการกำหนดราคา</w:t>
            </w:r>
          </w:p>
        </w:tc>
      </w:tr>
      <w:tr w:rsidR="00A5323D" w:rsidRPr="00B27BED" w:rsidTr="00287986">
        <w:trPr>
          <w:trHeight w:val="65"/>
        </w:trPr>
        <w:tc>
          <w:tcPr>
            <w:tcW w:w="3796" w:type="dxa"/>
          </w:tcPr>
          <w:p w:rsidR="00A5323D" w:rsidRPr="00B27BED" w:rsidRDefault="00A5323D" w:rsidP="00287986">
            <w:pPr>
              <w:spacing w:line="300" w:lineRule="exact"/>
              <w:ind w:hanging="6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  <w:vAlign w:val="bottom"/>
          </w:tcPr>
          <w:p w:rsidR="00A5323D" w:rsidRPr="00B27BED" w:rsidRDefault="00A5323D" w:rsidP="00287986">
            <w:pPr>
              <w:pBdr>
                <w:bottom w:val="single" w:sz="4" w:space="1" w:color="auto"/>
              </w:pBdr>
              <w:spacing w:line="300" w:lineRule="exact"/>
              <w:ind w:firstLine="12"/>
              <w:jc w:val="center"/>
              <w:rPr>
                <w:rFonts w:asciiTheme="majorBidi" w:hAnsiTheme="majorBidi" w:cstheme="majorBidi"/>
              </w:rPr>
            </w:pPr>
            <w:r w:rsidRPr="00B27BED">
              <w:rPr>
                <w:rFonts w:asciiTheme="majorBidi" w:hAnsiTheme="majorBidi" w:cstheme="majorBidi"/>
                <w:cs/>
              </w:rPr>
              <w:t>256</w:t>
            </w:r>
            <w:r w:rsidRPr="00B27BED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27" w:type="dxa"/>
            <w:vAlign w:val="bottom"/>
          </w:tcPr>
          <w:p w:rsidR="00A5323D" w:rsidRPr="00B27BED" w:rsidRDefault="00A5323D" w:rsidP="00287986">
            <w:pPr>
              <w:pBdr>
                <w:bottom w:val="single" w:sz="4" w:space="1" w:color="auto"/>
              </w:pBdr>
              <w:spacing w:line="300" w:lineRule="exact"/>
              <w:ind w:firstLine="12"/>
              <w:jc w:val="center"/>
              <w:rPr>
                <w:rFonts w:asciiTheme="majorBidi" w:hAnsiTheme="majorBidi" w:cstheme="majorBidi"/>
              </w:rPr>
            </w:pPr>
            <w:r w:rsidRPr="00B27BED">
              <w:rPr>
                <w:rFonts w:asciiTheme="majorBidi" w:hAnsiTheme="majorBidi" w:cstheme="majorBidi"/>
                <w:cs/>
              </w:rPr>
              <w:t>25</w:t>
            </w:r>
            <w:r w:rsidRPr="00B27BED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3463" w:type="dxa"/>
            <w:vAlign w:val="bottom"/>
          </w:tcPr>
          <w:p w:rsidR="00A5323D" w:rsidRPr="00B27BED" w:rsidRDefault="00A5323D" w:rsidP="00287986">
            <w:pPr>
              <w:spacing w:line="300" w:lineRule="exact"/>
              <w:ind w:firstLine="12"/>
              <w:jc w:val="center"/>
              <w:rPr>
                <w:rFonts w:asciiTheme="majorBidi" w:eastAsia="Angsana New" w:hAnsiTheme="majorBidi" w:cstheme="majorBidi"/>
                <w:cs/>
              </w:rPr>
            </w:pPr>
            <w:r w:rsidRPr="00B27BED">
              <w:rPr>
                <w:rFonts w:asciiTheme="majorBidi" w:eastAsia="Angsana New" w:hAnsiTheme="majorBidi" w:cstheme="majorBidi"/>
                <w:cs/>
              </w:rPr>
              <w:t xml:space="preserve">(สำหรับงวด </w:t>
            </w:r>
            <w:r w:rsidRPr="00B27BED">
              <w:rPr>
                <w:rFonts w:asciiTheme="majorBidi" w:eastAsia="Angsana New" w:hAnsiTheme="majorBidi" w:cstheme="majorBidi"/>
              </w:rPr>
              <w:t>2561</w:t>
            </w:r>
            <w:r w:rsidRPr="00B27BED">
              <w:rPr>
                <w:rFonts w:asciiTheme="majorBidi" w:eastAsia="Angsana New" w:hAnsiTheme="majorBidi" w:cstheme="majorBidi"/>
                <w:cs/>
              </w:rPr>
              <w:t>)</w:t>
            </w:r>
          </w:p>
        </w:tc>
      </w:tr>
      <w:tr w:rsidR="00A5323D" w:rsidRPr="00B27BED" w:rsidTr="00287986">
        <w:trPr>
          <w:trHeight w:val="171"/>
        </w:trPr>
        <w:tc>
          <w:tcPr>
            <w:tcW w:w="3796" w:type="dxa"/>
          </w:tcPr>
          <w:p w:rsidR="00A5323D" w:rsidRPr="00B27BED" w:rsidRDefault="00A5323D" w:rsidP="00287986">
            <w:pPr>
              <w:spacing w:line="30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B27BED">
              <w:rPr>
                <w:rFonts w:asciiTheme="majorBidi" w:hAnsiTheme="majorBidi" w:cstheme="majorBidi"/>
                <w:b/>
                <w:bCs/>
                <w:u w:val="single"/>
                <w:cs/>
              </w:rPr>
              <w:t>รายการที่เกิดขึ้นในระหว่างงวด</w:t>
            </w:r>
            <w:r w:rsidRPr="00A5323D"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 xml:space="preserve"> (ต่อ)</w:t>
            </w:r>
          </w:p>
        </w:tc>
        <w:tc>
          <w:tcPr>
            <w:tcW w:w="994" w:type="dxa"/>
          </w:tcPr>
          <w:p w:rsidR="00A5323D" w:rsidRPr="00B27BED" w:rsidRDefault="00A5323D" w:rsidP="00287986">
            <w:pPr>
              <w:tabs>
                <w:tab w:val="decimal" w:pos="1206"/>
              </w:tabs>
              <w:spacing w:line="300" w:lineRule="exac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927" w:type="dxa"/>
          </w:tcPr>
          <w:p w:rsidR="00A5323D" w:rsidRPr="00B27BED" w:rsidRDefault="00A5323D" w:rsidP="00287986">
            <w:pPr>
              <w:tabs>
                <w:tab w:val="decimal" w:pos="1206"/>
              </w:tabs>
              <w:spacing w:line="300" w:lineRule="exac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3463" w:type="dxa"/>
          </w:tcPr>
          <w:p w:rsidR="00A5323D" w:rsidRPr="00B27BED" w:rsidRDefault="00A5323D" w:rsidP="00287986">
            <w:pPr>
              <w:spacing w:line="300" w:lineRule="exact"/>
              <w:rPr>
                <w:rFonts w:asciiTheme="majorBidi" w:eastAsia="Angsana New" w:hAnsiTheme="majorBidi" w:cstheme="majorBidi"/>
                <w:cs/>
              </w:rPr>
            </w:pPr>
          </w:p>
        </w:tc>
      </w:tr>
      <w:tr w:rsidR="00287986" w:rsidRPr="00B27BED" w:rsidTr="00601ECF">
        <w:trPr>
          <w:trHeight w:val="72"/>
        </w:trPr>
        <w:tc>
          <w:tcPr>
            <w:tcW w:w="3796" w:type="dxa"/>
          </w:tcPr>
          <w:p w:rsidR="00287986" w:rsidRPr="00B27BED" w:rsidRDefault="00287986" w:rsidP="00287986">
            <w:pPr>
              <w:tabs>
                <w:tab w:val="left" w:pos="132"/>
              </w:tabs>
              <w:spacing w:line="300" w:lineRule="exact"/>
              <w:ind w:left="144" w:hanging="144"/>
              <w:rPr>
                <w:rFonts w:asciiTheme="majorBidi" w:hAnsiTheme="majorBidi" w:cstheme="majorBidi"/>
                <w:cs/>
              </w:rPr>
            </w:pPr>
            <w:r w:rsidRPr="00B27BED">
              <w:rPr>
                <w:rFonts w:asciiTheme="majorBidi" w:hAnsiTheme="majorBidi" w:cstheme="majorBidi"/>
                <w:cs/>
              </w:rPr>
              <w:t>ค่านายหน้าจ่ายจากการซื้อขายหลักทรัพย์ต่างประเทศ</w:t>
            </w:r>
          </w:p>
        </w:tc>
        <w:tc>
          <w:tcPr>
            <w:tcW w:w="994" w:type="dxa"/>
          </w:tcPr>
          <w:p w:rsidR="00287986" w:rsidRPr="00B27BED" w:rsidRDefault="00287986" w:rsidP="00287986">
            <w:pPr>
              <w:tabs>
                <w:tab w:val="decimal" w:pos="1206"/>
              </w:tabs>
              <w:spacing w:line="300" w:lineRule="exac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927" w:type="dxa"/>
          </w:tcPr>
          <w:p w:rsidR="00287986" w:rsidRPr="00B27BED" w:rsidRDefault="00287986" w:rsidP="00287986">
            <w:pPr>
              <w:tabs>
                <w:tab w:val="decimal" w:pos="1206"/>
              </w:tabs>
              <w:spacing w:line="300" w:lineRule="exac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3463" w:type="dxa"/>
          </w:tcPr>
          <w:p w:rsidR="00287986" w:rsidRPr="00B27BED" w:rsidRDefault="00287986" w:rsidP="00287986">
            <w:pPr>
              <w:spacing w:line="300" w:lineRule="exact"/>
              <w:rPr>
                <w:rFonts w:asciiTheme="majorBidi" w:eastAsia="Angsana New" w:hAnsiTheme="majorBidi" w:cstheme="majorBidi"/>
                <w:cs/>
              </w:rPr>
            </w:pPr>
          </w:p>
        </w:tc>
      </w:tr>
      <w:tr w:rsidR="00287986" w:rsidRPr="00B27BED" w:rsidTr="00287986">
        <w:trPr>
          <w:trHeight w:val="418"/>
        </w:trPr>
        <w:tc>
          <w:tcPr>
            <w:tcW w:w="3796" w:type="dxa"/>
            <w:shd w:val="clear" w:color="auto" w:fill="auto"/>
          </w:tcPr>
          <w:p w:rsidR="00287986" w:rsidRPr="00B27BED" w:rsidRDefault="00287986" w:rsidP="00287986">
            <w:pPr>
              <w:tabs>
                <w:tab w:val="left" w:pos="1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B27BED">
              <w:rPr>
                <w:rFonts w:asciiTheme="majorBidi" w:hAnsiTheme="majorBidi" w:cstheme="majorBidi"/>
              </w:rPr>
              <w:t xml:space="preserve">  - Nomura Singapore Limited                     </w:t>
            </w:r>
          </w:p>
          <w:p w:rsidR="00287986" w:rsidRPr="00B27BED" w:rsidRDefault="00287986" w:rsidP="00287986">
            <w:pPr>
              <w:tabs>
                <w:tab w:val="left" w:pos="132"/>
                <w:tab w:val="left" w:pos="25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:rsidR="00287986" w:rsidRPr="00B27BED" w:rsidRDefault="00287986" w:rsidP="00287986">
            <w:pPr>
              <w:tabs>
                <w:tab w:val="decimal" w:pos="708"/>
              </w:tabs>
              <w:spacing w:line="300" w:lineRule="exact"/>
              <w:ind w:left="-108"/>
              <w:jc w:val="right"/>
              <w:rPr>
                <w:rFonts w:asciiTheme="majorBidi" w:eastAsia="Angsana New" w:hAnsiTheme="majorBidi" w:cstheme="majorBidi"/>
                <w:cs/>
              </w:rPr>
            </w:pPr>
            <w:r>
              <w:rPr>
                <w:rFonts w:asciiTheme="majorBidi" w:eastAsia="Angsana New" w:hAnsiTheme="majorBidi" w:cstheme="majorBidi" w:hint="cs"/>
                <w:cs/>
              </w:rPr>
              <w:t>-</w:t>
            </w:r>
          </w:p>
        </w:tc>
        <w:tc>
          <w:tcPr>
            <w:tcW w:w="927" w:type="dxa"/>
            <w:shd w:val="clear" w:color="auto" w:fill="auto"/>
          </w:tcPr>
          <w:p w:rsidR="00287986" w:rsidRPr="00B27BED" w:rsidRDefault="00287986" w:rsidP="00287986">
            <w:pPr>
              <w:tabs>
                <w:tab w:val="decimal" w:pos="708"/>
              </w:tabs>
              <w:spacing w:line="300" w:lineRule="exact"/>
              <w:ind w:left="-108"/>
              <w:jc w:val="right"/>
              <w:rPr>
                <w:rFonts w:asciiTheme="majorBidi" w:eastAsia="Angsana New" w:hAnsiTheme="majorBidi" w:cstheme="majorBidi"/>
                <w:cs/>
              </w:rPr>
            </w:pPr>
            <w:r>
              <w:rPr>
                <w:rFonts w:asciiTheme="majorBidi" w:eastAsia="Angsana New" w:hAnsiTheme="majorBidi" w:cstheme="majorBidi" w:hint="cs"/>
                <w:cs/>
              </w:rPr>
              <w:t>8</w:t>
            </w:r>
          </w:p>
        </w:tc>
        <w:tc>
          <w:tcPr>
            <w:tcW w:w="3463" w:type="dxa"/>
            <w:shd w:val="clear" w:color="auto" w:fill="auto"/>
          </w:tcPr>
          <w:p w:rsidR="00287986" w:rsidRPr="00B27BED" w:rsidRDefault="00287986" w:rsidP="00287986">
            <w:pPr>
              <w:spacing w:line="300" w:lineRule="exact"/>
              <w:ind w:left="144" w:right="-115" w:hanging="144"/>
              <w:rPr>
                <w:rFonts w:asciiTheme="majorBidi" w:eastAsia="Angsana New" w:hAnsiTheme="majorBidi" w:cstheme="majorBidi"/>
                <w:cs/>
              </w:rPr>
            </w:pPr>
            <w:r w:rsidRPr="00B27BED">
              <w:rPr>
                <w:rFonts w:asciiTheme="majorBidi" w:hAnsiTheme="majorBidi" w:cstheme="majorBidi"/>
                <w:cs/>
              </w:rPr>
              <w:t>คำนวณจากมูลค่าซื้อขายหลักทรัพย์และอัตราค่านายหน้าที่เทียบเคียงกับผู้ให้บริการทั่วไปที่ไม่มีความเกี่ยวโยงกัน</w:t>
            </w:r>
          </w:p>
        </w:tc>
      </w:tr>
      <w:tr w:rsidR="00287986" w:rsidRPr="00FE5E2F" w:rsidTr="00FE5E2F">
        <w:trPr>
          <w:trHeight w:val="360"/>
        </w:trPr>
        <w:tc>
          <w:tcPr>
            <w:tcW w:w="3796" w:type="dxa"/>
            <w:shd w:val="clear" w:color="auto" w:fill="auto"/>
          </w:tcPr>
          <w:p w:rsidR="00287986" w:rsidRPr="00B27BED" w:rsidRDefault="00287986" w:rsidP="00FE5E2F">
            <w:pPr>
              <w:tabs>
                <w:tab w:val="left" w:pos="132"/>
                <w:tab w:val="left" w:pos="252"/>
              </w:tabs>
              <w:spacing w:line="300" w:lineRule="exact"/>
              <w:ind w:left="372" w:hanging="372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  <w:shd w:val="clear" w:color="auto" w:fill="auto"/>
          </w:tcPr>
          <w:p w:rsidR="00287986" w:rsidRPr="00FE5E2F" w:rsidRDefault="00287986" w:rsidP="00FE5E2F">
            <w:pPr>
              <w:tabs>
                <w:tab w:val="left" w:pos="132"/>
                <w:tab w:val="left" w:pos="252"/>
              </w:tabs>
              <w:spacing w:line="300" w:lineRule="exact"/>
              <w:ind w:left="372" w:hanging="3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:rsidR="00287986" w:rsidRPr="00FE5E2F" w:rsidRDefault="00287986" w:rsidP="00FE5E2F">
            <w:pPr>
              <w:tabs>
                <w:tab w:val="left" w:pos="132"/>
                <w:tab w:val="left" w:pos="252"/>
              </w:tabs>
              <w:spacing w:line="300" w:lineRule="exact"/>
              <w:ind w:left="372" w:hanging="3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463" w:type="dxa"/>
            <w:shd w:val="clear" w:color="auto" w:fill="auto"/>
          </w:tcPr>
          <w:p w:rsidR="00287986" w:rsidRPr="00B27BED" w:rsidRDefault="00287986" w:rsidP="00FE5E2F">
            <w:pPr>
              <w:tabs>
                <w:tab w:val="left" w:pos="132"/>
                <w:tab w:val="left" w:pos="252"/>
              </w:tabs>
              <w:spacing w:line="300" w:lineRule="exact"/>
              <w:ind w:left="372" w:hanging="372"/>
              <w:rPr>
                <w:rFonts w:asciiTheme="majorBidi" w:hAnsiTheme="majorBidi" w:cstheme="majorBidi"/>
                <w:cs/>
              </w:rPr>
            </w:pPr>
          </w:p>
        </w:tc>
      </w:tr>
      <w:tr w:rsidR="00287986" w:rsidRPr="00B27BED" w:rsidTr="00601ECF">
        <w:trPr>
          <w:trHeight w:val="72"/>
        </w:trPr>
        <w:tc>
          <w:tcPr>
            <w:tcW w:w="3796" w:type="dxa"/>
            <w:shd w:val="clear" w:color="auto" w:fill="auto"/>
          </w:tcPr>
          <w:p w:rsidR="00287986" w:rsidRPr="00B27BED" w:rsidRDefault="00287986" w:rsidP="00287986">
            <w:pPr>
              <w:tabs>
                <w:tab w:val="left" w:pos="1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B27BED">
              <w:rPr>
                <w:rFonts w:asciiTheme="majorBidi" w:hAnsiTheme="majorBidi" w:cstheme="majorBidi"/>
                <w:cs/>
              </w:rPr>
              <w:t>ดอกเบี้ยจ่ายเงินกู้ยืม</w:t>
            </w:r>
          </w:p>
        </w:tc>
        <w:tc>
          <w:tcPr>
            <w:tcW w:w="994" w:type="dxa"/>
            <w:shd w:val="clear" w:color="auto" w:fill="auto"/>
          </w:tcPr>
          <w:p w:rsidR="00287986" w:rsidRDefault="00287986" w:rsidP="00287986">
            <w:pPr>
              <w:tabs>
                <w:tab w:val="decimal" w:pos="708"/>
              </w:tabs>
              <w:spacing w:line="300" w:lineRule="exact"/>
              <w:ind w:left="-108"/>
              <w:jc w:val="right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:rsidR="00287986" w:rsidRDefault="00287986" w:rsidP="00287986">
            <w:pPr>
              <w:tabs>
                <w:tab w:val="decimal" w:pos="708"/>
              </w:tabs>
              <w:spacing w:line="300" w:lineRule="exact"/>
              <w:ind w:left="-108"/>
              <w:jc w:val="right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3463" w:type="dxa"/>
            <w:shd w:val="clear" w:color="auto" w:fill="auto"/>
          </w:tcPr>
          <w:p w:rsidR="00287986" w:rsidRPr="00B27BED" w:rsidRDefault="00287986" w:rsidP="00287986">
            <w:pPr>
              <w:spacing w:line="300" w:lineRule="exact"/>
              <w:ind w:left="144" w:right="-115" w:hanging="144"/>
              <w:rPr>
                <w:rFonts w:asciiTheme="majorBidi" w:hAnsiTheme="majorBidi" w:cstheme="majorBidi"/>
                <w:cs/>
              </w:rPr>
            </w:pPr>
          </w:p>
        </w:tc>
      </w:tr>
      <w:tr w:rsidR="00FE5E2F" w:rsidRPr="00B27BED" w:rsidTr="00287986">
        <w:trPr>
          <w:trHeight w:val="418"/>
        </w:trPr>
        <w:tc>
          <w:tcPr>
            <w:tcW w:w="3796" w:type="dxa"/>
            <w:shd w:val="clear" w:color="auto" w:fill="auto"/>
          </w:tcPr>
          <w:p w:rsidR="00FE5E2F" w:rsidRPr="00B27BED" w:rsidRDefault="00FE5E2F" w:rsidP="00FE5E2F">
            <w:pPr>
              <w:tabs>
                <w:tab w:val="left" w:pos="10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B27BED">
              <w:rPr>
                <w:rFonts w:asciiTheme="majorBidi" w:hAnsiTheme="majorBidi" w:cstheme="majorBidi"/>
                <w:cs/>
              </w:rPr>
              <w:tab/>
            </w:r>
            <w:r w:rsidRPr="00B27BED">
              <w:rPr>
                <w:rFonts w:asciiTheme="majorBidi" w:hAnsiTheme="majorBidi" w:cstheme="majorBidi"/>
              </w:rPr>
              <w:t>- Nomura Mauritius Limited</w:t>
            </w:r>
          </w:p>
        </w:tc>
        <w:tc>
          <w:tcPr>
            <w:tcW w:w="994" w:type="dxa"/>
            <w:shd w:val="clear" w:color="auto" w:fill="auto"/>
          </w:tcPr>
          <w:p w:rsidR="00FE5E2F" w:rsidRDefault="00FE5E2F" w:rsidP="00FE5E2F">
            <w:pPr>
              <w:tabs>
                <w:tab w:val="decimal" w:pos="708"/>
              </w:tabs>
              <w:spacing w:line="300" w:lineRule="exact"/>
              <w:ind w:left="-108"/>
              <w:jc w:val="right"/>
              <w:rPr>
                <w:rFonts w:asciiTheme="majorBidi" w:eastAsia="Angsana New" w:hAnsiTheme="majorBidi" w:cstheme="majorBidi"/>
                <w:cs/>
              </w:rPr>
            </w:pPr>
            <w:r>
              <w:rPr>
                <w:rFonts w:asciiTheme="majorBidi" w:eastAsia="Angsana New" w:hAnsiTheme="majorBidi" w:cstheme="majorBidi" w:hint="cs"/>
                <w:cs/>
              </w:rPr>
              <w:t>-</w:t>
            </w:r>
          </w:p>
        </w:tc>
        <w:tc>
          <w:tcPr>
            <w:tcW w:w="927" w:type="dxa"/>
            <w:shd w:val="clear" w:color="auto" w:fill="auto"/>
          </w:tcPr>
          <w:p w:rsidR="00FE5E2F" w:rsidRDefault="00FE5E2F" w:rsidP="00FE5E2F">
            <w:pPr>
              <w:tabs>
                <w:tab w:val="decimal" w:pos="708"/>
              </w:tabs>
              <w:spacing w:line="300" w:lineRule="exact"/>
              <w:ind w:left="-108"/>
              <w:jc w:val="right"/>
              <w:rPr>
                <w:rFonts w:asciiTheme="majorBidi" w:eastAsia="Angsana New" w:hAnsiTheme="majorBidi" w:cstheme="majorBidi"/>
                <w:cs/>
              </w:rPr>
            </w:pPr>
            <w:r>
              <w:rPr>
                <w:rFonts w:asciiTheme="majorBidi" w:eastAsia="Angsana New" w:hAnsiTheme="majorBidi" w:cstheme="majorBidi" w:hint="cs"/>
                <w:cs/>
              </w:rPr>
              <w:t>1</w:t>
            </w:r>
          </w:p>
        </w:tc>
        <w:tc>
          <w:tcPr>
            <w:tcW w:w="3463" w:type="dxa"/>
            <w:shd w:val="clear" w:color="auto" w:fill="auto"/>
          </w:tcPr>
          <w:p w:rsidR="00FE5E2F" w:rsidRPr="00B27BED" w:rsidRDefault="00FE5E2F" w:rsidP="00FE5E2F">
            <w:pPr>
              <w:spacing w:line="300" w:lineRule="exact"/>
              <w:ind w:left="144" w:right="-115" w:hanging="144"/>
              <w:rPr>
                <w:rFonts w:asciiTheme="majorBidi" w:hAnsiTheme="majorBidi" w:cstheme="majorBidi"/>
                <w:cs/>
              </w:rPr>
            </w:pPr>
            <w:r w:rsidRPr="00B27BED">
              <w:rPr>
                <w:rFonts w:asciiTheme="majorBidi" w:hAnsiTheme="majorBidi" w:cstheme="majorBidi"/>
                <w:cs/>
              </w:rPr>
              <w:t>อัตรา</w:t>
            </w:r>
            <w:r w:rsidRPr="00B27BED">
              <w:rPr>
                <w:rFonts w:asciiTheme="majorBidi" w:eastAsia="Angsana New" w:hAnsiTheme="majorBidi" w:cstheme="majorBidi"/>
                <w:cs/>
              </w:rPr>
              <w:t xml:space="preserve">ดอกเบี้ยร้อยละ </w:t>
            </w:r>
            <w:r w:rsidRPr="00B27BED">
              <w:rPr>
                <w:rFonts w:asciiTheme="majorBidi" w:eastAsia="Angsana New" w:hAnsiTheme="majorBidi" w:cstheme="majorBidi"/>
              </w:rPr>
              <w:t xml:space="preserve">2.06689 </w:t>
            </w:r>
            <w:r w:rsidRPr="00B27BED">
              <w:rPr>
                <w:rFonts w:asciiTheme="majorBidi" w:eastAsia="Angsana New" w:hAnsiTheme="majorBidi" w:cstheme="majorBidi"/>
                <w:cs/>
              </w:rPr>
              <w:t>ต่อปี</w:t>
            </w:r>
          </w:p>
        </w:tc>
      </w:tr>
      <w:tr w:rsidR="00601ECF" w:rsidRPr="00B27BED" w:rsidTr="00601ECF">
        <w:trPr>
          <w:trHeight w:val="270"/>
        </w:trPr>
        <w:tc>
          <w:tcPr>
            <w:tcW w:w="3796" w:type="dxa"/>
            <w:shd w:val="clear" w:color="auto" w:fill="auto"/>
          </w:tcPr>
          <w:p w:rsidR="00601ECF" w:rsidRPr="00B27BED" w:rsidRDefault="00601ECF" w:rsidP="00FE5E2F">
            <w:pPr>
              <w:tabs>
                <w:tab w:val="left" w:pos="10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:rsidR="00601ECF" w:rsidRDefault="00601ECF" w:rsidP="00FE5E2F">
            <w:pPr>
              <w:tabs>
                <w:tab w:val="decimal" w:pos="708"/>
              </w:tabs>
              <w:spacing w:line="300" w:lineRule="exact"/>
              <w:ind w:left="-108"/>
              <w:jc w:val="right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:rsidR="00601ECF" w:rsidRDefault="00601ECF" w:rsidP="00FE5E2F">
            <w:pPr>
              <w:tabs>
                <w:tab w:val="decimal" w:pos="708"/>
              </w:tabs>
              <w:spacing w:line="300" w:lineRule="exact"/>
              <w:ind w:left="-108"/>
              <w:jc w:val="right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3463" w:type="dxa"/>
            <w:shd w:val="clear" w:color="auto" w:fill="auto"/>
          </w:tcPr>
          <w:p w:rsidR="00601ECF" w:rsidRPr="00B27BED" w:rsidRDefault="00601ECF" w:rsidP="00FE5E2F">
            <w:pPr>
              <w:spacing w:line="300" w:lineRule="exact"/>
              <w:ind w:left="144" w:right="-115" w:hanging="144"/>
              <w:rPr>
                <w:rFonts w:asciiTheme="majorBidi" w:hAnsiTheme="majorBidi" w:cstheme="majorBidi"/>
                <w:cs/>
              </w:rPr>
            </w:pPr>
          </w:p>
        </w:tc>
      </w:tr>
      <w:tr w:rsidR="00FE5E2F" w:rsidRPr="00B27BED" w:rsidTr="00287986">
        <w:trPr>
          <w:trHeight w:val="418"/>
        </w:trPr>
        <w:tc>
          <w:tcPr>
            <w:tcW w:w="3796" w:type="dxa"/>
            <w:shd w:val="clear" w:color="auto" w:fill="auto"/>
          </w:tcPr>
          <w:p w:rsidR="00FE5E2F" w:rsidRPr="00B27BED" w:rsidRDefault="00FE5E2F" w:rsidP="00FE5E2F">
            <w:pPr>
              <w:tabs>
                <w:tab w:val="left" w:pos="10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B27BED">
              <w:rPr>
                <w:rFonts w:asciiTheme="majorBidi" w:hAnsiTheme="majorBidi" w:cstheme="majorBidi"/>
                <w:cs/>
              </w:rPr>
              <w:t>ดอกเบี้ยรับจากเงินให้กู้ยืมแก่พนักงาน</w:t>
            </w:r>
          </w:p>
        </w:tc>
        <w:tc>
          <w:tcPr>
            <w:tcW w:w="994" w:type="dxa"/>
            <w:shd w:val="clear" w:color="auto" w:fill="auto"/>
          </w:tcPr>
          <w:p w:rsidR="00FE5E2F" w:rsidRDefault="00FE5E2F" w:rsidP="00FE5E2F">
            <w:pPr>
              <w:tabs>
                <w:tab w:val="decimal" w:pos="708"/>
              </w:tabs>
              <w:spacing w:line="300" w:lineRule="exact"/>
              <w:ind w:left="-108"/>
              <w:jc w:val="right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:rsidR="00FE5E2F" w:rsidRDefault="00FE5E2F" w:rsidP="00FE5E2F">
            <w:pPr>
              <w:tabs>
                <w:tab w:val="decimal" w:pos="708"/>
              </w:tabs>
              <w:spacing w:line="300" w:lineRule="exact"/>
              <w:ind w:left="-108"/>
              <w:jc w:val="right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3463" w:type="dxa"/>
            <w:shd w:val="clear" w:color="auto" w:fill="auto"/>
          </w:tcPr>
          <w:p w:rsidR="00FE5E2F" w:rsidRPr="00B27BED" w:rsidRDefault="00FE5E2F" w:rsidP="00FE5E2F">
            <w:pPr>
              <w:spacing w:line="300" w:lineRule="exact"/>
              <w:ind w:left="144" w:right="-115" w:hanging="144"/>
              <w:rPr>
                <w:rFonts w:asciiTheme="majorBidi" w:hAnsiTheme="majorBidi" w:cstheme="majorBidi"/>
                <w:cs/>
              </w:rPr>
            </w:pPr>
          </w:p>
        </w:tc>
      </w:tr>
      <w:tr w:rsidR="00FE5E2F" w:rsidRPr="00B27BED" w:rsidTr="007C7121">
        <w:trPr>
          <w:trHeight w:val="194"/>
        </w:trPr>
        <w:tc>
          <w:tcPr>
            <w:tcW w:w="3796" w:type="dxa"/>
            <w:shd w:val="clear" w:color="auto" w:fill="auto"/>
          </w:tcPr>
          <w:p w:rsidR="00FE5E2F" w:rsidRPr="00B27BED" w:rsidRDefault="00FE5E2F" w:rsidP="00FE5E2F">
            <w:pPr>
              <w:tabs>
                <w:tab w:val="left" w:pos="10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B27BED">
              <w:rPr>
                <w:rFonts w:asciiTheme="majorBidi" w:hAnsiTheme="majorBidi" w:cstheme="majorBidi"/>
                <w:cs/>
              </w:rPr>
              <w:t xml:space="preserve">  </w:t>
            </w:r>
            <w:r w:rsidRPr="00B27BED">
              <w:rPr>
                <w:rFonts w:asciiTheme="majorBidi" w:hAnsiTheme="majorBidi" w:cstheme="majorBidi"/>
              </w:rPr>
              <w:t xml:space="preserve">- </w:t>
            </w:r>
            <w:r w:rsidRPr="00B27BED">
              <w:rPr>
                <w:rFonts w:asciiTheme="majorBidi" w:hAnsiTheme="majorBidi" w:cstheme="majorBidi"/>
                <w:cs/>
              </w:rPr>
              <w:t>กรรมการ</w:t>
            </w:r>
          </w:p>
        </w:tc>
        <w:tc>
          <w:tcPr>
            <w:tcW w:w="994" w:type="dxa"/>
            <w:shd w:val="clear" w:color="auto" w:fill="auto"/>
          </w:tcPr>
          <w:p w:rsidR="00FE5E2F" w:rsidRDefault="00FE5E2F" w:rsidP="00FE5E2F">
            <w:pPr>
              <w:tabs>
                <w:tab w:val="decimal" w:pos="708"/>
              </w:tabs>
              <w:spacing w:line="300" w:lineRule="exact"/>
              <w:ind w:left="-108"/>
              <w:jc w:val="right"/>
              <w:rPr>
                <w:rFonts w:asciiTheme="majorBidi" w:eastAsia="Angsana New" w:hAnsiTheme="majorBidi" w:cstheme="majorBidi"/>
                <w:cs/>
              </w:rPr>
            </w:pPr>
            <w:r>
              <w:rPr>
                <w:rFonts w:asciiTheme="majorBidi" w:eastAsia="Angsana New" w:hAnsiTheme="majorBidi" w:cstheme="majorBidi"/>
              </w:rPr>
              <w:t>1</w:t>
            </w:r>
          </w:p>
        </w:tc>
        <w:tc>
          <w:tcPr>
            <w:tcW w:w="927" w:type="dxa"/>
            <w:shd w:val="clear" w:color="auto" w:fill="auto"/>
          </w:tcPr>
          <w:p w:rsidR="00FE5E2F" w:rsidRDefault="00FE5E2F" w:rsidP="00FE5E2F">
            <w:pPr>
              <w:tabs>
                <w:tab w:val="decimal" w:pos="708"/>
              </w:tabs>
              <w:spacing w:line="300" w:lineRule="exact"/>
              <w:ind w:left="-108"/>
              <w:jc w:val="right"/>
              <w:rPr>
                <w:rFonts w:asciiTheme="majorBidi" w:eastAsia="Angsana New" w:hAnsiTheme="majorBidi" w:cstheme="majorBidi"/>
                <w:cs/>
              </w:rPr>
            </w:pPr>
            <w:r>
              <w:rPr>
                <w:rFonts w:asciiTheme="majorBidi" w:eastAsia="Angsana New" w:hAnsiTheme="majorBidi" w:cstheme="majorBidi"/>
              </w:rPr>
              <w:t>2</w:t>
            </w:r>
          </w:p>
        </w:tc>
        <w:tc>
          <w:tcPr>
            <w:tcW w:w="3463" w:type="dxa"/>
            <w:shd w:val="clear" w:color="auto" w:fill="auto"/>
          </w:tcPr>
          <w:p w:rsidR="00FE5E2F" w:rsidRPr="00B27BED" w:rsidRDefault="00EE387A" w:rsidP="00FE5E2F">
            <w:pPr>
              <w:spacing w:line="300" w:lineRule="exact"/>
              <w:ind w:left="144" w:right="-115" w:hanging="144"/>
              <w:rPr>
                <w:rFonts w:asciiTheme="majorBidi" w:hAnsiTheme="majorBidi" w:cstheme="majorBidi"/>
                <w:cs/>
              </w:rPr>
            </w:pPr>
            <w:r w:rsidRPr="002958A4">
              <w:rPr>
                <w:rFonts w:asciiTheme="majorBidi" w:hAnsiTheme="majorBidi" w:cstheme="majorBidi"/>
                <w:cs/>
              </w:rPr>
              <w:t>อัตราเดียวกันกับพนักงานอื่นของบริษัทฯ</w:t>
            </w:r>
          </w:p>
        </w:tc>
      </w:tr>
    </w:tbl>
    <w:p w:rsidR="0085390D" w:rsidRPr="00B27BED" w:rsidRDefault="00E43DD5" w:rsidP="00B27BED">
      <w:pPr>
        <w:tabs>
          <w:tab w:val="right" w:pos="5040"/>
          <w:tab w:val="right" w:pos="6390"/>
          <w:tab w:val="right" w:pos="8190"/>
        </w:tabs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C29F0">
        <w:rPr>
          <w:rFonts w:ascii="Angsana New" w:hAnsi="Angsana New" w:cs="Angsana New"/>
          <w:spacing w:val="-4"/>
          <w:sz w:val="32"/>
          <w:szCs w:val="32"/>
        </w:rPr>
        <w:tab/>
      </w:r>
      <w:r w:rsidR="0085390D" w:rsidRPr="00B27BED">
        <w:rPr>
          <w:rFonts w:ascii="Angsana New" w:hAnsi="Angsana New" w:cs="Angsana New"/>
          <w:sz w:val="32"/>
          <w:szCs w:val="32"/>
          <w:cs/>
        </w:rPr>
        <w:t xml:space="preserve">ยอดคงค้างของรายการระหว่างกัน </w:t>
      </w:r>
      <w:r w:rsidR="00E42A6D" w:rsidRPr="00B27BE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B27BED" w:rsidRPr="00B27BED">
        <w:rPr>
          <w:rFonts w:ascii="Angsana New" w:hAnsi="Angsana New" w:cs="Angsana New"/>
          <w:sz w:val="32"/>
          <w:szCs w:val="32"/>
        </w:rPr>
        <w:t>31</w:t>
      </w:r>
      <w:r w:rsidR="00AC6401" w:rsidRPr="00B27BED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B27BED" w:rsidRPr="00B27BED">
        <w:rPr>
          <w:rFonts w:ascii="Angsana New" w:hAnsi="Angsana New" w:cs="Angsana New"/>
          <w:sz w:val="32"/>
          <w:szCs w:val="32"/>
        </w:rPr>
        <w:t>2561</w:t>
      </w:r>
      <w:r w:rsidR="00AA5FF8" w:rsidRPr="00B27BED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B27BED" w:rsidRPr="00B27BED">
        <w:rPr>
          <w:rFonts w:ascii="Angsana New" w:hAnsi="Angsana New" w:cs="Angsana New"/>
          <w:sz w:val="32"/>
          <w:szCs w:val="32"/>
        </w:rPr>
        <w:t>31</w:t>
      </w:r>
      <w:r w:rsidR="00AC6401" w:rsidRPr="00B27BE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B27BED" w:rsidRPr="00B27BED">
        <w:rPr>
          <w:rFonts w:ascii="Angsana New" w:hAnsi="Angsana New" w:cs="Angsana New"/>
          <w:sz w:val="32"/>
          <w:szCs w:val="32"/>
        </w:rPr>
        <w:t>2560</w:t>
      </w:r>
      <w:r w:rsidR="00480312" w:rsidRPr="00B27BE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5390D" w:rsidRPr="00B27BED">
        <w:rPr>
          <w:rFonts w:ascii="Angsana New" w:hAnsi="Angsana New" w:cs="Angsana New" w:hint="cs"/>
          <w:sz w:val="32"/>
          <w:szCs w:val="32"/>
          <w:cs/>
        </w:rPr>
        <w:t>แสดง</w:t>
      </w:r>
      <w:r w:rsidR="0085390D" w:rsidRPr="00B27BED">
        <w:rPr>
          <w:rFonts w:ascii="Angsana New" w:hAnsi="Angsana New" w:cs="Angsana New"/>
          <w:sz w:val="32"/>
          <w:szCs w:val="32"/>
          <w:cs/>
        </w:rPr>
        <w:t>ภายใต้รายการดังต่อไปนี้</w:t>
      </w:r>
    </w:p>
    <w:tbl>
      <w:tblPr>
        <w:tblW w:w="928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50"/>
        <w:gridCol w:w="1710"/>
        <w:gridCol w:w="6"/>
        <w:gridCol w:w="1704"/>
        <w:gridCol w:w="13"/>
      </w:tblGrid>
      <w:tr w:rsidR="00231929" w:rsidRPr="00B27BED" w:rsidTr="00B27BED">
        <w:trPr>
          <w:gridAfter w:val="1"/>
          <w:wAfter w:w="13" w:type="dxa"/>
        </w:trPr>
        <w:tc>
          <w:tcPr>
            <w:tcW w:w="9270" w:type="dxa"/>
            <w:gridSpan w:val="4"/>
            <w:vAlign w:val="bottom"/>
          </w:tcPr>
          <w:p w:rsidR="00231929" w:rsidRPr="00B27BED" w:rsidRDefault="00231929" w:rsidP="00B27BED">
            <w:pPr>
              <w:tabs>
                <w:tab w:val="left" w:pos="360"/>
                <w:tab w:val="left" w:pos="900"/>
                <w:tab w:val="left" w:pos="1440"/>
              </w:tabs>
              <w:ind w:left="605" w:hanging="60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7BED">
              <w:rPr>
                <w:rFonts w:asciiTheme="majorBidi" w:eastAsia="Angsana New" w:hAnsiTheme="majorBidi" w:cstheme="majorBidi"/>
                <w:sz w:val="28"/>
                <w:szCs w:val="28"/>
              </w:rPr>
              <w:t>(</w:t>
            </w:r>
            <w:r w:rsidRPr="00B27BED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231929" w:rsidRPr="00B27BED" w:rsidTr="00B27BED">
        <w:trPr>
          <w:gridAfter w:val="1"/>
          <w:wAfter w:w="13" w:type="dxa"/>
        </w:trPr>
        <w:tc>
          <w:tcPr>
            <w:tcW w:w="5850" w:type="dxa"/>
            <w:vAlign w:val="bottom"/>
          </w:tcPr>
          <w:p w:rsidR="00231929" w:rsidRPr="00B27BED" w:rsidRDefault="00231929" w:rsidP="00B27BED">
            <w:pPr>
              <w:ind w:left="605" w:hanging="6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231929" w:rsidRPr="00B27BED" w:rsidRDefault="00127CED" w:rsidP="00B27BED">
            <w:pPr>
              <w:pBdr>
                <w:bottom w:val="single" w:sz="4" w:space="1" w:color="auto"/>
              </w:pBdr>
              <w:ind w:right="-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B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31 </w:t>
            </w:r>
            <w:r w:rsidR="00AC6401" w:rsidRPr="00B27B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B27BED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  <w:tc>
          <w:tcPr>
            <w:tcW w:w="1710" w:type="dxa"/>
            <w:gridSpan w:val="2"/>
            <w:vAlign w:val="bottom"/>
          </w:tcPr>
          <w:p w:rsidR="00231929" w:rsidRPr="00B27BED" w:rsidRDefault="00127CED" w:rsidP="00B27BED">
            <w:pPr>
              <w:pBdr>
                <w:bottom w:val="single" w:sz="4" w:space="1" w:color="auto"/>
              </w:pBdr>
              <w:ind w:right="-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BED"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  <w:r w:rsidR="00AC6401" w:rsidRPr="00B27B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B27BED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CD2918" w:rsidRPr="00B27BED" w:rsidTr="00B27BED">
        <w:tc>
          <w:tcPr>
            <w:tcW w:w="5850" w:type="dxa"/>
            <w:vAlign w:val="bottom"/>
          </w:tcPr>
          <w:p w:rsidR="00CD2918" w:rsidRPr="00B27BED" w:rsidRDefault="00CD2918" w:rsidP="00B27BED">
            <w:pPr>
              <w:tabs>
                <w:tab w:val="left" w:pos="360"/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B27BED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ลูกหนี้ธุรกิจหลักทรัพย์</w:t>
            </w:r>
          </w:p>
        </w:tc>
        <w:tc>
          <w:tcPr>
            <w:tcW w:w="1716" w:type="dxa"/>
            <w:gridSpan w:val="2"/>
            <w:vAlign w:val="bottom"/>
          </w:tcPr>
          <w:p w:rsidR="00CD2918" w:rsidRPr="00B27BED" w:rsidRDefault="00CD2918" w:rsidP="00B27BED">
            <w:pPr>
              <w:tabs>
                <w:tab w:val="decimal" w:pos="1212"/>
              </w:tabs>
              <w:ind w:left="605" w:right="130" w:hanging="605"/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gridSpan w:val="2"/>
            <w:vAlign w:val="bottom"/>
          </w:tcPr>
          <w:p w:rsidR="00CD2918" w:rsidRPr="00B27BED" w:rsidRDefault="00CD2918" w:rsidP="00B27BED">
            <w:pPr>
              <w:tabs>
                <w:tab w:val="decimal" w:pos="1212"/>
              </w:tabs>
              <w:ind w:left="605" w:right="130" w:hanging="605"/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CD2918" w:rsidRPr="00B27BED" w:rsidTr="00B27BED">
        <w:tc>
          <w:tcPr>
            <w:tcW w:w="5850" w:type="dxa"/>
            <w:vAlign w:val="bottom"/>
          </w:tcPr>
          <w:p w:rsidR="00CD2918" w:rsidRPr="00B27BED" w:rsidRDefault="00CD2918" w:rsidP="00B27BED">
            <w:pPr>
              <w:ind w:left="312" w:hanging="18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B27BED">
              <w:rPr>
                <w:rFonts w:asciiTheme="majorBidi" w:eastAsia="Angsana New" w:hAnsiTheme="majorBidi" w:cstheme="majorBidi"/>
                <w:sz w:val="28"/>
                <w:szCs w:val="28"/>
              </w:rPr>
              <w:t>- Instinet Pacific Limited</w:t>
            </w:r>
          </w:p>
        </w:tc>
        <w:tc>
          <w:tcPr>
            <w:tcW w:w="1716" w:type="dxa"/>
            <w:gridSpan w:val="2"/>
            <w:vAlign w:val="bottom"/>
          </w:tcPr>
          <w:p w:rsidR="00CD2918" w:rsidRPr="00B27BED" w:rsidRDefault="00601ECF" w:rsidP="00601ECF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777,051</w:t>
            </w:r>
          </w:p>
        </w:tc>
        <w:tc>
          <w:tcPr>
            <w:tcW w:w="1717" w:type="dxa"/>
            <w:gridSpan w:val="2"/>
            <w:vAlign w:val="bottom"/>
          </w:tcPr>
          <w:p w:rsidR="00CD2918" w:rsidRPr="00B27BED" w:rsidRDefault="00C10D6E" w:rsidP="00B27BED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B27BED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192</w:t>
            </w:r>
            <w:r w:rsidRPr="00B27BED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B27BED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013</w:t>
            </w:r>
          </w:p>
        </w:tc>
      </w:tr>
      <w:tr w:rsidR="00CD2918" w:rsidRPr="00B27BED" w:rsidTr="00B27BED">
        <w:tc>
          <w:tcPr>
            <w:tcW w:w="5850" w:type="dxa"/>
            <w:vAlign w:val="bottom"/>
          </w:tcPr>
          <w:p w:rsidR="00CD2918" w:rsidRPr="00B27BED" w:rsidRDefault="00CD2918" w:rsidP="00B27BED">
            <w:pPr>
              <w:tabs>
                <w:tab w:val="left" w:pos="360"/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B27BED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สินทรัพย์อื่น</w:t>
            </w:r>
            <w:r w:rsidRPr="00B27BED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- </w:t>
            </w:r>
            <w:r w:rsidRPr="00B27BED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รายได้ค่าธรรมเนียมค้างรับ</w:t>
            </w:r>
          </w:p>
        </w:tc>
        <w:tc>
          <w:tcPr>
            <w:tcW w:w="1716" w:type="dxa"/>
            <w:gridSpan w:val="2"/>
            <w:vAlign w:val="bottom"/>
          </w:tcPr>
          <w:p w:rsidR="00CD2918" w:rsidRPr="00B27BED" w:rsidRDefault="00CD2918" w:rsidP="00601ECF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gridSpan w:val="2"/>
            <w:vAlign w:val="bottom"/>
          </w:tcPr>
          <w:p w:rsidR="00CD2918" w:rsidRPr="00B27BED" w:rsidRDefault="00CD2918" w:rsidP="00B27BED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CD2918" w:rsidRPr="00B27BED" w:rsidTr="00B27BED">
        <w:tc>
          <w:tcPr>
            <w:tcW w:w="5850" w:type="dxa"/>
            <w:vAlign w:val="bottom"/>
          </w:tcPr>
          <w:p w:rsidR="00CD2918" w:rsidRPr="00B27BED" w:rsidRDefault="00CD2918" w:rsidP="00B27BED">
            <w:pPr>
              <w:ind w:left="312" w:hanging="180"/>
              <w:rPr>
                <w:rFonts w:asciiTheme="majorBidi" w:hAnsiTheme="majorBidi" w:cstheme="majorBidi"/>
                <w:sz w:val="28"/>
                <w:szCs w:val="28"/>
                <w:lang w:val="sv-SE"/>
              </w:rPr>
            </w:pPr>
            <w:r w:rsidRPr="00B27BED">
              <w:rPr>
                <w:rFonts w:asciiTheme="majorBidi" w:hAnsiTheme="majorBidi" w:cstheme="majorBidi"/>
                <w:sz w:val="28"/>
                <w:szCs w:val="28"/>
                <w:lang w:val="sv-SE"/>
              </w:rPr>
              <w:t xml:space="preserve">- </w:t>
            </w:r>
            <w:r w:rsidR="00601ECF" w:rsidRPr="00B27BED">
              <w:rPr>
                <w:rFonts w:asciiTheme="majorBidi" w:eastAsia="Angsana New" w:hAnsiTheme="majorBidi" w:cstheme="majorBidi"/>
                <w:sz w:val="28"/>
                <w:szCs w:val="28"/>
              </w:rPr>
              <w:t>Nomura Securities Co., Ltd.</w:t>
            </w:r>
          </w:p>
        </w:tc>
        <w:tc>
          <w:tcPr>
            <w:tcW w:w="1716" w:type="dxa"/>
            <w:gridSpan w:val="2"/>
            <w:vAlign w:val="bottom"/>
          </w:tcPr>
          <w:p w:rsidR="00CD2918" w:rsidRPr="00B27BED" w:rsidRDefault="00601ECF" w:rsidP="00601ECF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9,406</w:t>
            </w:r>
          </w:p>
        </w:tc>
        <w:tc>
          <w:tcPr>
            <w:tcW w:w="1717" w:type="dxa"/>
            <w:gridSpan w:val="2"/>
            <w:vAlign w:val="bottom"/>
          </w:tcPr>
          <w:p w:rsidR="00CD2918" w:rsidRPr="00B27BED" w:rsidRDefault="00C10D6E" w:rsidP="00B27BED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B27BED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A231C9" w:rsidRPr="00B27BED" w:rsidTr="00B27BED">
        <w:tc>
          <w:tcPr>
            <w:tcW w:w="5850" w:type="dxa"/>
            <w:vAlign w:val="bottom"/>
          </w:tcPr>
          <w:p w:rsidR="00A231C9" w:rsidRPr="00B27BED" w:rsidRDefault="00A231C9" w:rsidP="00B27BED">
            <w:pPr>
              <w:ind w:left="312" w:hanging="180"/>
              <w:rPr>
                <w:rFonts w:asciiTheme="majorBidi" w:hAnsiTheme="majorBidi" w:cstheme="majorBidi"/>
                <w:sz w:val="28"/>
                <w:szCs w:val="28"/>
                <w:lang w:val="sv-SE"/>
              </w:rPr>
            </w:pPr>
            <w:r w:rsidRPr="00B27BED">
              <w:rPr>
                <w:rFonts w:asciiTheme="majorBidi" w:hAnsiTheme="majorBidi" w:cstheme="majorBidi"/>
                <w:sz w:val="28"/>
                <w:szCs w:val="28"/>
                <w:lang w:val="sv-SE"/>
              </w:rPr>
              <w:t>- Nomura Singapore Limited</w:t>
            </w:r>
          </w:p>
        </w:tc>
        <w:tc>
          <w:tcPr>
            <w:tcW w:w="1716" w:type="dxa"/>
            <w:gridSpan w:val="2"/>
            <w:vAlign w:val="bottom"/>
          </w:tcPr>
          <w:p w:rsidR="00A231C9" w:rsidRPr="00B27BED" w:rsidRDefault="00601ECF" w:rsidP="00601ECF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27,430</w:t>
            </w:r>
          </w:p>
        </w:tc>
        <w:tc>
          <w:tcPr>
            <w:tcW w:w="1717" w:type="dxa"/>
            <w:gridSpan w:val="2"/>
            <w:vAlign w:val="bottom"/>
          </w:tcPr>
          <w:p w:rsidR="00A231C9" w:rsidRPr="00B27BED" w:rsidRDefault="00C10D6E" w:rsidP="00B27BED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B27BED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18</w:t>
            </w:r>
            <w:r w:rsidRPr="00B27BED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B27BED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263</w:t>
            </w:r>
          </w:p>
        </w:tc>
      </w:tr>
      <w:tr w:rsidR="00CD2918" w:rsidRPr="00B27BED" w:rsidTr="00B27BED">
        <w:tc>
          <w:tcPr>
            <w:tcW w:w="5850" w:type="dxa"/>
            <w:vAlign w:val="bottom"/>
          </w:tcPr>
          <w:p w:rsidR="00CD2918" w:rsidRPr="00B27BED" w:rsidRDefault="00CD2918" w:rsidP="00B27BED">
            <w:pPr>
              <w:tabs>
                <w:tab w:val="left" w:pos="360"/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B27BED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สินทรัพย์อื่น - เงินให้กู้ยืมแก่พนักงาน</w:t>
            </w:r>
          </w:p>
        </w:tc>
        <w:tc>
          <w:tcPr>
            <w:tcW w:w="1716" w:type="dxa"/>
            <w:gridSpan w:val="2"/>
            <w:vAlign w:val="bottom"/>
          </w:tcPr>
          <w:p w:rsidR="00CD2918" w:rsidRPr="00B27BED" w:rsidRDefault="00CD2918" w:rsidP="00601ECF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gridSpan w:val="2"/>
            <w:vAlign w:val="bottom"/>
          </w:tcPr>
          <w:p w:rsidR="00CD2918" w:rsidRPr="00B27BED" w:rsidRDefault="00CD2918" w:rsidP="00B27BED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CD2918" w:rsidRPr="00B27BED" w:rsidTr="00B27BED">
        <w:tc>
          <w:tcPr>
            <w:tcW w:w="5850" w:type="dxa"/>
            <w:vAlign w:val="bottom"/>
          </w:tcPr>
          <w:p w:rsidR="00CD2918" w:rsidRPr="00B27BED" w:rsidRDefault="00CD2918" w:rsidP="00B27BED">
            <w:pPr>
              <w:ind w:left="312" w:hanging="18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B27BED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- กรรมการ</w:t>
            </w:r>
          </w:p>
        </w:tc>
        <w:tc>
          <w:tcPr>
            <w:tcW w:w="1716" w:type="dxa"/>
            <w:gridSpan w:val="2"/>
            <w:vAlign w:val="bottom"/>
          </w:tcPr>
          <w:p w:rsidR="00CD2918" w:rsidRPr="00B27BED" w:rsidRDefault="00601ECF" w:rsidP="00601ECF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1717" w:type="dxa"/>
            <w:gridSpan w:val="2"/>
            <w:vAlign w:val="bottom"/>
          </w:tcPr>
          <w:p w:rsidR="00CD2918" w:rsidRPr="00B27BED" w:rsidRDefault="00C10D6E" w:rsidP="00B27BED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B27BED">
              <w:rPr>
                <w:rFonts w:asciiTheme="majorBidi" w:eastAsia="Angsana New" w:hAnsiTheme="majorBidi" w:cstheme="majorBidi"/>
                <w:sz w:val="28"/>
                <w:szCs w:val="28"/>
              </w:rPr>
              <w:t>129</w:t>
            </w:r>
          </w:p>
        </w:tc>
      </w:tr>
      <w:tr w:rsidR="00CD2918" w:rsidRPr="00B27BED" w:rsidTr="00B27BED">
        <w:tc>
          <w:tcPr>
            <w:tcW w:w="5850" w:type="dxa"/>
            <w:vAlign w:val="bottom"/>
          </w:tcPr>
          <w:p w:rsidR="00CD2918" w:rsidRPr="00B27BED" w:rsidRDefault="00CD2918" w:rsidP="00B27BED">
            <w:pPr>
              <w:tabs>
                <w:tab w:val="left" w:pos="360"/>
                <w:tab w:val="left" w:pos="900"/>
              </w:tabs>
              <w:rPr>
                <w:rFonts w:asciiTheme="majorBidi" w:eastAsia="Angsana New" w:hAnsiTheme="majorBidi" w:cstheme="majorBidi"/>
                <w:color w:val="000000"/>
                <w:sz w:val="28"/>
                <w:szCs w:val="28"/>
                <w:cs/>
              </w:rPr>
            </w:pPr>
            <w:r w:rsidRPr="00B27BED">
              <w:rPr>
                <w:rFonts w:asciiTheme="majorBidi" w:eastAsia="Angsana New" w:hAnsiTheme="majorBidi" w:cstheme="majorBidi"/>
                <w:color w:val="000000"/>
                <w:sz w:val="28"/>
                <w:szCs w:val="28"/>
                <w:cs/>
              </w:rPr>
              <w:t>สินทรัพย์อื่น - ลูกหนี้ธุรกรรมยืมและให้ยืมหลักทรัพย์</w:t>
            </w:r>
          </w:p>
        </w:tc>
        <w:tc>
          <w:tcPr>
            <w:tcW w:w="1716" w:type="dxa"/>
            <w:gridSpan w:val="2"/>
            <w:vAlign w:val="bottom"/>
          </w:tcPr>
          <w:p w:rsidR="00CD2918" w:rsidRPr="00601ECF" w:rsidRDefault="00CD2918" w:rsidP="00601ECF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gridSpan w:val="2"/>
            <w:vAlign w:val="bottom"/>
          </w:tcPr>
          <w:p w:rsidR="00CD2918" w:rsidRPr="00B27BED" w:rsidRDefault="00CD2918" w:rsidP="00B27BED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D2918" w:rsidRPr="00B27BED" w:rsidTr="00B27BED">
        <w:tc>
          <w:tcPr>
            <w:tcW w:w="5850" w:type="dxa"/>
            <w:vAlign w:val="bottom"/>
          </w:tcPr>
          <w:p w:rsidR="00CD2918" w:rsidRPr="00B27BED" w:rsidRDefault="00CD2918" w:rsidP="00B27BED">
            <w:pPr>
              <w:ind w:left="312" w:hanging="18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B27BED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- </w:t>
            </w:r>
            <w:r w:rsidRPr="00B27BED">
              <w:rPr>
                <w:rFonts w:asciiTheme="majorBidi" w:eastAsia="Angsana New" w:hAnsiTheme="majorBidi" w:cstheme="majorBidi"/>
                <w:sz w:val="28"/>
                <w:szCs w:val="28"/>
              </w:rPr>
              <w:t>Nomura International Plc.</w:t>
            </w:r>
          </w:p>
        </w:tc>
        <w:tc>
          <w:tcPr>
            <w:tcW w:w="1716" w:type="dxa"/>
            <w:gridSpan w:val="2"/>
            <w:vAlign w:val="bottom"/>
          </w:tcPr>
          <w:p w:rsidR="00CD2918" w:rsidRPr="00601ECF" w:rsidRDefault="00601ECF" w:rsidP="00601ECF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01ECF">
              <w:rPr>
                <w:rFonts w:asciiTheme="majorBidi" w:eastAsia="Angsana New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717" w:type="dxa"/>
            <w:gridSpan w:val="2"/>
            <w:vAlign w:val="bottom"/>
          </w:tcPr>
          <w:p w:rsidR="00CD2918" w:rsidRPr="00B27BED" w:rsidRDefault="00C10D6E" w:rsidP="00B27BED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color w:val="000000"/>
                <w:sz w:val="28"/>
                <w:szCs w:val="28"/>
              </w:rPr>
            </w:pPr>
            <w:r w:rsidRPr="00B27BED">
              <w:rPr>
                <w:rFonts w:asciiTheme="majorBidi" w:eastAsia="Angsana New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CD2918" w:rsidRPr="00B27BED" w:rsidTr="00B27BED">
        <w:tc>
          <w:tcPr>
            <w:tcW w:w="5850" w:type="dxa"/>
            <w:vAlign w:val="bottom"/>
          </w:tcPr>
          <w:p w:rsidR="00CD2918" w:rsidRPr="00B27BED" w:rsidRDefault="00CD2918" w:rsidP="00B27BED">
            <w:pPr>
              <w:ind w:left="312" w:hanging="18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B27BED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- </w:t>
            </w:r>
            <w:r w:rsidRPr="00B27BED">
              <w:rPr>
                <w:rFonts w:asciiTheme="majorBidi" w:eastAsia="Angsana New" w:hAnsiTheme="majorBidi" w:cstheme="majorBidi"/>
                <w:sz w:val="28"/>
                <w:szCs w:val="28"/>
              </w:rPr>
              <w:t>Instinet Pacific Limited</w:t>
            </w:r>
          </w:p>
        </w:tc>
        <w:tc>
          <w:tcPr>
            <w:tcW w:w="1716" w:type="dxa"/>
            <w:gridSpan w:val="2"/>
            <w:vAlign w:val="bottom"/>
          </w:tcPr>
          <w:p w:rsidR="00CD2918" w:rsidRPr="00601ECF" w:rsidRDefault="00601ECF" w:rsidP="00601ECF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601ECF">
              <w:rPr>
                <w:rFonts w:asciiTheme="majorBidi" w:eastAsia="Angsana New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717" w:type="dxa"/>
            <w:gridSpan w:val="2"/>
            <w:vAlign w:val="bottom"/>
          </w:tcPr>
          <w:p w:rsidR="00CD2918" w:rsidRPr="00B27BED" w:rsidRDefault="00C10D6E" w:rsidP="00B27BED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color w:val="000000"/>
                <w:sz w:val="28"/>
                <w:szCs w:val="28"/>
              </w:rPr>
            </w:pPr>
            <w:r w:rsidRPr="00B27BED">
              <w:rPr>
                <w:rFonts w:asciiTheme="majorBidi" w:eastAsia="Angsana New" w:hAnsiTheme="majorBidi" w:cstheme="majorBidi"/>
                <w:color w:val="000000"/>
                <w:sz w:val="28"/>
                <w:szCs w:val="28"/>
              </w:rPr>
              <w:t>1</w:t>
            </w:r>
            <w:r w:rsidR="00A231C9" w:rsidRPr="00B27BED">
              <w:rPr>
                <w:rFonts w:asciiTheme="majorBidi" w:eastAsia="Angsana New" w:hAnsiTheme="majorBidi" w:cstheme="majorBidi"/>
                <w:color w:val="000000"/>
                <w:sz w:val="28"/>
                <w:szCs w:val="28"/>
              </w:rPr>
              <w:t>1</w:t>
            </w:r>
          </w:p>
        </w:tc>
      </w:tr>
      <w:tr w:rsidR="00CD2918" w:rsidRPr="00B27BED" w:rsidTr="00B27BED">
        <w:tc>
          <w:tcPr>
            <w:tcW w:w="5850" w:type="dxa"/>
            <w:vAlign w:val="bottom"/>
          </w:tcPr>
          <w:p w:rsidR="00CD2918" w:rsidRPr="00B27BED" w:rsidRDefault="00CD2918" w:rsidP="00B27BED">
            <w:pPr>
              <w:tabs>
                <w:tab w:val="left" w:pos="360"/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B27BED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สินทรัพย์อื่น</w:t>
            </w:r>
            <w:r w:rsidRPr="00B27BED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- </w:t>
            </w:r>
            <w:r w:rsidRPr="00B27BED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716" w:type="dxa"/>
            <w:gridSpan w:val="2"/>
            <w:vAlign w:val="bottom"/>
          </w:tcPr>
          <w:p w:rsidR="00CD2918" w:rsidRPr="00B27BED" w:rsidRDefault="00CD2918" w:rsidP="00601ECF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gridSpan w:val="2"/>
            <w:vAlign w:val="bottom"/>
          </w:tcPr>
          <w:p w:rsidR="00CD2918" w:rsidRPr="00B27BED" w:rsidRDefault="00CD2918" w:rsidP="00B27BED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601ECF" w:rsidRPr="00B27BED" w:rsidTr="00B27BED">
        <w:tc>
          <w:tcPr>
            <w:tcW w:w="5850" w:type="dxa"/>
            <w:vAlign w:val="bottom"/>
          </w:tcPr>
          <w:p w:rsidR="00601ECF" w:rsidRPr="00B27BED" w:rsidRDefault="00601ECF" w:rsidP="00601ECF">
            <w:pPr>
              <w:ind w:left="312" w:hanging="18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B27BED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- </w:t>
            </w:r>
            <w:r w:rsidRPr="00B27BED">
              <w:rPr>
                <w:rFonts w:asciiTheme="majorBidi" w:hAnsiTheme="majorBidi" w:cstheme="majorBidi"/>
                <w:sz w:val="28"/>
                <w:szCs w:val="28"/>
                <w:lang w:val="sv-SE"/>
              </w:rPr>
              <w:t>Nomura Singapore Limited</w:t>
            </w:r>
          </w:p>
        </w:tc>
        <w:tc>
          <w:tcPr>
            <w:tcW w:w="1716" w:type="dxa"/>
            <w:gridSpan w:val="2"/>
            <w:vAlign w:val="bottom"/>
          </w:tcPr>
          <w:p w:rsidR="00601ECF" w:rsidRPr="00B27BED" w:rsidRDefault="00601ECF" w:rsidP="00601ECF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  <w:r w:rsidR="0000068F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1</w:t>
            </w: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717" w:type="dxa"/>
            <w:gridSpan w:val="2"/>
            <w:vAlign w:val="bottom"/>
          </w:tcPr>
          <w:p w:rsidR="00601ECF" w:rsidRPr="00B27BED" w:rsidRDefault="00601ECF" w:rsidP="00601ECF">
            <w:pPr>
              <w:tabs>
                <w:tab w:val="decimal" w:pos="1212"/>
              </w:tabs>
              <w:ind w:right="13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B27BED">
              <w:rPr>
                <w:rFonts w:asciiTheme="majorBidi" w:eastAsia="Angsana New" w:hAnsiTheme="majorBidi" w:cstheme="majorBidi"/>
                <w:sz w:val="28"/>
                <w:szCs w:val="28"/>
              </w:rPr>
              <w:t>109</w:t>
            </w:r>
          </w:p>
        </w:tc>
      </w:tr>
      <w:tr w:rsidR="00601ECF" w:rsidRPr="00B27BED" w:rsidTr="00B27BED">
        <w:tc>
          <w:tcPr>
            <w:tcW w:w="5850" w:type="dxa"/>
            <w:vAlign w:val="bottom"/>
          </w:tcPr>
          <w:p w:rsidR="00601ECF" w:rsidRPr="00B27BED" w:rsidRDefault="00601ECF" w:rsidP="00601ECF">
            <w:pPr>
              <w:ind w:left="312" w:hanging="18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B27BED">
              <w:rPr>
                <w:rFonts w:asciiTheme="majorBidi" w:eastAsia="Angsana New" w:hAnsiTheme="majorBidi" w:cstheme="majorBidi"/>
                <w:sz w:val="28"/>
                <w:szCs w:val="28"/>
              </w:rPr>
              <w:t>- Nomura Securities Co., Ltd.</w:t>
            </w:r>
          </w:p>
        </w:tc>
        <w:tc>
          <w:tcPr>
            <w:tcW w:w="1716" w:type="dxa"/>
            <w:gridSpan w:val="2"/>
            <w:vAlign w:val="bottom"/>
          </w:tcPr>
          <w:p w:rsidR="00601ECF" w:rsidRPr="00B27BED" w:rsidRDefault="00601ECF" w:rsidP="00601ECF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5,366</w:t>
            </w:r>
          </w:p>
        </w:tc>
        <w:tc>
          <w:tcPr>
            <w:tcW w:w="1717" w:type="dxa"/>
            <w:gridSpan w:val="2"/>
            <w:vAlign w:val="bottom"/>
          </w:tcPr>
          <w:p w:rsidR="00601ECF" w:rsidRPr="00B27BED" w:rsidRDefault="00601ECF" w:rsidP="00601ECF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B27BED">
              <w:rPr>
                <w:rFonts w:asciiTheme="majorBidi" w:eastAsia="Angsana New" w:hAnsiTheme="majorBidi" w:cstheme="majorBidi"/>
                <w:sz w:val="28"/>
                <w:szCs w:val="28"/>
              </w:rPr>
              <w:t>580</w:t>
            </w:r>
          </w:p>
        </w:tc>
      </w:tr>
      <w:tr w:rsidR="00601ECF" w:rsidRPr="00B27BED" w:rsidTr="00B27BED">
        <w:tc>
          <w:tcPr>
            <w:tcW w:w="5850" w:type="dxa"/>
            <w:vAlign w:val="bottom"/>
          </w:tcPr>
          <w:p w:rsidR="00601ECF" w:rsidRPr="00B27BED" w:rsidRDefault="00601ECF" w:rsidP="00601ECF">
            <w:pPr>
              <w:ind w:left="312" w:hanging="18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B27BED">
              <w:rPr>
                <w:rFonts w:asciiTheme="majorBidi" w:eastAsia="Angsana New" w:hAnsiTheme="majorBidi" w:cstheme="majorBidi"/>
                <w:sz w:val="28"/>
                <w:szCs w:val="28"/>
              </w:rPr>
              <w:t>- Nomura Holding Inc.</w:t>
            </w:r>
          </w:p>
        </w:tc>
        <w:tc>
          <w:tcPr>
            <w:tcW w:w="1716" w:type="dxa"/>
            <w:gridSpan w:val="2"/>
            <w:vAlign w:val="bottom"/>
          </w:tcPr>
          <w:p w:rsidR="00601ECF" w:rsidRPr="00B27BED" w:rsidRDefault="00601ECF" w:rsidP="00601ECF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717" w:type="dxa"/>
            <w:gridSpan w:val="2"/>
            <w:vAlign w:val="bottom"/>
          </w:tcPr>
          <w:p w:rsidR="00601ECF" w:rsidRPr="00B27BED" w:rsidRDefault="00601ECF" w:rsidP="00601ECF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B27BED">
              <w:rPr>
                <w:rFonts w:asciiTheme="majorBidi" w:eastAsia="Angsana New" w:hAnsiTheme="majorBidi" w:cstheme="majorBidi"/>
                <w:sz w:val="28"/>
                <w:szCs w:val="28"/>
              </w:rPr>
              <w:t>48</w:t>
            </w:r>
          </w:p>
        </w:tc>
      </w:tr>
      <w:tr w:rsidR="00601ECF" w:rsidRPr="00B27BED" w:rsidTr="00B27BED">
        <w:tc>
          <w:tcPr>
            <w:tcW w:w="5850" w:type="dxa"/>
            <w:vAlign w:val="bottom"/>
          </w:tcPr>
          <w:p w:rsidR="00601ECF" w:rsidRPr="00B27BED" w:rsidRDefault="00601ECF" w:rsidP="00601ECF">
            <w:pPr>
              <w:tabs>
                <w:tab w:val="left" w:pos="360"/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B27BED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เจ้าหนี้ธุรกิจหลักทรัพย์</w:t>
            </w:r>
          </w:p>
        </w:tc>
        <w:tc>
          <w:tcPr>
            <w:tcW w:w="1716" w:type="dxa"/>
            <w:gridSpan w:val="2"/>
            <w:vAlign w:val="bottom"/>
          </w:tcPr>
          <w:p w:rsidR="00601ECF" w:rsidRPr="00B27BED" w:rsidRDefault="00601ECF" w:rsidP="00601ECF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gridSpan w:val="2"/>
            <w:vAlign w:val="bottom"/>
          </w:tcPr>
          <w:p w:rsidR="00601ECF" w:rsidRPr="00B27BED" w:rsidRDefault="00601ECF" w:rsidP="00601ECF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601ECF" w:rsidRPr="00B27BED" w:rsidTr="00B27BED">
        <w:tc>
          <w:tcPr>
            <w:tcW w:w="5850" w:type="dxa"/>
            <w:vAlign w:val="bottom"/>
          </w:tcPr>
          <w:p w:rsidR="00601ECF" w:rsidRPr="00B27BED" w:rsidRDefault="00601ECF" w:rsidP="00601ECF">
            <w:pPr>
              <w:ind w:left="312" w:hanging="18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B27BED">
              <w:rPr>
                <w:rFonts w:asciiTheme="majorBidi" w:eastAsia="Angsana New" w:hAnsiTheme="majorBidi" w:cstheme="majorBidi"/>
                <w:sz w:val="28"/>
                <w:szCs w:val="28"/>
              </w:rPr>
              <w:t>- Instinet Pacific Limited</w:t>
            </w:r>
          </w:p>
        </w:tc>
        <w:tc>
          <w:tcPr>
            <w:tcW w:w="1716" w:type="dxa"/>
            <w:gridSpan w:val="2"/>
            <w:vAlign w:val="bottom"/>
          </w:tcPr>
          <w:p w:rsidR="00601ECF" w:rsidRPr="00B27BED" w:rsidRDefault="00601ECF" w:rsidP="00601ECF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127,869</w:t>
            </w:r>
          </w:p>
        </w:tc>
        <w:tc>
          <w:tcPr>
            <w:tcW w:w="1717" w:type="dxa"/>
            <w:gridSpan w:val="2"/>
            <w:vAlign w:val="bottom"/>
          </w:tcPr>
          <w:p w:rsidR="00601ECF" w:rsidRPr="00B27BED" w:rsidRDefault="00601ECF" w:rsidP="00601ECF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B27BED">
              <w:rPr>
                <w:rFonts w:asciiTheme="majorBidi" w:eastAsia="Angsana New" w:hAnsiTheme="majorBidi" w:cstheme="majorBidi"/>
                <w:sz w:val="28"/>
                <w:szCs w:val="28"/>
              </w:rPr>
              <w:t>196,984</w:t>
            </w:r>
          </w:p>
        </w:tc>
      </w:tr>
      <w:tr w:rsidR="00601ECF" w:rsidRPr="00B27BED" w:rsidTr="00B27BED">
        <w:tc>
          <w:tcPr>
            <w:tcW w:w="5850" w:type="dxa"/>
            <w:vAlign w:val="bottom"/>
          </w:tcPr>
          <w:p w:rsidR="00601ECF" w:rsidRPr="00B27BED" w:rsidRDefault="00601ECF" w:rsidP="00601ECF">
            <w:pPr>
              <w:tabs>
                <w:tab w:val="left" w:pos="360"/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B27BED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716" w:type="dxa"/>
            <w:gridSpan w:val="2"/>
            <w:vAlign w:val="bottom"/>
          </w:tcPr>
          <w:p w:rsidR="00601ECF" w:rsidRPr="00B27BED" w:rsidRDefault="00601ECF" w:rsidP="00601ECF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gridSpan w:val="2"/>
            <w:vAlign w:val="bottom"/>
          </w:tcPr>
          <w:p w:rsidR="00601ECF" w:rsidRPr="00B27BED" w:rsidRDefault="00601ECF" w:rsidP="00601ECF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601ECF" w:rsidRPr="00B27BED" w:rsidTr="00B27BED">
        <w:tc>
          <w:tcPr>
            <w:tcW w:w="5850" w:type="dxa"/>
            <w:vAlign w:val="bottom"/>
          </w:tcPr>
          <w:p w:rsidR="00601ECF" w:rsidRPr="00B27BED" w:rsidRDefault="00601ECF" w:rsidP="00601ECF">
            <w:pPr>
              <w:ind w:left="312" w:hanging="18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B27BED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-</w:t>
            </w:r>
            <w:r w:rsidRPr="00B27BED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</w:t>
            </w:r>
            <w:r w:rsidRPr="00B27BED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บริษัท ยูไนเต็ด อินฟอร์เมชั่น ไฮเวย์ จำกัด</w:t>
            </w:r>
          </w:p>
        </w:tc>
        <w:tc>
          <w:tcPr>
            <w:tcW w:w="1716" w:type="dxa"/>
            <w:gridSpan w:val="2"/>
            <w:vAlign w:val="bottom"/>
          </w:tcPr>
          <w:p w:rsidR="00601ECF" w:rsidRPr="00B27BED" w:rsidRDefault="00601ECF" w:rsidP="00601ECF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160</w:t>
            </w:r>
          </w:p>
        </w:tc>
        <w:tc>
          <w:tcPr>
            <w:tcW w:w="1717" w:type="dxa"/>
            <w:gridSpan w:val="2"/>
            <w:vAlign w:val="bottom"/>
          </w:tcPr>
          <w:p w:rsidR="00601ECF" w:rsidRPr="00B27BED" w:rsidRDefault="001263BF" w:rsidP="00601ECF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1263BF" w:rsidRPr="00B27BED" w:rsidTr="00B27BED">
        <w:tc>
          <w:tcPr>
            <w:tcW w:w="5850" w:type="dxa"/>
            <w:vAlign w:val="bottom"/>
          </w:tcPr>
          <w:p w:rsidR="001263BF" w:rsidRPr="00B27BED" w:rsidRDefault="001263BF" w:rsidP="00601ECF">
            <w:pPr>
              <w:ind w:left="312" w:hanging="18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B27BED">
              <w:rPr>
                <w:rFonts w:asciiTheme="majorBidi" w:eastAsia="Angsana New" w:hAnsiTheme="majorBidi" w:cstheme="majorBidi"/>
                <w:sz w:val="28"/>
                <w:szCs w:val="28"/>
              </w:rPr>
              <w:t>- Instinet Pacific Limited</w:t>
            </w:r>
          </w:p>
        </w:tc>
        <w:tc>
          <w:tcPr>
            <w:tcW w:w="1716" w:type="dxa"/>
            <w:gridSpan w:val="2"/>
            <w:vAlign w:val="bottom"/>
          </w:tcPr>
          <w:p w:rsidR="001263BF" w:rsidRDefault="001263BF" w:rsidP="00601ECF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717" w:type="dxa"/>
            <w:gridSpan w:val="2"/>
            <w:vAlign w:val="bottom"/>
          </w:tcPr>
          <w:p w:rsidR="001263BF" w:rsidRPr="00B27BED" w:rsidRDefault="001263BF" w:rsidP="00601ECF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B27BED">
              <w:rPr>
                <w:rFonts w:asciiTheme="majorBidi" w:eastAsia="Angsana New" w:hAnsiTheme="majorBidi" w:cstheme="majorBidi"/>
                <w:sz w:val="28"/>
                <w:szCs w:val="28"/>
              </w:rPr>
              <w:t>15,031</w:t>
            </w:r>
          </w:p>
        </w:tc>
      </w:tr>
    </w:tbl>
    <w:p w:rsidR="00601ECF" w:rsidRDefault="00601ECF" w:rsidP="00777392">
      <w:pPr>
        <w:pStyle w:val="NormalAngsanaNew"/>
        <w:spacing w:before="120"/>
        <w:ind w:left="547"/>
        <w:rPr>
          <w:b/>
          <w:bCs/>
        </w:rPr>
      </w:pPr>
    </w:p>
    <w:p w:rsidR="0003528E" w:rsidRPr="004C29F0" w:rsidRDefault="0003528E" w:rsidP="00777392">
      <w:pPr>
        <w:pStyle w:val="NormalAngsanaNew"/>
        <w:spacing w:before="120"/>
        <w:ind w:left="547"/>
        <w:rPr>
          <w:b/>
          <w:bCs/>
        </w:rPr>
      </w:pPr>
      <w:r w:rsidRPr="004C29F0">
        <w:rPr>
          <w:rFonts w:hint="cs"/>
          <w:b/>
          <w:bCs/>
          <w:cs/>
        </w:rPr>
        <w:lastRenderedPageBreak/>
        <w:t>ค่าตอบแทนที่จ่ายให้ผู้บริหารสำคัญ</w:t>
      </w:r>
      <w:r w:rsidRPr="004C29F0">
        <w:rPr>
          <w:b/>
          <w:bCs/>
        </w:rPr>
        <w:t xml:space="preserve">  </w:t>
      </w:r>
    </w:p>
    <w:p w:rsidR="0003528E" w:rsidRPr="00B27BED" w:rsidRDefault="0003528E" w:rsidP="00B27BED">
      <w:pPr>
        <w:tabs>
          <w:tab w:val="right" w:pos="5040"/>
          <w:tab w:val="right" w:pos="6390"/>
          <w:tab w:val="right" w:pos="8190"/>
        </w:tabs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C29F0">
        <w:rPr>
          <w:spacing w:val="-4"/>
          <w:cs/>
        </w:rPr>
        <w:tab/>
      </w:r>
      <w:r w:rsidR="006E3C9B" w:rsidRPr="00B27BED">
        <w:rPr>
          <w:rFonts w:ascii="Angsana New" w:hAnsi="Angsana New" w:cs="Angsana New" w:hint="cs"/>
          <w:sz w:val="32"/>
          <w:szCs w:val="32"/>
          <w:cs/>
        </w:rPr>
        <w:t xml:space="preserve">ในระหว่างงวดสามเดือนสิ้นสุดวันที่ </w:t>
      </w:r>
      <w:r w:rsidR="00B27BED">
        <w:rPr>
          <w:rFonts w:ascii="Angsana New" w:hAnsi="Angsana New" w:cs="Angsana New"/>
          <w:sz w:val="32"/>
          <w:szCs w:val="32"/>
        </w:rPr>
        <w:t>31</w:t>
      </w:r>
      <w:r w:rsidR="00AC6401" w:rsidRPr="00B27BED">
        <w:rPr>
          <w:rFonts w:ascii="Angsana New" w:hAnsi="Angsana New" w:cs="Angsana New" w:hint="cs"/>
          <w:sz w:val="32"/>
          <w:szCs w:val="32"/>
          <w:cs/>
        </w:rPr>
        <w:t xml:space="preserve"> มีนาคม </w:t>
      </w:r>
      <w:r w:rsidR="00B27BED">
        <w:rPr>
          <w:rFonts w:ascii="Angsana New" w:hAnsi="Angsana New" w:cs="Angsana New"/>
          <w:sz w:val="32"/>
          <w:szCs w:val="32"/>
        </w:rPr>
        <w:t>2561</w:t>
      </w:r>
      <w:r w:rsidR="006E3C9B" w:rsidRPr="00B27BED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B27BED">
        <w:rPr>
          <w:rFonts w:ascii="Angsana New" w:hAnsi="Angsana New" w:cs="Angsana New"/>
          <w:sz w:val="32"/>
          <w:szCs w:val="32"/>
        </w:rPr>
        <w:t>2560</w:t>
      </w:r>
      <w:r w:rsidR="006E3C9B" w:rsidRPr="00B27BED">
        <w:rPr>
          <w:rFonts w:ascii="Angsana New" w:hAnsi="Angsana New" w:cs="Angsana New" w:hint="cs"/>
          <w:sz w:val="32"/>
          <w:szCs w:val="32"/>
          <w:cs/>
        </w:rPr>
        <w:t xml:space="preserve"> บริษัทฯมีค่าใช้จ่ายผลประโยชน์พนักงานที่ให้แก่กรรมการและผู้บริหารสำคัญดังต่อไปนี้ </w:t>
      </w:r>
    </w:p>
    <w:p w:rsidR="00CD2918" w:rsidRPr="00B27BED" w:rsidRDefault="00CD2918" w:rsidP="00777392">
      <w:pPr>
        <w:tabs>
          <w:tab w:val="left" w:pos="900"/>
          <w:tab w:val="left" w:pos="1440"/>
          <w:tab w:val="left" w:pos="2160"/>
          <w:tab w:val="right" w:pos="6300"/>
          <w:tab w:val="right" w:pos="8100"/>
        </w:tabs>
        <w:ind w:left="360" w:right="-43" w:hanging="360"/>
        <w:jc w:val="right"/>
        <w:rPr>
          <w:rFonts w:ascii="Angsana New" w:hAnsi="Angsana New" w:cs="Angsana New"/>
          <w:sz w:val="30"/>
          <w:szCs w:val="30"/>
        </w:rPr>
      </w:pPr>
      <w:r w:rsidRPr="00B27BED">
        <w:rPr>
          <w:rFonts w:ascii="Angsana New" w:hAnsi="Angsana New" w:cs="Angsana New"/>
          <w:sz w:val="30"/>
          <w:szCs w:val="30"/>
        </w:rPr>
        <w:t>(</w:t>
      </w:r>
      <w:r w:rsidRPr="00B27BED">
        <w:rPr>
          <w:rFonts w:ascii="Angsana New" w:hAnsi="Angsana New" w:cs="Angsana New"/>
          <w:sz w:val="30"/>
          <w:szCs w:val="30"/>
          <w:cs/>
        </w:rPr>
        <w:t>หน่วย</w:t>
      </w:r>
      <w:r w:rsidRPr="00B27BED">
        <w:rPr>
          <w:rFonts w:ascii="Angsana New" w:hAnsi="Angsana New" w:cs="Angsana New"/>
          <w:sz w:val="30"/>
          <w:szCs w:val="30"/>
        </w:rPr>
        <w:t xml:space="preserve">: </w:t>
      </w:r>
      <w:r w:rsidRPr="00B27BED">
        <w:rPr>
          <w:rFonts w:ascii="Angsana New" w:hAnsi="Angsana New" w:cs="Angsana New" w:hint="cs"/>
          <w:sz w:val="30"/>
          <w:szCs w:val="30"/>
          <w:cs/>
        </w:rPr>
        <w:t>พัน</w:t>
      </w:r>
      <w:r w:rsidRPr="00B27BED">
        <w:rPr>
          <w:rFonts w:ascii="Angsana New" w:hAnsi="Angsana New" w:cs="Angsana New"/>
          <w:sz w:val="30"/>
          <w:szCs w:val="30"/>
          <w:cs/>
        </w:rPr>
        <w:t>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30"/>
        <w:gridCol w:w="1980"/>
        <w:gridCol w:w="1980"/>
      </w:tblGrid>
      <w:tr w:rsidR="00CD2918" w:rsidRPr="00B27BED" w:rsidTr="00CD2918">
        <w:tc>
          <w:tcPr>
            <w:tcW w:w="5130" w:type="dxa"/>
            <w:vAlign w:val="bottom"/>
          </w:tcPr>
          <w:p w:rsidR="00CD2918" w:rsidRPr="00B27BED" w:rsidRDefault="00CD2918" w:rsidP="0077739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60" w:type="dxa"/>
            <w:gridSpan w:val="2"/>
            <w:vAlign w:val="bottom"/>
          </w:tcPr>
          <w:p w:rsidR="00CD2918" w:rsidRPr="00B27BED" w:rsidRDefault="00CD2918" w:rsidP="0077739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7BE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B27BE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B27BED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F503A0" w:rsidRPr="00B27BED" w:rsidTr="00CD2918">
        <w:tc>
          <w:tcPr>
            <w:tcW w:w="5130" w:type="dxa"/>
            <w:vAlign w:val="bottom"/>
          </w:tcPr>
          <w:p w:rsidR="00F503A0" w:rsidRPr="00B27BED" w:rsidRDefault="00F503A0" w:rsidP="00F503A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:rsidR="00F503A0" w:rsidRPr="00B27BED" w:rsidRDefault="00F503A0" w:rsidP="00F503A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27BED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B27BED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980" w:type="dxa"/>
            <w:vAlign w:val="bottom"/>
          </w:tcPr>
          <w:p w:rsidR="00F503A0" w:rsidRPr="00B27BED" w:rsidRDefault="00F503A0" w:rsidP="00F503A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27BED">
              <w:rPr>
                <w:rFonts w:ascii="Angsana New" w:hAnsi="Angsana New" w:cs="Angsana New" w:hint="cs"/>
                <w:sz w:val="30"/>
                <w:szCs w:val="30"/>
                <w:cs/>
              </w:rPr>
              <w:t>2560</w:t>
            </w:r>
          </w:p>
        </w:tc>
      </w:tr>
      <w:tr w:rsidR="00F503A0" w:rsidRPr="00B27BED" w:rsidTr="00CD2918">
        <w:tc>
          <w:tcPr>
            <w:tcW w:w="5130" w:type="dxa"/>
            <w:vAlign w:val="bottom"/>
          </w:tcPr>
          <w:p w:rsidR="00F503A0" w:rsidRPr="00B27BED" w:rsidRDefault="00F503A0" w:rsidP="00F503A0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7BED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980" w:type="dxa"/>
            <w:vAlign w:val="bottom"/>
          </w:tcPr>
          <w:p w:rsidR="00F503A0" w:rsidRPr="00B27BED" w:rsidRDefault="00CD26B8" w:rsidP="00F503A0">
            <w:pPr>
              <w:tabs>
                <w:tab w:val="decimal" w:pos="1309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21,988</w:t>
            </w:r>
          </w:p>
        </w:tc>
        <w:tc>
          <w:tcPr>
            <w:tcW w:w="1980" w:type="dxa"/>
            <w:vAlign w:val="bottom"/>
          </w:tcPr>
          <w:p w:rsidR="00F503A0" w:rsidRPr="00B27BED" w:rsidRDefault="00F503A0" w:rsidP="00F503A0">
            <w:pPr>
              <w:tabs>
                <w:tab w:val="decimal" w:pos="1309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27BED">
              <w:rPr>
                <w:rFonts w:ascii="Angsana New" w:hAnsi="Angsana New" w:cs="Angsana New"/>
                <w:sz w:val="30"/>
                <w:szCs w:val="30"/>
              </w:rPr>
              <w:t>19,939</w:t>
            </w:r>
          </w:p>
        </w:tc>
      </w:tr>
      <w:tr w:rsidR="00F503A0" w:rsidRPr="00B27BED" w:rsidTr="00CD2918">
        <w:tc>
          <w:tcPr>
            <w:tcW w:w="5130" w:type="dxa"/>
            <w:vAlign w:val="bottom"/>
          </w:tcPr>
          <w:p w:rsidR="00F503A0" w:rsidRPr="00B27BED" w:rsidRDefault="00F503A0" w:rsidP="00F503A0">
            <w:pPr>
              <w:tabs>
                <w:tab w:val="left" w:pos="900"/>
                <w:tab w:val="left" w:pos="1440"/>
              </w:tabs>
              <w:ind w:left="162" w:right="-108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7BED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980" w:type="dxa"/>
            <w:vAlign w:val="bottom"/>
          </w:tcPr>
          <w:p w:rsidR="00F503A0" w:rsidRPr="00B27BED" w:rsidRDefault="00CD26B8" w:rsidP="00F503A0">
            <w:pPr>
              <w:pBdr>
                <w:bottom w:val="single" w:sz="4" w:space="1" w:color="auto"/>
              </w:pBdr>
              <w:tabs>
                <w:tab w:val="decimal" w:pos="1309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1,213</w:t>
            </w:r>
          </w:p>
        </w:tc>
        <w:tc>
          <w:tcPr>
            <w:tcW w:w="1980" w:type="dxa"/>
            <w:vAlign w:val="bottom"/>
          </w:tcPr>
          <w:p w:rsidR="00F503A0" w:rsidRPr="00B27BED" w:rsidRDefault="00F503A0" w:rsidP="00F503A0">
            <w:pPr>
              <w:pBdr>
                <w:bottom w:val="single" w:sz="4" w:space="1" w:color="auto"/>
              </w:pBdr>
              <w:tabs>
                <w:tab w:val="decimal" w:pos="1309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7BED">
              <w:rPr>
                <w:rFonts w:ascii="Angsana New" w:hAnsi="Angsana New" w:cs="Angsana New"/>
                <w:sz w:val="30"/>
                <w:szCs w:val="30"/>
              </w:rPr>
              <w:t>1,200</w:t>
            </w:r>
          </w:p>
        </w:tc>
      </w:tr>
      <w:tr w:rsidR="00F503A0" w:rsidRPr="00B27BED" w:rsidTr="00CD2918">
        <w:tc>
          <w:tcPr>
            <w:tcW w:w="5130" w:type="dxa"/>
            <w:vAlign w:val="bottom"/>
          </w:tcPr>
          <w:p w:rsidR="00F503A0" w:rsidRPr="00B27BED" w:rsidRDefault="00F503A0" w:rsidP="00F503A0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</w:tcPr>
          <w:p w:rsidR="00F503A0" w:rsidRPr="00B27BED" w:rsidRDefault="00CD26B8" w:rsidP="00F503A0">
            <w:pPr>
              <w:pBdr>
                <w:bottom w:val="double" w:sz="4" w:space="1" w:color="auto"/>
              </w:pBdr>
              <w:tabs>
                <w:tab w:val="decimal" w:pos="1309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23,201</w:t>
            </w:r>
          </w:p>
        </w:tc>
        <w:tc>
          <w:tcPr>
            <w:tcW w:w="1980" w:type="dxa"/>
            <w:vAlign w:val="bottom"/>
          </w:tcPr>
          <w:p w:rsidR="00F503A0" w:rsidRPr="00B27BED" w:rsidRDefault="00F503A0" w:rsidP="00F503A0">
            <w:pPr>
              <w:pBdr>
                <w:bottom w:val="double" w:sz="4" w:space="1" w:color="auto"/>
              </w:pBdr>
              <w:tabs>
                <w:tab w:val="decimal" w:pos="1309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27BED">
              <w:rPr>
                <w:rFonts w:ascii="Angsana New" w:hAnsi="Angsana New" w:cs="Angsana New"/>
                <w:sz w:val="30"/>
                <w:szCs w:val="30"/>
              </w:rPr>
              <w:t>21,139</w:t>
            </w:r>
          </w:p>
        </w:tc>
      </w:tr>
    </w:tbl>
    <w:p w:rsidR="006972BE" w:rsidRPr="004C29F0" w:rsidRDefault="00F503A0" w:rsidP="00AF2055">
      <w:pPr>
        <w:tabs>
          <w:tab w:val="left" w:pos="900"/>
        </w:tabs>
        <w:spacing w:before="80" w:after="80"/>
        <w:ind w:left="547" w:right="-43" w:hanging="547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21</w:t>
      </w:r>
      <w:r w:rsidR="006972BE" w:rsidRPr="004C29F0">
        <w:rPr>
          <w:rFonts w:ascii="Angsana New" w:hAnsi="Angsana New" w:cs="Angsana New"/>
          <w:b/>
          <w:bCs/>
          <w:sz w:val="32"/>
          <w:szCs w:val="32"/>
        </w:rPr>
        <w:t>.</w:t>
      </w:r>
      <w:r w:rsidR="006972BE" w:rsidRPr="004C29F0">
        <w:rPr>
          <w:rFonts w:ascii="Angsana New" w:hAnsi="Angsana New" w:cs="Angsana New"/>
          <w:b/>
          <w:bCs/>
          <w:sz w:val="32"/>
          <w:szCs w:val="32"/>
        </w:rPr>
        <w:tab/>
      </w:r>
      <w:r w:rsidR="006972BE" w:rsidRPr="004C29F0">
        <w:rPr>
          <w:rFonts w:ascii="Angsana New" w:hAnsi="Angsana New" w:cs="Angsana New" w:hint="cs"/>
          <w:b/>
          <w:bCs/>
          <w:sz w:val="32"/>
          <w:szCs w:val="32"/>
          <w:cs/>
        </w:rPr>
        <w:t>ส่วนงานดำเนินงาน</w:t>
      </w:r>
    </w:p>
    <w:p w:rsidR="00143F65" w:rsidRPr="004C29F0" w:rsidRDefault="00143F65" w:rsidP="00AF2055">
      <w:pPr>
        <w:tabs>
          <w:tab w:val="left" w:pos="960"/>
        </w:tabs>
        <w:spacing w:before="80" w:after="8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4C29F0">
        <w:rPr>
          <w:rFonts w:ascii="Angsana New" w:hAnsi="Angsana New" w:cs="Angsana New"/>
          <w:sz w:val="32"/>
          <w:szCs w:val="32"/>
          <w:cs/>
        </w:rPr>
        <w:t>บริษัทฯจัดโครงสร้างองค์กรเป็นหน่วยธุรกิจตามประเภทของผลิตภัณฑ์และบริการ ในระหว่างงวดปัจจุบัน บริษัทฯไม่มีการเปลี่ยนแปลงโครงสร้างของส่วนงานดำเนินงานที่รายงาน</w:t>
      </w:r>
    </w:p>
    <w:p w:rsidR="00143F65" w:rsidRPr="004C29F0" w:rsidRDefault="00143F65" w:rsidP="00AF2055">
      <w:pPr>
        <w:tabs>
          <w:tab w:val="left" w:pos="900"/>
          <w:tab w:val="left" w:pos="2160"/>
          <w:tab w:val="left" w:pos="4860"/>
          <w:tab w:val="right" w:pos="6300"/>
          <w:tab w:val="right" w:pos="8280"/>
        </w:tabs>
        <w:spacing w:before="80" w:after="8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C29F0">
        <w:rPr>
          <w:rFonts w:ascii="Angsana New" w:hAnsi="Angsana New" w:cs="Angsana New"/>
          <w:spacing w:val="-10"/>
          <w:sz w:val="32"/>
          <w:szCs w:val="32"/>
          <w:cs/>
        </w:rPr>
        <w:t>ข้อมูลทางการเงินจำแนกตามส่วนงานของบริษัทฯ</w:t>
      </w:r>
      <w:r w:rsidRPr="004C29F0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Pr="004C29F0">
        <w:rPr>
          <w:rFonts w:ascii="Angsana New" w:eastAsia="Angsana New" w:hAnsi="Angsana New" w:cs="Angsana New" w:hint="cs"/>
          <w:sz w:val="32"/>
          <w:szCs w:val="32"/>
          <w:cs/>
        </w:rPr>
        <w:t xml:space="preserve">ณ วันที่ </w:t>
      </w:r>
      <w:r w:rsidR="00F503A0">
        <w:rPr>
          <w:rFonts w:ascii="Angsana New" w:eastAsia="Angsana New" w:hAnsi="Angsana New" w:cs="Angsana New"/>
          <w:sz w:val="32"/>
          <w:szCs w:val="32"/>
        </w:rPr>
        <w:t>31</w:t>
      </w:r>
      <w:r w:rsidR="00AC6401" w:rsidRPr="004C29F0">
        <w:rPr>
          <w:rFonts w:ascii="Angsana New" w:eastAsia="Angsana New" w:hAnsi="Angsana New" w:cs="Angsana New"/>
          <w:sz w:val="32"/>
          <w:szCs w:val="32"/>
          <w:cs/>
        </w:rPr>
        <w:t xml:space="preserve"> มีนาคม </w:t>
      </w:r>
      <w:r w:rsidR="00F503A0">
        <w:rPr>
          <w:rFonts w:ascii="Angsana New" w:eastAsia="Angsana New" w:hAnsi="Angsana New" w:cs="Angsana New"/>
          <w:sz w:val="32"/>
          <w:szCs w:val="32"/>
        </w:rPr>
        <w:t>2561</w:t>
      </w:r>
      <w:r w:rsidR="008B23EE" w:rsidRPr="004C29F0">
        <w:rPr>
          <w:rFonts w:ascii="Angsana New" w:eastAsia="Angsana New" w:hAnsi="Angsana New" w:cs="Angsana New" w:hint="cs"/>
          <w:sz w:val="32"/>
          <w:szCs w:val="32"/>
          <w:cs/>
        </w:rPr>
        <w:t xml:space="preserve"> และ </w:t>
      </w:r>
      <w:r w:rsidR="00F503A0">
        <w:rPr>
          <w:rFonts w:ascii="Angsana New" w:eastAsia="Angsana New" w:hAnsi="Angsana New" w:cs="Angsana New"/>
          <w:sz w:val="32"/>
          <w:szCs w:val="32"/>
        </w:rPr>
        <w:t>31</w:t>
      </w:r>
      <w:r w:rsidR="00AC6401" w:rsidRPr="004C29F0">
        <w:rPr>
          <w:rFonts w:ascii="Angsana New" w:eastAsia="Angsana New" w:hAnsi="Angsana New" w:cs="Angsana New" w:hint="cs"/>
          <w:sz w:val="32"/>
          <w:szCs w:val="32"/>
          <w:cs/>
        </w:rPr>
        <w:t xml:space="preserve"> ธันวาคม </w:t>
      </w:r>
      <w:r w:rsidR="00F503A0">
        <w:rPr>
          <w:rFonts w:ascii="Angsana New" w:eastAsia="Angsana New" w:hAnsi="Angsana New" w:cs="Angsana New"/>
          <w:sz w:val="32"/>
          <w:szCs w:val="32"/>
        </w:rPr>
        <w:t>2560</w:t>
      </w:r>
      <w:r w:rsidRPr="004C29F0">
        <w:rPr>
          <w:rFonts w:ascii="Angsana New" w:eastAsia="Angsana New" w:hAnsi="Angsana New" w:cs="Angsana New" w:hint="cs"/>
          <w:sz w:val="32"/>
          <w:szCs w:val="32"/>
          <w:cs/>
        </w:rPr>
        <w:t xml:space="preserve"> และ</w:t>
      </w:r>
      <w:r w:rsidRPr="004C29F0">
        <w:rPr>
          <w:rFonts w:ascii="Angsana New" w:eastAsia="Angsana New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 w:rsidR="00F503A0">
        <w:rPr>
          <w:rFonts w:ascii="Angsana New" w:eastAsia="Angsana New" w:hAnsi="Angsana New" w:cs="Angsana New"/>
          <w:sz w:val="32"/>
          <w:szCs w:val="32"/>
        </w:rPr>
        <w:t>31</w:t>
      </w:r>
      <w:r w:rsidR="00AC6401" w:rsidRPr="004C29F0">
        <w:rPr>
          <w:rFonts w:ascii="Angsana New" w:eastAsia="Angsana New" w:hAnsi="Angsana New" w:cs="Angsana New"/>
          <w:sz w:val="32"/>
          <w:szCs w:val="32"/>
          <w:cs/>
        </w:rPr>
        <w:t xml:space="preserve"> มีนาคม </w:t>
      </w:r>
      <w:r w:rsidR="00F503A0">
        <w:rPr>
          <w:rFonts w:ascii="Angsana New" w:eastAsia="Angsana New" w:hAnsi="Angsana New" w:cs="Angsana New"/>
          <w:sz w:val="32"/>
          <w:szCs w:val="32"/>
        </w:rPr>
        <w:t>2561</w:t>
      </w:r>
      <w:r w:rsidR="008B23EE" w:rsidRPr="004C29F0">
        <w:rPr>
          <w:rFonts w:ascii="Angsana New" w:eastAsia="Angsana New" w:hAnsi="Angsana New" w:cs="Angsana New"/>
          <w:sz w:val="32"/>
          <w:szCs w:val="32"/>
          <w:cs/>
        </w:rPr>
        <w:t xml:space="preserve"> และ </w:t>
      </w:r>
      <w:r w:rsidR="00F503A0">
        <w:rPr>
          <w:rFonts w:ascii="Angsana New" w:eastAsia="Angsana New" w:hAnsi="Angsana New" w:cs="Angsana New"/>
          <w:sz w:val="32"/>
          <w:szCs w:val="32"/>
        </w:rPr>
        <w:t>2560</w:t>
      </w:r>
      <w:r w:rsidRPr="004C29F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C29F0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tbl>
      <w:tblPr>
        <w:tblW w:w="9660" w:type="dxa"/>
        <w:tblInd w:w="-12" w:type="dxa"/>
        <w:tblLayout w:type="fixed"/>
        <w:tblLook w:val="01E0" w:firstRow="1" w:lastRow="1" w:firstColumn="1" w:lastColumn="1" w:noHBand="0" w:noVBand="0"/>
      </w:tblPr>
      <w:tblGrid>
        <w:gridCol w:w="2370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</w:tblGrid>
      <w:tr w:rsidR="00BD43B9" w:rsidRPr="004C29F0" w:rsidTr="00563EC0">
        <w:tc>
          <w:tcPr>
            <w:tcW w:w="2370" w:type="dxa"/>
            <w:vAlign w:val="bottom"/>
          </w:tcPr>
          <w:p w:rsidR="00BD43B9" w:rsidRPr="004C29F0" w:rsidRDefault="00BD43B9" w:rsidP="00777392">
            <w:pPr>
              <w:tabs>
                <w:tab w:val="right" w:pos="5040"/>
                <w:tab w:val="right" w:pos="6390"/>
                <w:tab w:val="right" w:pos="8190"/>
              </w:tabs>
              <w:ind w:left="12" w:hanging="1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58" w:type="dxa"/>
            <w:gridSpan w:val="2"/>
            <w:vAlign w:val="bottom"/>
          </w:tcPr>
          <w:p w:rsidR="00BD43B9" w:rsidRPr="004C29F0" w:rsidRDefault="00BD43B9" w:rsidP="00777392">
            <w:pP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58" w:type="dxa"/>
            <w:gridSpan w:val="2"/>
            <w:vAlign w:val="bottom"/>
          </w:tcPr>
          <w:p w:rsidR="00BD43B9" w:rsidRPr="004C29F0" w:rsidRDefault="00BD43B9" w:rsidP="00777392">
            <w:pP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58" w:type="dxa"/>
            <w:gridSpan w:val="2"/>
            <w:vAlign w:val="bottom"/>
          </w:tcPr>
          <w:p w:rsidR="00BD43B9" w:rsidRPr="004C29F0" w:rsidRDefault="00BD43B9" w:rsidP="00777392">
            <w:pP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58" w:type="dxa"/>
            <w:gridSpan w:val="2"/>
            <w:vAlign w:val="bottom"/>
          </w:tcPr>
          <w:p w:rsidR="00BD43B9" w:rsidRPr="004C29F0" w:rsidRDefault="00BD43B9" w:rsidP="00777392">
            <w:pP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58" w:type="dxa"/>
            <w:gridSpan w:val="2"/>
            <w:vAlign w:val="bottom"/>
          </w:tcPr>
          <w:p w:rsidR="00BD43B9" w:rsidRPr="004C29F0" w:rsidRDefault="00BD43B9" w:rsidP="00777392">
            <w:pPr>
              <w:tabs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C29F0">
              <w:rPr>
                <w:rFonts w:ascii="Angsana New" w:eastAsia="Angsana New" w:hAnsi="Angsana New" w:cs="Angsana New"/>
                <w:sz w:val="22"/>
                <w:szCs w:val="22"/>
                <w:cs/>
              </w:rPr>
              <w:t>(หน่วย</w:t>
            </w:r>
            <w:r w:rsidRPr="004C29F0">
              <w:rPr>
                <w:rFonts w:ascii="Angsana New" w:eastAsia="Angsana New" w:hAnsi="Angsana New" w:cs="Angsana New"/>
                <w:sz w:val="22"/>
                <w:szCs w:val="22"/>
              </w:rPr>
              <w:t xml:space="preserve">: </w:t>
            </w:r>
            <w:r w:rsidRPr="004C29F0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ล้านบาท)</w:t>
            </w:r>
          </w:p>
        </w:tc>
      </w:tr>
      <w:tr w:rsidR="00BD43B9" w:rsidRPr="004C29F0" w:rsidTr="00563EC0">
        <w:tc>
          <w:tcPr>
            <w:tcW w:w="2370" w:type="dxa"/>
            <w:vAlign w:val="bottom"/>
          </w:tcPr>
          <w:p w:rsidR="00BD43B9" w:rsidRPr="004C29F0" w:rsidRDefault="00BD43B9" w:rsidP="00777392">
            <w:pPr>
              <w:tabs>
                <w:tab w:val="right" w:pos="5040"/>
                <w:tab w:val="right" w:pos="6390"/>
                <w:tab w:val="right" w:pos="8190"/>
              </w:tabs>
              <w:ind w:left="12" w:hanging="1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0" w:type="dxa"/>
            <w:gridSpan w:val="10"/>
            <w:vAlign w:val="bottom"/>
          </w:tcPr>
          <w:p w:rsidR="00BD43B9" w:rsidRPr="004C29F0" w:rsidRDefault="00BD43B9" w:rsidP="0077739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C29F0">
              <w:rPr>
                <w:rFonts w:ascii="Angsana New" w:hAnsi="Angsana New" w:cs="Angsana New" w:hint="cs"/>
                <w:sz w:val="22"/>
                <w:szCs w:val="22"/>
                <w:cs/>
              </w:rPr>
              <w:t>สำหรับงวดสามเดือนสิ้นสุดวั</w:t>
            </w:r>
            <w:r w:rsidR="00F503A0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นที่ </w:t>
            </w:r>
            <w:r w:rsidR="00F503A0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4C29F0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มีนาคม</w:t>
            </w:r>
          </w:p>
        </w:tc>
      </w:tr>
      <w:tr w:rsidR="00BD43B9" w:rsidRPr="004C29F0" w:rsidTr="00563EC0">
        <w:tc>
          <w:tcPr>
            <w:tcW w:w="2370" w:type="dxa"/>
            <w:vAlign w:val="bottom"/>
          </w:tcPr>
          <w:p w:rsidR="00BD43B9" w:rsidRPr="004C29F0" w:rsidRDefault="00BD43B9" w:rsidP="00777392">
            <w:pPr>
              <w:tabs>
                <w:tab w:val="right" w:pos="5040"/>
                <w:tab w:val="right" w:pos="6390"/>
                <w:tab w:val="right" w:pos="8190"/>
              </w:tabs>
              <w:ind w:left="12" w:hanging="1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58" w:type="dxa"/>
            <w:gridSpan w:val="2"/>
            <w:vAlign w:val="bottom"/>
          </w:tcPr>
          <w:p w:rsidR="00BD43B9" w:rsidRPr="004C29F0" w:rsidRDefault="00BD43B9" w:rsidP="0077739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</w:pPr>
            <w:r w:rsidRPr="004C29F0">
              <w:rPr>
                <w:rFonts w:ascii="Angsana New" w:hAnsi="Angsana New" w:cs="Angsana New"/>
                <w:sz w:val="22"/>
                <w:szCs w:val="22"/>
                <w:cs/>
              </w:rPr>
              <w:t>ส่วนงานธุรกิจหลักทรัพย์</w:t>
            </w:r>
          </w:p>
        </w:tc>
        <w:tc>
          <w:tcPr>
            <w:tcW w:w="1458" w:type="dxa"/>
            <w:gridSpan w:val="2"/>
            <w:vAlign w:val="bottom"/>
          </w:tcPr>
          <w:p w:rsidR="00BD43B9" w:rsidRPr="004C29F0" w:rsidRDefault="00BD43B9" w:rsidP="0077739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</w:pPr>
            <w:r w:rsidRPr="004C29F0">
              <w:rPr>
                <w:rFonts w:ascii="Angsana New" w:hAnsi="Angsana New" w:cs="Angsana New"/>
                <w:sz w:val="22"/>
                <w:szCs w:val="22"/>
                <w:cs/>
              </w:rPr>
              <w:t>ส่วนงานวาณิชธนกิจ</w:t>
            </w:r>
          </w:p>
        </w:tc>
        <w:tc>
          <w:tcPr>
            <w:tcW w:w="1458" w:type="dxa"/>
            <w:gridSpan w:val="2"/>
            <w:vAlign w:val="bottom"/>
          </w:tcPr>
          <w:p w:rsidR="00BD43B9" w:rsidRPr="004C29F0" w:rsidRDefault="00BD43B9" w:rsidP="0077739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C29F0">
              <w:rPr>
                <w:rFonts w:ascii="Angsana New" w:hAnsi="Angsana New" w:cs="Angsana New" w:hint="cs"/>
                <w:sz w:val="22"/>
                <w:szCs w:val="22"/>
                <w:cs/>
              </w:rPr>
              <w:t>ส่วนงานด้าน             ตราสารหนี้</w:t>
            </w:r>
          </w:p>
        </w:tc>
        <w:tc>
          <w:tcPr>
            <w:tcW w:w="1458" w:type="dxa"/>
            <w:gridSpan w:val="2"/>
            <w:vAlign w:val="bottom"/>
          </w:tcPr>
          <w:p w:rsidR="00BD43B9" w:rsidRPr="004C29F0" w:rsidRDefault="00BD43B9" w:rsidP="0077739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</w:pPr>
            <w:r w:rsidRPr="004C29F0">
              <w:rPr>
                <w:rFonts w:ascii="Angsana New" w:hAnsi="Angsana New" w:cs="Angsana New"/>
                <w:sz w:val="22"/>
                <w:szCs w:val="22"/>
                <w:cs/>
              </w:rPr>
              <w:t>ส่วนงานอื่น</w:t>
            </w:r>
          </w:p>
        </w:tc>
        <w:tc>
          <w:tcPr>
            <w:tcW w:w="1458" w:type="dxa"/>
            <w:gridSpan w:val="2"/>
            <w:vAlign w:val="bottom"/>
          </w:tcPr>
          <w:p w:rsidR="00BD43B9" w:rsidRPr="004C29F0" w:rsidRDefault="00BD43B9" w:rsidP="0077739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</w:pPr>
            <w:r w:rsidRPr="004C29F0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F503A0" w:rsidRPr="004C29F0" w:rsidTr="00563EC0">
        <w:tc>
          <w:tcPr>
            <w:tcW w:w="2370" w:type="dxa"/>
            <w:vAlign w:val="bottom"/>
          </w:tcPr>
          <w:p w:rsidR="00F503A0" w:rsidRPr="004C29F0" w:rsidRDefault="00F503A0" w:rsidP="00F503A0">
            <w:pPr>
              <w:tabs>
                <w:tab w:val="right" w:pos="5040"/>
                <w:tab w:val="right" w:pos="6390"/>
                <w:tab w:val="right" w:pos="8190"/>
              </w:tabs>
              <w:ind w:left="12" w:hanging="1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10"/>
                <w:sz w:val="22"/>
                <w:szCs w:val="22"/>
              </w:rPr>
              <w:t>2561</w:t>
            </w: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C29F0">
              <w:rPr>
                <w:rFonts w:ascii="Angsana New" w:hAnsi="Angsana New" w:cs="Angsana New" w:hint="cs"/>
                <w:spacing w:val="-10"/>
                <w:sz w:val="22"/>
                <w:szCs w:val="22"/>
                <w:cs/>
              </w:rPr>
              <w:t>2</w:t>
            </w:r>
            <w:r>
              <w:rPr>
                <w:rFonts w:ascii="Angsana New" w:hAnsi="Angsana New" w:cs="Angsana New"/>
                <w:spacing w:val="-10"/>
                <w:sz w:val="22"/>
                <w:szCs w:val="22"/>
              </w:rPr>
              <w:t>560</w:t>
            </w: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10"/>
                <w:sz w:val="22"/>
                <w:szCs w:val="22"/>
              </w:rPr>
              <w:t>2561</w:t>
            </w: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C29F0">
              <w:rPr>
                <w:rFonts w:ascii="Angsana New" w:hAnsi="Angsana New" w:cs="Angsana New" w:hint="cs"/>
                <w:spacing w:val="-10"/>
                <w:sz w:val="22"/>
                <w:szCs w:val="22"/>
                <w:cs/>
              </w:rPr>
              <w:t>2</w:t>
            </w:r>
            <w:r>
              <w:rPr>
                <w:rFonts w:ascii="Angsana New" w:hAnsi="Angsana New" w:cs="Angsana New"/>
                <w:spacing w:val="-10"/>
                <w:sz w:val="22"/>
                <w:szCs w:val="22"/>
              </w:rPr>
              <w:t>560</w:t>
            </w: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10"/>
                <w:sz w:val="22"/>
                <w:szCs w:val="22"/>
              </w:rPr>
              <w:t>2561</w:t>
            </w: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C29F0">
              <w:rPr>
                <w:rFonts w:ascii="Angsana New" w:hAnsi="Angsana New" w:cs="Angsana New" w:hint="cs"/>
                <w:spacing w:val="-10"/>
                <w:sz w:val="22"/>
                <w:szCs w:val="22"/>
                <w:cs/>
              </w:rPr>
              <w:t>2</w:t>
            </w:r>
            <w:r>
              <w:rPr>
                <w:rFonts w:ascii="Angsana New" w:hAnsi="Angsana New" w:cs="Angsana New"/>
                <w:spacing w:val="-10"/>
                <w:sz w:val="22"/>
                <w:szCs w:val="22"/>
              </w:rPr>
              <w:t>560</w:t>
            </w: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10"/>
                <w:sz w:val="22"/>
                <w:szCs w:val="22"/>
              </w:rPr>
              <w:t>2561</w:t>
            </w: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C29F0">
              <w:rPr>
                <w:rFonts w:ascii="Angsana New" w:hAnsi="Angsana New" w:cs="Angsana New" w:hint="cs"/>
                <w:spacing w:val="-10"/>
                <w:sz w:val="22"/>
                <w:szCs w:val="22"/>
                <w:cs/>
              </w:rPr>
              <w:t>2</w:t>
            </w:r>
            <w:r>
              <w:rPr>
                <w:rFonts w:ascii="Angsana New" w:hAnsi="Angsana New" w:cs="Angsana New"/>
                <w:spacing w:val="-10"/>
                <w:sz w:val="22"/>
                <w:szCs w:val="22"/>
              </w:rPr>
              <w:t>560</w:t>
            </w: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10"/>
                <w:sz w:val="22"/>
                <w:szCs w:val="22"/>
              </w:rPr>
              <w:t>2561</w:t>
            </w: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C29F0">
              <w:rPr>
                <w:rFonts w:ascii="Angsana New" w:hAnsi="Angsana New" w:cs="Angsana New" w:hint="cs"/>
                <w:spacing w:val="-10"/>
                <w:sz w:val="22"/>
                <w:szCs w:val="22"/>
                <w:cs/>
              </w:rPr>
              <w:t>2</w:t>
            </w:r>
            <w:r>
              <w:rPr>
                <w:rFonts w:ascii="Angsana New" w:hAnsi="Angsana New" w:cs="Angsana New"/>
                <w:spacing w:val="-10"/>
                <w:sz w:val="22"/>
                <w:szCs w:val="22"/>
              </w:rPr>
              <w:t>560</w:t>
            </w:r>
          </w:p>
        </w:tc>
      </w:tr>
      <w:tr w:rsidR="00F503A0" w:rsidRPr="004C29F0" w:rsidTr="00563EC0">
        <w:tc>
          <w:tcPr>
            <w:tcW w:w="2370" w:type="dxa"/>
            <w:vAlign w:val="bottom"/>
          </w:tcPr>
          <w:p w:rsidR="00F503A0" w:rsidRPr="004C29F0" w:rsidRDefault="00F503A0" w:rsidP="00F503A0">
            <w:pPr>
              <w:tabs>
                <w:tab w:val="right" w:pos="5040"/>
                <w:tab w:val="right" w:pos="6390"/>
                <w:tab w:val="right" w:pos="8190"/>
              </w:tabs>
              <w:ind w:left="132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C29F0">
              <w:rPr>
                <w:rFonts w:ascii="Angsana New" w:hAnsi="Angsana New" w:cs="Angsana New"/>
                <w:sz w:val="22"/>
                <w:szCs w:val="22"/>
                <w:cs/>
              </w:rPr>
              <w:t>รายได้ทั้งสิ้น</w:t>
            </w:r>
          </w:p>
        </w:tc>
        <w:tc>
          <w:tcPr>
            <w:tcW w:w="729" w:type="dxa"/>
            <w:vAlign w:val="bottom"/>
          </w:tcPr>
          <w:p w:rsidR="00F503A0" w:rsidRPr="004C29F0" w:rsidRDefault="0088403A" w:rsidP="00F503A0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357</w:t>
            </w: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328</w:t>
            </w:r>
          </w:p>
        </w:tc>
        <w:tc>
          <w:tcPr>
            <w:tcW w:w="729" w:type="dxa"/>
            <w:vAlign w:val="bottom"/>
          </w:tcPr>
          <w:p w:rsidR="00F503A0" w:rsidRPr="004C29F0" w:rsidRDefault="0088403A" w:rsidP="00F503A0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16</w:t>
            </w: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15</w:t>
            </w:r>
          </w:p>
        </w:tc>
        <w:tc>
          <w:tcPr>
            <w:tcW w:w="729" w:type="dxa"/>
            <w:vAlign w:val="bottom"/>
          </w:tcPr>
          <w:p w:rsidR="00F503A0" w:rsidRPr="004C29F0" w:rsidRDefault="0088403A" w:rsidP="00F503A0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10</w:t>
            </w:r>
          </w:p>
        </w:tc>
        <w:tc>
          <w:tcPr>
            <w:tcW w:w="729" w:type="dxa"/>
            <w:vAlign w:val="bottom"/>
          </w:tcPr>
          <w:p w:rsidR="00F503A0" w:rsidRPr="004C29F0" w:rsidRDefault="0088403A" w:rsidP="00F503A0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729" w:type="dxa"/>
            <w:vAlign w:val="bottom"/>
          </w:tcPr>
          <w:p w:rsidR="00F503A0" w:rsidRPr="004C29F0" w:rsidRDefault="00934C44" w:rsidP="00F503A0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8</w:t>
            </w:r>
            <w:r w:rsidR="0088403A"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358</w:t>
            </w:r>
          </w:p>
        </w:tc>
      </w:tr>
      <w:tr w:rsidR="00F503A0" w:rsidRPr="004C29F0" w:rsidTr="00394C47">
        <w:tc>
          <w:tcPr>
            <w:tcW w:w="2370" w:type="dxa"/>
            <w:vAlign w:val="center"/>
          </w:tcPr>
          <w:p w:rsidR="00F503A0" w:rsidRPr="004C29F0" w:rsidRDefault="00F503A0" w:rsidP="00F503A0">
            <w:pPr>
              <w:tabs>
                <w:tab w:val="right" w:pos="5040"/>
                <w:tab w:val="right" w:pos="6390"/>
                <w:tab w:val="right" w:pos="8190"/>
              </w:tabs>
              <w:ind w:left="132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C29F0">
              <w:rPr>
                <w:rFonts w:ascii="Angsana New" w:hAnsi="Angsana New" w:cs="Angsana New"/>
                <w:sz w:val="22"/>
                <w:szCs w:val="22"/>
                <w:cs/>
              </w:rPr>
              <w:t>กำไร</w:t>
            </w:r>
            <w:r w:rsidRPr="004C29F0">
              <w:rPr>
                <w:rFonts w:ascii="Angsana New" w:hAnsi="Angsana New" w:cs="Angsana New"/>
                <w:sz w:val="22"/>
                <w:szCs w:val="22"/>
              </w:rPr>
              <w:t xml:space="preserve"> (</w:t>
            </w:r>
            <w:r w:rsidRPr="004C29F0">
              <w:rPr>
                <w:rFonts w:ascii="Angsana New" w:hAnsi="Angsana New" w:cs="Angsana New" w:hint="cs"/>
                <w:sz w:val="22"/>
                <w:szCs w:val="22"/>
                <w:cs/>
              </w:rPr>
              <w:t>ขาดทุน</w:t>
            </w:r>
            <w:r w:rsidRPr="004C29F0">
              <w:rPr>
                <w:rFonts w:ascii="Angsana New" w:hAnsi="Angsana New" w:cs="Angsana New"/>
                <w:sz w:val="22"/>
                <w:szCs w:val="22"/>
              </w:rPr>
              <w:t xml:space="preserve">) </w:t>
            </w:r>
            <w:r w:rsidRPr="004C29F0">
              <w:rPr>
                <w:rFonts w:ascii="Angsana New" w:hAnsi="Angsana New" w:cs="Angsana New"/>
                <w:sz w:val="22"/>
                <w:szCs w:val="22"/>
                <w:cs/>
              </w:rPr>
              <w:t>จากการดำเนินงานตามส่วนงาน</w:t>
            </w:r>
          </w:p>
        </w:tc>
        <w:tc>
          <w:tcPr>
            <w:tcW w:w="729" w:type="dxa"/>
            <w:vAlign w:val="bottom"/>
          </w:tcPr>
          <w:p w:rsidR="00F503A0" w:rsidRPr="004C29F0" w:rsidRDefault="0088403A" w:rsidP="00F503A0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114</w:t>
            </w: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123</w:t>
            </w:r>
          </w:p>
        </w:tc>
        <w:tc>
          <w:tcPr>
            <w:tcW w:w="729" w:type="dxa"/>
            <w:vAlign w:val="bottom"/>
          </w:tcPr>
          <w:p w:rsidR="00F503A0" w:rsidRPr="004C29F0" w:rsidRDefault="0088403A" w:rsidP="00F503A0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  <w:tc>
          <w:tcPr>
            <w:tcW w:w="729" w:type="dxa"/>
            <w:vAlign w:val="bottom"/>
          </w:tcPr>
          <w:p w:rsidR="00F503A0" w:rsidRPr="004C29F0" w:rsidRDefault="0088403A" w:rsidP="00F503A0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729" w:type="dxa"/>
            <w:vAlign w:val="bottom"/>
          </w:tcPr>
          <w:p w:rsidR="00F503A0" w:rsidRPr="004C29F0" w:rsidRDefault="0088403A" w:rsidP="00F503A0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  <w:tc>
          <w:tcPr>
            <w:tcW w:w="729" w:type="dxa"/>
            <w:vAlign w:val="bottom"/>
          </w:tcPr>
          <w:p w:rsidR="00F503A0" w:rsidRPr="004C29F0" w:rsidRDefault="0088403A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130</w:t>
            </w: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130</w:t>
            </w:r>
          </w:p>
        </w:tc>
      </w:tr>
      <w:tr w:rsidR="00F503A0" w:rsidRPr="004C29F0" w:rsidTr="00563EC0">
        <w:tc>
          <w:tcPr>
            <w:tcW w:w="2370" w:type="dxa"/>
            <w:vAlign w:val="bottom"/>
          </w:tcPr>
          <w:p w:rsidR="00F503A0" w:rsidRPr="004C29F0" w:rsidRDefault="00F503A0" w:rsidP="00F503A0">
            <w:pPr>
              <w:tabs>
                <w:tab w:val="right" w:pos="5040"/>
                <w:tab w:val="right" w:pos="6390"/>
                <w:tab w:val="right" w:pos="8190"/>
              </w:tabs>
              <w:ind w:left="132" w:right="-318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C29F0">
              <w:rPr>
                <w:rFonts w:ascii="Angsana New" w:hAnsi="Angsana New" w:cs="Angsana New"/>
                <w:sz w:val="22"/>
                <w:szCs w:val="22"/>
                <w:cs/>
              </w:rPr>
              <w:t xml:space="preserve">รายได้และค่าใช้จ่ายที่ไม่ได้ปันส่วน                  </w:t>
            </w: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F503A0" w:rsidRPr="004C29F0" w:rsidTr="00563EC0">
        <w:trPr>
          <w:trHeight w:val="495"/>
        </w:trPr>
        <w:tc>
          <w:tcPr>
            <w:tcW w:w="2370" w:type="dxa"/>
            <w:vAlign w:val="bottom"/>
          </w:tcPr>
          <w:p w:rsidR="00F503A0" w:rsidRPr="004C29F0" w:rsidRDefault="00F503A0" w:rsidP="00F503A0">
            <w:pPr>
              <w:tabs>
                <w:tab w:val="right" w:pos="5040"/>
                <w:tab w:val="right" w:pos="6390"/>
                <w:tab w:val="right" w:pos="8190"/>
              </w:tabs>
              <w:ind w:left="132" w:right="-138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C29F0">
              <w:rPr>
                <w:rFonts w:ascii="Angsana New" w:hAnsi="Angsana New" w:cs="Angsana New"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และผลตอบแทนจากเครื่องมือ</w:t>
            </w:r>
            <w:r w:rsidR="00B73851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F503A0" w:rsidRPr="004C29F0" w:rsidRDefault="00AE0BD4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10</w:t>
            </w: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14</w:t>
            </w:r>
          </w:p>
        </w:tc>
      </w:tr>
      <w:tr w:rsidR="00F503A0" w:rsidRPr="004C29F0" w:rsidTr="00563EC0">
        <w:trPr>
          <w:trHeight w:val="70"/>
        </w:trPr>
        <w:tc>
          <w:tcPr>
            <w:tcW w:w="2370" w:type="dxa"/>
            <w:vAlign w:val="bottom"/>
          </w:tcPr>
          <w:p w:rsidR="00F503A0" w:rsidRPr="004C29F0" w:rsidRDefault="00F503A0" w:rsidP="00F503A0">
            <w:pPr>
              <w:tabs>
                <w:tab w:val="right" w:pos="5040"/>
                <w:tab w:val="right" w:pos="6390"/>
                <w:tab w:val="right" w:pos="8190"/>
              </w:tabs>
              <w:ind w:left="132" w:right="-228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C29F0">
              <w:rPr>
                <w:rFonts w:ascii="Angsana New" w:hAnsi="Angsana New" w:cs="Angsana New"/>
                <w:sz w:val="22"/>
                <w:szCs w:val="22"/>
                <w:cs/>
              </w:rPr>
              <w:t>ดอกเบี้ยเงินให้กู้ยืมเพื่อซื้อหลักทรัพย์</w:t>
            </w: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F503A0" w:rsidRPr="004C29F0" w:rsidRDefault="00AE0BD4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103</w:t>
            </w: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91</w:t>
            </w:r>
          </w:p>
        </w:tc>
      </w:tr>
      <w:tr w:rsidR="00F503A0" w:rsidRPr="004C29F0" w:rsidTr="00563EC0">
        <w:trPr>
          <w:trHeight w:val="70"/>
        </w:trPr>
        <w:tc>
          <w:tcPr>
            <w:tcW w:w="2370" w:type="dxa"/>
            <w:vAlign w:val="bottom"/>
          </w:tcPr>
          <w:p w:rsidR="00F503A0" w:rsidRPr="004C29F0" w:rsidRDefault="00F503A0" w:rsidP="00F503A0">
            <w:pPr>
              <w:tabs>
                <w:tab w:val="right" w:pos="5040"/>
                <w:tab w:val="right" w:pos="6390"/>
                <w:tab w:val="right" w:pos="8190"/>
              </w:tabs>
              <w:ind w:left="132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C29F0">
              <w:rPr>
                <w:rFonts w:ascii="Angsana New" w:hAnsi="Angsana New" w:cs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F503A0" w:rsidRPr="004C29F0" w:rsidRDefault="00AE0BD4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</w:t>
            </w:r>
          </w:p>
        </w:tc>
      </w:tr>
      <w:tr w:rsidR="00F503A0" w:rsidRPr="004C29F0" w:rsidTr="00563EC0">
        <w:tc>
          <w:tcPr>
            <w:tcW w:w="2370" w:type="dxa"/>
            <w:vAlign w:val="bottom"/>
          </w:tcPr>
          <w:p w:rsidR="00F503A0" w:rsidRPr="004C29F0" w:rsidRDefault="00F503A0" w:rsidP="00F503A0">
            <w:pPr>
              <w:tabs>
                <w:tab w:val="right" w:pos="5040"/>
                <w:tab w:val="right" w:pos="6390"/>
                <w:tab w:val="right" w:pos="8190"/>
              </w:tabs>
              <w:ind w:left="132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C29F0">
              <w:rPr>
                <w:rFonts w:ascii="Angsana New" w:hAnsi="Angsana New" w:cs="Angsan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F503A0" w:rsidRPr="004C29F0" w:rsidRDefault="00AE0BD4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(26)</w:t>
            </w: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(21)</w:t>
            </w:r>
          </w:p>
        </w:tc>
      </w:tr>
      <w:tr w:rsidR="00F503A0" w:rsidRPr="004C29F0" w:rsidTr="00563EC0">
        <w:tc>
          <w:tcPr>
            <w:tcW w:w="2370" w:type="dxa"/>
            <w:vAlign w:val="bottom"/>
          </w:tcPr>
          <w:p w:rsidR="00F503A0" w:rsidRPr="004C29F0" w:rsidRDefault="00F503A0" w:rsidP="00F503A0">
            <w:pPr>
              <w:tabs>
                <w:tab w:val="right" w:pos="5040"/>
                <w:tab w:val="right" w:pos="6390"/>
                <w:tab w:val="right" w:pos="8190"/>
              </w:tabs>
              <w:ind w:left="132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C29F0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ผลประโยชน์พนักงานและค่าใช้จ่ายอื่น</w:t>
            </w: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F503A0" w:rsidRPr="004C29F0" w:rsidRDefault="00AE0BD4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(80)</w:t>
            </w: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(70)</w:t>
            </w:r>
          </w:p>
        </w:tc>
      </w:tr>
      <w:tr w:rsidR="00392D35" w:rsidRPr="004C29F0" w:rsidTr="00563EC0">
        <w:tc>
          <w:tcPr>
            <w:tcW w:w="2370" w:type="dxa"/>
            <w:vAlign w:val="bottom"/>
          </w:tcPr>
          <w:p w:rsidR="00392D35" w:rsidRPr="004C29F0" w:rsidRDefault="00A465C1" w:rsidP="00F503A0">
            <w:pPr>
              <w:tabs>
                <w:tab w:val="right" w:pos="5040"/>
                <w:tab w:val="right" w:pos="6390"/>
                <w:tab w:val="right" w:pos="8190"/>
              </w:tabs>
              <w:ind w:left="132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465C1">
              <w:rPr>
                <w:rFonts w:ascii="Angsana New" w:hAnsi="Angsana New" w:cs="Angsana New"/>
                <w:sz w:val="22"/>
                <w:szCs w:val="22"/>
                <w:cs/>
              </w:rPr>
              <w:t>หนี้สูญและหนี้สงสัยจะสูญ</w:t>
            </w:r>
          </w:p>
        </w:tc>
        <w:tc>
          <w:tcPr>
            <w:tcW w:w="729" w:type="dxa"/>
            <w:vAlign w:val="bottom"/>
          </w:tcPr>
          <w:p w:rsidR="00392D35" w:rsidRPr="004C29F0" w:rsidRDefault="00392D35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92D35" w:rsidRPr="004C29F0" w:rsidRDefault="00392D35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92D35" w:rsidRPr="004C29F0" w:rsidRDefault="00392D35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92D35" w:rsidRPr="004C29F0" w:rsidRDefault="00392D35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92D35" w:rsidRPr="004C29F0" w:rsidRDefault="00392D35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92D35" w:rsidRPr="004C29F0" w:rsidRDefault="00392D35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92D35" w:rsidRPr="004C29F0" w:rsidRDefault="00392D35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92D35" w:rsidRPr="004C29F0" w:rsidRDefault="00392D35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392D35" w:rsidRPr="001E216F" w:rsidRDefault="00AE0BD4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1E216F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E338F3" w:rsidRPr="001E216F">
              <w:rPr>
                <w:rFonts w:ascii="Angsana New" w:hAnsi="Angsana New" w:cs="Angsana New"/>
                <w:sz w:val="22"/>
                <w:szCs w:val="22"/>
              </w:rPr>
              <w:t>65</w:t>
            </w:r>
            <w:r w:rsidRPr="001E216F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729" w:type="dxa"/>
            <w:vAlign w:val="bottom"/>
          </w:tcPr>
          <w:p w:rsidR="00392D35" w:rsidRDefault="00A465C1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F503A0" w:rsidRPr="004C29F0" w:rsidTr="00563EC0">
        <w:tc>
          <w:tcPr>
            <w:tcW w:w="2370" w:type="dxa"/>
            <w:vAlign w:val="bottom"/>
          </w:tcPr>
          <w:p w:rsidR="00F503A0" w:rsidRPr="004C29F0" w:rsidRDefault="00F503A0" w:rsidP="00F503A0">
            <w:pPr>
              <w:tabs>
                <w:tab w:val="right" w:pos="5040"/>
                <w:tab w:val="right" w:pos="6390"/>
                <w:tab w:val="right" w:pos="8190"/>
              </w:tabs>
              <w:ind w:left="132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C29F0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F503A0" w:rsidRPr="001E216F" w:rsidRDefault="00AE0BD4" w:rsidP="00F503A0">
            <w:pPr>
              <w:pBdr>
                <w:bottom w:val="single" w:sz="4" w:space="1" w:color="auto"/>
              </w:pBd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1E216F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E338F3" w:rsidRPr="001E216F">
              <w:rPr>
                <w:rFonts w:ascii="Angsana New" w:hAnsi="Angsana New" w:cs="Angsana New"/>
                <w:sz w:val="22"/>
                <w:szCs w:val="22"/>
              </w:rPr>
              <w:t>12</w:t>
            </w:r>
            <w:r w:rsidRPr="001E216F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pBdr>
                <w:bottom w:val="single" w:sz="4" w:space="1" w:color="auto"/>
              </w:pBd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(26)</w:t>
            </w:r>
          </w:p>
        </w:tc>
      </w:tr>
      <w:tr w:rsidR="00F503A0" w:rsidRPr="004C29F0" w:rsidTr="00563EC0">
        <w:tc>
          <w:tcPr>
            <w:tcW w:w="2370" w:type="dxa"/>
            <w:vAlign w:val="bottom"/>
          </w:tcPr>
          <w:p w:rsidR="00F503A0" w:rsidRPr="004C29F0" w:rsidRDefault="00F503A0" w:rsidP="00F503A0">
            <w:pPr>
              <w:tabs>
                <w:tab w:val="right" w:pos="5040"/>
                <w:tab w:val="right" w:pos="6390"/>
                <w:tab w:val="right" w:pos="8190"/>
              </w:tabs>
              <w:ind w:left="132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C29F0">
              <w:rPr>
                <w:rFonts w:ascii="Angsana New" w:hAnsi="Angsana New" w:cs="Angsana New"/>
                <w:sz w:val="22"/>
                <w:szCs w:val="22"/>
                <w:cs/>
              </w:rPr>
              <w:t>กำไรสำหรับ</w:t>
            </w:r>
            <w:r w:rsidRPr="004C29F0">
              <w:rPr>
                <w:rFonts w:ascii="Angsana New" w:hAnsi="Angsana New" w:cs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F503A0" w:rsidRPr="001E216F" w:rsidRDefault="00E338F3" w:rsidP="00F503A0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1E216F">
              <w:rPr>
                <w:rFonts w:ascii="Angsana New" w:hAnsi="Angsana New" w:cs="Angsana New"/>
                <w:sz w:val="22"/>
                <w:szCs w:val="22"/>
              </w:rPr>
              <w:t>63</w:t>
            </w:r>
          </w:p>
        </w:tc>
        <w:tc>
          <w:tcPr>
            <w:tcW w:w="729" w:type="dxa"/>
            <w:vAlign w:val="bottom"/>
          </w:tcPr>
          <w:p w:rsidR="00F503A0" w:rsidRPr="004C29F0" w:rsidRDefault="00F503A0" w:rsidP="00F503A0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119</w:t>
            </w:r>
          </w:p>
        </w:tc>
      </w:tr>
    </w:tbl>
    <w:p w:rsidR="00BD43B9" w:rsidRPr="004C29F0" w:rsidRDefault="00BD43B9" w:rsidP="00BD43B9"/>
    <w:p w:rsidR="00601ECF" w:rsidRDefault="00601ECF">
      <w:r>
        <w:br w:type="page"/>
      </w:r>
    </w:p>
    <w:tbl>
      <w:tblPr>
        <w:tblW w:w="9660" w:type="dxa"/>
        <w:tblInd w:w="-12" w:type="dxa"/>
        <w:tblLayout w:type="fixed"/>
        <w:tblLook w:val="01E0" w:firstRow="1" w:lastRow="1" w:firstColumn="1" w:lastColumn="1" w:noHBand="0" w:noVBand="0"/>
      </w:tblPr>
      <w:tblGrid>
        <w:gridCol w:w="2370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</w:tblGrid>
      <w:tr w:rsidR="00BD43B9" w:rsidRPr="004C29F0" w:rsidTr="00563EC0">
        <w:tc>
          <w:tcPr>
            <w:tcW w:w="2370" w:type="dxa"/>
            <w:vAlign w:val="bottom"/>
          </w:tcPr>
          <w:p w:rsidR="00BD43B9" w:rsidRPr="004C29F0" w:rsidRDefault="00BD43B9" w:rsidP="00AF2055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600" w:hanging="60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0" w:type="dxa"/>
            <w:gridSpan w:val="10"/>
            <w:vAlign w:val="bottom"/>
          </w:tcPr>
          <w:p w:rsidR="00BD43B9" w:rsidRPr="004C29F0" w:rsidRDefault="00BD43B9" w:rsidP="00AF2055">
            <w:pPr>
              <w:spacing w:line="260" w:lineRule="exact"/>
              <w:ind w:right="-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C29F0">
              <w:rPr>
                <w:rFonts w:ascii="Angsana New" w:eastAsia="Angsana New" w:hAnsi="Angsana New" w:cs="Angsana New"/>
                <w:sz w:val="22"/>
                <w:szCs w:val="22"/>
                <w:cs/>
              </w:rPr>
              <w:t>(หน่วย</w:t>
            </w:r>
            <w:r w:rsidRPr="004C29F0">
              <w:rPr>
                <w:rFonts w:ascii="Angsana New" w:eastAsia="Angsana New" w:hAnsi="Angsana New" w:cs="Angsana New"/>
                <w:sz w:val="22"/>
                <w:szCs w:val="22"/>
              </w:rPr>
              <w:t xml:space="preserve">: </w:t>
            </w:r>
            <w:r w:rsidRPr="004C29F0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ล้านบาท)</w:t>
            </w:r>
          </w:p>
        </w:tc>
      </w:tr>
      <w:tr w:rsidR="00BD43B9" w:rsidRPr="004C29F0" w:rsidTr="00563EC0">
        <w:tc>
          <w:tcPr>
            <w:tcW w:w="2370" w:type="dxa"/>
            <w:vAlign w:val="bottom"/>
          </w:tcPr>
          <w:p w:rsidR="00BD43B9" w:rsidRPr="004C29F0" w:rsidRDefault="00BD43B9" w:rsidP="00AF2055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600" w:hanging="60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0" w:type="dxa"/>
            <w:gridSpan w:val="10"/>
            <w:vAlign w:val="bottom"/>
          </w:tcPr>
          <w:p w:rsidR="00BD43B9" w:rsidRPr="004C29F0" w:rsidRDefault="00BD43B9" w:rsidP="00AF2055">
            <w:pPr>
              <w:pBdr>
                <w:bottom w:val="single" w:sz="4" w:space="1" w:color="auto"/>
              </w:pBdr>
              <w:spacing w:line="260" w:lineRule="exact"/>
              <w:ind w:right="-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C29F0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ณ วันที่ </w:t>
            </w:r>
          </w:p>
        </w:tc>
      </w:tr>
      <w:tr w:rsidR="00BD43B9" w:rsidRPr="004C29F0" w:rsidTr="00563EC0">
        <w:tc>
          <w:tcPr>
            <w:tcW w:w="2370" w:type="dxa"/>
            <w:vAlign w:val="bottom"/>
          </w:tcPr>
          <w:p w:rsidR="00BD43B9" w:rsidRPr="004C29F0" w:rsidRDefault="00BD43B9" w:rsidP="00AF2055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600" w:hanging="60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58" w:type="dxa"/>
            <w:gridSpan w:val="2"/>
            <w:vAlign w:val="bottom"/>
          </w:tcPr>
          <w:p w:rsidR="00BD43B9" w:rsidRPr="004C29F0" w:rsidRDefault="00BD43B9" w:rsidP="00AF2055">
            <w:pPr>
              <w:pBdr>
                <w:bottom w:val="single" w:sz="4" w:space="1" w:color="auto"/>
              </w:pBdr>
              <w:spacing w:line="260" w:lineRule="exact"/>
              <w:ind w:right="-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C29F0">
              <w:rPr>
                <w:rFonts w:ascii="Angsana New" w:hAnsi="Angsana New" w:cs="Angsana New" w:hint="cs"/>
                <w:sz w:val="22"/>
                <w:szCs w:val="22"/>
                <w:cs/>
              </w:rPr>
              <w:t>ส่วนงานธุรกิจหลักทรัพย์</w:t>
            </w:r>
          </w:p>
        </w:tc>
        <w:tc>
          <w:tcPr>
            <w:tcW w:w="1458" w:type="dxa"/>
            <w:gridSpan w:val="2"/>
            <w:vAlign w:val="bottom"/>
          </w:tcPr>
          <w:p w:rsidR="00BD43B9" w:rsidRPr="004C29F0" w:rsidRDefault="00BD43B9" w:rsidP="00AF2055">
            <w:pPr>
              <w:pBdr>
                <w:bottom w:val="single" w:sz="4" w:space="1" w:color="auto"/>
              </w:pBdr>
              <w:spacing w:line="260" w:lineRule="exact"/>
              <w:ind w:right="-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C29F0">
              <w:rPr>
                <w:rFonts w:ascii="Angsana New" w:hAnsi="Angsana New" w:cs="Angsana New"/>
                <w:sz w:val="22"/>
                <w:szCs w:val="22"/>
                <w:cs/>
              </w:rPr>
              <w:t>ส่วนงานวาณิชธนกิจ</w:t>
            </w:r>
          </w:p>
        </w:tc>
        <w:tc>
          <w:tcPr>
            <w:tcW w:w="1458" w:type="dxa"/>
            <w:gridSpan w:val="2"/>
            <w:vAlign w:val="bottom"/>
          </w:tcPr>
          <w:p w:rsidR="00BD43B9" w:rsidRPr="004C29F0" w:rsidRDefault="00BD43B9" w:rsidP="00AF2055">
            <w:pPr>
              <w:pBdr>
                <w:bottom w:val="single" w:sz="4" w:space="1" w:color="auto"/>
              </w:pBdr>
              <w:spacing w:line="260" w:lineRule="exact"/>
              <w:ind w:right="-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C29F0">
              <w:rPr>
                <w:rFonts w:ascii="Angsana New" w:hAnsi="Angsana New" w:cs="Angsana New" w:hint="cs"/>
                <w:sz w:val="22"/>
                <w:szCs w:val="22"/>
                <w:cs/>
              </w:rPr>
              <w:t>ส่วนงานด้าน            ตราสารหนี้</w:t>
            </w:r>
          </w:p>
        </w:tc>
        <w:tc>
          <w:tcPr>
            <w:tcW w:w="1458" w:type="dxa"/>
            <w:gridSpan w:val="2"/>
            <w:vAlign w:val="bottom"/>
          </w:tcPr>
          <w:p w:rsidR="00BD43B9" w:rsidRPr="004C29F0" w:rsidRDefault="00BD43B9" w:rsidP="00AF2055">
            <w:pPr>
              <w:pBdr>
                <w:bottom w:val="single" w:sz="4" w:space="1" w:color="auto"/>
              </w:pBdr>
              <w:tabs>
                <w:tab w:val="decimal" w:pos="503"/>
              </w:tabs>
              <w:spacing w:line="260" w:lineRule="exact"/>
              <w:ind w:right="-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C29F0">
              <w:rPr>
                <w:rFonts w:ascii="Angsana New" w:hAnsi="Angsana New" w:cs="Angsana New"/>
                <w:sz w:val="22"/>
                <w:szCs w:val="22"/>
                <w:cs/>
              </w:rPr>
              <w:t>ส่วนงานอื่น</w:t>
            </w:r>
            <w:r w:rsidRPr="004C29F0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458" w:type="dxa"/>
            <w:gridSpan w:val="2"/>
            <w:vAlign w:val="bottom"/>
          </w:tcPr>
          <w:p w:rsidR="00BD43B9" w:rsidRPr="004C29F0" w:rsidRDefault="00BD43B9" w:rsidP="00AF2055">
            <w:pPr>
              <w:pBdr>
                <w:bottom w:val="single" w:sz="4" w:space="1" w:color="auto"/>
              </w:pBdr>
              <w:spacing w:line="260" w:lineRule="exact"/>
              <w:ind w:right="-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C29F0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B73851" w:rsidRPr="004C29F0" w:rsidTr="00563EC0">
        <w:tc>
          <w:tcPr>
            <w:tcW w:w="2370" w:type="dxa"/>
            <w:vAlign w:val="bottom"/>
          </w:tcPr>
          <w:p w:rsidR="00B73851" w:rsidRPr="004C29F0" w:rsidRDefault="00B73851" w:rsidP="00AF2055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600" w:hanging="60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B73851" w:rsidRPr="004C29F0" w:rsidRDefault="00B73851" w:rsidP="00AF205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right="-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4C29F0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4C29F0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มีนาคม </w:t>
            </w:r>
            <w:r w:rsidRPr="004C29F0">
              <w:rPr>
                <w:rFonts w:ascii="Angsana New" w:hAnsi="Angsana New" w:cs="Angsana New"/>
                <w:sz w:val="22"/>
                <w:szCs w:val="22"/>
              </w:rPr>
              <w:t>25</w:t>
            </w:r>
            <w:r>
              <w:rPr>
                <w:rFonts w:ascii="Angsana New" w:hAnsi="Angsana New" w:cs="Angsana New"/>
                <w:sz w:val="22"/>
                <w:szCs w:val="22"/>
              </w:rPr>
              <w:t>61</w:t>
            </w:r>
          </w:p>
        </w:tc>
        <w:tc>
          <w:tcPr>
            <w:tcW w:w="729" w:type="dxa"/>
            <w:vAlign w:val="bottom"/>
          </w:tcPr>
          <w:p w:rsidR="00B73851" w:rsidRPr="004C29F0" w:rsidRDefault="00B73851" w:rsidP="00AF205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right="-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4C29F0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ธันวาคม</w:t>
            </w:r>
            <w:r w:rsidRPr="004C29F0">
              <w:rPr>
                <w:rFonts w:ascii="Angsana New" w:eastAsia="Angsana New" w:hAnsi="Angsana New" w:cs="Angsana New"/>
                <w:sz w:val="22"/>
                <w:szCs w:val="22"/>
              </w:rPr>
              <w:t>25</w:t>
            </w:r>
            <w:r>
              <w:rPr>
                <w:rFonts w:ascii="Angsana New" w:eastAsia="Angsana New" w:hAnsi="Angsana New" w:cs="Angsana New"/>
                <w:sz w:val="22"/>
                <w:szCs w:val="22"/>
              </w:rPr>
              <w:t>60</w:t>
            </w:r>
          </w:p>
        </w:tc>
        <w:tc>
          <w:tcPr>
            <w:tcW w:w="729" w:type="dxa"/>
            <w:vAlign w:val="bottom"/>
          </w:tcPr>
          <w:p w:rsidR="00B73851" w:rsidRPr="004C29F0" w:rsidRDefault="00B73851" w:rsidP="00AF205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right="-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4C29F0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4C29F0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มีนาคม </w:t>
            </w:r>
            <w:r w:rsidRPr="004C29F0">
              <w:rPr>
                <w:rFonts w:ascii="Angsana New" w:hAnsi="Angsana New" w:cs="Angsana New"/>
                <w:sz w:val="22"/>
                <w:szCs w:val="22"/>
              </w:rPr>
              <w:t>25</w:t>
            </w:r>
            <w:r>
              <w:rPr>
                <w:rFonts w:ascii="Angsana New" w:hAnsi="Angsana New" w:cs="Angsana New"/>
                <w:sz w:val="22"/>
                <w:szCs w:val="22"/>
              </w:rPr>
              <w:t>61</w:t>
            </w:r>
          </w:p>
        </w:tc>
        <w:tc>
          <w:tcPr>
            <w:tcW w:w="729" w:type="dxa"/>
            <w:vAlign w:val="bottom"/>
          </w:tcPr>
          <w:p w:rsidR="00B73851" w:rsidRPr="004C29F0" w:rsidRDefault="00B73851" w:rsidP="00AF205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right="-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4C29F0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ธันวาคม</w:t>
            </w:r>
            <w:r w:rsidRPr="004C29F0">
              <w:rPr>
                <w:rFonts w:ascii="Angsana New" w:eastAsia="Angsana New" w:hAnsi="Angsana New" w:cs="Angsana New"/>
                <w:sz w:val="22"/>
                <w:szCs w:val="22"/>
              </w:rPr>
              <w:t>25</w:t>
            </w:r>
            <w:r>
              <w:rPr>
                <w:rFonts w:ascii="Angsana New" w:eastAsia="Angsana New" w:hAnsi="Angsana New" w:cs="Angsana New"/>
                <w:sz w:val="22"/>
                <w:szCs w:val="22"/>
              </w:rPr>
              <w:t>60</w:t>
            </w:r>
          </w:p>
        </w:tc>
        <w:tc>
          <w:tcPr>
            <w:tcW w:w="729" w:type="dxa"/>
            <w:vAlign w:val="bottom"/>
          </w:tcPr>
          <w:p w:rsidR="00B73851" w:rsidRPr="004C29F0" w:rsidRDefault="00B73851" w:rsidP="00AF205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right="-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4C29F0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4C29F0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มีนาคม </w:t>
            </w:r>
            <w:r w:rsidRPr="004C29F0">
              <w:rPr>
                <w:rFonts w:ascii="Angsana New" w:hAnsi="Angsana New" w:cs="Angsana New"/>
                <w:sz w:val="22"/>
                <w:szCs w:val="22"/>
              </w:rPr>
              <w:t>25</w:t>
            </w:r>
            <w:r>
              <w:rPr>
                <w:rFonts w:ascii="Angsana New" w:hAnsi="Angsana New" w:cs="Angsana New"/>
                <w:sz w:val="22"/>
                <w:szCs w:val="22"/>
              </w:rPr>
              <w:t>61</w:t>
            </w:r>
          </w:p>
        </w:tc>
        <w:tc>
          <w:tcPr>
            <w:tcW w:w="729" w:type="dxa"/>
            <w:vAlign w:val="bottom"/>
          </w:tcPr>
          <w:p w:rsidR="00B73851" w:rsidRPr="004C29F0" w:rsidRDefault="00B73851" w:rsidP="00AF205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right="-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4C29F0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ธันวาคม</w:t>
            </w:r>
            <w:r w:rsidRPr="004C29F0">
              <w:rPr>
                <w:rFonts w:ascii="Angsana New" w:eastAsia="Angsana New" w:hAnsi="Angsana New" w:cs="Angsana New"/>
                <w:sz w:val="22"/>
                <w:szCs w:val="22"/>
              </w:rPr>
              <w:t>25</w:t>
            </w:r>
            <w:r>
              <w:rPr>
                <w:rFonts w:ascii="Angsana New" w:eastAsia="Angsana New" w:hAnsi="Angsana New" w:cs="Angsana New"/>
                <w:sz w:val="22"/>
                <w:szCs w:val="22"/>
              </w:rPr>
              <w:t>60</w:t>
            </w:r>
          </w:p>
        </w:tc>
        <w:tc>
          <w:tcPr>
            <w:tcW w:w="729" w:type="dxa"/>
            <w:vAlign w:val="bottom"/>
          </w:tcPr>
          <w:p w:rsidR="00B73851" w:rsidRPr="004C29F0" w:rsidRDefault="00B73851" w:rsidP="00AF205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right="-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4C29F0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4C29F0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มีนาคม </w:t>
            </w:r>
            <w:r w:rsidRPr="004C29F0">
              <w:rPr>
                <w:rFonts w:ascii="Angsana New" w:hAnsi="Angsana New" w:cs="Angsana New"/>
                <w:sz w:val="22"/>
                <w:szCs w:val="22"/>
              </w:rPr>
              <w:t>25</w:t>
            </w:r>
            <w:r>
              <w:rPr>
                <w:rFonts w:ascii="Angsana New" w:hAnsi="Angsana New" w:cs="Angsana New"/>
                <w:sz w:val="22"/>
                <w:szCs w:val="22"/>
              </w:rPr>
              <w:t>61</w:t>
            </w:r>
          </w:p>
        </w:tc>
        <w:tc>
          <w:tcPr>
            <w:tcW w:w="729" w:type="dxa"/>
            <w:vAlign w:val="bottom"/>
          </w:tcPr>
          <w:p w:rsidR="00B73851" w:rsidRPr="004C29F0" w:rsidRDefault="00B73851" w:rsidP="00AF205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right="-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4C29F0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ธันวาคม</w:t>
            </w:r>
            <w:r w:rsidRPr="004C29F0">
              <w:rPr>
                <w:rFonts w:ascii="Angsana New" w:eastAsia="Angsana New" w:hAnsi="Angsana New" w:cs="Angsana New"/>
                <w:sz w:val="22"/>
                <w:szCs w:val="22"/>
              </w:rPr>
              <w:t>25</w:t>
            </w:r>
            <w:r>
              <w:rPr>
                <w:rFonts w:ascii="Angsana New" w:eastAsia="Angsana New" w:hAnsi="Angsana New" w:cs="Angsana New"/>
                <w:sz w:val="22"/>
                <w:szCs w:val="22"/>
              </w:rPr>
              <w:t>60</w:t>
            </w:r>
          </w:p>
        </w:tc>
        <w:tc>
          <w:tcPr>
            <w:tcW w:w="729" w:type="dxa"/>
            <w:vAlign w:val="bottom"/>
          </w:tcPr>
          <w:p w:rsidR="00B73851" w:rsidRPr="004C29F0" w:rsidRDefault="00B73851" w:rsidP="00AF205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right="-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4C29F0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4C29F0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มีนาคม </w:t>
            </w:r>
            <w:r w:rsidRPr="004C29F0">
              <w:rPr>
                <w:rFonts w:ascii="Angsana New" w:hAnsi="Angsana New" w:cs="Angsana New"/>
                <w:sz w:val="22"/>
                <w:szCs w:val="22"/>
              </w:rPr>
              <w:t>25</w:t>
            </w:r>
            <w:r>
              <w:rPr>
                <w:rFonts w:ascii="Angsana New" w:hAnsi="Angsana New" w:cs="Angsana New"/>
                <w:sz w:val="22"/>
                <w:szCs w:val="22"/>
              </w:rPr>
              <w:t>61</w:t>
            </w:r>
          </w:p>
        </w:tc>
        <w:tc>
          <w:tcPr>
            <w:tcW w:w="729" w:type="dxa"/>
            <w:vAlign w:val="bottom"/>
          </w:tcPr>
          <w:p w:rsidR="00B73851" w:rsidRPr="004C29F0" w:rsidRDefault="00B73851" w:rsidP="00AF205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right="-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4C29F0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ธันวาคม</w:t>
            </w:r>
            <w:r w:rsidRPr="004C29F0">
              <w:rPr>
                <w:rFonts w:ascii="Angsana New" w:eastAsia="Angsana New" w:hAnsi="Angsana New" w:cs="Angsana New"/>
                <w:sz w:val="22"/>
                <w:szCs w:val="22"/>
              </w:rPr>
              <w:t>25</w:t>
            </w:r>
            <w:r>
              <w:rPr>
                <w:rFonts w:ascii="Angsana New" w:eastAsia="Angsana New" w:hAnsi="Angsana New" w:cs="Angsana New"/>
                <w:sz w:val="22"/>
                <w:szCs w:val="22"/>
              </w:rPr>
              <w:t>60</w:t>
            </w:r>
          </w:p>
        </w:tc>
      </w:tr>
      <w:tr w:rsidR="00B73851" w:rsidRPr="004C29F0" w:rsidTr="00563EC0">
        <w:tc>
          <w:tcPr>
            <w:tcW w:w="2370" w:type="dxa"/>
            <w:vAlign w:val="bottom"/>
          </w:tcPr>
          <w:p w:rsidR="00B73851" w:rsidRPr="004C29F0" w:rsidRDefault="00B73851" w:rsidP="00AF2055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right="-108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C29F0">
              <w:rPr>
                <w:rFonts w:ascii="Angsana New" w:hAnsi="Angsana New" w:cs="Angsana New"/>
                <w:sz w:val="22"/>
                <w:szCs w:val="22"/>
                <w:cs/>
              </w:rPr>
              <w:t>อาคารและอุปกรณ์</w:t>
            </w:r>
            <w:r w:rsidRPr="004C29F0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- สุทธิ</w:t>
            </w:r>
          </w:p>
        </w:tc>
        <w:tc>
          <w:tcPr>
            <w:tcW w:w="729" w:type="dxa"/>
            <w:vAlign w:val="bottom"/>
          </w:tcPr>
          <w:p w:rsidR="00B73851" w:rsidRPr="004C29F0" w:rsidRDefault="00B73851" w:rsidP="00AF205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73851" w:rsidRPr="004C29F0" w:rsidRDefault="00B73851" w:rsidP="00AF205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B73851" w:rsidRPr="004C29F0" w:rsidRDefault="00B73851" w:rsidP="00AF205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73851" w:rsidRPr="004C29F0" w:rsidRDefault="00B73851" w:rsidP="00AF205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B73851" w:rsidRPr="004C29F0" w:rsidRDefault="00B73851" w:rsidP="00AF205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73851" w:rsidRPr="004C29F0" w:rsidRDefault="00B73851" w:rsidP="00AF205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B73851" w:rsidRPr="004C29F0" w:rsidRDefault="00B73851" w:rsidP="00AF205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73851" w:rsidRPr="004C29F0" w:rsidRDefault="00B73851" w:rsidP="00AF205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B73851" w:rsidRPr="004C29F0" w:rsidRDefault="003F2472" w:rsidP="00AF205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105</w:t>
            </w:r>
          </w:p>
        </w:tc>
        <w:tc>
          <w:tcPr>
            <w:tcW w:w="729" w:type="dxa"/>
            <w:vAlign w:val="bottom"/>
          </w:tcPr>
          <w:p w:rsidR="00B73851" w:rsidRPr="004C29F0" w:rsidRDefault="00B73851" w:rsidP="00AF205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11</w:t>
            </w:r>
            <w:r w:rsidR="00E66920">
              <w:rPr>
                <w:rFonts w:ascii="Angsana New" w:hAnsi="Angsana New" w:cs="Angsana New" w:hint="cs"/>
                <w:sz w:val="22"/>
                <w:szCs w:val="22"/>
                <w:cs/>
              </w:rPr>
              <w:t>5</w:t>
            </w:r>
          </w:p>
        </w:tc>
      </w:tr>
      <w:tr w:rsidR="00B73851" w:rsidRPr="004C29F0" w:rsidTr="00563EC0">
        <w:tc>
          <w:tcPr>
            <w:tcW w:w="2370" w:type="dxa"/>
            <w:vAlign w:val="bottom"/>
          </w:tcPr>
          <w:p w:rsidR="00B73851" w:rsidRPr="004C29F0" w:rsidRDefault="00B73851" w:rsidP="00AF2055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C29F0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สินทรัพย์ส่วนกลาง</w:t>
            </w:r>
          </w:p>
        </w:tc>
        <w:tc>
          <w:tcPr>
            <w:tcW w:w="729" w:type="dxa"/>
            <w:vAlign w:val="bottom"/>
          </w:tcPr>
          <w:p w:rsidR="00B73851" w:rsidRPr="004C29F0" w:rsidRDefault="00B73851" w:rsidP="00AF205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73851" w:rsidRPr="004C29F0" w:rsidRDefault="00B73851" w:rsidP="00AF205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B73851" w:rsidRPr="004C29F0" w:rsidRDefault="00B73851" w:rsidP="00AF205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73851" w:rsidRPr="004C29F0" w:rsidRDefault="00B73851" w:rsidP="00AF205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B73851" w:rsidRPr="004C29F0" w:rsidRDefault="00B73851" w:rsidP="00AF205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73851" w:rsidRPr="004C29F0" w:rsidRDefault="00B73851" w:rsidP="00AF205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73851" w:rsidRPr="004C29F0" w:rsidRDefault="00B73851" w:rsidP="00AF205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73851" w:rsidRPr="004C29F0" w:rsidRDefault="00B73851" w:rsidP="00AF205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B73851" w:rsidRPr="001E216F" w:rsidRDefault="003F2472" w:rsidP="00AF2055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1E216F">
              <w:rPr>
                <w:rFonts w:ascii="Angsana New" w:hAnsi="Angsana New" w:cs="Angsana New"/>
                <w:sz w:val="22"/>
                <w:szCs w:val="22"/>
              </w:rPr>
              <w:t>13,</w:t>
            </w:r>
            <w:r w:rsidR="008C3E69" w:rsidRPr="001E216F">
              <w:rPr>
                <w:rFonts w:ascii="Angsana New" w:hAnsi="Angsana New" w:cs="Angsana New"/>
                <w:sz w:val="22"/>
                <w:szCs w:val="22"/>
              </w:rPr>
              <w:t>79</w:t>
            </w:r>
            <w:r w:rsidR="00682376" w:rsidRPr="001E216F"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  <w:tc>
          <w:tcPr>
            <w:tcW w:w="729" w:type="dxa"/>
            <w:vAlign w:val="bottom"/>
          </w:tcPr>
          <w:p w:rsidR="00B73851" w:rsidRPr="004C29F0" w:rsidRDefault="00B73851" w:rsidP="00AF2055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1</w:t>
            </w:r>
            <w:r w:rsidR="00E66920">
              <w:rPr>
                <w:rFonts w:ascii="Angsana New" w:hAnsi="Angsana New" w:cs="Angsana New" w:hint="cs"/>
                <w:sz w:val="22"/>
                <w:szCs w:val="22"/>
                <w:cs/>
              </w:rPr>
              <w:t>2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,</w:t>
            </w:r>
            <w:r w:rsidR="00E66920">
              <w:rPr>
                <w:rFonts w:ascii="Angsana New" w:hAnsi="Angsana New" w:cs="Angsana New" w:hint="cs"/>
                <w:sz w:val="22"/>
                <w:szCs w:val="22"/>
                <w:cs/>
              </w:rPr>
              <w:t>751</w:t>
            </w:r>
          </w:p>
        </w:tc>
      </w:tr>
      <w:tr w:rsidR="00B73851" w:rsidRPr="004C29F0" w:rsidTr="00563EC0">
        <w:tc>
          <w:tcPr>
            <w:tcW w:w="2370" w:type="dxa"/>
            <w:vAlign w:val="bottom"/>
          </w:tcPr>
          <w:p w:rsidR="00B73851" w:rsidRPr="004C29F0" w:rsidRDefault="00B73851" w:rsidP="00AF2055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C29F0">
              <w:rPr>
                <w:rFonts w:ascii="Angsana New" w:hAnsi="Angsana New" w:cs="Angsana New"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729" w:type="dxa"/>
            <w:vAlign w:val="bottom"/>
          </w:tcPr>
          <w:p w:rsidR="00B73851" w:rsidRPr="004C29F0" w:rsidRDefault="00B73851" w:rsidP="00AF205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73851" w:rsidRPr="004C29F0" w:rsidRDefault="00B73851" w:rsidP="00AF205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B73851" w:rsidRPr="004C29F0" w:rsidRDefault="00B73851" w:rsidP="00AF205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73851" w:rsidRPr="004C29F0" w:rsidRDefault="00B73851" w:rsidP="00AF205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B73851" w:rsidRPr="004C29F0" w:rsidRDefault="00B73851" w:rsidP="00AF205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73851" w:rsidRPr="004C29F0" w:rsidRDefault="00B73851" w:rsidP="00AF205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73851" w:rsidRPr="004C29F0" w:rsidRDefault="00B73851" w:rsidP="00AF205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73851" w:rsidRPr="004C29F0" w:rsidRDefault="00B73851" w:rsidP="00AF205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B73851" w:rsidRPr="001E216F" w:rsidRDefault="003F2472" w:rsidP="00AF2055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1E216F">
              <w:rPr>
                <w:rFonts w:ascii="Angsana New" w:hAnsi="Angsana New" w:cs="Angsana New"/>
                <w:sz w:val="22"/>
                <w:szCs w:val="22"/>
              </w:rPr>
              <w:t>13,9</w:t>
            </w:r>
            <w:r w:rsidR="008C3E69" w:rsidRPr="001E216F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="00682376" w:rsidRPr="001E216F"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729" w:type="dxa"/>
            <w:vAlign w:val="bottom"/>
          </w:tcPr>
          <w:p w:rsidR="00B73851" w:rsidRPr="004C29F0" w:rsidRDefault="00B73851" w:rsidP="00AF2055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1</w:t>
            </w:r>
            <w:r w:rsidR="009661C9">
              <w:rPr>
                <w:rFonts w:ascii="Angsana New" w:hAnsi="Angsana New" w:cs="Angsana New" w:hint="cs"/>
                <w:sz w:val="22"/>
                <w:szCs w:val="22"/>
                <w:cs/>
              </w:rPr>
              <w:t>2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,</w:t>
            </w:r>
            <w:r w:rsidR="009661C9">
              <w:rPr>
                <w:rFonts w:ascii="Angsana New" w:hAnsi="Angsana New" w:cs="Angsana New" w:hint="cs"/>
                <w:sz w:val="22"/>
                <w:szCs w:val="22"/>
                <w:cs/>
              </w:rPr>
              <w:t>866</w:t>
            </w:r>
          </w:p>
        </w:tc>
      </w:tr>
    </w:tbl>
    <w:p w:rsidR="002C65A4" w:rsidRPr="004C29F0" w:rsidRDefault="002C65A4" w:rsidP="00AF2055">
      <w:pPr>
        <w:tabs>
          <w:tab w:val="left" w:pos="2880"/>
        </w:tabs>
        <w:spacing w:before="12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C29F0">
        <w:rPr>
          <w:rFonts w:ascii="Angsana New" w:hAnsi="Angsana New" w:cs="Angsana New" w:hint="cs"/>
          <w:b/>
          <w:bCs/>
          <w:sz w:val="32"/>
          <w:szCs w:val="32"/>
          <w:cs/>
        </w:rPr>
        <w:tab/>
        <w:t>ข้อมูลเกี่ยวกับเขตภูมิศาสตร์</w:t>
      </w:r>
    </w:p>
    <w:p w:rsidR="002C65A4" w:rsidRPr="004C29F0" w:rsidRDefault="002C65A4" w:rsidP="00AF2055">
      <w:pPr>
        <w:tabs>
          <w:tab w:val="left" w:pos="288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C29F0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4C29F0">
        <w:rPr>
          <w:rFonts w:ascii="Angsana New" w:hAnsi="Angsana New" w:cs="Angsana New" w:hint="cs"/>
          <w:sz w:val="32"/>
          <w:szCs w:val="32"/>
          <w:cs/>
        </w:rPr>
        <w:t>บริษัทฯดำเนินธุรกิจในเขตภูมิศาสตร์เดียวคือประเทศไทย ดังนั้น รายได้และสินทรัพย์ที่แสดงอยู่ใน</w:t>
      </w:r>
      <w:r w:rsidR="00623246" w:rsidRPr="004C29F0">
        <w:rPr>
          <w:rFonts w:ascii="Angsana New" w:hAnsi="Angsana New" w:cs="Angsana New"/>
          <w:sz w:val="32"/>
          <w:szCs w:val="32"/>
        </w:rPr>
        <w:t xml:space="preserve">             </w:t>
      </w:r>
      <w:r w:rsidRPr="004C29F0">
        <w:rPr>
          <w:rFonts w:ascii="Angsana New" w:hAnsi="Angsana New" w:cs="Angsana New" w:hint="cs"/>
          <w:sz w:val="32"/>
          <w:szCs w:val="32"/>
          <w:cs/>
        </w:rPr>
        <w:t>งบการเงินจึงถือเป็นการรายงานตามเขตภูมิศาสตร์แล้ว</w:t>
      </w:r>
    </w:p>
    <w:p w:rsidR="002C65A4" w:rsidRPr="004C29F0" w:rsidRDefault="002C65A4" w:rsidP="00AF2055">
      <w:pPr>
        <w:tabs>
          <w:tab w:val="left" w:pos="2880"/>
        </w:tabs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C29F0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4C29F0">
        <w:rPr>
          <w:rFonts w:ascii="Angsana New" w:hAnsi="Angsana New" w:cs="Angsana New" w:hint="cs"/>
          <w:b/>
          <w:bCs/>
          <w:sz w:val="32"/>
          <w:szCs w:val="32"/>
          <w:cs/>
        </w:rPr>
        <w:t>ข้อมูลเกี่ยวกับลูกค้ารายใหญ่</w:t>
      </w:r>
    </w:p>
    <w:p w:rsidR="002C65A4" w:rsidRPr="004C29F0" w:rsidRDefault="002C65A4" w:rsidP="00AF2055">
      <w:pPr>
        <w:tabs>
          <w:tab w:val="left" w:pos="288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C29F0">
        <w:rPr>
          <w:rFonts w:ascii="Angsana New" w:hAnsi="Angsana New" w:cs="Angsana New"/>
          <w:sz w:val="32"/>
          <w:szCs w:val="32"/>
          <w:cs/>
        </w:rPr>
        <w:tab/>
      </w:r>
      <w:r w:rsidRPr="004C29F0">
        <w:rPr>
          <w:rFonts w:ascii="Angsana New" w:hAnsi="Angsana New" w:cs="Angsana New" w:hint="cs"/>
          <w:sz w:val="32"/>
          <w:szCs w:val="32"/>
          <w:cs/>
        </w:rPr>
        <w:t>ใน</w:t>
      </w:r>
      <w:r w:rsidR="004160A3" w:rsidRPr="004C29F0">
        <w:rPr>
          <w:rFonts w:ascii="Angsana New" w:hAnsi="Angsana New" w:cs="Angsana New" w:hint="cs"/>
          <w:sz w:val="32"/>
          <w:szCs w:val="32"/>
          <w:cs/>
        </w:rPr>
        <w:t>ระหว่างงวด</w:t>
      </w:r>
      <w:r w:rsidR="00066C8C" w:rsidRPr="004C29F0">
        <w:rPr>
          <w:rFonts w:ascii="Angsana New" w:hAnsi="Angsana New" w:cs="Angsana New" w:hint="cs"/>
          <w:sz w:val="32"/>
          <w:szCs w:val="32"/>
          <w:cs/>
        </w:rPr>
        <w:t>สามเดือน</w:t>
      </w:r>
      <w:r w:rsidR="002E6FEA" w:rsidRPr="004C29F0">
        <w:rPr>
          <w:rFonts w:ascii="Angsana New" w:hAnsi="Angsana New" w:cs="Angsana New" w:hint="cs"/>
          <w:sz w:val="32"/>
          <w:szCs w:val="32"/>
          <w:cs/>
        </w:rPr>
        <w:t xml:space="preserve">สิ้นสุดวันที่ </w:t>
      </w:r>
      <w:r w:rsidR="00A51F99">
        <w:rPr>
          <w:rFonts w:ascii="Angsana New" w:hAnsi="Angsana New" w:cs="Angsana New"/>
          <w:sz w:val="32"/>
          <w:szCs w:val="32"/>
        </w:rPr>
        <w:t>31</w:t>
      </w:r>
      <w:r w:rsidR="00AC6401" w:rsidRPr="004C29F0">
        <w:rPr>
          <w:rFonts w:ascii="Angsana New" w:hAnsi="Angsana New" w:cs="Angsana New" w:hint="cs"/>
          <w:sz w:val="32"/>
          <w:szCs w:val="32"/>
          <w:cs/>
        </w:rPr>
        <w:t xml:space="preserve"> มีนาคม</w:t>
      </w:r>
      <w:r w:rsidR="00A51F99">
        <w:rPr>
          <w:rFonts w:ascii="Angsana New" w:hAnsi="Angsana New" w:cs="Angsana New"/>
          <w:sz w:val="32"/>
          <w:szCs w:val="32"/>
        </w:rPr>
        <w:t xml:space="preserve"> 2561</w:t>
      </w:r>
      <w:r w:rsidR="00E379F4" w:rsidRPr="004C29F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C29F0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A51F99">
        <w:rPr>
          <w:rFonts w:ascii="Angsana New" w:hAnsi="Angsana New" w:cs="Angsana New"/>
          <w:sz w:val="32"/>
          <w:szCs w:val="32"/>
        </w:rPr>
        <w:t>2560</w:t>
      </w:r>
      <w:r w:rsidRPr="004C29F0">
        <w:rPr>
          <w:rFonts w:ascii="Angsana New" w:hAnsi="Angsana New" w:cs="Angsana New" w:hint="cs"/>
          <w:sz w:val="32"/>
          <w:szCs w:val="32"/>
          <w:cs/>
        </w:rPr>
        <w:t xml:space="preserve"> บริษัทฯไม่มีรายได้จากลูกค้ารายใดที่มีมูลค่าเท่ากับหรือมากกว่าร้อยละ </w:t>
      </w:r>
      <w:r w:rsidR="00A51F99">
        <w:rPr>
          <w:rFonts w:ascii="Angsana New" w:hAnsi="Angsana New" w:cs="Angsana New"/>
          <w:sz w:val="32"/>
          <w:szCs w:val="32"/>
        </w:rPr>
        <w:t>10</w:t>
      </w:r>
      <w:r w:rsidRPr="004C29F0">
        <w:rPr>
          <w:rFonts w:ascii="Angsana New" w:hAnsi="Angsana New" w:cs="Angsana New" w:hint="cs"/>
          <w:sz w:val="32"/>
          <w:szCs w:val="32"/>
          <w:cs/>
        </w:rPr>
        <w:t xml:space="preserve"> ของรายได้ของกิจการ</w:t>
      </w:r>
    </w:p>
    <w:p w:rsidR="00027555" w:rsidRPr="004C29F0" w:rsidRDefault="00D96DE5" w:rsidP="0059060C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C29F0">
        <w:rPr>
          <w:rFonts w:ascii="Angsana New" w:hAnsi="Angsana New" w:cs="Angsana New"/>
          <w:b/>
          <w:bCs/>
          <w:sz w:val="32"/>
          <w:szCs w:val="32"/>
        </w:rPr>
        <w:t>2</w:t>
      </w:r>
      <w:r w:rsidR="00A51F99">
        <w:rPr>
          <w:rFonts w:ascii="Angsana New" w:hAnsi="Angsana New" w:cs="Angsana New"/>
          <w:b/>
          <w:bCs/>
          <w:sz w:val="32"/>
          <w:szCs w:val="32"/>
        </w:rPr>
        <w:t>2</w:t>
      </w:r>
      <w:r w:rsidR="00027555" w:rsidRPr="004C29F0">
        <w:rPr>
          <w:rFonts w:ascii="Angsana New" w:hAnsi="Angsana New" w:cs="Angsana New"/>
          <w:b/>
          <w:bCs/>
          <w:sz w:val="32"/>
          <w:szCs w:val="32"/>
        </w:rPr>
        <w:t>.</w:t>
      </w:r>
      <w:r w:rsidR="00027555" w:rsidRPr="004C29F0">
        <w:rPr>
          <w:rFonts w:ascii="Angsana New" w:hAnsi="Angsana New" w:cs="Angsana New"/>
          <w:b/>
          <w:bCs/>
          <w:sz w:val="32"/>
          <w:szCs w:val="32"/>
        </w:rPr>
        <w:tab/>
      </w:r>
      <w:r w:rsidR="00027555" w:rsidRPr="004C29F0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:rsidR="00027555" w:rsidRPr="004C29F0" w:rsidRDefault="00027555" w:rsidP="0059060C">
      <w:pPr>
        <w:tabs>
          <w:tab w:val="left" w:pos="900"/>
          <w:tab w:val="left" w:pos="2160"/>
          <w:tab w:val="left" w:pos="4860"/>
          <w:tab w:val="right" w:pos="630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C29F0">
        <w:rPr>
          <w:rFonts w:ascii="Angsana New" w:hAnsi="Angsana New" w:cs="Angsana New"/>
          <w:sz w:val="32"/>
          <w:szCs w:val="32"/>
        </w:rPr>
        <w:tab/>
      </w:r>
      <w:r w:rsidR="00E42A6D" w:rsidRPr="004C29F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A51F99">
        <w:rPr>
          <w:rFonts w:ascii="Angsana New" w:hAnsi="Angsana New" w:cs="Angsana New"/>
          <w:sz w:val="32"/>
          <w:szCs w:val="32"/>
        </w:rPr>
        <w:t>31</w:t>
      </w:r>
      <w:r w:rsidR="00AC6401" w:rsidRPr="004C29F0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A51F99">
        <w:rPr>
          <w:rFonts w:ascii="Angsana New" w:hAnsi="Angsana New" w:cs="Angsana New"/>
          <w:sz w:val="32"/>
          <w:szCs w:val="32"/>
        </w:rPr>
        <w:t>2561</w:t>
      </w:r>
      <w:r w:rsidR="00051884" w:rsidRPr="004C29F0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A51F99">
        <w:rPr>
          <w:rFonts w:ascii="Angsana New" w:hAnsi="Angsana New" w:cs="Angsana New"/>
          <w:sz w:val="32"/>
          <w:szCs w:val="32"/>
        </w:rPr>
        <w:t>31</w:t>
      </w:r>
      <w:r w:rsidR="00AC6401" w:rsidRPr="004C29F0">
        <w:rPr>
          <w:rFonts w:ascii="Angsana New" w:hAnsi="Angsana New" w:cs="Angsana New"/>
          <w:sz w:val="32"/>
          <w:szCs w:val="32"/>
        </w:rPr>
        <w:t xml:space="preserve"> </w:t>
      </w:r>
      <w:r w:rsidR="00AC6401" w:rsidRPr="004C29F0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AC6401" w:rsidRPr="004C29F0">
        <w:rPr>
          <w:rFonts w:ascii="Angsana New" w:hAnsi="Angsana New" w:cs="Angsana New"/>
          <w:sz w:val="32"/>
          <w:szCs w:val="32"/>
        </w:rPr>
        <w:t>25</w:t>
      </w:r>
      <w:r w:rsidR="00A51F99">
        <w:rPr>
          <w:rFonts w:ascii="Angsana New" w:hAnsi="Angsana New" w:cs="Angsana New"/>
          <w:sz w:val="32"/>
          <w:szCs w:val="32"/>
        </w:rPr>
        <w:t>60</w:t>
      </w:r>
      <w:r w:rsidR="00051884" w:rsidRPr="004C29F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E64A9" w:rsidRPr="004C29F0">
        <w:rPr>
          <w:rFonts w:ascii="Angsana New" w:hAnsi="Angsana New" w:cs="Angsana New"/>
          <w:sz w:val="32"/>
          <w:szCs w:val="32"/>
          <w:cs/>
        </w:rPr>
        <w:t>บริษัทฯ</w:t>
      </w:r>
      <w:r w:rsidRPr="004C29F0">
        <w:rPr>
          <w:rFonts w:ascii="Angsana New" w:hAnsi="Angsana New" w:cs="Angsana New"/>
          <w:sz w:val="32"/>
          <w:szCs w:val="32"/>
          <w:cs/>
        </w:rPr>
        <w:t>มีภาระผูกพันและหนี้สินที่อาจจะเกิดขึ้นดังต่อไปนี้</w:t>
      </w:r>
    </w:p>
    <w:p w:rsidR="00027555" w:rsidRPr="004C29F0" w:rsidRDefault="00D96DE5" w:rsidP="0059060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C29F0">
        <w:rPr>
          <w:rFonts w:ascii="Angsana New" w:hAnsi="Angsana New" w:cs="Angsana New"/>
          <w:b/>
          <w:bCs/>
          <w:sz w:val="32"/>
          <w:szCs w:val="32"/>
        </w:rPr>
        <w:t>2</w:t>
      </w:r>
      <w:r w:rsidR="00A61065">
        <w:rPr>
          <w:rFonts w:ascii="Angsana New" w:hAnsi="Angsana New" w:cs="Angsana New"/>
          <w:b/>
          <w:bCs/>
          <w:sz w:val="32"/>
          <w:szCs w:val="32"/>
        </w:rPr>
        <w:t>2</w:t>
      </w:r>
      <w:r w:rsidR="00027555" w:rsidRPr="004C29F0">
        <w:rPr>
          <w:rFonts w:ascii="Angsana New" w:hAnsi="Angsana New" w:cs="Angsana New"/>
          <w:b/>
          <w:bCs/>
          <w:sz w:val="32"/>
          <w:szCs w:val="32"/>
        </w:rPr>
        <w:t>.1</w:t>
      </w:r>
      <w:r w:rsidR="00027555" w:rsidRPr="004C29F0">
        <w:rPr>
          <w:rFonts w:ascii="Angsana New" w:hAnsi="Angsana New" w:cs="Angsana New"/>
          <w:sz w:val="32"/>
          <w:szCs w:val="32"/>
          <w:cs/>
        </w:rPr>
        <w:tab/>
        <w:t>บริษัทฯมีภาระผูกพันตามสัญญาเช่าสำนักงานและยานพาหนะซึ่งจะต้องจ่ายค่าเช่าและค่าบริการในอนาคตโดยจะถึงกำหนดชำระตามระยะเวลานับตั้งแต่วันสิ้น</w:t>
      </w:r>
      <w:r w:rsidR="007977CB" w:rsidRPr="004C29F0">
        <w:rPr>
          <w:rFonts w:ascii="Angsana New" w:hAnsi="Angsana New" w:cs="Angsana New" w:hint="cs"/>
          <w:sz w:val="32"/>
          <w:szCs w:val="32"/>
          <w:cs/>
        </w:rPr>
        <w:t>งวด</w:t>
      </w:r>
      <w:r w:rsidR="00027555" w:rsidRPr="004C29F0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9132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730"/>
        <w:gridCol w:w="1701"/>
        <w:gridCol w:w="1680"/>
        <w:gridCol w:w="21"/>
      </w:tblGrid>
      <w:tr w:rsidR="00EC1B1C" w:rsidRPr="004C29F0" w:rsidTr="004D602A">
        <w:trPr>
          <w:gridAfter w:val="1"/>
          <w:wAfter w:w="21" w:type="dxa"/>
        </w:trPr>
        <w:tc>
          <w:tcPr>
            <w:tcW w:w="9111" w:type="dxa"/>
            <w:gridSpan w:val="3"/>
          </w:tcPr>
          <w:p w:rsidR="00027555" w:rsidRPr="004C29F0" w:rsidRDefault="00027555" w:rsidP="0059060C">
            <w:pPr>
              <w:tabs>
                <w:tab w:val="left" w:pos="360"/>
                <w:tab w:val="left" w:pos="900"/>
                <w:tab w:val="left" w:pos="1440"/>
              </w:tabs>
              <w:ind w:left="605" w:hanging="60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C29F0">
              <w:rPr>
                <w:rFonts w:ascii="Angsana New" w:eastAsia="Angsana New" w:hAnsi="Angsana New" w:cs="Angsana New"/>
                <w:sz w:val="28"/>
                <w:szCs w:val="28"/>
              </w:rPr>
              <w:t>(</w:t>
            </w: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หน่วย</w:t>
            </w:r>
            <w:r w:rsidR="00073ABC"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>:</w:t>
            </w:r>
            <w:r w:rsidRPr="004C29F0">
              <w:rPr>
                <w:rFonts w:ascii="Angsana New" w:eastAsia="Angsana New" w:hAnsi="Angsana New" w:cs="Angsana New"/>
                <w:sz w:val="28"/>
                <w:szCs w:val="28"/>
              </w:rPr>
              <w:t xml:space="preserve"> </w:t>
            </w:r>
            <w:r w:rsidRPr="004C29F0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ล้านบาท</w:t>
            </w:r>
            <w:r w:rsidRPr="004C29F0">
              <w:rPr>
                <w:rFonts w:ascii="Angsana New" w:eastAsia="Angsana New" w:hAnsi="Angsana New" w:cs="Angsana New"/>
                <w:sz w:val="28"/>
                <w:szCs w:val="28"/>
              </w:rPr>
              <w:t>)</w:t>
            </w:r>
          </w:p>
        </w:tc>
      </w:tr>
      <w:tr w:rsidR="00EC1B1C" w:rsidRPr="004C29F0" w:rsidTr="004D602A">
        <w:tc>
          <w:tcPr>
            <w:tcW w:w="5730" w:type="dxa"/>
          </w:tcPr>
          <w:p w:rsidR="00F33704" w:rsidRPr="004C29F0" w:rsidRDefault="00F33704" w:rsidP="0059060C">
            <w:pPr>
              <w:tabs>
                <w:tab w:val="left" w:pos="900"/>
              </w:tabs>
              <w:ind w:left="605" w:hanging="60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bottom"/>
          </w:tcPr>
          <w:p w:rsidR="00F33704" w:rsidRPr="004C29F0" w:rsidRDefault="00A61065" w:rsidP="00A231C9">
            <w:pPr>
              <w:pBdr>
                <w:bottom w:val="single" w:sz="4" w:space="1" w:color="auto"/>
              </w:pBdr>
              <w:ind w:left="605" w:right="90" w:hanging="605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31</w:t>
            </w:r>
            <w:r w:rsidR="00AC6401" w:rsidRPr="004C29F0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701" w:type="dxa"/>
            <w:gridSpan w:val="2"/>
            <w:vAlign w:val="bottom"/>
          </w:tcPr>
          <w:p w:rsidR="00F33704" w:rsidRPr="004C29F0" w:rsidRDefault="00A61065" w:rsidP="00A231C9">
            <w:pPr>
              <w:pBdr>
                <w:bottom w:val="single" w:sz="4" w:space="1" w:color="auto"/>
              </w:pBdr>
              <w:ind w:left="605" w:right="90" w:hanging="605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31</w:t>
            </w:r>
            <w:r w:rsidR="00AC6401" w:rsidRPr="004C29F0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2560</w:t>
            </w:r>
          </w:p>
        </w:tc>
      </w:tr>
      <w:tr w:rsidR="00A61065" w:rsidRPr="004C29F0" w:rsidTr="004D602A">
        <w:tc>
          <w:tcPr>
            <w:tcW w:w="5730" w:type="dxa"/>
          </w:tcPr>
          <w:p w:rsidR="00A61065" w:rsidRPr="004C29F0" w:rsidRDefault="00A61065" w:rsidP="00A61065">
            <w:pPr>
              <w:tabs>
                <w:tab w:val="left" w:pos="900"/>
              </w:tabs>
              <w:ind w:left="605" w:hanging="60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29F0">
              <w:rPr>
                <w:rFonts w:ascii="Angsana New" w:hAnsi="Angsana New" w:cs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701" w:type="dxa"/>
          </w:tcPr>
          <w:p w:rsidR="00A61065" w:rsidRPr="004C29F0" w:rsidRDefault="008C1F95" w:rsidP="00A61065">
            <w:pPr>
              <w:tabs>
                <w:tab w:val="decimal" w:pos="1053"/>
              </w:tabs>
              <w:ind w:left="605" w:right="90" w:hanging="605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28</w:t>
            </w:r>
          </w:p>
        </w:tc>
        <w:tc>
          <w:tcPr>
            <w:tcW w:w="1701" w:type="dxa"/>
            <w:gridSpan w:val="2"/>
          </w:tcPr>
          <w:p w:rsidR="00A61065" w:rsidRPr="004C29F0" w:rsidRDefault="00656203" w:rsidP="00A61065">
            <w:pPr>
              <w:tabs>
                <w:tab w:val="decimal" w:pos="1053"/>
              </w:tabs>
              <w:ind w:left="605" w:right="90" w:hanging="605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35</w:t>
            </w:r>
          </w:p>
        </w:tc>
      </w:tr>
      <w:tr w:rsidR="00A61065" w:rsidRPr="004C29F0" w:rsidTr="004D602A">
        <w:tc>
          <w:tcPr>
            <w:tcW w:w="5730" w:type="dxa"/>
          </w:tcPr>
          <w:p w:rsidR="00A61065" w:rsidRPr="004C29F0" w:rsidRDefault="00A61065" w:rsidP="00A61065">
            <w:pPr>
              <w:tabs>
                <w:tab w:val="left" w:pos="900"/>
              </w:tabs>
              <w:ind w:left="605" w:hanging="60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29F0">
              <w:rPr>
                <w:rFonts w:ascii="Angsana New" w:hAnsi="Angsana New" w:cs="Angsana New"/>
                <w:sz w:val="28"/>
                <w:szCs w:val="28"/>
                <w:cs/>
              </w:rPr>
              <w:t xml:space="preserve">ตั้งแต่ </w:t>
            </w:r>
            <w:r>
              <w:rPr>
                <w:rFonts w:ascii="Angsana New" w:hAnsi="Angsana New" w:cs="Angsana New"/>
                <w:sz w:val="28"/>
                <w:szCs w:val="28"/>
              </w:rPr>
              <w:t>1-2</w:t>
            </w:r>
            <w:r w:rsidRPr="004C29F0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01" w:type="dxa"/>
          </w:tcPr>
          <w:p w:rsidR="00A61065" w:rsidRPr="004C29F0" w:rsidRDefault="008C1F95" w:rsidP="00A61065">
            <w:pPr>
              <w:tabs>
                <w:tab w:val="decimal" w:pos="1053"/>
              </w:tabs>
              <w:ind w:left="605" w:right="90" w:hanging="605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16</w:t>
            </w:r>
          </w:p>
        </w:tc>
        <w:tc>
          <w:tcPr>
            <w:tcW w:w="1701" w:type="dxa"/>
            <w:gridSpan w:val="2"/>
          </w:tcPr>
          <w:p w:rsidR="00A61065" w:rsidRPr="004C29F0" w:rsidRDefault="00A61065" w:rsidP="00A61065">
            <w:pPr>
              <w:tabs>
                <w:tab w:val="decimal" w:pos="1053"/>
              </w:tabs>
              <w:ind w:left="605" w:right="90" w:hanging="605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1</w:t>
            </w:r>
            <w:r w:rsidR="00656203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7</w:t>
            </w:r>
          </w:p>
        </w:tc>
      </w:tr>
      <w:tr w:rsidR="00A61065" w:rsidRPr="004C29F0" w:rsidTr="004D602A">
        <w:tc>
          <w:tcPr>
            <w:tcW w:w="5730" w:type="dxa"/>
          </w:tcPr>
          <w:p w:rsidR="00A61065" w:rsidRPr="004C29F0" w:rsidRDefault="00A61065" w:rsidP="00A61065">
            <w:pPr>
              <w:tabs>
                <w:tab w:val="left" w:pos="900"/>
              </w:tabs>
              <w:ind w:left="605" w:hanging="605"/>
              <w:rPr>
                <w:rFonts w:ascii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ตั้งแต่ 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4C29F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ขึ้นไป</w:t>
            </w:r>
          </w:p>
        </w:tc>
        <w:tc>
          <w:tcPr>
            <w:tcW w:w="1701" w:type="dxa"/>
          </w:tcPr>
          <w:p w:rsidR="00A61065" w:rsidRPr="004C29F0" w:rsidRDefault="008C1F95" w:rsidP="00A61065">
            <w:pPr>
              <w:tabs>
                <w:tab w:val="decimal" w:pos="1053"/>
              </w:tabs>
              <w:ind w:left="605" w:right="90" w:hanging="605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 xml:space="preserve"> 9</w:t>
            </w:r>
          </w:p>
        </w:tc>
        <w:tc>
          <w:tcPr>
            <w:tcW w:w="1701" w:type="dxa"/>
            <w:gridSpan w:val="2"/>
          </w:tcPr>
          <w:p w:rsidR="00A61065" w:rsidRPr="004C29F0" w:rsidRDefault="00A61065" w:rsidP="00A61065">
            <w:pPr>
              <w:tabs>
                <w:tab w:val="decimal" w:pos="1053"/>
              </w:tabs>
              <w:ind w:left="605" w:right="90" w:hanging="605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1</w:t>
            </w:r>
            <w:r w:rsidR="00656203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1</w:t>
            </w:r>
          </w:p>
        </w:tc>
      </w:tr>
    </w:tbl>
    <w:p w:rsidR="00027555" w:rsidRPr="004C29F0" w:rsidRDefault="00D96DE5" w:rsidP="0059060C">
      <w:pPr>
        <w:tabs>
          <w:tab w:val="left" w:pos="2160"/>
          <w:tab w:val="left" w:pos="2880"/>
        </w:tabs>
        <w:spacing w:before="240" w:after="120" w:line="380" w:lineRule="exact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C29F0">
        <w:rPr>
          <w:rFonts w:ascii="Angsana New" w:hAnsi="Angsana New" w:cs="Angsana New"/>
          <w:b/>
          <w:bCs/>
          <w:sz w:val="32"/>
          <w:szCs w:val="32"/>
        </w:rPr>
        <w:t>2</w:t>
      </w:r>
      <w:r w:rsidR="0091240F">
        <w:rPr>
          <w:rFonts w:ascii="Angsana New" w:hAnsi="Angsana New" w:cs="Angsana New"/>
          <w:b/>
          <w:bCs/>
          <w:sz w:val="32"/>
          <w:szCs w:val="32"/>
        </w:rPr>
        <w:t>2</w:t>
      </w:r>
      <w:r w:rsidR="004B1556" w:rsidRPr="004C29F0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4B1556" w:rsidRPr="004C29F0">
        <w:rPr>
          <w:rFonts w:ascii="Angsana New" w:hAnsi="Angsana New" w:cs="Angsana New" w:hint="cs"/>
          <w:b/>
          <w:bCs/>
          <w:sz w:val="32"/>
          <w:szCs w:val="32"/>
          <w:cs/>
        </w:rPr>
        <w:t>2</w:t>
      </w:r>
      <w:r w:rsidR="00027555" w:rsidRPr="004C29F0">
        <w:rPr>
          <w:rFonts w:ascii="Angsana New" w:hAnsi="Angsana New" w:cs="Angsana New"/>
          <w:sz w:val="32"/>
          <w:szCs w:val="32"/>
        </w:rPr>
        <w:tab/>
      </w:r>
      <w:r w:rsidR="00027555" w:rsidRPr="004C29F0">
        <w:rPr>
          <w:rFonts w:ascii="Angsana New" w:hAnsi="Angsana New" w:cs="Angsana New"/>
          <w:sz w:val="32"/>
          <w:szCs w:val="32"/>
          <w:cs/>
        </w:rPr>
        <w:t>บริษัทฯมีภาระผูกพันค่าธรรมเนียมต่าง</w:t>
      </w:r>
      <w:r w:rsidR="00795A53" w:rsidRPr="004C29F0">
        <w:rPr>
          <w:rFonts w:ascii="Angsana New" w:hAnsi="Angsana New" w:cs="Angsana New"/>
          <w:sz w:val="32"/>
          <w:szCs w:val="32"/>
        </w:rPr>
        <w:t xml:space="preserve"> </w:t>
      </w:r>
      <w:r w:rsidR="00027555" w:rsidRPr="004C29F0">
        <w:rPr>
          <w:rFonts w:ascii="Angsana New" w:hAnsi="Angsana New" w:cs="Angsana New"/>
          <w:sz w:val="32"/>
          <w:szCs w:val="32"/>
          <w:cs/>
        </w:rPr>
        <w:t>ๆ ที่เกี่ยวเนื่องกับการประกอบธุรกิจหลักทรัพย์ ซึ่งต้องจ่ายให้ตลาดหลักทรัพย์แห่งประเทศไทยและบริษัทศูนย์รับฝากหลักทรัพย์ (ประเทศไทย) จำกัด เป็นจำนวนคงที่ที่กำหนดไว้ อัตราร้อยละของมูลค่าการซื้อขายและ/หรืออัตราร้อยละของมูลค่าการชำระและรับชำระราคาหลักทรัพย์สุทธิเป็นรายเดือน</w:t>
      </w:r>
    </w:p>
    <w:p w:rsidR="00027555" w:rsidRPr="004C29F0" w:rsidRDefault="00D96DE5" w:rsidP="0059060C">
      <w:pPr>
        <w:tabs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C29F0">
        <w:rPr>
          <w:rFonts w:ascii="Angsana New" w:hAnsi="Angsana New" w:cs="Angsana New"/>
          <w:b/>
          <w:bCs/>
          <w:sz w:val="32"/>
          <w:szCs w:val="32"/>
        </w:rPr>
        <w:t>2</w:t>
      </w:r>
      <w:r w:rsidR="0091240F">
        <w:rPr>
          <w:rFonts w:ascii="Angsana New" w:hAnsi="Angsana New" w:cs="Angsana New"/>
          <w:b/>
          <w:bCs/>
          <w:sz w:val="32"/>
          <w:szCs w:val="32"/>
        </w:rPr>
        <w:t>2</w:t>
      </w:r>
      <w:r w:rsidR="004B1556" w:rsidRPr="004C29F0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4B1556" w:rsidRPr="004C29F0">
        <w:rPr>
          <w:rFonts w:ascii="Angsana New" w:hAnsi="Angsana New" w:cs="Angsana New" w:hint="cs"/>
          <w:b/>
          <w:bCs/>
          <w:sz w:val="32"/>
          <w:szCs w:val="32"/>
          <w:cs/>
        </w:rPr>
        <w:t>3</w:t>
      </w:r>
      <w:r w:rsidR="00027555" w:rsidRPr="004C29F0">
        <w:rPr>
          <w:rFonts w:ascii="Angsana New" w:hAnsi="Angsana New" w:cs="Angsana New"/>
          <w:sz w:val="32"/>
          <w:szCs w:val="32"/>
          <w:cs/>
        </w:rPr>
        <w:tab/>
      </w:r>
      <w:r w:rsidR="00C15E1E" w:rsidRPr="004C29F0">
        <w:rPr>
          <w:rFonts w:ascii="Angsana New" w:hAnsi="Angsana New" w:cs="Angsana New"/>
          <w:spacing w:val="-6"/>
          <w:sz w:val="32"/>
          <w:szCs w:val="32"/>
          <w:cs/>
        </w:rPr>
        <w:t>บริษัทฯมีภาระผูกพัน</w:t>
      </w:r>
      <w:r w:rsidR="00027555" w:rsidRPr="004C29F0">
        <w:rPr>
          <w:rFonts w:ascii="Angsana New" w:hAnsi="Angsana New" w:cs="Angsana New"/>
          <w:spacing w:val="-6"/>
          <w:sz w:val="32"/>
          <w:szCs w:val="32"/>
          <w:cs/>
        </w:rPr>
        <w:t>ค่าธรรมเนียมต่างๆ</w:t>
      </w:r>
      <w:r w:rsidR="0009627D" w:rsidRPr="004C29F0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27555" w:rsidRPr="004C29F0">
        <w:rPr>
          <w:rFonts w:ascii="Angsana New" w:hAnsi="Angsana New" w:cs="Angsana New"/>
          <w:spacing w:val="-6"/>
          <w:sz w:val="32"/>
          <w:szCs w:val="32"/>
          <w:cs/>
        </w:rPr>
        <w:t>ที่เกี่ยวเนื่องกับการประกอบธุรกิจสัญญาซื้อขายล่วงหน้ากับ</w:t>
      </w:r>
      <w:r w:rsidR="001A1A73" w:rsidRPr="004C29F0">
        <w:rPr>
          <w:rFonts w:ascii="Angsana New" w:hAnsi="Angsana New" w:cs="Angsana New"/>
          <w:sz w:val="32"/>
          <w:szCs w:val="32"/>
          <w:cs/>
        </w:rPr>
        <w:t>บริษัท ตลาดอนุพันธ์ (ประเทศไทย) จำกัด (มหาชน) และ</w:t>
      </w:r>
      <w:r w:rsidR="00027555" w:rsidRPr="004C29F0">
        <w:rPr>
          <w:rFonts w:ascii="Angsana New" w:hAnsi="Angsana New" w:cs="Angsana New"/>
          <w:sz w:val="32"/>
          <w:szCs w:val="32"/>
          <w:cs/>
        </w:rPr>
        <w:t>บริษัท สำนักหักบัญชี (ประเทศไทย) จำกัด เป็นจำนวนเงินคงที่ที่กำหนดไว้ และ/หรือเป็นอัตราต่อสัญญาสำหรับการซื้อหรือขายสัญญาซื้อ</w:t>
      </w:r>
      <w:r w:rsidR="00935AAB" w:rsidRPr="004C29F0">
        <w:rPr>
          <w:rFonts w:ascii="Angsana New" w:hAnsi="Angsana New" w:cs="Angsana New"/>
          <w:sz w:val="32"/>
          <w:szCs w:val="32"/>
          <w:cs/>
        </w:rPr>
        <w:t>ขาย</w:t>
      </w:r>
      <w:r w:rsidR="00027555" w:rsidRPr="004C29F0">
        <w:rPr>
          <w:rFonts w:ascii="Angsana New" w:hAnsi="Angsana New" w:cs="Angsana New"/>
          <w:sz w:val="32"/>
          <w:szCs w:val="32"/>
          <w:cs/>
        </w:rPr>
        <w:t>ล่วงหน้า</w:t>
      </w:r>
    </w:p>
    <w:p w:rsidR="00601ECF" w:rsidRDefault="00601ECF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F576C1" w:rsidRPr="00AB6B0B" w:rsidRDefault="00D96DE5" w:rsidP="00AB6B0B">
      <w:pPr>
        <w:tabs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C29F0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91240F">
        <w:rPr>
          <w:rFonts w:ascii="Angsana New" w:hAnsi="Angsana New" w:cs="Angsana New"/>
          <w:b/>
          <w:bCs/>
          <w:sz w:val="32"/>
          <w:szCs w:val="32"/>
        </w:rPr>
        <w:t>2</w:t>
      </w:r>
      <w:r w:rsidR="00027555" w:rsidRPr="004C29F0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4B1556" w:rsidRPr="004C29F0">
        <w:rPr>
          <w:rFonts w:ascii="Angsana New" w:hAnsi="Angsana New" w:cs="Angsana New" w:hint="cs"/>
          <w:b/>
          <w:bCs/>
          <w:sz w:val="32"/>
          <w:szCs w:val="32"/>
          <w:cs/>
        </w:rPr>
        <w:t>4</w:t>
      </w:r>
      <w:r w:rsidR="00027555" w:rsidRPr="00AB6B0B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6B790A" w:rsidRPr="00AB6B0B">
        <w:rPr>
          <w:rFonts w:ascii="Angsana New" w:hAnsi="Angsana New" w:cs="Angsana New"/>
          <w:sz w:val="32"/>
          <w:szCs w:val="32"/>
          <w:cs/>
        </w:rPr>
        <w:t>บริษัทฯมีภาระผูกพันที่จะต้องจ่ายค่าธรรมเนียมการประกอบธุรกิจหลักทรัพย์ ให้กับสำนักงานคณะกรรมการกำกับหลักทรัพย์และตลาดหลักทรัพย์ โดยคำนวณจากมูลค่าการซื้อขายหลักทรัพย์ในตลาดหลักทรัพย์</w:t>
      </w:r>
      <w:r w:rsidR="006B790A" w:rsidRPr="00AB6B0B">
        <w:rPr>
          <w:rFonts w:ascii="Angsana New" w:hAnsi="Angsana New" w:cs="Angsana New" w:hint="cs"/>
          <w:sz w:val="32"/>
          <w:szCs w:val="32"/>
          <w:cs/>
        </w:rPr>
        <w:t>แห่งประเทศไทย</w:t>
      </w:r>
      <w:r w:rsidR="006B790A" w:rsidRPr="00AB6B0B">
        <w:rPr>
          <w:rFonts w:ascii="Angsana New" w:hAnsi="Angsana New" w:cs="Angsana New"/>
          <w:sz w:val="32"/>
          <w:szCs w:val="32"/>
          <w:cs/>
        </w:rPr>
        <w:t>ในอัตราร้อยละ</w:t>
      </w:r>
      <w:r w:rsidR="006B790A" w:rsidRPr="00AB6B0B">
        <w:rPr>
          <w:rFonts w:ascii="Angsana New" w:hAnsi="Angsana New" w:cs="Angsana New"/>
          <w:sz w:val="32"/>
          <w:szCs w:val="32"/>
        </w:rPr>
        <w:t xml:space="preserve"> 0.001</w:t>
      </w:r>
      <w:r w:rsidR="006B790A" w:rsidRPr="00AB6B0B">
        <w:rPr>
          <w:rFonts w:ascii="Angsana New" w:hAnsi="Angsana New" w:cs="Angsana New"/>
          <w:sz w:val="32"/>
          <w:szCs w:val="32"/>
          <w:cs/>
        </w:rPr>
        <w:t xml:space="preserve"> และสำหรับค่าธรรมเนียมจากการประกอบธุรกิจค้าหลักทรัพย์</w:t>
      </w:r>
      <w:r w:rsidR="006B790A" w:rsidRPr="00AB6B0B">
        <w:rPr>
          <w:rFonts w:ascii="Angsana New" w:hAnsi="Angsana New" w:cs="Angsana New"/>
          <w:sz w:val="32"/>
          <w:szCs w:val="32"/>
        </w:rPr>
        <w:t xml:space="preserve"> </w:t>
      </w:r>
      <w:r w:rsidR="006B790A" w:rsidRPr="00AB6B0B">
        <w:rPr>
          <w:rFonts w:ascii="Angsana New" w:hAnsi="Angsana New" w:cs="Angsana New"/>
          <w:sz w:val="32"/>
          <w:szCs w:val="32"/>
          <w:cs/>
        </w:rPr>
        <w:t>การจัดจำหน่ายหลักทรัพย์และค่าธรรมเนียมอื่นที่บริษัทฯได้รับอนุญาต กำหนดให้จ่ายในอัตราร้อยละ</w:t>
      </w:r>
      <w:r w:rsidR="006B790A" w:rsidRPr="00AB6B0B">
        <w:rPr>
          <w:rFonts w:ascii="Angsana New" w:hAnsi="Angsana New" w:cs="Angsana New"/>
          <w:sz w:val="32"/>
          <w:szCs w:val="32"/>
        </w:rPr>
        <w:t xml:space="preserve"> 1</w:t>
      </w:r>
      <w:r w:rsidR="006B790A" w:rsidRPr="00AB6B0B">
        <w:rPr>
          <w:rFonts w:ascii="Angsana New" w:hAnsi="Angsana New" w:cs="Angsana New"/>
          <w:sz w:val="32"/>
          <w:szCs w:val="32"/>
          <w:cs/>
        </w:rPr>
        <w:t xml:space="preserve"> ของรายได้จากการประกอบธุรกิจหลักทรัพย์ข้างต้น </w:t>
      </w:r>
      <w:r w:rsidR="006B790A" w:rsidRPr="00AB6B0B">
        <w:rPr>
          <w:rFonts w:ascii="Angsana New" w:hAnsi="Angsana New" w:cs="Angsana New" w:hint="cs"/>
          <w:sz w:val="32"/>
          <w:szCs w:val="32"/>
          <w:cs/>
        </w:rPr>
        <w:t>และสำหรับค่าธรรมเนียมการซื้อขายหน่วยลงทุนของกองทุนกำหนดให้จ่ายในอัตราร้อยละ</w:t>
      </w:r>
      <w:r w:rsidR="006B790A" w:rsidRPr="00AB6B0B">
        <w:rPr>
          <w:rFonts w:ascii="Angsana New" w:hAnsi="Angsana New" w:cs="Angsana New"/>
          <w:sz w:val="32"/>
          <w:szCs w:val="32"/>
          <w:cs/>
        </w:rPr>
        <w:t xml:space="preserve"> </w:t>
      </w:r>
      <w:r w:rsidR="006B790A" w:rsidRPr="00AB6B0B">
        <w:rPr>
          <w:rFonts w:ascii="Angsana New" w:hAnsi="Angsana New" w:cs="Angsana New"/>
          <w:sz w:val="32"/>
          <w:szCs w:val="32"/>
        </w:rPr>
        <w:t>0.001</w:t>
      </w:r>
      <w:r w:rsidR="006B790A" w:rsidRPr="00AB6B0B">
        <w:rPr>
          <w:rFonts w:ascii="Angsana New" w:hAnsi="Angsana New" w:cs="Angsana New"/>
          <w:sz w:val="32"/>
          <w:szCs w:val="32"/>
          <w:cs/>
        </w:rPr>
        <w:t xml:space="preserve"> </w:t>
      </w:r>
      <w:r w:rsidR="006B790A" w:rsidRPr="00AB6B0B">
        <w:rPr>
          <w:rFonts w:ascii="Angsana New" w:hAnsi="Angsana New" w:cs="Angsana New" w:hint="cs"/>
          <w:sz w:val="32"/>
          <w:szCs w:val="32"/>
          <w:cs/>
        </w:rPr>
        <w:t>ของมูลค่าขายหน่วยลงทุนของกองทุน</w:t>
      </w:r>
      <w:r w:rsidR="006B790A" w:rsidRPr="00AB6B0B">
        <w:rPr>
          <w:rFonts w:ascii="Angsana New" w:hAnsi="Angsana New" w:cs="Angsana New"/>
          <w:sz w:val="32"/>
          <w:szCs w:val="32"/>
        </w:rPr>
        <w:t xml:space="preserve"> </w:t>
      </w:r>
      <w:r w:rsidR="006B790A" w:rsidRPr="00AB6B0B">
        <w:rPr>
          <w:rFonts w:ascii="Angsana New" w:hAnsi="Angsana New" w:cs="Angsana New"/>
          <w:sz w:val="32"/>
          <w:szCs w:val="32"/>
          <w:cs/>
        </w:rPr>
        <w:t xml:space="preserve">ทั้งนี้ ค่าธรรมเนียมโดยรวมจะต้องไม่ต่ำกว่า </w:t>
      </w:r>
      <w:r w:rsidR="0091240F">
        <w:rPr>
          <w:rFonts w:ascii="Angsana New" w:hAnsi="Angsana New" w:cs="Angsana New"/>
          <w:sz w:val="32"/>
          <w:szCs w:val="32"/>
        </w:rPr>
        <w:t>25</w:t>
      </w:r>
      <w:r w:rsidR="006B790A" w:rsidRPr="00AB6B0B">
        <w:rPr>
          <w:rFonts w:ascii="Angsana New" w:hAnsi="Angsana New" w:cs="Angsana New"/>
          <w:sz w:val="32"/>
          <w:szCs w:val="32"/>
        </w:rPr>
        <w:t>,000</w:t>
      </w:r>
      <w:r w:rsidR="006B790A" w:rsidRPr="00AB6B0B">
        <w:rPr>
          <w:rFonts w:ascii="Angsana New" w:hAnsi="Angsana New" w:cs="Angsana New"/>
          <w:sz w:val="32"/>
          <w:szCs w:val="32"/>
          <w:cs/>
        </w:rPr>
        <w:t xml:space="preserve"> บาทต่อปี</w:t>
      </w:r>
      <w:r w:rsidR="006B790A" w:rsidRPr="00AB6B0B">
        <w:rPr>
          <w:rFonts w:ascii="Angsana New" w:hAnsi="Angsana New" w:cs="Angsana New"/>
          <w:sz w:val="32"/>
          <w:szCs w:val="32"/>
        </w:rPr>
        <w:t xml:space="preserve"> </w:t>
      </w:r>
      <w:r w:rsidR="006B790A" w:rsidRPr="00AB6B0B">
        <w:rPr>
          <w:rFonts w:ascii="Angsana New" w:hAnsi="Angsana New" w:cs="Angsana New" w:hint="cs"/>
          <w:sz w:val="32"/>
          <w:szCs w:val="32"/>
          <w:cs/>
        </w:rPr>
        <w:t xml:space="preserve">แต่ไม่เกิน </w:t>
      </w:r>
      <w:r w:rsidR="0091240F">
        <w:rPr>
          <w:rFonts w:ascii="Angsana New" w:hAnsi="Angsana New" w:cs="Angsana New"/>
          <w:sz w:val="32"/>
          <w:szCs w:val="32"/>
        </w:rPr>
        <w:t>10</w:t>
      </w:r>
      <w:r w:rsidR="006B790A" w:rsidRPr="00AB6B0B">
        <w:rPr>
          <w:rFonts w:ascii="Angsana New" w:hAnsi="Angsana New" w:cs="Angsana New" w:hint="cs"/>
          <w:sz w:val="32"/>
          <w:szCs w:val="32"/>
          <w:cs/>
        </w:rPr>
        <w:t>,</w:t>
      </w:r>
      <w:r w:rsidR="0091240F">
        <w:rPr>
          <w:rFonts w:ascii="Angsana New" w:hAnsi="Angsana New" w:cs="Angsana New"/>
          <w:sz w:val="32"/>
          <w:szCs w:val="32"/>
        </w:rPr>
        <w:t>000</w:t>
      </w:r>
      <w:r w:rsidR="006B790A" w:rsidRPr="00AB6B0B">
        <w:rPr>
          <w:rFonts w:ascii="Angsana New" w:hAnsi="Angsana New" w:cs="Angsana New" w:hint="cs"/>
          <w:sz w:val="32"/>
          <w:szCs w:val="32"/>
          <w:cs/>
        </w:rPr>
        <w:t>,</w:t>
      </w:r>
      <w:r w:rsidR="0091240F">
        <w:rPr>
          <w:rFonts w:ascii="Angsana New" w:hAnsi="Angsana New" w:cs="Angsana New"/>
          <w:sz w:val="32"/>
          <w:szCs w:val="32"/>
        </w:rPr>
        <w:t>000</w:t>
      </w:r>
      <w:r w:rsidR="006B790A" w:rsidRPr="00AB6B0B">
        <w:rPr>
          <w:rFonts w:ascii="Angsana New" w:hAnsi="Angsana New" w:cs="Angsana New" w:hint="cs"/>
          <w:sz w:val="32"/>
          <w:szCs w:val="32"/>
          <w:cs/>
        </w:rPr>
        <w:t xml:space="preserve"> บาทต่อปี</w:t>
      </w:r>
    </w:p>
    <w:p w:rsidR="00601ECF" w:rsidRDefault="006B790A" w:rsidP="00601ECF">
      <w:pPr>
        <w:tabs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="00D03A16">
        <w:rPr>
          <w:rFonts w:ascii="Angsana New" w:hAnsi="Angsana New" w:cs="Angsana New"/>
          <w:b/>
          <w:bCs/>
          <w:sz w:val="32"/>
          <w:szCs w:val="32"/>
        </w:rPr>
        <w:t>2</w:t>
      </w:r>
      <w:r>
        <w:rPr>
          <w:rFonts w:ascii="Angsana New" w:hAnsi="Angsana New" w:cs="Angsana New"/>
          <w:b/>
          <w:bCs/>
          <w:sz w:val="32"/>
          <w:szCs w:val="32"/>
        </w:rPr>
        <w:t>.5</w:t>
      </w:r>
      <w:r w:rsidR="00AB6B0B">
        <w:rPr>
          <w:rFonts w:ascii="Angsana New" w:hAnsi="Angsana New" w:cs="Angsana New"/>
          <w:b/>
          <w:bCs/>
          <w:sz w:val="32"/>
          <w:szCs w:val="32"/>
        </w:rPr>
        <w:tab/>
      </w:r>
      <w:r w:rsidRPr="00AB6B0B">
        <w:rPr>
          <w:rFonts w:ascii="Angsana New" w:hAnsi="Angsana New" w:cs="Angsana New"/>
          <w:sz w:val="32"/>
          <w:szCs w:val="32"/>
          <w:cs/>
        </w:rPr>
        <w:t>บริษัทฯมีภาระผูกพันที่จะต้องจ่ายค่าธรรมเนียมการประกอบธุรกิจ</w:t>
      </w:r>
      <w:r w:rsidRPr="00AB6B0B">
        <w:rPr>
          <w:rFonts w:ascii="Angsana New" w:hAnsi="Angsana New" w:cs="Angsana New" w:hint="cs"/>
          <w:sz w:val="32"/>
          <w:szCs w:val="32"/>
          <w:cs/>
        </w:rPr>
        <w:t>สัญญา</w:t>
      </w:r>
      <w:r w:rsidRPr="00AB6B0B">
        <w:rPr>
          <w:rFonts w:ascii="Angsana New" w:hAnsi="Angsana New" w:cs="Angsana New"/>
          <w:sz w:val="32"/>
          <w:szCs w:val="32"/>
          <w:cs/>
        </w:rPr>
        <w:t>ซื้อขาย</w:t>
      </w:r>
      <w:r w:rsidRPr="00AB6B0B">
        <w:rPr>
          <w:rFonts w:ascii="Angsana New" w:hAnsi="Angsana New" w:cs="Angsana New" w:hint="cs"/>
          <w:sz w:val="32"/>
          <w:szCs w:val="32"/>
          <w:cs/>
        </w:rPr>
        <w:t>ล่วงหน้า</w:t>
      </w:r>
      <w:r w:rsidRPr="00AB6B0B">
        <w:rPr>
          <w:rFonts w:ascii="Angsana New" w:hAnsi="Angsana New" w:cs="Angsana New"/>
          <w:sz w:val="32"/>
          <w:szCs w:val="32"/>
          <w:cs/>
        </w:rPr>
        <w:t>ให้กับสำนักงานคณะกรรมการกำกับหลักทรัพย์และตลาดหลักทรัพย์ โดยคำนวณจาก</w:t>
      </w:r>
      <w:r w:rsidRPr="00AB6B0B">
        <w:rPr>
          <w:rFonts w:ascii="Angsana New" w:hAnsi="Angsana New" w:cs="Angsana New" w:hint="cs"/>
          <w:sz w:val="32"/>
          <w:szCs w:val="32"/>
          <w:cs/>
        </w:rPr>
        <w:t>จำนวนสัญญาซื้อขายล่วงหน้าใน</w:t>
      </w:r>
      <w:r w:rsidRPr="00AB6B0B">
        <w:rPr>
          <w:rFonts w:ascii="Angsana New" w:hAnsi="Angsana New" w:cs="Angsana New"/>
          <w:sz w:val="32"/>
          <w:szCs w:val="32"/>
          <w:cs/>
        </w:rPr>
        <w:t>อัตรา</w:t>
      </w:r>
      <w:r w:rsidRPr="00AB6B0B">
        <w:rPr>
          <w:rFonts w:ascii="Angsana New" w:hAnsi="Angsana New" w:cs="Angsana New" w:hint="cs"/>
          <w:sz w:val="32"/>
          <w:szCs w:val="32"/>
          <w:cs/>
        </w:rPr>
        <w:t>สัญญา</w:t>
      </w:r>
      <w:r w:rsidRPr="00AB6B0B">
        <w:rPr>
          <w:rFonts w:ascii="Angsana New" w:hAnsi="Angsana New" w:cs="Angsana New"/>
          <w:sz w:val="32"/>
          <w:szCs w:val="32"/>
          <w:cs/>
        </w:rPr>
        <w:t>ละ</w:t>
      </w:r>
      <w:r w:rsidRPr="00AB6B0B">
        <w:rPr>
          <w:rFonts w:ascii="Angsana New" w:hAnsi="Angsana New" w:cs="Angsana New"/>
          <w:sz w:val="32"/>
          <w:szCs w:val="32"/>
        </w:rPr>
        <w:t xml:space="preserve"> 0.10 </w:t>
      </w:r>
      <w:r w:rsidRPr="00AB6B0B">
        <w:rPr>
          <w:rFonts w:ascii="Angsana New" w:hAnsi="Angsana New" w:cs="Angsana New" w:hint="cs"/>
          <w:sz w:val="32"/>
          <w:szCs w:val="32"/>
          <w:cs/>
        </w:rPr>
        <w:t xml:space="preserve">บาท และในอัตราสัญญาละ </w:t>
      </w:r>
      <w:r w:rsidR="00D03A16">
        <w:rPr>
          <w:rFonts w:ascii="Angsana New" w:hAnsi="Angsana New" w:cs="Angsana New"/>
          <w:sz w:val="32"/>
          <w:szCs w:val="32"/>
        </w:rPr>
        <w:t>0.01</w:t>
      </w:r>
      <w:r w:rsidRPr="00AB6B0B">
        <w:rPr>
          <w:rFonts w:ascii="Angsana New" w:hAnsi="Angsana New" w:cs="Angsana New" w:hint="cs"/>
          <w:sz w:val="32"/>
          <w:szCs w:val="32"/>
          <w:cs/>
        </w:rPr>
        <w:t xml:space="preserve"> บาทสำหรับสัญญาซื้อขายล่วงหน้าที่อ้างอิงราคาหุ้นรายตัว (</w:t>
      </w:r>
      <w:r w:rsidRPr="00AB6B0B">
        <w:rPr>
          <w:rFonts w:ascii="Angsana New" w:hAnsi="Angsana New" w:cs="Angsana New"/>
          <w:sz w:val="32"/>
          <w:szCs w:val="32"/>
        </w:rPr>
        <w:t xml:space="preserve">Single stock futures) </w:t>
      </w:r>
      <w:r w:rsidRPr="00AB6B0B">
        <w:rPr>
          <w:rFonts w:ascii="Angsana New" w:hAnsi="Angsana New" w:cs="Angsana New" w:hint="cs"/>
          <w:sz w:val="32"/>
          <w:szCs w:val="32"/>
          <w:cs/>
        </w:rPr>
        <w:t xml:space="preserve">ที่มีราคาไม่เกิน </w:t>
      </w:r>
      <w:r w:rsidR="00D03A16">
        <w:rPr>
          <w:rFonts w:ascii="Angsana New" w:hAnsi="Angsana New" w:cs="Angsana New"/>
          <w:sz w:val="32"/>
          <w:szCs w:val="32"/>
        </w:rPr>
        <w:t>100</w:t>
      </w:r>
      <w:r w:rsidRPr="00AB6B0B">
        <w:rPr>
          <w:rFonts w:ascii="Angsana New" w:hAnsi="Angsana New" w:cs="Angsana New" w:hint="cs"/>
          <w:sz w:val="32"/>
          <w:szCs w:val="32"/>
          <w:cs/>
        </w:rPr>
        <w:t xml:space="preserve"> บาท</w:t>
      </w:r>
      <w:r w:rsidRPr="00AB6B0B">
        <w:rPr>
          <w:rFonts w:ascii="Angsana New" w:hAnsi="Angsana New" w:cs="Angsana New"/>
          <w:sz w:val="32"/>
          <w:szCs w:val="32"/>
          <w:cs/>
        </w:rPr>
        <w:t xml:space="preserve"> ทั้งนี้ ค่าธรรมเนียมโดยรวมจะต้องไม่ต่ำกว่า </w:t>
      </w:r>
      <w:r w:rsidR="00D03A16">
        <w:rPr>
          <w:rFonts w:ascii="Angsana New" w:hAnsi="Angsana New" w:cs="Angsana New"/>
          <w:sz w:val="32"/>
          <w:szCs w:val="32"/>
        </w:rPr>
        <w:t>25</w:t>
      </w:r>
      <w:r w:rsidRPr="00AB6B0B">
        <w:rPr>
          <w:rFonts w:ascii="Angsana New" w:hAnsi="Angsana New" w:cs="Angsana New"/>
          <w:sz w:val="32"/>
          <w:szCs w:val="32"/>
        </w:rPr>
        <w:t>,</w:t>
      </w:r>
      <w:r w:rsidR="00D03A16">
        <w:rPr>
          <w:rFonts w:ascii="Angsana New" w:hAnsi="Angsana New" w:cs="Angsana New"/>
          <w:sz w:val="32"/>
          <w:szCs w:val="32"/>
        </w:rPr>
        <w:t>000</w:t>
      </w:r>
      <w:r w:rsidRPr="00AB6B0B">
        <w:rPr>
          <w:rFonts w:ascii="Angsana New" w:hAnsi="Angsana New" w:cs="Angsana New"/>
          <w:sz w:val="32"/>
          <w:szCs w:val="32"/>
          <w:cs/>
        </w:rPr>
        <w:t xml:space="preserve"> บาทต่อปี</w:t>
      </w:r>
      <w:r w:rsidRPr="00AB6B0B">
        <w:rPr>
          <w:rFonts w:ascii="Angsana New" w:hAnsi="Angsana New" w:cs="Angsana New"/>
          <w:sz w:val="32"/>
          <w:szCs w:val="32"/>
        </w:rPr>
        <w:t xml:space="preserve"> </w:t>
      </w:r>
      <w:r w:rsidRPr="00AB6B0B">
        <w:rPr>
          <w:rFonts w:ascii="Angsana New" w:hAnsi="Angsana New" w:cs="Angsana New" w:hint="cs"/>
          <w:sz w:val="32"/>
          <w:szCs w:val="32"/>
          <w:cs/>
        </w:rPr>
        <w:t xml:space="preserve">แต่ไม่เกิน </w:t>
      </w:r>
      <w:r w:rsidR="00D03A16">
        <w:rPr>
          <w:rFonts w:ascii="Angsana New" w:hAnsi="Angsana New" w:cs="Angsana New"/>
          <w:sz w:val="32"/>
          <w:szCs w:val="32"/>
        </w:rPr>
        <w:t>1</w:t>
      </w:r>
      <w:r w:rsidRPr="00AB6B0B">
        <w:rPr>
          <w:rFonts w:ascii="Angsana New" w:hAnsi="Angsana New" w:cs="Angsana New" w:hint="cs"/>
          <w:sz w:val="32"/>
          <w:szCs w:val="32"/>
          <w:cs/>
        </w:rPr>
        <w:t>,</w:t>
      </w:r>
      <w:r w:rsidR="00D03A16">
        <w:rPr>
          <w:rFonts w:ascii="Angsana New" w:hAnsi="Angsana New" w:cs="Angsana New"/>
          <w:sz w:val="32"/>
          <w:szCs w:val="32"/>
        </w:rPr>
        <w:t>000</w:t>
      </w:r>
      <w:r w:rsidRPr="00AB6B0B">
        <w:rPr>
          <w:rFonts w:ascii="Angsana New" w:hAnsi="Angsana New" w:cs="Angsana New" w:hint="cs"/>
          <w:sz w:val="32"/>
          <w:szCs w:val="32"/>
          <w:cs/>
        </w:rPr>
        <w:t>,</w:t>
      </w:r>
      <w:r w:rsidR="00D03A16">
        <w:rPr>
          <w:rFonts w:ascii="Angsana New" w:hAnsi="Angsana New" w:cs="Angsana New"/>
          <w:sz w:val="32"/>
          <w:szCs w:val="32"/>
        </w:rPr>
        <w:t>000</w:t>
      </w:r>
      <w:r w:rsidRPr="00AB6B0B">
        <w:rPr>
          <w:rFonts w:ascii="Angsana New" w:hAnsi="Angsana New" w:cs="Angsana New" w:hint="cs"/>
          <w:sz w:val="32"/>
          <w:szCs w:val="32"/>
          <w:cs/>
        </w:rPr>
        <w:t xml:space="preserve"> บาทต่อปี</w:t>
      </w:r>
      <w:r w:rsidR="00AB6B0B" w:rsidRPr="00AB6B0B">
        <w:rPr>
          <w:rFonts w:ascii="Angsana New" w:hAnsi="Angsana New" w:cs="Angsana New"/>
          <w:sz w:val="32"/>
          <w:szCs w:val="32"/>
        </w:rPr>
        <w:t xml:space="preserve"> </w:t>
      </w:r>
    </w:p>
    <w:p w:rsidR="00AB6B0B" w:rsidRPr="00AB6B0B" w:rsidRDefault="00AB6B0B" w:rsidP="00601ECF">
      <w:pPr>
        <w:tabs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B6B0B">
        <w:rPr>
          <w:rFonts w:ascii="Angsana New" w:hAnsi="Angsana New" w:cs="Angsana New" w:hint="cs"/>
          <w:b/>
          <w:bCs/>
          <w:sz w:val="32"/>
          <w:szCs w:val="32"/>
          <w:cs/>
        </w:rPr>
        <w:t>2</w:t>
      </w:r>
      <w:r w:rsidR="00493C75">
        <w:rPr>
          <w:rFonts w:ascii="Angsana New" w:hAnsi="Angsana New" w:cs="Angsana New"/>
          <w:b/>
          <w:bCs/>
          <w:sz w:val="32"/>
          <w:szCs w:val="32"/>
        </w:rPr>
        <w:t>2</w:t>
      </w:r>
      <w:r w:rsidRPr="00AB6B0B">
        <w:rPr>
          <w:rFonts w:ascii="Angsana New" w:hAnsi="Angsana New" w:cs="Angsana New" w:hint="cs"/>
          <w:b/>
          <w:bCs/>
          <w:sz w:val="32"/>
          <w:szCs w:val="32"/>
          <w:cs/>
        </w:rPr>
        <w:t>.6</w:t>
      </w:r>
      <w:r w:rsidRPr="00AB6B0B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AB6B0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AB6B0B">
        <w:rPr>
          <w:rFonts w:ascii="Angsana New" w:hAnsi="Angsana New" w:cs="Angsana New"/>
          <w:sz w:val="32"/>
          <w:szCs w:val="32"/>
        </w:rPr>
        <w:t>31</w:t>
      </w:r>
      <w:r w:rsidRPr="00AB6B0B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AB6B0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B6B0B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6</w:t>
      </w:r>
      <w:r w:rsidR="00493C75">
        <w:rPr>
          <w:rFonts w:ascii="Angsana New" w:hAnsi="Angsana New" w:cs="Angsana New"/>
          <w:sz w:val="32"/>
          <w:szCs w:val="32"/>
        </w:rPr>
        <w:t>1</w:t>
      </w:r>
      <w:r w:rsidRPr="00AB6B0B">
        <w:rPr>
          <w:rFonts w:ascii="Angsana New" w:hAnsi="Angsana New" w:cs="Angsana New" w:hint="cs"/>
          <w:sz w:val="32"/>
          <w:szCs w:val="32"/>
          <w:cs/>
        </w:rPr>
        <w:t xml:space="preserve"> บริษัทฯ มีคดีอาญาที่ถูกฟ้องโดยโจทก์ซึ่งเป็นเอกชนในข้อหาฉ้อโกง โดยไม่มีการเรียกร้องหรือฟ้องเรียกค่าเสียหายทางแพ่งแต่ประการใด </w:t>
      </w:r>
      <w:r w:rsidR="00475704" w:rsidRPr="00475704">
        <w:rPr>
          <w:rFonts w:ascii="Angsana New" w:hAnsi="Angsana New" w:cs="Angsana New" w:hint="cs"/>
          <w:sz w:val="32"/>
          <w:szCs w:val="32"/>
          <w:cs/>
        </w:rPr>
        <w:t>ซึ่ง</w:t>
      </w:r>
      <w:r w:rsidR="00475704" w:rsidRPr="00475704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475704" w:rsidRPr="00475704">
        <w:rPr>
          <w:rFonts w:ascii="Angsana New" w:hAnsi="Angsana New" w:cs="Angsana New"/>
          <w:sz w:val="32"/>
          <w:szCs w:val="32"/>
        </w:rPr>
        <w:t>16</w:t>
      </w:r>
      <w:r w:rsidR="00475704" w:rsidRPr="00475704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475704" w:rsidRPr="00475704">
        <w:rPr>
          <w:rFonts w:ascii="Angsana New" w:hAnsi="Angsana New" w:cs="Angsana New"/>
          <w:sz w:val="32"/>
          <w:szCs w:val="32"/>
        </w:rPr>
        <w:t>2561</w:t>
      </w:r>
      <w:r w:rsidR="00475704" w:rsidRPr="00475704">
        <w:rPr>
          <w:rFonts w:ascii="Angsana New" w:hAnsi="Angsana New" w:cs="Angsana New"/>
          <w:sz w:val="32"/>
          <w:szCs w:val="32"/>
          <w:cs/>
        </w:rPr>
        <w:t xml:space="preserve"> ศาลชั้นต้นพิพากษาให้ปรับบริษัทฯเป็นเงิน </w:t>
      </w:r>
      <w:r w:rsidR="00475704" w:rsidRPr="00475704">
        <w:rPr>
          <w:rFonts w:ascii="Angsana New" w:hAnsi="Angsana New" w:cs="Angsana New"/>
          <w:sz w:val="32"/>
          <w:szCs w:val="32"/>
        </w:rPr>
        <w:t>120,000</w:t>
      </w:r>
      <w:r w:rsidR="00475704" w:rsidRPr="00475704">
        <w:rPr>
          <w:rFonts w:ascii="Angsana New" w:hAnsi="Angsana New" w:cs="Angsana New"/>
          <w:sz w:val="32"/>
          <w:szCs w:val="32"/>
          <w:cs/>
        </w:rPr>
        <w:t xml:space="preserve"> บาท</w:t>
      </w:r>
      <w:r w:rsidR="00EB0E92">
        <w:rPr>
          <w:rFonts w:ascii="Angsana New" w:hAnsi="Angsana New" w:cs="Angsana New"/>
          <w:sz w:val="32"/>
          <w:szCs w:val="32"/>
        </w:rPr>
        <w:t xml:space="preserve"> </w:t>
      </w:r>
      <w:r w:rsidR="00475704" w:rsidRPr="00475704">
        <w:rPr>
          <w:rFonts w:ascii="Angsana New" w:hAnsi="Angsana New" w:cs="Angsana New"/>
          <w:sz w:val="32"/>
          <w:szCs w:val="32"/>
          <w:cs/>
        </w:rPr>
        <w:t>ซึ่ง</w:t>
      </w:r>
      <w:r w:rsidR="00475704" w:rsidRPr="00475704">
        <w:rPr>
          <w:rFonts w:ascii="Angsana New" w:hAnsi="Angsana New" w:cs="Angsana New" w:hint="cs"/>
          <w:sz w:val="32"/>
          <w:szCs w:val="32"/>
          <w:cs/>
        </w:rPr>
        <w:t>บริษัทฯ ยังไม่อาจเห็นพ้องด้วยกับคำวินิจฉัยและคำพิพากษาดังกล่าว และ</w:t>
      </w:r>
      <w:r w:rsidR="00475704" w:rsidRPr="00475704">
        <w:rPr>
          <w:rFonts w:ascii="Angsana New" w:hAnsi="Angsana New" w:cs="Angsana New"/>
          <w:sz w:val="32"/>
          <w:szCs w:val="32"/>
          <w:cs/>
        </w:rPr>
        <w:t>จะ</w:t>
      </w:r>
      <w:r w:rsidR="00475704" w:rsidRPr="00475704">
        <w:rPr>
          <w:rFonts w:ascii="Angsana New" w:hAnsi="Angsana New" w:cs="Angsana New" w:hint="cs"/>
          <w:sz w:val="32"/>
          <w:szCs w:val="32"/>
          <w:cs/>
        </w:rPr>
        <w:t>ใช้สิทธิใน</w:t>
      </w:r>
      <w:r w:rsidR="00475704" w:rsidRPr="00475704">
        <w:rPr>
          <w:rFonts w:ascii="Angsana New" w:hAnsi="Angsana New" w:cs="Angsana New"/>
          <w:sz w:val="32"/>
          <w:szCs w:val="32"/>
          <w:cs/>
        </w:rPr>
        <w:t xml:space="preserve">การอุทธรณ์คำพิพากษาของศาลชั้นต้นต่อศาลอุทธรณ์ต่อไป  </w:t>
      </w:r>
      <w:r w:rsidR="00DF4E41">
        <w:rPr>
          <w:rFonts w:ascii="Angsana New" w:hAnsi="Angsana New" w:cs="Angsana New" w:hint="cs"/>
          <w:sz w:val="32"/>
          <w:szCs w:val="32"/>
          <w:cs/>
        </w:rPr>
        <w:t>ส่วนข้อหาความผิดตามพระราชบัญญัติหลักทรัพย์และตลาดหลักทรัพย์ พ.ศ.</w:t>
      </w:r>
      <w:r w:rsidR="00DF4E41">
        <w:rPr>
          <w:rFonts w:ascii="Angsana New" w:hAnsi="Angsana New" w:cs="Angsana New"/>
          <w:sz w:val="32"/>
          <w:szCs w:val="32"/>
        </w:rPr>
        <w:t>2535</w:t>
      </w:r>
      <w:r w:rsidR="00DF4E41">
        <w:rPr>
          <w:rFonts w:ascii="Angsana New" w:hAnsi="Angsana New" w:cs="Angsana New" w:hint="cs"/>
          <w:sz w:val="32"/>
          <w:szCs w:val="32"/>
          <w:cs/>
        </w:rPr>
        <w:t xml:space="preserve"> ในคดีเดียวกัน ศาลพิพากษายกฟ้อง </w:t>
      </w:r>
      <w:r w:rsidR="00475704" w:rsidRPr="00475704">
        <w:rPr>
          <w:rFonts w:ascii="Angsana New" w:hAnsi="Angsana New" w:cs="Angsana New"/>
          <w:sz w:val="32"/>
          <w:szCs w:val="32"/>
          <w:cs/>
        </w:rPr>
        <w:t>บริษัทฯ จึงไม่ได้บันทึกสำรองเผื่อความเสียหายที่อาจจะเกิดขึ้นไว้ในบัญชี</w:t>
      </w:r>
      <w:r w:rsidR="00475704">
        <w:rPr>
          <w:rFonts w:ascii="Angsana New" w:hAnsi="Angsana New" w:cs="Angsana New"/>
          <w:sz w:val="32"/>
          <w:szCs w:val="32"/>
        </w:rPr>
        <w:t xml:space="preserve"> </w:t>
      </w:r>
    </w:p>
    <w:p w:rsidR="00D7373D" w:rsidRPr="004C29F0" w:rsidRDefault="00805CAB" w:rsidP="00AF2055">
      <w:pPr>
        <w:tabs>
          <w:tab w:val="left" w:pos="900"/>
          <w:tab w:val="right" w:pos="7280"/>
          <w:tab w:val="right" w:pos="8540"/>
        </w:tabs>
        <w:spacing w:before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C29F0">
        <w:rPr>
          <w:rFonts w:ascii="Angsana New" w:eastAsia="Angsana New" w:hAnsi="Angsana New" w:cs="Angsana New"/>
          <w:b/>
          <w:bCs/>
          <w:sz w:val="32"/>
          <w:szCs w:val="32"/>
        </w:rPr>
        <w:t>2</w:t>
      </w:r>
      <w:r w:rsidR="004C0466">
        <w:rPr>
          <w:rFonts w:ascii="Angsana New" w:eastAsia="Angsana New" w:hAnsi="Angsana New" w:cs="Angsana New"/>
          <w:b/>
          <w:bCs/>
          <w:sz w:val="32"/>
          <w:szCs w:val="32"/>
        </w:rPr>
        <w:t>3</w:t>
      </w:r>
      <w:r w:rsidRPr="004C29F0">
        <w:rPr>
          <w:rFonts w:ascii="Angsana New" w:eastAsia="Angsana New" w:hAnsi="Angsana New" w:cs="Angsana New"/>
          <w:b/>
          <w:bCs/>
          <w:sz w:val="32"/>
          <w:szCs w:val="32"/>
        </w:rPr>
        <w:t>.</w:t>
      </w:r>
      <w:r w:rsidRPr="004C29F0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D7373D" w:rsidRPr="004C29F0">
        <w:rPr>
          <w:rFonts w:ascii="Angsana New" w:hAnsi="Angsana New" w:cs="Angsana New" w:hint="cs"/>
          <w:b/>
          <w:bCs/>
          <w:sz w:val="32"/>
          <w:szCs w:val="32"/>
          <w:cs/>
        </w:rPr>
        <w:t>มูลค่ายุติธรรม</w:t>
      </w:r>
    </w:p>
    <w:p w:rsidR="00465B46" w:rsidRPr="004C29F0" w:rsidRDefault="00465B46" w:rsidP="00AF2055">
      <w:pPr>
        <w:tabs>
          <w:tab w:val="left" w:pos="900"/>
          <w:tab w:val="right" w:pos="7280"/>
          <w:tab w:val="right" w:pos="8540"/>
        </w:tabs>
        <w:spacing w:before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C29F0">
        <w:rPr>
          <w:rFonts w:ascii="Angsana New" w:hAnsi="Angsana New" w:cs="Angsana New"/>
          <w:sz w:val="32"/>
          <w:szCs w:val="32"/>
        </w:rPr>
        <w:tab/>
      </w:r>
      <w:r w:rsidR="00176E20" w:rsidRPr="004C29F0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4C0466">
        <w:rPr>
          <w:rFonts w:ascii="Angsana New" w:hAnsi="Angsana New" w:cs="Angsana New"/>
          <w:sz w:val="32"/>
          <w:szCs w:val="32"/>
        </w:rPr>
        <w:t>31</w:t>
      </w:r>
      <w:r w:rsidR="00AC6401" w:rsidRPr="004C29F0">
        <w:rPr>
          <w:rFonts w:ascii="Angsana New" w:hAnsi="Angsana New" w:cs="Angsana New" w:hint="cs"/>
          <w:sz w:val="32"/>
          <w:szCs w:val="32"/>
          <w:cs/>
        </w:rPr>
        <w:t xml:space="preserve"> มีนาคม </w:t>
      </w:r>
      <w:r w:rsidR="004C0466">
        <w:rPr>
          <w:rFonts w:ascii="Angsana New" w:hAnsi="Angsana New" w:cs="Angsana New"/>
          <w:sz w:val="32"/>
          <w:szCs w:val="32"/>
        </w:rPr>
        <w:t>2561</w:t>
      </w:r>
      <w:r w:rsidR="00176E20" w:rsidRPr="004C29F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E263A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4C0466">
        <w:rPr>
          <w:rFonts w:ascii="Angsana New" w:hAnsi="Angsana New" w:cs="Angsana New"/>
          <w:sz w:val="32"/>
          <w:szCs w:val="32"/>
        </w:rPr>
        <w:t>31</w:t>
      </w:r>
      <w:r w:rsidR="005E263A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4C0466">
        <w:rPr>
          <w:rFonts w:ascii="Angsana New" w:hAnsi="Angsana New" w:cs="Angsana New"/>
          <w:sz w:val="32"/>
          <w:szCs w:val="32"/>
        </w:rPr>
        <w:t>2560</w:t>
      </w:r>
      <w:r w:rsidR="005E263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76E20" w:rsidRPr="004C29F0">
        <w:rPr>
          <w:rFonts w:ascii="Angsana New" w:hAnsi="Angsana New" w:cs="Angsana New"/>
          <w:sz w:val="32"/>
          <w:szCs w:val="32"/>
          <w:cs/>
        </w:rPr>
        <w:t>บริษัทฯ</w:t>
      </w:r>
      <w:r w:rsidR="00176E20" w:rsidRPr="004C29F0">
        <w:rPr>
          <w:rFonts w:ascii="Angsana New" w:hAnsi="Angsana New" w:cs="Angsana New" w:hint="cs"/>
          <w:sz w:val="32"/>
          <w:szCs w:val="32"/>
          <w:cs/>
        </w:rPr>
        <w:t>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20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4"/>
        <w:gridCol w:w="1485"/>
        <w:gridCol w:w="1485"/>
        <w:gridCol w:w="1485"/>
        <w:gridCol w:w="1485"/>
      </w:tblGrid>
      <w:tr w:rsidR="005D31C8" w:rsidRPr="004C29F0" w:rsidTr="00AF2055">
        <w:tc>
          <w:tcPr>
            <w:tcW w:w="920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D31C8" w:rsidRPr="004C29F0" w:rsidRDefault="004C29F0" w:rsidP="0059060C">
            <w:pPr>
              <w:widowControl w:val="0"/>
              <w:autoSpaceDE w:val="0"/>
              <w:autoSpaceDN w:val="0"/>
              <w:ind w:right="-4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br w:type="page"/>
            </w:r>
            <w:r w:rsidR="005D31C8" w:rsidRPr="004C29F0">
              <w:rPr>
                <w:rFonts w:ascii="Angsana New" w:hAnsi="Angsana New" w:cs="Angsana New"/>
                <w:sz w:val="28"/>
                <w:szCs w:val="28"/>
              </w:rPr>
              <w:tab/>
            </w:r>
            <w:r w:rsidR="005D31C8" w:rsidRPr="004C29F0">
              <w:rPr>
                <w:rFonts w:ascii="Angsana New" w:hAnsi="Angsana New" w:cs="Angsana New"/>
                <w:sz w:val="28"/>
                <w:szCs w:val="28"/>
                <w:cs/>
              </w:rPr>
              <w:t xml:space="preserve"> (หน่วย</w:t>
            </w:r>
            <w:r w:rsidR="005D31C8" w:rsidRPr="004C29F0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="005D31C8" w:rsidRPr="004C29F0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="005D31C8" w:rsidRPr="004C29F0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5D31C8" w:rsidRPr="004C29F0" w:rsidTr="00AF2055">
        <w:trPr>
          <w:trHeight w:val="109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31C8" w:rsidRPr="004C29F0" w:rsidRDefault="005D31C8" w:rsidP="0059060C">
            <w:pPr>
              <w:widowControl w:val="0"/>
              <w:autoSpaceDE w:val="0"/>
              <w:autoSpaceDN w:val="0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31C8" w:rsidRPr="004C29F0" w:rsidRDefault="00C1218F" w:rsidP="00AF2055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AC6401" w:rsidRPr="004C29F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5D31C8" w:rsidRPr="004C29F0" w:rsidTr="00AF2055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31C8" w:rsidRPr="004C29F0" w:rsidRDefault="005D31C8" w:rsidP="00AF2055">
            <w:pPr>
              <w:widowControl w:val="0"/>
              <w:autoSpaceDE w:val="0"/>
              <w:autoSpaceDN w:val="0"/>
              <w:ind w:right="-1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31C8" w:rsidRPr="004C29F0" w:rsidRDefault="005D31C8" w:rsidP="00AF2055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hAnsi="Angsana New" w:cs="Angsana New" w:hint="cs"/>
                <w:sz w:val="28"/>
                <w:szCs w:val="28"/>
                <w:cs/>
              </w:rPr>
              <w:t>ระดับ</w:t>
            </w:r>
            <w:r w:rsidR="00905320" w:rsidRPr="004C29F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C1218F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31C8" w:rsidRPr="004C29F0" w:rsidRDefault="005D31C8" w:rsidP="00AF2055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ind w:right="-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29F0">
              <w:rPr>
                <w:rFonts w:ascii="Angsana New" w:hAnsi="Angsana New" w:cs="Angsana New" w:hint="cs"/>
                <w:sz w:val="28"/>
                <w:szCs w:val="28"/>
                <w:cs/>
              </w:rPr>
              <w:t>ระดับ</w:t>
            </w:r>
            <w:r w:rsidR="00905320" w:rsidRPr="004C29F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C1218F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31C8" w:rsidRPr="004C29F0" w:rsidRDefault="005D31C8" w:rsidP="00AF2055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ind w:right="-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29F0">
              <w:rPr>
                <w:rFonts w:ascii="Angsana New" w:hAnsi="Angsana New" w:cs="Angsana New" w:hint="cs"/>
                <w:sz w:val="28"/>
                <w:szCs w:val="28"/>
                <w:cs/>
              </w:rPr>
              <w:t>ระดับ</w:t>
            </w:r>
            <w:r w:rsidR="00905320" w:rsidRPr="004C29F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4C29F0"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31C8" w:rsidRPr="004C29F0" w:rsidRDefault="005D31C8" w:rsidP="00AF2055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5D31C8" w:rsidRPr="004C29F0" w:rsidTr="00AF2055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31C8" w:rsidRPr="004C29F0" w:rsidRDefault="00DA3D99" w:rsidP="00905320">
            <w:pPr>
              <w:widowControl w:val="0"/>
              <w:autoSpaceDE w:val="0"/>
              <w:autoSpaceDN w:val="0"/>
              <w:ind w:left="175" w:right="-12" w:hanging="17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C29F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สินทรัพย์ที่วัดมูลค่าด้วยมู</w:t>
            </w:r>
            <w:r w:rsidR="00EB6D35" w:rsidRPr="004C29F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ลค่ายุติธรร</w:t>
            </w:r>
            <w:r w:rsidR="00551EAE" w:rsidRPr="004C29F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31C8" w:rsidRPr="004C29F0" w:rsidRDefault="005D31C8" w:rsidP="0059060C">
            <w:pPr>
              <w:tabs>
                <w:tab w:val="decimal" w:pos="142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31C8" w:rsidRPr="004C29F0" w:rsidRDefault="005D31C8" w:rsidP="0059060C">
            <w:pPr>
              <w:tabs>
                <w:tab w:val="decimal" w:pos="1269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5D31C8" w:rsidRPr="004C29F0" w:rsidRDefault="005D31C8" w:rsidP="0059060C">
            <w:pPr>
              <w:tabs>
                <w:tab w:val="decimal" w:pos="1269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31C8" w:rsidRPr="004C29F0" w:rsidRDefault="005D31C8" w:rsidP="0059060C">
            <w:pPr>
              <w:tabs>
                <w:tab w:val="decimal" w:pos="1269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43B97" w:rsidRPr="004C29F0" w:rsidTr="00AF2055">
        <w:trPr>
          <w:trHeight w:val="80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3B97" w:rsidRPr="004C29F0" w:rsidRDefault="00A86ACB" w:rsidP="0059060C">
            <w:pPr>
              <w:widowControl w:val="0"/>
              <w:autoSpaceDE w:val="0"/>
              <w:autoSpaceDN w:val="0"/>
              <w:ind w:right="-1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29F0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เงินลงทุนในหลักทรัพย์เพื่อค้า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3B97" w:rsidRPr="004C29F0" w:rsidRDefault="00043B97" w:rsidP="00AF2055">
            <w:pPr>
              <w:tabs>
                <w:tab w:val="decimal" w:pos="1269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3B97" w:rsidRPr="004C29F0" w:rsidRDefault="00043B97" w:rsidP="00AF2055">
            <w:pPr>
              <w:tabs>
                <w:tab w:val="decimal" w:pos="1269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043B97" w:rsidRPr="004C29F0" w:rsidRDefault="00043B97" w:rsidP="00AF2055">
            <w:pPr>
              <w:tabs>
                <w:tab w:val="decimal" w:pos="1269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3B97" w:rsidRPr="004C29F0" w:rsidRDefault="00043B97" w:rsidP="00AF2055">
            <w:pPr>
              <w:tabs>
                <w:tab w:val="decimal" w:pos="1269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C1D64" w:rsidRPr="004C29F0" w:rsidTr="00BC1B36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1D64" w:rsidRPr="004C29F0" w:rsidRDefault="004C1D64" w:rsidP="004C1D64">
            <w:pPr>
              <w:widowControl w:val="0"/>
              <w:autoSpaceDE w:val="0"/>
              <w:autoSpaceDN w:val="0"/>
              <w:ind w:left="186" w:right="-12" w:hanging="18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29F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</w:t>
            </w:r>
            <w:r w:rsidRPr="004C29F0">
              <w:rPr>
                <w:rFonts w:ascii="Angsana New" w:hAnsi="Angsana New" w:cs="Angsana New" w:hint="cs"/>
                <w:sz w:val="28"/>
                <w:szCs w:val="28"/>
                <w:cs/>
              </w:rPr>
              <w:t>ตราสาร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ทุน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1D64" w:rsidRPr="004C29F0" w:rsidRDefault="004C1D64" w:rsidP="004C1D64">
            <w:pPr>
              <w:tabs>
                <w:tab w:val="decimal" w:pos="1269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443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084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1D64" w:rsidRPr="005E263A" w:rsidRDefault="004C1D64" w:rsidP="004C1D64">
            <w:pPr>
              <w:tabs>
                <w:tab w:val="decimal" w:pos="1269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1D64" w:rsidRPr="005E263A" w:rsidRDefault="004C1D64" w:rsidP="004C1D64">
            <w:pPr>
              <w:tabs>
                <w:tab w:val="decimal" w:pos="1269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E263A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1D64" w:rsidRPr="004C29F0" w:rsidRDefault="004C1D64" w:rsidP="004C1D64">
            <w:pPr>
              <w:tabs>
                <w:tab w:val="decimal" w:pos="1269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443,084</w:t>
            </w:r>
          </w:p>
        </w:tc>
      </w:tr>
      <w:tr w:rsidR="004C1D64" w:rsidRPr="004C29F0" w:rsidTr="00AF2055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1D64" w:rsidRPr="004C29F0" w:rsidRDefault="004C1D64" w:rsidP="004C1D64">
            <w:pPr>
              <w:widowControl w:val="0"/>
              <w:autoSpaceDE w:val="0"/>
              <w:autoSpaceDN w:val="0"/>
              <w:ind w:right="-1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29F0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1D64" w:rsidRPr="004C29F0" w:rsidRDefault="004C1D64" w:rsidP="004C1D64">
            <w:pPr>
              <w:tabs>
                <w:tab w:val="decimal" w:pos="1269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1D64" w:rsidRPr="004C29F0" w:rsidRDefault="004C1D64" w:rsidP="004C1D64">
            <w:pPr>
              <w:tabs>
                <w:tab w:val="decimal" w:pos="1269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4C1D64" w:rsidRPr="004C29F0" w:rsidRDefault="004C1D64" w:rsidP="004C1D64">
            <w:pPr>
              <w:tabs>
                <w:tab w:val="decimal" w:pos="1269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1D64" w:rsidRPr="004C29F0" w:rsidRDefault="004C1D64" w:rsidP="004C1D64">
            <w:pPr>
              <w:tabs>
                <w:tab w:val="decimal" w:pos="1269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C1D64" w:rsidRPr="004C29F0" w:rsidTr="00BC1B36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1D64" w:rsidRPr="004C29F0" w:rsidRDefault="004C1D64" w:rsidP="004C1D64">
            <w:pPr>
              <w:widowControl w:val="0"/>
              <w:autoSpaceDE w:val="0"/>
              <w:autoSpaceDN w:val="0"/>
              <w:ind w:left="186" w:right="-12" w:hanging="18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C29F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</w:t>
            </w:r>
            <w:r w:rsidRPr="004C29F0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1D64" w:rsidRPr="005E263A" w:rsidRDefault="004C1D64" w:rsidP="004C1D64">
            <w:pPr>
              <w:tabs>
                <w:tab w:val="decimal" w:pos="1269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1D64" w:rsidRPr="004C29F0" w:rsidRDefault="004C1D64" w:rsidP="004C1D64">
            <w:pPr>
              <w:tabs>
                <w:tab w:val="decimal" w:pos="1269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1,578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1D64" w:rsidRPr="005E263A" w:rsidRDefault="004C1D64" w:rsidP="004C1D64">
            <w:pPr>
              <w:tabs>
                <w:tab w:val="decimal" w:pos="1269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1D64" w:rsidRPr="004C29F0" w:rsidRDefault="004C1D64" w:rsidP="004C1D64">
            <w:pPr>
              <w:tabs>
                <w:tab w:val="decimal" w:pos="1269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1,578</w:t>
            </w:r>
          </w:p>
        </w:tc>
      </w:tr>
    </w:tbl>
    <w:p w:rsidR="00413870" w:rsidRDefault="00413870"/>
    <w:p w:rsidR="00601ECF" w:rsidRDefault="00601ECF">
      <w:r>
        <w:br w:type="page"/>
      </w:r>
    </w:p>
    <w:tbl>
      <w:tblPr>
        <w:tblW w:w="918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0"/>
        <w:gridCol w:w="1421"/>
        <w:gridCol w:w="1506"/>
        <w:gridCol w:w="1506"/>
        <w:gridCol w:w="1507"/>
      </w:tblGrid>
      <w:tr w:rsidR="00413870" w:rsidRPr="004C29F0" w:rsidTr="00AF2055">
        <w:tc>
          <w:tcPr>
            <w:tcW w:w="91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13870" w:rsidRPr="004C29F0" w:rsidRDefault="00413870" w:rsidP="00394C47">
            <w:pPr>
              <w:widowControl w:val="0"/>
              <w:autoSpaceDE w:val="0"/>
              <w:autoSpaceDN w:val="0"/>
              <w:ind w:right="-4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lastRenderedPageBreak/>
              <w:br w:type="page"/>
            </w:r>
            <w:r w:rsidRPr="004C29F0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4C29F0">
              <w:rPr>
                <w:rFonts w:ascii="Angsana New" w:hAnsi="Angsana New" w:cs="Angsana New"/>
                <w:sz w:val="28"/>
                <w:szCs w:val="28"/>
                <w:cs/>
              </w:rPr>
              <w:t xml:space="preserve"> (หน่วย</w:t>
            </w:r>
            <w:r w:rsidRPr="004C29F0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4C29F0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4C29F0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5E263A" w:rsidRPr="005E263A" w:rsidTr="00AF20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240" w:type="dxa"/>
            <w:vAlign w:val="bottom"/>
          </w:tcPr>
          <w:p w:rsidR="005E263A" w:rsidRPr="005E263A" w:rsidRDefault="005E263A" w:rsidP="00B82BB9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spacing w:line="320" w:lineRule="exact"/>
              <w:ind w:left="90" w:right="90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5940" w:type="dxa"/>
            <w:gridSpan w:val="4"/>
            <w:vAlign w:val="bottom"/>
          </w:tcPr>
          <w:p w:rsidR="005E263A" w:rsidRPr="005E263A" w:rsidRDefault="00C1218F" w:rsidP="00413870">
            <w:pPr>
              <w:pBdr>
                <w:bottom w:val="single" w:sz="4" w:space="1" w:color="auto"/>
              </w:pBdr>
              <w:suppressAutoHyphens/>
              <w:snapToGrid w:val="0"/>
              <w:spacing w:line="320" w:lineRule="exact"/>
              <w:ind w:left="86" w:right="86"/>
              <w:jc w:val="center"/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th-TH"/>
              </w:rPr>
              <w:t>31</w:t>
            </w:r>
            <w:r w:rsidR="005E263A" w:rsidRPr="005E263A">
              <w:rPr>
                <w:rFonts w:ascii="Angsana New" w:hAnsi="Angsana New" w:cs="Angsana New" w:hint="cs"/>
                <w:sz w:val="28"/>
                <w:szCs w:val="28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 w:cs="Angsana New"/>
                <w:sz w:val="28"/>
                <w:szCs w:val="28"/>
                <w:lang w:eastAsia="th-TH"/>
              </w:rPr>
              <w:t>2560</w:t>
            </w:r>
          </w:p>
        </w:tc>
      </w:tr>
      <w:tr w:rsidR="005E263A" w:rsidRPr="005E263A" w:rsidTr="00AF20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240" w:type="dxa"/>
            <w:vAlign w:val="bottom"/>
          </w:tcPr>
          <w:p w:rsidR="005E263A" w:rsidRPr="005E263A" w:rsidRDefault="005E263A" w:rsidP="005E263A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spacing w:line="320" w:lineRule="exact"/>
              <w:ind w:left="90" w:right="90" w:hanging="9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  <w:lang w:val="en-GB" w:eastAsia="th-TH"/>
              </w:rPr>
            </w:pPr>
          </w:p>
        </w:tc>
        <w:tc>
          <w:tcPr>
            <w:tcW w:w="1421" w:type="dxa"/>
          </w:tcPr>
          <w:p w:rsidR="005E263A" w:rsidRPr="005E263A" w:rsidRDefault="005E263A" w:rsidP="005E263A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ind w:right="-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263A">
              <w:rPr>
                <w:rFonts w:ascii="Angsana New" w:hAnsi="Angsana New" w:cs="Angsana New" w:hint="cs"/>
                <w:sz w:val="28"/>
                <w:szCs w:val="28"/>
                <w:cs/>
              </w:rPr>
              <w:t>ระดับ</w:t>
            </w:r>
            <w:r w:rsidRPr="005E263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C1218F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506" w:type="dxa"/>
            <w:vAlign w:val="bottom"/>
          </w:tcPr>
          <w:p w:rsidR="005E263A" w:rsidRPr="005E263A" w:rsidRDefault="005E263A" w:rsidP="005E263A">
            <w:pPr>
              <w:pBdr>
                <w:bottom w:val="single" w:sz="4" w:space="1" w:color="auto"/>
              </w:pBdr>
              <w:suppressAutoHyphens/>
              <w:snapToGrid w:val="0"/>
              <w:spacing w:line="320" w:lineRule="exact"/>
              <w:ind w:left="86" w:right="86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5E263A"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  <w:t xml:space="preserve">ระดับ </w:t>
            </w:r>
            <w:r w:rsidR="00C1218F">
              <w:rPr>
                <w:rFonts w:ascii="Angsana New" w:hAnsi="Angsana New" w:cs="Angsana New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506" w:type="dxa"/>
            <w:vAlign w:val="bottom"/>
          </w:tcPr>
          <w:p w:rsidR="005E263A" w:rsidRPr="005E263A" w:rsidRDefault="005E263A" w:rsidP="00BE5818">
            <w:pPr>
              <w:pBdr>
                <w:bottom w:val="single" w:sz="4" w:space="1" w:color="auto"/>
              </w:pBdr>
              <w:suppressAutoHyphens/>
              <w:snapToGrid w:val="0"/>
              <w:spacing w:line="320" w:lineRule="exact"/>
              <w:ind w:left="86" w:right="86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5E263A"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  <w:t xml:space="preserve">ระดับ </w:t>
            </w:r>
            <w:r w:rsidR="00C1218F">
              <w:rPr>
                <w:rFonts w:ascii="Angsana New" w:hAnsi="Angsana New" w:cs="Angsana New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507" w:type="dxa"/>
            <w:vAlign w:val="bottom"/>
          </w:tcPr>
          <w:p w:rsidR="005E263A" w:rsidRPr="005E263A" w:rsidRDefault="005E263A" w:rsidP="005E263A">
            <w:pPr>
              <w:pBdr>
                <w:bottom w:val="single" w:sz="4" w:space="1" w:color="auto"/>
              </w:pBdr>
              <w:suppressAutoHyphens/>
              <w:snapToGrid w:val="0"/>
              <w:spacing w:line="320" w:lineRule="exact"/>
              <w:ind w:left="86" w:right="86"/>
              <w:jc w:val="center"/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</w:pPr>
            <w:r w:rsidRPr="005E263A"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5E263A" w:rsidRPr="005E263A" w:rsidTr="00AF20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240" w:type="dxa"/>
            <w:vAlign w:val="bottom"/>
          </w:tcPr>
          <w:p w:rsidR="005E263A" w:rsidRPr="005E263A" w:rsidRDefault="005E263A" w:rsidP="00AF2055">
            <w:pPr>
              <w:widowControl w:val="0"/>
              <w:autoSpaceDE w:val="0"/>
              <w:autoSpaceDN w:val="0"/>
              <w:ind w:left="175" w:right="-12" w:hanging="8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E263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21" w:type="dxa"/>
          </w:tcPr>
          <w:p w:rsidR="005E263A" w:rsidRPr="005E263A" w:rsidRDefault="005E263A" w:rsidP="005E263A">
            <w:pPr>
              <w:tabs>
                <w:tab w:val="decimal" w:pos="1269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:rsidR="005E263A" w:rsidRPr="005E263A" w:rsidRDefault="005E263A" w:rsidP="005E263A">
            <w:pPr>
              <w:tabs>
                <w:tab w:val="decimal" w:pos="990"/>
              </w:tabs>
              <w:suppressAutoHyphens/>
              <w:snapToGrid w:val="0"/>
              <w:spacing w:line="320" w:lineRule="exact"/>
              <w:ind w:left="86" w:right="86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506" w:type="dxa"/>
            <w:vAlign w:val="bottom"/>
          </w:tcPr>
          <w:p w:rsidR="005E263A" w:rsidRPr="005E263A" w:rsidRDefault="005E263A" w:rsidP="005E263A">
            <w:pPr>
              <w:tabs>
                <w:tab w:val="decimal" w:pos="990"/>
              </w:tabs>
              <w:suppressAutoHyphens/>
              <w:snapToGrid w:val="0"/>
              <w:spacing w:line="320" w:lineRule="exact"/>
              <w:ind w:left="86" w:right="86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507" w:type="dxa"/>
            <w:vAlign w:val="bottom"/>
          </w:tcPr>
          <w:p w:rsidR="005E263A" w:rsidRPr="005E263A" w:rsidRDefault="005E263A" w:rsidP="005E263A">
            <w:pPr>
              <w:tabs>
                <w:tab w:val="decimal" w:pos="990"/>
              </w:tabs>
              <w:suppressAutoHyphens/>
              <w:snapToGrid w:val="0"/>
              <w:spacing w:line="320" w:lineRule="exact"/>
              <w:ind w:left="86" w:right="86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</w:tr>
      <w:tr w:rsidR="005E263A" w:rsidRPr="005E263A" w:rsidTr="00AF20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240" w:type="dxa"/>
            <w:vAlign w:val="bottom"/>
          </w:tcPr>
          <w:p w:rsidR="005E263A" w:rsidRPr="005E263A" w:rsidRDefault="005E263A" w:rsidP="005E263A">
            <w:pPr>
              <w:widowControl w:val="0"/>
              <w:autoSpaceDE w:val="0"/>
              <w:autoSpaceDN w:val="0"/>
              <w:ind w:left="90" w:right="-1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263A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เงินลงทุนในหลักทรัพย์เพื่อค้า</w:t>
            </w:r>
          </w:p>
        </w:tc>
        <w:tc>
          <w:tcPr>
            <w:tcW w:w="1421" w:type="dxa"/>
          </w:tcPr>
          <w:p w:rsidR="005E263A" w:rsidRPr="005E263A" w:rsidRDefault="005E263A" w:rsidP="005E263A">
            <w:pPr>
              <w:tabs>
                <w:tab w:val="decimal" w:pos="1269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:rsidR="005E263A" w:rsidRPr="005E263A" w:rsidRDefault="005E263A" w:rsidP="005E263A">
            <w:pPr>
              <w:tabs>
                <w:tab w:val="decimal" w:pos="142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:rsidR="005E263A" w:rsidRPr="005E263A" w:rsidRDefault="005E263A" w:rsidP="005E263A">
            <w:pPr>
              <w:tabs>
                <w:tab w:val="decimal" w:pos="1269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7" w:type="dxa"/>
            <w:vAlign w:val="bottom"/>
          </w:tcPr>
          <w:p w:rsidR="005E263A" w:rsidRPr="005E263A" w:rsidRDefault="005E263A" w:rsidP="005E263A">
            <w:pPr>
              <w:tabs>
                <w:tab w:val="decimal" w:pos="1269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E263A" w:rsidRPr="005E263A" w:rsidTr="00AF20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240" w:type="dxa"/>
            <w:vAlign w:val="bottom"/>
          </w:tcPr>
          <w:p w:rsidR="005E263A" w:rsidRPr="005E263A" w:rsidRDefault="005E263A" w:rsidP="00413870">
            <w:pPr>
              <w:widowControl w:val="0"/>
              <w:autoSpaceDE w:val="0"/>
              <w:autoSpaceDN w:val="0"/>
              <w:ind w:left="270" w:right="-1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263A">
              <w:rPr>
                <w:rFonts w:ascii="Angsana New" w:hAnsi="Angsana New" w:cs="Angsana New"/>
                <w:sz w:val="28"/>
                <w:szCs w:val="28"/>
                <w:cs/>
              </w:rPr>
              <w:t>ตราสาร</w:t>
            </w:r>
            <w:r w:rsidR="00413870">
              <w:rPr>
                <w:rFonts w:ascii="Angsana New" w:hAnsi="Angsana New" w:cs="Angsana New" w:hint="cs"/>
                <w:sz w:val="28"/>
                <w:szCs w:val="28"/>
                <w:cs/>
              </w:rPr>
              <w:t>ทุน</w:t>
            </w:r>
          </w:p>
        </w:tc>
        <w:tc>
          <w:tcPr>
            <w:tcW w:w="1421" w:type="dxa"/>
          </w:tcPr>
          <w:p w:rsidR="005E263A" w:rsidRPr="005E263A" w:rsidRDefault="00413870" w:rsidP="005E263A">
            <w:pPr>
              <w:tabs>
                <w:tab w:val="decimal" w:pos="1269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CD0E3A">
              <w:rPr>
                <w:rFonts w:ascii="Angsana New" w:hAnsi="Angsana New" w:cs="Angsana New"/>
                <w:sz w:val="28"/>
                <w:szCs w:val="28"/>
              </w:rPr>
              <w:t>09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CD0E3A">
              <w:rPr>
                <w:rFonts w:ascii="Angsana New" w:hAnsi="Angsana New" w:cs="Angsana New"/>
                <w:sz w:val="28"/>
                <w:szCs w:val="28"/>
              </w:rPr>
              <w:t>604</w:t>
            </w:r>
          </w:p>
        </w:tc>
        <w:tc>
          <w:tcPr>
            <w:tcW w:w="1506" w:type="dxa"/>
            <w:vAlign w:val="bottom"/>
          </w:tcPr>
          <w:p w:rsidR="005E263A" w:rsidRPr="005E263A" w:rsidRDefault="00413870" w:rsidP="005E263A">
            <w:pPr>
              <w:tabs>
                <w:tab w:val="decimal" w:pos="1269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06" w:type="dxa"/>
            <w:vAlign w:val="bottom"/>
          </w:tcPr>
          <w:p w:rsidR="005E263A" w:rsidRPr="005E263A" w:rsidRDefault="005E263A" w:rsidP="005E263A">
            <w:pPr>
              <w:tabs>
                <w:tab w:val="decimal" w:pos="1269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E263A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07" w:type="dxa"/>
            <w:vAlign w:val="bottom"/>
          </w:tcPr>
          <w:p w:rsidR="005E263A" w:rsidRPr="005E263A" w:rsidRDefault="00CD0E3A" w:rsidP="00413870">
            <w:pPr>
              <w:tabs>
                <w:tab w:val="decimal" w:pos="1269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609,604</w:t>
            </w:r>
          </w:p>
        </w:tc>
      </w:tr>
      <w:tr w:rsidR="005E263A" w:rsidRPr="005E263A" w:rsidTr="00AF20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240" w:type="dxa"/>
            <w:vAlign w:val="bottom"/>
          </w:tcPr>
          <w:p w:rsidR="005E263A" w:rsidRPr="005E263A" w:rsidRDefault="005E263A" w:rsidP="005E263A">
            <w:pPr>
              <w:widowControl w:val="0"/>
              <w:autoSpaceDE w:val="0"/>
              <w:autoSpaceDN w:val="0"/>
              <w:ind w:left="90" w:right="-1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263A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421" w:type="dxa"/>
          </w:tcPr>
          <w:p w:rsidR="005E263A" w:rsidRPr="005E263A" w:rsidRDefault="005E263A" w:rsidP="005E263A">
            <w:pPr>
              <w:tabs>
                <w:tab w:val="decimal" w:pos="1269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:rsidR="005E263A" w:rsidRPr="005E263A" w:rsidRDefault="005E263A" w:rsidP="005E263A">
            <w:pPr>
              <w:tabs>
                <w:tab w:val="decimal" w:pos="1269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:rsidR="005E263A" w:rsidRPr="005E263A" w:rsidRDefault="005E263A" w:rsidP="005E263A">
            <w:pPr>
              <w:tabs>
                <w:tab w:val="decimal" w:pos="1269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7" w:type="dxa"/>
            <w:vAlign w:val="bottom"/>
          </w:tcPr>
          <w:p w:rsidR="005E263A" w:rsidRPr="005E263A" w:rsidRDefault="005E263A" w:rsidP="005E263A">
            <w:pPr>
              <w:tabs>
                <w:tab w:val="decimal" w:pos="1269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E263A" w:rsidRPr="005E263A" w:rsidTr="00AF20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240" w:type="dxa"/>
            <w:vAlign w:val="bottom"/>
          </w:tcPr>
          <w:p w:rsidR="005E263A" w:rsidRPr="005E263A" w:rsidRDefault="005E263A" w:rsidP="005E263A">
            <w:pPr>
              <w:widowControl w:val="0"/>
              <w:autoSpaceDE w:val="0"/>
              <w:autoSpaceDN w:val="0"/>
              <w:ind w:left="270" w:right="-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E263A">
              <w:rPr>
                <w:rFonts w:ascii="Angsana New" w:hAnsi="Angsana New" w:cs="Angsana New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421" w:type="dxa"/>
          </w:tcPr>
          <w:p w:rsidR="005E263A" w:rsidRPr="005E263A" w:rsidRDefault="005E263A" w:rsidP="005E263A">
            <w:pPr>
              <w:tabs>
                <w:tab w:val="decimal" w:pos="1269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E26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06" w:type="dxa"/>
            <w:vAlign w:val="bottom"/>
          </w:tcPr>
          <w:p w:rsidR="005E263A" w:rsidRPr="005E263A" w:rsidRDefault="00CD0E3A" w:rsidP="005E263A">
            <w:pPr>
              <w:tabs>
                <w:tab w:val="decimal" w:pos="1269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13870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566</w:t>
            </w:r>
          </w:p>
        </w:tc>
        <w:tc>
          <w:tcPr>
            <w:tcW w:w="1506" w:type="dxa"/>
            <w:vAlign w:val="bottom"/>
          </w:tcPr>
          <w:p w:rsidR="005E263A" w:rsidRPr="005E263A" w:rsidRDefault="005E263A" w:rsidP="005E263A">
            <w:pPr>
              <w:tabs>
                <w:tab w:val="decimal" w:pos="1269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E263A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07" w:type="dxa"/>
            <w:vAlign w:val="bottom"/>
          </w:tcPr>
          <w:p w:rsidR="005E263A" w:rsidRPr="005E263A" w:rsidRDefault="00CD0E3A" w:rsidP="005E263A">
            <w:pPr>
              <w:tabs>
                <w:tab w:val="decimal" w:pos="1269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765EED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566</w:t>
            </w:r>
          </w:p>
        </w:tc>
      </w:tr>
    </w:tbl>
    <w:p w:rsidR="00EC7CC0" w:rsidRPr="004C29F0" w:rsidRDefault="005E263A" w:rsidP="00AF2055">
      <w:pPr>
        <w:tabs>
          <w:tab w:val="left" w:pos="900"/>
          <w:tab w:val="right" w:pos="7280"/>
          <w:tab w:val="right" w:pos="8540"/>
        </w:tabs>
        <w:spacing w:before="160" w:after="80"/>
        <w:ind w:left="547" w:hanging="547"/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26"/>
          <w:szCs w:val="26"/>
          <w:cs/>
        </w:rPr>
        <w:tab/>
      </w:r>
      <w:r w:rsidR="00EC7CC0" w:rsidRPr="004C29F0">
        <w:rPr>
          <w:rFonts w:ascii="Angsana New" w:hAnsi="Angsana New" w:cs="Angsana New" w:hint="cs"/>
          <w:sz w:val="32"/>
          <w:szCs w:val="32"/>
          <w:u w:val="single"/>
          <w:cs/>
        </w:rPr>
        <w:t>เทคนิคการประเมินมูลค่ายุติธรรมและข้อมูลที่ใช้สำหร</w:t>
      </w:r>
      <w:r w:rsidR="00514AEF" w:rsidRPr="004C29F0">
        <w:rPr>
          <w:rFonts w:ascii="Angsana New" w:hAnsi="Angsana New" w:cs="Angsana New" w:hint="cs"/>
          <w:sz w:val="32"/>
          <w:szCs w:val="32"/>
          <w:u w:val="single"/>
          <w:cs/>
        </w:rPr>
        <w:t xml:space="preserve">ับวัดมูลค่ายุติธรรมระดับ </w:t>
      </w:r>
      <w:r w:rsidR="008B0A0D">
        <w:rPr>
          <w:rFonts w:ascii="Angsana New" w:hAnsi="Angsana New" w:cs="Angsana New"/>
          <w:sz w:val="32"/>
          <w:szCs w:val="32"/>
          <w:u w:val="single"/>
        </w:rPr>
        <w:t>2</w:t>
      </w:r>
      <w:r w:rsidR="00514AEF" w:rsidRPr="004C29F0">
        <w:rPr>
          <w:rFonts w:ascii="Angsana New" w:hAnsi="Angsana New" w:cs="Angsana New" w:hint="cs"/>
          <w:sz w:val="32"/>
          <w:szCs w:val="32"/>
          <w:u w:val="single"/>
          <w:cs/>
        </w:rPr>
        <w:t xml:space="preserve"> </w:t>
      </w:r>
    </w:p>
    <w:p w:rsidR="008131DA" w:rsidRDefault="00EC7CC0" w:rsidP="00AF2055">
      <w:pPr>
        <w:numPr>
          <w:ilvl w:val="0"/>
          <w:numId w:val="4"/>
        </w:numPr>
        <w:tabs>
          <w:tab w:val="left" w:pos="993"/>
          <w:tab w:val="right" w:pos="7280"/>
          <w:tab w:val="right" w:pos="8540"/>
        </w:tabs>
        <w:spacing w:before="80" w:after="80"/>
        <w:ind w:left="993" w:hanging="453"/>
        <w:jc w:val="thaiDistribute"/>
        <w:rPr>
          <w:rFonts w:ascii="Angsana New" w:hAnsi="Angsana New" w:cs="Angsana New"/>
          <w:sz w:val="32"/>
          <w:szCs w:val="32"/>
        </w:rPr>
      </w:pPr>
      <w:r w:rsidRPr="008131DA">
        <w:rPr>
          <w:rFonts w:ascii="Angsana New" w:hAnsi="Angsana New" w:cs="Angsana New" w:hint="cs"/>
          <w:sz w:val="32"/>
          <w:szCs w:val="32"/>
          <w:cs/>
        </w:rPr>
        <w:t xml:space="preserve">มูลค่ายุติธรรมของเงินลงทุนในตราสารหนี้คำนวณโดยใช้อัตราผลตอบแทนที่ประกาศโดยสมาคมตลาดตราสารหนี้ไทยหรือตลาดอื่น </w:t>
      </w:r>
    </w:p>
    <w:p w:rsidR="005E263A" w:rsidRPr="008131DA" w:rsidRDefault="005E263A" w:rsidP="00AF2055">
      <w:pPr>
        <w:numPr>
          <w:ilvl w:val="0"/>
          <w:numId w:val="4"/>
        </w:numPr>
        <w:tabs>
          <w:tab w:val="left" w:pos="993"/>
          <w:tab w:val="right" w:pos="7280"/>
          <w:tab w:val="right" w:pos="8540"/>
        </w:tabs>
        <w:spacing w:before="80" w:after="80"/>
        <w:ind w:left="993" w:hanging="453"/>
        <w:jc w:val="thaiDistribute"/>
        <w:rPr>
          <w:rFonts w:ascii="Angsana New" w:hAnsi="Angsana New" w:cs="Angsana New"/>
          <w:sz w:val="32"/>
          <w:szCs w:val="32"/>
        </w:rPr>
      </w:pPr>
      <w:r w:rsidRPr="008131DA">
        <w:rPr>
          <w:rFonts w:ascii="Angsana New" w:hAnsi="Angsana New" w:cs="Angsana New" w:hint="cs"/>
          <w:sz w:val="32"/>
          <w:szCs w:val="32"/>
          <w:cs/>
        </w:rPr>
        <w:t>มูลค่ายุติธรรมของเงินลงทุนในหน่วยลง</w:t>
      </w:r>
      <w:r w:rsidR="00765EED" w:rsidRPr="008131DA">
        <w:rPr>
          <w:rFonts w:ascii="Angsana New" w:hAnsi="Angsana New" w:cs="Angsana New" w:hint="cs"/>
          <w:sz w:val="32"/>
          <w:szCs w:val="32"/>
          <w:cs/>
        </w:rPr>
        <w:t>ทุนคำนวณโดยใช้มูลค่าสินทรัพย์สุท</w:t>
      </w:r>
      <w:r w:rsidRPr="008131DA">
        <w:rPr>
          <w:rFonts w:ascii="Angsana New" w:hAnsi="Angsana New" w:cs="Angsana New" w:hint="cs"/>
          <w:sz w:val="32"/>
          <w:szCs w:val="32"/>
          <w:cs/>
        </w:rPr>
        <w:t xml:space="preserve">ธิของหน่วยลงทุนที่ประกาศโดยผู้จัดการกองทุน </w:t>
      </w:r>
      <w:bookmarkStart w:id="1" w:name="_Hlk509579322"/>
      <w:r w:rsidRPr="008131DA">
        <w:rPr>
          <w:rFonts w:ascii="Angsana New" w:hAnsi="Angsana New" w:cs="Angsana New" w:hint="cs"/>
          <w:sz w:val="32"/>
          <w:szCs w:val="32"/>
          <w:cs/>
        </w:rPr>
        <w:t>กรณี</w:t>
      </w:r>
      <w:r w:rsidR="00765EED" w:rsidRPr="008131DA">
        <w:rPr>
          <w:rFonts w:ascii="Angsana New" w:hAnsi="Angsana New" w:cs="Angsana New" w:hint="cs"/>
          <w:sz w:val="32"/>
          <w:szCs w:val="32"/>
          <w:cs/>
        </w:rPr>
        <w:t>ที่เป็นเงินลงทุนในตราสารทุ</w:t>
      </w:r>
      <w:r w:rsidRPr="008131DA">
        <w:rPr>
          <w:rFonts w:ascii="Angsana New" w:hAnsi="Angsana New" w:cs="Angsana New" w:hint="cs"/>
          <w:sz w:val="32"/>
          <w:szCs w:val="32"/>
          <w:cs/>
        </w:rPr>
        <w:t>นที่ไม่มีอยู่ในความต้องการของตลาด คำนวณโดยใช้สินทรัพย์สุทธิ</w:t>
      </w:r>
    </w:p>
    <w:bookmarkEnd w:id="1"/>
    <w:p w:rsidR="00E47F3D" w:rsidRPr="004C29F0" w:rsidRDefault="00E859DD" w:rsidP="00AF2055">
      <w:pPr>
        <w:tabs>
          <w:tab w:val="left" w:pos="900"/>
          <w:tab w:val="right" w:pos="7280"/>
          <w:tab w:val="right" w:pos="8540"/>
        </w:tabs>
        <w:spacing w:before="80" w:after="8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4C29F0">
        <w:rPr>
          <w:rFonts w:ascii="Angsana New" w:hAnsi="Angsana New" w:cs="Angsana New" w:hint="cs"/>
          <w:sz w:val="32"/>
          <w:szCs w:val="32"/>
          <w:cs/>
        </w:rPr>
        <w:t xml:space="preserve">ในระหว่างงวดปัจจุบัน ไม่มีการโอนรายการระหว่างลำดับชั้นของมูลค่ายุติธรรม </w:t>
      </w:r>
    </w:p>
    <w:p w:rsidR="005E263A" w:rsidRDefault="00730651" w:rsidP="0059060C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>
        <w:rPr>
          <w:rFonts w:ascii="Angsana New" w:eastAsia="Angsana New" w:hAnsi="Angsana New" w:cs="Angsana New"/>
          <w:b/>
          <w:bCs/>
          <w:sz w:val="32"/>
          <w:szCs w:val="32"/>
          <w:cs/>
        </w:rPr>
        <w:t>2</w:t>
      </w:r>
      <w:r w:rsidR="008131DA">
        <w:rPr>
          <w:rFonts w:ascii="Angsana New" w:eastAsia="Angsana New" w:hAnsi="Angsana New" w:cs="Angsana New"/>
          <w:b/>
          <w:bCs/>
          <w:sz w:val="32"/>
          <w:szCs w:val="32"/>
        </w:rPr>
        <w:t>4</w:t>
      </w:r>
      <w:r>
        <w:rPr>
          <w:rFonts w:ascii="Angsana New" w:eastAsia="Angsana New" w:hAnsi="Angsana New" w:cs="Angsana New"/>
          <w:b/>
          <w:bCs/>
          <w:sz w:val="32"/>
          <w:szCs w:val="32"/>
          <w:cs/>
        </w:rPr>
        <w:t>.</w:t>
      </w:r>
      <w:r w:rsidRPr="00730651">
        <w:rPr>
          <w:rFonts w:ascii="Angsana New" w:eastAsia="Angsana New" w:hAnsi="Angsana New" w:cs="Angsana New"/>
          <w:b/>
          <w:bCs/>
          <w:sz w:val="32"/>
          <w:szCs w:val="32"/>
          <w:cs/>
        </w:rPr>
        <w:tab/>
      </w:r>
      <w:r w:rsidRPr="00730651"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>เหตุการณ์ภายหลัง</w:t>
      </w:r>
      <w:r w:rsidR="003D484A"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>รอบระยะเวลารายงาน</w:t>
      </w:r>
    </w:p>
    <w:p w:rsidR="000E4D67" w:rsidRPr="000E4D67" w:rsidRDefault="000E4D67" w:rsidP="000E4D67">
      <w:pPr>
        <w:tabs>
          <w:tab w:val="left" w:pos="900"/>
          <w:tab w:val="right" w:pos="7280"/>
          <w:tab w:val="right" w:pos="8540"/>
        </w:tabs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0E4D67">
        <w:rPr>
          <w:rFonts w:ascii="Angsana New" w:hAnsi="Angsana New" w:cs="Angsana New"/>
          <w:spacing w:val="-8"/>
          <w:sz w:val="32"/>
          <w:szCs w:val="32"/>
          <w:cs/>
        </w:rPr>
        <w:t xml:space="preserve">เมื่อวันที่ </w:t>
      </w:r>
      <w:r w:rsidR="008131DA">
        <w:rPr>
          <w:rFonts w:ascii="Angsana New" w:hAnsi="Angsana New" w:cs="Angsana New"/>
          <w:spacing w:val="-8"/>
          <w:sz w:val="32"/>
          <w:szCs w:val="32"/>
        </w:rPr>
        <w:t>27</w:t>
      </w:r>
      <w:r w:rsidRPr="000E4D67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เมษายน </w:t>
      </w:r>
      <w:r w:rsidR="008131DA">
        <w:rPr>
          <w:rFonts w:ascii="Angsana New" w:hAnsi="Angsana New" w:cs="Angsana New"/>
          <w:spacing w:val="-8"/>
          <w:sz w:val="32"/>
          <w:szCs w:val="32"/>
        </w:rPr>
        <w:t>2561</w:t>
      </w:r>
      <w:r w:rsidRPr="000E4D67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ที่ประชุมสามัญผู้ถือหุ้นประจำปีครั้งที่ </w:t>
      </w:r>
      <w:r w:rsidR="008131DA">
        <w:rPr>
          <w:rFonts w:ascii="Angsana New" w:hAnsi="Angsana New" w:cs="Angsana New"/>
          <w:spacing w:val="-8"/>
          <w:sz w:val="32"/>
          <w:szCs w:val="32"/>
        </w:rPr>
        <w:t>1/2561</w:t>
      </w:r>
      <w:r w:rsidRPr="000E4D67">
        <w:rPr>
          <w:rFonts w:ascii="Angsana New" w:hAnsi="Angsana New" w:cs="Angsana New"/>
          <w:spacing w:val="-8"/>
          <w:sz w:val="32"/>
          <w:szCs w:val="32"/>
        </w:rPr>
        <w:t> </w:t>
      </w:r>
      <w:r w:rsidRPr="000E4D67">
        <w:rPr>
          <w:rFonts w:ascii="Angsana New" w:hAnsi="Angsana New" w:cs="Angsana New"/>
          <w:spacing w:val="-8"/>
          <w:sz w:val="32"/>
          <w:szCs w:val="32"/>
          <w:cs/>
        </w:rPr>
        <w:t>ของบริษัทฯมีมติอนุมัติจ่ายเงินปัน</w:t>
      </w:r>
      <w:r>
        <w:rPr>
          <w:rFonts w:ascii="Angsana New" w:hAnsi="Angsana New" w:cs="Angsana New"/>
          <w:sz w:val="32"/>
          <w:szCs w:val="32"/>
          <w:cs/>
        </w:rPr>
        <w:t>ผล</w:t>
      </w:r>
      <w:r w:rsidR="009E41D4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ให้แก่ผู้ถือหุ้นจำนวน</w:t>
      </w:r>
      <w:r w:rsidR="008131DA">
        <w:rPr>
          <w:rFonts w:ascii="Angsana New" w:hAnsi="Angsana New" w:cs="Angsana New"/>
          <w:sz w:val="32"/>
          <w:szCs w:val="32"/>
        </w:rPr>
        <w:t xml:space="preserve"> 2,150,469,000</w:t>
      </w:r>
      <w:r w:rsidRPr="000E4D67">
        <w:rPr>
          <w:rFonts w:ascii="Angsana New" w:hAnsi="Angsana New" w:cs="Angsana New"/>
          <w:sz w:val="32"/>
          <w:szCs w:val="32"/>
        </w:rPr>
        <w:t> </w:t>
      </w:r>
      <w:r>
        <w:rPr>
          <w:rFonts w:ascii="Angsana New" w:hAnsi="Angsana New" w:cs="Angsana New"/>
          <w:sz w:val="32"/>
          <w:szCs w:val="32"/>
          <w:cs/>
        </w:rPr>
        <w:t>หุ้น ในอัตราหุ้นละ</w:t>
      </w:r>
      <w:r w:rsidRPr="000E4D67">
        <w:rPr>
          <w:rFonts w:ascii="Angsana New" w:hAnsi="Angsana New" w:cs="Angsana New"/>
          <w:sz w:val="32"/>
          <w:szCs w:val="32"/>
        </w:rPr>
        <w:t> </w:t>
      </w:r>
      <w:r>
        <w:rPr>
          <w:rFonts w:ascii="Angsana New" w:hAnsi="Angsana New" w:cs="Angsana New"/>
          <w:sz w:val="32"/>
          <w:szCs w:val="32"/>
        </w:rPr>
        <w:t>0.</w:t>
      </w:r>
      <w:r w:rsidR="008131DA">
        <w:rPr>
          <w:rFonts w:ascii="Angsana New" w:hAnsi="Angsana New" w:cs="Angsana New"/>
          <w:sz w:val="32"/>
          <w:szCs w:val="32"/>
        </w:rPr>
        <w:t>2</w:t>
      </w:r>
      <w:r>
        <w:rPr>
          <w:rFonts w:ascii="Angsana New" w:hAnsi="Angsana New" w:cs="Angsana New"/>
          <w:sz w:val="32"/>
          <w:szCs w:val="32"/>
        </w:rPr>
        <w:t>1</w:t>
      </w:r>
      <w:r w:rsidRPr="000E4D67">
        <w:rPr>
          <w:rFonts w:ascii="Angsana New" w:hAnsi="Angsana New" w:cs="Angsana New"/>
          <w:sz w:val="32"/>
          <w:szCs w:val="32"/>
        </w:rPr>
        <w:t> </w:t>
      </w:r>
      <w:r>
        <w:rPr>
          <w:rFonts w:ascii="Angsana New" w:hAnsi="Angsana New" w:cs="Angsana New"/>
          <w:sz w:val="32"/>
          <w:szCs w:val="32"/>
          <w:cs/>
        </w:rPr>
        <w:t xml:space="preserve">บาท เป็นจำนวนเงิน </w:t>
      </w:r>
      <w:r w:rsidR="008131DA">
        <w:rPr>
          <w:rFonts w:ascii="Angsana New" w:hAnsi="Angsana New" w:cs="Angsana New"/>
          <w:sz w:val="32"/>
          <w:szCs w:val="32"/>
        </w:rPr>
        <w:t>451.60</w:t>
      </w:r>
      <w:r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7C7121">
        <w:rPr>
          <w:rFonts w:ascii="Angsana New" w:hAnsi="Angsana New" w:cs="Angsana New"/>
          <w:sz w:val="32"/>
          <w:szCs w:val="32"/>
        </w:rPr>
        <w:t xml:space="preserve">  </w:t>
      </w:r>
      <w:r w:rsidR="00E4135B">
        <w:rPr>
          <w:rFonts w:ascii="Angsana New" w:hAnsi="Angsana New" w:cs="Angsana New"/>
          <w:sz w:val="32"/>
          <w:szCs w:val="32"/>
        </w:rPr>
        <w:t xml:space="preserve"> </w:t>
      </w:r>
      <w:bookmarkStart w:id="2" w:name="_GoBack"/>
      <w:bookmarkEnd w:id="2"/>
      <w:r w:rsidR="007C7121">
        <w:rPr>
          <w:rFonts w:ascii="Angsana New" w:hAnsi="Angsana New" w:cs="Angsana New"/>
          <w:sz w:val="32"/>
          <w:szCs w:val="32"/>
        </w:rPr>
        <w:t xml:space="preserve">   </w:t>
      </w:r>
      <w:r>
        <w:rPr>
          <w:rFonts w:ascii="Angsana New" w:hAnsi="Angsana New" w:cs="Angsana New"/>
          <w:sz w:val="32"/>
          <w:szCs w:val="32"/>
          <w:cs/>
        </w:rPr>
        <w:t xml:space="preserve"> ซึ่งบริษัทฯจะบันทึกรายการในไตรมาสที่ </w:t>
      </w:r>
      <w:r w:rsidR="008131DA">
        <w:rPr>
          <w:rFonts w:ascii="Angsana New" w:hAnsi="Angsana New" w:cs="Angsana New"/>
          <w:sz w:val="32"/>
          <w:szCs w:val="32"/>
        </w:rPr>
        <w:t>2</w:t>
      </w:r>
      <w:r>
        <w:rPr>
          <w:rFonts w:ascii="Angsana New" w:hAnsi="Angsana New" w:cs="Angsana New"/>
          <w:sz w:val="32"/>
          <w:szCs w:val="32"/>
          <w:cs/>
        </w:rPr>
        <w:t xml:space="preserve"> ของปี </w:t>
      </w:r>
      <w:r w:rsidR="008131DA">
        <w:rPr>
          <w:rFonts w:ascii="Angsana New" w:hAnsi="Angsana New" w:cs="Angsana New"/>
          <w:sz w:val="32"/>
          <w:szCs w:val="32"/>
        </w:rPr>
        <w:t>2561</w:t>
      </w:r>
    </w:p>
    <w:p w:rsidR="00027555" w:rsidRPr="004C29F0" w:rsidRDefault="00D96DE5" w:rsidP="0059060C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C29F0">
        <w:rPr>
          <w:rFonts w:ascii="Angsana New" w:eastAsia="Angsana New" w:hAnsi="Angsana New" w:cs="Angsana New"/>
          <w:b/>
          <w:bCs/>
          <w:sz w:val="32"/>
          <w:szCs w:val="32"/>
        </w:rPr>
        <w:t>2</w:t>
      </w:r>
      <w:r w:rsidR="007A6F64">
        <w:rPr>
          <w:rFonts w:ascii="Angsana New" w:eastAsia="Angsana New" w:hAnsi="Angsana New" w:cs="Angsana New"/>
          <w:b/>
          <w:bCs/>
          <w:sz w:val="32"/>
          <w:szCs w:val="32"/>
        </w:rPr>
        <w:t>5</w:t>
      </w:r>
      <w:r w:rsidR="00027555" w:rsidRPr="004C29F0">
        <w:rPr>
          <w:rFonts w:ascii="Angsana New" w:eastAsia="Angsana New" w:hAnsi="Angsana New" w:cs="Angsana New"/>
          <w:b/>
          <w:bCs/>
          <w:sz w:val="32"/>
          <w:szCs w:val="32"/>
        </w:rPr>
        <w:t>.</w:t>
      </w:r>
      <w:r w:rsidR="00027555" w:rsidRPr="004C29F0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027555" w:rsidRPr="004C29F0">
        <w:rPr>
          <w:rFonts w:ascii="Angsana New" w:eastAsia="Angsana New" w:hAnsi="Angsana New" w:cs="Angsana New"/>
          <w:b/>
          <w:bCs/>
          <w:sz w:val="32"/>
          <w:szCs w:val="32"/>
          <w:cs/>
        </w:rPr>
        <w:t>การอนุมัติงบการเงิน</w:t>
      </w:r>
      <w:r w:rsidR="00A03DE3" w:rsidRPr="004C29F0"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>ระหว่างกาล</w:t>
      </w:r>
    </w:p>
    <w:p w:rsidR="00027555" w:rsidRPr="00EC1B1C" w:rsidRDefault="000009C4" w:rsidP="0059060C">
      <w:pPr>
        <w:tabs>
          <w:tab w:val="left" w:pos="900"/>
          <w:tab w:val="left" w:pos="144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4C29F0">
        <w:rPr>
          <w:rFonts w:ascii="Angsana New" w:hAnsi="Angsana New" w:cs="Angsana New"/>
          <w:sz w:val="32"/>
          <w:szCs w:val="32"/>
        </w:rPr>
        <w:tab/>
      </w:r>
      <w:r w:rsidR="00027555" w:rsidRPr="004C29F0">
        <w:rPr>
          <w:rFonts w:ascii="Angsana New" w:hAnsi="Angsana New" w:cs="Angsana New"/>
          <w:spacing w:val="-2"/>
          <w:sz w:val="32"/>
          <w:szCs w:val="32"/>
          <w:cs/>
        </w:rPr>
        <w:t>งบการเงิน</w:t>
      </w:r>
      <w:r w:rsidR="00A03DE3" w:rsidRPr="004C29F0">
        <w:rPr>
          <w:rFonts w:ascii="Angsana New" w:hAnsi="Angsana New" w:cs="Angsana New" w:hint="cs"/>
          <w:spacing w:val="-2"/>
          <w:sz w:val="32"/>
          <w:szCs w:val="32"/>
          <w:cs/>
        </w:rPr>
        <w:t>ระหว่างกาล</w:t>
      </w:r>
      <w:r w:rsidR="00027555" w:rsidRPr="004C29F0">
        <w:rPr>
          <w:rFonts w:ascii="Angsana New" w:hAnsi="Angsana New" w:cs="Angsana New"/>
          <w:spacing w:val="-2"/>
          <w:sz w:val="32"/>
          <w:szCs w:val="32"/>
          <w:cs/>
        </w:rPr>
        <w:t>นี้ได้รับอนุมัติ</w:t>
      </w:r>
      <w:r w:rsidR="00FE774F" w:rsidRPr="004C29F0">
        <w:rPr>
          <w:rFonts w:ascii="Angsana New" w:hAnsi="Angsana New" w:cs="Angsana New" w:hint="cs"/>
          <w:spacing w:val="-2"/>
          <w:sz w:val="32"/>
          <w:szCs w:val="32"/>
          <w:cs/>
        </w:rPr>
        <w:t>ให้ออกโดย</w:t>
      </w:r>
      <w:r w:rsidR="00027555" w:rsidRPr="004C29F0">
        <w:rPr>
          <w:rFonts w:ascii="Angsana New" w:hAnsi="Angsana New" w:cs="Angsana New"/>
          <w:spacing w:val="-2"/>
          <w:sz w:val="32"/>
          <w:szCs w:val="32"/>
          <w:cs/>
        </w:rPr>
        <w:t>คณะกรรมการของบริษัทฯเ</w:t>
      </w:r>
      <w:r w:rsidR="00BF45A3" w:rsidRPr="004C29F0">
        <w:rPr>
          <w:rFonts w:ascii="Angsana New" w:hAnsi="Angsana New" w:cs="Angsana New"/>
          <w:spacing w:val="-2"/>
          <w:sz w:val="32"/>
          <w:szCs w:val="32"/>
          <w:cs/>
        </w:rPr>
        <w:t>มื่อวันที</w:t>
      </w:r>
      <w:r w:rsidR="004F79DD" w:rsidRPr="004C29F0">
        <w:rPr>
          <w:rFonts w:ascii="Angsana New" w:hAnsi="Angsana New" w:cs="Angsana New"/>
          <w:spacing w:val="-2"/>
          <w:sz w:val="32"/>
          <w:szCs w:val="32"/>
          <w:cs/>
        </w:rPr>
        <w:t>่</w:t>
      </w:r>
      <w:r w:rsidR="004F79DD" w:rsidRPr="004C29F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014C07">
        <w:rPr>
          <w:rFonts w:ascii="Angsana New" w:hAnsi="Angsana New" w:cs="Angsana New"/>
          <w:spacing w:val="-2"/>
          <w:sz w:val="32"/>
          <w:szCs w:val="32"/>
        </w:rPr>
        <w:t>1</w:t>
      </w:r>
      <w:r w:rsidR="000500B3">
        <w:rPr>
          <w:rFonts w:ascii="Angsana New" w:hAnsi="Angsana New" w:cs="Angsana New"/>
          <w:spacing w:val="-2"/>
          <w:sz w:val="32"/>
          <w:szCs w:val="32"/>
        </w:rPr>
        <w:t>1</w:t>
      </w:r>
      <w:r w:rsidR="00BD43B9" w:rsidRPr="004C29F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พฤษภาคม</w:t>
      </w:r>
      <w:r w:rsidR="00D35587" w:rsidRPr="004C29F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014C07">
        <w:rPr>
          <w:rFonts w:ascii="Angsana New" w:hAnsi="Angsana New" w:cs="Angsana New"/>
          <w:spacing w:val="-2"/>
          <w:sz w:val="32"/>
          <w:szCs w:val="32"/>
        </w:rPr>
        <w:t>2561</w:t>
      </w:r>
    </w:p>
    <w:sectPr w:rsidR="00027555" w:rsidRPr="00EC1B1C" w:rsidSect="00370CC3">
      <w:headerReference w:type="default" r:id="rId8"/>
      <w:footerReference w:type="default" r:id="rId9"/>
      <w:pgSz w:w="11909" w:h="16834" w:code="9"/>
      <w:pgMar w:top="1165" w:right="1080" w:bottom="810" w:left="1296" w:header="720" w:footer="93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135B" w:rsidRDefault="00E4135B">
      <w:r>
        <w:separator/>
      </w:r>
    </w:p>
  </w:endnote>
  <w:endnote w:type="continuationSeparator" w:id="0">
    <w:p w:rsidR="00E4135B" w:rsidRDefault="00E41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135B" w:rsidRPr="009B4F12" w:rsidRDefault="00E4135B" w:rsidP="009B4F12">
    <w:pPr>
      <w:pStyle w:val="Footer"/>
      <w:framePr w:w="256" w:wrap="around" w:vAnchor="text" w:hAnchor="page" w:x="10561" w:y="1"/>
      <w:jc w:val="right"/>
      <w:rPr>
        <w:rStyle w:val="PageNumber"/>
        <w:sz w:val="32"/>
        <w:szCs w:val="32"/>
      </w:rPr>
    </w:pPr>
    <w:r w:rsidRPr="009B4F12">
      <w:rPr>
        <w:rStyle w:val="PageNumber"/>
        <w:sz w:val="32"/>
        <w:szCs w:val="32"/>
      </w:rPr>
      <w:fldChar w:fldCharType="begin"/>
    </w:r>
    <w:r w:rsidRPr="009B4F12">
      <w:rPr>
        <w:rStyle w:val="PageNumber"/>
        <w:sz w:val="32"/>
        <w:szCs w:val="32"/>
      </w:rPr>
      <w:instrText xml:space="preserve">PAGE  </w:instrText>
    </w:r>
    <w:r w:rsidRPr="009B4F12">
      <w:rPr>
        <w:rStyle w:val="PageNumber"/>
        <w:sz w:val="32"/>
        <w:szCs w:val="32"/>
      </w:rPr>
      <w:fldChar w:fldCharType="separate"/>
    </w:r>
    <w:r w:rsidR="002809D2">
      <w:rPr>
        <w:rStyle w:val="PageNumber"/>
        <w:noProof/>
        <w:sz w:val="32"/>
        <w:szCs w:val="32"/>
      </w:rPr>
      <w:t>21</w:t>
    </w:r>
    <w:r w:rsidRPr="009B4F12">
      <w:rPr>
        <w:rStyle w:val="PageNumber"/>
        <w:sz w:val="32"/>
        <w:szCs w:val="32"/>
      </w:rPr>
      <w:fldChar w:fldCharType="end"/>
    </w:r>
  </w:p>
  <w:p w:rsidR="00E4135B" w:rsidRDefault="00E4135B">
    <w:pPr>
      <w:pStyle w:val="Footer"/>
      <w:jc w:val="right"/>
      <w:rPr>
        <w:sz w:val="2"/>
        <w:szCs w:val="2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4532630</wp:posOffset>
          </wp:positionH>
          <wp:positionV relativeFrom="paragraph">
            <wp:posOffset>5136515</wp:posOffset>
          </wp:positionV>
          <wp:extent cx="2905125" cy="948690"/>
          <wp:effectExtent l="0" t="0" r="0" b="0"/>
          <wp:wrapNone/>
          <wp:docPr id="1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135B" w:rsidRDefault="00E4135B">
      <w:r>
        <w:separator/>
      </w:r>
    </w:p>
  </w:footnote>
  <w:footnote w:type="continuationSeparator" w:id="0">
    <w:p w:rsidR="00E4135B" w:rsidRDefault="00E41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135B" w:rsidRPr="0038558B" w:rsidRDefault="00E4135B" w:rsidP="00571E10">
    <w:pPr>
      <w:pStyle w:val="Header"/>
      <w:spacing w:after="100" w:afterAutospacing="1"/>
      <w:jc w:val="right"/>
      <w:rPr>
        <w:sz w:val="32"/>
        <w:szCs w:val="32"/>
      </w:rPr>
    </w:pPr>
    <w:r>
      <w:rPr>
        <w:sz w:val="32"/>
        <w:szCs w:val="32"/>
      </w:rPr>
      <w:tab/>
      <w:t xml:space="preserve">               </w:t>
    </w:r>
    <w:r w:rsidRPr="00370CC3">
      <w:rPr>
        <w:color w:val="FF0000"/>
        <w:sz w:val="32"/>
        <w:szCs w:val="32"/>
      </w:rPr>
      <w:t xml:space="preserve">     </w:t>
    </w:r>
    <w:r w:rsidRPr="00370CC3">
      <w:rPr>
        <w:sz w:val="32"/>
        <w:szCs w:val="32"/>
      </w:rPr>
      <w:t xml:space="preserve">    </w:t>
    </w:r>
    <w:r w:rsidRPr="00F01657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6683F"/>
    <w:multiLevelType w:val="hybridMultilevel"/>
    <w:tmpl w:val="7A8813A6"/>
    <w:lvl w:ilvl="0" w:tplc="EA52E9DE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" w15:restartNumberingAfterBreak="0">
    <w:nsid w:val="12F57C52"/>
    <w:multiLevelType w:val="hybridMultilevel"/>
    <w:tmpl w:val="3B989874"/>
    <w:lvl w:ilvl="0" w:tplc="1F06A98E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51620D1"/>
    <w:multiLevelType w:val="hybridMultilevel"/>
    <w:tmpl w:val="600871CA"/>
    <w:lvl w:ilvl="0" w:tplc="069CD0B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5BFF0369"/>
    <w:multiLevelType w:val="hybridMultilevel"/>
    <w:tmpl w:val="7ABE4CAE"/>
    <w:lvl w:ilvl="0" w:tplc="86A0316C">
      <w:start w:val="31"/>
      <w:numFmt w:val="bullet"/>
      <w:lvlText w:val="-"/>
      <w:lvlJc w:val="left"/>
      <w:pPr>
        <w:ind w:left="492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abstractNum w:abstractNumId="4" w15:restartNumberingAfterBreak="0">
    <w:nsid w:val="7B58322B"/>
    <w:multiLevelType w:val="hybridMultilevel"/>
    <w:tmpl w:val="7768541A"/>
    <w:lvl w:ilvl="0" w:tplc="B6184A6C">
      <w:start w:val="1"/>
      <w:numFmt w:val="bullet"/>
      <w:lvlText w:val="-"/>
      <w:lvlJc w:val="left"/>
      <w:pPr>
        <w:ind w:left="49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E4"/>
    <w:rsid w:val="0000068F"/>
    <w:rsid w:val="000009C4"/>
    <w:rsid w:val="000010A3"/>
    <w:rsid w:val="000014A4"/>
    <w:rsid w:val="00001975"/>
    <w:rsid w:val="00003641"/>
    <w:rsid w:val="000037E3"/>
    <w:rsid w:val="0000423E"/>
    <w:rsid w:val="00004C32"/>
    <w:rsid w:val="00004F11"/>
    <w:rsid w:val="000051FF"/>
    <w:rsid w:val="000058C8"/>
    <w:rsid w:val="000059BD"/>
    <w:rsid w:val="000069E4"/>
    <w:rsid w:val="00007766"/>
    <w:rsid w:val="0001014B"/>
    <w:rsid w:val="00010354"/>
    <w:rsid w:val="0001085F"/>
    <w:rsid w:val="000109E4"/>
    <w:rsid w:val="00010C7D"/>
    <w:rsid w:val="00011470"/>
    <w:rsid w:val="0001148E"/>
    <w:rsid w:val="0001176F"/>
    <w:rsid w:val="00011AC6"/>
    <w:rsid w:val="00011EEE"/>
    <w:rsid w:val="00013501"/>
    <w:rsid w:val="00013562"/>
    <w:rsid w:val="00014C07"/>
    <w:rsid w:val="000174C6"/>
    <w:rsid w:val="00017C6E"/>
    <w:rsid w:val="00017FDF"/>
    <w:rsid w:val="00020CAF"/>
    <w:rsid w:val="0002168E"/>
    <w:rsid w:val="000219C0"/>
    <w:rsid w:val="000229D8"/>
    <w:rsid w:val="0002341C"/>
    <w:rsid w:val="0002372B"/>
    <w:rsid w:val="0002387B"/>
    <w:rsid w:val="00023C0D"/>
    <w:rsid w:val="00024BB8"/>
    <w:rsid w:val="00024CE3"/>
    <w:rsid w:val="0002523A"/>
    <w:rsid w:val="00026E21"/>
    <w:rsid w:val="00027555"/>
    <w:rsid w:val="000275A1"/>
    <w:rsid w:val="00027FBE"/>
    <w:rsid w:val="00027FDE"/>
    <w:rsid w:val="00030184"/>
    <w:rsid w:val="00030415"/>
    <w:rsid w:val="00031177"/>
    <w:rsid w:val="000319C5"/>
    <w:rsid w:val="00031AFD"/>
    <w:rsid w:val="00031D38"/>
    <w:rsid w:val="00031DD4"/>
    <w:rsid w:val="00032503"/>
    <w:rsid w:val="00032682"/>
    <w:rsid w:val="0003275E"/>
    <w:rsid w:val="00032AAE"/>
    <w:rsid w:val="00033216"/>
    <w:rsid w:val="00033305"/>
    <w:rsid w:val="0003491A"/>
    <w:rsid w:val="0003528E"/>
    <w:rsid w:val="000366A7"/>
    <w:rsid w:val="00036C5D"/>
    <w:rsid w:val="00037115"/>
    <w:rsid w:val="0003759B"/>
    <w:rsid w:val="00037C6C"/>
    <w:rsid w:val="0004008F"/>
    <w:rsid w:val="000414EE"/>
    <w:rsid w:val="00041A79"/>
    <w:rsid w:val="00043A5F"/>
    <w:rsid w:val="00043B97"/>
    <w:rsid w:val="00043F8C"/>
    <w:rsid w:val="000447BE"/>
    <w:rsid w:val="000447FA"/>
    <w:rsid w:val="00045327"/>
    <w:rsid w:val="0004647A"/>
    <w:rsid w:val="00046D4C"/>
    <w:rsid w:val="00047635"/>
    <w:rsid w:val="000500B3"/>
    <w:rsid w:val="000501F2"/>
    <w:rsid w:val="00050CA0"/>
    <w:rsid w:val="00050EE6"/>
    <w:rsid w:val="00051838"/>
    <w:rsid w:val="00051884"/>
    <w:rsid w:val="00052319"/>
    <w:rsid w:val="00053431"/>
    <w:rsid w:val="000534B9"/>
    <w:rsid w:val="0005351F"/>
    <w:rsid w:val="00053A3F"/>
    <w:rsid w:val="00053DC1"/>
    <w:rsid w:val="00053ECC"/>
    <w:rsid w:val="00053F14"/>
    <w:rsid w:val="000544CC"/>
    <w:rsid w:val="00054B25"/>
    <w:rsid w:val="000557CD"/>
    <w:rsid w:val="00055E20"/>
    <w:rsid w:val="00055EE6"/>
    <w:rsid w:val="000560CF"/>
    <w:rsid w:val="00056772"/>
    <w:rsid w:val="000569ED"/>
    <w:rsid w:val="00056BD5"/>
    <w:rsid w:val="00057129"/>
    <w:rsid w:val="000573E2"/>
    <w:rsid w:val="00057880"/>
    <w:rsid w:val="00057A70"/>
    <w:rsid w:val="0006018E"/>
    <w:rsid w:val="00060915"/>
    <w:rsid w:val="00060BA8"/>
    <w:rsid w:val="00060EB7"/>
    <w:rsid w:val="000610F9"/>
    <w:rsid w:val="000624A9"/>
    <w:rsid w:val="00062587"/>
    <w:rsid w:val="00062C0A"/>
    <w:rsid w:val="00062F93"/>
    <w:rsid w:val="00062FB9"/>
    <w:rsid w:val="00063B1D"/>
    <w:rsid w:val="00064239"/>
    <w:rsid w:val="00064856"/>
    <w:rsid w:val="00065CC4"/>
    <w:rsid w:val="00066C8C"/>
    <w:rsid w:val="0007036F"/>
    <w:rsid w:val="00070BBA"/>
    <w:rsid w:val="00070C98"/>
    <w:rsid w:val="0007216E"/>
    <w:rsid w:val="00072849"/>
    <w:rsid w:val="00073ABC"/>
    <w:rsid w:val="00073C27"/>
    <w:rsid w:val="000740B7"/>
    <w:rsid w:val="00074141"/>
    <w:rsid w:val="000744EB"/>
    <w:rsid w:val="00074B61"/>
    <w:rsid w:val="00074CA4"/>
    <w:rsid w:val="000755AE"/>
    <w:rsid w:val="00075A9E"/>
    <w:rsid w:val="00076878"/>
    <w:rsid w:val="000768DD"/>
    <w:rsid w:val="00077691"/>
    <w:rsid w:val="0007769D"/>
    <w:rsid w:val="000807B1"/>
    <w:rsid w:val="00081735"/>
    <w:rsid w:val="0008195C"/>
    <w:rsid w:val="00081DB7"/>
    <w:rsid w:val="000823DA"/>
    <w:rsid w:val="00082901"/>
    <w:rsid w:val="00082D20"/>
    <w:rsid w:val="0008354A"/>
    <w:rsid w:val="00083B56"/>
    <w:rsid w:val="00084049"/>
    <w:rsid w:val="000840D0"/>
    <w:rsid w:val="00084A0C"/>
    <w:rsid w:val="00084DE6"/>
    <w:rsid w:val="00085812"/>
    <w:rsid w:val="00086195"/>
    <w:rsid w:val="000865B9"/>
    <w:rsid w:val="00086894"/>
    <w:rsid w:val="000871C9"/>
    <w:rsid w:val="00087D6A"/>
    <w:rsid w:val="00090498"/>
    <w:rsid w:val="000904BB"/>
    <w:rsid w:val="00090E8F"/>
    <w:rsid w:val="00091994"/>
    <w:rsid w:val="00091CB1"/>
    <w:rsid w:val="00092326"/>
    <w:rsid w:val="000927AB"/>
    <w:rsid w:val="000930F7"/>
    <w:rsid w:val="00093F02"/>
    <w:rsid w:val="00094F70"/>
    <w:rsid w:val="00095DE1"/>
    <w:rsid w:val="0009627D"/>
    <w:rsid w:val="000975C4"/>
    <w:rsid w:val="00097CC4"/>
    <w:rsid w:val="00097EC4"/>
    <w:rsid w:val="00097F4D"/>
    <w:rsid w:val="000A074F"/>
    <w:rsid w:val="000A0E28"/>
    <w:rsid w:val="000A11DF"/>
    <w:rsid w:val="000A12BB"/>
    <w:rsid w:val="000A2E20"/>
    <w:rsid w:val="000A360B"/>
    <w:rsid w:val="000A3956"/>
    <w:rsid w:val="000A3ADD"/>
    <w:rsid w:val="000A3C7E"/>
    <w:rsid w:val="000A3DB3"/>
    <w:rsid w:val="000A4743"/>
    <w:rsid w:val="000A4F45"/>
    <w:rsid w:val="000A5188"/>
    <w:rsid w:val="000A53DE"/>
    <w:rsid w:val="000A5ED0"/>
    <w:rsid w:val="000A62E8"/>
    <w:rsid w:val="000A6B34"/>
    <w:rsid w:val="000A72C8"/>
    <w:rsid w:val="000A7702"/>
    <w:rsid w:val="000A77A5"/>
    <w:rsid w:val="000A7DC2"/>
    <w:rsid w:val="000B0124"/>
    <w:rsid w:val="000B0243"/>
    <w:rsid w:val="000B10BD"/>
    <w:rsid w:val="000B20B8"/>
    <w:rsid w:val="000B269D"/>
    <w:rsid w:val="000B29C9"/>
    <w:rsid w:val="000B2DBA"/>
    <w:rsid w:val="000B2ED1"/>
    <w:rsid w:val="000B3572"/>
    <w:rsid w:val="000B4068"/>
    <w:rsid w:val="000B4579"/>
    <w:rsid w:val="000B48E4"/>
    <w:rsid w:val="000B4E0A"/>
    <w:rsid w:val="000B5047"/>
    <w:rsid w:val="000B6DC2"/>
    <w:rsid w:val="000B6DDA"/>
    <w:rsid w:val="000B6FAA"/>
    <w:rsid w:val="000B7362"/>
    <w:rsid w:val="000B79BB"/>
    <w:rsid w:val="000B7A78"/>
    <w:rsid w:val="000B7AD5"/>
    <w:rsid w:val="000C0B5E"/>
    <w:rsid w:val="000C206E"/>
    <w:rsid w:val="000C2650"/>
    <w:rsid w:val="000C2760"/>
    <w:rsid w:val="000C2CEB"/>
    <w:rsid w:val="000C4912"/>
    <w:rsid w:val="000C493A"/>
    <w:rsid w:val="000C4B81"/>
    <w:rsid w:val="000C50CF"/>
    <w:rsid w:val="000C51D3"/>
    <w:rsid w:val="000C5C3C"/>
    <w:rsid w:val="000C5FF7"/>
    <w:rsid w:val="000C6584"/>
    <w:rsid w:val="000C66D4"/>
    <w:rsid w:val="000C6C26"/>
    <w:rsid w:val="000C7E77"/>
    <w:rsid w:val="000D0956"/>
    <w:rsid w:val="000D1C7C"/>
    <w:rsid w:val="000D2438"/>
    <w:rsid w:val="000D305B"/>
    <w:rsid w:val="000D34E6"/>
    <w:rsid w:val="000D3679"/>
    <w:rsid w:val="000D3ED0"/>
    <w:rsid w:val="000D4091"/>
    <w:rsid w:val="000D4BDC"/>
    <w:rsid w:val="000D4DF4"/>
    <w:rsid w:val="000D5490"/>
    <w:rsid w:val="000D5B08"/>
    <w:rsid w:val="000D61C9"/>
    <w:rsid w:val="000D6A51"/>
    <w:rsid w:val="000D6B76"/>
    <w:rsid w:val="000D7458"/>
    <w:rsid w:val="000E105C"/>
    <w:rsid w:val="000E26A2"/>
    <w:rsid w:val="000E2988"/>
    <w:rsid w:val="000E3109"/>
    <w:rsid w:val="000E39A2"/>
    <w:rsid w:val="000E3C8B"/>
    <w:rsid w:val="000E47D7"/>
    <w:rsid w:val="000E4D67"/>
    <w:rsid w:val="000E5FA6"/>
    <w:rsid w:val="000E6012"/>
    <w:rsid w:val="000E6969"/>
    <w:rsid w:val="000E6E9B"/>
    <w:rsid w:val="000E6EFC"/>
    <w:rsid w:val="000E73EA"/>
    <w:rsid w:val="000E770E"/>
    <w:rsid w:val="000E77FB"/>
    <w:rsid w:val="000F00AC"/>
    <w:rsid w:val="000F039B"/>
    <w:rsid w:val="000F0791"/>
    <w:rsid w:val="000F091E"/>
    <w:rsid w:val="000F1563"/>
    <w:rsid w:val="000F1E11"/>
    <w:rsid w:val="000F2373"/>
    <w:rsid w:val="000F248E"/>
    <w:rsid w:val="000F2875"/>
    <w:rsid w:val="000F29C3"/>
    <w:rsid w:val="000F3823"/>
    <w:rsid w:val="000F39BC"/>
    <w:rsid w:val="000F3A83"/>
    <w:rsid w:val="000F3FEA"/>
    <w:rsid w:val="000F4A15"/>
    <w:rsid w:val="000F5F73"/>
    <w:rsid w:val="000F64A3"/>
    <w:rsid w:val="000F6667"/>
    <w:rsid w:val="000F68FC"/>
    <w:rsid w:val="000F6ACB"/>
    <w:rsid w:val="000F7DEE"/>
    <w:rsid w:val="00100E9C"/>
    <w:rsid w:val="00101959"/>
    <w:rsid w:val="00101ABF"/>
    <w:rsid w:val="00101B19"/>
    <w:rsid w:val="00104FF3"/>
    <w:rsid w:val="001054A2"/>
    <w:rsid w:val="00105D42"/>
    <w:rsid w:val="00106F85"/>
    <w:rsid w:val="0011033D"/>
    <w:rsid w:val="00111619"/>
    <w:rsid w:val="001116F8"/>
    <w:rsid w:val="00111753"/>
    <w:rsid w:val="001117C1"/>
    <w:rsid w:val="0011182E"/>
    <w:rsid w:val="00111840"/>
    <w:rsid w:val="00111E8E"/>
    <w:rsid w:val="00112CEF"/>
    <w:rsid w:val="00113804"/>
    <w:rsid w:val="00114173"/>
    <w:rsid w:val="00115536"/>
    <w:rsid w:val="0011605B"/>
    <w:rsid w:val="0011615E"/>
    <w:rsid w:val="0011617A"/>
    <w:rsid w:val="0011618E"/>
    <w:rsid w:val="001161BB"/>
    <w:rsid w:val="001161DE"/>
    <w:rsid w:val="00116519"/>
    <w:rsid w:val="001204B2"/>
    <w:rsid w:val="001212C1"/>
    <w:rsid w:val="001213AC"/>
    <w:rsid w:val="00122DEC"/>
    <w:rsid w:val="00124A08"/>
    <w:rsid w:val="00125A8E"/>
    <w:rsid w:val="00125CF8"/>
    <w:rsid w:val="00126111"/>
    <w:rsid w:val="001263BF"/>
    <w:rsid w:val="001265FF"/>
    <w:rsid w:val="0012671B"/>
    <w:rsid w:val="00126B67"/>
    <w:rsid w:val="00127CED"/>
    <w:rsid w:val="0013059D"/>
    <w:rsid w:val="00130674"/>
    <w:rsid w:val="00130BE2"/>
    <w:rsid w:val="00130F5B"/>
    <w:rsid w:val="0013114B"/>
    <w:rsid w:val="001314B9"/>
    <w:rsid w:val="00131740"/>
    <w:rsid w:val="00131EB4"/>
    <w:rsid w:val="00132413"/>
    <w:rsid w:val="0013258F"/>
    <w:rsid w:val="00132FD9"/>
    <w:rsid w:val="0013305A"/>
    <w:rsid w:val="00133DB3"/>
    <w:rsid w:val="00134A68"/>
    <w:rsid w:val="00135A05"/>
    <w:rsid w:val="00135AC9"/>
    <w:rsid w:val="001365BD"/>
    <w:rsid w:val="00140E06"/>
    <w:rsid w:val="00140EC7"/>
    <w:rsid w:val="00140FCE"/>
    <w:rsid w:val="00142311"/>
    <w:rsid w:val="00142929"/>
    <w:rsid w:val="00143A78"/>
    <w:rsid w:val="00143ECA"/>
    <w:rsid w:val="00143F65"/>
    <w:rsid w:val="0014419E"/>
    <w:rsid w:val="001444E8"/>
    <w:rsid w:val="00144A39"/>
    <w:rsid w:val="00145570"/>
    <w:rsid w:val="00145D2B"/>
    <w:rsid w:val="00145F96"/>
    <w:rsid w:val="001461F2"/>
    <w:rsid w:val="001462D1"/>
    <w:rsid w:val="0014662D"/>
    <w:rsid w:val="00146B40"/>
    <w:rsid w:val="00147384"/>
    <w:rsid w:val="001474CA"/>
    <w:rsid w:val="00147605"/>
    <w:rsid w:val="001500C8"/>
    <w:rsid w:val="00150714"/>
    <w:rsid w:val="00151E65"/>
    <w:rsid w:val="001520FC"/>
    <w:rsid w:val="001526A7"/>
    <w:rsid w:val="00152C36"/>
    <w:rsid w:val="00152DE1"/>
    <w:rsid w:val="0015345A"/>
    <w:rsid w:val="001536C6"/>
    <w:rsid w:val="0015375A"/>
    <w:rsid w:val="00153921"/>
    <w:rsid w:val="0015399F"/>
    <w:rsid w:val="001546FF"/>
    <w:rsid w:val="0015494F"/>
    <w:rsid w:val="00154CB7"/>
    <w:rsid w:val="00155ADA"/>
    <w:rsid w:val="00156087"/>
    <w:rsid w:val="00156339"/>
    <w:rsid w:val="00156931"/>
    <w:rsid w:val="00157CD5"/>
    <w:rsid w:val="00160AAA"/>
    <w:rsid w:val="00160C6C"/>
    <w:rsid w:val="00161256"/>
    <w:rsid w:val="001614CC"/>
    <w:rsid w:val="00161771"/>
    <w:rsid w:val="00161D38"/>
    <w:rsid w:val="00161E48"/>
    <w:rsid w:val="00162598"/>
    <w:rsid w:val="001625E0"/>
    <w:rsid w:val="00162F1F"/>
    <w:rsid w:val="00163900"/>
    <w:rsid w:val="00163926"/>
    <w:rsid w:val="00163C05"/>
    <w:rsid w:val="00165502"/>
    <w:rsid w:val="00165697"/>
    <w:rsid w:val="00165749"/>
    <w:rsid w:val="0016591D"/>
    <w:rsid w:val="001662DC"/>
    <w:rsid w:val="001664C3"/>
    <w:rsid w:val="00166E09"/>
    <w:rsid w:val="00166EBB"/>
    <w:rsid w:val="00172658"/>
    <w:rsid w:val="001726E5"/>
    <w:rsid w:val="00172E3D"/>
    <w:rsid w:val="00172EEB"/>
    <w:rsid w:val="00172FB2"/>
    <w:rsid w:val="0017345F"/>
    <w:rsid w:val="00173C52"/>
    <w:rsid w:val="00173E2F"/>
    <w:rsid w:val="00173F05"/>
    <w:rsid w:val="00174CB1"/>
    <w:rsid w:val="0017595C"/>
    <w:rsid w:val="00175E0C"/>
    <w:rsid w:val="00176E20"/>
    <w:rsid w:val="001777E0"/>
    <w:rsid w:val="001778CA"/>
    <w:rsid w:val="00177D8F"/>
    <w:rsid w:val="00180B1A"/>
    <w:rsid w:val="00181188"/>
    <w:rsid w:val="0018223E"/>
    <w:rsid w:val="00183161"/>
    <w:rsid w:val="00183A58"/>
    <w:rsid w:val="00184049"/>
    <w:rsid w:val="0018414B"/>
    <w:rsid w:val="00184431"/>
    <w:rsid w:val="00184C1E"/>
    <w:rsid w:val="00184E44"/>
    <w:rsid w:val="001855C8"/>
    <w:rsid w:val="00185E80"/>
    <w:rsid w:val="00185EA9"/>
    <w:rsid w:val="00185F8A"/>
    <w:rsid w:val="0018666B"/>
    <w:rsid w:val="00186892"/>
    <w:rsid w:val="001876F5"/>
    <w:rsid w:val="00187A09"/>
    <w:rsid w:val="0019023A"/>
    <w:rsid w:val="00190E4C"/>
    <w:rsid w:val="00191246"/>
    <w:rsid w:val="00191A2A"/>
    <w:rsid w:val="00192A7A"/>
    <w:rsid w:val="00192D4A"/>
    <w:rsid w:val="0019454B"/>
    <w:rsid w:val="001945A9"/>
    <w:rsid w:val="0019492D"/>
    <w:rsid w:val="001967A8"/>
    <w:rsid w:val="0019690E"/>
    <w:rsid w:val="00196AF4"/>
    <w:rsid w:val="00197420"/>
    <w:rsid w:val="001A03F9"/>
    <w:rsid w:val="001A0609"/>
    <w:rsid w:val="001A0626"/>
    <w:rsid w:val="001A0AF9"/>
    <w:rsid w:val="001A0EC6"/>
    <w:rsid w:val="001A12DF"/>
    <w:rsid w:val="001A1A73"/>
    <w:rsid w:val="001A2A65"/>
    <w:rsid w:val="001A2B30"/>
    <w:rsid w:val="001A3700"/>
    <w:rsid w:val="001A3810"/>
    <w:rsid w:val="001A3953"/>
    <w:rsid w:val="001A3A44"/>
    <w:rsid w:val="001A4883"/>
    <w:rsid w:val="001A60DB"/>
    <w:rsid w:val="001A65A1"/>
    <w:rsid w:val="001A7708"/>
    <w:rsid w:val="001A7E0E"/>
    <w:rsid w:val="001B0B06"/>
    <w:rsid w:val="001B0D0E"/>
    <w:rsid w:val="001B122A"/>
    <w:rsid w:val="001B1847"/>
    <w:rsid w:val="001B18B9"/>
    <w:rsid w:val="001B2F36"/>
    <w:rsid w:val="001B3281"/>
    <w:rsid w:val="001B3727"/>
    <w:rsid w:val="001B40E2"/>
    <w:rsid w:val="001B44A0"/>
    <w:rsid w:val="001B5284"/>
    <w:rsid w:val="001B52F0"/>
    <w:rsid w:val="001B570D"/>
    <w:rsid w:val="001B68E3"/>
    <w:rsid w:val="001B6B37"/>
    <w:rsid w:val="001B71DE"/>
    <w:rsid w:val="001B7EB6"/>
    <w:rsid w:val="001C0316"/>
    <w:rsid w:val="001C0B48"/>
    <w:rsid w:val="001C291B"/>
    <w:rsid w:val="001C3D83"/>
    <w:rsid w:val="001C4AD5"/>
    <w:rsid w:val="001C4B02"/>
    <w:rsid w:val="001C5C8D"/>
    <w:rsid w:val="001C6588"/>
    <w:rsid w:val="001C65C4"/>
    <w:rsid w:val="001C673F"/>
    <w:rsid w:val="001C68A3"/>
    <w:rsid w:val="001D110E"/>
    <w:rsid w:val="001D1767"/>
    <w:rsid w:val="001D1E9E"/>
    <w:rsid w:val="001D2540"/>
    <w:rsid w:val="001D281D"/>
    <w:rsid w:val="001D2AA7"/>
    <w:rsid w:val="001D2B53"/>
    <w:rsid w:val="001D366C"/>
    <w:rsid w:val="001D3C4F"/>
    <w:rsid w:val="001D49C9"/>
    <w:rsid w:val="001D4AB0"/>
    <w:rsid w:val="001D4CF2"/>
    <w:rsid w:val="001D4DE2"/>
    <w:rsid w:val="001D57D0"/>
    <w:rsid w:val="001D6D69"/>
    <w:rsid w:val="001D7394"/>
    <w:rsid w:val="001D7969"/>
    <w:rsid w:val="001E1662"/>
    <w:rsid w:val="001E216F"/>
    <w:rsid w:val="001E2FB8"/>
    <w:rsid w:val="001E3A9F"/>
    <w:rsid w:val="001E5694"/>
    <w:rsid w:val="001E5A4F"/>
    <w:rsid w:val="001E61F5"/>
    <w:rsid w:val="001E6273"/>
    <w:rsid w:val="001E6E25"/>
    <w:rsid w:val="001E72B8"/>
    <w:rsid w:val="001E77B3"/>
    <w:rsid w:val="001F0936"/>
    <w:rsid w:val="001F0A95"/>
    <w:rsid w:val="001F0F12"/>
    <w:rsid w:val="001F2830"/>
    <w:rsid w:val="001F3CBD"/>
    <w:rsid w:val="001F545A"/>
    <w:rsid w:val="001F58DB"/>
    <w:rsid w:val="001F5DE7"/>
    <w:rsid w:val="001F6230"/>
    <w:rsid w:val="001F6B14"/>
    <w:rsid w:val="001F6CC0"/>
    <w:rsid w:val="001F6DD0"/>
    <w:rsid w:val="001F6F0B"/>
    <w:rsid w:val="001F7494"/>
    <w:rsid w:val="001F7893"/>
    <w:rsid w:val="001F7EF9"/>
    <w:rsid w:val="00200B2F"/>
    <w:rsid w:val="00200BD9"/>
    <w:rsid w:val="00201345"/>
    <w:rsid w:val="00201BF7"/>
    <w:rsid w:val="00203022"/>
    <w:rsid w:val="002035F7"/>
    <w:rsid w:val="00203AF3"/>
    <w:rsid w:val="00203B76"/>
    <w:rsid w:val="00204A54"/>
    <w:rsid w:val="00205221"/>
    <w:rsid w:val="0020541D"/>
    <w:rsid w:val="00205530"/>
    <w:rsid w:val="002061B5"/>
    <w:rsid w:val="002068F6"/>
    <w:rsid w:val="00206D58"/>
    <w:rsid w:val="00207D66"/>
    <w:rsid w:val="0021020D"/>
    <w:rsid w:val="0021023F"/>
    <w:rsid w:val="00210CEC"/>
    <w:rsid w:val="0021223A"/>
    <w:rsid w:val="00212A04"/>
    <w:rsid w:val="00213DB1"/>
    <w:rsid w:val="00213DC9"/>
    <w:rsid w:val="0021465D"/>
    <w:rsid w:val="00214B43"/>
    <w:rsid w:val="00215733"/>
    <w:rsid w:val="002159FC"/>
    <w:rsid w:val="0021642E"/>
    <w:rsid w:val="0021643F"/>
    <w:rsid w:val="00216B58"/>
    <w:rsid w:val="0021783C"/>
    <w:rsid w:val="00220732"/>
    <w:rsid w:val="00220DA3"/>
    <w:rsid w:val="0022117D"/>
    <w:rsid w:val="002211EE"/>
    <w:rsid w:val="00221323"/>
    <w:rsid w:val="0022280E"/>
    <w:rsid w:val="00223282"/>
    <w:rsid w:val="0022333D"/>
    <w:rsid w:val="002238DF"/>
    <w:rsid w:val="00224320"/>
    <w:rsid w:val="002251E8"/>
    <w:rsid w:val="00225F8F"/>
    <w:rsid w:val="00226667"/>
    <w:rsid w:val="0022673E"/>
    <w:rsid w:val="0022745F"/>
    <w:rsid w:val="0022755D"/>
    <w:rsid w:val="00227AC6"/>
    <w:rsid w:val="00227FC6"/>
    <w:rsid w:val="00230E89"/>
    <w:rsid w:val="00231917"/>
    <w:rsid w:val="00231929"/>
    <w:rsid w:val="002330BF"/>
    <w:rsid w:val="002334D0"/>
    <w:rsid w:val="00233686"/>
    <w:rsid w:val="00233762"/>
    <w:rsid w:val="00234AE2"/>
    <w:rsid w:val="00234D4D"/>
    <w:rsid w:val="002355BC"/>
    <w:rsid w:val="00235663"/>
    <w:rsid w:val="00235A65"/>
    <w:rsid w:val="00235C02"/>
    <w:rsid w:val="002360B2"/>
    <w:rsid w:val="002360D1"/>
    <w:rsid w:val="002364D2"/>
    <w:rsid w:val="00236797"/>
    <w:rsid w:val="00236BE1"/>
    <w:rsid w:val="0023700D"/>
    <w:rsid w:val="0023748F"/>
    <w:rsid w:val="0024075F"/>
    <w:rsid w:val="00240783"/>
    <w:rsid w:val="00242DC0"/>
    <w:rsid w:val="00243693"/>
    <w:rsid w:val="002440DC"/>
    <w:rsid w:val="00245289"/>
    <w:rsid w:val="00246063"/>
    <w:rsid w:val="00246097"/>
    <w:rsid w:val="0024653F"/>
    <w:rsid w:val="00246727"/>
    <w:rsid w:val="00246DB9"/>
    <w:rsid w:val="002470F4"/>
    <w:rsid w:val="00251BDD"/>
    <w:rsid w:val="002528F2"/>
    <w:rsid w:val="00252DA2"/>
    <w:rsid w:val="002530EC"/>
    <w:rsid w:val="002531C8"/>
    <w:rsid w:val="00253892"/>
    <w:rsid w:val="0025411A"/>
    <w:rsid w:val="00254ED6"/>
    <w:rsid w:val="00256D3C"/>
    <w:rsid w:val="0025736D"/>
    <w:rsid w:val="00257A76"/>
    <w:rsid w:val="00260300"/>
    <w:rsid w:val="00260316"/>
    <w:rsid w:val="00260F09"/>
    <w:rsid w:val="00260FDA"/>
    <w:rsid w:val="00261452"/>
    <w:rsid w:val="00261A99"/>
    <w:rsid w:val="002620B0"/>
    <w:rsid w:val="002639E1"/>
    <w:rsid w:val="00263BFB"/>
    <w:rsid w:val="002644DC"/>
    <w:rsid w:val="0026453B"/>
    <w:rsid w:val="002645FB"/>
    <w:rsid w:val="00266816"/>
    <w:rsid w:val="0026783F"/>
    <w:rsid w:val="00267900"/>
    <w:rsid w:val="00267F4A"/>
    <w:rsid w:val="00270AD0"/>
    <w:rsid w:val="00270B6E"/>
    <w:rsid w:val="00270BC3"/>
    <w:rsid w:val="002716AD"/>
    <w:rsid w:val="00271E5A"/>
    <w:rsid w:val="00273224"/>
    <w:rsid w:val="00273376"/>
    <w:rsid w:val="00273D9E"/>
    <w:rsid w:val="00274560"/>
    <w:rsid w:val="00274E8A"/>
    <w:rsid w:val="00274F9A"/>
    <w:rsid w:val="00275568"/>
    <w:rsid w:val="002763FB"/>
    <w:rsid w:val="0027665C"/>
    <w:rsid w:val="00276F4D"/>
    <w:rsid w:val="00277439"/>
    <w:rsid w:val="00277686"/>
    <w:rsid w:val="00277C90"/>
    <w:rsid w:val="002801E6"/>
    <w:rsid w:val="002807B0"/>
    <w:rsid w:val="002809D2"/>
    <w:rsid w:val="00280CA4"/>
    <w:rsid w:val="00280D6C"/>
    <w:rsid w:val="002825D5"/>
    <w:rsid w:val="00282B34"/>
    <w:rsid w:val="0028372F"/>
    <w:rsid w:val="00285810"/>
    <w:rsid w:val="00286169"/>
    <w:rsid w:val="00287957"/>
    <w:rsid w:val="00287986"/>
    <w:rsid w:val="00287C80"/>
    <w:rsid w:val="00287FC1"/>
    <w:rsid w:val="00290782"/>
    <w:rsid w:val="0029085E"/>
    <w:rsid w:val="00290A72"/>
    <w:rsid w:val="00291169"/>
    <w:rsid w:val="00291DA4"/>
    <w:rsid w:val="00292309"/>
    <w:rsid w:val="00292B96"/>
    <w:rsid w:val="00292CF5"/>
    <w:rsid w:val="002939B3"/>
    <w:rsid w:val="00293A4F"/>
    <w:rsid w:val="00293B14"/>
    <w:rsid w:val="0029436E"/>
    <w:rsid w:val="00294463"/>
    <w:rsid w:val="00294AFA"/>
    <w:rsid w:val="002958A4"/>
    <w:rsid w:val="00295A50"/>
    <w:rsid w:val="00295CC5"/>
    <w:rsid w:val="00295FD3"/>
    <w:rsid w:val="00296BB7"/>
    <w:rsid w:val="002978A5"/>
    <w:rsid w:val="00297950"/>
    <w:rsid w:val="002A0552"/>
    <w:rsid w:val="002A0AB7"/>
    <w:rsid w:val="002A0D71"/>
    <w:rsid w:val="002A123A"/>
    <w:rsid w:val="002A1411"/>
    <w:rsid w:val="002A34B2"/>
    <w:rsid w:val="002A375A"/>
    <w:rsid w:val="002A3869"/>
    <w:rsid w:val="002A3D18"/>
    <w:rsid w:val="002A3E48"/>
    <w:rsid w:val="002A4C94"/>
    <w:rsid w:val="002A4DA3"/>
    <w:rsid w:val="002A4ECB"/>
    <w:rsid w:val="002A4F9E"/>
    <w:rsid w:val="002A597B"/>
    <w:rsid w:val="002A5BF8"/>
    <w:rsid w:val="002A7014"/>
    <w:rsid w:val="002A7398"/>
    <w:rsid w:val="002A75BD"/>
    <w:rsid w:val="002A7887"/>
    <w:rsid w:val="002A7A7A"/>
    <w:rsid w:val="002A7BC6"/>
    <w:rsid w:val="002B0A21"/>
    <w:rsid w:val="002B1992"/>
    <w:rsid w:val="002B1CAF"/>
    <w:rsid w:val="002B1F54"/>
    <w:rsid w:val="002B2102"/>
    <w:rsid w:val="002B2157"/>
    <w:rsid w:val="002B267D"/>
    <w:rsid w:val="002B2724"/>
    <w:rsid w:val="002B2A3C"/>
    <w:rsid w:val="002B343E"/>
    <w:rsid w:val="002B4595"/>
    <w:rsid w:val="002B4D07"/>
    <w:rsid w:val="002B4DF4"/>
    <w:rsid w:val="002B52F9"/>
    <w:rsid w:val="002B53D0"/>
    <w:rsid w:val="002B55A0"/>
    <w:rsid w:val="002B59DC"/>
    <w:rsid w:val="002B692A"/>
    <w:rsid w:val="002B6E9E"/>
    <w:rsid w:val="002B6F01"/>
    <w:rsid w:val="002B7234"/>
    <w:rsid w:val="002C2C62"/>
    <w:rsid w:val="002C2FEC"/>
    <w:rsid w:val="002C4B5C"/>
    <w:rsid w:val="002C51FD"/>
    <w:rsid w:val="002C5381"/>
    <w:rsid w:val="002C541C"/>
    <w:rsid w:val="002C5943"/>
    <w:rsid w:val="002C5C1D"/>
    <w:rsid w:val="002C65A4"/>
    <w:rsid w:val="002C677C"/>
    <w:rsid w:val="002C71BB"/>
    <w:rsid w:val="002D0BD0"/>
    <w:rsid w:val="002D0F58"/>
    <w:rsid w:val="002D1B36"/>
    <w:rsid w:val="002D3F0F"/>
    <w:rsid w:val="002D47BD"/>
    <w:rsid w:val="002D4D46"/>
    <w:rsid w:val="002D503A"/>
    <w:rsid w:val="002D5450"/>
    <w:rsid w:val="002D54D6"/>
    <w:rsid w:val="002D6032"/>
    <w:rsid w:val="002D65FA"/>
    <w:rsid w:val="002D6647"/>
    <w:rsid w:val="002D6C64"/>
    <w:rsid w:val="002D7A0E"/>
    <w:rsid w:val="002D7BDC"/>
    <w:rsid w:val="002D7C4D"/>
    <w:rsid w:val="002E02BF"/>
    <w:rsid w:val="002E041C"/>
    <w:rsid w:val="002E08EE"/>
    <w:rsid w:val="002E0CE1"/>
    <w:rsid w:val="002E0F38"/>
    <w:rsid w:val="002E1824"/>
    <w:rsid w:val="002E2595"/>
    <w:rsid w:val="002E29B4"/>
    <w:rsid w:val="002E347F"/>
    <w:rsid w:val="002E35E6"/>
    <w:rsid w:val="002E412A"/>
    <w:rsid w:val="002E41B6"/>
    <w:rsid w:val="002E5096"/>
    <w:rsid w:val="002E5AE8"/>
    <w:rsid w:val="002E6FEA"/>
    <w:rsid w:val="002E72D0"/>
    <w:rsid w:val="002E73E2"/>
    <w:rsid w:val="002E74BB"/>
    <w:rsid w:val="002F00E4"/>
    <w:rsid w:val="002F0F8B"/>
    <w:rsid w:val="002F1241"/>
    <w:rsid w:val="002F1C64"/>
    <w:rsid w:val="002F29A5"/>
    <w:rsid w:val="002F3085"/>
    <w:rsid w:val="002F3AD7"/>
    <w:rsid w:val="002F4849"/>
    <w:rsid w:val="002F5880"/>
    <w:rsid w:val="002F58F5"/>
    <w:rsid w:val="002F5DA7"/>
    <w:rsid w:val="002F65E9"/>
    <w:rsid w:val="002F6BA2"/>
    <w:rsid w:val="002F787B"/>
    <w:rsid w:val="00300042"/>
    <w:rsid w:val="00301230"/>
    <w:rsid w:val="0030159C"/>
    <w:rsid w:val="00301B0D"/>
    <w:rsid w:val="003022A8"/>
    <w:rsid w:val="00302B6A"/>
    <w:rsid w:val="00302FD5"/>
    <w:rsid w:val="003038CB"/>
    <w:rsid w:val="00304273"/>
    <w:rsid w:val="00304381"/>
    <w:rsid w:val="00304D0D"/>
    <w:rsid w:val="0030508C"/>
    <w:rsid w:val="00305B94"/>
    <w:rsid w:val="00305C71"/>
    <w:rsid w:val="00306178"/>
    <w:rsid w:val="00306F19"/>
    <w:rsid w:val="00307EC4"/>
    <w:rsid w:val="003111C2"/>
    <w:rsid w:val="003120AB"/>
    <w:rsid w:val="00312859"/>
    <w:rsid w:val="00313C50"/>
    <w:rsid w:val="00313F09"/>
    <w:rsid w:val="00314423"/>
    <w:rsid w:val="00314BD2"/>
    <w:rsid w:val="00316645"/>
    <w:rsid w:val="0032020B"/>
    <w:rsid w:val="00320501"/>
    <w:rsid w:val="003209A2"/>
    <w:rsid w:val="00320C0F"/>
    <w:rsid w:val="00322477"/>
    <w:rsid w:val="0032286C"/>
    <w:rsid w:val="00322BD6"/>
    <w:rsid w:val="00322E1B"/>
    <w:rsid w:val="0032480C"/>
    <w:rsid w:val="0032497C"/>
    <w:rsid w:val="00325079"/>
    <w:rsid w:val="00325270"/>
    <w:rsid w:val="003256D8"/>
    <w:rsid w:val="00325A38"/>
    <w:rsid w:val="00325C4F"/>
    <w:rsid w:val="00325CD6"/>
    <w:rsid w:val="00325DE4"/>
    <w:rsid w:val="00326653"/>
    <w:rsid w:val="0032677D"/>
    <w:rsid w:val="00326799"/>
    <w:rsid w:val="00326C5D"/>
    <w:rsid w:val="00326D5A"/>
    <w:rsid w:val="0032729B"/>
    <w:rsid w:val="00327589"/>
    <w:rsid w:val="00327D7A"/>
    <w:rsid w:val="00330539"/>
    <w:rsid w:val="0033181E"/>
    <w:rsid w:val="0033234D"/>
    <w:rsid w:val="00332D41"/>
    <w:rsid w:val="00333546"/>
    <w:rsid w:val="003336F4"/>
    <w:rsid w:val="003338C0"/>
    <w:rsid w:val="00333C21"/>
    <w:rsid w:val="0033404C"/>
    <w:rsid w:val="00334A2E"/>
    <w:rsid w:val="00334E88"/>
    <w:rsid w:val="003353E1"/>
    <w:rsid w:val="003362FB"/>
    <w:rsid w:val="003367D9"/>
    <w:rsid w:val="00336ED4"/>
    <w:rsid w:val="003373A0"/>
    <w:rsid w:val="00337B5F"/>
    <w:rsid w:val="00337BA0"/>
    <w:rsid w:val="00340389"/>
    <w:rsid w:val="0034053E"/>
    <w:rsid w:val="00340BCC"/>
    <w:rsid w:val="00340C3D"/>
    <w:rsid w:val="00340D6B"/>
    <w:rsid w:val="00340DD9"/>
    <w:rsid w:val="00341564"/>
    <w:rsid w:val="00341900"/>
    <w:rsid w:val="00341EBC"/>
    <w:rsid w:val="00342AA8"/>
    <w:rsid w:val="00342D1C"/>
    <w:rsid w:val="00342D96"/>
    <w:rsid w:val="0034367E"/>
    <w:rsid w:val="00343A3B"/>
    <w:rsid w:val="0034424E"/>
    <w:rsid w:val="00344AE8"/>
    <w:rsid w:val="00345931"/>
    <w:rsid w:val="00345C11"/>
    <w:rsid w:val="00345FFA"/>
    <w:rsid w:val="003461F8"/>
    <w:rsid w:val="00346F6F"/>
    <w:rsid w:val="00350003"/>
    <w:rsid w:val="003507A1"/>
    <w:rsid w:val="00350CCB"/>
    <w:rsid w:val="00350D1F"/>
    <w:rsid w:val="00350D21"/>
    <w:rsid w:val="00350E36"/>
    <w:rsid w:val="003521CC"/>
    <w:rsid w:val="003529C8"/>
    <w:rsid w:val="00352A95"/>
    <w:rsid w:val="00352F50"/>
    <w:rsid w:val="003532D2"/>
    <w:rsid w:val="00353A7D"/>
    <w:rsid w:val="00353AC6"/>
    <w:rsid w:val="00354620"/>
    <w:rsid w:val="00355276"/>
    <w:rsid w:val="0035581E"/>
    <w:rsid w:val="00355C2D"/>
    <w:rsid w:val="00356778"/>
    <w:rsid w:val="00356E6E"/>
    <w:rsid w:val="003570C6"/>
    <w:rsid w:val="00357B90"/>
    <w:rsid w:val="00357B9B"/>
    <w:rsid w:val="00357E3E"/>
    <w:rsid w:val="00360914"/>
    <w:rsid w:val="00360F51"/>
    <w:rsid w:val="0036145B"/>
    <w:rsid w:val="003619D2"/>
    <w:rsid w:val="00361CFB"/>
    <w:rsid w:val="0036206A"/>
    <w:rsid w:val="00362A6E"/>
    <w:rsid w:val="00362BFA"/>
    <w:rsid w:val="00362ECB"/>
    <w:rsid w:val="00363514"/>
    <w:rsid w:val="00363C6E"/>
    <w:rsid w:val="00363E2D"/>
    <w:rsid w:val="003645EC"/>
    <w:rsid w:val="00366C3D"/>
    <w:rsid w:val="0036746E"/>
    <w:rsid w:val="0036764A"/>
    <w:rsid w:val="00370107"/>
    <w:rsid w:val="00370CC3"/>
    <w:rsid w:val="003714EC"/>
    <w:rsid w:val="00371843"/>
    <w:rsid w:val="00372910"/>
    <w:rsid w:val="00372CE8"/>
    <w:rsid w:val="00373265"/>
    <w:rsid w:val="0037348D"/>
    <w:rsid w:val="003737E1"/>
    <w:rsid w:val="0037399D"/>
    <w:rsid w:val="00373A9F"/>
    <w:rsid w:val="0037440D"/>
    <w:rsid w:val="00374E70"/>
    <w:rsid w:val="00375119"/>
    <w:rsid w:val="003753E2"/>
    <w:rsid w:val="0037551D"/>
    <w:rsid w:val="00375A1E"/>
    <w:rsid w:val="003766DD"/>
    <w:rsid w:val="00377905"/>
    <w:rsid w:val="003801B4"/>
    <w:rsid w:val="0038029E"/>
    <w:rsid w:val="00381183"/>
    <w:rsid w:val="00381DA6"/>
    <w:rsid w:val="00382606"/>
    <w:rsid w:val="003827FB"/>
    <w:rsid w:val="003828AF"/>
    <w:rsid w:val="003838DE"/>
    <w:rsid w:val="00383C0B"/>
    <w:rsid w:val="00383EA2"/>
    <w:rsid w:val="00384FC3"/>
    <w:rsid w:val="0038524D"/>
    <w:rsid w:val="00385400"/>
    <w:rsid w:val="0038558B"/>
    <w:rsid w:val="003864B2"/>
    <w:rsid w:val="00386538"/>
    <w:rsid w:val="00386C08"/>
    <w:rsid w:val="00386CDA"/>
    <w:rsid w:val="00386F23"/>
    <w:rsid w:val="00387042"/>
    <w:rsid w:val="0038710E"/>
    <w:rsid w:val="00387877"/>
    <w:rsid w:val="0039027C"/>
    <w:rsid w:val="00390C4A"/>
    <w:rsid w:val="0039131B"/>
    <w:rsid w:val="003917A9"/>
    <w:rsid w:val="00391B20"/>
    <w:rsid w:val="0039224E"/>
    <w:rsid w:val="00392BD0"/>
    <w:rsid w:val="00392D35"/>
    <w:rsid w:val="0039323F"/>
    <w:rsid w:val="00393310"/>
    <w:rsid w:val="003934C0"/>
    <w:rsid w:val="00394040"/>
    <w:rsid w:val="003942A0"/>
    <w:rsid w:val="00394856"/>
    <w:rsid w:val="00394C47"/>
    <w:rsid w:val="003957BC"/>
    <w:rsid w:val="00395FC2"/>
    <w:rsid w:val="00395FD9"/>
    <w:rsid w:val="00396396"/>
    <w:rsid w:val="00397E1A"/>
    <w:rsid w:val="003A0EC5"/>
    <w:rsid w:val="003A1151"/>
    <w:rsid w:val="003A1CF2"/>
    <w:rsid w:val="003A1D8C"/>
    <w:rsid w:val="003A2688"/>
    <w:rsid w:val="003A3A08"/>
    <w:rsid w:val="003A3C74"/>
    <w:rsid w:val="003A4182"/>
    <w:rsid w:val="003A45F7"/>
    <w:rsid w:val="003A4F0B"/>
    <w:rsid w:val="003A5C73"/>
    <w:rsid w:val="003A693B"/>
    <w:rsid w:val="003A6D5F"/>
    <w:rsid w:val="003A7576"/>
    <w:rsid w:val="003A7979"/>
    <w:rsid w:val="003A7CEC"/>
    <w:rsid w:val="003B0FEF"/>
    <w:rsid w:val="003B11D4"/>
    <w:rsid w:val="003B1283"/>
    <w:rsid w:val="003B1319"/>
    <w:rsid w:val="003B1868"/>
    <w:rsid w:val="003B249D"/>
    <w:rsid w:val="003B2524"/>
    <w:rsid w:val="003B35B8"/>
    <w:rsid w:val="003B3910"/>
    <w:rsid w:val="003B3CCA"/>
    <w:rsid w:val="003B3DC5"/>
    <w:rsid w:val="003B51CF"/>
    <w:rsid w:val="003B51F6"/>
    <w:rsid w:val="003B538C"/>
    <w:rsid w:val="003B559F"/>
    <w:rsid w:val="003B5883"/>
    <w:rsid w:val="003B59E6"/>
    <w:rsid w:val="003B7190"/>
    <w:rsid w:val="003B72F8"/>
    <w:rsid w:val="003B735C"/>
    <w:rsid w:val="003B76A5"/>
    <w:rsid w:val="003B7AAF"/>
    <w:rsid w:val="003B7F9F"/>
    <w:rsid w:val="003C0B05"/>
    <w:rsid w:val="003C1682"/>
    <w:rsid w:val="003C1A13"/>
    <w:rsid w:val="003C1E18"/>
    <w:rsid w:val="003C2496"/>
    <w:rsid w:val="003C2648"/>
    <w:rsid w:val="003C2A59"/>
    <w:rsid w:val="003C2D87"/>
    <w:rsid w:val="003C4284"/>
    <w:rsid w:val="003C44F6"/>
    <w:rsid w:val="003C486C"/>
    <w:rsid w:val="003C56F3"/>
    <w:rsid w:val="003C61F7"/>
    <w:rsid w:val="003C678B"/>
    <w:rsid w:val="003C7145"/>
    <w:rsid w:val="003C7243"/>
    <w:rsid w:val="003C7381"/>
    <w:rsid w:val="003C749E"/>
    <w:rsid w:val="003D0289"/>
    <w:rsid w:val="003D0EE4"/>
    <w:rsid w:val="003D111C"/>
    <w:rsid w:val="003D1569"/>
    <w:rsid w:val="003D1F50"/>
    <w:rsid w:val="003D3C31"/>
    <w:rsid w:val="003D484A"/>
    <w:rsid w:val="003D48C4"/>
    <w:rsid w:val="003D4ED2"/>
    <w:rsid w:val="003D4EDE"/>
    <w:rsid w:val="003D50E1"/>
    <w:rsid w:val="003D55ED"/>
    <w:rsid w:val="003D6F2C"/>
    <w:rsid w:val="003D7882"/>
    <w:rsid w:val="003D789B"/>
    <w:rsid w:val="003D7A38"/>
    <w:rsid w:val="003D7C39"/>
    <w:rsid w:val="003D7C44"/>
    <w:rsid w:val="003E0143"/>
    <w:rsid w:val="003E078C"/>
    <w:rsid w:val="003E0C9E"/>
    <w:rsid w:val="003E187B"/>
    <w:rsid w:val="003E1A21"/>
    <w:rsid w:val="003E28C1"/>
    <w:rsid w:val="003E39D4"/>
    <w:rsid w:val="003E3E80"/>
    <w:rsid w:val="003E4AA7"/>
    <w:rsid w:val="003E61E3"/>
    <w:rsid w:val="003E6F29"/>
    <w:rsid w:val="003E738B"/>
    <w:rsid w:val="003E7B36"/>
    <w:rsid w:val="003F03DA"/>
    <w:rsid w:val="003F03E1"/>
    <w:rsid w:val="003F0587"/>
    <w:rsid w:val="003F0AAF"/>
    <w:rsid w:val="003F0B0B"/>
    <w:rsid w:val="003F145C"/>
    <w:rsid w:val="003F1616"/>
    <w:rsid w:val="003F1ADD"/>
    <w:rsid w:val="003F1AEB"/>
    <w:rsid w:val="003F2472"/>
    <w:rsid w:val="003F2FB2"/>
    <w:rsid w:val="003F3513"/>
    <w:rsid w:val="003F5A2C"/>
    <w:rsid w:val="003F5BFC"/>
    <w:rsid w:val="003F5CD7"/>
    <w:rsid w:val="003F68AD"/>
    <w:rsid w:val="003F6BA4"/>
    <w:rsid w:val="003F6D0D"/>
    <w:rsid w:val="003F7269"/>
    <w:rsid w:val="003F7C82"/>
    <w:rsid w:val="0040069D"/>
    <w:rsid w:val="004006D6"/>
    <w:rsid w:val="004008C8"/>
    <w:rsid w:val="00400EDC"/>
    <w:rsid w:val="00401E6F"/>
    <w:rsid w:val="0040279C"/>
    <w:rsid w:val="00404549"/>
    <w:rsid w:val="00404B9F"/>
    <w:rsid w:val="00404E54"/>
    <w:rsid w:val="00410804"/>
    <w:rsid w:val="00411AC0"/>
    <w:rsid w:val="004122C9"/>
    <w:rsid w:val="00412A4A"/>
    <w:rsid w:val="004137A4"/>
    <w:rsid w:val="00413870"/>
    <w:rsid w:val="004138B0"/>
    <w:rsid w:val="00413C74"/>
    <w:rsid w:val="00413DE0"/>
    <w:rsid w:val="00413DFB"/>
    <w:rsid w:val="00414424"/>
    <w:rsid w:val="0041574A"/>
    <w:rsid w:val="0041607B"/>
    <w:rsid w:val="004160A3"/>
    <w:rsid w:val="00417A01"/>
    <w:rsid w:val="00417FD8"/>
    <w:rsid w:val="00420815"/>
    <w:rsid w:val="004209C1"/>
    <w:rsid w:val="00421C52"/>
    <w:rsid w:val="00421EDD"/>
    <w:rsid w:val="00422485"/>
    <w:rsid w:val="00422FF3"/>
    <w:rsid w:val="004247DC"/>
    <w:rsid w:val="00424DE4"/>
    <w:rsid w:val="00425FAD"/>
    <w:rsid w:val="00425FDC"/>
    <w:rsid w:val="004263EC"/>
    <w:rsid w:val="004268F5"/>
    <w:rsid w:val="00426B9F"/>
    <w:rsid w:val="00426BA0"/>
    <w:rsid w:val="00430230"/>
    <w:rsid w:val="004304CF"/>
    <w:rsid w:val="00430E38"/>
    <w:rsid w:val="004312B7"/>
    <w:rsid w:val="00431455"/>
    <w:rsid w:val="00431C87"/>
    <w:rsid w:val="00432354"/>
    <w:rsid w:val="0043243B"/>
    <w:rsid w:val="00432A91"/>
    <w:rsid w:val="00433852"/>
    <w:rsid w:val="00434837"/>
    <w:rsid w:val="00434CD5"/>
    <w:rsid w:val="00435120"/>
    <w:rsid w:val="00435B4D"/>
    <w:rsid w:val="00435EAA"/>
    <w:rsid w:val="0043619B"/>
    <w:rsid w:val="00436598"/>
    <w:rsid w:val="004367AF"/>
    <w:rsid w:val="00436DE7"/>
    <w:rsid w:val="00437828"/>
    <w:rsid w:val="00437E31"/>
    <w:rsid w:val="00440138"/>
    <w:rsid w:val="004407E0"/>
    <w:rsid w:val="00441CB0"/>
    <w:rsid w:val="00442257"/>
    <w:rsid w:val="004427C9"/>
    <w:rsid w:val="00443052"/>
    <w:rsid w:val="004438EC"/>
    <w:rsid w:val="00443D6C"/>
    <w:rsid w:val="0044436F"/>
    <w:rsid w:val="004447CE"/>
    <w:rsid w:val="004451C2"/>
    <w:rsid w:val="004456E8"/>
    <w:rsid w:val="00445CCF"/>
    <w:rsid w:val="00445D9D"/>
    <w:rsid w:val="00446227"/>
    <w:rsid w:val="00447695"/>
    <w:rsid w:val="00450016"/>
    <w:rsid w:val="00450392"/>
    <w:rsid w:val="00450434"/>
    <w:rsid w:val="004507E2"/>
    <w:rsid w:val="0045107C"/>
    <w:rsid w:val="0045161C"/>
    <w:rsid w:val="004527C1"/>
    <w:rsid w:val="00453585"/>
    <w:rsid w:val="00453667"/>
    <w:rsid w:val="00453753"/>
    <w:rsid w:val="00453C0B"/>
    <w:rsid w:val="0045441A"/>
    <w:rsid w:val="0045479B"/>
    <w:rsid w:val="0045772D"/>
    <w:rsid w:val="00460358"/>
    <w:rsid w:val="00460C02"/>
    <w:rsid w:val="0046121F"/>
    <w:rsid w:val="0046126E"/>
    <w:rsid w:val="00461501"/>
    <w:rsid w:val="0046170F"/>
    <w:rsid w:val="0046193F"/>
    <w:rsid w:val="00461DEE"/>
    <w:rsid w:val="004621FA"/>
    <w:rsid w:val="004624F1"/>
    <w:rsid w:val="00462517"/>
    <w:rsid w:val="004636AB"/>
    <w:rsid w:val="0046399F"/>
    <w:rsid w:val="004643F5"/>
    <w:rsid w:val="00464A55"/>
    <w:rsid w:val="00464DE8"/>
    <w:rsid w:val="00465014"/>
    <w:rsid w:val="00465A11"/>
    <w:rsid w:val="00465B46"/>
    <w:rsid w:val="00466BB0"/>
    <w:rsid w:val="00466E4B"/>
    <w:rsid w:val="00467FC6"/>
    <w:rsid w:val="00470006"/>
    <w:rsid w:val="00470ECA"/>
    <w:rsid w:val="00471468"/>
    <w:rsid w:val="00471E27"/>
    <w:rsid w:val="00472487"/>
    <w:rsid w:val="00472AEF"/>
    <w:rsid w:val="00472B74"/>
    <w:rsid w:val="00473BDE"/>
    <w:rsid w:val="00473CDF"/>
    <w:rsid w:val="00473FE7"/>
    <w:rsid w:val="00474084"/>
    <w:rsid w:val="00474A37"/>
    <w:rsid w:val="0047565B"/>
    <w:rsid w:val="00475704"/>
    <w:rsid w:val="00476468"/>
    <w:rsid w:val="00476EFB"/>
    <w:rsid w:val="004779FA"/>
    <w:rsid w:val="00480312"/>
    <w:rsid w:val="00480C09"/>
    <w:rsid w:val="004811D6"/>
    <w:rsid w:val="00481411"/>
    <w:rsid w:val="0048295B"/>
    <w:rsid w:val="00482E5F"/>
    <w:rsid w:val="004836CF"/>
    <w:rsid w:val="00483966"/>
    <w:rsid w:val="00483C59"/>
    <w:rsid w:val="00484A80"/>
    <w:rsid w:val="00486A0F"/>
    <w:rsid w:val="00486C35"/>
    <w:rsid w:val="004876D7"/>
    <w:rsid w:val="00490568"/>
    <w:rsid w:val="00490DEF"/>
    <w:rsid w:val="004918B8"/>
    <w:rsid w:val="0049197F"/>
    <w:rsid w:val="00491F2D"/>
    <w:rsid w:val="00492578"/>
    <w:rsid w:val="00493091"/>
    <w:rsid w:val="004934D5"/>
    <w:rsid w:val="004936C7"/>
    <w:rsid w:val="0049399C"/>
    <w:rsid w:val="00493BDC"/>
    <w:rsid w:val="00493C45"/>
    <w:rsid w:val="00493C75"/>
    <w:rsid w:val="004946C4"/>
    <w:rsid w:val="00495906"/>
    <w:rsid w:val="00495E42"/>
    <w:rsid w:val="004965FD"/>
    <w:rsid w:val="004969DF"/>
    <w:rsid w:val="00496D59"/>
    <w:rsid w:val="00497257"/>
    <w:rsid w:val="0049750F"/>
    <w:rsid w:val="00497F1C"/>
    <w:rsid w:val="004A025F"/>
    <w:rsid w:val="004A0275"/>
    <w:rsid w:val="004A03A3"/>
    <w:rsid w:val="004A090C"/>
    <w:rsid w:val="004A0ECE"/>
    <w:rsid w:val="004A1DA5"/>
    <w:rsid w:val="004A2078"/>
    <w:rsid w:val="004A24EC"/>
    <w:rsid w:val="004A2A3B"/>
    <w:rsid w:val="004A2D17"/>
    <w:rsid w:val="004A352B"/>
    <w:rsid w:val="004A404D"/>
    <w:rsid w:val="004A50E2"/>
    <w:rsid w:val="004A5A9E"/>
    <w:rsid w:val="004A5D40"/>
    <w:rsid w:val="004A63F3"/>
    <w:rsid w:val="004A67AF"/>
    <w:rsid w:val="004A6C71"/>
    <w:rsid w:val="004A6CB7"/>
    <w:rsid w:val="004B028F"/>
    <w:rsid w:val="004B14D7"/>
    <w:rsid w:val="004B1512"/>
    <w:rsid w:val="004B1556"/>
    <w:rsid w:val="004B1BE7"/>
    <w:rsid w:val="004B3A45"/>
    <w:rsid w:val="004B3A6A"/>
    <w:rsid w:val="004B3AB7"/>
    <w:rsid w:val="004B41B0"/>
    <w:rsid w:val="004B440F"/>
    <w:rsid w:val="004B45D7"/>
    <w:rsid w:val="004B4FBF"/>
    <w:rsid w:val="004B5AA4"/>
    <w:rsid w:val="004B6C0A"/>
    <w:rsid w:val="004B6E39"/>
    <w:rsid w:val="004B7596"/>
    <w:rsid w:val="004B7691"/>
    <w:rsid w:val="004C01B8"/>
    <w:rsid w:val="004C0466"/>
    <w:rsid w:val="004C04DE"/>
    <w:rsid w:val="004C0784"/>
    <w:rsid w:val="004C0CB0"/>
    <w:rsid w:val="004C1161"/>
    <w:rsid w:val="004C1C16"/>
    <w:rsid w:val="004C1D64"/>
    <w:rsid w:val="004C1F64"/>
    <w:rsid w:val="004C22D1"/>
    <w:rsid w:val="004C28DD"/>
    <w:rsid w:val="004C29F0"/>
    <w:rsid w:val="004C36DB"/>
    <w:rsid w:val="004C38BF"/>
    <w:rsid w:val="004C403F"/>
    <w:rsid w:val="004C4211"/>
    <w:rsid w:val="004C4465"/>
    <w:rsid w:val="004C53A2"/>
    <w:rsid w:val="004C56AE"/>
    <w:rsid w:val="004C56D9"/>
    <w:rsid w:val="004C598D"/>
    <w:rsid w:val="004C63B1"/>
    <w:rsid w:val="004C669D"/>
    <w:rsid w:val="004C679C"/>
    <w:rsid w:val="004C68B0"/>
    <w:rsid w:val="004C6EDA"/>
    <w:rsid w:val="004C793B"/>
    <w:rsid w:val="004C7DCB"/>
    <w:rsid w:val="004D0AF1"/>
    <w:rsid w:val="004D1478"/>
    <w:rsid w:val="004D18AC"/>
    <w:rsid w:val="004D2941"/>
    <w:rsid w:val="004D2CB5"/>
    <w:rsid w:val="004D2E53"/>
    <w:rsid w:val="004D602A"/>
    <w:rsid w:val="004D7267"/>
    <w:rsid w:val="004E0660"/>
    <w:rsid w:val="004E0D84"/>
    <w:rsid w:val="004E0DA8"/>
    <w:rsid w:val="004E1763"/>
    <w:rsid w:val="004E1BE6"/>
    <w:rsid w:val="004E1C5D"/>
    <w:rsid w:val="004E226D"/>
    <w:rsid w:val="004E23A1"/>
    <w:rsid w:val="004E2A7B"/>
    <w:rsid w:val="004E2F5B"/>
    <w:rsid w:val="004E318F"/>
    <w:rsid w:val="004E4DE5"/>
    <w:rsid w:val="004E540D"/>
    <w:rsid w:val="004E5D74"/>
    <w:rsid w:val="004E5DB8"/>
    <w:rsid w:val="004F04B1"/>
    <w:rsid w:val="004F0519"/>
    <w:rsid w:val="004F1CA8"/>
    <w:rsid w:val="004F2011"/>
    <w:rsid w:val="004F2A08"/>
    <w:rsid w:val="004F2E60"/>
    <w:rsid w:val="004F3700"/>
    <w:rsid w:val="004F3950"/>
    <w:rsid w:val="004F3ED0"/>
    <w:rsid w:val="004F5F51"/>
    <w:rsid w:val="004F62F3"/>
    <w:rsid w:val="004F6315"/>
    <w:rsid w:val="004F75C9"/>
    <w:rsid w:val="004F7637"/>
    <w:rsid w:val="004F7678"/>
    <w:rsid w:val="004F79DD"/>
    <w:rsid w:val="004F7FC6"/>
    <w:rsid w:val="005003D4"/>
    <w:rsid w:val="00500F71"/>
    <w:rsid w:val="005025D2"/>
    <w:rsid w:val="005025F8"/>
    <w:rsid w:val="0050272A"/>
    <w:rsid w:val="0050364D"/>
    <w:rsid w:val="005040CD"/>
    <w:rsid w:val="0050489A"/>
    <w:rsid w:val="00506096"/>
    <w:rsid w:val="00506C2A"/>
    <w:rsid w:val="005079D8"/>
    <w:rsid w:val="00507A81"/>
    <w:rsid w:val="0051006F"/>
    <w:rsid w:val="00511212"/>
    <w:rsid w:val="0051125F"/>
    <w:rsid w:val="0051127F"/>
    <w:rsid w:val="0051137B"/>
    <w:rsid w:val="00511C3C"/>
    <w:rsid w:val="00511D04"/>
    <w:rsid w:val="0051241A"/>
    <w:rsid w:val="00512B66"/>
    <w:rsid w:val="00512EF6"/>
    <w:rsid w:val="00513805"/>
    <w:rsid w:val="0051485E"/>
    <w:rsid w:val="00514AEF"/>
    <w:rsid w:val="00515198"/>
    <w:rsid w:val="00515724"/>
    <w:rsid w:val="005158ED"/>
    <w:rsid w:val="00516616"/>
    <w:rsid w:val="0051674B"/>
    <w:rsid w:val="0051698D"/>
    <w:rsid w:val="00516C36"/>
    <w:rsid w:val="005202DB"/>
    <w:rsid w:val="005208AD"/>
    <w:rsid w:val="00521C2D"/>
    <w:rsid w:val="00521DAB"/>
    <w:rsid w:val="005225DD"/>
    <w:rsid w:val="00522CA2"/>
    <w:rsid w:val="00522DBF"/>
    <w:rsid w:val="005234AF"/>
    <w:rsid w:val="00524676"/>
    <w:rsid w:val="00526206"/>
    <w:rsid w:val="00526304"/>
    <w:rsid w:val="005269DF"/>
    <w:rsid w:val="0052705D"/>
    <w:rsid w:val="00527D1F"/>
    <w:rsid w:val="00531030"/>
    <w:rsid w:val="005322D7"/>
    <w:rsid w:val="005332C7"/>
    <w:rsid w:val="00533D95"/>
    <w:rsid w:val="00534007"/>
    <w:rsid w:val="005345C9"/>
    <w:rsid w:val="00534BEB"/>
    <w:rsid w:val="00534DA0"/>
    <w:rsid w:val="00535347"/>
    <w:rsid w:val="0053552E"/>
    <w:rsid w:val="00535881"/>
    <w:rsid w:val="00535EA8"/>
    <w:rsid w:val="005378C0"/>
    <w:rsid w:val="0054018D"/>
    <w:rsid w:val="00540826"/>
    <w:rsid w:val="00540A9E"/>
    <w:rsid w:val="0054214A"/>
    <w:rsid w:val="00542A92"/>
    <w:rsid w:val="005447B5"/>
    <w:rsid w:val="00545463"/>
    <w:rsid w:val="005459E4"/>
    <w:rsid w:val="005461E9"/>
    <w:rsid w:val="005471DA"/>
    <w:rsid w:val="00547A28"/>
    <w:rsid w:val="00550515"/>
    <w:rsid w:val="00550C8F"/>
    <w:rsid w:val="00551C85"/>
    <w:rsid w:val="00551D02"/>
    <w:rsid w:val="00551EAE"/>
    <w:rsid w:val="005520AC"/>
    <w:rsid w:val="005524BE"/>
    <w:rsid w:val="005526F0"/>
    <w:rsid w:val="00553E19"/>
    <w:rsid w:val="00554866"/>
    <w:rsid w:val="00554C3D"/>
    <w:rsid w:val="005556DF"/>
    <w:rsid w:val="00555868"/>
    <w:rsid w:val="00555C15"/>
    <w:rsid w:val="00555DCD"/>
    <w:rsid w:val="00557838"/>
    <w:rsid w:val="00561BF1"/>
    <w:rsid w:val="00561E0A"/>
    <w:rsid w:val="005620B0"/>
    <w:rsid w:val="005621EB"/>
    <w:rsid w:val="0056291D"/>
    <w:rsid w:val="00562BCA"/>
    <w:rsid w:val="005636AA"/>
    <w:rsid w:val="00563E97"/>
    <w:rsid w:val="00563EC0"/>
    <w:rsid w:val="00565A3F"/>
    <w:rsid w:val="00565B48"/>
    <w:rsid w:val="00567534"/>
    <w:rsid w:val="005715A8"/>
    <w:rsid w:val="005717A0"/>
    <w:rsid w:val="00571AD3"/>
    <w:rsid w:val="00571E10"/>
    <w:rsid w:val="00572B5F"/>
    <w:rsid w:val="00573AC9"/>
    <w:rsid w:val="00573AF0"/>
    <w:rsid w:val="00573B80"/>
    <w:rsid w:val="00574255"/>
    <w:rsid w:val="00574E5C"/>
    <w:rsid w:val="0057567B"/>
    <w:rsid w:val="00576E1B"/>
    <w:rsid w:val="005773A3"/>
    <w:rsid w:val="005774F7"/>
    <w:rsid w:val="00582CE6"/>
    <w:rsid w:val="00583255"/>
    <w:rsid w:val="00583BDC"/>
    <w:rsid w:val="00583D44"/>
    <w:rsid w:val="00584FDE"/>
    <w:rsid w:val="00585150"/>
    <w:rsid w:val="00585891"/>
    <w:rsid w:val="005866D4"/>
    <w:rsid w:val="00586DD4"/>
    <w:rsid w:val="00587C3F"/>
    <w:rsid w:val="00587D93"/>
    <w:rsid w:val="00590057"/>
    <w:rsid w:val="0059060C"/>
    <w:rsid w:val="0059154D"/>
    <w:rsid w:val="0059287C"/>
    <w:rsid w:val="005939B0"/>
    <w:rsid w:val="00593B27"/>
    <w:rsid w:val="00593FC7"/>
    <w:rsid w:val="005942DA"/>
    <w:rsid w:val="005951C7"/>
    <w:rsid w:val="005958E9"/>
    <w:rsid w:val="005962B2"/>
    <w:rsid w:val="00597B86"/>
    <w:rsid w:val="00597DFE"/>
    <w:rsid w:val="005A0368"/>
    <w:rsid w:val="005A1A0E"/>
    <w:rsid w:val="005A1F23"/>
    <w:rsid w:val="005A3224"/>
    <w:rsid w:val="005A3FA2"/>
    <w:rsid w:val="005A43E3"/>
    <w:rsid w:val="005A46EF"/>
    <w:rsid w:val="005A4919"/>
    <w:rsid w:val="005A6369"/>
    <w:rsid w:val="005A64DD"/>
    <w:rsid w:val="005A7F3C"/>
    <w:rsid w:val="005B0B95"/>
    <w:rsid w:val="005B0E2A"/>
    <w:rsid w:val="005B14AA"/>
    <w:rsid w:val="005B203D"/>
    <w:rsid w:val="005B341F"/>
    <w:rsid w:val="005B36B2"/>
    <w:rsid w:val="005B36EF"/>
    <w:rsid w:val="005B4B76"/>
    <w:rsid w:val="005B4DF7"/>
    <w:rsid w:val="005B4F6D"/>
    <w:rsid w:val="005B58A5"/>
    <w:rsid w:val="005B607E"/>
    <w:rsid w:val="005B62C9"/>
    <w:rsid w:val="005B63B2"/>
    <w:rsid w:val="005B6EA5"/>
    <w:rsid w:val="005B7430"/>
    <w:rsid w:val="005C0192"/>
    <w:rsid w:val="005C0A41"/>
    <w:rsid w:val="005C13D2"/>
    <w:rsid w:val="005C19ED"/>
    <w:rsid w:val="005C1F39"/>
    <w:rsid w:val="005C2985"/>
    <w:rsid w:val="005C2A0C"/>
    <w:rsid w:val="005C3AFF"/>
    <w:rsid w:val="005C477E"/>
    <w:rsid w:val="005C4B8F"/>
    <w:rsid w:val="005C5121"/>
    <w:rsid w:val="005C54EA"/>
    <w:rsid w:val="005C7F77"/>
    <w:rsid w:val="005D06D1"/>
    <w:rsid w:val="005D0AD0"/>
    <w:rsid w:val="005D11C5"/>
    <w:rsid w:val="005D1544"/>
    <w:rsid w:val="005D164D"/>
    <w:rsid w:val="005D1870"/>
    <w:rsid w:val="005D1AF1"/>
    <w:rsid w:val="005D1E0C"/>
    <w:rsid w:val="005D1E32"/>
    <w:rsid w:val="005D2325"/>
    <w:rsid w:val="005D2513"/>
    <w:rsid w:val="005D28C7"/>
    <w:rsid w:val="005D31A3"/>
    <w:rsid w:val="005D31C8"/>
    <w:rsid w:val="005D3759"/>
    <w:rsid w:val="005D3D90"/>
    <w:rsid w:val="005D3E58"/>
    <w:rsid w:val="005D3EE8"/>
    <w:rsid w:val="005D4596"/>
    <w:rsid w:val="005D48AB"/>
    <w:rsid w:val="005D68B4"/>
    <w:rsid w:val="005D7B82"/>
    <w:rsid w:val="005D7D9A"/>
    <w:rsid w:val="005D7DB7"/>
    <w:rsid w:val="005D7F2C"/>
    <w:rsid w:val="005E003A"/>
    <w:rsid w:val="005E1046"/>
    <w:rsid w:val="005E13C1"/>
    <w:rsid w:val="005E181E"/>
    <w:rsid w:val="005E263A"/>
    <w:rsid w:val="005E2E50"/>
    <w:rsid w:val="005E398D"/>
    <w:rsid w:val="005E3A73"/>
    <w:rsid w:val="005E4F73"/>
    <w:rsid w:val="005E5DC3"/>
    <w:rsid w:val="005E6985"/>
    <w:rsid w:val="005E744E"/>
    <w:rsid w:val="005E757B"/>
    <w:rsid w:val="005E7705"/>
    <w:rsid w:val="005E7D8B"/>
    <w:rsid w:val="005F18BB"/>
    <w:rsid w:val="005F19F0"/>
    <w:rsid w:val="005F23DB"/>
    <w:rsid w:val="005F2CB0"/>
    <w:rsid w:val="005F3166"/>
    <w:rsid w:val="005F3EDE"/>
    <w:rsid w:val="005F559E"/>
    <w:rsid w:val="005F5D9C"/>
    <w:rsid w:val="005F5D9F"/>
    <w:rsid w:val="005F5ED9"/>
    <w:rsid w:val="005F6EAE"/>
    <w:rsid w:val="005F7B63"/>
    <w:rsid w:val="00600033"/>
    <w:rsid w:val="006012D0"/>
    <w:rsid w:val="006014D3"/>
    <w:rsid w:val="00601B05"/>
    <w:rsid w:val="00601C7E"/>
    <w:rsid w:val="00601ECF"/>
    <w:rsid w:val="00602394"/>
    <w:rsid w:val="00602E0E"/>
    <w:rsid w:val="006032B5"/>
    <w:rsid w:val="00604478"/>
    <w:rsid w:val="0060466C"/>
    <w:rsid w:val="00605881"/>
    <w:rsid w:val="00605A57"/>
    <w:rsid w:val="00606493"/>
    <w:rsid w:val="006105FA"/>
    <w:rsid w:val="00610CD9"/>
    <w:rsid w:val="00612304"/>
    <w:rsid w:val="006130ED"/>
    <w:rsid w:val="006132CC"/>
    <w:rsid w:val="00613520"/>
    <w:rsid w:val="0061531E"/>
    <w:rsid w:val="006153E8"/>
    <w:rsid w:val="00615BBA"/>
    <w:rsid w:val="00615E77"/>
    <w:rsid w:val="006161AA"/>
    <w:rsid w:val="006167B7"/>
    <w:rsid w:val="006172EE"/>
    <w:rsid w:val="006175E9"/>
    <w:rsid w:val="00617774"/>
    <w:rsid w:val="00617AA9"/>
    <w:rsid w:val="006225E8"/>
    <w:rsid w:val="006229BA"/>
    <w:rsid w:val="006229F3"/>
    <w:rsid w:val="00622DDB"/>
    <w:rsid w:val="00622F08"/>
    <w:rsid w:val="00622F48"/>
    <w:rsid w:val="00623246"/>
    <w:rsid w:val="00623882"/>
    <w:rsid w:val="00623CF9"/>
    <w:rsid w:val="00623E9A"/>
    <w:rsid w:val="0062569F"/>
    <w:rsid w:val="00625E2C"/>
    <w:rsid w:val="00627A7D"/>
    <w:rsid w:val="00627B2D"/>
    <w:rsid w:val="00627E90"/>
    <w:rsid w:val="0063001F"/>
    <w:rsid w:val="006301AD"/>
    <w:rsid w:val="00630801"/>
    <w:rsid w:val="00630C4C"/>
    <w:rsid w:val="00630E0A"/>
    <w:rsid w:val="00632819"/>
    <w:rsid w:val="0063283D"/>
    <w:rsid w:val="00632E24"/>
    <w:rsid w:val="00633984"/>
    <w:rsid w:val="00634167"/>
    <w:rsid w:val="00634D35"/>
    <w:rsid w:val="00635AE3"/>
    <w:rsid w:val="00635B66"/>
    <w:rsid w:val="0063628B"/>
    <w:rsid w:val="00636934"/>
    <w:rsid w:val="00637D14"/>
    <w:rsid w:val="0064012A"/>
    <w:rsid w:val="00640646"/>
    <w:rsid w:val="00641207"/>
    <w:rsid w:val="00641940"/>
    <w:rsid w:val="00642968"/>
    <w:rsid w:val="006431C5"/>
    <w:rsid w:val="00643667"/>
    <w:rsid w:val="00643790"/>
    <w:rsid w:val="006438D9"/>
    <w:rsid w:val="00645B0A"/>
    <w:rsid w:val="006462A2"/>
    <w:rsid w:val="006464AE"/>
    <w:rsid w:val="006464BE"/>
    <w:rsid w:val="006470BC"/>
    <w:rsid w:val="00647101"/>
    <w:rsid w:val="0064733B"/>
    <w:rsid w:val="006508D0"/>
    <w:rsid w:val="00650DB4"/>
    <w:rsid w:val="00652029"/>
    <w:rsid w:val="00652232"/>
    <w:rsid w:val="006525C9"/>
    <w:rsid w:val="006529A3"/>
    <w:rsid w:val="00653610"/>
    <w:rsid w:val="0065378B"/>
    <w:rsid w:val="0065384F"/>
    <w:rsid w:val="00653DA3"/>
    <w:rsid w:val="006548E2"/>
    <w:rsid w:val="00654BA8"/>
    <w:rsid w:val="006557B0"/>
    <w:rsid w:val="00656074"/>
    <w:rsid w:val="00656203"/>
    <w:rsid w:val="00657541"/>
    <w:rsid w:val="00657AE7"/>
    <w:rsid w:val="00657B81"/>
    <w:rsid w:val="00660080"/>
    <w:rsid w:val="00660D8F"/>
    <w:rsid w:val="00661B19"/>
    <w:rsid w:val="00663926"/>
    <w:rsid w:val="0066407A"/>
    <w:rsid w:val="0066467C"/>
    <w:rsid w:val="006671DB"/>
    <w:rsid w:val="00667572"/>
    <w:rsid w:val="00667816"/>
    <w:rsid w:val="00667AAB"/>
    <w:rsid w:val="00670344"/>
    <w:rsid w:val="0067038C"/>
    <w:rsid w:val="006708F6"/>
    <w:rsid w:val="00670A72"/>
    <w:rsid w:val="00670AEF"/>
    <w:rsid w:val="00671669"/>
    <w:rsid w:val="00672505"/>
    <w:rsid w:val="00672B0C"/>
    <w:rsid w:val="00672D78"/>
    <w:rsid w:val="00673687"/>
    <w:rsid w:val="00673E54"/>
    <w:rsid w:val="00674249"/>
    <w:rsid w:val="006742F4"/>
    <w:rsid w:val="00674E5C"/>
    <w:rsid w:val="00676467"/>
    <w:rsid w:val="00676779"/>
    <w:rsid w:val="006801C9"/>
    <w:rsid w:val="00680ADB"/>
    <w:rsid w:val="00680EE0"/>
    <w:rsid w:val="006818C1"/>
    <w:rsid w:val="0068193B"/>
    <w:rsid w:val="00681DB5"/>
    <w:rsid w:val="00682376"/>
    <w:rsid w:val="00682875"/>
    <w:rsid w:val="00683F7B"/>
    <w:rsid w:val="0068419D"/>
    <w:rsid w:val="00684B04"/>
    <w:rsid w:val="00684C2D"/>
    <w:rsid w:val="006857D6"/>
    <w:rsid w:val="00685AFB"/>
    <w:rsid w:val="00685CC8"/>
    <w:rsid w:val="00685F18"/>
    <w:rsid w:val="006861B9"/>
    <w:rsid w:val="006874E4"/>
    <w:rsid w:val="0068768F"/>
    <w:rsid w:val="00687D26"/>
    <w:rsid w:val="006900A6"/>
    <w:rsid w:val="00690695"/>
    <w:rsid w:val="00690C19"/>
    <w:rsid w:val="0069158D"/>
    <w:rsid w:val="00691984"/>
    <w:rsid w:val="00691BF0"/>
    <w:rsid w:val="006923CF"/>
    <w:rsid w:val="0069298C"/>
    <w:rsid w:val="00693838"/>
    <w:rsid w:val="00693CDB"/>
    <w:rsid w:val="00693DE8"/>
    <w:rsid w:val="0069459B"/>
    <w:rsid w:val="00694E66"/>
    <w:rsid w:val="00695330"/>
    <w:rsid w:val="00696876"/>
    <w:rsid w:val="006972BE"/>
    <w:rsid w:val="006A07F9"/>
    <w:rsid w:val="006A0D3A"/>
    <w:rsid w:val="006A1476"/>
    <w:rsid w:val="006A1A25"/>
    <w:rsid w:val="006A1AD8"/>
    <w:rsid w:val="006A252A"/>
    <w:rsid w:val="006A281D"/>
    <w:rsid w:val="006A2D04"/>
    <w:rsid w:val="006A38EA"/>
    <w:rsid w:val="006A3BAB"/>
    <w:rsid w:val="006A3CF7"/>
    <w:rsid w:val="006A4619"/>
    <w:rsid w:val="006A4FAC"/>
    <w:rsid w:val="006A52B6"/>
    <w:rsid w:val="006B00F1"/>
    <w:rsid w:val="006B0420"/>
    <w:rsid w:val="006B09B8"/>
    <w:rsid w:val="006B19C0"/>
    <w:rsid w:val="006B20BB"/>
    <w:rsid w:val="006B235E"/>
    <w:rsid w:val="006B2705"/>
    <w:rsid w:val="006B28E3"/>
    <w:rsid w:val="006B28E6"/>
    <w:rsid w:val="006B5EC0"/>
    <w:rsid w:val="006B6218"/>
    <w:rsid w:val="006B64C5"/>
    <w:rsid w:val="006B6948"/>
    <w:rsid w:val="006B6FA7"/>
    <w:rsid w:val="006B7502"/>
    <w:rsid w:val="006B75A4"/>
    <w:rsid w:val="006B790A"/>
    <w:rsid w:val="006C0293"/>
    <w:rsid w:val="006C0515"/>
    <w:rsid w:val="006C0A19"/>
    <w:rsid w:val="006C0B12"/>
    <w:rsid w:val="006C0CB4"/>
    <w:rsid w:val="006C1637"/>
    <w:rsid w:val="006C18C5"/>
    <w:rsid w:val="006C1C1D"/>
    <w:rsid w:val="006C2939"/>
    <w:rsid w:val="006C32F0"/>
    <w:rsid w:val="006C393C"/>
    <w:rsid w:val="006C3E75"/>
    <w:rsid w:val="006C50C0"/>
    <w:rsid w:val="006C5105"/>
    <w:rsid w:val="006C6284"/>
    <w:rsid w:val="006C6381"/>
    <w:rsid w:val="006C664D"/>
    <w:rsid w:val="006C73D4"/>
    <w:rsid w:val="006C74C5"/>
    <w:rsid w:val="006C7779"/>
    <w:rsid w:val="006C79CF"/>
    <w:rsid w:val="006C7DBF"/>
    <w:rsid w:val="006D092A"/>
    <w:rsid w:val="006D0E91"/>
    <w:rsid w:val="006D133F"/>
    <w:rsid w:val="006D179C"/>
    <w:rsid w:val="006D1F38"/>
    <w:rsid w:val="006D2B86"/>
    <w:rsid w:val="006D2EA0"/>
    <w:rsid w:val="006D3D47"/>
    <w:rsid w:val="006D49C8"/>
    <w:rsid w:val="006D613A"/>
    <w:rsid w:val="006D63FF"/>
    <w:rsid w:val="006D6DA0"/>
    <w:rsid w:val="006E05B2"/>
    <w:rsid w:val="006E0B12"/>
    <w:rsid w:val="006E0D2C"/>
    <w:rsid w:val="006E115D"/>
    <w:rsid w:val="006E1FDC"/>
    <w:rsid w:val="006E30D8"/>
    <w:rsid w:val="006E3C9B"/>
    <w:rsid w:val="006E48B6"/>
    <w:rsid w:val="006E497F"/>
    <w:rsid w:val="006E4C34"/>
    <w:rsid w:val="006E5698"/>
    <w:rsid w:val="006E5C3B"/>
    <w:rsid w:val="006E60FF"/>
    <w:rsid w:val="006E6A34"/>
    <w:rsid w:val="006E767A"/>
    <w:rsid w:val="006E784E"/>
    <w:rsid w:val="006E7EE9"/>
    <w:rsid w:val="006F19FD"/>
    <w:rsid w:val="006F1BE3"/>
    <w:rsid w:val="006F1CF5"/>
    <w:rsid w:val="006F2100"/>
    <w:rsid w:val="006F299C"/>
    <w:rsid w:val="006F2BDE"/>
    <w:rsid w:val="006F3465"/>
    <w:rsid w:val="006F360F"/>
    <w:rsid w:val="006F57CA"/>
    <w:rsid w:val="006F65E5"/>
    <w:rsid w:val="00700100"/>
    <w:rsid w:val="00700506"/>
    <w:rsid w:val="0070145C"/>
    <w:rsid w:val="00701C92"/>
    <w:rsid w:val="00701EB6"/>
    <w:rsid w:val="007033F1"/>
    <w:rsid w:val="007037DD"/>
    <w:rsid w:val="00704171"/>
    <w:rsid w:val="00704474"/>
    <w:rsid w:val="00704E93"/>
    <w:rsid w:val="00706438"/>
    <w:rsid w:val="007069F4"/>
    <w:rsid w:val="00707352"/>
    <w:rsid w:val="007079EB"/>
    <w:rsid w:val="00707F91"/>
    <w:rsid w:val="007106DC"/>
    <w:rsid w:val="00710C33"/>
    <w:rsid w:val="007111A9"/>
    <w:rsid w:val="00711394"/>
    <w:rsid w:val="00711AB8"/>
    <w:rsid w:val="00712466"/>
    <w:rsid w:val="00712854"/>
    <w:rsid w:val="00713DAD"/>
    <w:rsid w:val="00715678"/>
    <w:rsid w:val="007157F3"/>
    <w:rsid w:val="00715AB6"/>
    <w:rsid w:val="00716034"/>
    <w:rsid w:val="007164EA"/>
    <w:rsid w:val="00720164"/>
    <w:rsid w:val="00720E73"/>
    <w:rsid w:val="0072131A"/>
    <w:rsid w:val="0072133A"/>
    <w:rsid w:val="00721B42"/>
    <w:rsid w:val="00721DCF"/>
    <w:rsid w:val="007220CD"/>
    <w:rsid w:val="0072210E"/>
    <w:rsid w:val="00722758"/>
    <w:rsid w:val="00723479"/>
    <w:rsid w:val="007239EE"/>
    <w:rsid w:val="0072416E"/>
    <w:rsid w:val="00724548"/>
    <w:rsid w:val="007260FB"/>
    <w:rsid w:val="00726847"/>
    <w:rsid w:val="007276B5"/>
    <w:rsid w:val="007300C4"/>
    <w:rsid w:val="00730651"/>
    <w:rsid w:val="0073076B"/>
    <w:rsid w:val="00731993"/>
    <w:rsid w:val="00731AD4"/>
    <w:rsid w:val="00732421"/>
    <w:rsid w:val="00732AE1"/>
    <w:rsid w:val="00733B31"/>
    <w:rsid w:val="00734015"/>
    <w:rsid w:val="0073489D"/>
    <w:rsid w:val="00734BBF"/>
    <w:rsid w:val="00735683"/>
    <w:rsid w:val="0073670B"/>
    <w:rsid w:val="007370FB"/>
    <w:rsid w:val="00737457"/>
    <w:rsid w:val="00737868"/>
    <w:rsid w:val="00737A49"/>
    <w:rsid w:val="00740144"/>
    <w:rsid w:val="00740797"/>
    <w:rsid w:val="007410F1"/>
    <w:rsid w:val="0074185C"/>
    <w:rsid w:val="007418DC"/>
    <w:rsid w:val="007419D6"/>
    <w:rsid w:val="007422E7"/>
    <w:rsid w:val="00743439"/>
    <w:rsid w:val="007434EA"/>
    <w:rsid w:val="007436FC"/>
    <w:rsid w:val="00744449"/>
    <w:rsid w:val="00744795"/>
    <w:rsid w:val="00744D13"/>
    <w:rsid w:val="007452DF"/>
    <w:rsid w:val="007454A9"/>
    <w:rsid w:val="00746219"/>
    <w:rsid w:val="0074751F"/>
    <w:rsid w:val="00747B6F"/>
    <w:rsid w:val="00747EAD"/>
    <w:rsid w:val="00750A2C"/>
    <w:rsid w:val="00750E36"/>
    <w:rsid w:val="00751387"/>
    <w:rsid w:val="00751D78"/>
    <w:rsid w:val="00752157"/>
    <w:rsid w:val="00752265"/>
    <w:rsid w:val="00752CC2"/>
    <w:rsid w:val="007547C2"/>
    <w:rsid w:val="00754D50"/>
    <w:rsid w:val="007558FE"/>
    <w:rsid w:val="00755ED4"/>
    <w:rsid w:val="00756070"/>
    <w:rsid w:val="00756284"/>
    <w:rsid w:val="00756936"/>
    <w:rsid w:val="00756E74"/>
    <w:rsid w:val="00756E90"/>
    <w:rsid w:val="007579C8"/>
    <w:rsid w:val="0076023A"/>
    <w:rsid w:val="00760CD4"/>
    <w:rsid w:val="00760D86"/>
    <w:rsid w:val="00760F05"/>
    <w:rsid w:val="00761A7E"/>
    <w:rsid w:val="00762385"/>
    <w:rsid w:val="00762E9E"/>
    <w:rsid w:val="007633D8"/>
    <w:rsid w:val="00763598"/>
    <w:rsid w:val="00763A32"/>
    <w:rsid w:val="00763D08"/>
    <w:rsid w:val="00764896"/>
    <w:rsid w:val="007652B9"/>
    <w:rsid w:val="00765367"/>
    <w:rsid w:val="00765E88"/>
    <w:rsid w:val="00765EED"/>
    <w:rsid w:val="00766E92"/>
    <w:rsid w:val="00766F80"/>
    <w:rsid w:val="00767275"/>
    <w:rsid w:val="00767472"/>
    <w:rsid w:val="007709B5"/>
    <w:rsid w:val="007716E9"/>
    <w:rsid w:val="007717CF"/>
    <w:rsid w:val="007717EC"/>
    <w:rsid w:val="00771EEF"/>
    <w:rsid w:val="007722E9"/>
    <w:rsid w:val="007727FF"/>
    <w:rsid w:val="00772FC1"/>
    <w:rsid w:val="0077434D"/>
    <w:rsid w:val="007753B8"/>
    <w:rsid w:val="007762B0"/>
    <w:rsid w:val="00776886"/>
    <w:rsid w:val="007768DF"/>
    <w:rsid w:val="00776A10"/>
    <w:rsid w:val="00777392"/>
    <w:rsid w:val="007802A2"/>
    <w:rsid w:val="00780665"/>
    <w:rsid w:val="007807D9"/>
    <w:rsid w:val="0078095A"/>
    <w:rsid w:val="00780961"/>
    <w:rsid w:val="0078122B"/>
    <w:rsid w:val="00782B3E"/>
    <w:rsid w:val="00782B44"/>
    <w:rsid w:val="00783147"/>
    <w:rsid w:val="007833AF"/>
    <w:rsid w:val="00783B39"/>
    <w:rsid w:val="0078567E"/>
    <w:rsid w:val="0078609E"/>
    <w:rsid w:val="007864E7"/>
    <w:rsid w:val="007868BA"/>
    <w:rsid w:val="007873BF"/>
    <w:rsid w:val="00787C9F"/>
    <w:rsid w:val="007911D0"/>
    <w:rsid w:val="00791FA1"/>
    <w:rsid w:val="00791FF6"/>
    <w:rsid w:val="0079222F"/>
    <w:rsid w:val="00794408"/>
    <w:rsid w:val="0079456D"/>
    <w:rsid w:val="00794668"/>
    <w:rsid w:val="00794E84"/>
    <w:rsid w:val="00794EA6"/>
    <w:rsid w:val="007955B5"/>
    <w:rsid w:val="00795A53"/>
    <w:rsid w:val="00795BA7"/>
    <w:rsid w:val="00797701"/>
    <w:rsid w:val="007977CB"/>
    <w:rsid w:val="00797B0A"/>
    <w:rsid w:val="007A009F"/>
    <w:rsid w:val="007A04FB"/>
    <w:rsid w:val="007A1714"/>
    <w:rsid w:val="007A186B"/>
    <w:rsid w:val="007A240D"/>
    <w:rsid w:val="007A2704"/>
    <w:rsid w:val="007A27B3"/>
    <w:rsid w:val="007A2873"/>
    <w:rsid w:val="007A3242"/>
    <w:rsid w:val="007A35D0"/>
    <w:rsid w:val="007A3A23"/>
    <w:rsid w:val="007A3AAE"/>
    <w:rsid w:val="007A4030"/>
    <w:rsid w:val="007A4045"/>
    <w:rsid w:val="007A42DC"/>
    <w:rsid w:val="007A4558"/>
    <w:rsid w:val="007A490E"/>
    <w:rsid w:val="007A4971"/>
    <w:rsid w:val="007A4EAC"/>
    <w:rsid w:val="007A53A7"/>
    <w:rsid w:val="007A554D"/>
    <w:rsid w:val="007A5ADA"/>
    <w:rsid w:val="007A6235"/>
    <w:rsid w:val="007A6397"/>
    <w:rsid w:val="007A63E5"/>
    <w:rsid w:val="007A6447"/>
    <w:rsid w:val="007A667E"/>
    <w:rsid w:val="007A68AD"/>
    <w:rsid w:val="007A6F64"/>
    <w:rsid w:val="007A711A"/>
    <w:rsid w:val="007A717E"/>
    <w:rsid w:val="007A72DB"/>
    <w:rsid w:val="007A7973"/>
    <w:rsid w:val="007A7F0D"/>
    <w:rsid w:val="007B0445"/>
    <w:rsid w:val="007B1231"/>
    <w:rsid w:val="007B12B2"/>
    <w:rsid w:val="007B1348"/>
    <w:rsid w:val="007B1E17"/>
    <w:rsid w:val="007B23FE"/>
    <w:rsid w:val="007B322D"/>
    <w:rsid w:val="007B33BA"/>
    <w:rsid w:val="007B3B06"/>
    <w:rsid w:val="007B3F71"/>
    <w:rsid w:val="007B43A7"/>
    <w:rsid w:val="007B46AE"/>
    <w:rsid w:val="007B4B66"/>
    <w:rsid w:val="007B5268"/>
    <w:rsid w:val="007B53D5"/>
    <w:rsid w:val="007B54EE"/>
    <w:rsid w:val="007B5CC3"/>
    <w:rsid w:val="007B5E3B"/>
    <w:rsid w:val="007B600B"/>
    <w:rsid w:val="007B66C1"/>
    <w:rsid w:val="007B6D59"/>
    <w:rsid w:val="007B76D4"/>
    <w:rsid w:val="007C0202"/>
    <w:rsid w:val="007C114A"/>
    <w:rsid w:val="007C118D"/>
    <w:rsid w:val="007C31ED"/>
    <w:rsid w:val="007C4018"/>
    <w:rsid w:val="007C4284"/>
    <w:rsid w:val="007C5894"/>
    <w:rsid w:val="007C594C"/>
    <w:rsid w:val="007C5AD8"/>
    <w:rsid w:val="007C5BE8"/>
    <w:rsid w:val="007C6C77"/>
    <w:rsid w:val="007C7121"/>
    <w:rsid w:val="007C7168"/>
    <w:rsid w:val="007C7253"/>
    <w:rsid w:val="007C72CD"/>
    <w:rsid w:val="007D004D"/>
    <w:rsid w:val="007D00C3"/>
    <w:rsid w:val="007D01D6"/>
    <w:rsid w:val="007D13C1"/>
    <w:rsid w:val="007D1976"/>
    <w:rsid w:val="007D216E"/>
    <w:rsid w:val="007D2286"/>
    <w:rsid w:val="007D3660"/>
    <w:rsid w:val="007D426E"/>
    <w:rsid w:val="007D4745"/>
    <w:rsid w:val="007D4803"/>
    <w:rsid w:val="007D4961"/>
    <w:rsid w:val="007D57DF"/>
    <w:rsid w:val="007D6576"/>
    <w:rsid w:val="007D6EC2"/>
    <w:rsid w:val="007D72BC"/>
    <w:rsid w:val="007D799A"/>
    <w:rsid w:val="007D7A94"/>
    <w:rsid w:val="007D7AF6"/>
    <w:rsid w:val="007E00C2"/>
    <w:rsid w:val="007E03D6"/>
    <w:rsid w:val="007E042C"/>
    <w:rsid w:val="007E175A"/>
    <w:rsid w:val="007E2DB5"/>
    <w:rsid w:val="007E2F91"/>
    <w:rsid w:val="007E332D"/>
    <w:rsid w:val="007E518B"/>
    <w:rsid w:val="007E5F97"/>
    <w:rsid w:val="007E70CC"/>
    <w:rsid w:val="007E7453"/>
    <w:rsid w:val="007E7797"/>
    <w:rsid w:val="007F03CE"/>
    <w:rsid w:val="007F0898"/>
    <w:rsid w:val="007F09F2"/>
    <w:rsid w:val="007F138B"/>
    <w:rsid w:val="007F145E"/>
    <w:rsid w:val="007F151F"/>
    <w:rsid w:val="007F1971"/>
    <w:rsid w:val="007F19C3"/>
    <w:rsid w:val="007F2932"/>
    <w:rsid w:val="007F2AD3"/>
    <w:rsid w:val="007F2B87"/>
    <w:rsid w:val="007F2E59"/>
    <w:rsid w:val="007F41C6"/>
    <w:rsid w:val="007F572A"/>
    <w:rsid w:val="007F5CAF"/>
    <w:rsid w:val="007F61B2"/>
    <w:rsid w:val="007F6CA2"/>
    <w:rsid w:val="007F7282"/>
    <w:rsid w:val="007F7ED4"/>
    <w:rsid w:val="008015D5"/>
    <w:rsid w:val="00802045"/>
    <w:rsid w:val="0080205C"/>
    <w:rsid w:val="008028D8"/>
    <w:rsid w:val="008029AC"/>
    <w:rsid w:val="0080345F"/>
    <w:rsid w:val="00803581"/>
    <w:rsid w:val="00803796"/>
    <w:rsid w:val="00803EDE"/>
    <w:rsid w:val="0080451F"/>
    <w:rsid w:val="0080490D"/>
    <w:rsid w:val="00805808"/>
    <w:rsid w:val="00805C1A"/>
    <w:rsid w:val="00805CA1"/>
    <w:rsid w:val="00805CAB"/>
    <w:rsid w:val="00806517"/>
    <w:rsid w:val="00806DE5"/>
    <w:rsid w:val="00807985"/>
    <w:rsid w:val="00807AB7"/>
    <w:rsid w:val="00810367"/>
    <w:rsid w:val="00810780"/>
    <w:rsid w:val="00810AA0"/>
    <w:rsid w:val="00811816"/>
    <w:rsid w:val="00811ACF"/>
    <w:rsid w:val="00812244"/>
    <w:rsid w:val="008131DA"/>
    <w:rsid w:val="008139D4"/>
    <w:rsid w:val="0081433B"/>
    <w:rsid w:val="00814F22"/>
    <w:rsid w:val="00815276"/>
    <w:rsid w:val="00816200"/>
    <w:rsid w:val="00816A2E"/>
    <w:rsid w:val="008200B1"/>
    <w:rsid w:val="00820AF8"/>
    <w:rsid w:val="00823658"/>
    <w:rsid w:val="0082366A"/>
    <w:rsid w:val="00823897"/>
    <w:rsid w:val="00823AF7"/>
    <w:rsid w:val="00823BCB"/>
    <w:rsid w:val="00825408"/>
    <w:rsid w:val="00825B11"/>
    <w:rsid w:val="00826112"/>
    <w:rsid w:val="00830163"/>
    <w:rsid w:val="008307BA"/>
    <w:rsid w:val="008309A5"/>
    <w:rsid w:val="008309B5"/>
    <w:rsid w:val="008326B9"/>
    <w:rsid w:val="00832C9D"/>
    <w:rsid w:val="008339A4"/>
    <w:rsid w:val="00833B8B"/>
    <w:rsid w:val="00833C6E"/>
    <w:rsid w:val="00834873"/>
    <w:rsid w:val="00835026"/>
    <w:rsid w:val="008356CD"/>
    <w:rsid w:val="00835D61"/>
    <w:rsid w:val="0083653B"/>
    <w:rsid w:val="00836BA8"/>
    <w:rsid w:val="0083790D"/>
    <w:rsid w:val="008403F7"/>
    <w:rsid w:val="008408D0"/>
    <w:rsid w:val="008409D9"/>
    <w:rsid w:val="00840DEB"/>
    <w:rsid w:val="0084118A"/>
    <w:rsid w:val="0084174D"/>
    <w:rsid w:val="00841AA1"/>
    <w:rsid w:val="00841D51"/>
    <w:rsid w:val="008429CE"/>
    <w:rsid w:val="00843821"/>
    <w:rsid w:val="008455BC"/>
    <w:rsid w:val="00845D31"/>
    <w:rsid w:val="00845E20"/>
    <w:rsid w:val="0084680B"/>
    <w:rsid w:val="00846E98"/>
    <w:rsid w:val="00847227"/>
    <w:rsid w:val="0084749C"/>
    <w:rsid w:val="00847C78"/>
    <w:rsid w:val="00850704"/>
    <w:rsid w:val="008516C7"/>
    <w:rsid w:val="00851CDF"/>
    <w:rsid w:val="00852435"/>
    <w:rsid w:val="00852E18"/>
    <w:rsid w:val="00853120"/>
    <w:rsid w:val="00853766"/>
    <w:rsid w:val="0085390D"/>
    <w:rsid w:val="008541D7"/>
    <w:rsid w:val="0085469D"/>
    <w:rsid w:val="00854BF2"/>
    <w:rsid w:val="00855E96"/>
    <w:rsid w:val="008565F8"/>
    <w:rsid w:val="00856E14"/>
    <w:rsid w:val="00856F18"/>
    <w:rsid w:val="00856F73"/>
    <w:rsid w:val="00857C9D"/>
    <w:rsid w:val="00861386"/>
    <w:rsid w:val="00861C9F"/>
    <w:rsid w:val="008622B6"/>
    <w:rsid w:val="00862706"/>
    <w:rsid w:val="0086286B"/>
    <w:rsid w:val="00862CB9"/>
    <w:rsid w:val="00863643"/>
    <w:rsid w:val="00864458"/>
    <w:rsid w:val="00865805"/>
    <w:rsid w:val="008662E6"/>
    <w:rsid w:val="008666B5"/>
    <w:rsid w:val="00867A12"/>
    <w:rsid w:val="00867AC4"/>
    <w:rsid w:val="00867C71"/>
    <w:rsid w:val="0087114F"/>
    <w:rsid w:val="00871BA1"/>
    <w:rsid w:val="00871F30"/>
    <w:rsid w:val="00872632"/>
    <w:rsid w:val="008738A9"/>
    <w:rsid w:val="00874DFE"/>
    <w:rsid w:val="0087544C"/>
    <w:rsid w:val="008757A6"/>
    <w:rsid w:val="00875D01"/>
    <w:rsid w:val="00876270"/>
    <w:rsid w:val="00876818"/>
    <w:rsid w:val="00876C23"/>
    <w:rsid w:val="0087768C"/>
    <w:rsid w:val="00877ABB"/>
    <w:rsid w:val="008800EE"/>
    <w:rsid w:val="00880E6C"/>
    <w:rsid w:val="00883013"/>
    <w:rsid w:val="00883AFB"/>
    <w:rsid w:val="0088403A"/>
    <w:rsid w:val="008842F3"/>
    <w:rsid w:val="008849AD"/>
    <w:rsid w:val="00885444"/>
    <w:rsid w:val="00885695"/>
    <w:rsid w:val="008856F4"/>
    <w:rsid w:val="008856FD"/>
    <w:rsid w:val="00885FF0"/>
    <w:rsid w:val="0088611D"/>
    <w:rsid w:val="0088644C"/>
    <w:rsid w:val="00886ED8"/>
    <w:rsid w:val="00886F23"/>
    <w:rsid w:val="008875D6"/>
    <w:rsid w:val="00890BA7"/>
    <w:rsid w:val="00890CE2"/>
    <w:rsid w:val="0089244B"/>
    <w:rsid w:val="0089264E"/>
    <w:rsid w:val="00892D86"/>
    <w:rsid w:val="00893004"/>
    <w:rsid w:val="00893284"/>
    <w:rsid w:val="00893332"/>
    <w:rsid w:val="008938C4"/>
    <w:rsid w:val="00894738"/>
    <w:rsid w:val="00895549"/>
    <w:rsid w:val="00895D02"/>
    <w:rsid w:val="00895D35"/>
    <w:rsid w:val="00895D39"/>
    <w:rsid w:val="0089618E"/>
    <w:rsid w:val="00896257"/>
    <w:rsid w:val="00896FCD"/>
    <w:rsid w:val="0089757F"/>
    <w:rsid w:val="008979F3"/>
    <w:rsid w:val="008A02CA"/>
    <w:rsid w:val="008A0AF8"/>
    <w:rsid w:val="008A0DF3"/>
    <w:rsid w:val="008A1330"/>
    <w:rsid w:val="008A1498"/>
    <w:rsid w:val="008A1E00"/>
    <w:rsid w:val="008A2278"/>
    <w:rsid w:val="008A22CD"/>
    <w:rsid w:val="008A23F7"/>
    <w:rsid w:val="008A25B7"/>
    <w:rsid w:val="008A3EDC"/>
    <w:rsid w:val="008A522F"/>
    <w:rsid w:val="008A60CF"/>
    <w:rsid w:val="008A6127"/>
    <w:rsid w:val="008A6782"/>
    <w:rsid w:val="008A67B3"/>
    <w:rsid w:val="008A72DF"/>
    <w:rsid w:val="008A73D4"/>
    <w:rsid w:val="008B0A0D"/>
    <w:rsid w:val="008B1092"/>
    <w:rsid w:val="008B1335"/>
    <w:rsid w:val="008B1C37"/>
    <w:rsid w:val="008B23EE"/>
    <w:rsid w:val="008B2C07"/>
    <w:rsid w:val="008B2F6B"/>
    <w:rsid w:val="008B32E0"/>
    <w:rsid w:val="008B3860"/>
    <w:rsid w:val="008B3E10"/>
    <w:rsid w:val="008B3E47"/>
    <w:rsid w:val="008B5D20"/>
    <w:rsid w:val="008B5FA2"/>
    <w:rsid w:val="008B6200"/>
    <w:rsid w:val="008B63DF"/>
    <w:rsid w:val="008B64ED"/>
    <w:rsid w:val="008B6AFA"/>
    <w:rsid w:val="008B7240"/>
    <w:rsid w:val="008B7C95"/>
    <w:rsid w:val="008B7D53"/>
    <w:rsid w:val="008C00ED"/>
    <w:rsid w:val="008C086C"/>
    <w:rsid w:val="008C0EC4"/>
    <w:rsid w:val="008C187A"/>
    <w:rsid w:val="008C1C29"/>
    <w:rsid w:val="008C1E13"/>
    <w:rsid w:val="008C1F56"/>
    <w:rsid w:val="008C1F70"/>
    <w:rsid w:val="008C1F95"/>
    <w:rsid w:val="008C22F8"/>
    <w:rsid w:val="008C3855"/>
    <w:rsid w:val="008C3E69"/>
    <w:rsid w:val="008C4430"/>
    <w:rsid w:val="008C498E"/>
    <w:rsid w:val="008C4AF1"/>
    <w:rsid w:val="008C5867"/>
    <w:rsid w:val="008C6E5C"/>
    <w:rsid w:val="008C7277"/>
    <w:rsid w:val="008C74AA"/>
    <w:rsid w:val="008C7D60"/>
    <w:rsid w:val="008D0342"/>
    <w:rsid w:val="008D0D47"/>
    <w:rsid w:val="008D15CB"/>
    <w:rsid w:val="008D185E"/>
    <w:rsid w:val="008D193A"/>
    <w:rsid w:val="008D1B4F"/>
    <w:rsid w:val="008D359D"/>
    <w:rsid w:val="008D35C7"/>
    <w:rsid w:val="008D4270"/>
    <w:rsid w:val="008D456E"/>
    <w:rsid w:val="008D466A"/>
    <w:rsid w:val="008D4E99"/>
    <w:rsid w:val="008D5054"/>
    <w:rsid w:val="008D5D97"/>
    <w:rsid w:val="008D6406"/>
    <w:rsid w:val="008D6788"/>
    <w:rsid w:val="008D781C"/>
    <w:rsid w:val="008D7DEE"/>
    <w:rsid w:val="008D7E31"/>
    <w:rsid w:val="008D7E9D"/>
    <w:rsid w:val="008E07BB"/>
    <w:rsid w:val="008E13B7"/>
    <w:rsid w:val="008E17A1"/>
    <w:rsid w:val="008E188E"/>
    <w:rsid w:val="008E18F2"/>
    <w:rsid w:val="008E25FA"/>
    <w:rsid w:val="008E3477"/>
    <w:rsid w:val="008E34A6"/>
    <w:rsid w:val="008E38A6"/>
    <w:rsid w:val="008E39A0"/>
    <w:rsid w:val="008E436C"/>
    <w:rsid w:val="008E49D1"/>
    <w:rsid w:val="008E55F8"/>
    <w:rsid w:val="008E5AAD"/>
    <w:rsid w:val="008E5BC4"/>
    <w:rsid w:val="008E6971"/>
    <w:rsid w:val="008E69BA"/>
    <w:rsid w:val="008E720A"/>
    <w:rsid w:val="008E7AAE"/>
    <w:rsid w:val="008F0D8A"/>
    <w:rsid w:val="008F1949"/>
    <w:rsid w:val="008F1F90"/>
    <w:rsid w:val="008F220E"/>
    <w:rsid w:val="008F2AE2"/>
    <w:rsid w:val="008F2DD3"/>
    <w:rsid w:val="008F34B7"/>
    <w:rsid w:val="008F38A7"/>
    <w:rsid w:val="008F3B46"/>
    <w:rsid w:val="008F4437"/>
    <w:rsid w:val="008F5257"/>
    <w:rsid w:val="008F567E"/>
    <w:rsid w:val="008F586C"/>
    <w:rsid w:val="008F5A20"/>
    <w:rsid w:val="008F5AD6"/>
    <w:rsid w:val="008F5D1D"/>
    <w:rsid w:val="008F5D77"/>
    <w:rsid w:val="008F6D1F"/>
    <w:rsid w:val="00901913"/>
    <w:rsid w:val="00901D5B"/>
    <w:rsid w:val="00902072"/>
    <w:rsid w:val="009029BA"/>
    <w:rsid w:val="00902E68"/>
    <w:rsid w:val="0090407D"/>
    <w:rsid w:val="00904098"/>
    <w:rsid w:val="0090456C"/>
    <w:rsid w:val="00904AD9"/>
    <w:rsid w:val="00905320"/>
    <w:rsid w:val="00905983"/>
    <w:rsid w:val="00905BDF"/>
    <w:rsid w:val="00906C02"/>
    <w:rsid w:val="00910A8C"/>
    <w:rsid w:val="00910F3F"/>
    <w:rsid w:val="00910F53"/>
    <w:rsid w:val="00911413"/>
    <w:rsid w:val="00911546"/>
    <w:rsid w:val="0091240F"/>
    <w:rsid w:val="0091321B"/>
    <w:rsid w:val="00913429"/>
    <w:rsid w:val="009139C3"/>
    <w:rsid w:val="009158A8"/>
    <w:rsid w:val="00916005"/>
    <w:rsid w:val="00916693"/>
    <w:rsid w:val="00916B4B"/>
    <w:rsid w:val="00917C0C"/>
    <w:rsid w:val="00920322"/>
    <w:rsid w:val="00920384"/>
    <w:rsid w:val="00921AFA"/>
    <w:rsid w:val="00921B59"/>
    <w:rsid w:val="00922002"/>
    <w:rsid w:val="009234A5"/>
    <w:rsid w:val="00923A0C"/>
    <w:rsid w:val="00924939"/>
    <w:rsid w:val="0092558E"/>
    <w:rsid w:val="00925D91"/>
    <w:rsid w:val="00925F59"/>
    <w:rsid w:val="0092704A"/>
    <w:rsid w:val="00927169"/>
    <w:rsid w:val="00927DAA"/>
    <w:rsid w:val="00930158"/>
    <w:rsid w:val="009301D9"/>
    <w:rsid w:val="009304F5"/>
    <w:rsid w:val="009305B8"/>
    <w:rsid w:val="00930C3F"/>
    <w:rsid w:val="00930EA3"/>
    <w:rsid w:val="009312FA"/>
    <w:rsid w:val="0093159C"/>
    <w:rsid w:val="00932A1A"/>
    <w:rsid w:val="009337A5"/>
    <w:rsid w:val="00934C44"/>
    <w:rsid w:val="009351D4"/>
    <w:rsid w:val="009352CC"/>
    <w:rsid w:val="00935AAB"/>
    <w:rsid w:val="00937800"/>
    <w:rsid w:val="009378D7"/>
    <w:rsid w:val="00940BC3"/>
    <w:rsid w:val="00940E85"/>
    <w:rsid w:val="00941A62"/>
    <w:rsid w:val="0094258B"/>
    <w:rsid w:val="00942692"/>
    <w:rsid w:val="00942893"/>
    <w:rsid w:val="00942A40"/>
    <w:rsid w:val="00942F4B"/>
    <w:rsid w:val="00942FF8"/>
    <w:rsid w:val="00943BA4"/>
    <w:rsid w:val="009451BA"/>
    <w:rsid w:val="009465E5"/>
    <w:rsid w:val="009467DC"/>
    <w:rsid w:val="00946B94"/>
    <w:rsid w:val="009508A4"/>
    <w:rsid w:val="0095167C"/>
    <w:rsid w:val="00952384"/>
    <w:rsid w:val="00952423"/>
    <w:rsid w:val="00952CF9"/>
    <w:rsid w:val="00953E74"/>
    <w:rsid w:val="0095418C"/>
    <w:rsid w:val="00954503"/>
    <w:rsid w:val="00954B33"/>
    <w:rsid w:val="00954B47"/>
    <w:rsid w:val="00954DB4"/>
    <w:rsid w:val="0095523F"/>
    <w:rsid w:val="0095570C"/>
    <w:rsid w:val="00955767"/>
    <w:rsid w:val="00955B4C"/>
    <w:rsid w:val="00956DE1"/>
    <w:rsid w:val="00956E15"/>
    <w:rsid w:val="00957FF2"/>
    <w:rsid w:val="0096025D"/>
    <w:rsid w:val="0096159F"/>
    <w:rsid w:val="0096167D"/>
    <w:rsid w:val="0096221B"/>
    <w:rsid w:val="00962A60"/>
    <w:rsid w:val="00962BC0"/>
    <w:rsid w:val="009634DD"/>
    <w:rsid w:val="009645B8"/>
    <w:rsid w:val="009645DC"/>
    <w:rsid w:val="009652B4"/>
    <w:rsid w:val="0096590F"/>
    <w:rsid w:val="009661C9"/>
    <w:rsid w:val="009669EC"/>
    <w:rsid w:val="00967214"/>
    <w:rsid w:val="009673E3"/>
    <w:rsid w:val="00967BD9"/>
    <w:rsid w:val="00967F7C"/>
    <w:rsid w:val="009710FD"/>
    <w:rsid w:val="00971137"/>
    <w:rsid w:val="00971729"/>
    <w:rsid w:val="00971D3F"/>
    <w:rsid w:val="00971F15"/>
    <w:rsid w:val="009721A1"/>
    <w:rsid w:val="009724E3"/>
    <w:rsid w:val="0097341A"/>
    <w:rsid w:val="0097359B"/>
    <w:rsid w:val="00973742"/>
    <w:rsid w:val="009739E3"/>
    <w:rsid w:val="0097450F"/>
    <w:rsid w:val="0097473E"/>
    <w:rsid w:val="00975A80"/>
    <w:rsid w:val="00976A12"/>
    <w:rsid w:val="00976A77"/>
    <w:rsid w:val="00976D8F"/>
    <w:rsid w:val="009774AF"/>
    <w:rsid w:val="00977FA3"/>
    <w:rsid w:val="0098021D"/>
    <w:rsid w:val="0098039F"/>
    <w:rsid w:val="0098061D"/>
    <w:rsid w:val="00980748"/>
    <w:rsid w:val="00980A4B"/>
    <w:rsid w:val="0098274B"/>
    <w:rsid w:val="00982AA1"/>
    <w:rsid w:val="00982C49"/>
    <w:rsid w:val="009833D8"/>
    <w:rsid w:val="0098418E"/>
    <w:rsid w:val="009843BB"/>
    <w:rsid w:val="009846E6"/>
    <w:rsid w:val="00985027"/>
    <w:rsid w:val="00985120"/>
    <w:rsid w:val="00985258"/>
    <w:rsid w:val="00985D5D"/>
    <w:rsid w:val="00985D94"/>
    <w:rsid w:val="00986726"/>
    <w:rsid w:val="0098709E"/>
    <w:rsid w:val="009875DE"/>
    <w:rsid w:val="0098769A"/>
    <w:rsid w:val="009902B8"/>
    <w:rsid w:val="009903F6"/>
    <w:rsid w:val="0099190A"/>
    <w:rsid w:val="00991E86"/>
    <w:rsid w:val="00992198"/>
    <w:rsid w:val="009922C2"/>
    <w:rsid w:val="0099333A"/>
    <w:rsid w:val="0099351B"/>
    <w:rsid w:val="00994F43"/>
    <w:rsid w:val="009952B6"/>
    <w:rsid w:val="009956C9"/>
    <w:rsid w:val="00996E8A"/>
    <w:rsid w:val="0099705F"/>
    <w:rsid w:val="009977DB"/>
    <w:rsid w:val="009978E6"/>
    <w:rsid w:val="009A0801"/>
    <w:rsid w:val="009A0B10"/>
    <w:rsid w:val="009A14D4"/>
    <w:rsid w:val="009A171E"/>
    <w:rsid w:val="009A1921"/>
    <w:rsid w:val="009A1EA5"/>
    <w:rsid w:val="009A373A"/>
    <w:rsid w:val="009A4A8F"/>
    <w:rsid w:val="009A4C77"/>
    <w:rsid w:val="009A4F3A"/>
    <w:rsid w:val="009A609D"/>
    <w:rsid w:val="009A7FD7"/>
    <w:rsid w:val="009B0818"/>
    <w:rsid w:val="009B09E1"/>
    <w:rsid w:val="009B1A04"/>
    <w:rsid w:val="009B2866"/>
    <w:rsid w:val="009B28AC"/>
    <w:rsid w:val="009B3BED"/>
    <w:rsid w:val="009B434A"/>
    <w:rsid w:val="009B4F12"/>
    <w:rsid w:val="009B50F1"/>
    <w:rsid w:val="009B57DC"/>
    <w:rsid w:val="009B584D"/>
    <w:rsid w:val="009B5D5E"/>
    <w:rsid w:val="009B6BAD"/>
    <w:rsid w:val="009B748D"/>
    <w:rsid w:val="009C02B5"/>
    <w:rsid w:val="009C0C46"/>
    <w:rsid w:val="009C1340"/>
    <w:rsid w:val="009C14A4"/>
    <w:rsid w:val="009C1CAA"/>
    <w:rsid w:val="009C2122"/>
    <w:rsid w:val="009C2577"/>
    <w:rsid w:val="009C5890"/>
    <w:rsid w:val="009C6489"/>
    <w:rsid w:val="009D0C7D"/>
    <w:rsid w:val="009D132C"/>
    <w:rsid w:val="009D1748"/>
    <w:rsid w:val="009D1D85"/>
    <w:rsid w:val="009D26E5"/>
    <w:rsid w:val="009D29E4"/>
    <w:rsid w:val="009D2CF0"/>
    <w:rsid w:val="009D3280"/>
    <w:rsid w:val="009D3A5E"/>
    <w:rsid w:val="009D3C3F"/>
    <w:rsid w:val="009D4E47"/>
    <w:rsid w:val="009D4FDD"/>
    <w:rsid w:val="009D50BA"/>
    <w:rsid w:val="009D5112"/>
    <w:rsid w:val="009D5808"/>
    <w:rsid w:val="009D6407"/>
    <w:rsid w:val="009D680C"/>
    <w:rsid w:val="009E0713"/>
    <w:rsid w:val="009E1C0E"/>
    <w:rsid w:val="009E2014"/>
    <w:rsid w:val="009E2376"/>
    <w:rsid w:val="009E270E"/>
    <w:rsid w:val="009E290F"/>
    <w:rsid w:val="009E2BB2"/>
    <w:rsid w:val="009E3C56"/>
    <w:rsid w:val="009E3D93"/>
    <w:rsid w:val="009E41D4"/>
    <w:rsid w:val="009E4697"/>
    <w:rsid w:val="009E4762"/>
    <w:rsid w:val="009E49FD"/>
    <w:rsid w:val="009E5123"/>
    <w:rsid w:val="009E5C01"/>
    <w:rsid w:val="009E5FF7"/>
    <w:rsid w:val="009E6575"/>
    <w:rsid w:val="009E6F2C"/>
    <w:rsid w:val="009E7D97"/>
    <w:rsid w:val="009F0ED6"/>
    <w:rsid w:val="009F12A0"/>
    <w:rsid w:val="009F2253"/>
    <w:rsid w:val="009F2410"/>
    <w:rsid w:val="009F4395"/>
    <w:rsid w:val="009F4778"/>
    <w:rsid w:val="009F5525"/>
    <w:rsid w:val="009F5771"/>
    <w:rsid w:val="009F5843"/>
    <w:rsid w:val="009F5B93"/>
    <w:rsid w:val="009F6686"/>
    <w:rsid w:val="009F6705"/>
    <w:rsid w:val="009F676D"/>
    <w:rsid w:val="009F70BB"/>
    <w:rsid w:val="009F7607"/>
    <w:rsid w:val="00A005F5"/>
    <w:rsid w:val="00A017B5"/>
    <w:rsid w:val="00A01DB3"/>
    <w:rsid w:val="00A029E8"/>
    <w:rsid w:val="00A03DE3"/>
    <w:rsid w:val="00A043CB"/>
    <w:rsid w:val="00A0450F"/>
    <w:rsid w:val="00A04801"/>
    <w:rsid w:val="00A049F8"/>
    <w:rsid w:val="00A064FF"/>
    <w:rsid w:val="00A06741"/>
    <w:rsid w:val="00A073E7"/>
    <w:rsid w:val="00A0759B"/>
    <w:rsid w:val="00A07DAB"/>
    <w:rsid w:val="00A1041B"/>
    <w:rsid w:val="00A104F2"/>
    <w:rsid w:val="00A11829"/>
    <w:rsid w:val="00A12450"/>
    <w:rsid w:val="00A13063"/>
    <w:rsid w:val="00A142AD"/>
    <w:rsid w:val="00A15A84"/>
    <w:rsid w:val="00A162AB"/>
    <w:rsid w:val="00A16DD4"/>
    <w:rsid w:val="00A17477"/>
    <w:rsid w:val="00A17517"/>
    <w:rsid w:val="00A20B6F"/>
    <w:rsid w:val="00A20CEC"/>
    <w:rsid w:val="00A20D60"/>
    <w:rsid w:val="00A2101A"/>
    <w:rsid w:val="00A2104A"/>
    <w:rsid w:val="00A22435"/>
    <w:rsid w:val="00A224BB"/>
    <w:rsid w:val="00A22ABB"/>
    <w:rsid w:val="00A231C9"/>
    <w:rsid w:val="00A24609"/>
    <w:rsid w:val="00A24B28"/>
    <w:rsid w:val="00A258B6"/>
    <w:rsid w:val="00A25A06"/>
    <w:rsid w:val="00A2671B"/>
    <w:rsid w:val="00A3022C"/>
    <w:rsid w:val="00A3029B"/>
    <w:rsid w:val="00A303B5"/>
    <w:rsid w:val="00A31155"/>
    <w:rsid w:val="00A31774"/>
    <w:rsid w:val="00A32474"/>
    <w:rsid w:val="00A325C3"/>
    <w:rsid w:val="00A326EF"/>
    <w:rsid w:val="00A331F6"/>
    <w:rsid w:val="00A339E0"/>
    <w:rsid w:val="00A34820"/>
    <w:rsid w:val="00A35299"/>
    <w:rsid w:val="00A35CD2"/>
    <w:rsid w:val="00A35DFB"/>
    <w:rsid w:val="00A35E47"/>
    <w:rsid w:val="00A35ED1"/>
    <w:rsid w:val="00A36B11"/>
    <w:rsid w:val="00A37A18"/>
    <w:rsid w:val="00A37AF1"/>
    <w:rsid w:val="00A37B78"/>
    <w:rsid w:val="00A40052"/>
    <w:rsid w:val="00A40D3F"/>
    <w:rsid w:val="00A41777"/>
    <w:rsid w:val="00A41D83"/>
    <w:rsid w:val="00A41EF8"/>
    <w:rsid w:val="00A42917"/>
    <w:rsid w:val="00A42DD1"/>
    <w:rsid w:val="00A42E4C"/>
    <w:rsid w:val="00A42E71"/>
    <w:rsid w:val="00A43591"/>
    <w:rsid w:val="00A4393C"/>
    <w:rsid w:val="00A43AB0"/>
    <w:rsid w:val="00A43FF4"/>
    <w:rsid w:val="00A446BF"/>
    <w:rsid w:val="00A44943"/>
    <w:rsid w:val="00A45F30"/>
    <w:rsid w:val="00A45FDE"/>
    <w:rsid w:val="00A465C1"/>
    <w:rsid w:val="00A466EF"/>
    <w:rsid w:val="00A46A83"/>
    <w:rsid w:val="00A46E42"/>
    <w:rsid w:val="00A47002"/>
    <w:rsid w:val="00A50095"/>
    <w:rsid w:val="00A514F0"/>
    <w:rsid w:val="00A515A7"/>
    <w:rsid w:val="00A51F99"/>
    <w:rsid w:val="00A52E27"/>
    <w:rsid w:val="00A5323D"/>
    <w:rsid w:val="00A53654"/>
    <w:rsid w:val="00A53BDB"/>
    <w:rsid w:val="00A53C74"/>
    <w:rsid w:val="00A55A3A"/>
    <w:rsid w:val="00A563D2"/>
    <w:rsid w:val="00A565B6"/>
    <w:rsid w:val="00A570BC"/>
    <w:rsid w:val="00A6000D"/>
    <w:rsid w:val="00A600B6"/>
    <w:rsid w:val="00A61065"/>
    <w:rsid w:val="00A61667"/>
    <w:rsid w:val="00A61CC9"/>
    <w:rsid w:val="00A6215B"/>
    <w:rsid w:val="00A62935"/>
    <w:rsid w:val="00A6387A"/>
    <w:rsid w:val="00A6390E"/>
    <w:rsid w:val="00A63CC8"/>
    <w:rsid w:val="00A643A5"/>
    <w:rsid w:val="00A647DD"/>
    <w:rsid w:val="00A65395"/>
    <w:rsid w:val="00A6541E"/>
    <w:rsid w:val="00A65DB8"/>
    <w:rsid w:val="00A661B9"/>
    <w:rsid w:val="00A67625"/>
    <w:rsid w:val="00A677F6"/>
    <w:rsid w:val="00A67D7C"/>
    <w:rsid w:val="00A67E30"/>
    <w:rsid w:val="00A7028D"/>
    <w:rsid w:val="00A714C5"/>
    <w:rsid w:val="00A715CE"/>
    <w:rsid w:val="00A71A7C"/>
    <w:rsid w:val="00A71FC7"/>
    <w:rsid w:val="00A73527"/>
    <w:rsid w:val="00A739B2"/>
    <w:rsid w:val="00A749A5"/>
    <w:rsid w:val="00A75469"/>
    <w:rsid w:val="00A756A6"/>
    <w:rsid w:val="00A768AD"/>
    <w:rsid w:val="00A77A67"/>
    <w:rsid w:val="00A8097D"/>
    <w:rsid w:val="00A814A4"/>
    <w:rsid w:val="00A8193A"/>
    <w:rsid w:val="00A8255D"/>
    <w:rsid w:val="00A82AF0"/>
    <w:rsid w:val="00A837DE"/>
    <w:rsid w:val="00A8402C"/>
    <w:rsid w:val="00A846D3"/>
    <w:rsid w:val="00A84A39"/>
    <w:rsid w:val="00A8557E"/>
    <w:rsid w:val="00A8584C"/>
    <w:rsid w:val="00A85F54"/>
    <w:rsid w:val="00A863D7"/>
    <w:rsid w:val="00A86ACB"/>
    <w:rsid w:val="00A90118"/>
    <w:rsid w:val="00A9116F"/>
    <w:rsid w:val="00A9127E"/>
    <w:rsid w:val="00A9168C"/>
    <w:rsid w:val="00A92E58"/>
    <w:rsid w:val="00A92F81"/>
    <w:rsid w:val="00A94835"/>
    <w:rsid w:val="00A948E0"/>
    <w:rsid w:val="00A94A5F"/>
    <w:rsid w:val="00A956A5"/>
    <w:rsid w:val="00A9681C"/>
    <w:rsid w:val="00A973EB"/>
    <w:rsid w:val="00A97746"/>
    <w:rsid w:val="00AA19C4"/>
    <w:rsid w:val="00AA1F78"/>
    <w:rsid w:val="00AA40FF"/>
    <w:rsid w:val="00AA5F14"/>
    <w:rsid w:val="00AA5FF8"/>
    <w:rsid w:val="00AA6DD9"/>
    <w:rsid w:val="00AA70D7"/>
    <w:rsid w:val="00AA71F0"/>
    <w:rsid w:val="00AA7321"/>
    <w:rsid w:val="00AA7B19"/>
    <w:rsid w:val="00AB025F"/>
    <w:rsid w:val="00AB0D19"/>
    <w:rsid w:val="00AB149F"/>
    <w:rsid w:val="00AB1CE5"/>
    <w:rsid w:val="00AB20B7"/>
    <w:rsid w:val="00AB2499"/>
    <w:rsid w:val="00AB360B"/>
    <w:rsid w:val="00AB3AB2"/>
    <w:rsid w:val="00AB4B4E"/>
    <w:rsid w:val="00AB6831"/>
    <w:rsid w:val="00AB695C"/>
    <w:rsid w:val="00AB69CB"/>
    <w:rsid w:val="00AB6B0B"/>
    <w:rsid w:val="00AB758F"/>
    <w:rsid w:val="00AB79ED"/>
    <w:rsid w:val="00AB7DAD"/>
    <w:rsid w:val="00AC03B3"/>
    <w:rsid w:val="00AC06C9"/>
    <w:rsid w:val="00AC13EE"/>
    <w:rsid w:val="00AC158B"/>
    <w:rsid w:val="00AC16E8"/>
    <w:rsid w:val="00AC2798"/>
    <w:rsid w:val="00AC2CA5"/>
    <w:rsid w:val="00AC2F25"/>
    <w:rsid w:val="00AC302C"/>
    <w:rsid w:val="00AC34CC"/>
    <w:rsid w:val="00AC3B9C"/>
    <w:rsid w:val="00AC4113"/>
    <w:rsid w:val="00AC46EA"/>
    <w:rsid w:val="00AC48DC"/>
    <w:rsid w:val="00AC520D"/>
    <w:rsid w:val="00AC5804"/>
    <w:rsid w:val="00AC6401"/>
    <w:rsid w:val="00AC6480"/>
    <w:rsid w:val="00AC68A0"/>
    <w:rsid w:val="00AC6AB5"/>
    <w:rsid w:val="00AC6FA2"/>
    <w:rsid w:val="00AD0AC9"/>
    <w:rsid w:val="00AD0D28"/>
    <w:rsid w:val="00AD1551"/>
    <w:rsid w:val="00AD1F20"/>
    <w:rsid w:val="00AD23DC"/>
    <w:rsid w:val="00AD283A"/>
    <w:rsid w:val="00AD4127"/>
    <w:rsid w:val="00AD515C"/>
    <w:rsid w:val="00AD5338"/>
    <w:rsid w:val="00AD5771"/>
    <w:rsid w:val="00AD5D71"/>
    <w:rsid w:val="00AD64E7"/>
    <w:rsid w:val="00AD6678"/>
    <w:rsid w:val="00AD6796"/>
    <w:rsid w:val="00AD68EE"/>
    <w:rsid w:val="00AD6E8F"/>
    <w:rsid w:val="00AD73C8"/>
    <w:rsid w:val="00AD77B4"/>
    <w:rsid w:val="00AD7CFD"/>
    <w:rsid w:val="00AE0637"/>
    <w:rsid w:val="00AE096C"/>
    <w:rsid w:val="00AE0BD4"/>
    <w:rsid w:val="00AE2117"/>
    <w:rsid w:val="00AE2595"/>
    <w:rsid w:val="00AE2755"/>
    <w:rsid w:val="00AE2F17"/>
    <w:rsid w:val="00AE371F"/>
    <w:rsid w:val="00AE4D6D"/>
    <w:rsid w:val="00AE6ADA"/>
    <w:rsid w:val="00AE6E92"/>
    <w:rsid w:val="00AE712E"/>
    <w:rsid w:val="00AE7188"/>
    <w:rsid w:val="00AE75CB"/>
    <w:rsid w:val="00AE77B9"/>
    <w:rsid w:val="00AE77DC"/>
    <w:rsid w:val="00AE7F67"/>
    <w:rsid w:val="00AF2055"/>
    <w:rsid w:val="00AF21F9"/>
    <w:rsid w:val="00AF2506"/>
    <w:rsid w:val="00AF2FFD"/>
    <w:rsid w:val="00AF3292"/>
    <w:rsid w:val="00AF3CD3"/>
    <w:rsid w:val="00AF3EB8"/>
    <w:rsid w:val="00AF453C"/>
    <w:rsid w:val="00AF48D7"/>
    <w:rsid w:val="00AF4C97"/>
    <w:rsid w:val="00AF5506"/>
    <w:rsid w:val="00AF5B63"/>
    <w:rsid w:val="00AF603A"/>
    <w:rsid w:val="00AF6101"/>
    <w:rsid w:val="00AF6704"/>
    <w:rsid w:val="00AF6D25"/>
    <w:rsid w:val="00AF6EA1"/>
    <w:rsid w:val="00AF7559"/>
    <w:rsid w:val="00B0194F"/>
    <w:rsid w:val="00B02686"/>
    <w:rsid w:val="00B02F83"/>
    <w:rsid w:val="00B03178"/>
    <w:rsid w:val="00B0405B"/>
    <w:rsid w:val="00B04132"/>
    <w:rsid w:val="00B043DD"/>
    <w:rsid w:val="00B06B17"/>
    <w:rsid w:val="00B07D11"/>
    <w:rsid w:val="00B104F0"/>
    <w:rsid w:val="00B10AC4"/>
    <w:rsid w:val="00B11615"/>
    <w:rsid w:val="00B11711"/>
    <w:rsid w:val="00B129D8"/>
    <w:rsid w:val="00B12E8C"/>
    <w:rsid w:val="00B132EC"/>
    <w:rsid w:val="00B14332"/>
    <w:rsid w:val="00B14A11"/>
    <w:rsid w:val="00B15347"/>
    <w:rsid w:val="00B15E4E"/>
    <w:rsid w:val="00B1617A"/>
    <w:rsid w:val="00B16779"/>
    <w:rsid w:val="00B17464"/>
    <w:rsid w:val="00B17775"/>
    <w:rsid w:val="00B20168"/>
    <w:rsid w:val="00B202D9"/>
    <w:rsid w:val="00B20F43"/>
    <w:rsid w:val="00B221E5"/>
    <w:rsid w:val="00B22990"/>
    <w:rsid w:val="00B23E93"/>
    <w:rsid w:val="00B24074"/>
    <w:rsid w:val="00B240DB"/>
    <w:rsid w:val="00B2415E"/>
    <w:rsid w:val="00B241BC"/>
    <w:rsid w:val="00B2499C"/>
    <w:rsid w:val="00B252CA"/>
    <w:rsid w:val="00B2545C"/>
    <w:rsid w:val="00B25AAB"/>
    <w:rsid w:val="00B26BCE"/>
    <w:rsid w:val="00B27BED"/>
    <w:rsid w:val="00B27D90"/>
    <w:rsid w:val="00B307D2"/>
    <w:rsid w:val="00B3132A"/>
    <w:rsid w:val="00B3201C"/>
    <w:rsid w:val="00B320F9"/>
    <w:rsid w:val="00B3224C"/>
    <w:rsid w:val="00B32CE9"/>
    <w:rsid w:val="00B33F91"/>
    <w:rsid w:val="00B33FBA"/>
    <w:rsid w:val="00B34928"/>
    <w:rsid w:val="00B3494F"/>
    <w:rsid w:val="00B349A9"/>
    <w:rsid w:val="00B36084"/>
    <w:rsid w:val="00B36635"/>
    <w:rsid w:val="00B36720"/>
    <w:rsid w:val="00B36B83"/>
    <w:rsid w:val="00B37743"/>
    <w:rsid w:val="00B37E36"/>
    <w:rsid w:val="00B40663"/>
    <w:rsid w:val="00B40783"/>
    <w:rsid w:val="00B4148D"/>
    <w:rsid w:val="00B43C37"/>
    <w:rsid w:val="00B43E2D"/>
    <w:rsid w:val="00B45407"/>
    <w:rsid w:val="00B4631D"/>
    <w:rsid w:val="00B465A7"/>
    <w:rsid w:val="00B46AFB"/>
    <w:rsid w:val="00B46D0E"/>
    <w:rsid w:val="00B470A2"/>
    <w:rsid w:val="00B474FD"/>
    <w:rsid w:val="00B510A2"/>
    <w:rsid w:val="00B515F3"/>
    <w:rsid w:val="00B51B0A"/>
    <w:rsid w:val="00B51C9E"/>
    <w:rsid w:val="00B5209E"/>
    <w:rsid w:val="00B52F42"/>
    <w:rsid w:val="00B535A7"/>
    <w:rsid w:val="00B53B24"/>
    <w:rsid w:val="00B5481E"/>
    <w:rsid w:val="00B548EC"/>
    <w:rsid w:val="00B54A37"/>
    <w:rsid w:val="00B54D33"/>
    <w:rsid w:val="00B55187"/>
    <w:rsid w:val="00B55675"/>
    <w:rsid w:val="00B55D12"/>
    <w:rsid w:val="00B55EF3"/>
    <w:rsid w:val="00B56299"/>
    <w:rsid w:val="00B56434"/>
    <w:rsid w:val="00B57074"/>
    <w:rsid w:val="00B572CD"/>
    <w:rsid w:val="00B57386"/>
    <w:rsid w:val="00B57AEB"/>
    <w:rsid w:val="00B57D92"/>
    <w:rsid w:val="00B60C17"/>
    <w:rsid w:val="00B60D51"/>
    <w:rsid w:val="00B612D0"/>
    <w:rsid w:val="00B615EE"/>
    <w:rsid w:val="00B62A97"/>
    <w:rsid w:val="00B62E99"/>
    <w:rsid w:val="00B6301E"/>
    <w:rsid w:val="00B63C6A"/>
    <w:rsid w:val="00B64500"/>
    <w:rsid w:val="00B648AD"/>
    <w:rsid w:val="00B648CC"/>
    <w:rsid w:val="00B65368"/>
    <w:rsid w:val="00B65598"/>
    <w:rsid w:val="00B65667"/>
    <w:rsid w:val="00B660EF"/>
    <w:rsid w:val="00B6646D"/>
    <w:rsid w:val="00B677D6"/>
    <w:rsid w:val="00B700CC"/>
    <w:rsid w:val="00B703E3"/>
    <w:rsid w:val="00B73604"/>
    <w:rsid w:val="00B73851"/>
    <w:rsid w:val="00B73987"/>
    <w:rsid w:val="00B741DD"/>
    <w:rsid w:val="00B7479D"/>
    <w:rsid w:val="00B75023"/>
    <w:rsid w:val="00B753C6"/>
    <w:rsid w:val="00B76081"/>
    <w:rsid w:val="00B76441"/>
    <w:rsid w:val="00B768BF"/>
    <w:rsid w:val="00B775C3"/>
    <w:rsid w:val="00B77753"/>
    <w:rsid w:val="00B77992"/>
    <w:rsid w:val="00B8086E"/>
    <w:rsid w:val="00B810BA"/>
    <w:rsid w:val="00B812CA"/>
    <w:rsid w:val="00B81A18"/>
    <w:rsid w:val="00B81C38"/>
    <w:rsid w:val="00B81F53"/>
    <w:rsid w:val="00B82111"/>
    <w:rsid w:val="00B82793"/>
    <w:rsid w:val="00B82BB9"/>
    <w:rsid w:val="00B83509"/>
    <w:rsid w:val="00B84AC4"/>
    <w:rsid w:val="00B84EC1"/>
    <w:rsid w:val="00B85172"/>
    <w:rsid w:val="00B8576E"/>
    <w:rsid w:val="00B85B94"/>
    <w:rsid w:val="00B869A7"/>
    <w:rsid w:val="00B86D75"/>
    <w:rsid w:val="00B87AE4"/>
    <w:rsid w:val="00B87BA0"/>
    <w:rsid w:val="00B9056E"/>
    <w:rsid w:val="00B92B8B"/>
    <w:rsid w:val="00B92EDB"/>
    <w:rsid w:val="00B93131"/>
    <w:rsid w:val="00B931FF"/>
    <w:rsid w:val="00B932A8"/>
    <w:rsid w:val="00B94115"/>
    <w:rsid w:val="00B946A5"/>
    <w:rsid w:val="00B946EE"/>
    <w:rsid w:val="00B9670B"/>
    <w:rsid w:val="00B9673D"/>
    <w:rsid w:val="00B9681C"/>
    <w:rsid w:val="00B96C1E"/>
    <w:rsid w:val="00B96F09"/>
    <w:rsid w:val="00B97A80"/>
    <w:rsid w:val="00BA00B1"/>
    <w:rsid w:val="00BA15BA"/>
    <w:rsid w:val="00BA1CF6"/>
    <w:rsid w:val="00BA24C3"/>
    <w:rsid w:val="00BA2BA4"/>
    <w:rsid w:val="00BA32BC"/>
    <w:rsid w:val="00BA3604"/>
    <w:rsid w:val="00BA399D"/>
    <w:rsid w:val="00BA3B95"/>
    <w:rsid w:val="00BA45EB"/>
    <w:rsid w:val="00BA51A8"/>
    <w:rsid w:val="00BA5250"/>
    <w:rsid w:val="00BA6756"/>
    <w:rsid w:val="00BA6E97"/>
    <w:rsid w:val="00BB017C"/>
    <w:rsid w:val="00BB1174"/>
    <w:rsid w:val="00BB1480"/>
    <w:rsid w:val="00BB1A71"/>
    <w:rsid w:val="00BB1ADE"/>
    <w:rsid w:val="00BB1E46"/>
    <w:rsid w:val="00BB2143"/>
    <w:rsid w:val="00BB2BCE"/>
    <w:rsid w:val="00BB2C9E"/>
    <w:rsid w:val="00BB30D6"/>
    <w:rsid w:val="00BB316E"/>
    <w:rsid w:val="00BB35F2"/>
    <w:rsid w:val="00BB4063"/>
    <w:rsid w:val="00BB40C6"/>
    <w:rsid w:val="00BB4951"/>
    <w:rsid w:val="00BB4AEB"/>
    <w:rsid w:val="00BB50F4"/>
    <w:rsid w:val="00BB6AB8"/>
    <w:rsid w:val="00BB731C"/>
    <w:rsid w:val="00BB7A0A"/>
    <w:rsid w:val="00BC1359"/>
    <w:rsid w:val="00BC1A99"/>
    <w:rsid w:val="00BC1B36"/>
    <w:rsid w:val="00BC1CFA"/>
    <w:rsid w:val="00BC1DCD"/>
    <w:rsid w:val="00BC20EE"/>
    <w:rsid w:val="00BC2887"/>
    <w:rsid w:val="00BC2F67"/>
    <w:rsid w:val="00BC45CD"/>
    <w:rsid w:val="00BC4D83"/>
    <w:rsid w:val="00BC5018"/>
    <w:rsid w:val="00BC52FB"/>
    <w:rsid w:val="00BC575C"/>
    <w:rsid w:val="00BC5FD3"/>
    <w:rsid w:val="00BC623A"/>
    <w:rsid w:val="00BC68E3"/>
    <w:rsid w:val="00BC70C3"/>
    <w:rsid w:val="00BC71D1"/>
    <w:rsid w:val="00BC7EE2"/>
    <w:rsid w:val="00BD0F7A"/>
    <w:rsid w:val="00BD111C"/>
    <w:rsid w:val="00BD13FE"/>
    <w:rsid w:val="00BD166C"/>
    <w:rsid w:val="00BD1770"/>
    <w:rsid w:val="00BD2F8B"/>
    <w:rsid w:val="00BD3F12"/>
    <w:rsid w:val="00BD43B9"/>
    <w:rsid w:val="00BD4943"/>
    <w:rsid w:val="00BD4E32"/>
    <w:rsid w:val="00BD59BA"/>
    <w:rsid w:val="00BD5D5D"/>
    <w:rsid w:val="00BD69FB"/>
    <w:rsid w:val="00BD6DD4"/>
    <w:rsid w:val="00BD7BC4"/>
    <w:rsid w:val="00BD7F52"/>
    <w:rsid w:val="00BE1101"/>
    <w:rsid w:val="00BE186F"/>
    <w:rsid w:val="00BE1EE8"/>
    <w:rsid w:val="00BE2753"/>
    <w:rsid w:val="00BE32EC"/>
    <w:rsid w:val="00BE3C02"/>
    <w:rsid w:val="00BE44DB"/>
    <w:rsid w:val="00BE5818"/>
    <w:rsid w:val="00BE58C5"/>
    <w:rsid w:val="00BE5C58"/>
    <w:rsid w:val="00BE6043"/>
    <w:rsid w:val="00BE6389"/>
    <w:rsid w:val="00BE682F"/>
    <w:rsid w:val="00BE7470"/>
    <w:rsid w:val="00BE77A1"/>
    <w:rsid w:val="00BE7CC9"/>
    <w:rsid w:val="00BE7F4F"/>
    <w:rsid w:val="00BF0323"/>
    <w:rsid w:val="00BF0645"/>
    <w:rsid w:val="00BF1F21"/>
    <w:rsid w:val="00BF28A1"/>
    <w:rsid w:val="00BF2F46"/>
    <w:rsid w:val="00BF3178"/>
    <w:rsid w:val="00BF32B2"/>
    <w:rsid w:val="00BF3606"/>
    <w:rsid w:val="00BF3674"/>
    <w:rsid w:val="00BF38F3"/>
    <w:rsid w:val="00BF3DFD"/>
    <w:rsid w:val="00BF4240"/>
    <w:rsid w:val="00BF45A3"/>
    <w:rsid w:val="00BF4775"/>
    <w:rsid w:val="00BF4A56"/>
    <w:rsid w:val="00BF5852"/>
    <w:rsid w:val="00BF58A1"/>
    <w:rsid w:val="00BF5994"/>
    <w:rsid w:val="00BF5D8F"/>
    <w:rsid w:val="00BF68EA"/>
    <w:rsid w:val="00BF7867"/>
    <w:rsid w:val="00BF7F8B"/>
    <w:rsid w:val="00C00688"/>
    <w:rsid w:val="00C00937"/>
    <w:rsid w:val="00C00EE2"/>
    <w:rsid w:val="00C023BB"/>
    <w:rsid w:val="00C023C3"/>
    <w:rsid w:val="00C02EC6"/>
    <w:rsid w:val="00C03227"/>
    <w:rsid w:val="00C035EF"/>
    <w:rsid w:val="00C03CF1"/>
    <w:rsid w:val="00C03E4B"/>
    <w:rsid w:val="00C04192"/>
    <w:rsid w:val="00C04660"/>
    <w:rsid w:val="00C0466B"/>
    <w:rsid w:val="00C05245"/>
    <w:rsid w:val="00C05F61"/>
    <w:rsid w:val="00C06225"/>
    <w:rsid w:val="00C109A0"/>
    <w:rsid w:val="00C10D6E"/>
    <w:rsid w:val="00C10DBB"/>
    <w:rsid w:val="00C1218F"/>
    <w:rsid w:val="00C12BE1"/>
    <w:rsid w:val="00C12E2D"/>
    <w:rsid w:val="00C13022"/>
    <w:rsid w:val="00C14078"/>
    <w:rsid w:val="00C14A86"/>
    <w:rsid w:val="00C14B71"/>
    <w:rsid w:val="00C15125"/>
    <w:rsid w:val="00C15749"/>
    <w:rsid w:val="00C15AF9"/>
    <w:rsid w:val="00C15E1E"/>
    <w:rsid w:val="00C164FD"/>
    <w:rsid w:val="00C16569"/>
    <w:rsid w:val="00C1667F"/>
    <w:rsid w:val="00C16EC1"/>
    <w:rsid w:val="00C1723D"/>
    <w:rsid w:val="00C17ACE"/>
    <w:rsid w:val="00C17CD8"/>
    <w:rsid w:val="00C17E18"/>
    <w:rsid w:val="00C2092A"/>
    <w:rsid w:val="00C21145"/>
    <w:rsid w:val="00C21278"/>
    <w:rsid w:val="00C21D34"/>
    <w:rsid w:val="00C22E94"/>
    <w:rsid w:val="00C23285"/>
    <w:rsid w:val="00C23631"/>
    <w:rsid w:val="00C23BEF"/>
    <w:rsid w:val="00C24848"/>
    <w:rsid w:val="00C24C2A"/>
    <w:rsid w:val="00C25145"/>
    <w:rsid w:val="00C25261"/>
    <w:rsid w:val="00C2536F"/>
    <w:rsid w:val="00C2580A"/>
    <w:rsid w:val="00C25E15"/>
    <w:rsid w:val="00C27218"/>
    <w:rsid w:val="00C276A3"/>
    <w:rsid w:val="00C277DB"/>
    <w:rsid w:val="00C277FD"/>
    <w:rsid w:val="00C27C75"/>
    <w:rsid w:val="00C30A91"/>
    <w:rsid w:val="00C30F6A"/>
    <w:rsid w:val="00C3176A"/>
    <w:rsid w:val="00C324D8"/>
    <w:rsid w:val="00C32EF0"/>
    <w:rsid w:val="00C3363D"/>
    <w:rsid w:val="00C33C78"/>
    <w:rsid w:val="00C33D60"/>
    <w:rsid w:val="00C340D6"/>
    <w:rsid w:val="00C3593D"/>
    <w:rsid w:val="00C36119"/>
    <w:rsid w:val="00C373EC"/>
    <w:rsid w:val="00C4054C"/>
    <w:rsid w:val="00C41CBE"/>
    <w:rsid w:val="00C426DA"/>
    <w:rsid w:val="00C444E4"/>
    <w:rsid w:val="00C450D1"/>
    <w:rsid w:val="00C46143"/>
    <w:rsid w:val="00C46CAC"/>
    <w:rsid w:val="00C47F4F"/>
    <w:rsid w:val="00C50361"/>
    <w:rsid w:val="00C5042F"/>
    <w:rsid w:val="00C512DC"/>
    <w:rsid w:val="00C518A3"/>
    <w:rsid w:val="00C51E67"/>
    <w:rsid w:val="00C522B9"/>
    <w:rsid w:val="00C52F5B"/>
    <w:rsid w:val="00C5345E"/>
    <w:rsid w:val="00C53565"/>
    <w:rsid w:val="00C54E79"/>
    <w:rsid w:val="00C5556D"/>
    <w:rsid w:val="00C575DA"/>
    <w:rsid w:val="00C57A37"/>
    <w:rsid w:val="00C6080B"/>
    <w:rsid w:val="00C62635"/>
    <w:rsid w:val="00C6270D"/>
    <w:rsid w:val="00C633A7"/>
    <w:rsid w:val="00C63B69"/>
    <w:rsid w:val="00C654B8"/>
    <w:rsid w:val="00C6560E"/>
    <w:rsid w:val="00C658CB"/>
    <w:rsid w:val="00C65A07"/>
    <w:rsid w:val="00C65D96"/>
    <w:rsid w:val="00C669BE"/>
    <w:rsid w:val="00C6789F"/>
    <w:rsid w:val="00C67995"/>
    <w:rsid w:val="00C67CD8"/>
    <w:rsid w:val="00C705C5"/>
    <w:rsid w:val="00C70B84"/>
    <w:rsid w:val="00C71EEB"/>
    <w:rsid w:val="00C724C5"/>
    <w:rsid w:val="00C72A29"/>
    <w:rsid w:val="00C72CFF"/>
    <w:rsid w:val="00C7331A"/>
    <w:rsid w:val="00C739C9"/>
    <w:rsid w:val="00C73CD8"/>
    <w:rsid w:val="00C7476A"/>
    <w:rsid w:val="00C75830"/>
    <w:rsid w:val="00C75950"/>
    <w:rsid w:val="00C75D3F"/>
    <w:rsid w:val="00C762D3"/>
    <w:rsid w:val="00C765E4"/>
    <w:rsid w:val="00C76CBB"/>
    <w:rsid w:val="00C76F25"/>
    <w:rsid w:val="00C76FF5"/>
    <w:rsid w:val="00C77822"/>
    <w:rsid w:val="00C77946"/>
    <w:rsid w:val="00C80232"/>
    <w:rsid w:val="00C80475"/>
    <w:rsid w:val="00C80EC2"/>
    <w:rsid w:val="00C81321"/>
    <w:rsid w:val="00C81B8E"/>
    <w:rsid w:val="00C83C6A"/>
    <w:rsid w:val="00C83CED"/>
    <w:rsid w:val="00C85204"/>
    <w:rsid w:val="00C85D03"/>
    <w:rsid w:val="00C85D75"/>
    <w:rsid w:val="00C8754E"/>
    <w:rsid w:val="00C90118"/>
    <w:rsid w:val="00C90616"/>
    <w:rsid w:val="00C909A0"/>
    <w:rsid w:val="00C90EF5"/>
    <w:rsid w:val="00C91195"/>
    <w:rsid w:val="00C91385"/>
    <w:rsid w:val="00C913AC"/>
    <w:rsid w:val="00C91A40"/>
    <w:rsid w:val="00C92467"/>
    <w:rsid w:val="00C926D1"/>
    <w:rsid w:val="00C92750"/>
    <w:rsid w:val="00C92C6D"/>
    <w:rsid w:val="00C93039"/>
    <w:rsid w:val="00C97271"/>
    <w:rsid w:val="00C97369"/>
    <w:rsid w:val="00CA0453"/>
    <w:rsid w:val="00CA11AC"/>
    <w:rsid w:val="00CA13A4"/>
    <w:rsid w:val="00CA1E6F"/>
    <w:rsid w:val="00CA31B0"/>
    <w:rsid w:val="00CA3326"/>
    <w:rsid w:val="00CA3907"/>
    <w:rsid w:val="00CA4048"/>
    <w:rsid w:val="00CA5C35"/>
    <w:rsid w:val="00CA6423"/>
    <w:rsid w:val="00CA6918"/>
    <w:rsid w:val="00CA6CAF"/>
    <w:rsid w:val="00CA78B4"/>
    <w:rsid w:val="00CA7A60"/>
    <w:rsid w:val="00CB1160"/>
    <w:rsid w:val="00CB1446"/>
    <w:rsid w:val="00CB14E8"/>
    <w:rsid w:val="00CB16F7"/>
    <w:rsid w:val="00CB1F05"/>
    <w:rsid w:val="00CB1F90"/>
    <w:rsid w:val="00CB3565"/>
    <w:rsid w:val="00CB36CD"/>
    <w:rsid w:val="00CB3F43"/>
    <w:rsid w:val="00CB73B3"/>
    <w:rsid w:val="00CB73DD"/>
    <w:rsid w:val="00CB767B"/>
    <w:rsid w:val="00CC06BF"/>
    <w:rsid w:val="00CC0EB1"/>
    <w:rsid w:val="00CC110F"/>
    <w:rsid w:val="00CC1322"/>
    <w:rsid w:val="00CC1422"/>
    <w:rsid w:val="00CC14B1"/>
    <w:rsid w:val="00CC362C"/>
    <w:rsid w:val="00CC3A21"/>
    <w:rsid w:val="00CC3B92"/>
    <w:rsid w:val="00CC3E25"/>
    <w:rsid w:val="00CC3F4A"/>
    <w:rsid w:val="00CC4A33"/>
    <w:rsid w:val="00CC6178"/>
    <w:rsid w:val="00CC7426"/>
    <w:rsid w:val="00CC7D56"/>
    <w:rsid w:val="00CD0E3A"/>
    <w:rsid w:val="00CD1107"/>
    <w:rsid w:val="00CD11EB"/>
    <w:rsid w:val="00CD1F06"/>
    <w:rsid w:val="00CD2363"/>
    <w:rsid w:val="00CD26B8"/>
    <w:rsid w:val="00CD2918"/>
    <w:rsid w:val="00CD2F20"/>
    <w:rsid w:val="00CD339B"/>
    <w:rsid w:val="00CD3FC9"/>
    <w:rsid w:val="00CD3FDC"/>
    <w:rsid w:val="00CD400F"/>
    <w:rsid w:val="00CD405F"/>
    <w:rsid w:val="00CD4412"/>
    <w:rsid w:val="00CD4492"/>
    <w:rsid w:val="00CD5339"/>
    <w:rsid w:val="00CD6739"/>
    <w:rsid w:val="00CD6BB1"/>
    <w:rsid w:val="00CD788A"/>
    <w:rsid w:val="00CD795E"/>
    <w:rsid w:val="00CD7C18"/>
    <w:rsid w:val="00CD7EEC"/>
    <w:rsid w:val="00CE0305"/>
    <w:rsid w:val="00CE09CE"/>
    <w:rsid w:val="00CE136C"/>
    <w:rsid w:val="00CE2CD0"/>
    <w:rsid w:val="00CE2FB3"/>
    <w:rsid w:val="00CE31BB"/>
    <w:rsid w:val="00CE406E"/>
    <w:rsid w:val="00CE40B1"/>
    <w:rsid w:val="00CE52D4"/>
    <w:rsid w:val="00CE5744"/>
    <w:rsid w:val="00CE637F"/>
    <w:rsid w:val="00CE63D1"/>
    <w:rsid w:val="00CE665F"/>
    <w:rsid w:val="00CE680E"/>
    <w:rsid w:val="00CE71AB"/>
    <w:rsid w:val="00CE71BA"/>
    <w:rsid w:val="00CE7961"/>
    <w:rsid w:val="00CF0262"/>
    <w:rsid w:val="00CF0F1D"/>
    <w:rsid w:val="00CF16F1"/>
    <w:rsid w:val="00CF1F2B"/>
    <w:rsid w:val="00CF2339"/>
    <w:rsid w:val="00CF25F1"/>
    <w:rsid w:val="00CF36C0"/>
    <w:rsid w:val="00CF4C83"/>
    <w:rsid w:val="00CF4E75"/>
    <w:rsid w:val="00CF5290"/>
    <w:rsid w:val="00CF542E"/>
    <w:rsid w:val="00CF5AD5"/>
    <w:rsid w:val="00CF6FC2"/>
    <w:rsid w:val="00CF725A"/>
    <w:rsid w:val="00CF75C6"/>
    <w:rsid w:val="00CF7934"/>
    <w:rsid w:val="00CF7C10"/>
    <w:rsid w:val="00D009D7"/>
    <w:rsid w:val="00D013A4"/>
    <w:rsid w:val="00D0149D"/>
    <w:rsid w:val="00D01908"/>
    <w:rsid w:val="00D01C46"/>
    <w:rsid w:val="00D02BDA"/>
    <w:rsid w:val="00D02EE5"/>
    <w:rsid w:val="00D03851"/>
    <w:rsid w:val="00D03A16"/>
    <w:rsid w:val="00D045BF"/>
    <w:rsid w:val="00D0576D"/>
    <w:rsid w:val="00D0582F"/>
    <w:rsid w:val="00D05C7E"/>
    <w:rsid w:val="00D05CFD"/>
    <w:rsid w:val="00D063CC"/>
    <w:rsid w:val="00D06C4A"/>
    <w:rsid w:val="00D100B0"/>
    <w:rsid w:val="00D106D9"/>
    <w:rsid w:val="00D11128"/>
    <w:rsid w:val="00D1115D"/>
    <w:rsid w:val="00D11870"/>
    <w:rsid w:val="00D11DB4"/>
    <w:rsid w:val="00D127C9"/>
    <w:rsid w:val="00D13EC4"/>
    <w:rsid w:val="00D146F6"/>
    <w:rsid w:val="00D1476D"/>
    <w:rsid w:val="00D14BA5"/>
    <w:rsid w:val="00D1701A"/>
    <w:rsid w:val="00D17DF6"/>
    <w:rsid w:val="00D17F5F"/>
    <w:rsid w:val="00D20251"/>
    <w:rsid w:val="00D202C7"/>
    <w:rsid w:val="00D2067A"/>
    <w:rsid w:val="00D21A36"/>
    <w:rsid w:val="00D21D53"/>
    <w:rsid w:val="00D223DD"/>
    <w:rsid w:val="00D229A3"/>
    <w:rsid w:val="00D22F09"/>
    <w:rsid w:val="00D23760"/>
    <w:rsid w:val="00D238B4"/>
    <w:rsid w:val="00D23A68"/>
    <w:rsid w:val="00D25079"/>
    <w:rsid w:val="00D25795"/>
    <w:rsid w:val="00D25A31"/>
    <w:rsid w:val="00D2602A"/>
    <w:rsid w:val="00D273D4"/>
    <w:rsid w:val="00D275C4"/>
    <w:rsid w:val="00D279D4"/>
    <w:rsid w:val="00D27CB8"/>
    <w:rsid w:val="00D27D33"/>
    <w:rsid w:val="00D3039A"/>
    <w:rsid w:val="00D30661"/>
    <w:rsid w:val="00D309DB"/>
    <w:rsid w:val="00D30AB4"/>
    <w:rsid w:val="00D318D9"/>
    <w:rsid w:val="00D31A7F"/>
    <w:rsid w:val="00D32949"/>
    <w:rsid w:val="00D32CEE"/>
    <w:rsid w:val="00D32CEF"/>
    <w:rsid w:val="00D33471"/>
    <w:rsid w:val="00D35587"/>
    <w:rsid w:val="00D3558C"/>
    <w:rsid w:val="00D355B2"/>
    <w:rsid w:val="00D36056"/>
    <w:rsid w:val="00D36472"/>
    <w:rsid w:val="00D3711E"/>
    <w:rsid w:val="00D40EEA"/>
    <w:rsid w:val="00D413FC"/>
    <w:rsid w:val="00D41C6B"/>
    <w:rsid w:val="00D41DD9"/>
    <w:rsid w:val="00D4217A"/>
    <w:rsid w:val="00D42B8F"/>
    <w:rsid w:val="00D42E17"/>
    <w:rsid w:val="00D45414"/>
    <w:rsid w:val="00D45CE0"/>
    <w:rsid w:val="00D460A9"/>
    <w:rsid w:val="00D46665"/>
    <w:rsid w:val="00D4742C"/>
    <w:rsid w:val="00D4771F"/>
    <w:rsid w:val="00D47794"/>
    <w:rsid w:val="00D50ECE"/>
    <w:rsid w:val="00D5108A"/>
    <w:rsid w:val="00D511CA"/>
    <w:rsid w:val="00D5141C"/>
    <w:rsid w:val="00D51ECD"/>
    <w:rsid w:val="00D52317"/>
    <w:rsid w:val="00D533A3"/>
    <w:rsid w:val="00D53E76"/>
    <w:rsid w:val="00D54350"/>
    <w:rsid w:val="00D60729"/>
    <w:rsid w:val="00D60A01"/>
    <w:rsid w:val="00D615A4"/>
    <w:rsid w:val="00D61B0C"/>
    <w:rsid w:val="00D620D8"/>
    <w:rsid w:val="00D62A88"/>
    <w:rsid w:val="00D62DBF"/>
    <w:rsid w:val="00D62EB7"/>
    <w:rsid w:val="00D63057"/>
    <w:rsid w:val="00D63789"/>
    <w:rsid w:val="00D64038"/>
    <w:rsid w:val="00D64E4C"/>
    <w:rsid w:val="00D65A37"/>
    <w:rsid w:val="00D66DD1"/>
    <w:rsid w:val="00D70262"/>
    <w:rsid w:val="00D7093F"/>
    <w:rsid w:val="00D70A78"/>
    <w:rsid w:val="00D70AD4"/>
    <w:rsid w:val="00D7149D"/>
    <w:rsid w:val="00D71924"/>
    <w:rsid w:val="00D72243"/>
    <w:rsid w:val="00D725AB"/>
    <w:rsid w:val="00D7304B"/>
    <w:rsid w:val="00D732BB"/>
    <w:rsid w:val="00D736AB"/>
    <w:rsid w:val="00D7373D"/>
    <w:rsid w:val="00D73D8F"/>
    <w:rsid w:val="00D74406"/>
    <w:rsid w:val="00D74B02"/>
    <w:rsid w:val="00D74E42"/>
    <w:rsid w:val="00D75104"/>
    <w:rsid w:val="00D759C4"/>
    <w:rsid w:val="00D7602B"/>
    <w:rsid w:val="00D76736"/>
    <w:rsid w:val="00D768C9"/>
    <w:rsid w:val="00D76DE5"/>
    <w:rsid w:val="00D76ECF"/>
    <w:rsid w:val="00D77079"/>
    <w:rsid w:val="00D77CFA"/>
    <w:rsid w:val="00D81F23"/>
    <w:rsid w:val="00D82F52"/>
    <w:rsid w:val="00D83724"/>
    <w:rsid w:val="00D8426E"/>
    <w:rsid w:val="00D84E95"/>
    <w:rsid w:val="00D85287"/>
    <w:rsid w:val="00D85306"/>
    <w:rsid w:val="00D91404"/>
    <w:rsid w:val="00D91DF3"/>
    <w:rsid w:val="00D921B4"/>
    <w:rsid w:val="00D92338"/>
    <w:rsid w:val="00D924A5"/>
    <w:rsid w:val="00D928E4"/>
    <w:rsid w:val="00D93703"/>
    <w:rsid w:val="00D94343"/>
    <w:rsid w:val="00D94EA0"/>
    <w:rsid w:val="00D959BE"/>
    <w:rsid w:val="00D95C65"/>
    <w:rsid w:val="00D96DE5"/>
    <w:rsid w:val="00D970A6"/>
    <w:rsid w:val="00D9733B"/>
    <w:rsid w:val="00DA05AC"/>
    <w:rsid w:val="00DA0B68"/>
    <w:rsid w:val="00DA0D77"/>
    <w:rsid w:val="00DA2745"/>
    <w:rsid w:val="00DA2A93"/>
    <w:rsid w:val="00DA2EA4"/>
    <w:rsid w:val="00DA3184"/>
    <w:rsid w:val="00DA3D99"/>
    <w:rsid w:val="00DA44F5"/>
    <w:rsid w:val="00DA5C4F"/>
    <w:rsid w:val="00DA6504"/>
    <w:rsid w:val="00DA665E"/>
    <w:rsid w:val="00DA6A9B"/>
    <w:rsid w:val="00DA6AE0"/>
    <w:rsid w:val="00DA6F65"/>
    <w:rsid w:val="00DA70A5"/>
    <w:rsid w:val="00DA79C5"/>
    <w:rsid w:val="00DB0617"/>
    <w:rsid w:val="00DB20F3"/>
    <w:rsid w:val="00DB29D7"/>
    <w:rsid w:val="00DB35C4"/>
    <w:rsid w:val="00DB3779"/>
    <w:rsid w:val="00DB3C3D"/>
    <w:rsid w:val="00DB450A"/>
    <w:rsid w:val="00DB49B2"/>
    <w:rsid w:val="00DB65F6"/>
    <w:rsid w:val="00DB688C"/>
    <w:rsid w:val="00DB6F59"/>
    <w:rsid w:val="00DB703E"/>
    <w:rsid w:val="00DB7209"/>
    <w:rsid w:val="00DB7594"/>
    <w:rsid w:val="00DB78F3"/>
    <w:rsid w:val="00DC11E5"/>
    <w:rsid w:val="00DC1852"/>
    <w:rsid w:val="00DC1B23"/>
    <w:rsid w:val="00DC1E62"/>
    <w:rsid w:val="00DC2180"/>
    <w:rsid w:val="00DC21F4"/>
    <w:rsid w:val="00DC2215"/>
    <w:rsid w:val="00DC252D"/>
    <w:rsid w:val="00DC37CD"/>
    <w:rsid w:val="00DC45ED"/>
    <w:rsid w:val="00DC5EF0"/>
    <w:rsid w:val="00DC6011"/>
    <w:rsid w:val="00DC7DA4"/>
    <w:rsid w:val="00DD0411"/>
    <w:rsid w:val="00DD0413"/>
    <w:rsid w:val="00DD0F86"/>
    <w:rsid w:val="00DD255C"/>
    <w:rsid w:val="00DD2A80"/>
    <w:rsid w:val="00DD2B36"/>
    <w:rsid w:val="00DD465C"/>
    <w:rsid w:val="00DD4706"/>
    <w:rsid w:val="00DD4BAD"/>
    <w:rsid w:val="00DD58F2"/>
    <w:rsid w:val="00DD5C91"/>
    <w:rsid w:val="00DD5E7C"/>
    <w:rsid w:val="00DD69A6"/>
    <w:rsid w:val="00DD70F9"/>
    <w:rsid w:val="00DE0442"/>
    <w:rsid w:val="00DE058A"/>
    <w:rsid w:val="00DE08A7"/>
    <w:rsid w:val="00DE0935"/>
    <w:rsid w:val="00DE0B4F"/>
    <w:rsid w:val="00DE0B92"/>
    <w:rsid w:val="00DE115E"/>
    <w:rsid w:val="00DE2620"/>
    <w:rsid w:val="00DE2CB6"/>
    <w:rsid w:val="00DE31BB"/>
    <w:rsid w:val="00DE34D2"/>
    <w:rsid w:val="00DE34F5"/>
    <w:rsid w:val="00DE3AF9"/>
    <w:rsid w:val="00DE4D05"/>
    <w:rsid w:val="00DE4D08"/>
    <w:rsid w:val="00DE5016"/>
    <w:rsid w:val="00DE5D4B"/>
    <w:rsid w:val="00DE734B"/>
    <w:rsid w:val="00DE77F7"/>
    <w:rsid w:val="00DE79FC"/>
    <w:rsid w:val="00DF0ACA"/>
    <w:rsid w:val="00DF1364"/>
    <w:rsid w:val="00DF1442"/>
    <w:rsid w:val="00DF2596"/>
    <w:rsid w:val="00DF2C3E"/>
    <w:rsid w:val="00DF2E01"/>
    <w:rsid w:val="00DF47EB"/>
    <w:rsid w:val="00DF498E"/>
    <w:rsid w:val="00DF4E41"/>
    <w:rsid w:val="00DF5343"/>
    <w:rsid w:val="00DF5717"/>
    <w:rsid w:val="00DF6828"/>
    <w:rsid w:val="00DF73D7"/>
    <w:rsid w:val="00DF7632"/>
    <w:rsid w:val="00DF7B87"/>
    <w:rsid w:val="00E0025F"/>
    <w:rsid w:val="00E00304"/>
    <w:rsid w:val="00E00F65"/>
    <w:rsid w:val="00E01ABB"/>
    <w:rsid w:val="00E02285"/>
    <w:rsid w:val="00E02369"/>
    <w:rsid w:val="00E028D5"/>
    <w:rsid w:val="00E02CF5"/>
    <w:rsid w:val="00E02D0C"/>
    <w:rsid w:val="00E03309"/>
    <w:rsid w:val="00E035BA"/>
    <w:rsid w:val="00E037CD"/>
    <w:rsid w:val="00E0394E"/>
    <w:rsid w:val="00E03EFE"/>
    <w:rsid w:val="00E047D9"/>
    <w:rsid w:val="00E04BE7"/>
    <w:rsid w:val="00E0538F"/>
    <w:rsid w:val="00E05CE0"/>
    <w:rsid w:val="00E068E3"/>
    <w:rsid w:val="00E07035"/>
    <w:rsid w:val="00E07F27"/>
    <w:rsid w:val="00E10372"/>
    <w:rsid w:val="00E109BD"/>
    <w:rsid w:val="00E113D9"/>
    <w:rsid w:val="00E1246C"/>
    <w:rsid w:val="00E129B8"/>
    <w:rsid w:val="00E12D25"/>
    <w:rsid w:val="00E14A9A"/>
    <w:rsid w:val="00E14B37"/>
    <w:rsid w:val="00E1563C"/>
    <w:rsid w:val="00E15996"/>
    <w:rsid w:val="00E1661E"/>
    <w:rsid w:val="00E16658"/>
    <w:rsid w:val="00E168B8"/>
    <w:rsid w:val="00E16E45"/>
    <w:rsid w:val="00E17109"/>
    <w:rsid w:val="00E22891"/>
    <w:rsid w:val="00E22CD8"/>
    <w:rsid w:val="00E2320C"/>
    <w:rsid w:val="00E23BF9"/>
    <w:rsid w:val="00E24082"/>
    <w:rsid w:val="00E24ED1"/>
    <w:rsid w:val="00E24F01"/>
    <w:rsid w:val="00E25275"/>
    <w:rsid w:val="00E258EA"/>
    <w:rsid w:val="00E26816"/>
    <w:rsid w:val="00E26986"/>
    <w:rsid w:val="00E30A28"/>
    <w:rsid w:val="00E31818"/>
    <w:rsid w:val="00E32261"/>
    <w:rsid w:val="00E3254E"/>
    <w:rsid w:val="00E32925"/>
    <w:rsid w:val="00E334A4"/>
    <w:rsid w:val="00E33813"/>
    <w:rsid w:val="00E338F3"/>
    <w:rsid w:val="00E33BD1"/>
    <w:rsid w:val="00E33CF1"/>
    <w:rsid w:val="00E33F37"/>
    <w:rsid w:val="00E341F3"/>
    <w:rsid w:val="00E347BF"/>
    <w:rsid w:val="00E34B4D"/>
    <w:rsid w:val="00E378F2"/>
    <w:rsid w:val="00E379F4"/>
    <w:rsid w:val="00E401C3"/>
    <w:rsid w:val="00E404D4"/>
    <w:rsid w:val="00E409AA"/>
    <w:rsid w:val="00E411BC"/>
    <w:rsid w:val="00E4135B"/>
    <w:rsid w:val="00E4140A"/>
    <w:rsid w:val="00E41876"/>
    <w:rsid w:val="00E41A31"/>
    <w:rsid w:val="00E42601"/>
    <w:rsid w:val="00E42A6D"/>
    <w:rsid w:val="00E43DD5"/>
    <w:rsid w:val="00E44BD5"/>
    <w:rsid w:val="00E4577A"/>
    <w:rsid w:val="00E4596C"/>
    <w:rsid w:val="00E45D31"/>
    <w:rsid w:val="00E471FB"/>
    <w:rsid w:val="00E47F3D"/>
    <w:rsid w:val="00E50789"/>
    <w:rsid w:val="00E5086A"/>
    <w:rsid w:val="00E51006"/>
    <w:rsid w:val="00E52219"/>
    <w:rsid w:val="00E5323D"/>
    <w:rsid w:val="00E53698"/>
    <w:rsid w:val="00E53A4E"/>
    <w:rsid w:val="00E53B99"/>
    <w:rsid w:val="00E54055"/>
    <w:rsid w:val="00E54476"/>
    <w:rsid w:val="00E54BBE"/>
    <w:rsid w:val="00E555EB"/>
    <w:rsid w:val="00E55F19"/>
    <w:rsid w:val="00E561E0"/>
    <w:rsid w:val="00E56213"/>
    <w:rsid w:val="00E56458"/>
    <w:rsid w:val="00E56CDA"/>
    <w:rsid w:val="00E56E4F"/>
    <w:rsid w:val="00E57AFF"/>
    <w:rsid w:val="00E57B08"/>
    <w:rsid w:val="00E6001B"/>
    <w:rsid w:val="00E60687"/>
    <w:rsid w:val="00E613EA"/>
    <w:rsid w:val="00E623F2"/>
    <w:rsid w:val="00E6351B"/>
    <w:rsid w:val="00E636CB"/>
    <w:rsid w:val="00E640AE"/>
    <w:rsid w:val="00E6441D"/>
    <w:rsid w:val="00E64D8B"/>
    <w:rsid w:val="00E654BD"/>
    <w:rsid w:val="00E65725"/>
    <w:rsid w:val="00E6591F"/>
    <w:rsid w:val="00E66075"/>
    <w:rsid w:val="00E66083"/>
    <w:rsid w:val="00E66243"/>
    <w:rsid w:val="00E66920"/>
    <w:rsid w:val="00E67456"/>
    <w:rsid w:val="00E676A9"/>
    <w:rsid w:val="00E676E1"/>
    <w:rsid w:val="00E7037C"/>
    <w:rsid w:val="00E70874"/>
    <w:rsid w:val="00E70A59"/>
    <w:rsid w:val="00E7102E"/>
    <w:rsid w:val="00E7148B"/>
    <w:rsid w:val="00E714AF"/>
    <w:rsid w:val="00E7187D"/>
    <w:rsid w:val="00E72491"/>
    <w:rsid w:val="00E72653"/>
    <w:rsid w:val="00E7344F"/>
    <w:rsid w:val="00E7413F"/>
    <w:rsid w:val="00E74B54"/>
    <w:rsid w:val="00E7508C"/>
    <w:rsid w:val="00E75CD7"/>
    <w:rsid w:val="00E76FAA"/>
    <w:rsid w:val="00E81111"/>
    <w:rsid w:val="00E8147D"/>
    <w:rsid w:val="00E816EC"/>
    <w:rsid w:val="00E81E54"/>
    <w:rsid w:val="00E820B8"/>
    <w:rsid w:val="00E82B06"/>
    <w:rsid w:val="00E83444"/>
    <w:rsid w:val="00E83DB8"/>
    <w:rsid w:val="00E84414"/>
    <w:rsid w:val="00E84613"/>
    <w:rsid w:val="00E859DD"/>
    <w:rsid w:val="00E85DEF"/>
    <w:rsid w:val="00E86216"/>
    <w:rsid w:val="00E87A40"/>
    <w:rsid w:val="00E910A1"/>
    <w:rsid w:val="00E912E1"/>
    <w:rsid w:val="00E919C9"/>
    <w:rsid w:val="00E91C48"/>
    <w:rsid w:val="00E91DF8"/>
    <w:rsid w:val="00E92DAE"/>
    <w:rsid w:val="00E92F80"/>
    <w:rsid w:val="00E93DCB"/>
    <w:rsid w:val="00E949C8"/>
    <w:rsid w:val="00E94D0D"/>
    <w:rsid w:val="00E95FDF"/>
    <w:rsid w:val="00E962D4"/>
    <w:rsid w:val="00EA1B06"/>
    <w:rsid w:val="00EA2850"/>
    <w:rsid w:val="00EA2E51"/>
    <w:rsid w:val="00EA33BD"/>
    <w:rsid w:val="00EA38D2"/>
    <w:rsid w:val="00EA4214"/>
    <w:rsid w:val="00EA449A"/>
    <w:rsid w:val="00EA4785"/>
    <w:rsid w:val="00EA4A30"/>
    <w:rsid w:val="00EA6607"/>
    <w:rsid w:val="00EA6904"/>
    <w:rsid w:val="00EA7C1A"/>
    <w:rsid w:val="00EA7C63"/>
    <w:rsid w:val="00EB05D0"/>
    <w:rsid w:val="00EB0E92"/>
    <w:rsid w:val="00EB1684"/>
    <w:rsid w:val="00EB2B24"/>
    <w:rsid w:val="00EB34A8"/>
    <w:rsid w:val="00EB34B1"/>
    <w:rsid w:val="00EB34F3"/>
    <w:rsid w:val="00EB3D72"/>
    <w:rsid w:val="00EB4385"/>
    <w:rsid w:val="00EB4AFD"/>
    <w:rsid w:val="00EB574F"/>
    <w:rsid w:val="00EB68FF"/>
    <w:rsid w:val="00EB6D35"/>
    <w:rsid w:val="00EB75C1"/>
    <w:rsid w:val="00EB76FB"/>
    <w:rsid w:val="00EC02BF"/>
    <w:rsid w:val="00EC0C05"/>
    <w:rsid w:val="00EC0C49"/>
    <w:rsid w:val="00EC0DBF"/>
    <w:rsid w:val="00EC1B1C"/>
    <w:rsid w:val="00EC1B74"/>
    <w:rsid w:val="00EC305B"/>
    <w:rsid w:val="00EC3577"/>
    <w:rsid w:val="00EC3C52"/>
    <w:rsid w:val="00EC4F65"/>
    <w:rsid w:val="00EC502D"/>
    <w:rsid w:val="00EC55A2"/>
    <w:rsid w:val="00EC5C97"/>
    <w:rsid w:val="00EC6201"/>
    <w:rsid w:val="00EC6B3F"/>
    <w:rsid w:val="00EC7507"/>
    <w:rsid w:val="00EC7CC0"/>
    <w:rsid w:val="00ED075B"/>
    <w:rsid w:val="00ED07CE"/>
    <w:rsid w:val="00ED1256"/>
    <w:rsid w:val="00ED1798"/>
    <w:rsid w:val="00ED1B21"/>
    <w:rsid w:val="00ED2489"/>
    <w:rsid w:val="00ED263E"/>
    <w:rsid w:val="00ED3053"/>
    <w:rsid w:val="00ED3116"/>
    <w:rsid w:val="00ED3368"/>
    <w:rsid w:val="00ED396C"/>
    <w:rsid w:val="00ED3AF3"/>
    <w:rsid w:val="00ED3FA3"/>
    <w:rsid w:val="00ED5362"/>
    <w:rsid w:val="00ED57B5"/>
    <w:rsid w:val="00ED592A"/>
    <w:rsid w:val="00ED69EE"/>
    <w:rsid w:val="00ED71DC"/>
    <w:rsid w:val="00EE0294"/>
    <w:rsid w:val="00EE122A"/>
    <w:rsid w:val="00EE15AA"/>
    <w:rsid w:val="00EE24DC"/>
    <w:rsid w:val="00EE387A"/>
    <w:rsid w:val="00EE3CFC"/>
    <w:rsid w:val="00EE43DD"/>
    <w:rsid w:val="00EE48D8"/>
    <w:rsid w:val="00EE4AC6"/>
    <w:rsid w:val="00EE537E"/>
    <w:rsid w:val="00EE5662"/>
    <w:rsid w:val="00EE64A9"/>
    <w:rsid w:val="00EE6F42"/>
    <w:rsid w:val="00EE7014"/>
    <w:rsid w:val="00EE7A0C"/>
    <w:rsid w:val="00EF1535"/>
    <w:rsid w:val="00EF1781"/>
    <w:rsid w:val="00EF3FF1"/>
    <w:rsid w:val="00EF416B"/>
    <w:rsid w:val="00EF41C8"/>
    <w:rsid w:val="00EF49E0"/>
    <w:rsid w:val="00EF50E6"/>
    <w:rsid w:val="00EF54D0"/>
    <w:rsid w:val="00EF61EF"/>
    <w:rsid w:val="00EF66B5"/>
    <w:rsid w:val="00EF68CB"/>
    <w:rsid w:val="00EF7C97"/>
    <w:rsid w:val="00EF7DB3"/>
    <w:rsid w:val="00F01426"/>
    <w:rsid w:val="00F01B34"/>
    <w:rsid w:val="00F02E95"/>
    <w:rsid w:val="00F032B7"/>
    <w:rsid w:val="00F038E6"/>
    <w:rsid w:val="00F039EC"/>
    <w:rsid w:val="00F03B18"/>
    <w:rsid w:val="00F03FF5"/>
    <w:rsid w:val="00F05188"/>
    <w:rsid w:val="00F064C1"/>
    <w:rsid w:val="00F06F87"/>
    <w:rsid w:val="00F07A3F"/>
    <w:rsid w:val="00F07CC9"/>
    <w:rsid w:val="00F10068"/>
    <w:rsid w:val="00F1038E"/>
    <w:rsid w:val="00F11157"/>
    <w:rsid w:val="00F11395"/>
    <w:rsid w:val="00F11491"/>
    <w:rsid w:val="00F11847"/>
    <w:rsid w:val="00F13D13"/>
    <w:rsid w:val="00F13EF1"/>
    <w:rsid w:val="00F1417E"/>
    <w:rsid w:val="00F14719"/>
    <w:rsid w:val="00F14AC4"/>
    <w:rsid w:val="00F15881"/>
    <w:rsid w:val="00F16588"/>
    <w:rsid w:val="00F171DB"/>
    <w:rsid w:val="00F20374"/>
    <w:rsid w:val="00F21701"/>
    <w:rsid w:val="00F23589"/>
    <w:rsid w:val="00F2368B"/>
    <w:rsid w:val="00F23909"/>
    <w:rsid w:val="00F2433D"/>
    <w:rsid w:val="00F2442B"/>
    <w:rsid w:val="00F244BA"/>
    <w:rsid w:val="00F249B1"/>
    <w:rsid w:val="00F24BF7"/>
    <w:rsid w:val="00F25177"/>
    <w:rsid w:val="00F25F07"/>
    <w:rsid w:val="00F270E7"/>
    <w:rsid w:val="00F301A4"/>
    <w:rsid w:val="00F30647"/>
    <w:rsid w:val="00F315B8"/>
    <w:rsid w:val="00F31CE7"/>
    <w:rsid w:val="00F31F1E"/>
    <w:rsid w:val="00F32079"/>
    <w:rsid w:val="00F32205"/>
    <w:rsid w:val="00F329F7"/>
    <w:rsid w:val="00F33704"/>
    <w:rsid w:val="00F33772"/>
    <w:rsid w:val="00F3377D"/>
    <w:rsid w:val="00F3412D"/>
    <w:rsid w:val="00F34308"/>
    <w:rsid w:val="00F35071"/>
    <w:rsid w:val="00F352B5"/>
    <w:rsid w:val="00F35635"/>
    <w:rsid w:val="00F35A28"/>
    <w:rsid w:val="00F36749"/>
    <w:rsid w:val="00F402BF"/>
    <w:rsid w:val="00F40401"/>
    <w:rsid w:val="00F41A33"/>
    <w:rsid w:val="00F4381D"/>
    <w:rsid w:val="00F4565C"/>
    <w:rsid w:val="00F4637C"/>
    <w:rsid w:val="00F464D6"/>
    <w:rsid w:val="00F469B9"/>
    <w:rsid w:val="00F46CAF"/>
    <w:rsid w:val="00F47258"/>
    <w:rsid w:val="00F47C66"/>
    <w:rsid w:val="00F50394"/>
    <w:rsid w:val="00F503A0"/>
    <w:rsid w:val="00F50E80"/>
    <w:rsid w:val="00F51886"/>
    <w:rsid w:val="00F51DC2"/>
    <w:rsid w:val="00F53BE6"/>
    <w:rsid w:val="00F540D6"/>
    <w:rsid w:val="00F54839"/>
    <w:rsid w:val="00F549BD"/>
    <w:rsid w:val="00F56A62"/>
    <w:rsid w:val="00F56CF6"/>
    <w:rsid w:val="00F575D3"/>
    <w:rsid w:val="00F576C1"/>
    <w:rsid w:val="00F57788"/>
    <w:rsid w:val="00F6025A"/>
    <w:rsid w:val="00F602D5"/>
    <w:rsid w:val="00F6055D"/>
    <w:rsid w:val="00F607D1"/>
    <w:rsid w:val="00F60D86"/>
    <w:rsid w:val="00F615E5"/>
    <w:rsid w:val="00F61835"/>
    <w:rsid w:val="00F620A9"/>
    <w:rsid w:val="00F62BE5"/>
    <w:rsid w:val="00F62C1D"/>
    <w:rsid w:val="00F62F63"/>
    <w:rsid w:val="00F62F6E"/>
    <w:rsid w:val="00F635CD"/>
    <w:rsid w:val="00F672AC"/>
    <w:rsid w:val="00F67754"/>
    <w:rsid w:val="00F707A9"/>
    <w:rsid w:val="00F71D3A"/>
    <w:rsid w:val="00F72A60"/>
    <w:rsid w:val="00F742DA"/>
    <w:rsid w:val="00F7446D"/>
    <w:rsid w:val="00F745F3"/>
    <w:rsid w:val="00F75A41"/>
    <w:rsid w:val="00F75F8D"/>
    <w:rsid w:val="00F761AA"/>
    <w:rsid w:val="00F77D50"/>
    <w:rsid w:val="00F81BCB"/>
    <w:rsid w:val="00F822F6"/>
    <w:rsid w:val="00F82C89"/>
    <w:rsid w:val="00F83543"/>
    <w:rsid w:val="00F8392F"/>
    <w:rsid w:val="00F84BA1"/>
    <w:rsid w:val="00F84FEA"/>
    <w:rsid w:val="00F8542A"/>
    <w:rsid w:val="00F870BF"/>
    <w:rsid w:val="00F872ED"/>
    <w:rsid w:val="00F8735F"/>
    <w:rsid w:val="00F90C5E"/>
    <w:rsid w:val="00F90E5D"/>
    <w:rsid w:val="00F917DE"/>
    <w:rsid w:val="00F91B00"/>
    <w:rsid w:val="00F9269E"/>
    <w:rsid w:val="00F93018"/>
    <w:rsid w:val="00F9337E"/>
    <w:rsid w:val="00F93538"/>
    <w:rsid w:val="00F943DF"/>
    <w:rsid w:val="00F95BD6"/>
    <w:rsid w:val="00F9609B"/>
    <w:rsid w:val="00F97B55"/>
    <w:rsid w:val="00F97CF8"/>
    <w:rsid w:val="00FA0935"/>
    <w:rsid w:val="00FA17DA"/>
    <w:rsid w:val="00FA1BEC"/>
    <w:rsid w:val="00FA1F89"/>
    <w:rsid w:val="00FA201C"/>
    <w:rsid w:val="00FA213E"/>
    <w:rsid w:val="00FA303F"/>
    <w:rsid w:val="00FA31D4"/>
    <w:rsid w:val="00FA35F0"/>
    <w:rsid w:val="00FA3707"/>
    <w:rsid w:val="00FA38AF"/>
    <w:rsid w:val="00FA40DB"/>
    <w:rsid w:val="00FA4162"/>
    <w:rsid w:val="00FA41FC"/>
    <w:rsid w:val="00FA4418"/>
    <w:rsid w:val="00FA4CA7"/>
    <w:rsid w:val="00FA4EF7"/>
    <w:rsid w:val="00FA505D"/>
    <w:rsid w:val="00FA6393"/>
    <w:rsid w:val="00FA6BFD"/>
    <w:rsid w:val="00FB047B"/>
    <w:rsid w:val="00FB0619"/>
    <w:rsid w:val="00FB06F1"/>
    <w:rsid w:val="00FB083C"/>
    <w:rsid w:val="00FB0EEC"/>
    <w:rsid w:val="00FB15EC"/>
    <w:rsid w:val="00FB2E80"/>
    <w:rsid w:val="00FB3653"/>
    <w:rsid w:val="00FB39A6"/>
    <w:rsid w:val="00FB3F39"/>
    <w:rsid w:val="00FB413F"/>
    <w:rsid w:val="00FB457B"/>
    <w:rsid w:val="00FB45B7"/>
    <w:rsid w:val="00FB4E5A"/>
    <w:rsid w:val="00FB5345"/>
    <w:rsid w:val="00FB53DA"/>
    <w:rsid w:val="00FB5C1D"/>
    <w:rsid w:val="00FB6717"/>
    <w:rsid w:val="00FB703C"/>
    <w:rsid w:val="00FB74BB"/>
    <w:rsid w:val="00FB76BF"/>
    <w:rsid w:val="00FB7B87"/>
    <w:rsid w:val="00FB7C73"/>
    <w:rsid w:val="00FC0E4F"/>
    <w:rsid w:val="00FC1203"/>
    <w:rsid w:val="00FC1CFD"/>
    <w:rsid w:val="00FC2320"/>
    <w:rsid w:val="00FC2684"/>
    <w:rsid w:val="00FC27F5"/>
    <w:rsid w:val="00FC283C"/>
    <w:rsid w:val="00FC2CA8"/>
    <w:rsid w:val="00FC39CE"/>
    <w:rsid w:val="00FC3E79"/>
    <w:rsid w:val="00FC5431"/>
    <w:rsid w:val="00FC5489"/>
    <w:rsid w:val="00FC70AA"/>
    <w:rsid w:val="00FD0168"/>
    <w:rsid w:val="00FD0EB7"/>
    <w:rsid w:val="00FD15A1"/>
    <w:rsid w:val="00FD19FF"/>
    <w:rsid w:val="00FD20C3"/>
    <w:rsid w:val="00FD21D5"/>
    <w:rsid w:val="00FD24F3"/>
    <w:rsid w:val="00FD2B9C"/>
    <w:rsid w:val="00FD2F87"/>
    <w:rsid w:val="00FD3AA8"/>
    <w:rsid w:val="00FD44B2"/>
    <w:rsid w:val="00FD4880"/>
    <w:rsid w:val="00FD4E48"/>
    <w:rsid w:val="00FD5825"/>
    <w:rsid w:val="00FD58DF"/>
    <w:rsid w:val="00FD5E6A"/>
    <w:rsid w:val="00FD7431"/>
    <w:rsid w:val="00FD7533"/>
    <w:rsid w:val="00FD75A5"/>
    <w:rsid w:val="00FD79E5"/>
    <w:rsid w:val="00FD7B38"/>
    <w:rsid w:val="00FE0B3A"/>
    <w:rsid w:val="00FE0BDE"/>
    <w:rsid w:val="00FE1B88"/>
    <w:rsid w:val="00FE3E79"/>
    <w:rsid w:val="00FE45E2"/>
    <w:rsid w:val="00FE4B6E"/>
    <w:rsid w:val="00FE5E2F"/>
    <w:rsid w:val="00FE5F4D"/>
    <w:rsid w:val="00FE64F4"/>
    <w:rsid w:val="00FE6B08"/>
    <w:rsid w:val="00FE7193"/>
    <w:rsid w:val="00FE72D0"/>
    <w:rsid w:val="00FE774F"/>
    <w:rsid w:val="00FE7F13"/>
    <w:rsid w:val="00FF0C85"/>
    <w:rsid w:val="00FF1472"/>
    <w:rsid w:val="00FF1666"/>
    <w:rsid w:val="00FF1818"/>
    <w:rsid w:val="00FF1AD7"/>
    <w:rsid w:val="00FF2264"/>
    <w:rsid w:val="00FF31C1"/>
    <w:rsid w:val="00FF340A"/>
    <w:rsid w:val="00FF3767"/>
    <w:rsid w:val="00FF3904"/>
    <w:rsid w:val="00FF403B"/>
    <w:rsid w:val="00FF42CF"/>
    <w:rsid w:val="00FF4859"/>
    <w:rsid w:val="00FF48AD"/>
    <w:rsid w:val="00FF4DAE"/>
    <w:rsid w:val="00FF5D26"/>
    <w:rsid w:val="00FF7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31E1428D"/>
  <w15:chartTrackingRefBased/>
  <w15:docId w15:val="{A3ED25F4-B2E7-4FB7-8EB1-9ABD31D9D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B53D5"/>
    <w:rPr>
      <w:rFonts w:eastAsia="Times New Roman" w:cs="Cordia New"/>
      <w:sz w:val="24"/>
      <w:szCs w:val="24"/>
    </w:rPr>
  </w:style>
  <w:style w:type="paragraph" w:styleId="Heading8">
    <w:name w:val="heading 8"/>
    <w:basedOn w:val="Normal"/>
    <w:next w:val="Normal"/>
    <w:qFormat/>
    <w:rsid w:val="00B97A80"/>
    <w:pPr>
      <w:keepNext/>
      <w:tabs>
        <w:tab w:val="left" w:pos="4140"/>
      </w:tabs>
      <w:spacing w:before="240"/>
      <w:jc w:val="both"/>
      <w:outlineLvl w:val="7"/>
    </w:pPr>
    <w:rPr>
      <w:rFonts w:asci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B97A80"/>
    <w:pPr>
      <w:widowControl w:val="0"/>
      <w:autoSpaceDE w:val="0"/>
      <w:autoSpaceDN w:val="0"/>
    </w:pPr>
    <w:rPr>
      <w:rFonts w:ascii="Angsana New" w:cs="Angsana New"/>
      <w:sz w:val="28"/>
      <w:szCs w:val="28"/>
    </w:rPr>
  </w:style>
  <w:style w:type="character" w:styleId="PageNumber">
    <w:name w:val="page number"/>
    <w:uiPriority w:val="99"/>
    <w:rsid w:val="00B97A80"/>
    <w:rPr>
      <w:rFonts w:cs="Times New Roman"/>
      <w:lang w:bidi="th-TH"/>
    </w:rPr>
  </w:style>
  <w:style w:type="paragraph" w:customStyle="1" w:styleId="a">
    <w:name w:val="??"/>
    <w:basedOn w:val="Normal"/>
    <w:rsid w:val="00B97A80"/>
    <w:pPr>
      <w:tabs>
        <w:tab w:val="left" w:pos="360"/>
        <w:tab w:val="left" w:pos="720"/>
        <w:tab w:val="left" w:pos="1080"/>
      </w:tabs>
      <w:autoSpaceDE w:val="0"/>
      <w:autoSpaceDN w:val="0"/>
    </w:pPr>
    <w:rPr>
      <w:rFonts w:ascii="Angsana New" w:cs="Angsana New"/>
      <w:sz w:val="28"/>
      <w:szCs w:val="28"/>
    </w:rPr>
  </w:style>
  <w:style w:type="paragraph" w:styleId="Header">
    <w:name w:val="header"/>
    <w:basedOn w:val="Normal"/>
    <w:link w:val="HeaderChar"/>
    <w:uiPriority w:val="99"/>
    <w:rsid w:val="00B97A80"/>
    <w:pPr>
      <w:tabs>
        <w:tab w:val="center" w:pos="4153"/>
        <w:tab w:val="right" w:pos="8306"/>
      </w:tabs>
      <w:autoSpaceDE w:val="0"/>
      <w:autoSpaceDN w:val="0"/>
    </w:pPr>
    <w:rPr>
      <w:rFonts w:ascii="Angsana New" w:cs="Angsana New"/>
      <w:sz w:val="20"/>
      <w:szCs w:val="20"/>
    </w:rPr>
  </w:style>
  <w:style w:type="paragraph" w:customStyle="1" w:styleId="10">
    <w:name w:val="10"/>
    <w:basedOn w:val="Normal"/>
    <w:rsid w:val="00B97A80"/>
    <w:pPr>
      <w:tabs>
        <w:tab w:val="left" w:pos="1080"/>
      </w:tabs>
      <w:autoSpaceDE w:val="0"/>
      <w:autoSpaceDN w:val="0"/>
      <w:jc w:val="both"/>
    </w:pPr>
    <w:rPr>
      <w:rFonts w:ascii="Angsana New" w:cs="Angsana New"/>
      <w:sz w:val="20"/>
      <w:szCs w:val="20"/>
    </w:rPr>
  </w:style>
  <w:style w:type="paragraph" w:customStyle="1" w:styleId="3">
    <w:name w:val="?????3????"/>
    <w:basedOn w:val="Normal"/>
    <w:rsid w:val="00B97A80"/>
    <w:pPr>
      <w:tabs>
        <w:tab w:val="left" w:pos="360"/>
        <w:tab w:val="left" w:pos="720"/>
      </w:tabs>
      <w:autoSpaceDE w:val="0"/>
      <w:autoSpaceDN w:val="0"/>
    </w:pPr>
    <w:rPr>
      <w:rFonts w:ascii="Angsana New" w:cs="Angsana New"/>
      <w:sz w:val="22"/>
      <w:szCs w:val="22"/>
    </w:rPr>
  </w:style>
  <w:style w:type="paragraph" w:styleId="Footer">
    <w:name w:val="footer"/>
    <w:basedOn w:val="Normal"/>
    <w:link w:val="FooterChar"/>
    <w:uiPriority w:val="99"/>
    <w:rsid w:val="00B97A80"/>
    <w:pPr>
      <w:tabs>
        <w:tab w:val="center" w:pos="4153"/>
        <w:tab w:val="right" w:pos="8306"/>
      </w:tabs>
      <w:autoSpaceDE w:val="0"/>
      <w:autoSpaceDN w:val="0"/>
    </w:pPr>
    <w:rPr>
      <w:rFonts w:ascii="Angsana New" w:cs="Angsana New"/>
      <w:sz w:val="20"/>
      <w:szCs w:val="20"/>
    </w:rPr>
  </w:style>
  <w:style w:type="paragraph" w:customStyle="1" w:styleId="a0">
    <w:name w:val="???????"/>
    <w:basedOn w:val="Normal"/>
    <w:rsid w:val="00B97A80"/>
    <w:pPr>
      <w:tabs>
        <w:tab w:val="left" w:pos="1080"/>
      </w:tabs>
      <w:overflowPunct w:val="0"/>
      <w:autoSpaceDE w:val="0"/>
      <w:autoSpaceDN w:val="0"/>
      <w:adjustRightInd w:val="0"/>
      <w:textAlignment w:val="baseline"/>
    </w:pPr>
    <w:rPr>
      <w:rFonts w:cs="Angsana New"/>
      <w:b/>
      <w:bCs/>
      <w:sz w:val="30"/>
      <w:szCs w:val="30"/>
      <w:lang w:val="th-TH"/>
    </w:rPr>
  </w:style>
  <w:style w:type="paragraph" w:styleId="BodyTextIndent">
    <w:name w:val="Body Text Indent"/>
    <w:basedOn w:val="Normal"/>
    <w:link w:val="BodyTextIndentChar"/>
    <w:rsid w:val="00B97A80"/>
    <w:pPr>
      <w:spacing w:before="120" w:after="240"/>
      <w:ind w:left="360" w:hanging="360"/>
      <w:jc w:val="center"/>
    </w:pPr>
    <w:rPr>
      <w:rFonts w:ascii="Angsana New" w:eastAsia="Angsana New" w:cs="Angsana New"/>
      <w:b/>
      <w:bCs/>
      <w:sz w:val="32"/>
      <w:szCs w:val="32"/>
      <w:lang w:val="th-TH"/>
    </w:rPr>
  </w:style>
  <w:style w:type="paragraph" w:styleId="BlockText">
    <w:name w:val="Block Text"/>
    <w:basedOn w:val="Normal"/>
    <w:rsid w:val="00B97A80"/>
    <w:pPr>
      <w:tabs>
        <w:tab w:val="left" w:pos="360"/>
        <w:tab w:val="left" w:pos="900"/>
        <w:tab w:val="left" w:pos="1980"/>
        <w:tab w:val="left" w:pos="4140"/>
      </w:tabs>
      <w:autoSpaceDE w:val="0"/>
      <w:autoSpaceDN w:val="0"/>
      <w:spacing w:before="120" w:after="120"/>
      <w:ind w:left="1980" w:right="-130" w:hanging="540"/>
      <w:jc w:val="thaiDistribute"/>
    </w:pPr>
    <w:rPr>
      <w:rFonts w:ascii="Angsana New" w:cs="Angsana New"/>
      <w:sz w:val="32"/>
      <w:szCs w:val="32"/>
      <w:lang w:val="th-TH"/>
    </w:rPr>
  </w:style>
  <w:style w:type="paragraph" w:styleId="BalloonText">
    <w:name w:val="Balloon Text"/>
    <w:basedOn w:val="Normal"/>
    <w:semiHidden/>
    <w:rsid w:val="00B97A8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B97A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CharChar1Char">
    <w:name w:val="Char1 Char Char1 Char"/>
    <w:basedOn w:val="Normal"/>
    <w:rsid w:val="00B97A8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1CharChar">
    <w:name w:val="Char1 Char Char"/>
    <w:basedOn w:val="Normal"/>
    <w:rsid w:val="00B97A8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BE1101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1">
    <w:name w:val="Char1"/>
    <w:basedOn w:val="Normal"/>
    <w:rsid w:val="00F03FF5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10">
    <w:name w:val="Char1"/>
    <w:basedOn w:val="Normal"/>
    <w:rsid w:val="002C5381"/>
    <w:pPr>
      <w:spacing w:after="160" w:line="240" w:lineRule="exact"/>
    </w:pPr>
    <w:rPr>
      <w:rFonts w:ascii="Verdana" w:eastAsia="MS Mincho" w:hAnsi="Verdana" w:cs="Angsana New"/>
      <w:sz w:val="20"/>
      <w:szCs w:val="20"/>
      <w:lang w:bidi="ar-SA"/>
    </w:rPr>
  </w:style>
  <w:style w:type="paragraph" w:styleId="HTMLPreformatted">
    <w:name w:val="HTML Preformatted"/>
    <w:basedOn w:val="Normal"/>
    <w:rsid w:val="006D09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MS Mincho" w:hAnsi="Tahoma" w:cs="Tahoma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61777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8"/>
    </w:rPr>
  </w:style>
  <w:style w:type="character" w:customStyle="1" w:styleId="FooterChar">
    <w:name w:val="Footer Char"/>
    <w:link w:val="Footer"/>
    <w:uiPriority w:val="99"/>
    <w:rsid w:val="00D65A37"/>
    <w:rPr>
      <w:rFonts w:ascii="Angsana New" w:eastAsia="Times New Roman"/>
    </w:rPr>
  </w:style>
  <w:style w:type="paragraph" w:styleId="BodyTextIndent2">
    <w:name w:val="Body Text Indent 2"/>
    <w:basedOn w:val="Normal"/>
    <w:link w:val="BodyTextIndent2Char"/>
    <w:rsid w:val="00076878"/>
    <w:pPr>
      <w:spacing w:after="120" w:line="480" w:lineRule="auto"/>
      <w:ind w:left="283"/>
    </w:pPr>
    <w:rPr>
      <w:rFonts w:cs="Angsana New"/>
      <w:szCs w:val="30"/>
    </w:rPr>
  </w:style>
  <w:style w:type="character" w:customStyle="1" w:styleId="BodyTextIndent2Char">
    <w:name w:val="Body Text Indent 2 Char"/>
    <w:link w:val="BodyTextIndent2"/>
    <w:rsid w:val="00076878"/>
    <w:rPr>
      <w:rFonts w:eastAsia="Times New Roman" w:cs="Cordia New"/>
      <w:sz w:val="24"/>
      <w:szCs w:val="30"/>
    </w:rPr>
  </w:style>
  <w:style w:type="character" w:customStyle="1" w:styleId="HeaderChar">
    <w:name w:val="Header Char"/>
    <w:link w:val="Header"/>
    <w:uiPriority w:val="99"/>
    <w:rsid w:val="003A693B"/>
    <w:rPr>
      <w:rFonts w:ascii="Angsana New" w:eastAsia="Times New Roman"/>
    </w:rPr>
  </w:style>
  <w:style w:type="paragraph" w:styleId="BodyText">
    <w:name w:val="Body Text"/>
    <w:basedOn w:val="Normal"/>
    <w:link w:val="BodyTextChar"/>
    <w:rsid w:val="00BD4E32"/>
    <w:pPr>
      <w:overflowPunct w:val="0"/>
      <w:autoSpaceDE w:val="0"/>
      <w:autoSpaceDN w:val="0"/>
      <w:adjustRightInd w:val="0"/>
      <w:spacing w:after="120"/>
      <w:textAlignment w:val="baseline"/>
    </w:pPr>
    <w:rPr>
      <w:rFonts w:hAnsi="CordiaUPC" w:cs="Angsana New"/>
      <w:szCs w:val="28"/>
    </w:rPr>
  </w:style>
  <w:style w:type="character" w:customStyle="1" w:styleId="BodyTextChar">
    <w:name w:val="Body Text Char"/>
    <w:link w:val="BodyText"/>
    <w:rsid w:val="00BD4E32"/>
    <w:rPr>
      <w:rFonts w:eastAsia="Times New Roman" w:hAnsi="CordiaUPC"/>
      <w:sz w:val="24"/>
      <w:szCs w:val="28"/>
    </w:rPr>
  </w:style>
  <w:style w:type="character" w:customStyle="1" w:styleId="BodyTextIndentChar">
    <w:name w:val="Body Text Indent Char"/>
    <w:link w:val="BodyTextIndent"/>
    <w:rsid w:val="00453753"/>
    <w:rPr>
      <w:rFonts w:ascii="Angsana New" w:eastAsia="Angsana New"/>
      <w:b/>
      <w:bCs/>
      <w:sz w:val="32"/>
      <w:szCs w:val="32"/>
      <w:lang w:val="th-TH"/>
    </w:rPr>
  </w:style>
  <w:style w:type="character" w:customStyle="1" w:styleId="PlainTextChar">
    <w:name w:val="Plain Text Char"/>
    <w:link w:val="PlainText"/>
    <w:rsid w:val="00CE680E"/>
    <w:rPr>
      <w:rFonts w:ascii="Angsana New" w:eastAsia="Times New Roman"/>
      <w:sz w:val="28"/>
      <w:szCs w:val="28"/>
    </w:rPr>
  </w:style>
  <w:style w:type="paragraph" w:customStyle="1" w:styleId="NormalAngsanaNew">
    <w:name w:val="Normal + Angsana New"/>
    <w:aliases w:val="16 pt,Bold"/>
    <w:basedOn w:val="Normal"/>
    <w:rsid w:val="004E226D"/>
    <w:pPr>
      <w:tabs>
        <w:tab w:val="left" w:pos="900"/>
        <w:tab w:val="left" w:pos="1440"/>
        <w:tab w:val="left" w:pos="2160"/>
        <w:tab w:val="right" w:pos="6300"/>
        <w:tab w:val="right" w:pos="8100"/>
      </w:tabs>
      <w:overflowPunct w:val="0"/>
      <w:autoSpaceDE w:val="0"/>
      <w:autoSpaceDN w:val="0"/>
      <w:adjustRightInd w:val="0"/>
      <w:spacing w:before="240" w:after="120"/>
      <w:ind w:right="-43"/>
      <w:jc w:val="thaiDistribute"/>
      <w:textAlignment w:val="baseline"/>
    </w:pPr>
    <w:rPr>
      <w:rFonts w:ascii="Angsana New" w:hAnsi="Angsana New" w:cs="Angsana New"/>
      <w:sz w:val="32"/>
      <w:szCs w:val="32"/>
    </w:rPr>
  </w:style>
  <w:style w:type="character" w:styleId="CommentReference">
    <w:name w:val="annotation reference"/>
    <w:rsid w:val="00203AF3"/>
    <w:rPr>
      <w:sz w:val="16"/>
      <w:szCs w:val="18"/>
    </w:rPr>
  </w:style>
  <w:style w:type="paragraph" w:styleId="CommentText">
    <w:name w:val="annotation text"/>
    <w:basedOn w:val="Normal"/>
    <w:link w:val="CommentTextChar"/>
    <w:rsid w:val="00203AF3"/>
    <w:rPr>
      <w:sz w:val="20"/>
      <w:szCs w:val="25"/>
    </w:rPr>
  </w:style>
  <w:style w:type="character" w:customStyle="1" w:styleId="CommentTextChar">
    <w:name w:val="Comment Text Char"/>
    <w:link w:val="CommentText"/>
    <w:rsid w:val="00203AF3"/>
    <w:rPr>
      <w:rFonts w:eastAsia="Times New Roman"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03AF3"/>
    <w:rPr>
      <w:b/>
      <w:bCs/>
    </w:rPr>
  </w:style>
  <w:style w:type="character" w:customStyle="1" w:styleId="CommentSubjectChar">
    <w:name w:val="Comment Subject Char"/>
    <w:link w:val="CommentSubject"/>
    <w:rsid w:val="00203AF3"/>
    <w:rPr>
      <w:rFonts w:eastAsia="Times New Roman" w:cs="Cordi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4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F122ED-D143-4DBC-8610-346CD5C73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C03F7626</Template>
  <TotalTime>232</TotalTime>
  <Pages>21</Pages>
  <Words>4493</Words>
  <Characters>25616</Characters>
  <Application>Microsoft Office Word</Application>
  <DocSecurity>0</DocSecurity>
  <Lines>213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พัฒนสิน จำกัด (มหาชน)</vt:lpstr>
    </vt:vector>
  </TitlesOfParts>
  <Company>Ernst &amp; Young</Company>
  <LinksUpToDate>false</LinksUpToDate>
  <CharactersWithSpaces>30049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พัฒนสิน จำกัด (มหาชน)</dc:title>
  <dc:subject/>
  <dc:creator>YourNameHere</dc:creator>
  <cp:keywords/>
  <cp:lastModifiedBy>Soontaree, Soongsongkiat (FN/TH)</cp:lastModifiedBy>
  <cp:revision>56</cp:revision>
  <cp:lastPrinted>2018-05-09T07:15:00Z</cp:lastPrinted>
  <dcterms:created xsi:type="dcterms:W3CDTF">2018-04-27T07:27:00Z</dcterms:created>
  <dcterms:modified xsi:type="dcterms:W3CDTF">2018-05-09T07:31:00Z</dcterms:modified>
</cp:coreProperties>
</file>