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87C7D" w14:paraId="413CB929" w14:textId="77777777" w:rsidTr="00D21801">
        <w:trPr>
          <w:trHeight w:val="425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AA3327" w14:textId="77777777" w:rsidR="0009267B" w:rsidRPr="00333020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02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793676" w14:textId="77777777" w:rsidR="0009267B" w:rsidRPr="00333020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52B17CB" w14:textId="77777777" w:rsidR="0009267B" w:rsidRPr="00333020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02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687C7D" w14:paraId="3343B431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1274" w:type="dxa"/>
          </w:tcPr>
          <w:p w14:paraId="519841BF" w14:textId="77777777" w:rsidR="0009267B" w:rsidRPr="00333020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1F0CC9" w14:textId="77777777" w:rsidR="0009267B" w:rsidRPr="00333020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73A510A" w14:textId="77777777" w:rsidR="0009267B" w:rsidRPr="00333020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687C7D" w14:paraId="51D6C07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4764812F" w14:textId="77777777" w:rsidR="00956D12" w:rsidRPr="00AA4327" w:rsidRDefault="00956D12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CC98E" w14:textId="77777777" w:rsidR="00956D12" w:rsidRPr="00333020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68D327D" w14:textId="77777777" w:rsidR="00956D12" w:rsidRPr="00333020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3330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687C7D" w14:paraId="49A6A7DA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6A1C9DB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9945F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B4DFB19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AA4327" w:rsidRPr="00687C7D" w14:paraId="5A85687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198231C3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BBB7F8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68D6C6C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687C7D" w14:paraId="52596E6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B047E88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70C30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1B4CAE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A4327" w:rsidRPr="00687C7D" w14:paraId="0A05EDF4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BEC376F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78001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9688AB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687C7D" w14:paraId="1B525D9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0865759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1C387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646F5D8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687C7D" w14:paraId="48475FF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1DC9EDA" w14:textId="77777777" w:rsidR="00AA4327" w:rsidRPr="00542942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C6F1DA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6391E2C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A4327" w:rsidRPr="00687C7D" w14:paraId="554A59EC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53A5D3A" w14:textId="77777777" w:rsidR="00AA4327" w:rsidRPr="00542942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75E9F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A95F0F9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54294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</w:t>
            </w:r>
            <w:r w:rsidRPr="0054294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E56BB0" w:rsidRPr="00687C7D" w14:paraId="1AB865E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206887EE" w14:textId="77777777" w:rsidR="00E56BB0" w:rsidRPr="00542942" w:rsidRDefault="00E56BB0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37D17" w14:textId="77777777" w:rsidR="00E56BB0" w:rsidRPr="00542942" w:rsidRDefault="00E56BB0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52CE13" w14:textId="324499AE" w:rsidR="00E56BB0" w:rsidRPr="00542942" w:rsidRDefault="002C5AE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C411E" w:rsidRPr="00687C7D" w14:paraId="2B0A2DD1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2F2A0ED6" w14:textId="77777777" w:rsidR="00FC411E" w:rsidRPr="00542942" w:rsidRDefault="00FC411E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7EFE5" w14:textId="77777777" w:rsidR="00FC411E" w:rsidRPr="00542942" w:rsidRDefault="00FC411E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90B2153" w14:textId="77777777" w:rsidR="00FC411E" w:rsidRPr="00542942" w:rsidRDefault="00542942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A4327" w:rsidRPr="00687C7D" w14:paraId="21CAFE0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7A6E6596" w14:textId="77777777" w:rsidR="00AA4327" w:rsidRPr="00542942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C2326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61D6C28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A4327" w:rsidRPr="00687C7D" w14:paraId="5877757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0B8BA" w14:textId="77777777" w:rsidR="00AA4327" w:rsidRPr="00542942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B6B0B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0E867D09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F1DE1" w:rsidRPr="00687C7D" w14:paraId="4F1ACB0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E17293" w14:textId="77777777" w:rsidR="008F1DE1" w:rsidRPr="00542942" w:rsidRDefault="008F1DE1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55B46" w14:textId="77777777" w:rsidR="008F1DE1" w:rsidRPr="00542942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57BB7F98" w14:textId="77777777" w:rsidR="008F1DE1" w:rsidRPr="00542942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4327" w:rsidRPr="00687C7D" w14:paraId="53DEA542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51EB9918" w14:textId="77777777" w:rsidR="00AA4327" w:rsidRPr="00542942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D077B" w14:textId="77777777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9F4EAC0" w14:textId="691A6B50" w:rsidR="00AA4327" w:rsidRPr="00542942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4294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2C5AE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AA4327" w:rsidRPr="00687C7D" w14:paraId="1743350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F76C931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12C14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CD4B57C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A4327" w:rsidRPr="00687C7D" w14:paraId="25ACC87C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8574038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74790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912106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4327" w:rsidRPr="00687C7D" w14:paraId="73AE1A0D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09406B3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1F011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5F3C3E0" w14:textId="0CC87910" w:rsidR="00AA4327" w:rsidRPr="00333020" w:rsidRDefault="00AA4327" w:rsidP="00A83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A4327" w:rsidRPr="00687C7D" w14:paraId="34694479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92A4EF8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6FCF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BE251CE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30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A4327" w:rsidRPr="00687C7D" w14:paraId="2747110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5749A84" w14:textId="77777777" w:rsidR="00AA4327" w:rsidRPr="00AA4327" w:rsidRDefault="00AA4327" w:rsidP="00AA4327">
            <w:pPr>
              <w:pStyle w:val="TOC2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89B83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52B719" w14:textId="77777777" w:rsidR="00AA4327" w:rsidRPr="00333020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จัดประเภทรายการใหม่</w:t>
            </w:r>
          </w:p>
        </w:tc>
      </w:tr>
    </w:tbl>
    <w:p w14:paraId="6C63FB73" w14:textId="77777777" w:rsidR="001A021D" w:rsidRPr="00687C7D" w:rsidRDefault="001A021D" w:rsidP="0009267B">
      <w:pPr>
        <w:rPr>
          <w:b/>
          <w:bCs/>
          <w:color w:val="2E74B5" w:themeColor="accent1" w:themeShade="BF"/>
        </w:rPr>
      </w:pPr>
    </w:p>
    <w:p w14:paraId="52B24B6F" w14:textId="77777777" w:rsidR="00C8500E" w:rsidRPr="00687C7D" w:rsidRDefault="0009267B" w:rsidP="00C8500E">
      <w:pPr>
        <w:spacing w:line="240" w:lineRule="auto"/>
        <w:rPr>
          <w:rFonts w:ascii="Angsana New" w:hAnsi="Angsana New"/>
          <w:sz w:val="30"/>
          <w:szCs w:val="30"/>
        </w:rPr>
      </w:pPr>
      <w:r w:rsidRPr="00687C7D">
        <w:rPr>
          <w:b/>
          <w:bCs/>
          <w:color w:val="2E74B5" w:themeColor="accent1" w:themeShade="BF"/>
        </w:rPr>
        <w:br w:type="page"/>
      </w:r>
      <w:r w:rsidRPr="00687C7D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C8500E" w:rsidRPr="00687C7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C8500E" w:rsidRPr="00687C7D">
        <w:rPr>
          <w:rFonts w:ascii="Angsana New" w:hAnsi="Angsana New" w:hint="cs"/>
          <w:sz w:val="30"/>
          <w:szCs w:val="30"/>
          <w:cs/>
        </w:rPr>
        <w:t>ระหว่างกาล</w:t>
      </w:r>
      <w:r w:rsidR="00C8500E" w:rsidRPr="00687C7D">
        <w:rPr>
          <w:rFonts w:ascii="Angsana New" w:hAnsi="Angsana New"/>
          <w:sz w:val="30"/>
          <w:szCs w:val="30"/>
          <w:cs/>
        </w:rPr>
        <w:t>นี้</w:t>
      </w:r>
    </w:p>
    <w:p w14:paraId="1D04C774" w14:textId="77777777" w:rsidR="00C8500E" w:rsidRPr="00333020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B6476B8" w14:textId="77777777" w:rsidR="00C8500E" w:rsidRPr="00687C7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731EC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477EF0" w:rsidRPr="00731ECD">
        <w:rPr>
          <w:rFonts w:ascii="Angsana New" w:hAnsi="Angsana New"/>
          <w:sz w:val="30"/>
          <w:szCs w:val="30"/>
        </w:rPr>
        <w:t xml:space="preserve"> </w:t>
      </w:r>
      <w:r w:rsidR="00CC64E3">
        <w:rPr>
          <w:rFonts w:ascii="Angsana New" w:hAnsi="Angsana New"/>
          <w:sz w:val="30"/>
          <w:szCs w:val="30"/>
        </w:rPr>
        <w:t>11</w:t>
      </w:r>
      <w:r w:rsidRPr="00731ECD">
        <w:rPr>
          <w:rFonts w:ascii="Angsana New" w:hAnsi="Angsana New"/>
          <w:sz w:val="30"/>
          <w:szCs w:val="30"/>
        </w:rPr>
        <w:t xml:space="preserve"> </w:t>
      </w:r>
      <w:r w:rsidRPr="00731ECD">
        <w:rPr>
          <w:rFonts w:ascii="Angsana New" w:hAnsi="Angsana New" w:hint="cs"/>
          <w:sz w:val="30"/>
          <w:szCs w:val="30"/>
          <w:cs/>
        </w:rPr>
        <w:t>พฤษภาคม</w:t>
      </w:r>
      <w:r w:rsidRPr="00731ECD">
        <w:rPr>
          <w:rFonts w:ascii="Angsana New" w:hAnsi="Angsana New"/>
          <w:sz w:val="30"/>
          <w:szCs w:val="30"/>
          <w:cs/>
        </w:rPr>
        <w:t xml:space="preserve"> </w:t>
      </w:r>
      <w:r w:rsidR="00333020" w:rsidRPr="00731ECD">
        <w:rPr>
          <w:rFonts w:ascii="Angsana New" w:hAnsi="Angsana New"/>
          <w:sz w:val="30"/>
          <w:szCs w:val="30"/>
        </w:rPr>
        <w:t>2561</w:t>
      </w:r>
    </w:p>
    <w:p w14:paraId="382B58EC" w14:textId="77777777" w:rsidR="00C8500E" w:rsidRPr="00333020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71FF14AC" w14:textId="77777777" w:rsidR="00C8500E" w:rsidRPr="00687C7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b/>
          <w:bCs/>
          <w:sz w:val="30"/>
          <w:szCs w:val="30"/>
        </w:rPr>
        <w:t>1</w:t>
      </w:r>
      <w:r w:rsidRPr="00687C7D">
        <w:rPr>
          <w:rFonts w:ascii="Angsana New" w:hAnsi="Angsana New"/>
          <w:b/>
          <w:bCs/>
          <w:sz w:val="30"/>
          <w:szCs w:val="30"/>
        </w:rPr>
        <w:tab/>
      </w:r>
      <w:r w:rsidRPr="00687C7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1C8FA80" w14:textId="77777777" w:rsidR="00C8500E" w:rsidRPr="00333020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763EEF9E" w14:textId="7EF79F33" w:rsidR="00C8500E" w:rsidRPr="00687C7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 w:hint="cs"/>
          <w:sz w:val="30"/>
          <w:szCs w:val="30"/>
          <w:cs/>
        </w:rPr>
        <w:t>บริษัท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ไทคอน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อินดัสเทรียล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คอนเน็คชั่น</w:t>
      </w:r>
      <w:r w:rsidRPr="00687C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687C7D">
        <w:rPr>
          <w:rFonts w:ascii="Angsana New" w:hAnsi="Angsana New"/>
          <w:sz w:val="30"/>
          <w:szCs w:val="30"/>
        </w:rPr>
        <w:t xml:space="preserve"> “</w:t>
      </w:r>
      <w:r w:rsidRPr="00687C7D">
        <w:rPr>
          <w:rFonts w:ascii="Angsana New" w:hAnsi="Angsana New"/>
          <w:sz w:val="30"/>
          <w:szCs w:val="30"/>
          <w:cs/>
        </w:rPr>
        <w:t>บริษัท</w:t>
      </w:r>
      <w:r w:rsidRPr="00687C7D">
        <w:rPr>
          <w:rFonts w:ascii="Angsana New" w:hAnsi="Angsana New"/>
          <w:sz w:val="30"/>
          <w:szCs w:val="30"/>
        </w:rPr>
        <w:t xml:space="preserve">” </w:t>
      </w:r>
      <w:r w:rsidRPr="00687C7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7E104C">
        <w:rPr>
          <w:rFonts w:ascii="Angsana New" w:hAnsi="Angsana New" w:hint="cs"/>
          <w:sz w:val="30"/>
          <w:szCs w:val="30"/>
          <w:cs/>
        </w:rPr>
        <w:t>ตั้ง</w:t>
      </w:r>
      <w:r w:rsidR="009D0223">
        <w:rPr>
          <w:rFonts w:ascii="Angsana New" w:hAnsi="Angsana New"/>
          <w:sz w:val="30"/>
          <w:szCs w:val="30"/>
          <w:cs/>
        </w:rPr>
        <w:t>อยู่</w:t>
      </w:r>
      <w:r w:rsidRPr="00687C7D">
        <w:rPr>
          <w:rFonts w:ascii="Angsana New" w:hAnsi="Angsana New" w:hint="cs"/>
          <w:sz w:val="30"/>
          <w:szCs w:val="30"/>
          <w:cs/>
        </w:rPr>
        <w:t>เลขที่</w:t>
      </w:r>
      <w:r w:rsidRPr="00687C7D">
        <w:rPr>
          <w:rFonts w:ascii="Angsana New" w:hAnsi="Angsana New"/>
          <w:sz w:val="30"/>
          <w:szCs w:val="30"/>
          <w:cs/>
        </w:rPr>
        <w:t xml:space="preserve"> 175 </w:t>
      </w:r>
      <w:r w:rsidRPr="00687C7D">
        <w:rPr>
          <w:rFonts w:ascii="Angsana New" w:hAnsi="Angsana New" w:hint="cs"/>
          <w:sz w:val="30"/>
          <w:szCs w:val="30"/>
          <w:cs/>
        </w:rPr>
        <w:t>ชั้น</w:t>
      </w:r>
      <w:r w:rsidRPr="00687C7D">
        <w:rPr>
          <w:rFonts w:ascii="Angsana New" w:hAnsi="Angsana New"/>
          <w:sz w:val="30"/>
          <w:szCs w:val="30"/>
          <w:cs/>
        </w:rPr>
        <w:t xml:space="preserve"> 13/1 </w:t>
      </w:r>
      <w:r w:rsidR="00B171C7" w:rsidRPr="00687C7D">
        <w:rPr>
          <w:rFonts w:ascii="Angsana New" w:hAnsi="Angsana New" w:hint="cs"/>
          <w:sz w:val="30"/>
          <w:szCs w:val="30"/>
          <w:cs/>
        </w:rPr>
        <w:t>อาคารสาธรซิตี้ทาวเวอร์</w:t>
      </w:r>
      <w:r w:rsidR="00B171C7"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ถนนสาทรใต้</w:t>
      </w:r>
      <w:r w:rsidRPr="00687C7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77B688C" w14:textId="77777777" w:rsidR="00C8500E" w:rsidRPr="00333020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0466AF49" w14:textId="7CA35585" w:rsidR="00C8500E" w:rsidRDefault="00B171C7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71C7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Pr="00731ECD">
        <w:rPr>
          <w:rFonts w:ascii="Angsana New" w:hAnsi="Angsana New" w:hint="cs"/>
          <w:sz w:val="30"/>
          <w:szCs w:val="30"/>
          <w:cs/>
        </w:rPr>
        <w:t>ไทยเมื่อวันที่</w:t>
      </w:r>
      <w:r w:rsidRPr="00731ECD">
        <w:rPr>
          <w:rFonts w:ascii="Angsana New" w:hAnsi="Angsana New"/>
          <w:sz w:val="30"/>
          <w:szCs w:val="30"/>
          <w:cs/>
        </w:rPr>
        <w:t xml:space="preserve"> </w:t>
      </w:r>
      <w:r w:rsidR="00731ECD" w:rsidRPr="00731ECD">
        <w:rPr>
          <w:rFonts w:ascii="Angsana New" w:hAnsi="Angsana New"/>
          <w:sz w:val="30"/>
          <w:szCs w:val="30"/>
        </w:rPr>
        <w:t>13</w:t>
      </w:r>
      <w:r w:rsidRPr="00731ECD">
        <w:rPr>
          <w:rFonts w:ascii="Angsana New" w:hAnsi="Angsana New"/>
          <w:sz w:val="30"/>
          <w:szCs w:val="30"/>
          <w:cs/>
        </w:rPr>
        <w:t xml:space="preserve"> </w:t>
      </w:r>
      <w:r w:rsidRPr="00731ECD">
        <w:rPr>
          <w:rFonts w:ascii="Angsana New" w:hAnsi="Angsana New" w:hint="cs"/>
          <w:sz w:val="30"/>
          <w:szCs w:val="30"/>
          <w:cs/>
        </w:rPr>
        <w:t>มิถุนายน</w:t>
      </w:r>
      <w:r w:rsidR="00731ECD" w:rsidRPr="00731ECD">
        <w:rPr>
          <w:rFonts w:ascii="Angsana New" w:hAnsi="Angsana New"/>
          <w:sz w:val="30"/>
          <w:szCs w:val="30"/>
          <w:cs/>
        </w:rPr>
        <w:t xml:space="preserve"> 254</w:t>
      </w:r>
      <w:r w:rsidR="00731ECD" w:rsidRPr="00731ECD">
        <w:rPr>
          <w:rFonts w:ascii="Angsana New" w:hAnsi="Angsana New"/>
          <w:sz w:val="30"/>
          <w:szCs w:val="30"/>
        </w:rPr>
        <w:t>5</w:t>
      </w:r>
    </w:p>
    <w:p w14:paraId="725F30A0" w14:textId="77777777" w:rsidR="00B171C7" w:rsidRPr="00333020" w:rsidRDefault="00B171C7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8D9514D" w14:textId="37D9E283" w:rsidR="00C8500E" w:rsidRDefault="00BB6B43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ในระหว่างงวดได้แก่ </w:t>
      </w:r>
      <w:r w:rsidR="00C8500E" w:rsidRPr="00687C7D">
        <w:rPr>
          <w:rFonts w:ascii="Angsana New" w:hAnsi="Angsana New" w:hint="cs"/>
          <w:sz w:val="30"/>
          <w:szCs w:val="30"/>
          <w:cs/>
        </w:rPr>
        <w:t>บริษัท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</w:t>
      </w:r>
      <w:r w:rsidR="00C8500E" w:rsidRPr="00687C7D">
        <w:rPr>
          <w:rFonts w:ascii="Angsana New" w:hAnsi="Angsana New" w:hint="cs"/>
          <w:sz w:val="30"/>
          <w:szCs w:val="30"/>
          <w:cs/>
        </w:rPr>
        <w:t>เฟรเซอร์ส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</w:t>
      </w:r>
      <w:r w:rsidR="00C8500E" w:rsidRPr="00687C7D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</w:t>
      </w:r>
      <w:r w:rsidR="00C8500E" w:rsidRPr="00687C7D">
        <w:rPr>
          <w:rFonts w:ascii="Angsana New" w:hAnsi="Angsana New" w:hint="cs"/>
          <w:sz w:val="30"/>
          <w:szCs w:val="30"/>
          <w:cs/>
        </w:rPr>
        <w:t>โฮลดิ้งส์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(</w:t>
      </w:r>
      <w:r w:rsidR="00C8500E" w:rsidRPr="00687C7D">
        <w:rPr>
          <w:rFonts w:ascii="Angsana New" w:hAnsi="Angsana New" w:hint="cs"/>
          <w:sz w:val="30"/>
          <w:szCs w:val="30"/>
          <w:cs/>
        </w:rPr>
        <w:t>ประเทศไทย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) </w:t>
      </w:r>
      <w:r w:rsidR="00C8500E" w:rsidRPr="00687C7D">
        <w:rPr>
          <w:rFonts w:ascii="Angsana New" w:hAnsi="Angsana New" w:hint="cs"/>
          <w:sz w:val="30"/>
          <w:szCs w:val="30"/>
          <w:cs/>
        </w:rPr>
        <w:t>จำกัด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C8500E" w:rsidRPr="00687C7D">
        <w:rPr>
          <w:rFonts w:ascii="Angsana New" w:hAnsi="Angsana New"/>
          <w:sz w:val="30"/>
          <w:szCs w:val="30"/>
        </w:rPr>
        <w:t>40.95</w:t>
      </w:r>
      <w:r w:rsidR="00C8500E" w:rsidRPr="00687C7D">
        <w:rPr>
          <w:rFonts w:ascii="Angsana New" w:hAnsi="Angsana New"/>
          <w:sz w:val="30"/>
          <w:szCs w:val="30"/>
          <w:cs/>
        </w:rPr>
        <w:t>) ซึ่งเป็นนิ</w:t>
      </w:r>
      <w:r w:rsidR="00477EF0" w:rsidRPr="00687C7D">
        <w:rPr>
          <w:rFonts w:ascii="Angsana New" w:hAnsi="Angsana New"/>
          <w:sz w:val="30"/>
          <w:szCs w:val="30"/>
          <w:cs/>
        </w:rPr>
        <w:t>ติบุคคลที่จัดตั้งขึ้นในประเทศไทย</w:t>
      </w:r>
    </w:p>
    <w:p w14:paraId="5410D575" w14:textId="77777777" w:rsidR="00CF4C11" w:rsidRPr="00800BF5" w:rsidRDefault="00CF4C11" w:rsidP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24D9C538" w14:textId="676636FD" w:rsidR="00800BF5" w:rsidRPr="00CC64E3" w:rsidRDefault="00BB6B43" w:rsidP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767A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767A0">
        <w:rPr>
          <w:rFonts w:ascii="Angsana New" w:hAnsi="Angsana New"/>
          <w:sz w:val="30"/>
          <w:szCs w:val="30"/>
          <w:cs/>
        </w:rPr>
        <w:t xml:space="preserve"> 23 </w:t>
      </w:r>
      <w:r w:rsidRPr="008767A0">
        <w:rPr>
          <w:rFonts w:ascii="Angsana New" w:hAnsi="Angsana New" w:hint="cs"/>
          <w:sz w:val="30"/>
          <w:szCs w:val="30"/>
          <w:cs/>
        </w:rPr>
        <w:t>มีนาคม</w:t>
      </w:r>
      <w:r w:rsidRPr="008767A0">
        <w:rPr>
          <w:rFonts w:ascii="Angsana New" w:hAnsi="Angsana New"/>
          <w:sz w:val="30"/>
          <w:szCs w:val="30"/>
          <w:cs/>
        </w:rPr>
        <w:t xml:space="preserve"> 2561 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800BF5" w:rsidRPr="008767A0">
        <w:rPr>
          <w:rFonts w:ascii="Angsana New" w:hAnsi="Angsana New" w:hint="cs"/>
          <w:sz w:val="30"/>
          <w:szCs w:val="30"/>
          <w:cs/>
        </w:rPr>
        <w:t>ประชุม</w:t>
      </w:r>
      <w:r w:rsidR="00800BF5">
        <w:rPr>
          <w:rFonts w:ascii="Angsana New" w:hAnsi="Angsana New" w:hint="cs"/>
          <w:sz w:val="30"/>
          <w:szCs w:val="30"/>
          <w:cs/>
        </w:rPr>
        <w:t>วิสามัญ</w:t>
      </w:r>
      <w:r w:rsidR="00381350">
        <w:rPr>
          <w:rFonts w:ascii="Angsana New" w:hAnsi="Angsana New" w:hint="cs"/>
          <w:sz w:val="30"/>
          <w:szCs w:val="30"/>
          <w:cs/>
        </w:rPr>
        <w:t>ของ</w:t>
      </w:r>
      <w:r w:rsidR="00800BF5" w:rsidRPr="008767A0">
        <w:rPr>
          <w:rFonts w:ascii="Angsana New" w:hAnsi="Angsana New" w:hint="cs"/>
          <w:sz w:val="30"/>
          <w:szCs w:val="30"/>
          <w:cs/>
        </w:rPr>
        <w:t>ผู้ถือหุ้น</w:t>
      </w:r>
      <w:r w:rsidR="00381350">
        <w:rPr>
          <w:rFonts w:ascii="Angsana New" w:hAnsi="Angsana New" w:hint="cs"/>
          <w:sz w:val="30"/>
          <w:szCs w:val="30"/>
          <w:cs/>
        </w:rPr>
        <w:t>ของ</w:t>
      </w:r>
      <w:r w:rsidR="00800BF5" w:rsidRPr="008767A0">
        <w:rPr>
          <w:rFonts w:ascii="Angsana New" w:hAnsi="Angsana New" w:hint="cs"/>
          <w:sz w:val="30"/>
          <w:szCs w:val="30"/>
          <w:cs/>
        </w:rPr>
        <w:t>บริษัท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สวนอุตสาหกรรมโรจนะ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จำกัด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(</w:t>
      </w:r>
      <w:r w:rsidR="00800BF5" w:rsidRPr="008767A0">
        <w:rPr>
          <w:rFonts w:ascii="Angsana New" w:hAnsi="Angsana New" w:hint="cs"/>
          <w:sz w:val="30"/>
          <w:szCs w:val="30"/>
          <w:cs/>
        </w:rPr>
        <w:t>มหาชน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800BF5" w:rsidRPr="008767A0">
        <w:rPr>
          <w:rFonts w:ascii="Angsana New" w:hAnsi="Angsana New" w:hint="cs"/>
          <w:sz w:val="30"/>
          <w:szCs w:val="30"/>
          <w:cs/>
        </w:rPr>
        <w:t>มีมติอนุมัติการ</w:t>
      </w:r>
      <w:r>
        <w:rPr>
          <w:rFonts w:ascii="Angsana New" w:hAnsi="Angsana New" w:hint="cs"/>
          <w:sz w:val="30"/>
          <w:szCs w:val="30"/>
          <w:cs/>
        </w:rPr>
        <w:t>จำหน่ายหุ้นทั้งหมดที่ถือ</w:t>
      </w:r>
      <w:r w:rsidR="00800BF5" w:rsidRPr="008767A0">
        <w:rPr>
          <w:rFonts w:ascii="Angsana New" w:hAnsi="Angsana New" w:hint="cs"/>
          <w:sz w:val="30"/>
          <w:szCs w:val="30"/>
          <w:cs/>
        </w:rPr>
        <w:t>ในบริษัทจำนวน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478</w:t>
      </w:r>
      <w:r w:rsidR="00800BF5" w:rsidRPr="008767A0">
        <w:rPr>
          <w:rFonts w:ascii="Angsana New" w:hAnsi="Angsana New"/>
          <w:sz w:val="30"/>
          <w:szCs w:val="30"/>
        </w:rPr>
        <w:t>,</w:t>
      </w:r>
      <w:r w:rsidR="00800BF5" w:rsidRPr="008767A0">
        <w:rPr>
          <w:rFonts w:ascii="Angsana New" w:hAnsi="Angsana New"/>
          <w:sz w:val="30"/>
          <w:szCs w:val="30"/>
          <w:cs/>
        </w:rPr>
        <w:t>699</w:t>
      </w:r>
      <w:r w:rsidR="00800BF5" w:rsidRPr="008767A0">
        <w:rPr>
          <w:rFonts w:ascii="Angsana New" w:hAnsi="Angsana New"/>
          <w:sz w:val="30"/>
          <w:szCs w:val="30"/>
        </w:rPr>
        <w:t>,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619 </w:t>
      </w:r>
      <w:r w:rsidR="00800BF5" w:rsidRPr="008767A0">
        <w:rPr>
          <w:rFonts w:ascii="Angsana New" w:hAnsi="Angsana New" w:hint="cs"/>
          <w:sz w:val="30"/>
          <w:szCs w:val="30"/>
          <w:cs/>
        </w:rPr>
        <w:t>หุ้น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="00800BF5" w:rsidRPr="008767A0">
        <w:rPr>
          <w:rFonts w:ascii="Angsana New" w:hAnsi="Angsana New" w:hint="cs"/>
          <w:sz w:val="30"/>
          <w:szCs w:val="30"/>
          <w:cs/>
        </w:rPr>
        <w:t>คิดเป็นร้อยละ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26.10 </w:t>
      </w:r>
      <w:r w:rsidR="00800BF5" w:rsidRPr="008767A0">
        <w:rPr>
          <w:rFonts w:ascii="Angsana New" w:hAnsi="Angsana New" w:hint="cs"/>
          <w:sz w:val="30"/>
          <w:szCs w:val="30"/>
          <w:cs/>
        </w:rPr>
        <w:t>ของหุ้นที่</w:t>
      </w:r>
      <w:r w:rsidR="00381350">
        <w:rPr>
          <w:rFonts w:ascii="Angsana New" w:hAnsi="Angsana New" w:hint="cs"/>
          <w:sz w:val="30"/>
          <w:szCs w:val="30"/>
          <w:cs/>
        </w:rPr>
        <w:t>ออกและ</w:t>
      </w:r>
      <w:r w:rsidR="00800BF5" w:rsidRPr="008767A0">
        <w:rPr>
          <w:rFonts w:ascii="Angsana New" w:hAnsi="Angsana New" w:hint="cs"/>
          <w:sz w:val="30"/>
          <w:szCs w:val="30"/>
          <w:cs/>
        </w:rPr>
        <w:t>จำหน่ายแล้วทั้งหมดของบริษัท</w:t>
      </w:r>
      <w:r w:rsidR="00381350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381350">
        <w:rPr>
          <w:rFonts w:ascii="Angsana New" w:hAnsi="Angsana New"/>
          <w:sz w:val="30"/>
          <w:szCs w:val="30"/>
        </w:rPr>
        <w:t>17.90</w:t>
      </w:r>
      <w:r w:rsidR="00381350">
        <w:rPr>
          <w:rFonts w:ascii="Angsana New" w:hAnsi="Angsana New" w:hint="cs"/>
          <w:sz w:val="30"/>
          <w:szCs w:val="30"/>
          <w:cs/>
        </w:rPr>
        <w:t xml:space="preserve"> บาท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ให้แก่บริษัท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เฟรเซอร์ส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แอสเซ็ทส์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 w:rsidR="00800BF5" w:rsidRPr="008767A0">
        <w:rPr>
          <w:rFonts w:ascii="Angsana New" w:hAnsi="Angsana New" w:hint="cs"/>
          <w:sz w:val="30"/>
          <w:szCs w:val="30"/>
          <w:cs/>
        </w:rPr>
        <w:t>จำกัด</w:t>
      </w:r>
      <w:r w:rsidR="00800BF5" w:rsidRPr="008767A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</w:t>
      </w:r>
      <w:r w:rsidR="00750E0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บริษัทอยู่ระหว่างการดำเนินการจดทะเบียนเปลี่ยนแปลงรายชื่อผู้ถือหุ้นดังกล่าว</w:t>
      </w:r>
    </w:p>
    <w:p w14:paraId="516FB568" w14:textId="77777777" w:rsidR="00C8500E" w:rsidRPr="00333020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458F3C3C" w14:textId="36CA6683" w:rsidR="00C8500E" w:rsidRDefault="00477EF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31ECD">
        <w:rPr>
          <w:rFonts w:ascii="Angsana New" w:hAnsi="Angsana New" w:hint="cs"/>
          <w:sz w:val="30"/>
          <w:szCs w:val="30"/>
          <w:cs/>
        </w:rPr>
        <w:t>บริษัท</w:t>
      </w:r>
      <w:r w:rsidR="00C8500E" w:rsidRPr="00731EC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616FC4" w:rsidRPr="00731ECD">
        <w:rPr>
          <w:rFonts w:ascii="Angsana New" w:hAnsi="Angsana New" w:hint="cs"/>
          <w:sz w:val="30"/>
          <w:szCs w:val="30"/>
          <w:cs/>
        </w:rPr>
        <w:t xml:space="preserve"> “กลุ่มบริษัท”</w:t>
      </w:r>
      <w:r w:rsidR="00DB74B2">
        <w:rPr>
          <w:rFonts w:ascii="Angsana New" w:hAnsi="Angsana New" w:hint="cs"/>
          <w:sz w:val="30"/>
          <w:szCs w:val="30"/>
          <w:cs/>
        </w:rPr>
        <w:t xml:space="preserve"> ดำเนิน</w:t>
      </w:r>
      <w:r w:rsidR="00C8500E" w:rsidRPr="00687C7D">
        <w:rPr>
          <w:rFonts w:ascii="Angsana New" w:hAnsi="Angsana New" w:hint="cs"/>
          <w:sz w:val="30"/>
          <w:szCs w:val="30"/>
          <w:cs/>
        </w:rPr>
        <w:t>ธุรกิจหลัก</w:t>
      </w:r>
      <w:r w:rsidR="00DB74B2">
        <w:rPr>
          <w:rFonts w:ascii="Angsana New" w:hAnsi="Angsana New" w:hint="cs"/>
          <w:sz w:val="30"/>
          <w:szCs w:val="30"/>
          <w:cs/>
        </w:rPr>
        <w:t>เกี่ยวกับ</w:t>
      </w:r>
      <w:r w:rsidR="00C8500E" w:rsidRPr="00687C7D">
        <w:rPr>
          <w:rFonts w:ascii="Angsana New" w:hAnsi="Angsana New" w:hint="cs"/>
          <w:sz w:val="30"/>
          <w:szCs w:val="30"/>
          <w:cs/>
        </w:rPr>
        <w:t>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</w:t>
      </w:r>
      <w:r w:rsidR="00C8500E" w:rsidRPr="00687C7D">
        <w:rPr>
          <w:rFonts w:ascii="Angsana New" w:hAnsi="Angsana New" w:hint="cs"/>
          <w:sz w:val="30"/>
          <w:szCs w:val="30"/>
          <w:cs/>
        </w:rPr>
        <w:t>และธุรกิจการให้บริการที่เกี่ยวเนื่องกับการให้เช่า</w:t>
      </w:r>
      <w:r w:rsidR="00C8500E" w:rsidRPr="00687C7D">
        <w:rPr>
          <w:rFonts w:ascii="Angsana New" w:hAnsi="Angsana New"/>
          <w:sz w:val="30"/>
          <w:szCs w:val="30"/>
          <w:cs/>
        </w:rPr>
        <w:t xml:space="preserve"> </w:t>
      </w:r>
    </w:p>
    <w:p w14:paraId="2306A164" w14:textId="77777777" w:rsidR="00C8500E" w:rsidRPr="00EA6774" w:rsidRDefault="00C8500E" w:rsidP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506A39C4" w14:textId="77777777" w:rsidR="00C8500E" w:rsidRPr="001D12FC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1D12F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1636F623" w14:textId="77777777" w:rsidR="00C8500E" w:rsidRPr="000E387B" w:rsidRDefault="00C8500E" w:rsidP="001D12FC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58D5FB3" w14:textId="77777777" w:rsidR="00C8500E" w:rsidRPr="004B5628" w:rsidRDefault="00C8500E" w:rsidP="001D1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B5628">
        <w:rPr>
          <w:rFonts w:ascii="Angsana New" w:hAnsi="Angsana New"/>
          <w:i/>
          <w:iCs/>
          <w:sz w:val="30"/>
          <w:szCs w:val="30"/>
          <w:cs/>
        </w:rPr>
        <w:t>(ก)</w:t>
      </w:r>
      <w:r w:rsidRPr="004B5628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B9D3EB4" w14:textId="77777777" w:rsidR="00C8500E" w:rsidRPr="00EA6774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4A7B4FB7" w14:textId="0DCB6E4F" w:rsidR="00C8500E" w:rsidRPr="00EA6774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A677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EA6774">
        <w:rPr>
          <w:rFonts w:asciiTheme="majorBidi" w:hAnsiTheme="majorBidi" w:cstheme="majorBidi"/>
          <w:sz w:val="30"/>
          <w:szCs w:val="30"/>
        </w:rPr>
        <w:t xml:space="preserve">34 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(ปรับปรุง </w:t>
      </w:r>
      <w:r w:rsidRPr="00EA6774">
        <w:rPr>
          <w:rFonts w:asciiTheme="majorBidi" w:hAnsiTheme="majorBidi" w:cstheme="majorBidi"/>
          <w:sz w:val="30"/>
          <w:szCs w:val="30"/>
        </w:rPr>
        <w:t>25</w:t>
      </w:r>
      <w:r w:rsidR="004072D5">
        <w:rPr>
          <w:rFonts w:asciiTheme="majorBidi" w:hAnsiTheme="majorBidi" w:cstheme="majorBidi"/>
          <w:sz w:val="30"/>
          <w:szCs w:val="30"/>
        </w:rPr>
        <w:t>60</w:t>
      </w:r>
      <w:r w:rsidRPr="00EA6774">
        <w:rPr>
          <w:rFonts w:asciiTheme="majorBidi" w:hAnsiTheme="majorBidi" w:cstheme="majorBidi"/>
          <w:sz w:val="30"/>
          <w:szCs w:val="30"/>
        </w:rPr>
        <w:t xml:space="preserve">) 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677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A6774">
        <w:rPr>
          <w:rFonts w:asciiTheme="majorBidi" w:hAnsiTheme="majorBidi" w:cstheme="majorBidi"/>
          <w:sz w:val="30"/>
          <w:szCs w:val="30"/>
        </w:rPr>
        <w:t xml:space="preserve"> 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</w:t>
      </w:r>
      <w:r w:rsidR="00477EF0" w:rsidRPr="00EA677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7ADEE87" w14:textId="77777777" w:rsidR="00C8500E" w:rsidRPr="00EA6774" w:rsidRDefault="00C8500E" w:rsidP="001D1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6A4A315" w14:textId="77777777" w:rsidR="00800BF5" w:rsidRDefault="00800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114826" w14:textId="77777777" w:rsidR="00C8500E" w:rsidRPr="00EA6774" w:rsidRDefault="00C8500E" w:rsidP="001D1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EA677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82E96">
        <w:rPr>
          <w:rFonts w:asciiTheme="majorBidi" w:hAnsiTheme="majorBidi" w:cstheme="majorBidi"/>
          <w:sz w:val="30"/>
          <w:szCs w:val="30"/>
          <w:cs/>
        </w:rPr>
        <w:t>31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2E96">
        <w:rPr>
          <w:rFonts w:asciiTheme="majorBidi" w:hAnsiTheme="majorBidi" w:cstheme="majorBidi"/>
          <w:sz w:val="30"/>
          <w:szCs w:val="30"/>
          <w:cs/>
        </w:rPr>
        <w:t>ธันวาคม 25</w:t>
      </w:r>
      <w:r w:rsidRPr="00482E96">
        <w:rPr>
          <w:rFonts w:asciiTheme="majorBidi" w:hAnsiTheme="majorBidi" w:cstheme="majorBidi"/>
          <w:sz w:val="30"/>
          <w:szCs w:val="30"/>
        </w:rPr>
        <w:t xml:space="preserve">60 </w:t>
      </w:r>
      <w:r w:rsidRPr="00EA6774">
        <w:rPr>
          <w:rFonts w:asciiTheme="majorBidi" w:hAnsiTheme="majorBidi" w:cstheme="majorBidi"/>
          <w:sz w:val="30"/>
          <w:szCs w:val="30"/>
        </w:rPr>
        <w:t xml:space="preserve">          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EA6774">
        <w:rPr>
          <w:rFonts w:asciiTheme="majorBidi" w:hAnsiTheme="majorBidi" w:cstheme="majorBidi"/>
          <w:sz w:val="30"/>
          <w:szCs w:val="30"/>
        </w:rPr>
        <w:t>31</w:t>
      </w:r>
      <w:r w:rsidRPr="00EA677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A6774">
        <w:rPr>
          <w:rFonts w:asciiTheme="majorBidi" w:hAnsiTheme="majorBidi" w:cstheme="majorBidi"/>
          <w:sz w:val="30"/>
          <w:szCs w:val="30"/>
        </w:rPr>
        <w:t>2560</w:t>
      </w:r>
    </w:p>
    <w:p w14:paraId="1309CCBF" w14:textId="77777777" w:rsidR="00477EF0" w:rsidRPr="000E387B" w:rsidRDefault="00477EF0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20"/>
          <w:szCs w:val="20"/>
        </w:rPr>
      </w:pPr>
    </w:p>
    <w:p w14:paraId="1A6E9AD3" w14:textId="50538173" w:rsidR="008F0ECA" w:rsidRDefault="008F0ECA" w:rsidP="00DE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8F0ECA">
        <w:rPr>
          <w:rFonts w:asciiTheme="majorBidi" w:hAnsiTheme="majorBidi" w:hint="cs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</w:t>
      </w:r>
      <w:r w:rsidRPr="008F0ECA">
        <w:rPr>
          <w:rFonts w:asciiTheme="majorBidi" w:hAnsiTheme="majorBidi"/>
          <w:sz w:val="30"/>
          <w:szCs w:val="30"/>
          <w:cs/>
        </w:rPr>
        <w:t xml:space="preserve"> 31 </w:t>
      </w:r>
      <w:r w:rsidRPr="008F0ECA">
        <w:rPr>
          <w:rFonts w:asciiTheme="majorBidi" w:hAnsiTheme="majorBidi" w:hint="cs"/>
          <w:sz w:val="30"/>
          <w:szCs w:val="30"/>
          <w:cs/>
        </w:rPr>
        <w:t>ธันวาคม</w:t>
      </w:r>
      <w:r w:rsidRPr="008F0ECA">
        <w:rPr>
          <w:rFonts w:asciiTheme="majorBidi" w:hAnsiTheme="majorBidi"/>
          <w:sz w:val="30"/>
          <w:szCs w:val="30"/>
          <w:cs/>
        </w:rPr>
        <w:t xml:space="preserve"> 2560 </w:t>
      </w:r>
      <w:r w:rsidRPr="008F0ECA">
        <w:rPr>
          <w:rFonts w:asciiTheme="majorBidi" w:hAnsiTheme="majorBidi" w:hint="cs"/>
          <w:sz w:val="30"/>
          <w:szCs w:val="30"/>
          <w:cs/>
        </w:rPr>
        <w:t>ยกเว้นกรณีที่กลุ่มบริษัท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Pr="008F0ECA">
        <w:rPr>
          <w:rFonts w:asciiTheme="majorBidi" w:hAnsiTheme="majorBidi"/>
          <w:sz w:val="30"/>
          <w:szCs w:val="30"/>
          <w:cs/>
        </w:rPr>
        <w:t xml:space="preserve"> 1 </w:t>
      </w:r>
      <w:r w:rsidRPr="008F0ECA">
        <w:rPr>
          <w:rFonts w:asciiTheme="majorBidi" w:hAnsiTheme="majorBidi" w:hint="cs"/>
          <w:sz w:val="30"/>
          <w:szCs w:val="30"/>
          <w:cs/>
        </w:rPr>
        <w:t>มกราคม</w:t>
      </w:r>
      <w:r w:rsidRPr="008F0ECA">
        <w:rPr>
          <w:rFonts w:asciiTheme="majorBidi" w:hAnsiTheme="majorBidi"/>
          <w:sz w:val="30"/>
          <w:szCs w:val="30"/>
          <w:cs/>
        </w:rPr>
        <w:t xml:space="preserve"> 2561 </w:t>
      </w:r>
      <w:r w:rsidRPr="008F0ECA">
        <w:rPr>
          <w:rFonts w:asciiTheme="majorBidi" w:hAnsiTheme="majorBidi" w:hint="cs"/>
          <w:sz w:val="30"/>
          <w:szCs w:val="30"/>
          <w:cs/>
        </w:rPr>
        <w:t>ทุกฉบับมาถือปฏิบัติ</w:t>
      </w:r>
      <w:r w:rsidRPr="008F0ECA">
        <w:rPr>
          <w:rFonts w:asciiTheme="majorBidi" w:hAnsiTheme="majorBidi"/>
          <w:sz w:val="30"/>
          <w:szCs w:val="30"/>
          <w:cs/>
        </w:rPr>
        <w:t xml:space="preserve"> </w:t>
      </w:r>
      <w:r w:rsidRPr="008F0ECA">
        <w:rPr>
          <w:rFonts w:asciiTheme="majorBidi" w:hAnsiTheme="majorBidi" w:hint="cs"/>
          <w:sz w:val="30"/>
          <w:szCs w:val="30"/>
          <w:cs/>
        </w:rPr>
        <w:t>การนำมาตรฐานการรายงานทางการเงินที่ปรับปรุงใหม่มาถือปฏิบัติดังกล่าวไม่มีผลกระทบอย่างมีสาระสำคัญต่อนโยบายการบัญชี</w:t>
      </w:r>
      <w:r w:rsidRPr="008F0ECA">
        <w:rPr>
          <w:rFonts w:asciiTheme="majorBidi" w:hAnsiTheme="majorBidi"/>
          <w:sz w:val="30"/>
          <w:szCs w:val="30"/>
          <w:cs/>
        </w:rPr>
        <w:t xml:space="preserve"> </w:t>
      </w:r>
      <w:r w:rsidRPr="008F0ECA">
        <w:rPr>
          <w:rFonts w:asciiTheme="majorBidi" w:hAnsiTheme="majorBidi" w:hint="cs"/>
          <w:sz w:val="30"/>
          <w:szCs w:val="30"/>
          <w:cs/>
        </w:rPr>
        <w:t>วิธีการคำนวณ</w:t>
      </w:r>
      <w:r w:rsidRPr="008F0ECA">
        <w:rPr>
          <w:rFonts w:asciiTheme="majorBidi" w:hAnsiTheme="majorBidi"/>
          <w:sz w:val="30"/>
          <w:szCs w:val="30"/>
          <w:cs/>
        </w:rPr>
        <w:t xml:space="preserve"> </w:t>
      </w:r>
      <w:r w:rsidRPr="008F0ECA">
        <w:rPr>
          <w:rFonts w:asciiTheme="majorBidi" w:hAnsiTheme="majorBidi" w:hint="cs"/>
          <w:sz w:val="30"/>
          <w:szCs w:val="30"/>
          <w:cs/>
        </w:rPr>
        <w:t>และผลการดำเนินงานหรือฐานะการเงินของกลุ่มบริษัท</w:t>
      </w:r>
    </w:p>
    <w:p w14:paraId="19DEB240" w14:textId="100A425F" w:rsidR="00DB74B2" w:rsidRPr="004B5628" w:rsidRDefault="00DB74B2" w:rsidP="00DE2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sz w:val="20"/>
          <w:szCs w:val="20"/>
        </w:rPr>
      </w:pPr>
    </w:p>
    <w:p w14:paraId="679299BF" w14:textId="6A0E85B9" w:rsidR="006B5862" w:rsidRPr="006B5862" w:rsidRDefault="006B5862" w:rsidP="006B58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6B5862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นอกเหนือจากมาตรฐานการรายงานทางการเงินที่ปรับปรุงใหม่ข้างต้นสภาวิชาชีพบัญชีได้ออก</w:t>
      </w:r>
      <w:r w:rsidRPr="00B1609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B1609F">
        <w:rPr>
          <w:rFonts w:ascii="Angsana New" w:hAnsi="Angsana New"/>
          <w:sz w:val="30"/>
          <w:szCs w:val="30"/>
        </w:rPr>
        <w:t>15</w:t>
      </w:r>
      <w:r w:rsidRPr="00B1609F">
        <w:rPr>
          <w:rFonts w:ascii="Angsana New" w:hAnsi="Angsana New"/>
          <w:sz w:val="30"/>
          <w:szCs w:val="30"/>
          <w:cs/>
        </w:rPr>
        <w:t xml:space="preserve"> เรื่อง </w:t>
      </w:r>
      <w:r w:rsidRPr="00B1609F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B1609F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ซึ่งมีผลบังคับสำหรับรอบระยะเวลาบัญชีที่เริ่มในหรือหลังวันที่</w:t>
      </w:r>
      <w:r w:rsidRPr="00B1609F">
        <w:rPr>
          <w:rFonts w:ascii="Angsana New" w:hAnsi="Angsana New"/>
          <w:sz w:val="30"/>
          <w:szCs w:val="30"/>
        </w:rPr>
        <w:t xml:space="preserve"> 1</w:t>
      </w:r>
      <w:r w:rsidRPr="00B1609F">
        <w:rPr>
          <w:rFonts w:ascii="Angsana New" w:hAnsi="Angsana New"/>
          <w:sz w:val="30"/>
          <w:szCs w:val="30"/>
          <w:cs/>
        </w:rPr>
        <w:t xml:space="preserve"> มกราคม </w:t>
      </w:r>
      <w:r w:rsidRPr="00B1609F">
        <w:rPr>
          <w:rFonts w:ascii="Angsana New" w:hAnsi="Angsana New"/>
          <w:sz w:val="30"/>
          <w:szCs w:val="30"/>
        </w:rPr>
        <w:t xml:space="preserve">2562 </w:t>
      </w:r>
      <w:r w:rsidRPr="00B1609F">
        <w:rPr>
          <w:rFonts w:ascii="Angsana New" w:hAnsi="Angsana New"/>
          <w:sz w:val="30"/>
          <w:szCs w:val="30"/>
          <w:cs/>
        </w:rPr>
        <w:t xml:space="preserve">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</w:t>
      </w:r>
    </w:p>
    <w:p w14:paraId="7E213004" w14:textId="77777777" w:rsidR="006B5862" w:rsidRPr="00B1609F" w:rsidRDefault="006B5862" w:rsidP="00B16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5A3C09E1" w14:textId="74828B0E" w:rsidR="006B5862" w:rsidRDefault="006B5862" w:rsidP="006B58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09F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1609F">
        <w:rPr>
          <w:rFonts w:ascii="Angsana New" w:hAnsi="Angsana New"/>
          <w:color w:val="000000"/>
          <w:sz w:val="30"/>
          <w:szCs w:val="30"/>
        </w:rPr>
        <w:t xml:space="preserve">15 </w:t>
      </w:r>
      <w:r w:rsidRPr="00B1609F">
        <w:rPr>
          <w:rFonts w:ascii="Angsana New" w:hAnsi="Angsana New"/>
          <w:color w:val="000000"/>
          <w:sz w:val="30"/>
          <w:szCs w:val="30"/>
          <w:cs/>
        </w:rPr>
        <w:t>ให้หลักการโดยรวมในการรับรู้รายได้ ทั้งจำนวนที่รับรู้และช่วงเวลาที่รับรู้</w:t>
      </w:r>
      <w:r w:rsidR="00DB74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1609F">
        <w:rPr>
          <w:rFonts w:ascii="Angsana New" w:hAnsi="Angsana New"/>
          <w:color w:val="000000"/>
          <w:sz w:val="30"/>
          <w:szCs w:val="30"/>
          <w:cs/>
        </w:rPr>
        <w:t>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  <w:r w:rsidR="0043202B">
        <w:rPr>
          <w:rFonts w:ascii="Angsana New" w:hAnsi="Angsana New"/>
          <w:color w:val="000000"/>
          <w:sz w:val="30"/>
          <w:szCs w:val="30"/>
        </w:rPr>
        <w:t xml:space="preserve">  </w:t>
      </w:r>
      <w:r w:rsidRPr="00B1609F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14:paraId="34139440" w14:textId="77777777" w:rsidR="00DB540C" w:rsidRPr="004B5628" w:rsidRDefault="00DB540C" w:rsidP="006B58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4A2731" w14:textId="77777777" w:rsidR="006B5862" w:rsidRPr="00B1609F" w:rsidRDefault="006B5862" w:rsidP="006B5862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09F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B1609F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B1609F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B1609F">
        <w:rPr>
          <w:rFonts w:ascii="Angsana New" w:hAnsi="Angsana New"/>
          <w:color w:val="000000"/>
          <w:sz w:val="30"/>
          <w:szCs w:val="30"/>
        </w:rPr>
        <w:t>2560)</w:t>
      </w:r>
      <w:r w:rsidRPr="00B1609F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B1609F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B1609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B305744" w14:textId="77777777" w:rsidR="006B5862" w:rsidRDefault="006B5862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6890A251" w14:textId="77777777" w:rsidR="006B5862" w:rsidRDefault="006B5862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1609F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B1609F">
        <w:rPr>
          <w:rFonts w:ascii="Angsana New" w:hAnsi="Angsana New"/>
          <w:sz w:val="30"/>
          <w:szCs w:val="30"/>
        </w:rPr>
        <w:t>15</w:t>
      </w:r>
      <w:r w:rsidRPr="00B1609F">
        <w:rPr>
          <w:rFonts w:ascii="Angsana New" w:hAnsi="Angsana New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</w:rPr>
        <w:t xml:space="preserve">  </w:t>
      </w:r>
    </w:p>
    <w:p w14:paraId="7D9ABF8B" w14:textId="77777777" w:rsidR="00171A06" w:rsidRPr="003D17CC" w:rsidRDefault="00171A06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AFFCBB" w14:textId="77777777" w:rsidR="00C8500E" w:rsidRPr="004B5628" w:rsidRDefault="00C8500E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B5628">
        <w:rPr>
          <w:rFonts w:ascii="Angsana New" w:hAnsi="Angsana New"/>
          <w:i/>
          <w:iCs/>
          <w:sz w:val="30"/>
          <w:szCs w:val="30"/>
          <w:cs/>
        </w:rPr>
        <w:t>(ข)</w:t>
      </w:r>
      <w:r w:rsidRPr="004B5628">
        <w:rPr>
          <w:rFonts w:ascii="Angsana New" w:hAnsi="Angsana New"/>
          <w:sz w:val="30"/>
          <w:szCs w:val="30"/>
          <w:cs/>
        </w:rPr>
        <w:tab/>
      </w:r>
      <w:r w:rsidRPr="004B5628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6D7F5CB6" w14:textId="77777777" w:rsidR="00C8500E" w:rsidRPr="0021657E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B191803" w14:textId="77777777" w:rsidR="00171A06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</w:t>
      </w:r>
      <w:r w:rsidRPr="00687C7D" w:rsidDel="000D0FED">
        <w:rPr>
          <w:rFonts w:ascii="Angsana New" w:hAnsi="Angsana New"/>
          <w:sz w:val="30"/>
          <w:szCs w:val="30"/>
          <w:cs/>
        </w:rPr>
        <w:t xml:space="preserve"> </w:t>
      </w:r>
      <w:r w:rsidRPr="00687C7D">
        <w:rPr>
          <w:rFonts w:ascii="Angsana New" w:hAnsi="Angsana New"/>
          <w:sz w:val="30"/>
          <w:szCs w:val="30"/>
          <w:cs/>
        </w:rPr>
        <w:t xml:space="preserve">บริษัท </w:t>
      </w:r>
    </w:p>
    <w:p w14:paraId="4A149699" w14:textId="681F6A44" w:rsidR="00C8500E" w:rsidRPr="00687C7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92ACCF6" w14:textId="77777777" w:rsidR="008F0ECA" w:rsidRDefault="008F0ECA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B26ED96" w14:textId="29DEF35C" w:rsidR="00C8500E" w:rsidRPr="004B5628" w:rsidRDefault="00C8500E" w:rsidP="00C85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B5628">
        <w:rPr>
          <w:rFonts w:ascii="Angsana New" w:hAnsi="Angsana New"/>
          <w:i/>
          <w:iCs/>
          <w:sz w:val="30"/>
          <w:szCs w:val="30"/>
          <w:cs/>
        </w:rPr>
        <w:lastRenderedPageBreak/>
        <w:t>(ค)</w:t>
      </w:r>
      <w:r w:rsidRPr="004B5628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F754611" w14:textId="77777777" w:rsidR="00C8500E" w:rsidRPr="0021657E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0DEB52" w14:textId="183CA02D" w:rsidR="00C8500E" w:rsidRPr="00687C7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E09670F" w14:textId="77777777" w:rsidR="00C8500E" w:rsidRPr="0021657E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C35BC2" w14:textId="77777777" w:rsidR="00C8500E" w:rsidRPr="00687C7D" w:rsidRDefault="00C8500E" w:rsidP="0047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687C7D">
        <w:rPr>
          <w:rFonts w:ascii="Angsana New" w:hAnsi="Angsana New"/>
          <w:sz w:val="30"/>
          <w:szCs w:val="30"/>
        </w:rPr>
        <w:t xml:space="preserve">31 </w:t>
      </w:r>
      <w:r w:rsidRPr="00687C7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77EF0" w:rsidRPr="00687C7D">
        <w:rPr>
          <w:rFonts w:ascii="Angsana New" w:hAnsi="Angsana New"/>
          <w:sz w:val="30"/>
          <w:szCs w:val="30"/>
        </w:rPr>
        <w:t>2560</w:t>
      </w:r>
    </w:p>
    <w:p w14:paraId="76A3CE05" w14:textId="77777777" w:rsidR="00477EF0" w:rsidRPr="0021657E" w:rsidRDefault="00477EF0" w:rsidP="00C8500E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238247" w14:textId="77777777" w:rsidR="00FA2ACD" w:rsidRP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A2ACD">
        <w:rPr>
          <w:rFonts w:asciiTheme="majorBidi" w:hAnsiTheme="majorBidi" w:hint="cs"/>
          <w:i/>
          <w:iCs/>
          <w:sz w:val="30"/>
          <w:szCs w:val="30"/>
          <w:cs/>
        </w:rPr>
        <w:t>การวัดมูลค่ายุติธรรม</w:t>
      </w:r>
      <w:r w:rsidRPr="00FA2ACD">
        <w:rPr>
          <w:rFonts w:asciiTheme="majorBidi" w:hAnsiTheme="majorBidi"/>
          <w:i/>
          <w:iCs/>
          <w:sz w:val="30"/>
          <w:szCs w:val="30"/>
          <w:cs/>
        </w:rPr>
        <w:t xml:space="preserve">  </w:t>
      </w:r>
    </w:p>
    <w:p w14:paraId="3E49A19A" w14:textId="77777777" w:rsidR="00FA2ACD" w:rsidRPr="0021657E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9C9798C" w14:textId="77777777" w:rsidR="00FA2ACD" w:rsidRP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t>กลุ่มบริษัทกําหนดกรอบแนวคิดของการควบคุมเกี่ยวกับการวัดมูลค่ายุติธรรม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กรอบแนวคิดนี้</w:t>
      </w:r>
      <w:r w:rsidRPr="00FA2ACD">
        <w:rPr>
          <w:rFonts w:asciiTheme="majorBidi" w:hAnsiTheme="majorBidi" w:hint="cs"/>
          <w:sz w:val="30"/>
          <w:szCs w:val="30"/>
          <w:cs/>
        </w:rPr>
        <w:t>รวมถึงกลุ่มผู้ประเมิน</w:t>
      </w:r>
      <w:r>
        <w:rPr>
          <w:rFonts w:asciiTheme="majorBidi" w:hAnsiTheme="majorBidi" w:hint="cs"/>
          <w:sz w:val="30"/>
          <w:szCs w:val="30"/>
          <w:cs/>
        </w:rPr>
        <w:t>มูลค่าซึ่</w:t>
      </w:r>
      <w:r w:rsidRPr="00FA2ACD">
        <w:rPr>
          <w:rFonts w:asciiTheme="majorBidi" w:hAnsiTheme="majorBidi" w:hint="cs"/>
          <w:sz w:val="30"/>
          <w:szCs w:val="30"/>
          <w:cs/>
        </w:rPr>
        <w:t>งมีความรับผิดชอบโดยรวมต่อการวัดมูลค่ายุติธรรมที่มีนัยสําคัญ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รวมถึงการวัดมูลค่ายุติธรรมระดับ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cstheme="majorBidi"/>
          <w:sz w:val="30"/>
          <w:szCs w:val="30"/>
        </w:rPr>
        <w:t>3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และ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รายงานโดยตรงต่อผู้บริหารสูงสุดทางด้านการเงิน</w:t>
      </w:r>
      <w:r w:rsidRPr="00FA2ACD">
        <w:rPr>
          <w:rFonts w:asciiTheme="majorBidi" w:hAnsiTheme="majorBidi"/>
          <w:sz w:val="30"/>
          <w:szCs w:val="30"/>
          <w:cs/>
        </w:rPr>
        <w:t xml:space="preserve">  </w:t>
      </w:r>
    </w:p>
    <w:p w14:paraId="3148B937" w14:textId="77777777" w:rsidR="0021657E" w:rsidRPr="0021657E" w:rsidRDefault="0021657E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4DF64626" w14:textId="77777777" w:rsid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และปรับปรุงการวัดมูลค่าที่มีนัยสําคัญอย่าง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สม่ำ</w:t>
      </w:r>
      <w:r w:rsidRPr="00FA2ACD">
        <w:rPr>
          <w:rFonts w:asciiTheme="majorBidi" w:hAnsiTheme="majorBidi" w:hint="cs"/>
          <w:sz w:val="30"/>
          <w:szCs w:val="30"/>
          <w:cs/>
        </w:rPr>
        <w:t>เสมอ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หากมีการใช้ข้อมูลจากบุคคลที่สามเพื่อวัดมูลค่ายุติธรรม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เช่น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ราคาจากนายหน้า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หรือการตั้</w:t>
      </w:r>
      <w:r w:rsidRPr="00FA2ACD">
        <w:rPr>
          <w:rFonts w:asciiTheme="majorBidi" w:hAnsiTheme="majorBidi" w:hint="cs"/>
          <w:sz w:val="30"/>
          <w:szCs w:val="30"/>
          <w:cs/>
        </w:rPr>
        <w:t>งราคา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ําดับ</w:t>
      </w:r>
      <w:r>
        <w:rPr>
          <w:rFonts w:asciiTheme="majorBidi" w:hAnsiTheme="majorBidi" w:hint="cs"/>
          <w:sz w:val="30"/>
          <w:szCs w:val="30"/>
          <w:cs/>
        </w:rPr>
        <w:t>ชั้</w:t>
      </w:r>
      <w:r w:rsidRPr="00FA2ACD">
        <w:rPr>
          <w:rFonts w:asciiTheme="majorBidi" w:hAnsiTheme="majorBidi" w:hint="cs"/>
          <w:sz w:val="30"/>
          <w:szCs w:val="30"/>
          <w:cs/>
        </w:rPr>
        <w:t>นของมูลค่ายุติธรรมว่าเป็นไปตามที่กําหนดไว้ในมาตรฐานการรายงานทางการเงินอย่างเหมาะสม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</w:p>
    <w:p w14:paraId="7BEE1178" w14:textId="77777777" w:rsidR="00CC71B4" w:rsidRPr="00B1609F" w:rsidRDefault="00CC71B4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21177C" w14:textId="77777777" w:rsidR="00FA2ACD" w:rsidRP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t>ประเด็นปัญหาของการวัดมูลค่าที่มีนัยสําคัญจะถูกรายงานต่อคณะกรรมการตรวจสอบของกลุ่มบริษัท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</w:p>
    <w:p w14:paraId="4B8EE9A8" w14:textId="77777777" w:rsidR="00FA2ACD" w:rsidRPr="00CC71B4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44A6A461" w14:textId="77777777" w:rsid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t>เมื่อวัดมูลค่ายุติธ</w:t>
      </w:r>
      <w:r>
        <w:rPr>
          <w:rFonts w:asciiTheme="majorBidi" w:hAnsiTheme="majorBidi" w:hint="cs"/>
          <w:sz w:val="30"/>
          <w:szCs w:val="30"/>
          <w:cs/>
        </w:rPr>
        <w:t>รรมของสินทรัพย์หรือหนี้</w:t>
      </w:r>
      <w:r w:rsidRPr="00FA2ACD">
        <w:rPr>
          <w:rFonts w:asciiTheme="majorBidi" w:hAnsiTheme="majorBidi" w:hint="cs"/>
          <w:sz w:val="30"/>
          <w:szCs w:val="30"/>
          <w:cs/>
        </w:rPr>
        <w:t>สิน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กลุ่มบริษัทได้ใช้ข้อมูลที่สามารถสังเกตได้ให้มากที่สุดเท่าที่จะทําได้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มูลค่ายุติธรรมเหล่านี้ถูกจัดประเภทในแต่ละลําดับชั้</w:t>
      </w:r>
      <w:r w:rsidRPr="00FA2ACD">
        <w:rPr>
          <w:rFonts w:asciiTheme="majorBidi" w:hAnsiTheme="majorBidi" w:hint="cs"/>
          <w:sz w:val="30"/>
          <w:szCs w:val="30"/>
          <w:cs/>
        </w:rPr>
        <w:t>นของมูลค่ายุติธรรมตามข้อมูลที่ใช้ในการประเมินมูลค่า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47FCE89E" w14:textId="77777777" w:rsidR="0021657E" w:rsidRPr="0021657E" w:rsidRDefault="0021657E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4C74C4E6" w14:textId="77777777" w:rsidR="00FA2ACD" w:rsidRDefault="00FA2ACD" w:rsidP="00FA2ACD">
      <w:pPr>
        <w:pStyle w:val="BodyText"/>
        <w:numPr>
          <w:ilvl w:val="0"/>
          <w:numId w:val="23"/>
        </w:numPr>
        <w:tabs>
          <w:tab w:val="clear" w:pos="454"/>
          <w:tab w:val="clear" w:pos="907"/>
          <w:tab w:val="num" w:pos="887"/>
        </w:tabs>
        <w:spacing w:after="0" w:line="240" w:lineRule="auto"/>
        <w:ind w:left="88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ab/>
      </w:r>
      <w:r w:rsidRPr="004B5628">
        <w:rPr>
          <w:rFonts w:asciiTheme="majorBidi" w:hAnsiTheme="majorBidi"/>
          <w:i/>
          <w:iCs/>
          <w:sz w:val="30"/>
          <w:szCs w:val="30"/>
          <w:cs/>
        </w:rPr>
        <w:t>ข้อมูลระดับ 1</w:t>
      </w:r>
      <w:r w:rsidRPr="00FA2ACD">
        <w:rPr>
          <w:rFonts w:asciiTheme="majorBidi" w:hAnsiTheme="majorBidi"/>
          <w:sz w:val="30"/>
          <w:szCs w:val="30"/>
          <w:cs/>
        </w:rPr>
        <w:t xml:space="preserve">  </w:t>
      </w:r>
      <w:r w:rsidRPr="00FA2ACD">
        <w:rPr>
          <w:rFonts w:asciiTheme="majorBidi" w:hAnsiTheme="majorBidi" w:hint="cs"/>
          <w:sz w:val="30"/>
          <w:szCs w:val="30"/>
          <w:cs/>
        </w:rPr>
        <w:t>เป็</w:t>
      </w:r>
      <w:r>
        <w:rPr>
          <w:rFonts w:asciiTheme="majorBidi" w:hAnsiTheme="majorBidi" w:hint="cs"/>
          <w:sz w:val="30"/>
          <w:szCs w:val="30"/>
          <w:cs/>
        </w:rPr>
        <w:t>นราคาเสนอซื้</w:t>
      </w:r>
      <w:r w:rsidRPr="00FA2ACD">
        <w:rPr>
          <w:rFonts w:asciiTheme="majorBidi" w:hAnsiTheme="majorBidi" w:hint="cs"/>
          <w:sz w:val="30"/>
          <w:szCs w:val="30"/>
          <w:cs/>
        </w:rPr>
        <w:t>อขาย</w:t>
      </w:r>
      <w:r w:rsidRPr="00FA2ACD">
        <w:rPr>
          <w:rFonts w:asciiTheme="majorBidi" w:hAnsiTheme="majorBidi"/>
          <w:sz w:val="30"/>
          <w:szCs w:val="30"/>
          <w:cs/>
        </w:rPr>
        <w:t xml:space="preserve"> (</w:t>
      </w:r>
      <w:r w:rsidRPr="00FA2ACD">
        <w:rPr>
          <w:rFonts w:asciiTheme="majorBidi" w:hAnsiTheme="majorBidi" w:hint="cs"/>
          <w:sz w:val="30"/>
          <w:szCs w:val="30"/>
          <w:cs/>
        </w:rPr>
        <w:t>ไม่ต้องปรับปรุง</w:t>
      </w:r>
      <w:r w:rsidRPr="00FA2ACD">
        <w:rPr>
          <w:rFonts w:asciiTheme="majorBidi" w:hAnsiTheme="majorBidi"/>
          <w:sz w:val="30"/>
          <w:szCs w:val="30"/>
          <w:cs/>
        </w:rPr>
        <w:t xml:space="preserve">) </w:t>
      </w:r>
      <w:r w:rsidRPr="00FA2ACD">
        <w:rPr>
          <w:rFonts w:asciiTheme="majorBidi" w:hAnsiTheme="majorBidi" w:hint="cs"/>
          <w:sz w:val="30"/>
          <w:szCs w:val="30"/>
          <w:cs/>
        </w:rPr>
        <w:t>ในตลาดที่มีส</w:t>
      </w:r>
      <w:r>
        <w:rPr>
          <w:rFonts w:asciiTheme="majorBidi" w:hAnsiTheme="majorBidi" w:hint="cs"/>
          <w:sz w:val="30"/>
          <w:szCs w:val="30"/>
          <w:cs/>
        </w:rPr>
        <w:t>ภาพคล่องสําหรับสินทรัพย์หรือหนี้</w:t>
      </w:r>
      <w:r w:rsidRPr="00FA2ACD">
        <w:rPr>
          <w:rFonts w:asciiTheme="majorBidi" w:hAnsiTheme="majorBidi" w:hint="cs"/>
          <w:sz w:val="30"/>
          <w:szCs w:val="30"/>
          <w:cs/>
        </w:rPr>
        <w:t>สินอย่างเดียวกัน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</w:p>
    <w:p w14:paraId="36B27AAE" w14:textId="77777777" w:rsidR="00FA2ACD" w:rsidRDefault="00FA2ACD" w:rsidP="00FA2ACD">
      <w:pPr>
        <w:pStyle w:val="BodyText"/>
        <w:numPr>
          <w:ilvl w:val="0"/>
          <w:numId w:val="23"/>
        </w:numPr>
        <w:tabs>
          <w:tab w:val="clear" w:pos="454"/>
          <w:tab w:val="clear" w:pos="680"/>
          <w:tab w:val="clear" w:pos="907"/>
          <w:tab w:val="num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28">
        <w:rPr>
          <w:rFonts w:asciiTheme="majorBidi" w:hAnsiTheme="majorBidi"/>
          <w:i/>
          <w:iCs/>
          <w:sz w:val="30"/>
          <w:szCs w:val="30"/>
          <w:cs/>
        </w:rPr>
        <w:t>ข้อมูลระดับ 2</w:t>
      </w:r>
      <w:r w:rsidRPr="00FA2ACD">
        <w:rPr>
          <w:rFonts w:asciiTheme="majorBidi" w:hAnsiTheme="majorBidi"/>
          <w:sz w:val="30"/>
          <w:szCs w:val="30"/>
          <w:cs/>
        </w:rPr>
        <w:t xml:space="preserve">  </w:t>
      </w:r>
      <w:r w:rsidRPr="00FA2ACD">
        <w:rPr>
          <w:rFonts w:asciiTheme="majorBidi" w:hAnsiTheme="majorBidi" w:hint="cs"/>
          <w:sz w:val="30"/>
          <w:szCs w:val="30"/>
          <w:cs/>
        </w:rPr>
        <w:t>เป็นข้อมูลอื่นที่สังเกตได้โดยตรง</w:t>
      </w:r>
      <w:r w:rsidRPr="00FA2ACD">
        <w:rPr>
          <w:rFonts w:asciiTheme="majorBidi" w:hAnsiTheme="majorBidi"/>
          <w:sz w:val="30"/>
          <w:szCs w:val="30"/>
          <w:cs/>
        </w:rPr>
        <w:t xml:space="preserve"> (</w:t>
      </w:r>
      <w:r w:rsidRPr="00FA2ACD">
        <w:rPr>
          <w:rFonts w:asciiTheme="majorBidi" w:hAnsiTheme="majorBidi" w:hint="cs"/>
          <w:sz w:val="30"/>
          <w:szCs w:val="30"/>
          <w:cs/>
        </w:rPr>
        <w:t>เช่น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ราคาขาย</w:t>
      </w:r>
      <w:r w:rsidRPr="00FA2ACD">
        <w:rPr>
          <w:rFonts w:asciiTheme="majorBidi" w:hAnsiTheme="majorBidi"/>
          <w:sz w:val="30"/>
          <w:szCs w:val="30"/>
          <w:cs/>
        </w:rPr>
        <w:t xml:space="preserve">) </w:t>
      </w:r>
      <w:r w:rsidRPr="00FA2ACD">
        <w:rPr>
          <w:rFonts w:asciiTheme="majorBidi" w:hAnsiTheme="majorBidi" w:hint="cs"/>
          <w:sz w:val="30"/>
          <w:szCs w:val="30"/>
          <w:cs/>
        </w:rPr>
        <w:t>หรือโดยอ้อม</w:t>
      </w:r>
      <w:r w:rsidRPr="00FA2ACD">
        <w:rPr>
          <w:rFonts w:asciiTheme="majorBidi" w:hAnsiTheme="majorBidi"/>
          <w:sz w:val="30"/>
          <w:szCs w:val="30"/>
          <w:cs/>
        </w:rPr>
        <w:t xml:space="preserve"> (</w:t>
      </w:r>
      <w:r w:rsidRPr="00FA2ACD">
        <w:rPr>
          <w:rFonts w:asciiTheme="majorBidi" w:hAnsiTheme="majorBidi" w:hint="cs"/>
          <w:sz w:val="30"/>
          <w:szCs w:val="30"/>
          <w:cs/>
        </w:rPr>
        <w:t>เช่น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ได้มาจากราคา</w:t>
      </w:r>
      <w:r w:rsidRPr="00FA2ACD">
        <w:rPr>
          <w:rFonts w:asciiTheme="majorBidi" w:hAnsiTheme="majorBidi"/>
          <w:sz w:val="30"/>
          <w:szCs w:val="30"/>
          <w:cs/>
        </w:rPr>
        <w:t xml:space="preserve">) </w:t>
      </w:r>
      <w:r w:rsidRPr="00FA2ACD">
        <w:rPr>
          <w:rFonts w:asciiTheme="majorBidi" w:hAnsiTheme="majorBidi" w:hint="cs"/>
          <w:sz w:val="30"/>
          <w:szCs w:val="30"/>
          <w:cs/>
        </w:rPr>
        <w:t>สําหรับ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="00731ECD">
        <w:rPr>
          <w:rFonts w:asciiTheme="majorBidi" w:hAnsiTheme="majorBidi" w:hint="cs"/>
          <w:sz w:val="30"/>
          <w:szCs w:val="30"/>
          <w:cs/>
        </w:rPr>
        <w:t>สินทรัพย์นั้</w:t>
      </w:r>
      <w:r w:rsidR="00656803">
        <w:rPr>
          <w:rFonts w:asciiTheme="majorBidi" w:hAnsiTheme="majorBidi" w:hint="cs"/>
          <w:sz w:val="30"/>
          <w:szCs w:val="30"/>
          <w:cs/>
        </w:rPr>
        <w:t>นหรือหนี้สินนั้นนอกเหนือจากราคาเสนอซื้อขายซึ่</w:t>
      </w:r>
      <w:r w:rsidRPr="00FA2ACD">
        <w:rPr>
          <w:rFonts w:asciiTheme="majorBidi" w:hAnsiTheme="majorBidi" w:hint="cs"/>
          <w:sz w:val="30"/>
          <w:szCs w:val="30"/>
          <w:cs/>
        </w:rPr>
        <w:t>งรวมอยู่ในข้อมูลระดับ</w:t>
      </w:r>
      <w:r w:rsidRPr="00FA2ACD">
        <w:rPr>
          <w:rFonts w:asciiTheme="majorBidi" w:hAnsiTheme="majorBidi"/>
          <w:sz w:val="30"/>
          <w:szCs w:val="30"/>
          <w:cs/>
        </w:rPr>
        <w:t xml:space="preserve"> 1</w:t>
      </w:r>
    </w:p>
    <w:p w14:paraId="781937DB" w14:textId="3C3B9770" w:rsidR="00FA2ACD" w:rsidRPr="00656803" w:rsidRDefault="00FA2ACD" w:rsidP="00656803">
      <w:pPr>
        <w:pStyle w:val="BodyText"/>
        <w:numPr>
          <w:ilvl w:val="0"/>
          <w:numId w:val="23"/>
        </w:numPr>
        <w:tabs>
          <w:tab w:val="clear" w:pos="454"/>
          <w:tab w:val="clear" w:pos="680"/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4B5628">
        <w:rPr>
          <w:rFonts w:asciiTheme="majorBidi" w:hAnsiTheme="majorBidi"/>
          <w:i/>
          <w:iCs/>
          <w:sz w:val="30"/>
          <w:szCs w:val="30"/>
          <w:cs/>
        </w:rPr>
        <w:t>ข้อมูลระดับ 3</w:t>
      </w:r>
      <w:r w:rsidRPr="00FA2ACD">
        <w:rPr>
          <w:rFonts w:asciiTheme="majorBidi" w:hAnsiTheme="majorBidi"/>
          <w:sz w:val="30"/>
          <w:szCs w:val="30"/>
          <w:cs/>
        </w:rPr>
        <w:t xml:space="preserve">  </w:t>
      </w:r>
      <w:r w:rsidRPr="00FA2ACD">
        <w:rPr>
          <w:rFonts w:asciiTheme="majorBidi" w:hAnsiTheme="majorBidi" w:hint="cs"/>
          <w:sz w:val="30"/>
          <w:szCs w:val="30"/>
          <w:cs/>
        </w:rPr>
        <w:t>เป็</w:t>
      </w:r>
      <w:r w:rsidR="00656803">
        <w:rPr>
          <w:rFonts w:asciiTheme="majorBidi" w:hAnsiTheme="majorBidi" w:hint="cs"/>
          <w:sz w:val="30"/>
          <w:szCs w:val="30"/>
          <w:cs/>
        </w:rPr>
        <w:t>นข้อมูลสําหรับสินทรัพย์หรือหนี้</w:t>
      </w:r>
      <w:r w:rsidRPr="00FA2ACD">
        <w:rPr>
          <w:rFonts w:asciiTheme="majorBidi" w:hAnsiTheme="majorBidi" w:hint="cs"/>
          <w:sz w:val="30"/>
          <w:szCs w:val="30"/>
          <w:cs/>
        </w:rPr>
        <w:t>สินที่ไม่ได้มาจากข้อมูลที่</w:t>
      </w:r>
      <w:r w:rsidR="009C3BB6">
        <w:rPr>
          <w:rFonts w:asciiTheme="majorBidi" w:hAnsiTheme="majorBidi" w:hint="cs"/>
          <w:sz w:val="30"/>
          <w:szCs w:val="30"/>
          <w:cs/>
        </w:rPr>
        <w:t>สามารถ</w:t>
      </w:r>
      <w:r w:rsidRPr="00FA2ACD">
        <w:rPr>
          <w:rFonts w:asciiTheme="majorBidi" w:hAnsiTheme="majorBidi" w:hint="cs"/>
          <w:sz w:val="30"/>
          <w:szCs w:val="30"/>
          <w:cs/>
        </w:rPr>
        <w:t>สังเกตได้</w:t>
      </w:r>
      <w:r w:rsidRPr="00FA2ACD">
        <w:rPr>
          <w:rFonts w:asciiTheme="majorBidi" w:hAnsiTheme="majorBidi"/>
          <w:sz w:val="30"/>
          <w:szCs w:val="30"/>
          <w:cs/>
        </w:rPr>
        <w:t xml:space="preserve"> (</w:t>
      </w:r>
      <w:r w:rsidRPr="00FA2ACD">
        <w:rPr>
          <w:rFonts w:asciiTheme="majorBidi" w:hAnsiTheme="majorBidi" w:hint="cs"/>
          <w:sz w:val="30"/>
          <w:szCs w:val="30"/>
          <w:cs/>
        </w:rPr>
        <w:t>ข้อมูลที่ไม่สามารถสังเกตได้</w:t>
      </w:r>
      <w:r w:rsidRPr="00FA2ACD">
        <w:rPr>
          <w:rFonts w:asciiTheme="majorBidi" w:hAnsiTheme="majorBidi"/>
          <w:sz w:val="30"/>
          <w:szCs w:val="30"/>
          <w:cs/>
        </w:rPr>
        <w:t>)</w:t>
      </w:r>
    </w:p>
    <w:p w14:paraId="7A80B3CE" w14:textId="77777777" w:rsidR="00FA2ACD" w:rsidRPr="0021657E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367EF1BA" w14:textId="77777777" w:rsid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lastRenderedPageBreak/>
        <w:t>หากข้อมูลที่นํามาใช้ในการวัดมู</w:t>
      </w:r>
      <w:r w:rsidR="00656803">
        <w:rPr>
          <w:rFonts w:asciiTheme="majorBidi" w:hAnsiTheme="majorBidi" w:hint="cs"/>
          <w:sz w:val="30"/>
          <w:szCs w:val="30"/>
          <w:cs/>
        </w:rPr>
        <w:t>ลค่ายุติธรรมของสินทรัพย์หรือหนี้สินถูกจัดประเภทลําดับชั้</w:t>
      </w:r>
      <w:r w:rsidRPr="00FA2ACD">
        <w:rPr>
          <w:rFonts w:asciiTheme="majorBidi" w:hAnsiTheme="majorBidi" w:hint="cs"/>
          <w:sz w:val="30"/>
          <w:szCs w:val="30"/>
          <w:cs/>
        </w:rPr>
        <w:t>นของมูลค่ายุติธรรมที่แตกต่างกัน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การวัดมูลค่ายุติธรรมโดยรวมจะถูกจัดประเภทในภ</w:t>
      </w:r>
      <w:r w:rsidR="00656803">
        <w:rPr>
          <w:rFonts w:asciiTheme="majorBidi" w:hAnsiTheme="majorBidi" w:hint="cs"/>
          <w:sz w:val="30"/>
          <w:szCs w:val="30"/>
          <w:cs/>
        </w:rPr>
        <w:t>าพรวมในระดับเดียวกันตามลําดับชั้</w:t>
      </w:r>
      <w:r w:rsidRPr="00FA2ACD">
        <w:rPr>
          <w:rFonts w:asciiTheme="majorBidi" w:hAnsiTheme="majorBidi" w:hint="cs"/>
          <w:sz w:val="30"/>
          <w:szCs w:val="30"/>
          <w:cs/>
        </w:rPr>
        <w:t>นของมูลค่ายุต</w:t>
      </w:r>
      <w:r w:rsidR="00656803">
        <w:rPr>
          <w:rFonts w:asciiTheme="majorBidi" w:hAnsiTheme="majorBidi" w:hint="cs"/>
          <w:sz w:val="30"/>
          <w:szCs w:val="30"/>
          <w:cs/>
        </w:rPr>
        <w:t>ิธรรมของข้อมูลที่อยู่ในระดับต่ำ</w:t>
      </w:r>
      <w:r w:rsidRPr="00FA2ACD">
        <w:rPr>
          <w:rFonts w:asciiTheme="majorBidi" w:hAnsiTheme="majorBidi" w:hint="cs"/>
          <w:sz w:val="30"/>
          <w:szCs w:val="30"/>
          <w:cs/>
        </w:rPr>
        <w:t>สุดที่มีนัยสําคัญสําหรับการวัดมูลค่ายุติธรรมโดยรวม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</w:p>
    <w:p w14:paraId="3F0C4B35" w14:textId="77777777" w:rsidR="00656803" w:rsidRPr="0021657E" w:rsidRDefault="00656803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ADF38A" w14:textId="77777777" w:rsidR="00FA2ACD" w:rsidRDefault="00FA2ACD" w:rsidP="00656803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FA2ACD">
        <w:rPr>
          <w:rFonts w:asciiTheme="majorBidi" w:hAnsiTheme="majorBidi" w:hint="cs"/>
          <w:sz w:val="30"/>
          <w:szCs w:val="30"/>
          <w:cs/>
        </w:rPr>
        <w:t>กลุ่มบร</w:t>
      </w:r>
      <w:r w:rsidR="00656803">
        <w:rPr>
          <w:rFonts w:asciiTheme="majorBidi" w:hAnsiTheme="majorBidi" w:hint="cs"/>
          <w:sz w:val="30"/>
          <w:szCs w:val="30"/>
          <w:cs/>
        </w:rPr>
        <w:t>ิษัทรับรู้การโอนระหว่างลําดับชั้</w:t>
      </w:r>
      <w:r w:rsidRPr="00FA2ACD">
        <w:rPr>
          <w:rFonts w:asciiTheme="majorBidi" w:hAnsiTheme="majorBidi" w:hint="cs"/>
          <w:sz w:val="30"/>
          <w:szCs w:val="30"/>
          <w:cs/>
        </w:rPr>
        <w:t>นของมูลค่ายุติธรรม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ณ</w:t>
      </w:r>
      <w:r w:rsidRPr="00FA2ACD">
        <w:rPr>
          <w:rFonts w:asciiTheme="majorBidi" w:hAnsiTheme="majorBidi"/>
          <w:sz w:val="30"/>
          <w:szCs w:val="30"/>
          <w:cs/>
        </w:rPr>
        <w:t xml:space="preserve"> </w:t>
      </w:r>
      <w:r w:rsidRPr="00FA2ACD">
        <w:rPr>
          <w:rFonts w:asciiTheme="majorBidi" w:hAnsiTheme="majorBidi" w:hint="cs"/>
          <w:sz w:val="30"/>
          <w:szCs w:val="30"/>
          <w:cs/>
        </w:rPr>
        <w:t>วันสิ้นร</w:t>
      </w:r>
      <w:r w:rsidR="00656803">
        <w:rPr>
          <w:rFonts w:asciiTheme="majorBidi" w:hAnsiTheme="majorBidi" w:hint="cs"/>
          <w:sz w:val="30"/>
          <w:szCs w:val="30"/>
          <w:cs/>
        </w:rPr>
        <w:t>อบระยะเวลารายงานที่เกิดการโอนขึ้</w:t>
      </w:r>
      <w:r w:rsidRPr="00FA2ACD">
        <w:rPr>
          <w:rFonts w:asciiTheme="majorBidi" w:hAnsiTheme="majorBidi" w:hint="cs"/>
          <w:sz w:val="30"/>
          <w:szCs w:val="30"/>
          <w:cs/>
        </w:rPr>
        <w:t>น</w:t>
      </w:r>
      <w:r w:rsidRPr="00FA2ACD">
        <w:rPr>
          <w:rFonts w:asciiTheme="majorBidi" w:hAnsiTheme="majorBidi"/>
          <w:sz w:val="30"/>
          <w:szCs w:val="30"/>
          <w:cs/>
        </w:rPr>
        <w:t xml:space="preserve">  </w:t>
      </w:r>
    </w:p>
    <w:p w14:paraId="0D64D352" w14:textId="77777777" w:rsidR="00656803" w:rsidRPr="0021657E" w:rsidRDefault="00656803" w:rsidP="00656803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00BB0A0" w14:textId="57D3A770" w:rsidR="00FA2ACD" w:rsidRDefault="00FA2ACD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731ECD">
        <w:rPr>
          <w:rFonts w:asciiTheme="majorBidi" w:hAnsiTheme="majorBidi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</w:t>
      </w:r>
      <w:r w:rsidRPr="00731ECD">
        <w:rPr>
          <w:rFonts w:asciiTheme="majorBidi" w:hAnsiTheme="majorBidi"/>
          <w:sz w:val="30"/>
          <w:szCs w:val="30"/>
          <w:cs/>
        </w:rPr>
        <w:t xml:space="preserve"> </w:t>
      </w:r>
      <w:r w:rsidRPr="00731ECD">
        <w:rPr>
          <w:rFonts w:asciiTheme="majorBidi" w:hAnsiTheme="majorBidi" w:hint="cs"/>
          <w:sz w:val="30"/>
          <w:szCs w:val="30"/>
          <w:cs/>
        </w:rPr>
        <w:t>อยู่ในหมายเหตุข้อ</w:t>
      </w:r>
      <w:r w:rsidR="00731ECD" w:rsidRPr="00731ECD">
        <w:rPr>
          <w:rFonts w:asciiTheme="majorBidi" w:hAnsiTheme="majorBidi"/>
          <w:sz w:val="30"/>
          <w:szCs w:val="30"/>
        </w:rPr>
        <w:t>1</w:t>
      </w:r>
      <w:r w:rsidR="00FD3444">
        <w:rPr>
          <w:rFonts w:asciiTheme="majorBidi" w:hAnsiTheme="majorBidi"/>
          <w:sz w:val="30"/>
          <w:szCs w:val="30"/>
        </w:rPr>
        <w:t>6</w:t>
      </w:r>
      <w:r w:rsidRPr="00731ECD">
        <w:rPr>
          <w:rFonts w:asciiTheme="majorBidi" w:hAnsiTheme="majorBidi"/>
          <w:sz w:val="30"/>
          <w:szCs w:val="30"/>
          <w:cs/>
        </w:rPr>
        <w:t xml:space="preserve"> </w:t>
      </w:r>
      <w:r w:rsidRPr="00731ECD">
        <w:rPr>
          <w:rFonts w:asciiTheme="majorBidi" w:hAnsiTheme="majorBidi" w:hint="cs"/>
          <w:sz w:val="30"/>
          <w:szCs w:val="30"/>
          <w:cs/>
        </w:rPr>
        <w:t>เครื่องมือทางการเงิน</w:t>
      </w:r>
    </w:p>
    <w:p w14:paraId="0B83E10A" w14:textId="77777777" w:rsidR="000E387B" w:rsidRPr="000E387B" w:rsidRDefault="000E387B" w:rsidP="00FA2AC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20"/>
          <w:szCs w:val="20"/>
        </w:rPr>
      </w:pPr>
    </w:p>
    <w:p w14:paraId="5D5CFA4C" w14:textId="6DCB6401" w:rsidR="000E387B" w:rsidRPr="004B5628" w:rsidRDefault="000E387B" w:rsidP="000E38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B5628">
        <w:rPr>
          <w:rFonts w:ascii="Angsana New" w:hAnsi="Angsana New"/>
          <w:i/>
          <w:iCs/>
          <w:sz w:val="30"/>
          <w:szCs w:val="30"/>
          <w:cs/>
        </w:rPr>
        <w:t>(ง)</w:t>
      </w:r>
      <w:r w:rsidRPr="004B5628">
        <w:rPr>
          <w:rFonts w:ascii="Angsana New" w:hAnsi="Angsana New"/>
          <w:i/>
          <w:iCs/>
          <w:sz w:val="30"/>
          <w:szCs w:val="30"/>
          <w:cs/>
        </w:rPr>
        <w:tab/>
        <w:t>การเปลี่ยน</w:t>
      </w:r>
      <w:r w:rsidR="00171A06">
        <w:rPr>
          <w:rFonts w:ascii="Angsana New" w:hAnsi="Angsana New" w:hint="cs"/>
          <w:i/>
          <w:iCs/>
          <w:sz w:val="30"/>
          <w:szCs w:val="30"/>
          <w:cs/>
        </w:rPr>
        <w:t>แปลง</w:t>
      </w:r>
      <w:r w:rsidRPr="004B5628">
        <w:rPr>
          <w:rFonts w:ascii="Angsana New" w:hAnsi="Angsana New"/>
          <w:i/>
          <w:iCs/>
          <w:sz w:val="30"/>
          <w:szCs w:val="30"/>
          <w:cs/>
        </w:rPr>
        <w:t>รอบระยะเวลาบัญชี</w:t>
      </w:r>
    </w:p>
    <w:p w14:paraId="52FB2241" w14:textId="77777777" w:rsidR="000E387B" w:rsidRPr="00731ECD" w:rsidRDefault="000E387B" w:rsidP="000E387B">
      <w:pPr>
        <w:tabs>
          <w:tab w:val="left" w:pos="540"/>
        </w:tabs>
        <w:ind w:right="-29"/>
        <w:jc w:val="both"/>
        <w:outlineLvl w:val="0"/>
        <w:rPr>
          <w:rFonts w:asciiTheme="majorBidi" w:hAnsiTheme="majorBidi" w:cstheme="majorBidi"/>
          <w:sz w:val="20"/>
          <w:szCs w:val="20"/>
        </w:rPr>
      </w:pPr>
    </w:p>
    <w:p w14:paraId="075DFFFE" w14:textId="45819AAB" w:rsidR="000E387B" w:rsidRPr="00AD59C7" w:rsidRDefault="000E387B" w:rsidP="000E387B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731ECD">
        <w:rPr>
          <w:rFonts w:asciiTheme="majorBidi" w:hAnsiTheme="majorBidi" w:hint="cs"/>
          <w:sz w:val="30"/>
          <w:szCs w:val="30"/>
          <w:cs/>
        </w:rPr>
        <w:t>ในการ</w:t>
      </w:r>
      <w:r w:rsidRPr="00731ECD">
        <w:rPr>
          <w:rFonts w:asciiTheme="majorBidi" w:hAnsiTheme="majorBidi"/>
          <w:sz w:val="30"/>
          <w:szCs w:val="30"/>
          <w:cs/>
        </w:rPr>
        <w:t>ประชุ</w:t>
      </w:r>
      <w:r w:rsidRPr="00731ECD">
        <w:rPr>
          <w:rFonts w:asciiTheme="majorBidi" w:hAnsiTheme="majorBidi" w:hint="cs"/>
          <w:sz w:val="30"/>
          <w:szCs w:val="30"/>
          <w:cs/>
        </w:rPr>
        <w:t>ม</w:t>
      </w:r>
      <w:r w:rsidR="00C04CF7" w:rsidRPr="00731ECD">
        <w:rPr>
          <w:rFonts w:asciiTheme="majorBidi" w:hAnsiTheme="majorBidi" w:hint="cs"/>
          <w:sz w:val="30"/>
          <w:szCs w:val="30"/>
          <w:cs/>
        </w:rPr>
        <w:t>สามัญ</w:t>
      </w:r>
      <w:r w:rsidR="001B6695">
        <w:rPr>
          <w:rFonts w:asciiTheme="majorBidi" w:hAnsiTheme="majorBidi" w:hint="cs"/>
          <w:sz w:val="30"/>
          <w:szCs w:val="30"/>
          <w:cs/>
        </w:rPr>
        <w:t>ของ</w:t>
      </w:r>
      <w:r w:rsidR="00C04CF7" w:rsidRPr="00731ECD">
        <w:rPr>
          <w:rFonts w:asciiTheme="majorBidi" w:hAnsiTheme="majorBidi" w:hint="cs"/>
          <w:sz w:val="30"/>
          <w:szCs w:val="30"/>
          <w:cs/>
        </w:rPr>
        <w:t>ผู้ถือหุ้น</w:t>
      </w:r>
      <w:r w:rsidR="001B669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731ECD">
        <w:rPr>
          <w:rFonts w:asciiTheme="majorBidi" w:hAnsiTheme="majorBidi"/>
          <w:sz w:val="30"/>
          <w:szCs w:val="30"/>
          <w:cs/>
        </w:rPr>
        <w:t>เมื่อวันที่</w:t>
      </w:r>
      <w:r w:rsidRPr="00171A06">
        <w:rPr>
          <w:rFonts w:asciiTheme="majorBidi" w:hAnsiTheme="majorBidi"/>
          <w:sz w:val="30"/>
          <w:szCs w:val="30"/>
          <w:cs/>
        </w:rPr>
        <w:t xml:space="preserve"> 2</w:t>
      </w:r>
      <w:r w:rsidR="00C04CF7" w:rsidRPr="00171A06">
        <w:rPr>
          <w:rFonts w:asciiTheme="majorBidi" w:hAnsiTheme="majorBidi"/>
          <w:sz w:val="30"/>
          <w:szCs w:val="30"/>
        </w:rPr>
        <w:t>7</w:t>
      </w:r>
      <w:r w:rsidRPr="00731ECD">
        <w:rPr>
          <w:rFonts w:asciiTheme="majorBidi" w:hAnsiTheme="majorBidi"/>
          <w:sz w:val="30"/>
          <w:szCs w:val="30"/>
          <w:cs/>
        </w:rPr>
        <w:t xml:space="preserve"> </w:t>
      </w:r>
      <w:r w:rsidR="00C04CF7" w:rsidRPr="00731ECD">
        <w:rPr>
          <w:rFonts w:asciiTheme="majorBidi" w:hAnsiTheme="majorBidi" w:hint="cs"/>
          <w:sz w:val="30"/>
          <w:szCs w:val="30"/>
          <w:cs/>
        </w:rPr>
        <w:t>มีนาคม</w:t>
      </w:r>
      <w:r w:rsidR="00C04CF7" w:rsidRPr="00731ECD">
        <w:rPr>
          <w:rFonts w:asciiTheme="majorBidi" w:hAnsiTheme="majorBidi"/>
          <w:sz w:val="30"/>
          <w:szCs w:val="30"/>
          <w:cs/>
        </w:rPr>
        <w:t xml:space="preserve"> 25</w:t>
      </w:r>
      <w:r w:rsidR="00C04CF7" w:rsidRPr="00731ECD">
        <w:rPr>
          <w:rFonts w:asciiTheme="majorBidi" w:hAnsiTheme="majorBidi"/>
          <w:sz w:val="30"/>
          <w:szCs w:val="30"/>
        </w:rPr>
        <w:t>61</w:t>
      </w:r>
      <w:r w:rsidRPr="00731ECD">
        <w:rPr>
          <w:rFonts w:asciiTheme="majorBidi" w:hAnsiTheme="majorBidi"/>
          <w:sz w:val="30"/>
          <w:szCs w:val="30"/>
          <w:cs/>
        </w:rPr>
        <w:t xml:space="preserve"> </w:t>
      </w:r>
      <w:r w:rsidR="00C04CF7" w:rsidRPr="00731ECD">
        <w:rPr>
          <w:rFonts w:asciiTheme="majorBidi" w:hAnsiTheme="majorBidi" w:hint="cs"/>
          <w:sz w:val="30"/>
          <w:szCs w:val="30"/>
          <w:cs/>
        </w:rPr>
        <w:t>ผู้ถือหุ้น</w:t>
      </w:r>
      <w:r w:rsidR="00AD59C7">
        <w:rPr>
          <w:rFonts w:asciiTheme="majorBidi" w:hAnsiTheme="majorBidi" w:hint="cs"/>
          <w:sz w:val="30"/>
          <w:szCs w:val="30"/>
          <w:cs/>
        </w:rPr>
        <w:t>มีมติการเปลี่ยนแปลง</w:t>
      </w:r>
      <w:r w:rsidR="00664C22">
        <w:rPr>
          <w:rFonts w:asciiTheme="majorBidi" w:hAnsiTheme="majorBidi" w:hint="cs"/>
          <w:sz w:val="30"/>
          <w:szCs w:val="30"/>
          <w:cs/>
        </w:rPr>
        <w:t>รอบปีบัญชีและการแก้ไขเพิ่มเติม</w:t>
      </w:r>
      <w:r w:rsidR="00AD59C7">
        <w:rPr>
          <w:rFonts w:asciiTheme="majorBidi" w:hAnsiTheme="majorBidi" w:hint="cs"/>
          <w:sz w:val="30"/>
          <w:szCs w:val="30"/>
          <w:cs/>
        </w:rPr>
        <w:t>ข้อบังคับของบริษัท</w:t>
      </w:r>
      <w:r w:rsidRPr="00731ECD">
        <w:rPr>
          <w:rFonts w:asciiTheme="majorBidi" w:hAnsiTheme="majorBidi"/>
          <w:sz w:val="30"/>
          <w:szCs w:val="30"/>
          <w:cs/>
        </w:rPr>
        <w:t>จาก</w:t>
      </w:r>
      <w:r w:rsidR="00664C22">
        <w:rPr>
          <w:rFonts w:asciiTheme="majorBidi" w:hAnsiTheme="majorBidi" w:hint="cs"/>
          <w:sz w:val="30"/>
          <w:szCs w:val="30"/>
          <w:cs/>
        </w:rPr>
        <w:t>เดิมเริ่มต้น</w:t>
      </w:r>
      <w:r w:rsidR="00AD59C7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D59C7">
        <w:rPr>
          <w:rFonts w:asciiTheme="majorBidi" w:hAnsiTheme="majorBidi"/>
          <w:sz w:val="30"/>
          <w:szCs w:val="30"/>
        </w:rPr>
        <w:t xml:space="preserve">1 </w:t>
      </w:r>
      <w:r w:rsidR="00664C22">
        <w:rPr>
          <w:rFonts w:asciiTheme="majorBidi" w:hAnsiTheme="majorBidi" w:hint="cs"/>
          <w:sz w:val="30"/>
          <w:szCs w:val="30"/>
          <w:cs/>
        </w:rPr>
        <w:t>มกราคม และสิ้นสุด</w:t>
      </w:r>
      <w:r w:rsidR="00AD59C7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D59C7">
        <w:rPr>
          <w:rFonts w:asciiTheme="majorBidi" w:hAnsiTheme="majorBidi"/>
          <w:sz w:val="30"/>
          <w:szCs w:val="30"/>
        </w:rPr>
        <w:t xml:space="preserve">31 </w:t>
      </w:r>
      <w:r w:rsidR="00AD59C7">
        <w:rPr>
          <w:rFonts w:asciiTheme="majorBidi" w:hAnsiTheme="majorBidi" w:hint="cs"/>
          <w:sz w:val="30"/>
          <w:szCs w:val="30"/>
          <w:cs/>
        </w:rPr>
        <w:t xml:space="preserve">ธันวาคมของทุกปี เป็นเริ่มต้นวันที่ </w:t>
      </w:r>
      <w:r w:rsidR="00AD59C7">
        <w:rPr>
          <w:rFonts w:asciiTheme="majorBidi" w:hAnsiTheme="majorBidi"/>
          <w:sz w:val="30"/>
          <w:szCs w:val="30"/>
        </w:rPr>
        <w:t xml:space="preserve">1 </w:t>
      </w:r>
      <w:r w:rsidR="00664C22">
        <w:rPr>
          <w:rFonts w:asciiTheme="majorBidi" w:hAnsiTheme="majorBidi" w:hint="cs"/>
          <w:sz w:val="30"/>
          <w:szCs w:val="30"/>
          <w:cs/>
        </w:rPr>
        <w:t>ตุลาคม และสิ้นสุดลง</w:t>
      </w:r>
      <w:r w:rsidR="00AD59C7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AD59C7">
        <w:rPr>
          <w:rFonts w:asciiTheme="majorBidi" w:hAnsiTheme="majorBidi"/>
          <w:sz w:val="30"/>
          <w:szCs w:val="30"/>
        </w:rPr>
        <w:t xml:space="preserve">30 </w:t>
      </w:r>
      <w:r w:rsidR="00AD59C7">
        <w:rPr>
          <w:rFonts w:asciiTheme="majorBidi" w:hAnsiTheme="majorBidi" w:hint="cs"/>
          <w:sz w:val="30"/>
          <w:szCs w:val="30"/>
          <w:cs/>
        </w:rPr>
        <w:t>กันยายนของทุกปี</w:t>
      </w:r>
    </w:p>
    <w:p w14:paraId="3C3267B9" w14:textId="77777777" w:rsidR="002E4434" w:rsidRDefault="002E4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4C203BD" w14:textId="77777777" w:rsidR="00C8500E" w:rsidRPr="00687C7D" w:rsidRDefault="00C8500E" w:rsidP="00C8500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87C7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2165A34" w14:textId="77777777" w:rsidR="00C8500E" w:rsidRPr="0021657E" w:rsidRDefault="00C8500E" w:rsidP="00C8500E">
      <w:pPr>
        <w:spacing w:line="240" w:lineRule="auto"/>
        <w:ind w:right="-133"/>
        <w:rPr>
          <w:rFonts w:ascii="Angsana New" w:hAnsi="Angsana New"/>
          <w:sz w:val="20"/>
          <w:szCs w:val="20"/>
          <w:cs/>
          <w:lang w:val="th-TH"/>
        </w:rPr>
      </w:pPr>
    </w:p>
    <w:p w14:paraId="3E8F5023" w14:textId="54567C65" w:rsidR="00C8500E" w:rsidRPr="00687C7D" w:rsidRDefault="00C8500E" w:rsidP="00C85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687C7D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171A06">
        <w:rPr>
          <w:rFonts w:ascii="Angsana New" w:hAnsi="Angsana New" w:hint="cs"/>
          <w:b/>
          <w:sz w:val="30"/>
          <w:szCs w:val="30"/>
          <w:cs/>
        </w:rPr>
        <w:t>นัย</w:t>
      </w:r>
      <w:r w:rsidR="00171A06" w:rsidRPr="00687C7D">
        <w:rPr>
          <w:rFonts w:ascii="Angsana New" w:hAnsi="Angsana New"/>
          <w:b/>
          <w:sz w:val="30"/>
          <w:szCs w:val="30"/>
          <w:cs/>
        </w:rPr>
        <w:t>สำคัญ</w:t>
      </w:r>
      <w:r w:rsidRPr="00687C7D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Pr="00687C7D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</w:t>
      </w:r>
      <w:r w:rsidR="00171A06">
        <w:rPr>
          <w:rFonts w:ascii="Angsana New" w:hAnsi="Angsana New" w:hint="cs"/>
          <w:b/>
          <w:sz w:val="30"/>
          <w:szCs w:val="30"/>
          <w:cs/>
        </w:rPr>
        <w:t>นัย</w:t>
      </w:r>
      <w:r w:rsidR="00171A06" w:rsidRPr="00687C7D">
        <w:rPr>
          <w:rFonts w:ascii="Angsana New" w:hAnsi="Angsana New" w:hint="cs"/>
          <w:b/>
          <w:sz w:val="30"/>
          <w:szCs w:val="30"/>
          <w:cs/>
        </w:rPr>
        <w:t>สำคัญ</w:t>
      </w:r>
      <w:r w:rsidRPr="00687C7D">
        <w:rPr>
          <w:rFonts w:ascii="Angsana New" w:hAnsi="Angsana New" w:hint="cs"/>
          <w:b/>
          <w:sz w:val="30"/>
          <w:szCs w:val="30"/>
          <w:cs/>
        </w:rPr>
        <w:t>เดียวกันกับบุคคลหรือกิจการนั้น</w:t>
      </w:r>
      <w:r w:rsidRPr="00687C7D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1B0220FD" w14:textId="77777777" w:rsidR="00C8500E" w:rsidRPr="0021657E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color w:val="2E74B5" w:themeColor="accent1" w:themeShade="BF"/>
          <w:sz w:val="20"/>
          <w:szCs w:val="20"/>
        </w:rPr>
      </w:pPr>
    </w:p>
    <w:p w14:paraId="3BB84E52" w14:textId="4EA32220" w:rsidR="00B3170F" w:rsidRPr="00687C7D" w:rsidRDefault="002E4434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</w:pPr>
      <w:r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0BF5">
        <w:rPr>
          <w:rFonts w:ascii="Angsana New" w:hAnsi="Angsana New" w:hint="cs"/>
          <w:b/>
          <w:sz w:val="30"/>
          <w:szCs w:val="30"/>
          <w:cs/>
        </w:rPr>
        <w:t>บ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ริษ</w:t>
      </w:r>
      <w:r w:rsidR="00936EF4">
        <w:rPr>
          <w:rFonts w:ascii="Angsana New" w:hAnsi="Angsana New" w:hint="cs"/>
          <w:b/>
          <w:sz w:val="30"/>
          <w:szCs w:val="30"/>
          <w:cs/>
        </w:rPr>
        <w:t>ั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ทร่</w:t>
      </w:r>
      <w:r w:rsidR="00477EF0" w:rsidRPr="00687C7D">
        <w:rPr>
          <w:rFonts w:ascii="Angsana New" w:hAnsi="Angsana New"/>
          <w:b/>
          <w:sz w:val="30"/>
          <w:szCs w:val="30"/>
          <w:cs/>
        </w:rPr>
        <w:t>วมและการร่วมค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้</w:t>
      </w:r>
      <w:r w:rsidR="00477EF0" w:rsidRPr="00687C7D">
        <w:rPr>
          <w:rFonts w:ascii="Angsana New" w:hAnsi="Angsana New"/>
          <w:b/>
          <w:sz w:val="30"/>
          <w:szCs w:val="30"/>
          <w:cs/>
        </w:rPr>
        <w:t>า</w:t>
      </w:r>
      <w:r w:rsidR="00800BF5"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800BF5">
        <w:rPr>
          <w:rFonts w:ascii="Angsana New" w:hAnsi="Angsana New"/>
          <w:b/>
          <w:sz w:val="30"/>
          <w:szCs w:val="30"/>
          <w:cs/>
        </w:rPr>
        <w:t>บริษัทย่อ</w:t>
      </w:r>
      <w:r w:rsidR="00800BF5" w:rsidRPr="00687C7D">
        <w:rPr>
          <w:rFonts w:ascii="Angsana New" w:hAnsi="Angsana New"/>
          <w:b/>
          <w:sz w:val="30"/>
          <w:szCs w:val="30"/>
          <w:cs/>
        </w:rPr>
        <w:t>ย</w:t>
      </w:r>
      <w:r w:rsidR="00C8500E" w:rsidRPr="00687C7D">
        <w:rPr>
          <w:rFonts w:ascii="Angsana New" w:hAnsi="Angsana New"/>
          <w:b/>
          <w:sz w:val="30"/>
          <w:szCs w:val="30"/>
          <w:cs/>
        </w:rPr>
        <w:t>ได้</w:t>
      </w:r>
      <w:r w:rsidR="00C8500E" w:rsidRPr="00731ECD">
        <w:rPr>
          <w:rFonts w:ascii="Angsana New" w:hAnsi="Angsana New"/>
          <w:b/>
          <w:sz w:val="30"/>
          <w:szCs w:val="30"/>
          <w:cs/>
        </w:rPr>
        <w:t xml:space="preserve">เปิดเผยในหมายเหตุข้อ </w:t>
      </w:r>
      <w:r w:rsidR="00731ECD" w:rsidRPr="00731ECD">
        <w:rPr>
          <w:rFonts w:ascii="Angsana New" w:hAnsi="Angsana New"/>
          <w:bCs/>
          <w:sz w:val="30"/>
          <w:szCs w:val="30"/>
        </w:rPr>
        <w:t>5</w:t>
      </w:r>
      <w:r w:rsidR="00B3170F" w:rsidRPr="00731ECD">
        <w:rPr>
          <w:rFonts w:ascii="Angsana New" w:hAnsi="Angsana New"/>
          <w:b/>
          <w:sz w:val="30"/>
          <w:szCs w:val="30"/>
        </w:rPr>
        <w:t xml:space="preserve"> </w:t>
      </w:r>
      <w:r w:rsidR="00B3170F" w:rsidRPr="00731ECD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731ECD" w:rsidRPr="00731ECD">
        <w:rPr>
          <w:rFonts w:ascii="Angsana New" w:hAnsi="Angsana New"/>
          <w:bCs/>
          <w:sz w:val="30"/>
          <w:szCs w:val="30"/>
        </w:rPr>
        <w:t>6</w:t>
      </w:r>
      <w:r w:rsidR="00C8500E" w:rsidRPr="00687C7D">
        <w:rPr>
          <w:rFonts w:ascii="Angsana New" w:hAnsi="Angsana New"/>
          <w:b/>
          <w:sz w:val="30"/>
          <w:szCs w:val="30"/>
          <w:cs/>
        </w:rPr>
        <w:t xml:space="preserve"> 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สำหร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ั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บความส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ั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มพันธ์ก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ั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บผู้บริหารสำคัญและกิจการที่เกี่ยวข</w:t>
      </w:r>
      <w:r w:rsidR="00154A9E">
        <w:rPr>
          <w:rFonts w:ascii="Angsana New" w:hAnsi="Angsana New" w:hint="cs"/>
          <w:b/>
          <w:sz w:val="30"/>
          <w:szCs w:val="30"/>
          <w:cs/>
        </w:rPr>
        <w:t>้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องกันอื่น</w:t>
      </w:r>
      <w:r w:rsidR="00171A0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มีด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ั</w:t>
      </w:r>
      <w:r w:rsidR="00B3170F" w:rsidRPr="00687C7D">
        <w:rPr>
          <w:rFonts w:ascii="Angsana New" w:hAnsi="Angsana New"/>
          <w:b/>
          <w:sz w:val="30"/>
          <w:szCs w:val="30"/>
          <w:cs/>
        </w:rPr>
        <w:t>งน</w:t>
      </w:r>
      <w:r w:rsidR="00B3170F" w:rsidRPr="00687C7D">
        <w:rPr>
          <w:rFonts w:ascii="Angsana New" w:hAnsi="Angsana New" w:hint="cs"/>
          <w:b/>
          <w:sz w:val="30"/>
          <w:szCs w:val="30"/>
          <w:cs/>
        </w:rPr>
        <w:t>ี้</w:t>
      </w:r>
    </w:p>
    <w:p w14:paraId="28A17369" w14:textId="77777777" w:rsidR="00C8500E" w:rsidRPr="00CC71B4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/>
          <w:sz w:val="20"/>
          <w:szCs w:val="20"/>
        </w:rPr>
      </w:pPr>
    </w:p>
    <w:p w14:paraId="4D119262" w14:textId="77777777" w:rsidR="0043202B" w:rsidRDefault="0043202B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3780"/>
      </w:tblGrid>
      <w:tr w:rsidR="002E4434" w:rsidRPr="00687C7D" w14:paraId="237219D3" w14:textId="77777777" w:rsidTr="004B5628">
        <w:trPr>
          <w:trHeight w:val="20"/>
          <w:tblHeader/>
        </w:trPr>
        <w:tc>
          <w:tcPr>
            <w:tcW w:w="4050" w:type="dxa"/>
          </w:tcPr>
          <w:p w14:paraId="54D551E5" w14:textId="41A75FC3" w:rsidR="002E4434" w:rsidRPr="002E4434" w:rsidRDefault="002E4434" w:rsidP="002E443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60" w:type="dxa"/>
          </w:tcPr>
          <w:p w14:paraId="16B3945D" w14:textId="77777777" w:rsidR="002E4434" w:rsidRPr="00687C7D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7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24F62EB" w14:textId="77777777" w:rsidR="002E4434" w:rsidRPr="00687C7D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C7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87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</w:tcPr>
          <w:p w14:paraId="3A928E83" w14:textId="77777777" w:rsidR="002E4434" w:rsidRPr="002E4434" w:rsidRDefault="002E4434" w:rsidP="002E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4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E4434" w:rsidRPr="00687C7D" w14:paraId="051A3315" w14:textId="77777777" w:rsidTr="004B5628">
        <w:trPr>
          <w:trHeight w:val="20"/>
        </w:trPr>
        <w:tc>
          <w:tcPr>
            <w:tcW w:w="4050" w:type="dxa"/>
          </w:tcPr>
          <w:p w14:paraId="6B558326" w14:textId="77777777" w:rsidR="002E4434" w:rsidRPr="00687C7D" w:rsidRDefault="002E4434" w:rsidP="00322C2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7C7D">
              <w:rPr>
                <w:rFonts w:ascii="Angsana New" w:hAnsi="Angsana New"/>
                <w:sz w:val="30"/>
                <w:szCs w:val="30"/>
                <w:cs/>
              </w:rPr>
              <w:t>บริษ</w:t>
            </w:r>
            <w:r w:rsidRPr="00687C7D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ท</w:t>
            </w:r>
            <w:r w:rsidRPr="00687C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เฟรเซอร์ส พร็อพเพอร์ตี</w:t>
            </w:r>
            <w:r w:rsidRPr="00687C7D">
              <w:rPr>
                <w:rFonts w:ascii="Angsana New" w:hAnsi="Angsana New" w:hint="cs"/>
                <w:sz w:val="30"/>
                <w:szCs w:val="30"/>
                <w:cs/>
              </w:rPr>
              <w:t xml:space="preserve">้ 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โฮลดิ้งส์</w:t>
            </w:r>
            <w:r w:rsidRPr="00687C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A953E4B" w14:textId="77777777" w:rsidR="002E4434" w:rsidRPr="00687C7D" w:rsidRDefault="002E4434" w:rsidP="0032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A8395E4" w14:textId="77777777" w:rsidR="002E4434" w:rsidRPr="00687C7D" w:rsidRDefault="002E4434" w:rsidP="00322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2C22" w:rsidRPr="00687C7D" w14:paraId="052B735C" w14:textId="77777777" w:rsidTr="004B5628">
        <w:trPr>
          <w:trHeight w:val="20"/>
        </w:trPr>
        <w:tc>
          <w:tcPr>
            <w:tcW w:w="4050" w:type="dxa"/>
          </w:tcPr>
          <w:p w14:paraId="59266BA4" w14:textId="77777777" w:rsidR="00322C22" w:rsidRPr="00687C7D" w:rsidRDefault="00322C22" w:rsidP="002E443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87C7D">
              <w:rPr>
                <w:rFonts w:ascii="Angsana New" w:hAnsi="Angsana New"/>
                <w:sz w:val="30"/>
                <w:szCs w:val="30"/>
              </w:rPr>
              <w:t>(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ประเทศไทย) จำก</w:t>
            </w:r>
            <w:r w:rsidRPr="00687C7D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ด</w:t>
            </w:r>
          </w:p>
        </w:tc>
        <w:tc>
          <w:tcPr>
            <w:tcW w:w="1260" w:type="dxa"/>
          </w:tcPr>
          <w:p w14:paraId="31FC6991" w14:textId="77777777" w:rsidR="00322C22" w:rsidRDefault="00322C22" w:rsidP="002E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C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B6AA43C" w14:textId="1A1B9694" w:rsidR="00322C22" w:rsidRDefault="00322C22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A84DFC"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ผู้ถือหุ้นรายใหญ่ถือหุ้นในบริษัทร้อยละ </w:t>
            </w:r>
            <w:r w:rsidR="00F04BF3">
              <w:rPr>
                <w:rFonts w:ascii="Angsana New" w:hAnsi="Angsana New"/>
                <w:sz w:val="30"/>
                <w:szCs w:val="30"/>
              </w:rPr>
              <w:t>40.95</w:t>
            </w:r>
            <w:r w:rsidR="00A84DF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2D5AB5" w:rsidRPr="00687C7D" w14:paraId="3A530CBD" w14:textId="77777777" w:rsidTr="004B5628">
        <w:trPr>
          <w:trHeight w:val="20"/>
        </w:trPr>
        <w:tc>
          <w:tcPr>
            <w:tcW w:w="4050" w:type="dxa"/>
          </w:tcPr>
          <w:p w14:paraId="58DBB487" w14:textId="77777777" w:rsidR="002D5AB5" w:rsidRPr="00177A43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A43">
              <w:rPr>
                <w:rFonts w:ascii="Angsana New" w:hAnsi="Angsana New"/>
                <w:sz w:val="30"/>
                <w:szCs w:val="30"/>
                <w:lang w:val="en-GB"/>
              </w:rPr>
              <w:t>PT SLP Internusa Karawang</w:t>
            </w:r>
          </w:p>
        </w:tc>
        <w:tc>
          <w:tcPr>
            <w:tcW w:w="1260" w:type="dxa"/>
          </w:tcPr>
          <w:p w14:paraId="7FA99401" w14:textId="77777777" w:rsidR="002D5AB5" w:rsidRPr="00731ECD" w:rsidRDefault="00355DED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279FD8F6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ถือหุ้นโดยบริษัทร่วม</w:t>
            </w:r>
          </w:p>
        </w:tc>
      </w:tr>
      <w:tr w:rsidR="002D5AB5" w:rsidRPr="00687C7D" w14:paraId="46592E3B" w14:textId="77777777" w:rsidTr="004B5628">
        <w:trPr>
          <w:trHeight w:val="20"/>
        </w:trPr>
        <w:tc>
          <w:tcPr>
            <w:tcW w:w="4050" w:type="dxa"/>
          </w:tcPr>
          <w:p w14:paraId="1F1C916B" w14:textId="77777777" w:rsidR="002D5AB5" w:rsidRPr="00177A43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7A43">
              <w:rPr>
                <w:rFonts w:ascii="Angsana New" w:hAnsi="Angsana New"/>
                <w:sz w:val="30"/>
                <w:szCs w:val="30"/>
              </w:rPr>
              <w:t>PT Surya Semesta Internusa Tbk</w:t>
            </w:r>
          </w:p>
        </w:tc>
        <w:tc>
          <w:tcPr>
            <w:tcW w:w="1260" w:type="dxa"/>
          </w:tcPr>
          <w:p w14:paraId="260378C9" w14:textId="77777777" w:rsidR="002D5AB5" w:rsidRPr="00731ECD" w:rsidRDefault="00355DED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6E3D725C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เป็นผู้ถือหุ้นในบริษัทร่วม</w:t>
            </w:r>
          </w:p>
        </w:tc>
      </w:tr>
      <w:tr w:rsidR="002D5AB5" w:rsidRPr="00687C7D" w14:paraId="5CFC91F5" w14:textId="77777777" w:rsidTr="004B5628">
        <w:trPr>
          <w:trHeight w:val="20"/>
        </w:trPr>
        <w:tc>
          <w:tcPr>
            <w:tcW w:w="4050" w:type="dxa"/>
          </w:tcPr>
          <w:p w14:paraId="664F5C2E" w14:textId="77777777" w:rsidR="002D5AB5" w:rsidRPr="00177A43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</w:rPr>
              <w:t>PT Surya Internusa Timur</w:t>
            </w:r>
          </w:p>
        </w:tc>
        <w:tc>
          <w:tcPr>
            <w:tcW w:w="1260" w:type="dxa"/>
          </w:tcPr>
          <w:p w14:paraId="0D904D3F" w14:textId="77777777" w:rsidR="002D5AB5" w:rsidRPr="00731ECD" w:rsidRDefault="00355DED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73F01904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เป็นบริษัทย่อยของผู้ถือหุ้นในบริษัทร่วม</w:t>
            </w:r>
          </w:p>
        </w:tc>
      </w:tr>
      <w:tr w:rsidR="002D5AB5" w:rsidRPr="00687C7D" w14:paraId="33424788" w14:textId="77777777" w:rsidTr="004B5628">
        <w:trPr>
          <w:trHeight w:val="20"/>
        </w:trPr>
        <w:tc>
          <w:tcPr>
            <w:tcW w:w="4050" w:type="dxa"/>
          </w:tcPr>
          <w:p w14:paraId="6078463C" w14:textId="2A0F915B" w:rsidR="002D5AB5" w:rsidRPr="00177A43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>บริษัท สวนอุตสาหกรรมโรจนะ</w:t>
            </w:r>
            <w:r w:rsidR="00926AC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7A43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012B4AA9" w14:textId="77777777" w:rsidR="002D5AB5" w:rsidRPr="00687C7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4DBE738" w14:textId="2F6C7306" w:rsidR="002D5AB5" w:rsidRPr="00B86DCC" w:rsidRDefault="00B86DC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26.10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และมีผู้แทนเป็นกรรมการในบริษัท</w:t>
            </w:r>
          </w:p>
        </w:tc>
      </w:tr>
      <w:tr w:rsidR="00F13BD3" w:rsidRPr="00687C7D" w14:paraId="35A6CEBD" w14:textId="77777777" w:rsidTr="004B5628">
        <w:trPr>
          <w:trHeight w:val="20"/>
        </w:trPr>
        <w:tc>
          <w:tcPr>
            <w:tcW w:w="4050" w:type="dxa"/>
          </w:tcPr>
          <w:p w14:paraId="10BEF8E9" w14:textId="77777777" w:rsidR="00F13BD3" w:rsidRPr="00177A43" w:rsidRDefault="00F13BD3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สวนอุตสาหกรรมโรจนะ ปราจีนบุรี จำกัด</w:t>
            </w:r>
          </w:p>
        </w:tc>
        <w:tc>
          <w:tcPr>
            <w:tcW w:w="1260" w:type="dxa"/>
          </w:tcPr>
          <w:p w14:paraId="095FC795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A7856CD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3222E543" w14:textId="77777777" w:rsidTr="004B5628">
        <w:trPr>
          <w:trHeight w:val="20"/>
        </w:trPr>
        <w:tc>
          <w:tcPr>
            <w:tcW w:w="4050" w:type="dxa"/>
          </w:tcPr>
          <w:p w14:paraId="5B560173" w14:textId="77777777" w:rsidR="00F13BD3" w:rsidRPr="00177A43" w:rsidRDefault="00F13BD3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โรจนะ อินดัสเตรียล แมเนจเม้นท์ จำกัด</w:t>
            </w:r>
          </w:p>
        </w:tc>
        <w:tc>
          <w:tcPr>
            <w:tcW w:w="1260" w:type="dxa"/>
          </w:tcPr>
          <w:p w14:paraId="0D827BFC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1DB38E7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07E86CFC" w14:textId="77777777" w:rsidTr="004B5628">
        <w:trPr>
          <w:trHeight w:val="20"/>
        </w:trPr>
        <w:tc>
          <w:tcPr>
            <w:tcW w:w="4050" w:type="dxa"/>
          </w:tcPr>
          <w:p w14:paraId="7FC21207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 เอ็ฟ แอนด์ บี อินเตอร์เนชั่นแนล จำกัด</w:t>
            </w:r>
          </w:p>
        </w:tc>
        <w:tc>
          <w:tcPr>
            <w:tcW w:w="1260" w:type="dxa"/>
          </w:tcPr>
          <w:p w14:paraId="533A9CD0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9EC496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5DD2BD68" w14:textId="77777777" w:rsidTr="004B5628">
        <w:trPr>
          <w:trHeight w:val="20"/>
        </w:trPr>
        <w:tc>
          <w:tcPr>
            <w:tcW w:w="4050" w:type="dxa"/>
          </w:tcPr>
          <w:p w14:paraId="7AA9C5C0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260" w:type="dxa"/>
          </w:tcPr>
          <w:p w14:paraId="5E145E85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E7AF340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0E6995C1" w14:textId="77777777" w:rsidTr="004B5628">
        <w:trPr>
          <w:trHeight w:val="20"/>
        </w:trPr>
        <w:tc>
          <w:tcPr>
            <w:tcW w:w="4050" w:type="dxa"/>
          </w:tcPr>
          <w:p w14:paraId="78B932D8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ทีซีซี โฮเทล แอสเซท แมนเนจเม้นท์ จำกัด</w:t>
            </w:r>
          </w:p>
        </w:tc>
        <w:tc>
          <w:tcPr>
            <w:tcW w:w="1260" w:type="dxa"/>
          </w:tcPr>
          <w:p w14:paraId="73E0702B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43C0A73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4C4785E7" w14:textId="77777777" w:rsidTr="004B5628">
        <w:trPr>
          <w:trHeight w:val="20"/>
        </w:trPr>
        <w:tc>
          <w:tcPr>
            <w:tcW w:w="4050" w:type="dxa"/>
          </w:tcPr>
          <w:p w14:paraId="03A2B488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เบอร์ลี่ ยุคเกอร์ โลจิสติกส์ จำกัด</w:t>
            </w:r>
          </w:p>
        </w:tc>
        <w:tc>
          <w:tcPr>
            <w:tcW w:w="1260" w:type="dxa"/>
          </w:tcPr>
          <w:p w14:paraId="13F4675A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2DA60A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255FB21F" w14:textId="77777777" w:rsidTr="004B5628">
        <w:trPr>
          <w:trHeight w:val="20"/>
        </w:trPr>
        <w:tc>
          <w:tcPr>
            <w:tcW w:w="4050" w:type="dxa"/>
          </w:tcPr>
          <w:p w14:paraId="6EE8D890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>บริษัท เอ็ม เอส แอนด์ เค ซี ดีเวลลอปเม้นท์ จำกัด</w:t>
            </w:r>
          </w:p>
        </w:tc>
        <w:tc>
          <w:tcPr>
            <w:tcW w:w="1260" w:type="dxa"/>
          </w:tcPr>
          <w:p w14:paraId="75C910DC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D98AE33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68EF245E" w14:textId="77777777" w:rsidTr="004B5628">
        <w:trPr>
          <w:trHeight w:val="20"/>
        </w:trPr>
        <w:tc>
          <w:tcPr>
            <w:tcW w:w="4050" w:type="dxa"/>
          </w:tcPr>
          <w:p w14:paraId="63410FB3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260" w:type="dxa"/>
          </w:tcPr>
          <w:p w14:paraId="520427F5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47DCB5B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6B35959B" w14:textId="77777777" w:rsidTr="004B5628">
        <w:trPr>
          <w:trHeight w:val="20"/>
        </w:trPr>
        <w:tc>
          <w:tcPr>
            <w:tcW w:w="4050" w:type="dxa"/>
          </w:tcPr>
          <w:p w14:paraId="395320D6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>บริษัทโฮเรก้า แมเนจเม้นท์ จำกัด</w:t>
            </w:r>
          </w:p>
        </w:tc>
        <w:tc>
          <w:tcPr>
            <w:tcW w:w="1260" w:type="dxa"/>
          </w:tcPr>
          <w:p w14:paraId="451F80CB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49CB76C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120DBA90" w14:textId="77777777" w:rsidTr="004B5628">
        <w:trPr>
          <w:trHeight w:val="20"/>
        </w:trPr>
        <w:tc>
          <w:tcPr>
            <w:tcW w:w="4050" w:type="dxa"/>
          </w:tcPr>
          <w:p w14:paraId="01B94051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 xml:space="preserve">บริษัทโฮเทลส์ เวิลด์ </w:t>
            </w:r>
            <w:r w:rsidRPr="00177A43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177A4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AE51135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0D1F76D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10C2AD91" w14:textId="77777777" w:rsidTr="004B5628">
        <w:trPr>
          <w:trHeight w:val="20"/>
        </w:trPr>
        <w:tc>
          <w:tcPr>
            <w:tcW w:w="4050" w:type="dxa"/>
          </w:tcPr>
          <w:p w14:paraId="33BACF00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อาคเนย์ แคปปิตอล </w:t>
            </w: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0A40A2E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0275A5E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52F32BA8" w14:textId="77777777" w:rsidTr="004B5628">
        <w:trPr>
          <w:trHeight w:val="20"/>
        </w:trPr>
        <w:tc>
          <w:tcPr>
            <w:tcW w:w="4050" w:type="dxa"/>
          </w:tcPr>
          <w:p w14:paraId="17895491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  <w:tc>
          <w:tcPr>
            <w:tcW w:w="1260" w:type="dxa"/>
          </w:tcPr>
          <w:p w14:paraId="0A7DFDB2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E7A3FED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739DF5D6" w14:textId="77777777" w:rsidTr="004B5628">
        <w:trPr>
          <w:trHeight w:val="20"/>
        </w:trPr>
        <w:tc>
          <w:tcPr>
            <w:tcW w:w="4050" w:type="dxa"/>
          </w:tcPr>
          <w:p w14:paraId="55DEAD96" w14:textId="77777777" w:rsidR="002D5AB5" w:rsidRPr="00177A43" w:rsidRDefault="002D5AB5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ที.ซี.ซี.คอมเมอร์เชียล พร็อพเพอร์ตี้ </w:t>
            </w:r>
          </w:p>
        </w:tc>
        <w:tc>
          <w:tcPr>
            <w:tcW w:w="1260" w:type="dxa"/>
          </w:tcPr>
          <w:p w14:paraId="5AB6405D" w14:textId="77777777" w:rsidR="002D5AB5" w:rsidRPr="00687C7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1CD006B4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BD3" w:rsidRPr="00687C7D" w14:paraId="50BF008F" w14:textId="77777777" w:rsidTr="004B5628">
        <w:trPr>
          <w:trHeight w:val="20"/>
        </w:trPr>
        <w:tc>
          <w:tcPr>
            <w:tcW w:w="4050" w:type="dxa"/>
          </w:tcPr>
          <w:p w14:paraId="0DED19C4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  จำกัด</w:t>
            </w:r>
          </w:p>
        </w:tc>
        <w:tc>
          <w:tcPr>
            <w:tcW w:w="1260" w:type="dxa"/>
          </w:tcPr>
          <w:p w14:paraId="5C0233F7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B907AAC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06F761B9" w14:textId="77777777" w:rsidTr="004B5628">
        <w:trPr>
          <w:trHeight w:val="20"/>
        </w:trPr>
        <w:tc>
          <w:tcPr>
            <w:tcW w:w="4050" w:type="dxa"/>
          </w:tcPr>
          <w:p w14:paraId="4A855340" w14:textId="77777777" w:rsidR="00F13BD3" w:rsidRPr="00177A43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260" w:type="dxa"/>
          </w:tcPr>
          <w:p w14:paraId="77D7AE44" w14:textId="77777777" w:rsidR="00F13BD3" w:rsidRPr="00687C7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84555C0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40A66EF3" w14:textId="77777777" w:rsidTr="004B5628">
        <w:trPr>
          <w:trHeight w:val="20"/>
        </w:trPr>
        <w:tc>
          <w:tcPr>
            <w:tcW w:w="4050" w:type="dxa"/>
          </w:tcPr>
          <w:p w14:paraId="5B6CA7CF" w14:textId="77777777" w:rsidR="002D5AB5" w:rsidRPr="00177A43" w:rsidRDefault="002D5AB5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7A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177A43">
              <w:rPr>
                <w:rFonts w:ascii="Angsana New" w:hAnsi="Angsana New"/>
                <w:sz w:val="30"/>
                <w:szCs w:val="30"/>
                <w:cs/>
              </w:rPr>
              <w:t xml:space="preserve">เอ็น.ซี.ซี.แมนเนจเม้นท์ แอนด์ </w:t>
            </w:r>
          </w:p>
        </w:tc>
        <w:tc>
          <w:tcPr>
            <w:tcW w:w="1260" w:type="dxa"/>
          </w:tcPr>
          <w:p w14:paraId="726E937A" w14:textId="77777777" w:rsidR="002D5AB5" w:rsidRPr="00687C7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171CA303" w14:textId="77777777" w:rsidR="002D5AB5" w:rsidRPr="00C00197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13BD3" w:rsidRPr="00687C7D" w14:paraId="6C2F36AE" w14:textId="77777777" w:rsidTr="004B5628">
        <w:trPr>
          <w:trHeight w:val="20"/>
        </w:trPr>
        <w:tc>
          <w:tcPr>
            <w:tcW w:w="4050" w:type="dxa"/>
          </w:tcPr>
          <w:p w14:paraId="4BFB3758" w14:textId="77777777" w:rsidR="00F13BD3" w:rsidRPr="00731ECD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 xml:space="preserve">   ดิเวลลอปเม้นท์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260" w:type="dxa"/>
          </w:tcPr>
          <w:p w14:paraId="7F87075A" w14:textId="77777777" w:rsidR="00F13BD3" w:rsidRPr="00731EC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A320679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11C9EFCF" w14:textId="77777777" w:rsidTr="004B5628">
        <w:trPr>
          <w:trHeight w:val="20"/>
        </w:trPr>
        <w:tc>
          <w:tcPr>
            <w:tcW w:w="4050" w:type="dxa"/>
          </w:tcPr>
          <w:p w14:paraId="6A51B29C" w14:textId="77777777" w:rsidR="00F13BD3" w:rsidRPr="00731ECD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31ECD">
              <w:rPr>
                <w:rFonts w:ascii="Angsana New" w:hAnsi="Angsana New"/>
                <w:sz w:val="30"/>
                <w:szCs w:val="30"/>
                <w:cs/>
              </w:rPr>
              <w:t>บิ๊กซี ซูเปอร์เซ็นเตอร์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5B3DFF2F" w14:textId="77777777" w:rsidR="00F13BD3" w:rsidRPr="00731EC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4739938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26BF503B" w14:textId="77777777" w:rsidTr="004B5628">
        <w:trPr>
          <w:trHeight w:val="20"/>
        </w:trPr>
        <w:tc>
          <w:tcPr>
            <w:tcW w:w="4050" w:type="dxa"/>
          </w:tcPr>
          <w:p w14:paraId="0B01926C" w14:textId="77777777" w:rsidR="00F13BD3" w:rsidRPr="00731ECD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31ECD">
              <w:rPr>
                <w:rFonts w:ascii="Angsana New" w:hAnsi="Angsana New"/>
                <w:sz w:val="30"/>
                <w:szCs w:val="30"/>
                <w:cs/>
              </w:rPr>
              <w:t>อาคเนย์ประกันชีวิต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565AF1E1" w14:textId="77777777" w:rsidR="00F13BD3" w:rsidRPr="00731EC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9FE2ADD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30C67116" w14:textId="77777777" w:rsidTr="004B5628">
        <w:trPr>
          <w:trHeight w:val="20"/>
        </w:trPr>
        <w:tc>
          <w:tcPr>
            <w:tcW w:w="4050" w:type="dxa"/>
          </w:tcPr>
          <w:p w14:paraId="1475A94C" w14:textId="77777777" w:rsidR="00F13BD3" w:rsidRPr="00731ECD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731ECD">
              <w:rPr>
                <w:rFonts w:ascii="Angsana New" w:hAnsi="Angsana New"/>
                <w:sz w:val="30"/>
                <w:szCs w:val="30"/>
                <w:cs/>
              </w:rPr>
              <w:t>อาคเนย์ประกันภัย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00EC957D" w14:textId="77777777" w:rsidR="00F13BD3" w:rsidRPr="00731EC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F2F9DD3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13BD3" w:rsidRPr="00687C7D" w14:paraId="1DE62219" w14:textId="77777777" w:rsidTr="004B5628">
        <w:trPr>
          <w:trHeight w:val="20"/>
        </w:trPr>
        <w:tc>
          <w:tcPr>
            <w:tcW w:w="4050" w:type="dxa"/>
          </w:tcPr>
          <w:p w14:paraId="47ED1845" w14:textId="77777777" w:rsidR="00F13BD3" w:rsidRPr="00C66B59" w:rsidRDefault="00F13BD3" w:rsidP="002D5AB5">
            <w:pPr>
              <w:spacing w:line="360" w:lineRule="exact"/>
              <w:ind w:right="-486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6B5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นอร์ธ ปาร์ค กอล์ฟแอนด์สปอร์ตคลับ จำกัด</w:t>
            </w:r>
          </w:p>
        </w:tc>
        <w:tc>
          <w:tcPr>
            <w:tcW w:w="1260" w:type="dxa"/>
          </w:tcPr>
          <w:p w14:paraId="6DC8E4E5" w14:textId="77777777" w:rsidR="00F13BD3" w:rsidRPr="00731ECD" w:rsidRDefault="00F13BD3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F0214D5" w14:textId="77777777" w:rsidR="00F13BD3" w:rsidRPr="00731ECD" w:rsidRDefault="00F13BD3" w:rsidP="000F7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440A" w:rsidRPr="00687C7D" w14:paraId="326EABED" w14:textId="77777777" w:rsidTr="004B5628">
        <w:trPr>
          <w:trHeight w:val="20"/>
        </w:trPr>
        <w:tc>
          <w:tcPr>
            <w:tcW w:w="4050" w:type="dxa"/>
          </w:tcPr>
          <w:p w14:paraId="20B6D015" w14:textId="77777777" w:rsidR="00AC440A" w:rsidRPr="00731ECD" w:rsidRDefault="00AC440A" w:rsidP="00AC440A">
            <w:pPr>
              <w:spacing w:line="36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โทนิค</w:t>
            </w:r>
            <w:r w:rsidRPr="00731EC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731EC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059758C" w14:textId="77777777" w:rsidR="00AC440A" w:rsidRPr="00731ECD" w:rsidRDefault="00AC440A" w:rsidP="00AC4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FF2D04" w14:textId="77777777" w:rsidR="00AC440A" w:rsidRPr="00731ECD" w:rsidRDefault="00AC440A" w:rsidP="00F13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686FD585" w14:textId="77777777" w:rsidTr="004B5628">
        <w:trPr>
          <w:trHeight w:val="20"/>
        </w:trPr>
        <w:tc>
          <w:tcPr>
            <w:tcW w:w="4050" w:type="dxa"/>
          </w:tcPr>
          <w:p w14:paraId="5AC662C9" w14:textId="77777777" w:rsidR="002D5AB5" w:rsidRPr="00731EC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 เอเซีย พลัส จำกัด (มหาชน)</w:t>
            </w:r>
          </w:p>
        </w:tc>
        <w:tc>
          <w:tcPr>
            <w:tcW w:w="1260" w:type="dxa"/>
          </w:tcPr>
          <w:p w14:paraId="07C8A1FF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6FB7979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2067BEEF" w14:textId="77777777" w:rsidTr="004B5628">
        <w:trPr>
          <w:trHeight w:val="20"/>
        </w:trPr>
        <w:tc>
          <w:tcPr>
            <w:tcW w:w="4050" w:type="dxa"/>
          </w:tcPr>
          <w:p w14:paraId="255F42DC" w14:textId="77777777" w:rsidR="002D5AB5" w:rsidRPr="00731EC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บริษัท นิคมอุตสาหกรรมเอเซีย จำกัด</w:t>
            </w:r>
          </w:p>
        </w:tc>
        <w:tc>
          <w:tcPr>
            <w:tcW w:w="1260" w:type="dxa"/>
          </w:tcPr>
          <w:p w14:paraId="5294A8D8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C1E45C7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5672964F" w14:textId="77777777" w:rsidTr="004B5628">
        <w:trPr>
          <w:trHeight w:val="20"/>
        </w:trPr>
        <w:tc>
          <w:tcPr>
            <w:tcW w:w="4050" w:type="dxa"/>
          </w:tcPr>
          <w:p w14:paraId="47148FEB" w14:textId="77777777" w:rsidR="002D5AB5" w:rsidRPr="00731EC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บริษัท เอสวีไอ จำกัด (มหาชน)</w:t>
            </w:r>
          </w:p>
        </w:tc>
        <w:tc>
          <w:tcPr>
            <w:tcW w:w="1260" w:type="dxa"/>
          </w:tcPr>
          <w:p w14:paraId="7AE213F1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E240221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7E64F1F4" w14:textId="77777777" w:rsidTr="004B5628">
        <w:trPr>
          <w:trHeight w:val="20"/>
        </w:trPr>
        <w:tc>
          <w:tcPr>
            <w:tcW w:w="4050" w:type="dxa"/>
          </w:tcPr>
          <w:p w14:paraId="04FD4B3D" w14:textId="77777777" w:rsidR="002D5AB5" w:rsidRPr="00731EC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043C2447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248655A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3202B" w:rsidRPr="00687C7D" w14:paraId="3F31332E" w14:textId="77777777" w:rsidTr="004B5628">
        <w:trPr>
          <w:trHeight w:val="20"/>
        </w:trPr>
        <w:tc>
          <w:tcPr>
            <w:tcW w:w="4050" w:type="dxa"/>
            <w:shd w:val="clear" w:color="auto" w:fill="auto"/>
          </w:tcPr>
          <w:p w14:paraId="1789FB3F" w14:textId="763FF3A0" w:rsidR="0043202B" w:rsidRPr="00731ECD" w:rsidRDefault="0043202B" w:rsidP="0043202B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</w:t>
            </w:r>
            <w:r w:rsidR="008C7E7D">
              <w:rPr>
                <w:rFonts w:ascii="Angsana New" w:hAnsi="Angsana New" w:hint="cs"/>
                <w:sz w:val="30"/>
                <w:szCs w:val="30"/>
                <w:cs/>
              </w:rPr>
              <w:t>เวอเรจ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โลจิสติก จำกัด</w:t>
            </w:r>
          </w:p>
        </w:tc>
        <w:tc>
          <w:tcPr>
            <w:tcW w:w="1260" w:type="dxa"/>
            <w:shd w:val="clear" w:color="auto" w:fill="auto"/>
          </w:tcPr>
          <w:p w14:paraId="23785AB5" w14:textId="7B47476A" w:rsidR="0043202B" w:rsidRPr="00731ECD" w:rsidRDefault="0043202B" w:rsidP="0043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5B3C9BC8" w14:textId="229CA476" w:rsidR="0043202B" w:rsidRPr="00731ECD" w:rsidRDefault="0043202B" w:rsidP="0043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3F0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3202B" w:rsidRPr="00687C7D" w14:paraId="372AC985" w14:textId="77777777" w:rsidTr="004B5628">
        <w:trPr>
          <w:trHeight w:val="20"/>
        </w:trPr>
        <w:tc>
          <w:tcPr>
            <w:tcW w:w="4050" w:type="dxa"/>
            <w:shd w:val="clear" w:color="auto" w:fill="auto"/>
          </w:tcPr>
          <w:p w14:paraId="346C9478" w14:textId="75D5C929" w:rsidR="0043202B" w:rsidRPr="00731ECD" w:rsidRDefault="0043202B" w:rsidP="0043202B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ทีซีซี ลักซ์ชูรี โฮเทลส์และรีสอร์ท จำกัด</w:t>
            </w:r>
          </w:p>
        </w:tc>
        <w:tc>
          <w:tcPr>
            <w:tcW w:w="1260" w:type="dxa"/>
            <w:shd w:val="clear" w:color="auto" w:fill="auto"/>
          </w:tcPr>
          <w:p w14:paraId="44888D72" w14:textId="3D4ACDC1" w:rsidR="0043202B" w:rsidRPr="00731ECD" w:rsidRDefault="0043202B" w:rsidP="0043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45A71DB0" w14:textId="6E5DF824" w:rsidR="0043202B" w:rsidRPr="00731ECD" w:rsidRDefault="0043202B" w:rsidP="0043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93F0C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D5AB5" w:rsidRPr="00687C7D" w14:paraId="6C122985" w14:textId="77777777" w:rsidTr="004B5628">
        <w:trPr>
          <w:trHeight w:val="20"/>
        </w:trPr>
        <w:tc>
          <w:tcPr>
            <w:tcW w:w="4050" w:type="dxa"/>
          </w:tcPr>
          <w:p w14:paraId="01A309B1" w14:textId="77777777" w:rsidR="002D5AB5" w:rsidRPr="00731EC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1260" w:type="dxa"/>
          </w:tcPr>
          <w:p w14:paraId="66B77C14" w14:textId="77777777" w:rsidR="002D5AB5" w:rsidRPr="00731ECD" w:rsidRDefault="002D5AB5" w:rsidP="002D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81FEEA0" w14:textId="77777777" w:rsidR="002D5AB5" w:rsidRPr="00731ECD" w:rsidRDefault="002D5AB5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98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มีกรรมการเป็นสมาชิกในครอบครัวเดียวกัน</w:t>
            </w:r>
          </w:p>
        </w:tc>
      </w:tr>
      <w:tr w:rsidR="002D5AB5" w:rsidRPr="00687C7D" w14:paraId="63D2F862" w14:textId="77777777" w:rsidTr="004B5628">
        <w:trPr>
          <w:trHeight w:val="20"/>
        </w:trPr>
        <w:tc>
          <w:tcPr>
            <w:tcW w:w="4050" w:type="dxa"/>
          </w:tcPr>
          <w:p w14:paraId="0FCFB267" w14:textId="77777777" w:rsidR="002D5AB5" w:rsidRPr="00687C7D" w:rsidRDefault="002D5AB5" w:rsidP="002D5AB5">
            <w:pPr>
              <w:tabs>
                <w:tab w:val="clear" w:pos="227"/>
                <w:tab w:val="left" w:pos="234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7C7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687C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DFBE03A" w14:textId="77777777" w:rsidR="002D5AB5" w:rsidRPr="00687C7D" w:rsidRDefault="002D5AB5" w:rsidP="002D5AB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D5DD80" w14:textId="77777777" w:rsidR="002D5AB5" w:rsidRPr="00687C7D" w:rsidRDefault="002D5AB5" w:rsidP="002D5A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7C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19F3577" w14:textId="77777777" w:rsidR="002D5AB5" w:rsidRPr="00687C7D" w:rsidRDefault="002D5AB5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87C7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4954B4">
              <w:rPr>
                <w:rFonts w:ascii="Angsana New" w:hAnsi="Angsana New"/>
                <w:sz w:val="30"/>
                <w:szCs w:val="30"/>
                <w:cs/>
              </w:rPr>
              <w:t>แผน สั่งการและควบคุมกิจกรรมต่าง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 xml:space="preserve">ๆ ของกิจการไม่ว่าทางตรงหรือทางอ้อม ทั้งนี้ รวมถึงกรรมการของกลุ่มบริษัท </w:t>
            </w:r>
            <w:r w:rsidRPr="00687C7D">
              <w:rPr>
                <w:rFonts w:ascii="Angsana New" w:hAnsi="Angsana New"/>
                <w:sz w:val="30"/>
                <w:szCs w:val="30"/>
              </w:rPr>
              <w:t>(</w:t>
            </w:r>
            <w:r w:rsidRPr="00687C7D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87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F8FC5DB" w14:textId="35CDD1F0" w:rsidR="00731ECD" w:rsidRDefault="00731EC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39A63EDF" w14:textId="77777777" w:rsidR="00C8500E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687C7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9C6C276" w14:textId="77777777" w:rsidR="001D12FC" w:rsidRPr="009902DB" w:rsidRDefault="001D12FC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4860"/>
      </w:tblGrid>
      <w:tr w:rsidR="00C8500E" w:rsidRPr="00687C7D" w14:paraId="3DD46B26" w14:textId="77777777" w:rsidTr="004B5628">
        <w:trPr>
          <w:cantSplit/>
          <w:trHeight w:val="20"/>
        </w:trPr>
        <w:tc>
          <w:tcPr>
            <w:tcW w:w="4230" w:type="dxa"/>
          </w:tcPr>
          <w:p w14:paraId="191EED5B" w14:textId="77777777" w:rsidR="00C8500E" w:rsidRPr="00687C7D" w:rsidRDefault="00C8500E" w:rsidP="00C8500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7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60" w:type="dxa"/>
          </w:tcPr>
          <w:p w14:paraId="52847048" w14:textId="77777777" w:rsidR="00C8500E" w:rsidRPr="00146BC1" w:rsidRDefault="00C8500E" w:rsidP="00C8500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A29A1" w:rsidRPr="00015A45" w14:paraId="173BE63D" w14:textId="77777777" w:rsidTr="004B5628">
        <w:trPr>
          <w:cantSplit/>
          <w:trHeight w:val="20"/>
        </w:trPr>
        <w:tc>
          <w:tcPr>
            <w:tcW w:w="4230" w:type="dxa"/>
          </w:tcPr>
          <w:p w14:paraId="191F6759" w14:textId="121B4DB1" w:rsidR="00AA29A1" w:rsidRPr="00731ECD" w:rsidRDefault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</w:t>
            </w:r>
            <w:r w:rsidR="009C55C0" w:rsidRPr="00731ECD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4860" w:type="dxa"/>
          </w:tcPr>
          <w:p w14:paraId="64CC934D" w14:textId="77777777" w:rsidR="00AA29A1" w:rsidRPr="00731ECD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ตามอัตราที่ตกลงร่วมกันตามสัญญา</w:t>
            </w:r>
          </w:p>
        </w:tc>
      </w:tr>
      <w:tr w:rsidR="00AA29A1" w:rsidRPr="00687C7D" w14:paraId="21555BF4" w14:textId="77777777" w:rsidTr="004B5628">
        <w:trPr>
          <w:cantSplit/>
          <w:trHeight w:val="20"/>
        </w:trPr>
        <w:tc>
          <w:tcPr>
            <w:tcW w:w="4230" w:type="dxa"/>
          </w:tcPr>
          <w:p w14:paraId="6FFC6FE6" w14:textId="77777777" w:rsidR="00AA29A1" w:rsidRPr="00731ECD" w:rsidRDefault="00AA29A1" w:rsidP="00AA29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4860" w:type="dxa"/>
          </w:tcPr>
          <w:p w14:paraId="425DBE2B" w14:textId="77777777" w:rsidR="00AA29A1" w:rsidRPr="00731ECD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ตามอัตราที่ตกลงร่วมกันตามสัญญา</w:t>
            </w:r>
          </w:p>
        </w:tc>
      </w:tr>
      <w:tr w:rsidR="00AA29A1" w:rsidRPr="00687C7D" w14:paraId="1E79DF4B" w14:textId="77777777" w:rsidTr="004B5628">
        <w:trPr>
          <w:cantSplit/>
          <w:trHeight w:val="20"/>
        </w:trPr>
        <w:tc>
          <w:tcPr>
            <w:tcW w:w="4230" w:type="dxa"/>
          </w:tcPr>
          <w:p w14:paraId="62B55B6E" w14:textId="77777777" w:rsidR="00AA29A1" w:rsidRPr="00731ECD" w:rsidRDefault="00AA29A1" w:rsidP="008F1A2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62818937" w14:textId="77777777" w:rsidR="00AA29A1" w:rsidRPr="00731ECD" w:rsidRDefault="00AA29A1" w:rsidP="00AA29A1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ตามอัตราที่ตกลงร่วมกันตามสัญญา</w:t>
            </w:r>
          </w:p>
        </w:tc>
      </w:tr>
      <w:tr w:rsidR="007A43FE" w:rsidRPr="00687C7D" w14:paraId="17EAFDDA" w14:textId="77777777" w:rsidTr="004B5628">
        <w:trPr>
          <w:cantSplit/>
          <w:trHeight w:val="20"/>
        </w:trPr>
        <w:tc>
          <w:tcPr>
            <w:tcW w:w="4230" w:type="dxa"/>
          </w:tcPr>
          <w:p w14:paraId="17A5D753" w14:textId="1EC0FB9A" w:rsidR="007A43FE" w:rsidRPr="00731ECD" w:rsidRDefault="007A43F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860" w:type="dxa"/>
          </w:tcPr>
          <w:p w14:paraId="50423B55" w14:textId="77777777" w:rsidR="007A43FE" w:rsidRPr="00731ECD" w:rsidRDefault="007A43FE" w:rsidP="007A43F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687C7D" w14:paraId="6E132E0E" w14:textId="77777777" w:rsidTr="00181454">
        <w:trPr>
          <w:cantSplit/>
          <w:trHeight w:val="20"/>
        </w:trPr>
        <w:tc>
          <w:tcPr>
            <w:tcW w:w="4230" w:type="dxa"/>
          </w:tcPr>
          <w:p w14:paraId="4405F6A7" w14:textId="2EB32E48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60" w:type="dxa"/>
          </w:tcPr>
          <w:p w14:paraId="33D42EC6" w14:textId="2B034AB6" w:rsidR="00164A5E" w:rsidRPr="00731ECD" w:rsidRDefault="00164A5E" w:rsidP="00164A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687C7D" w14:paraId="13814700" w14:textId="77777777" w:rsidTr="004B5628">
        <w:trPr>
          <w:cantSplit/>
          <w:trHeight w:val="20"/>
        </w:trPr>
        <w:tc>
          <w:tcPr>
            <w:tcW w:w="4230" w:type="dxa"/>
          </w:tcPr>
          <w:p w14:paraId="5188AC2C" w14:textId="77777777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60" w:type="dxa"/>
          </w:tcPr>
          <w:p w14:paraId="0341EF2D" w14:textId="77777777" w:rsidR="00164A5E" w:rsidRPr="00731ECD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164A5E" w:rsidRPr="00687C7D" w14:paraId="3678F9E6" w14:textId="77777777" w:rsidTr="004B5628">
        <w:trPr>
          <w:cantSplit/>
          <w:trHeight w:val="20"/>
        </w:trPr>
        <w:tc>
          <w:tcPr>
            <w:tcW w:w="4230" w:type="dxa"/>
          </w:tcPr>
          <w:p w14:paraId="618D8093" w14:textId="550C1764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60" w:type="dxa"/>
          </w:tcPr>
          <w:p w14:paraId="0C8A7361" w14:textId="77777777" w:rsidR="00164A5E" w:rsidRPr="00731ECD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อัตราที่ตกลงร่วมกันโดยอ้างอิงจากอัตราดอกเบี้ย</w:t>
            </w:r>
          </w:p>
        </w:tc>
      </w:tr>
      <w:tr w:rsidR="00164A5E" w:rsidRPr="00687C7D" w14:paraId="65393B9C" w14:textId="77777777" w:rsidTr="004B5628">
        <w:trPr>
          <w:cantSplit/>
          <w:trHeight w:val="20"/>
        </w:trPr>
        <w:tc>
          <w:tcPr>
            <w:tcW w:w="4230" w:type="dxa"/>
          </w:tcPr>
          <w:p w14:paraId="5A17C618" w14:textId="77777777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D1762E1" w14:textId="77777777" w:rsidR="00164A5E" w:rsidRPr="00731ECD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1B6695" w:rsidRPr="00687C7D" w14:paraId="5105A063" w14:textId="77777777" w:rsidTr="00AE7783">
        <w:trPr>
          <w:cantSplit/>
          <w:trHeight w:val="20"/>
        </w:trPr>
        <w:tc>
          <w:tcPr>
            <w:tcW w:w="4230" w:type="dxa"/>
          </w:tcPr>
          <w:p w14:paraId="085F71CF" w14:textId="77777777" w:rsidR="001B6695" w:rsidRPr="00731ECD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4860" w:type="dxa"/>
          </w:tcPr>
          <w:p w14:paraId="509DCE71" w14:textId="77777777" w:rsidR="001B6695" w:rsidRPr="00731ECD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B6695" w:rsidRPr="00687C7D" w14:paraId="374DBA1C" w14:textId="77777777" w:rsidTr="00AE7783">
        <w:trPr>
          <w:cantSplit/>
          <w:trHeight w:val="20"/>
        </w:trPr>
        <w:tc>
          <w:tcPr>
            <w:tcW w:w="4230" w:type="dxa"/>
          </w:tcPr>
          <w:p w14:paraId="5FE6DFE9" w14:textId="77777777" w:rsidR="001B6695" w:rsidRPr="00731ECD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ค่าบริหารจัดการทั่วไป</w:t>
            </w:r>
          </w:p>
        </w:tc>
        <w:tc>
          <w:tcPr>
            <w:tcW w:w="4860" w:type="dxa"/>
          </w:tcPr>
          <w:p w14:paraId="3728E7B4" w14:textId="77777777" w:rsidR="001B6695" w:rsidRPr="00731ECD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B6695" w:rsidRPr="00687C7D" w14:paraId="008BCF9B" w14:textId="77777777" w:rsidTr="00AE7783">
        <w:trPr>
          <w:cantSplit/>
          <w:trHeight w:val="20"/>
        </w:trPr>
        <w:tc>
          <w:tcPr>
            <w:tcW w:w="4230" w:type="dxa"/>
          </w:tcPr>
          <w:p w14:paraId="3BE99638" w14:textId="77777777" w:rsidR="001B6695" w:rsidRPr="00731ECD" w:rsidRDefault="001B6695" w:rsidP="00AE778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4860" w:type="dxa"/>
          </w:tcPr>
          <w:p w14:paraId="0B34B837" w14:textId="77777777" w:rsidR="001B6695" w:rsidRPr="00731ECD" w:rsidRDefault="001B6695" w:rsidP="00AE77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164A5E" w:rsidRPr="00687C7D" w14:paraId="2C04F7A1" w14:textId="77777777" w:rsidTr="004B5628">
        <w:trPr>
          <w:cantSplit/>
          <w:trHeight w:val="20"/>
        </w:trPr>
        <w:tc>
          <w:tcPr>
            <w:tcW w:w="4230" w:type="dxa"/>
          </w:tcPr>
          <w:p w14:paraId="201F01DE" w14:textId="0AA6864C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60" w:type="dxa"/>
          </w:tcPr>
          <w:p w14:paraId="60976B87" w14:textId="4665B472" w:rsidR="00164A5E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อัตราที่ตกลงร่วมกันโดยอ้างอิงจากอัตราดอกเบี้ย</w:t>
            </w:r>
          </w:p>
        </w:tc>
      </w:tr>
      <w:tr w:rsidR="00164A5E" w:rsidRPr="00687C7D" w14:paraId="6EB32F03" w14:textId="77777777" w:rsidTr="004B5628">
        <w:trPr>
          <w:cantSplit/>
          <w:trHeight w:val="20"/>
        </w:trPr>
        <w:tc>
          <w:tcPr>
            <w:tcW w:w="4230" w:type="dxa"/>
          </w:tcPr>
          <w:p w14:paraId="6BCDC639" w14:textId="77777777" w:rsidR="00164A5E" w:rsidRPr="00731ECD" w:rsidRDefault="00164A5E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503A7BFB" w14:textId="46C865DF" w:rsidR="00164A5E" w:rsidRDefault="00164A5E" w:rsidP="00164A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</w:tr>
      <w:tr w:rsidR="00750E04" w:rsidRPr="00687C7D" w14:paraId="408DCB74" w14:textId="77777777" w:rsidTr="00181454">
        <w:trPr>
          <w:cantSplit/>
          <w:trHeight w:val="20"/>
        </w:trPr>
        <w:tc>
          <w:tcPr>
            <w:tcW w:w="4230" w:type="dxa"/>
          </w:tcPr>
          <w:p w14:paraId="13FF3044" w14:textId="77777777" w:rsidR="00750E04" w:rsidRPr="00731ECD" w:rsidRDefault="00750E04" w:rsidP="00164A5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FEB4A4A" w14:textId="77777777" w:rsidR="00750E04" w:rsidRDefault="00750E04" w:rsidP="00164A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009" w:rsidRPr="00687C7D" w14:paraId="7C89813C" w14:textId="77777777" w:rsidTr="00AE7783">
        <w:trPr>
          <w:cantSplit/>
          <w:trHeight w:val="20"/>
        </w:trPr>
        <w:tc>
          <w:tcPr>
            <w:tcW w:w="4230" w:type="dxa"/>
          </w:tcPr>
          <w:p w14:paraId="15BED54F" w14:textId="5F72BBEB" w:rsidR="004E0009" w:rsidRPr="00731ECD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7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รายการ</w:t>
            </w:r>
          </w:p>
        </w:tc>
        <w:tc>
          <w:tcPr>
            <w:tcW w:w="4860" w:type="dxa"/>
          </w:tcPr>
          <w:p w14:paraId="550A05B3" w14:textId="4FA01364" w:rsidR="004E0009" w:rsidRPr="00731ECD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E0009" w:rsidRPr="00687C7D" w14:paraId="1BC19294" w14:textId="77777777" w:rsidTr="00AE7783">
        <w:trPr>
          <w:cantSplit/>
          <w:trHeight w:val="20"/>
        </w:trPr>
        <w:tc>
          <w:tcPr>
            <w:tcW w:w="4230" w:type="dxa"/>
          </w:tcPr>
          <w:p w14:paraId="2011ED5B" w14:textId="77777777" w:rsidR="004E0009" w:rsidRPr="00731ECD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860" w:type="dxa"/>
          </w:tcPr>
          <w:p w14:paraId="6ACB7E85" w14:textId="77777777" w:rsidR="004E0009" w:rsidRPr="00731ECD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4E0009" w:rsidRPr="00687C7D" w14:paraId="171DC0E3" w14:textId="77777777" w:rsidTr="004B5628">
        <w:trPr>
          <w:cantSplit/>
          <w:trHeight w:val="20"/>
        </w:trPr>
        <w:tc>
          <w:tcPr>
            <w:tcW w:w="4230" w:type="dxa"/>
          </w:tcPr>
          <w:p w14:paraId="5FB0C2C3" w14:textId="77777777" w:rsidR="004E0009" w:rsidRPr="00731ECD" w:rsidRDefault="004E0009" w:rsidP="004E000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60" w:type="dxa"/>
          </w:tcPr>
          <w:p w14:paraId="1B2C8CAE" w14:textId="4BEA4C37" w:rsidR="004E0009" w:rsidRPr="00731ECD" w:rsidRDefault="004E0009" w:rsidP="004E00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</w:tbl>
    <w:p w14:paraId="44E716E3" w14:textId="77777777" w:rsidR="00AE7611" w:rsidRPr="00DE1B94" w:rsidRDefault="00AE7611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p w14:paraId="6B7D777D" w14:textId="43DD1D6D" w:rsidR="00C8500E" w:rsidRPr="0020705D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20705D">
        <w:rPr>
          <w:rFonts w:ascii="Angsana New" w:hAnsi="Angsana New"/>
          <w:b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B5628">
        <w:rPr>
          <w:rFonts w:asciiTheme="majorBidi" w:hAnsiTheme="majorBidi" w:cstheme="majorBidi"/>
          <w:b/>
          <w:sz w:val="30"/>
          <w:szCs w:val="30"/>
          <w:cs/>
        </w:rPr>
        <w:t>3</w:t>
      </w:r>
      <w:r w:rsidRPr="004B5628">
        <w:rPr>
          <w:rFonts w:asciiTheme="majorBidi" w:hAnsiTheme="majorBidi" w:cstheme="majorBidi"/>
          <w:bCs/>
          <w:sz w:val="30"/>
          <w:szCs w:val="30"/>
        </w:rPr>
        <w:t>1</w:t>
      </w:r>
      <w:r w:rsidRPr="0020705D">
        <w:rPr>
          <w:rFonts w:ascii="Angsana New" w:hAnsi="Angsana New"/>
          <w:b/>
          <w:sz w:val="30"/>
          <w:szCs w:val="30"/>
        </w:rPr>
        <w:t xml:space="preserve"> </w:t>
      </w:r>
      <w:r w:rsidRPr="0020705D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20705D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  <w:r w:rsidRPr="0020705D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75DEB00" w14:textId="77777777" w:rsidR="00C8500E" w:rsidRPr="009902DB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"/>
        </w:tabs>
        <w:spacing w:line="240" w:lineRule="auto"/>
        <w:ind w:left="540" w:right="47"/>
        <w:jc w:val="both"/>
        <w:rPr>
          <w:rFonts w:ascii="Angsana New" w:hAnsi="Angsana New"/>
          <w:color w:val="2E74B5" w:themeColor="accent1" w:themeShade="BF"/>
          <w:sz w:val="20"/>
          <w:szCs w:val="20"/>
        </w:rPr>
      </w:pPr>
      <w:r w:rsidRPr="00687C7D">
        <w:rPr>
          <w:rFonts w:ascii="Angsana New" w:hAnsi="Angsana New"/>
          <w:color w:val="2E74B5" w:themeColor="accent1" w:themeShade="BF"/>
          <w:sz w:val="30"/>
          <w:szCs w:val="30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62"/>
        <w:gridCol w:w="1088"/>
        <w:gridCol w:w="270"/>
        <w:gridCol w:w="1170"/>
      </w:tblGrid>
      <w:tr w:rsidR="00921A9F" w:rsidRPr="00146BC1" w14:paraId="72CCE1A2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790D2AC0" w14:textId="77777777" w:rsidR="00921A9F" w:rsidRPr="00146BC1" w:rsidRDefault="00921A9F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92DFA18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3E02563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8" w:type="dxa"/>
            <w:gridSpan w:val="3"/>
            <w:shd w:val="clear" w:color="auto" w:fill="auto"/>
          </w:tcPr>
          <w:p w14:paraId="0907296D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A9F" w:rsidRPr="00146BC1" w14:paraId="2D144509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38F8F60B" w14:textId="77777777" w:rsidR="00921A9F" w:rsidRPr="007A43FE" w:rsidRDefault="00921A9F" w:rsidP="007A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7A43FE">
              <w:rPr>
                <w:rFonts w:ascii="Angsana New" w:hAnsi="Angsana New"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A43FE">
              <w:rPr>
                <w:rFonts w:ascii="Angsana New" w:hAnsi="Angsana New"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7A43FE">
              <w:rPr>
                <w:rFonts w:ascii="Angsana New" w:hAnsi="Angsana New"/>
                <w:b/>
                <w:i/>
                <w:iCs/>
                <w:spacing w:val="-6"/>
                <w:sz w:val="30"/>
                <w:szCs w:val="30"/>
              </w:rPr>
              <w:t>31</w:t>
            </w:r>
            <w:r w:rsidRPr="007A43FE">
              <w:rPr>
                <w:rFonts w:ascii="Angsana New" w:hAnsi="Angsana New"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7A43FE">
              <w:rPr>
                <w:rFonts w:ascii="Angsana New" w:hAnsi="Angsana New" w:hint="cs"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4203D6F1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2859B850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500A9F6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14:paraId="5584EE20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7B01E76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A8D70BA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2A83EF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921A9F" w:rsidRPr="00146BC1" w14:paraId="36676D32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7DA9429B" w14:textId="77777777" w:rsidR="00921A9F" w:rsidRPr="00146BC1" w:rsidRDefault="00921A9F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616D3A6E" w14:textId="77777777" w:rsidR="00921A9F" w:rsidRPr="00146BC1" w:rsidRDefault="00921A9F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46BC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EEA" w:rsidRPr="00146BC1" w14:paraId="2E9E3E01" w14:textId="77777777" w:rsidTr="00E545DE">
        <w:tc>
          <w:tcPr>
            <w:tcW w:w="3870" w:type="dxa"/>
            <w:shd w:val="clear" w:color="auto" w:fill="auto"/>
          </w:tcPr>
          <w:p w14:paraId="38D4EBD5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B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146BC1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82DF5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6B7F934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AE01AA2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26A6B0E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799C662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5C96B0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0DA5CC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B5EEA" w:rsidRPr="00146BC1" w14:paraId="6EBA1EFB" w14:textId="77777777" w:rsidTr="00E545DE">
        <w:tc>
          <w:tcPr>
            <w:tcW w:w="3870" w:type="dxa"/>
            <w:shd w:val="clear" w:color="auto" w:fill="auto"/>
          </w:tcPr>
          <w:p w14:paraId="07BD7D5D" w14:textId="77777777" w:rsidR="00FB5EEA" w:rsidRPr="0020705D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05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7F19D4" w14:textId="77777777" w:rsidR="00FB5EEA" w:rsidRPr="00731ECD" w:rsidRDefault="00AC440A" w:rsidP="00731EC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0E809B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56882B1" w14:textId="77777777" w:rsidR="00FB5EEA" w:rsidRPr="007A43FE" w:rsidRDefault="00FB5EEA" w:rsidP="00E545D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43F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6A859C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2948C2F" w14:textId="77777777" w:rsidR="00FB5EEA" w:rsidRPr="00AC440A" w:rsidRDefault="00AC440A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270" w:type="dxa"/>
            <w:shd w:val="clear" w:color="auto" w:fill="auto"/>
          </w:tcPr>
          <w:p w14:paraId="57D2D119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AC86BF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705D">
              <w:rPr>
                <w:rFonts w:ascii="Angsana New" w:hAnsi="Angsana New"/>
                <w:sz w:val="30"/>
                <w:szCs w:val="30"/>
                <w:lang w:bidi="th-TH"/>
              </w:rPr>
              <w:t>1,312</w:t>
            </w:r>
          </w:p>
        </w:tc>
      </w:tr>
      <w:tr w:rsidR="00FB5EEA" w:rsidRPr="00146BC1" w14:paraId="5DF1AFB9" w14:textId="77777777" w:rsidTr="00E545DE">
        <w:tc>
          <w:tcPr>
            <w:tcW w:w="3870" w:type="dxa"/>
            <w:shd w:val="clear" w:color="auto" w:fill="auto"/>
          </w:tcPr>
          <w:p w14:paraId="75437BF7" w14:textId="77777777" w:rsidR="00FB5EEA" w:rsidRPr="0020705D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0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7AB71" w14:textId="77777777" w:rsidR="00FB5EEA" w:rsidRPr="00731ECD" w:rsidRDefault="00AC440A" w:rsidP="00731EC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078D982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73D0056" w14:textId="77777777" w:rsidR="00FB5EEA" w:rsidRPr="007A43FE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</w:pPr>
            <w:r w:rsidRPr="007A43F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4287E2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563BC1F" w14:textId="77777777" w:rsidR="00FB5EEA" w:rsidRPr="00146BC1" w:rsidRDefault="00347A14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AC440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14:paraId="0E34D4FF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BE520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705D">
              <w:rPr>
                <w:rFonts w:ascii="Angsana New" w:hAnsi="Angsana New"/>
                <w:sz w:val="30"/>
                <w:szCs w:val="30"/>
                <w:lang w:bidi="th-TH"/>
              </w:rPr>
              <w:t>1,669</w:t>
            </w:r>
          </w:p>
        </w:tc>
      </w:tr>
      <w:tr w:rsidR="00F33DDD" w:rsidRPr="00146BC1" w14:paraId="602FCBA0" w14:textId="77777777" w:rsidTr="00AE7783">
        <w:tc>
          <w:tcPr>
            <w:tcW w:w="3870" w:type="dxa"/>
            <w:shd w:val="clear" w:color="auto" w:fill="auto"/>
          </w:tcPr>
          <w:p w14:paraId="4456E189" w14:textId="77777777" w:rsidR="00F33DDD" w:rsidRPr="0020705D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4170F79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3B97278" w14:textId="77777777" w:rsidR="00F33DDD" w:rsidRPr="00146BC1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693372" w14:textId="77777777" w:rsidR="00F33DDD" w:rsidRPr="007A43FE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</w:pPr>
            <w:r w:rsidRPr="007A43F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E76BAF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B1B1F86" w14:textId="77777777" w:rsidR="00F33DDD" w:rsidRPr="00AC440A" w:rsidRDefault="00F33DDD" w:rsidP="00AE778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7A951066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A30626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705D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20705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0705D">
              <w:rPr>
                <w:rFonts w:ascii="Angsana New" w:hAnsi="Angsana New"/>
                <w:sz w:val="30"/>
                <w:szCs w:val="30"/>
                <w:cs/>
                <w:lang w:bidi="th-TH"/>
              </w:rPr>
              <w:t>840</w:t>
            </w:r>
          </w:p>
        </w:tc>
      </w:tr>
      <w:tr w:rsidR="00FB5EEA" w:rsidRPr="00146BC1" w14:paraId="121D7053" w14:textId="77777777" w:rsidTr="00E545DE">
        <w:tc>
          <w:tcPr>
            <w:tcW w:w="3870" w:type="dxa"/>
            <w:shd w:val="clear" w:color="auto" w:fill="auto"/>
          </w:tcPr>
          <w:p w14:paraId="36FD4DD7" w14:textId="77777777" w:rsidR="00FB5EEA" w:rsidRPr="0020705D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05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2EA0016E" w14:textId="77777777" w:rsidR="00FB5EEA" w:rsidRPr="00146BC1" w:rsidRDefault="00AC440A" w:rsidP="00731EC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63A803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93146C4" w14:textId="77777777" w:rsidR="00FB5EEA" w:rsidRPr="007A43FE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</w:pPr>
            <w:r w:rsidRPr="007A43F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274B894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2D9C468" w14:textId="77777777" w:rsidR="00FB5EEA" w:rsidRPr="0020705D" w:rsidRDefault="00AC440A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10,640</w:t>
            </w:r>
          </w:p>
        </w:tc>
        <w:tc>
          <w:tcPr>
            <w:tcW w:w="270" w:type="dxa"/>
            <w:shd w:val="clear" w:color="auto" w:fill="auto"/>
          </w:tcPr>
          <w:p w14:paraId="07509DEF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77D44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705D">
              <w:rPr>
                <w:rFonts w:ascii="Angsana New" w:hAnsi="Angsana New"/>
                <w:sz w:val="30"/>
                <w:szCs w:val="30"/>
                <w:lang w:bidi="th-TH"/>
              </w:rPr>
              <w:t>2,090,800</w:t>
            </w:r>
          </w:p>
        </w:tc>
      </w:tr>
      <w:tr w:rsidR="00FB5EEA" w:rsidRPr="00146BC1" w14:paraId="6BF7A2C1" w14:textId="77777777" w:rsidTr="00E545DE">
        <w:tc>
          <w:tcPr>
            <w:tcW w:w="3870" w:type="dxa"/>
            <w:shd w:val="clear" w:color="auto" w:fill="auto"/>
          </w:tcPr>
          <w:p w14:paraId="0E6AD2BB" w14:textId="77777777" w:rsidR="00FB5EEA" w:rsidRPr="0020705D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705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3231AB7" w14:textId="77777777" w:rsidR="00FB5EEA" w:rsidRPr="00146BC1" w:rsidRDefault="00AC440A" w:rsidP="00731EC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4C49C98" w14:textId="77777777" w:rsidR="00FB5EEA" w:rsidRPr="00146BC1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5B8634F" w14:textId="77777777" w:rsidR="00FB5EEA" w:rsidRPr="007A43FE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</w:pPr>
            <w:r w:rsidRPr="007A43F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C6C3B5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D4EFA2D" w14:textId="77777777" w:rsidR="00FB5EEA" w:rsidRPr="0020705D" w:rsidRDefault="00AC440A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151,153</w:t>
            </w:r>
          </w:p>
        </w:tc>
        <w:tc>
          <w:tcPr>
            <w:tcW w:w="270" w:type="dxa"/>
            <w:shd w:val="clear" w:color="auto" w:fill="auto"/>
          </w:tcPr>
          <w:p w14:paraId="59E08143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BDD5B" w14:textId="77777777" w:rsidR="00FB5EEA" w:rsidRPr="00146BC1" w:rsidRDefault="00FB5EEA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0705D">
              <w:rPr>
                <w:rFonts w:ascii="Angsana New" w:hAnsi="Angsana New"/>
                <w:sz w:val="30"/>
                <w:szCs w:val="30"/>
                <w:lang w:bidi="th-TH"/>
              </w:rPr>
              <w:t>15,710</w:t>
            </w:r>
          </w:p>
        </w:tc>
      </w:tr>
      <w:tr w:rsidR="00F33DDD" w:rsidRPr="00146BC1" w14:paraId="23ECE575" w14:textId="77777777" w:rsidTr="00AE7783">
        <w:tc>
          <w:tcPr>
            <w:tcW w:w="3870" w:type="dxa"/>
            <w:shd w:val="clear" w:color="auto" w:fill="auto"/>
          </w:tcPr>
          <w:p w14:paraId="7B7350E2" w14:textId="77777777" w:rsidR="00F33DDD" w:rsidRPr="00146BC1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BC1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รทั่วไป</w:t>
            </w:r>
          </w:p>
        </w:tc>
        <w:tc>
          <w:tcPr>
            <w:tcW w:w="1080" w:type="dxa"/>
            <w:shd w:val="clear" w:color="auto" w:fill="auto"/>
          </w:tcPr>
          <w:p w14:paraId="11F2DA73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B33A6E" w14:textId="77777777" w:rsidR="00F33DDD" w:rsidRPr="00146BC1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2D560D4" w14:textId="77777777" w:rsidR="00F33DDD" w:rsidRPr="007A43FE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</w:pPr>
            <w:r w:rsidRPr="007A43F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EF0A12B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7063EE12" w14:textId="77777777" w:rsidR="00F33DDD" w:rsidRPr="0020705D" w:rsidRDefault="00F33DDD" w:rsidP="00AE778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127B1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4C9494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3FCB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6C3FC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C3FCB">
              <w:rPr>
                <w:rFonts w:ascii="Angsana New" w:hAnsi="Angsana New"/>
                <w:sz w:val="30"/>
                <w:szCs w:val="30"/>
                <w:cs/>
                <w:lang w:bidi="th-TH"/>
              </w:rPr>
              <w:t>406</w:t>
            </w:r>
          </w:p>
        </w:tc>
      </w:tr>
      <w:tr w:rsidR="00FB5EEA" w:rsidRPr="00146BC1" w14:paraId="1E03A3B7" w14:textId="77777777" w:rsidTr="00E545DE">
        <w:tc>
          <w:tcPr>
            <w:tcW w:w="3870" w:type="dxa"/>
            <w:shd w:val="clear" w:color="auto" w:fill="auto"/>
          </w:tcPr>
          <w:p w14:paraId="15394CD5" w14:textId="77777777" w:rsidR="00FB5EEA" w:rsidRPr="009C55C0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453815" w14:textId="77777777" w:rsidR="00FB5EEA" w:rsidRPr="009C55C0" w:rsidRDefault="00FB5EEA" w:rsidP="00E545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4855A04" w14:textId="77777777" w:rsidR="00FB5EEA" w:rsidRPr="009C55C0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ADB23DE" w14:textId="77777777" w:rsidR="00FB5EEA" w:rsidRPr="009C55C0" w:rsidRDefault="00FB5EEA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3FBE260" w14:textId="77777777" w:rsidR="00FB5EEA" w:rsidRPr="009C55C0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12857D8" w14:textId="77777777" w:rsidR="00FB5EEA" w:rsidRPr="009C55C0" w:rsidRDefault="00FB5EEA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BE9A37" w14:textId="77777777" w:rsidR="00FB5EEA" w:rsidRPr="009C55C0" w:rsidRDefault="00FB5EEA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EF1EB" w14:textId="77777777" w:rsidR="00FB5EEA" w:rsidRPr="009C55C0" w:rsidRDefault="00FB5EEA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4"/>
                <w:szCs w:val="14"/>
                <w:cs/>
                <w:lang w:bidi="th-TH"/>
              </w:rPr>
            </w:pPr>
          </w:p>
        </w:tc>
      </w:tr>
      <w:tr w:rsidR="005523D9" w:rsidRPr="00146BC1" w14:paraId="0DE58EE9" w14:textId="77777777" w:rsidTr="00E545DE">
        <w:tc>
          <w:tcPr>
            <w:tcW w:w="3870" w:type="dxa"/>
            <w:shd w:val="clear" w:color="auto" w:fill="auto"/>
          </w:tcPr>
          <w:p w14:paraId="0CAC67D2" w14:textId="77777777" w:rsidR="005523D9" w:rsidRDefault="005523D9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31ECD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14:paraId="4D178994" w14:textId="77777777" w:rsidR="005523D9" w:rsidRPr="00146BC1" w:rsidRDefault="005523D9" w:rsidP="00E545D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05C5A4" w14:textId="77777777" w:rsidR="005523D9" w:rsidRPr="00146BC1" w:rsidRDefault="005523D9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77BD402" w14:textId="77777777" w:rsidR="005523D9" w:rsidRPr="007A43FE" w:rsidRDefault="005523D9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48129BD" w14:textId="77777777" w:rsidR="005523D9" w:rsidRPr="00146BC1" w:rsidRDefault="005523D9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A2B2FC6" w14:textId="77777777" w:rsidR="005523D9" w:rsidRPr="0020705D" w:rsidRDefault="005523D9" w:rsidP="00E545D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47901" w14:textId="77777777" w:rsidR="005523D9" w:rsidRPr="00146BC1" w:rsidRDefault="005523D9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2C613" w14:textId="77777777" w:rsidR="005523D9" w:rsidRPr="0020705D" w:rsidRDefault="005523D9" w:rsidP="00E545D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33DDD" w:rsidRPr="00146BC1" w14:paraId="7607D6BF" w14:textId="77777777" w:rsidTr="00AE7783">
        <w:tc>
          <w:tcPr>
            <w:tcW w:w="3870" w:type="dxa"/>
            <w:shd w:val="clear" w:color="auto" w:fill="auto"/>
          </w:tcPr>
          <w:p w14:paraId="34924877" w14:textId="77777777" w:rsidR="00F33DDD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A2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080" w:type="dxa"/>
            <w:shd w:val="clear" w:color="auto" w:fill="auto"/>
          </w:tcPr>
          <w:p w14:paraId="6AF2DC50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15,283</w:t>
            </w:r>
          </w:p>
        </w:tc>
        <w:tc>
          <w:tcPr>
            <w:tcW w:w="262" w:type="dxa"/>
            <w:shd w:val="clear" w:color="auto" w:fill="auto"/>
          </w:tcPr>
          <w:p w14:paraId="01FAD62A" w14:textId="77777777" w:rsidR="00F33DDD" w:rsidRPr="00146BC1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EF6A85B" w14:textId="77777777" w:rsidR="00F33DDD" w:rsidRPr="00731ECD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ECD">
              <w:rPr>
                <w:rFonts w:ascii="Angsana New" w:hAnsi="Angsana New"/>
                <w:sz w:val="30"/>
                <w:szCs w:val="30"/>
              </w:rPr>
              <w:t>15,334</w:t>
            </w:r>
          </w:p>
        </w:tc>
        <w:tc>
          <w:tcPr>
            <w:tcW w:w="262" w:type="dxa"/>
            <w:shd w:val="clear" w:color="auto" w:fill="auto"/>
          </w:tcPr>
          <w:p w14:paraId="27A56D26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0591D3B" w14:textId="77777777" w:rsidR="00F33DDD" w:rsidRPr="0020705D" w:rsidRDefault="00F33DDD" w:rsidP="00AE778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3,739</w:t>
            </w:r>
          </w:p>
        </w:tc>
        <w:tc>
          <w:tcPr>
            <w:tcW w:w="270" w:type="dxa"/>
            <w:shd w:val="clear" w:color="auto" w:fill="auto"/>
          </w:tcPr>
          <w:p w14:paraId="45C30C6B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C0303F" w14:textId="77777777" w:rsidR="00F33DDD" w:rsidRPr="00731ECD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3,796</w:t>
            </w:r>
          </w:p>
        </w:tc>
      </w:tr>
      <w:tr w:rsidR="00B90EF3" w:rsidRPr="00146BC1" w14:paraId="3D00884D" w14:textId="77777777" w:rsidTr="00B90EF3">
        <w:tc>
          <w:tcPr>
            <w:tcW w:w="3870" w:type="dxa"/>
            <w:shd w:val="clear" w:color="auto" w:fill="auto"/>
          </w:tcPr>
          <w:p w14:paraId="3AA8497A" w14:textId="77777777" w:rsidR="00B90EF3" w:rsidRDefault="00B90EF3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080" w:type="dxa"/>
            <w:shd w:val="clear" w:color="auto" w:fill="auto"/>
          </w:tcPr>
          <w:p w14:paraId="65179613" w14:textId="77777777" w:rsidR="00B90EF3" w:rsidRPr="00146BC1" w:rsidRDefault="006A6809" w:rsidP="00731EC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B90EF3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54E53F0D" w14:textId="77777777" w:rsidR="00B90EF3" w:rsidRPr="00146BC1" w:rsidRDefault="00B90EF3" w:rsidP="00E54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9B0C1FE" w14:textId="77777777" w:rsidR="00B90EF3" w:rsidRPr="00731ECD" w:rsidRDefault="00B90EF3" w:rsidP="00B90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Pr="00731ECD">
              <w:rPr>
                <w:rFonts w:ascii="Angsana New" w:hAnsi="Angsana New"/>
                <w:sz w:val="30"/>
                <w:szCs w:val="30"/>
              </w:rPr>
              <w:t>,449</w:t>
            </w:r>
          </w:p>
        </w:tc>
        <w:tc>
          <w:tcPr>
            <w:tcW w:w="262" w:type="dxa"/>
            <w:shd w:val="clear" w:color="auto" w:fill="auto"/>
          </w:tcPr>
          <w:p w14:paraId="0D0F192C" w14:textId="77777777" w:rsidR="00B90EF3" w:rsidRPr="00146BC1" w:rsidRDefault="00B90EF3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745760B" w14:textId="77777777" w:rsidR="00B90EF3" w:rsidRPr="0020705D" w:rsidRDefault="00B90EF3" w:rsidP="00731EC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E3B4B" w14:textId="77777777" w:rsidR="00B90EF3" w:rsidRPr="00146BC1" w:rsidRDefault="00B90EF3" w:rsidP="00E545D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C58809" w14:textId="73717576" w:rsidR="00B90EF3" w:rsidRPr="00731ECD" w:rsidRDefault="00B90EF3" w:rsidP="00B90E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30</w:t>
            </w: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31E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="00D60AF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6519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181454" w:rsidRPr="00146BC1" w14:paraId="6E23078C" w14:textId="77777777" w:rsidTr="00B90EF3">
        <w:tc>
          <w:tcPr>
            <w:tcW w:w="3870" w:type="dxa"/>
            <w:shd w:val="clear" w:color="auto" w:fill="auto"/>
          </w:tcPr>
          <w:p w14:paraId="226638C8" w14:textId="62B41F6F" w:rsidR="00181454" w:rsidRDefault="00181454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69D17C3" w14:textId="3326D0FF" w:rsidR="00181454" w:rsidRPr="00146BC1" w:rsidRDefault="00181454" w:rsidP="00181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3,481</w:t>
            </w:r>
          </w:p>
        </w:tc>
        <w:tc>
          <w:tcPr>
            <w:tcW w:w="262" w:type="dxa"/>
            <w:shd w:val="clear" w:color="auto" w:fill="auto"/>
          </w:tcPr>
          <w:p w14:paraId="13A57C25" w14:textId="77777777" w:rsidR="00181454" w:rsidRPr="00146BC1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E9844EC" w14:textId="732CA126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31ECD">
              <w:rPr>
                <w:rFonts w:ascii="Angsana New" w:hAnsi="Angsana New"/>
                <w:sz w:val="30"/>
                <w:szCs w:val="30"/>
              </w:rPr>
              <w:t>,</w:t>
            </w:r>
            <w:r w:rsidRPr="00731ECD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4298F564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10AC723" w14:textId="122F18D5" w:rsidR="00181454" w:rsidRPr="0020705D" w:rsidRDefault="00181454" w:rsidP="0018145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1,099</w:t>
            </w:r>
          </w:p>
        </w:tc>
        <w:tc>
          <w:tcPr>
            <w:tcW w:w="270" w:type="dxa"/>
            <w:shd w:val="clear" w:color="auto" w:fill="auto"/>
          </w:tcPr>
          <w:p w14:paraId="158639F9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AB809" w14:textId="33D857C1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1,231</w:t>
            </w:r>
          </w:p>
        </w:tc>
      </w:tr>
      <w:tr w:rsidR="00181454" w:rsidRPr="00146BC1" w14:paraId="6BAB3977" w14:textId="77777777" w:rsidTr="00B90EF3">
        <w:tc>
          <w:tcPr>
            <w:tcW w:w="3870" w:type="dxa"/>
            <w:shd w:val="clear" w:color="auto" w:fill="auto"/>
          </w:tcPr>
          <w:p w14:paraId="52F14F81" w14:textId="77777777" w:rsidR="00181454" w:rsidRPr="008A3239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23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E83E899" w14:textId="77777777" w:rsidR="00181454" w:rsidRPr="008A3239" w:rsidRDefault="00181454" w:rsidP="001814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323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7EFC29" w14:textId="77777777" w:rsidR="00181454" w:rsidRPr="008A3239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39CB525" w14:textId="77777777" w:rsidR="00181454" w:rsidRPr="008A3239" w:rsidRDefault="00181454" w:rsidP="0018145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DDE16D8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C1F4478" w14:textId="77777777" w:rsidR="00181454" w:rsidRPr="0020705D" w:rsidRDefault="00181454" w:rsidP="0018145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36928DEE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BB13D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76</w:t>
            </w: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284</w:t>
            </w:r>
          </w:p>
        </w:tc>
      </w:tr>
      <w:tr w:rsidR="00181454" w:rsidRPr="00146BC1" w14:paraId="382D9252" w14:textId="77777777" w:rsidTr="00B90EF3">
        <w:tc>
          <w:tcPr>
            <w:tcW w:w="3870" w:type="dxa"/>
            <w:shd w:val="clear" w:color="auto" w:fill="auto"/>
          </w:tcPr>
          <w:p w14:paraId="22C86EF0" w14:textId="77777777" w:rsidR="00181454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1A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54A575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62" w:type="dxa"/>
            <w:shd w:val="clear" w:color="auto" w:fill="auto"/>
          </w:tcPr>
          <w:p w14:paraId="105C6328" w14:textId="77777777" w:rsidR="00181454" w:rsidRPr="00146BC1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354AD81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62" w:type="dxa"/>
            <w:shd w:val="clear" w:color="auto" w:fill="auto"/>
          </w:tcPr>
          <w:p w14:paraId="2290FBA4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F128AE3" w14:textId="77777777" w:rsidR="00181454" w:rsidRPr="0020705D" w:rsidRDefault="00181454" w:rsidP="0018145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7566E4CD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649179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217</w:t>
            </w:r>
          </w:p>
        </w:tc>
      </w:tr>
      <w:tr w:rsidR="00F33DDD" w:rsidRPr="00146BC1" w14:paraId="39311DC7" w14:textId="77777777" w:rsidTr="00AE7783">
        <w:tc>
          <w:tcPr>
            <w:tcW w:w="3870" w:type="dxa"/>
            <w:shd w:val="clear" w:color="auto" w:fill="auto"/>
          </w:tcPr>
          <w:p w14:paraId="2DCEA5C6" w14:textId="77777777" w:rsidR="00F33DDD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</w:p>
        </w:tc>
        <w:tc>
          <w:tcPr>
            <w:tcW w:w="1080" w:type="dxa"/>
            <w:shd w:val="clear" w:color="auto" w:fill="auto"/>
          </w:tcPr>
          <w:p w14:paraId="6BBA69CE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262" w:type="dxa"/>
            <w:shd w:val="clear" w:color="auto" w:fill="auto"/>
          </w:tcPr>
          <w:p w14:paraId="6979EB9C" w14:textId="77777777" w:rsidR="00F33DDD" w:rsidRPr="00146BC1" w:rsidRDefault="00F33DDD" w:rsidP="00AE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550AF8B" w14:textId="77777777" w:rsidR="00F33DDD" w:rsidRPr="00731ECD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5,215</w:t>
            </w:r>
          </w:p>
        </w:tc>
        <w:tc>
          <w:tcPr>
            <w:tcW w:w="262" w:type="dxa"/>
            <w:shd w:val="clear" w:color="auto" w:fill="auto"/>
          </w:tcPr>
          <w:p w14:paraId="036B223E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00D6796" w14:textId="77777777" w:rsidR="00F33DDD" w:rsidRPr="0020705D" w:rsidRDefault="00F33DDD" w:rsidP="00AE7783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D4BAEC5" w14:textId="77777777" w:rsidR="00F33DDD" w:rsidRPr="00146BC1" w:rsidRDefault="00F33DDD" w:rsidP="00AE77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7CAE22" w14:textId="77777777" w:rsidR="00F33DDD" w:rsidRPr="00731ECD" w:rsidRDefault="00F33DDD" w:rsidP="00AE77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cs/>
                <w:lang w:bidi="th-TH"/>
              </w:rPr>
              <w:t>17</w:t>
            </w:r>
          </w:p>
        </w:tc>
      </w:tr>
      <w:tr w:rsidR="00181454" w:rsidRPr="005523D9" w14:paraId="7F741907" w14:textId="77777777" w:rsidTr="00B90EF3">
        <w:tc>
          <w:tcPr>
            <w:tcW w:w="3870" w:type="dxa"/>
            <w:shd w:val="clear" w:color="auto" w:fill="auto"/>
          </w:tcPr>
          <w:p w14:paraId="47531294" w14:textId="77777777" w:rsidR="00181454" w:rsidRPr="00731ECD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FC99D8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DA6EAC1" w14:textId="77777777" w:rsidR="00181454" w:rsidRPr="00731ECD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88CE8C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0"/>
                <w:highlight w:val="cyan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1668A202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71BF5B3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DBF1A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891194" w14:textId="77777777" w:rsidR="00181454" w:rsidRPr="00731ECD" w:rsidRDefault="00181454" w:rsidP="001814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81454" w:rsidRPr="00146BC1" w14:paraId="4497D470" w14:textId="77777777" w:rsidTr="000D05A9">
        <w:tc>
          <w:tcPr>
            <w:tcW w:w="3870" w:type="dxa"/>
            <w:shd w:val="clear" w:color="auto" w:fill="auto"/>
          </w:tcPr>
          <w:p w14:paraId="23F11F93" w14:textId="77777777" w:rsidR="00181454" w:rsidRPr="00731ECD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745511F5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9ECFBF" w14:textId="77777777" w:rsidR="00181454" w:rsidRPr="00146BC1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D94DA62" w14:textId="77777777" w:rsidR="00181454" w:rsidRPr="007A43FE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428AAF27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6E44EE" w14:textId="77777777" w:rsidR="00181454" w:rsidRPr="0020705D" w:rsidRDefault="00181454" w:rsidP="0018145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574F87" w14:textId="77777777" w:rsidR="00181454" w:rsidRPr="00146BC1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2CB8E" w14:textId="77777777" w:rsidR="00181454" w:rsidRPr="0020705D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81454" w:rsidRPr="00146BC1" w14:paraId="2B96D5D6" w14:textId="77777777" w:rsidTr="000D05A9">
        <w:tc>
          <w:tcPr>
            <w:tcW w:w="3870" w:type="dxa"/>
            <w:shd w:val="clear" w:color="auto" w:fill="auto"/>
          </w:tcPr>
          <w:p w14:paraId="0FBD9BF7" w14:textId="77777777" w:rsidR="00181454" w:rsidRPr="00731ECD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EC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78150CF2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val="en-US" w:bidi="th-TH"/>
              </w:rPr>
              <w:t>1,784</w:t>
            </w:r>
          </w:p>
        </w:tc>
        <w:tc>
          <w:tcPr>
            <w:tcW w:w="262" w:type="dxa"/>
            <w:shd w:val="clear" w:color="auto" w:fill="auto"/>
          </w:tcPr>
          <w:p w14:paraId="5A9EA549" w14:textId="77777777" w:rsidR="00181454" w:rsidRPr="00B90EF3" w:rsidRDefault="00181454" w:rsidP="0018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337C7A6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DF2F4E2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A96A2D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B25A7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C04153" w14:textId="77777777" w:rsidR="00181454" w:rsidRPr="00B90EF3" w:rsidRDefault="00181454" w:rsidP="0018145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4A5E" w:rsidRPr="00146BC1" w14:paraId="76A1E163" w14:textId="77777777" w:rsidTr="009D0223">
        <w:tc>
          <w:tcPr>
            <w:tcW w:w="3870" w:type="dxa"/>
            <w:shd w:val="clear" w:color="auto" w:fill="auto"/>
          </w:tcPr>
          <w:p w14:paraId="77BBFA45" w14:textId="6642F4A6" w:rsidR="00164A5E" w:rsidRPr="00731ECD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5C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7D224E" w14:textId="31B06FC1" w:rsidR="00164A5E" w:rsidRPr="00B90EF3" w:rsidRDefault="00164A5E" w:rsidP="004B56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99B9EB" w14:textId="77777777" w:rsidR="00164A5E" w:rsidRPr="00B90EF3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C7E2CF5" w14:textId="58BC04B8" w:rsidR="00164A5E" w:rsidRPr="00B90EF3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0F8FAE57" w14:textId="77777777" w:rsidR="00164A5E" w:rsidRPr="00B90EF3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61FF27C" w14:textId="400DFD3B" w:rsidR="00164A5E" w:rsidRPr="00B90EF3" w:rsidRDefault="00164A5E" w:rsidP="00164A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A63F55" w14:textId="77777777" w:rsidR="00164A5E" w:rsidRPr="00B90EF3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89A3D" w14:textId="73B899F8" w:rsidR="00164A5E" w:rsidRPr="00B90EF3" w:rsidRDefault="00164A5E" w:rsidP="00164A5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4A5E" w:rsidRPr="00146BC1" w14:paraId="1C04C424" w14:textId="77777777" w:rsidTr="000D05A9">
        <w:tc>
          <w:tcPr>
            <w:tcW w:w="3870" w:type="dxa"/>
            <w:shd w:val="clear" w:color="auto" w:fill="auto"/>
          </w:tcPr>
          <w:p w14:paraId="20F3FDB7" w14:textId="05356C21" w:rsidR="00164A5E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B591039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D04422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AD295A1" w14:textId="77777777" w:rsidR="00164A5E" w:rsidRPr="007A43FE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340D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AB0CC97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A565B1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3B10EA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64A5E" w:rsidRPr="00146BC1" w14:paraId="7FFD33BC" w14:textId="77777777" w:rsidTr="000D05A9">
        <w:tc>
          <w:tcPr>
            <w:tcW w:w="3870" w:type="dxa"/>
            <w:shd w:val="clear" w:color="auto" w:fill="auto"/>
          </w:tcPr>
          <w:p w14:paraId="7DE55877" w14:textId="395523C4" w:rsidR="00164A5E" w:rsidRPr="009C55C0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5C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627FC0B1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17,154</w:t>
            </w:r>
          </w:p>
        </w:tc>
        <w:tc>
          <w:tcPr>
            <w:tcW w:w="262" w:type="dxa"/>
            <w:shd w:val="clear" w:color="auto" w:fill="auto"/>
          </w:tcPr>
          <w:p w14:paraId="5A10430E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CE95A7C" w14:textId="77777777" w:rsidR="00164A5E" w:rsidRPr="007A43FE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C55C0">
              <w:rPr>
                <w:rFonts w:ascii="Angsana New" w:hAnsi="Angsana New"/>
                <w:sz w:val="30"/>
                <w:szCs w:val="30"/>
                <w:cs/>
                <w:lang w:bidi="th-TH"/>
              </w:rPr>
              <w:t>15</w:t>
            </w:r>
            <w:r w:rsidRPr="009C55C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C55C0">
              <w:rPr>
                <w:rFonts w:ascii="Angsana New" w:hAnsi="Angsana New"/>
                <w:sz w:val="30"/>
                <w:szCs w:val="30"/>
                <w:cs/>
                <w:lang w:bidi="th-TH"/>
              </w:rPr>
              <w:t>194</w:t>
            </w:r>
          </w:p>
        </w:tc>
        <w:tc>
          <w:tcPr>
            <w:tcW w:w="262" w:type="dxa"/>
            <w:shd w:val="clear" w:color="auto" w:fill="auto"/>
          </w:tcPr>
          <w:p w14:paraId="5F411E30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02FFACA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5120B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81F0BC" w14:textId="77777777" w:rsidR="00164A5E" w:rsidRPr="009C55C0" w:rsidRDefault="00164A5E" w:rsidP="00164A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4A5E" w:rsidRPr="00146BC1" w14:paraId="697039AB" w14:textId="77777777" w:rsidTr="0045421F">
        <w:tc>
          <w:tcPr>
            <w:tcW w:w="3870" w:type="dxa"/>
            <w:shd w:val="clear" w:color="auto" w:fill="auto"/>
          </w:tcPr>
          <w:p w14:paraId="23734A48" w14:textId="77777777" w:rsidR="00164A5E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5C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8F5693A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9D28AF9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D2A2F13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5,114</w:t>
            </w:r>
          </w:p>
        </w:tc>
        <w:tc>
          <w:tcPr>
            <w:tcW w:w="262" w:type="dxa"/>
            <w:shd w:val="clear" w:color="auto" w:fill="auto"/>
          </w:tcPr>
          <w:p w14:paraId="165CC3B9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FCD3F2F" w14:textId="77777777" w:rsidR="00164A5E" w:rsidRPr="00B90EF3" w:rsidRDefault="00164A5E" w:rsidP="00164A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DEA01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712FC" w14:textId="77777777" w:rsidR="00164A5E" w:rsidRPr="0020705D" w:rsidRDefault="00164A5E" w:rsidP="006F6F9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85D">
              <w:rPr>
                <w:rFonts w:ascii="Angsana New" w:hAnsi="Angsana New"/>
                <w:sz w:val="30"/>
                <w:szCs w:val="30"/>
                <w:lang w:bidi="th-TH"/>
              </w:rPr>
              <w:t>5,114</w:t>
            </w:r>
          </w:p>
        </w:tc>
      </w:tr>
      <w:tr w:rsidR="00164A5E" w:rsidRPr="00146BC1" w14:paraId="6344C7B7" w14:textId="77777777" w:rsidTr="0023367B">
        <w:tc>
          <w:tcPr>
            <w:tcW w:w="3870" w:type="dxa"/>
            <w:shd w:val="clear" w:color="auto" w:fill="auto"/>
          </w:tcPr>
          <w:p w14:paraId="240675EE" w14:textId="77777777" w:rsidR="00164A5E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5C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6E6FA96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2" w:type="dxa"/>
            <w:shd w:val="clear" w:color="auto" w:fill="auto"/>
          </w:tcPr>
          <w:p w14:paraId="06281F24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3F68F7" w14:textId="77777777" w:rsidR="00164A5E" w:rsidRPr="007A43FE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485D">
              <w:rPr>
                <w:rFonts w:ascii="Angsana New" w:hAnsi="Angsana New"/>
                <w:sz w:val="30"/>
                <w:szCs w:val="30"/>
                <w:lang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14:paraId="37AAB11C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A594FCC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5709AB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AC6AE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64A5E" w:rsidRPr="00146BC1" w14:paraId="0D793DF7" w14:textId="77777777" w:rsidTr="0045421F">
        <w:tc>
          <w:tcPr>
            <w:tcW w:w="3870" w:type="dxa"/>
            <w:shd w:val="clear" w:color="auto" w:fill="auto"/>
          </w:tcPr>
          <w:p w14:paraId="40E9AB4A" w14:textId="2DE8FDB5" w:rsidR="00164A5E" w:rsidRPr="00B4716F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F5D01B5" w14:textId="77777777" w:rsidR="00164A5E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E177611" w14:textId="77777777" w:rsidR="00164A5E" w:rsidRPr="00DE1B94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5192093" w14:textId="77777777" w:rsidR="00164A5E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0037C4C" w14:textId="77777777" w:rsidR="00164A5E" w:rsidRPr="0045421F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0C441BB" w14:textId="77777777" w:rsidR="00164A5E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1A7FC5" w14:textId="77777777" w:rsidR="00164A5E" w:rsidRPr="00DE1B94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A4846E" w14:textId="77777777" w:rsidR="00164A5E" w:rsidRPr="00DE1B94" w:rsidDel="00877819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4A5E" w:rsidRPr="00146BC1" w14:paraId="35443C04" w14:textId="77777777" w:rsidTr="0045421F">
        <w:tc>
          <w:tcPr>
            <w:tcW w:w="3870" w:type="dxa"/>
            <w:shd w:val="clear" w:color="auto" w:fill="auto"/>
          </w:tcPr>
          <w:p w14:paraId="11613316" w14:textId="1249E52E" w:rsidR="00164A5E" w:rsidRPr="00DE1B94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716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ค่าเช่าและค่าบริการ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080" w:type="dxa"/>
            <w:shd w:val="clear" w:color="auto" w:fill="auto"/>
          </w:tcPr>
          <w:p w14:paraId="58F17DED" w14:textId="7E36B1BE" w:rsidR="00164A5E" w:rsidRPr="00DE1B94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262" w:type="dxa"/>
            <w:shd w:val="clear" w:color="auto" w:fill="auto"/>
          </w:tcPr>
          <w:p w14:paraId="4378CA02" w14:textId="77777777" w:rsidR="00164A5E" w:rsidRPr="00DE1B94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BEA918F" w14:textId="0DAB5FAF" w:rsidR="00164A5E" w:rsidRPr="00DE1B94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4,619</w:t>
            </w:r>
          </w:p>
        </w:tc>
        <w:tc>
          <w:tcPr>
            <w:tcW w:w="262" w:type="dxa"/>
            <w:shd w:val="clear" w:color="auto" w:fill="auto"/>
          </w:tcPr>
          <w:p w14:paraId="40DEE4D4" w14:textId="77777777" w:rsidR="00164A5E" w:rsidRPr="0045421F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1FD769A" w14:textId="18444B0F" w:rsidR="00164A5E" w:rsidRPr="00DE1B94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270" w:type="dxa"/>
            <w:shd w:val="clear" w:color="auto" w:fill="auto"/>
          </w:tcPr>
          <w:p w14:paraId="33BBC6C4" w14:textId="77777777" w:rsidR="00164A5E" w:rsidRPr="00DE1B94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5185B" w14:textId="5F56C84F" w:rsidR="00164A5E" w:rsidRPr="00DE1B94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4,618</w:t>
            </w:r>
          </w:p>
        </w:tc>
      </w:tr>
      <w:tr w:rsidR="00164A5E" w:rsidRPr="00146BC1" w14:paraId="6DB07AA9" w14:textId="77777777" w:rsidTr="0045421F">
        <w:tc>
          <w:tcPr>
            <w:tcW w:w="3870" w:type="dxa"/>
            <w:shd w:val="clear" w:color="auto" w:fill="auto"/>
          </w:tcPr>
          <w:p w14:paraId="78F2FA26" w14:textId="37E9DA6C" w:rsidR="00164A5E" w:rsidRPr="00B4716F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1F48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1C7369A2" w14:textId="798FA3C0" w:rsidR="00164A5E" w:rsidRPr="00DE1B94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62" w:type="dxa"/>
            <w:shd w:val="clear" w:color="auto" w:fill="auto"/>
          </w:tcPr>
          <w:p w14:paraId="12A84000" w14:textId="77777777" w:rsidR="00164A5E" w:rsidRPr="00DE1B94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BABF2CD" w14:textId="0F552039" w:rsidR="00164A5E" w:rsidRPr="00DE1B94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62" w:type="dxa"/>
            <w:shd w:val="clear" w:color="auto" w:fill="auto"/>
          </w:tcPr>
          <w:p w14:paraId="6E8E8227" w14:textId="77777777" w:rsidR="00164A5E" w:rsidRPr="0045421F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C2410A5" w14:textId="73DD1799" w:rsidR="00164A5E" w:rsidRPr="00B4716F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3E9F7B29" w14:textId="77777777" w:rsidR="00164A5E" w:rsidRPr="00DE1B94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44990F" w14:textId="148CAD32" w:rsidR="00164A5E" w:rsidRPr="00341F48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164A5E" w:rsidRPr="00146BC1" w14:paraId="4E75201F" w14:textId="77777777" w:rsidTr="000D05A9">
        <w:tc>
          <w:tcPr>
            <w:tcW w:w="3870" w:type="dxa"/>
            <w:shd w:val="clear" w:color="auto" w:fill="auto"/>
          </w:tcPr>
          <w:p w14:paraId="527156C1" w14:textId="77777777" w:rsidR="00164A5E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11A17BB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10D572C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D5FE96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2,384</w:t>
            </w:r>
          </w:p>
        </w:tc>
        <w:tc>
          <w:tcPr>
            <w:tcW w:w="262" w:type="dxa"/>
            <w:shd w:val="clear" w:color="auto" w:fill="auto"/>
          </w:tcPr>
          <w:p w14:paraId="2794A4E6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C86CE52" w14:textId="77777777" w:rsidR="00164A5E" w:rsidRPr="00B90EF3" w:rsidRDefault="00164A5E" w:rsidP="00164A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90E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5CD32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DD3DA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85D">
              <w:rPr>
                <w:rFonts w:ascii="Angsana New" w:hAnsi="Angsana New"/>
                <w:sz w:val="30"/>
                <w:szCs w:val="30"/>
                <w:lang w:bidi="th-TH"/>
              </w:rPr>
              <w:t>1,080</w:t>
            </w:r>
          </w:p>
        </w:tc>
      </w:tr>
      <w:tr w:rsidR="00164A5E" w:rsidRPr="00146BC1" w14:paraId="74A8F0B1" w14:textId="77777777" w:rsidTr="000D05A9">
        <w:tc>
          <w:tcPr>
            <w:tcW w:w="3870" w:type="dxa"/>
            <w:shd w:val="clear" w:color="auto" w:fill="auto"/>
          </w:tcPr>
          <w:p w14:paraId="7E5E1B80" w14:textId="77777777" w:rsidR="00164A5E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5C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B520052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11,180</w:t>
            </w:r>
          </w:p>
        </w:tc>
        <w:tc>
          <w:tcPr>
            <w:tcW w:w="262" w:type="dxa"/>
            <w:shd w:val="clear" w:color="auto" w:fill="auto"/>
          </w:tcPr>
          <w:p w14:paraId="13E34FB0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274DD32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62" w:type="dxa"/>
            <w:shd w:val="clear" w:color="auto" w:fill="auto"/>
          </w:tcPr>
          <w:p w14:paraId="28567ADE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B456DD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11,180</w:t>
            </w:r>
          </w:p>
        </w:tc>
        <w:tc>
          <w:tcPr>
            <w:tcW w:w="270" w:type="dxa"/>
            <w:shd w:val="clear" w:color="auto" w:fill="auto"/>
          </w:tcPr>
          <w:p w14:paraId="5975294F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EB168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7485D">
              <w:rPr>
                <w:rFonts w:ascii="Angsana New" w:hAnsi="Angsana New"/>
                <w:sz w:val="30"/>
                <w:szCs w:val="30"/>
                <w:lang w:bidi="th-TH"/>
              </w:rPr>
              <w:t>317</w:t>
            </w:r>
          </w:p>
        </w:tc>
      </w:tr>
      <w:tr w:rsidR="00164A5E" w:rsidRPr="00146BC1" w14:paraId="67B98A4B" w14:textId="77777777" w:rsidTr="000D05A9">
        <w:tc>
          <w:tcPr>
            <w:tcW w:w="3870" w:type="dxa"/>
            <w:shd w:val="clear" w:color="auto" w:fill="auto"/>
          </w:tcPr>
          <w:p w14:paraId="1026B7B5" w14:textId="77777777" w:rsidR="00164A5E" w:rsidRPr="00731ECD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62428B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9F9348" w14:textId="77777777" w:rsidR="00164A5E" w:rsidRPr="00731ECD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E20142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956FB1E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ECAC4E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9AFBD6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0FDE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164A5E" w:rsidRPr="00146BC1" w14:paraId="42CEE912" w14:textId="77777777" w:rsidTr="000D05A9">
        <w:tc>
          <w:tcPr>
            <w:tcW w:w="3870" w:type="dxa"/>
            <w:shd w:val="clear" w:color="auto" w:fill="auto"/>
          </w:tcPr>
          <w:p w14:paraId="53FB467F" w14:textId="77777777" w:rsidR="00164A5E" w:rsidRPr="009C55C0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5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9CC5B83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FDFA793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22C9D54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49C5AB6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D50BEA1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ADD70B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1F8F72" w14:textId="77777777" w:rsidR="00164A5E" w:rsidRPr="004748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4A5E" w:rsidRPr="00146BC1" w14:paraId="5267C46A" w14:textId="77777777" w:rsidTr="000D05A9">
        <w:tc>
          <w:tcPr>
            <w:tcW w:w="3870" w:type="dxa"/>
            <w:shd w:val="clear" w:color="auto" w:fill="auto"/>
          </w:tcPr>
          <w:p w14:paraId="16D03D85" w14:textId="77777777" w:rsidR="00164A5E" w:rsidRPr="009C55C0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51B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DD4D2F5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8ADF151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40FBB58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A92EFD1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206FE63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5A1786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453750" w14:textId="77777777" w:rsidR="00164A5E" w:rsidRPr="004748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64A5E" w:rsidRPr="00146BC1" w14:paraId="3526F50D" w14:textId="77777777" w:rsidTr="000D05A9">
        <w:tc>
          <w:tcPr>
            <w:tcW w:w="3870" w:type="dxa"/>
            <w:shd w:val="clear" w:color="auto" w:fill="auto"/>
          </w:tcPr>
          <w:p w14:paraId="71E6F3DE" w14:textId="77777777" w:rsidR="00164A5E" w:rsidRPr="004A51B3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4C6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42671ED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40,860</w:t>
            </w:r>
          </w:p>
        </w:tc>
        <w:tc>
          <w:tcPr>
            <w:tcW w:w="262" w:type="dxa"/>
            <w:shd w:val="clear" w:color="auto" w:fill="auto"/>
          </w:tcPr>
          <w:p w14:paraId="11ED68B1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BD60EBD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22,634</w:t>
            </w:r>
          </w:p>
        </w:tc>
        <w:tc>
          <w:tcPr>
            <w:tcW w:w="262" w:type="dxa"/>
            <w:shd w:val="clear" w:color="auto" w:fill="auto"/>
          </w:tcPr>
          <w:p w14:paraId="3E004A98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3A6C35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33,311</w:t>
            </w:r>
          </w:p>
        </w:tc>
        <w:tc>
          <w:tcPr>
            <w:tcW w:w="270" w:type="dxa"/>
            <w:shd w:val="clear" w:color="auto" w:fill="auto"/>
          </w:tcPr>
          <w:p w14:paraId="5855EF90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D45DFF" w14:textId="77777777" w:rsidR="00164A5E" w:rsidRPr="004748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FF4C6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868</w:t>
            </w:r>
          </w:p>
        </w:tc>
      </w:tr>
      <w:tr w:rsidR="00164A5E" w:rsidRPr="00146BC1" w14:paraId="51D49DC7" w14:textId="77777777" w:rsidTr="000D05A9">
        <w:tc>
          <w:tcPr>
            <w:tcW w:w="3870" w:type="dxa"/>
            <w:shd w:val="clear" w:color="auto" w:fill="auto"/>
          </w:tcPr>
          <w:p w14:paraId="3293BF7A" w14:textId="77777777" w:rsidR="00164A5E" w:rsidRPr="004A51B3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4C6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4C6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25774C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(2,907)</w:t>
            </w:r>
          </w:p>
        </w:tc>
        <w:tc>
          <w:tcPr>
            <w:tcW w:w="262" w:type="dxa"/>
            <w:shd w:val="clear" w:color="auto" w:fill="auto"/>
          </w:tcPr>
          <w:p w14:paraId="5D5E7F7D" w14:textId="77777777" w:rsidR="00164A5E" w:rsidRPr="00146BC1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D4DD94C" w14:textId="77777777" w:rsidR="00164A5E" w:rsidRPr="00731EC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1ECD">
              <w:rPr>
                <w:rFonts w:ascii="Angsana New" w:hAnsi="Angsana New"/>
                <w:sz w:val="30"/>
                <w:szCs w:val="30"/>
                <w:lang w:val="en-US" w:bidi="th-TH"/>
              </w:rPr>
              <w:t>1,154</w:t>
            </w:r>
          </w:p>
        </w:tc>
        <w:tc>
          <w:tcPr>
            <w:tcW w:w="262" w:type="dxa"/>
            <w:shd w:val="clear" w:color="auto" w:fill="auto"/>
          </w:tcPr>
          <w:p w14:paraId="7E95E7E3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E0E8" w14:textId="77777777" w:rsidR="00164A5E" w:rsidRPr="0020705D" w:rsidRDefault="00164A5E" w:rsidP="00164A5E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(3,256)</w:t>
            </w:r>
          </w:p>
        </w:tc>
        <w:tc>
          <w:tcPr>
            <w:tcW w:w="270" w:type="dxa"/>
            <w:shd w:val="clear" w:color="auto" w:fill="auto"/>
          </w:tcPr>
          <w:p w14:paraId="5BD9FE6B" w14:textId="77777777" w:rsidR="00164A5E" w:rsidRPr="00146BC1" w:rsidRDefault="00164A5E" w:rsidP="00164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23C6A" w14:textId="77777777" w:rsidR="00164A5E" w:rsidRPr="0047485D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716</w:t>
            </w:r>
          </w:p>
        </w:tc>
      </w:tr>
      <w:tr w:rsidR="00164A5E" w:rsidRPr="00146BC1" w14:paraId="52FB302D" w14:textId="77777777" w:rsidTr="005D4013">
        <w:tc>
          <w:tcPr>
            <w:tcW w:w="3870" w:type="dxa"/>
            <w:shd w:val="clear" w:color="auto" w:fill="auto"/>
          </w:tcPr>
          <w:p w14:paraId="64B5AB04" w14:textId="3A0AAF3A" w:rsidR="00164A5E" w:rsidRPr="004B5628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5628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E9C7C" w14:textId="77777777" w:rsidR="00164A5E" w:rsidRPr="004B5628" w:rsidRDefault="00164A5E" w:rsidP="00164A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628">
              <w:rPr>
                <w:rFonts w:ascii="Angsana New" w:hAnsi="Angsana New"/>
                <w:sz w:val="30"/>
                <w:szCs w:val="30"/>
                <w:lang w:val="en-US" w:bidi="th-TH"/>
              </w:rPr>
              <w:t>37,953</w:t>
            </w:r>
          </w:p>
        </w:tc>
        <w:tc>
          <w:tcPr>
            <w:tcW w:w="262" w:type="dxa"/>
            <w:shd w:val="clear" w:color="auto" w:fill="auto"/>
          </w:tcPr>
          <w:p w14:paraId="36760755" w14:textId="77777777" w:rsidR="00164A5E" w:rsidRPr="004B5628" w:rsidRDefault="00164A5E" w:rsidP="0016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409E3" w14:textId="77777777" w:rsidR="00164A5E" w:rsidRPr="004B5628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</w:t>
            </w:r>
            <w:r w:rsidRPr="004B562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62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788</w:t>
            </w:r>
          </w:p>
        </w:tc>
        <w:tc>
          <w:tcPr>
            <w:tcW w:w="262" w:type="dxa"/>
            <w:shd w:val="clear" w:color="auto" w:fill="auto"/>
          </w:tcPr>
          <w:p w14:paraId="5AFC4AA4" w14:textId="77777777" w:rsidR="00164A5E" w:rsidRPr="004B5628" w:rsidRDefault="00164A5E" w:rsidP="00164A5E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8551D" w14:textId="77777777" w:rsidR="00164A5E" w:rsidRPr="004B5628" w:rsidRDefault="00164A5E" w:rsidP="00164A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628">
              <w:rPr>
                <w:rFonts w:ascii="Angsana New" w:hAnsi="Angsana New"/>
                <w:sz w:val="30"/>
                <w:szCs w:val="30"/>
                <w:lang w:val="en-US" w:bidi="th-TH"/>
              </w:rPr>
              <w:t>30,055</w:t>
            </w:r>
          </w:p>
        </w:tc>
        <w:tc>
          <w:tcPr>
            <w:tcW w:w="270" w:type="dxa"/>
            <w:shd w:val="clear" w:color="auto" w:fill="auto"/>
          </w:tcPr>
          <w:p w14:paraId="6F7603B6" w14:textId="77777777" w:rsidR="00164A5E" w:rsidRPr="004B5628" w:rsidRDefault="00164A5E" w:rsidP="00164A5E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95694" w14:textId="77777777" w:rsidR="00164A5E" w:rsidRPr="004B5628" w:rsidRDefault="00164A5E" w:rsidP="006F6F9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  <w:lang w:bidi="th-TH"/>
              </w:rPr>
              <w:t>14</w:t>
            </w:r>
            <w:r w:rsidRPr="004B562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B5628">
              <w:rPr>
                <w:rFonts w:ascii="Angsana New" w:hAnsi="Angsana New"/>
                <w:sz w:val="30"/>
                <w:szCs w:val="30"/>
                <w:cs/>
                <w:lang w:bidi="th-TH"/>
              </w:rPr>
              <w:t>584</w:t>
            </w:r>
          </w:p>
        </w:tc>
      </w:tr>
    </w:tbl>
    <w:p w14:paraId="097401F9" w14:textId="77777777" w:rsidR="00C8500E" w:rsidRPr="00731ECD" w:rsidRDefault="00C8500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color w:val="2E74B5" w:themeColor="accent1" w:themeShade="BF"/>
          <w:sz w:val="20"/>
          <w:szCs w:val="20"/>
        </w:rPr>
      </w:pPr>
      <w:r w:rsidRPr="00687C7D">
        <w:rPr>
          <w:rFonts w:ascii="Angsana New" w:hAnsi="Angsana New"/>
          <w:b/>
          <w:bCs/>
          <w:i/>
          <w:iCs/>
          <w:color w:val="2E74B5" w:themeColor="accent1" w:themeShade="BF"/>
          <w:sz w:val="30"/>
          <w:szCs w:val="30"/>
        </w:rPr>
        <w:tab/>
      </w:r>
    </w:p>
    <w:p w14:paraId="427C55D8" w14:textId="1F4F6CEC" w:rsidR="007A03F1" w:rsidRDefault="00C8500E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E1250D">
        <w:rPr>
          <w:rFonts w:ascii="Angsana New" w:hAnsi="Angsana New"/>
          <w:b/>
          <w:sz w:val="30"/>
          <w:szCs w:val="30"/>
          <w:cs/>
        </w:rPr>
        <w:t>ยอดคงเหลือกับกิจการที่เกี่ยวข้องกัน ณ วันที่ 3</w:t>
      </w:r>
      <w:r w:rsidRPr="00E1250D">
        <w:rPr>
          <w:rFonts w:ascii="Angsana New" w:hAnsi="Angsana New"/>
          <w:bCs/>
          <w:sz w:val="30"/>
          <w:szCs w:val="30"/>
        </w:rPr>
        <w:t>1</w:t>
      </w:r>
      <w:r w:rsidRPr="00E1250D">
        <w:rPr>
          <w:rFonts w:ascii="Angsana New" w:hAnsi="Angsana New"/>
          <w:b/>
          <w:sz w:val="30"/>
          <w:szCs w:val="30"/>
        </w:rPr>
        <w:t xml:space="preserve"> </w:t>
      </w:r>
      <w:r w:rsidRPr="00E1250D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E1250D">
        <w:rPr>
          <w:rFonts w:ascii="Angsana New" w:hAnsi="Angsana New"/>
          <w:b/>
          <w:sz w:val="30"/>
          <w:szCs w:val="30"/>
          <w:cs/>
        </w:rPr>
        <w:t xml:space="preserve"> </w:t>
      </w:r>
      <w:r w:rsidR="00E1250D">
        <w:rPr>
          <w:rFonts w:ascii="Angsana New" w:hAnsi="Angsana New"/>
          <w:bCs/>
          <w:sz w:val="30"/>
          <w:szCs w:val="30"/>
        </w:rPr>
        <w:t>2561</w:t>
      </w:r>
      <w:r w:rsidR="004954B4">
        <w:rPr>
          <w:rFonts w:ascii="Angsana New" w:hAnsi="Angsana New"/>
          <w:bCs/>
          <w:sz w:val="30"/>
          <w:szCs w:val="30"/>
        </w:rPr>
        <w:t xml:space="preserve"> </w:t>
      </w:r>
      <w:r w:rsidRPr="00E1250D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E1250D">
        <w:rPr>
          <w:rFonts w:ascii="Angsana New" w:hAnsi="Angsana New"/>
          <w:bCs/>
          <w:sz w:val="30"/>
          <w:szCs w:val="30"/>
        </w:rPr>
        <w:t>31</w:t>
      </w:r>
      <w:r w:rsidRPr="00E1250D">
        <w:rPr>
          <w:rFonts w:ascii="Angsana New" w:hAnsi="Angsana New"/>
          <w:b/>
          <w:sz w:val="30"/>
          <w:szCs w:val="30"/>
        </w:rPr>
        <w:t xml:space="preserve"> </w:t>
      </w:r>
      <w:r w:rsidRPr="00E1250D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E1250D">
        <w:rPr>
          <w:rFonts w:ascii="Angsana New" w:hAnsi="Angsana New"/>
          <w:bCs/>
          <w:sz w:val="30"/>
          <w:szCs w:val="30"/>
        </w:rPr>
        <w:t>2560</w:t>
      </w:r>
      <w:r w:rsidRPr="00E1250D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36F615A3" w14:textId="77777777" w:rsidR="00731ECD" w:rsidRDefault="00731ECD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70"/>
        <w:gridCol w:w="1080"/>
        <w:gridCol w:w="262"/>
        <w:gridCol w:w="1178"/>
      </w:tblGrid>
      <w:tr w:rsidR="005D4013" w:rsidRPr="007901A6" w14:paraId="60E97898" w14:textId="77777777" w:rsidTr="00BC4F39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19A8E3B6" w14:textId="6264200D" w:rsidR="005D4013" w:rsidRPr="00E1250D" w:rsidRDefault="005D4013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7F347A41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431836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804882F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013" w:rsidRPr="007901A6" w14:paraId="6DB3DF01" w14:textId="77777777" w:rsidTr="00BC4F39">
        <w:trPr>
          <w:tblHeader/>
        </w:trPr>
        <w:tc>
          <w:tcPr>
            <w:tcW w:w="3870" w:type="dxa"/>
            <w:shd w:val="clear" w:color="auto" w:fill="auto"/>
          </w:tcPr>
          <w:p w14:paraId="77C4536E" w14:textId="31299DE7" w:rsidR="005D4013" w:rsidRPr="007901A6" w:rsidRDefault="005D4013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41C19899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B080651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DE71802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14:paraId="6590E29C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26B5E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EEDAFD2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F7EC762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5D4013" w:rsidRPr="007901A6" w14:paraId="1D10DDB3" w14:textId="77777777" w:rsidTr="00BC4F39">
        <w:trPr>
          <w:tblHeader/>
        </w:trPr>
        <w:tc>
          <w:tcPr>
            <w:tcW w:w="3870" w:type="dxa"/>
            <w:shd w:val="clear" w:color="auto" w:fill="auto"/>
          </w:tcPr>
          <w:p w14:paraId="287F127D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F51942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ED6B645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E1B3EDE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7647C7A0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C2446E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9C7FAD0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7EDE903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D4013" w:rsidRPr="007901A6" w14:paraId="39314E81" w14:textId="77777777" w:rsidTr="00BC4F39">
        <w:trPr>
          <w:tblHeader/>
        </w:trPr>
        <w:tc>
          <w:tcPr>
            <w:tcW w:w="3870" w:type="dxa"/>
            <w:shd w:val="clear" w:color="auto" w:fill="auto"/>
          </w:tcPr>
          <w:p w14:paraId="2B15EC0D" w14:textId="77777777" w:rsidR="005D4013" w:rsidRPr="007901A6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30D8844" w14:textId="77777777" w:rsidR="005D4013" w:rsidRPr="00E1250D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50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25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D4013" w:rsidRPr="007901A6" w14:paraId="624FF944" w14:textId="77777777" w:rsidTr="00BC4F39">
        <w:trPr>
          <w:tblHeader/>
        </w:trPr>
        <w:tc>
          <w:tcPr>
            <w:tcW w:w="3870" w:type="dxa"/>
            <w:shd w:val="clear" w:color="auto" w:fill="auto"/>
          </w:tcPr>
          <w:p w14:paraId="339D6E61" w14:textId="249B816F" w:rsidR="005D4013" w:rsidRPr="00A37DA0" w:rsidRDefault="005D4013" w:rsidP="005D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7DA0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A03C9B" w14:textId="77777777" w:rsidR="005D4013" w:rsidRPr="00731ECD" w:rsidRDefault="005D4013" w:rsidP="005D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158,968</w:t>
            </w:r>
          </w:p>
        </w:tc>
        <w:tc>
          <w:tcPr>
            <w:tcW w:w="262" w:type="dxa"/>
            <w:shd w:val="clear" w:color="auto" w:fill="auto"/>
          </w:tcPr>
          <w:p w14:paraId="5341D715" w14:textId="77777777" w:rsidR="005D4013" w:rsidRPr="003B77B5" w:rsidRDefault="005D4013" w:rsidP="005D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1FE51321" w14:textId="77777777" w:rsidR="005D4013" w:rsidRPr="00731ECD" w:rsidRDefault="005D4013" w:rsidP="005D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149,006</w:t>
            </w:r>
          </w:p>
        </w:tc>
        <w:tc>
          <w:tcPr>
            <w:tcW w:w="270" w:type="dxa"/>
            <w:shd w:val="clear" w:color="auto" w:fill="auto"/>
          </w:tcPr>
          <w:p w14:paraId="321B8BF1" w14:textId="77777777" w:rsidR="005D4013" w:rsidRPr="003B77B5" w:rsidRDefault="005D4013" w:rsidP="005D4013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D463CE" w14:textId="77777777" w:rsidR="005D4013" w:rsidRPr="00731ECD" w:rsidRDefault="005D4013" w:rsidP="005D40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35,428</w:t>
            </w:r>
          </w:p>
        </w:tc>
        <w:tc>
          <w:tcPr>
            <w:tcW w:w="262" w:type="dxa"/>
            <w:shd w:val="clear" w:color="auto" w:fill="auto"/>
          </w:tcPr>
          <w:p w14:paraId="2005CC13" w14:textId="77777777" w:rsidR="005D4013" w:rsidRPr="003B77B5" w:rsidRDefault="005D4013" w:rsidP="005D4013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972C082" w14:textId="77777777" w:rsidR="005D4013" w:rsidRPr="00731ECD" w:rsidRDefault="005D4013" w:rsidP="008A323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30,947</w:t>
            </w:r>
          </w:p>
        </w:tc>
      </w:tr>
    </w:tbl>
    <w:p w14:paraId="311A8ED4" w14:textId="77777777" w:rsidR="005D4013" w:rsidRDefault="005D4013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70"/>
        <w:gridCol w:w="1080"/>
        <w:gridCol w:w="262"/>
        <w:gridCol w:w="1178"/>
      </w:tblGrid>
      <w:tr w:rsidR="00731ECD" w:rsidRPr="007901A6" w14:paraId="75856D99" w14:textId="77777777" w:rsidTr="00731ECD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62E62EC9" w14:textId="7CC142FB" w:rsidR="00731ECD" w:rsidRPr="00E1250D" w:rsidRDefault="00731ECD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39DB1B5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3B73AAE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52FB74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ECD" w:rsidRPr="007901A6" w14:paraId="26D024F7" w14:textId="77777777" w:rsidTr="00731ECD">
        <w:trPr>
          <w:tblHeader/>
        </w:trPr>
        <w:tc>
          <w:tcPr>
            <w:tcW w:w="3870" w:type="dxa"/>
            <w:shd w:val="clear" w:color="auto" w:fill="auto"/>
          </w:tcPr>
          <w:p w14:paraId="1ACA8C55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7765532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1AF4178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6F7E6B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14:paraId="7F51C94D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487AE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5F61006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BD1B316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31ECD" w:rsidRPr="007901A6" w14:paraId="0122D2C4" w14:textId="77777777" w:rsidTr="00731ECD">
        <w:trPr>
          <w:tblHeader/>
        </w:trPr>
        <w:tc>
          <w:tcPr>
            <w:tcW w:w="3870" w:type="dxa"/>
            <w:shd w:val="clear" w:color="auto" w:fill="auto"/>
          </w:tcPr>
          <w:p w14:paraId="1A26E6A2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6A9297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0869E78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7A45D9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8D67106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AA8D5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4EBA8F5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FBD6D9C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31ECD" w:rsidRPr="007901A6" w14:paraId="69179EA1" w14:textId="77777777" w:rsidTr="0018095E">
        <w:trPr>
          <w:tblHeader/>
        </w:trPr>
        <w:tc>
          <w:tcPr>
            <w:tcW w:w="3870" w:type="dxa"/>
            <w:shd w:val="clear" w:color="auto" w:fill="auto"/>
          </w:tcPr>
          <w:p w14:paraId="2FFC5B8E" w14:textId="77777777" w:rsidR="00731ECD" w:rsidRPr="007901A6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7F5132D2" w14:textId="77777777" w:rsidR="00731ECD" w:rsidRPr="00E1250D" w:rsidRDefault="00731ECD" w:rsidP="00731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50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25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095E" w:rsidRPr="007901A6" w14:paraId="11C5FB5B" w14:textId="77777777" w:rsidTr="0018095E">
        <w:trPr>
          <w:tblHeader/>
        </w:trPr>
        <w:tc>
          <w:tcPr>
            <w:tcW w:w="3870" w:type="dxa"/>
            <w:shd w:val="clear" w:color="auto" w:fill="auto"/>
          </w:tcPr>
          <w:p w14:paraId="4A2D8425" w14:textId="1D339836" w:rsidR="0018095E" w:rsidRPr="00A37DA0" w:rsidRDefault="0018095E" w:rsidP="0018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7DA0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334A5E" w14:textId="77777777" w:rsidR="0018095E" w:rsidRPr="009061EA" w:rsidRDefault="0018095E" w:rsidP="0018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061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  <w:tc>
          <w:tcPr>
            <w:tcW w:w="262" w:type="dxa"/>
            <w:shd w:val="clear" w:color="auto" w:fill="auto"/>
          </w:tcPr>
          <w:p w14:paraId="7DB8EA8F" w14:textId="77777777" w:rsidR="0018095E" w:rsidRPr="007901A6" w:rsidRDefault="0018095E" w:rsidP="0018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3A0B7E2A" w14:textId="77777777" w:rsidR="0018095E" w:rsidRPr="00DE1B94" w:rsidRDefault="0018095E" w:rsidP="001809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F3E1CE" w14:textId="77777777" w:rsidR="0018095E" w:rsidRPr="00DE1B94" w:rsidRDefault="0018095E" w:rsidP="0018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82A7FCA" w14:textId="77777777" w:rsidR="0018095E" w:rsidRPr="00DE1B94" w:rsidRDefault="0018095E" w:rsidP="001809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754E0F" w14:textId="77777777" w:rsidR="0018095E" w:rsidRPr="00DE1B94" w:rsidRDefault="0018095E" w:rsidP="0018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3C4081F2" w14:textId="77777777" w:rsidR="0018095E" w:rsidRPr="00DE1B94" w:rsidRDefault="0018095E" w:rsidP="001809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3488EBF" w14:textId="77777777" w:rsidR="00E1250D" w:rsidRPr="009061EA" w:rsidRDefault="00E1250D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70"/>
        <w:gridCol w:w="1080"/>
        <w:gridCol w:w="262"/>
        <w:gridCol w:w="1178"/>
      </w:tblGrid>
      <w:tr w:rsidR="00BF4038" w:rsidRPr="007901A6" w14:paraId="321CA688" w14:textId="77777777" w:rsidTr="00921A9F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41993A89" w14:textId="5F63215D" w:rsidR="00C8500E" w:rsidRPr="00E1250D" w:rsidRDefault="00E1250D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Toc221518862"/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bookmarkEnd w:id="0"/>
            <w:r w:rsidR="005B4225"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E676B11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0834816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77156D2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1A6" w:rsidRPr="007901A6" w14:paraId="23D36F24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102D8CFF" w14:textId="7903CD24" w:rsidR="00C8500E" w:rsidRPr="007901A6" w:rsidRDefault="00921A9F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E86C118" w14:textId="77777777" w:rsidR="00C8500E" w:rsidRPr="007901A6" w:rsidRDefault="00C8500E" w:rsidP="00E1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2AA80DF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21ECBF7" w14:textId="77777777" w:rsidR="00C8500E" w:rsidRPr="007901A6" w:rsidRDefault="00C8500E" w:rsidP="00E1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14:paraId="2283C495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1959BA" w14:textId="77777777" w:rsidR="00C8500E" w:rsidRPr="007901A6" w:rsidRDefault="00C8500E" w:rsidP="00E1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B9406FE" w14:textId="77777777" w:rsidR="00C8500E" w:rsidRPr="007901A6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8DD10A0" w14:textId="77777777" w:rsidR="00C8500E" w:rsidRPr="007901A6" w:rsidRDefault="00C8500E" w:rsidP="00E1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250D" w:rsidRPr="007901A6" w14:paraId="4456375B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015B8795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D07E4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4D4887B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8847CB5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3DB11FC8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D0CBA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87E29F1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B1BCB62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50D" w:rsidRPr="007901A6" w14:paraId="25A07F94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3A968636" w14:textId="77777777" w:rsidR="00E1250D" w:rsidRPr="007901A6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BA78B87" w14:textId="77777777" w:rsidR="00E1250D" w:rsidRPr="00E1250D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50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25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61EA" w:rsidRPr="007901A6" w14:paraId="4E438819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194B19D3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3B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12A6AF2" w14:textId="77777777" w:rsidR="009061EA" w:rsidRPr="00146BC1" w:rsidRDefault="009061EA" w:rsidP="009061E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355C812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CE8FB49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CE174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621959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20,352</w:t>
            </w:r>
          </w:p>
        </w:tc>
        <w:tc>
          <w:tcPr>
            <w:tcW w:w="262" w:type="dxa"/>
            <w:shd w:val="clear" w:color="auto" w:fill="auto"/>
          </w:tcPr>
          <w:p w14:paraId="2E734EFD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8AA09B8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4,886</w:t>
            </w:r>
          </w:p>
        </w:tc>
      </w:tr>
      <w:tr w:rsidR="009061EA" w:rsidRPr="007901A6" w14:paraId="35ECB346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0FC90006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3B9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D12B0F6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57,095</w:t>
            </w:r>
          </w:p>
        </w:tc>
        <w:tc>
          <w:tcPr>
            <w:tcW w:w="262" w:type="dxa"/>
            <w:shd w:val="clear" w:color="auto" w:fill="auto"/>
          </w:tcPr>
          <w:p w14:paraId="411B8B7C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8C2DDC6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575,723</w:t>
            </w:r>
          </w:p>
        </w:tc>
        <w:tc>
          <w:tcPr>
            <w:tcW w:w="270" w:type="dxa"/>
            <w:shd w:val="clear" w:color="auto" w:fill="auto"/>
          </w:tcPr>
          <w:p w14:paraId="46C2EAF1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BBFC9D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4,111</w:t>
            </w:r>
          </w:p>
        </w:tc>
        <w:tc>
          <w:tcPr>
            <w:tcW w:w="262" w:type="dxa"/>
            <w:shd w:val="clear" w:color="auto" w:fill="auto"/>
          </w:tcPr>
          <w:p w14:paraId="4CD6DD70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9F9F9B0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548,870</w:t>
            </w:r>
          </w:p>
        </w:tc>
      </w:tr>
      <w:tr w:rsidR="009061EA" w:rsidRPr="007901A6" w14:paraId="5F6A779B" w14:textId="77777777" w:rsidTr="00E545DE">
        <w:trPr>
          <w:tblHeader/>
        </w:trPr>
        <w:tc>
          <w:tcPr>
            <w:tcW w:w="3870" w:type="dxa"/>
            <w:shd w:val="clear" w:color="auto" w:fill="auto"/>
          </w:tcPr>
          <w:p w14:paraId="54A65234" w14:textId="77777777" w:rsidR="009061EA" w:rsidRPr="00AA3B97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AC8390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1,701</w:t>
            </w:r>
          </w:p>
        </w:tc>
        <w:tc>
          <w:tcPr>
            <w:tcW w:w="262" w:type="dxa"/>
            <w:shd w:val="clear" w:color="auto" w:fill="auto"/>
          </w:tcPr>
          <w:p w14:paraId="743FE9A6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2F38A4D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2,203</w:t>
            </w:r>
          </w:p>
        </w:tc>
        <w:tc>
          <w:tcPr>
            <w:tcW w:w="270" w:type="dxa"/>
            <w:shd w:val="clear" w:color="auto" w:fill="auto"/>
          </w:tcPr>
          <w:p w14:paraId="640D95B2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4B2D0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8BCDE02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09DC3BA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9061EA" w:rsidRPr="007901A6" w14:paraId="15431ECA" w14:textId="77777777" w:rsidTr="00921A9F">
        <w:trPr>
          <w:tblHeader/>
        </w:trPr>
        <w:tc>
          <w:tcPr>
            <w:tcW w:w="3870" w:type="dxa"/>
            <w:shd w:val="clear" w:color="auto" w:fill="auto"/>
          </w:tcPr>
          <w:p w14:paraId="127B68A0" w14:textId="21E1CE8C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3698A82" w14:textId="77777777" w:rsidR="009061EA" w:rsidRPr="00146BC1" w:rsidRDefault="009061EA" w:rsidP="009061E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F3628A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E17FC48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75,500</w:t>
            </w:r>
          </w:p>
        </w:tc>
        <w:tc>
          <w:tcPr>
            <w:tcW w:w="270" w:type="dxa"/>
            <w:shd w:val="clear" w:color="auto" w:fill="auto"/>
          </w:tcPr>
          <w:p w14:paraId="2936402E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48FF74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7CB759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3927945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75,500</w:t>
            </w:r>
          </w:p>
        </w:tc>
      </w:tr>
      <w:tr w:rsidR="009061EA" w:rsidRPr="007901A6" w14:paraId="1F36F8B4" w14:textId="77777777" w:rsidTr="00407832">
        <w:trPr>
          <w:tblHeader/>
        </w:trPr>
        <w:tc>
          <w:tcPr>
            <w:tcW w:w="3870" w:type="dxa"/>
            <w:shd w:val="clear" w:color="auto" w:fill="auto"/>
          </w:tcPr>
          <w:p w14:paraId="4B00F33D" w14:textId="77777777" w:rsidR="009061EA" w:rsidRPr="00AD5B30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5B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04C6A" w14:textId="77777777" w:rsidR="009061EA" w:rsidRPr="00927F36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58,796</w:t>
            </w:r>
          </w:p>
        </w:tc>
        <w:tc>
          <w:tcPr>
            <w:tcW w:w="262" w:type="dxa"/>
            <w:shd w:val="clear" w:color="auto" w:fill="auto"/>
          </w:tcPr>
          <w:p w14:paraId="1B0075DF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6AD1F" w14:textId="77777777" w:rsidR="009061EA" w:rsidRPr="00927F36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27F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653,426</w:t>
            </w:r>
          </w:p>
        </w:tc>
        <w:tc>
          <w:tcPr>
            <w:tcW w:w="270" w:type="dxa"/>
            <w:shd w:val="clear" w:color="auto" w:fill="auto"/>
          </w:tcPr>
          <w:p w14:paraId="2A1C788C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9571F" w14:textId="77777777" w:rsidR="009061EA" w:rsidRPr="00927F36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24,463</w:t>
            </w:r>
          </w:p>
        </w:tc>
        <w:tc>
          <w:tcPr>
            <w:tcW w:w="262" w:type="dxa"/>
            <w:shd w:val="clear" w:color="auto" w:fill="auto"/>
          </w:tcPr>
          <w:p w14:paraId="15A005F3" w14:textId="77777777" w:rsidR="009061EA" w:rsidRPr="007901A6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0EBE8" w14:textId="77777777" w:rsidR="009061EA" w:rsidRPr="00AD5B30" w:rsidRDefault="009061EA" w:rsidP="009061E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629,256</w:t>
            </w:r>
          </w:p>
        </w:tc>
      </w:tr>
    </w:tbl>
    <w:p w14:paraId="1AEFC791" w14:textId="77777777" w:rsidR="0018095E" w:rsidRPr="003A3120" w:rsidRDefault="0018095E" w:rsidP="00C8500E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70"/>
        <w:gridCol w:w="1080"/>
        <w:gridCol w:w="262"/>
        <w:gridCol w:w="1178"/>
      </w:tblGrid>
      <w:tr w:rsidR="00AD5B30" w:rsidRPr="007901A6" w14:paraId="2B74110D" w14:textId="77777777" w:rsidTr="0063484F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7BC7C5A9" w14:textId="6A856444" w:rsidR="00AD5B30" w:rsidRPr="00E1250D" w:rsidRDefault="00AD5B30" w:rsidP="008D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E125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9F6E93E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05ECB4F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FAA8318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901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B30" w:rsidRPr="007901A6" w14:paraId="38B4C70B" w14:textId="77777777" w:rsidTr="0063484F">
        <w:trPr>
          <w:tblHeader/>
        </w:trPr>
        <w:tc>
          <w:tcPr>
            <w:tcW w:w="3870" w:type="dxa"/>
            <w:shd w:val="clear" w:color="auto" w:fill="auto"/>
          </w:tcPr>
          <w:p w14:paraId="1EBEF7B1" w14:textId="1A64728D" w:rsidR="00AD5B30" w:rsidRPr="007901A6" w:rsidRDefault="0063484F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1F30FE38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59577AC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21CC658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14:paraId="64F1F509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236A8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A07A373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2163324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01A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D5B30" w:rsidRPr="007901A6" w14:paraId="06A4A9CE" w14:textId="77777777" w:rsidTr="0063484F">
        <w:trPr>
          <w:tblHeader/>
        </w:trPr>
        <w:tc>
          <w:tcPr>
            <w:tcW w:w="3870" w:type="dxa"/>
            <w:shd w:val="clear" w:color="auto" w:fill="auto"/>
          </w:tcPr>
          <w:p w14:paraId="0A44B81B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57A5C0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27E643C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5D80F17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0CC7AF2A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7A583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</w:t>
            </w:r>
            <w:r w:rsidRPr="007901A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01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BB588D4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E4EF89F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01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D5B30" w:rsidRPr="007901A6" w14:paraId="001B2C89" w14:textId="77777777" w:rsidTr="0063484F">
        <w:trPr>
          <w:tblHeader/>
        </w:trPr>
        <w:tc>
          <w:tcPr>
            <w:tcW w:w="3870" w:type="dxa"/>
            <w:shd w:val="clear" w:color="auto" w:fill="auto"/>
          </w:tcPr>
          <w:p w14:paraId="76130698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2F0EF5A" w14:textId="77777777" w:rsidR="00AD5B30" w:rsidRPr="00E1250D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50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25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D5B30" w:rsidRPr="007901A6" w14:paraId="2B750F8A" w14:textId="77777777" w:rsidTr="0063484F">
        <w:trPr>
          <w:tblHeader/>
        </w:trPr>
        <w:tc>
          <w:tcPr>
            <w:tcW w:w="3870" w:type="dxa"/>
            <w:shd w:val="clear" w:color="auto" w:fill="auto"/>
          </w:tcPr>
          <w:p w14:paraId="2D883945" w14:textId="77777777" w:rsidR="00AD5B30" w:rsidRPr="00AD5B30" w:rsidRDefault="00AD5B30" w:rsidP="0092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927F36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9DA11" w14:textId="77777777" w:rsidR="00AD5B30" w:rsidRPr="004B5628" w:rsidRDefault="00407832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AFFA9C6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0E479" w14:textId="77777777" w:rsidR="00AD5B30" w:rsidRPr="00407832" w:rsidRDefault="00AD5B30" w:rsidP="00AD5B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5B3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328,117</w:t>
            </w:r>
          </w:p>
        </w:tc>
        <w:tc>
          <w:tcPr>
            <w:tcW w:w="270" w:type="dxa"/>
            <w:shd w:val="clear" w:color="auto" w:fill="auto"/>
          </w:tcPr>
          <w:p w14:paraId="71E9E419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E093E3" w14:textId="77777777" w:rsidR="00AD5B30" w:rsidRPr="004B5628" w:rsidRDefault="00407832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696283C" w14:textId="77777777" w:rsidR="00AD5B30" w:rsidRPr="007901A6" w:rsidRDefault="00AD5B30" w:rsidP="00AD5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92452F" w14:textId="77777777" w:rsidR="00AD5B30" w:rsidRPr="00AD5B30" w:rsidRDefault="00AD5B30" w:rsidP="00AD5B3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328,117</w:t>
            </w:r>
          </w:p>
        </w:tc>
      </w:tr>
    </w:tbl>
    <w:p w14:paraId="07ED7477" w14:textId="71F1A258" w:rsidR="0000111C" w:rsidRDefault="0000111C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810"/>
        <w:gridCol w:w="236"/>
        <w:gridCol w:w="1114"/>
        <w:gridCol w:w="236"/>
        <w:gridCol w:w="1114"/>
        <w:gridCol w:w="248"/>
        <w:gridCol w:w="1192"/>
        <w:gridCol w:w="270"/>
        <w:gridCol w:w="1170"/>
      </w:tblGrid>
      <w:tr w:rsidR="00927F36" w:rsidRPr="00AA3B97" w14:paraId="528BDB72" w14:textId="77777777" w:rsidTr="00A37DA0">
        <w:trPr>
          <w:tblHeader/>
        </w:trPr>
        <w:tc>
          <w:tcPr>
            <w:tcW w:w="1980" w:type="dxa"/>
            <w:shd w:val="clear" w:color="auto" w:fill="auto"/>
          </w:tcPr>
          <w:p w14:paraId="2BDEDA35" w14:textId="1A8B49A4" w:rsidR="00927F36" w:rsidRPr="00AA3B97" w:rsidRDefault="00927F36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ให้กู้ยืม</w:t>
            </w:r>
            <w:r w:rsidR="003A31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="005B42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1620" w:type="dxa"/>
            <w:gridSpan w:val="2"/>
          </w:tcPr>
          <w:p w14:paraId="1F65FE85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6E1F0EF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4E4D8A4" w14:textId="77777777" w:rsidR="00927F36" w:rsidRPr="00AA3B97" w:rsidRDefault="00927F36" w:rsidP="0031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57E0ED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2" w:type="dxa"/>
            <w:gridSpan w:val="3"/>
            <w:shd w:val="clear" w:color="auto" w:fill="auto"/>
            <w:vAlign w:val="bottom"/>
          </w:tcPr>
          <w:p w14:paraId="385C934E" w14:textId="77777777" w:rsidR="00927F36" w:rsidRPr="00AA3B97" w:rsidRDefault="00927F36" w:rsidP="00316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474" w:rsidRPr="00AA3B97" w14:paraId="23BBEC09" w14:textId="77777777" w:rsidTr="00A37DA0">
        <w:trPr>
          <w:tblHeader/>
        </w:trPr>
        <w:tc>
          <w:tcPr>
            <w:tcW w:w="1980" w:type="dxa"/>
            <w:shd w:val="clear" w:color="auto" w:fill="auto"/>
          </w:tcPr>
          <w:p w14:paraId="5A6E8286" w14:textId="25285275" w:rsidR="003A0474" w:rsidRPr="003862C7" w:rsidRDefault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</w:t>
            </w:r>
            <w:r w:rsidR="005B42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810" w:type="dxa"/>
          </w:tcPr>
          <w:p w14:paraId="5C922DEA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10" w:type="dxa"/>
          </w:tcPr>
          <w:p w14:paraId="6EF83EAD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4489566D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3C57CDF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5458B8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0DC5F4B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2140688F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3EF80526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EA67EC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A1941C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474" w:rsidRPr="00AA3B97" w14:paraId="3944853D" w14:textId="77777777" w:rsidTr="00A37DA0">
        <w:trPr>
          <w:tblHeader/>
        </w:trPr>
        <w:tc>
          <w:tcPr>
            <w:tcW w:w="1980" w:type="dxa"/>
            <w:shd w:val="clear" w:color="auto" w:fill="auto"/>
          </w:tcPr>
          <w:p w14:paraId="7B5AE477" w14:textId="16F00AC7" w:rsidR="003A0474" w:rsidRDefault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810" w:type="dxa"/>
          </w:tcPr>
          <w:p w14:paraId="68FBA935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19973963" w14:textId="77777777" w:rsidR="003A0474" w:rsidRPr="009061EA" w:rsidRDefault="00D25970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="003A0474" w:rsidRPr="009061EA"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</w:p>
        </w:tc>
        <w:tc>
          <w:tcPr>
            <w:tcW w:w="236" w:type="dxa"/>
          </w:tcPr>
          <w:p w14:paraId="59814A5A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00E5229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072C536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E048C0C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8" w:type="dxa"/>
            <w:shd w:val="clear" w:color="auto" w:fill="auto"/>
          </w:tcPr>
          <w:p w14:paraId="6F7D839F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3D2F4DBE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AC649EA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E7253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A0474" w:rsidRPr="00AA3B97" w14:paraId="35ACC735" w14:textId="77777777" w:rsidTr="00A37DA0">
        <w:trPr>
          <w:tblHeader/>
        </w:trPr>
        <w:tc>
          <w:tcPr>
            <w:tcW w:w="1980" w:type="dxa"/>
            <w:shd w:val="clear" w:color="auto" w:fill="auto"/>
          </w:tcPr>
          <w:p w14:paraId="14B839A6" w14:textId="77777777" w:rsidR="003A0474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884987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0" w:type="dxa"/>
          </w:tcPr>
          <w:p w14:paraId="5979B109" w14:textId="77777777" w:rsidR="003A0474" w:rsidRPr="009061EA" w:rsidRDefault="003A0474" w:rsidP="00377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/>
                <w:sz w:val="30"/>
                <w:szCs w:val="30"/>
              </w:rPr>
              <w:t>25</w:t>
            </w:r>
            <w:r w:rsidRPr="009061E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7773A" w:rsidRPr="009061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C897CD0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860989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E289BAA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E8D339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8" w:type="dxa"/>
            <w:shd w:val="clear" w:color="auto" w:fill="auto"/>
          </w:tcPr>
          <w:p w14:paraId="5CFC2552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14:paraId="50309F1E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55240D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5504FB" w14:textId="77777777" w:rsidR="003A0474" w:rsidRPr="00AA3B97" w:rsidRDefault="003A0474" w:rsidP="003A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27F36" w:rsidRPr="00AA3B97" w14:paraId="18C8F34E" w14:textId="77777777" w:rsidTr="00A37DA0">
        <w:trPr>
          <w:tblHeader/>
        </w:trPr>
        <w:tc>
          <w:tcPr>
            <w:tcW w:w="1980" w:type="dxa"/>
            <w:shd w:val="clear" w:color="auto" w:fill="auto"/>
          </w:tcPr>
          <w:p w14:paraId="406314AC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341CD650" w14:textId="77777777" w:rsidR="00927F36" w:rsidRPr="00AA3B97" w:rsidRDefault="00927F36" w:rsidP="0038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1568E02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4" w:type="dxa"/>
            <w:gridSpan w:val="7"/>
            <w:shd w:val="clear" w:color="auto" w:fill="auto"/>
          </w:tcPr>
          <w:p w14:paraId="0092BF7E" w14:textId="77777777" w:rsidR="00927F36" w:rsidRPr="00AA3B97" w:rsidRDefault="00927F36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</w: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927F36" w:rsidRPr="00AA3B97" w14:paraId="2F56AF55" w14:textId="77777777" w:rsidTr="00A37DA0">
        <w:tc>
          <w:tcPr>
            <w:tcW w:w="1980" w:type="dxa"/>
            <w:shd w:val="clear" w:color="auto" w:fill="auto"/>
          </w:tcPr>
          <w:p w14:paraId="702AC975" w14:textId="77777777" w:rsidR="00927F36" w:rsidRPr="003A3120" w:rsidRDefault="003A3120" w:rsidP="0038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A31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</w:t>
            </w:r>
            <w:r w:rsidR="00921A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Pr="003A31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ยืมระยะสั้น</w:t>
            </w:r>
          </w:p>
        </w:tc>
        <w:tc>
          <w:tcPr>
            <w:tcW w:w="810" w:type="dxa"/>
          </w:tcPr>
          <w:p w14:paraId="347F75D8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D8A3BB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E029E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873E65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157BF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4016EC" w14:textId="77777777" w:rsidR="00927F36" w:rsidRPr="00AA3B97" w:rsidRDefault="00927F36" w:rsidP="003A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15BC4217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2402479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43809" w14:textId="77777777" w:rsidR="00927F36" w:rsidRPr="00AA3B97" w:rsidRDefault="00927F36" w:rsidP="00386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67154" w14:textId="77777777" w:rsidR="00927F36" w:rsidRPr="00AA3B97" w:rsidRDefault="00927F36" w:rsidP="003A3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CC3" w:rsidRPr="00AA3B97" w14:paraId="410403DC" w14:textId="77777777" w:rsidTr="00A37DA0">
        <w:tc>
          <w:tcPr>
            <w:tcW w:w="1980" w:type="dxa"/>
            <w:shd w:val="clear" w:color="auto" w:fill="auto"/>
          </w:tcPr>
          <w:p w14:paraId="2B91279F" w14:textId="11DA3795" w:rsidR="00055CC3" w:rsidRDefault="0005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5B422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810" w:type="dxa"/>
          </w:tcPr>
          <w:p w14:paraId="7AA9CD22" w14:textId="77777777" w:rsidR="00055CC3" w:rsidRPr="0037661F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F2F9167" w14:textId="77777777" w:rsidR="00055CC3" w:rsidRPr="0037661F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EA0697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0BB775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89CCDB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84E718" w14:textId="77777777" w:rsidR="00055CC3" w:rsidRPr="003A3120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DA24F05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6BE61B6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7565D" w14:textId="77777777" w:rsidR="00055CC3" w:rsidRPr="00AA3B97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9000E" w14:textId="77777777" w:rsidR="00055CC3" w:rsidRDefault="00055CC3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1EA" w:rsidRPr="00AA3B97" w14:paraId="5AAB277E" w14:textId="77777777" w:rsidTr="00A37DA0">
        <w:tc>
          <w:tcPr>
            <w:tcW w:w="1980" w:type="dxa"/>
            <w:shd w:val="clear" w:color="auto" w:fill="auto"/>
          </w:tcPr>
          <w:p w14:paraId="5214E28B" w14:textId="7B9306F2" w:rsidR="009061EA" w:rsidRPr="00AA3B97" w:rsidRDefault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B4225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643BD40" w14:textId="77777777" w:rsidR="009061EA" w:rsidRPr="009061EA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810" w:type="dxa"/>
          </w:tcPr>
          <w:p w14:paraId="6FBFF00D" w14:textId="77777777" w:rsidR="009061EA" w:rsidRPr="009061EA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236" w:type="dxa"/>
          </w:tcPr>
          <w:p w14:paraId="31691E95" w14:textId="77777777" w:rsidR="009061EA" w:rsidRPr="00AA3B9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C6F759" w14:textId="77777777" w:rsidR="009061EA" w:rsidRPr="00DE1B94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137,883</w:t>
            </w:r>
          </w:p>
        </w:tc>
        <w:tc>
          <w:tcPr>
            <w:tcW w:w="236" w:type="dxa"/>
          </w:tcPr>
          <w:p w14:paraId="740BD42A" w14:textId="77777777" w:rsidR="009061EA" w:rsidRPr="00AA3B9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D7505D" w14:textId="77777777" w:rsidR="009061EA" w:rsidRPr="00DE1B94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144,855</w:t>
            </w:r>
          </w:p>
        </w:tc>
        <w:tc>
          <w:tcPr>
            <w:tcW w:w="248" w:type="dxa"/>
          </w:tcPr>
          <w:p w14:paraId="5332B210" w14:textId="77777777" w:rsidR="009061EA" w:rsidRPr="00AA3B9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AE5E514" w14:textId="77777777" w:rsidR="009061EA" w:rsidRPr="00DE1B94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2253B" w14:textId="77777777" w:rsidR="009061EA" w:rsidRPr="00AA3B9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AB10AA" w14:textId="77777777" w:rsidR="009061EA" w:rsidRPr="00DE1B94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5C81" w:rsidRPr="003862C7" w14:paraId="730CC774" w14:textId="77777777" w:rsidTr="00A37DA0">
        <w:tc>
          <w:tcPr>
            <w:tcW w:w="1980" w:type="dxa"/>
            <w:shd w:val="clear" w:color="auto" w:fill="auto"/>
          </w:tcPr>
          <w:p w14:paraId="525BED57" w14:textId="77777777" w:rsidR="00DB5C81" w:rsidRPr="009019C4" w:rsidRDefault="00DB5C81" w:rsidP="00DB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AD0510" w14:textId="77777777" w:rsidR="00DB5C81" w:rsidRPr="0037661F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810" w:type="dxa"/>
          </w:tcPr>
          <w:p w14:paraId="27A80437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B67DCE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B054125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3A10547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35450A7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</w:tcPr>
          <w:p w14:paraId="34A70B08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075F0F1F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4D3CA3D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0265EC" w14:textId="77777777" w:rsidR="00DB5C81" w:rsidRPr="009019C4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0F459487" w14:textId="77777777" w:rsidR="0000111C" w:rsidRDefault="0000111C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900"/>
        <w:gridCol w:w="990"/>
        <w:gridCol w:w="270"/>
        <w:gridCol w:w="990"/>
        <w:gridCol w:w="270"/>
        <w:gridCol w:w="1080"/>
        <w:gridCol w:w="236"/>
        <w:gridCol w:w="34"/>
        <w:gridCol w:w="1170"/>
        <w:gridCol w:w="270"/>
        <w:gridCol w:w="1046"/>
        <w:gridCol w:w="34"/>
      </w:tblGrid>
      <w:tr w:rsidR="006C7E7E" w:rsidRPr="00AA3B97" w14:paraId="67065502" w14:textId="77777777" w:rsidTr="004B5628">
        <w:trPr>
          <w:gridAfter w:val="1"/>
          <w:wAfter w:w="34" w:type="dxa"/>
          <w:tblHeader/>
        </w:trPr>
        <w:tc>
          <w:tcPr>
            <w:tcW w:w="1890" w:type="dxa"/>
            <w:shd w:val="clear" w:color="auto" w:fill="auto"/>
          </w:tcPr>
          <w:p w14:paraId="11A8766D" w14:textId="527E7E7B" w:rsidR="006C7E7E" w:rsidRPr="00AA3B97" w:rsidRDefault="006C7E7E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ให้กู้ยืมแก่กิจการ</w:t>
            </w:r>
          </w:p>
        </w:tc>
        <w:tc>
          <w:tcPr>
            <w:tcW w:w="1890" w:type="dxa"/>
            <w:gridSpan w:val="2"/>
          </w:tcPr>
          <w:p w14:paraId="116549BB" w14:textId="7A7047BE" w:rsidR="006C7E7E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CCCF920" w14:textId="23F537AA" w:rsidR="006C7E7E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E7E01BD" w14:textId="77777777" w:rsidR="006C7E7E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8395" w14:textId="77777777" w:rsidR="006C7E7E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14:paraId="5B65AF63" w14:textId="77777777" w:rsidR="006C7E7E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11C" w:rsidRPr="00AA3B97" w14:paraId="5E7BAEB1" w14:textId="77777777" w:rsidTr="004B5628">
        <w:trPr>
          <w:tblHeader/>
        </w:trPr>
        <w:tc>
          <w:tcPr>
            <w:tcW w:w="1890" w:type="dxa"/>
            <w:shd w:val="clear" w:color="auto" w:fill="auto"/>
          </w:tcPr>
          <w:p w14:paraId="78F82B14" w14:textId="59C7053B" w:rsidR="0000111C" w:rsidRPr="003862C7" w:rsidRDefault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C7E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</w:t>
            </w:r>
            <w:r w:rsidR="006C7E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900" w:type="dxa"/>
          </w:tcPr>
          <w:p w14:paraId="63999A0C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</w:tcPr>
          <w:p w14:paraId="16B79AE6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CBE298C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4C97FB" w14:textId="799F34A2" w:rsidR="0000111C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36F53E6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25E9E" w14:textId="6BB3140C" w:rsidR="0000111C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24B8DA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45ACA" w14:textId="50151176" w:rsidR="0000111C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31ABB7D3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3B7D539" w14:textId="534BB482" w:rsidR="0000111C" w:rsidRPr="00AA3B97" w:rsidRDefault="006C7E7E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00111C" w:rsidRPr="00AA3B97" w14:paraId="7B66575F" w14:textId="77777777" w:rsidTr="004B5628">
        <w:trPr>
          <w:tblHeader/>
        </w:trPr>
        <w:tc>
          <w:tcPr>
            <w:tcW w:w="1890" w:type="dxa"/>
            <w:shd w:val="clear" w:color="auto" w:fill="auto"/>
          </w:tcPr>
          <w:p w14:paraId="49E9A4FA" w14:textId="43208C63" w:rsidR="0000111C" w:rsidRDefault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900" w:type="dxa"/>
          </w:tcPr>
          <w:p w14:paraId="236ADB25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5565E97D" w14:textId="77777777" w:rsidR="0000111C" w:rsidRPr="009061EA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BB5274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56F126" w14:textId="52B697A4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6E23D0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609059" w14:textId="41E45B13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8E5922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E4D08" w14:textId="7086C25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4DE2A63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A0CE2D2" w14:textId="7CDA66A8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0111C" w:rsidRPr="00AA3B97" w14:paraId="355817D4" w14:textId="77777777" w:rsidTr="004B5628">
        <w:trPr>
          <w:tblHeader/>
        </w:trPr>
        <w:tc>
          <w:tcPr>
            <w:tcW w:w="1890" w:type="dxa"/>
            <w:shd w:val="clear" w:color="auto" w:fill="auto"/>
          </w:tcPr>
          <w:p w14:paraId="2032C37C" w14:textId="77777777" w:rsidR="0000111C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823C25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5D4A37F3" w14:textId="77777777" w:rsidR="0000111C" w:rsidRPr="009061EA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/>
                <w:sz w:val="30"/>
                <w:szCs w:val="30"/>
              </w:rPr>
              <w:t>25</w:t>
            </w:r>
            <w:r w:rsidRPr="009061E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061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3513D52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AA36AC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00540E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A57952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C2FA2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2C229C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387C76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50B80C6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0111C" w:rsidRPr="00AA3B97" w14:paraId="7D40F4D5" w14:textId="77777777" w:rsidTr="004B5628">
        <w:trPr>
          <w:tblHeader/>
        </w:trPr>
        <w:tc>
          <w:tcPr>
            <w:tcW w:w="1890" w:type="dxa"/>
            <w:shd w:val="clear" w:color="auto" w:fill="auto"/>
          </w:tcPr>
          <w:p w14:paraId="0F96E913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2"/>
          </w:tcPr>
          <w:p w14:paraId="2B783533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D9DC151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  <w:shd w:val="clear" w:color="auto" w:fill="auto"/>
          </w:tcPr>
          <w:p w14:paraId="680E0775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center" w:pos="227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</w: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DB5C81" w:rsidRPr="003862C7" w14:paraId="6B29726F" w14:textId="77777777" w:rsidTr="004B5628">
        <w:tc>
          <w:tcPr>
            <w:tcW w:w="1890" w:type="dxa"/>
            <w:shd w:val="clear" w:color="auto" w:fill="auto"/>
          </w:tcPr>
          <w:p w14:paraId="4C4C9A3C" w14:textId="5DEE0513" w:rsidR="00DB5C81" w:rsidRPr="003862C7" w:rsidRDefault="00DB5C81" w:rsidP="00DB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1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</w:t>
            </w:r>
            <w:r w:rsidR="00921A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ยืมระยะยาว</w:t>
            </w:r>
          </w:p>
        </w:tc>
        <w:tc>
          <w:tcPr>
            <w:tcW w:w="900" w:type="dxa"/>
          </w:tcPr>
          <w:p w14:paraId="31C5DB9F" w14:textId="77777777" w:rsidR="00DB5C81" w:rsidRPr="0037661F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E8724DA" w14:textId="77777777" w:rsidR="00DB5C81" w:rsidRPr="003A3120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D7A9C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75B473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86A54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340E75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1B4E3C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952253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5296E1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730F94" w14:textId="77777777" w:rsidR="00DB5C81" w:rsidRPr="003862C7" w:rsidRDefault="00DB5C81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970" w:rsidRPr="003862C7" w14:paraId="34FA28F7" w14:textId="77777777" w:rsidTr="004B5628">
        <w:tc>
          <w:tcPr>
            <w:tcW w:w="1890" w:type="dxa"/>
            <w:shd w:val="clear" w:color="auto" w:fill="auto"/>
          </w:tcPr>
          <w:p w14:paraId="30180C14" w14:textId="77777777" w:rsidR="00D25970" w:rsidRPr="003A3120" w:rsidRDefault="00D25970" w:rsidP="00DB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5942991" w14:textId="4F66AF01" w:rsidR="00D25970" w:rsidRPr="009061EA" w:rsidRDefault="00D25970" w:rsidP="003F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1EA">
              <w:rPr>
                <w:rFonts w:ascii="Angsana New" w:hAnsi="Angsana New"/>
                <w:sz w:val="30"/>
                <w:szCs w:val="30"/>
              </w:rPr>
              <w:t>4.78</w:t>
            </w:r>
            <w:r w:rsidR="006C7E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61EA">
              <w:rPr>
                <w:rFonts w:ascii="Angsana New" w:hAnsi="Angsana New"/>
                <w:sz w:val="30"/>
                <w:szCs w:val="30"/>
              </w:rPr>
              <w:t>-</w:t>
            </w:r>
            <w:r w:rsidR="006C7E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61EA">
              <w:rPr>
                <w:rFonts w:ascii="Angsana New" w:hAnsi="Angsana New"/>
                <w:sz w:val="30"/>
                <w:szCs w:val="30"/>
              </w:rPr>
              <w:t>4.88</w:t>
            </w:r>
          </w:p>
        </w:tc>
        <w:tc>
          <w:tcPr>
            <w:tcW w:w="990" w:type="dxa"/>
          </w:tcPr>
          <w:p w14:paraId="400B7266" w14:textId="66AA0897" w:rsidR="00D25970" w:rsidRPr="000A7C66" w:rsidRDefault="00D25970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7C66">
              <w:rPr>
                <w:rFonts w:ascii="Angsana New" w:hAnsi="Angsana New"/>
                <w:sz w:val="30"/>
                <w:szCs w:val="30"/>
              </w:rPr>
              <w:t>3.78</w:t>
            </w:r>
            <w:r w:rsidR="006C7E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C66">
              <w:rPr>
                <w:rFonts w:ascii="Angsana New" w:hAnsi="Angsana New"/>
                <w:sz w:val="30"/>
                <w:szCs w:val="30"/>
              </w:rPr>
              <w:t>-</w:t>
            </w:r>
            <w:r w:rsidR="006C7E7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7C66">
              <w:rPr>
                <w:rFonts w:ascii="Angsana New" w:hAnsi="Angsana New"/>
                <w:sz w:val="30"/>
                <w:szCs w:val="30"/>
              </w:rPr>
              <w:t>4.84</w:t>
            </w:r>
          </w:p>
        </w:tc>
        <w:tc>
          <w:tcPr>
            <w:tcW w:w="270" w:type="dxa"/>
          </w:tcPr>
          <w:p w14:paraId="12307AEA" w14:textId="77777777" w:rsidR="00D25970" w:rsidRPr="003862C7" w:rsidRDefault="00D25970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E81DE6" w14:textId="77777777" w:rsidR="00D25970" w:rsidRPr="00573D11" w:rsidRDefault="00D25970" w:rsidP="006C7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FF7EB" w14:textId="77777777" w:rsidR="00D25970" w:rsidRPr="003862C7" w:rsidRDefault="00D25970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66B368" w14:textId="77777777" w:rsidR="00D25970" w:rsidRPr="00573D11" w:rsidRDefault="00D25970" w:rsidP="006C7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2FD9018" w14:textId="77777777" w:rsidR="00D25970" w:rsidRPr="003862C7" w:rsidRDefault="00D25970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8DD776" w14:textId="77777777" w:rsidR="00D25970" w:rsidRPr="00DE1B94" w:rsidRDefault="00D25970" w:rsidP="0016629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11,788,500</w:t>
            </w:r>
          </w:p>
        </w:tc>
        <w:tc>
          <w:tcPr>
            <w:tcW w:w="270" w:type="dxa"/>
          </w:tcPr>
          <w:p w14:paraId="308FB58A" w14:textId="77777777" w:rsidR="00D25970" w:rsidRPr="003862C7" w:rsidRDefault="00D25970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43449A6" w14:textId="77777777" w:rsidR="00D25970" w:rsidRPr="00DE1B94" w:rsidRDefault="00D25970" w:rsidP="006C7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B94">
              <w:rPr>
                <w:rFonts w:ascii="Angsana New" w:hAnsi="Angsana New"/>
                <w:b/>
                <w:bCs/>
                <w:sz w:val="30"/>
                <w:szCs w:val="30"/>
              </w:rPr>
              <w:t>12,658,500</w:t>
            </w:r>
          </w:p>
        </w:tc>
      </w:tr>
      <w:tr w:rsidR="00407832" w:rsidRPr="003862C7" w14:paraId="40CF3821" w14:textId="77777777" w:rsidTr="004B5628">
        <w:tc>
          <w:tcPr>
            <w:tcW w:w="1890" w:type="dxa"/>
            <w:shd w:val="clear" w:color="auto" w:fill="auto"/>
          </w:tcPr>
          <w:p w14:paraId="4A0D6D0C" w14:textId="77777777" w:rsidR="00407832" w:rsidRPr="003A3120" w:rsidRDefault="00407832" w:rsidP="00DB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01D3FF4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D2B17E7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940F5D2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238016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8F59D25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9A3D0D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52506CC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882893E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2D7CDC9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BFE960D" w14:textId="77777777" w:rsidR="00407832" w:rsidRPr="003A3120" w:rsidRDefault="00407832" w:rsidP="00DB5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4FE17F35" w14:textId="2760F381" w:rsidR="00800BF5" w:rsidRDefault="00800BF5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810"/>
        <w:gridCol w:w="810"/>
        <w:gridCol w:w="450"/>
        <w:gridCol w:w="236"/>
        <w:gridCol w:w="236"/>
        <w:gridCol w:w="518"/>
        <w:gridCol w:w="270"/>
        <w:gridCol w:w="1080"/>
        <w:gridCol w:w="270"/>
        <w:gridCol w:w="1170"/>
        <w:gridCol w:w="270"/>
        <w:gridCol w:w="1080"/>
      </w:tblGrid>
      <w:tr w:rsidR="00800BF5" w:rsidRPr="007901A6" w14:paraId="3BA3E7E3" w14:textId="77777777" w:rsidTr="004B5628">
        <w:trPr>
          <w:trHeight w:val="461"/>
          <w:tblHeader/>
        </w:trPr>
        <w:tc>
          <w:tcPr>
            <w:tcW w:w="4050" w:type="dxa"/>
            <w:gridSpan w:val="4"/>
            <w:shd w:val="clear" w:color="auto" w:fill="auto"/>
          </w:tcPr>
          <w:p w14:paraId="18DA0121" w14:textId="022DB5C1" w:rsidR="00800BF5" w:rsidRPr="00E1250D" w:rsidRDefault="006C7E7E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สรุปเ</w:t>
            </w:r>
            <w:r w:rsidR="00800BF5" w:rsidRPr="00626ABB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งินให้กู้ยืมแก่กิจการ</w:t>
            </w:r>
            <w:r w:rsidRPr="00626ABB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7E69FF8A" w14:textId="2EA25B6C" w:rsidR="00800BF5" w:rsidRPr="007901A6" w:rsidRDefault="00800BF5" w:rsidP="0080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7D45F2" w14:textId="77777777" w:rsidR="00800BF5" w:rsidRPr="007901A6" w:rsidRDefault="00800BF5" w:rsidP="0080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58" w:type="dxa"/>
            <w:gridSpan w:val="7"/>
            <w:shd w:val="clear" w:color="auto" w:fill="auto"/>
          </w:tcPr>
          <w:p w14:paraId="37F135A6" w14:textId="2599FB74" w:rsidR="00800BF5" w:rsidRPr="007901A6" w:rsidRDefault="00800BF5" w:rsidP="00800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061EA" w:rsidRPr="003862C7" w14:paraId="26F1E8E0" w14:textId="77777777" w:rsidTr="004B5628">
        <w:tc>
          <w:tcPr>
            <w:tcW w:w="1980" w:type="dxa"/>
            <w:shd w:val="clear" w:color="auto" w:fill="auto"/>
          </w:tcPr>
          <w:p w14:paraId="6DAC13A6" w14:textId="77777777" w:rsidR="009061EA" w:rsidRPr="003A3120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120">
              <w:rPr>
                <w:rFonts w:ascii="Angsana New" w:hAnsi="Angsana New" w:hint="cs"/>
                <w:sz w:val="30"/>
                <w:szCs w:val="30"/>
                <w:cs/>
              </w:rPr>
              <w:t>เงินให้กู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3A3120">
              <w:rPr>
                <w:rFonts w:ascii="Angsana New" w:hAnsi="Angsana New" w:hint="cs"/>
                <w:sz w:val="30"/>
                <w:szCs w:val="30"/>
                <w:cs/>
              </w:rPr>
              <w:t>ยืมระยะสั้น</w:t>
            </w:r>
          </w:p>
        </w:tc>
        <w:tc>
          <w:tcPr>
            <w:tcW w:w="810" w:type="dxa"/>
          </w:tcPr>
          <w:p w14:paraId="7D7ABB24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86A4D63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127ABCD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79F6B355" w14:textId="77777777" w:rsidR="009061EA" w:rsidRPr="0016629B" w:rsidRDefault="009061EA" w:rsidP="00166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137,883</w:t>
            </w:r>
          </w:p>
        </w:tc>
        <w:tc>
          <w:tcPr>
            <w:tcW w:w="270" w:type="dxa"/>
          </w:tcPr>
          <w:p w14:paraId="084AB83F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AFFCF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120">
              <w:rPr>
                <w:rFonts w:ascii="Angsana New" w:hAnsi="Angsana New"/>
                <w:sz w:val="30"/>
                <w:szCs w:val="30"/>
              </w:rPr>
              <w:t>144,855</w:t>
            </w:r>
          </w:p>
        </w:tc>
        <w:tc>
          <w:tcPr>
            <w:tcW w:w="270" w:type="dxa"/>
          </w:tcPr>
          <w:p w14:paraId="30848782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4F61DD" w14:textId="77777777" w:rsidR="009061EA" w:rsidRPr="003862C7" w:rsidRDefault="009061EA" w:rsidP="0019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A3ABE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C7498" w14:textId="77777777" w:rsidR="009061EA" w:rsidRPr="003862C7" w:rsidRDefault="009061EA" w:rsidP="00191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1EA" w:rsidRPr="003862C7" w14:paraId="540B692A" w14:textId="77777777" w:rsidTr="004B5628">
        <w:tc>
          <w:tcPr>
            <w:tcW w:w="1980" w:type="dxa"/>
            <w:shd w:val="clear" w:color="auto" w:fill="auto"/>
          </w:tcPr>
          <w:p w14:paraId="297FA44E" w14:textId="77777777" w:rsidR="009061EA" w:rsidRPr="003A3120" w:rsidRDefault="009061EA" w:rsidP="009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120">
              <w:rPr>
                <w:rFonts w:ascii="Angsana New" w:hAnsi="Angsana New" w:hint="cs"/>
                <w:sz w:val="30"/>
                <w:szCs w:val="30"/>
                <w:cs/>
              </w:rPr>
              <w:t>เงินให้กู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3A3120">
              <w:rPr>
                <w:rFonts w:ascii="Angsana New" w:hAnsi="Angsana New" w:hint="cs"/>
                <w:sz w:val="30"/>
                <w:szCs w:val="30"/>
                <w:cs/>
              </w:rPr>
              <w:t>ยืมระยะยาว</w:t>
            </w:r>
          </w:p>
        </w:tc>
        <w:tc>
          <w:tcPr>
            <w:tcW w:w="810" w:type="dxa"/>
          </w:tcPr>
          <w:p w14:paraId="20CF1064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B48DD1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B15B53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09552B" w14:textId="77777777" w:rsidR="009061EA" w:rsidRPr="0016629B" w:rsidRDefault="009061EA" w:rsidP="00166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5408B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59D9E1" w14:textId="77777777" w:rsidR="009061EA" w:rsidRPr="003862C7" w:rsidRDefault="009061EA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086E38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79403F" w14:textId="77777777" w:rsidR="009061EA" w:rsidRPr="006C7E7E" w:rsidRDefault="009061EA" w:rsidP="004B5628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E7E">
              <w:rPr>
                <w:rFonts w:ascii="Angsana New" w:hAnsi="Angsana New"/>
                <w:sz w:val="30"/>
                <w:szCs w:val="30"/>
                <w:lang w:bidi="th-TH"/>
              </w:rPr>
              <w:t>11,788,500</w:t>
            </w:r>
          </w:p>
        </w:tc>
        <w:tc>
          <w:tcPr>
            <w:tcW w:w="270" w:type="dxa"/>
          </w:tcPr>
          <w:p w14:paraId="3FA28BED" w14:textId="77777777" w:rsidR="009061EA" w:rsidRPr="003862C7" w:rsidRDefault="009061EA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DED12C" w14:textId="77777777" w:rsidR="009061EA" w:rsidRPr="004B5628" w:rsidRDefault="009061EA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C7E7E">
              <w:rPr>
                <w:rFonts w:ascii="Angsana New" w:hAnsi="Angsana New"/>
                <w:sz w:val="30"/>
                <w:szCs w:val="30"/>
              </w:rPr>
              <w:t>12,658,500</w:t>
            </w:r>
          </w:p>
        </w:tc>
      </w:tr>
      <w:tr w:rsidR="006C7E7E" w:rsidRPr="003862C7" w14:paraId="75EE915E" w14:textId="77777777" w:rsidTr="0016629B">
        <w:tc>
          <w:tcPr>
            <w:tcW w:w="3600" w:type="dxa"/>
            <w:gridSpan w:val="3"/>
            <w:shd w:val="clear" w:color="auto" w:fill="auto"/>
          </w:tcPr>
          <w:p w14:paraId="2F8729B4" w14:textId="1053B16C" w:rsidR="006C7E7E" w:rsidRPr="003862C7" w:rsidRDefault="006C7E7E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2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6C7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450" w:type="dxa"/>
          </w:tcPr>
          <w:p w14:paraId="6F57B6E1" w14:textId="77777777" w:rsidR="006C7E7E" w:rsidRPr="003862C7" w:rsidRDefault="006C7E7E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0FC370" w14:textId="77777777" w:rsidR="006C7E7E" w:rsidRPr="0016629B" w:rsidRDefault="006C7E7E" w:rsidP="00166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629B">
              <w:rPr>
                <w:rFonts w:ascii="Angsana New" w:hAnsi="Angsana New"/>
                <w:b/>
                <w:bCs/>
                <w:sz w:val="30"/>
                <w:szCs w:val="30"/>
              </w:rPr>
              <w:t>137,883</w:t>
            </w:r>
          </w:p>
        </w:tc>
        <w:tc>
          <w:tcPr>
            <w:tcW w:w="270" w:type="dxa"/>
          </w:tcPr>
          <w:p w14:paraId="5EC9502A" w14:textId="77777777" w:rsidR="006C7E7E" w:rsidRPr="003862C7" w:rsidRDefault="006C7E7E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15491A" w14:textId="77777777" w:rsidR="006C7E7E" w:rsidRPr="004C2736" w:rsidRDefault="006C7E7E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19C4">
              <w:rPr>
                <w:rFonts w:ascii="Angsana New" w:hAnsi="Angsana New"/>
                <w:b/>
                <w:bCs/>
                <w:sz w:val="30"/>
                <w:szCs w:val="30"/>
              </w:rPr>
              <w:t>144,855</w:t>
            </w:r>
          </w:p>
        </w:tc>
        <w:tc>
          <w:tcPr>
            <w:tcW w:w="270" w:type="dxa"/>
          </w:tcPr>
          <w:p w14:paraId="07A24F3A" w14:textId="77777777" w:rsidR="006C7E7E" w:rsidRPr="003862C7" w:rsidRDefault="006C7E7E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C62362" w14:textId="77777777" w:rsidR="006C7E7E" w:rsidRPr="00A37DA0" w:rsidRDefault="006C7E7E" w:rsidP="006C7E7E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37D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11,788,500</w:t>
            </w:r>
          </w:p>
        </w:tc>
        <w:tc>
          <w:tcPr>
            <w:tcW w:w="270" w:type="dxa"/>
          </w:tcPr>
          <w:p w14:paraId="64485319" w14:textId="77777777" w:rsidR="006C7E7E" w:rsidRPr="003862C7" w:rsidRDefault="006C7E7E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A8C085" w14:textId="77777777" w:rsidR="006C7E7E" w:rsidRPr="003862C7" w:rsidRDefault="006C7E7E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120">
              <w:rPr>
                <w:rFonts w:ascii="Angsana New" w:hAnsi="Angsana New"/>
                <w:b/>
                <w:bCs/>
                <w:sz w:val="30"/>
                <w:szCs w:val="30"/>
              </w:rPr>
              <w:t>12,658,500</w:t>
            </w:r>
          </w:p>
        </w:tc>
      </w:tr>
    </w:tbl>
    <w:p w14:paraId="5C4BC84B" w14:textId="77777777" w:rsidR="005523D9" w:rsidRPr="00A37DA0" w:rsidRDefault="00552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New" w:hAnsi="AngsanaNew" w:cs="AngsanaNew"/>
          <w:sz w:val="20"/>
          <w:szCs w:val="20"/>
          <w:cs/>
        </w:rPr>
      </w:pPr>
    </w:p>
    <w:p w14:paraId="624FDCE8" w14:textId="30BF3368" w:rsidR="001D4468" w:rsidRDefault="003862C7" w:rsidP="00BC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 w:hint="cs"/>
          <w:sz w:val="30"/>
          <w:szCs w:val="30"/>
          <w:cs/>
        </w:rPr>
        <w:t>รายการเคลื่อนไหว</w:t>
      </w:r>
      <w:r w:rsidR="00BF4038">
        <w:rPr>
          <w:rFonts w:ascii="AngsanaNew" w:hAnsi="AngsanaNew" w:cs="AngsanaNew" w:hint="cs"/>
          <w:sz w:val="30"/>
          <w:szCs w:val="30"/>
          <w:cs/>
        </w:rPr>
        <w:t>ของเงินให้กู้ยืม</w:t>
      </w:r>
      <w:r>
        <w:rPr>
          <w:rFonts w:ascii="AngsanaNew" w:hAnsi="AngsanaNew" w:cs="AngsanaNew" w:hint="cs"/>
          <w:sz w:val="30"/>
          <w:szCs w:val="30"/>
          <w:cs/>
        </w:rPr>
        <w:t>แก่กิจการที่เกี่ยวข้องกันสำหรับงวดสามเดือนสิ้นสุดวันที่</w:t>
      </w:r>
      <w:r>
        <w:rPr>
          <w:rFonts w:ascii="AngsanaNew" w:hAnsi="AngsanaNew" w:cs="AngsanaNew"/>
          <w:sz w:val="30"/>
          <w:szCs w:val="30"/>
        </w:rPr>
        <w:t xml:space="preserve"> </w:t>
      </w:r>
      <w:r w:rsidR="009061EA">
        <w:rPr>
          <w:rFonts w:ascii="AngsanaNew" w:hAnsi="AngsanaNew" w:cs="AngsanaNew"/>
          <w:sz w:val="30"/>
          <w:szCs w:val="30"/>
        </w:rPr>
        <w:br/>
      </w:r>
      <w:r>
        <w:rPr>
          <w:rFonts w:ascii="AngsanaNew" w:hAnsi="AngsanaNew" w:cs="AngsanaNew"/>
          <w:sz w:val="30"/>
          <w:szCs w:val="30"/>
        </w:rPr>
        <w:t xml:space="preserve">31 </w:t>
      </w:r>
      <w:r>
        <w:rPr>
          <w:rFonts w:ascii="AngsanaNew" w:hAnsi="AngsanaNew" w:cs="AngsanaNew" w:hint="cs"/>
          <w:sz w:val="30"/>
          <w:szCs w:val="30"/>
          <w:cs/>
        </w:rPr>
        <w:t>มีนาคม</w:t>
      </w:r>
      <w:r w:rsidR="009061EA">
        <w:rPr>
          <w:rFonts w:ascii="AngsanaNew" w:hAnsi="AngsanaNew" w:cs="AngsanaNew"/>
          <w:sz w:val="30"/>
          <w:szCs w:val="30"/>
        </w:rPr>
        <w:t xml:space="preserve"> </w:t>
      </w:r>
      <w:r>
        <w:rPr>
          <w:rFonts w:ascii="AngsanaNew" w:hAnsi="AngsanaNew" w:cs="AngsanaNew" w:hint="cs"/>
          <w:sz w:val="30"/>
          <w:szCs w:val="30"/>
          <w:cs/>
        </w:rPr>
        <w:t>มีดังนี้</w:t>
      </w:r>
    </w:p>
    <w:p w14:paraId="2CDA8D32" w14:textId="77777777" w:rsidR="001D4468" w:rsidRPr="009019C4" w:rsidRDefault="001D4468" w:rsidP="001D4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New" w:hAnsi="AngsanaNew" w:cs="Angsana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36"/>
        <w:gridCol w:w="1114"/>
        <w:gridCol w:w="270"/>
        <w:gridCol w:w="1170"/>
      </w:tblGrid>
      <w:tr w:rsidR="001D4468" w:rsidRPr="00AA3B97" w14:paraId="398F4EDE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576773A1" w14:textId="299C1938" w:rsidR="001D4468" w:rsidRPr="00AA3B97" w:rsidRDefault="001D4468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ให้กู้ยืมแก่</w:t>
            </w:r>
            <w:r w:rsidR="00626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6CBD7BB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1FFE85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77740922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468" w:rsidRPr="00AA3B97" w14:paraId="5A59ABA1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49D17BAE" w14:textId="77777777" w:rsidR="001D4468" w:rsidRPr="003862C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82A4AC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2F40186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EB3D83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2CA3772C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61FAFC0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A60747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722746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D4468" w:rsidRPr="00AA3B97" w14:paraId="2D6508C4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3D1A1B6D" w14:textId="77777777" w:rsidR="001D4468" w:rsidRPr="00AA3B97" w:rsidRDefault="001D4468" w:rsidP="001D4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D9AF991" w14:textId="77777777" w:rsidR="001D4468" w:rsidRPr="00AA3B97" w:rsidRDefault="001D4468" w:rsidP="00BF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038" w:rsidRPr="00AA3B97" w14:paraId="6FFCE32F" w14:textId="77777777" w:rsidTr="000D05A9">
        <w:tc>
          <w:tcPr>
            <w:tcW w:w="3870" w:type="dxa"/>
            <w:shd w:val="clear" w:color="auto" w:fill="auto"/>
          </w:tcPr>
          <w:p w14:paraId="180E1FEC" w14:textId="77777777" w:rsidR="00BF4038" w:rsidRPr="00AA3B97" w:rsidRDefault="00055CC3" w:rsidP="00BF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5C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70EB569B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66927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DCC5EC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1D6E3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BD885F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59069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1D534" w14:textId="77777777" w:rsidR="00BF4038" w:rsidRPr="00AA3B97" w:rsidRDefault="00BF4038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CC3" w:rsidRPr="00AA3B97" w14:paraId="05333F27" w14:textId="77777777" w:rsidTr="000D05A9">
        <w:tc>
          <w:tcPr>
            <w:tcW w:w="3870" w:type="dxa"/>
            <w:shd w:val="clear" w:color="auto" w:fill="auto"/>
          </w:tcPr>
          <w:p w14:paraId="53A48439" w14:textId="64804013" w:rsidR="00055CC3" w:rsidRPr="00055CC3" w:rsidRDefault="00055CC3" w:rsidP="00BF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9716C2D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FE2A6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B6CE25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F6B75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9A57D3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7F7D9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BEA2A" w14:textId="77777777" w:rsidR="00055CC3" w:rsidRPr="00AA3B97" w:rsidRDefault="00055CC3" w:rsidP="00BF4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7832" w:rsidRPr="00AA3B97" w14:paraId="7C4A7C44" w14:textId="77777777" w:rsidTr="000D05A9">
        <w:tc>
          <w:tcPr>
            <w:tcW w:w="3870" w:type="dxa"/>
            <w:shd w:val="clear" w:color="auto" w:fill="auto"/>
          </w:tcPr>
          <w:p w14:paraId="1A0A723E" w14:textId="77777777" w:rsidR="00407832" w:rsidRDefault="00407832" w:rsidP="004C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ณ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1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DCD7B68" w14:textId="77777777" w:rsidR="00407832" w:rsidRDefault="00407832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144,855</w:t>
            </w:r>
          </w:p>
        </w:tc>
        <w:tc>
          <w:tcPr>
            <w:tcW w:w="236" w:type="dxa"/>
          </w:tcPr>
          <w:p w14:paraId="6F04182D" w14:textId="77777777" w:rsidR="00407832" w:rsidRPr="00AA3B97" w:rsidRDefault="00407832" w:rsidP="004C2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20568F" w14:textId="77777777" w:rsidR="00407832" w:rsidRDefault="00407832" w:rsidP="00906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108,669</w:t>
            </w:r>
          </w:p>
        </w:tc>
        <w:tc>
          <w:tcPr>
            <w:tcW w:w="236" w:type="dxa"/>
          </w:tcPr>
          <w:p w14:paraId="72A5681D" w14:textId="77777777" w:rsidR="00407832" w:rsidRPr="00AA3B97" w:rsidRDefault="00407832" w:rsidP="004C2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981B44" w14:textId="77777777" w:rsidR="00407832" w:rsidRDefault="00407832" w:rsidP="00407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EDEC" w14:textId="77777777" w:rsidR="00407832" w:rsidRPr="00AA3B97" w:rsidRDefault="00407832" w:rsidP="004C2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657FF" w14:textId="77777777" w:rsidR="00407832" w:rsidRDefault="00407832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27C1" w:rsidRPr="00AA3B97" w14:paraId="309E71F5" w14:textId="77777777" w:rsidTr="004B5628">
        <w:tc>
          <w:tcPr>
            <w:tcW w:w="3870" w:type="dxa"/>
            <w:shd w:val="clear" w:color="auto" w:fill="auto"/>
          </w:tcPr>
          <w:p w14:paraId="508E4A77" w14:textId="77777777" w:rsidR="00CD27C1" w:rsidRPr="00AA3B97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7DCBAA8B" w14:textId="77777777" w:rsidR="00CD27C1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5A853E" w14:textId="77777777" w:rsidR="00CD27C1" w:rsidRPr="00AA3B97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B660FB" w14:textId="1EED15A9" w:rsidR="00CD27C1" w:rsidRPr="00AA3B97" w:rsidRDefault="00721994" w:rsidP="00C831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CD27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36" w:type="dxa"/>
          </w:tcPr>
          <w:p w14:paraId="1FB365A3" w14:textId="77777777" w:rsidR="00CD27C1" w:rsidRPr="00AA3B97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4ED9C8" w14:textId="77777777" w:rsidR="00CD27C1" w:rsidRPr="00AA3B97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5B702" w14:textId="77777777" w:rsidR="00CD27C1" w:rsidRPr="00AA3B97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A8A09" w14:textId="77777777" w:rsidR="00CD27C1" w:rsidRPr="00AA3B97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170" w:rsidRPr="00AA3B97" w14:paraId="03F1683E" w14:textId="77777777" w:rsidTr="004B5628">
        <w:tc>
          <w:tcPr>
            <w:tcW w:w="3870" w:type="dxa"/>
            <w:shd w:val="clear" w:color="auto" w:fill="auto"/>
          </w:tcPr>
          <w:p w14:paraId="38EB5E33" w14:textId="671B3F63" w:rsidR="00A71170" w:rsidRDefault="00A71170" w:rsidP="00A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38899CA6" w14:textId="382E6B00" w:rsidR="00A71170" w:rsidRDefault="00A71170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4B6925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0D65F0" w14:textId="0F0251FC" w:rsidR="00A71170" w:rsidRDefault="00721994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(2,400)</w:t>
            </w:r>
          </w:p>
        </w:tc>
        <w:tc>
          <w:tcPr>
            <w:tcW w:w="236" w:type="dxa"/>
          </w:tcPr>
          <w:p w14:paraId="070C9C8E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DEAA83" w14:textId="668F97C6" w:rsidR="00A71170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01C89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38F68" w14:textId="2DBE6A83" w:rsidR="00A71170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170" w:rsidRPr="00AA3B97" w14:paraId="7145DA29" w14:textId="77777777" w:rsidTr="004B5628">
        <w:tc>
          <w:tcPr>
            <w:tcW w:w="3870" w:type="dxa"/>
            <w:shd w:val="clear" w:color="auto" w:fill="auto"/>
          </w:tcPr>
          <w:p w14:paraId="4986930E" w14:textId="0864AFD1" w:rsidR="00A71170" w:rsidRPr="00AA3B97" w:rsidRDefault="00A71170" w:rsidP="00A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C44BC3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(6,972)</w:t>
            </w:r>
          </w:p>
        </w:tc>
        <w:tc>
          <w:tcPr>
            <w:tcW w:w="236" w:type="dxa"/>
          </w:tcPr>
          <w:p w14:paraId="679B6336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39F39F" w14:textId="19B999FA" w:rsidR="00A71170" w:rsidRPr="00AA3B97" w:rsidRDefault="00721994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(6,493)</w:t>
            </w:r>
          </w:p>
        </w:tc>
        <w:tc>
          <w:tcPr>
            <w:tcW w:w="236" w:type="dxa"/>
          </w:tcPr>
          <w:p w14:paraId="7D43EEE7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311372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C3DC40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E542F1" w14:textId="77777777" w:rsidR="00A71170" w:rsidRPr="00AA3B97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170" w:rsidRPr="00AA3B97" w14:paraId="5E25DD16" w14:textId="77777777" w:rsidTr="000D05A9">
        <w:tc>
          <w:tcPr>
            <w:tcW w:w="3870" w:type="dxa"/>
            <w:shd w:val="clear" w:color="auto" w:fill="auto"/>
          </w:tcPr>
          <w:p w14:paraId="1FCF4318" w14:textId="77777777" w:rsidR="00A71170" w:rsidRPr="00BF355A" w:rsidRDefault="00A71170" w:rsidP="00A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ณ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31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E48" w14:textId="77777777" w:rsidR="00A71170" w:rsidRPr="00CD27C1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7C1">
              <w:rPr>
                <w:rFonts w:ascii="Angsana New" w:hAnsi="Angsana New"/>
                <w:b/>
                <w:bCs/>
                <w:sz w:val="30"/>
                <w:szCs w:val="30"/>
              </w:rPr>
              <w:t>137,883</w:t>
            </w:r>
          </w:p>
        </w:tc>
        <w:tc>
          <w:tcPr>
            <w:tcW w:w="236" w:type="dxa"/>
          </w:tcPr>
          <w:p w14:paraId="5823F3B2" w14:textId="77777777" w:rsidR="00A71170" w:rsidRPr="00BF355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648D119" w14:textId="0054D661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Pr="009061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36" w:type="dxa"/>
          </w:tcPr>
          <w:p w14:paraId="628A9953" w14:textId="77777777" w:rsidR="00A71170" w:rsidRPr="00BF355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A28FF0F" w14:textId="77777777" w:rsidR="00A71170" w:rsidRPr="00BF355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5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DD099" w14:textId="77777777" w:rsidR="00A71170" w:rsidRPr="00BF355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C831A9" w14:textId="77777777" w:rsidR="00A71170" w:rsidRPr="00BF355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35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71170" w:rsidRPr="00AA3B97" w14:paraId="7FD36F2F" w14:textId="77777777" w:rsidTr="009061EA">
        <w:tc>
          <w:tcPr>
            <w:tcW w:w="3870" w:type="dxa"/>
            <w:shd w:val="clear" w:color="auto" w:fill="auto"/>
          </w:tcPr>
          <w:p w14:paraId="6D9F73C6" w14:textId="77777777" w:rsidR="00A71170" w:rsidRPr="009061EA" w:rsidRDefault="00A71170" w:rsidP="00A7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296A85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4E81FE5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81C7B25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7AD03F2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37D3C06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674753D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C294CD" w14:textId="77777777" w:rsidR="00A71170" w:rsidRPr="009061EA" w:rsidRDefault="00A71170" w:rsidP="00A71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14:paraId="18F4FFFA" w14:textId="77777777" w:rsidR="0000111C" w:rsidRDefault="0000111C">
      <w: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36"/>
        <w:gridCol w:w="1114"/>
        <w:gridCol w:w="270"/>
        <w:gridCol w:w="1170"/>
      </w:tblGrid>
      <w:tr w:rsidR="0000111C" w:rsidRPr="00AA3B97" w14:paraId="169DF927" w14:textId="77777777" w:rsidTr="0000111C">
        <w:trPr>
          <w:tblHeader/>
        </w:trPr>
        <w:tc>
          <w:tcPr>
            <w:tcW w:w="3870" w:type="dxa"/>
            <w:shd w:val="clear" w:color="auto" w:fill="auto"/>
          </w:tcPr>
          <w:p w14:paraId="7370DCC0" w14:textId="51B0F073" w:rsidR="0000111C" w:rsidRPr="00AA3B97" w:rsidRDefault="0000111C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ให้กู้ยืมแก่กิจการที่เกี่ยวข้องกัน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BD1B175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1A441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5C5727C8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11C" w:rsidRPr="00AA3B97" w14:paraId="20F59A02" w14:textId="77777777" w:rsidTr="0000111C">
        <w:trPr>
          <w:tblHeader/>
        </w:trPr>
        <w:tc>
          <w:tcPr>
            <w:tcW w:w="3870" w:type="dxa"/>
            <w:shd w:val="clear" w:color="auto" w:fill="auto"/>
          </w:tcPr>
          <w:p w14:paraId="456C0A4F" w14:textId="77777777" w:rsidR="0000111C" w:rsidRPr="003862C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D45AEE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9B13B52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3D90FA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77EFBF01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37F70B1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12FC5D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6828E4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0111C" w:rsidRPr="00AA3B97" w14:paraId="7F25C0EB" w14:textId="77777777" w:rsidTr="0000111C">
        <w:trPr>
          <w:tblHeader/>
        </w:trPr>
        <w:tc>
          <w:tcPr>
            <w:tcW w:w="3870" w:type="dxa"/>
            <w:shd w:val="clear" w:color="auto" w:fill="auto"/>
          </w:tcPr>
          <w:p w14:paraId="0921F6DA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7707BE8B" w14:textId="77777777" w:rsidR="0000111C" w:rsidRPr="00AA3B97" w:rsidRDefault="0000111C" w:rsidP="00001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7C1" w:rsidRPr="00AA3B97" w14:paraId="37D9CAA7" w14:textId="77777777" w:rsidTr="000D05A9">
        <w:tc>
          <w:tcPr>
            <w:tcW w:w="3870" w:type="dxa"/>
            <w:shd w:val="clear" w:color="auto" w:fill="auto"/>
          </w:tcPr>
          <w:p w14:paraId="6D5D61DF" w14:textId="77777777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055C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</w:tcPr>
          <w:p w14:paraId="32809555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EDB852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C4DE7A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7F378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6413E4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BEEBE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2AB7D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27C1" w:rsidRPr="00AA3B97" w14:paraId="15F0445A" w14:textId="77777777" w:rsidTr="000D05A9">
        <w:tc>
          <w:tcPr>
            <w:tcW w:w="3870" w:type="dxa"/>
            <w:shd w:val="clear" w:color="auto" w:fill="auto"/>
          </w:tcPr>
          <w:p w14:paraId="39404641" w14:textId="77777777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D4006E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216D7A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71C25A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9D93A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4F5A70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D68C3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8ADCC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27C1" w:rsidRPr="00AA3B97" w14:paraId="24794D6B" w14:textId="77777777" w:rsidTr="000D05A9">
        <w:tc>
          <w:tcPr>
            <w:tcW w:w="3870" w:type="dxa"/>
            <w:shd w:val="clear" w:color="auto" w:fill="auto"/>
          </w:tcPr>
          <w:p w14:paraId="3D7AF0FC" w14:textId="77777777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ณ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1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307BC78B" w14:textId="77777777" w:rsidR="00CD27C1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A2EABA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13A322" w14:textId="77777777" w:rsidR="00CD27C1" w:rsidRDefault="00CD27C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626B7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E832BE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12,658,500</w:t>
            </w:r>
          </w:p>
        </w:tc>
        <w:tc>
          <w:tcPr>
            <w:tcW w:w="270" w:type="dxa"/>
          </w:tcPr>
          <w:p w14:paraId="57EF6B07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9DABD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717,000</w:t>
            </w:r>
          </w:p>
        </w:tc>
      </w:tr>
      <w:tr w:rsidR="00CD27C1" w:rsidRPr="00AA3B97" w14:paraId="10ADD515" w14:textId="77777777" w:rsidTr="000D05A9">
        <w:tc>
          <w:tcPr>
            <w:tcW w:w="3870" w:type="dxa"/>
            <w:shd w:val="clear" w:color="auto" w:fill="auto"/>
          </w:tcPr>
          <w:p w14:paraId="5C9BC3A8" w14:textId="77777777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ADF04D" w14:textId="77777777" w:rsidR="00CD27C1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E8A5DE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5302511" w14:textId="77777777" w:rsidR="00CD27C1" w:rsidRPr="00AA3B97" w:rsidRDefault="00CD27C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0ADAD7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7A1F87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32186B71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EA005" w14:textId="77777777" w:rsidR="00CD27C1" w:rsidRPr="00DB5078" w:rsidRDefault="00671D69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1,670,000</w:t>
            </w:r>
          </w:p>
        </w:tc>
      </w:tr>
      <w:tr w:rsidR="00CD27C1" w:rsidRPr="00AA3B97" w14:paraId="0342A63F" w14:textId="77777777" w:rsidTr="000D05A9">
        <w:tc>
          <w:tcPr>
            <w:tcW w:w="3870" w:type="dxa"/>
            <w:shd w:val="clear" w:color="auto" w:fill="auto"/>
          </w:tcPr>
          <w:p w14:paraId="77D44471" w14:textId="77777777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29DA3" w14:textId="77777777" w:rsidR="00CD27C1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762FFB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A1BB21B" w14:textId="77777777" w:rsidR="00CD27C1" w:rsidRPr="00AA3B97" w:rsidRDefault="00CD27C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8CB4D0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80164D6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(890,000)</w:t>
            </w:r>
          </w:p>
        </w:tc>
        <w:tc>
          <w:tcPr>
            <w:tcW w:w="270" w:type="dxa"/>
          </w:tcPr>
          <w:p w14:paraId="38860DFB" w14:textId="77777777" w:rsidR="00CD27C1" w:rsidRPr="00BF355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31E6B" w14:textId="77777777" w:rsidR="00CD27C1" w:rsidRPr="00DB5078" w:rsidRDefault="00CD27C1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71D69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</w:tr>
      <w:tr w:rsidR="00CD27C1" w:rsidRPr="00AA3B97" w14:paraId="46276A46" w14:textId="77777777" w:rsidTr="000D05A9">
        <w:tc>
          <w:tcPr>
            <w:tcW w:w="3870" w:type="dxa"/>
            <w:shd w:val="clear" w:color="auto" w:fill="auto"/>
          </w:tcPr>
          <w:p w14:paraId="2EF07B48" w14:textId="4054A406" w:rsidR="00CD27C1" w:rsidRPr="00BF355A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ณ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31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63C11" w14:textId="77777777" w:rsidR="00CD27C1" w:rsidRPr="009061EA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1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2B50E3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4CADFD8" w14:textId="77777777" w:rsidR="00CD27C1" w:rsidRPr="00F122BF" w:rsidRDefault="00CD27C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22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FA30F8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356937" w14:textId="0C0541E0" w:rsidR="00CD27C1" w:rsidRPr="00DB5078" w:rsidRDefault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0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54A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B50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DB5078">
              <w:rPr>
                <w:rFonts w:ascii="Angsana New" w:hAnsi="Angsana New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70" w:type="dxa"/>
          </w:tcPr>
          <w:p w14:paraId="4E125BFD" w14:textId="77777777" w:rsidR="00CD27C1" w:rsidRPr="00DB5078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FE02A" w14:textId="77777777" w:rsidR="00CD27C1" w:rsidRPr="00DB5078" w:rsidRDefault="00CD27C1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507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671D69">
              <w:rPr>
                <w:rFonts w:ascii="Angsana New" w:hAnsi="Angsana New"/>
                <w:b/>
                <w:bCs/>
                <w:sz w:val="30"/>
                <w:szCs w:val="30"/>
              </w:rPr>
              <w:t>282,0</w:t>
            </w:r>
            <w:r w:rsidRPr="00DB507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7124D00D" w14:textId="3C6689CD" w:rsidR="00195B76" w:rsidRDefault="00195B76" w:rsidP="0045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36"/>
        <w:gridCol w:w="1114"/>
        <w:gridCol w:w="262"/>
        <w:gridCol w:w="1178"/>
      </w:tblGrid>
      <w:tr w:rsidR="0016629B" w:rsidRPr="00037095" w14:paraId="6A480FAE" w14:textId="77777777" w:rsidTr="0023367B">
        <w:trPr>
          <w:tblHeader/>
        </w:trPr>
        <w:tc>
          <w:tcPr>
            <w:tcW w:w="3870" w:type="dxa"/>
            <w:shd w:val="clear" w:color="auto" w:fill="auto"/>
          </w:tcPr>
          <w:p w14:paraId="52231009" w14:textId="1036CD2D" w:rsidR="0016629B" w:rsidRPr="00037095" w:rsidRDefault="0016629B" w:rsidP="008D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3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เงินฝากสถาบันการเงิน</w:t>
            </w:r>
            <w:r w:rsidR="00F33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ที่มีภาระค้ำประกัน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62B1C70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5EEEAF21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05C178E8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29B" w:rsidRPr="00037095" w14:paraId="69A36A13" w14:textId="77777777" w:rsidTr="0023367B">
        <w:trPr>
          <w:tblHeader/>
        </w:trPr>
        <w:tc>
          <w:tcPr>
            <w:tcW w:w="3870" w:type="dxa"/>
            <w:shd w:val="clear" w:color="auto" w:fill="auto"/>
          </w:tcPr>
          <w:p w14:paraId="698E7747" w14:textId="62D24E55" w:rsidR="0016629B" w:rsidRPr="00D254B5" w:rsidRDefault="0016629B" w:rsidP="008D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="00AE099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982BC4E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77ECA30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61F62B6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</w:tcPr>
          <w:p w14:paraId="5D1AC0B3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5F7209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76A6A965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2BD77A2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16629B" w:rsidRPr="00037095" w14:paraId="255075D4" w14:textId="77777777" w:rsidTr="0023367B">
        <w:trPr>
          <w:tblHeader/>
        </w:trPr>
        <w:tc>
          <w:tcPr>
            <w:tcW w:w="3870" w:type="dxa"/>
            <w:shd w:val="clear" w:color="auto" w:fill="auto"/>
          </w:tcPr>
          <w:p w14:paraId="3D294E38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AA82B9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C65DEE1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243853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3791B925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C7896FB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9451384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A0AA45E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6629B" w:rsidRPr="00037095" w14:paraId="2E0D4138" w14:textId="77777777" w:rsidTr="0023367B">
        <w:trPr>
          <w:tblHeader/>
        </w:trPr>
        <w:tc>
          <w:tcPr>
            <w:tcW w:w="3870" w:type="dxa"/>
            <w:shd w:val="clear" w:color="auto" w:fill="auto"/>
          </w:tcPr>
          <w:p w14:paraId="1AC50B07" w14:textId="77777777" w:rsidR="0016629B" w:rsidRPr="00037095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444CA30" w14:textId="77777777" w:rsidR="0016629B" w:rsidRPr="00AA3B97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629B" w:rsidRPr="00037095" w14:paraId="3D0230CE" w14:textId="77777777" w:rsidTr="0023367B">
        <w:trPr>
          <w:tblHeader/>
        </w:trPr>
        <w:tc>
          <w:tcPr>
            <w:tcW w:w="3870" w:type="dxa"/>
            <w:shd w:val="clear" w:color="auto" w:fill="auto"/>
          </w:tcPr>
          <w:p w14:paraId="4D8BDA82" w14:textId="77777777" w:rsidR="0016629B" w:rsidDel="0094437D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4A8CEA" w14:textId="77777777" w:rsidR="0016629B" w:rsidRPr="004B5628" w:rsidRDefault="0016629B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0C0C9EC4" w14:textId="77777777" w:rsidR="0016629B" w:rsidRPr="004B5628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5B3369B1" w14:textId="77777777" w:rsidR="0016629B" w:rsidRPr="004B5628" w:rsidRDefault="0016629B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5E6A96BF" w14:textId="77777777" w:rsidR="0016629B" w:rsidRPr="004B5628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A26095C" w14:textId="77777777" w:rsidR="0016629B" w:rsidRPr="004B5628" w:rsidRDefault="0016629B" w:rsidP="00233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41DE72" w14:textId="77777777" w:rsidR="0016629B" w:rsidRPr="004B5628" w:rsidRDefault="0016629B" w:rsidP="00233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59FF94F4" w14:textId="77777777" w:rsidR="0016629B" w:rsidRPr="004B5628" w:rsidRDefault="0016629B" w:rsidP="00233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10A2131" w14:textId="77777777" w:rsidR="0016629B" w:rsidRPr="004B5628" w:rsidRDefault="0016629B" w:rsidP="0045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36"/>
        <w:gridCol w:w="1114"/>
        <w:gridCol w:w="262"/>
        <w:gridCol w:w="1178"/>
      </w:tblGrid>
      <w:tr w:rsidR="00BF4038" w:rsidRPr="00037095" w14:paraId="6860786E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0FDAB8E2" w14:textId="67E3CC84" w:rsidR="00BF4038" w:rsidRPr="00037095" w:rsidRDefault="00DB5078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="009443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54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9443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54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94437D" w:rsidRPr="00D254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4F36288" w14:textId="77777777" w:rsidR="00BF4038" w:rsidRPr="00037095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817F099" w14:textId="77777777" w:rsidR="00BF4038" w:rsidRPr="00037095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6975D45A" w14:textId="77777777" w:rsidR="00BF4038" w:rsidRPr="00037095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5078" w:rsidRPr="00037095" w14:paraId="0A229343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57F8F7D7" w14:textId="2929DA7E" w:rsidR="00DB5078" w:rsidRPr="00D254B5" w:rsidRDefault="00D254B5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  <w:r w:rsidR="0094437D" w:rsidRPr="00D254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548D1D2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5A6092E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DBB03C6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</w:tcPr>
          <w:p w14:paraId="6A8CA981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4FAD41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8B665F6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87275EA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B5078" w:rsidRPr="00037095" w14:paraId="5821FAC2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6B78317A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F01BD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3C2A992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DF00DE6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D51EB73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AC26BC6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FAD7255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C07F3D4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B5078" w:rsidRPr="00037095" w14:paraId="36A30D3B" w14:textId="77777777" w:rsidTr="000D05A9">
        <w:trPr>
          <w:tblHeader/>
        </w:trPr>
        <w:tc>
          <w:tcPr>
            <w:tcW w:w="3870" w:type="dxa"/>
            <w:shd w:val="clear" w:color="auto" w:fill="auto"/>
          </w:tcPr>
          <w:p w14:paraId="2A9DD04D" w14:textId="77777777" w:rsidR="00DB5078" w:rsidRPr="00037095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34CDC10" w14:textId="77777777" w:rsidR="00DB5078" w:rsidRPr="00AA3B97" w:rsidRDefault="00DB5078" w:rsidP="00DB5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4C1F" w:rsidRPr="00037095" w14:paraId="73180E47" w14:textId="77777777" w:rsidTr="007B331F">
        <w:trPr>
          <w:tblHeader/>
        </w:trPr>
        <w:tc>
          <w:tcPr>
            <w:tcW w:w="3870" w:type="dxa"/>
            <w:shd w:val="clear" w:color="auto" w:fill="auto"/>
          </w:tcPr>
          <w:p w14:paraId="47F7DB06" w14:textId="77777777" w:rsidR="00874C1F" w:rsidRPr="00037095" w:rsidRDefault="00874C1F" w:rsidP="0087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9A5371" w14:textId="11253CA9" w:rsidR="00874C1F" w:rsidRPr="007B331F" w:rsidRDefault="00874C1F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E099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7B331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5D7FDCDB" w14:textId="77777777" w:rsidR="00874C1F" w:rsidRPr="007B331F" w:rsidRDefault="00874C1F" w:rsidP="0087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0D48B05A" w14:textId="77777777" w:rsidR="00874C1F" w:rsidRPr="007B331F" w:rsidRDefault="00874C1F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31F">
              <w:rPr>
                <w:rFonts w:ascii="Angsana New" w:hAnsi="Angsana New"/>
                <w:b/>
                <w:bCs/>
                <w:sz w:val="30"/>
                <w:szCs w:val="30"/>
              </w:rPr>
              <w:t>7,479</w:t>
            </w:r>
          </w:p>
        </w:tc>
        <w:tc>
          <w:tcPr>
            <w:tcW w:w="236" w:type="dxa"/>
            <w:shd w:val="clear" w:color="auto" w:fill="auto"/>
          </w:tcPr>
          <w:p w14:paraId="38A22AA9" w14:textId="77777777" w:rsidR="00874C1F" w:rsidRPr="007B331F" w:rsidRDefault="00874C1F" w:rsidP="0087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04B778D" w14:textId="77777777" w:rsidR="00874C1F" w:rsidRPr="007B331F" w:rsidRDefault="00874C1F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31F">
              <w:rPr>
                <w:rFonts w:ascii="Angsana New" w:hAnsi="Angsana New"/>
                <w:b/>
                <w:bCs/>
                <w:sz w:val="30"/>
                <w:szCs w:val="30"/>
              </w:rPr>
              <w:t>7,463</w:t>
            </w:r>
          </w:p>
        </w:tc>
        <w:tc>
          <w:tcPr>
            <w:tcW w:w="262" w:type="dxa"/>
            <w:shd w:val="clear" w:color="auto" w:fill="auto"/>
          </w:tcPr>
          <w:p w14:paraId="2A36341D" w14:textId="77777777" w:rsidR="00874C1F" w:rsidRPr="007B331F" w:rsidRDefault="00874C1F" w:rsidP="00874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7C7A18D8" w14:textId="77777777" w:rsidR="00874C1F" w:rsidRPr="007B331F" w:rsidRDefault="00874C1F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31F">
              <w:rPr>
                <w:rFonts w:ascii="Angsana New" w:hAnsi="Angsana New"/>
                <w:b/>
                <w:bCs/>
                <w:sz w:val="30"/>
                <w:szCs w:val="30"/>
              </w:rPr>
              <w:t>7,463</w:t>
            </w:r>
          </w:p>
        </w:tc>
      </w:tr>
    </w:tbl>
    <w:p w14:paraId="06B8C32F" w14:textId="77777777" w:rsidR="00CD27C1" w:rsidRPr="004B5628" w:rsidRDefault="00CD27C1" w:rsidP="00BF4038">
      <w:pPr>
        <w:rPr>
          <w:rFonts w:asciiTheme="majorBidi" w:hAnsiTheme="majorBidi" w:cstheme="majorBidi"/>
          <w:sz w:val="30"/>
          <w:szCs w:val="30"/>
        </w:rPr>
      </w:pPr>
    </w:p>
    <w:p w14:paraId="3056EC52" w14:textId="6122FBDA" w:rsidR="007B331F" w:rsidRDefault="007B331F" w:rsidP="00BF4038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088"/>
        <w:gridCol w:w="236"/>
        <w:gridCol w:w="1114"/>
        <w:gridCol w:w="262"/>
        <w:gridCol w:w="1178"/>
      </w:tblGrid>
      <w:tr w:rsidR="00D254B5" w:rsidRPr="00037095" w14:paraId="34553DE4" w14:textId="77777777" w:rsidTr="00CD27C1">
        <w:trPr>
          <w:tblHeader/>
        </w:trPr>
        <w:tc>
          <w:tcPr>
            <w:tcW w:w="3870" w:type="dxa"/>
            <w:shd w:val="clear" w:color="auto" w:fill="auto"/>
          </w:tcPr>
          <w:p w14:paraId="7924855D" w14:textId="0586DC63" w:rsidR="00D254B5" w:rsidRPr="00037095" w:rsidRDefault="00D254B5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="00817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170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</w:t>
            </w:r>
            <w:r w:rsidR="00A37DA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91D2FD5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FC0B959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</w:tcPr>
          <w:p w14:paraId="5F93634C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4B5" w:rsidRPr="00037095" w14:paraId="42A202F3" w14:textId="77777777" w:rsidTr="00CD27C1">
        <w:trPr>
          <w:tblHeader/>
        </w:trPr>
        <w:tc>
          <w:tcPr>
            <w:tcW w:w="3870" w:type="dxa"/>
            <w:shd w:val="clear" w:color="auto" w:fill="auto"/>
          </w:tcPr>
          <w:p w14:paraId="45342127" w14:textId="77777777" w:rsidR="00D254B5" w:rsidRPr="00D254B5" w:rsidRDefault="00D254B5" w:rsidP="00A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BE8C063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B299365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508663A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</w:tcPr>
          <w:p w14:paraId="5E46A56C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744FEDE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CF2744D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C6465CB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D254B5" w:rsidRPr="00037095" w14:paraId="6D39965C" w14:textId="77777777" w:rsidTr="00CD27C1">
        <w:tc>
          <w:tcPr>
            <w:tcW w:w="3870" w:type="dxa"/>
            <w:shd w:val="clear" w:color="auto" w:fill="auto"/>
          </w:tcPr>
          <w:p w14:paraId="5C57F4D3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58269C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1CDEDFD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42FC90C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5840856F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E4BD661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7E6C2605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5FB8568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254B5" w:rsidRPr="00037095" w14:paraId="09BC4417" w14:textId="77777777" w:rsidTr="00CD27C1">
        <w:tc>
          <w:tcPr>
            <w:tcW w:w="3870" w:type="dxa"/>
            <w:shd w:val="clear" w:color="auto" w:fill="auto"/>
          </w:tcPr>
          <w:p w14:paraId="554A2E5F" w14:textId="77777777" w:rsidR="00D254B5" w:rsidRPr="00037095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9E1E288" w14:textId="77777777" w:rsidR="00D254B5" w:rsidRPr="00AA3B97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27C1" w:rsidRPr="00037095" w14:paraId="5B4A224E" w14:textId="77777777" w:rsidTr="00CD27C1">
        <w:tc>
          <w:tcPr>
            <w:tcW w:w="3870" w:type="dxa"/>
            <w:shd w:val="clear" w:color="auto" w:fill="auto"/>
          </w:tcPr>
          <w:p w14:paraId="168CE12D" w14:textId="77777777" w:rsidR="00CD27C1" w:rsidRPr="00037095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5A74561" w14:textId="77777777" w:rsidR="00CD27C1" w:rsidRPr="00D254B5" w:rsidRDefault="00CD27C1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1D5F65" w14:textId="77777777" w:rsidR="00CD27C1" w:rsidRPr="00D254B5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AE198A2" w14:textId="77777777" w:rsidR="00CD27C1" w:rsidRPr="00D254B5" w:rsidRDefault="00CD27C1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94AE7" w14:textId="77777777" w:rsidR="00CD27C1" w:rsidRPr="00D254B5" w:rsidRDefault="00CD27C1" w:rsidP="00CD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8AB67C6" w14:textId="77777777" w:rsidR="00CD27C1" w:rsidRPr="00D254B5" w:rsidRDefault="00CD27C1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2B8C0F7" w14:textId="77777777" w:rsidR="00CD27C1" w:rsidRPr="00D254B5" w:rsidRDefault="00CD27C1" w:rsidP="00CD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4CF99BF" w14:textId="77777777" w:rsidR="00CD27C1" w:rsidRPr="00D254B5" w:rsidRDefault="00CD27C1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671D69" w:rsidRPr="00037095" w14:paraId="6ABE5FDB" w14:textId="77777777" w:rsidTr="00CD27C1">
        <w:tc>
          <w:tcPr>
            <w:tcW w:w="3870" w:type="dxa"/>
            <w:shd w:val="clear" w:color="auto" w:fill="auto"/>
          </w:tcPr>
          <w:p w14:paraId="4612F628" w14:textId="77777777" w:rsidR="00671D69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07A44FB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62" w:type="dxa"/>
            <w:shd w:val="clear" w:color="auto" w:fill="auto"/>
          </w:tcPr>
          <w:p w14:paraId="4DB532F7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B710925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A789AFE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DEF835" w14:textId="77777777" w:rsidR="00671D69" w:rsidRPr="00D254B5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7E505DD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81EA576" w14:textId="77777777" w:rsidR="00671D69" w:rsidRPr="00D254B5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D69" w:rsidRPr="00037095" w14:paraId="688AE960" w14:textId="77777777" w:rsidTr="00CD27C1">
        <w:tc>
          <w:tcPr>
            <w:tcW w:w="3870" w:type="dxa"/>
            <w:shd w:val="clear" w:color="auto" w:fill="auto"/>
          </w:tcPr>
          <w:p w14:paraId="2470330C" w14:textId="21C1863A" w:rsidR="00671D69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6308B4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62" w:type="dxa"/>
            <w:shd w:val="clear" w:color="auto" w:fill="auto"/>
          </w:tcPr>
          <w:p w14:paraId="1551EE2F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32B403E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37,741</w:t>
            </w:r>
          </w:p>
        </w:tc>
        <w:tc>
          <w:tcPr>
            <w:tcW w:w="236" w:type="dxa"/>
            <w:shd w:val="clear" w:color="auto" w:fill="auto"/>
          </w:tcPr>
          <w:p w14:paraId="2D4C42B9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1A86F86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62" w:type="dxa"/>
            <w:shd w:val="clear" w:color="auto" w:fill="auto"/>
          </w:tcPr>
          <w:p w14:paraId="15CB60FE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654A6AC" w14:textId="77777777" w:rsidR="00671D69" w:rsidRPr="00D254B5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37,606</w:t>
            </w:r>
          </w:p>
        </w:tc>
      </w:tr>
      <w:tr w:rsidR="00671D69" w:rsidRPr="00037095" w14:paraId="0068C9B8" w14:textId="77777777" w:rsidTr="00CD27C1">
        <w:tc>
          <w:tcPr>
            <w:tcW w:w="3870" w:type="dxa"/>
            <w:shd w:val="clear" w:color="auto" w:fill="auto"/>
          </w:tcPr>
          <w:p w14:paraId="3428005C" w14:textId="77777777" w:rsidR="00671D69" w:rsidRPr="00D254B5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54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A641" w14:textId="77777777" w:rsidR="00671D69" w:rsidRPr="009C141B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</w:t>
            </w:r>
          </w:p>
        </w:tc>
        <w:tc>
          <w:tcPr>
            <w:tcW w:w="262" w:type="dxa"/>
            <w:shd w:val="clear" w:color="auto" w:fill="auto"/>
          </w:tcPr>
          <w:p w14:paraId="63D10DD6" w14:textId="77777777" w:rsidR="00671D69" w:rsidRPr="009C141B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CBF41" w14:textId="77777777" w:rsidR="00671D69" w:rsidRPr="009C141B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37,744</w:t>
            </w:r>
          </w:p>
        </w:tc>
        <w:tc>
          <w:tcPr>
            <w:tcW w:w="236" w:type="dxa"/>
            <w:shd w:val="clear" w:color="auto" w:fill="auto"/>
          </w:tcPr>
          <w:p w14:paraId="12120BC4" w14:textId="77777777" w:rsidR="00671D69" w:rsidRPr="009C141B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A07F0" w14:textId="77777777" w:rsidR="00671D69" w:rsidRPr="00CD27C1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7C1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62" w:type="dxa"/>
            <w:shd w:val="clear" w:color="auto" w:fill="auto"/>
          </w:tcPr>
          <w:p w14:paraId="6DEF62B1" w14:textId="77777777" w:rsidR="00671D69" w:rsidRPr="009C141B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A1EB5" w14:textId="77777777" w:rsidR="00671D69" w:rsidRPr="006F5418" w:rsidRDefault="00671D69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37,789</w:t>
            </w:r>
          </w:p>
        </w:tc>
      </w:tr>
    </w:tbl>
    <w:p w14:paraId="5D6B251C" w14:textId="77777777" w:rsidR="00D60CBE" w:rsidRDefault="00D60CBE">
      <w:pPr>
        <w:rPr>
          <w:sz w:val="20"/>
          <w:szCs w:val="20"/>
        </w:rPr>
      </w:pPr>
    </w:p>
    <w:p w14:paraId="15BF71A9" w14:textId="50E2199B" w:rsidR="001A3549" w:rsidRDefault="00D60CBE" w:rsidP="001A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 w:hint="cs"/>
          <w:sz w:val="30"/>
          <w:szCs w:val="30"/>
          <w:cs/>
        </w:rPr>
        <w:t>รายการเคลื่อนไหวของเงิน</w:t>
      </w:r>
      <w:r w:rsidR="001A3549">
        <w:rPr>
          <w:rFonts w:ascii="AngsanaNew" w:hAnsi="AngsanaNew" w:cs="AngsanaNew" w:hint="cs"/>
          <w:sz w:val="30"/>
          <w:szCs w:val="30"/>
          <w:cs/>
        </w:rPr>
        <w:t>กู้ยืมจากกิจการที่เกี่ยวข้องกันสำหรับงวดสามเดือนสิ้นสุดวันที่</w:t>
      </w:r>
      <w:r w:rsidR="001A3549">
        <w:rPr>
          <w:rFonts w:ascii="AngsanaNew" w:hAnsi="AngsanaNew" w:cs="AngsanaNew"/>
          <w:sz w:val="30"/>
          <w:szCs w:val="30"/>
        </w:rPr>
        <w:t xml:space="preserve"> 31</w:t>
      </w:r>
      <w:r w:rsidR="001A3549">
        <w:rPr>
          <w:rFonts w:ascii="AngsanaNew" w:hAnsi="AngsanaNew" w:cs="AngsanaNew" w:hint="cs"/>
          <w:sz w:val="30"/>
          <w:szCs w:val="30"/>
          <w:cs/>
        </w:rPr>
        <w:t xml:space="preserve"> มีนาคม มีดังนี้</w:t>
      </w:r>
    </w:p>
    <w:p w14:paraId="6C782CE5" w14:textId="77777777" w:rsidR="00D60CBE" w:rsidRPr="00D60CBE" w:rsidRDefault="00D60CBE" w:rsidP="001A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26"/>
        <w:gridCol w:w="1088"/>
        <w:gridCol w:w="236"/>
        <w:gridCol w:w="1114"/>
        <w:gridCol w:w="262"/>
        <w:gridCol w:w="8"/>
        <w:gridCol w:w="1170"/>
      </w:tblGrid>
      <w:tr w:rsidR="00D60CBE" w:rsidRPr="00AA3B97" w14:paraId="0D1B6935" w14:textId="77777777" w:rsidTr="00D60CBE">
        <w:trPr>
          <w:tblHeader/>
        </w:trPr>
        <w:tc>
          <w:tcPr>
            <w:tcW w:w="3870" w:type="dxa"/>
            <w:shd w:val="clear" w:color="auto" w:fill="auto"/>
          </w:tcPr>
          <w:p w14:paraId="595F387D" w14:textId="0CFD35AA" w:rsidR="00D60CBE" w:rsidRPr="00AA3B97" w:rsidRDefault="00D60CBE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3B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กู้ยืมจากกิจการที่เกี่ยวข้องกัน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3506F172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97AAD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4" w:type="dxa"/>
            <w:gridSpan w:val="4"/>
            <w:shd w:val="clear" w:color="auto" w:fill="auto"/>
            <w:vAlign w:val="bottom"/>
          </w:tcPr>
          <w:p w14:paraId="77943DFF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CBE" w:rsidRPr="00AA3B97" w14:paraId="2C600057" w14:textId="77777777" w:rsidTr="00D60CBE">
        <w:trPr>
          <w:tblHeader/>
        </w:trPr>
        <w:tc>
          <w:tcPr>
            <w:tcW w:w="3870" w:type="dxa"/>
            <w:shd w:val="clear" w:color="auto" w:fill="auto"/>
          </w:tcPr>
          <w:p w14:paraId="6F9FDC9C" w14:textId="77777777" w:rsidR="00D60CBE" w:rsidRPr="003862C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F3C03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90E3C4C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22BF718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0BB31223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FCB87F4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B812A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072D42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60CBE" w:rsidRPr="00AA3B97" w14:paraId="02B5F8EE" w14:textId="77777777" w:rsidTr="00D60CBE">
        <w:trPr>
          <w:tblHeader/>
        </w:trPr>
        <w:tc>
          <w:tcPr>
            <w:tcW w:w="3870" w:type="dxa"/>
            <w:shd w:val="clear" w:color="auto" w:fill="auto"/>
          </w:tcPr>
          <w:p w14:paraId="79F9C864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  <w:shd w:val="clear" w:color="auto" w:fill="auto"/>
          </w:tcPr>
          <w:p w14:paraId="7E89ACC5" w14:textId="77777777" w:rsidR="00D60CBE" w:rsidRPr="00AA3B97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CBE" w:rsidRPr="00AA3B97" w14:paraId="01303EFE" w14:textId="77777777" w:rsidTr="00D60CBE">
        <w:tc>
          <w:tcPr>
            <w:tcW w:w="3870" w:type="dxa"/>
            <w:shd w:val="clear" w:color="auto" w:fill="auto"/>
          </w:tcPr>
          <w:p w14:paraId="1A1B8394" w14:textId="147A4E83" w:rsidR="00D60CBE" w:rsidRPr="00AA3B97" w:rsidRDefault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55C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  <w:r w:rsidR="007B33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C937253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5B56B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D5D867E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FD413A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BC236A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A76F14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D1661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CBE" w:rsidRPr="00AA3B97" w14:paraId="06809AB3" w14:textId="77777777" w:rsidTr="00D60CBE">
        <w:tc>
          <w:tcPr>
            <w:tcW w:w="3870" w:type="dxa"/>
            <w:shd w:val="clear" w:color="auto" w:fill="auto"/>
          </w:tcPr>
          <w:p w14:paraId="32ED3449" w14:textId="690072E0" w:rsidR="00D60CBE" w:rsidRPr="00055CC3" w:rsidRDefault="007B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0FB9179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08BE73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07F2669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F13B72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82722F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6352F5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271B3" w14:textId="77777777" w:rsidR="00D60CBE" w:rsidRPr="00AA3B97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418" w:rsidRPr="00AA3B97" w14:paraId="4A11AA99" w14:textId="77777777" w:rsidTr="00D60CBE">
        <w:tc>
          <w:tcPr>
            <w:tcW w:w="3870" w:type="dxa"/>
            <w:shd w:val="clear" w:color="auto" w:fill="auto"/>
          </w:tcPr>
          <w:p w14:paraId="0EBB8120" w14:textId="77777777" w:rsidR="006F5418" w:rsidRDefault="006F5418" w:rsidP="0097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ณ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1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A554FAA" w14:textId="77777777" w:rsidR="006F5418" w:rsidRPr="00AA3B97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DDF896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6F96656F" w14:textId="77777777" w:rsidR="006F5418" w:rsidRDefault="006F5418" w:rsidP="0006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1,060,000</w:t>
            </w:r>
          </w:p>
        </w:tc>
        <w:tc>
          <w:tcPr>
            <w:tcW w:w="236" w:type="dxa"/>
          </w:tcPr>
          <w:p w14:paraId="77BE5672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074ED2" w14:textId="77777777" w:rsidR="006F5418" w:rsidRPr="00AA3B97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F67AE6D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9B40CB" w14:textId="77777777" w:rsidR="006F5418" w:rsidRDefault="006F5418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1,060,000</w:t>
            </w:r>
          </w:p>
        </w:tc>
      </w:tr>
      <w:tr w:rsidR="006F5418" w:rsidRPr="00AA3B97" w14:paraId="5001596B" w14:textId="77777777" w:rsidTr="00D60CBE">
        <w:tc>
          <w:tcPr>
            <w:tcW w:w="3870" w:type="dxa"/>
            <w:shd w:val="clear" w:color="auto" w:fill="auto"/>
          </w:tcPr>
          <w:p w14:paraId="22CA9D47" w14:textId="77777777" w:rsidR="006F5418" w:rsidRPr="00AA3B97" w:rsidRDefault="006F5418" w:rsidP="0097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083A2" w14:textId="77777777" w:rsidR="006F5418" w:rsidRPr="006F5418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C6CBB1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7D815070" w14:textId="77777777" w:rsidR="006F5418" w:rsidRPr="00AA3B97" w:rsidRDefault="006F5418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74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17959">
              <w:rPr>
                <w:rFonts w:ascii="Angsana New" w:hAnsi="Angsana New"/>
                <w:sz w:val="30"/>
                <w:szCs w:val="30"/>
              </w:rPr>
              <w:t>1,060,000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4F7E4BA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50EA025" w14:textId="77777777" w:rsidR="006F5418" w:rsidRPr="006F5418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22667C" w14:textId="77777777" w:rsidR="006F5418" w:rsidRPr="00AA3B97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C281FB" w14:textId="77777777" w:rsidR="006F5418" w:rsidRPr="00AA3B97" w:rsidRDefault="006F5418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17959">
              <w:rPr>
                <w:rFonts w:ascii="Angsana New" w:hAnsi="Angsana New"/>
                <w:sz w:val="30"/>
                <w:szCs w:val="30"/>
              </w:rPr>
              <w:t>1,060,000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F5418" w:rsidRPr="00AA3B97" w14:paraId="1BD40E3E" w14:textId="77777777" w:rsidTr="00D60CBE">
        <w:tc>
          <w:tcPr>
            <w:tcW w:w="3870" w:type="dxa"/>
            <w:shd w:val="clear" w:color="auto" w:fill="auto"/>
          </w:tcPr>
          <w:p w14:paraId="5ED0328A" w14:textId="77777777" w:rsidR="006F5418" w:rsidRPr="00BF355A" w:rsidRDefault="006F5418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ณ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31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2FBBB6" w14:textId="77777777" w:rsidR="006F5418" w:rsidRPr="006F5418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11E51" w14:textId="77777777" w:rsidR="006F5418" w:rsidRPr="00BF355A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4E429" w14:textId="77777777" w:rsidR="006F5418" w:rsidRPr="003A0474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1F7D2" w14:textId="77777777" w:rsidR="006F5418" w:rsidRPr="00BF355A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2D281B" w14:textId="77777777" w:rsidR="006F5418" w:rsidRPr="006F5418" w:rsidRDefault="006F5418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8684E1A" w14:textId="77777777" w:rsidR="006F5418" w:rsidRPr="00BF355A" w:rsidRDefault="006F5418" w:rsidP="00977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9216D" w14:textId="77777777" w:rsidR="006F5418" w:rsidRPr="00BF355A" w:rsidRDefault="006F5418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0CBE" w:rsidRPr="00AA3B97" w14:paraId="78E7A3C5" w14:textId="77777777" w:rsidTr="00D60CBE">
        <w:tc>
          <w:tcPr>
            <w:tcW w:w="3870" w:type="dxa"/>
            <w:shd w:val="clear" w:color="auto" w:fill="auto"/>
          </w:tcPr>
          <w:p w14:paraId="31332A7B" w14:textId="77777777" w:rsidR="00D60CBE" w:rsidRPr="00025D4B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12F16EE1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3375812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0D3A9C6F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C900566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</w:tcPr>
          <w:p w14:paraId="5C2BE0EF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A612A96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1CAB7657" w14:textId="77777777" w:rsidR="00D60CBE" w:rsidRPr="00025D4B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60CBE" w:rsidRPr="00AA3B97" w14:paraId="3E495E4B" w14:textId="77777777" w:rsidTr="00D60CBE">
        <w:tc>
          <w:tcPr>
            <w:tcW w:w="3870" w:type="dxa"/>
            <w:shd w:val="clear" w:color="auto" w:fill="auto"/>
          </w:tcPr>
          <w:p w14:paraId="6982B74C" w14:textId="77777777" w:rsidR="00D60CBE" w:rsidRDefault="00D60CBE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55C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080" w:type="dxa"/>
          </w:tcPr>
          <w:p w14:paraId="56BECCD4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C4C245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475DC86D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EE512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06DDD2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78ABEA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7F5B1" w14:textId="77777777" w:rsidR="00D60CBE" w:rsidRPr="00BF355A" w:rsidRDefault="00D60CBE" w:rsidP="00D60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75CE" w:rsidRPr="00AA3B97" w14:paraId="628BC930" w14:textId="77777777" w:rsidTr="00D60CBE">
        <w:tc>
          <w:tcPr>
            <w:tcW w:w="3870" w:type="dxa"/>
            <w:shd w:val="clear" w:color="auto" w:fill="auto"/>
          </w:tcPr>
          <w:p w14:paraId="1FB338AB" w14:textId="5143FD73" w:rsidR="002D75CE" w:rsidRPr="00055CC3" w:rsidRDefault="002D75CE" w:rsidP="002D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991AE4C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8599A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AF22112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B64E3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8A3EE4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9B9648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11FC0" w14:textId="77777777" w:rsidR="002D75CE" w:rsidRPr="00DB507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5CE" w:rsidRPr="00AA3B97" w14:paraId="740EDDE3" w14:textId="77777777" w:rsidTr="00D60CBE">
        <w:tc>
          <w:tcPr>
            <w:tcW w:w="3870" w:type="dxa"/>
            <w:shd w:val="clear" w:color="auto" w:fill="auto"/>
          </w:tcPr>
          <w:p w14:paraId="27B2185F" w14:textId="77777777" w:rsidR="002D75CE" w:rsidRPr="00BF355A" w:rsidRDefault="002D75CE" w:rsidP="002D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ณ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1 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65DB77F" w14:textId="77777777" w:rsidR="002D75CE" w:rsidRPr="00AA3B97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556BD1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5C15DAF6" w14:textId="77777777" w:rsidR="002D75CE" w:rsidRPr="00977CDE" w:rsidRDefault="002D75CE" w:rsidP="0006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783,766</w:t>
            </w:r>
          </w:p>
        </w:tc>
        <w:tc>
          <w:tcPr>
            <w:tcW w:w="236" w:type="dxa"/>
          </w:tcPr>
          <w:p w14:paraId="4D7DE562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D5CE85" w14:textId="77777777" w:rsidR="002D75CE" w:rsidRPr="00AA3B97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260B011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4F3772" w14:textId="77777777" w:rsidR="002D75CE" w:rsidRPr="00AA3B97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5CE" w:rsidRPr="00AA3B97" w14:paraId="60E83407" w14:textId="77777777" w:rsidTr="00D60CBE">
        <w:tc>
          <w:tcPr>
            <w:tcW w:w="3870" w:type="dxa"/>
            <w:shd w:val="clear" w:color="auto" w:fill="auto"/>
          </w:tcPr>
          <w:p w14:paraId="7963469F" w14:textId="77777777" w:rsidR="002D75CE" w:rsidRPr="00BF355A" w:rsidRDefault="002D75CE" w:rsidP="002D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993706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0C55C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0A002EB8" w14:textId="77777777" w:rsidR="002D75CE" w:rsidRPr="00977CDE" w:rsidRDefault="002D75CE" w:rsidP="009D0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(783,766)</w:t>
            </w:r>
          </w:p>
        </w:tc>
        <w:tc>
          <w:tcPr>
            <w:tcW w:w="236" w:type="dxa"/>
          </w:tcPr>
          <w:p w14:paraId="440D0995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3357092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2C69E7" w14:textId="77777777" w:rsidR="002D75CE" w:rsidRPr="00BF355A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E7AD17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54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5CE" w:rsidRPr="00AA3B97" w14:paraId="32345439" w14:textId="77777777" w:rsidTr="00D60CBE">
        <w:tc>
          <w:tcPr>
            <w:tcW w:w="3870" w:type="dxa"/>
            <w:shd w:val="clear" w:color="auto" w:fill="auto"/>
          </w:tcPr>
          <w:p w14:paraId="4720E73B" w14:textId="77777777" w:rsidR="002D75CE" w:rsidRPr="00BF355A" w:rsidRDefault="002D75CE" w:rsidP="002D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ณ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F355A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31 </w:t>
            </w:r>
            <w:r w:rsidRPr="00BF355A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3917B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010DBA" w14:textId="77777777" w:rsidR="002D75CE" w:rsidRPr="00977CDE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5D95" w14:textId="77777777" w:rsidR="002D75CE" w:rsidRPr="00977CDE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CD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AADBC6" w14:textId="77777777" w:rsidR="002D75CE" w:rsidRPr="00977CDE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BDE8B7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9956749" w14:textId="77777777" w:rsidR="002D75CE" w:rsidRPr="00977CDE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A814D8" w14:textId="77777777" w:rsidR="002D75CE" w:rsidRPr="006F5418" w:rsidRDefault="002D75CE" w:rsidP="002D7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54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7A96" w:rsidRPr="00037095" w14:paraId="1688C62A" w14:textId="77777777" w:rsidTr="00403092">
        <w:trPr>
          <w:tblHeader/>
        </w:trPr>
        <w:tc>
          <w:tcPr>
            <w:tcW w:w="3870" w:type="dxa"/>
            <w:shd w:val="clear" w:color="auto" w:fill="auto"/>
          </w:tcPr>
          <w:p w14:paraId="7A6F7DC7" w14:textId="684A85FB" w:rsidR="009B7A96" w:rsidRPr="00037095" w:rsidRDefault="00A37DA0" w:rsidP="008D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รายได้ค่าเช่าที่ดินรับล่วงหน้า </w:t>
            </w:r>
          </w:p>
        </w:tc>
        <w:tc>
          <w:tcPr>
            <w:tcW w:w="2430" w:type="dxa"/>
            <w:gridSpan w:val="4"/>
            <w:shd w:val="clear" w:color="auto" w:fill="auto"/>
          </w:tcPr>
          <w:p w14:paraId="22393B33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8A0C968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4"/>
            <w:shd w:val="clear" w:color="auto" w:fill="auto"/>
          </w:tcPr>
          <w:p w14:paraId="1B5B3EE6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3709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A96" w:rsidRPr="00037095" w14:paraId="08119B05" w14:textId="77777777" w:rsidTr="00403092">
        <w:trPr>
          <w:tblHeader/>
        </w:trPr>
        <w:tc>
          <w:tcPr>
            <w:tcW w:w="3870" w:type="dxa"/>
            <w:shd w:val="clear" w:color="auto" w:fill="auto"/>
          </w:tcPr>
          <w:p w14:paraId="1826ED1C" w14:textId="4F671281" w:rsidR="009B7A96" w:rsidRPr="00D254B5" w:rsidRDefault="009B7A96" w:rsidP="008D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28631953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CCF49EF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7544C49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</w:tcPr>
          <w:p w14:paraId="37FF6D1A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D095D74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B531144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CCA4DA5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A3B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B7A96" w:rsidRPr="00037095" w14:paraId="4046FE8D" w14:textId="77777777" w:rsidTr="00403092">
        <w:trPr>
          <w:tblHeader/>
        </w:trPr>
        <w:tc>
          <w:tcPr>
            <w:tcW w:w="3870" w:type="dxa"/>
            <w:shd w:val="clear" w:color="auto" w:fill="auto"/>
          </w:tcPr>
          <w:p w14:paraId="2674CDC2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65521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0FFCC209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EAC8E16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6CD3D262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53AE520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</w:t>
            </w:r>
            <w:r w:rsidRPr="00AA3B9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A3B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F74C948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0E5A7BAB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A3B9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B7A96" w:rsidRPr="00037095" w14:paraId="2F99E5B7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7EA0403C" w14:textId="77777777" w:rsidR="009B7A96" w:rsidRPr="00037095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  <w:shd w:val="clear" w:color="auto" w:fill="auto"/>
          </w:tcPr>
          <w:p w14:paraId="64CD35E8" w14:textId="77777777" w:rsidR="009B7A96" w:rsidRPr="00AA3B97" w:rsidRDefault="009B7A96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3B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7B2" w:rsidRPr="00037095" w14:paraId="1344F775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0A2C6A4D" w14:textId="51E1EC9A" w:rsidR="003207B2" w:rsidDel="002101E6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F6BED9" w14:textId="77777777" w:rsidR="003207B2" w:rsidRDefault="003207B2" w:rsidP="006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904717B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A82760A" w14:textId="77777777" w:rsid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F74F3A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FA725A3" w14:textId="77777777" w:rsidR="003207B2" w:rsidRDefault="003207B2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A5B8F38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4592293E" w14:textId="77777777" w:rsid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7B2" w:rsidRPr="00037095" w14:paraId="3BEE3977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57D6055D" w14:textId="7A2CCB71" w:rsidR="003207B2" w:rsidDel="002101E6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ส่วนที่จะรับรู้ภายในหนึ่งปี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98B406" w14:textId="123E620E" w:rsidR="003207B2" w:rsidRPr="00DF470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7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253F31F5" w14:textId="77777777" w:rsidR="003207B2" w:rsidRPr="00DF470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46C4D70" w14:textId="7E4473AC" w:rsidR="003207B2" w:rsidRPr="00DF470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7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E37576" w14:textId="77777777" w:rsidR="003207B2" w:rsidRPr="00DF470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61E1D6A" w14:textId="483E9BC3" w:rsidR="003207B2" w:rsidRPr="00DF470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702">
              <w:rPr>
                <w:rFonts w:ascii="Angsana New" w:hAnsi="Angsana New"/>
                <w:b/>
                <w:bCs/>
                <w:sz w:val="30"/>
                <w:szCs w:val="30"/>
              </w:rPr>
              <w:t>1,982</w:t>
            </w:r>
          </w:p>
        </w:tc>
        <w:tc>
          <w:tcPr>
            <w:tcW w:w="262" w:type="dxa"/>
            <w:shd w:val="clear" w:color="auto" w:fill="auto"/>
          </w:tcPr>
          <w:p w14:paraId="3C5B346A" w14:textId="77777777" w:rsidR="003207B2" w:rsidRPr="00DF470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6963C" w14:textId="0792AE60" w:rsidR="003207B2" w:rsidRPr="00DF470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702">
              <w:rPr>
                <w:rFonts w:ascii="Angsana New" w:hAnsi="Angsana New"/>
                <w:b/>
                <w:bCs/>
                <w:sz w:val="30"/>
                <w:szCs w:val="30"/>
              </w:rPr>
              <w:t>3,281</w:t>
            </w:r>
          </w:p>
        </w:tc>
      </w:tr>
      <w:tr w:rsidR="003207B2" w:rsidRPr="003207B2" w14:paraId="6DD366A5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6EA780CC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0508B9" w14:textId="77777777" w:rsidR="003207B2" w:rsidRPr="003207B2" w:rsidRDefault="003207B2" w:rsidP="006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7B2C695C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1D2EB8D" w14:textId="77777777" w:rsidR="003207B2" w:rsidRP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3A36740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EBCD2CC" w14:textId="77777777" w:rsidR="003207B2" w:rsidRPr="003207B2" w:rsidRDefault="003207B2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CEFC010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A80BA3" w14:textId="77777777" w:rsidR="003207B2" w:rsidRP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207B2" w:rsidRPr="00037095" w14:paraId="27644AA7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3EC319A1" w14:textId="78715255" w:rsidR="003207B2" w:rsidDel="002101E6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DBB0BCE" w14:textId="77777777" w:rsidR="003207B2" w:rsidRDefault="003207B2" w:rsidP="006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14:paraId="6BC0C143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CC328F7" w14:textId="77777777" w:rsid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76EDC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634D3AD" w14:textId="77777777" w:rsidR="003207B2" w:rsidRDefault="003207B2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3A960F3" w14:textId="77777777" w:rsidR="003207B2" w:rsidRPr="009C141B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3F92099" w14:textId="77777777" w:rsid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07B2" w:rsidRPr="00037095" w14:paraId="6BB54C48" w14:textId="77777777" w:rsidTr="003207B2">
        <w:trPr>
          <w:tblHeader/>
        </w:trPr>
        <w:tc>
          <w:tcPr>
            <w:tcW w:w="3870" w:type="dxa"/>
            <w:shd w:val="clear" w:color="auto" w:fill="auto"/>
          </w:tcPr>
          <w:p w14:paraId="4D909D91" w14:textId="206728C6" w:rsidR="003207B2" w:rsidDel="002101E6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ส่วนที่จะรับรู้ภายในหนึ่งปี  </w:t>
            </w:r>
          </w:p>
        </w:tc>
        <w:tc>
          <w:tcPr>
            <w:tcW w:w="1080" w:type="dxa"/>
            <w:shd w:val="clear" w:color="auto" w:fill="auto"/>
          </w:tcPr>
          <w:p w14:paraId="3FF9A6A8" w14:textId="2704C1F4" w:rsidR="003207B2" w:rsidRPr="003207B2" w:rsidRDefault="003207B2" w:rsidP="006F54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56,515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677B52D8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126242E" w14:textId="7C917CB0" w:rsidR="003207B2" w:rsidRP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50,196</w:t>
            </w:r>
          </w:p>
        </w:tc>
        <w:tc>
          <w:tcPr>
            <w:tcW w:w="236" w:type="dxa"/>
            <w:shd w:val="clear" w:color="auto" w:fill="auto"/>
          </w:tcPr>
          <w:p w14:paraId="2F46A7EB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4A4A67B" w14:textId="7D1093DF" w:rsidR="003207B2" w:rsidRPr="003207B2" w:rsidRDefault="003207B2" w:rsidP="00205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14,954</w:t>
            </w:r>
          </w:p>
        </w:tc>
        <w:tc>
          <w:tcPr>
            <w:tcW w:w="262" w:type="dxa"/>
            <w:shd w:val="clear" w:color="auto" w:fill="auto"/>
          </w:tcPr>
          <w:p w14:paraId="7B93A64B" w14:textId="77777777" w:rsidR="003207B2" w:rsidRPr="003207B2" w:rsidRDefault="003207B2" w:rsidP="0040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6A5F7917" w14:textId="0005D777" w:rsidR="003207B2" w:rsidRPr="003207B2" w:rsidRDefault="003207B2" w:rsidP="00403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14,954</w:t>
            </w:r>
          </w:p>
        </w:tc>
      </w:tr>
      <w:tr w:rsidR="003207B2" w:rsidRPr="00037095" w14:paraId="18719D6F" w14:textId="77777777" w:rsidTr="004B5628">
        <w:trPr>
          <w:tblHeader/>
        </w:trPr>
        <w:tc>
          <w:tcPr>
            <w:tcW w:w="3870" w:type="dxa"/>
            <w:shd w:val="clear" w:color="auto" w:fill="auto"/>
          </w:tcPr>
          <w:p w14:paraId="31F44C34" w14:textId="23E39248" w:rsidR="003207B2" w:rsidDel="002101E6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ส่วนที่จะรับรู้หลังจากหนึ่งปี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1C3079" w14:textId="7AB21613" w:rsidR="003207B2" w:rsidRPr="003207B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1,250,085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487C53AB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4A2AC6C" w14:textId="5567D193" w:rsidR="003207B2" w:rsidRPr="003207B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1,262,604</w:t>
            </w:r>
          </w:p>
        </w:tc>
        <w:tc>
          <w:tcPr>
            <w:tcW w:w="236" w:type="dxa"/>
            <w:shd w:val="clear" w:color="auto" w:fill="auto"/>
          </w:tcPr>
          <w:p w14:paraId="4FBD9B40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7F9D54B" w14:textId="6E394B25" w:rsidR="003207B2" w:rsidRPr="003207B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375,631</w:t>
            </w:r>
          </w:p>
        </w:tc>
        <w:tc>
          <w:tcPr>
            <w:tcW w:w="262" w:type="dxa"/>
            <w:shd w:val="clear" w:color="auto" w:fill="auto"/>
          </w:tcPr>
          <w:p w14:paraId="06787F6F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D68FD" w14:textId="2FA3833D" w:rsidR="003207B2" w:rsidRPr="003207B2" w:rsidRDefault="003207B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207B2">
              <w:rPr>
                <w:rFonts w:ascii="Angsana New" w:hAnsi="Angsana New"/>
                <w:sz w:val="30"/>
                <w:szCs w:val="30"/>
              </w:rPr>
              <w:t>379,370</w:t>
            </w:r>
          </w:p>
        </w:tc>
      </w:tr>
      <w:tr w:rsidR="003207B2" w:rsidRPr="00037095" w14:paraId="286A11A0" w14:textId="77777777" w:rsidTr="004B5628">
        <w:trPr>
          <w:tblHeader/>
        </w:trPr>
        <w:tc>
          <w:tcPr>
            <w:tcW w:w="3870" w:type="dxa"/>
            <w:shd w:val="clear" w:color="auto" w:fill="auto"/>
          </w:tcPr>
          <w:p w14:paraId="59B177E6" w14:textId="77777777" w:rsidR="003207B2" w:rsidDel="002101E6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1A4D3" w14:textId="6A2CE91D" w:rsid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1,306,600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3F2CE634" w14:textId="77777777" w:rsidR="003207B2" w:rsidRPr="009C141B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3188" w14:textId="57F7F39F" w:rsid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1,312,800</w:t>
            </w:r>
          </w:p>
        </w:tc>
        <w:tc>
          <w:tcPr>
            <w:tcW w:w="236" w:type="dxa"/>
            <w:shd w:val="clear" w:color="auto" w:fill="auto"/>
          </w:tcPr>
          <w:p w14:paraId="5BE103AC" w14:textId="77777777" w:rsidR="003207B2" w:rsidRPr="009C141B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6D272" w14:textId="5E49FECA" w:rsid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390,585</w:t>
            </w:r>
          </w:p>
        </w:tc>
        <w:tc>
          <w:tcPr>
            <w:tcW w:w="262" w:type="dxa"/>
            <w:shd w:val="clear" w:color="auto" w:fill="auto"/>
          </w:tcPr>
          <w:p w14:paraId="37D44E02" w14:textId="77777777" w:rsidR="003207B2" w:rsidRPr="009C141B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18076" w14:textId="57C07807" w:rsid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394,324</w:t>
            </w:r>
          </w:p>
        </w:tc>
      </w:tr>
      <w:tr w:rsidR="003207B2" w:rsidRPr="003207B2" w14:paraId="777ED004" w14:textId="77777777" w:rsidTr="00ED7D86">
        <w:trPr>
          <w:tblHeader/>
        </w:trPr>
        <w:tc>
          <w:tcPr>
            <w:tcW w:w="3870" w:type="dxa"/>
            <w:shd w:val="clear" w:color="auto" w:fill="auto"/>
          </w:tcPr>
          <w:p w14:paraId="3E0E6E8E" w14:textId="403DB123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07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40597" w14:textId="60DE14D6" w:rsidR="003207B2" w:rsidRP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1,306,600</w:t>
            </w:r>
          </w:p>
        </w:tc>
        <w:tc>
          <w:tcPr>
            <w:tcW w:w="262" w:type="dxa"/>
            <w:gridSpan w:val="2"/>
            <w:shd w:val="clear" w:color="auto" w:fill="auto"/>
          </w:tcPr>
          <w:p w14:paraId="7747610C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2F87B" w14:textId="3FD0A195" w:rsidR="003207B2" w:rsidRP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1,312,800</w:t>
            </w:r>
          </w:p>
        </w:tc>
        <w:tc>
          <w:tcPr>
            <w:tcW w:w="236" w:type="dxa"/>
            <w:shd w:val="clear" w:color="auto" w:fill="auto"/>
          </w:tcPr>
          <w:p w14:paraId="57E3488B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2EFBC" w14:textId="31D1609C" w:rsidR="003207B2" w:rsidRP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392,567</w:t>
            </w:r>
          </w:p>
        </w:tc>
        <w:tc>
          <w:tcPr>
            <w:tcW w:w="262" w:type="dxa"/>
            <w:shd w:val="clear" w:color="auto" w:fill="auto"/>
          </w:tcPr>
          <w:p w14:paraId="7F93E712" w14:textId="77777777" w:rsidR="003207B2" w:rsidRPr="003207B2" w:rsidRDefault="003207B2" w:rsidP="003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48D54" w14:textId="082FEE30" w:rsidR="003207B2" w:rsidRPr="003207B2" w:rsidRDefault="00DF4702" w:rsidP="0032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397,605</w:t>
            </w:r>
          </w:p>
        </w:tc>
      </w:tr>
    </w:tbl>
    <w:p w14:paraId="56FF16FF" w14:textId="77777777" w:rsidR="000F3A8A" w:rsidRPr="00007694" w:rsidRDefault="000F3A8A">
      <w:pPr>
        <w:rPr>
          <w:rFonts w:asciiTheme="majorBidi" w:hAnsiTheme="majorBidi" w:cstheme="majorBidi"/>
          <w:sz w:val="20"/>
          <w:szCs w:val="20"/>
        </w:rPr>
      </w:pPr>
    </w:p>
    <w:p w14:paraId="3E7F1D2D" w14:textId="19C16721" w:rsidR="00C8500E" w:rsidRPr="004B5628" w:rsidRDefault="00800BF5" w:rsidP="00007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C8500E" w:rsidRPr="004B56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3928212" w14:textId="77777777" w:rsidR="00DF4702" w:rsidRPr="004B5628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EC8EC" w14:textId="2B9E278B" w:rsidR="00DF4702" w:rsidRPr="004B5628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เงินกู้ยืมจากกิจการที่เกี่ยวข้องกัน</w:t>
      </w:r>
    </w:p>
    <w:p w14:paraId="5150D460" w14:textId="77777777" w:rsidR="00DF4702" w:rsidRPr="004B5628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75A5D" w14:textId="28722891" w:rsidR="00DF4702" w:rsidRPr="004B5628" w:rsidRDefault="00DF4702" w:rsidP="004B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28">
        <w:rPr>
          <w:rFonts w:asciiTheme="majorBidi" w:hAnsiTheme="majorBidi" w:cstheme="majorBidi"/>
          <w:sz w:val="30"/>
          <w:szCs w:val="30"/>
          <w:cs/>
        </w:rPr>
        <w:t>ณ วันที่ 31 มีนาคม 2561 บริษัทย่อยมีวงเงินกู้ยืมจ</w:t>
      </w:r>
      <w:r w:rsidR="00B45E3E" w:rsidRPr="004B5628">
        <w:rPr>
          <w:rFonts w:asciiTheme="majorBidi" w:hAnsiTheme="majorBidi" w:cstheme="majorBidi"/>
          <w:sz w:val="30"/>
          <w:szCs w:val="30"/>
          <w:cs/>
        </w:rPr>
        <w:t>ากกิจการที่เกี่ยวข้องกัน</w:t>
      </w:r>
      <w:r w:rsidR="006F6F91" w:rsidRPr="00F33DDD">
        <w:rPr>
          <w:rFonts w:asciiTheme="majorBidi" w:hAnsiTheme="majorBidi" w:cstheme="majorBidi"/>
          <w:sz w:val="30"/>
          <w:szCs w:val="30"/>
          <w:cs/>
        </w:rPr>
        <w:t>ซึ่ง</w:t>
      </w:r>
      <w:r w:rsidRPr="004B5628">
        <w:rPr>
          <w:rFonts w:asciiTheme="majorBidi" w:hAnsiTheme="majorBidi" w:cstheme="majorBidi"/>
          <w:sz w:val="30"/>
          <w:szCs w:val="30"/>
          <w:cs/>
        </w:rPr>
        <w:t>ยังมิได้เบิกใช้เป็นจำนวนเงินรวม 4</w:t>
      </w:r>
      <w:r w:rsidRPr="004B5628">
        <w:rPr>
          <w:rFonts w:asciiTheme="majorBidi" w:hAnsiTheme="majorBidi" w:cstheme="majorBidi"/>
          <w:sz w:val="30"/>
          <w:szCs w:val="30"/>
        </w:rPr>
        <w:t>,</w:t>
      </w:r>
      <w:r w:rsidRPr="004B5628">
        <w:rPr>
          <w:rFonts w:asciiTheme="majorBidi" w:hAnsiTheme="majorBidi" w:cstheme="majorBidi"/>
          <w:sz w:val="30"/>
          <w:szCs w:val="30"/>
          <w:cs/>
        </w:rPr>
        <w:t>06</w:t>
      </w:r>
      <w:r w:rsidRPr="00F33DDD">
        <w:rPr>
          <w:rFonts w:asciiTheme="majorBidi" w:hAnsiTheme="majorBidi" w:cstheme="majorBidi"/>
          <w:sz w:val="30"/>
          <w:szCs w:val="30"/>
        </w:rPr>
        <w:t>4.64</w:t>
      </w:r>
      <w:r w:rsidRPr="004B56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DD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33DDD">
        <w:rPr>
          <w:rFonts w:asciiTheme="majorBidi" w:hAnsiTheme="majorBidi" w:cstheme="majorBidi"/>
          <w:i/>
          <w:iCs/>
          <w:sz w:val="30"/>
          <w:szCs w:val="30"/>
          <w:cs/>
        </w:rPr>
        <w:t>(31 ธันวาคม 2560</w:t>
      </w: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>: 4</w:t>
      </w:r>
      <w:r w:rsidRPr="004B5628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>06</w:t>
      </w:r>
      <w:r w:rsidRPr="00F33DDD">
        <w:rPr>
          <w:rFonts w:asciiTheme="majorBidi" w:hAnsiTheme="majorBidi" w:cstheme="majorBidi"/>
          <w:i/>
          <w:iCs/>
          <w:sz w:val="30"/>
          <w:szCs w:val="30"/>
        </w:rPr>
        <w:t>4.64</w:t>
      </w: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2D8F0E62" w14:textId="77777777" w:rsidR="00BD1FDD" w:rsidRPr="004B5628" w:rsidRDefault="00BD1FDD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B9C7A9A" w14:textId="40E59E5F" w:rsidR="00DF4702" w:rsidRPr="004B5628" w:rsidRDefault="00DF4702" w:rsidP="00DF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7783">
        <w:rPr>
          <w:rFonts w:asciiTheme="majorBidi" w:hAnsiTheme="majorBidi" w:cstheme="majorBidi"/>
          <w:sz w:val="30"/>
          <w:szCs w:val="30"/>
          <w:cs/>
        </w:rPr>
        <w:t>ณ วันที่ 31 มีนาคม 2561 อสังหาริมทรัพย์เพื่อการลงทุนที่อยู่ในระหว่างการพัฒนาและพร้อมให้เช่า/ขาย อสังหาริมทรัพย์เพื่อการลงทุนให้เช่า ที่ดินและอาคารของบริษัทย่อยแห่งหนึ่งซึ่งมีมูลค่าตามบัญชีจำนวน 2</w:t>
      </w:r>
      <w:r w:rsidRPr="00AE7783">
        <w:rPr>
          <w:rFonts w:asciiTheme="majorBidi" w:hAnsiTheme="majorBidi" w:cstheme="majorBidi"/>
          <w:sz w:val="30"/>
          <w:szCs w:val="30"/>
        </w:rPr>
        <w:t>,</w:t>
      </w:r>
      <w:r w:rsidRPr="00AE7783">
        <w:rPr>
          <w:rFonts w:asciiTheme="majorBidi" w:hAnsiTheme="majorBidi" w:cstheme="majorBidi"/>
          <w:sz w:val="30"/>
          <w:szCs w:val="30"/>
          <w:cs/>
        </w:rPr>
        <w:t>0</w:t>
      </w:r>
      <w:r w:rsidR="00C20A19">
        <w:rPr>
          <w:rFonts w:asciiTheme="majorBidi" w:hAnsiTheme="majorBidi" w:cstheme="majorBidi"/>
          <w:sz w:val="30"/>
          <w:szCs w:val="30"/>
        </w:rPr>
        <w:t>24</w:t>
      </w:r>
      <w:r w:rsidRPr="004B5628">
        <w:rPr>
          <w:rFonts w:asciiTheme="majorBidi" w:hAnsiTheme="majorBidi" w:cstheme="majorBidi"/>
          <w:sz w:val="30"/>
          <w:szCs w:val="30"/>
        </w:rPr>
        <w:t>.</w:t>
      </w:r>
      <w:r w:rsidR="00C20A19">
        <w:rPr>
          <w:rFonts w:asciiTheme="majorBidi" w:hAnsiTheme="majorBidi" w:cstheme="majorBidi"/>
          <w:sz w:val="30"/>
          <w:szCs w:val="30"/>
        </w:rPr>
        <w:t>85</w:t>
      </w:r>
      <w:r w:rsidRPr="00AE778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E7783">
        <w:rPr>
          <w:rFonts w:asciiTheme="majorBidi" w:hAnsiTheme="majorBidi" w:cstheme="majorBidi"/>
          <w:i/>
          <w:iCs/>
          <w:sz w:val="30"/>
          <w:szCs w:val="30"/>
          <w:cs/>
        </w:rPr>
        <w:t xml:space="preserve">(31 ธันวาคม </w:t>
      </w:r>
      <w:r w:rsidRPr="004B5628">
        <w:rPr>
          <w:rFonts w:ascii="Angsana New" w:hAnsi="Angsana New"/>
          <w:i/>
          <w:iCs/>
          <w:sz w:val="30"/>
          <w:szCs w:val="30"/>
          <w:cs/>
        </w:rPr>
        <w:t>2560:</w:t>
      </w:r>
      <w:r w:rsidRPr="00AE778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B5628">
        <w:rPr>
          <w:rFonts w:ascii="Angsana New" w:hAnsi="Angsana New"/>
          <w:i/>
          <w:iCs/>
          <w:sz w:val="30"/>
          <w:szCs w:val="30"/>
          <w:cs/>
        </w:rPr>
        <w:t>2</w:t>
      </w:r>
      <w:r w:rsidRPr="004B5628">
        <w:rPr>
          <w:rFonts w:ascii="Angsana New" w:hAnsi="Angsana New"/>
          <w:i/>
          <w:iCs/>
          <w:sz w:val="30"/>
          <w:szCs w:val="30"/>
        </w:rPr>
        <w:t>,</w:t>
      </w:r>
      <w:r w:rsidRPr="004B5628">
        <w:rPr>
          <w:rFonts w:ascii="Angsana New" w:hAnsi="Angsana New"/>
          <w:i/>
          <w:iCs/>
          <w:sz w:val="30"/>
          <w:szCs w:val="30"/>
          <w:cs/>
        </w:rPr>
        <w:t>02</w:t>
      </w:r>
      <w:r w:rsidRPr="004B5628">
        <w:rPr>
          <w:rFonts w:ascii="Angsana New" w:hAnsi="Angsana New"/>
          <w:i/>
          <w:iCs/>
          <w:sz w:val="30"/>
          <w:szCs w:val="30"/>
        </w:rPr>
        <w:t>5.55</w:t>
      </w: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E778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B5628">
        <w:rPr>
          <w:rFonts w:asciiTheme="majorBidi" w:hAnsiTheme="majorBidi" w:cstheme="majorBidi"/>
          <w:sz w:val="30"/>
          <w:szCs w:val="30"/>
          <w:cs/>
        </w:rPr>
        <w:t>ได้ถูกจดจำนองเพื่อเป็นประกันวงเงินสำหรับการกู้ยืม</w:t>
      </w:r>
      <w:r w:rsidR="00DF120F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0E83A6A3" w14:textId="77777777" w:rsidR="00DF4702" w:rsidRPr="004B5628" w:rsidRDefault="00DF4702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3BFED1C0" w14:textId="798FC420" w:rsidR="0094437D" w:rsidRPr="004B5628" w:rsidRDefault="0094437D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4B5628">
        <w:rPr>
          <w:rFonts w:asciiTheme="majorBidi" w:hAnsiTheme="majorBidi" w:cstheme="majorBidi"/>
          <w:i/>
          <w:iCs/>
          <w:sz w:val="30"/>
          <w:szCs w:val="30"/>
          <w:cs/>
        </w:rPr>
        <w:t>สัญญาเงินให้กู้ยืมระยะยาว</w:t>
      </w:r>
    </w:p>
    <w:p w14:paraId="07541953" w14:textId="77777777" w:rsidR="0094437D" w:rsidRPr="004B5628" w:rsidRDefault="0094437D" w:rsidP="00BD1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9605179" w14:textId="43F9803F" w:rsidR="0094437D" w:rsidRPr="00F33DDD" w:rsidRDefault="0094437D" w:rsidP="004B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28">
        <w:rPr>
          <w:rFonts w:asciiTheme="majorBidi" w:hAnsiTheme="majorBidi" w:cstheme="majorBidi"/>
          <w:sz w:val="30"/>
          <w:szCs w:val="30"/>
          <w:cs/>
        </w:rPr>
        <w:t>ณ วันที่ 31 มีนาคม 2561 บริษัทได้ทำสัญญาเงินให้กู้ยืมระยะยาวประเภทไม่มีหลักประกันกับบริษัทย่อยสอ</w:t>
      </w:r>
      <w:r w:rsidR="001C2174" w:rsidRPr="00F33DDD">
        <w:rPr>
          <w:rFonts w:asciiTheme="majorBidi" w:hAnsiTheme="majorBidi" w:cstheme="majorBidi"/>
          <w:sz w:val="30"/>
          <w:szCs w:val="30"/>
          <w:cs/>
        </w:rPr>
        <w:t xml:space="preserve">งแห่ง โดยมีอัตราดอกเบี้ยร้อยละ </w:t>
      </w:r>
      <w:r w:rsidR="001C2174" w:rsidRPr="00F33DDD">
        <w:rPr>
          <w:rFonts w:asciiTheme="majorBidi" w:hAnsiTheme="majorBidi" w:cstheme="majorBidi"/>
          <w:sz w:val="30"/>
          <w:szCs w:val="30"/>
        </w:rPr>
        <w:t>4</w:t>
      </w:r>
      <w:r w:rsidR="001C2174" w:rsidRPr="00F33DDD">
        <w:rPr>
          <w:rFonts w:asciiTheme="majorBidi" w:hAnsiTheme="majorBidi" w:cstheme="majorBidi"/>
          <w:sz w:val="30"/>
          <w:szCs w:val="30"/>
          <w:cs/>
        </w:rPr>
        <w:t>.78 ถึง</w:t>
      </w:r>
      <w:r w:rsidR="006F6F91" w:rsidRPr="00F33DDD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1C2174" w:rsidRPr="00F33DDD">
        <w:rPr>
          <w:rFonts w:asciiTheme="majorBidi" w:hAnsiTheme="majorBidi" w:cstheme="majorBidi"/>
          <w:sz w:val="30"/>
          <w:szCs w:val="30"/>
          <w:cs/>
        </w:rPr>
        <w:t xml:space="preserve"> 4.8</w:t>
      </w:r>
      <w:r w:rsidR="001C2174" w:rsidRPr="00F33DDD">
        <w:rPr>
          <w:rFonts w:asciiTheme="majorBidi" w:hAnsiTheme="majorBidi" w:cstheme="majorBidi"/>
          <w:sz w:val="30"/>
          <w:szCs w:val="30"/>
        </w:rPr>
        <w:t>8</w:t>
      </w:r>
      <w:r w:rsidRPr="004B5628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</w:rPr>
        <w:t>3.7</w:t>
      </w:r>
      <w:r w:rsidR="0099037F" w:rsidRPr="00F33DD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99037F" w:rsidRPr="00F33DD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</w:rPr>
        <w:t xml:space="preserve">4.84 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6F6F91" w:rsidRPr="004B562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F6F91" w:rsidRPr="00F33D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28">
        <w:rPr>
          <w:rFonts w:asciiTheme="majorBidi" w:hAnsiTheme="majorBidi" w:cstheme="majorBidi"/>
          <w:sz w:val="30"/>
          <w:szCs w:val="30"/>
          <w:cs/>
        </w:rPr>
        <w:t>และมีกำหนดชำระคืน</w:t>
      </w:r>
      <w:r w:rsidR="0023367B" w:rsidRPr="00F33DDD">
        <w:rPr>
          <w:rFonts w:asciiTheme="majorBidi" w:hAnsiTheme="majorBidi" w:cstheme="majorBidi"/>
          <w:sz w:val="30"/>
          <w:szCs w:val="30"/>
          <w:cs/>
        </w:rPr>
        <w:t>เงิน</w:t>
      </w:r>
      <w:r w:rsidRPr="004B5628">
        <w:rPr>
          <w:rFonts w:asciiTheme="majorBidi" w:hAnsiTheme="majorBidi" w:cstheme="majorBidi"/>
          <w:sz w:val="30"/>
          <w:szCs w:val="30"/>
          <w:cs/>
        </w:rPr>
        <w:t>ต้นทั้งจำนวน</w:t>
      </w:r>
      <w:r w:rsidR="00B229D7" w:rsidRPr="00B229D7">
        <w:rPr>
          <w:rFonts w:asciiTheme="majorBidi" w:hAnsiTheme="majorBidi" w:cstheme="majorBidi"/>
          <w:sz w:val="30"/>
          <w:szCs w:val="30"/>
          <w:cs/>
        </w:rPr>
        <w:t>ในเดือนกรก</w:t>
      </w:r>
      <w:r w:rsidR="00B229D7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4B5628">
        <w:rPr>
          <w:rFonts w:asciiTheme="majorBidi" w:hAnsiTheme="majorBidi" w:cstheme="majorBidi"/>
          <w:sz w:val="30"/>
          <w:szCs w:val="30"/>
          <w:cs/>
        </w:rPr>
        <w:t>าคม 2562 และเดือนพฤษภาคม 2565</w:t>
      </w:r>
    </w:p>
    <w:p w14:paraId="36642C28" w14:textId="77777777" w:rsidR="0094437D" w:rsidRPr="004B5628" w:rsidRDefault="0094437D" w:rsidP="004B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2A3F7D" w14:textId="77777777" w:rsidR="00DF4702" w:rsidRDefault="00DF4702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3BD267EA" w14:textId="77777777" w:rsidR="00DF4702" w:rsidRDefault="00DF4702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99954EC" w14:textId="77777777" w:rsidR="00671D69" w:rsidRDefault="00104D13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71D6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A55577">
        <w:rPr>
          <w:rFonts w:ascii="Angsana New" w:hAnsi="Angsana New" w:hint="cs"/>
          <w:i/>
          <w:iCs/>
          <w:sz w:val="30"/>
          <w:szCs w:val="30"/>
          <w:cs/>
        </w:rPr>
        <w:t>และบริการพื้นที่สำนักงาน</w:t>
      </w:r>
    </w:p>
    <w:p w14:paraId="3A5BDF2A" w14:textId="77777777" w:rsidR="00671D69" w:rsidRPr="00671D69" w:rsidRDefault="00671D69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718D2AA4" w14:textId="25D6A7AC" w:rsidR="001F7126" w:rsidRPr="00D7532A" w:rsidRDefault="001F7126" w:rsidP="0067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532A">
        <w:rPr>
          <w:rFonts w:asciiTheme="majorBidi" w:hAnsiTheme="majorBidi" w:cstheme="majorBidi"/>
          <w:sz w:val="30"/>
          <w:szCs w:val="30"/>
          <w:cs/>
        </w:rPr>
        <w:lastRenderedPageBreak/>
        <w:t>บริษัท</w:t>
      </w:r>
      <w:r w:rsidR="00063A4E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7532A">
        <w:rPr>
          <w:rFonts w:asciiTheme="majorBidi" w:hAnsiTheme="majorBidi" w:cstheme="majorBidi"/>
          <w:sz w:val="30"/>
          <w:szCs w:val="30"/>
          <w:cs/>
        </w:rPr>
        <w:t>ทำสัญญาเช่าพื้นที่สำนักงานและบริการที่เกี่ยวข้องกับ</w:t>
      </w:r>
      <w:r w:rsidR="003C49FA" w:rsidRPr="00D7532A">
        <w:rPr>
          <w:rFonts w:asciiTheme="majorBidi" w:hAnsiTheme="majorBidi" w:cstheme="majorBidi"/>
          <w:sz w:val="30"/>
          <w:szCs w:val="30"/>
          <w:cs/>
        </w:rPr>
        <w:t>บริษัทที่เกี่ยวข้องกันแห่งหนึ่ง</w:t>
      </w:r>
      <w:r w:rsidR="003C49FA" w:rsidRPr="00D7532A">
        <w:rPr>
          <w:rFonts w:asciiTheme="majorBidi" w:hAnsiTheme="majorBidi" w:cstheme="majorBidi"/>
          <w:sz w:val="30"/>
          <w:szCs w:val="30"/>
        </w:rPr>
        <w:t xml:space="preserve"> </w:t>
      </w:r>
      <w:r w:rsidRPr="00D7532A">
        <w:rPr>
          <w:rFonts w:asciiTheme="majorBidi" w:hAnsiTheme="majorBidi" w:cstheme="majorBidi"/>
          <w:sz w:val="30"/>
          <w:szCs w:val="30"/>
          <w:cs/>
        </w:rPr>
        <w:t xml:space="preserve">โดยมีค่าเช่าและค่าบริการคิดเป็นจำนวนเงินรวม 17 ล้านบาทต่อปี สัญญาดังกล่าวมีกำหนดระยะเวลา 3 ปี โดยเริ่มตั้งแต่เดือนกรกฎาคม 2558 ถึงเดือนมิถุนายน 2561 </w:t>
      </w:r>
    </w:p>
    <w:p w14:paraId="4FA9D45B" w14:textId="77777777" w:rsidR="001F7126" w:rsidRPr="00671D69" w:rsidRDefault="001F7126" w:rsidP="00CC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41448DC9" w14:textId="55B9D3A4" w:rsidR="00CC71B4" w:rsidRDefault="00B86DCC" w:rsidP="00CC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C71B4">
        <w:rPr>
          <w:rFonts w:ascii="Angsana New" w:hAnsi="Angsana New" w:hint="cs"/>
          <w:i/>
          <w:iCs/>
          <w:sz w:val="30"/>
          <w:szCs w:val="30"/>
          <w:cs/>
        </w:rPr>
        <w:t>รับประกัน</w:t>
      </w:r>
    </w:p>
    <w:p w14:paraId="7E0032FB" w14:textId="77777777" w:rsidR="00CC71B4" w:rsidRPr="00CC71B4" w:rsidRDefault="00CC71B4" w:rsidP="00CC7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68B0B4A7" w14:textId="54F923DA" w:rsidR="00CC71B4" w:rsidRPr="00BF1019" w:rsidRDefault="00CC71B4" w:rsidP="00BF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/>
          <w:sz w:val="30"/>
          <w:szCs w:val="30"/>
          <w:cs/>
        </w:rPr>
        <w:t>บริษัทได้ออกจดหมายการรับประกัน (</w:t>
      </w:r>
      <w:r w:rsidRPr="00BF1019">
        <w:rPr>
          <w:rFonts w:ascii="Angsana New" w:hAnsi="Angsana New"/>
          <w:sz w:val="30"/>
          <w:szCs w:val="30"/>
        </w:rPr>
        <w:t>Letter of Undertaking</w:t>
      </w:r>
      <w:r w:rsidRPr="00BF1019">
        <w:rPr>
          <w:rFonts w:ascii="Angsana New" w:hAnsi="Angsana New"/>
          <w:sz w:val="30"/>
          <w:szCs w:val="30"/>
          <w:cs/>
        </w:rPr>
        <w:t xml:space="preserve">) </w:t>
      </w:r>
      <w:r w:rsidRPr="00BF1019">
        <w:rPr>
          <w:rFonts w:ascii="Angsana New" w:hAnsi="Angsana New" w:hint="cs"/>
          <w:sz w:val="30"/>
          <w:szCs w:val="30"/>
          <w:cs/>
        </w:rPr>
        <w:t>ให้แก่สถาบันการเงินแห่งหนึ่งเกี่ยวกับภาระหนี้ของบริษัทย่อยของ</w:t>
      </w:r>
      <w:r w:rsidRPr="00BF1019">
        <w:rPr>
          <w:rFonts w:ascii="Angsana New" w:hAnsi="Angsana New"/>
          <w:sz w:val="30"/>
          <w:szCs w:val="30"/>
        </w:rPr>
        <w:t xml:space="preserve"> PT SLP Surya TICON Internusa </w:t>
      </w:r>
      <w:r w:rsidRPr="00BF1019">
        <w:rPr>
          <w:rFonts w:ascii="Angsana New" w:hAnsi="Angsana New" w:hint="cs"/>
          <w:sz w:val="30"/>
          <w:szCs w:val="30"/>
          <w:cs/>
        </w:rPr>
        <w:t xml:space="preserve">โดยจะรับประกันในอัตราร้อยละ </w:t>
      </w:r>
      <w:r w:rsidRPr="00BF1019">
        <w:rPr>
          <w:rFonts w:ascii="Angsana New" w:hAnsi="Angsana New" w:hint="cs"/>
          <w:sz w:val="30"/>
          <w:szCs w:val="30"/>
        </w:rPr>
        <w:t>25</w:t>
      </w:r>
      <w:r w:rsidRPr="00BF1019">
        <w:rPr>
          <w:rFonts w:ascii="Angsana New" w:hAnsi="Angsana New" w:hint="cs"/>
          <w:sz w:val="30"/>
          <w:szCs w:val="30"/>
          <w:cs/>
        </w:rPr>
        <w:t xml:space="preserve"> ซึ่งเป็นสัดส่วนที่บริษัทถือหุ้นโดยทางอ้อมในบริษัทย่อย</w:t>
      </w:r>
      <w:r w:rsidR="00063A4E">
        <w:rPr>
          <w:rFonts w:ascii="Angsana New" w:hAnsi="Angsana New" w:hint="cs"/>
          <w:sz w:val="30"/>
          <w:szCs w:val="30"/>
          <w:cs/>
        </w:rPr>
        <w:t>ดังกล่าว</w:t>
      </w:r>
      <w:r w:rsidRPr="00BF1019">
        <w:rPr>
          <w:rFonts w:ascii="Angsana New" w:hAnsi="Angsana New" w:hint="cs"/>
          <w:sz w:val="30"/>
          <w:szCs w:val="30"/>
          <w:cs/>
        </w:rPr>
        <w:t xml:space="preserve"> การรับประกันนี้มีผลตั้งแต่ </w:t>
      </w:r>
      <w:r w:rsidRPr="00BF1019">
        <w:rPr>
          <w:rFonts w:ascii="Angsana New" w:hAnsi="Angsana New" w:hint="cs"/>
          <w:sz w:val="30"/>
          <w:szCs w:val="30"/>
        </w:rPr>
        <w:t>29</w:t>
      </w:r>
      <w:r w:rsidRPr="00BF101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BF1019">
        <w:rPr>
          <w:rFonts w:ascii="Angsana New" w:hAnsi="Angsana New"/>
          <w:sz w:val="30"/>
          <w:szCs w:val="30"/>
        </w:rPr>
        <w:t>2558</w:t>
      </w:r>
      <w:r w:rsidRPr="00BF1019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BF1019">
        <w:rPr>
          <w:rFonts w:ascii="Angsana New" w:hAnsi="Angsana New" w:hint="cs"/>
          <w:sz w:val="30"/>
          <w:szCs w:val="30"/>
        </w:rPr>
        <w:t>29</w:t>
      </w:r>
      <w:r w:rsidRPr="00BF101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BF1019">
        <w:rPr>
          <w:rFonts w:ascii="Angsana New" w:hAnsi="Angsana New" w:hint="cs"/>
          <w:sz w:val="30"/>
          <w:szCs w:val="30"/>
        </w:rPr>
        <w:t>2564</w:t>
      </w:r>
    </w:p>
    <w:p w14:paraId="5E0F530B" w14:textId="77777777" w:rsidR="00355DED" w:rsidRPr="00CC71B4" w:rsidRDefault="00355DE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0CF1A7D0" w14:textId="74E143E6" w:rsidR="00BD1FDD" w:rsidRDefault="00355DED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BF1019">
        <w:rPr>
          <w:rFonts w:ascii="Angsana New" w:hAnsi="Angsana New" w:hint="cs"/>
          <w:i/>
          <w:iCs/>
          <w:sz w:val="30"/>
          <w:szCs w:val="30"/>
          <w:cs/>
        </w:rPr>
        <w:t>สั</w:t>
      </w:r>
      <w:r w:rsidR="00BD1FDD" w:rsidRPr="00BF1019">
        <w:rPr>
          <w:rFonts w:ascii="Angsana New" w:hAnsi="Angsana New"/>
          <w:i/>
          <w:iCs/>
          <w:sz w:val="30"/>
          <w:szCs w:val="30"/>
          <w:cs/>
        </w:rPr>
        <w:t>ญญาแต่งตั้งผู้บริหารอสังหาริมทรัพย์</w:t>
      </w:r>
      <w:r w:rsidR="00FC411E" w:rsidRPr="00BF1019">
        <w:rPr>
          <w:rFonts w:ascii="Angsana New" w:hAnsi="Angsana New" w:hint="cs"/>
          <w:i/>
          <w:iCs/>
          <w:sz w:val="30"/>
          <w:szCs w:val="30"/>
          <w:cs/>
        </w:rPr>
        <w:t>และบริหารจัดการ</w:t>
      </w:r>
      <w:r w:rsidR="00BF1019">
        <w:rPr>
          <w:rFonts w:ascii="Angsana New" w:hAnsi="Angsana New" w:hint="cs"/>
          <w:i/>
          <w:iCs/>
          <w:sz w:val="30"/>
          <w:szCs w:val="30"/>
          <w:cs/>
        </w:rPr>
        <w:t>กองทรัสต์</w:t>
      </w:r>
    </w:p>
    <w:p w14:paraId="2DBF8FBC" w14:textId="77777777" w:rsidR="00671D69" w:rsidRPr="00671D69" w:rsidRDefault="00671D69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28F9E97A" w14:textId="2F3CBC2F" w:rsidR="00F64C04" w:rsidRPr="00BF1019" w:rsidRDefault="00F64C04" w:rsidP="0057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/>
          <w:sz w:val="30"/>
          <w:szCs w:val="30"/>
          <w:cs/>
        </w:rPr>
        <w:t>ในเดือน</w:t>
      </w:r>
      <w:r w:rsidRPr="00BF1019">
        <w:rPr>
          <w:rFonts w:ascii="Angsana New" w:hAnsi="Angsana New" w:hint="cs"/>
          <w:sz w:val="30"/>
          <w:szCs w:val="30"/>
          <w:cs/>
        </w:rPr>
        <w:t>ธันวา</w:t>
      </w:r>
      <w:r w:rsidRPr="00BF1019">
        <w:rPr>
          <w:rFonts w:ascii="Angsana New" w:hAnsi="Angsana New"/>
          <w:sz w:val="30"/>
          <w:szCs w:val="30"/>
          <w:cs/>
        </w:rPr>
        <w:t xml:space="preserve">คม </w:t>
      </w:r>
      <w:r w:rsidRPr="00BF1019">
        <w:rPr>
          <w:rFonts w:ascii="Angsana New" w:hAnsi="Angsana New"/>
          <w:sz w:val="30"/>
          <w:szCs w:val="30"/>
        </w:rPr>
        <w:t>25</w:t>
      </w:r>
      <w:r w:rsidR="0043202B">
        <w:rPr>
          <w:rFonts w:ascii="Angsana New" w:hAnsi="Angsana New"/>
          <w:sz w:val="30"/>
          <w:szCs w:val="30"/>
        </w:rPr>
        <w:t>60</w:t>
      </w:r>
      <w:r w:rsidRPr="00BF1019">
        <w:rPr>
          <w:rFonts w:ascii="Angsana New" w:hAnsi="Angsana New"/>
          <w:sz w:val="30"/>
          <w:szCs w:val="30"/>
          <w:cs/>
        </w:rPr>
        <w:t xml:space="preserve"> บริษัท</w:t>
      </w:r>
      <w:r w:rsidRPr="00BF1019">
        <w:rPr>
          <w:rFonts w:ascii="Angsana New" w:hAnsi="Angsana New" w:hint="cs"/>
          <w:sz w:val="30"/>
          <w:szCs w:val="30"/>
          <w:cs/>
        </w:rPr>
        <w:t xml:space="preserve"> ไทคอน แมเนจเม้นท์ จำกัด</w:t>
      </w:r>
      <w:r w:rsidRPr="00BF1019">
        <w:rPr>
          <w:rFonts w:ascii="Angsana New" w:hAnsi="Angsana New"/>
          <w:sz w:val="30"/>
          <w:szCs w:val="30"/>
          <w:cs/>
        </w:rPr>
        <w:t xml:space="preserve"> ซึ่งเป็นบริษัทย่อยได้รับแต่งตั้งจาก</w:t>
      </w:r>
      <w:r w:rsidR="00AE7611" w:rsidRPr="00322C22">
        <w:rPr>
          <w:rFonts w:ascii="Angsana New" w:hAnsi="Angsana New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ทรัสต์เพื่อการลงทุนในอสังหาริมทรัพย์และสิทธิการเช่าอสังหาริมทรัพย์ไทคอน</w:t>
      </w:r>
      <w:r w:rsidR="00AE7611">
        <w:rPr>
          <w:rFonts w:ascii="Angsana New" w:hAnsi="Angsana New"/>
          <w:sz w:val="30"/>
          <w:szCs w:val="30"/>
        </w:rPr>
        <w:t xml:space="preserve"> (“</w:t>
      </w:r>
      <w:r w:rsidRPr="00BF1019">
        <w:rPr>
          <w:rFonts w:ascii="Angsana New" w:hAnsi="Angsana New"/>
          <w:sz w:val="30"/>
          <w:szCs w:val="30"/>
          <w:cs/>
        </w:rPr>
        <w:t>กองทรัสต์</w:t>
      </w:r>
      <w:r w:rsidR="00AE7611">
        <w:rPr>
          <w:rFonts w:ascii="Angsana New" w:hAnsi="Angsana New"/>
          <w:sz w:val="30"/>
          <w:szCs w:val="30"/>
        </w:rPr>
        <w:t>”)</w:t>
      </w:r>
      <w:r w:rsidR="006501FD" w:rsidRPr="00BF1019">
        <w:rPr>
          <w:rFonts w:ascii="Angsana New" w:hAnsi="Angsana New" w:hint="cs"/>
          <w:sz w:val="30"/>
          <w:szCs w:val="30"/>
          <w:cs/>
        </w:rPr>
        <w:t xml:space="preserve"> </w:t>
      </w:r>
      <w:r w:rsidRPr="00BF1019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Pr="00BF1019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BF1019">
        <w:rPr>
          <w:rFonts w:ascii="Angsana New" w:hAnsi="Angsana New" w:hint="cs"/>
          <w:sz w:val="30"/>
          <w:szCs w:val="30"/>
          <w:cs/>
        </w:rPr>
        <w:t>ดังนี้</w:t>
      </w:r>
    </w:p>
    <w:p w14:paraId="167EC06B" w14:textId="77777777" w:rsidR="00F64C04" w:rsidRPr="00FC411E" w:rsidRDefault="00F64C04" w:rsidP="00BF1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17A88D35" w14:textId="6AAA5D0B" w:rsidR="00BF1019" w:rsidRDefault="00F64C04" w:rsidP="00BF101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 w:hint="cs"/>
          <w:sz w:val="30"/>
          <w:szCs w:val="30"/>
          <w:cs/>
        </w:rPr>
        <w:t>ค่าธรรมเนียมบริหารจัดการทรัพย์สินหลักของกองทรัสต์ร้อยละ 3 ของ</w:t>
      </w:r>
      <w:r w:rsidR="006501FD" w:rsidRPr="00BF1019">
        <w:rPr>
          <w:rFonts w:ascii="Angsana New" w:hAnsi="Angsana New" w:hint="cs"/>
          <w:sz w:val="30"/>
          <w:szCs w:val="30"/>
          <w:cs/>
        </w:rPr>
        <w:t>รายได้สุทธิจากสัญญาเช่าและสัญญาบริการของกองทรัสต์</w:t>
      </w:r>
      <w:r w:rsidRPr="00BF101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83DF6E8" w14:textId="04B911BD" w:rsidR="00BF1019" w:rsidRDefault="006501FD" w:rsidP="00BF101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 w:hint="cs"/>
          <w:sz w:val="30"/>
          <w:szCs w:val="30"/>
          <w:cs/>
        </w:rPr>
        <w:t>ค่าตอบแทนส่วนเพิ่มอัตราร้อยละ 5 ต่อปีของกำไรจากการดำเนินงานของกองทรัสต์</w:t>
      </w:r>
    </w:p>
    <w:p w14:paraId="3C35F527" w14:textId="4AEA3622" w:rsidR="00BF1019" w:rsidRDefault="006501FD" w:rsidP="00BF101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 w:hint="cs"/>
          <w:sz w:val="30"/>
          <w:szCs w:val="30"/>
          <w:cs/>
        </w:rPr>
        <w:t>ค่านายหน้า</w:t>
      </w:r>
      <w:r w:rsidR="00063A4E">
        <w:rPr>
          <w:rFonts w:ascii="Angsana New" w:hAnsi="Angsana New" w:hint="cs"/>
          <w:sz w:val="30"/>
          <w:szCs w:val="30"/>
          <w:cs/>
        </w:rPr>
        <w:t>คิด</w:t>
      </w:r>
      <w:r w:rsidRPr="00BF1019">
        <w:rPr>
          <w:rFonts w:ascii="Angsana New" w:hAnsi="Angsana New" w:hint="cs"/>
          <w:sz w:val="30"/>
          <w:szCs w:val="30"/>
          <w:cs/>
        </w:rPr>
        <w:t>ตามสัดส่วนตามระยะเวลาทำสัญญาเช่าและสัญญาบริการของผู้เช่ารายย่อยใหม่ แต่ไม่เกิน 3 เดือนของอัตราค่าเช่าและค่าบริการ</w:t>
      </w:r>
    </w:p>
    <w:p w14:paraId="7D0AAEF5" w14:textId="12791B66" w:rsidR="006501FD" w:rsidRPr="00BF1019" w:rsidRDefault="006501FD" w:rsidP="00BF101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 w:hint="cs"/>
          <w:sz w:val="30"/>
          <w:szCs w:val="30"/>
          <w:cs/>
        </w:rPr>
        <w:t>ค่านายหน้าจากการซื้อ</w:t>
      </w:r>
      <w:r w:rsidR="007562DC">
        <w:rPr>
          <w:rFonts w:ascii="Angsana New" w:hAnsi="Angsana New"/>
          <w:sz w:val="30"/>
          <w:szCs w:val="30"/>
        </w:rPr>
        <w:t xml:space="preserve"> </w:t>
      </w:r>
      <w:r w:rsidRPr="00BF1019">
        <w:rPr>
          <w:rFonts w:ascii="Angsana New" w:hAnsi="Angsana New" w:hint="cs"/>
          <w:sz w:val="30"/>
          <w:szCs w:val="30"/>
          <w:cs/>
        </w:rPr>
        <w:t>ขาย</w:t>
      </w:r>
      <w:r w:rsidR="007562DC">
        <w:rPr>
          <w:rFonts w:ascii="Angsana New" w:hAnsi="Angsana New"/>
          <w:sz w:val="30"/>
          <w:szCs w:val="30"/>
        </w:rPr>
        <w:t xml:space="preserve"> </w:t>
      </w:r>
      <w:r w:rsidRPr="00BF1019">
        <w:rPr>
          <w:rFonts w:ascii="Angsana New" w:hAnsi="Angsana New" w:hint="cs"/>
          <w:sz w:val="30"/>
          <w:szCs w:val="30"/>
          <w:cs/>
        </w:rPr>
        <w:t>โอนสิทธิการเช่า</w:t>
      </w:r>
      <w:r w:rsidR="007562DC">
        <w:rPr>
          <w:rFonts w:ascii="Angsana New" w:hAnsi="Angsana New" w:hint="cs"/>
          <w:sz w:val="30"/>
          <w:szCs w:val="30"/>
          <w:cs/>
        </w:rPr>
        <w:t>และ</w:t>
      </w:r>
      <w:r w:rsidR="007562DC">
        <w:rPr>
          <w:rFonts w:ascii="Angsana New" w:hAnsi="Angsana New"/>
          <w:sz w:val="30"/>
          <w:szCs w:val="30"/>
        </w:rPr>
        <w:t>/</w:t>
      </w:r>
      <w:r w:rsidR="007562DC">
        <w:rPr>
          <w:rFonts w:ascii="Angsana New" w:hAnsi="Angsana New" w:hint="cs"/>
          <w:sz w:val="30"/>
          <w:szCs w:val="30"/>
          <w:cs/>
        </w:rPr>
        <w:t>หรือ</w:t>
      </w:r>
      <w:r w:rsidRPr="00BF1019">
        <w:rPr>
          <w:rFonts w:ascii="Angsana New" w:hAnsi="Angsana New" w:hint="cs"/>
          <w:sz w:val="30"/>
          <w:szCs w:val="30"/>
          <w:cs/>
        </w:rPr>
        <w:t>รับโอนสิทธิการเช่าอสังหาริมทรัพย์ในอัตราร้อยละ 3 ของมูลค่าดังกล่าว</w:t>
      </w:r>
    </w:p>
    <w:p w14:paraId="1DE6EC62" w14:textId="77777777" w:rsidR="00FC411E" w:rsidRPr="00FC411E" w:rsidRDefault="00FC411E" w:rsidP="00FC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900" w:right="-27"/>
        <w:jc w:val="thaiDistribute"/>
        <w:rPr>
          <w:rFonts w:ascii="Angsana New" w:hAnsi="Angsana New"/>
          <w:sz w:val="20"/>
          <w:szCs w:val="20"/>
        </w:rPr>
      </w:pPr>
    </w:p>
    <w:p w14:paraId="06C8BBC4" w14:textId="76AB7CD7" w:rsidR="0043202B" w:rsidRDefault="00FC411E" w:rsidP="00BF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1019">
        <w:rPr>
          <w:rFonts w:ascii="Angsana New" w:hAnsi="Angsana New" w:hint="cs"/>
          <w:sz w:val="30"/>
          <w:szCs w:val="30"/>
          <w:cs/>
        </w:rPr>
        <w:t>นอกจากนี้</w:t>
      </w:r>
      <w:r w:rsidR="00BF1019" w:rsidRPr="00BF1019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BF1019">
        <w:rPr>
          <w:rFonts w:ascii="Angsana New" w:hAnsi="Angsana New" w:hint="cs"/>
          <w:sz w:val="30"/>
          <w:szCs w:val="30"/>
          <w:cs/>
        </w:rPr>
        <w:t>ได้ทำสัญญาการบริหารจัดการกับ</w:t>
      </w:r>
      <w:r w:rsidR="003C49FA">
        <w:rPr>
          <w:rFonts w:ascii="Angsana New" w:hAnsi="Angsana New" w:hint="cs"/>
          <w:sz w:val="30"/>
          <w:szCs w:val="30"/>
          <w:cs/>
        </w:rPr>
        <w:t>กองทรัสต์</w:t>
      </w:r>
      <w:r w:rsidR="00BF1019" w:rsidRPr="00BF1019">
        <w:rPr>
          <w:rFonts w:ascii="Angsana New" w:hAnsi="Angsana New" w:hint="cs"/>
          <w:sz w:val="30"/>
          <w:szCs w:val="30"/>
          <w:cs/>
        </w:rPr>
        <w:t xml:space="preserve"> สำหรับการให้บริการบริหารจัดการทั่วไปโดยคิดค่าบริการเป็นรายเดือน ในอัตราร้อยละ </w:t>
      </w:r>
      <w:r w:rsidR="0043202B">
        <w:rPr>
          <w:rFonts w:ascii="Angsana New" w:hAnsi="Angsana New"/>
          <w:sz w:val="30"/>
          <w:szCs w:val="30"/>
        </w:rPr>
        <w:t>0.25</w:t>
      </w:r>
      <w:r w:rsidR="00BF1019" w:rsidRPr="00BF1019">
        <w:rPr>
          <w:rFonts w:ascii="Angsana New" w:hAnsi="Angsana New"/>
          <w:sz w:val="30"/>
          <w:szCs w:val="30"/>
        </w:rPr>
        <w:t xml:space="preserve"> </w:t>
      </w:r>
      <w:r w:rsidR="00BF1019" w:rsidRPr="00BF1019">
        <w:rPr>
          <w:rFonts w:ascii="Angsana New" w:hAnsi="Angsana New" w:hint="cs"/>
          <w:sz w:val="30"/>
          <w:szCs w:val="30"/>
          <w:cs/>
        </w:rPr>
        <w:t>ต่อปี ของ</w:t>
      </w:r>
      <w:r w:rsidR="0043202B">
        <w:rPr>
          <w:rFonts w:ascii="Angsana New" w:hAnsi="Angsana New" w:hint="cs"/>
          <w:sz w:val="30"/>
          <w:szCs w:val="30"/>
          <w:cs/>
        </w:rPr>
        <w:t>มูลค่าสินทรัพย์รวมของกองทรัสต์</w:t>
      </w:r>
    </w:p>
    <w:p w14:paraId="4454310D" w14:textId="77777777" w:rsidR="00AE7611" w:rsidRPr="0045421F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74E8A4D6" w14:textId="79295D59" w:rsidR="00AE7611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71D6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1C08AEB7" w14:textId="77777777" w:rsidR="00AE7611" w:rsidRPr="00671D69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14235775" w14:textId="5B896A54" w:rsidR="00AE7611" w:rsidRDefault="00AE7611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9F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3C49FA">
        <w:rPr>
          <w:rFonts w:ascii="Angsana New" w:hAnsi="Angsana New"/>
          <w:sz w:val="30"/>
          <w:szCs w:val="30"/>
          <w:cs/>
        </w:rPr>
        <w:t>ทำสัญญา</w:t>
      </w:r>
      <w:r w:rsidRPr="003C49FA">
        <w:rPr>
          <w:rFonts w:ascii="Angsana New" w:hAnsi="Angsana New" w:hint="cs"/>
          <w:sz w:val="30"/>
          <w:szCs w:val="30"/>
          <w:cs/>
        </w:rPr>
        <w:t>ให้เช่าที่ดิน</w:t>
      </w:r>
      <w:r>
        <w:rPr>
          <w:rFonts w:ascii="Angsana New" w:hAnsi="Angsana New" w:hint="cs"/>
          <w:sz w:val="30"/>
          <w:szCs w:val="30"/>
          <w:cs/>
        </w:rPr>
        <w:t>และสิ่งปลูกสร้างหลายฉบับ</w:t>
      </w:r>
      <w:r w:rsidR="00063A4E" w:rsidRPr="003C49FA">
        <w:rPr>
          <w:rFonts w:ascii="Angsana New" w:hAnsi="Angsana New"/>
          <w:sz w:val="30"/>
          <w:szCs w:val="30"/>
          <w:cs/>
        </w:rPr>
        <w:t>กับ</w:t>
      </w:r>
      <w:r w:rsidR="00063A4E" w:rsidRPr="003C49FA">
        <w:rPr>
          <w:rFonts w:ascii="Angsana New" w:hAnsi="Angsana New" w:hint="cs"/>
          <w:sz w:val="30"/>
          <w:szCs w:val="30"/>
          <w:cs/>
        </w:rPr>
        <w:t>กองทรัสต์</w:t>
      </w:r>
      <w:r w:rsidRPr="003C49FA">
        <w:rPr>
          <w:rFonts w:ascii="Angsana New" w:hAnsi="Angsana New" w:hint="cs"/>
          <w:sz w:val="30"/>
          <w:szCs w:val="30"/>
          <w:cs/>
        </w:rPr>
        <w:t xml:space="preserve"> </w:t>
      </w:r>
      <w:r w:rsidRPr="003C49FA">
        <w:rPr>
          <w:rFonts w:ascii="Angsana New" w:hAnsi="Angsana New"/>
          <w:sz w:val="30"/>
          <w:szCs w:val="30"/>
          <w:cs/>
        </w:rPr>
        <w:t>ใน</w:t>
      </w:r>
      <w:r w:rsidRPr="003C49FA">
        <w:rPr>
          <w:rFonts w:ascii="Angsana New" w:hAnsi="Angsana New" w:hint="cs"/>
          <w:sz w:val="30"/>
          <w:szCs w:val="30"/>
          <w:cs/>
        </w:rPr>
        <w:t>อัตราที่ตกลงกันตาม</w:t>
      </w:r>
      <w:r w:rsidRPr="006612F1">
        <w:rPr>
          <w:rFonts w:ascii="Angsana New" w:hAnsi="Angsana New"/>
          <w:sz w:val="30"/>
          <w:szCs w:val="30"/>
          <w:cs/>
        </w:rPr>
        <w:t xml:space="preserve">สัญญา โดยสัญญามีอายุตั้งแต่ </w:t>
      </w:r>
      <w:r w:rsidR="00934EBF">
        <w:rPr>
          <w:rFonts w:ascii="Angsana New" w:hAnsi="Angsana New"/>
          <w:sz w:val="30"/>
          <w:szCs w:val="30"/>
        </w:rPr>
        <w:t>28-30</w:t>
      </w:r>
      <w:r w:rsidRPr="006612F1">
        <w:rPr>
          <w:rFonts w:ascii="Angsana New" w:hAnsi="Angsana New"/>
          <w:sz w:val="30"/>
          <w:szCs w:val="30"/>
        </w:rPr>
        <w:t xml:space="preserve"> </w:t>
      </w:r>
      <w:r w:rsidRPr="006612F1">
        <w:rPr>
          <w:rFonts w:ascii="Angsana New" w:hAnsi="Angsana New"/>
          <w:sz w:val="30"/>
          <w:szCs w:val="30"/>
          <w:cs/>
        </w:rPr>
        <w:t>ปี  โดย</w:t>
      </w:r>
      <w:r w:rsidR="00063A4E">
        <w:rPr>
          <w:rFonts w:ascii="Angsana New" w:hAnsi="Angsana New" w:hint="cs"/>
          <w:sz w:val="30"/>
          <w:szCs w:val="30"/>
          <w:cs/>
        </w:rPr>
        <w:t>จะ</w:t>
      </w:r>
      <w:r w:rsidRPr="006612F1">
        <w:rPr>
          <w:rFonts w:ascii="Angsana New" w:hAnsi="Angsana New"/>
          <w:sz w:val="30"/>
          <w:szCs w:val="30"/>
          <w:cs/>
        </w:rPr>
        <w:t>สิ้นสุด</w:t>
      </w:r>
      <w:r w:rsidR="00B229D7">
        <w:rPr>
          <w:rFonts w:ascii="Angsana New" w:hAnsi="Angsana New" w:hint="cs"/>
          <w:sz w:val="30"/>
          <w:szCs w:val="30"/>
          <w:cs/>
        </w:rPr>
        <w:t>ใน</w:t>
      </w:r>
      <w:r w:rsidRPr="006612F1">
        <w:rPr>
          <w:rFonts w:ascii="Angsana New" w:hAnsi="Angsana New"/>
          <w:sz w:val="30"/>
          <w:szCs w:val="30"/>
          <w:cs/>
        </w:rPr>
        <w:t>เดือน</w:t>
      </w:r>
      <w:r w:rsidR="00934EBF">
        <w:rPr>
          <w:rFonts w:ascii="Angsana New" w:hAnsi="Angsana New" w:hint="cs"/>
          <w:sz w:val="30"/>
          <w:szCs w:val="30"/>
          <w:cs/>
        </w:rPr>
        <w:t>ธันวาคม</w:t>
      </w:r>
      <w:r w:rsidRPr="006612F1">
        <w:rPr>
          <w:rFonts w:ascii="Angsana New" w:hAnsi="Angsana New"/>
          <w:sz w:val="30"/>
          <w:szCs w:val="30"/>
          <w:cs/>
        </w:rPr>
        <w:t xml:space="preserve"> </w:t>
      </w:r>
      <w:r w:rsidRPr="006612F1">
        <w:rPr>
          <w:rFonts w:ascii="Angsana New" w:hAnsi="Angsana New"/>
          <w:sz w:val="30"/>
          <w:szCs w:val="30"/>
        </w:rPr>
        <w:t>258</w:t>
      </w:r>
      <w:r w:rsidR="00934EBF">
        <w:rPr>
          <w:rFonts w:ascii="Angsana New" w:hAnsi="Angsana New"/>
          <w:sz w:val="30"/>
          <w:szCs w:val="30"/>
        </w:rPr>
        <w:t>8</w:t>
      </w:r>
    </w:p>
    <w:p w14:paraId="065AB8DF" w14:textId="6BB1FE3A" w:rsidR="00D31C77" w:rsidRDefault="00D31C77" w:rsidP="00AE7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68D368" w14:textId="77777777" w:rsidR="00C8500E" w:rsidRPr="00F10C07" w:rsidRDefault="00C8500E" w:rsidP="00F10C0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F10C07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638308E8" w14:textId="77777777" w:rsidR="00C8500E" w:rsidRPr="00B1609F" w:rsidRDefault="00C8500E" w:rsidP="00C8500E">
      <w:pPr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98"/>
        <w:gridCol w:w="792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063164" w:rsidRPr="00FF0FFE" w14:paraId="15FA5C65" w14:textId="77777777" w:rsidTr="00D7532A">
        <w:trPr>
          <w:tblHeader/>
        </w:trPr>
        <w:tc>
          <w:tcPr>
            <w:tcW w:w="2898" w:type="dxa"/>
          </w:tcPr>
          <w:p w14:paraId="34F99B1A" w14:textId="77777777" w:rsidR="00063164" w:rsidRPr="00FF0FFE" w:rsidRDefault="00063164" w:rsidP="00C8500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66C000B8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88F99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D9CAFA" w14:textId="77777777" w:rsidR="00063164" w:rsidRPr="00FF0FFE" w:rsidRDefault="00063164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4CD653" w14:textId="77777777" w:rsidR="00063164" w:rsidRPr="00FF0FFE" w:rsidRDefault="00063164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C71195" w14:textId="77777777" w:rsidR="00063164" w:rsidRPr="00FF0FFE" w:rsidRDefault="00063164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164" w:rsidRPr="00FF0FFE" w14:paraId="109F8A19" w14:textId="77777777" w:rsidTr="00D7532A">
        <w:trPr>
          <w:tblHeader/>
        </w:trPr>
        <w:tc>
          <w:tcPr>
            <w:tcW w:w="2898" w:type="dxa"/>
          </w:tcPr>
          <w:p w14:paraId="40B74B4F" w14:textId="77777777" w:rsidR="00063164" w:rsidRPr="00FF0FFE" w:rsidRDefault="00063164" w:rsidP="00C8500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2D0ED84" w14:textId="41C0FD85" w:rsidR="00063164" w:rsidRPr="00FF0FFE" w:rsidRDefault="00063164" w:rsidP="00D1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4B64C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2572D" w14:textId="77777777" w:rsidR="00063164" w:rsidRPr="00FF0FFE" w:rsidRDefault="00063164" w:rsidP="00D1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3D1743D2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91AD66" w14:textId="77777777" w:rsidR="00063164" w:rsidRPr="00FF0FFE" w:rsidRDefault="00063164" w:rsidP="00D1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14:paraId="2FB6014A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5C488D" w14:textId="77777777" w:rsidR="00063164" w:rsidRPr="00FF0FFE" w:rsidRDefault="00063164" w:rsidP="00D1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1 มีนาคม</w:t>
            </w:r>
          </w:p>
        </w:tc>
        <w:tc>
          <w:tcPr>
            <w:tcW w:w="236" w:type="dxa"/>
            <w:shd w:val="clear" w:color="auto" w:fill="auto"/>
          </w:tcPr>
          <w:p w14:paraId="13582CCE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8BB9DBF" w14:textId="77777777" w:rsidR="00063164" w:rsidRPr="00FF0FFE" w:rsidRDefault="00063164" w:rsidP="00D1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063164" w:rsidRPr="00FF0FFE" w14:paraId="4CAA30F4" w14:textId="77777777" w:rsidTr="00D7532A">
        <w:trPr>
          <w:tblHeader/>
        </w:trPr>
        <w:tc>
          <w:tcPr>
            <w:tcW w:w="2898" w:type="dxa"/>
          </w:tcPr>
          <w:p w14:paraId="53818F29" w14:textId="77777777" w:rsidR="00063164" w:rsidRPr="00FF0FFE" w:rsidRDefault="00063164" w:rsidP="00C8500E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2C5E0CEF" w14:textId="7B1A9F30" w:rsidR="00063164" w:rsidRPr="00FF0FFE" w:rsidRDefault="00D31C77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F0F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F22FC06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2B4BCB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4078DE0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DAB034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0A68EF6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C74591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7C4891D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9CD1BA3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63164" w:rsidRPr="00FF0FFE" w14:paraId="5F3509FC" w14:textId="77777777" w:rsidTr="00D7532A">
        <w:trPr>
          <w:tblHeader/>
        </w:trPr>
        <w:tc>
          <w:tcPr>
            <w:tcW w:w="2898" w:type="dxa"/>
          </w:tcPr>
          <w:p w14:paraId="3824DA7B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</w:tcPr>
          <w:p w14:paraId="78DE725A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5E674" w14:textId="77777777" w:rsidR="00063164" w:rsidRPr="00FF0FFE" w:rsidRDefault="00063164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0F69815" w14:textId="77777777" w:rsidR="00063164" w:rsidRPr="00FF0FFE" w:rsidRDefault="00063164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D69" w:rsidRPr="00FF0FFE" w14:paraId="5A4CF318" w14:textId="77777777" w:rsidTr="00D7532A">
        <w:tc>
          <w:tcPr>
            <w:tcW w:w="2898" w:type="dxa"/>
          </w:tcPr>
          <w:p w14:paraId="10CCF6C5" w14:textId="23CAAB77" w:rsidR="00671D69" w:rsidRPr="00CC71B4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14:paraId="22239E76" w14:textId="77777777" w:rsidR="00671D69" w:rsidRPr="00FF0FFE" w:rsidRDefault="003D7090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82E5DD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936AF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14:paraId="1773CAE4" w14:textId="77777777" w:rsidR="00671D69" w:rsidRPr="00FF0FFE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3B5548" w14:textId="77777777" w:rsidR="00671D69" w:rsidRPr="00CC71B4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39DCD" w14:textId="77777777" w:rsidR="00671D69" w:rsidRPr="00FF0FFE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97181" w14:textId="77777777" w:rsidR="00671D69" w:rsidRPr="00CC71B4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5425E5" w14:textId="77777777" w:rsidR="00671D69" w:rsidRPr="00FF0FFE" w:rsidRDefault="00671D69" w:rsidP="00671D6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83EBFB2" w14:textId="77777777" w:rsidR="00671D69" w:rsidRPr="00CC71B4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D69" w:rsidRPr="00FF0FFE" w14:paraId="12162880" w14:textId="77777777" w:rsidTr="00D7532A">
        <w:tc>
          <w:tcPr>
            <w:tcW w:w="2898" w:type="dxa"/>
          </w:tcPr>
          <w:p w14:paraId="5516BAFB" w14:textId="3120A708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64101229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5AD13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D873F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A5175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3B99E" w14:textId="77777777" w:rsidR="00671D69" w:rsidRPr="00890E11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0E11">
              <w:rPr>
                <w:rFonts w:ascii="Angsana New" w:hAnsi="Angsana New"/>
                <w:sz w:val="30"/>
                <w:szCs w:val="30"/>
              </w:rPr>
              <w:t>81,714</w:t>
            </w:r>
          </w:p>
        </w:tc>
        <w:tc>
          <w:tcPr>
            <w:tcW w:w="270" w:type="dxa"/>
            <w:vAlign w:val="bottom"/>
          </w:tcPr>
          <w:p w14:paraId="6FA49A24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BA5CAE" w14:textId="77777777" w:rsidR="00671D69" w:rsidRPr="00FF0FFE" w:rsidRDefault="00671D69" w:rsidP="00D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Pr="00671D6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36" w:type="dxa"/>
            <w:vAlign w:val="bottom"/>
          </w:tcPr>
          <w:p w14:paraId="40822D98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D1BE467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20,959</w:t>
            </w:r>
          </w:p>
        </w:tc>
      </w:tr>
      <w:tr w:rsidR="00671D69" w:rsidRPr="00FB5EEA" w14:paraId="0518DF48" w14:textId="77777777" w:rsidTr="00D7532A">
        <w:tc>
          <w:tcPr>
            <w:tcW w:w="2898" w:type="dxa"/>
          </w:tcPr>
          <w:p w14:paraId="771C6B3F" w14:textId="77777777" w:rsidR="00671D69" w:rsidRPr="00B1609F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60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dxa"/>
          </w:tcPr>
          <w:p w14:paraId="184B4B4C" w14:textId="77777777" w:rsidR="00671D69" w:rsidRPr="00B1609F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45C62" w14:textId="77777777" w:rsidR="00671D69" w:rsidRPr="00B1609F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8D0CD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68,708</w:t>
            </w:r>
          </w:p>
        </w:tc>
        <w:tc>
          <w:tcPr>
            <w:tcW w:w="236" w:type="dxa"/>
            <w:vAlign w:val="bottom"/>
          </w:tcPr>
          <w:p w14:paraId="585F20F6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4806B10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1D69">
              <w:rPr>
                <w:rFonts w:ascii="Angsana New" w:hAnsi="Angsana New"/>
                <w:b/>
                <w:bCs/>
                <w:sz w:val="30"/>
                <w:szCs w:val="30"/>
              </w:rPr>
              <w:t>81,</w:t>
            </w:r>
            <w:r w:rsidRPr="00671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714</w:t>
            </w:r>
          </w:p>
        </w:tc>
        <w:tc>
          <w:tcPr>
            <w:tcW w:w="270" w:type="dxa"/>
            <w:vAlign w:val="bottom"/>
          </w:tcPr>
          <w:p w14:paraId="5D981BA7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69C384" w14:textId="77777777" w:rsidR="00671D69" w:rsidRPr="00671D69" w:rsidRDefault="00671D69" w:rsidP="00D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18,158</w:t>
            </w:r>
          </w:p>
        </w:tc>
        <w:tc>
          <w:tcPr>
            <w:tcW w:w="236" w:type="dxa"/>
            <w:vAlign w:val="bottom"/>
          </w:tcPr>
          <w:p w14:paraId="077E5D5F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5D0C4C1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20,959</w:t>
            </w:r>
          </w:p>
        </w:tc>
      </w:tr>
      <w:tr w:rsidR="00671D69" w:rsidRPr="00FF0FFE" w14:paraId="668EBAAB" w14:textId="77777777" w:rsidTr="00D7532A">
        <w:tc>
          <w:tcPr>
            <w:tcW w:w="2898" w:type="dxa"/>
          </w:tcPr>
          <w:p w14:paraId="263A855B" w14:textId="77777777" w:rsidR="00671D69" w:rsidRPr="00FF0FFE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14:paraId="2E1AB061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D352E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E0B8A" w14:textId="77777777" w:rsidR="00671D69" w:rsidRPr="00FF0FFE" w:rsidRDefault="00007694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</w:t>
            </w:r>
            <w:r w:rsidR="00671D69">
              <w:rPr>
                <w:rFonts w:asciiTheme="majorBidi" w:hAnsiTheme="majorBidi" w:cstheme="majorBidi"/>
                <w:sz w:val="30"/>
                <w:szCs w:val="30"/>
              </w:rPr>
              <w:t>134)</w:t>
            </w:r>
          </w:p>
        </w:tc>
        <w:tc>
          <w:tcPr>
            <w:tcW w:w="236" w:type="dxa"/>
            <w:vAlign w:val="bottom"/>
          </w:tcPr>
          <w:p w14:paraId="16AD8135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9427A17" w14:textId="77777777" w:rsidR="00671D69" w:rsidRPr="00890E11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0E1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0E11">
              <w:rPr>
                <w:rFonts w:ascii="Angsana New" w:hAnsi="Angsana New"/>
                <w:sz w:val="30"/>
                <w:szCs w:val="30"/>
              </w:rPr>
              <w:t>20,134</w:t>
            </w:r>
            <w:r w:rsidRPr="00890E1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65281CC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4A46DA" w14:textId="77777777" w:rsidR="00671D69" w:rsidRPr="00FF0FFE" w:rsidRDefault="00671D69" w:rsidP="00D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(12,143)</w:t>
            </w:r>
          </w:p>
        </w:tc>
        <w:tc>
          <w:tcPr>
            <w:tcW w:w="236" w:type="dxa"/>
            <w:vAlign w:val="bottom"/>
          </w:tcPr>
          <w:p w14:paraId="2A8CE792" w14:textId="77777777" w:rsidR="00671D69" w:rsidRPr="00FF0FFE" w:rsidRDefault="00671D69" w:rsidP="00671D6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A9CA5BA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>12,143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71D69" w:rsidRPr="00FF0FFE" w14:paraId="72B95FE4" w14:textId="77777777" w:rsidTr="00D7532A">
        <w:tc>
          <w:tcPr>
            <w:tcW w:w="2898" w:type="dxa"/>
          </w:tcPr>
          <w:p w14:paraId="0C9C13C2" w14:textId="77777777" w:rsidR="00671D69" w:rsidRPr="00FF0FFE" w:rsidRDefault="00671D69" w:rsidP="0067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14:paraId="5AAEA096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393A6" w14:textId="77777777" w:rsidR="00671D69" w:rsidRPr="00FF0FFE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543C7E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48,574</w:t>
            </w:r>
          </w:p>
        </w:tc>
        <w:tc>
          <w:tcPr>
            <w:tcW w:w="236" w:type="dxa"/>
            <w:vAlign w:val="bottom"/>
          </w:tcPr>
          <w:p w14:paraId="6FA18AE8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ADE05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1D69">
              <w:rPr>
                <w:rFonts w:ascii="Angsana New" w:hAnsi="Angsana New"/>
                <w:b/>
                <w:bCs/>
                <w:sz w:val="30"/>
                <w:szCs w:val="30"/>
              </w:rPr>
              <w:t>61,580</w:t>
            </w:r>
          </w:p>
        </w:tc>
        <w:tc>
          <w:tcPr>
            <w:tcW w:w="270" w:type="dxa"/>
            <w:vAlign w:val="bottom"/>
          </w:tcPr>
          <w:p w14:paraId="7004237B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21254" w14:textId="77777777" w:rsidR="00671D69" w:rsidRPr="00671D69" w:rsidRDefault="00671D69" w:rsidP="00D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6,015</w:t>
            </w:r>
          </w:p>
        </w:tc>
        <w:tc>
          <w:tcPr>
            <w:tcW w:w="236" w:type="dxa"/>
            <w:vAlign w:val="bottom"/>
          </w:tcPr>
          <w:p w14:paraId="3B16090B" w14:textId="77777777" w:rsidR="00671D69" w:rsidRPr="00671D69" w:rsidRDefault="00671D69" w:rsidP="00671D6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AD62" w14:textId="77777777" w:rsidR="00671D69" w:rsidRPr="00671D69" w:rsidRDefault="00671D69" w:rsidP="00671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8,816</w:t>
            </w:r>
          </w:p>
        </w:tc>
      </w:tr>
    </w:tbl>
    <w:p w14:paraId="4CA09F1F" w14:textId="77777777" w:rsidR="00281FFC" w:rsidRPr="00FF0FFE" w:rsidRDefault="00281FFC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36"/>
        <w:gridCol w:w="1114"/>
        <w:gridCol w:w="270"/>
        <w:gridCol w:w="1080"/>
        <w:gridCol w:w="236"/>
        <w:gridCol w:w="1114"/>
      </w:tblGrid>
      <w:tr w:rsidR="00586AEB" w:rsidRPr="00FF0FFE" w14:paraId="639213E5" w14:textId="77777777" w:rsidTr="00586AEB">
        <w:trPr>
          <w:tblHeader/>
        </w:trPr>
        <w:tc>
          <w:tcPr>
            <w:tcW w:w="3690" w:type="dxa"/>
          </w:tcPr>
          <w:p w14:paraId="49053450" w14:textId="77777777" w:rsidR="00586AEB" w:rsidRPr="00FF0FFE" w:rsidRDefault="00586AEB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2E74B5" w:themeColor="accent1" w:themeShade="B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B4C8E9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C8969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38030CD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7DCF007" w14:textId="77777777" w:rsidR="00586AEB" w:rsidRPr="00FF0FFE" w:rsidRDefault="00586AEB" w:rsidP="0028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51F1284A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A3805E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A8055B0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8641BF9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86AEB" w:rsidRPr="00FF0FFE" w14:paraId="465911BD" w14:textId="77777777" w:rsidTr="00586AEB">
        <w:trPr>
          <w:tblHeader/>
        </w:trPr>
        <w:tc>
          <w:tcPr>
            <w:tcW w:w="3690" w:type="dxa"/>
          </w:tcPr>
          <w:p w14:paraId="76121C5E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73CBC" w14:textId="77777777" w:rsidR="00586AEB" w:rsidRPr="00FF0FFE" w:rsidRDefault="00586AEB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F41B210" w14:textId="77777777" w:rsidR="00586AEB" w:rsidRPr="00FF0FFE" w:rsidRDefault="00586AEB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F0F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AEB" w:rsidRPr="00FF0FFE" w14:paraId="6D134091" w14:textId="77777777" w:rsidTr="00586AEB">
        <w:tc>
          <w:tcPr>
            <w:tcW w:w="3690" w:type="dxa"/>
          </w:tcPr>
          <w:p w14:paraId="620A584C" w14:textId="77777777" w:rsidR="00586AEB" w:rsidRPr="00FF0FFE" w:rsidRDefault="00586AEB" w:rsidP="0006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41EA573E" w14:textId="77777777" w:rsidR="00586AEB" w:rsidRPr="00FF0FFE" w:rsidRDefault="00586AEB" w:rsidP="00C85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1B41F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07F7DB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BC6A4B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46A201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1C345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6D3623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9C2B128" w14:textId="77777777" w:rsidR="00586AEB" w:rsidRPr="00FF0FFE" w:rsidRDefault="00586AEB" w:rsidP="00C8500E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</w:tr>
      <w:tr w:rsidR="003D7090" w:rsidRPr="00FF0FFE" w14:paraId="1ACC9592" w14:textId="77777777" w:rsidTr="00652D41">
        <w:tc>
          <w:tcPr>
            <w:tcW w:w="3690" w:type="dxa"/>
          </w:tcPr>
          <w:p w14:paraId="16A0F03E" w14:textId="77777777" w:rsidR="003D7090" w:rsidRPr="00FF0FFE" w:rsidRDefault="003D7090" w:rsidP="003D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งวดสามเดือนสิ้นสุดวันที่</w:t>
            </w:r>
            <w:r w:rsidRPr="00FF0FFE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F0FF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72D2DDA" w14:textId="77777777" w:rsidR="003D7090" w:rsidRPr="00FF0FFE" w:rsidRDefault="003D7090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B44C7EE" w14:textId="77777777" w:rsidR="003D7090" w:rsidRPr="003D7090" w:rsidRDefault="003D7090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0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B6D717" w14:textId="77777777" w:rsidR="003D7090" w:rsidRPr="00671D69" w:rsidRDefault="003D7090" w:rsidP="003D7090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19668133" w14:textId="77777777" w:rsidR="003D7090" w:rsidRPr="00671D69" w:rsidRDefault="003D7090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742</w:t>
            </w:r>
          </w:p>
        </w:tc>
        <w:tc>
          <w:tcPr>
            <w:tcW w:w="270" w:type="dxa"/>
            <w:vAlign w:val="bottom"/>
          </w:tcPr>
          <w:p w14:paraId="0C772E1D" w14:textId="77777777" w:rsidR="003D7090" w:rsidRPr="00671D69" w:rsidRDefault="003D7090" w:rsidP="003D7090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30C4EF" w14:textId="77777777" w:rsidR="003D7090" w:rsidRPr="003D7090" w:rsidRDefault="003D7090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09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FFD9B9" w14:textId="77777777" w:rsidR="003D7090" w:rsidRPr="00671D69" w:rsidRDefault="003D7090" w:rsidP="003D7090">
            <w:pPr>
              <w:jc w:val="right"/>
              <w:rPr>
                <w:rFonts w:asciiTheme="majorBidi" w:hAnsiTheme="majorBidi" w:cstheme="majorBidi"/>
                <w:b/>
                <w:bCs/>
                <w:color w:val="2E74B5" w:themeColor="accent1" w:themeShade="BF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25039F7" w14:textId="77777777" w:rsidR="003D7090" w:rsidRPr="00671D69" w:rsidRDefault="003D7090" w:rsidP="003D7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D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742</w:t>
            </w:r>
          </w:p>
        </w:tc>
      </w:tr>
    </w:tbl>
    <w:p w14:paraId="3592B78A" w14:textId="77777777" w:rsidR="009932B4" w:rsidRDefault="009932B4" w:rsidP="0064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20"/>
          <w:szCs w:val="20"/>
        </w:rPr>
      </w:pPr>
    </w:p>
    <w:p w14:paraId="5897F722" w14:textId="0E2C151B" w:rsidR="00BC4F39" w:rsidRDefault="00BC4F39" w:rsidP="0064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  <w:cs/>
        </w:rPr>
      </w:pPr>
      <w:r>
        <w:rPr>
          <w:rFonts w:ascii="AngsanaNew" w:hAnsi="AngsanaNew" w:cs="AngsanaNew"/>
          <w:sz w:val="30"/>
          <w:szCs w:val="30"/>
          <w:cs/>
        </w:rPr>
        <w:br w:type="page"/>
      </w:r>
    </w:p>
    <w:p w14:paraId="58F0B090" w14:textId="77777777" w:rsidR="00281FFC" w:rsidRDefault="00645621" w:rsidP="0064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 w:rsidRPr="00645621">
        <w:rPr>
          <w:rFonts w:ascii="AngsanaNew" w:hAnsi="AngsanaNew" w:cs="AngsanaNew" w:hint="cs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645621">
        <w:rPr>
          <w:rFonts w:ascii="AngsanaNew" w:hAnsi="AngsanaNew" w:cs="AngsanaNew"/>
          <w:sz w:val="30"/>
          <w:szCs w:val="30"/>
          <w:cs/>
        </w:rPr>
        <w:t xml:space="preserve"> </w:t>
      </w:r>
      <w:r w:rsidRPr="00645621">
        <w:rPr>
          <w:rFonts w:ascii="AngsanaNew" w:hAnsi="AngsanaNew" w:cs="AngsanaNew" w:hint="cs"/>
          <w:sz w:val="30"/>
          <w:szCs w:val="30"/>
          <w:cs/>
        </w:rPr>
        <w:t>มีดังนี้</w:t>
      </w:r>
    </w:p>
    <w:p w14:paraId="24B25CA8" w14:textId="77777777" w:rsidR="003D7090" w:rsidRPr="00A37DA0" w:rsidRDefault="003D7090" w:rsidP="0064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080"/>
        <w:gridCol w:w="360"/>
        <w:gridCol w:w="990"/>
        <w:gridCol w:w="270"/>
        <w:gridCol w:w="1260"/>
        <w:gridCol w:w="360"/>
        <w:gridCol w:w="1080"/>
      </w:tblGrid>
      <w:tr w:rsidR="00645621" w:rsidRPr="00892D59" w14:paraId="0E61E6F8" w14:textId="77777777" w:rsidTr="004B5628">
        <w:trPr>
          <w:tblHeader/>
        </w:trPr>
        <w:tc>
          <w:tcPr>
            <w:tcW w:w="3420" w:type="dxa"/>
          </w:tcPr>
          <w:p w14:paraId="6999526D" w14:textId="77777777" w:rsidR="00645621" w:rsidRPr="00892D59" w:rsidRDefault="00645621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FBFEAF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66464F" w14:textId="77777777" w:rsidR="00645621" w:rsidRPr="00892D59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D5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A40A28" w14:textId="77777777" w:rsidR="00645621" w:rsidRPr="00892D59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12688FC" w14:textId="77777777" w:rsidR="00645621" w:rsidRPr="00892D59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D5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621" w:rsidRPr="00892D59" w14:paraId="1A4D50F3" w14:textId="77777777" w:rsidTr="004B5628">
        <w:trPr>
          <w:tblHeader/>
        </w:trPr>
        <w:tc>
          <w:tcPr>
            <w:tcW w:w="3420" w:type="dxa"/>
          </w:tcPr>
          <w:p w14:paraId="5CE66D24" w14:textId="77777777" w:rsidR="00645621" w:rsidRPr="00892D59" w:rsidRDefault="00645621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F5EF00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E7C37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New" w:hAnsi="AngsanaNew" w:cs="AngsanaNew"/>
                <w:sz w:val="30"/>
                <w:szCs w:val="30"/>
              </w:rPr>
              <w:t xml:space="preserve">31 </w:t>
            </w:r>
            <w:r w:rsidRPr="00892D59">
              <w:rPr>
                <w:rFonts w:ascii="AngsanaNew" w:hAnsi="AngsanaNew" w:cs="Angsana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shd w:val="clear" w:color="auto" w:fill="auto"/>
          </w:tcPr>
          <w:p w14:paraId="714FF9B5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2B89A5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New" w:hAnsi="AngsanaNew" w:cs="AngsanaNew"/>
                <w:sz w:val="30"/>
                <w:szCs w:val="30"/>
              </w:rPr>
              <w:t xml:space="preserve">31 </w:t>
            </w:r>
            <w:r w:rsidRPr="00892D59">
              <w:rPr>
                <w:rFonts w:ascii="AngsanaNew" w:hAnsi="AngsanaNew" w:cs="Angsana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54C4034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47ECBF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New" w:hAnsi="AngsanaNew" w:cs="AngsanaNew"/>
                <w:sz w:val="30"/>
                <w:szCs w:val="30"/>
              </w:rPr>
              <w:t xml:space="preserve">31 </w:t>
            </w:r>
            <w:r w:rsidRPr="00892D59">
              <w:rPr>
                <w:rFonts w:ascii="AngsanaNew" w:hAnsi="AngsanaNew" w:cs="Angsana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shd w:val="clear" w:color="auto" w:fill="auto"/>
          </w:tcPr>
          <w:p w14:paraId="67523DC4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1874FF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New" w:hAnsi="AngsanaNew" w:cs="AngsanaNew"/>
                <w:sz w:val="30"/>
                <w:szCs w:val="30"/>
              </w:rPr>
              <w:t xml:space="preserve">31 </w:t>
            </w:r>
            <w:r w:rsidRPr="00892D59">
              <w:rPr>
                <w:rFonts w:ascii="AngsanaNew" w:hAnsi="AngsanaNew" w:cs="AngsanaNew" w:hint="cs"/>
                <w:sz w:val="30"/>
                <w:szCs w:val="30"/>
                <w:cs/>
              </w:rPr>
              <w:t>ธันวาคม</w:t>
            </w:r>
          </w:p>
        </w:tc>
      </w:tr>
      <w:tr w:rsidR="00645621" w:rsidRPr="00892D59" w14:paraId="7DC5BD35" w14:textId="77777777" w:rsidTr="004B5628">
        <w:trPr>
          <w:tblHeader/>
        </w:trPr>
        <w:tc>
          <w:tcPr>
            <w:tcW w:w="3420" w:type="dxa"/>
          </w:tcPr>
          <w:p w14:paraId="23274CDA" w14:textId="77777777" w:rsidR="00645621" w:rsidRPr="00892D59" w:rsidRDefault="00645621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BC011E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839F0A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 New" w:hAnsi="Angsana New"/>
                <w:sz w:val="30"/>
                <w:szCs w:val="30"/>
              </w:rPr>
              <w:t>25</w:t>
            </w:r>
            <w:r w:rsidRPr="00892D5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92D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3C78EC85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167267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D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62F82DB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BBD032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 New" w:hAnsi="Angsana New"/>
                <w:sz w:val="30"/>
                <w:szCs w:val="30"/>
              </w:rPr>
              <w:t>25</w:t>
            </w:r>
            <w:r w:rsidRPr="00892D5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92D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4B2ED053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FAE8E7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45621" w:rsidRPr="00892D59" w14:paraId="06D04F8A" w14:textId="77777777" w:rsidTr="004B5628">
        <w:trPr>
          <w:tblHeader/>
        </w:trPr>
        <w:tc>
          <w:tcPr>
            <w:tcW w:w="3420" w:type="dxa"/>
          </w:tcPr>
          <w:p w14:paraId="25F88B8C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E45E9" w14:textId="77777777" w:rsidR="00645621" w:rsidRPr="00892D59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D9CE37E" w14:textId="77777777" w:rsidR="00645621" w:rsidRPr="00892D59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92D5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1C77" w:rsidRPr="00892D59" w14:paraId="68C38161" w14:textId="77777777" w:rsidTr="00D7532A">
        <w:tc>
          <w:tcPr>
            <w:tcW w:w="3420" w:type="dxa"/>
            <w:vAlign w:val="bottom"/>
          </w:tcPr>
          <w:p w14:paraId="3AF17BB1" w14:textId="17E7924C" w:rsidR="00D31C77" w:rsidRPr="00935D1B" w:rsidDel="00D31C77" w:rsidRDefault="00D31C77" w:rsidP="0064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5D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5D230446" w14:textId="77777777" w:rsidR="00D31C77" w:rsidRPr="00892D59" w:rsidRDefault="00D31C77" w:rsidP="006456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67DC81" w14:textId="77777777" w:rsidR="00D31C77" w:rsidRPr="00892D59" w:rsidRDefault="00D31C77" w:rsidP="006456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28309FE" w14:textId="77777777" w:rsidR="00D31C77" w:rsidRPr="00892D59" w:rsidRDefault="00D31C77" w:rsidP="006456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82339E7" w14:textId="77777777" w:rsidR="00D31C77" w:rsidRPr="00892D59" w:rsidRDefault="00D31C77" w:rsidP="006456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712A95" w14:textId="77777777" w:rsidR="00D31C77" w:rsidRPr="00892D59" w:rsidRDefault="00D31C77" w:rsidP="00645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B83E6" w14:textId="77777777" w:rsidR="00D31C77" w:rsidRPr="00892D59" w:rsidRDefault="00D31C77" w:rsidP="0064562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77FEC5E" w14:textId="77777777" w:rsidR="00D31C77" w:rsidRPr="00892D59" w:rsidRDefault="00D31C77" w:rsidP="0064562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B9583" w14:textId="77777777" w:rsidR="00D31C77" w:rsidRPr="00892D59" w:rsidRDefault="00D31C77" w:rsidP="0064562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A405A" w:rsidRPr="00DA757A" w14:paraId="53A14526" w14:textId="77777777" w:rsidTr="004B5628">
        <w:tc>
          <w:tcPr>
            <w:tcW w:w="3420" w:type="dxa"/>
          </w:tcPr>
          <w:p w14:paraId="4B1A2398" w14:textId="77777777" w:rsidR="009A405A" w:rsidRPr="00DA757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D59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44D462B3" w14:textId="77777777" w:rsidR="009A405A" w:rsidRPr="00DA757A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DB36C2" w14:textId="77777777" w:rsidR="009A405A" w:rsidRPr="00DA757A" w:rsidRDefault="009A405A" w:rsidP="004B56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29</w:t>
            </w:r>
          </w:p>
        </w:tc>
        <w:tc>
          <w:tcPr>
            <w:tcW w:w="360" w:type="dxa"/>
          </w:tcPr>
          <w:p w14:paraId="4ED08020" w14:textId="77777777" w:rsidR="009A405A" w:rsidRPr="00DA757A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FD028B0" w14:textId="77777777" w:rsidR="009A405A" w:rsidRPr="009A405A" w:rsidRDefault="009A405A" w:rsidP="004B562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5B257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879B9B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56967A4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B9F2B8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405A" w:rsidRPr="00DA757A" w14:paraId="4466B124" w14:textId="77777777" w:rsidTr="004B5628">
        <w:tc>
          <w:tcPr>
            <w:tcW w:w="3420" w:type="dxa"/>
          </w:tcPr>
          <w:p w14:paraId="6CE6A782" w14:textId="77777777" w:rsidR="009A405A" w:rsidRPr="00DA757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2D59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67B504DC" w14:textId="77777777" w:rsidR="009A405A" w:rsidRPr="00DA757A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8855A6" w14:textId="77777777" w:rsidR="009A405A" w:rsidRPr="00DA757A" w:rsidRDefault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74A8018" w14:textId="77777777" w:rsidR="009A405A" w:rsidRPr="00DA757A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020FACC" w14:textId="77777777" w:rsidR="009A405A" w:rsidRPr="009A405A" w:rsidRDefault="009A405A" w:rsidP="004B5628">
            <w:pPr>
              <w:pStyle w:val="acctfourfigures"/>
              <w:tabs>
                <w:tab w:val="clear" w:pos="765"/>
                <w:tab w:val="decimal" w:pos="522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425B65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8B91220" w14:textId="77777777" w:rsidR="009A405A" w:rsidRPr="00DA757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EF926C5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75148E8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A405A" w:rsidRPr="00DA757A" w14:paraId="22899D44" w14:textId="77777777" w:rsidTr="004B5628">
        <w:tc>
          <w:tcPr>
            <w:tcW w:w="3420" w:type="dxa"/>
          </w:tcPr>
          <w:p w14:paraId="32A68925" w14:textId="77777777" w:rsidR="009A405A" w:rsidRPr="00DA757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Pr="00CD37D4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9E82CD4" w14:textId="77777777" w:rsidR="009A405A" w:rsidRPr="00DA757A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0C996F" w14:textId="77777777" w:rsidR="009A405A" w:rsidRPr="00DA757A" w:rsidRDefault="009A405A" w:rsidP="004B56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</w:t>
            </w:r>
          </w:p>
        </w:tc>
        <w:tc>
          <w:tcPr>
            <w:tcW w:w="360" w:type="dxa"/>
          </w:tcPr>
          <w:p w14:paraId="4D66F7B0" w14:textId="77777777" w:rsidR="009A405A" w:rsidRPr="00DA757A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238F5E8" w14:textId="77777777" w:rsidR="009A405A" w:rsidRPr="009A405A" w:rsidRDefault="009A405A" w:rsidP="004B562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3E6606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DCDC7C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6034589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8F4CFE" w14:textId="77777777" w:rsidR="009A405A" w:rsidRPr="009A405A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405A" w:rsidRPr="00DA757A" w14:paraId="3E8B42A1" w14:textId="77777777" w:rsidTr="004B5628">
        <w:tc>
          <w:tcPr>
            <w:tcW w:w="3420" w:type="dxa"/>
          </w:tcPr>
          <w:p w14:paraId="14631040" w14:textId="77777777" w:rsidR="009A405A" w:rsidRPr="00DA757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7312DC" w14:textId="77777777" w:rsidR="009A405A" w:rsidRPr="00DA757A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750D2" w14:textId="77777777" w:rsidR="009A405A" w:rsidRPr="009A405A" w:rsidRDefault="009A405A" w:rsidP="004B56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83</w:t>
            </w:r>
          </w:p>
        </w:tc>
        <w:tc>
          <w:tcPr>
            <w:tcW w:w="360" w:type="dxa"/>
            <w:vAlign w:val="bottom"/>
          </w:tcPr>
          <w:p w14:paraId="31D46C65" w14:textId="77777777" w:rsidR="009A405A" w:rsidRPr="00DA757A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4F2BF1" w14:textId="77777777" w:rsidR="009A405A" w:rsidRPr="004B5628" w:rsidRDefault="009A405A" w:rsidP="004B562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55A0CF" w14:textId="77777777" w:rsidR="009A405A" w:rsidRPr="004B5628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6DA05" w14:textId="77777777" w:rsidR="009A405A" w:rsidRPr="004B5628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AE6F431" w14:textId="77777777" w:rsidR="009A405A" w:rsidRPr="004B5628" w:rsidRDefault="009A405A" w:rsidP="009A405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32D7BD" w14:textId="77777777" w:rsidR="009A405A" w:rsidRPr="004B5628" w:rsidRDefault="009A405A" w:rsidP="009A405A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A405A" w:rsidRPr="00892D59" w14:paraId="49650AD3" w14:textId="77777777" w:rsidTr="004B5628">
        <w:tc>
          <w:tcPr>
            <w:tcW w:w="3420" w:type="dxa"/>
            <w:vAlign w:val="bottom"/>
          </w:tcPr>
          <w:p w14:paraId="7F87F393" w14:textId="4CB4BD97" w:rsid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14:paraId="1D984D7C" w14:textId="77777777" w:rsidR="009A405A" w:rsidRPr="00892D59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E143EB" w14:textId="77777777" w:rsidR="009A405A" w:rsidRPr="00892D59" w:rsidRDefault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AF77F37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D829BC" w14:textId="77777777" w:rsidR="009A405A" w:rsidRPr="00892D59" w:rsidRDefault="009A405A" w:rsidP="004B5628">
            <w:pPr>
              <w:pStyle w:val="acctfourfigures"/>
              <w:tabs>
                <w:tab w:val="clear" w:pos="765"/>
                <w:tab w:val="decimal" w:pos="522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C5F972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FF76B0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7A790378" w14:textId="77777777" w:rsidR="009A405A" w:rsidRPr="00892D59" w:rsidRDefault="009A405A" w:rsidP="009A405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870204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A405A" w:rsidRPr="00892D59" w14:paraId="126520C7" w14:textId="77777777" w:rsidTr="004B5628">
        <w:tc>
          <w:tcPr>
            <w:tcW w:w="3420" w:type="dxa"/>
          </w:tcPr>
          <w:p w14:paraId="445D2368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2D59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4424360E" w14:textId="77777777" w:rsidR="009A405A" w:rsidRPr="00892D59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3A98CB" w14:textId="77777777" w:rsidR="009A405A" w:rsidRPr="002411BC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2411BC">
              <w:rPr>
                <w:rFonts w:ascii="Angsana New" w:hAnsi="Angsana New" w:hint="cs"/>
                <w:sz w:val="30"/>
                <w:szCs w:val="30"/>
                <w:cs/>
              </w:rPr>
              <w:t>4,403</w:t>
            </w:r>
          </w:p>
        </w:tc>
        <w:tc>
          <w:tcPr>
            <w:tcW w:w="360" w:type="dxa"/>
          </w:tcPr>
          <w:p w14:paraId="2F047831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983BE79" w14:textId="77777777" w:rsidR="009A405A" w:rsidRPr="009A405A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F1D85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8C50EE" w14:textId="77777777" w:rsidR="009A405A" w:rsidRPr="002411BC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2411BC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360" w:type="dxa"/>
          </w:tcPr>
          <w:p w14:paraId="02099D98" w14:textId="77777777" w:rsidR="009A405A" w:rsidRP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F8F9C" w14:textId="77777777" w:rsidR="009A405A" w:rsidRP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05A" w:rsidRPr="00892D59" w14:paraId="159B697A" w14:textId="77777777" w:rsidTr="004B5628">
        <w:tc>
          <w:tcPr>
            <w:tcW w:w="3420" w:type="dxa"/>
          </w:tcPr>
          <w:p w14:paraId="4CA73940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92D59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464C269D" w14:textId="77777777" w:rsidR="009A405A" w:rsidRPr="00892D59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2311F" w14:textId="77777777" w:rsidR="009A405A" w:rsidRPr="002411BC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D3552B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3772378" w14:textId="77777777" w:rsidR="009A405A" w:rsidRPr="009A405A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88C0F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41F0A5" w14:textId="77777777" w:rsidR="009A405A" w:rsidRPr="002411BC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B9B192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E20C1" w14:textId="77777777" w:rsidR="009A405A" w:rsidRP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05A" w:rsidRPr="00892D59" w14:paraId="62740F34" w14:textId="77777777" w:rsidTr="004B5628">
        <w:tc>
          <w:tcPr>
            <w:tcW w:w="3420" w:type="dxa"/>
          </w:tcPr>
          <w:p w14:paraId="062A2D3D" w14:textId="77777777" w:rsidR="009A405A" w:rsidRPr="00CD37D4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Pr="00CD37D4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1B162E51" w14:textId="77777777" w:rsidR="009A405A" w:rsidRPr="00892D59" w:rsidRDefault="009A405A" w:rsidP="009A4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FB92E5" w14:textId="77777777" w:rsidR="009A405A" w:rsidRPr="002411BC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8,402</w:t>
            </w:r>
          </w:p>
        </w:tc>
        <w:tc>
          <w:tcPr>
            <w:tcW w:w="360" w:type="dxa"/>
          </w:tcPr>
          <w:p w14:paraId="1A3F413F" w14:textId="77777777" w:rsidR="009A405A" w:rsidRPr="00892D59" w:rsidRDefault="009A405A" w:rsidP="009A405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7B6D080" w14:textId="77777777" w:rsidR="009A405A" w:rsidRPr="009A405A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31,300</w:t>
            </w:r>
          </w:p>
        </w:tc>
        <w:tc>
          <w:tcPr>
            <w:tcW w:w="270" w:type="dxa"/>
          </w:tcPr>
          <w:p w14:paraId="0B698456" w14:textId="77777777" w:rsidR="009A405A" w:rsidRPr="00892D59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695CE" w14:textId="77777777" w:rsidR="009A405A" w:rsidRPr="002411BC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1,502</w:t>
            </w:r>
          </w:p>
        </w:tc>
        <w:tc>
          <w:tcPr>
            <w:tcW w:w="360" w:type="dxa"/>
          </w:tcPr>
          <w:p w14:paraId="19ADF361" w14:textId="77777777" w:rsidR="009A405A" w:rsidRP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5E8729" w14:textId="77777777" w:rsidR="009A405A" w:rsidRPr="009A405A" w:rsidRDefault="009A405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4,139</w:t>
            </w:r>
          </w:p>
        </w:tc>
      </w:tr>
      <w:tr w:rsidR="006612F1" w:rsidRPr="00892D59" w14:paraId="3CBD1E65" w14:textId="77777777" w:rsidTr="004B5628">
        <w:tc>
          <w:tcPr>
            <w:tcW w:w="3420" w:type="dxa"/>
          </w:tcPr>
          <w:p w14:paraId="19781988" w14:textId="77777777" w:rsidR="006612F1" w:rsidRPr="00CD37D4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3 - </w:t>
            </w:r>
            <w:r w:rsidRPr="00CD37D4">
              <w:rPr>
                <w:rFonts w:ascii="Angsana New" w:eastAsia="Batang" w:hAnsi="Angsana New"/>
                <w:sz w:val="30"/>
                <w:szCs w:val="30"/>
              </w:rPr>
              <w:t xml:space="preserve">6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2F782F81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C32B13" w14:textId="77777777" w:rsidR="006612F1" w:rsidRPr="002411BC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4A584F1E" w14:textId="77777777" w:rsidR="006612F1" w:rsidRPr="00892D59" w:rsidRDefault="006612F1" w:rsidP="006612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8E01C39" w14:textId="4CDA21F8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A786E2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E4D37" w14:textId="6756184F" w:rsidR="006612F1" w:rsidRPr="002411BC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A150AE6" w14:textId="77777777" w:rsidR="006612F1" w:rsidRPr="009A405A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0042D" w14:textId="77777777" w:rsidR="006612F1" w:rsidRPr="009A405A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2F1" w:rsidRPr="00892D59" w14:paraId="38D4A76D" w14:textId="77777777" w:rsidTr="004B5628">
        <w:tc>
          <w:tcPr>
            <w:tcW w:w="3420" w:type="dxa"/>
          </w:tcPr>
          <w:p w14:paraId="3E43DFD5" w14:textId="77777777" w:rsidR="006612F1" w:rsidRPr="00CD37D4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6 </w:t>
            </w:r>
            <w:r w:rsidRPr="00CD37D4">
              <w:rPr>
                <w:rFonts w:ascii="Angsana New" w:eastAsia="Batang" w:hAnsi="Angsana New"/>
                <w:sz w:val="30"/>
                <w:szCs w:val="30"/>
              </w:rPr>
              <w:t xml:space="preserve">- 12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CEED1BC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0ED98" w14:textId="77777777" w:rsidR="006612F1" w:rsidRPr="002411BC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5D7A0F5" w14:textId="77777777" w:rsidR="006612F1" w:rsidRPr="00892D59" w:rsidRDefault="006612F1" w:rsidP="006612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46AE73" w14:textId="6CEF7A25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9F2FBF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F76E2E" w14:textId="77777777" w:rsidR="006612F1" w:rsidRPr="002411BC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4E4AB29A" w14:textId="77777777" w:rsidR="006612F1" w:rsidRPr="009A405A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29A42" w14:textId="77777777" w:rsidR="006612F1" w:rsidRPr="009A405A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12F1" w:rsidRPr="00892D59" w14:paraId="3363D9DF" w14:textId="77777777" w:rsidTr="004B5628">
        <w:tc>
          <w:tcPr>
            <w:tcW w:w="3420" w:type="dxa"/>
          </w:tcPr>
          <w:p w14:paraId="5127C515" w14:textId="77777777" w:rsidR="006612F1" w:rsidRPr="00CD37D4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 xml:space="preserve">มากกว่า </w:t>
            </w:r>
            <w:r w:rsidRPr="00CD37D4">
              <w:rPr>
                <w:rFonts w:ascii="Angsana New" w:eastAsia="Batang" w:hAnsi="Angsana New"/>
                <w:sz w:val="30"/>
                <w:szCs w:val="30"/>
              </w:rPr>
              <w:t xml:space="preserve">12  </w:t>
            </w:r>
            <w:r w:rsidRPr="00CD37D4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7DC09137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DBF9" w14:textId="77777777" w:rsidR="006612F1" w:rsidRPr="002411BC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20,519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CF6B600" w14:textId="77777777" w:rsidR="006612F1" w:rsidRPr="00892D59" w:rsidRDefault="006612F1" w:rsidP="00661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0EFFA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20,519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2F25C" w14:textId="77777777" w:rsidR="006612F1" w:rsidRPr="00892D59" w:rsidRDefault="006612F1" w:rsidP="00661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712A" w14:textId="77777777" w:rsidR="006612F1" w:rsidRPr="002411BC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12,143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62A2582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DD07A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12,143</w:t>
            </w:r>
          </w:p>
        </w:tc>
      </w:tr>
      <w:tr w:rsidR="006612F1" w:rsidRPr="00892D59" w14:paraId="76265A62" w14:textId="77777777" w:rsidTr="004B5628">
        <w:tc>
          <w:tcPr>
            <w:tcW w:w="3420" w:type="dxa"/>
          </w:tcPr>
          <w:p w14:paraId="18AA1C1A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04CDFD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F33C2" w14:textId="3A2DC96A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  <w:r w:rsidR="00B91D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F5172F1" w14:textId="77777777" w:rsidR="006612F1" w:rsidRPr="009A405A" w:rsidRDefault="006612F1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35CBF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/>
                <w:b/>
                <w:bCs/>
                <w:sz w:val="30"/>
                <w:szCs w:val="30"/>
              </w:rPr>
              <w:t>51,819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9D306" w14:textId="77777777" w:rsidR="006612F1" w:rsidRPr="009A405A" w:rsidRDefault="006612F1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332B" w14:textId="77777777" w:rsidR="006612F1" w:rsidRPr="009A405A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14,540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0B4D5FC" w14:textId="77777777" w:rsidR="006612F1" w:rsidRPr="009A405A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E476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/>
                <w:b/>
                <w:bCs/>
                <w:sz w:val="30"/>
                <w:szCs w:val="30"/>
              </w:rPr>
              <w:t>16,282</w:t>
            </w:r>
          </w:p>
        </w:tc>
      </w:tr>
      <w:tr w:rsidR="00D31C77" w:rsidRPr="00D7532A" w14:paraId="77C790E3" w14:textId="77777777" w:rsidTr="00D7532A">
        <w:tc>
          <w:tcPr>
            <w:tcW w:w="3420" w:type="dxa"/>
          </w:tcPr>
          <w:p w14:paraId="6AF67756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C4D2019" w14:textId="77777777" w:rsidR="00D31C77" w:rsidRPr="00D7532A" w:rsidRDefault="00D31C77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0A52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8F997D9" w14:textId="77777777" w:rsidR="00D31C77" w:rsidRPr="00D7532A" w:rsidRDefault="00D31C77" w:rsidP="006612F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3322D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E8DA16" w14:textId="77777777" w:rsidR="00D31C77" w:rsidRPr="00D7532A" w:rsidRDefault="00D31C77" w:rsidP="006612F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7401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D862781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62ADF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31C77" w:rsidRPr="00892D59" w14:paraId="715CD576" w14:textId="77777777" w:rsidTr="00D7532A">
        <w:tc>
          <w:tcPr>
            <w:tcW w:w="3420" w:type="dxa"/>
          </w:tcPr>
          <w:p w14:paraId="25F4D090" w14:textId="77777777" w:rsidR="00D31C77" w:rsidRPr="00555E13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5E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ลูกหนี้ตามสัญญาเช่าดำเนินงานที่ยัง</w:t>
            </w:r>
          </w:p>
        </w:tc>
        <w:tc>
          <w:tcPr>
            <w:tcW w:w="270" w:type="dxa"/>
          </w:tcPr>
          <w:p w14:paraId="3BF1FA41" w14:textId="77777777" w:rsidR="00D31C77" w:rsidRPr="00892D59" w:rsidRDefault="00D31C77" w:rsidP="00081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1A7690" w14:textId="77777777" w:rsidR="00D31C77" w:rsidRPr="00892D59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0B43622F" w14:textId="77777777" w:rsidR="00D31C77" w:rsidRPr="00892D59" w:rsidRDefault="00D31C77" w:rsidP="00081A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1A5FD2" w14:textId="77777777" w:rsidR="00D31C77" w:rsidRPr="009A405A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ABE5A" w14:textId="77777777" w:rsidR="00D31C77" w:rsidRPr="00892D59" w:rsidRDefault="00D31C77" w:rsidP="00081A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C54BFB" w14:textId="77777777" w:rsidR="00D31C77" w:rsidRPr="00892D59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3008206" w14:textId="77777777" w:rsidR="00D31C77" w:rsidRPr="00892D59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8EF9C" w14:textId="77777777" w:rsidR="00D31C77" w:rsidRPr="009A405A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1C77" w:rsidRPr="00892D59" w14:paraId="774469E0" w14:textId="77777777" w:rsidTr="00D7532A">
        <w:tc>
          <w:tcPr>
            <w:tcW w:w="3420" w:type="dxa"/>
          </w:tcPr>
          <w:p w14:paraId="11760D00" w14:textId="77777777" w:rsidR="00D31C77" w:rsidRPr="00555E13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5E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ไม่เรียกชำระ</w:t>
            </w:r>
          </w:p>
        </w:tc>
        <w:tc>
          <w:tcPr>
            <w:tcW w:w="270" w:type="dxa"/>
          </w:tcPr>
          <w:p w14:paraId="78DD79A9" w14:textId="77777777" w:rsidR="00D31C77" w:rsidRPr="00892D59" w:rsidRDefault="00D31C77" w:rsidP="00081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13F3B" w14:textId="77777777" w:rsidR="00D31C77" w:rsidRPr="004B5628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6339792" w14:textId="77777777" w:rsidR="00D31C77" w:rsidRPr="004B5628" w:rsidRDefault="00D31C77" w:rsidP="00081A1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8D6A" w14:textId="77777777" w:rsidR="00D31C77" w:rsidRPr="004B5628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FD907" w14:textId="77777777" w:rsidR="00D31C77" w:rsidRPr="004B5628" w:rsidRDefault="00D31C77" w:rsidP="00081A1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599E3" w14:textId="77777777" w:rsidR="00D31C77" w:rsidRPr="004B5628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07D8A16" w14:textId="77777777" w:rsidR="00D31C77" w:rsidRPr="004B5628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21B2" w14:textId="77777777" w:rsidR="00D31C77" w:rsidRPr="004B5628" w:rsidRDefault="00D31C77" w:rsidP="00081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677</w:t>
            </w:r>
          </w:p>
        </w:tc>
      </w:tr>
      <w:tr w:rsidR="00D31C77" w:rsidRPr="00892D59" w14:paraId="1C9F54F1" w14:textId="77777777" w:rsidTr="00D7532A">
        <w:tc>
          <w:tcPr>
            <w:tcW w:w="3420" w:type="dxa"/>
          </w:tcPr>
          <w:p w14:paraId="6AA2028B" w14:textId="5BD82E58" w:rsidR="00D31C77" w:rsidRPr="00892D59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9F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44871F6" w14:textId="77777777" w:rsidR="00D31C77" w:rsidRPr="00892D59" w:rsidRDefault="00D31C77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DC42" w14:textId="3EAC2453" w:rsidR="00D31C77" w:rsidRPr="009A405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</w:t>
            </w:r>
            <w:r w:rsidR="00D7532A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836AD69" w14:textId="77777777" w:rsidR="00D31C77" w:rsidRPr="009A405A" w:rsidRDefault="00D31C77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8265" w14:textId="68ED4890" w:rsidR="00D31C77" w:rsidRPr="009A405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81,714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09B8" w14:textId="77777777" w:rsidR="00D31C77" w:rsidRPr="009A405A" w:rsidRDefault="00D31C77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DE69" w14:textId="7205B252" w:rsidR="00D31C77" w:rsidRPr="009A405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18,158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C106B0A" w14:textId="77777777" w:rsidR="00D31C77" w:rsidRPr="009A405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3315" w14:textId="5F96F736" w:rsidR="00D31C77" w:rsidRPr="009A405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20,959</w:t>
            </w:r>
          </w:p>
        </w:tc>
      </w:tr>
      <w:tr w:rsidR="00D31C77" w:rsidRPr="00D7532A" w14:paraId="52C1C485" w14:textId="77777777" w:rsidTr="00D7532A">
        <w:tc>
          <w:tcPr>
            <w:tcW w:w="3420" w:type="dxa"/>
          </w:tcPr>
          <w:p w14:paraId="7C00C214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42263BD" w14:textId="77777777" w:rsidR="00D31C77" w:rsidRPr="00D7532A" w:rsidRDefault="00D31C77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927D8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55A6FAC" w14:textId="77777777" w:rsidR="00D31C77" w:rsidRPr="00D7532A" w:rsidRDefault="00D31C77" w:rsidP="006612F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EA09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7118DC" w14:textId="77777777" w:rsidR="00D31C77" w:rsidRPr="00D7532A" w:rsidRDefault="00D31C77" w:rsidP="006612F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9599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C1EFB13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308B3" w14:textId="77777777" w:rsidR="00D31C77" w:rsidRPr="00D7532A" w:rsidRDefault="00D31C77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612F1" w:rsidRPr="00892D59" w14:paraId="49B1F37D" w14:textId="77777777" w:rsidTr="004B5628">
        <w:tc>
          <w:tcPr>
            <w:tcW w:w="3420" w:type="dxa"/>
          </w:tcPr>
          <w:p w14:paraId="38664CF0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2D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92D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2D5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47A261A3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88ADF" w14:textId="77777777" w:rsidR="006612F1" w:rsidRPr="00892D59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(20,134)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04472FE" w14:textId="77777777" w:rsidR="006612F1" w:rsidRPr="00892D59" w:rsidRDefault="006612F1" w:rsidP="00661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C35EA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(20,134)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D4253" w14:textId="77777777" w:rsidR="006612F1" w:rsidRPr="00892D59" w:rsidRDefault="006612F1" w:rsidP="006612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5D17" w14:textId="77777777" w:rsidR="006612F1" w:rsidRPr="00892D59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(12,143)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9BE2D9F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906AE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9A405A">
              <w:rPr>
                <w:rFonts w:ascii="Angsana New" w:hAnsi="Angsana New"/>
                <w:sz w:val="30"/>
                <w:szCs w:val="30"/>
              </w:rPr>
              <w:t>(12,143)</w:t>
            </w:r>
          </w:p>
        </w:tc>
      </w:tr>
      <w:tr w:rsidR="006612F1" w:rsidRPr="00892D59" w14:paraId="7C9266BF" w14:textId="77777777" w:rsidTr="004B5628">
        <w:trPr>
          <w:trHeight w:val="307"/>
        </w:trPr>
        <w:tc>
          <w:tcPr>
            <w:tcW w:w="3420" w:type="dxa"/>
          </w:tcPr>
          <w:p w14:paraId="7798B8CF" w14:textId="77777777" w:rsidR="006612F1" w:rsidRPr="00892D59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3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38F6D370" w14:textId="77777777" w:rsidR="006612F1" w:rsidRPr="00892D59" w:rsidRDefault="006612F1" w:rsidP="00661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1A3B70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48,574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9672A07" w14:textId="77777777" w:rsidR="006612F1" w:rsidRPr="009A405A" w:rsidRDefault="006612F1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42F93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/>
                <w:b/>
                <w:bCs/>
                <w:sz w:val="30"/>
                <w:szCs w:val="30"/>
              </w:rPr>
              <w:t>61,580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1FCDC" w14:textId="77777777" w:rsidR="006612F1" w:rsidRPr="009A405A" w:rsidRDefault="006612F1" w:rsidP="006612F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E5152" w14:textId="77777777" w:rsidR="006612F1" w:rsidRPr="009A405A" w:rsidRDefault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6,015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F2A8FC" w14:textId="77777777" w:rsidR="006612F1" w:rsidRPr="009A405A" w:rsidRDefault="006612F1" w:rsidP="00661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497820" w14:textId="77777777" w:rsidR="006612F1" w:rsidRPr="009A405A" w:rsidRDefault="006612F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405A">
              <w:rPr>
                <w:rFonts w:ascii="Angsana New" w:hAnsi="Angsana New"/>
                <w:b/>
                <w:bCs/>
                <w:sz w:val="30"/>
                <w:szCs w:val="30"/>
              </w:rPr>
              <w:t>8,816</w:t>
            </w:r>
          </w:p>
        </w:tc>
      </w:tr>
    </w:tbl>
    <w:p w14:paraId="177CA8CC" w14:textId="77777777" w:rsidR="00892D59" w:rsidRPr="00CC6C2C" w:rsidRDefault="00892D59">
      <w:pPr>
        <w:rPr>
          <w:rFonts w:asciiTheme="majorBidi" w:hAnsiTheme="majorBidi" w:cstheme="majorBidi"/>
          <w:sz w:val="20"/>
          <w:szCs w:val="20"/>
        </w:rPr>
      </w:pPr>
    </w:p>
    <w:p w14:paraId="246453E2" w14:textId="0994B79C" w:rsidR="00AB0A9B" w:rsidRDefault="00892D59" w:rsidP="00000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 w:rsidRPr="00000220">
        <w:rPr>
          <w:rFonts w:ascii="AngsanaNew" w:hAnsi="AngsanaNew" w:cs="Angsana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DA757A">
        <w:rPr>
          <w:rFonts w:ascii="AngsanaNew" w:hAnsi="AngsanaNew" w:cs="AngsanaNew"/>
          <w:sz w:val="30"/>
          <w:szCs w:val="30"/>
          <w:cs/>
        </w:rPr>
        <w:t xml:space="preserve"> </w:t>
      </w:r>
      <w:r w:rsidRPr="00000220">
        <w:rPr>
          <w:rFonts w:ascii="AngsanaNew" w:hAnsi="AngsanaNew" w:cs="AngsanaNew"/>
          <w:sz w:val="30"/>
          <w:szCs w:val="30"/>
          <w:cs/>
        </w:rPr>
        <w:t xml:space="preserve">30 </w:t>
      </w:r>
      <w:r w:rsidRPr="00000220">
        <w:rPr>
          <w:rFonts w:ascii="AngsanaNew" w:hAnsi="AngsanaNew" w:cs="AngsanaNew" w:hint="cs"/>
          <w:sz w:val="30"/>
          <w:szCs w:val="30"/>
          <w:cs/>
        </w:rPr>
        <w:t>วัน</w:t>
      </w:r>
    </w:p>
    <w:p w14:paraId="37F2BA4D" w14:textId="77777777" w:rsidR="00355DED" w:rsidRDefault="00355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5E1F476" w14:textId="77777777" w:rsidR="00343156" w:rsidRDefault="00343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726868D0" w14:textId="5E9688BE" w:rsidR="00D7532A" w:rsidRDefault="00D75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05CA4106" w14:textId="77777777" w:rsidR="00D15003" w:rsidRPr="009D4B5C" w:rsidRDefault="00D15003" w:rsidP="00FB5EEA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9D4B5C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</w:t>
      </w:r>
      <w:r w:rsidR="00E0328E" w:rsidRPr="00E0328E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B2D462B" w14:textId="77777777" w:rsidR="00D15003" w:rsidRPr="00EF0D0B" w:rsidRDefault="00D15003" w:rsidP="00D15003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val="en-US" w:bidi="th-TH"/>
        </w:rPr>
      </w:pP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262"/>
        <w:gridCol w:w="1172"/>
        <w:gridCol w:w="7"/>
        <w:gridCol w:w="16"/>
        <w:gridCol w:w="31"/>
        <w:gridCol w:w="197"/>
        <w:gridCol w:w="9"/>
        <w:gridCol w:w="31"/>
        <w:gridCol w:w="1156"/>
        <w:gridCol w:w="238"/>
        <w:gridCol w:w="1206"/>
        <w:gridCol w:w="13"/>
        <w:gridCol w:w="27"/>
        <w:gridCol w:w="247"/>
        <w:gridCol w:w="1054"/>
      </w:tblGrid>
      <w:tr w:rsidR="007E3AC9" w:rsidRPr="0033578D" w14:paraId="7AB53E9F" w14:textId="77777777" w:rsidTr="004B5628">
        <w:trPr>
          <w:tblHeader/>
        </w:trPr>
        <w:tc>
          <w:tcPr>
            <w:tcW w:w="1882" w:type="pct"/>
          </w:tcPr>
          <w:p w14:paraId="52E9A1EF" w14:textId="15A75C1A" w:rsidR="00E0328E" w:rsidRPr="00E0328E" w:rsidRDefault="00C6242C" w:rsidP="00030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New" w:hAnsi="AngsanaNew" w:cs="AngsanaNew"/>
                <w:b/>
                <w:bCs/>
                <w:i/>
                <w:iCs/>
                <w:sz w:val="30"/>
                <w:szCs w:val="30"/>
                <w:cs/>
              </w:rPr>
            </w:pPr>
            <w:r w:rsidRPr="00E0328E">
              <w:rPr>
                <w:rFonts w:ascii="AngsanaNew" w:hAnsi="AngsanaNew" w:cs="Angsana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" w:type="pct"/>
          </w:tcPr>
          <w:p w14:paraId="67F61E25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8"/>
            <w:vAlign w:val="center"/>
          </w:tcPr>
          <w:p w14:paraId="67EF66DA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649AB3C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5"/>
            <w:vAlign w:val="center"/>
          </w:tcPr>
          <w:p w14:paraId="333B082C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AC9" w:rsidRPr="0033578D" w14:paraId="0220FBD3" w14:textId="77777777" w:rsidTr="004B5628">
        <w:trPr>
          <w:tblHeader/>
        </w:trPr>
        <w:tc>
          <w:tcPr>
            <w:tcW w:w="1882" w:type="pct"/>
          </w:tcPr>
          <w:p w14:paraId="16305446" w14:textId="508501EC" w:rsidR="00E0328E" w:rsidRPr="00E0328E" w:rsidRDefault="00C6242C" w:rsidP="00E03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55E13" w:rsidRPr="00E0328E">
              <w:rPr>
                <w:rFonts w:ascii="AngsanaNew" w:hAnsi="AngsanaNew" w:cs="Angsana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55E13" w:rsidRPr="00E0328E">
              <w:rPr>
                <w:rFonts w:ascii="AngsanaNew" w:hAnsi="AngsanaNew" w:cs="Angsana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571DB44E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299AFAFD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gridSpan w:val="4"/>
          </w:tcPr>
          <w:p w14:paraId="399B8FE8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gridSpan w:val="2"/>
            <w:vAlign w:val="center"/>
          </w:tcPr>
          <w:p w14:paraId="1FEC8283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</w:tcPr>
          <w:p w14:paraId="4F579D27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center"/>
          </w:tcPr>
          <w:p w14:paraId="6F34B888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14:paraId="549831AA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center"/>
          </w:tcPr>
          <w:p w14:paraId="6DB63520" w14:textId="77777777" w:rsidR="00E0328E" w:rsidRPr="0033578D" w:rsidRDefault="00E0328E" w:rsidP="0003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70182" w:rsidRPr="0033578D" w14:paraId="30CC9350" w14:textId="77777777" w:rsidTr="004B5628">
        <w:trPr>
          <w:trHeight w:val="209"/>
          <w:tblHeader/>
        </w:trPr>
        <w:tc>
          <w:tcPr>
            <w:tcW w:w="1882" w:type="pct"/>
          </w:tcPr>
          <w:p w14:paraId="4669700B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5FC3E26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4" w:type="pct"/>
            <w:gridSpan w:val="14"/>
          </w:tcPr>
          <w:p w14:paraId="48E914B7" w14:textId="295495D1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074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357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E3AC9" w:rsidRPr="0033578D" w14:paraId="41095838" w14:textId="77777777" w:rsidTr="004B5628">
        <w:tc>
          <w:tcPr>
            <w:tcW w:w="1882" w:type="pct"/>
          </w:tcPr>
          <w:p w14:paraId="333C2DF1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" w:type="pct"/>
          </w:tcPr>
          <w:p w14:paraId="26BB5423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7B979788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019D2DED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05F797C5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6861CAA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gridSpan w:val="3"/>
          </w:tcPr>
          <w:p w14:paraId="6206584A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8760818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2156BC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AC9" w:rsidRPr="0033578D" w14:paraId="58A6A3D6" w14:textId="77777777" w:rsidTr="004B5628">
        <w:tc>
          <w:tcPr>
            <w:tcW w:w="1882" w:type="pct"/>
          </w:tcPr>
          <w:p w14:paraId="1E8A21BB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578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343CBE0E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953DEA1" w14:textId="2D044AF8" w:rsidR="00E0328E" w:rsidRPr="0033578D" w:rsidRDefault="00E05C08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</w:t>
            </w:r>
            <w:r w:rsidR="00307474">
              <w:rPr>
                <w:rFonts w:ascii="Angsana New" w:hAnsi="Angsana New"/>
                <w:sz w:val="30"/>
                <w:szCs w:val="30"/>
              </w:rPr>
              <w:t>2,226</w:t>
            </w:r>
          </w:p>
        </w:tc>
        <w:tc>
          <w:tcPr>
            <w:tcW w:w="138" w:type="pct"/>
            <w:gridSpan w:val="4"/>
          </w:tcPr>
          <w:p w14:paraId="41907B2A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5ED1C855" w14:textId="18BCCFFB" w:rsidR="00E0328E" w:rsidRPr="000F60D5" w:rsidRDefault="000F6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</w:t>
            </w:r>
            <w:r w:rsidR="00307474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131" w:type="pct"/>
          </w:tcPr>
          <w:p w14:paraId="30FF490F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</w:tcPr>
          <w:p w14:paraId="4CA298AB" w14:textId="1E839964" w:rsidR="00E0328E" w:rsidRPr="0033578D" w:rsidRDefault="00E05C08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307474">
              <w:rPr>
                <w:rFonts w:ascii="Angsana New" w:hAnsi="Angsana New"/>
                <w:sz w:val="30"/>
                <w:szCs w:val="30"/>
              </w:rPr>
              <w:t>6,856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4C7B842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CF4712D" w14:textId="39A05690" w:rsidR="00E0328E" w:rsidRPr="00890E11" w:rsidRDefault="00000D88" w:rsidP="0089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</w:t>
            </w:r>
            <w:r w:rsidR="00307474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</w:tr>
      <w:tr w:rsidR="007E3AC9" w:rsidRPr="0033578D" w14:paraId="53195C0F" w14:textId="77777777" w:rsidTr="004B5628">
        <w:trPr>
          <w:trHeight w:val="73"/>
        </w:trPr>
        <w:tc>
          <w:tcPr>
            <w:tcW w:w="1882" w:type="pct"/>
          </w:tcPr>
          <w:p w14:paraId="0BE83671" w14:textId="77777777" w:rsidR="00E0328E" w:rsidRPr="0033578D" w:rsidRDefault="00E0328E" w:rsidP="00E0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18"/>
              <w:rPr>
                <w:rFonts w:ascii="Angsana New" w:hAnsi="Angsana New"/>
                <w:sz w:val="30"/>
                <w:szCs w:val="30"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</w:t>
            </w: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667D3D87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DAE51E3" w14:textId="77777777" w:rsidR="00E0328E" w:rsidRPr="0033578D" w:rsidRDefault="00E0328E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  <w:gridSpan w:val="4"/>
          </w:tcPr>
          <w:p w14:paraId="5388563E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30616E34" w14:textId="77777777" w:rsidR="00E0328E" w:rsidRPr="000F60D5" w:rsidRDefault="00E0328E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CD8707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bottom"/>
          </w:tcPr>
          <w:p w14:paraId="7BC1CB9D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4AD4F74" w14:textId="77777777" w:rsidR="00E0328E" w:rsidRPr="0033578D" w:rsidRDefault="00E0328E" w:rsidP="00D15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17CDF414" w14:textId="77777777" w:rsidR="00E0328E" w:rsidRPr="00890E11" w:rsidRDefault="00E0328E" w:rsidP="0089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AC9" w:rsidRPr="0033578D" w14:paraId="1FB2523F" w14:textId="77777777" w:rsidTr="004B5628">
        <w:trPr>
          <w:trHeight w:val="73"/>
        </w:trPr>
        <w:tc>
          <w:tcPr>
            <w:tcW w:w="1882" w:type="pct"/>
          </w:tcPr>
          <w:p w14:paraId="0EED9F84" w14:textId="77777777" w:rsidR="00000D88" w:rsidRPr="0033578D" w:rsidRDefault="00000D88" w:rsidP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44" w:type="pct"/>
          </w:tcPr>
          <w:p w14:paraId="4D0D4C4A" w14:textId="77777777" w:rsidR="00000D88" w:rsidRPr="0033578D" w:rsidRDefault="00000D88" w:rsidP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2349BB6" w14:textId="4E8F8E84" w:rsidR="00000D88" w:rsidRPr="0033578D" w:rsidRDefault="00E05C08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307474">
              <w:rPr>
                <w:rFonts w:ascii="Angsana New" w:hAnsi="Angsana New"/>
                <w:sz w:val="30"/>
                <w:szCs w:val="30"/>
              </w:rPr>
              <w:t>,302</w:t>
            </w:r>
          </w:p>
        </w:tc>
        <w:tc>
          <w:tcPr>
            <w:tcW w:w="138" w:type="pct"/>
            <w:gridSpan w:val="4"/>
          </w:tcPr>
          <w:p w14:paraId="07464D04" w14:textId="77777777" w:rsidR="00000D88" w:rsidRPr="0033578D" w:rsidRDefault="00000D88" w:rsidP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2F055943" w14:textId="745B2BCD" w:rsidR="00000D88" w:rsidRPr="000F60D5" w:rsidRDefault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307474">
              <w:rPr>
                <w:rFonts w:asciiTheme="majorBidi" w:hAnsiTheme="majorBidi" w:cstheme="majorBidi"/>
                <w:sz w:val="30"/>
                <w:szCs w:val="30"/>
              </w:rPr>
              <w:t>,240</w:t>
            </w:r>
          </w:p>
        </w:tc>
        <w:tc>
          <w:tcPr>
            <w:tcW w:w="131" w:type="pct"/>
          </w:tcPr>
          <w:p w14:paraId="7B3E2BC3" w14:textId="77777777" w:rsidR="00000D88" w:rsidRPr="0033578D" w:rsidRDefault="00000D88" w:rsidP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bottom"/>
          </w:tcPr>
          <w:p w14:paraId="1B21E289" w14:textId="77777777" w:rsidR="00000D88" w:rsidRPr="0033578D" w:rsidRDefault="00E05C08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DFC5DA2" w14:textId="77777777" w:rsidR="00000D88" w:rsidRPr="0033578D" w:rsidRDefault="00000D88" w:rsidP="0000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A11513" w14:textId="77777777" w:rsidR="00000D88" w:rsidRPr="00890E11" w:rsidRDefault="00000D8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53BEB671" w14:textId="77777777" w:rsidTr="004B5628">
        <w:tc>
          <w:tcPr>
            <w:tcW w:w="1882" w:type="pct"/>
          </w:tcPr>
          <w:p w14:paraId="1709F449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" w:type="pct"/>
          </w:tcPr>
          <w:p w14:paraId="73ED4D3D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1B90A41" w14:textId="5725A5DB" w:rsidR="009A405A" w:rsidRPr="0033578D" w:rsidRDefault="009A405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7474">
              <w:rPr>
                <w:rFonts w:ascii="Angsana New" w:hAnsi="Angsana New"/>
                <w:sz w:val="30"/>
                <w:szCs w:val="30"/>
              </w:rPr>
              <w:t>9,784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4"/>
          </w:tcPr>
          <w:p w14:paraId="62CB4B6F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2C19C9DA" w14:textId="5A58B0B4" w:rsidR="009A405A" w:rsidRPr="000F60D5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307474">
              <w:rPr>
                <w:rFonts w:asciiTheme="majorBidi" w:hAnsiTheme="majorBidi" w:cstheme="majorBidi"/>
                <w:sz w:val="30"/>
                <w:szCs w:val="30"/>
              </w:rPr>
              <w:t>6,284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74617294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bottom"/>
          </w:tcPr>
          <w:p w14:paraId="5975956B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EF21B3E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90BC62D" w14:textId="77777777" w:rsidR="009A405A" w:rsidRPr="00890E11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4CAF98F4" w14:textId="77777777" w:rsidTr="004B5628">
        <w:tc>
          <w:tcPr>
            <w:tcW w:w="1882" w:type="pct"/>
          </w:tcPr>
          <w:p w14:paraId="5669DDE6" w14:textId="1B82BF55" w:rsidR="009A405A" w:rsidRPr="009A405A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A405A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</w:t>
            </w:r>
            <w:r w:rsidR="00307474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44" w:type="pct"/>
          </w:tcPr>
          <w:p w14:paraId="36729A05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58B8702" w14:textId="06D10119" w:rsidR="009A405A" w:rsidRPr="0033578D" w:rsidRDefault="009A405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</w:t>
            </w:r>
            <w:r w:rsidR="00307474">
              <w:rPr>
                <w:rFonts w:ascii="Angsana New" w:hAnsi="Angsana New"/>
                <w:sz w:val="30"/>
                <w:szCs w:val="30"/>
              </w:rPr>
              <w:t>,027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4"/>
          </w:tcPr>
          <w:p w14:paraId="34C745B9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5BCA968F" w14:textId="4DBDA01D" w:rsidR="009A405A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8"/>
                <w:tab w:val="center" w:pos="555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A4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5FEC950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bottom"/>
          </w:tcPr>
          <w:p w14:paraId="1A7DC1FB" w14:textId="01F2E08C" w:rsidR="009A405A" w:rsidRDefault="009A405A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7474">
              <w:rPr>
                <w:rFonts w:ascii="Angsana New" w:hAnsi="Angsana New"/>
                <w:sz w:val="30"/>
                <w:szCs w:val="30"/>
              </w:rPr>
              <w:t>1,932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5876B56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72DA214" w14:textId="77777777" w:rsidR="009A405A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5C8A9094" w14:textId="77777777" w:rsidTr="004B5628">
        <w:tc>
          <w:tcPr>
            <w:tcW w:w="1882" w:type="pct"/>
          </w:tcPr>
          <w:p w14:paraId="078BB19E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4" w:type="pct"/>
          </w:tcPr>
          <w:p w14:paraId="1529C03C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C07C5C" w14:textId="5D9D04F8" w:rsidR="009A405A" w:rsidRPr="0033578D" w:rsidRDefault="009A405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307474">
              <w:rPr>
                <w:rFonts w:ascii="Angsana New" w:hAnsi="Angsana New"/>
                <w:sz w:val="30"/>
                <w:szCs w:val="30"/>
              </w:rPr>
              <w:t>0,714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4"/>
          </w:tcPr>
          <w:p w14:paraId="5C6FC8F6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gridSpan w:val="3"/>
          </w:tcPr>
          <w:p w14:paraId="477D62CD" w14:textId="4581A894" w:rsidR="009A405A" w:rsidRPr="00A06C66" w:rsidRDefault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307474">
              <w:rPr>
                <w:rFonts w:asciiTheme="majorBidi" w:hAnsiTheme="majorBidi" w:cstheme="majorBidi"/>
                <w:sz w:val="30"/>
                <w:szCs w:val="30"/>
              </w:rPr>
              <w:t>,109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0443FB8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shd w:val="clear" w:color="auto" w:fill="auto"/>
            <w:vAlign w:val="bottom"/>
          </w:tcPr>
          <w:p w14:paraId="454D493D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0FF895E" w14:textId="77777777" w:rsidR="009A405A" w:rsidRPr="0033578D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45BDAE" w14:textId="77777777" w:rsidR="009A405A" w:rsidRPr="00890E11" w:rsidRDefault="009A405A" w:rsidP="009A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C6242C" w14:paraId="5A2D465E" w14:textId="77777777" w:rsidTr="004B5628">
        <w:tc>
          <w:tcPr>
            <w:tcW w:w="1882" w:type="pct"/>
          </w:tcPr>
          <w:p w14:paraId="1CEFDD54" w14:textId="77777777" w:rsidR="00EB55BD" w:rsidRPr="004B5628" w:rsidRDefault="00EB55BD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90AA7AC" w14:textId="77777777" w:rsidR="00EB55BD" w:rsidRPr="004B5628" w:rsidRDefault="00EB55BD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68CF4840" w14:textId="6BD47B14" w:rsidR="00EB55BD" w:rsidRPr="004B5628" w:rsidRDefault="00EB55BD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5,236,003</w:t>
            </w:r>
          </w:p>
        </w:tc>
        <w:tc>
          <w:tcPr>
            <w:tcW w:w="138" w:type="pct"/>
            <w:gridSpan w:val="4"/>
          </w:tcPr>
          <w:p w14:paraId="7313A620" w14:textId="77777777" w:rsidR="00EB55BD" w:rsidRPr="004B5628" w:rsidRDefault="00EB55BD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90286" w14:textId="5182AF11" w:rsidR="00EB55BD" w:rsidRPr="004B5628" w:rsidRDefault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4,551,001</w:t>
            </w:r>
          </w:p>
        </w:tc>
        <w:tc>
          <w:tcPr>
            <w:tcW w:w="131" w:type="pct"/>
          </w:tcPr>
          <w:p w14:paraId="4742B3E8" w14:textId="77777777" w:rsidR="00EB55BD" w:rsidRPr="004B5628" w:rsidRDefault="00EB55BD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CB454" w14:textId="45FC5017" w:rsidR="00EB55BD" w:rsidRPr="004B5628" w:rsidRDefault="00EB55BD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204,924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D9EEDAE" w14:textId="77777777" w:rsidR="00EB55BD" w:rsidRPr="004B5628" w:rsidRDefault="00EB55BD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0D04" w14:textId="438A11D2" w:rsidR="00EB55BD" w:rsidRPr="004B5628" w:rsidRDefault="00EB55BD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4,532,517</w:t>
            </w:r>
          </w:p>
        </w:tc>
      </w:tr>
      <w:tr w:rsidR="007E3AC9" w:rsidRPr="0033578D" w14:paraId="40A4FF9D" w14:textId="77777777" w:rsidTr="004B5628">
        <w:trPr>
          <w:trHeight w:val="73"/>
        </w:trPr>
        <w:tc>
          <w:tcPr>
            <w:tcW w:w="1882" w:type="pct"/>
          </w:tcPr>
          <w:p w14:paraId="44CB444E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45083AA8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67BF078F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691F28F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48132A38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2247911E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2E96FF85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71D56010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21D34258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2B1BB20A" w14:textId="77777777" w:rsidTr="004B5628">
        <w:trPr>
          <w:trHeight w:val="73"/>
        </w:trPr>
        <w:tc>
          <w:tcPr>
            <w:tcW w:w="1882" w:type="pct"/>
          </w:tcPr>
          <w:p w14:paraId="2B9BDF66" w14:textId="11BFABAD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กำไรที่ยังไม่เกิดขึ้นจากการขาย</w:t>
            </w:r>
          </w:p>
        </w:tc>
        <w:tc>
          <w:tcPr>
            <w:tcW w:w="144" w:type="pct"/>
          </w:tcPr>
          <w:p w14:paraId="15D60394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4E540F18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09D3ECC1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222E6435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68C712A7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382382DC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56004DE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0FA7956A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081879AA" w14:textId="77777777" w:rsidTr="004B5628">
        <w:trPr>
          <w:trHeight w:val="73"/>
        </w:trPr>
        <w:tc>
          <w:tcPr>
            <w:tcW w:w="1882" w:type="pct"/>
          </w:tcPr>
          <w:p w14:paraId="6089FBC1" w14:textId="365089B4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44" w:type="pct"/>
          </w:tcPr>
          <w:p w14:paraId="288BF7F4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1CB40124" w14:textId="5B854039" w:rsidR="00D7532A" w:rsidRPr="00D7532A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409C9014" w14:textId="77777777" w:rsidR="00D7532A" w:rsidRPr="00D7532A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1502C7A" w14:textId="39E684E6" w:rsidR="00D7532A" w:rsidRPr="00D7532A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BC71CAA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70A35F26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6863A40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2675966C" w14:textId="77777777" w:rsidR="00D7532A" w:rsidRPr="00AB7760" w:rsidRDefault="00D7532A" w:rsidP="00EB5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564A7E9B" w14:textId="77777777" w:rsidTr="004B5628">
        <w:trPr>
          <w:trHeight w:val="73"/>
        </w:trPr>
        <w:tc>
          <w:tcPr>
            <w:tcW w:w="1882" w:type="pct"/>
          </w:tcPr>
          <w:p w14:paraId="2E002CBA" w14:textId="76A742C6" w:rsidR="00D7532A" w:rsidRPr="00AB7760" w:rsidRDefault="0099037F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57C0975D" w14:textId="77777777" w:rsidR="00D7532A" w:rsidRPr="00AB7760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gridSpan w:val="3"/>
          </w:tcPr>
          <w:p w14:paraId="127BA2AE" w14:textId="65943CD6" w:rsidR="00D7532A" w:rsidRPr="00D7532A" w:rsidRDefault="00D7532A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(1,630,299)</w:t>
            </w:r>
          </w:p>
        </w:tc>
        <w:tc>
          <w:tcPr>
            <w:tcW w:w="130" w:type="pct"/>
            <w:gridSpan w:val="3"/>
          </w:tcPr>
          <w:p w14:paraId="2C1CA329" w14:textId="77777777" w:rsidR="00D7532A" w:rsidRPr="00D7532A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85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61AC2D57" w14:textId="5ECDAFC3" w:rsidR="00D7532A" w:rsidRPr="00D7532A" w:rsidRDefault="00D7532A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rPr>
                <w:rFonts w:ascii="Angsana New" w:hAnsi="Angsana New"/>
                <w:sz w:val="30"/>
                <w:szCs w:val="30"/>
              </w:rPr>
            </w:pPr>
            <w:r w:rsidRPr="00D7532A">
              <w:rPr>
                <w:rFonts w:ascii="Angsana New" w:hAnsi="Angsana New"/>
                <w:sz w:val="30"/>
                <w:szCs w:val="30"/>
              </w:rPr>
              <w:t>(1,678,601)</w:t>
            </w:r>
          </w:p>
        </w:tc>
        <w:tc>
          <w:tcPr>
            <w:tcW w:w="131" w:type="pct"/>
          </w:tcPr>
          <w:p w14:paraId="25544D75" w14:textId="77777777" w:rsidR="00D7532A" w:rsidRPr="00AB7760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2E2C35BB" w14:textId="1ED88CF1" w:rsidR="00D7532A" w:rsidRPr="002633C8" w:rsidRDefault="00D7532A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116118F" w14:textId="77777777" w:rsidR="00D7532A" w:rsidRPr="00AB7760" w:rsidRDefault="00D7532A" w:rsidP="00D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76AC97DA" w14:textId="62EC927B" w:rsidR="00D7532A" w:rsidRPr="002633C8" w:rsidRDefault="00D7532A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3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137AFEAB" w14:textId="77777777" w:rsidTr="004B5628">
        <w:trPr>
          <w:trHeight w:val="73"/>
        </w:trPr>
        <w:tc>
          <w:tcPr>
            <w:tcW w:w="1882" w:type="pct"/>
          </w:tcPr>
          <w:p w14:paraId="02E7D641" w14:textId="22DA88B9" w:rsidR="002633C8" w:rsidRPr="00AB7760" w:rsidRDefault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" w:type="pct"/>
          </w:tcPr>
          <w:p w14:paraId="13133C3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gridSpan w:val="3"/>
            <w:tcBorders>
              <w:bottom w:val="single" w:sz="4" w:space="0" w:color="auto"/>
            </w:tcBorders>
            <w:vAlign w:val="bottom"/>
          </w:tcPr>
          <w:p w14:paraId="63F96065" w14:textId="09A09DFF" w:rsidR="002633C8" w:rsidRPr="00C6242C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  <w:r w:rsidRPr="00C62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70F3FACC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  <w:vAlign w:val="bottom"/>
          </w:tcPr>
          <w:p w14:paraId="5AE96AD4" w14:textId="6AEAFA2F" w:rsidR="002633C8" w:rsidRPr="00C6242C" w:rsidRDefault="002633C8" w:rsidP="005E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5"/>
              </w:tabs>
              <w:spacing w:line="240" w:lineRule="auto"/>
              <w:ind w:left="-90" w:right="-104" w:firstLine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7B437A2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vAlign w:val="bottom"/>
          </w:tcPr>
          <w:p w14:paraId="67C71BEA" w14:textId="74A3CEE4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C62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C86C695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97D3585" w14:textId="28BC5F0A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2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0D1EA4CA" w14:textId="77777777" w:rsidTr="004B5628">
        <w:trPr>
          <w:trHeight w:val="73"/>
        </w:trPr>
        <w:tc>
          <w:tcPr>
            <w:tcW w:w="1882" w:type="pct"/>
          </w:tcPr>
          <w:p w14:paraId="7088A74E" w14:textId="5E8EA7F8" w:rsidR="002633C8" w:rsidRPr="004B5628" w:rsidRDefault="0099037F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44" w:type="pct"/>
          </w:tcPr>
          <w:p w14:paraId="45875C96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F7CD11" w14:textId="42C956F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(1,630,299)</w:t>
            </w:r>
          </w:p>
        </w:tc>
        <w:tc>
          <w:tcPr>
            <w:tcW w:w="130" w:type="pct"/>
            <w:gridSpan w:val="3"/>
          </w:tcPr>
          <w:p w14:paraId="6182F890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85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6A206" w14:textId="411A1474" w:rsidR="002633C8" w:rsidRPr="004B5628" w:rsidRDefault="002633C8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(1,678,601)</w:t>
            </w:r>
          </w:p>
        </w:tc>
        <w:tc>
          <w:tcPr>
            <w:tcW w:w="131" w:type="pct"/>
          </w:tcPr>
          <w:p w14:paraId="6002A7BB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98BF8" w14:textId="4B44FCC2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AAB9D87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4E96" w14:textId="5D96BAC1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AC9" w:rsidRPr="0033578D" w14:paraId="46624EFB" w14:textId="77777777" w:rsidTr="004B5628">
        <w:trPr>
          <w:trHeight w:val="73"/>
        </w:trPr>
        <w:tc>
          <w:tcPr>
            <w:tcW w:w="1882" w:type="pct"/>
          </w:tcPr>
          <w:p w14:paraId="6BA49A1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4B96EB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78D8C85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F8A2FA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35324A8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07B23F10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5C2A1038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54BD1227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746E4BE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40FBDFBE" w14:textId="77777777" w:rsidTr="004B5628">
        <w:trPr>
          <w:trHeight w:val="73"/>
        </w:trPr>
        <w:tc>
          <w:tcPr>
            <w:tcW w:w="1882" w:type="pct"/>
          </w:tcPr>
          <w:p w14:paraId="447CD56A" w14:textId="6C22E9DF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ค่าใช้จ่ายที่ยังไม่เกิดขึ้นจากประมาณการ</w:t>
            </w:r>
          </w:p>
        </w:tc>
        <w:tc>
          <w:tcPr>
            <w:tcW w:w="144" w:type="pct"/>
          </w:tcPr>
          <w:p w14:paraId="0414225F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gridSpan w:val="3"/>
          </w:tcPr>
          <w:p w14:paraId="13774858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gridSpan w:val="3"/>
          </w:tcPr>
          <w:p w14:paraId="621F036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5AD353E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7847711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14:paraId="67C9FF2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  <w:gridSpan w:val="2"/>
          </w:tcPr>
          <w:p w14:paraId="4B4D805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77422E6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683C2623" w14:textId="77777777" w:rsidTr="004B5628">
        <w:trPr>
          <w:trHeight w:val="73"/>
        </w:trPr>
        <w:tc>
          <w:tcPr>
            <w:tcW w:w="1882" w:type="pct"/>
          </w:tcPr>
          <w:p w14:paraId="19C35544" w14:textId="17FA698B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หนี้สินที่เกี่ยวข้องกับการขาย</w:t>
            </w:r>
          </w:p>
        </w:tc>
        <w:tc>
          <w:tcPr>
            <w:tcW w:w="144" w:type="pct"/>
          </w:tcPr>
          <w:p w14:paraId="75AAD1F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gridSpan w:val="3"/>
          </w:tcPr>
          <w:p w14:paraId="3546D14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gridSpan w:val="3"/>
          </w:tcPr>
          <w:p w14:paraId="78D70F5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D75780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4E8B113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14:paraId="482149DF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  <w:gridSpan w:val="2"/>
          </w:tcPr>
          <w:p w14:paraId="401BBB64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02F0BAD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207411B8" w14:textId="77777777" w:rsidTr="004B5628">
        <w:trPr>
          <w:trHeight w:val="73"/>
        </w:trPr>
        <w:tc>
          <w:tcPr>
            <w:tcW w:w="1882" w:type="pct"/>
          </w:tcPr>
          <w:p w14:paraId="669005B9" w14:textId="2761088C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44" w:type="pct"/>
          </w:tcPr>
          <w:p w14:paraId="3E388876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pct"/>
            <w:gridSpan w:val="3"/>
          </w:tcPr>
          <w:p w14:paraId="19D7F32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gridSpan w:val="3"/>
          </w:tcPr>
          <w:p w14:paraId="0C98FD2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434D26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5977ADD3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14:paraId="5F5468A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pct"/>
            <w:gridSpan w:val="2"/>
          </w:tcPr>
          <w:p w14:paraId="443F587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4D325F0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23EDC0D9" w14:textId="77777777" w:rsidTr="004B5628">
        <w:trPr>
          <w:trHeight w:val="73"/>
        </w:trPr>
        <w:tc>
          <w:tcPr>
            <w:tcW w:w="1882" w:type="pct"/>
          </w:tcPr>
          <w:p w14:paraId="1FD87D96" w14:textId="6DFB278B" w:rsidR="002633C8" w:rsidRPr="00AB7760" w:rsidRDefault="0099037F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4F56B0B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pct"/>
            <w:gridSpan w:val="4"/>
          </w:tcPr>
          <w:p w14:paraId="4BC74D47" w14:textId="4373B0DF" w:rsidR="002633C8" w:rsidRPr="00AB7760" w:rsidRDefault="002633C8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11,680</w:t>
            </w:r>
          </w:p>
        </w:tc>
        <w:tc>
          <w:tcPr>
            <w:tcW w:w="130" w:type="pct"/>
            <w:gridSpan w:val="3"/>
          </w:tcPr>
          <w:p w14:paraId="37EC77FB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</w:tcPr>
          <w:p w14:paraId="05C3B433" w14:textId="6C8CBF31" w:rsidR="002633C8" w:rsidRPr="00AB7760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11,680</w:t>
            </w:r>
          </w:p>
        </w:tc>
        <w:tc>
          <w:tcPr>
            <w:tcW w:w="131" w:type="pct"/>
          </w:tcPr>
          <w:p w14:paraId="3FE4BE1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pct"/>
            <w:vAlign w:val="bottom"/>
          </w:tcPr>
          <w:p w14:paraId="455DC06A" w14:textId="2A678CCB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38AB7B9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25B1754D" w14:textId="537BA422" w:rsidR="002633C8" w:rsidRPr="00C6242C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2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22F3D3BC" w14:textId="77777777" w:rsidTr="004B5628">
        <w:trPr>
          <w:trHeight w:val="73"/>
        </w:trPr>
        <w:tc>
          <w:tcPr>
            <w:tcW w:w="1882" w:type="pct"/>
          </w:tcPr>
          <w:p w14:paraId="110EF30F" w14:textId="34BBD61C" w:rsidR="002633C8" w:rsidRPr="00AB7760" w:rsidRDefault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" w:type="pct"/>
          </w:tcPr>
          <w:p w14:paraId="058F37FB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5" w:type="pct"/>
            <w:gridSpan w:val="4"/>
            <w:tcBorders>
              <w:bottom w:val="single" w:sz="4" w:space="0" w:color="auto"/>
            </w:tcBorders>
            <w:vAlign w:val="bottom"/>
          </w:tcPr>
          <w:p w14:paraId="62634E21" w14:textId="7DA207B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16B93FC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5BD15FF5" w14:textId="3DCDCB0C" w:rsidR="002633C8" w:rsidRPr="00AB7760" w:rsidRDefault="002633C8" w:rsidP="005E2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55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5B149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6331D5D8" w14:textId="61910D5A" w:rsidR="002633C8" w:rsidRPr="00AB7760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09E5BC6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4D7880D9" w14:textId="39E7E18F" w:rsidR="002633C8" w:rsidRPr="00C6242C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2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64C5CBBD" w14:textId="77777777" w:rsidTr="004B5628">
        <w:trPr>
          <w:trHeight w:val="73"/>
        </w:trPr>
        <w:tc>
          <w:tcPr>
            <w:tcW w:w="1882" w:type="pct"/>
          </w:tcPr>
          <w:p w14:paraId="474EDDC4" w14:textId="7E9A6AF8" w:rsidR="002633C8" w:rsidRPr="004B5628" w:rsidRDefault="0099037F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903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990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903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90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31 </w:t>
            </w:r>
            <w:r w:rsidRPr="009903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79E8FFB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5" w:type="pct"/>
            <w:gridSpan w:val="4"/>
            <w:tcBorders>
              <w:top w:val="single" w:sz="4" w:space="0" w:color="auto"/>
            </w:tcBorders>
          </w:tcPr>
          <w:p w14:paraId="5906599D" w14:textId="07A28636" w:rsidR="002633C8" w:rsidRPr="004B5628" w:rsidRDefault="002633C8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11,680</w:t>
            </w:r>
          </w:p>
        </w:tc>
        <w:tc>
          <w:tcPr>
            <w:tcW w:w="130" w:type="pct"/>
            <w:gridSpan w:val="3"/>
          </w:tcPr>
          <w:p w14:paraId="63A8B62C" w14:textId="77777777" w:rsidR="002633C8" w:rsidRPr="004B5628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5A61A387" w14:textId="2000473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11,680</w:t>
            </w:r>
          </w:p>
        </w:tc>
        <w:tc>
          <w:tcPr>
            <w:tcW w:w="131" w:type="pct"/>
          </w:tcPr>
          <w:p w14:paraId="6ECB614F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B6109CA" w14:textId="00CEA644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3"/>
          </w:tcPr>
          <w:p w14:paraId="24C1480D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5F5E102" w14:textId="6942CF5D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AC9" w:rsidRPr="00C6242C" w14:paraId="3420156C" w14:textId="77777777" w:rsidTr="004B5628">
        <w:trPr>
          <w:trHeight w:val="316"/>
        </w:trPr>
        <w:tc>
          <w:tcPr>
            <w:tcW w:w="1882" w:type="pct"/>
          </w:tcPr>
          <w:p w14:paraId="2D2EDD18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79E4A85F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5" w:type="pct"/>
            <w:gridSpan w:val="4"/>
            <w:tcBorders>
              <w:top w:val="single" w:sz="4" w:space="0" w:color="auto"/>
            </w:tcBorders>
          </w:tcPr>
          <w:p w14:paraId="541C4FBA" w14:textId="77777777" w:rsidR="00C6242C" w:rsidRPr="00C6242C" w:rsidRDefault="00C6242C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3"/>
          </w:tcPr>
          <w:p w14:paraId="5D2B7F4A" w14:textId="77777777" w:rsidR="00C6242C" w:rsidRPr="00C6242C" w:rsidRDefault="00C6242C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68BF2939" w14:textId="77777777" w:rsidR="00C6242C" w:rsidRPr="00C6242C" w:rsidRDefault="00C6242C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089D6CC4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1A6254C0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" w:type="pct"/>
            <w:gridSpan w:val="3"/>
          </w:tcPr>
          <w:p w14:paraId="495A1068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1F344AA3" w14:textId="77777777" w:rsidR="00C6242C" w:rsidRPr="00C6242C" w:rsidRDefault="00C6242C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3AC9" w:rsidRPr="00C6242C" w14:paraId="699446BB" w14:textId="77777777" w:rsidTr="004B5628">
        <w:trPr>
          <w:trHeight w:val="73"/>
        </w:trPr>
        <w:tc>
          <w:tcPr>
            <w:tcW w:w="1882" w:type="pct"/>
          </w:tcPr>
          <w:p w14:paraId="55909265" w14:textId="6FE1BEB2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</w:tcPr>
          <w:p w14:paraId="264D0748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gridSpan w:val="3"/>
            <w:tcBorders>
              <w:bottom w:val="single" w:sz="4" w:space="0" w:color="auto"/>
            </w:tcBorders>
          </w:tcPr>
          <w:p w14:paraId="741D1FC8" w14:textId="040EB92D" w:rsidR="002633C8" w:rsidRPr="00C6242C" w:rsidRDefault="002633C8" w:rsidP="007E5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3,617,384</w:t>
            </w:r>
          </w:p>
        </w:tc>
        <w:tc>
          <w:tcPr>
            <w:tcW w:w="130" w:type="pct"/>
            <w:gridSpan w:val="3"/>
          </w:tcPr>
          <w:p w14:paraId="1C593890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85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25DBBE5C" w14:textId="624A38A7" w:rsidR="002633C8" w:rsidRPr="00C6242C" w:rsidRDefault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2,884,080</w:t>
            </w:r>
          </w:p>
        </w:tc>
        <w:tc>
          <w:tcPr>
            <w:tcW w:w="131" w:type="pct"/>
          </w:tcPr>
          <w:p w14:paraId="7A22A549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tcBorders>
              <w:bottom w:val="single" w:sz="4" w:space="0" w:color="auto"/>
            </w:tcBorders>
            <w:vAlign w:val="bottom"/>
          </w:tcPr>
          <w:p w14:paraId="1E2BE7DE" w14:textId="74E807DB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204,924</w:t>
            </w:r>
          </w:p>
        </w:tc>
        <w:tc>
          <w:tcPr>
            <w:tcW w:w="151" w:type="pct"/>
            <w:gridSpan w:val="2"/>
          </w:tcPr>
          <w:p w14:paraId="156AFD5A" w14:textId="77777777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44862708" w14:textId="7BD43DAC" w:rsidR="002633C8" w:rsidRPr="00C6242C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,517</w:t>
            </w:r>
          </w:p>
        </w:tc>
      </w:tr>
      <w:tr w:rsidR="007E3AC9" w:rsidRPr="00C6242C" w14:paraId="2CBE8DA3" w14:textId="77777777" w:rsidTr="004B5628">
        <w:trPr>
          <w:trHeight w:val="73"/>
        </w:trPr>
        <w:tc>
          <w:tcPr>
            <w:tcW w:w="1882" w:type="pct"/>
          </w:tcPr>
          <w:p w14:paraId="111105FD" w14:textId="77777777" w:rsidR="00C6242C" w:rsidRPr="00DE2DB5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51F7ECB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</w:tcBorders>
          </w:tcPr>
          <w:p w14:paraId="34502151" w14:textId="77777777" w:rsidR="00C6242C" w:rsidRPr="00DE2DB5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011AE5AA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885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FE957F0" w14:textId="77777777" w:rsidR="00C6242C" w:rsidRPr="00DE2DB5" w:rsidRDefault="00C6242C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5DF8056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  <w:gridSpan w:val="2"/>
            <w:vAlign w:val="bottom"/>
          </w:tcPr>
          <w:p w14:paraId="5A4B22B5" w14:textId="77777777" w:rsidR="00C6242C" w:rsidRPr="00DE2DB5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F7F4DD4" w14:textId="77777777" w:rsidR="00C6242C" w:rsidRPr="00C6242C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21D969DA" w14:textId="77777777" w:rsidR="00C6242C" w:rsidRPr="00DE2DB5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3AC9" w:rsidRPr="0033578D" w14:paraId="51E56376" w14:textId="77777777" w:rsidTr="004B5628">
        <w:trPr>
          <w:trHeight w:val="73"/>
        </w:trPr>
        <w:tc>
          <w:tcPr>
            <w:tcW w:w="1882" w:type="pct"/>
          </w:tcPr>
          <w:p w14:paraId="16D1E64F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0D7D137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1260302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0F24B21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0DD11FB5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2ABA263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4257EB8F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1F4AAE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624D7DF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083C067B" w14:textId="77777777" w:rsidTr="004B5628">
        <w:trPr>
          <w:trHeight w:val="73"/>
        </w:trPr>
        <w:tc>
          <w:tcPr>
            <w:tcW w:w="1882" w:type="pct"/>
          </w:tcPr>
          <w:p w14:paraId="51393AFC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1B98AB6B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4AF4E17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F7B6C67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2CFA65C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1D1FBCF8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65A12D9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735FD0B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3DD7509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11BE1233" w14:textId="77777777" w:rsidTr="004B5628">
        <w:trPr>
          <w:trHeight w:val="73"/>
        </w:trPr>
        <w:tc>
          <w:tcPr>
            <w:tcW w:w="1882" w:type="pct"/>
          </w:tcPr>
          <w:p w14:paraId="03A55276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78591BE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D9179F7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100BFF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34D21CC9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7BA7169E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541BB62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6285262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13ED4D60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18920995" w14:textId="77777777" w:rsidTr="004B5628">
        <w:trPr>
          <w:trHeight w:val="73"/>
        </w:trPr>
        <w:tc>
          <w:tcPr>
            <w:tcW w:w="1882" w:type="pct"/>
          </w:tcPr>
          <w:p w14:paraId="247C8B8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900A888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94E4CFD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1BEC48C0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52AFA220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6EB7E31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</w:tcPr>
          <w:p w14:paraId="0354EC1B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BF2742A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4F5F5D7B" w14:textId="77777777" w:rsidR="002633C8" w:rsidRPr="00AB7760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49C5116B" w14:textId="77777777" w:rsidTr="004B5628">
        <w:trPr>
          <w:trHeight w:val="73"/>
        </w:trPr>
        <w:tc>
          <w:tcPr>
            <w:tcW w:w="1882" w:type="pct"/>
          </w:tcPr>
          <w:p w14:paraId="71869576" w14:textId="77777777" w:rsidR="00C6242C" w:rsidRPr="0033578D" w:rsidRDefault="00C6242C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320C3EE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2B09693D" w14:textId="77777777" w:rsidR="00C6242C" w:rsidRPr="009A405A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23171298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473104FE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E9971D2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</w:tcPr>
          <w:p w14:paraId="1FB04E32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9B4A3E3" w14:textId="77777777" w:rsidR="00C6242C" w:rsidRPr="0033578D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2001F7F" w14:textId="77777777" w:rsidR="00C6242C" w:rsidRPr="00890E11" w:rsidRDefault="00C6242C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AC9" w:rsidRPr="0033578D" w14:paraId="472ACCB8" w14:textId="77777777" w:rsidTr="004B5628">
        <w:trPr>
          <w:trHeight w:val="73"/>
        </w:trPr>
        <w:tc>
          <w:tcPr>
            <w:tcW w:w="1882" w:type="pct"/>
          </w:tcPr>
          <w:p w14:paraId="7ADEA599" w14:textId="77777777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44" w:type="pct"/>
          </w:tcPr>
          <w:p w14:paraId="4A83CE99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3D99B2B3" w14:textId="77777777" w:rsidR="002633C8" w:rsidRPr="009A405A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4C69652D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025B5BA0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5D6A84D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</w:tcPr>
          <w:p w14:paraId="170334AB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1085269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74E6FFB" w14:textId="77777777" w:rsidR="002633C8" w:rsidRPr="00890E11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AC9" w:rsidRPr="0033578D" w14:paraId="6BBF3D63" w14:textId="77777777" w:rsidTr="004B5628">
        <w:trPr>
          <w:trHeight w:val="73"/>
        </w:trPr>
        <w:tc>
          <w:tcPr>
            <w:tcW w:w="1882" w:type="pct"/>
          </w:tcPr>
          <w:p w14:paraId="4FFC9532" w14:textId="77777777" w:rsidR="002633C8" w:rsidRPr="0033578D" w:rsidRDefault="002633C8" w:rsidP="002633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578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27F47DA7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9852504" w14:textId="7E3EDC02" w:rsidR="002633C8" w:rsidRPr="0033578D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215,002</w:t>
            </w:r>
          </w:p>
        </w:tc>
        <w:tc>
          <w:tcPr>
            <w:tcW w:w="139" w:type="pct"/>
            <w:gridSpan w:val="4"/>
          </w:tcPr>
          <w:p w14:paraId="33E9F0E2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30CACD31" w14:textId="11733279" w:rsidR="002633C8" w:rsidRPr="002962F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4,840</w:t>
            </w:r>
          </w:p>
        </w:tc>
        <w:tc>
          <w:tcPr>
            <w:tcW w:w="131" w:type="pct"/>
          </w:tcPr>
          <w:p w14:paraId="6F2EA864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6BFEEB21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D8F32EC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9A14ACB" w14:textId="77777777" w:rsidR="002633C8" w:rsidRPr="00890E11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6368FBF1" w14:textId="77777777" w:rsidTr="004B5628">
        <w:trPr>
          <w:trHeight w:val="73"/>
        </w:trPr>
        <w:tc>
          <w:tcPr>
            <w:tcW w:w="1882" w:type="pct"/>
          </w:tcPr>
          <w:p w14:paraId="22A2F188" w14:textId="77777777" w:rsidR="002633C8" w:rsidRPr="0033578D" w:rsidRDefault="002633C8" w:rsidP="002633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9A405A">
              <w:rPr>
                <w:rFonts w:ascii="Angsana New" w:hAnsi="Angsana New"/>
                <w:sz w:val="30"/>
                <w:szCs w:val="30"/>
                <w:cs/>
              </w:rPr>
              <w:t>แบ่ง</w:t>
            </w:r>
            <w:r w:rsidRPr="009A405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A405A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จากเงิ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</w:p>
        </w:tc>
        <w:tc>
          <w:tcPr>
            <w:tcW w:w="144" w:type="pct"/>
          </w:tcPr>
          <w:p w14:paraId="6018BDE7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303A3C68" w14:textId="77777777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452C346D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4BE420D9" w14:textId="77777777" w:rsidR="002633C8" w:rsidRPr="002962F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9CD0A37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1A0D8A3E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47D3116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1D0D430" w14:textId="77777777" w:rsidR="002633C8" w:rsidRPr="00890E11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AC9" w:rsidRPr="0033578D" w14:paraId="7609835A" w14:textId="77777777" w:rsidTr="004B5628">
        <w:trPr>
          <w:trHeight w:val="73"/>
        </w:trPr>
        <w:tc>
          <w:tcPr>
            <w:tcW w:w="1882" w:type="pct"/>
          </w:tcPr>
          <w:p w14:paraId="4D9649D5" w14:textId="77777777" w:rsidR="002633C8" w:rsidRPr="0033578D" w:rsidRDefault="002633C8" w:rsidP="002633C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44" w:type="pct"/>
          </w:tcPr>
          <w:p w14:paraId="199B3ED5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73C62BAC" w14:textId="7AECFEDB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39" w:type="pct"/>
            <w:gridSpan w:val="4"/>
          </w:tcPr>
          <w:p w14:paraId="14864B77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F09CFF2" w14:textId="2511ACCA" w:rsidR="002633C8" w:rsidRPr="00E31F24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81A10">
              <w:rPr>
                <w:rFonts w:asciiTheme="majorBidi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131" w:type="pct"/>
          </w:tcPr>
          <w:p w14:paraId="367B6E33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383F7AF6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65D0070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6B70E" w14:textId="77777777" w:rsidR="002633C8" w:rsidRPr="00890E11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34EEC7CD" w14:textId="77777777" w:rsidTr="004B5628">
        <w:tc>
          <w:tcPr>
            <w:tcW w:w="1882" w:type="pct"/>
          </w:tcPr>
          <w:p w14:paraId="660109C8" w14:textId="77777777" w:rsidR="002633C8" w:rsidRPr="0033578D" w:rsidRDefault="002633C8" w:rsidP="002633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" w:type="pct"/>
          </w:tcPr>
          <w:p w14:paraId="50E121AF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67D62338" w14:textId="77777777" w:rsidR="002633C8" w:rsidRPr="0033578D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86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4"/>
          </w:tcPr>
          <w:p w14:paraId="1D1203B9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72584A8" w14:textId="2E007011" w:rsidR="002633C8" w:rsidRPr="002962F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209,400</w:t>
            </w:r>
          </w:p>
        </w:tc>
        <w:tc>
          <w:tcPr>
            <w:tcW w:w="131" w:type="pct"/>
          </w:tcPr>
          <w:p w14:paraId="555F0090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38A584DB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0E698A8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97B295D" w14:textId="77777777" w:rsidR="002633C8" w:rsidRPr="00890E11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C6242C" w14:paraId="27FBECBB" w14:textId="77777777" w:rsidTr="004B5628">
        <w:tc>
          <w:tcPr>
            <w:tcW w:w="1882" w:type="pct"/>
          </w:tcPr>
          <w:p w14:paraId="4773D658" w14:textId="77777777" w:rsidR="002633C8" w:rsidRPr="004B5628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1F2C3C3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CE8DB" w14:textId="269A9DEB" w:rsidR="002633C8" w:rsidRPr="004B5628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215,415</w:t>
            </w:r>
          </w:p>
        </w:tc>
        <w:tc>
          <w:tcPr>
            <w:tcW w:w="139" w:type="pct"/>
            <w:gridSpan w:val="4"/>
          </w:tcPr>
          <w:p w14:paraId="368DEB4E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8EFB1" w14:textId="35C6CC5B" w:rsidR="002633C8" w:rsidRPr="004B5628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213,895</w:t>
            </w:r>
          </w:p>
        </w:tc>
        <w:tc>
          <w:tcPr>
            <w:tcW w:w="131" w:type="pct"/>
          </w:tcPr>
          <w:p w14:paraId="096049C6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AD6C5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B0E12FE" w14:textId="77777777" w:rsidR="002633C8" w:rsidRPr="004B562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5FB626E" w14:textId="77777777" w:rsidR="002633C8" w:rsidRPr="004B5628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AC9" w:rsidRPr="00081A10" w14:paraId="010987D5" w14:textId="77777777" w:rsidTr="004B5628">
        <w:tc>
          <w:tcPr>
            <w:tcW w:w="1882" w:type="pct"/>
          </w:tcPr>
          <w:p w14:paraId="4D8806FB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7680A94A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vAlign w:val="bottom"/>
          </w:tcPr>
          <w:p w14:paraId="40EB817B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5D3206E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  <w:vAlign w:val="bottom"/>
          </w:tcPr>
          <w:p w14:paraId="2F8FE026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D96D085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</w:tcBorders>
            <w:vAlign w:val="bottom"/>
          </w:tcPr>
          <w:p w14:paraId="5DCA596D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36D5A601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D4E546C" w14:textId="77777777" w:rsidR="002633C8" w:rsidRPr="004B5628" w:rsidRDefault="002633C8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33578D" w14:paraId="302010DC" w14:textId="77777777" w:rsidTr="004B5628">
        <w:tc>
          <w:tcPr>
            <w:tcW w:w="1882" w:type="pct"/>
          </w:tcPr>
          <w:p w14:paraId="78588721" w14:textId="58A63536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7744FB9D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2C75B557" w14:textId="77777777" w:rsidR="002633C8" w:rsidRPr="009A405A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3ABA9576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230494F4" w14:textId="77777777" w:rsidR="002633C8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1D31A41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</w:tcPr>
          <w:p w14:paraId="1AA2D947" w14:textId="77777777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4762BF8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481BC41" w14:textId="77777777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3AC9" w:rsidRPr="0033578D" w14:paraId="2416E8B6" w14:textId="77777777" w:rsidTr="004B5628">
        <w:tc>
          <w:tcPr>
            <w:tcW w:w="1882" w:type="pct"/>
          </w:tcPr>
          <w:p w14:paraId="7C25B771" w14:textId="7B5443FC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3578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3578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4DFB77D1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433059E1" w14:textId="0F9CAE9E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5,467,228</w:t>
            </w:r>
          </w:p>
        </w:tc>
        <w:tc>
          <w:tcPr>
            <w:tcW w:w="139" w:type="pct"/>
            <w:gridSpan w:val="4"/>
          </w:tcPr>
          <w:p w14:paraId="30F4D51F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3BA0CB92" w14:textId="08E38D49" w:rsidR="002633C8" w:rsidRPr="00E31F2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4,586,994</w:t>
            </w:r>
          </w:p>
        </w:tc>
        <w:tc>
          <w:tcPr>
            <w:tcW w:w="131" w:type="pct"/>
          </w:tcPr>
          <w:p w14:paraId="22AE7A8E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</w:tcPr>
          <w:p w14:paraId="1AA05D40" w14:textId="24D470BF" w:rsidR="002633C8" w:rsidRPr="00A8361F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760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6,856</w:t>
            </w:r>
          </w:p>
        </w:tc>
        <w:tc>
          <w:tcPr>
            <w:tcW w:w="136" w:type="pct"/>
          </w:tcPr>
          <w:p w14:paraId="1526148E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0EF36D1" w14:textId="6F6AEC57" w:rsidR="002633C8" w:rsidRPr="00A8361F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44F">
              <w:rPr>
                <w:rFonts w:asciiTheme="majorBidi" w:hAnsiTheme="majorBidi" w:cstheme="majorBidi"/>
                <w:sz w:val="30"/>
                <w:szCs w:val="30"/>
              </w:rPr>
              <w:t>4,53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</w:tr>
      <w:tr w:rsidR="007E3AC9" w:rsidRPr="0033578D" w14:paraId="727E88F2" w14:textId="77777777" w:rsidTr="004B5628">
        <w:tc>
          <w:tcPr>
            <w:tcW w:w="1882" w:type="pct"/>
          </w:tcPr>
          <w:p w14:paraId="63F64A51" w14:textId="0D5BBF6E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</w:tc>
        <w:tc>
          <w:tcPr>
            <w:tcW w:w="144" w:type="pct"/>
          </w:tcPr>
          <w:p w14:paraId="7A8E0361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3524870A" w14:textId="77777777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4"/>
          </w:tcPr>
          <w:p w14:paraId="555D6C90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C1AB9A9" w14:textId="77777777" w:rsidR="002633C8" w:rsidRPr="00E31F24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517112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76B8FF0" w14:textId="77777777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47DC034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74378CF" w14:textId="77777777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3AC9" w:rsidRPr="0033578D" w14:paraId="6563FF46" w14:textId="77777777" w:rsidTr="004B5628">
        <w:tc>
          <w:tcPr>
            <w:tcW w:w="1882" w:type="pct"/>
          </w:tcPr>
          <w:p w14:paraId="5B26B968" w14:textId="13CBA9D1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44" w:type="pct"/>
          </w:tcPr>
          <w:p w14:paraId="77A3A644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5C2E7696" w14:textId="48E52CAD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67,715</w:t>
            </w:r>
          </w:p>
        </w:tc>
        <w:tc>
          <w:tcPr>
            <w:tcW w:w="139" w:type="pct"/>
            <w:gridSpan w:val="4"/>
          </w:tcPr>
          <w:p w14:paraId="7D884A4E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70978F2A" w14:textId="0F5A9AFF" w:rsidR="002633C8" w:rsidRPr="00E31F2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56,895</w:t>
            </w:r>
          </w:p>
        </w:tc>
        <w:tc>
          <w:tcPr>
            <w:tcW w:w="131" w:type="pct"/>
          </w:tcPr>
          <w:p w14:paraId="015C2FC7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48A19FF6" w14:textId="3AE0570D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B8282D2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8E1B184" w14:textId="4B786744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7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34F70CC1" w14:textId="77777777" w:rsidTr="004B5628">
        <w:tc>
          <w:tcPr>
            <w:tcW w:w="1882" w:type="pct"/>
          </w:tcPr>
          <w:p w14:paraId="3096AFD4" w14:textId="651E6881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78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44" w:type="pct"/>
          </w:tcPr>
          <w:p w14:paraId="1FE41D40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0D42F3CC" w14:textId="5A9BFDAB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886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gridSpan w:val="4"/>
          </w:tcPr>
          <w:p w14:paraId="5C8FA0E4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0D1C251F" w14:textId="22DDD918" w:rsidR="002633C8" w:rsidRPr="00E31F2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209,400</w:t>
            </w:r>
          </w:p>
        </w:tc>
        <w:tc>
          <w:tcPr>
            <w:tcW w:w="131" w:type="pct"/>
          </w:tcPr>
          <w:p w14:paraId="0BC8C505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303B117B" w14:textId="434C9C09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51A6C28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1B41784" w14:textId="6D0ACFF8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7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659A1678" w14:textId="77777777" w:rsidTr="004B5628">
        <w:tc>
          <w:tcPr>
            <w:tcW w:w="1882" w:type="pct"/>
          </w:tcPr>
          <w:p w14:paraId="53794834" w14:textId="52D960F7" w:rsidR="002633C8" w:rsidRPr="0033578D" w:rsidRDefault="002633C8" w:rsidP="002633C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CD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4" w:type="pct"/>
          </w:tcPr>
          <w:p w14:paraId="6ED3CEE6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4EB54FDB" w14:textId="67A5E8E1" w:rsidR="002633C8" w:rsidRPr="009A405A" w:rsidRDefault="002633C8" w:rsidP="00C6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(9,784)</w:t>
            </w:r>
          </w:p>
        </w:tc>
        <w:tc>
          <w:tcPr>
            <w:tcW w:w="139" w:type="pct"/>
            <w:gridSpan w:val="4"/>
          </w:tcPr>
          <w:p w14:paraId="1CC5599B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</w:tcPr>
          <w:p w14:paraId="5A0B4901" w14:textId="180D5D1C" w:rsidR="002633C8" w:rsidRPr="00E31F24" w:rsidRDefault="002633C8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(76,284)</w:t>
            </w:r>
          </w:p>
        </w:tc>
        <w:tc>
          <w:tcPr>
            <w:tcW w:w="131" w:type="pct"/>
          </w:tcPr>
          <w:p w14:paraId="7DFC7FF4" w14:textId="77777777" w:rsidR="002633C8" w:rsidRPr="0033578D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AC5B69D" w14:textId="5C8EC82B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DFB925A" w14:textId="77777777" w:rsidR="002633C8" w:rsidRPr="00AF6F0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72A876C" w14:textId="6CA20690" w:rsidR="002633C8" w:rsidRPr="00A8361F" w:rsidRDefault="002633C8" w:rsidP="00263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7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2508A7B5" w14:textId="77777777" w:rsidTr="004B5628">
        <w:tc>
          <w:tcPr>
            <w:tcW w:w="1882" w:type="pct"/>
          </w:tcPr>
          <w:p w14:paraId="4B2FE55D" w14:textId="02020B51" w:rsidR="00E31F24" w:rsidRPr="0033578D" w:rsidRDefault="00E31F24" w:rsidP="00E31F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760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44" w:type="pct"/>
          </w:tcPr>
          <w:p w14:paraId="077F0B7D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</w:tcPr>
          <w:p w14:paraId="2FE860B3" w14:textId="62E3EE68" w:rsidR="00E31F24" w:rsidRPr="009A405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(53,027)</w:t>
            </w:r>
          </w:p>
        </w:tc>
        <w:tc>
          <w:tcPr>
            <w:tcW w:w="139" w:type="pct"/>
            <w:gridSpan w:val="4"/>
          </w:tcPr>
          <w:p w14:paraId="00D285E7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vAlign w:val="bottom"/>
          </w:tcPr>
          <w:p w14:paraId="27679E59" w14:textId="76D3F07A" w:rsidR="00E31F24" w:rsidRP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1F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D329559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28985495" w14:textId="47CB7B2B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76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1,932</w:t>
            </w:r>
            <w:r w:rsidRPr="00AB77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76F1A0CE" w14:textId="77777777" w:rsidR="00E31F24" w:rsidRPr="00AF6F0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EB30662" w14:textId="74E6834E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7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5F95FFA5" w14:textId="77777777" w:rsidTr="004B5628">
        <w:tc>
          <w:tcPr>
            <w:tcW w:w="1882" w:type="pct"/>
          </w:tcPr>
          <w:p w14:paraId="37AA0ACE" w14:textId="6F71F6AA" w:rsidR="00E31F24" w:rsidRPr="0033578D" w:rsidRDefault="00E31F24" w:rsidP="00E31F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4" w:type="pct"/>
          </w:tcPr>
          <w:p w14:paraId="116D6385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2C8FA143" w14:textId="2C3FA3AF" w:rsidR="00E31F24" w:rsidRPr="009A405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(20,714)</w:t>
            </w:r>
          </w:p>
        </w:tc>
        <w:tc>
          <w:tcPr>
            <w:tcW w:w="139" w:type="pct"/>
            <w:gridSpan w:val="4"/>
          </w:tcPr>
          <w:p w14:paraId="1D2A46CE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79EB20E7" w14:textId="207733DD" w:rsidR="00E31F24" w:rsidRP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(12,109)</w:t>
            </w:r>
          </w:p>
        </w:tc>
        <w:tc>
          <w:tcPr>
            <w:tcW w:w="131" w:type="pct"/>
          </w:tcPr>
          <w:p w14:paraId="4C5A367A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tcBorders>
              <w:bottom w:val="single" w:sz="4" w:space="0" w:color="auto"/>
            </w:tcBorders>
            <w:vAlign w:val="bottom"/>
          </w:tcPr>
          <w:p w14:paraId="3BE8CA33" w14:textId="1646282F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CA1E53C" w14:textId="77777777" w:rsidR="00E31F24" w:rsidRPr="00AF6F0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9E41F6B" w14:textId="1C80619A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7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5FD0C796" w14:textId="77777777" w:rsidTr="004B5628">
        <w:tc>
          <w:tcPr>
            <w:tcW w:w="1882" w:type="pct"/>
          </w:tcPr>
          <w:p w14:paraId="5053F4E6" w14:textId="0DCDDF94" w:rsidR="00E31F24" w:rsidRPr="004B5628" w:rsidRDefault="00E31F24" w:rsidP="00E31F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FE6ED01" w14:textId="77777777" w:rsidR="00E31F24" w:rsidRPr="0099037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03DA" w14:textId="407B5BD4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5,451,</w:t>
            </w:r>
            <w:r w:rsidR="00370182" w:rsidRPr="004B5628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39" w:type="pct"/>
            <w:gridSpan w:val="4"/>
          </w:tcPr>
          <w:p w14:paraId="55E3766B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2D7DE" w14:textId="4A1901A2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4,764,896</w:t>
            </w:r>
          </w:p>
        </w:tc>
        <w:tc>
          <w:tcPr>
            <w:tcW w:w="131" w:type="pct"/>
          </w:tcPr>
          <w:p w14:paraId="29600FD4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09FC" w14:textId="3C60784C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204,924</w:t>
            </w:r>
          </w:p>
        </w:tc>
        <w:tc>
          <w:tcPr>
            <w:tcW w:w="136" w:type="pct"/>
          </w:tcPr>
          <w:p w14:paraId="3127FDD0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640D24D" w14:textId="678B8CA3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4,532,517</w:t>
            </w:r>
          </w:p>
        </w:tc>
      </w:tr>
      <w:tr w:rsidR="007E3AC9" w:rsidRPr="002D1E85" w14:paraId="3847B03B" w14:textId="77777777" w:rsidTr="004B5628">
        <w:tc>
          <w:tcPr>
            <w:tcW w:w="1882" w:type="pct"/>
          </w:tcPr>
          <w:p w14:paraId="3B530174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7A6B8798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0A3DC4DD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7EB60276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</w:tcPr>
          <w:p w14:paraId="27896134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C62D6F0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</w:tcBorders>
            <w:vAlign w:val="bottom"/>
          </w:tcPr>
          <w:p w14:paraId="56DCA73A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A084771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A99F0E" w14:textId="77777777" w:rsidR="00E31F24" w:rsidRPr="004B5628" w:rsidRDefault="00E31F2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33578D" w14:paraId="5915AD7A" w14:textId="77777777" w:rsidTr="004B5628">
        <w:trPr>
          <w:trHeight w:val="73"/>
        </w:trPr>
        <w:tc>
          <w:tcPr>
            <w:tcW w:w="1882" w:type="pct"/>
          </w:tcPr>
          <w:p w14:paraId="16B26A8E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1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กำไรที่ยังไม่เกิดขึ้นจากการขาย</w:t>
            </w:r>
          </w:p>
        </w:tc>
        <w:tc>
          <w:tcPr>
            <w:tcW w:w="144" w:type="pct"/>
          </w:tcPr>
          <w:p w14:paraId="55AE8B2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241D082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08CF51E2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14851309" w14:textId="77777777" w:rsidR="00E31F24" w:rsidRP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038022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0FB69F3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C075BD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715B5D42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6FE32D33" w14:textId="77777777" w:rsidTr="004B5628">
        <w:trPr>
          <w:trHeight w:val="73"/>
        </w:trPr>
        <w:tc>
          <w:tcPr>
            <w:tcW w:w="1882" w:type="pct"/>
          </w:tcPr>
          <w:p w14:paraId="2FAD0EF1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1B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1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44" w:type="pct"/>
          </w:tcPr>
          <w:p w14:paraId="1D23036D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63473833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3E43E0E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4D18F396" w14:textId="77777777" w:rsidR="00E31F24" w:rsidRP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1459543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757C080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324CC27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45CD4BD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6D24EEE2" w14:textId="77777777" w:rsidTr="004B5628">
        <w:trPr>
          <w:trHeight w:val="73"/>
        </w:trPr>
        <w:tc>
          <w:tcPr>
            <w:tcW w:w="1882" w:type="pct"/>
          </w:tcPr>
          <w:p w14:paraId="794A0345" w14:textId="4A08BBAF" w:rsidR="00E31F24" w:rsidRPr="00307474" w:rsidRDefault="0099037F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276C771D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7224F8E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(1,630,299)</w:t>
            </w:r>
          </w:p>
        </w:tc>
        <w:tc>
          <w:tcPr>
            <w:tcW w:w="139" w:type="pct"/>
            <w:gridSpan w:val="4"/>
          </w:tcPr>
          <w:p w14:paraId="4A52C105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3C3ACC3" w14:textId="77777777" w:rsidR="00E31F24" w:rsidRP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(1,678,601)</w:t>
            </w:r>
          </w:p>
        </w:tc>
        <w:tc>
          <w:tcPr>
            <w:tcW w:w="131" w:type="pct"/>
          </w:tcPr>
          <w:p w14:paraId="64C7ADC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B626536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8D1B21D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4FAAF925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6338AD01" w14:textId="77777777" w:rsidTr="004B5628">
        <w:trPr>
          <w:trHeight w:val="73"/>
        </w:trPr>
        <w:tc>
          <w:tcPr>
            <w:tcW w:w="1882" w:type="pct"/>
          </w:tcPr>
          <w:p w14:paraId="3CED4A44" w14:textId="321E9933" w:rsidR="00E31F24" w:rsidRPr="00307474" w:rsidRDefault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" w:type="pct"/>
          </w:tcPr>
          <w:p w14:paraId="7646D76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16C2C6A4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886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2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494B3FD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66DD1922" w14:textId="77777777" w:rsidR="00E31F24" w:rsidRPr="00E31F24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rPr>
                <w:rFonts w:ascii="Angsana New" w:hAnsi="Angsana New"/>
                <w:sz w:val="30"/>
                <w:szCs w:val="30"/>
              </w:rPr>
            </w:pPr>
            <w:r w:rsidRPr="00E31F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B1A1B1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bottom w:val="single" w:sz="4" w:space="0" w:color="auto"/>
            </w:tcBorders>
            <w:vAlign w:val="bottom"/>
          </w:tcPr>
          <w:p w14:paraId="438F5212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C4C6643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9FBFD7E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6B51E491" w14:textId="77777777" w:rsidTr="004B5628">
        <w:trPr>
          <w:trHeight w:val="73"/>
        </w:trPr>
        <w:tc>
          <w:tcPr>
            <w:tcW w:w="1882" w:type="pct"/>
          </w:tcPr>
          <w:p w14:paraId="1051DE3A" w14:textId="0419C54E" w:rsidR="00E31F24" w:rsidRPr="004B5628" w:rsidRDefault="0099037F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44" w:type="pct"/>
          </w:tcPr>
          <w:p w14:paraId="2FC708E6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AD3161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(1,630,299)</w:t>
            </w:r>
          </w:p>
        </w:tc>
        <w:tc>
          <w:tcPr>
            <w:tcW w:w="139" w:type="pct"/>
            <w:gridSpan w:val="4"/>
          </w:tcPr>
          <w:p w14:paraId="6C4C1733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2EBE0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(1,678,601)</w:t>
            </w:r>
          </w:p>
        </w:tc>
        <w:tc>
          <w:tcPr>
            <w:tcW w:w="131" w:type="pct"/>
          </w:tcPr>
          <w:p w14:paraId="5CBFD3F4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320D7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27FB2D8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67FCE108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AC9" w:rsidRPr="004B1BEA" w14:paraId="1E0F4FB0" w14:textId="77777777" w:rsidTr="004B5628">
        <w:trPr>
          <w:trHeight w:val="73"/>
        </w:trPr>
        <w:tc>
          <w:tcPr>
            <w:tcW w:w="1882" w:type="pct"/>
          </w:tcPr>
          <w:p w14:paraId="3FBA87C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71F70BB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2D888CEC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6A930AE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</w:tcPr>
          <w:p w14:paraId="26154F14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1A8776FA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</w:tcBorders>
            <w:vAlign w:val="bottom"/>
          </w:tcPr>
          <w:p w14:paraId="59EC1DF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5245D7E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C78B6F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3C3F22E5" w14:textId="77777777" w:rsidTr="004B5628">
        <w:trPr>
          <w:trHeight w:val="73"/>
        </w:trPr>
        <w:tc>
          <w:tcPr>
            <w:tcW w:w="1882" w:type="pct"/>
          </w:tcPr>
          <w:p w14:paraId="6130D37A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92DE6F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61030818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4C5A638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42A9E21A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0A53DD0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4E5350B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D4CBAB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33A42C2A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1DE01A77" w14:textId="77777777" w:rsidTr="004B5628">
        <w:trPr>
          <w:trHeight w:val="73"/>
        </w:trPr>
        <w:tc>
          <w:tcPr>
            <w:tcW w:w="1882" w:type="pct"/>
          </w:tcPr>
          <w:p w14:paraId="12EA97F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4CD4F603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20EEA0AA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7D966FD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0F4DCCB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6B3967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22A05B74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7CE12D2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658E445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4CC3E271" w14:textId="77777777" w:rsidTr="004B5628">
        <w:trPr>
          <w:trHeight w:val="73"/>
        </w:trPr>
        <w:tc>
          <w:tcPr>
            <w:tcW w:w="1882" w:type="pct"/>
          </w:tcPr>
          <w:p w14:paraId="115C93D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79F9B75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311BABE0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0D9D781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D1490F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49099384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0F6D15A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6E58F2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0FB27875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7394AC28" w14:textId="77777777" w:rsidTr="004B5628">
        <w:trPr>
          <w:trHeight w:val="73"/>
        </w:trPr>
        <w:tc>
          <w:tcPr>
            <w:tcW w:w="1882" w:type="pct"/>
          </w:tcPr>
          <w:p w14:paraId="6AF80E2C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4944A92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6A1AA1C6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1ABD09E4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13124F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563762A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43B8F4B6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2990C09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3139057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70534E8B" w14:textId="77777777" w:rsidTr="004B5628">
        <w:trPr>
          <w:trHeight w:val="73"/>
        </w:trPr>
        <w:tc>
          <w:tcPr>
            <w:tcW w:w="1882" w:type="pct"/>
          </w:tcPr>
          <w:p w14:paraId="2B25CC16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6413388A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506CEA16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7D5D33A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7B94139D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7AC16ED5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69C5EAD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8D052D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1B06D62D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5066AC2C" w14:textId="77777777" w:rsidTr="004B5628">
        <w:trPr>
          <w:trHeight w:val="73"/>
        </w:trPr>
        <w:tc>
          <w:tcPr>
            <w:tcW w:w="1882" w:type="pct"/>
          </w:tcPr>
          <w:p w14:paraId="7CE800E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6B7709D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50C13CDE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204900A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2BAB68CE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69E061A7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600F340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24D0EF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2144330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25F40EB2" w14:textId="77777777" w:rsidTr="004B5628">
        <w:trPr>
          <w:trHeight w:val="73"/>
        </w:trPr>
        <w:tc>
          <w:tcPr>
            <w:tcW w:w="1882" w:type="pct"/>
          </w:tcPr>
          <w:p w14:paraId="20BFC1A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777534A7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6671D6B6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3847019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1716141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450E973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BCB19E7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19AD8A5D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31A1C44A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01AEF951" w14:textId="77777777" w:rsidTr="004B5628">
        <w:trPr>
          <w:trHeight w:val="73"/>
        </w:trPr>
        <w:tc>
          <w:tcPr>
            <w:tcW w:w="1882" w:type="pct"/>
          </w:tcPr>
          <w:p w14:paraId="319AC065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18D3B02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C1A346C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6459BBB2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18278CC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656121D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A5C3F59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1FF7180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65622840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4B1BEA" w14:paraId="068B8CE5" w14:textId="77777777" w:rsidTr="004B5628">
        <w:trPr>
          <w:trHeight w:val="73"/>
        </w:trPr>
        <w:tc>
          <w:tcPr>
            <w:tcW w:w="1882" w:type="pct"/>
          </w:tcPr>
          <w:p w14:paraId="6DE33BC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417876E4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4575D495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5469241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609B00B0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5765AD2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1886FFEF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0E153EE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601AFDE8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3AC9" w:rsidRPr="0033578D" w14:paraId="538D7BA1" w14:textId="77777777" w:rsidTr="004B5628">
        <w:trPr>
          <w:trHeight w:val="73"/>
        </w:trPr>
        <w:tc>
          <w:tcPr>
            <w:tcW w:w="1882" w:type="pct"/>
          </w:tcPr>
          <w:p w14:paraId="4C70CA6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1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ค่าใช้จ่ายที่ยังไม่เกิดขึ้นจากประมาณการ</w:t>
            </w:r>
          </w:p>
        </w:tc>
        <w:tc>
          <w:tcPr>
            <w:tcW w:w="144" w:type="pct"/>
          </w:tcPr>
          <w:p w14:paraId="1E10FB54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C86844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1F8E866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39C787CB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36B1572E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4C6A50C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25A9F707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0476906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43E0F5CA" w14:textId="77777777" w:rsidTr="004B5628">
        <w:trPr>
          <w:trHeight w:val="73"/>
        </w:trPr>
        <w:tc>
          <w:tcPr>
            <w:tcW w:w="1882" w:type="pct"/>
          </w:tcPr>
          <w:p w14:paraId="75CCB7A3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1B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1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หนี้สินที่เกี่ยวข้องกับการขาย</w:t>
            </w:r>
          </w:p>
        </w:tc>
        <w:tc>
          <w:tcPr>
            <w:tcW w:w="144" w:type="pct"/>
          </w:tcPr>
          <w:p w14:paraId="49ADD47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2CBD8505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7DA4E0D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395271A5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2ADEA32E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3A26E631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0159AE69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vAlign w:val="bottom"/>
          </w:tcPr>
          <w:p w14:paraId="6884A5FE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69D6ABA7" w14:textId="77777777" w:rsidTr="004B5628">
        <w:trPr>
          <w:trHeight w:val="73"/>
        </w:trPr>
        <w:tc>
          <w:tcPr>
            <w:tcW w:w="1882" w:type="pct"/>
          </w:tcPr>
          <w:p w14:paraId="284216A2" w14:textId="77777777" w:rsidR="00E31F24" w:rsidRPr="004B1BEA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B1B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B1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44" w:type="pct"/>
          </w:tcPr>
          <w:p w14:paraId="0A6B0CF0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47DBFC9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gridSpan w:val="4"/>
          </w:tcPr>
          <w:p w14:paraId="5D774AC2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447BDD00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</w:tcPr>
          <w:p w14:paraId="5EDA31C0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73B36A0A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4F7F2ED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772F3A26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3AC9" w:rsidRPr="0033578D" w14:paraId="7D80CFBC" w14:textId="77777777" w:rsidTr="004B5628">
        <w:trPr>
          <w:trHeight w:val="73"/>
        </w:trPr>
        <w:tc>
          <w:tcPr>
            <w:tcW w:w="1882" w:type="pct"/>
          </w:tcPr>
          <w:p w14:paraId="6B841C94" w14:textId="1DCA3890" w:rsidR="00E31F24" w:rsidRDefault="0099037F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99037F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99037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</w:tcPr>
          <w:p w14:paraId="46493DB8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</w:tcPr>
          <w:p w14:paraId="02D1A1AD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11,680</w:t>
            </w:r>
          </w:p>
        </w:tc>
        <w:tc>
          <w:tcPr>
            <w:tcW w:w="139" w:type="pct"/>
            <w:gridSpan w:val="4"/>
          </w:tcPr>
          <w:p w14:paraId="3F34178E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</w:tcPr>
          <w:p w14:paraId="4C7874C9" w14:textId="77777777" w:rsidR="00E31F24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11,680</w:t>
            </w:r>
          </w:p>
        </w:tc>
        <w:tc>
          <w:tcPr>
            <w:tcW w:w="131" w:type="pct"/>
          </w:tcPr>
          <w:p w14:paraId="44251777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vAlign w:val="bottom"/>
          </w:tcPr>
          <w:p w14:paraId="5E01FEE7" w14:textId="77777777" w:rsidR="00E31F24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D9CD97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14:paraId="55501D4C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00616E2A" w14:textId="77777777" w:rsidTr="004B5628">
        <w:trPr>
          <w:trHeight w:val="73"/>
        </w:trPr>
        <w:tc>
          <w:tcPr>
            <w:tcW w:w="1882" w:type="pct"/>
          </w:tcPr>
          <w:p w14:paraId="51AE6B69" w14:textId="5AE80EDF" w:rsidR="00E31F24" w:rsidRDefault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4" w:type="pct"/>
          </w:tcPr>
          <w:p w14:paraId="2B5B8EC3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</w:tcPr>
          <w:p w14:paraId="72808CBA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4"/>
          </w:tcPr>
          <w:p w14:paraId="48A3BD1F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bottom w:val="single" w:sz="4" w:space="0" w:color="auto"/>
            </w:tcBorders>
          </w:tcPr>
          <w:p w14:paraId="4C9B2A59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891"/>
              </w:tabs>
              <w:spacing w:line="240" w:lineRule="auto"/>
              <w:ind w:left="-90" w:right="-104" w:firstLine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7B47B3C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bottom w:val="single" w:sz="4" w:space="0" w:color="auto"/>
            </w:tcBorders>
            <w:vAlign w:val="bottom"/>
          </w:tcPr>
          <w:p w14:paraId="61E8A402" w14:textId="77777777" w:rsidR="00E31F24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4E8BA44" w14:textId="77777777" w:rsidR="00E31F24" w:rsidRPr="00AB7760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F3E9EDD" w14:textId="77777777" w:rsidR="00E31F24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AC9" w:rsidRPr="0033578D" w14:paraId="44995E83" w14:textId="77777777" w:rsidTr="004B5628">
        <w:trPr>
          <w:trHeight w:val="73"/>
        </w:trPr>
        <w:tc>
          <w:tcPr>
            <w:tcW w:w="1882" w:type="pct"/>
          </w:tcPr>
          <w:p w14:paraId="34CBE79F" w14:textId="17767352" w:rsidR="00E31F24" w:rsidRPr="004B5628" w:rsidRDefault="0099037F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44" w:type="pct"/>
          </w:tcPr>
          <w:p w14:paraId="0D81989B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82C01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11,680</w:t>
            </w:r>
          </w:p>
        </w:tc>
        <w:tc>
          <w:tcPr>
            <w:tcW w:w="139" w:type="pct"/>
            <w:gridSpan w:val="4"/>
          </w:tcPr>
          <w:p w14:paraId="7D4CF6F4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AF19E" w14:textId="77777777" w:rsidR="00E31F24" w:rsidRPr="004B5628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11,680</w:t>
            </w:r>
          </w:p>
        </w:tc>
        <w:tc>
          <w:tcPr>
            <w:tcW w:w="131" w:type="pct"/>
          </w:tcPr>
          <w:p w14:paraId="1504015C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DA6C" w14:textId="77777777" w:rsidR="00E31F24" w:rsidRPr="004B5628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62C3D53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A3955B2" w14:textId="77777777" w:rsidR="00E31F24" w:rsidRPr="004B5628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E3AC9" w:rsidRPr="00370182" w14:paraId="47BB22C3" w14:textId="77777777" w:rsidTr="004B5628">
        <w:trPr>
          <w:trHeight w:val="73"/>
        </w:trPr>
        <w:tc>
          <w:tcPr>
            <w:tcW w:w="1882" w:type="pct"/>
          </w:tcPr>
          <w:p w14:paraId="15E29867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pct"/>
          </w:tcPr>
          <w:p w14:paraId="30FD689B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</w:tcPr>
          <w:p w14:paraId="04A2DD33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" w:type="pct"/>
            <w:gridSpan w:val="4"/>
          </w:tcPr>
          <w:p w14:paraId="770CADAA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3" w:type="pct"/>
            <w:gridSpan w:val="2"/>
            <w:tcBorders>
              <w:top w:val="single" w:sz="4" w:space="0" w:color="auto"/>
            </w:tcBorders>
          </w:tcPr>
          <w:p w14:paraId="3C6F3F2E" w14:textId="77777777" w:rsidR="00370182" w:rsidRPr="00370182" w:rsidRDefault="00370182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</w:tcPr>
          <w:p w14:paraId="12D79B42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  <w:gridSpan w:val="3"/>
            <w:tcBorders>
              <w:top w:val="single" w:sz="4" w:space="0" w:color="auto"/>
            </w:tcBorders>
            <w:vAlign w:val="bottom"/>
          </w:tcPr>
          <w:p w14:paraId="746BFAC1" w14:textId="77777777" w:rsidR="00370182" w:rsidRPr="00370182" w:rsidRDefault="00370182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6D7FBEC3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8C63A65" w14:textId="77777777" w:rsidR="00370182" w:rsidRPr="00370182" w:rsidRDefault="00370182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3AC9" w:rsidRPr="0033578D" w14:paraId="64B8487F" w14:textId="77777777" w:rsidTr="004B5628">
        <w:tc>
          <w:tcPr>
            <w:tcW w:w="1882" w:type="pct"/>
          </w:tcPr>
          <w:p w14:paraId="288BE858" w14:textId="7E4B850D" w:rsidR="00E31F24" w:rsidRPr="004B5628" w:rsidRDefault="00E31F24" w:rsidP="00E31F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</w:tcPr>
          <w:p w14:paraId="1A5D37E3" w14:textId="77777777" w:rsidR="00E31F24" w:rsidRPr="0033578D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</w:tcPr>
          <w:p w14:paraId="0535B09F" w14:textId="246CF632" w:rsidR="00E31F24" w:rsidRPr="00A8361F" w:rsidRDefault="00E67BB3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3,832,799</w:t>
            </w:r>
          </w:p>
        </w:tc>
        <w:tc>
          <w:tcPr>
            <w:tcW w:w="139" w:type="pct"/>
            <w:gridSpan w:val="4"/>
          </w:tcPr>
          <w:p w14:paraId="77C57D3B" w14:textId="77777777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gridSpan w:val="2"/>
            <w:tcBorders>
              <w:bottom w:val="double" w:sz="4" w:space="0" w:color="auto"/>
            </w:tcBorders>
          </w:tcPr>
          <w:p w14:paraId="6E62267C" w14:textId="14742B11" w:rsidR="00E31F24" w:rsidRPr="00A8361F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3,097,975</w:t>
            </w:r>
          </w:p>
        </w:tc>
        <w:tc>
          <w:tcPr>
            <w:tcW w:w="131" w:type="pct"/>
          </w:tcPr>
          <w:p w14:paraId="466B4C2C" w14:textId="77777777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gridSpan w:val="3"/>
            <w:tcBorders>
              <w:bottom w:val="double" w:sz="4" w:space="0" w:color="auto"/>
            </w:tcBorders>
            <w:vAlign w:val="bottom"/>
          </w:tcPr>
          <w:p w14:paraId="1D5607D5" w14:textId="5E7E9935" w:rsidR="00E31F24" w:rsidRPr="00A8361F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361F">
              <w:rPr>
                <w:rFonts w:ascii="Angsana New" w:hAnsi="Angsana New"/>
                <w:b/>
                <w:bCs/>
                <w:sz w:val="30"/>
                <w:szCs w:val="30"/>
              </w:rPr>
              <w:t>204,924</w:t>
            </w:r>
          </w:p>
        </w:tc>
        <w:tc>
          <w:tcPr>
            <w:tcW w:w="136" w:type="pct"/>
          </w:tcPr>
          <w:p w14:paraId="087733AD" w14:textId="77777777" w:rsidR="00E31F24" w:rsidRPr="00A8361F" w:rsidRDefault="00E31F24" w:rsidP="00E31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006174A" w14:textId="39C860D8" w:rsidR="00E31F24" w:rsidRPr="00A8361F" w:rsidRDefault="00E31F24" w:rsidP="00370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4,532,517</w:t>
            </w:r>
          </w:p>
        </w:tc>
      </w:tr>
    </w:tbl>
    <w:p w14:paraId="0D88B259" w14:textId="77777777" w:rsidR="00343156" w:rsidRPr="00343156" w:rsidRDefault="00343156" w:rsidP="0017768B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20"/>
          <w:lang w:val="en-US" w:bidi="th-TH"/>
        </w:rPr>
      </w:pPr>
    </w:p>
    <w:p w14:paraId="3F1F8579" w14:textId="046E4046" w:rsidR="002B2A4B" w:rsidRDefault="002B2A4B" w:rsidP="009932B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กำไรที่ยังไม่เกิดขึ้นจากการขายอสังหาริมทรัพย์ให้แก่ทรัสต์เพื่อการลงทุนในอสังหาริมทรัพย์และสิทธิการเช่าอสังหาริมทรัพย์ไทคอน</w:t>
      </w:r>
      <w:r w:rsidR="00E67BB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2B2A4B">
        <w:rPr>
          <w:rFonts w:ascii="Angsana New" w:hAnsi="Angsana New"/>
          <w:sz w:val="30"/>
          <w:szCs w:val="30"/>
          <w:cs/>
          <w:lang w:val="en-US" w:bidi="th-TH"/>
        </w:rPr>
        <w:t>(“</w:t>
      </w: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กองทรัสต์</w:t>
      </w:r>
      <w:r w:rsidRPr="002B2A4B">
        <w:rPr>
          <w:rFonts w:ascii="Angsana New" w:hAnsi="Angsana New" w:hint="eastAsia"/>
          <w:sz w:val="30"/>
          <w:szCs w:val="30"/>
          <w:cs/>
          <w:lang w:val="en-US" w:bidi="th-TH"/>
        </w:rPr>
        <w:t>”</w:t>
      </w:r>
      <w:r w:rsidRPr="002B2A4B">
        <w:rPr>
          <w:rFonts w:ascii="Angsana New" w:hAnsi="Angsana New"/>
          <w:sz w:val="30"/>
          <w:szCs w:val="30"/>
          <w:cs/>
          <w:lang w:val="en-US" w:bidi="th-TH"/>
        </w:rPr>
        <w:t>)</w:t>
      </w:r>
      <w:r w:rsidRPr="002B2A4B">
        <w:rPr>
          <w:rFonts w:ascii="Angsana New" w:hAnsi="Angsana New"/>
          <w:sz w:val="30"/>
          <w:szCs w:val="30"/>
          <w:lang w:val="en-US" w:bidi="th-TH"/>
        </w:rPr>
        <w:t> </w:t>
      </w: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คำนวณตามสัดส่วนที่บริษัทถือหน่วยในกองทรัสต์</w:t>
      </w:r>
      <w:r w:rsidRPr="002B2A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และถือเป็นกำไรที่ยังไม่เกิดขึ้นจริง</w:t>
      </w:r>
      <w:r w:rsidRPr="002B2A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โดยแสดงเป็นส่วนหักจากเงินลงทุนในงบแสดงฐานะการเงิน</w:t>
      </w:r>
      <w:r w:rsidRPr="002B2A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2B2A4B">
        <w:rPr>
          <w:rFonts w:ascii="Angsana New" w:hAnsi="Angsana New" w:hint="cs"/>
          <w:sz w:val="30"/>
          <w:szCs w:val="30"/>
          <w:cs/>
          <w:lang w:val="en-US" w:bidi="th-TH"/>
        </w:rPr>
        <w:t>และแสดงเป็นส่วนหักจากกำไรจากการขายอสังหาริมทรัพย์ให้บริษัทร่วมในงบกำไรขาดทุนของงวดที่เกิดรายการ</w:t>
      </w:r>
    </w:p>
    <w:p w14:paraId="1949C1FA" w14:textId="77777777" w:rsidR="00E67BB3" w:rsidRPr="00E67BB3" w:rsidRDefault="00E67BB3" w:rsidP="009932B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3DA352E9" w14:textId="72B522F1" w:rsidR="00E67BB3" w:rsidRPr="00E67BB3" w:rsidRDefault="00E67BB3" w:rsidP="009932B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ไม่มีการซื้อและจำหน่ายเงินลงทุนในบริษัทร่วมและ</w:t>
      </w:r>
      <w:r w:rsidR="00E65196">
        <w:rPr>
          <w:rFonts w:ascii="Angsana New" w:hAnsi="Angsana New" w:hint="cs"/>
          <w:sz w:val="30"/>
          <w:szCs w:val="30"/>
          <w:cs/>
          <w:lang w:val="en-US" w:bidi="th-TH"/>
        </w:rPr>
        <w:t>การ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ร่วมค้าในระหว่างงวดสามเดือนสิ้นสุดวันที่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</w:p>
    <w:p w14:paraId="3E58ABA0" w14:textId="37504FF2" w:rsidR="0017768B" w:rsidRPr="00DC5F2B" w:rsidRDefault="002D75CE" w:rsidP="009932B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17768B" w:rsidRPr="00DC5F2B" w:rsidSect="004B5628">
          <w:headerReference w:type="default" r:id="rId8"/>
          <w:footerReference w:type="default" r:id="rId9"/>
          <w:pgSz w:w="11909" w:h="16834" w:code="9"/>
          <w:pgMar w:top="691" w:right="1152" w:bottom="576" w:left="1440" w:header="720" w:footer="720" w:gutter="0"/>
          <w:paperSrc w:first="257" w:other="257"/>
          <w:pgNumType w:start="13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  <w:lang w:val="en-US" w:bidi="th-TH"/>
        </w:rPr>
        <w:br/>
      </w:r>
    </w:p>
    <w:p w14:paraId="6ABCF030" w14:textId="2AA10BE9" w:rsidR="00D15003" w:rsidRDefault="00D15003" w:rsidP="001A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 w:rsidRPr="001A568D">
        <w:rPr>
          <w:rFonts w:ascii="AngsanaNew" w:hAnsi="AngsanaNew" w:cs="AngsanaNew"/>
          <w:sz w:val="30"/>
          <w:szCs w:val="30"/>
          <w:cs/>
        </w:rPr>
        <w:lastRenderedPageBreak/>
        <w:t>เงินลงทุน</w:t>
      </w:r>
      <w:r w:rsidRPr="001A568D">
        <w:rPr>
          <w:rFonts w:ascii="AngsanaNew" w:hAnsi="AngsanaNew" w:cs="AngsanaNew" w:hint="cs"/>
          <w:sz w:val="30"/>
          <w:szCs w:val="30"/>
          <w:cs/>
        </w:rPr>
        <w:t>ในบริษัทร่วมและการร่วมค้า</w:t>
      </w:r>
      <w:r w:rsidR="002B2A4B">
        <w:rPr>
          <w:rFonts w:ascii="AngsanaNew" w:hAnsi="AngsanaNew" w:cs="AngsanaNew" w:hint="cs"/>
          <w:sz w:val="30"/>
          <w:szCs w:val="30"/>
          <w:cs/>
        </w:rPr>
        <w:t xml:space="preserve"> ณ</w:t>
      </w:r>
      <w:r w:rsidRPr="001A568D">
        <w:rPr>
          <w:rFonts w:ascii="AngsanaNew" w:hAnsi="AngsanaNew" w:cs="AngsanaNew"/>
          <w:sz w:val="30"/>
          <w:szCs w:val="30"/>
          <w:cs/>
        </w:rPr>
        <w:t xml:space="preserve"> วันที่ </w:t>
      </w:r>
      <w:r w:rsidR="00550DCB" w:rsidRPr="001A568D">
        <w:rPr>
          <w:rFonts w:ascii="AngsanaNew" w:hAnsi="AngsanaNew" w:cs="AngsanaNew"/>
          <w:sz w:val="30"/>
          <w:szCs w:val="30"/>
        </w:rPr>
        <w:t xml:space="preserve">31 </w:t>
      </w:r>
      <w:r w:rsidR="00550DCB" w:rsidRPr="001A568D">
        <w:rPr>
          <w:rFonts w:ascii="AngsanaNew" w:hAnsi="AngsanaNew" w:cs="AngsanaNew" w:hint="cs"/>
          <w:sz w:val="30"/>
          <w:szCs w:val="30"/>
          <w:cs/>
        </w:rPr>
        <w:t>มีนาคม</w:t>
      </w:r>
      <w:r w:rsidRPr="001A568D">
        <w:rPr>
          <w:rFonts w:ascii="AngsanaNew" w:hAnsi="AngsanaNew" w:cs="AngsanaNew" w:hint="cs"/>
          <w:sz w:val="30"/>
          <w:szCs w:val="30"/>
          <w:rtl/>
          <w:cs/>
        </w:rPr>
        <w:t xml:space="preserve"> </w:t>
      </w:r>
      <w:r w:rsidR="00550DCB" w:rsidRPr="001A568D">
        <w:rPr>
          <w:rFonts w:ascii="AngsanaNew" w:hAnsi="AngsanaNew" w:cs="AngsanaNew"/>
          <w:sz w:val="30"/>
          <w:szCs w:val="30"/>
        </w:rPr>
        <w:t>2561</w:t>
      </w:r>
      <w:r w:rsidRPr="001A568D">
        <w:rPr>
          <w:rFonts w:ascii="AngsanaNew" w:hAnsi="AngsanaNew" w:cs="AngsanaNew"/>
          <w:sz w:val="30"/>
          <w:szCs w:val="30"/>
        </w:rPr>
        <w:t xml:space="preserve"> </w:t>
      </w:r>
      <w:r w:rsidR="00001454">
        <w:rPr>
          <w:rFonts w:ascii="AngsanaNew" w:hAnsi="AngsanaNew" w:cs="AngsanaNew" w:hint="cs"/>
          <w:sz w:val="30"/>
          <w:szCs w:val="30"/>
          <w:cs/>
        </w:rPr>
        <w:t xml:space="preserve">และ </w:t>
      </w:r>
      <w:r w:rsidR="00001454">
        <w:rPr>
          <w:rFonts w:ascii="AngsanaNew" w:hAnsi="AngsanaNew" w:cs="AngsanaNew"/>
          <w:sz w:val="30"/>
          <w:szCs w:val="30"/>
        </w:rPr>
        <w:t xml:space="preserve">31 </w:t>
      </w:r>
      <w:r w:rsidR="00001454">
        <w:rPr>
          <w:rFonts w:ascii="AngsanaNew" w:hAnsi="AngsanaNew" w:cs="AngsanaNew" w:hint="cs"/>
          <w:sz w:val="30"/>
          <w:szCs w:val="30"/>
          <w:cs/>
        </w:rPr>
        <w:t xml:space="preserve">ธันวาคม </w:t>
      </w:r>
      <w:r w:rsidR="00001454">
        <w:rPr>
          <w:rFonts w:ascii="AngsanaNew" w:hAnsi="AngsanaNew" w:cs="AngsanaNew"/>
          <w:sz w:val="30"/>
          <w:szCs w:val="30"/>
        </w:rPr>
        <w:t xml:space="preserve">2560 </w:t>
      </w:r>
      <w:r w:rsidRPr="001A568D">
        <w:rPr>
          <w:rFonts w:ascii="AngsanaNew" w:hAnsi="AngsanaNew" w:cs="AngsanaNew"/>
          <w:sz w:val="30"/>
          <w:szCs w:val="30"/>
          <w:cs/>
        </w:rPr>
        <w:t>และเงินปันผลรับ</w:t>
      </w:r>
      <w:r w:rsidR="00F574B0" w:rsidRPr="001A568D">
        <w:rPr>
          <w:rFonts w:ascii="AngsanaNew" w:hAnsi="AngsanaNew" w:cs="AngsanaNew"/>
          <w:sz w:val="30"/>
          <w:szCs w:val="30"/>
          <w:cs/>
        </w:rPr>
        <w:t>สำหรับ</w:t>
      </w:r>
      <w:r w:rsidR="00F574B0" w:rsidRPr="001A568D">
        <w:rPr>
          <w:rFonts w:ascii="AngsanaNew" w:hAnsi="AngsanaNew" w:cs="AngsanaNew" w:hint="cs"/>
          <w:sz w:val="30"/>
          <w:szCs w:val="30"/>
          <w:cs/>
        </w:rPr>
        <w:t>งวดสามเดือนสิ้นสุด</w:t>
      </w:r>
      <w:r w:rsidRPr="001A568D">
        <w:rPr>
          <w:rFonts w:ascii="AngsanaNew" w:hAnsi="AngsanaNew" w:cs="AngsanaNew"/>
          <w:sz w:val="30"/>
          <w:szCs w:val="30"/>
          <w:cs/>
        </w:rPr>
        <w:t xml:space="preserve">วันที่ </w:t>
      </w:r>
      <w:r w:rsidR="00550DCB" w:rsidRPr="001A568D">
        <w:rPr>
          <w:rFonts w:ascii="AngsanaNew" w:hAnsi="AngsanaNew" w:cs="AngsanaNew"/>
          <w:sz w:val="30"/>
          <w:szCs w:val="30"/>
        </w:rPr>
        <w:t xml:space="preserve">31 </w:t>
      </w:r>
      <w:r w:rsidR="00550DCB" w:rsidRPr="001A568D">
        <w:rPr>
          <w:rFonts w:ascii="AngsanaNew" w:hAnsi="AngsanaNew" w:cs="AngsanaNew" w:hint="cs"/>
          <w:sz w:val="30"/>
          <w:szCs w:val="30"/>
          <w:cs/>
        </w:rPr>
        <w:t>มีนาคม</w:t>
      </w:r>
      <w:r w:rsidR="00550DCB" w:rsidRPr="001A568D">
        <w:rPr>
          <w:rFonts w:ascii="AngsanaNew" w:hAnsi="AngsanaNew" w:cs="AngsanaNew"/>
          <w:sz w:val="30"/>
          <w:szCs w:val="30"/>
          <w:rtl/>
          <w:cs/>
        </w:rPr>
        <w:t xml:space="preserve"> </w:t>
      </w:r>
      <w:r w:rsidRPr="001A568D">
        <w:rPr>
          <w:rFonts w:ascii="AngsanaNew" w:hAnsi="AngsanaNew" w:cs="AngsanaNew"/>
          <w:sz w:val="30"/>
          <w:szCs w:val="30"/>
          <w:cs/>
        </w:rPr>
        <w:t>มีดังนี้</w:t>
      </w:r>
    </w:p>
    <w:p w14:paraId="6D57642F" w14:textId="77777777" w:rsidR="00E953DA" w:rsidRPr="00DE1B94" w:rsidRDefault="00E953DA" w:rsidP="001A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</w:rPr>
      </w:pPr>
    </w:p>
    <w:tbl>
      <w:tblPr>
        <w:tblStyle w:val="TableGridLight2"/>
        <w:tblW w:w="15162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1803"/>
        <w:gridCol w:w="810"/>
        <w:gridCol w:w="683"/>
        <w:gridCol w:w="710"/>
        <w:gridCol w:w="26"/>
        <w:gridCol w:w="831"/>
        <w:gridCol w:w="250"/>
        <w:gridCol w:w="830"/>
        <w:gridCol w:w="250"/>
        <w:gridCol w:w="740"/>
        <w:gridCol w:w="250"/>
        <w:gridCol w:w="830"/>
        <w:gridCol w:w="21"/>
        <w:gridCol w:w="229"/>
        <w:gridCol w:w="43"/>
        <w:gridCol w:w="721"/>
        <w:gridCol w:w="250"/>
        <w:gridCol w:w="825"/>
        <w:gridCol w:w="43"/>
        <w:gridCol w:w="226"/>
        <w:gridCol w:w="24"/>
        <w:gridCol w:w="606"/>
        <w:gridCol w:w="270"/>
        <w:gridCol w:w="720"/>
        <w:gridCol w:w="24"/>
      </w:tblGrid>
      <w:tr w:rsidR="00193AA3" w:rsidRPr="00662291" w14:paraId="1BA65684" w14:textId="77777777" w:rsidTr="0045421F">
        <w:trPr>
          <w:gridAfter w:val="1"/>
          <w:wAfter w:w="24" w:type="dxa"/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653C5AE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5778EAB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4D09C2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9378" w:type="dxa"/>
            <w:gridSpan w:val="22"/>
            <w:tcMar>
              <w:left w:w="115" w:type="dxa"/>
              <w:right w:w="115" w:type="dxa"/>
            </w:tcMar>
          </w:tcPr>
          <w:p w14:paraId="6202ACA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งบการเงินรวม</w:t>
            </w:r>
          </w:p>
        </w:tc>
      </w:tr>
      <w:tr w:rsidR="00193AA3" w:rsidRPr="00662291" w14:paraId="37E11A98" w14:textId="77777777" w:rsidTr="0045421F">
        <w:trPr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5751C33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76BC11B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27FF89E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ประเทศ</w:t>
            </w:r>
          </w:p>
        </w:tc>
        <w:tc>
          <w:tcPr>
            <w:tcW w:w="1419" w:type="dxa"/>
            <w:gridSpan w:val="3"/>
            <w:tcMar>
              <w:left w:w="115" w:type="dxa"/>
              <w:right w:w="115" w:type="dxa"/>
            </w:tcMar>
          </w:tcPr>
          <w:p w14:paraId="115AD55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911" w:type="dxa"/>
            <w:gridSpan w:val="3"/>
            <w:tcMar>
              <w:left w:w="115" w:type="dxa"/>
              <w:right w:w="115" w:type="dxa"/>
            </w:tcMar>
          </w:tcPr>
          <w:p w14:paraId="64B628D7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B49A49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1" w:type="dxa"/>
            <w:gridSpan w:val="4"/>
            <w:tcMar>
              <w:left w:w="115" w:type="dxa"/>
              <w:right w:w="115" w:type="dxa"/>
            </w:tcMar>
          </w:tcPr>
          <w:p w14:paraId="133BD83A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dxa"/>
            <w:gridSpan w:val="2"/>
            <w:tcMar>
              <w:left w:w="115" w:type="dxa"/>
              <w:right w:w="115" w:type="dxa"/>
            </w:tcMar>
          </w:tcPr>
          <w:p w14:paraId="79E2D25A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39" w:type="dxa"/>
            <w:gridSpan w:val="4"/>
            <w:tcMar>
              <w:left w:w="115" w:type="dxa"/>
              <w:right w:w="115" w:type="dxa"/>
            </w:tcMar>
          </w:tcPr>
          <w:p w14:paraId="0DACCA1F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8D2D1D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4"/>
            <w:tcMar>
              <w:left w:w="115" w:type="dxa"/>
              <w:right w:w="115" w:type="dxa"/>
            </w:tcMar>
          </w:tcPr>
          <w:p w14:paraId="0AC80E81" w14:textId="77777777" w:rsidR="00193AA3" w:rsidRPr="00662291" w:rsidRDefault="00193AA3" w:rsidP="00193AA3">
            <w:pPr>
              <w:pStyle w:val="acctfourfigures"/>
              <w:tabs>
                <w:tab w:val="clear" w:pos="765"/>
                <w:tab w:val="center" w:pos="999"/>
              </w:tabs>
              <w:spacing w:line="240" w:lineRule="auto"/>
              <w:ind w:left="-39" w:right="-18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ab/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เงินปันผลรับสําหรับ</w:t>
            </w:r>
          </w:p>
        </w:tc>
      </w:tr>
      <w:tr w:rsidR="00193AA3" w:rsidRPr="00662291" w14:paraId="5F784D84" w14:textId="77777777" w:rsidTr="0045421F">
        <w:trPr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51C607B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523EBA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E14212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ที่กิจการ</w:t>
            </w:r>
          </w:p>
        </w:tc>
        <w:tc>
          <w:tcPr>
            <w:tcW w:w="1419" w:type="dxa"/>
            <w:gridSpan w:val="3"/>
            <w:tcMar>
              <w:left w:w="115" w:type="dxa"/>
              <w:right w:w="115" w:type="dxa"/>
            </w:tcMar>
          </w:tcPr>
          <w:p w14:paraId="25490447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สัดส่วน</w:t>
            </w:r>
          </w:p>
        </w:tc>
        <w:tc>
          <w:tcPr>
            <w:tcW w:w="1911" w:type="dxa"/>
            <w:gridSpan w:val="3"/>
            <w:tcMar>
              <w:left w:w="115" w:type="dxa"/>
              <w:right w:w="115" w:type="dxa"/>
            </w:tcMar>
          </w:tcPr>
          <w:p w14:paraId="7D35DE3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69B270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1" w:type="dxa"/>
            <w:gridSpan w:val="4"/>
            <w:tcMar>
              <w:left w:w="115" w:type="dxa"/>
              <w:right w:w="115" w:type="dxa"/>
            </w:tcMar>
          </w:tcPr>
          <w:p w14:paraId="5934BD7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dxa"/>
            <w:gridSpan w:val="2"/>
            <w:tcMar>
              <w:left w:w="115" w:type="dxa"/>
              <w:right w:w="115" w:type="dxa"/>
            </w:tcMar>
          </w:tcPr>
          <w:p w14:paraId="57553F1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39" w:type="dxa"/>
            <w:gridSpan w:val="4"/>
            <w:tcMar>
              <w:left w:w="115" w:type="dxa"/>
              <w:right w:w="115" w:type="dxa"/>
            </w:tcMar>
          </w:tcPr>
          <w:p w14:paraId="7C63474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มูลค่าตามวิธี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7B23F6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4"/>
            <w:tcMar>
              <w:left w:w="115" w:type="dxa"/>
              <w:right w:w="115" w:type="dxa"/>
            </w:tcMar>
          </w:tcPr>
          <w:p w14:paraId="5C37B06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งวดสามเดือน</w:t>
            </w:r>
          </w:p>
        </w:tc>
      </w:tr>
      <w:tr w:rsidR="00193AA3" w:rsidRPr="00662291" w14:paraId="4BFC826E" w14:textId="77777777" w:rsidTr="0045421F">
        <w:trPr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2542ADD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A134E9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21BA057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จัดตั้ง</w:t>
            </w:r>
          </w:p>
        </w:tc>
        <w:tc>
          <w:tcPr>
            <w:tcW w:w="1419" w:type="dxa"/>
            <w:gridSpan w:val="3"/>
            <w:tcMar>
              <w:left w:w="115" w:type="dxa"/>
              <w:right w:w="115" w:type="dxa"/>
            </w:tcMar>
          </w:tcPr>
          <w:p w14:paraId="78716D1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ความเป็นเจ้าของ</w:t>
            </w:r>
          </w:p>
        </w:tc>
        <w:tc>
          <w:tcPr>
            <w:tcW w:w="1911" w:type="dxa"/>
            <w:gridSpan w:val="3"/>
            <w:tcMar>
              <w:left w:w="115" w:type="dxa"/>
              <w:right w:w="115" w:type="dxa"/>
            </w:tcMar>
          </w:tcPr>
          <w:p w14:paraId="32720B28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C22B93F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1" w:type="dxa"/>
            <w:gridSpan w:val="4"/>
            <w:tcMar>
              <w:left w:w="115" w:type="dxa"/>
              <w:right w:w="115" w:type="dxa"/>
            </w:tcMar>
          </w:tcPr>
          <w:p w14:paraId="3B299D2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272" w:type="dxa"/>
            <w:gridSpan w:val="2"/>
            <w:tcMar>
              <w:left w:w="115" w:type="dxa"/>
              <w:right w:w="115" w:type="dxa"/>
            </w:tcMar>
          </w:tcPr>
          <w:p w14:paraId="467F816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39" w:type="dxa"/>
            <w:gridSpan w:val="4"/>
            <w:tcMar>
              <w:left w:w="115" w:type="dxa"/>
              <w:right w:w="115" w:type="dxa"/>
            </w:tcMar>
          </w:tcPr>
          <w:p w14:paraId="2494B6F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83B29E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4"/>
            <w:tcMar>
              <w:left w:w="115" w:type="dxa"/>
              <w:right w:w="115" w:type="dxa"/>
            </w:tcMar>
          </w:tcPr>
          <w:p w14:paraId="10C40B9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สิ้นสุดวันที่</w:t>
            </w:r>
          </w:p>
        </w:tc>
      </w:tr>
      <w:tr w:rsidR="00193AA3" w:rsidRPr="00662291" w14:paraId="5A9629D6" w14:textId="77777777" w:rsidTr="0045421F">
        <w:trPr>
          <w:gridAfter w:val="1"/>
          <w:wAfter w:w="24" w:type="dxa"/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01814A9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5817DA7F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2626313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23A4885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30FCEBB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1EC67D5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5583CB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751EB09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568945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80F127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</w:t>
            </w:r>
            <w:r w:rsidR="00460034">
              <w:rPr>
                <w:rFonts w:asciiTheme="majorBidi" w:hAnsiTheme="majorBidi" w:cstheme="majorBidi"/>
                <w:sz w:val="25"/>
                <w:szCs w:val="25"/>
                <w:lang w:bidi="th-TH"/>
              </w:rPr>
              <w:br/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545133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05FDE0BF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77A3BDB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FB26734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A2E1F9D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67FAF3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5B70A684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0BB10D3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255BD98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4E57414A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470A24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700D607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4C39BE2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5E415FD8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D06D4B6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5A1B0B87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</w:tr>
      <w:tr w:rsidR="00193AA3" w:rsidRPr="00662291" w14:paraId="6CA001CC" w14:textId="77777777" w:rsidTr="0045421F">
        <w:trPr>
          <w:gridAfter w:val="1"/>
          <w:wAfter w:w="24" w:type="dxa"/>
          <w:trHeight w:val="389"/>
          <w:tblHeader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4DCFD0E1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88D354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C41FA6D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A30F75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38CE8D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3FCC869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453776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3118F852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5FB4153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3305D755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222AAFA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705FD2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BCDB43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6D8658F0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60ED305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11C2460E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65063564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3A3B20E9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96A4D7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E2B426C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</w:t>
            </w:r>
          </w:p>
        </w:tc>
      </w:tr>
      <w:tr w:rsidR="00E953DA" w:rsidRPr="00662291" w14:paraId="6111D9D8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5171E3C6" w14:textId="77777777" w:rsidR="00E953DA" w:rsidRPr="00662291" w:rsidRDefault="00E953DA" w:rsidP="00B106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193BF5BA" w14:textId="77777777" w:rsidR="00E953DA" w:rsidRPr="00662291" w:rsidRDefault="00E953DA" w:rsidP="00B106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color w:val="5B9BD5" w:themeColor="accent1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2C4EAF65" w14:textId="77777777" w:rsidR="00E953DA" w:rsidRPr="00662291" w:rsidRDefault="00E953DA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1393" w:type="dxa"/>
            <w:gridSpan w:val="2"/>
            <w:tcMar>
              <w:left w:w="115" w:type="dxa"/>
              <w:right w:w="115" w:type="dxa"/>
            </w:tcMar>
          </w:tcPr>
          <w:p w14:paraId="61AB92D3" w14:textId="77777777" w:rsidR="00E953DA" w:rsidRPr="00662291" w:rsidRDefault="00E953DA" w:rsidP="00DE1B9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193AA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193A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ร้อยละ)</w:t>
            </w:r>
          </w:p>
        </w:tc>
        <w:tc>
          <w:tcPr>
            <w:tcW w:w="7985" w:type="dxa"/>
            <w:gridSpan w:val="20"/>
            <w:tcMar>
              <w:left w:w="115" w:type="dxa"/>
              <w:right w:w="115" w:type="dxa"/>
            </w:tcMar>
          </w:tcPr>
          <w:p w14:paraId="0E2CA064" w14:textId="77777777" w:rsidR="00E953DA" w:rsidRPr="00662291" w:rsidRDefault="00E953DA" w:rsidP="00DE1B9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93A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193AA3" w:rsidRPr="00662291" w14:paraId="425A08BA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04DF122F" w14:textId="77777777" w:rsidR="00193AA3" w:rsidRPr="003238D5" w:rsidRDefault="00193AA3" w:rsidP="00B106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7CC938F6" w14:textId="77777777" w:rsidR="00193AA3" w:rsidRPr="00662291" w:rsidRDefault="00193AA3" w:rsidP="00B106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color w:val="5B9BD5" w:themeColor="accent1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4E9B35CB" w14:textId="77777777" w:rsidR="00193AA3" w:rsidRPr="00662291" w:rsidRDefault="00193AA3" w:rsidP="00B10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336B9379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410563EC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06D71BD8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553EF69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0143CA1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366A9C8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348C2777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FD2BE1E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2D48673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E36C5DD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56519231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26232A7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5C3DE3C5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4D57D1C2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3D16ED79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3A1074F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3A23F0F" w14:textId="77777777" w:rsidR="00193AA3" w:rsidRPr="00662291" w:rsidRDefault="00193AA3" w:rsidP="00B10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71E422DD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30D9F17" w14:textId="77777777" w:rsidR="00193AA3" w:rsidRPr="005C6461" w:rsidRDefault="00193AA3" w:rsidP="00AB77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กองทุนรวมอสังหาริมทรัพย์ไทคอน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C9CEED4" w14:textId="77777777" w:rsidR="00193AA3" w:rsidRPr="005C6461" w:rsidRDefault="00193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7B82FAB4" w14:textId="77777777" w:rsidR="00193AA3" w:rsidRPr="005C6461" w:rsidRDefault="00193AA3" w:rsidP="00AB7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6AD8B45D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68C400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D82450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9A02079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7F0A9B7E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4FC334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6A48D4A1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7122585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E360A8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A3F95A4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545CAD49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270BB44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39CCC8D7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041AF3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72EC5414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F6287D0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2012B3A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C121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28,458</w:t>
            </w:r>
          </w:p>
        </w:tc>
      </w:tr>
      <w:tr w:rsidR="00193AA3" w:rsidRPr="00662291" w14:paraId="6F5B9596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581A6D79" w14:textId="77777777" w:rsidR="00193AA3" w:rsidRPr="005C6461" w:rsidRDefault="00193AA3" w:rsidP="00AB77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กองทุนรวมอสังหาริมทรัพย์ทีพาร์คโลจิสติคส์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8E69819" w14:textId="77777777" w:rsidR="00193AA3" w:rsidRPr="005C6461" w:rsidRDefault="00193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165A218" w14:textId="77777777" w:rsidR="00193AA3" w:rsidRPr="005C6461" w:rsidRDefault="00193AA3" w:rsidP="00AB7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308303D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C2F4C81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6D96E17B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0551CC0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C3CCF55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3EAEB0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16488FF8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8C7D7C2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25AD364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108CF2A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4A0031A9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47DEB1A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6DB1070E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3B689048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3573FF16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E0DBC2B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FF89AE8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10,960</w:t>
            </w:r>
          </w:p>
        </w:tc>
      </w:tr>
      <w:tr w:rsidR="00193AA3" w:rsidRPr="00662291" w14:paraId="6751928E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27869D7F" w14:textId="77777777" w:rsidR="00193AA3" w:rsidRPr="005C6461" w:rsidRDefault="00193AA3" w:rsidP="00AB77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  <w:r w:rsidRPr="005C6461">
              <w:rPr>
                <w:rFonts w:asciiTheme="majorBidi" w:hAnsiTheme="majorBidi"/>
                <w:sz w:val="25"/>
                <w:szCs w:val="25"/>
                <w:cs/>
              </w:rPr>
              <w:t xml:space="preserve">     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7254CA4E" w14:textId="77777777" w:rsidR="00193AA3" w:rsidRPr="005C6461" w:rsidRDefault="00193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9E202E1" w14:textId="77777777" w:rsidR="00193AA3" w:rsidRPr="005C6461" w:rsidRDefault="00193AA3" w:rsidP="00AB7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E9544F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2F8449D2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0110C1B4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AE3C3A5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ED5860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084A8DE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6C4F280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3C0B85E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36DBDCD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417182C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25071A64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C8C2FF8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4918F511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5D7E5AF3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53740AF2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5D4CA9F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F6DEE08" w14:textId="77777777" w:rsidR="00193AA3" w:rsidRPr="005C6461" w:rsidRDefault="00193AA3" w:rsidP="00AB776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659002A5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3F702FEC" w14:textId="77777777" w:rsidR="00193AA3" w:rsidRPr="005C6461" w:rsidRDefault="00193AA3" w:rsidP="00ED2B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ไทคอนอินดัสเทรียล</w:t>
            </w:r>
            <w:r w:rsidRPr="005C6461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โกรท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4DEB3E82" w14:textId="77777777" w:rsidR="00193AA3" w:rsidRPr="005C6461" w:rsidRDefault="00193AA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4C9EFE5" w14:textId="77777777" w:rsidR="00193AA3" w:rsidRPr="005C646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620508E5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63317D3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2125E34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58DDF4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EBCA77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671BBA0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6437CDE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BE2FC85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DFE5FD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2AFC00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2B66AF3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D5D0005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13D66FE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24907BB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55E7D4A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9D6FAF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765C05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25,915</w:t>
            </w:r>
          </w:p>
        </w:tc>
      </w:tr>
      <w:tr w:rsidR="00193AA3" w:rsidRPr="00662291" w14:paraId="4FE571AA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60C2739E" w14:textId="77777777" w:rsidR="00193AA3" w:rsidRDefault="00193AA3" w:rsidP="00ED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5"/>
                <w:szCs w:val="25"/>
                <w:cs/>
              </w:rPr>
            </w:pPr>
            <w:r w:rsidRPr="003238D5">
              <w:rPr>
                <w:rFonts w:asciiTheme="majorBidi" w:hAnsiTheme="majorBidi" w:hint="cs"/>
                <w:sz w:val="25"/>
                <w:szCs w:val="25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1EDA6205" w14:textId="77777777" w:rsidR="00193AA3" w:rsidRPr="005C6461" w:rsidRDefault="00193AA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AEF29B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41F36E8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C8A205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A06D2E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2D62EC8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3DCD64F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BA7BF1D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3D5B6B6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7349DF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389D127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CDAB4FF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6D5EA34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2ABCD2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73EA986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9E5809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4482B3F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53ECA6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4E853D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0C93F90E" w14:textId="77777777" w:rsidTr="0045421F">
        <w:trPr>
          <w:gridAfter w:val="1"/>
          <w:wAfter w:w="24" w:type="dxa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30466BB0" w14:textId="14A4764E" w:rsidR="00193AA3" w:rsidRPr="00662291" w:rsidRDefault="00193AA3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 xml:space="preserve">   </w:t>
            </w:r>
            <w:r w:rsidRPr="003238D5">
              <w:rPr>
                <w:rFonts w:asciiTheme="majorBidi" w:hAnsiTheme="majorBidi" w:hint="cs"/>
                <w:sz w:val="25"/>
                <w:szCs w:val="25"/>
                <w:cs/>
              </w:rPr>
              <w:t>และสิทธิการ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เช่า</w:t>
            </w:r>
            <w:r w:rsidRPr="00403092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อสังหาริมทรัพย์ไทคอน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189E0C1E" w14:textId="77777777" w:rsidR="00193AA3" w:rsidRPr="00662291" w:rsidRDefault="00193AA3">
            <w:pPr>
              <w:tabs>
                <w:tab w:val="clear" w:pos="227"/>
                <w:tab w:val="clear" w:pos="1644"/>
              </w:tabs>
              <w:spacing w:line="240" w:lineRule="auto"/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ลงทุนในอสังหาริมทรัพย์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024391D3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753E0498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21.93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7433D38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21.93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99083CF" w14:textId="2422F25E" w:rsidR="00193AA3" w:rsidRPr="00DE1B94" w:rsidRDefault="00193AA3" w:rsidP="00DE1B9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25,18</w:t>
            </w:r>
            <w:r w:rsidR="00354220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1,690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81D5658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78864602" w14:textId="741012C8" w:rsidR="00193AA3" w:rsidRPr="0045421F" w:rsidRDefault="00193AA3" w:rsidP="00DE1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 w:hanging="9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25,423,</w:t>
            </w:r>
            <w:r w:rsidR="0035422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452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238A4F9" w14:textId="77777777" w:rsidR="00193AA3" w:rsidRPr="00662291" w:rsidRDefault="00193AA3" w:rsidP="00DE1B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621DD42C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5,598,329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D61958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3B1DA9F" w14:textId="77777777" w:rsidR="00193AA3" w:rsidRPr="00AB776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B77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5,651,356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91CCE4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5122E67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3,245,689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2F1420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3C7F8AC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357F4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3,241,641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3FB7B3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61B1AF2F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9,784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89A9A9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5E2A01CD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10,951</w:t>
            </w:r>
          </w:p>
        </w:tc>
      </w:tr>
      <w:tr w:rsidR="00193AA3" w:rsidRPr="00662291" w14:paraId="04C89A07" w14:textId="77777777" w:rsidTr="0045421F">
        <w:trPr>
          <w:gridAfter w:val="1"/>
          <w:wAfter w:w="24" w:type="dxa"/>
          <w:trHeight w:val="344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23C650ED" w14:textId="154DF05A" w:rsidR="00193AA3" w:rsidRPr="003D5E18" w:rsidRDefault="00193AA3" w:rsidP="00ED2BC8">
            <w:pPr>
              <w:ind w:left="124" w:right="-144" w:hanging="124"/>
              <w:rPr>
                <w:rFonts w:asciiTheme="majorBidi" w:hAnsiTheme="majorBidi" w:cstheme="majorBidi"/>
                <w:sz w:val="24"/>
                <w:szCs w:val="24"/>
              </w:rPr>
            </w:pPr>
            <w:r w:rsidRPr="003D5E18">
              <w:rPr>
                <w:rFonts w:asciiTheme="majorBidi" w:hAnsiTheme="majorBidi" w:cstheme="majorBidi"/>
                <w:sz w:val="24"/>
                <w:szCs w:val="24"/>
              </w:rPr>
              <w:t>PT SLP Surya TICON Internusa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A1B487A" w14:textId="77777777" w:rsidR="00193AA3" w:rsidRPr="00662291" w:rsidRDefault="00193AA3">
            <w:pPr>
              <w:tabs>
                <w:tab w:val="clear" w:pos="227"/>
                <w:tab w:val="clear" w:pos="1644"/>
              </w:tabs>
              <w:spacing w:line="240" w:lineRule="auto"/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3B82285" w14:textId="6BB8CD3F" w:rsidR="00193AA3" w:rsidRPr="00662291" w:rsidRDefault="00193AA3" w:rsidP="00DA3672">
            <w:pPr>
              <w:pStyle w:val="acctfourfigures"/>
              <w:tabs>
                <w:tab w:val="clear" w:pos="765"/>
              </w:tabs>
              <w:spacing w:line="240" w:lineRule="auto"/>
              <w:ind w:left="-79" w:right="-115" w:hanging="126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อินโดนีเชีย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A113CFA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25.00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25D3BE7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25.00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2DCFFB24" w14:textId="2BA6E692" w:rsidR="00193AA3" w:rsidRPr="00DE1B94" w:rsidRDefault="00E953DA" w:rsidP="00DE1B9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1,656,633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EE24EF9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AFC7774" w14:textId="27AD77FF" w:rsidR="00193AA3" w:rsidRPr="00DE1B94" w:rsidRDefault="00193AA3" w:rsidP="0045421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 w:hanging="9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1,65</w:t>
            </w:r>
            <w:r w:rsidR="00E953DA"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6,633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27F848A" w14:textId="77777777" w:rsidR="00193AA3" w:rsidRPr="00662291" w:rsidRDefault="00193AA3" w:rsidP="00DE1B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210C9573" w14:textId="045B3CA5" w:rsidR="00193AA3" w:rsidRPr="00651F12" w:rsidRDefault="00651F12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B562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414,158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ACE253B" w14:textId="77777777" w:rsidR="00193AA3" w:rsidRPr="00651F12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1773B13" w14:textId="3B324329" w:rsidR="00193AA3" w:rsidRPr="00651F12" w:rsidRDefault="00651F12" w:rsidP="004B56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B5628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414,158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6221E7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45F6CD6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371,206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8321DD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25B08B64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035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391,477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0E0489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374D3A05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8B7AD0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974E6D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2DC04D0A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EC9C2CE" w14:textId="6A5F0B68" w:rsidR="00193AA3" w:rsidRDefault="00193AA3" w:rsidP="00E953DA">
            <w:pPr>
              <w:tabs>
                <w:tab w:val="clear" w:pos="227"/>
              </w:tabs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ทีอาร์เอ แลนด์ ดีเวลลอป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เม้นต์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D431E85" w14:textId="77777777" w:rsidR="00193AA3" w:rsidRPr="00662291" w:rsidRDefault="00193AA3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2F6AB4F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C16CB1E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50.00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17B1A6F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50.00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AB1FAAE" w14:textId="77777777" w:rsidR="00193AA3" w:rsidRPr="00DE1B94" w:rsidRDefault="00193AA3" w:rsidP="00DE1B9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  <w:r w:rsidR="00E953DA" w:rsidRPr="00DE1B9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8EA9D7C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BA86156" w14:textId="77777777" w:rsidR="00193AA3" w:rsidRPr="00DE1B94" w:rsidRDefault="00193AA3" w:rsidP="00DE1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 w:hanging="9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  <w:r w:rsidR="00E953DA" w:rsidRPr="00DE1B94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5AAD811" w14:textId="77777777" w:rsidR="00193AA3" w:rsidRPr="00662291" w:rsidRDefault="00193AA3" w:rsidP="00DE1B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262FC404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17F9E0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67DD49F4" w14:textId="77777777" w:rsidR="00193AA3" w:rsidRPr="00AB776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B7760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F6AFB5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36383EEC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489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6D2BE2D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DD6810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0352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489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29213B6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AF1492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1590D38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00FEB3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2CA360B7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4558565E" w14:textId="77777777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68F636E7" w14:textId="77777777" w:rsidR="00193AA3" w:rsidRPr="0066229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48A52531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290AA8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2EA11AD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68B4C22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989851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2BC3B2A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DA873ED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12740FBC" w14:textId="3EF5AD0D" w:rsidR="00193AA3" w:rsidRPr="00C83A36" w:rsidRDefault="00C4478B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012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87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98C6176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6983AE40" w14:textId="5B8227C6" w:rsidR="00193AA3" w:rsidRPr="00AB7760" w:rsidRDefault="00C4478B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="00193AA3" w:rsidRPr="00AB7760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066</w:t>
            </w:r>
            <w:r w:rsidR="00193AA3" w:rsidRPr="00AB7760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014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BC0CAE7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2E34F136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3,617,384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01670AB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37ED37F9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C83A36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3,633,607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22891BDB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00FE7695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9,784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D17D353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5612DC89" w14:textId="77777777" w:rsidR="00193AA3" w:rsidRPr="00C83A36" w:rsidRDefault="00193AA3" w:rsidP="00ED2BC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76,284</w:t>
            </w:r>
          </w:p>
        </w:tc>
      </w:tr>
      <w:tr w:rsidR="00193AA3" w:rsidRPr="00662291" w14:paraId="1108AE1A" w14:textId="77777777" w:rsidTr="0045421F">
        <w:trPr>
          <w:gridAfter w:val="1"/>
          <w:wAfter w:w="24" w:type="dxa"/>
          <w:trHeight w:val="127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2C22A5E" w14:textId="77777777" w:rsidR="00193AA3" w:rsidRPr="005C6461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DE0227A" w14:textId="77777777" w:rsidR="00193AA3" w:rsidRPr="005C646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A97835A" w14:textId="77777777" w:rsidR="00193AA3" w:rsidRPr="005C646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196F62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76E0392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728BC3D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6E5FA1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FB8563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DD1552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32BD724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8D68402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4893159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DB146E2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24F928F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5A45B0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0D45CFB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4A3EC96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65C1E636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5AA98560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46E92F6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09B7A4E9" w14:textId="77777777" w:rsidTr="0045421F">
        <w:trPr>
          <w:gridAfter w:val="1"/>
          <w:wAfter w:w="24" w:type="dxa"/>
          <w:trHeight w:val="127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50BE0E8" w14:textId="77777777" w:rsidR="00193AA3" w:rsidRPr="005C6461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3BFE65F" w14:textId="77777777" w:rsidR="00193AA3" w:rsidRPr="005C646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73F585ED" w14:textId="77777777" w:rsidR="00193AA3" w:rsidRPr="005C646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D1FD6E0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98319E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75868F0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62A225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9751862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C35563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253899E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774EF6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2C1072D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E12A60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7C793BE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1FBFE6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4B5CC95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41A58A8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06BFB75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3E9E9E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FBE7C6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33FF8A03" w14:textId="77777777" w:rsidTr="0045421F">
        <w:trPr>
          <w:gridAfter w:val="1"/>
          <w:wAfter w:w="24" w:type="dxa"/>
          <w:trHeight w:val="127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653E2D2C" w14:textId="77777777" w:rsidR="00193AA3" w:rsidRPr="005C6461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1D57E979" w14:textId="77777777" w:rsidR="00193AA3" w:rsidRPr="005C646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0A47D6E" w14:textId="77777777" w:rsidR="00193AA3" w:rsidRPr="005C646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16CC0D3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542E2CA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0A73DFE2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A609315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05F74607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A463343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72297E6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CE45426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E7CF7F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B41A77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60C2F0F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1A371C0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664F9EC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178C0653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71DB6E8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A2CED3E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8962B1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6C92629E" w14:textId="77777777" w:rsidTr="0045421F">
        <w:trPr>
          <w:gridAfter w:val="1"/>
          <w:wAfter w:w="24" w:type="dxa"/>
          <w:trHeight w:val="127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6D5E76B8" w14:textId="77777777" w:rsidR="00193AA3" w:rsidRPr="005C6461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5BFD64AE" w14:textId="77777777" w:rsidR="00193AA3" w:rsidRPr="005C646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230C6086" w14:textId="77777777" w:rsidR="00193AA3" w:rsidRPr="005C646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CDFAB1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BB2F32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3B273E04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B82FC4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B157EB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2AC338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4341F9E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51D7C78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73CE819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6A1057D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0A5C504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2813CD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0306E32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3A456F7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14D109D6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27321AC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5DF8F8A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DE32E2" w:rsidRPr="00662291" w14:paraId="5EB13FE1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46DE3E29" w14:textId="77777777" w:rsidR="00DE32E2" w:rsidDel="00E953DA" w:rsidRDefault="00DE32E2" w:rsidP="00ED2BC8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570380FC" w14:textId="77777777" w:rsidR="00DE32E2" w:rsidRPr="00662291" w:rsidRDefault="00DE32E2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C783870" w14:textId="77777777" w:rsidR="00DE32E2" w:rsidRPr="00662291" w:rsidRDefault="00DE32E2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393" w:type="dxa"/>
            <w:gridSpan w:val="2"/>
            <w:tcMar>
              <w:left w:w="115" w:type="dxa"/>
              <w:right w:w="115" w:type="dxa"/>
            </w:tcMar>
          </w:tcPr>
          <w:p w14:paraId="6B19E1F3" w14:textId="77777777" w:rsidR="00DE32E2" w:rsidRPr="00662291" w:rsidRDefault="00DE32E2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193AA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193A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ร้อยละ)</w:t>
            </w:r>
          </w:p>
        </w:tc>
        <w:tc>
          <w:tcPr>
            <w:tcW w:w="7985" w:type="dxa"/>
            <w:gridSpan w:val="20"/>
            <w:tcMar>
              <w:left w:w="115" w:type="dxa"/>
              <w:right w:w="115" w:type="dxa"/>
            </w:tcMar>
          </w:tcPr>
          <w:p w14:paraId="5AFE0922" w14:textId="77777777" w:rsidR="00DE32E2" w:rsidRPr="00662291" w:rsidRDefault="00DE32E2" w:rsidP="0045421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193AA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พันบาท</w:t>
            </w:r>
            <w:r w:rsidRPr="00193AA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)</w:t>
            </w:r>
          </w:p>
        </w:tc>
      </w:tr>
      <w:tr w:rsidR="00193AA3" w:rsidRPr="00662291" w14:paraId="4C2ACCD5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F2F0AAA" w14:textId="77777777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6AB8EF13" w14:textId="77777777" w:rsidR="00193AA3" w:rsidRPr="0066229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3B8AB81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6E985A8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5D54DF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431C2E9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B33D2A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7E2570A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D5F15D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43D610C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64D9DC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AA975DC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21B721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71F45E7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6D8654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76B23D2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2EE1757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1A6302DC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3717C1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13B2C48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193AA3" w:rsidRPr="00662291" w14:paraId="48461282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2100D408" w14:textId="6A0A5707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ไทคอน เด็มโก้ เพาเวอร์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662291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7D309C7" w14:textId="77777777" w:rsidR="00193AA3" w:rsidRPr="00662291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ผลิตและจำหน่ายไฟฟ้า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62AED16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7D63E0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51.00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115A479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51.00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6539651" w14:textId="77777777" w:rsidR="00193AA3" w:rsidRPr="0045421F" w:rsidRDefault="00B30E8E" w:rsidP="0045421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FBA6B88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4DBC0C88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</w:t>
            </w:r>
            <w:r w:rsidR="00B30E8E"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239AC3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3990F95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2,550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9BAA1B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57DB209B" w14:textId="77777777" w:rsidR="00193AA3" w:rsidRPr="003E39DF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2,550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C7EB174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736A6C2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2,797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4C328A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5DFB291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2,741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765425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52ADA571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AB0CA9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1B5934A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7285DB78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4340DA45" w14:textId="29B99970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ไทคอน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เด็มโก้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เพาเวอร์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cstheme="majorBidi"/>
                <w:sz w:val="25"/>
                <w:szCs w:val="25"/>
              </w:rPr>
              <w:t xml:space="preserve">11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2A026920" w14:textId="77777777" w:rsidR="00193AA3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ผลิตและจำหน่ายไฟฟ้า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987C538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8A5D1F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51.00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C746AF5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51.00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93839BC" w14:textId="77777777" w:rsidR="00193AA3" w:rsidRPr="0045421F" w:rsidRDefault="00193AA3" w:rsidP="0045421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</w:t>
            </w:r>
            <w:r w:rsidR="00460034"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D0B972C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0B33D76" w14:textId="77777777" w:rsidR="00193AA3" w:rsidRPr="0045421F" w:rsidRDefault="00460034" w:rsidP="00236528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4,000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749C6D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Mar>
              <w:left w:w="115" w:type="dxa"/>
              <w:right w:w="115" w:type="dxa"/>
            </w:tcMar>
          </w:tcPr>
          <w:p w14:paraId="445DD9F5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2,040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F7F5A2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33B27551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2,040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04B748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49C2193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2,260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64D1E7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Mar>
              <w:left w:w="115" w:type="dxa"/>
              <w:right w:w="115" w:type="dxa"/>
            </w:tcMar>
          </w:tcPr>
          <w:p w14:paraId="4797189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2,218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A96623F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Mar>
              <w:left w:w="115" w:type="dxa"/>
              <w:right w:w="115" w:type="dxa"/>
            </w:tcMar>
          </w:tcPr>
          <w:p w14:paraId="4643D01F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29408CF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422B4FA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6C471484" w14:textId="77777777" w:rsidTr="0045421F">
        <w:trPr>
          <w:gridAfter w:val="1"/>
          <w:wAfter w:w="24" w:type="dxa"/>
          <w:trHeight w:val="383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14418627" w14:textId="504014C2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บริษัท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ทีพาร์ค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บีเอฟทีแซด</w:t>
            </w:r>
            <w:r w:rsidRPr="00784AC3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784AC3">
              <w:rPr>
                <w:rFonts w:asciiTheme="majorBidi" w:hAnsi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0C44DE0" w14:textId="77777777" w:rsidR="00193AA3" w:rsidRDefault="00193AA3" w:rsidP="00ED2BC8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20FF7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75EC5DB1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7D34EE8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59.99</w:t>
            </w: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5086DAA5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59.99</w:t>
            </w: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607EC6E7" w14:textId="77777777" w:rsidR="00193AA3" w:rsidRPr="0045421F" w:rsidRDefault="00193AA3" w:rsidP="0045421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350</w:t>
            </w:r>
            <w:r w:rsidR="00B30E8E"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AA17963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FBAB344" w14:textId="77777777" w:rsidR="00193AA3" w:rsidRPr="0045421F" w:rsidRDefault="00193AA3" w:rsidP="00ED2BC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350</w:t>
            </w:r>
            <w:r w:rsidR="00B30E8E"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87C0B8C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29D3DD84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210,000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FE5DAC2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0061B1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210,000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54A40A9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C9F5E3F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210,358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8EF825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6767E300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210,043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177C54F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17D432AB" w14:textId="77777777" w:rsidR="00193AA3" w:rsidRPr="005C646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2A880AB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555D02F3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458E139C" w14:textId="77777777" w:rsidTr="0045421F">
        <w:trPr>
          <w:gridAfter w:val="1"/>
          <w:wAfter w:w="24" w:type="dxa"/>
          <w:trHeight w:val="316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7DEB0FE6" w14:textId="77777777" w:rsidR="00193AA3" w:rsidRDefault="00193AA3" w:rsidP="00ED2BC8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3DCDE5D0" w14:textId="77777777" w:rsidR="00193AA3" w:rsidRDefault="00193AA3" w:rsidP="00ED2BC8">
            <w:pPr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EF62EC3" w14:textId="77777777" w:rsidR="00193AA3" w:rsidRPr="00662291" w:rsidRDefault="00193AA3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656CAC47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51A1DE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25F9CEE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B845A26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1F834DE8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B50788E" w14:textId="77777777" w:rsidR="00193AA3" w:rsidRPr="00662291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292D86B3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214,590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29553D3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45BD947A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563650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214,590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4F5E976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3909FEE0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215,415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F83BB41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0BB38B53" w14:textId="77777777" w:rsidR="00193AA3" w:rsidRPr="00AB7760" w:rsidRDefault="00193AA3" w:rsidP="00ED2BC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AB77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215,002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1F4B969" w14:textId="77777777" w:rsidR="00193AA3" w:rsidRPr="00563650" w:rsidRDefault="00193AA3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2479A4D9" w14:textId="77777777" w:rsidR="00193AA3" w:rsidRPr="004B5628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9B5D90C" w14:textId="77777777" w:rsidR="00193AA3" w:rsidRPr="00AF6F0F" w:rsidRDefault="00193AA3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00548565" w14:textId="77777777" w:rsidR="00193AA3" w:rsidRPr="00AF6F0F" w:rsidRDefault="00193AA3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</w:tr>
      <w:tr w:rsidR="00193AA3" w:rsidRPr="00662291" w14:paraId="654F2B30" w14:textId="77777777" w:rsidTr="0045421F">
        <w:trPr>
          <w:gridAfter w:val="1"/>
          <w:wAfter w:w="24" w:type="dxa"/>
          <w:trHeight w:val="345"/>
        </w:trPr>
        <w:tc>
          <w:tcPr>
            <w:tcW w:w="3147" w:type="dxa"/>
            <w:tcMar>
              <w:left w:w="115" w:type="dxa"/>
              <w:right w:w="115" w:type="dxa"/>
            </w:tcMar>
          </w:tcPr>
          <w:p w14:paraId="7693300C" w14:textId="77777777" w:rsidR="00193AA3" w:rsidRPr="007B7E3F" w:rsidRDefault="00193AA3" w:rsidP="00D5189C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803" w:type="dxa"/>
            <w:tcMar>
              <w:left w:w="115" w:type="dxa"/>
              <w:right w:w="115" w:type="dxa"/>
            </w:tcMar>
          </w:tcPr>
          <w:p w14:paraId="07A72590" w14:textId="77777777" w:rsidR="00193AA3" w:rsidRDefault="00193AA3" w:rsidP="00D5189C">
            <w:pPr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258B9B0" w14:textId="77777777" w:rsidR="00193AA3" w:rsidRPr="00662291" w:rsidRDefault="00193AA3" w:rsidP="00D518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10D86D82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59EDBC29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57" w:type="dxa"/>
            <w:gridSpan w:val="2"/>
            <w:tcMar>
              <w:left w:w="115" w:type="dxa"/>
              <w:right w:w="115" w:type="dxa"/>
            </w:tcMar>
          </w:tcPr>
          <w:p w14:paraId="105869FB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AE68A0B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  <w:tcMar>
              <w:left w:w="115" w:type="dxa"/>
              <w:right w:w="115" w:type="dxa"/>
            </w:tcMar>
          </w:tcPr>
          <w:p w14:paraId="694A82E3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A8C35D3" w14:textId="77777777" w:rsidR="00193AA3" w:rsidRPr="00662291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1FF9C70E" w14:textId="7BA53405" w:rsidR="00193AA3" w:rsidRPr="00CF210D" w:rsidRDefault="00C4478B" w:rsidP="00D518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227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577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C563109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21A41504" w14:textId="13B62D26" w:rsidR="00193AA3" w:rsidRPr="00CF210D" w:rsidRDefault="00C4478B" w:rsidP="00D518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6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280</w:t>
            </w:r>
            <w:r w:rsidR="00193AA3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04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EC6FFC3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234EB65B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3,832,799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DB684B9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7E0E6181" w14:textId="77777777" w:rsidR="00193AA3" w:rsidRPr="00AB7760" w:rsidRDefault="00193AA3" w:rsidP="00D5189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3,84</w:t>
            </w:r>
            <w:r w:rsidRPr="00AB77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8,609</w:t>
            </w:r>
          </w:p>
        </w:tc>
        <w:tc>
          <w:tcPr>
            <w:tcW w:w="269" w:type="dxa"/>
            <w:gridSpan w:val="2"/>
            <w:tcMar>
              <w:left w:w="115" w:type="dxa"/>
              <w:right w:w="115" w:type="dxa"/>
            </w:tcMar>
          </w:tcPr>
          <w:p w14:paraId="08BF89D4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37173626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9,784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1085291F" w14:textId="77777777" w:rsidR="00193AA3" w:rsidRPr="00CF210D" w:rsidRDefault="00193AA3" w:rsidP="00D518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5F875184" w14:textId="77777777" w:rsidR="00193AA3" w:rsidRPr="00C83A36" w:rsidRDefault="00193AA3" w:rsidP="00D5189C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76,284</w:t>
            </w:r>
          </w:p>
        </w:tc>
      </w:tr>
    </w:tbl>
    <w:p w14:paraId="2938C268" w14:textId="77777777" w:rsidR="00466F12" w:rsidRDefault="00466F12">
      <w:pPr>
        <w:rPr>
          <w:color w:val="2E74B5" w:themeColor="accent1" w:themeShade="BF"/>
          <w:sz w:val="8"/>
          <w:szCs w:val="8"/>
        </w:rPr>
      </w:pPr>
    </w:p>
    <w:p w14:paraId="2B92DA6A" w14:textId="77777777" w:rsidR="005C6461" w:rsidRDefault="005C6461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3BD1E848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7EC8D3FA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797920CB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36EBF911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15BEDB9E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55FBF917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3E8FC624" w14:textId="77777777" w:rsidR="00F30095" w:rsidRDefault="00F30095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tbl>
      <w:tblPr>
        <w:tblStyle w:val="TableGridLight2"/>
        <w:tblW w:w="1728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720"/>
        <w:gridCol w:w="630"/>
        <w:gridCol w:w="810"/>
        <w:gridCol w:w="900"/>
        <w:gridCol w:w="900"/>
        <w:gridCol w:w="720"/>
        <w:gridCol w:w="270"/>
        <w:gridCol w:w="720"/>
        <w:gridCol w:w="270"/>
        <w:gridCol w:w="630"/>
        <w:gridCol w:w="270"/>
        <w:gridCol w:w="720"/>
        <w:gridCol w:w="270"/>
        <w:gridCol w:w="630"/>
        <w:gridCol w:w="255"/>
        <w:gridCol w:w="645"/>
        <w:gridCol w:w="270"/>
        <w:gridCol w:w="630"/>
        <w:gridCol w:w="270"/>
        <w:gridCol w:w="720"/>
        <w:gridCol w:w="270"/>
        <w:gridCol w:w="629"/>
        <w:gridCol w:w="270"/>
        <w:gridCol w:w="631"/>
      </w:tblGrid>
      <w:tr w:rsidR="00EE0DC5" w:rsidRPr="00662291" w14:paraId="047BB346" w14:textId="77777777" w:rsidTr="004B5628">
        <w:trPr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4AB910EF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38CB70A0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FAC6EC2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0530" w:type="dxa"/>
            <w:gridSpan w:val="19"/>
            <w:tcMar>
              <w:left w:w="115" w:type="dxa"/>
              <w:right w:w="115" w:type="dxa"/>
            </w:tcMar>
          </w:tcPr>
          <w:p w14:paraId="0A58DCE3" w14:textId="4952ECEA" w:rsidR="00EE0DC5" w:rsidRPr="004B5628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4B562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E1E99C1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29" w:type="dxa"/>
            <w:tcMar>
              <w:left w:w="115" w:type="dxa"/>
              <w:right w:w="115" w:type="dxa"/>
            </w:tcMar>
          </w:tcPr>
          <w:p w14:paraId="46FD37D0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B52F0F7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1" w:type="dxa"/>
            <w:tcMar>
              <w:left w:w="115" w:type="dxa"/>
              <w:right w:w="115" w:type="dxa"/>
            </w:tcMar>
          </w:tcPr>
          <w:p w14:paraId="37F31BBB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5B6F62" w:rsidRPr="00662291" w14:paraId="6DDB0D37" w14:textId="77777777" w:rsidTr="004B5628">
        <w:trPr>
          <w:gridAfter w:val="4"/>
          <w:wAfter w:w="1800" w:type="dxa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195AA79E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45DD1863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DFD77F3" w14:textId="4E462F1F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ประเทศ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0FEF8FAE" w14:textId="77777777" w:rsidR="00EE0DC5" w:rsidRDefault="00EE0DC5" w:rsidP="00A40E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800" w:type="dxa"/>
            <w:gridSpan w:val="2"/>
            <w:tcMar>
              <w:left w:w="115" w:type="dxa"/>
              <w:right w:w="115" w:type="dxa"/>
            </w:tcMar>
          </w:tcPr>
          <w:p w14:paraId="7467B6FD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9E3EB44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7C56426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A9FD47A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0A741E2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0B9754CB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479CB37B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19E5750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2888BE8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1B6BEFB7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5" w:type="dxa"/>
          </w:tcPr>
          <w:p w14:paraId="16D80E4F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79A9A378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BF12A53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3"/>
            <w:tcMar>
              <w:left w:w="115" w:type="dxa"/>
              <w:right w:w="115" w:type="dxa"/>
            </w:tcMar>
          </w:tcPr>
          <w:p w14:paraId="6DF1BC8B" w14:textId="0796E667" w:rsidR="00EE0DC5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เงินปันผลรับสำหรับ</w:t>
            </w:r>
          </w:p>
        </w:tc>
      </w:tr>
      <w:tr w:rsidR="005B6F62" w:rsidRPr="00662291" w14:paraId="6268C221" w14:textId="77777777" w:rsidTr="004B5628">
        <w:trPr>
          <w:gridAfter w:val="4"/>
          <w:wAfter w:w="1800" w:type="dxa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37BC772A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54344B57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53B3493" w14:textId="758AAA00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ที่กิจการ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354EDBEC" w14:textId="6BE19BA7" w:rsidR="00EE0DC5" w:rsidRPr="00662291" w:rsidRDefault="00EE0D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สัดส่วน</w:t>
            </w:r>
          </w:p>
        </w:tc>
        <w:tc>
          <w:tcPr>
            <w:tcW w:w="1800" w:type="dxa"/>
            <w:gridSpan w:val="2"/>
            <w:tcMar>
              <w:left w:w="115" w:type="dxa"/>
              <w:right w:w="115" w:type="dxa"/>
            </w:tcMar>
          </w:tcPr>
          <w:p w14:paraId="1BC5C2F0" w14:textId="60A700EB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CD439CC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4B9FAF6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DDD7D85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5251C1A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1BB3E18C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</w:tcPr>
          <w:p w14:paraId="5EE07201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63826867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EC21AB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29D46654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5" w:type="dxa"/>
          </w:tcPr>
          <w:p w14:paraId="546669C0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77F3BE4B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CD83164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3"/>
            <w:tcMar>
              <w:left w:w="115" w:type="dxa"/>
              <w:right w:w="115" w:type="dxa"/>
            </w:tcMar>
          </w:tcPr>
          <w:p w14:paraId="32A7976B" w14:textId="17A6A728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งวดสามเดือน</w:t>
            </w:r>
          </w:p>
        </w:tc>
      </w:tr>
      <w:tr w:rsidR="005B6F62" w:rsidRPr="00662291" w14:paraId="0B2E52CB" w14:textId="77777777" w:rsidTr="004B5628">
        <w:trPr>
          <w:gridAfter w:val="4"/>
          <w:wAfter w:w="1800" w:type="dxa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39463241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5502C5F2" w14:textId="72FD2B94" w:rsidR="006B678D" w:rsidRPr="00662291" w:rsidRDefault="00092553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92553">
              <w:rPr>
                <w:rFonts w:asciiTheme="majorBidi" w:hAnsiTheme="majorBidi" w:hint="cs"/>
                <w:sz w:val="25"/>
                <w:szCs w:val="25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670C90D" w14:textId="4311B4CA" w:rsidR="006B678D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จัดตั้ง</w:t>
            </w: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EDC6F08" w14:textId="15E0CB3D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Mar>
              <w:left w:w="115" w:type="dxa"/>
              <w:right w:w="115" w:type="dxa"/>
            </w:tcMar>
          </w:tcPr>
          <w:p w14:paraId="7FC9EBC7" w14:textId="44C4649F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ทุนชำระแล้ว</w:t>
            </w:r>
          </w:p>
        </w:tc>
        <w:tc>
          <w:tcPr>
            <w:tcW w:w="1710" w:type="dxa"/>
            <w:gridSpan w:val="3"/>
            <w:tcMar>
              <w:left w:w="115" w:type="dxa"/>
              <w:right w:w="115" w:type="dxa"/>
            </w:tcMar>
          </w:tcPr>
          <w:p w14:paraId="17A9DDE7" w14:textId="3EA0C0EF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AB2AF81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620" w:type="dxa"/>
            <w:gridSpan w:val="3"/>
          </w:tcPr>
          <w:p w14:paraId="72C624AB" w14:textId="1A0EB44A" w:rsidR="006B678D" w:rsidRPr="004B5628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B562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การด้อยค่า</w:t>
            </w:r>
          </w:p>
        </w:tc>
        <w:tc>
          <w:tcPr>
            <w:tcW w:w="270" w:type="dxa"/>
          </w:tcPr>
          <w:p w14:paraId="3679A0D8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496BF98D" w14:textId="26C0765D" w:rsidR="006B678D" w:rsidRPr="004B5628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B562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ราคาทุน</w:t>
            </w:r>
            <w:r w:rsidRPr="004B562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  <w:r w:rsidRPr="004B5628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4E516665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620" w:type="dxa"/>
            <w:gridSpan w:val="3"/>
            <w:tcMar>
              <w:left w:w="115" w:type="dxa"/>
              <w:right w:w="115" w:type="dxa"/>
            </w:tcMar>
          </w:tcPr>
          <w:p w14:paraId="09D9FF93" w14:textId="6CFF42CA" w:rsidR="006B678D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สิ้นสุดวันที่</w:t>
            </w:r>
          </w:p>
        </w:tc>
      </w:tr>
      <w:tr w:rsidR="005B6F62" w:rsidRPr="00662291" w14:paraId="10DF36D0" w14:textId="77777777" w:rsidTr="004B5628">
        <w:trPr>
          <w:gridAfter w:val="4"/>
          <w:wAfter w:w="1800" w:type="dxa"/>
          <w:trHeight w:val="632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08F93401" w14:textId="278125D1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5B4CBB5D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9BCD70C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4C92AF4A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325B921C" w14:textId="77777777" w:rsidR="006B678D" w:rsidRPr="00662291" w:rsidRDefault="006B678D" w:rsidP="00022DA5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7E01090B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08C4F924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07967D39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6C875B33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br/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8FA9B57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1260F9B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C316D38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F37FB3A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1AD998A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15B62C86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D358CBD" w14:textId="08D6C1C3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14:paraId="4A75A915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2A64FC5D" w14:textId="66E7174C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7F323D1E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374F3268" w14:textId="39DAE2A4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D86EE15" w14:textId="744D8623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5" w:type="dxa"/>
          </w:tcPr>
          <w:p w14:paraId="5C684A9C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2803183E" w14:textId="63825AEC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747DCC9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921EC04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75680B8C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338FFF9C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64DBFFD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5FCB2F37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</w:tr>
      <w:tr w:rsidR="005B6F62" w:rsidRPr="00662291" w14:paraId="202F2B3C" w14:textId="77777777" w:rsidTr="004B5628">
        <w:trPr>
          <w:gridAfter w:val="4"/>
          <w:wAfter w:w="1800" w:type="dxa"/>
          <w:trHeight w:val="389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5E467744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505A6443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6C54225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48875D2F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0C0EA274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287AEF78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61978225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898D1F4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9BB4C78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1714E5D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2D83D86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03FFA555" w14:textId="31D40858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</w:tcPr>
          <w:p w14:paraId="3B92F9E5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0176554C" w14:textId="1EE468BE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14:paraId="33B2E68E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536212F6" w14:textId="455FB716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5" w:type="dxa"/>
          </w:tcPr>
          <w:p w14:paraId="747E4699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5" w:type="dxa"/>
          </w:tcPr>
          <w:p w14:paraId="2B67569E" w14:textId="1AE706CC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70" w:type="dxa"/>
          </w:tcPr>
          <w:p w14:paraId="3FD1275E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A0EB289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0E42251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B052A28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</w:t>
            </w:r>
          </w:p>
        </w:tc>
      </w:tr>
      <w:tr w:rsidR="00EE0DC5" w:rsidRPr="00662291" w14:paraId="360E64CC" w14:textId="77777777" w:rsidTr="004B5628">
        <w:trPr>
          <w:gridAfter w:val="4"/>
          <w:wAfter w:w="1800" w:type="dxa"/>
          <w:trHeight w:val="389"/>
          <w:tblHeader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387EEE7F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78905B7F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5512FD6A" w14:textId="77777777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gridSpan w:val="2"/>
            <w:tcMar>
              <w:left w:w="115" w:type="dxa"/>
              <w:right w:w="115" w:type="dxa"/>
            </w:tcMar>
          </w:tcPr>
          <w:p w14:paraId="4BCDDCE2" w14:textId="666142BB" w:rsidR="00EE0DC5" w:rsidRPr="004B5628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</w:pPr>
            <w:r w:rsidRPr="004B5628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(ร้อยละ)</w:t>
            </w:r>
          </w:p>
        </w:tc>
        <w:tc>
          <w:tcPr>
            <w:tcW w:w="9090" w:type="dxa"/>
            <w:gridSpan w:val="17"/>
            <w:tcMar>
              <w:left w:w="115" w:type="dxa"/>
              <w:right w:w="115" w:type="dxa"/>
            </w:tcMar>
          </w:tcPr>
          <w:p w14:paraId="25CFF59E" w14:textId="37D38C08" w:rsidR="00EE0DC5" w:rsidRPr="00662291" w:rsidRDefault="00EE0DC5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(พันบาท</w:t>
            </w:r>
            <w:r w:rsidRPr="004B3A33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)</w:t>
            </w:r>
          </w:p>
        </w:tc>
      </w:tr>
      <w:tr w:rsidR="005B6F62" w:rsidRPr="00662291" w14:paraId="46B81B79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4C9A4E8C" w14:textId="77777777" w:rsidR="006B678D" w:rsidRPr="003238D5" w:rsidRDefault="006B678D" w:rsidP="00041E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  <w:cs/>
              </w:rPr>
            </w:pPr>
            <w:r w:rsidRPr="00662291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56C44213" w14:textId="77777777" w:rsidR="006B678D" w:rsidRPr="00662291" w:rsidRDefault="006B678D" w:rsidP="00041E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color w:val="5B9BD5" w:themeColor="accent1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227BE5A" w14:textId="77777777" w:rsidR="006B678D" w:rsidRPr="00662291" w:rsidRDefault="006B678D" w:rsidP="00041E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9BE484F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63E8A85C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6F8FAAF5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5BF5D411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16736B93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4F2B4B4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E0B3B9D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1FFACC81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488ED53C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0A06CD81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</w:tcPr>
          <w:p w14:paraId="2A9730D8" w14:textId="10899ADD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0539A457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</w:tcPr>
          <w:p w14:paraId="67C137F9" w14:textId="714393ED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5" w:type="dxa"/>
          </w:tcPr>
          <w:p w14:paraId="7A8D4450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45" w:type="dxa"/>
          </w:tcPr>
          <w:p w14:paraId="1882B0BE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0FAC4247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97D2498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0F18E2B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DE7F53D" w14:textId="77777777" w:rsidR="006B678D" w:rsidRPr="00662291" w:rsidRDefault="006B678D" w:rsidP="00041ED0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5B6F62" w:rsidRPr="00662291" w14:paraId="770140DF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486992D1" w14:textId="331ABB85" w:rsidR="006B678D" w:rsidRDefault="006B678D" w:rsidP="0002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/>
                <w:sz w:val="25"/>
                <w:szCs w:val="25"/>
              </w:rPr>
            </w:pPr>
            <w:r w:rsidRPr="00C83092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กองทุนรวมอสังหาริมทรัพย์ไทคอน</w:t>
            </w:r>
          </w:p>
          <w:p w14:paraId="2002C39B" w14:textId="4EEEBAD5" w:rsidR="006B678D" w:rsidRPr="003238D5" w:rsidRDefault="006B678D" w:rsidP="00022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0F05E794" w14:textId="77777777" w:rsidR="006B678D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</w:t>
            </w:r>
          </w:p>
          <w:p w14:paraId="2516D233" w14:textId="7207EF9D" w:rsidR="006B678D" w:rsidRPr="005C6461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</w:tabs>
              <w:spacing w:line="240" w:lineRule="auto"/>
              <w:ind w:left="-25" w:right="-20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93E657F" w14:textId="77777777" w:rsidR="006B678D" w:rsidRDefault="006B678D" w:rsidP="00022D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78AAD8A" w14:textId="77777777" w:rsidR="006B678D" w:rsidRPr="005C6461" w:rsidRDefault="006B678D" w:rsidP="00022D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5702F4F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E307E1F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4BD3DFDC" w14:textId="77777777" w:rsidR="006B678D" w:rsidRDefault="006B678D" w:rsidP="00022DA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5632FD2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1A3FE5EC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92E6CD9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206450E6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2DEEB86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38049F1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13BCCA5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E26BC12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BA179D8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F09C81F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554F0EF9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6CCC1E65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AB919B2" w14:textId="404B4A11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10E9FDC5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</w:tcPr>
          <w:p w14:paraId="34CEB9D2" w14:textId="420690B3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A1BA266" w14:textId="79BB7298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5131E9A3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3CA29E19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3200A08" w14:textId="4597F9D3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5" w:type="dxa"/>
          </w:tcPr>
          <w:p w14:paraId="1F2DA083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5AB86CAD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4737FA2" w14:textId="702E1DBC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3784A1A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205996F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661834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8BB480E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AE0E06F" w14:textId="77777777" w:rsidR="006B678D" w:rsidRDefault="006B678D" w:rsidP="00022DA5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3C7E74D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BC121E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28,458</w:t>
            </w:r>
          </w:p>
        </w:tc>
      </w:tr>
      <w:tr w:rsidR="005B6F62" w:rsidRPr="00662291" w14:paraId="1EA1048A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12C517DD" w14:textId="77777777" w:rsidR="006B678D" w:rsidRDefault="006B678D" w:rsidP="00022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กองทุนรวมอสังหาริมทรัพย์</w:t>
            </w:r>
          </w:p>
          <w:p w14:paraId="0622AB4B" w14:textId="2E69D3B4" w:rsidR="006B678D" w:rsidRPr="005C6461" w:rsidRDefault="006B678D" w:rsidP="00022D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ทีพาร์คโลจิสติคส์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6486FD95" w14:textId="77777777" w:rsidR="006B678D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115"/>
              <w:rPr>
                <w:rFonts w:asciiTheme="majorBidi" w:hAnsi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</w:t>
            </w:r>
          </w:p>
          <w:p w14:paraId="7B120E85" w14:textId="42BD1A45" w:rsidR="006B678D" w:rsidRPr="005C6461" w:rsidRDefault="00386613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="006B678D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="006B678D" w:rsidRPr="005C6461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9C89F1D" w14:textId="77777777" w:rsidR="006B678D" w:rsidRDefault="006B678D" w:rsidP="00022D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EC3FFF2" w14:textId="77777777" w:rsidR="006B678D" w:rsidRPr="005C6461" w:rsidRDefault="006B678D" w:rsidP="00022D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DB6FB1B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03EDC07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FCC22BD" w14:textId="77777777" w:rsidR="006B678D" w:rsidRDefault="006B678D" w:rsidP="00022DA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68BCEC9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755D5DBC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88D17A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19E1F487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3BBDDDB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C6EA302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703901E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EBC7C9A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B702D8A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0051882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E89F0BD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698FC83E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0F3DFC6" w14:textId="23653A74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082AF3DF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</w:tcPr>
          <w:p w14:paraId="27283219" w14:textId="7BB920C4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6DC8FF7" w14:textId="4C16ACBE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668BC9D3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7257FE33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B6056CE" w14:textId="34BFCF9B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5" w:type="dxa"/>
          </w:tcPr>
          <w:p w14:paraId="29EEF986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34379CEC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FE7579B" w14:textId="548BEBAA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46B2EC32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BDC24CB" w14:textId="77777777" w:rsidR="006B678D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051BF1C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B1D6485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00EF2DE" w14:textId="77777777" w:rsidR="006B678D" w:rsidRDefault="006B678D" w:rsidP="00022DA5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1A629DE" w14:textId="77777777" w:rsidR="006B678D" w:rsidRPr="005C6461" w:rsidRDefault="006B678D" w:rsidP="00022DA5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10,960</w:t>
            </w:r>
          </w:p>
        </w:tc>
      </w:tr>
      <w:tr w:rsidR="005B6F62" w:rsidRPr="00662291" w14:paraId="5723AA4D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243D75BD" w14:textId="6D6CB9BA" w:rsidR="006B678D" w:rsidRDefault="006B678D" w:rsidP="006B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5"/>
                <w:szCs w:val="25"/>
              </w:rPr>
            </w:pPr>
            <w:r w:rsidRPr="00C83092">
              <w:rPr>
                <w:rFonts w:asciiTheme="majorBidi" w:hAnsiTheme="majorBidi" w:hint="cs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  <w:p w14:paraId="2237E246" w14:textId="20D41470" w:rsidR="006B678D" w:rsidRPr="00C83092" w:rsidRDefault="006B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 </w:t>
            </w:r>
            <w:r w:rsidRPr="00C83092">
              <w:rPr>
                <w:rFonts w:asciiTheme="majorBidi" w:hAnsiTheme="majorBidi" w:hint="cs"/>
                <w:sz w:val="25"/>
                <w:szCs w:val="25"/>
                <w:cs/>
              </w:rPr>
              <w:t>ไทคอนอินดัสเทรียล</w:t>
            </w:r>
            <w:r w:rsidRPr="00C83092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C83092">
              <w:rPr>
                <w:rFonts w:asciiTheme="majorBidi" w:hAnsiTheme="majorBidi" w:hint="cs"/>
                <w:sz w:val="25"/>
                <w:szCs w:val="25"/>
                <w:cs/>
              </w:rPr>
              <w:t>โกรท</w:t>
            </w:r>
            <w:r w:rsidRPr="00C83092">
              <w:rPr>
                <w:rFonts w:asciiTheme="majorBidi" w:hAnsiTheme="majorBidi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10D504AC" w14:textId="4B9ECE41" w:rsidR="006B678D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</w:t>
            </w:r>
          </w:p>
          <w:p w14:paraId="54F05D7D" w14:textId="43EFE329" w:rsidR="006B678D" w:rsidRPr="004B5628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B88E9CF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43F57E2" w14:textId="0298CBCF" w:rsidR="006B678D" w:rsidRPr="005C646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E7E9498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D1B39EB" w14:textId="3ACF773A" w:rsidR="006B678D" w:rsidRPr="005C6461" w:rsidRDefault="006B678D" w:rsidP="006B678D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591788B9" w14:textId="77777777" w:rsidR="006B678D" w:rsidRDefault="006B678D" w:rsidP="006B678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889A46C" w14:textId="441DBA4C" w:rsidR="006B678D" w:rsidRPr="005C6461" w:rsidRDefault="006B678D" w:rsidP="006B678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76E504A2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375719E" w14:textId="4380D85D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4AEFBC7A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AC8FF35" w14:textId="40F9510F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A1E7773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5071E10" w14:textId="37A78E28" w:rsidR="006B678D" w:rsidRPr="005C6461" w:rsidRDefault="006B678D" w:rsidP="006B678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D1927C1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2DD95C88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916C5B9" w14:textId="320568FA" w:rsidR="006B678D" w:rsidRPr="005C6461" w:rsidRDefault="006B678D" w:rsidP="006B678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19ABFCF0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06BF9A83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4C3DF59" w14:textId="14990D7F" w:rsidR="006B678D" w:rsidRPr="005C6461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3E660A3D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</w:tcPr>
          <w:p w14:paraId="7F97438A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295C2C34" w14:textId="4EA79056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50189CAF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69070EEC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27A1CAF" w14:textId="0D590CDC" w:rsidR="006B678D" w:rsidRPr="005C6461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55" w:type="dxa"/>
          </w:tcPr>
          <w:p w14:paraId="61AB451B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4ED4756F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2870D5B" w14:textId="2C4F10B1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</w:tcPr>
          <w:p w14:paraId="275A6377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47AA0D46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61C20D7" w14:textId="704015B0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6024CD11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1CC0A1F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EDBF3C4" w14:textId="658CF466" w:rsidR="006B678D" w:rsidRPr="005C6461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25,915</w:t>
            </w:r>
          </w:p>
        </w:tc>
      </w:tr>
      <w:tr w:rsidR="005B6F62" w:rsidRPr="00662291" w14:paraId="18F28AA1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475ABD25" w14:textId="0320C9AF" w:rsidR="006B678D" w:rsidRDefault="006B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5"/>
                <w:szCs w:val="25"/>
                <w:cs/>
              </w:rPr>
            </w:pPr>
            <w:r w:rsidRPr="003238D5">
              <w:rPr>
                <w:rFonts w:asciiTheme="majorBidi" w:hAnsiTheme="majorBidi" w:hint="cs"/>
                <w:sz w:val="25"/>
                <w:szCs w:val="25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7F171894" w14:textId="45C29B0A" w:rsidR="006B678D" w:rsidRPr="005C6461" w:rsidRDefault="006B678D" w:rsidP="004B5628">
            <w:pPr>
              <w:pStyle w:val="acctfourfigures"/>
              <w:tabs>
                <w:tab w:val="clear" w:pos="765"/>
              </w:tabs>
              <w:spacing w:line="240" w:lineRule="auto"/>
              <w:ind w:left="-25" w:right="-79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416F016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F053B74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36C6CB93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037C98C1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45BCC67D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D77F269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D9BB3D5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594EDECD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1C63205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0F99222B" w14:textId="77777777" w:rsidR="006B678D" w:rsidRPr="00662291" w:rsidRDefault="006B678D" w:rsidP="004B5628">
            <w:pPr>
              <w:pStyle w:val="acctfourfigures"/>
              <w:tabs>
                <w:tab w:val="clear" w:pos="765"/>
                <w:tab w:val="decimal" w:pos="272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3682E457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</w:tcPr>
          <w:p w14:paraId="00C097E7" w14:textId="7A876036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79028F2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</w:tcPr>
          <w:p w14:paraId="21B99B82" w14:textId="0EB9F92E" w:rsidR="006B678D" w:rsidRPr="00662291" w:rsidRDefault="006B678D" w:rsidP="004B5628">
            <w:pPr>
              <w:pStyle w:val="acctfourfigures"/>
              <w:tabs>
                <w:tab w:val="clear" w:pos="765"/>
                <w:tab w:val="decimal" w:pos="286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5" w:type="dxa"/>
          </w:tcPr>
          <w:p w14:paraId="688F9501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45" w:type="dxa"/>
          </w:tcPr>
          <w:p w14:paraId="67542BD7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109EDE3B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6514CD2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7FCCB49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480F95CC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5B6F62" w:rsidRPr="00662291" w14:paraId="61ACA796" w14:textId="77777777" w:rsidTr="004B5628">
        <w:trPr>
          <w:gridAfter w:val="4"/>
          <w:wAfter w:w="1800" w:type="dxa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6F92A0EA" w14:textId="5EAEF7F7" w:rsidR="006B678D" w:rsidRDefault="006B678D" w:rsidP="006B678D">
            <w:pPr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 xml:space="preserve">  </w:t>
            </w:r>
            <w:r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3238D5">
              <w:rPr>
                <w:rFonts w:asciiTheme="majorBidi" w:hAnsiTheme="majorBidi" w:hint="cs"/>
                <w:sz w:val="25"/>
                <w:szCs w:val="25"/>
                <w:cs/>
              </w:rPr>
              <w:t>และสิทธิการ</w:t>
            </w:r>
            <w:r>
              <w:rPr>
                <w:rFonts w:asciiTheme="majorBidi" w:hAnsiTheme="majorBidi" w:hint="cs"/>
                <w:sz w:val="25"/>
                <w:szCs w:val="25"/>
                <w:cs/>
              </w:rPr>
              <w:t>เช่า</w:t>
            </w:r>
            <w:r w:rsidRPr="00403092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  <w:p w14:paraId="2BBCFBF6" w14:textId="796BAD2C" w:rsidR="006B678D" w:rsidRPr="004B5628" w:rsidRDefault="006B678D">
            <w:pPr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 </w:t>
            </w:r>
            <w:r w:rsidRPr="00403092">
              <w:rPr>
                <w:rFonts w:asciiTheme="majorBidi" w:hAnsiTheme="majorBidi" w:hint="cs"/>
                <w:sz w:val="25"/>
                <w:szCs w:val="25"/>
                <w:cs/>
              </w:rPr>
              <w:t>ไทคอน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4DFEEF3F" w14:textId="77777777" w:rsidR="00E8032C" w:rsidRDefault="00E8032C" w:rsidP="00E803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/>
                <w:sz w:val="25"/>
                <w:szCs w:val="25"/>
              </w:rPr>
            </w:pP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ลงทุนใน</w:t>
            </w:r>
          </w:p>
          <w:p w14:paraId="0C1ACC0F" w14:textId="67CC4E15" w:rsidR="006B678D" w:rsidRPr="005C6461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599A16F6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B131E0F" w14:textId="77777777" w:rsidR="006B678D" w:rsidRPr="005C646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76FB24A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77511A6" w14:textId="77777777" w:rsidR="006B678D" w:rsidRPr="002200BC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0.80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07670A5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132CBDE" w14:textId="77777777" w:rsidR="006B678D" w:rsidRPr="002200BC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0.80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2ACC2104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4C3F731" w14:textId="44E1367F" w:rsidR="006B678D" w:rsidRPr="0045421F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right="-79" w:hanging="162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25,181,690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741B5D55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FBD9D84" w14:textId="77777777" w:rsidR="006B678D" w:rsidRPr="0045421F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91" w:right="-35" w:hanging="90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25,423,452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58D87FA3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9F9FC50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204,424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65172A4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04A57080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DA7AE81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206,356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4DE7C28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0D1ABA77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E81FDBE" w14:textId="29BAAD31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CC7F0E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</w:tcPr>
          <w:p w14:paraId="6A456488" w14:textId="567EA6A9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F04468" w14:textId="032EAE32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7D104B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</w:tcPr>
          <w:p w14:paraId="49C60C26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840BF2E" w14:textId="23DC6042" w:rsidR="006B678D" w:rsidRDefault="005B6F62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204,424</w:t>
            </w:r>
          </w:p>
        </w:tc>
        <w:tc>
          <w:tcPr>
            <w:tcW w:w="255" w:type="dxa"/>
          </w:tcPr>
          <w:p w14:paraId="36F2FE69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</w:tcPr>
          <w:p w14:paraId="2E0F6E7C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316CC8D" w14:textId="58659BA4" w:rsidR="006B678D" w:rsidRDefault="005B6F62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206,356</w:t>
            </w:r>
          </w:p>
        </w:tc>
        <w:tc>
          <w:tcPr>
            <w:tcW w:w="270" w:type="dxa"/>
          </w:tcPr>
          <w:p w14:paraId="20D2E1C5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277C681F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7C960D3A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356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3867810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788801E4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8B8B961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10,951</w:t>
            </w:r>
          </w:p>
        </w:tc>
      </w:tr>
      <w:tr w:rsidR="005B6F62" w:rsidRPr="00662291" w14:paraId="46BB6768" w14:textId="77777777" w:rsidTr="004B5628">
        <w:trPr>
          <w:gridAfter w:val="4"/>
          <w:wAfter w:w="1800" w:type="dxa"/>
          <w:trHeight w:val="344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7AE2B4E1" w14:textId="1915C425" w:rsidR="006B678D" w:rsidRDefault="006B678D" w:rsidP="006B678D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ทีอาร์เอ แลนด์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ดีเวลลอปเม้นต์ </w:t>
            </w:r>
          </w:p>
          <w:p w14:paraId="37A60E51" w14:textId="2919D8AC" w:rsidR="006B678D" w:rsidRPr="004B5628" w:rsidRDefault="006B678D" w:rsidP="006B678D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2817EAD5" w14:textId="77777777" w:rsidR="006B678D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พัฒนา</w:t>
            </w:r>
          </w:p>
          <w:p w14:paraId="788017AF" w14:textId="6832B217" w:rsidR="006B678D" w:rsidRPr="004B5628" w:rsidRDefault="006B678D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565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5C6461">
              <w:rPr>
                <w:rFonts w:asciiTheme="majorBidi" w:hAnsi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631768F8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51981BE" w14:textId="77777777" w:rsidR="006B678D" w:rsidRPr="005C646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422D2C1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E9348E4" w14:textId="77777777" w:rsidR="006B678D" w:rsidRPr="0066229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50.00</w:t>
            </w: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16FBF5BB" w14:textId="77777777" w:rsidR="006B678D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36017C4" w14:textId="77777777" w:rsidR="006B678D" w:rsidRPr="0066229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50.00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5B0EC293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87C71DF" w14:textId="77777777" w:rsidR="006B678D" w:rsidRPr="0045421F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  <w:r w:rsidRPr="0045421F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,000</w:t>
            </w: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604B71B8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6B94A5F" w14:textId="77777777" w:rsidR="006B678D" w:rsidRPr="0045421F" w:rsidRDefault="006B678D" w:rsidP="004B562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45421F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1,000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49568466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DF9F86A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500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9BBE9DB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17220DC1" w14:textId="77777777" w:rsidR="006B678D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090726E4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bidi="th-TH"/>
              </w:rPr>
              <w:t>500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26BB25F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D9A1A2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A0C2FEC" w14:textId="7992EA7E" w:rsidR="006B678D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27B369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DD6026" w14:textId="673317DF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0975165" w14:textId="37BE5D30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1A4F4E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92FF2FE" w14:textId="77777777" w:rsidR="006B678D" w:rsidRDefault="006B678D" w:rsidP="004B5628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38B1C42" w14:textId="731282CD" w:rsidR="006B678D" w:rsidRDefault="005B6F62" w:rsidP="004B56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500</w:t>
            </w:r>
          </w:p>
        </w:tc>
        <w:tc>
          <w:tcPr>
            <w:tcW w:w="255" w:type="dxa"/>
          </w:tcPr>
          <w:p w14:paraId="5AC7DDC0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3ED41A90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092FD6B" w14:textId="2830D7A1" w:rsidR="006B678D" w:rsidRDefault="005B6F62" w:rsidP="005B6F6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16424ADD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6AB34813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43F3CD7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790DDFBD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14BD8077" w14:textId="77777777" w:rsidR="006B678D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44D5B7C" w14:textId="77777777" w:rsidR="006B678D" w:rsidRPr="005C6461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204" w:right="-79" w:firstLine="90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5B6F62" w:rsidRPr="00662291" w14:paraId="1CE99FD3" w14:textId="77777777" w:rsidTr="004B5628">
        <w:trPr>
          <w:gridAfter w:val="4"/>
          <w:wAfter w:w="1800" w:type="dxa"/>
          <w:trHeight w:val="345"/>
        </w:trPr>
        <w:tc>
          <w:tcPr>
            <w:tcW w:w="2880" w:type="dxa"/>
            <w:tcMar>
              <w:left w:w="115" w:type="dxa"/>
              <w:right w:w="115" w:type="dxa"/>
            </w:tcMar>
          </w:tcPr>
          <w:p w14:paraId="1E7AE5F0" w14:textId="77777777" w:rsidR="006B678D" w:rsidRDefault="006B678D" w:rsidP="006B678D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50" w:type="dxa"/>
            <w:tcMar>
              <w:left w:w="115" w:type="dxa"/>
              <w:right w:w="115" w:type="dxa"/>
            </w:tcMar>
          </w:tcPr>
          <w:p w14:paraId="6BD3E3E7" w14:textId="77777777" w:rsidR="006B678D" w:rsidRPr="00662291" w:rsidRDefault="006B678D" w:rsidP="006B678D">
            <w:pPr>
              <w:ind w:left="-25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0" w:type="dxa"/>
            <w:tcMar>
              <w:left w:w="115" w:type="dxa"/>
              <w:right w:w="115" w:type="dxa"/>
            </w:tcMar>
          </w:tcPr>
          <w:p w14:paraId="3ADB0C34" w14:textId="77777777" w:rsidR="006B678D" w:rsidRPr="00662291" w:rsidRDefault="006B678D" w:rsidP="006B67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0700754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  <w:tcMar>
              <w:left w:w="115" w:type="dxa"/>
              <w:right w:w="115" w:type="dxa"/>
            </w:tcMar>
          </w:tcPr>
          <w:p w14:paraId="64D5CC39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79089513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900" w:type="dxa"/>
            <w:tcMar>
              <w:left w:w="115" w:type="dxa"/>
              <w:right w:w="115" w:type="dxa"/>
            </w:tcMar>
          </w:tcPr>
          <w:p w14:paraId="51F1F920" w14:textId="77777777" w:rsidR="006B678D" w:rsidRPr="00662291" w:rsidRDefault="006B678D" w:rsidP="006B678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52867103" w14:textId="77777777" w:rsidR="006B678D" w:rsidRPr="00C83A36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204,924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0AAA6AA4" w14:textId="77777777" w:rsidR="006B678D" w:rsidRPr="00C83A36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46C9D44B" w14:textId="77777777" w:rsidR="006B678D" w:rsidRPr="00AB7760" w:rsidRDefault="006B678D" w:rsidP="006B67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206,856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47E21C5C" w14:textId="77777777" w:rsidR="006B678D" w:rsidRPr="00C83A36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2AE0AED" w14:textId="7212E855" w:rsidR="006B678D" w:rsidRPr="002200BC" w:rsidRDefault="006B678D" w:rsidP="004B5628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2200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64F680" w14:textId="77777777" w:rsidR="006B678D" w:rsidRPr="002200BC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E5E449" w14:textId="441A7E1D" w:rsidR="006B678D" w:rsidRPr="002200BC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2200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73BB94" w14:textId="77777777" w:rsidR="006B678D" w:rsidRPr="002200BC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04A40A" w14:textId="74CCF75A" w:rsidR="006B678D" w:rsidRPr="002200BC" w:rsidRDefault="005B6F62" w:rsidP="004B562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204,924</w:t>
            </w:r>
          </w:p>
        </w:tc>
        <w:tc>
          <w:tcPr>
            <w:tcW w:w="255" w:type="dxa"/>
          </w:tcPr>
          <w:p w14:paraId="3C15D6EB" w14:textId="77777777" w:rsidR="006B678D" w:rsidRPr="002200BC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2CE2D38F" w14:textId="333FDBB6" w:rsidR="006B678D" w:rsidRPr="002200BC" w:rsidRDefault="005B6F62" w:rsidP="004B5628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206,</w:t>
            </w:r>
            <w:r w:rsidR="00E8032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856</w:t>
            </w:r>
          </w:p>
        </w:tc>
        <w:tc>
          <w:tcPr>
            <w:tcW w:w="270" w:type="dxa"/>
          </w:tcPr>
          <w:p w14:paraId="6AFE54EE" w14:textId="77777777" w:rsidR="006B678D" w:rsidRPr="002200BC" w:rsidRDefault="006B678D" w:rsidP="006B678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4351A1C8" w14:textId="77777777" w:rsidR="006B678D" w:rsidRPr="002200BC" w:rsidRDefault="006B678D" w:rsidP="006B678D">
            <w:pPr>
              <w:pStyle w:val="acctfourfigures"/>
              <w:tabs>
                <w:tab w:val="clear" w:pos="765"/>
                <w:tab w:val="decimal" w:pos="31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2200BC"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  <w:t>356</w:t>
            </w:r>
          </w:p>
        </w:tc>
        <w:tc>
          <w:tcPr>
            <w:tcW w:w="270" w:type="dxa"/>
            <w:tcMar>
              <w:left w:w="115" w:type="dxa"/>
              <w:right w:w="115" w:type="dxa"/>
            </w:tcMar>
          </w:tcPr>
          <w:p w14:paraId="2DB85005" w14:textId="77777777" w:rsidR="006B678D" w:rsidRPr="00C83A36" w:rsidRDefault="006B678D" w:rsidP="006B678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12E2ABE8" w14:textId="77777777" w:rsidR="006B678D" w:rsidRPr="00C83A36" w:rsidRDefault="006B678D" w:rsidP="006B67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76,284</w:t>
            </w:r>
          </w:p>
        </w:tc>
      </w:tr>
    </w:tbl>
    <w:p w14:paraId="618F31F6" w14:textId="77777777" w:rsidR="002200BC" w:rsidRDefault="002200BC">
      <w:pPr>
        <w:rPr>
          <w:rFonts w:asciiTheme="majorBidi" w:hAnsiTheme="majorBidi" w:cstheme="majorBidi"/>
          <w:color w:val="2E74B5" w:themeColor="accent1" w:themeShade="BF"/>
          <w:sz w:val="20"/>
          <w:szCs w:val="20"/>
        </w:rPr>
      </w:pPr>
    </w:p>
    <w:p w14:paraId="41F63CBB" w14:textId="77777777" w:rsidR="00ED2BC8" w:rsidRPr="004E0495" w:rsidRDefault="00ED2BC8" w:rsidP="00ED2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AngsanaNew"/>
          <w:sz w:val="30"/>
          <w:szCs w:val="30"/>
        </w:rPr>
        <w:sectPr w:rsidR="00ED2BC8" w:rsidRPr="004E0495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BB853A7" w14:textId="27C3F815" w:rsidR="00EE0DC5" w:rsidRDefault="00EE0DC5" w:rsidP="00E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AngsanaNew"/>
          <w:i/>
          <w:iCs/>
          <w:sz w:val="30"/>
          <w:szCs w:val="30"/>
        </w:rPr>
      </w:pPr>
      <w:r w:rsidRPr="00652D41">
        <w:rPr>
          <w:rFonts w:ascii="AngsanaNew" w:hAnsi="AngsanaNew" w:cs="AngsanaNew"/>
          <w:sz w:val="30"/>
          <w:szCs w:val="30"/>
          <w:cs/>
        </w:rPr>
        <w:lastRenderedPageBreak/>
        <w:t xml:space="preserve">บริษัทไม่มีเงินลงทุนในบริษัทร่วมและการร่วมค้าซึ่งเป็นบริษัทจดทะเบียนในตลาดหลักทรัพย์ ดังนั้นจึงไม่มีราคาที่เปิดเผยต่อสาธารณชน ยกเว้น ทรัสต์เพื่อการลงทุนในอสังหาริมทรัพย์และสิทธิการเช่าอสังหาริมทรัพย์ไทคอน ซึ่งเป็นหลักทรัพย์จดทะเบียนในตลาดหลักทรัพย์แห่งประเทศไทย ณ วันที่ </w:t>
      </w:r>
      <w:r w:rsidRPr="00652D41">
        <w:rPr>
          <w:rFonts w:ascii="AngsanaNew" w:hAnsi="AngsanaNew" w:cs="AngsanaNew"/>
          <w:sz w:val="30"/>
          <w:szCs w:val="30"/>
        </w:rPr>
        <w:t xml:space="preserve">31 </w:t>
      </w:r>
      <w:r w:rsidRPr="00652D41">
        <w:rPr>
          <w:rFonts w:ascii="AngsanaNew" w:hAnsi="AngsanaNew" w:cs="AngsanaNew"/>
          <w:sz w:val="30"/>
          <w:szCs w:val="30"/>
          <w:cs/>
        </w:rPr>
        <w:t xml:space="preserve">มีนาคม </w:t>
      </w:r>
      <w:r w:rsidRPr="00652D41">
        <w:rPr>
          <w:rFonts w:ascii="AngsanaNew" w:hAnsi="AngsanaNew" w:cs="AngsanaNew"/>
          <w:sz w:val="30"/>
          <w:szCs w:val="30"/>
        </w:rPr>
        <w:t>2561</w:t>
      </w:r>
      <w:r w:rsidRPr="00652D41">
        <w:rPr>
          <w:rFonts w:ascii="AngsanaNew" w:hAnsi="AngsanaNew" w:cs="AngsanaNew"/>
          <w:sz w:val="30"/>
          <w:szCs w:val="30"/>
          <w:cs/>
        </w:rPr>
        <w:t xml:space="preserve"> มีราคาปิดอยู่ที่ </w:t>
      </w:r>
      <w:r w:rsidRPr="00652D41">
        <w:rPr>
          <w:rFonts w:ascii="AngsanaNew" w:hAnsi="AngsanaNew" w:cs="AngsanaNew"/>
          <w:sz w:val="30"/>
          <w:szCs w:val="30"/>
        </w:rPr>
        <w:t>10.80</w:t>
      </w:r>
      <w:r w:rsidRPr="00652D41">
        <w:rPr>
          <w:rFonts w:ascii="AngsanaNew" w:hAnsi="AngsanaNew" w:cs="AngsanaNew"/>
          <w:sz w:val="30"/>
          <w:szCs w:val="30"/>
          <w:cs/>
        </w:rPr>
        <w:t xml:space="preserve"> </w:t>
      </w:r>
      <w:r>
        <w:rPr>
          <w:rFonts w:ascii="AngsanaNew" w:hAnsi="AngsanaNew" w:cs="AngsanaNew" w:hint="cs"/>
          <w:sz w:val="30"/>
          <w:szCs w:val="30"/>
          <w:cs/>
        </w:rPr>
        <w:t xml:space="preserve">บาท </w:t>
      </w:r>
      <w:r w:rsidRPr="00652D41">
        <w:rPr>
          <w:rFonts w:ascii="AngsanaNew" w:hAnsi="AngsanaNew" w:cs="AngsanaNew"/>
          <w:i/>
          <w:iCs/>
          <w:sz w:val="30"/>
          <w:szCs w:val="30"/>
        </w:rPr>
        <w:t xml:space="preserve">(31 </w:t>
      </w:r>
      <w:r w:rsidRPr="00652D41">
        <w:rPr>
          <w:rFonts w:ascii="AngsanaNew" w:hAnsi="AngsanaNew" w:cs="AngsanaNew"/>
          <w:i/>
          <w:iCs/>
          <w:sz w:val="30"/>
          <w:szCs w:val="30"/>
          <w:cs/>
        </w:rPr>
        <w:t xml:space="preserve">ธันวาคม </w:t>
      </w:r>
      <w:r w:rsidRPr="00652D41">
        <w:rPr>
          <w:rFonts w:ascii="AngsanaNew" w:hAnsi="AngsanaNew" w:cs="AngsanaNew"/>
          <w:i/>
          <w:iCs/>
          <w:sz w:val="30"/>
          <w:szCs w:val="30"/>
        </w:rPr>
        <w:t>2560:</w:t>
      </w:r>
      <w:r>
        <w:rPr>
          <w:rFonts w:ascii="AngsanaNew" w:hAnsi="AngsanaNew" w:cs="AngsanaNew" w:hint="cs"/>
          <w:i/>
          <w:iCs/>
          <w:sz w:val="30"/>
          <w:szCs w:val="30"/>
          <w:cs/>
        </w:rPr>
        <w:t xml:space="preserve"> </w:t>
      </w:r>
      <w:r w:rsidRPr="00652D41">
        <w:rPr>
          <w:rFonts w:ascii="AngsanaNew" w:hAnsi="AngsanaNew" w:cs="AngsanaNew"/>
          <w:i/>
          <w:iCs/>
          <w:sz w:val="30"/>
          <w:szCs w:val="30"/>
        </w:rPr>
        <w:t xml:space="preserve">10.40 </w:t>
      </w:r>
      <w:r w:rsidRPr="00652D41">
        <w:rPr>
          <w:rFonts w:ascii="AngsanaNew" w:hAnsi="AngsanaNew" w:cs="AngsanaNew"/>
          <w:i/>
          <w:iCs/>
          <w:sz w:val="30"/>
          <w:szCs w:val="30"/>
          <w:cs/>
        </w:rPr>
        <w:t>บาท</w:t>
      </w:r>
      <w:r w:rsidRPr="00652D41">
        <w:rPr>
          <w:rFonts w:ascii="AngsanaNew" w:hAnsi="AngsanaNew" w:cs="AngsanaNew"/>
          <w:i/>
          <w:iCs/>
          <w:sz w:val="30"/>
          <w:szCs w:val="30"/>
        </w:rPr>
        <w:t>)</w:t>
      </w:r>
      <w:r w:rsidRPr="00652D41">
        <w:rPr>
          <w:rFonts w:ascii="AngsanaNew" w:hAnsi="AngsanaNew" w:cs="AngsanaNew"/>
          <w:i/>
          <w:iCs/>
          <w:sz w:val="30"/>
          <w:szCs w:val="30"/>
          <w:cs/>
        </w:rPr>
        <w:t xml:space="preserve"> </w:t>
      </w:r>
      <w:r w:rsidRPr="00652D41">
        <w:rPr>
          <w:rFonts w:ascii="AngsanaNew" w:hAnsi="AngsanaNew" w:cs="AngsanaNew"/>
          <w:sz w:val="30"/>
          <w:szCs w:val="30"/>
          <w:cs/>
        </w:rPr>
        <w:t>มูลค่ายุติธรรมของเงินลงทุนในทรัสต์เพื่อการลงทุนในอสังหาริมทรัพย์และสิทธิกา</w:t>
      </w:r>
      <w:r w:rsidRPr="00A76080">
        <w:rPr>
          <w:rFonts w:ascii="AngsanaNew" w:hAnsi="AngsanaNew" w:cs="AngsanaNew"/>
          <w:sz w:val="30"/>
          <w:szCs w:val="30"/>
          <w:cs/>
        </w:rPr>
        <w:t>รเช่าอสังหาริมทรัพย์ไทคอนเท่ากับ</w:t>
      </w:r>
      <w:r w:rsidRPr="00A76080">
        <w:rPr>
          <w:rFonts w:ascii="AngsanaNew" w:hAnsi="AngsanaNew" w:cs="AngsanaNew"/>
          <w:sz w:val="30"/>
          <w:szCs w:val="30"/>
        </w:rPr>
        <w:t xml:space="preserve"> 6,16</w:t>
      </w:r>
      <w:r w:rsidR="00A76080" w:rsidRPr="00A76080">
        <w:rPr>
          <w:rFonts w:ascii="AngsanaNew" w:hAnsi="AngsanaNew" w:cs="AngsanaNew"/>
          <w:sz w:val="30"/>
          <w:szCs w:val="30"/>
        </w:rPr>
        <w:t>4.64</w:t>
      </w:r>
      <w:r w:rsidRPr="00A76080">
        <w:rPr>
          <w:rFonts w:ascii="AngsanaNew" w:hAnsi="AngsanaNew" w:cs="AngsanaNew"/>
          <w:sz w:val="30"/>
          <w:szCs w:val="30"/>
        </w:rPr>
        <w:t xml:space="preserve"> </w:t>
      </w:r>
      <w:r w:rsidRPr="00A76080">
        <w:rPr>
          <w:rFonts w:ascii="AngsanaNew" w:hAnsi="AngsanaNew" w:cs="AngsanaNew"/>
          <w:sz w:val="30"/>
          <w:szCs w:val="30"/>
          <w:cs/>
        </w:rPr>
        <w:t>ล้าน</w:t>
      </w:r>
      <w:r w:rsidRPr="00A76080">
        <w:rPr>
          <w:rFonts w:ascii="AngsanaNew" w:hAnsi="AngsanaNew" w:cs="AngsanaNew" w:hint="cs"/>
          <w:sz w:val="30"/>
          <w:szCs w:val="30"/>
          <w:cs/>
        </w:rPr>
        <w:t xml:space="preserve">บาท </w:t>
      </w:r>
      <w:r w:rsidRPr="00A76080">
        <w:rPr>
          <w:rFonts w:ascii="AngsanaNew" w:hAnsi="AngsanaNew" w:cs="AngsanaNew" w:hint="cs"/>
          <w:i/>
          <w:iCs/>
          <w:sz w:val="30"/>
          <w:szCs w:val="30"/>
          <w:cs/>
        </w:rPr>
        <w:t>(</w:t>
      </w:r>
      <w:r w:rsidRPr="00A76080">
        <w:rPr>
          <w:rFonts w:ascii="AngsanaNew" w:hAnsi="AngsanaNew" w:cs="AngsanaNew"/>
          <w:i/>
          <w:iCs/>
          <w:sz w:val="30"/>
          <w:szCs w:val="30"/>
        </w:rPr>
        <w:t xml:space="preserve">31 </w:t>
      </w:r>
      <w:r w:rsidRPr="00A76080">
        <w:rPr>
          <w:rFonts w:ascii="AngsanaNew" w:hAnsi="AngsanaNew" w:cs="AngsanaNew" w:hint="cs"/>
          <w:i/>
          <w:iCs/>
          <w:sz w:val="30"/>
          <w:szCs w:val="30"/>
          <w:cs/>
        </w:rPr>
        <w:t xml:space="preserve">ธันวาคม </w:t>
      </w:r>
      <w:r w:rsidRPr="00A76080">
        <w:rPr>
          <w:rFonts w:ascii="AngsanaNew" w:hAnsi="AngsanaNew" w:cs="AngsanaNew"/>
          <w:i/>
          <w:iCs/>
          <w:sz w:val="30"/>
          <w:szCs w:val="30"/>
        </w:rPr>
        <w:t xml:space="preserve">2560: </w:t>
      </w:r>
      <w:r w:rsidRPr="00A76080">
        <w:rPr>
          <w:rFonts w:ascii="AngsanaNew" w:hAnsi="AngsanaNew" w:cs="AngsanaNew" w:hint="cs"/>
          <w:i/>
          <w:iCs/>
          <w:sz w:val="30"/>
          <w:szCs w:val="30"/>
          <w:cs/>
        </w:rPr>
        <w:t xml:space="preserve"> </w:t>
      </w:r>
      <w:r w:rsidRPr="00A76080">
        <w:rPr>
          <w:rFonts w:ascii="AngsanaNew" w:hAnsi="AngsanaNew" w:cs="AngsanaNew"/>
          <w:i/>
          <w:iCs/>
          <w:sz w:val="30"/>
          <w:szCs w:val="30"/>
        </w:rPr>
        <w:t>5,936</w:t>
      </w:r>
      <w:r w:rsidR="00A76080" w:rsidRPr="00A76080">
        <w:rPr>
          <w:rFonts w:ascii="AngsanaNew" w:hAnsi="AngsanaNew" w:cs="AngsanaNew"/>
          <w:i/>
          <w:iCs/>
          <w:sz w:val="30"/>
          <w:szCs w:val="30"/>
        </w:rPr>
        <w:t>.32</w:t>
      </w:r>
      <w:r w:rsidRPr="00A76080">
        <w:rPr>
          <w:rFonts w:ascii="AngsanaNew" w:hAnsi="AngsanaNew" w:cs="AngsanaNew"/>
          <w:i/>
          <w:iCs/>
          <w:sz w:val="30"/>
          <w:szCs w:val="30"/>
        </w:rPr>
        <w:t xml:space="preserve"> </w:t>
      </w:r>
      <w:r w:rsidRPr="00A76080">
        <w:rPr>
          <w:rFonts w:ascii="AngsanaNew" w:hAnsi="AngsanaNew" w:cs="AngsanaNew" w:hint="cs"/>
          <w:i/>
          <w:iCs/>
          <w:sz w:val="30"/>
          <w:szCs w:val="30"/>
          <w:cs/>
        </w:rPr>
        <w:t>ล้านบาท</w:t>
      </w:r>
      <w:r w:rsidRPr="00A76080">
        <w:rPr>
          <w:rFonts w:ascii="AngsanaNew" w:hAnsi="AngsanaNew" w:cs="AngsanaNew"/>
          <w:i/>
          <w:iCs/>
          <w:sz w:val="30"/>
          <w:szCs w:val="30"/>
        </w:rPr>
        <w:t>)</w:t>
      </w:r>
    </w:p>
    <w:p w14:paraId="20D5945D" w14:textId="77777777" w:rsidR="002B2A4B" w:rsidRPr="002A70E5" w:rsidRDefault="002B2A4B" w:rsidP="00E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AngsanaNew"/>
          <w:i/>
          <w:iCs/>
          <w:sz w:val="20"/>
          <w:szCs w:val="20"/>
        </w:rPr>
      </w:pPr>
    </w:p>
    <w:p w14:paraId="3FF29FEB" w14:textId="0DEF5D68" w:rsidR="00E67BB3" w:rsidRPr="00E67BB3" w:rsidRDefault="00E67BB3" w:rsidP="00E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AngsanaNew"/>
          <w:sz w:val="30"/>
          <w:szCs w:val="30"/>
          <w:cs/>
        </w:rPr>
      </w:pPr>
      <w:r w:rsidRPr="00E67BB3">
        <w:rPr>
          <w:rFonts w:ascii="AngsanaNew" w:hAnsi="AngsanaNew" w:cs="AngsanaNew" w:hint="cs"/>
          <w:sz w:val="30"/>
          <w:szCs w:val="30"/>
          <w:cs/>
        </w:rPr>
        <w:t>ณ</w:t>
      </w:r>
      <w:r>
        <w:rPr>
          <w:rFonts w:ascii="AngsanaNew" w:hAnsi="AngsanaNew" w:cs="AngsanaNew" w:hint="cs"/>
          <w:sz w:val="30"/>
          <w:szCs w:val="30"/>
          <w:cs/>
        </w:rPr>
        <w:t xml:space="preserve"> วันที่</w:t>
      </w:r>
      <w:r>
        <w:rPr>
          <w:rFonts w:ascii="AngsanaNew" w:hAnsi="AngsanaNew" w:cs="AngsanaNew"/>
          <w:sz w:val="30"/>
          <w:szCs w:val="30"/>
        </w:rPr>
        <w:t xml:space="preserve"> 31 </w:t>
      </w:r>
      <w:r>
        <w:rPr>
          <w:rFonts w:ascii="AngsanaNew" w:hAnsi="AngsanaNew" w:cs="AngsanaNew" w:hint="cs"/>
          <w:sz w:val="30"/>
          <w:szCs w:val="30"/>
          <w:cs/>
        </w:rPr>
        <w:t xml:space="preserve">มีนาคม </w:t>
      </w:r>
      <w:r>
        <w:rPr>
          <w:rFonts w:ascii="AngsanaNew" w:hAnsi="AngsanaNew" w:cs="AngsanaNew"/>
          <w:sz w:val="30"/>
          <w:szCs w:val="30"/>
        </w:rPr>
        <w:t xml:space="preserve">2561 </w:t>
      </w:r>
      <w:r>
        <w:rPr>
          <w:rFonts w:ascii="AngsanaNew" w:hAnsi="AngsanaNew" w:cs="AngsanaNew" w:hint="cs"/>
          <w:sz w:val="30"/>
          <w:szCs w:val="30"/>
          <w:cs/>
        </w:rPr>
        <w:t>หน่วยลงทุนของทรัสต์</w:t>
      </w:r>
      <w:r w:rsidRPr="00652D41">
        <w:rPr>
          <w:rFonts w:ascii="AngsanaNew" w:hAnsi="AngsanaNew" w:cs="AngsanaNew"/>
          <w:sz w:val="30"/>
          <w:szCs w:val="30"/>
          <w:cs/>
        </w:rPr>
        <w:t>เพื่อการลงทุนในอสังหาริมทรัพย์และสิทธิการเช่าอสังหาริมทรัพย์ไทคอน</w:t>
      </w:r>
      <w:r>
        <w:rPr>
          <w:rFonts w:ascii="AngsanaNew" w:hAnsi="AngsanaNew" w:cs="AngsanaNew" w:hint="cs"/>
          <w:sz w:val="30"/>
          <w:szCs w:val="30"/>
          <w:cs/>
        </w:rPr>
        <w:t xml:space="preserve">จำนวน </w:t>
      </w:r>
      <w:r>
        <w:rPr>
          <w:rFonts w:ascii="AngsanaNew" w:hAnsi="AngsanaNew" w:cs="AngsanaNew"/>
          <w:sz w:val="30"/>
          <w:szCs w:val="30"/>
        </w:rPr>
        <w:t xml:space="preserve">12.84 </w:t>
      </w:r>
      <w:r>
        <w:rPr>
          <w:rFonts w:ascii="AngsanaNew" w:hAnsi="AngsanaNew" w:cs="AngsanaNew" w:hint="cs"/>
          <w:sz w:val="30"/>
          <w:szCs w:val="30"/>
          <w:cs/>
        </w:rPr>
        <w:t xml:space="preserve">ล้านหน่วย ซึ่งมีมูลค่าตามวิธีส่วนได้เสียจำนวน </w:t>
      </w:r>
      <w:r>
        <w:rPr>
          <w:rFonts w:ascii="AngsanaNew" w:hAnsi="AngsanaNew" w:cs="AngsanaNew"/>
          <w:sz w:val="30"/>
          <w:szCs w:val="30"/>
        </w:rPr>
        <w:t xml:space="preserve">72.99 </w:t>
      </w:r>
      <w:r>
        <w:rPr>
          <w:rFonts w:ascii="AngsanaNew" w:hAnsi="AngsanaNew" w:cs="AngsanaNew" w:hint="cs"/>
          <w:sz w:val="30"/>
          <w:szCs w:val="30"/>
          <w:cs/>
        </w:rPr>
        <w:t>ล้านบาท และมีมูลค่าตามราคาตลาด</w:t>
      </w:r>
      <w:r>
        <w:rPr>
          <w:rFonts w:ascii="AngsanaNew" w:hAnsi="AngsanaNew" w:cs="AngsanaNew"/>
          <w:sz w:val="30"/>
          <w:szCs w:val="30"/>
        </w:rPr>
        <w:t xml:space="preserve"> 138.63 </w:t>
      </w:r>
      <w:r>
        <w:rPr>
          <w:rFonts w:ascii="AngsanaNew" w:hAnsi="AngsanaNew" w:cs="AngsanaNew" w:hint="cs"/>
          <w:sz w:val="30"/>
          <w:szCs w:val="30"/>
          <w:cs/>
        </w:rPr>
        <w:t>ล้านบาท ถูกจำนำ</w:t>
      </w:r>
      <w:r w:rsidR="008D3686">
        <w:rPr>
          <w:rFonts w:ascii="AngsanaNew" w:hAnsi="AngsanaNew" w:cs="AngsanaNew" w:hint="cs"/>
          <w:sz w:val="30"/>
          <w:szCs w:val="30"/>
          <w:cs/>
        </w:rPr>
        <w:t>เป็นประกันหนี้สินภายใต้สัญญาทรัสต์รีซีท เลเตอร์ออฟเครดิต เลเตอร์ออฟการันตี และวงเงิน</w:t>
      </w:r>
      <w:r>
        <w:rPr>
          <w:rFonts w:ascii="AngsanaNew" w:hAnsi="AngsanaNew" w:cs="AngsanaNew" w:hint="cs"/>
          <w:sz w:val="30"/>
          <w:szCs w:val="30"/>
          <w:cs/>
        </w:rPr>
        <w:t>กู้ยืมระยะสั้น</w:t>
      </w:r>
    </w:p>
    <w:p w14:paraId="59EDDE40" w14:textId="77777777" w:rsidR="00E67BB3" w:rsidRPr="00E67BB3" w:rsidRDefault="00E67BB3" w:rsidP="00EE0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New" w:hAnsi="AngsanaNew" w:cs="AngsanaNew"/>
          <w:sz w:val="30"/>
          <w:szCs w:val="30"/>
          <w:cs/>
        </w:rPr>
      </w:pPr>
    </w:p>
    <w:p w14:paraId="1E849E4A" w14:textId="77777777" w:rsidR="006A1B23" w:rsidRPr="00A20269" w:rsidRDefault="006A1B23" w:rsidP="00A2026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A2026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0B933E1" w14:textId="77777777" w:rsidR="006A1B23" w:rsidRPr="00A20269" w:rsidRDefault="006A1B23" w:rsidP="006A1B23">
      <w:pPr>
        <w:spacing w:line="240" w:lineRule="auto"/>
        <w:rPr>
          <w:rFonts w:ascii="Angsana New" w:hAnsi="Angsana New"/>
          <w:color w:val="2E74B5" w:themeColor="accent1" w:themeShade="BF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1"/>
        <w:gridCol w:w="436"/>
        <w:gridCol w:w="272"/>
        <w:gridCol w:w="1344"/>
        <w:gridCol w:w="272"/>
        <w:gridCol w:w="1275"/>
      </w:tblGrid>
      <w:tr w:rsidR="0089555F" w:rsidRPr="0090420D" w14:paraId="6D9F92C7" w14:textId="77777777" w:rsidTr="004B5628">
        <w:tc>
          <w:tcPr>
            <w:tcW w:w="2960" w:type="pct"/>
          </w:tcPr>
          <w:p w14:paraId="3C082504" w14:textId="77777777" w:rsidR="0089555F" w:rsidRPr="0090420D" w:rsidRDefault="0089555F" w:rsidP="00D9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pct"/>
          </w:tcPr>
          <w:p w14:paraId="1F80E1F9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E69C6EE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9" w:type="pct"/>
            <w:gridSpan w:val="3"/>
          </w:tcPr>
          <w:p w14:paraId="2B015827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F6F0F" w:rsidRPr="0090420D" w14:paraId="79CAC14C" w14:textId="77777777" w:rsidTr="004B5628">
        <w:tc>
          <w:tcPr>
            <w:tcW w:w="2960" w:type="pct"/>
          </w:tcPr>
          <w:p w14:paraId="1DCEC87E" w14:textId="77777777" w:rsidR="0089555F" w:rsidRPr="0090420D" w:rsidRDefault="0089555F" w:rsidP="00D9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2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90420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9042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0420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0420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3</w:t>
            </w:r>
            <w:r w:rsidRPr="0090420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90420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7" w:type="pct"/>
          </w:tcPr>
          <w:p w14:paraId="20EE4857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7059FEC7" w14:textId="77777777" w:rsidR="0089555F" w:rsidRPr="0090420D" w:rsidRDefault="0089555F" w:rsidP="00D935AB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62" w:type="pct"/>
          </w:tcPr>
          <w:p w14:paraId="47901BF1" w14:textId="77777777" w:rsidR="0089555F" w:rsidRPr="0090420D" w:rsidRDefault="0089555F" w:rsidP="00D935AB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20D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54" w:type="pct"/>
          </w:tcPr>
          <w:p w14:paraId="7E8CCBEE" w14:textId="77777777" w:rsidR="0089555F" w:rsidRPr="0090420D" w:rsidRDefault="0089555F" w:rsidP="00D935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pct"/>
          </w:tcPr>
          <w:p w14:paraId="7A78726D" w14:textId="77777777" w:rsidR="0089555F" w:rsidRPr="0090420D" w:rsidRDefault="0089555F" w:rsidP="00D935AB">
            <w:pPr>
              <w:pStyle w:val="acctfourfigures"/>
              <w:tabs>
                <w:tab w:val="clear" w:pos="765"/>
              </w:tabs>
              <w:spacing w:line="240" w:lineRule="auto"/>
              <w:ind w:left="-76" w:right="-13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20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2560 </w:t>
            </w:r>
          </w:p>
        </w:tc>
      </w:tr>
      <w:tr w:rsidR="0089555F" w:rsidRPr="0090420D" w14:paraId="0D70DD89" w14:textId="77777777" w:rsidTr="004B5628">
        <w:tc>
          <w:tcPr>
            <w:tcW w:w="2960" w:type="pct"/>
          </w:tcPr>
          <w:p w14:paraId="72666AA1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pct"/>
          </w:tcPr>
          <w:p w14:paraId="5E15A397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F31B07E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9" w:type="pct"/>
            <w:gridSpan w:val="3"/>
          </w:tcPr>
          <w:p w14:paraId="304CCD68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2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6F0F" w:rsidRPr="0090420D" w14:paraId="2D721A93" w14:textId="77777777" w:rsidTr="004B5628">
        <w:tc>
          <w:tcPr>
            <w:tcW w:w="2960" w:type="pct"/>
          </w:tcPr>
          <w:p w14:paraId="3DEF8093" w14:textId="77777777" w:rsidR="0089555F" w:rsidRPr="0090420D" w:rsidRDefault="0089555F" w:rsidP="0090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20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42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420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0420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pct"/>
          </w:tcPr>
          <w:p w14:paraId="28245CE6" w14:textId="77777777" w:rsidR="0089555F" w:rsidRPr="0090420D" w:rsidRDefault="0089555F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160CA0B3" w14:textId="77777777" w:rsidR="0089555F" w:rsidRPr="0090420D" w:rsidRDefault="0089555F" w:rsidP="00D93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pct"/>
          </w:tcPr>
          <w:p w14:paraId="7D7DAEE4" w14:textId="77777777" w:rsidR="0089555F" w:rsidRPr="0090420D" w:rsidRDefault="00C15D6E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06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17,626,397</w:t>
            </w:r>
          </w:p>
        </w:tc>
        <w:tc>
          <w:tcPr>
            <w:tcW w:w="154" w:type="pct"/>
          </w:tcPr>
          <w:p w14:paraId="59AB660D" w14:textId="77777777" w:rsidR="0089555F" w:rsidRPr="0090420D" w:rsidRDefault="0089555F" w:rsidP="00D93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1F76D911" w14:textId="77777777" w:rsidR="0089555F" w:rsidRPr="0090420D" w:rsidRDefault="00886ADC" w:rsidP="002A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7"/>
                <w:tab w:val="decimal" w:pos="987"/>
              </w:tabs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ADC">
              <w:rPr>
                <w:rFonts w:asciiTheme="majorBidi" w:hAnsiTheme="majorBidi" w:cstheme="majorBidi"/>
                <w:sz w:val="30"/>
                <w:szCs w:val="30"/>
              </w:rPr>
              <w:t>20,070,807</w:t>
            </w:r>
          </w:p>
        </w:tc>
      </w:tr>
      <w:tr w:rsidR="002B2A4B" w:rsidRPr="0090420D" w14:paraId="6B1A9ACF" w14:textId="77777777" w:rsidTr="004B5628">
        <w:tc>
          <w:tcPr>
            <w:tcW w:w="2960" w:type="pct"/>
          </w:tcPr>
          <w:p w14:paraId="7AE6ED22" w14:textId="32DF23A4" w:rsidR="002B2A4B" w:rsidRPr="0090420D" w:rsidRDefault="002B2A4B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47" w:type="pct"/>
          </w:tcPr>
          <w:p w14:paraId="08241C94" w14:textId="77777777" w:rsidR="002B2A4B" w:rsidRPr="0090420D" w:rsidRDefault="002B2A4B" w:rsidP="004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left="-10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6C690A8B" w14:textId="77777777" w:rsidR="002B2A4B" w:rsidRPr="0090420D" w:rsidRDefault="002B2A4B" w:rsidP="0047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pct"/>
          </w:tcPr>
          <w:p w14:paraId="14C659DB" w14:textId="77777777" w:rsidR="002B2A4B" w:rsidRPr="0090420D" w:rsidRDefault="002B2A4B" w:rsidP="004B5628">
            <w:pPr>
              <w:tabs>
                <w:tab w:val="decimal" w:pos="1057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154" w:type="pct"/>
          </w:tcPr>
          <w:p w14:paraId="1871D4A4" w14:textId="77777777" w:rsidR="002B2A4B" w:rsidRPr="0090420D" w:rsidRDefault="002B2A4B" w:rsidP="00477C2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1F76640" w14:textId="77777777" w:rsidR="002B2A4B" w:rsidRPr="0090420D" w:rsidRDefault="002B2A4B" w:rsidP="002A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7"/>
                <w:tab w:val="decimal" w:pos="987"/>
              </w:tabs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157,117</w:t>
            </w:r>
          </w:p>
        </w:tc>
      </w:tr>
      <w:tr w:rsidR="00AF6F0F" w:rsidRPr="0090420D" w14:paraId="084E1550" w14:textId="77777777" w:rsidTr="004B5628">
        <w:tc>
          <w:tcPr>
            <w:tcW w:w="2960" w:type="pct"/>
          </w:tcPr>
          <w:p w14:paraId="0D723220" w14:textId="77777777" w:rsidR="0054082E" w:rsidRPr="00ED2BC8" w:rsidRDefault="00ED2BC8" w:rsidP="00904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47" w:type="pct"/>
          </w:tcPr>
          <w:p w14:paraId="70F9BC5B" w14:textId="77777777" w:rsidR="0054082E" w:rsidRPr="00ED2BC8" w:rsidRDefault="0054082E" w:rsidP="00D93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7BBDAE2" w14:textId="77777777" w:rsidR="0054082E" w:rsidRPr="004B5628" w:rsidRDefault="0054082E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" w:type="pct"/>
          </w:tcPr>
          <w:p w14:paraId="3CC8D244" w14:textId="356721A5" w:rsidR="0054082E" w:rsidRPr="00ED2BC8" w:rsidRDefault="00AF6F0F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06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(2,</w:t>
            </w:r>
            <w:r w:rsidR="008644F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54" w:type="pct"/>
          </w:tcPr>
          <w:p w14:paraId="7F373D16" w14:textId="77777777" w:rsidR="0054082E" w:rsidRPr="00ED2BC8" w:rsidRDefault="0054082E" w:rsidP="00D935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052F72A7" w14:textId="77777777" w:rsidR="0054082E" w:rsidRPr="00ED2BC8" w:rsidRDefault="0054082E" w:rsidP="00ED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D2BC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F6F0F" w:rsidRPr="0090420D" w14:paraId="301BF616" w14:textId="77777777" w:rsidTr="004B5628">
        <w:trPr>
          <w:trHeight w:val="289"/>
        </w:trPr>
        <w:tc>
          <w:tcPr>
            <w:tcW w:w="2960" w:type="pct"/>
          </w:tcPr>
          <w:p w14:paraId="56F3AA76" w14:textId="77777777" w:rsidR="00886ADC" w:rsidRPr="0090420D" w:rsidRDefault="00886ADC" w:rsidP="00886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42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042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pct"/>
          </w:tcPr>
          <w:p w14:paraId="5CDF526C" w14:textId="77777777" w:rsidR="00886ADC" w:rsidRPr="0090420D" w:rsidRDefault="00886ADC" w:rsidP="00886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7E69E61A" w14:textId="77777777" w:rsidR="00886ADC" w:rsidRPr="0090420D" w:rsidRDefault="00886ADC" w:rsidP="00886AD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3FAD70BA" w14:textId="77777777" w:rsidR="00886ADC" w:rsidRPr="0090420D" w:rsidRDefault="00C15D6E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06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17,62</w:t>
            </w:r>
            <w:r w:rsidR="00540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0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154" w:type="pct"/>
          </w:tcPr>
          <w:p w14:paraId="7BCA5E04" w14:textId="77777777" w:rsidR="00886ADC" w:rsidRPr="0090420D" w:rsidRDefault="00886ADC" w:rsidP="00886AD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14:paraId="1D85C67A" w14:textId="77777777" w:rsidR="00886ADC" w:rsidRPr="00886ADC" w:rsidRDefault="00886ADC" w:rsidP="002A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7"/>
                <w:tab w:val="decimal" w:pos="987"/>
              </w:tabs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Pr="00886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</w:tbl>
    <w:p w14:paraId="3BBC7393" w14:textId="77777777" w:rsidR="0089555F" w:rsidRPr="00FE0ABE" w:rsidRDefault="0089555F" w:rsidP="006A1B2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47AA901D" w14:textId="50829354" w:rsidR="00FE0ABE" w:rsidRPr="002B2A4B" w:rsidRDefault="00FE0ABE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B2A4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</w:t>
      </w:r>
      <w:r w:rsidR="00033211" w:rsidRPr="002B2A4B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เพิ่มทุน</w:t>
      </w:r>
    </w:p>
    <w:p w14:paraId="75678DD6" w14:textId="77777777" w:rsidR="00354220" w:rsidRPr="0045421F" w:rsidRDefault="00354220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20"/>
          <w:lang w:val="en-US" w:bidi="th-TH"/>
        </w:rPr>
      </w:pPr>
    </w:p>
    <w:p w14:paraId="20B93AC3" w14:textId="2368C8B3" w:rsidR="00354220" w:rsidRDefault="00354220" w:rsidP="00354220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30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  <w:r w:rsidR="002B2A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FE0ABE">
        <w:rPr>
          <w:rFonts w:ascii="Angsana New" w:hAnsi="Angsana New"/>
          <w:sz w:val="30"/>
          <w:szCs w:val="30"/>
          <w:lang w:val="en-US" w:bidi="th-TH"/>
        </w:rPr>
        <w:t xml:space="preserve"> TICON </w:t>
      </w:r>
      <w:r>
        <w:rPr>
          <w:rFonts w:ascii="Angsana New" w:hAnsi="Angsana New"/>
          <w:sz w:val="30"/>
          <w:szCs w:val="30"/>
          <w:lang w:val="en-US" w:bidi="th-TH"/>
        </w:rPr>
        <w:t>International</w:t>
      </w:r>
      <w:r w:rsidRPr="00FE0ABE"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 xml:space="preserve">Pte. Ltd. 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ได้จดทะเบียนเพิ่มทุนจากจำนวน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 xml:space="preserve">225.88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="00EE0DC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 xml:space="preserve">225.93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B2A4B">
        <w:rPr>
          <w:rFonts w:ascii="Angsana New" w:hAnsi="Angsana New" w:hint="cs"/>
          <w:sz w:val="30"/>
          <w:szCs w:val="30"/>
          <w:cs/>
          <w:lang w:val="en-US" w:bidi="th-TH"/>
        </w:rPr>
        <w:t>โดยมี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E0ABE">
        <w:rPr>
          <w:rFonts w:ascii="Angsana New" w:hAnsi="Angsana New"/>
          <w:sz w:val="30"/>
          <w:szCs w:val="30"/>
          <w:lang w:val="en-US" w:bidi="th-TH"/>
        </w:rPr>
        <w:t>1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ดอลลาร์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สิงคโปร์</w:t>
      </w:r>
      <w:r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คิดเป็นจำนวนเงิน</w:t>
      </w:r>
      <w:r w:rsidRPr="00FE0AB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EE0DC5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>
        <w:rPr>
          <w:rFonts w:asciiTheme="majorBidi" w:hAnsiTheme="majorBidi" w:cstheme="majorBidi"/>
          <w:sz w:val="30"/>
          <w:szCs w:val="30"/>
        </w:rPr>
        <w:t>2</w:t>
      </w:r>
      <w:r w:rsidR="00EE0DC5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E0DC5">
        <w:rPr>
          <w:rFonts w:ascii="Angsana New" w:hAnsi="Angsana New" w:hint="cs"/>
          <w:sz w:val="30"/>
          <w:szCs w:val="30"/>
          <w:cs/>
          <w:lang w:val="en-US" w:bidi="th-TH"/>
        </w:rPr>
        <w:t>ล้าน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="006231D8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E0DC5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FE0ABE">
        <w:rPr>
          <w:rFonts w:ascii="Angsana New" w:hAnsi="Angsana New" w:hint="cs"/>
          <w:sz w:val="30"/>
          <w:szCs w:val="30"/>
          <w:cs/>
          <w:lang w:val="en-US" w:bidi="th-TH"/>
        </w:rPr>
        <w:t>ได้ชำระเงินเพิ่มทุน</w:t>
      </w:r>
      <w:r w:rsidR="002B2A4B">
        <w:rPr>
          <w:rFonts w:ascii="Angsana New" w:hAnsi="Angsana New" w:hint="cs"/>
          <w:sz w:val="30"/>
          <w:szCs w:val="30"/>
          <w:cs/>
          <w:lang w:val="en-US" w:bidi="th-TH"/>
        </w:rPr>
        <w:t>ดังกล่าวในระหว่างไตรมาส</w:t>
      </w:r>
      <w:r w:rsidR="002A70E5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="002B2A4B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2B2A4B">
        <w:rPr>
          <w:rFonts w:ascii="Angsana New" w:hAnsi="Angsana New"/>
          <w:sz w:val="30"/>
          <w:szCs w:val="30"/>
          <w:lang w:val="en-US" w:bidi="th-TH"/>
        </w:rPr>
        <w:t>2561</w:t>
      </w:r>
    </w:p>
    <w:p w14:paraId="7FB18091" w14:textId="77777777" w:rsidR="00C831F4" w:rsidRPr="004B5628" w:rsidRDefault="00C831F4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20"/>
          <w:lang w:val="en-US" w:bidi="th-TH"/>
        </w:rPr>
      </w:pPr>
    </w:p>
    <w:p w14:paraId="2CEDE3CD" w14:textId="6F5341BF" w:rsidR="002B2A4B" w:rsidRDefault="002B2A4B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8119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เงินปันผล</w:t>
      </w:r>
    </w:p>
    <w:p w14:paraId="4BF27878" w14:textId="77777777" w:rsidR="00181192" w:rsidRPr="004B5628" w:rsidRDefault="00181192" w:rsidP="00ED2BC8">
      <w:pPr>
        <w:pStyle w:val="block"/>
        <w:spacing w:after="0" w:line="240" w:lineRule="atLeast"/>
        <w:ind w:left="518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B542659" w14:textId="53FA8839" w:rsidR="00C831F4" w:rsidRDefault="00181192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ในการประชุมสามัญ</w:t>
      </w:r>
      <w:r w:rsidR="000D0CB7"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ประจำปีของ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ผู้ถือหุ้นของ</w:t>
      </w:r>
      <w:r w:rsidR="000D0CB7" w:rsidRPr="004B56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ไทคอน </w:t>
      </w:r>
      <w:r w:rsidR="000D0CB7" w:rsidRPr="004B5628">
        <w:rPr>
          <w:rFonts w:asciiTheme="majorBidi" w:hAnsiTheme="majorBidi" w:cstheme="majorBidi"/>
          <w:sz w:val="30"/>
          <w:szCs w:val="30"/>
          <w:cs/>
          <w:lang w:val="en-US" w:bidi="th-TH"/>
        </w:rPr>
        <w:t>แมนเนจเม้นท์</w:t>
      </w:r>
      <w:r w:rsidR="000D0CB7" w:rsidRPr="004B562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0CB7" w:rsidRPr="004B5628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</w:t>
      </w:r>
      <w:r w:rsidR="000D0CB7" w:rsidRPr="004B5628">
        <w:rPr>
          <w:rFonts w:asciiTheme="majorBidi" w:hAnsiTheme="majorBidi" w:cstheme="majorBidi"/>
          <w:sz w:val="30"/>
          <w:szCs w:val="30"/>
        </w:rPr>
        <w:t xml:space="preserve"> </w:t>
      </w:r>
      <w:r w:rsidR="00656B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Pr="000D0CB7">
        <w:rPr>
          <w:rFonts w:asciiTheme="majorBidi" w:hAnsiTheme="majorBidi" w:cstheme="majorBidi"/>
          <w:sz w:val="30"/>
          <w:szCs w:val="30"/>
          <w:lang w:val="en-US" w:bidi="th-TH"/>
        </w:rPr>
        <w:t xml:space="preserve">19 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Pr="000D0CB7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656B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ของบริษัทย่อยดังกล่าว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มีมติอนุมัติการ</w:t>
      </w:r>
      <w:r w:rsidR="00656B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จัดสรร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กำไรสะสม</w:t>
      </w:r>
      <w:r w:rsidR="002A70E5"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หลังจาก</w:t>
      </w:r>
      <w:r w:rsidR="004D75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จัดสรร</w:t>
      </w:r>
      <w:r w:rsidR="002A70E5"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สำรองตามกฎหมาย</w:t>
      </w:r>
      <w:r w:rsidR="00656B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เป็นเงินปันผล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ในอัตราหุ้นละ </w:t>
      </w:r>
      <w:r w:rsidRPr="000D0CB7">
        <w:rPr>
          <w:rFonts w:asciiTheme="majorBidi" w:hAnsiTheme="majorBidi" w:cstheme="majorBidi"/>
          <w:sz w:val="30"/>
          <w:szCs w:val="30"/>
          <w:lang w:val="en-US" w:bidi="th-TH"/>
        </w:rPr>
        <w:t xml:space="preserve">1.52 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เป็นจำนวนเงินทั้งสิ้น </w:t>
      </w:r>
      <w:r w:rsidR="002A70E5" w:rsidRPr="000D0CB7">
        <w:rPr>
          <w:rFonts w:asciiTheme="majorBidi" w:hAnsiTheme="majorBidi" w:cstheme="majorBidi"/>
          <w:sz w:val="30"/>
          <w:szCs w:val="30"/>
          <w:lang w:val="en-US" w:bidi="th-TH"/>
        </w:rPr>
        <w:t>15.20</w:t>
      </w:r>
      <w:r w:rsidRPr="000D0CB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เงินปันผลดังกล่าวได้จ่ายให้แก่ผู้ถือหุ้นในระหว่าง</w:t>
      </w:r>
      <w:r w:rsidR="004D75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ไตรมาส </w:t>
      </w:r>
      <w:r w:rsidR="004D753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4D753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D0CB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ปี </w:t>
      </w:r>
      <w:r w:rsidRPr="000D0CB7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</w:p>
    <w:p w14:paraId="16500598" w14:textId="0210C969" w:rsidR="00ED2BC8" w:rsidRPr="00FE0ABE" w:rsidRDefault="00ED2BC8" w:rsidP="00ED2BC8">
      <w:pPr>
        <w:pStyle w:val="block"/>
        <w:spacing w:after="0" w:line="240" w:lineRule="atLeast"/>
        <w:ind w:left="518" w:right="47"/>
        <w:jc w:val="thaiDistribute"/>
        <w:rPr>
          <w:rFonts w:ascii="Angsana New" w:hAnsi="Angsana New"/>
          <w:sz w:val="30"/>
          <w:szCs w:val="30"/>
          <w:cs/>
          <w:lang w:val="en-US" w:bidi="th-TH"/>
        </w:rPr>
        <w:sectPr w:rsidR="00ED2BC8" w:rsidRPr="00FE0ABE" w:rsidSect="004B5628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16F34301" w14:textId="1D6D5FEB" w:rsidR="006A1B23" w:rsidRDefault="006A1B23" w:rsidP="00F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30"/>
          <w:szCs w:val="30"/>
        </w:rPr>
      </w:pPr>
      <w:r w:rsidRPr="00FB4C05">
        <w:rPr>
          <w:rFonts w:ascii="AngsanaNew" w:hAnsi="AngsanaNew" w:cs="Angsana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FB4C05">
        <w:rPr>
          <w:rFonts w:ascii="AngsanaNew" w:hAnsi="AngsanaNew" w:cs="AngsanaNew"/>
          <w:sz w:val="30"/>
          <w:szCs w:val="30"/>
        </w:rPr>
        <w:t xml:space="preserve">31 </w:t>
      </w:r>
      <w:r w:rsidRPr="00FB4C05">
        <w:rPr>
          <w:rFonts w:ascii="AngsanaNew" w:hAnsi="AngsanaNew" w:cs="AngsanaNew" w:hint="cs"/>
          <w:sz w:val="30"/>
          <w:szCs w:val="30"/>
          <w:cs/>
        </w:rPr>
        <w:t>มีนาคม</w:t>
      </w:r>
      <w:r w:rsidRPr="00FB4C05">
        <w:rPr>
          <w:rFonts w:ascii="AngsanaNew" w:hAnsi="AngsanaNew" w:cs="AngsanaNew"/>
          <w:sz w:val="30"/>
          <w:szCs w:val="30"/>
        </w:rPr>
        <w:t xml:space="preserve"> 2561 </w:t>
      </w:r>
      <w:r w:rsidRPr="00FB4C05">
        <w:rPr>
          <w:rFonts w:ascii="AngsanaNew" w:hAnsi="AngsanaNew" w:cs="AngsanaNew"/>
          <w:sz w:val="30"/>
          <w:szCs w:val="30"/>
          <w:cs/>
        </w:rPr>
        <w:t xml:space="preserve">และ </w:t>
      </w:r>
      <w:r w:rsidRPr="00FB4C05">
        <w:rPr>
          <w:rFonts w:ascii="AngsanaNew" w:hAnsi="AngsanaNew" w:cs="AngsanaNew"/>
          <w:sz w:val="30"/>
          <w:szCs w:val="30"/>
        </w:rPr>
        <w:t xml:space="preserve">31 </w:t>
      </w:r>
      <w:r w:rsidRPr="00FB4C05">
        <w:rPr>
          <w:rFonts w:ascii="AngsanaNew" w:hAnsi="AngsanaNew" w:cs="AngsanaNew"/>
          <w:sz w:val="30"/>
          <w:szCs w:val="30"/>
          <w:cs/>
        </w:rPr>
        <w:t xml:space="preserve">ธันวาคม </w:t>
      </w:r>
      <w:r w:rsidRPr="00A663F2">
        <w:rPr>
          <w:rFonts w:ascii="AngsanaNew" w:hAnsi="AngsanaNew" w:cs="AngsanaNew"/>
          <w:sz w:val="30"/>
          <w:szCs w:val="30"/>
        </w:rPr>
        <w:t xml:space="preserve">2560 </w:t>
      </w:r>
      <w:r w:rsidR="002B2A4B" w:rsidRPr="00A663F2">
        <w:rPr>
          <w:rFonts w:ascii="AngsanaNew" w:hAnsi="AngsanaNew" w:cs="AngsanaNew" w:hint="cs"/>
          <w:sz w:val="30"/>
          <w:szCs w:val="30"/>
          <w:cs/>
        </w:rPr>
        <w:t xml:space="preserve"> และเงินปันผลรับ</w:t>
      </w:r>
      <w:r w:rsidR="002A70E5">
        <w:rPr>
          <w:rFonts w:ascii="AngsanaNew" w:hAnsi="AngsanaNew" w:cs="Angsana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2A70E5">
        <w:rPr>
          <w:rFonts w:ascii="AngsanaNew" w:hAnsi="AngsanaNew" w:cs="AngsanaNew"/>
          <w:sz w:val="30"/>
          <w:szCs w:val="30"/>
        </w:rPr>
        <w:t xml:space="preserve">31 </w:t>
      </w:r>
      <w:r w:rsidR="002A70E5">
        <w:rPr>
          <w:rFonts w:ascii="AngsanaNew" w:hAnsi="AngsanaNew" w:cs="AngsanaNew" w:hint="cs"/>
          <w:sz w:val="30"/>
          <w:szCs w:val="30"/>
          <w:cs/>
        </w:rPr>
        <w:t>มีนาคม</w:t>
      </w:r>
      <w:r w:rsidR="002B2A4B">
        <w:rPr>
          <w:rFonts w:ascii="AngsanaNew" w:hAnsi="AngsanaNew" w:cs="AngsanaNew" w:hint="cs"/>
          <w:sz w:val="30"/>
          <w:szCs w:val="30"/>
          <w:cs/>
        </w:rPr>
        <w:t xml:space="preserve"> </w:t>
      </w:r>
      <w:r w:rsidRPr="00FB4C05">
        <w:rPr>
          <w:rFonts w:ascii="AngsanaNew" w:hAnsi="AngsanaNew" w:cs="AngsanaNew"/>
          <w:sz w:val="30"/>
          <w:szCs w:val="30"/>
          <w:cs/>
        </w:rPr>
        <w:t>มีดังนี้</w:t>
      </w:r>
    </w:p>
    <w:p w14:paraId="0D5E4C57" w14:textId="77777777" w:rsidR="00FB4C05" w:rsidRPr="00FB4C05" w:rsidRDefault="00FB4C05" w:rsidP="00FB4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New" w:hAnsi="AngsanaNew" w:cs="AngsanaNew"/>
          <w:sz w:val="20"/>
          <w:szCs w:val="20"/>
        </w:rPr>
      </w:pPr>
    </w:p>
    <w:tbl>
      <w:tblPr>
        <w:tblStyle w:val="TableGridLight2"/>
        <w:tblW w:w="15524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630"/>
        <w:gridCol w:w="683"/>
        <w:gridCol w:w="250"/>
        <w:gridCol w:w="710"/>
        <w:gridCol w:w="250"/>
        <w:gridCol w:w="764"/>
        <w:gridCol w:w="250"/>
        <w:gridCol w:w="763"/>
        <w:gridCol w:w="250"/>
        <w:gridCol w:w="760"/>
        <w:gridCol w:w="258"/>
        <w:gridCol w:w="14"/>
        <w:gridCol w:w="808"/>
        <w:gridCol w:w="14"/>
        <w:gridCol w:w="236"/>
        <w:gridCol w:w="14"/>
        <w:gridCol w:w="750"/>
        <w:gridCol w:w="14"/>
        <w:gridCol w:w="236"/>
        <w:gridCol w:w="14"/>
        <w:gridCol w:w="773"/>
        <w:gridCol w:w="14"/>
        <w:gridCol w:w="236"/>
        <w:gridCol w:w="14"/>
        <w:gridCol w:w="726"/>
        <w:gridCol w:w="14"/>
        <w:gridCol w:w="236"/>
        <w:gridCol w:w="14"/>
        <w:gridCol w:w="835"/>
        <w:gridCol w:w="14"/>
        <w:gridCol w:w="222"/>
        <w:gridCol w:w="14"/>
        <w:gridCol w:w="770"/>
        <w:gridCol w:w="14"/>
        <w:gridCol w:w="256"/>
        <w:gridCol w:w="14"/>
        <w:gridCol w:w="706"/>
        <w:gridCol w:w="14"/>
      </w:tblGrid>
      <w:tr w:rsidR="00136B7F" w:rsidRPr="00662291" w14:paraId="7D28FAB5" w14:textId="77777777" w:rsidTr="0045421F">
        <w:trPr>
          <w:gridAfter w:val="1"/>
          <w:wAfter w:w="14" w:type="dxa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75A36A50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19326E8F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3EC82237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1910" w:type="dxa"/>
            <w:gridSpan w:val="36"/>
            <w:tcMar>
              <w:left w:w="115" w:type="dxa"/>
              <w:right w:w="115" w:type="dxa"/>
            </w:tcMar>
          </w:tcPr>
          <w:p w14:paraId="1ED56FA6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bidi="th-TH"/>
              </w:rPr>
              <w:t>เฉพาะกิจการ</w:t>
            </w:r>
          </w:p>
        </w:tc>
      </w:tr>
      <w:tr w:rsidR="00136B7F" w:rsidRPr="00662291" w14:paraId="1E0C1C06" w14:textId="77777777" w:rsidTr="0045421F">
        <w:trPr>
          <w:gridAfter w:val="1"/>
          <w:wAfter w:w="14" w:type="dxa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2826F5EE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79B56ED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4069537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ประเทศ</w:t>
            </w:r>
          </w:p>
        </w:tc>
        <w:tc>
          <w:tcPr>
            <w:tcW w:w="1643" w:type="dxa"/>
            <w:gridSpan w:val="3"/>
            <w:tcMar>
              <w:left w:w="115" w:type="dxa"/>
              <w:right w:w="115" w:type="dxa"/>
            </w:tcMar>
          </w:tcPr>
          <w:p w14:paraId="23B2F849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3EBC104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77" w:type="dxa"/>
            <w:gridSpan w:val="3"/>
            <w:tcMar>
              <w:left w:w="115" w:type="dxa"/>
              <w:right w:w="115" w:type="dxa"/>
            </w:tcMar>
          </w:tcPr>
          <w:p w14:paraId="26588EA5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E6521C4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0" w:type="dxa"/>
            <w:gridSpan w:val="4"/>
            <w:tcMar>
              <w:left w:w="115" w:type="dxa"/>
              <w:right w:w="115" w:type="dxa"/>
            </w:tcMar>
          </w:tcPr>
          <w:p w14:paraId="78CD1D2A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FE4C09A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1" w:type="dxa"/>
            <w:gridSpan w:val="6"/>
            <w:tcMar>
              <w:left w:w="115" w:type="dxa"/>
              <w:right w:w="115" w:type="dxa"/>
            </w:tcMar>
          </w:tcPr>
          <w:p w14:paraId="35BDC6F6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C869E50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39" w:type="dxa"/>
            <w:gridSpan w:val="6"/>
            <w:tcMar>
              <w:left w:w="115" w:type="dxa"/>
              <w:right w:w="115" w:type="dxa"/>
            </w:tcMar>
          </w:tcPr>
          <w:p w14:paraId="63743FD2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DC1568B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774" w:type="dxa"/>
            <w:gridSpan w:val="6"/>
          </w:tcPr>
          <w:p w14:paraId="7D220AFA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</w:tr>
      <w:tr w:rsidR="00136B7F" w:rsidRPr="00662291" w14:paraId="36986B43" w14:textId="77777777" w:rsidTr="0045421F">
        <w:trPr>
          <w:gridAfter w:val="1"/>
          <w:wAfter w:w="14" w:type="dxa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519BC7C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604B0C15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3A1B5AB8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ที่กิจการ</w:t>
            </w:r>
          </w:p>
        </w:tc>
        <w:tc>
          <w:tcPr>
            <w:tcW w:w="1643" w:type="dxa"/>
            <w:gridSpan w:val="3"/>
            <w:tcMar>
              <w:left w:w="115" w:type="dxa"/>
              <w:right w:w="115" w:type="dxa"/>
            </w:tcMar>
          </w:tcPr>
          <w:p w14:paraId="46741D8F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สัดส่วน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F9ED32F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77" w:type="dxa"/>
            <w:gridSpan w:val="3"/>
            <w:tcMar>
              <w:left w:w="115" w:type="dxa"/>
              <w:right w:w="115" w:type="dxa"/>
            </w:tcMar>
          </w:tcPr>
          <w:p w14:paraId="3B18A2EB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B2EDA2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0" w:type="dxa"/>
            <w:gridSpan w:val="4"/>
            <w:tcMar>
              <w:left w:w="115" w:type="dxa"/>
              <w:right w:w="115" w:type="dxa"/>
            </w:tcMar>
          </w:tcPr>
          <w:p w14:paraId="0F72E5C7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5E5C933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1" w:type="dxa"/>
            <w:gridSpan w:val="6"/>
            <w:tcMar>
              <w:left w:w="115" w:type="dxa"/>
              <w:right w:w="115" w:type="dxa"/>
            </w:tcMar>
          </w:tcPr>
          <w:p w14:paraId="1B64956D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CC53FA6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39" w:type="dxa"/>
            <w:gridSpan w:val="6"/>
            <w:tcMar>
              <w:left w:w="115" w:type="dxa"/>
              <w:right w:w="115" w:type="dxa"/>
            </w:tcMar>
          </w:tcPr>
          <w:p w14:paraId="3627C754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F16BD74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774" w:type="dxa"/>
            <w:gridSpan w:val="6"/>
          </w:tcPr>
          <w:p w14:paraId="166EE01D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136B7F">
              <w:rPr>
                <w:rFonts w:asciiTheme="majorBidi" w:hAnsiTheme="majorBidi" w:hint="cs"/>
                <w:sz w:val="25"/>
                <w:szCs w:val="25"/>
                <w:cs/>
                <w:lang w:bidi="th-TH"/>
              </w:rPr>
              <w:t>เงินปันผลรับสำหรับ</w:t>
            </w:r>
          </w:p>
        </w:tc>
      </w:tr>
      <w:tr w:rsidR="00136B7F" w:rsidRPr="00662291" w14:paraId="61E2EDFC" w14:textId="77777777" w:rsidTr="0045421F">
        <w:trPr>
          <w:gridAfter w:val="1"/>
          <w:wAfter w:w="14" w:type="dxa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1057C20F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11BC6F53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ลักษณะธุรกิจ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5078DA3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จัดตั้ง</w:t>
            </w:r>
          </w:p>
        </w:tc>
        <w:tc>
          <w:tcPr>
            <w:tcW w:w="1643" w:type="dxa"/>
            <w:gridSpan w:val="3"/>
            <w:tcMar>
              <w:left w:w="115" w:type="dxa"/>
              <w:right w:w="115" w:type="dxa"/>
            </w:tcMar>
          </w:tcPr>
          <w:p w14:paraId="0DD14876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ความเป็นเจ้าของ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0D58AB8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77" w:type="dxa"/>
            <w:gridSpan w:val="3"/>
            <w:tcMar>
              <w:left w:w="115" w:type="dxa"/>
              <w:right w:w="115" w:type="dxa"/>
            </w:tcMar>
          </w:tcPr>
          <w:p w14:paraId="0B3782FF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BA9356B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40" w:type="dxa"/>
            <w:gridSpan w:val="4"/>
            <w:tcMar>
              <w:left w:w="115" w:type="dxa"/>
              <w:right w:w="115" w:type="dxa"/>
            </w:tcMar>
          </w:tcPr>
          <w:p w14:paraId="55734055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177DD76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1" w:type="dxa"/>
            <w:gridSpan w:val="6"/>
            <w:tcMar>
              <w:left w:w="115" w:type="dxa"/>
              <w:right w:w="115" w:type="dxa"/>
            </w:tcMar>
          </w:tcPr>
          <w:p w14:paraId="2E77D6E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การด้อยค่า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67B358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39" w:type="dxa"/>
            <w:gridSpan w:val="6"/>
            <w:tcMar>
              <w:left w:w="115" w:type="dxa"/>
              <w:right w:w="115" w:type="dxa"/>
            </w:tcMar>
          </w:tcPr>
          <w:p w14:paraId="7FC05F70" w14:textId="77777777" w:rsidR="00136B7F" w:rsidRPr="00B04A22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121A5A21" w14:textId="77777777" w:rsidR="00136B7F" w:rsidRPr="00662291" w:rsidRDefault="00136B7F" w:rsidP="005610D5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1774" w:type="dxa"/>
            <w:gridSpan w:val="6"/>
          </w:tcPr>
          <w:p w14:paraId="18006301" w14:textId="77777777" w:rsidR="00136B7F" w:rsidRPr="00662291" w:rsidRDefault="00136B7F" w:rsidP="00136B7F">
            <w:pPr>
              <w:pStyle w:val="acctfourfigures"/>
              <w:tabs>
                <w:tab w:val="clear" w:pos="765"/>
              </w:tabs>
              <w:spacing w:line="240" w:lineRule="auto"/>
              <w:ind w:left="-134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136B7F">
              <w:rPr>
                <w:rFonts w:asciiTheme="majorBidi" w:hAnsiTheme="majorBidi" w:hint="cs"/>
                <w:sz w:val="25"/>
                <w:szCs w:val="25"/>
                <w:cs/>
                <w:lang w:bidi="th-TH"/>
              </w:rPr>
              <w:t>งวด</w:t>
            </w:r>
            <w:r>
              <w:rPr>
                <w:rFonts w:asciiTheme="majorBidi" w:hAnsiTheme="majorBidi" w:hint="cs"/>
                <w:sz w:val="25"/>
                <w:szCs w:val="25"/>
                <w:cs/>
                <w:lang w:bidi="th-TH"/>
              </w:rPr>
              <w:t>สาม</w:t>
            </w:r>
            <w:r w:rsidRPr="00136B7F">
              <w:rPr>
                <w:rFonts w:asciiTheme="majorBidi" w:hAnsiTheme="majorBidi" w:hint="cs"/>
                <w:sz w:val="25"/>
                <w:szCs w:val="25"/>
                <w:cs/>
                <w:lang w:bidi="th-TH"/>
              </w:rPr>
              <w:t>เดือนสิ้นสุดวันที่</w:t>
            </w:r>
          </w:p>
        </w:tc>
      </w:tr>
      <w:tr w:rsidR="00B04A22" w:rsidRPr="00662291" w14:paraId="0BE63729" w14:textId="77777777" w:rsidTr="004B5628">
        <w:trPr>
          <w:gridAfter w:val="1"/>
          <w:wAfter w:w="14" w:type="dxa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59D0C77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39812827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2AEE26AD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D4E91C5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A3ADAA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EE31953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494F6B21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6CDB300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1C58AA9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095476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9E157D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64F3C4FF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6D9481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08AEC7C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34333D91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2CCDAB75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693781C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17B1DDE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3B358E50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0A1638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A745BC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7CF0E4E9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08AAAC4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22C5FF3E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20DD9F6E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139F163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56EE462B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0E06CC5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35DA14F3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0A6284F9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0093FE0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48843305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</w:p>
          <w:p w14:paraId="12A62BAD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</w:tr>
      <w:tr w:rsidR="00B04A22" w:rsidRPr="00662291" w14:paraId="4D8DBC90" w14:textId="77777777" w:rsidTr="004B5628">
        <w:trPr>
          <w:gridAfter w:val="1"/>
          <w:wAfter w:w="14" w:type="dxa"/>
          <w:trHeight w:val="389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19DED2EC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144E75F6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21102A1F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42CB33E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1E50C0B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B0BD685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0315B9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6093C7A9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05F7863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099A2737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9DF13C3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7E06152D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4A674A9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77A49A2D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0BBBA1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3CDDF29F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9B18C70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1B657F5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FD3714B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0DAE1CAC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B8E9E77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59622CF8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236" w:type="dxa"/>
            <w:gridSpan w:val="2"/>
          </w:tcPr>
          <w:p w14:paraId="26641C1C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4" w:type="dxa"/>
            <w:gridSpan w:val="2"/>
          </w:tcPr>
          <w:p w14:paraId="699714DE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6408796A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3426BF82" w14:textId="77777777" w:rsidR="00B04A22" w:rsidRPr="00662291" w:rsidRDefault="00B04A22" w:rsidP="00B04A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62291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 w:rsidRPr="00662291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6</w:t>
            </w:r>
            <w:r w:rsidRPr="00662291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0</w:t>
            </w:r>
          </w:p>
        </w:tc>
      </w:tr>
      <w:tr w:rsidR="00033211" w:rsidRPr="00662291" w14:paraId="0A28BAFD" w14:textId="77777777" w:rsidTr="0045421F">
        <w:trPr>
          <w:gridAfter w:val="1"/>
          <w:wAfter w:w="14" w:type="dxa"/>
          <w:trHeight w:val="120"/>
          <w:tblHeader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5187AE16" w14:textId="77777777" w:rsidR="00033211" w:rsidRPr="00662291" w:rsidRDefault="00033211" w:rsidP="005610D5">
            <w:pPr>
              <w:spacing w:line="240" w:lineRule="auto"/>
              <w:ind w:right="-468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cs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D2E70A9" w14:textId="77777777" w:rsidR="00033211" w:rsidRPr="00662291" w:rsidRDefault="00033211" w:rsidP="005610D5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9A4E819" w14:textId="77777777" w:rsidR="00033211" w:rsidRPr="00662291" w:rsidRDefault="00033211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1643" w:type="dxa"/>
            <w:gridSpan w:val="3"/>
            <w:tcMar>
              <w:left w:w="115" w:type="dxa"/>
              <w:right w:w="115" w:type="dxa"/>
            </w:tcMar>
          </w:tcPr>
          <w:p w14:paraId="2668E5B8" w14:textId="77777777" w:rsidR="00033211" w:rsidRPr="00662291" w:rsidRDefault="00033211" w:rsidP="005610D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  <w:r w:rsidRPr="0066229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1418722" w14:textId="77777777" w:rsidR="00033211" w:rsidRPr="00662291" w:rsidRDefault="00033211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17" w:type="dxa"/>
            <w:gridSpan w:val="32"/>
            <w:tcMar>
              <w:left w:w="115" w:type="dxa"/>
              <w:right w:w="115" w:type="dxa"/>
            </w:tcMar>
          </w:tcPr>
          <w:p w14:paraId="4B8A0D30" w14:textId="0BE628BD" w:rsidR="00033211" w:rsidRPr="00662291" w:rsidRDefault="00033211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</w:pPr>
            <w:r w:rsidRPr="00662291" w:rsidDel="0003321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 xml:space="preserve"> </w:t>
            </w:r>
            <w:r w:rsidRPr="0066229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  <w:lang w:bidi="th-TH"/>
              </w:rPr>
              <w:t>พัน</w:t>
            </w:r>
            <w:r w:rsidRPr="00662291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>บาท)</w:t>
            </w:r>
          </w:p>
        </w:tc>
      </w:tr>
      <w:tr w:rsidR="00B04A22" w:rsidRPr="00662291" w14:paraId="72A9E01B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579A3980" w14:textId="77777777" w:rsidR="00B04A22" w:rsidRPr="003238D5" w:rsidRDefault="00B04A22" w:rsidP="004D22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29CC92D" w14:textId="77777777" w:rsidR="00B04A22" w:rsidRPr="005C6DEF" w:rsidRDefault="00B04A22" w:rsidP="005C6D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3DEAFD8" w14:textId="77777777" w:rsidR="00B04A22" w:rsidRPr="00662291" w:rsidRDefault="00B04A22" w:rsidP="005610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5B9BD5" w:themeColor="accent1"/>
                <w:sz w:val="25"/>
                <w:szCs w:val="25"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710CCBE8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2F76657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81DD02D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AC82D81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1C86A1EE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3FEE8DF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1538A2CF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8CA92FA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4E754800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04581746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428181CA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D5D0669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74CBD6CA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AFBEBE8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3D960C1B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05B4612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089BE75A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0070DC2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09A7AFCF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11053FF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6A730F29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B199A92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004BAFF4" w14:textId="77777777" w:rsidR="00B04A22" w:rsidRPr="00662291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B04A22" w:rsidRPr="00662291" w14:paraId="2176EAFD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7A075C0D" w14:textId="77777777" w:rsidR="00B04A22" w:rsidRPr="00C433ED" w:rsidRDefault="00136B7F" w:rsidP="005C6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บริษัท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อีโค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07634AB3" w14:textId="77777777" w:rsidR="00B04A22" w:rsidRPr="00C433ED" w:rsidRDefault="00B04A22" w:rsidP="005C6DE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7355EC4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5813F59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A68115F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56F53C3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AED290C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474C7698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B6E78C3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381BBEFC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B7AA3D7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4AEC1DDC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5F4267F2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119AA5C1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4D593BC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40917D19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878EDD8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42492F11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C9F707A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5BAAAEDE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E035D7B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22260191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716CEE6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310C2260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98F8807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52625580" w14:textId="77777777" w:rsidR="00B04A22" w:rsidRPr="00C433ED" w:rsidRDefault="00B04A22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136B7F" w:rsidRPr="00662291" w14:paraId="78170071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6A21BD6E" w14:textId="77777777" w:rsidR="00136B7F" w:rsidRPr="00C433ED" w:rsidRDefault="005C6DEF" w:rsidP="00136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 xml:space="preserve">   อินดัสเทรียล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2B6D16C7" w14:textId="31B34A1F" w:rsidR="00136B7F" w:rsidRPr="00C433ED" w:rsidRDefault="00ED7D86" w:rsidP="004B562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พั</w:t>
            </w:r>
            <w:r w:rsidR="00E8032C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ฒนา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30FA6C3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A7D51D7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4B99E7E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30020524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88C06DA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0EEFABB2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B9A7E9E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10F83AA9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DEF0EE8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771BA5E2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7AB7B381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746E44FC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55971C1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136DDCD9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8BE1B3D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3027EC05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6965536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504FA07A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9CC5A70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4FB646AA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EC1C8A4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0B3B101A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E564B9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4255FEA6" w14:textId="77777777" w:rsidR="00136B7F" w:rsidRPr="00C433ED" w:rsidRDefault="00136B7F" w:rsidP="005610D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</w:tr>
      <w:tr w:rsidR="00ED2BC8" w:rsidRPr="00662291" w14:paraId="4A604343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2578DC99" w14:textId="77777777" w:rsidR="00ED2BC8" w:rsidRPr="00C433ED" w:rsidRDefault="00ED2BC8" w:rsidP="00ED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 xml:space="preserve">   เซอร์วิสเซส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28B3A2A4" w14:textId="462F6752" w:rsidR="00ED2BC8" w:rsidRPr="00C433ED" w:rsidRDefault="00ED7D86" w:rsidP="00ED2BC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   </w:t>
            </w:r>
            <w:r w:rsidR="00ED2BC8"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E7324E1" w14:textId="77777777" w:rsidR="00ED2BC8" w:rsidRPr="00C433ED" w:rsidRDefault="00ED2BC8" w:rsidP="00ED2B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725A8129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519EF4B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EFDCB38" w14:textId="77777777" w:rsidR="00ED2BC8" w:rsidRPr="004B5628" w:rsidRDefault="00ED2BC8" w:rsidP="004B56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969D4F3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3C1B2B32" w14:textId="17B5A478" w:rsidR="00ED2BC8" w:rsidRPr="0045421F" w:rsidRDefault="00ED2BC8" w:rsidP="00C831F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033211" w:rsidRPr="0045421F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954EA7D" w14:textId="77777777" w:rsidR="00ED2BC8" w:rsidRPr="0045421F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49B4A8A2" w14:textId="2E733FD9" w:rsidR="00ED2BC8" w:rsidRPr="0045421F" w:rsidRDefault="00ED2BC8" w:rsidP="004B562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52" w:right="-135" w:hanging="1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33211" w:rsidRPr="0045421F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2B625FF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10DC64A2" w14:textId="77777777" w:rsidR="00ED2BC8" w:rsidRPr="00C433ED" w:rsidRDefault="00ED2BC8" w:rsidP="00633D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12,500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720D48C8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02AE07C3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12,500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96C74EA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00CE343E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1B6E2FA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602E49FD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AD96AF3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31E8DD6C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12,500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D833680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3DCEA42B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12,500</w:t>
            </w:r>
          </w:p>
        </w:tc>
        <w:tc>
          <w:tcPr>
            <w:tcW w:w="236" w:type="dxa"/>
            <w:gridSpan w:val="2"/>
          </w:tcPr>
          <w:p w14:paraId="3B7CCD07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3DD2635B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3A5D6B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191EB707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6,250</w:t>
            </w:r>
          </w:p>
        </w:tc>
      </w:tr>
      <w:tr w:rsidR="00ED2BC8" w:rsidRPr="00662291" w14:paraId="18DCA9A0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6A013243" w14:textId="77777777" w:rsidR="00ED2BC8" w:rsidRPr="00C433ED" w:rsidRDefault="00ED2BC8" w:rsidP="00ED2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บริษัท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ไทคอน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4AF214C6" w14:textId="77777777" w:rsidR="00ED2BC8" w:rsidRPr="00C433ED" w:rsidRDefault="00ED2BC8" w:rsidP="00ED2BC8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4413C101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44E00B5F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2210457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27B06CBA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647DD5C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7E03D854" w14:textId="77777777" w:rsidR="00ED2BC8" w:rsidRPr="0045421F" w:rsidRDefault="00ED2BC8" w:rsidP="00ED2B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48EFA69" w14:textId="77777777" w:rsidR="00ED2BC8" w:rsidRPr="0045421F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2C297D90" w14:textId="77777777" w:rsidR="00ED2BC8" w:rsidRPr="0045421F" w:rsidRDefault="00ED2BC8" w:rsidP="00ED2BC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EC2DB0C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245A3E1E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350DC7CF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6CB731E7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B0265BA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36055F52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726A2F6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7046667F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7D6F9A4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6D33EACF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BC3E60E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255DA5CB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4AE1638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75972208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0175E2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4D142502" w14:textId="77777777" w:rsidR="00ED2BC8" w:rsidRPr="00C433ED" w:rsidRDefault="00ED2BC8" w:rsidP="00ED2BC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D7D86" w:rsidRPr="00662291" w14:paraId="4526A0C2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6464282E" w14:textId="77777777" w:rsidR="00ED7D86" w:rsidRPr="00C433ED" w:rsidRDefault="00ED7D86" w:rsidP="00ED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 xml:space="preserve">   โลจิสติคส์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พาร์ค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71664A5E" w14:textId="629EF895" w:rsidR="00ED7D86" w:rsidRPr="00C433ED" w:rsidRDefault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พัฒนา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C3FFA4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3D72231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EB89EA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BAAD46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3A2DFD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6A72EB89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5C2E732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312C4FBE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BFBF90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5C8E371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56E3951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73DB6E3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421270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46E2FD9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D27D06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4B7359A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3446CF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1315D44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77E056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48A3320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7C384B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62C8686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D5B240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6C81A86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D7D86" w:rsidRPr="00662291" w14:paraId="57CEBA2C" w14:textId="77777777" w:rsidTr="004B5628">
        <w:tc>
          <w:tcPr>
            <w:tcW w:w="1800" w:type="dxa"/>
            <w:tcMar>
              <w:left w:w="115" w:type="dxa"/>
              <w:right w:w="115" w:type="dxa"/>
            </w:tcMar>
          </w:tcPr>
          <w:p w14:paraId="75F1F96E" w14:textId="77777777" w:rsidR="00ED7D86" w:rsidRPr="00C433ED" w:rsidRDefault="00ED7D86" w:rsidP="00ED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 xml:space="preserve">   จำกัด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EFAF1B0" w14:textId="4D48C98C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   </w:t>
            </w: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อสังหาริมทรัพย์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C16C92C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71308DD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EBDC69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1799C0E" w14:textId="77777777" w:rsidR="00ED7D86" w:rsidRPr="00C433ED" w:rsidRDefault="00ED7D86" w:rsidP="004B56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16473E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75BFC600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11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bidi="th-TH"/>
              </w:rPr>
              <w:t>11,500,000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91BEC37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1F41E61B" w14:textId="77777777" w:rsidR="00ED7D86" w:rsidRPr="0045421F" w:rsidRDefault="00ED7D86" w:rsidP="00633D9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52" w:right="-79" w:hanging="1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val="en-US" w:bidi="th-TH"/>
              </w:rPr>
              <w:t>11,500,000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E25516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38B0D414" w14:textId="77777777" w:rsidR="00ED7D86" w:rsidRPr="00C433ED" w:rsidRDefault="00ED7D86" w:rsidP="00633D9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 w:hanging="1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11,515,000</w:t>
            </w:r>
          </w:p>
        </w:tc>
        <w:tc>
          <w:tcPr>
            <w:tcW w:w="272" w:type="dxa"/>
            <w:gridSpan w:val="2"/>
            <w:tcMar>
              <w:left w:w="115" w:type="dxa"/>
              <w:right w:w="115" w:type="dxa"/>
            </w:tcMar>
          </w:tcPr>
          <w:p w14:paraId="72C4E02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05D9012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11,515,000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10F0BA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693F5D4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EEB96E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6F09421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13A015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39533ADB" w14:textId="7C68EDB3" w:rsidR="00ED7D86" w:rsidRPr="00C433ED" w:rsidRDefault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11,5</w:t>
            </w:r>
            <w:r w:rsidR="007248B5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905B6E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7B45AEF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11,515,000</w:t>
            </w:r>
          </w:p>
        </w:tc>
        <w:tc>
          <w:tcPr>
            <w:tcW w:w="236" w:type="dxa"/>
            <w:gridSpan w:val="2"/>
          </w:tcPr>
          <w:p w14:paraId="3B56937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03645D1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C54879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11E34B5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2,084,550</w:t>
            </w:r>
          </w:p>
        </w:tc>
      </w:tr>
      <w:tr w:rsidR="00ED7D86" w:rsidRPr="00662291" w14:paraId="7D672371" w14:textId="77777777" w:rsidTr="004B5628">
        <w:trPr>
          <w:gridAfter w:val="1"/>
          <w:wAfter w:w="14" w:type="dxa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30C91B34" w14:textId="77777777" w:rsidR="00ED7D86" w:rsidRPr="00C433ED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บริษัท</w:t>
            </w:r>
            <w:r w:rsidRPr="00C433ED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C433ED">
              <w:rPr>
                <w:rFonts w:asciiTheme="majorBidi" w:hAnsiTheme="majorBidi" w:hint="cs"/>
                <w:sz w:val="23"/>
                <w:szCs w:val="23"/>
                <w:cs/>
              </w:rPr>
              <w:t>ไทคอน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2E255EFA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บริหารจัดการ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AB9626D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6501E5F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4E0CE1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F4EFE2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479080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12365ABA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A43450C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11BCAF09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E939F4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5052F4D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1987817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7E7FB11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3BA866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25C38B7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9CA30D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3CC0956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33150F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55FBC97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76C4A0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50617F3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759EDB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6001810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4C0244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4A3C110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D7D86" w:rsidRPr="00662291" w14:paraId="3CFD5497" w14:textId="77777777" w:rsidTr="004B5628">
        <w:trPr>
          <w:gridAfter w:val="1"/>
          <w:wAfter w:w="14" w:type="dxa"/>
          <w:trHeight w:val="290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78C7B2B0" w14:textId="77777777" w:rsidR="00ED7D86" w:rsidRPr="00ED2BC8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3"/>
                <w:szCs w:val="23"/>
              </w:rPr>
            </w:pPr>
            <w:r w:rsidRPr="00ED2BC8">
              <w:rPr>
                <w:rFonts w:asciiTheme="majorBidi" w:hAnsiTheme="majorBidi" w:hint="cs"/>
                <w:sz w:val="23"/>
                <w:szCs w:val="23"/>
                <w:cs/>
              </w:rPr>
              <w:t xml:space="preserve">   แมนเนจเม้นท์</w:t>
            </w:r>
            <w:r w:rsidRPr="00ED2BC8">
              <w:rPr>
                <w:rFonts w:asciiTheme="majorBidi" w:hAnsiTheme="majorBidi"/>
                <w:sz w:val="23"/>
                <w:szCs w:val="23"/>
                <w:cs/>
              </w:rPr>
              <w:t xml:space="preserve"> </w:t>
            </w:r>
            <w:r w:rsidRPr="00ED2BC8">
              <w:rPr>
                <w:rFonts w:asciiTheme="majorBidi" w:hAnsiTheme="majorBidi"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201F07E5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   กองทรัสต์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17E9CB4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ไทย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14E8E4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69.99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DB5921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49B32539" w14:textId="77777777" w:rsidR="00ED7D86" w:rsidRPr="00FF48CA" w:rsidRDefault="00ED7D86" w:rsidP="004B56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F48CA">
              <w:rPr>
                <w:rFonts w:asciiTheme="majorBidi" w:hAnsiTheme="majorBidi" w:cstheme="majorBidi"/>
                <w:szCs w:val="22"/>
                <w:lang w:val="en-US" w:bidi="th-TH"/>
              </w:rPr>
              <w:t>69.99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8A7C88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57C40408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bidi="th-TH"/>
              </w:rPr>
              <w:t>10,000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5DB9AD3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24CF440E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E7297C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4D35FDE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2B5A080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37F35D4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E4E00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617BBF5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367463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0BFC8F6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315645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16B6365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7507DC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15F7108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7,000</w:t>
            </w:r>
          </w:p>
        </w:tc>
        <w:tc>
          <w:tcPr>
            <w:tcW w:w="236" w:type="dxa"/>
            <w:gridSpan w:val="2"/>
          </w:tcPr>
          <w:p w14:paraId="4241792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64D0FDB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10,640</w:t>
            </w:r>
          </w:p>
        </w:tc>
        <w:tc>
          <w:tcPr>
            <w:tcW w:w="270" w:type="dxa"/>
            <w:gridSpan w:val="2"/>
          </w:tcPr>
          <w:p w14:paraId="40A34D8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53E2C06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7D86" w:rsidRPr="00662291" w14:paraId="63DA15C1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5DA2FEC5" w14:textId="77777777" w:rsidR="00ED7D86" w:rsidRPr="00C433ED" w:rsidRDefault="00ED7D86" w:rsidP="00ED7D86">
            <w:pPr>
              <w:spacing w:line="240" w:lineRule="auto"/>
              <w:ind w:right="-468"/>
              <w:rPr>
                <w:rFonts w:asciiTheme="majorBidi" w:hAnsiTheme="majorBidi"/>
                <w:sz w:val="23"/>
                <w:szCs w:val="23"/>
                <w:cs/>
              </w:rPr>
            </w:pPr>
            <w:r w:rsidRPr="00C433ED">
              <w:rPr>
                <w:rFonts w:asciiTheme="majorBidi" w:hAnsiTheme="majorBidi"/>
                <w:sz w:val="23"/>
                <w:szCs w:val="23"/>
              </w:rPr>
              <w:t>Shanghai TICON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114A435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FEC5A86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49599547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CC0B36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57AEBAB3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53D47C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7AF7ACED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AB2082C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6AF02E10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B2410D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51A74A8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19E39E0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4C330D3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D90106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7AD1926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4E9B36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249590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8DB1C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28E6FF2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0D7FFE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3981B86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08C460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6068132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B37C0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67A9457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D7D86" w:rsidRPr="00662291" w14:paraId="3D29BF38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40818A2B" w14:textId="77777777" w:rsidR="00ED7D86" w:rsidRPr="00C433ED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3"/>
                <w:szCs w:val="23"/>
              </w:rPr>
            </w:pPr>
            <w:r w:rsidRPr="00C433ED">
              <w:rPr>
                <w:rFonts w:asciiTheme="majorBidi" w:hAnsiTheme="majorBidi"/>
                <w:sz w:val="23"/>
                <w:szCs w:val="23"/>
              </w:rPr>
              <w:t xml:space="preserve">   Investment  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449E7388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0DC2EF11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A5A1DA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E30EF5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65A4AEB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0F91EAC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701A655A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FAF28BB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3DBA56B0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09C861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7FD0E64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0C1E843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09C3E13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AA3D8A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3ABAE75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F4AC82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62EE6E0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00073F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5C6D87A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0F9B8B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372FC39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E6EFE1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4315FBA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D647D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533541C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D7D86" w:rsidRPr="00662291" w14:paraId="7BF36587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0599A336" w14:textId="13333765" w:rsidR="00ED7D86" w:rsidRPr="00C433ED" w:rsidRDefault="00ED7D86" w:rsidP="00ED7D86">
            <w:pPr>
              <w:spacing w:line="240" w:lineRule="auto"/>
              <w:ind w:right="-468"/>
              <w:rPr>
                <w:rFonts w:asciiTheme="majorBidi" w:hAnsiTheme="majorBidi"/>
                <w:sz w:val="23"/>
                <w:szCs w:val="23"/>
              </w:rPr>
            </w:pPr>
            <w:r w:rsidRPr="00C433ED">
              <w:rPr>
                <w:rFonts w:asciiTheme="majorBidi" w:hAnsiTheme="majorBidi"/>
                <w:sz w:val="23"/>
                <w:szCs w:val="23"/>
              </w:rPr>
              <w:t xml:space="preserve">   Management </w:t>
            </w:r>
            <w:r>
              <w:rPr>
                <w:rFonts w:asciiTheme="majorBidi" w:hAnsiTheme="majorBidi"/>
                <w:sz w:val="23"/>
                <w:szCs w:val="23"/>
              </w:rPr>
              <w:t>Company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7216F640" w14:textId="1AACEDD0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5F1F8D2" w14:textId="48AFC888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EE38EFE" w14:textId="588385C5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AF1861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7EB29FDC" w14:textId="3EC9A31E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5ABA3E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44BB7476" w14:textId="4DE7558B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66FBEC3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67F62E42" w14:textId="7608E28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A5977A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054F8402" w14:textId="6C759603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5687E16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35DEC106" w14:textId="37D11DEB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D9FDB2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38A6FDB9" w14:textId="0FDD4C9F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9606F8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03A39FA2" w14:textId="5CB466EC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72FBAA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3D1795D8" w14:textId="2ADC339A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CDC53C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3B8646F1" w14:textId="4EDDB7AC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95C62F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584E8323" w14:textId="678AB20E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709BFE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2C135011" w14:textId="37C6FAA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D7D86" w:rsidRPr="00662291" w14:paraId="459B2F7C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20CAC2D0" w14:textId="6D7977B1" w:rsidR="00ED7D86" w:rsidRPr="00C433ED" w:rsidRDefault="00ED7D86" w:rsidP="00ED7D86">
            <w:pPr>
              <w:spacing w:line="240" w:lineRule="auto"/>
              <w:ind w:right="-468"/>
              <w:rPr>
                <w:rFonts w:asciiTheme="majorBidi" w:hAnsiTheme="majorBidi"/>
                <w:sz w:val="23"/>
                <w:szCs w:val="23"/>
              </w:rPr>
            </w:pPr>
            <w:r>
              <w:rPr>
                <w:rFonts w:asciiTheme="majorBidi" w:hAnsiTheme="majorBidi"/>
                <w:sz w:val="23"/>
                <w:szCs w:val="23"/>
              </w:rPr>
              <w:t xml:space="preserve">   Limited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1DA0603C" w14:textId="370127DD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บริหารการลงทุน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2C9899E4" w14:textId="42632958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จีน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75548D3A" w14:textId="7135E98F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7BADC4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66A0C949" w14:textId="3C4E15ED" w:rsidR="00ED7D86" w:rsidRPr="00C433ED" w:rsidRDefault="00ED7D86" w:rsidP="004B56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156D24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3ACDE90D" w14:textId="1AABEC0F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bidi="th-TH"/>
              </w:rPr>
              <w:t>85,384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87269D9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2853604F" w14:textId="508BAF73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val="en-US" w:bidi="th-TH"/>
              </w:rPr>
              <w:t>85,384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1A26C3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6F1DAE86" w14:textId="19D6AADE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85,384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60BD4E4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596FEBF4" w14:textId="5B65C330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85,384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5BBCF6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01105B25" w14:textId="69FDFFA5" w:rsidR="00ED7D86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(16,079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B853AC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712E0305" w14:textId="50455CC5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(13,563)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D36CAE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0A120185" w14:textId="1004C6C3" w:rsidR="00ED7D86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69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305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FD0EE6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3D55FFBE" w14:textId="2249EE79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71,821</w:t>
            </w:r>
          </w:p>
        </w:tc>
        <w:tc>
          <w:tcPr>
            <w:tcW w:w="236" w:type="dxa"/>
            <w:gridSpan w:val="2"/>
          </w:tcPr>
          <w:p w14:paraId="2740E34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7F5C1107" w14:textId="094E6450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062B8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29BFFEB5" w14:textId="1F6B0810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7D86" w:rsidRPr="00662291" w14:paraId="692DB06D" w14:textId="77777777" w:rsidTr="004B5628">
        <w:trPr>
          <w:gridAfter w:val="1"/>
          <w:wAfter w:w="14" w:type="dxa"/>
          <w:trHeight w:val="173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438AE594" w14:textId="77777777" w:rsidR="00ED7D86" w:rsidRPr="00C433ED" w:rsidRDefault="00ED7D86" w:rsidP="00ED7D8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C433ED">
              <w:rPr>
                <w:rFonts w:ascii="Angsana New" w:hAnsi="Angsana New"/>
                <w:sz w:val="23"/>
                <w:szCs w:val="23"/>
              </w:rPr>
              <w:t>TICON (HK) Limited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42962A38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บริหารการลงทุน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15DE7CD0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C433E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ฮ่องกง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1367029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1DA47B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5DFD5B64" w14:textId="77777777" w:rsidR="00ED7D86" w:rsidRPr="00C433ED" w:rsidRDefault="00ED7D86" w:rsidP="004B562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BA8028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57764199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bidi="th-TH"/>
              </w:rPr>
              <w:t>575,076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EBF5FC6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3ECA1CED" w14:textId="77777777" w:rsidR="00ED7D86" w:rsidRPr="0045421F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5421F">
              <w:rPr>
                <w:rFonts w:asciiTheme="majorBidi" w:hAnsiTheme="majorBidi" w:cstheme="majorBidi"/>
                <w:szCs w:val="22"/>
                <w:lang w:val="en-US" w:bidi="th-TH"/>
              </w:rPr>
              <w:t>575,076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6AC47C7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0EE7252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575,076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548895F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16EF08C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575,076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B310D3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53D4DD0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830650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63A0B7A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7B3448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235909B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575,076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9D5C7E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0962EBB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575,076</w:t>
            </w:r>
          </w:p>
        </w:tc>
        <w:tc>
          <w:tcPr>
            <w:tcW w:w="236" w:type="dxa"/>
            <w:gridSpan w:val="2"/>
          </w:tcPr>
          <w:p w14:paraId="32FAB76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575AF36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737F84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193D8BE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ED7D86" w:rsidRPr="00662291" w14:paraId="1D9B1F06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18D641AE" w14:textId="77777777" w:rsidR="00ED7D86" w:rsidRPr="004D2206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6EA28241" w14:textId="77777777" w:rsidR="00ED7D86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25" w:right="-79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6B6BF3D8" w14:textId="77777777" w:rsidR="00ED7D86" w:rsidRPr="00662291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776859B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8F04096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3EA7397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4612B11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2EBE0265" w14:textId="77777777" w:rsidR="00ED7D86" w:rsidRPr="006233D5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highlight w:val="yellow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A6EA0A7" w14:textId="77777777" w:rsidR="00ED7D86" w:rsidRPr="006233D5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highlight w:val="yellow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1115F6D8" w14:textId="77777777" w:rsidR="00ED7D86" w:rsidRPr="006233D5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highlight w:val="yellow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2AB7D96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57FD910C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35B263FC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17B2803C" w14:textId="77777777" w:rsidR="00ED7D86" w:rsidRPr="00C93129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35EE2E6D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0D77E105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B0032FD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61B0FA43" w14:textId="77777777" w:rsidR="00ED7D86" w:rsidRPr="00823ECA" w:rsidRDefault="00ED7D86" w:rsidP="00ED7D8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D7DBAD3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3B750C5D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4683237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7C5B2711" w14:textId="77777777" w:rsidR="00ED7D86" w:rsidRPr="00DD7D2E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FF6B521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468F99DD" w14:textId="77777777" w:rsidR="00ED7D86" w:rsidRPr="00E0278C" w:rsidRDefault="00ED7D86" w:rsidP="00ED7D86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E0E9C30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618A9C4D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ED7D86" w:rsidRPr="00662291" w14:paraId="34761CFF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6301F5FB" w14:textId="77777777" w:rsidR="00ED7D86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D2206">
              <w:rPr>
                <w:rFonts w:asciiTheme="majorBidi" w:hAnsiTheme="majorBidi" w:cstheme="majorBidi"/>
                <w:sz w:val="25"/>
                <w:szCs w:val="25"/>
              </w:rPr>
              <w:t>TICON International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D467EFD" w14:textId="77777777" w:rsidR="00ED7D86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25" w:right="-79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482A3D2" w14:textId="77777777" w:rsidR="00ED7D86" w:rsidRPr="00662291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52D3AF6A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DFD66BA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1D5AB2A8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B849CA4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697A0F99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0AB5607D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6B435135" w14:textId="77777777" w:rsidR="00ED7D86" w:rsidRPr="00C93129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08F4821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0" w:type="dxa"/>
            <w:tcMar>
              <w:left w:w="115" w:type="dxa"/>
              <w:right w:w="115" w:type="dxa"/>
            </w:tcMar>
          </w:tcPr>
          <w:p w14:paraId="63CEE6CA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1378B431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22" w:type="dxa"/>
            <w:gridSpan w:val="2"/>
            <w:tcMar>
              <w:left w:w="115" w:type="dxa"/>
              <w:right w:w="115" w:type="dxa"/>
            </w:tcMar>
          </w:tcPr>
          <w:p w14:paraId="18A5895B" w14:textId="77777777" w:rsidR="00ED7D86" w:rsidRPr="00C93129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21931B76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4" w:type="dxa"/>
            <w:gridSpan w:val="2"/>
            <w:tcMar>
              <w:left w:w="115" w:type="dxa"/>
              <w:right w:w="115" w:type="dxa"/>
            </w:tcMar>
          </w:tcPr>
          <w:p w14:paraId="23914893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1799E68D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87" w:type="dxa"/>
            <w:gridSpan w:val="2"/>
            <w:tcMar>
              <w:left w:w="115" w:type="dxa"/>
              <w:right w:w="115" w:type="dxa"/>
            </w:tcMar>
          </w:tcPr>
          <w:p w14:paraId="062E7D14" w14:textId="77777777" w:rsidR="00ED7D86" w:rsidRPr="00823ECA" w:rsidRDefault="00ED7D86" w:rsidP="00ED7D8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081112D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740" w:type="dxa"/>
            <w:gridSpan w:val="2"/>
            <w:tcMar>
              <w:left w:w="115" w:type="dxa"/>
              <w:right w:w="115" w:type="dxa"/>
            </w:tcMar>
          </w:tcPr>
          <w:p w14:paraId="327CCBEE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8A84878" w14:textId="77777777" w:rsidR="00ED7D86" w:rsidRPr="00563650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849" w:type="dxa"/>
            <w:gridSpan w:val="2"/>
            <w:tcMar>
              <w:left w:w="115" w:type="dxa"/>
              <w:right w:w="115" w:type="dxa"/>
            </w:tcMar>
          </w:tcPr>
          <w:p w14:paraId="6AF109B8" w14:textId="77777777" w:rsidR="00ED7D86" w:rsidRPr="00DD7D2E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0EC7DD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84" w:type="dxa"/>
            <w:gridSpan w:val="2"/>
          </w:tcPr>
          <w:p w14:paraId="1E16320B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8A91C8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20" w:type="dxa"/>
            <w:gridSpan w:val="2"/>
          </w:tcPr>
          <w:p w14:paraId="630791ED" w14:textId="77777777" w:rsidR="00ED7D86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</w:tr>
      <w:tr w:rsidR="00ED7D86" w:rsidRPr="00662291" w14:paraId="40A75FED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32432BB1" w14:textId="77777777" w:rsidR="00ED7D86" w:rsidRPr="004D2206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4D2206">
              <w:rPr>
                <w:rFonts w:asciiTheme="majorBidi" w:hAnsiTheme="majorBidi" w:cstheme="majorBidi"/>
                <w:sz w:val="25"/>
                <w:szCs w:val="25"/>
              </w:rPr>
              <w:t>Pte. Ltd.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5F002F6" w14:textId="77777777" w:rsidR="00ED7D86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บริหารการลงทุน</w:t>
            </w: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73AE7327" w14:textId="77777777" w:rsidR="00ED7D86" w:rsidRPr="00662291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bidi="th-TH"/>
              </w:rPr>
              <w:t>สิงคโปร์</w:t>
            </w: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06848C9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61151A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0175FEE9" w14:textId="77777777" w:rsidR="00ED7D86" w:rsidRPr="00C433ED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.00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26C0ED9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52667AA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5,446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,201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407BB5F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64FF9DF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5,445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,000</w:t>
            </w: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D5AF3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654223FC" w14:textId="77777777" w:rsidR="00ED7D86" w:rsidRPr="00381F82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</w:t>
            </w:r>
            <w:r w:rsidRPr="00381F82">
              <w:rPr>
                <w:rFonts w:asciiTheme="majorBidi" w:hAnsiTheme="majorBidi" w:cstheme="majorBidi"/>
                <w:szCs w:val="22"/>
                <w:lang w:bidi="th-TH"/>
              </w:rPr>
              <w:t>446,201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356B5DF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3011B1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5,445,000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0C78D79D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12F4539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23697A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4363A69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0FA19E3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75BFF40D" w14:textId="77777777" w:rsidR="00ED7D86" w:rsidRPr="00381F82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81F82">
              <w:rPr>
                <w:rFonts w:asciiTheme="majorBidi" w:hAnsiTheme="majorBidi" w:cstheme="majorBidi"/>
                <w:szCs w:val="22"/>
                <w:lang w:bidi="th-TH"/>
              </w:rPr>
              <w:t>5,446,201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00287B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tcMar>
              <w:left w:w="115" w:type="dxa"/>
              <w:right w:w="115" w:type="dxa"/>
            </w:tcMar>
          </w:tcPr>
          <w:p w14:paraId="5C1D4E0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bidi="th-TH"/>
              </w:rPr>
              <w:t>5,445,000</w:t>
            </w:r>
          </w:p>
        </w:tc>
        <w:tc>
          <w:tcPr>
            <w:tcW w:w="236" w:type="dxa"/>
            <w:gridSpan w:val="2"/>
          </w:tcPr>
          <w:p w14:paraId="6B470E2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</w:tcPr>
          <w:p w14:paraId="1FF6BD1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7C0195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7F998C4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ED7D86" w:rsidRPr="00662291" w14:paraId="2EADA48F" w14:textId="77777777" w:rsidTr="004B5628">
        <w:trPr>
          <w:gridAfter w:val="1"/>
          <w:wAfter w:w="14" w:type="dxa"/>
          <w:trHeight w:val="345"/>
        </w:trPr>
        <w:tc>
          <w:tcPr>
            <w:tcW w:w="1800" w:type="dxa"/>
            <w:tcMar>
              <w:left w:w="115" w:type="dxa"/>
              <w:right w:w="115" w:type="dxa"/>
            </w:tcMar>
          </w:tcPr>
          <w:p w14:paraId="7017E2BB" w14:textId="77777777" w:rsidR="00ED7D86" w:rsidRPr="007B7E3F" w:rsidRDefault="00ED7D86" w:rsidP="00ED7D86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F6225C1" w14:textId="77777777" w:rsidR="00ED7D86" w:rsidRDefault="00ED7D86" w:rsidP="00ED7D86">
            <w:pPr>
              <w:ind w:right="-36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30" w:type="dxa"/>
            <w:tcMar>
              <w:left w:w="115" w:type="dxa"/>
              <w:right w:w="115" w:type="dxa"/>
            </w:tcMar>
          </w:tcPr>
          <w:p w14:paraId="534F46D6" w14:textId="77777777" w:rsidR="00ED7D86" w:rsidRPr="00662291" w:rsidRDefault="00ED7D86" w:rsidP="00ED7D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</w:p>
        </w:tc>
        <w:tc>
          <w:tcPr>
            <w:tcW w:w="683" w:type="dxa"/>
            <w:tcMar>
              <w:left w:w="115" w:type="dxa"/>
              <w:right w:w="115" w:type="dxa"/>
            </w:tcMar>
          </w:tcPr>
          <w:p w14:paraId="235D64E6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50F48746" w14:textId="77777777" w:rsidR="00ED7D86" w:rsidRPr="00662291" w:rsidRDefault="00ED7D86" w:rsidP="00ED7D8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0" w:type="dxa"/>
            <w:tcMar>
              <w:left w:w="115" w:type="dxa"/>
              <w:right w:w="115" w:type="dxa"/>
            </w:tcMar>
          </w:tcPr>
          <w:p w14:paraId="4FF6595A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38CEB22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4" w:type="dxa"/>
            <w:tcMar>
              <w:left w:w="115" w:type="dxa"/>
              <w:right w:w="115" w:type="dxa"/>
            </w:tcMar>
          </w:tcPr>
          <w:p w14:paraId="6C946D0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1528C6D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3" w:type="dxa"/>
            <w:tcMar>
              <w:left w:w="115" w:type="dxa"/>
              <w:right w:w="115" w:type="dxa"/>
            </w:tcMar>
          </w:tcPr>
          <w:p w14:paraId="58602F3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0" w:type="dxa"/>
            <w:tcMar>
              <w:left w:w="115" w:type="dxa"/>
              <w:right w:w="115" w:type="dxa"/>
            </w:tcMar>
          </w:tcPr>
          <w:p w14:paraId="7CFF60E2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6C34C87E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17,641,161</w:t>
            </w:r>
          </w:p>
        </w:tc>
        <w:tc>
          <w:tcPr>
            <w:tcW w:w="258" w:type="dxa"/>
            <w:tcMar>
              <w:left w:w="115" w:type="dxa"/>
              <w:right w:w="115" w:type="dxa"/>
            </w:tcMar>
          </w:tcPr>
          <w:p w14:paraId="3FFC767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535AAF3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17,639,960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58FFC876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67BA32A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D2BC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(16,079)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6D361E10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502C2D25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(13,563)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49CCBC7B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4E67A4EE" w14:textId="5BDE124C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17,6</w:t>
            </w:r>
            <w:r w:rsidR="007248B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5,082</w:t>
            </w:r>
          </w:p>
        </w:tc>
        <w:tc>
          <w:tcPr>
            <w:tcW w:w="250" w:type="dxa"/>
            <w:gridSpan w:val="2"/>
            <w:tcMar>
              <w:left w:w="115" w:type="dxa"/>
              <w:right w:w="115" w:type="dxa"/>
            </w:tcMar>
          </w:tcPr>
          <w:p w14:paraId="792F2E07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left w:w="115" w:type="dxa"/>
              <w:right w:w="115" w:type="dxa"/>
            </w:tcMar>
          </w:tcPr>
          <w:p w14:paraId="2205AE24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433E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17,626,397</w:t>
            </w:r>
          </w:p>
        </w:tc>
        <w:tc>
          <w:tcPr>
            <w:tcW w:w="236" w:type="dxa"/>
            <w:gridSpan w:val="2"/>
          </w:tcPr>
          <w:p w14:paraId="4EF66E9F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EB7E8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10,640</w:t>
            </w:r>
          </w:p>
        </w:tc>
        <w:tc>
          <w:tcPr>
            <w:tcW w:w="270" w:type="dxa"/>
            <w:gridSpan w:val="2"/>
          </w:tcPr>
          <w:p w14:paraId="6CE21991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FBCB29" w14:textId="77777777" w:rsidR="00ED7D86" w:rsidRPr="00C433ED" w:rsidRDefault="00ED7D86" w:rsidP="00ED7D8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433E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2,090,800</w:t>
            </w:r>
          </w:p>
        </w:tc>
      </w:tr>
    </w:tbl>
    <w:p w14:paraId="402B5638" w14:textId="77777777" w:rsidR="006A1B23" w:rsidRDefault="006A1B23" w:rsidP="006A1B23">
      <w:pPr>
        <w:rPr>
          <w:rFonts w:ascii="Angsana New" w:eastAsia="MS Mincho" w:hAnsi="Angsana New"/>
          <w:sz w:val="22"/>
          <w:szCs w:val="22"/>
        </w:rPr>
      </w:pPr>
    </w:p>
    <w:p w14:paraId="162D6A3F" w14:textId="6E3E4D81" w:rsidR="002B2A4B" w:rsidRPr="00C05721" w:rsidRDefault="00A663F2" w:rsidP="00A663F2">
      <w:pPr>
        <w:jc w:val="thaiDistribute"/>
        <w:rPr>
          <w:rFonts w:ascii="Angsana New" w:eastAsia="MS Mincho" w:hAnsi="Angsana New"/>
          <w:sz w:val="22"/>
          <w:szCs w:val="22"/>
          <w:cs/>
        </w:rPr>
        <w:sectPr w:rsidR="002B2A4B" w:rsidRPr="00C05721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  <w:r w:rsidRPr="00A663F2">
        <w:rPr>
          <w:rFonts w:ascii="Angsana New" w:eastAsia="MS Mincho" w:hAnsi="Angsana New" w:hint="cs"/>
          <w:sz w:val="30"/>
          <w:szCs w:val="30"/>
          <w:cs/>
        </w:rPr>
        <w:t>บริษัทไม่มีเงินลงทุนในบริษัท</w:t>
      </w:r>
      <w:r w:rsidR="00277AAD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663F2">
        <w:rPr>
          <w:rFonts w:ascii="Angsana New" w:eastAsia="MS Mincho" w:hAnsi="Angsana New" w:hint="cs"/>
          <w:sz w:val="30"/>
          <w:szCs w:val="30"/>
          <w:cs/>
        </w:rPr>
        <w:t>ซึ่งจดทะเบียนในตลาดหลักทรัพย์</w:t>
      </w:r>
      <w:r w:rsidRPr="00A663F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663F2">
        <w:rPr>
          <w:rFonts w:ascii="Angsana New" w:eastAsia="MS Mincho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A663F2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59978C24" w14:textId="77777777" w:rsidR="00FE0FEB" w:rsidRDefault="00CF59FF" w:rsidP="004B562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485234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5E82D34" w14:textId="77777777" w:rsidR="00485234" w:rsidRPr="00485234" w:rsidRDefault="00485234" w:rsidP="005B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71ADB7D" w14:textId="424B50C0" w:rsidR="001E4737" w:rsidRPr="00EC4594" w:rsidRDefault="001E4737" w:rsidP="00D764DC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EC4594">
        <w:rPr>
          <w:rFonts w:ascii="Angsana New" w:hAnsi="Angsana New"/>
          <w:sz w:val="30"/>
          <w:szCs w:val="30"/>
          <w:cs/>
          <w:lang w:val="en-US" w:bidi="th-TH"/>
        </w:rPr>
        <w:t>รายการเปลี่ยนแปลงระหว</w:t>
      </w:r>
      <w:r w:rsidR="00EE32DC" w:rsidRPr="00EC4594">
        <w:rPr>
          <w:rFonts w:ascii="Angsana New" w:hAnsi="Angsana New" w:hint="cs"/>
          <w:sz w:val="30"/>
          <w:szCs w:val="30"/>
          <w:cs/>
          <w:lang w:val="en-US" w:bidi="th-TH"/>
        </w:rPr>
        <w:t>่</w:t>
      </w:r>
      <w:r w:rsidRPr="00EC4594">
        <w:rPr>
          <w:rFonts w:ascii="Angsana New" w:hAnsi="Angsana New"/>
          <w:sz w:val="30"/>
          <w:szCs w:val="30"/>
          <w:cs/>
          <w:lang w:val="en-US" w:bidi="th-TH"/>
        </w:rPr>
        <w:t>างงวดสามเด</w:t>
      </w:r>
      <w:r w:rsidRPr="00EC4594">
        <w:rPr>
          <w:rFonts w:ascii="Angsana New" w:hAnsi="Angsana New" w:hint="cs"/>
          <w:sz w:val="30"/>
          <w:szCs w:val="30"/>
          <w:cs/>
          <w:lang w:val="en-US" w:bidi="th-TH"/>
        </w:rPr>
        <w:t>ื</w:t>
      </w:r>
      <w:r w:rsidRPr="00EC4594">
        <w:rPr>
          <w:rFonts w:ascii="Angsana New" w:hAnsi="Angsana New"/>
          <w:sz w:val="30"/>
          <w:szCs w:val="30"/>
          <w:cs/>
          <w:lang w:val="en-US" w:bidi="th-TH"/>
        </w:rPr>
        <w:t>อนสิ้นสุดว</w:t>
      </w:r>
      <w:r w:rsidRPr="00EC4594">
        <w:rPr>
          <w:rFonts w:ascii="Angsana New" w:hAnsi="Angsana New" w:hint="cs"/>
          <w:sz w:val="30"/>
          <w:szCs w:val="30"/>
          <w:cs/>
          <w:lang w:val="en-US" w:bidi="th-TH"/>
        </w:rPr>
        <w:t>ั</w:t>
      </w:r>
      <w:r w:rsidRPr="00EC4594">
        <w:rPr>
          <w:rFonts w:ascii="Angsana New" w:hAnsi="Angsana New"/>
          <w:sz w:val="30"/>
          <w:szCs w:val="30"/>
          <w:cs/>
          <w:lang w:val="en-US" w:bidi="th-TH"/>
        </w:rPr>
        <w:t>นที่</w:t>
      </w:r>
      <w:r w:rsidRPr="00EC45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EC4594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EC4594">
        <w:rPr>
          <w:rFonts w:ascii="Angsana New" w:hAnsi="Angsana New"/>
          <w:sz w:val="30"/>
          <w:szCs w:val="30"/>
          <w:cs/>
          <w:lang w:val="en-US" w:bidi="th-TH"/>
        </w:rPr>
        <w:t>มีนาคม มีด</w:t>
      </w:r>
      <w:r w:rsidRPr="00EC4594">
        <w:rPr>
          <w:rFonts w:ascii="Angsana New" w:hAnsi="Angsana New" w:hint="cs"/>
          <w:sz w:val="30"/>
          <w:szCs w:val="30"/>
          <w:cs/>
          <w:lang w:val="en-US" w:bidi="th-TH"/>
        </w:rPr>
        <w:t>ั</w:t>
      </w:r>
      <w:r w:rsidRPr="00EC4594">
        <w:rPr>
          <w:rFonts w:ascii="Angsana New" w:hAnsi="Angsana New"/>
          <w:sz w:val="30"/>
          <w:szCs w:val="30"/>
          <w:cs/>
          <w:lang w:val="en-US" w:bidi="th-TH"/>
        </w:rPr>
        <w:t>งน</w:t>
      </w:r>
      <w:r w:rsidRPr="00EC4594">
        <w:rPr>
          <w:rFonts w:ascii="Angsana New" w:hAnsi="Angsana New" w:hint="cs"/>
          <w:sz w:val="30"/>
          <w:szCs w:val="30"/>
          <w:cs/>
          <w:lang w:val="en-US" w:bidi="th-TH"/>
        </w:rPr>
        <w:t>ี้</w:t>
      </w:r>
    </w:p>
    <w:p w14:paraId="3C631BB5" w14:textId="77777777" w:rsidR="001E4737" w:rsidRDefault="001E4737" w:rsidP="00CF59F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val="en-US" w:bidi="th-TH"/>
        </w:rPr>
      </w:pPr>
    </w:p>
    <w:p w14:paraId="412ACBAA" w14:textId="77777777" w:rsidR="00433FB7" w:rsidRDefault="00033211" w:rsidP="0045421F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2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 w:rsidRPr="00573D1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ab/>
      </w:r>
      <w:r w:rsidR="00433FB7" w:rsidRPr="00F21C3E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อสังหาริมทรัพย์เพื่อการลงทุนที่อยู่ระหว่างพัฒนาและพร้อมให้เช่า</w:t>
      </w:r>
      <w:r w:rsidR="00433FB7" w:rsidRPr="00F21C3E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="00433FB7" w:rsidRPr="00F21C3E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ขาย</w:t>
      </w:r>
    </w:p>
    <w:p w14:paraId="21D41B97" w14:textId="77777777" w:rsidR="00433FB7" w:rsidRPr="00485234" w:rsidRDefault="00433FB7" w:rsidP="00CF59F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rtl/>
          <w:cs/>
          <w:lang w:val="en-US" w:bidi="th-TH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EC4594" w:rsidRPr="00627925" w14:paraId="0FDC3BBA" w14:textId="77777777" w:rsidTr="004B5628">
        <w:trPr>
          <w:tblHeader/>
        </w:trPr>
        <w:tc>
          <w:tcPr>
            <w:tcW w:w="3690" w:type="dxa"/>
          </w:tcPr>
          <w:p w14:paraId="613339BC" w14:textId="77777777" w:rsidR="00CF59FF" w:rsidRPr="00627925" w:rsidRDefault="00CF59FF" w:rsidP="006B3D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3ABEE3" w14:textId="77777777" w:rsidR="00CF59FF" w:rsidRPr="00627925" w:rsidRDefault="00CF59FF" w:rsidP="006B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9B9B8EC" w14:textId="77777777" w:rsidR="00CF59FF" w:rsidRPr="00627925" w:rsidRDefault="00CF59FF" w:rsidP="006B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F800E4" w14:textId="77777777" w:rsidR="00CF59FF" w:rsidRPr="00627925" w:rsidRDefault="00CF59FF" w:rsidP="006B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946E56C" w14:textId="77777777" w:rsidR="00CF59FF" w:rsidRPr="00627925" w:rsidRDefault="00CF59FF" w:rsidP="006B3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792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594" w:rsidRPr="00627925" w14:paraId="57C8CBC3" w14:textId="77777777" w:rsidTr="004B5628">
        <w:trPr>
          <w:tblHeader/>
        </w:trPr>
        <w:tc>
          <w:tcPr>
            <w:tcW w:w="3690" w:type="dxa"/>
          </w:tcPr>
          <w:p w14:paraId="0EEBF9BB" w14:textId="77777777" w:rsidR="001E4737" w:rsidRPr="00627925" w:rsidRDefault="001E4737" w:rsidP="001E47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D84664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111A6F" w14:textId="77777777" w:rsidR="001E4737" w:rsidRPr="00627925" w:rsidRDefault="001E4737" w:rsidP="001E473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542FDF54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76C89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9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B2BA781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C5AA46" w14:textId="77777777" w:rsidR="001E4737" w:rsidRPr="00627925" w:rsidRDefault="001E4737" w:rsidP="001E473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4E2211ED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68A6A" w14:textId="77777777" w:rsidR="001E4737" w:rsidRPr="00627925" w:rsidRDefault="001E4737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9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C4594" w:rsidRPr="00627925" w14:paraId="009700DA" w14:textId="77777777" w:rsidTr="004B5628">
        <w:trPr>
          <w:tblHeader/>
        </w:trPr>
        <w:tc>
          <w:tcPr>
            <w:tcW w:w="3690" w:type="dxa"/>
          </w:tcPr>
          <w:p w14:paraId="4D3DEE14" w14:textId="77777777" w:rsidR="001E4737" w:rsidRPr="00627925" w:rsidRDefault="001E4737" w:rsidP="001E47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E340DE" w14:textId="77777777" w:rsidR="001E4737" w:rsidRPr="00627925" w:rsidRDefault="001E4737" w:rsidP="001E47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83C690E" w14:textId="77777777" w:rsidR="001E4737" w:rsidRPr="00627925" w:rsidRDefault="00EE32DC" w:rsidP="001E4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279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1E4737" w:rsidRPr="006279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21C3E" w:rsidRPr="00627925" w14:paraId="79AB9FAB" w14:textId="77777777" w:rsidTr="004B5628">
        <w:tc>
          <w:tcPr>
            <w:tcW w:w="3690" w:type="dxa"/>
          </w:tcPr>
          <w:p w14:paraId="405590F4" w14:textId="5656A81D" w:rsidR="00F21C3E" w:rsidRPr="00D764DC" w:rsidRDefault="002B2A4B" w:rsidP="00F21C3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B2A4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21C3E" w:rsidRPr="00D764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21C3E" w:rsidRPr="00D764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21C3E" w:rsidRPr="00D764D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DA6C040" w14:textId="77777777" w:rsidR="00F21C3E" w:rsidRPr="00D764DC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2A2865" w14:textId="77777777" w:rsidR="00F21C3E" w:rsidRPr="00D764DC" w:rsidRDefault="00805F7A" w:rsidP="00614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16,605,408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CA007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417C3" w14:textId="77777777" w:rsidR="00F21C3E" w:rsidRPr="00D764DC" w:rsidRDefault="00F21C3E" w:rsidP="00D764D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17,639,902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09159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4C066" w14:textId="77777777" w:rsidR="00F21C3E" w:rsidRPr="00D764DC" w:rsidRDefault="00805F7A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5,194,750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5E450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34DA69" w14:textId="77777777" w:rsidR="00F21C3E" w:rsidRPr="00D764DC" w:rsidRDefault="00F21C3E" w:rsidP="00D764DC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5,459,871</w:t>
            </w:r>
          </w:p>
        </w:tc>
      </w:tr>
      <w:tr w:rsidR="00F21C3E" w:rsidRPr="00627925" w14:paraId="52A657C3" w14:textId="77777777" w:rsidTr="004B5628">
        <w:trPr>
          <w:trHeight w:val="425"/>
        </w:trPr>
        <w:tc>
          <w:tcPr>
            <w:tcW w:w="3690" w:type="dxa"/>
          </w:tcPr>
          <w:p w14:paraId="481965CC" w14:textId="6C6DDBC7" w:rsidR="00F21C3E" w:rsidRPr="00627925" w:rsidRDefault="002B2A4B" w:rsidP="002B2A4B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70" w:type="dxa"/>
          </w:tcPr>
          <w:p w14:paraId="1163148F" w14:textId="77777777" w:rsidR="00F21C3E" w:rsidRPr="00627925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87670" w14:textId="77777777" w:rsidR="00F21C3E" w:rsidRPr="00627925" w:rsidRDefault="00805F7A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812A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12A6">
              <w:rPr>
                <w:rFonts w:ascii="Angsana New" w:hAnsi="Angsana New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45AEA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08DA2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333,619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67CC2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CF072" w14:textId="77777777" w:rsidR="00F21C3E" w:rsidRPr="00627925" w:rsidRDefault="00805F7A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313AAD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4E306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909</w:t>
            </w:r>
          </w:p>
        </w:tc>
      </w:tr>
      <w:tr w:rsidR="005D3E8A" w:rsidRPr="00627925" w14:paraId="6E4CADFC" w14:textId="77777777" w:rsidTr="004B5628">
        <w:tc>
          <w:tcPr>
            <w:tcW w:w="3690" w:type="dxa"/>
          </w:tcPr>
          <w:p w14:paraId="0880A248" w14:textId="77777777" w:rsidR="005D3E8A" w:rsidRPr="00614E39" w:rsidRDefault="005D3E8A" w:rsidP="005D3E8A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614E39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B2A4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9DE4E6A" w14:textId="77777777" w:rsidR="005D3E8A" w:rsidRPr="00614E39" w:rsidRDefault="005D3E8A" w:rsidP="005D3E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3236E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E39">
              <w:rPr>
                <w:rFonts w:ascii="Angsana New" w:hAnsi="Angsana New"/>
                <w:sz w:val="30"/>
                <w:szCs w:val="30"/>
                <w:lang w:val="en-US" w:bidi="th-TH"/>
              </w:rPr>
              <w:t>(402,325)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31485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D6F8F9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E3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A4D50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4BC45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E39">
              <w:rPr>
                <w:rFonts w:ascii="Angsana New" w:hAnsi="Angsana New"/>
                <w:sz w:val="30"/>
                <w:szCs w:val="30"/>
                <w:lang w:val="en-US" w:bidi="th-TH"/>
              </w:rPr>
              <w:t>(134,044)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847A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1F4E4" w14:textId="77777777" w:rsidR="005D3E8A" w:rsidRPr="00614E39" w:rsidRDefault="005D3E8A" w:rsidP="005D3E8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4E3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1C3E" w:rsidRPr="00627925" w14:paraId="1FEEF477" w14:textId="77777777" w:rsidTr="004B5628">
        <w:tc>
          <w:tcPr>
            <w:tcW w:w="3690" w:type="dxa"/>
          </w:tcPr>
          <w:p w14:paraId="5281B3F9" w14:textId="4D955967" w:rsidR="00F21C3E" w:rsidRPr="009B26DC" w:rsidRDefault="00F21C3E" w:rsidP="009B26DC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B2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</w:t>
            </w:r>
            <w:r w:rsidR="009B26DC" w:rsidRPr="009B2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ออ</w:t>
            </w:r>
            <w:r w:rsidR="00614E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</w:t>
            </w:r>
            <w:r w:rsidR="002B2A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</w:p>
        </w:tc>
        <w:tc>
          <w:tcPr>
            <w:tcW w:w="270" w:type="dxa"/>
          </w:tcPr>
          <w:p w14:paraId="54E23305" w14:textId="77777777" w:rsidR="00F21C3E" w:rsidRPr="00627925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C1F50" w14:textId="77777777" w:rsidR="00F21C3E" w:rsidRPr="00525CDD" w:rsidRDefault="00F21C3E" w:rsidP="00614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D9E108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AC6C0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C77B3B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F6B36" w14:textId="77777777" w:rsidR="00F21C3E" w:rsidRPr="00525CDD" w:rsidRDefault="00F21C3E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0DC4B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2015BE" w14:textId="77777777" w:rsidR="00F21C3E" w:rsidRPr="00D764DC" w:rsidRDefault="00F21C3E" w:rsidP="00D764DC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21C3E" w:rsidRPr="00627925" w14:paraId="46F2DFAE" w14:textId="77777777" w:rsidTr="004B5628">
        <w:tc>
          <w:tcPr>
            <w:tcW w:w="3690" w:type="dxa"/>
          </w:tcPr>
          <w:p w14:paraId="2D2535ED" w14:textId="77777777" w:rsidR="00F21C3E" w:rsidRPr="00627925" w:rsidRDefault="00614E39" w:rsidP="00614E3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B26DC" w:rsidRPr="0062792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7927D86" w14:textId="77777777" w:rsidR="00F21C3E" w:rsidRPr="00627925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6288B" w14:textId="77777777" w:rsidR="00F21C3E" w:rsidRPr="00627925" w:rsidRDefault="00525CDD" w:rsidP="00614E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E0C14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21BDC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(6,899)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36A11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8C8EB" w14:textId="77777777" w:rsidR="00F21C3E" w:rsidRPr="00627925" w:rsidRDefault="00525CDD" w:rsidP="002A70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D0C8CB" w14:textId="77777777" w:rsidR="00F21C3E" w:rsidRPr="00627925" w:rsidRDefault="00F21C3E" w:rsidP="002A70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B40363" w14:textId="77777777" w:rsidR="00F21C3E" w:rsidRPr="00627925" w:rsidRDefault="00F21C3E" w:rsidP="002A70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1C3E" w:rsidRPr="00627925" w14:paraId="4529E42E" w14:textId="77777777" w:rsidTr="004B5628">
        <w:tc>
          <w:tcPr>
            <w:tcW w:w="3690" w:type="dxa"/>
          </w:tcPr>
          <w:p w14:paraId="6E7BF392" w14:textId="77777777" w:rsidR="00F21C3E" w:rsidRPr="00627925" w:rsidRDefault="00614E39" w:rsidP="00614E39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21C3E" w:rsidRPr="00627925">
              <w:rPr>
                <w:rFonts w:ascii="Angsana New" w:hAnsi="Angsana New"/>
                <w:sz w:val="30"/>
                <w:szCs w:val="30"/>
                <w:cs/>
              </w:rPr>
              <w:t>อสัง</w:t>
            </w:r>
            <w:r w:rsidR="00F21C3E" w:rsidRPr="00627925">
              <w:rPr>
                <w:rFonts w:ascii="Angsana New" w:hAnsi="Angsana New" w:hint="cs"/>
                <w:sz w:val="30"/>
                <w:szCs w:val="30"/>
                <w:cs/>
              </w:rPr>
              <w:t>หาริมทรัพย์เพื่อการลงทุนให้เช่า</w:t>
            </w:r>
          </w:p>
        </w:tc>
        <w:tc>
          <w:tcPr>
            <w:tcW w:w="270" w:type="dxa"/>
          </w:tcPr>
          <w:p w14:paraId="243C0E51" w14:textId="77777777" w:rsidR="00F21C3E" w:rsidRPr="00627925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FE1105" w14:textId="77777777" w:rsidR="00F21C3E" w:rsidRPr="00627925" w:rsidRDefault="00525CDD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812A6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812A6">
              <w:rPr>
                <w:rFonts w:ascii="Angsana New" w:hAnsi="Angsana New"/>
                <w:sz w:val="30"/>
                <w:szCs w:val="30"/>
                <w:lang w:val="en-US" w:bidi="th-TH"/>
              </w:rPr>
              <w:t>012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FAD41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6788C" w14:textId="77777777" w:rsidR="00F21C3E" w:rsidRPr="00627925" w:rsidRDefault="00F21C3E" w:rsidP="009B26D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(419,269)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B55D8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92824" w14:textId="77777777" w:rsidR="00F21C3E" w:rsidRPr="00627925" w:rsidRDefault="00525CDD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(358,980)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F5E3D7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2851F" w14:textId="77777777" w:rsidR="00F21C3E" w:rsidRPr="00627925" w:rsidRDefault="00F21C3E" w:rsidP="00F21C3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sz w:val="30"/>
                <w:szCs w:val="30"/>
                <w:lang w:val="en-US" w:bidi="th-TH"/>
              </w:rPr>
              <w:t>(151,445)</w:t>
            </w:r>
          </w:p>
        </w:tc>
      </w:tr>
      <w:tr w:rsidR="009B26DC" w:rsidRPr="00627925" w14:paraId="504406A4" w14:textId="77777777" w:rsidTr="004B5628">
        <w:tc>
          <w:tcPr>
            <w:tcW w:w="3690" w:type="dxa"/>
          </w:tcPr>
          <w:p w14:paraId="1014FB0D" w14:textId="77777777" w:rsidR="009B26DC" w:rsidRDefault="009B26DC" w:rsidP="009B26DC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</w:tcPr>
          <w:p w14:paraId="0FEFD7AD" w14:textId="77777777" w:rsidR="009B26DC" w:rsidRPr="00627925" w:rsidRDefault="009B26DC" w:rsidP="009B26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31B2EE" w14:textId="77777777" w:rsidR="009B26DC" w:rsidRPr="00627925" w:rsidRDefault="00805F7A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(44,700)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A3F4F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4B9471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6DC">
              <w:rPr>
                <w:rFonts w:ascii="Angsana New" w:hAnsi="Angsana New"/>
                <w:sz w:val="30"/>
                <w:szCs w:val="30"/>
                <w:lang w:val="en-US" w:bidi="th-TH"/>
              </w:rPr>
              <w:t>(43,987)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A6542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B3CEA" w14:textId="77777777" w:rsidR="009B26DC" w:rsidRPr="00627925" w:rsidRDefault="005812A6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(13,838</w:t>
            </w:r>
            <w:r w:rsidR="00525CD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3CAFBA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2E60CB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6DC">
              <w:rPr>
                <w:rFonts w:ascii="Angsana New" w:hAnsi="Angsana New"/>
                <w:sz w:val="30"/>
                <w:szCs w:val="30"/>
                <w:lang w:val="en-US" w:bidi="th-TH"/>
              </w:rPr>
              <w:t>(16,116)</w:t>
            </w:r>
          </w:p>
        </w:tc>
      </w:tr>
      <w:tr w:rsidR="009B26DC" w:rsidRPr="00627925" w14:paraId="4C1E5731" w14:textId="77777777" w:rsidTr="004B5628">
        <w:tc>
          <w:tcPr>
            <w:tcW w:w="3690" w:type="dxa"/>
          </w:tcPr>
          <w:p w14:paraId="5CBF9293" w14:textId="77777777" w:rsidR="009B26DC" w:rsidRDefault="009B26DC" w:rsidP="009B26DC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ค่าเสื่อมราคาของส่วนที่โอนสำหรับงวด</w:t>
            </w:r>
          </w:p>
        </w:tc>
        <w:tc>
          <w:tcPr>
            <w:tcW w:w="270" w:type="dxa"/>
          </w:tcPr>
          <w:p w14:paraId="3C66F8CE" w14:textId="77777777" w:rsidR="009B26DC" w:rsidRPr="00627925" w:rsidRDefault="009B26DC" w:rsidP="009B26D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3C3C9" w14:textId="77777777" w:rsidR="009B26DC" w:rsidRPr="00627925" w:rsidRDefault="00805F7A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5AE4C3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06F884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6DC">
              <w:rPr>
                <w:rFonts w:ascii="Angsana New" w:hAnsi="Angsana New"/>
                <w:sz w:val="30"/>
                <w:szCs w:val="30"/>
                <w:lang w:val="en-US" w:bidi="th-TH"/>
              </w:rPr>
              <w:t>3,890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78942D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97357" w14:textId="77777777" w:rsidR="009B26DC" w:rsidRPr="00627925" w:rsidRDefault="00525CDD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11,93</w:t>
            </w:r>
            <w:r w:rsidR="005812A6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AA726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5B2EC7" w14:textId="77777777" w:rsidR="009B26DC" w:rsidRPr="00627925" w:rsidRDefault="009B26DC" w:rsidP="009B26DC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6DC">
              <w:rPr>
                <w:rFonts w:ascii="Angsana New" w:hAnsi="Angsana New"/>
                <w:sz w:val="30"/>
                <w:szCs w:val="30"/>
                <w:lang w:val="en-US" w:bidi="th-TH"/>
              </w:rPr>
              <w:t>27,909</w:t>
            </w:r>
          </w:p>
        </w:tc>
      </w:tr>
      <w:tr w:rsidR="00F21C3E" w:rsidRPr="00627925" w14:paraId="23270DE3" w14:textId="77777777" w:rsidTr="004B5628">
        <w:tc>
          <w:tcPr>
            <w:tcW w:w="3690" w:type="dxa"/>
          </w:tcPr>
          <w:p w14:paraId="4303D6E8" w14:textId="77777777" w:rsidR="00F21C3E" w:rsidRPr="009B26DC" w:rsidRDefault="00F21C3E" w:rsidP="009B26DC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="009B26DC" w:rsidRPr="009B2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สุทธิทางบัญชี </w:t>
            </w:r>
            <w:r w:rsidRPr="009B2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B2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5584F89" w14:textId="77777777" w:rsidR="00F21C3E" w:rsidRPr="00627925" w:rsidRDefault="00F21C3E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FF8A9" w14:textId="77777777" w:rsidR="00F21C3E" w:rsidRPr="00D764DC" w:rsidRDefault="00805F7A" w:rsidP="00614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15,436,814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34695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79E24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17,507,256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AA704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6196C" w14:textId="77777777" w:rsidR="00F21C3E" w:rsidRPr="00D764DC" w:rsidRDefault="00525CDD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4,712,663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A1D53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3D1DE" w14:textId="77777777" w:rsidR="00F21C3E" w:rsidRPr="00D764DC" w:rsidRDefault="00F21C3E" w:rsidP="00F21C3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5,321,128</w:t>
            </w:r>
          </w:p>
        </w:tc>
      </w:tr>
    </w:tbl>
    <w:p w14:paraId="2C4C87F2" w14:textId="77777777" w:rsidR="00033211" w:rsidRPr="00433FB7" w:rsidRDefault="00033211" w:rsidP="0045421F">
      <w:pPr>
        <w:pStyle w:val="block"/>
        <w:spacing w:after="0" w:line="240" w:lineRule="auto"/>
        <w:ind w:left="0"/>
        <w:jc w:val="both"/>
        <w:rPr>
          <w:rFonts w:ascii="Angsana New" w:hAnsi="Angsana New"/>
          <w:sz w:val="20"/>
          <w:lang w:val="en-US" w:bidi="th-TH"/>
        </w:rPr>
      </w:pPr>
    </w:p>
    <w:p w14:paraId="447B2388" w14:textId="77A0FB45" w:rsidR="00033211" w:rsidRDefault="002B2A4B" w:rsidP="002B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4306">
        <w:rPr>
          <w:rFonts w:ascii="Angsana New" w:hAnsi="Angsana New" w:hint="cs"/>
          <w:sz w:val="30"/>
          <w:szCs w:val="30"/>
          <w:cs/>
        </w:rPr>
        <w:t>อสังห</w:t>
      </w:r>
      <w:r w:rsidR="00444306" w:rsidRPr="00444306">
        <w:rPr>
          <w:rFonts w:ascii="Angsana New" w:hAnsi="Angsana New" w:hint="cs"/>
          <w:sz w:val="30"/>
          <w:szCs w:val="30"/>
          <w:cs/>
        </w:rPr>
        <w:t>าริมทรัพย์เพื่อการลงทุนที่อยู่ระหว่าง</w:t>
      </w:r>
      <w:r w:rsidR="00444306">
        <w:rPr>
          <w:rFonts w:ascii="Angsana New" w:hAnsi="Angsana New" w:hint="cs"/>
          <w:sz w:val="30"/>
          <w:szCs w:val="30"/>
          <w:cs/>
        </w:rPr>
        <w:t>พัฒนา</w:t>
      </w:r>
      <w:r w:rsidR="00444306" w:rsidRPr="00444306">
        <w:rPr>
          <w:rFonts w:ascii="Angsana New" w:hAnsi="Angsana New" w:hint="cs"/>
          <w:sz w:val="30"/>
          <w:szCs w:val="30"/>
          <w:cs/>
        </w:rPr>
        <w:t>และพร้อมให้เช่า</w:t>
      </w:r>
      <w:r w:rsidR="00444306" w:rsidRPr="00444306">
        <w:rPr>
          <w:rFonts w:ascii="Angsana New" w:hAnsi="Angsana New"/>
          <w:sz w:val="30"/>
          <w:szCs w:val="30"/>
          <w:cs/>
        </w:rPr>
        <w:t>/</w:t>
      </w:r>
      <w:r w:rsidR="00444306" w:rsidRPr="00444306">
        <w:rPr>
          <w:rFonts w:ascii="Angsana New" w:hAnsi="Angsana New" w:hint="cs"/>
          <w:sz w:val="30"/>
          <w:szCs w:val="30"/>
          <w:cs/>
        </w:rPr>
        <w:t>ขาย</w:t>
      </w:r>
      <w:r w:rsidR="00444306">
        <w:rPr>
          <w:rFonts w:ascii="Angsana New" w:hAnsi="Angsana New" w:hint="cs"/>
          <w:sz w:val="30"/>
          <w:szCs w:val="30"/>
          <w:cs/>
        </w:rPr>
        <w:t>ประกอบด้วย ที่ดินและส่วนปรับปรุงที่ดิน งานระหว่างก่อสร้าง สินทรัพย์ส่วนกลาง</w:t>
      </w:r>
      <w:r w:rsidR="005004FE">
        <w:rPr>
          <w:rFonts w:ascii="Angsana New" w:hAnsi="Angsana New"/>
          <w:sz w:val="30"/>
          <w:szCs w:val="30"/>
        </w:rPr>
        <w:t xml:space="preserve"> </w:t>
      </w:r>
      <w:r w:rsidR="005004FE">
        <w:rPr>
          <w:rFonts w:ascii="Angsana New" w:hAnsi="Angsana New" w:hint="cs"/>
          <w:sz w:val="30"/>
          <w:szCs w:val="30"/>
          <w:cs/>
        </w:rPr>
        <w:t>และอาคารโรงงานและคลังสินค้า</w:t>
      </w:r>
    </w:p>
    <w:p w14:paraId="4470BCD0" w14:textId="77777777" w:rsidR="00444306" w:rsidRPr="00DA4134" w:rsidRDefault="00444306" w:rsidP="002B2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DAFC0BC" w14:textId="47201A3E" w:rsidR="00433FB7" w:rsidRPr="004B5628" w:rsidRDefault="00433FB7" w:rsidP="002459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ต้นทุน</w:t>
      </w:r>
      <w:r w:rsidR="00444306">
        <w:rPr>
          <w:rFonts w:ascii="Angsana New" w:hAnsi="Angsana New" w:hint="cs"/>
          <w:sz w:val="30"/>
          <w:szCs w:val="30"/>
          <w:cs/>
          <w:lang w:val="en-US" w:bidi="th-TH"/>
        </w:rPr>
        <w:t>การกู้ยืมที่เกี่ยวข้องกับการได้มาซึ่ง</w:t>
      </w:r>
      <w:r w:rsidRPr="00433FB7">
        <w:rPr>
          <w:rFonts w:ascii="Angsana New" w:hAnsi="Angsana New" w:hint="cs"/>
          <w:sz w:val="30"/>
          <w:szCs w:val="30"/>
          <w:cs/>
          <w:lang w:val="en-US" w:bidi="th-TH"/>
        </w:rPr>
        <w:t>อสังหาริมทรัพย์เพื่อการลงทุนที่อยู่ระหว่างพัฒนา</w:t>
      </w:r>
      <w:r w:rsidR="00444306" w:rsidRPr="00444306">
        <w:rPr>
          <w:rFonts w:ascii="Angsana New" w:hAnsi="Angsana New" w:hint="cs"/>
          <w:sz w:val="30"/>
          <w:szCs w:val="30"/>
          <w:cs/>
          <w:lang w:bidi="th-TH"/>
        </w:rPr>
        <w:t>และพร้อมให้เช่า</w:t>
      </w:r>
      <w:r w:rsidR="00444306" w:rsidRPr="00444306">
        <w:rPr>
          <w:rFonts w:ascii="Angsana New" w:hAnsi="Angsana New"/>
          <w:sz w:val="30"/>
          <w:szCs w:val="30"/>
          <w:cs/>
          <w:lang w:bidi="th-TH"/>
        </w:rPr>
        <w:t>/</w:t>
      </w:r>
      <w:r w:rsidR="00444306" w:rsidRPr="00444306">
        <w:rPr>
          <w:rFonts w:ascii="Angsana New" w:hAnsi="Angsana New" w:hint="cs"/>
          <w:sz w:val="30"/>
          <w:szCs w:val="30"/>
          <w:cs/>
          <w:lang w:bidi="th-TH"/>
        </w:rPr>
        <w:t>ขาย</w:t>
      </w:r>
      <w:r w:rsidR="00444306">
        <w:rPr>
          <w:rFonts w:ascii="Angsana New" w:hAnsi="Angsana New" w:hint="cs"/>
          <w:sz w:val="30"/>
          <w:szCs w:val="30"/>
          <w:cs/>
          <w:lang w:bidi="th-TH"/>
        </w:rPr>
        <w:t>ได้บันทึกเป็นส่วนหนึ่งของต้นทุนสินทรัพย์</w:t>
      </w:r>
      <w:r w:rsidR="00245995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สำหรับงวดสามเดือนสิ้นสุดวันที่ </w:t>
      </w:r>
      <w:r w:rsidR="00245995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24599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245995" w:rsidRPr="00934EBF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="00DC65E2" w:rsidRPr="00934EBF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8644F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34EBF" w:rsidRPr="004B5628">
        <w:rPr>
          <w:rFonts w:ascii="Angsana New" w:hAnsi="Angsana New"/>
          <w:sz w:val="30"/>
          <w:szCs w:val="30"/>
          <w:lang w:val="en-US" w:bidi="th-TH"/>
        </w:rPr>
        <w:t>0.71</w:t>
      </w:r>
      <w:r w:rsidR="00934EBF" w:rsidRPr="00934EB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C65E2" w:rsidRPr="00934EBF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="00DC65E2" w:rsidRPr="004B5628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245995" w:rsidRPr="004B5628">
        <w:rPr>
          <w:rFonts w:ascii="Angsana New" w:hAnsi="Angsana New"/>
          <w:i/>
          <w:iCs/>
          <w:sz w:val="30"/>
          <w:szCs w:val="30"/>
          <w:lang w:val="en-US" w:bidi="th-TH"/>
        </w:rPr>
        <w:t>2560</w:t>
      </w:r>
      <w:r w:rsidR="00DC65E2" w:rsidRPr="004B562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934EBF" w:rsidRPr="004B5628">
        <w:rPr>
          <w:rFonts w:ascii="Angsana New" w:hAnsi="Angsana New"/>
          <w:i/>
          <w:iCs/>
          <w:sz w:val="30"/>
          <w:szCs w:val="30"/>
          <w:lang w:val="en-US" w:bidi="th-TH"/>
        </w:rPr>
        <w:t>3.58</w:t>
      </w:r>
      <w:r w:rsidR="00934EBF" w:rsidRPr="00934EBF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C65E2" w:rsidRPr="004B5628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DC65E2" w:rsidRPr="004B5628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  <w:r w:rsidR="00DC65E2" w:rsidRPr="00934EBF">
        <w:rPr>
          <w:rFonts w:ascii="Angsana New" w:hAnsi="Angsana New"/>
          <w:sz w:val="30"/>
          <w:szCs w:val="30"/>
          <w:cs/>
          <w:lang w:val="en-US" w:bidi="th-TH"/>
        </w:rPr>
        <w:t xml:space="preserve"> โดยมีอัตราดอกเบี้ยที่รับรู้ร้อยละ </w:t>
      </w:r>
      <w:r w:rsidR="00934EBF" w:rsidRPr="004B5628">
        <w:rPr>
          <w:rFonts w:ascii="Angsana New" w:hAnsi="Angsana New"/>
          <w:sz w:val="30"/>
          <w:szCs w:val="30"/>
          <w:lang w:val="en-US" w:bidi="th-TH"/>
        </w:rPr>
        <w:t>3.35</w:t>
      </w:r>
      <w:r w:rsidR="00934EBF" w:rsidRPr="00934EB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DC65E2" w:rsidRPr="004B562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(2560: </w:t>
      </w:r>
      <w:r w:rsidR="008338AA" w:rsidRPr="004B562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934EBF" w:rsidRPr="004B5628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3.35</w:t>
      </w:r>
      <w:r w:rsidR="00DC65E2" w:rsidRPr="004B562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DC65E2" w:rsidRPr="004B5628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346F8BDF" w14:textId="77777777" w:rsidR="00033211" w:rsidRDefault="00033211" w:rsidP="00EA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F4FD49C" w14:textId="2A504B2B" w:rsidR="00DA4134" w:rsidRDefault="00DA4134" w:rsidP="00EA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A4134"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ภาระค้ำประกัน</w:t>
      </w:r>
    </w:p>
    <w:p w14:paraId="3F8AD222" w14:textId="77777777" w:rsidR="00DA4134" w:rsidRPr="00DA4134" w:rsidRDefault="00DA4134" w:rsidP="00EA6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20"/>
          <w:szCs w:val="20"/>
          <w:cs/>
        </w:rPr>
      </w:pPr>
    </w:p>
    <w:p w14:paraId="42393CA4" w14:textId="2C042187" w:rsidR="00EA6D27" w:rsidRPr="00D764DC" w:rsidRDefault="00EA6D27" w:rsidP="00EA6D27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D764DC">
        <w:rPr>
          <w:rFonts w:ascii="Angsana New" w:hAnsi="Angsana New"/>
          <w:spacing w:val="-2"/>
          <w:sz w:val="30"/>
          <w:szCs w:val="30"/>
        </w:rPr>
        <w:t>31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 w:hint="cs"/>
          <w:sz w:val="30"/>
          <w:szCs w:val="30"/>
          <w:cs/>
        </w:rPr>
        <w:t>มีนาคม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/>
          <w:spacing w:val="-2"/>
          <w:sz w:val="30"/>
          <w:szCs w:val="30"/>
        </w:rPr>
        <w:t>2561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อสังหาริมทรัพย์เพื่อการลงทุนในระหว่างการพัฒนาและ</w:t>
      </w:r>
      <w:r w:rsidRPr="00D764DC">
        <w:rPr>
          <w:rFonts w:ascii="Angsana New" w:hAnsi="Angsana New"/>
          <w:sz w:val="30"/>
          <w:szCs w:val="30"/>
          <w:cs/>
        </w:rPr>
        <w:t>พร้อมให้เช่า/ขายของ</w:t>
      </w:r>
      <w:r w:rsidRPr="00D764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64DC">
        <w:rPr>
          <w:rFonts w:ascii="Angsana New" w:hAnsi="Angsana New"/>
          <w:sz w:val="30"/>
          <w:szCs w:val="30"/>
          <w:cs/>
        </w:rPr>
        <w:t>ซึ่งมี</w:t>
      </w:r>
      <w:r w:rsidR="00DA4134">
        <w:rPr>
          <w:rFonts w:ascii="Angsana New" w:hAnsi="Angsana New" w:hint="cs"/>
          <w:sz w:val="30"/>
          <w:szCs w:val="30"/>
          <w:cs/>
        </w:rPr>
        <w:t>มูลค่า</w:t>
      </w:r>
      <w:r w:rsidRPr="00D764DC">
        <w:rPr>
          <w:rFonts w:ascii="Angsana New" w:hAnsi="Angsana New"/>
          <w:sz w:val="30"/>
          <w:szCs w:val="30"/>
          <w:cs/>
        </w:rPr>
        <w:t>ตามบัญชี</w:t>
      </w:r>
      <w:r w:rsidRPr="00DA4134">
        <w:rPr>
          <w:rFonts w:ascii="Angsana New" w:hAnsi="Angsana New"/>
          <w:sz w:val="30"/>
          <w:szCs w:val="30"/>
          <w:cs/>
        </w:rPr>
        <w:t>จำนวน</w:t>
      </w:r>
      <w:r w:rsidRPr="00DA4134">
        <w:rPr>
          <w:rFonts w:ascii="Angsana New" w:hAnsi="Angsana New" w:hint="cs"/>
          <w:sz w:val="30"/>
          <w:szCs w:val="30"/>
          <w:cs/>
        </w:rPr>
        <w:t xml:space="preserve"> </w:t>
      </w:r>
      <w:r w:rsidRPr="00DA4134">
        <w:rPr>
          <w:rFonts w:ascii="Angsana New" w:hAnsi="Angsana New"/>
          <w:sz w:val="30"/>
          <w:szCs w:val="30"/>
        </w:rPr>
        <w:t>1,64</w:t>
      </w:r>
      <w:r w:rsidR="00DA4134" w:rsidRPr="00DA4134">
        <w:rPr>
          <w:rFonts w:ascii="Angsana New" w:hAnsi="Angsana New"/>
          <w:sz w:val="30"/>
          <w:szCs w:val="30"/>
        </w:rPr>
        <w:t>4.91</w:t>
      </w:r>
      <w:r w:rsidRPr="00DA4134">
        <w:rPr>
          <w:rFonts w:ascii="Angsana New" w:hAnsi="Angsana New"/>
          <w:sz w:val="30"/>
          <w:szCs w:val="30"/>
        </w:rPr>
        <w:t xml:space="preserve"> </w:t>
      </w:r>
      <w:r w:rsidRPr="00DA4134">
        <w:rPr>
          <w:rFonts w:ascii="Angsana New" w:hAnsi="Angsana New"/>
          <w:sz w:val="30"/>
          <w:szCs w:val="30"/>
          <w:cs/>
        </w:rPr>
        <w:t>ล้าน</w:t>
      </w:r>
      <w:r w:rsidRPr="00D764DC">
        <w:rPr>
          <w:rFonts w:ascii="Angsana New" w:hAnsi="Angsana New"/>
          <w:sz w:val="30"/>
          <w:szCs w:val="30"/>
          <w:cs/>
        </w:rPr>
        <w:t xml:space="preserve">บาท </w:t>
      </w:r>
      <w:r w:rsidRPr="00D764D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A760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76080">
        <w:rPr>
          <w:rFonts w:ascii="Angsana New" w:hAnsi="Angsana New"/>
          <w:i/>
          <w:iCs/>
          <w:sz w:val="30"/>
          <w:szCs w:val="30"/>
        </w:rPr>
        <w:t>2560:</w:t>
      </w:r>
      <w:r w:rsidR="00521E6A" w:rsidRPr="00A76080">
        <w:rPr>
          <w:rFonts w:ascii="Angsana New" w:hAnsi="Angsana New"/>
          <w:i/>
          <w:iCs/>
          <w:sz w:val="30"/>
          <w:szCs w:val="30"/>
        </w:rPr>
        <w:t xml:space="preserve"> </w:t>
      </w:r>
      <w:r w:rsidR="00A76080" w:rsidRPr="00A76080">
        <w:rPr>
          <w:rFonts w:ascii="Angsana New" w:hAnsi="Angsana New"/>
          <w:i/>
          <w:iCs/>
          <w:sz w:val="30"/>
          <w:szCs w:val="30"/>
        </w:rPr>
        <w:t>1,800.67</w:t>
      </w:r>
      <w:r w:rsidRPr="00A76080">
        <w:rPr>
          <w:rFonts w:ascii="Angsana New" w:hAnsi="Angsana New"/>
          <w:i/>
          <w:iCs/>
          <w:sz w:val="30"/>
          <w:szCs w:val="30"/>
        </w:rPr>
        <w:t xml:space="preserve"> </w:t>
      </w:r>
      <w:r w:rsidRPr="00A7608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76080">
        <w:rPr>
          <w:rFonts w:ascii="Angsana New" w:hAnsi="Angsana New" w:hint="cs"/>
          <w:sz w:val="30"/>
          <w:szCs w:val="30"/>
          <w:cs/>
        </w:rPr>
        <w:t xml:space="preserve"> </w:t>
      </w:r>
      <w:r w:rsidRPr="00A76080">
        <w:rPr>
          <w:rFonts w:ascii="Angsana New" w:hAnsi="Angsana New"/>
          <w:sz w:val="30"/>
          <w:szCs w:val="30"/>
          <w:cs/>
        </w:rPr>
        <w:t>ใช้เป็นหลักประกันเงินเบิกเกินบัญชี</w:t>
      </w:r>
      <w:r w:rsidR="00DA4134" w:rsidRPr="00A76080">
        <w:rPr>
          <w:rFonts w:ascii="Angsana New" w:hAnsi="Angsana New" w:hint="cs"/>
          <w:sz w:val="30"/>
          <w:szCs w:val="30"/>
          <w:cs/>
        </w:rPr>
        <w:t xml:space="preserve"> </w:t>
      </w:r>
      <w:r w:rsidRPr="00A76080">
        <w:rPr>
          <w:rFonts w:ascii="Angsana New" w:hAnsi="Angsana New"/>
          <w:sz w:val="30"/>
          <w:szCs w:val="30"/>
          <w:cs/>
        </w:rPr>
        <w:t>เงินกู้ยืมระยะสั้น และเงินกู้ยืมระยะยาวจากสถาบันการเงิน</w:t>
      </w:r>
      <w:r w:rsidR="00DA4134" w:rsidRPr="00A76080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</w:p>
    <w:p w14:paraId="01B26C88" w14:textId="2AD35741" w:rsidR="00245995" w:rsidRDefault="006B1A90" w:rsidP="00033211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2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DC65E2" w:rsidDel="00DC65E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033211">
        <w:rPr>
          <w:rFonts w:ascii="Angsana New" w:hAnsi="Angsana New"/>
          <w:b/>
          <w:bCs/>
          <w:i/>
          <w:iCs/>
          <w:sz w:val="30"/>
          <w:szCs w:val="30"/>
          <w:lang w:bidi="th-TH"/>
        </w:rPr>
        <w:t>(</w:t>
      </w:r>
      <w:r w:rsidR="0003321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ข)</w:t>
      </w:r>
      <w:r w:rsidR="0003321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ab/>
      </w:r>
      <w:r w:rsidR="00245995" w:rsidRPr="00245995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อสังหาริมทรัพย์เพื่อการลงทุนให้เช่า</w:t>
      </w:r>
    </w:p>
    <w:p w14:paraId="34FA3FA6" w14:textId="77777777" w:rsidR="00433FB7" w:rsidRPr="00245995" w:rsidRDefault="00433FB7">
      <w:pPr>
        <w:rPr>
          <w:sz w:val="20"/>
          <w:szCs w:val="20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80"/>
        <w:gridCol w:w="270"/>
        <w:gridCol w:w="1080"/>
        <w:gridCol w:w="236"/>
        <w:gridCol w:w="1114"/>
        <w:gridCol w:w="270"/>
        <w:gridCol w:w="1080"/>
      </w:tblGrid>
      <w:tr w:rsidR="00433FB7" w:rsidRPr="00627925" w14:paraId="2A833B5F" w14:textId="77777777" w:rsidTr="00433FB7">
        <w:tc>
          <w:tcPr>
            <w:tcW w:w="3780" w:type="dxa"/>
          </w:tcPr>
          <w:p w14:paraId="7F689D84" w14:textId="77777777" w:rsidR="00433FB7" w:rsidRPr="00433FB7" w:rsidRDefault="00433FB7" w:rsidP="00433FB7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6FDC78" w14:textId="77777777" w:rsidR="00433FB7" w:rsidRPr="00433FB7" w:rsidRDefault="00433FB7" w:rsidP="00433F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D69C9D3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E708297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center"/>
          </w:tcPr>
          <w:p w14:paraId="5D4E93A6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792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FB7" w:rsidRPr="00627925" w14:paraId="015FC21C" w14:textId="77777777" w:rsidTr="00433FB7">
        <w:tc>
          <w:tcPr>
            <w:tcW w:w="3780" w:type="dxa"/>
          </w:tcPr>
          <w:p w14:paraId="07896CDA" w14:textId="77777777" w:rsidR="00433FB7" w:rsidRPr="00433FB7" w:rsidRDefault="00433FB7" w:rsidP="00433FB7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21A9A8" w14:textId="77777777" w:rsidR="00433FB7" w:rsidRPr="00433FB7" w:rsidRDefault="00433FB7" w:rsidP="00433F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76704B" w14:textId="77777777" w:rsidR="00433FB7" w:rsidRPr="00627925" w:rsidRDefault="00433FB7" w:rsidP="00433FB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6BEB40D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E4983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9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58270AEB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6CDABB9A" w14:textId="77777777" w:rsidR="00433FB7" w:rsidRPr="00627925" w:rsidRDefault="00433FB7" w:rsidP="00433FB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 w:cstheme="minorBidi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E5BE1CF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F2742D" w14:textId="77777777" w:rsidR="00433FB7" w:rsidRPr="00627925" w:rsidRDefault="00433FB7" w:rsidP="00433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792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33FB7" w:rsidRPr="00627925" w14:paraId="6F8E843F" w14:textId="77777777" w:rsidTr="00433FB7">
        <w:tc>
          <w:tcPr>
            <w:tcW w:w="3780" w:type="dxa"/>
          </w:tcPr>
          <w:p w14:paraId="51A664E4" w14:textId="77777777" w:rsidR="00433FB7" w:rsidRPr="00433FB7" w:rsidRDefault="00433FB7" w:rsidP="009B26DC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796BEC" w14:textId="77777777" w:rsidR="00433FB7" w:rsidRPr="00433FB7" w:rsidRDefault="00433FB7" w:rsidP="00F21C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082E3406" w14:textId="77777777" w:rsidR="00433FB7" w:rsidRPr="00433FB7" w:rsidRDefault="00433FB7" w:rsidP="00433FB7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79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6279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279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CC6238" w:rsidRPr="00627925" w14:paraId="7A998D55" w14:textId="77777777" w:rsidTr="00433FB7">
        <w:tc>
          <w:tcPr>
            <w:tcW w:w="3780" w:type="dxa"/>
          </w:tcPr>
          <w:p w14:paraId="4D3D8180" w14:textId="6C5EAFBA" w:rsidR="00CC6238" w:rsidRPr="00D764DC" w:rsidRDefault="00F13FE6" w:rsidP="00CC6238">
            <w:pPr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2B2A4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764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764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764D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B9DFC91" w14:textId="77777777" w:rsidR="00CC6238" w:rsidRPr="00D764DC" w:rsidRDefault="00CC6238" w:rsidP="00CC62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F2431" w14:textId="77777777" w:rsidR="00CC6238" w:rsidRPr="00D764DC" w:rsidRDefault="00525CDD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14,920,772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C134A" w14:textId="77777777" w:rsidR="00CC6238" w:rsidRPr="00D764DC" w:rsidRDefault="00CC6238" w:rsidP="00CC6238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CCD28" w14:textId="77777777" w:rsidR="00CC6238" w:rsidRPr="00D764DC" w:rsidRDefault="00CC6238" w:rsidP="00CC623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</w:t>
            </w: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607</w:t>
            </w: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A7581D" w14:textId="77777777" w:rsidR="00CC6238" w:rsidRPr="00D764DC" w:rsidRDefault="00CC6238" w:rsidP="00CC6238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6EC2F8B" w14:textId="77777777" w:rsidR="00CC6238" w:rsidRPr="00D764DC" w:rsidRDefault="00525CDD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2,321,772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E8CD9F" w14:textId="77777777" w:rsidR="00CC6238" w:rsidRPr="00D764DC" w:rsidRDefault="00CC6238" w:rsidP="00CC6238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53CC8" w14:textId="77777777" w:rsidR="00CC6238" w:rsidRPr="00D764DC" w:rsidRDefault="00C637F0" w:rsidP="00C637F0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206</w:t>
            </w: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620</w:t>
            </w:r>
          </w:p>
        </w:tc>
      </w:tr>
      <w:tr w:rsidR="00614E39" w:rsidRPr="00627925" w14:paraId="112B7965" w14:textId="77777777" w:rsidTr="00433FB7">
        <w:tc>
          <w:tcPr>
            <w:tcW w:w="3780" w:type="dxa"/>
          </w:tcPr>
          <w:p w14:paraId="6FCFFD6C" w14:textId="1F211CDE" w:rsidR="00614E39" w:rsidRDefault="00614E39" w:rsidP="00614E39">
            <w:pPr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DC65E2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  <w:r w:rsidR="003D258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D25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D2581" w:rsidRPr="003D2581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193A08B4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CAD97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4C6FA4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3D519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78E8">
              <w:rPr>
                <w:rFonts w:ascii="Angsana New" w:hAnsi="Angsana New"/>
                <w:sz w:val="30"/>
                <w:szCs w:val="30"/>
                <w:lang w:val="en-US" w:bidi="th-TH"/>
              </w:rPr>
              <w:t>(33,601)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2F6EC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F7A995" w14:textId="77777777" w:rsidR="00614E39" w:rsidRPr="00BF2BED" w:rsidRDefault="00614E39" w:rsidP="002A70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BE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3177B3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9B4D6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(33</w:t>
            </w:r>
            <w:r w:rsidRPr="00C637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601)</w:t>
            </w:r>
          </w:p>
        </w:tc>
      </w:tr>
      <w:tr w:rsidR="00614E39" w:rsidRPr="00627925" w14:paraId="5845EC01" w14:textId="77777777" w:rsidTr="00433FB7">
        <w:tc>
          <w:tcPr>
            <w:tcW w:w="3780" w:type="dxa"/>
          </w:tcPr>
          <w:p w14:paraId="4BDCD0B6" w14:textId="77777777" w:rsidR="00614E39" w:rsidRPr="009B26DC" w:rsidRDefault="00AB201B" w:rsidP="00614E39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โอนมาจาก</w:t>
            </w:r>
          </w:p>
        </w:tc>
        <w:tc>
          <w:tcPr>
            <w:tcW w:w="270" w:type="dxa"/>
          </w:tcPr>
          <w:p w14:paraId="713FB8B8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E6C8C" w14:textId="77777777" w:rsidR="00614E39" w:rsidRPr="00525CDD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B6FA85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59AFB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0760C8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18AB13" w14:textId="77777777" w:rsidR="00614E39" w:rsidRPr="00BF2BED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7F09C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6826A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14E39" w:rsidRPr="00627925" w14:paraId="3FA225B2" w14:textId="77777777" w:rsidTr="00433FB7">
        <w:tc>
          <w:tcPr>
            <w:tcW w:w="3780" w:type="dxa"/>
          </w:tcPr>
          <w:p w14:paraId="0D7BD7DB" w14:textId="77777777" w:rsidR="00614E39" w:rsidRPr="009B26DC" w:rsidRDefault="00614E39" w:rsidP="00614E39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27925">
              <w:rPr>
                <w:rFonts w:ascii="Angsana New" w:hAnsi="Angsana New"/>
                <w:sz w:val="30"/>
                <w:szCs w:val="30"/>
                <w:cs/>
              </w:rPr>
              <w:t>อสัง</w:t>
            </w:r>
            <w:r w:rsidRPr="00627925">
              <w:rPr>
                <w:rFonts w:ascii="Angsana New" w:hAnsi="Angsana New" w:hint="cs"/>
                <w:sz w:val="30"/>
                <w:szCs w:val="30"/>
                <w:cs/>
              </w:rPr>
              <w:t>หาริมทรัพย์เพื่อการลงทุน</w:t>
            </w:r>
            <w:r w:rsidRPr="00CC6238">
              <w:rPr>
                <w:rFonts w:ascii="Angsana New" w:hAnsi="Angsana New" w:hint="cs"/>
                <w:sz w:val="30"/>
                <w:szCs w:val="30"/>
                <w:cs/>
              </w:rPr>
              <w:t>ที่อยู่ใน</w:t>
            </w:r>
          </w:p>
        </w:tc>
        <w:tc>
          <w:tcPr>
            <w:tcW w:w="270" w:type="dxa"/>
          </w:tcPr>
          <w:p w14:paraId="631498D7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8575C" w14:textId="77777777" w:rsidR="00614E39" w:rsidRPr="00525CDD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C2371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8504F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DDD1A0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BFA265" w14:textId="77777777" w:rsidR="00614E39" w:rsidRPr="00BF2BED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C5CA2B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9A66B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14E39" w:rsidRPr="00627925" w14:paraId="6DF9EB94" w14:textId="77777777" w:rsidTr="00433FB7">
        <w:tc>
          <w:tcPr>
            <w:tcW w:w="3780" w:type="dxa"/>
          </w:tcPr>
          <w:p w14:paraId="4A8CFACD" w14:textId="77777777" w:rsidR="00614E39" w:rsidRDefault="00614E39" w:rsidP="00614E39">
            <w:pPr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C6238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ระหว่างการพัฒนาและพร้อมให้เช่า</w:t>
            </w:r>
            <w:r w:rsidRPr="00CC623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C6238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14:paraId="1D7E5BD9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6515A" w14:textId="77777777" w:rsidR="00614E39" w:rsidRPr="00525CDD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5CDD">
              <w:rPr>
                <w:rFonts w:ascii="Angsana New" w:hAnsi="Angsana New"/>
                <w:sz w:val="30"/>
                <w:szCs w:val="30"/>
                <w:lang w:val="en-US" w:bidi="th-TH"/>
              </w:rPr>
              <w:t>800,012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BA20C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44A41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78E8">
              <w:rPr>
                <w:rFonts w:ascii="Angsana New" w:hAnsi="Angsana New"/>
                <w:sz w:val="30"/>
                <w:szCs w:val="30"/>
                <w:lang w:val="en-US" w:bidi="th-TH"/>
              </w:rPr>
              <w:t>419,269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15350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6460AA5" w14:textId="77777777" w:rsidR="00614E39" w:rsidRPr="00BF2BED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BED">
              <w:rPr>
                <w:rFonts w:ascii="Angsana New" w:hAnsi="Angsana New"/>
                <w:sz w:val="30"/>
                <w:szCs w:val="30"/>
                <w:lang w:val="en-US" w:bidi="th-TH"/>
              </w:rPr>
              <w:t>358,980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3029B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7C3A9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151</w:t>
            </w:r>
            <w:r w:rsidRPr="00C637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445</w:t>
            </w:r>
          </w:p>
        </w:tc>
      </w:tr>
      <w:tr w:rsidR="00614E39" w:rsidRPr="00627925" w14:paraId="69337E5F" w14:textId="77777777" w:rsidTr="00433FB7">
        <w:tc>
          <w:tcPr>
            <w:tcW w:w="3780" w:type="dxa"/>
          </w:tcPr>
          <w:p w14:paraId="27CF8E05" w14:textId="77777777" w:rsidR="00614E39" w:rsidRPr="009B26DC" w:rsidRDefault="00614E39" w:rsidP="00614E39">
            <w:pPr>
              <w:ind w:left="454" w:hanging="38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</w:tcPr>
          <w:p w14:paraId="60881607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C1FDEE" w14:textId="77777777" w:rsidR="00614E39" w:rsidRPr="00525CDD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5CDD">
              <w:rPr>
                <w:rFonts w:ascii="Angsana New" w:hAnsi="Angsana New"/>
                <w:sz w:val="30"/>
                <w:szCs w:val="30"/>
                <w:lang w:val="en-US" w:bidi="th-TH"/>
              </w:rPr>
              <w:t>(87,357)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7892D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64489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78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(78</w:t>
            </w:r>
            <w:r w:rsidRPr="00B478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478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016A8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021189" w14:textId="77777777" w:rsidR="00614E39" w:rsidRPr="00BF2BED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BED">
              <w:rPr>
                <w:rFonts w:ascii="Angsana New" w:hAnsi="Angsana New"/>
                <w:sz w:val="30"/>
                <w:szCs w:val="30"/>
                <w:lang w:val="en-US" w:bidi="th-TH"/>
              </w:rPr>
              <w:t>(11,274)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677AD3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FEA7C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(9</w:t>
            </w:r>
            <w:r w:rsidRPr="00C637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016)</w:t>
            </w:r>
          </w:p>
        </w:tc>
      </w:tr>
      <w:tr w:rsidR="00614E39" w:rsidRPr="00627925" w14:paraId="7DD652F8" w14:textId="77777777" w:rsidTr="0045421F">
        <w:tc>
          <w:tcPr>
            <w:tcW w:w="3780" w:type="dxa"/>
          </w:tcPr>
          <w:p w14:paraId="7783EEDB" w14:textId="77777777" w:rsidR="00614E39" w:rsidRDefault="00614E39" w:rsidP="00614E39">
            <w:pPr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62792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ค่าเสื่อมราคาของส่วนที่โอนสำหรับงวด</w:t>
            </w:r>
          </w:p>
        </w:tc>
        <w:tc>
          <w:tcPr>
            <w:tcW w:w="270" w:type="dxa"/>
          </w:tcPr>
          <w:p w14:paraId="1B6F3A6D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12C9C" w14:textId="77777777" w:rsidR="00614E39" w:rsidRPr="00525CDD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5CDD">
              <w:rPr>
                <w:rFonts w:ascii="Angsana New" w:hAnsi="Angsana New"/>
                <w:sz w:val="30"/>
                <w:szCs w:val="30"/>
                <w:lang w:val="en-US" w:bidi="th-TH"/>
              </w:rPr>
              <w:t>(44,599)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91B50" w14:textId="77777777" w:rsidR="00614E39" w:rsidRPr="00627925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9A035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478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  <w:r w:rsidRPr="00B478E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478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890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3EA6B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EA8D" w14:textId="77777777" w:rsidR="00614E39" w:rsidRPr="00BF2BED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BED">
              <w:rPr>
                <w:rFonts w:ascii="Angsana New" w:hAnsi="Angsana New"/>
                <w:sz w:val="30"/>
                <w:szCs w:val="30"/>
                <w:lang w:val="en-US" w:bidi="th-TH"/>
              </w:rPr>
              <w:t>(11,937)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721B4" w14:textId="77777777" w:rsidR="00614E39" w:rsidRPr="00BF2BED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4C13E" w14:textId="77777777" w:rsidR="00614E39" w:rsidRPr="00CC6238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(27</w:t>
            </w:r>
            <w:r w:rsidRPr="00C637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637F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909)</w:t>
            </w:r>
          </w:p>
        </w:tc>
      </w:tr>
      <w:tr w:rsidR="00614E39" w:rsidRPr="00627925" w14:paraId="00AD3E22" w14:textId="77777777" w:rsidTr="0045421F">
        <w:tc>
          <w:tcPr>
            <w:tcW w:w="3780" w:type="dxa"/>
          </w:tcPr>
          <w:p w14:paraId="2239E011" w14:textId="77777777" w:rsidR="00614E39" w:rsidRDefault="00614E39" w:rsidP="00614E39">
            <w:pPr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9B2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Pr="009B2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2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B2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155BC47" w14:textId="77777777" w:rsidR="00614E39" w:rsidRPr="00627925" w:rsidRDefault="00614E39" w:rsidP="00614E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4A9EF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15,588,828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8343B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87F65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13,910,032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C15DE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FA6C2" w14:textId="77777777" w:rsidR="00614E39" w:rsidRPr="00D764DC" w:rsidRDefault="00614E39" w:rsidP="00D764D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2,657,541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D5AC3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FAF1A" w14:textId="77777777" w:rsidR="00614E39" w:rsidRPr="00D764DC" w:rsidRDefault="00614E39" w:rsidP="00614E3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287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539</w:t>
            </w:r>
          </w:p>
        </w:tc>
      </w:tr>
    </w:tbl>
    <w:p w14:paraId="59AA80FC" w14:textId="77777777" w:rsidR="0007637D" w:rsidRPr="0007637D" w:rsidRDefault="0007637D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45D2087" w14:textId="07885E52" w:rsidR="003D2581" w:rsidRDefault="003D2581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44430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ให้เช่าประกอบด้วย</w:t>
      </w:r>
      <w:r w:rsidR="00F9218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ที่ดินและส่วนปรับปรุงที่ดิน และอาคาร</w:t>
      </w:r>
      <w:r w:rsidR="005004FE">
        <w:rPr>
          <w:rFonts w:ascii="Angsana New" w:hAnsi="Angsana New" w:hint="cs"/>
          <w:sz w:val="30"/>
          <w:szCs w:val="30"/>
          <w:cs/>
        </w:rPr>
        <w:t>โรงงาน</w:t>
      </w:r>
      <w:r>
        <w:rPr>
          <w:rFonts w:ascii="Angsana New" w:hAnsi="Angsana New" w:hint="cs"/>
          <w:sz w:val="30"/>
          <w:szCs w:val="30"/>
          <w:cs/>
        </w:rPr>
        <w:t>และคลังสินค้า</w:t>
      </w:r>
    </w:p>
    <w:p w14:paraId="13B5B782" w14:textId="77777777" w:rsidR="003D2581" w:rsidRPr="003D2581" w:rsidRDefault="003D2581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20"/>
          <w:szCs w:val="20"/>
        </w:rPr>
      </w:pPr>
    </w:p>
    <w:p w14:paraId="7D231ECF" w14:textId="5CCD1BF1" w:rsidR="008F72C1" w:rsidRPr="00862A49" w:rsidRDefault="008F72C1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862A49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4761D9A5" w14:textId="77777777" w:rsidR="0092682E" w:rsidRPr="0092682E" w:rsidRDefault="0092682E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E75EE5" w14:textId="15972B0F" w:rsidR="00D159CC" w:rsidRDefault="00D159CC" w:rsidP="00D159CC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D764DC">
        <w:rPr>
          <w:rFonts w:ascii="Angsana New" w:hAnsi="Angsana New"/>
          <w:spacing w:val="-2"/>
          <w:sz w:val="30"/>
          <w:szCs w:val="30"/>
        </w:rPr>
        <w:t>31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 w:hint="cs"/>
          <w:sz w:val="30"/>
          <w:szCs w:val="30"/>
          <w:cs/>
        </w:rPr>
        <w:t>มีนาคม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/>
          <w:spacing w:val="-2"/>
          <w:sz w:val="30"/>
          <w:szCs w:val="30"/>
        </w:rPr>
        <w:t>2561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อสังหาริมทรัพย์เพื่อการลงทุน</w:t>
      </w:r>
      <w:r w:rsidRPr="00D764DC">
        <w:rPr>
          <w:rFonts w:ascii="Angsana New" w:hAnsi="Angsana New"/>
          <w:sz w:val="30"/>
          <w:szCs w:val="30"/>
          <w:cs/>
        </w:rPr>
        <w:t>ให้เช่าของ</w:t>
      </w:r>
      <w:r w:rsidRPr="00D764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764DC">
        <w:rPr>
          <w:rFonts w:ascii="Angsana New" w:hAnsi="Angsana New"/>
          <w:sz w:val="30"/>
          <w:szCs w:val="30"/>
          <w:cs/>
        </w:rPr>
        <w:t>ซึ่งมี</w:t>
      </w:r>
      <w:r w:rsidR="003D2581">
        <w:rPr>
          <w:rFonts w:ascii="Angsana New" w:hAnsi="Angsana New" w:hint="cs"/>
          <w:sz w:val="30"/>
          <w:szCs w:val="30"/>
          <w:cs/>
        </w:rPr>
        <w:t>มูลค่า</w:t>
      </w:r>
      <w:r w:rsidRPr="00D764DC">
        <w:rPr>
          <w:rFonts w:ascii="Angsana New" w:hAnsi="Angsana New"/>
          <w:sz w:val="30"/>
          <w:szCs w:val="30"/>
          <w:cs/>
        </w:rPr>
        <w:t>ตามบัญชีจำนวน</w:t>
      </w:r>
      <w:r w:rsidRPr="00D764DC">
        <w:rPr>
          <w:rFonts w:ascii="Angsana New" w:hAnsi="Angsana New" w:hint="cs"/>
          <w:sz w:val="30"/>
          <w:szCs w:val="30"/>
          <w:cs/>
        </w:rPr>
        <w:t xml:space="preserve"> </w:t>
      </w:r>
      <w:r w:rsidR="003D2581">
        <w:rPr>
          <w:rFonts w:ascii="Angsana New" w:hAnsi="Angsana New" w:hint="cs"/>
          <w:sz w:val="30"/>
          <w:szCs w:val="30"/>
          <w:cs/>
        </w:rPr>
        <w:t>2,7</w:t>
      </w:r>
      <w:r w:rsidR="003D2581">
        <w:rPr>
          <w:rFonts w:ascii="Angsana New" w:hAnsi="Angsana New"/>
          <w:sz w:val="30"/>
          <w:szCs w:val="30"/>
        </w:rPr>
        <w:t xml:space="preserve">76.73 </w:t>
      </w:r>
      <w:r w:rsidRPr="00D764DC">
        <w:rPr>
          <w:rFonts w:ascii="Angsana New" w:hAnsi="Angsana New"/>
          <w:sz w:val="30"/>
          <w:szCs w:val="30"/>
          <w:cs/>
        </w:rPr>
        <w:t>ล้านบาท</w:t>
      </w:r>
      <w:r w:rsidR="00D96D64" w:rsidRPr="00D764DC">
        <w:rPr>
          <w:rFonts w:ascii="Angsana New" w:hAnsi="Angsana New" w:hint="cs"/>
          <w:sz w:val="30"/>
          <w:szCs w:val="30"/>
          <w:cs/>
        </w:rPr>
        <w:t xml:space="preserve"> </w:t>
      </w:r>
      <w:r w:rsidR="00D96D64" w:rsidRPr="00D764D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D96D64" w:rsidRPr="00D764DC">
        <w:rPr>
          <w:rFonts w:ascii="Angsana New" w:hAnsi="Angsana New"/>
          <w:i/>
          <w:iCs/>
          <w:sz w:val="30"/>
          <w:szCs w:val="30"/>
        </w:rPr>
        <w:t xml:space="preserve">31 </w:t>
      </w:r>
      <w:r w:rsidR="00D96D64" w:rsidRPr="00D764D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96D64" w:rsidRPr="00A76080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4063A1" w:rsidRPr="00A76080">
        <w:rPr>
          <w:rFonts w:ascii="Angsana New" w:hAnsi="Angsana New" w:hint="cs"/>
          <w:i/>
          <w:iCs/>
          <w:sz w:val="30"/>
          <w:szCs w:val="30"/>
          <w:cs/>
        </w:rPr>
        <w:t>2,631</w:t>
      </w:r>
      <w:r w:rsidR="00A76080" w:rsidRPr="00A76080">
        <w:rPr>
          <w:rFonts w:ascii="Angsana New" w:hAnsi="Angsana New"/>
          <w:i/>
          <w:iCs/>
          <w:sz w:val="30"/>
          <w:szCs w:val="30"/>
        </w:rPr>
        <w:t>.17</w:t>
      </w:r>
      <w:r w:rsidR="004063A1" w:rsidRPr="00A7608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96D64" w:rsidRPr="00A76080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D96D64" w:rsidRPr="00D764DC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D764DC">
        <w:rPr>
          <w:rFonts w:ascii="Angsana New" w:hAnsi="Angsana New"/>
          <w:sz w:val="30"/>
          <w:szCs w:val="30"/>
          <w:cs/>
        </w:rPr>
        <w:t xml:space="preserve"> ใช้เป็นหลักประกันเงินเบิกเกินบัญชี</w:t>
      </w:r>
      <w:r w:rsidR="003D2581">
        <w:rPr>
          <w:rFonts w:ascii="Angsana New" w:hAnsi="Angsana New" w:hint="cs"/>
          <w:sz w:val="30"/>
          <w:szCs w:val="30"/>
          <w:cs/>
        </w:rPr>
        <w:t xml:space="preserve"> </w:t>
      </w:r>
      <w:r w:rsidRPr="00D764DC">
        <w:rPr>
          <w:rFonts w:ascii="Angsana New" w:hAnsi="Angsana New"/>
          <w:sz w:val="30"/>
          <w:szCs w:val="30"/>
          <w:cs/>
        </w:rPr>
        <w:t>เงินกู้ยืมระยะสั้น และเงินกู้ยืมระยะยาวจากสถาบันการเงิน</w:t>
      </w:r>
      <w:r w:rsidR="003D2581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</w:p>
    <w:p w14:paraId="3A302366" w14:textId="77777777" w:rsidR="00CC6238" w:rsidRPr="00862A49" w:rsidRDefault="00CC6238" w:rsidP="007D626C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4989BED" w14:textId="77777777" w:rsidR="006B1A90" w:rsidRPr="00862A49" w:rsidRDefault="006B1A90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i/>
          <w:iCs/>
          <w:sz w:val="30"/>
          <w:szCs w:val="30"/>
        </w:rPr>
      </w:pPr>
      <w:r w:rsidRPr="00862A49">
        <w:rPr>
          <w:rFonts w:ascii="Angsana New" w:hAnsi="Angsana New" w:hint="cs"/>
          <w:i/>
          <w:iCs/>
          <w:sz w:val="30"/>
          <w:szCs w:val="30"/>
          <w:cs/>
        </w:rPr>
        <w:t>อสังหาริมทรัพย์เพื่อการลงทุนที่ติดภาระจำยอม</w:t>
      </w:r>
    </w:p>
    <w:p w14:paraId="6DA282E6" w14:textId="77777777" w:rsidR="006B1A90" w:rsidRPr="00862A49" w:rsidRDefault="006B1A90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3CAE056" w14:textId="635BABEC" w:rsidR="00033211" w:rsidRDefault="006B1A90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B1A90">
        <w:rPr>
          <w:rFonts w:ascii="Angsana New" w:hAnsi="Angsana New" w:hint="cs"/>
          <w:sz w:val="30"/>
          <w:szCs w:val="30"/>
          <w:cs/>
        </w:rPr>
        <w:t>ณ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วันที่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31 </w:t>
      </w:r>
      <w:r w:rsidRPr="006B1A90">
        <w:rPr>
          <w:rFonts w:ascii="Angsana New" w:hAnsi="Angsana New" w:hint="cs"/>
          <w:sz w:val="30"/>
          <w:szCs w:val="30"/>
          <w:cs/>
        </w:rPr>
        <w:t>มีนาคม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2561 </w:t>
      </w:r>
      <w:r w:rsidRPr="006B1A90">
        <w:rPr>
          <w:rFonts w:ascii="Angsana New" w:hAnsi="Angsana New" w:hint="cs"/>
          <w:sz w:val="30"/>
          <w:szCs w:val="30"/>
          <w:cs/>
        </w:rPr>
        <w:t>กลุ่มบริษัทและบริษัทมีอสังหาริมทรัพย์เพื่อการลงทุนที่อยู่ในระหว่างการพัฒนาและพร้อมให้เช่า</w:t>
      </w:r>
      <w:r w:rsidRPr="006B1A90">
        <w:rPr>
          <w:rFonts w:ascii="Angsana New" w:hAnsi="Angsana New"/>
          <w:sz w:val="30"/>
          <w:szCs w:val="30"/>
          <w:cs/>
        </w:rPr>
        <w:t>/</w:t>
      </w:r>
      <w:r w:rsidRPr="006B1A90">
        <w:rPr>
          <w:rFonts w:ascii="Angsana New" w:hAnsi="Angsana New" w:hint="cs"/>
          <w:sz w:val="30"/>
          <w:szCs w:val="30"/>
          <w:cs/>
        </w:rPr>
        <w:t>ขาย</w:t>
      </w:r>
      <w:r w:rsidR="005D3E8A">
        <w:rPr>
          <w:rFonts w:ascii="Angsana New" w:hAnsi="Angsana New"/>
          <w:sz w:val="30"/>
          <w:szCs w:val="30"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และอสังหาริมทรัพย์เพื่อการลงทุนให้เช่าบางส่วน</w:t>
      </w:r>
      <w:r w:rsidR="005D3E8A">
        <w:rPr>
          <w:rFonts w:ascii="Angsana New" w:hAnsi="Angsana New"/>
          <w:sz w:val="30"/>
          <w:szCs w:val="30"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ได้แก่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ที่ดินที่ติดภาระจำยอมจำนวนประมาณ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315 </w:t>
      </w:r>
      <w:r w:rsidRPr="006B1A90">
        <w:rPr>
          <w:rFonts w:ascii="Angsana New" w:hAnsi="Angsana New" w:hint="cs"/>
          <w:sz w:val="30"/>
          <w:szCs w:val="30"/>
          <w:cs/>
        </w:rPr>
        <w:t>ไร่และ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71 </w:t>
      </w:r>
      <w:r w:rsidRPr="006B1A90">
        <w:rPr>
          <w:rFonts w:ascii="Angsana New" w:hAnsi="Angsana New" w:hint="cs"/>
          <w:sz w:val="30"/>
          <w:szCs w:val="30"/>
          <w:cs/>
        </w:rPr>
        <w:t>ไร่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ตามลำดับ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  <w:cs/>
        </w:rPr>
        <w:t>(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2560: 315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ไร่และ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71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ไร่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A70E5">
        <w:rPr>
          <w:rFonts w:ascii="Angsana New" w:hAnsi="Angsana New"/>
          <w:i/>
          <w:iCs/>
          <w:sz w:val="30"/>
          <w:szCs w:val="30"/>
          <w:cs/>
        </w:rPr>
        <w:t>)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ซึ่งมีมูลค่าตามบัญชีเป็นจำนวน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624.16 </w:t>
      </w:r>
      <w:r w:rsidRPr="006B1A90">
        <w:rPr>
          <w:rFonts w:ascii="Angsana New" w:hAnsi="Angsana New" w:hint="cs"/>
          <w:sz w:val="30"/>
          <w:szCs w:val="30"/>
          <w:cs/>
        </w:rPr>
        <w:t>ล้านบาทและ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/>
          <w:sz w:val="30"/>
          <w:szCs w:val="30"/>
        </w:rPr>
        <w:t xml:space="preserve">156.46 </w:t>
      </w:r>
      <w:r w:rsidRPr="006B1A90">
        <w:rPr>
          <w:rFonts w:ascii="Angsana New" w:hAnsi="Angsana New" w:hint="cs"/>
          <w:sz w:val="30"/>
          <w:szCs w:val="30"/>
          <w:cs/>
        </w:rPr>
        <w:t>ล้านบาท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6B1A90">
        <w:rPr>
          <w:rFonts w:ascii="Angsana New" w:hAnsi="Angsana New" w:hint="cs"/>
          <w:sz w:val="30"/>
          <w:szCs w:val="30"/>
          <w:cs/>
        </w:rPr>
        <w:t>ตามลำดับ</w:t>
      </w:r>
      <w:r w:rsidRPr="006B1A90">
        <w:rPr>
          <w:rFonts w:ascii="Angsana New" w:hAnsi="Angsana New"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  <w:cs/>
        </w:rPr>
        <w:t>(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2560: 624.16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/>
          <w:i/>
          <w:iCs/>
          <w:sz w:val="30"/>
          <w:szCs w:val="30"/>
        </w:rPr>
        <w:t xml:space="preserve">156.46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A7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70E5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2A70E5">
        <w:rPr>
          <w:rFonts w:ascii="Angsana New" w:hAnsi="Angsana New"/>
          <w:i/>
          <w:iCs/>
          <w:sz w:val="30"/>
          <w:szCs w:val="30"/>
          <w:cs/>
        </w:rPr>
        <w:t>)</w:t>
      </w:r>
      <w:r w:rsidR="00033211" w:rsidRPr="002A70E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90D2CBD" w14:textId="77777777" w:rsidR="001E14AB" w:rsidRPr="00CC6238" w:rsidRDefault="001E14AB" w:rsidP="00CC623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C6238">
        <w:rPr>
          <w:rFonts w:ascii="Angsana New" w:hAnsi="Angsana New"/>
          <w:sz w:val="30"/>
          <w:szCs w:val="30"/>
          <w:cs/>
        </w:rPr>
        <w:lastRenderedPageBreak/>
        <w:t>ท</w:t>
      </w:r>
      <w:r w:rsidRPr="00CC6238">
        <w:rPr>
          <w:rFonts w:ascii="Angsana New" w:hAnsi="Angsana New" w:hint="cs"/>
          <w:sz w:val="30"/>
          <w:szCs w:val="30"/>
          <w:cs/>
        </w:rPr>
        <w:t>ี่</w:t>
      </w:r>
      <w:r w:rsidRPr="00CC6238">
        <w:rPr>
          <w:rFonts w:ascii="Angsana New" w:hAnsi="Angsana New"/>
          <w:sz w:val="30"/>
          <w:szCs w:val="30"/>
          <w:cs/>
        </w:rPr>
        <w:t>ด</w:t>
      </w:r>
      <w:r w:rsidRPr="00CC6238">
        <w:rPr>
          <w:rFonts w:ascii="Angsana New" w:hAnsi="Angsana New" w:hint="cs"/>
          <w:sz w:val="30"/>
          <w:szCs w:val="30"/>
          <w:cs/>
        </w:rPr>
        <w:t>ิ</w:t>
      </w:r>
      <w:r w:rsidRPr="00CC6238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CC6238">
        <w:rPr>
          <w:rFonts w:ascii="Angsana New" w:hAnsi="Angsana New"/>
          <w:sz w:val="30"/>
          <w:szCs w:val="30"/>
        </w:rPr>
        <w:t xml:space="preserve"> </w:t>
      </w:r>
    </w:p>
    <w:p w14:paraId="097A4546" w14:textId="77777777" w:rsidR="001E14AB" w:rsidRPr="00737403" w:rsidRDefault="001E14AB" w:rsidP="001E14AB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="Angsana New" w:hAnsi="Angsana New"/>
          <w:color w:val="2E74B5" w:themeColor="accent1" w:themeShade="BF"/>
          <w:sz w:val="20"/>
          <w:lang w:bidi="th-TH"/>
        </w:rPr>
      </w:pPr>
      <w:r w:rsidRPr="00687C7D">
        <w:rPr>
          <w:rFonts w:ascii="Angsana New" w:hAnsi="Angsana New"/>
          <w:color w:val="2E74B5" w:themeColor="accent1" w:themeShade="BF"/>
          <w:sz w:val="30"/>
          <w:szCs w:val="30"/>
          <w:lang w:bidi="th-TH"/>
        </w:rPr>
        <w:tab/>
      </w:r>
    </w:p>
    <w:p w14:paraId="32C05696" w14:textId="6590289F" w:rsidR="001E14AB" w:rsidRPr="00737403" w:rsidRDefault="00737403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รายการเปลี่ยนแปลงระหว่างงวดสามเดือนสิ้นสุดวันที่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1C2FDD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p w14:paraId="17C68F43" w14:textId="77777777" w:rsidR="00FE6B94" w:rsidRPr="005F14FE" w:rsidRDefault="00FE6B94" w:rsidP="00FE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4"/>
        <w:gridCol w:w="965"/>
        <w:gridCol w:w="241"/>
        <w:gridCol w:w="1019"/>
        <w:gridCol w:w="239"/>
        <w:gridCol w:w="943"/>
        <w:gridCol w:w="239"/>
        <w:gridCol w:w="1064"/>
        <w:gridCol w:w="36"/>
      </w:tblGrid>
      <w:tr w:rsidR="00FE6B94" w:rsidRPr="00A16777" w14:paraId="260D2289" w14:textId="77777777" w:rsidTr="0045421F">
        <w:trPr>
          <w:tblHeader/>
        </w:trPr>
        <w:tc>
          <w:tcPr>
            <w:tcW w:w="2337" w:type="pct"/>
          </w:tcPr>
          <w:p w14:paraId="3772BDDB" w14:textId="77777777" w:rsidR="00FE6B94" w:rsidRPr="00A7445B" w:rsidRDefault="00FE6B94" w:rsidP="0026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47EA3D18" w14:textId="77777777" w:rsidR="00FE6B94" w:rsidRPr="00381F82" w:rsidRDefault="00737403" w:rsidP="00FE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F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036A6F3" w14:textId="77777777" w:rsidR="00FE6B94" w:rsidRPr="00A16777" w:rsidRDefault="00FE6B94" w:rsidP="00FE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pct"/>
            <w:gridSpan w:val="4"/>
          </w:tcPr>
          <w:p w14:paraId="4BAF7AF7" w14:textId="77777777" w:rsidR="00FE6B94" w:rsidRPr="00381F82" w:rsidRDefault="00737403" w:rsidP="00FE6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F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B83" w:rsidRPr="00485AA2" w14:paraId="26210752" w14:textId="77777777" w:rsidTr="0045421F">
        <w:trPr>
          <w:tblHeader/>
        </w:trPr>
        <w:tc>
          <w:tcPr>
            <w:tcW w:w="2337" w:type="pct"/>
          </w:tcPr>
          <w:p w14:paraId="60F2AA99" w14:textId="77777777" w:rsidR="00C70AE9" w:rsidRPr="00CC5921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8879EB3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14:paraId="65E0212D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65A79E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</w:tcPr>
          <w:p w14:paraId="70DC444B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34E0AA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14:paraId="009BB77F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70DB3F87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0AE9" w:rsidRPr="00485AA2" w14:paraId="29CB49D7" w14:textId="77777777" w:rsidTr="0045421F">
        <w:trPr>
          <w:tblHeader/>
        </w:trPr>
        <w:tc>
          <w:tcPr>
            <w:tcW w:w="2337" w:type="pct"/>
          </w:tcPr>
          <w:p w14:paraId="5C229BBF" w14:textId="77777777" w:rsidR="00C70AE9" w:rsidRPr="00CC5921" w:rsidRDefault="00C70AE9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3" w:type="pct"/>
            <w:gridSpan w:val="8"/>
          </w:tcPr>
          <w:p w14:paraId="36BDC8C0" w14:textId="77777777" w:rsidR="00C70AE9" w:rsidRPr="00C70AE9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A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AE9" w:rsidRPr="00485AA2" w14:paraId="54F8C59F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76DC79A5" w14:textId="4EDF75E5" w:rsidR="00C70AE9" w:rsidRPr="00C70AE9" w:rsidRDefault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934EBF">
              <w:rPr>
                <w:rFonts w:ascii="Angsana New" w:hAnsi="Angsana New" w:hint="cs"/>
                <w:sz w:val="30"/>
                <w:szCs w:val="30"/>
                <w:cs/>
              </w:rPr>
              <w:t>สุทธิทาง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2" w:type="pct"/>
          </w:tcPr>
          <w:p w14:paraId="0333A628" w14:textId="77777777" w:rsidR="00C70AE9" w:rsidRPr="00485AA2" w:rsidRDefault="005E5445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149,818</w:t>
            </w:r>
          </w:p>
        </w:tc>
        <w:tc>
          <w:tcPr>
            <w:tcW w:w="135" w:type="pct"/>
          </w:tcPr>
          <w:p w14:paraId="6F79FFB4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6539EEB" w14:textId="77777777" w:rsidR="00C70AE9" w:rsidRPr="00485AA2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34" w:type="pct"/>
          </w:tcPr>
          <w:p w14:paraId="410477F6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37AE2FE" w14:textId="68D9D810" w:rsidR="00C70AE9" w:rsidRPr="00D61790" w:rsidRDefault="005E5445" w:rsidP="003D2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</w:t>
            </w:r>
            <w:r w:rsidR="00B46CD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</w:tcPr>
          <w:p w14:paraId="7C63272D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E2E1B0" w14:textId="77777777" w:rsidR="00C70AE9" w:rsidRPr="00D61790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567</w:t>
            </w:r>
          </w:p>
        </w:tc>
      </w:tr>
      <w:tr w:rsidR="00C70AE9" w:rsidRPr="00485AA2" w14:paraId="1D92635F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66C256CE" w14:textId="55ECFC7F" w:rsidR="00C70AE9" w:rsidRDefault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542" w:type="pct"/>
          </w:tcPr>
          <w:p w14:paraId="4888F8D9" w14:textId="77777777" w:rsidR="00C70AE9" w:rsidRPr="00485AA2" w:rsidRDefault="005E5445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35" w:type="pct"/>
          </w:tcPr>
          <w:p w14:paraId="49BF78C5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188F289" w14:textId="77777777" w:rsidR="00C70AE9" w:rsidRPr="00485AA2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817</w:t>
            </w:r>
          </w:p>
        </w:tc>
        <w:tc>
          <w:tcPr>
            <w:tcW w:w="134" w:type="pct"/>
          </w:tcPr>
          <w:p w14:paraId="0DCD4ADD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BDB2A4" w14:textId="77777777" w:rsidR="00C70AE9" w:rsidRPr="00D61790" w:rsidRDefault="005E5445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34" w:type="pct"/>
          </w:tcPr>
          <w:p w14:paraId="637AF373" w14:textId="77777777" w:rsidR="00C70AE9" w:rsidRPr="00485AA2" w:rsidRDefault="00C70AE9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DA739E" w14:textId="77777777" w:rsidR="00C70AE9" w:rsidRPr="00D61790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</w:tr>
      <w:tr w:rsidR="005D3E8A" w:rsidRPr="00272D23" w14:paraId="5E455B53" w14:textId="77777777" w:rsidTr="005D3E8A">
        <w:trPr>
          <w:gridAfter w:val="1"/>
          <w:wAfter w:w="20" w:type="pct"/>
          <w:tblHeader/>
        </w:trPr>
        <w:tc>
          <w:tcPr>
            <w:tcW w:w="2337" w:type="pct"/>
          </w:tcPr>
          <w:p w14:paraId="70904ACE" w14:textId="77777777" w:rsidR="005D3E8A" w:rsidRPr="00C70AE9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542" w:type="pct"/>
          </w:tcPr>
          <w:p w14:paraId="6A92BA5E" w14:textId="77777777" w:rsidR="005D3E8A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(29,210)</w:t>
            </w:r>
          </w:p>
        </w:tc>
        <w:tc>
          <w:tcPr>
            <w:tcW w:w="135" w:type="pct"/>
          </w:tcPr>
          <w:p w14:paraId="1A0499F8" w14:textId="77777777" w:rsidR="005D3E8A" w:rsidRPr="00485AA2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D936F33" w14:textId="77777777" w:rsidR="005D3E8A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(49)</w:t>
            </w:r>
          </w:p>
        </w:tc>
        <w:tc>
          <w:tcPr>
            <w:tcW w:w="134" w:type="pct"/>
          </w:tcPr>
          <w:p w14:paraId="5C1DC287" w14:textId="77777777" w:rsidR="005D3E8A" w:rsidRPr="00485AA2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BCAE6C" w14:textId="77777777" w:rsidR="005D3E8A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  <w:tc>
          <w:tcPr>
            <w:tcW w:w="134" w:type="pct"/>
          </w:tcPr>
          <w:p w14:paraId="6D7C6F53" w14:textId="77777777" w:rsidR="005D3E8A" w:rsidRPr="00485AA2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C7BA5D" w14:textId="77777777" w:rsidR="005D3E8A" w:rsidRDefault="005D3E8A" w:rsidP="005D3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 xml:space="preserve"> (27)</w:t>
            </w:r>
          </w:p>
        </w:tc>
      </w:tr>
      <w:tr w:rsidR="00F129D6" w:rsidRPr="00485AA2" w14:paraId="34DDE47A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13FAE771" w14:textId="77777777" w:rsidR="00F129D6" w:rsidRPr="00F129D6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2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โอนมาจาก</w:t>
            </w:r>
          </w:p>
        </w:tc>
        <w:tc>
          <w:tcPr>
            <w:tcW w:w="542" w:type="pct"/>
          </w:tcPr>
          <w:p w14:paraId="1B8D88CF" w14:textId="77777777" w:rsidR="00F129D6" w:rsidRPr="00485AA2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FC62DDD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0DA47C3" w14:textId="77777777" w:rsidR="00F129D6" w:rsidRPr="00F129D6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0FFBA77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A12AAB" w14:textId="77777777" w:rsidR="00F129D6" w:rsidRPr="00D61790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AEEA7E0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AB40B3" w14:textId="77777777" w:rsidR="00F129D6" w:rsidRPr="00D61790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29D6" w:rsidRPr="00485AA2" w14:paraId="5861BE05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3F92E0CE" w14:textId="15911D5C" w:rsidR="00F129D6" w:rsidRDefault="00633D90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129D6" w:rsidRPr="00F129D6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อสังหาริมทรัพย์เพื่อการลงทุนที่อยู่ในระหว่าง</w:t>
            </w:r>
          </w:p>
        </w:tc>
        <w:tc>
          <w:tcPr>
            <w:tcW w:w="542" w:type="pct"/>
          </w:tcPr>
          <w:p w14:paraId="00C7196E" w14:textId="77777777" w:rsidR="00F129D6" w:rsidRPr="00485AA2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1273539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831C89E" w14:textId="77777777" w:rsidR="00F129D6" w:rsidRPr="00F129D6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8EA0C9E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5F30495" w14:textId="77777777" w:rsidR="00F129D6" w:rsidRPr="00D61790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7039349" w14:textId="77777777" w:rsidR="00F129D6" w:rsidRPr="00485AA2" w:rsidRDefault="00F129D6" w:rsidP="00C70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36121C" w14:textId="77777777" w:rsidR="00F129D6" w:rsidRPr="00D61790" w:rsidRDefault="00F129D6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4DC" w:rsidRPr="00485AA2" w14:paraId="4E5D1803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38C3BDC7" w14:textId="7B201B79" w:rsidR="00D764DC" w:rsidRDefault="00633D90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764D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764DC" w:rsidRPr="00F129D6">
              <w:rPr>
                <w:rFonts w:ascii="Angsana New" w:hAnsi="Angsana New" w:hint="cs"/>
                <w:sz w:val="30"/>
                <w:szCs w:val="30"/>
                <w:cs/>
              </w:rPr>
              <w:t>การพัฒนาและพร้อมให้เช่า</w:t>
            </w:r>
            <w:r w:rsidR="00D764DC" w:rsidRPr="00F129D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D764DC" w:rsidRPr="00F129D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42" w:type="pct"/>
          </w:tcPr>
          <w:p w14:paraId="48544DB7" w14:textId="77777777" w:rsidR="00D764DC" w:rsidRPr="00D61790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53637D3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088B64" w14:textId="77777777" w:rsidR="00D764DC" w:rsidRPr="00F129D6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899</w:t>
            </w:r>
          </w:p>
        </w:tc>
        <w:tc>
          <w:tcPr>
            <w:tcW w:w="134" w:type="pct"/>
          </w:tcPr>
          <w:p w14:paraId="1ED87131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07B33FF" w14:textId="77777777" w:rsidR="00D764DC" w:rsidRPr="00D61790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186BD9D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25132A" w14:textId="77777777" w:rsidR="00D764DC" w:rsidRPr="00D61790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4DC" w:rsidRPr="00272D23" w14:paraId="3F2C546B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3A054411" w14:textId="77777777" w:rsidR="00D764DC" w:rsidRPr="00CC5921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542" w:type="pct"/>
          </w:tcPr>
          <w:p w14:paraId="77111F68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(6,142)</w:t>
            </w:r>
          </w:p>
        </w:tc>
        <w:tc>
          <w:tcPr>
            <w:tcW w:w="135" w:type="pct"/>
          </w:tcPr>
          <w:p w14:paraId="66EED3D0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340B64A" w14:textId="77777777" w:rsidR="00D764DC" w:rsidRPr="00485AA2" w:rsidRDefault="006233D5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 xml:space="preserve"> (7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812)</w:t>
            </w:r>
          </w:p>
        </w:tc>
        <w:tc>
          <w:tcPr>
            <w:tcW w:w="134" w:type="pct"/>
          </w:tcPr>
          <w:p w14:paraId="149E2C06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0B8E77" w14:textId="04A01B6B" w:rsidR="00D764DC" w:rsidRPr="00485AA2" w:rsidRDefault="00B46CD7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(1,517</w:t>
            </w:r>
            <w:r w:rsidR="00D764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3D652C1E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5A6046" w14:textId="77777777" w:rsidR="00D764DC" w:rsidRPr="00485AA2" w:rsidRDefault="006233D5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F129D6">
              <w:rPr>
                <w:rFonts w:ascii="Angsana New" w:hAnsi="Angsana New"/>
                <w:sz w:val="30"/>
                <w:szCs w:val="30"/>
              </w:rPr>
              <w:t>,</w:t>
            </w:r>
            <w:r w:rsidRPr="00F129D6">
              <w:rPr>
                <w:rFonts w:ascii="Angsana New" w:hAnsi="Angsana New"/>
                <w:sz w:val="30"/>
                <w:szCs w:val="30"/>
                <w:cs/>
              </w:rPr>
              <w:t>662)</w:t>
            </w:r>
          </w:p>
        </w:tc>
      </w:tr>
      <w:tr w:rsidR="00D764DC" w:rsidRPr="00272D23" w14:paraId="51CAB207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22AF516F" w14:textId="77777777" w:rsid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542" w:type="pct"/>
          </w:tcPr>
          <w:p w14:paraId="3AD3CA85" w14:textId="77777777" w:rsid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(575)</w:t>
            </w:r>
          </w:p>
        </w:tc>
        <w:tc>
          <w:tcPr>
            <w:tcW w:w="135" w:type="pct"/>
          </w:tcPr>
          <w:p w14:paraId="6A0D16D2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317392" w14:textId="77777777" w:rsid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29D6">
              <w:rPr>
                <w:rFonts w:ascii="Angsana New" w:hAnsi="Angsana New"/>
                <w:sz w:val="30"/>
                <w:szCs w:val="30"/>
                <w:cs/>
              </w:rPr>
              <w:t>(868)</w:t>
            </w:r>
          </w:p>
        </w:tc>
        <w:tc>
          <w:tcPr>
            <w:tcW w:w="134" w:type="pct"/>
          </w:tcPr>
          <w:p w14:paraId="6B2B767D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D6D7A10" w14:textId="77777777" w:rsidR="00D764DC" w:rsidRPr="00D61790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BF0C44D" w14:textId="77777777" w:rsidR="00D764DC" w:rsidRPr="00485AA2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A7ADFE" w14:textId="77777777" w:rsidR="00D764DC" w:rsidRPr="00D61790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4DC" w:rsidRPr="00272D23" w14:paraId="2D7C1F56" w14:textId="77777777" w:rsidTr="0045421F">
        <w:trPr>
          <w:gridAfter w:val="1"/>
          <w:wAfter w:w="20" w:type="pct"/>
          <w:tblHeader/>
        </w:trPr>
        <w:tc>
          <w:tcPr>
            <w:tcW w:w="2337" w:type="pct"/>
          </w:tcPr>
          <w:p w14:paraId="681C9EB1" w14:textId="35DCB807" w:rsidR="00D764DC" w:rsidRPr="004D1B83" w:rsidRDefault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</w:t>
            </w:r>
            <w:r w:rsidR="00934E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D00D893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</w:rPr>
              <w:t>115,368</w:t>
            </w:r>
          </w:p>
        </w:tc>
        <w:tc>
          <w:tcPr>
            <w:tcW w:w="135" w:type="pct"/>
          </w:tcPr>
          <w:p w14:paraId="148144F0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E3E743E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180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549</w:t>
            </w:r>
          </w:p>
        </w:tc>
        <w:tc>
          <w:tcPr>
            <w:tcW w:w="134" w:type="pct"/>
          </w:tcPr>
          <w:p w14:paraId="7CFE4C2E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42BD82DD" w14:textId="10E17D1C" w:rsidR="00D764DC" w:rsidRPr="00D764DC" w:rsidRDefault="003D2581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11,520</w:t>
            </w:r>
          </w:p>
        </w:tc>
        <w:tc>
          <w:tcPr>
            <w:tcW w:w="134" w:type="pct"/>
          </w:tcPr>
          <w:p w14:paraId="7B521F64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88B27A2" w14:textId="77777777" w:rsidR="00D764DC" w:rsidRPr="00D764DC" w:rsidRDefault="00D764DC" w:rsidP="00D764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4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222</w:t>
            </w:r>
          </w:p>
        </w:tc>
      </w:tr>
    </w:tbl>
    <w:p w14:paraId="0DCAE389" w14:textId="77777777" w:rsidR="00F129D6" w:rsidRPr="00F129D6" w:rsidRDefault="00F129D6" w:rsidP="00F1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A50991" w14:textId="4F910ECB" w:rsidR="00F9218B" w:rsidRPr="004B5628" w:rsidRDefault="00F9218B" w:rsidP="00F1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4B5628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4A6CA4FD" w14:textId="77777777" w:rsidR="00F9218B" w:rsidRPr="004B5628" w:rsidRDefault="00F9218B" w:rsidP="00F1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B87C893" w14:textId="6F8CBD1B" w:rsidR="00F129D6" w:rsidRDefault="00F129D6" w:rsidP="00F1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764DC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31 </w:t>
      </w:r>
      <w:r w:rsidRPr="00D764DC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256</w:t>
      </w:r>
      <w:r w:rsidRPr="00D764DC">
        <w:rPr>
          <w:rFonts w:ascii="Angsana New" w:hAnsi="Angsana New"/>
          <w:spacing w:val="-2"/>
          <w:sz w:val="30"/>
          <w:szCs w:val="30"/>
        </w:rPr>
        <w:t>1</w:t>
      </w:r>
      <w:r w:rsidRPr="00D764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764DC">
        <w:rPr>
          <w:rFonts w:ascii="Angsana New" w:hAnsi="Angsana New" w:hint="cs"/>
          <w:spacing w:val="-2"/>
          <w:sz w:val="30"/>
          <w:szCs w:val="30"/>
          <w:cs/>
        </w:rPr>
        <w:t>ที่ดิน</w:t>
      </w:r>
      <w:r w:rsidR="003D2581">
        <w:rPr>
          <w:rFonts w:ascii="Angsana New" w:hAnsi="Angsana New" w:hint="cs"/>
          <w:spacing w:val="-2"/>
          <w:sz w:val="30"/>
          <w:szCs w:val="30"/>
          <w:cs/>
        </w:rPr>
        <w:t xml:space="preserve">และส่วนปรับปรุงที่ดิน </w:t>
      </w:r>
      <w:r w:rsidRPr="00D764DC">
        <w:rPr>
          <w:rFonts w:ascii="Angsana New" w:hAnsi="Angsana New" w:hint="cs"/>
          <w:spacing w:val="-2"/>
          <w:sz w:val="30"/>
          <w:szCs w:val="30"/>
          <w:cs/>
        </w:rPr>
        <w:t>แล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ะอาคารของกลุ่มบริษัท</w:t>
      </w:r>
      <w:r w:rsidRPr="00B7739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ซึ่งมี</w:t>
      </w:r>
      <w:r w:rsidR="003D2581" w:rsidRPr="00B77393">
        <w:rPr>
          <w:rFonts w:ascii="Angsana New" w:hAnsi="Angsana New" w:hint="cs"/>
          <w:spacing w:val="-2"/>
          <w:sz w:val="30"/>
          <w:szCs w:val="30"/>
          <w:cs/>
        </w:rPr>
        <w:t>มูลค่า</w:t>
      </w:r>
      <w:r w:rsidR="00277AAD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บัญชีจำนวน</w:t>
      </w:r>
      <w:r w:rsidRPr="00B7739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063A1" w:rsidRPr="00B77393">
        <w:rPr>
          <w:rFonts w:ascii="Angsana New" w:hAnsi="Angsana New" w:hint="cs"/>
          <w:spacing w:val="-2"/>
          <w:sz w:val="30"/>
          <w:szCs w:val="30"/>
          <w:cs/>
        </w:rPr>
        <w:t>1</w:t>
      </w:r>
      <w:r w:rsidR="003D2581" w:rsidRPr="00B77393">
        <w:rPr>
          <w:rFonts w:ascii="Angsana New" w:hAnsi="Angsana New"/>
          <w:spacing w:val="-2"/>
          <w:sz w:val="30"/>
          <w:szCs w:val="30"/>
        </w:rPr>
        <w:t>.01</w:t>
      </w:r>
      <w:r w:rsidR="004063A1" w:rsidRPr="00B7739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7739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(31 </w:t>
      </w:r>
      <w:r w:rsidRPr="00B77393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B7739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25</w:t>
      </w:r>
      <w:r w:rsidRPr="00B77393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B7739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Pr="00B7739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E4571" w:rsidRPr="00B77393">
        <w:rPr>
          <w:rFonts w:ascii="Angsana New" w:hAnsi="Angsana New"/>
          <w:i/>
          <w:iCs/>
          <w:spacing w:val="-2"/>
          <w:sz w:val="30"/>
          <w:szCs w:val="30"/>
        </w:rPr>
        <w:t>.07</w:t>
      </w:r>
      <w:r w:rsidRPr="00B7739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7739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B77393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B7739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ใช้เป็นหลักประกันเงินเบิกเกินบัญชี</w:t>
      </w:r>
      <w:r w:rsidRPr="00B7739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เงินกู้ยืมระยะสั้น</w:t>
      </w:r>
      <w:r w:rsidRPr="00B7739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7393">
        <w:rPr>
          <w:rFonts w:ascii="Angsana New" w:hAnsi="Angsana New" w:hint="cs"/>
          <w:spacing w:val="-2"/>
          <w:sz w:val="30"/>
          <w:szCs w:val="30"/>
          <w:cs/>
        </w:rPr>
        <w:t>และเงินกู้ยืมระยะยาวจากสถาบันการเงิน</w:t>
      </w:r>
      <w:r w:rsidR="0031115B" w:rsidRPr="00B77393">
        <w:rPr>
          <w:rFonts w:ascii="Angsana New" w:hAnsi="Angsana New" w:hint="cs"/>
          <w:spacing w:val="-2"/>
          <w:sz w:val="30"/>
          <w:szCs w:val="30"/>
          <w:cs/>
        </w:rPr>
        <w:t>ของบริษัทย่อย</w:t>
      </w:r>
    </w:p>
    <w:p w14:paraId="57F046C1" w14:textId="68B2CDCE" w:rsidR="0031115B" w:rsidRDefault="0031115B" w:rsidP="0045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2E74B5" w:themeColor="accent1" w:themeShade="BF"/>
          <w:sz w:val="20"/>
          <w:szCs w:val="20"/>
          <w:cs/>
        </w:rPr>
      </w:pPr>
      <w:r>
        <w:rPr>
          <w:rFonts w:ascii="Angsana New" w:hAnsi="Angsana New"/>
          <w:color w:val="2E74B5" w:themeColor="accent1" w:themeShade="BF"/>
          <w:sz w:val="20"/>
          <w:szCs w:val="20"/>
          <w:cs/>
        </w:rPr>
        <w:br w:type="page"/>
      </w:r>
    </w:p>
    <w:p w14:paraId="37D74B41" w14:textId="4B4D8153" w:rsidR="00E56BB0" w:rsidRPr="004B0E66" w:rsidRDefault="0031115B" w:rsidP="0019231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4B0E66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596EE117" w14:textId="77777777" w:rsidR="00E56BB0" w:rsidRDefault="00E56BB0" w:rsidP="00453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 w:themeColor="accent1" w:themeShade="BF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1168"/>
        <w:gridCol w:w="270"/>
        <w:gridCol w:w="1172"/>
        <w:gridCol w:w="236"/>
        <w:gridCol w:w="34"/>
        <w:gridCol w:w="1170"/>
        <w:gridCol w:w="270"/>
        <w:gridCol w:w="1170"/>
      </w:tblGrid>
      <w:tr w:rsidR="007A0791" w:rsidRPr="00CE6E0F" w14:paraId="26753FCD" w14:textId="77777777" w:rsidTr="00CE6E0F">
        <w:trPr>
          <w:cantSplit/>
          <w:tblHeader/>
        </w:trPr>
        <w:tc>
          <w:tcPr>
            <w:tcW w:w="3150" w:type="dxa"/>
            <w:shd w:val="clear" w:color="auto" w:fill="auto"/>
          </w:tcPr>
          <w:p w14:paraId="0C7E6FB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990E0A6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073557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D96402C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44" w:type="dxa"/>
            <w:gridSpan w:val="4"/>
            <w:shd w:val="clear" w:color="auto" w:fill="auto"/>
          </w:tcPr>
          <w:p w14:paraId="58288B4F" w14:textId="66E229A3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0791" w:rsidRPr="00CE6E0F" w14:paraId="160A6BFD" w14:textId="77777777" w:rsidTr="00CE6E0F">
        <w:trPr>
          <w:cantSplit/>
          <w:tblHeader/>
        </w:trPr>
        <w:tc>
          <w:tcPr>
            <w:tcW w:w="3150" w:type="dxa"/>
            <w:shd w:val="clear" w:color="auto" w:fill="auto"/>
          </w:tcPr>
          <w:p w14:paraId="7B1D56B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F958480" w14:textId="4D36A776" w:rsidR="007A0791" w:rsidRPr="00CE6E0F" w:rsidRDefault="00CE6E0F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  <w:shd w:val="clear" w:color="auto" w:fill="auto"/>
          </w:tcPr>
          <w:p w14:paraId="1608F573" w14:textId="0CE558E6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CE6E0F">
              <w:rPr>
                <w:rFonts w:ascii="Angsana New" w:hAnsi="Angsana New"/>
                <w:sz w:val="30"/>
                <w:szCs w:val="30"/>
              </w:rPr>
              <w:t>31</w:t>
            </w:r>
            <w:r w:rsidRPr="00CE6E0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70BCF32C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1BC9DA3E" w14:textId="55903084" w:rsidR="007A0791" w:rsidRPr="00CE6E0F" w:rsidRDefault="007A0791" w:rsidP="00C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3</w:t>
            </w:r>
            <w:r w:rsidRPr="00CE6E0F">
              <w:rPr>
                <w:rFonts w:ascii="Angsana New" w:hAnsi="Angsana New"/>
                <w:sz w:val="30"/>
                <w:szCs w:val="30"/>
                <w:lang w:eastAsia="th-TH"/>
              </w:rPr>
              <w:t xml:space="preserve">1 </w:t>
            </w:r>
            <w:r w:rsidRPr="00CE6E0F">
              <w:rPr>
                <w:rFonts w:ascii="Angsana New" w:hAnsi="Angsana New"/>
                <w:sz w:val="30"/>
                <w:szCs w:val="30"/>
                <w:rtl/>
                <w:cs/>
                <w:lang w:eastAsia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C64EB9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7C6CCA6" w14:textId="2CDD4E92" w:rsidR="007A0791" w:rsidRPr="00CE6E0F" w:rsidRDefault="007A0791" w:rsidP="00CE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CE6E0F">
              <w:rPr>
                <w:rFonts w:ascii="Angsana New" w:hAnsi="Angsana New"/>
                <w:sz w:val="30"/>
                <w:szCs w:val="30"/>
              </w:rPr>
              <w:t>31</w:t>
            </w:r>
            <w:r w:rsidRPr="00CE6E0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60A5D40B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4C49EBC" w14:textId="411C0FD4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3</w:t>
            </w:r>
            <w:r w:rsidRPr="00CE6E0F">
              <w:rPr>
                <w:rFonts w:ascii="Angsana New" w:hAnsi="Angsana New"/>
                <w:sz w:val="30"/>
                <w:szCs w:val="30"/>
                <w:lang w:eastAsia="th-TH"/>
              </w:rPr>
              <w:t xml:space="preserve">1 </w:t>
            </w:r>
            <w:r w:rsidRPr="00CE6E0F">
              <w:rPr>
                <w:rFonts w:ascii="Angsana New" w:hAnsi="Angsana New"/>
                <w:sz w:val="30"/>
                <w:szCs w:val="30"/>
                <w:rtl/>
                <w:cs/>
                <w:lang w:eastAsia="th-TH"/>
              </w:rPr>
              <w:t>ธันวาคม</w:t>
            </w:r>
          </w:p>
        </w:tc>
      </w:tr>
      <w:tr w:rsidR="007A0791" w:rsidRPr="00CE6E0F" w14:paraId="0F13D9C9" w14:textId="77777777" w:rsidTr="00CE6E0F">
        <w:trPr>
          <w:cantSplit/>
          <w:tblHeader/>
        </w:trPr>
        <w:tc>
          <w:tcPr>
            <w:tcW w:w="3150" w:type="dxa"/>
            <w:shd w:val="clear" w:color="auto" w:fill="auto"/>
          </w:tcPr>
          <w:p w14:paraId="461EDFA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774F68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12E09AB" w14:textId="063D485B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</w:t>
            </w: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3E35CA80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30A66120" w14:textId="780D717E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E8CD2E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31465A1" w14:textId="36C7F5F2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</w:t>
            </w: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08BBE82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186628" w14:textId="303312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2560</w:t>
            </w:r>
          </w:p>
        </w:tc>
      </w:tr>
      <w:tr w:rsidR="007A0791" w:rsidRPr="00CE6E0F" w14:paraId="20F6FD89" w14:textId="77777777" w:rsidTr="00CE6E0F">
        <w:trPr>
          <w:cantSplit/>
          <w:tblHeader/>
        </w:trPr>
        <w:tc>
          <w:tcPr>
            <w:tcW w:w="3150" w:type="dxa"/>
            <w:shd w:val="clear" w:color="auto" w:fill="auto"/>
          </w:tcPr>
          <w:p w14:paraId="28DD8CA6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</w:tcPr>
          <w:p w14:paraId="56697792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90" w:type="dxa"/>
            <w:gridSpan w:val="8"/>
            <w:shd w:val="clear" w:color="auto" w:fill="auto"/>
          </w:tcPr>
          <w:p w14:paraId="271D0FE1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CE6E0F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E6E0F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0791" w:rsidRPr="00CE6E0F" w14:paraId="42B83BDE" w14:textId="77777777" w:rsidTr="00CE6E0F">
        <w:tc>
          <w:tcPr>
            <w:tcW w:w="3150" w:type="dxa"/>
            <w:shd w:val="clear" w:color="auto" w:fill="auto"/>
          </w:tcPr>
          <w:p w14:paraId="3E693F98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2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66B9875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  <w:shd w:val="clear" w:color="auto" w:fill="auto"/>
          </w:tcPr>
          <w:p w14:paraId="768A7F6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A4782D7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647350E3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6F30C0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252224AB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9E574B6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62BB339F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191004" w:rsidRPr="00CE6E0F" w14:paraId="4003C5AC" w14:textId="77777777" w:rsidTr="00CE6E0F">
        <w:tc>
          <w:tcPr>
            <w:tcW w:w="3150" w:type="dxa"/>
            <w:shd w:val="clear" w:color="auto" w:fill="auto"/>
          </w:tcPr>
          <w:p w14:paraId="30DD9D13" w14:textId="1E593613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0DFAB2F" w14:textId="5F7C2FC5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  <w:shd w:val="clear" w:color="auto" w:fill="auto"/>
          </w:tcPr>
          <w:p w14:paraId="5FB6F646" w14:textId="3A419399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912D13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31F11980" w14:textId="00C8382A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96C1A45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388995" w14:textId="1C1F6619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B02DBA9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37B1EDFD" w14:textId="51564306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191004" w:rsidRPr="00CE6E0F" w14:paraId="366E36A5" w14:textId="77777777" w:rsidTr="00CE6E0F">
        <w:tc>
          <w:tcPr>
            <w:tcW w:w="3150" w:type="dxa"/>
            <w:shd w:val="clear" w:color="auto" w:fill="auto"/>
          </w:tcPr>
          <w:p w14:paraId="5FA9F7AA" w14:textId="65CF8369" w:rsidR="00191004" w:rsidRPr="00CE6E0F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532815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168F0DA0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  <w:shd w:val="clear" w:color="auto" w:fill="auto"/>
          </w:tcPr>
          <w:p w14:paraId="090A76F0" w14:textId="64F13B85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8"/>
              </w:rPr>
              <w:t>63,375</w:t>
            </w:r>
          </w:p>
        </w:tc>
        <w:tc>
          <w:tcPr>
            <w:tcW w:w="270" w:type="dxa"/>
            <w:shd w:val="clear" w:color="auto" w:fill="auto"/>
          </w:tcPr>
          <w:p w14:paraId="7181976C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139AF9F5" w14:textId="15853822" w:rsidR="00191004" w:rsidRPr="00CE6E0F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3D8E3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544EBC" w14:textId="32C72986" w:rsidR="00191004" w:rsidRPr="00CE6E0F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D6D12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2E1F28" w14:textId="1D90C3DC" w:rsidR="00191004" w:rsidRPr="00CE6E0F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7A0791" w:rsidRPr="00CE6E0F" w14:paraId="42AC83FD" w14:textId="77777777" w:rsidTr="00CE6E0F">
        <w:tc>
          <w:tcPr>
            <w:tcW w:w="3150" w:type="dxa"/>
            <w:shd w:val="clear" w:color="auto" w:fill="auto"/>
          </w:tcPr>
          <w:p w14:paraId="6BC32B40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395F394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  <w:shd w:val="clear" w:color="auto" w:fill="auto"/>
          </w:tcPr>
          <w:p w14:paraId="15260CF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CC89A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14CA3D77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DA4B7B4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283415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862CC3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422C5B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7A0791" w:rsidRPr="00CE6E0F" w14:paraId="11F98D76" w14:textId="77777777" w:rsidTr="004B5628">
        <w:tc>
          <w:tcPr>
            <w:tcW w:w="3150" w:type="dxa"/>
            <w:shd w:val="clear" w:color="auto" w:fill="auto"/>
          </w:tcPr>
          <w:p w14:paraId="6F504E15" w14:textId="755626FA" w:rsidR="007A0791" w:rsidRPr="00CE6E0F" w:rsidRDefault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</w:t>
            </w: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76D07F46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68" w:type="dxa"/>
            <w:shd w:val="clear" w:color="auto" w:fill="auto"/>
          </w:tcPr>
          <w:p w14:paraId="37AFA62D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1,101</w:t>
            </w:r>
          </w:p>
        </w:tc>
        <w:tc>
          <w:tcPr>
            <w:tcW w:w="270" w:type="dxa"/>
            <w:shd w:val="clear" w:color="auto" w:fill="auto"/>
          </w:tcPr>
          <w:p w14:paraId="6886EF07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1B8CC1D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1,628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F587AA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623277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6D16E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0D3D68" w14:textId="77777777" w:rsidR="007A0791" w:rsidRPr="00CE6E0F" w:rsidRDefault="007A0791" w:rsidP="007A0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191004" w:rsidRPr="00CE6E0F" w14:paraId="40B48D5A" w14:textId="77777777" w:rsidTr="004B5628">
        <w:tc>
          <w:tcPr>
            <w:tcW w:w="3150" w:type="dxa"/>
            <w:shd w:val="clear" w:color="auto" w:fill="auto"/>
          </w:tcPr>
          <w:p w14:paraId="65F516A1" w14:textId="786D4B2B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 w:hint="cs"/>
                <w:sz w:val="30"/>
                <w:szCs w:val="30"/>
                <w:cs/>
              </w:rPr>
              <w:t>หุ้นกู้</w:t>
            </w: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06721780" w14:textId="13E9B71F" w:rsidR="00191004" w:rsidRPr="00CE6E0F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1FC4A63" w14:textId="0822D58A" w:rsidR="00191004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8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3,150,000</w:t>
            </w:r>
          </w:p>
        </w:tc>
        <w:tc>
          <w:tcPr>
            <w:tcW w:w="270" w:type="dxa"/>
            <w:shd w:val="clear" w:color="auto" w:fill="auto"/>
          </w:tcPr>
          <w:p w14:paraId="26BE9D5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9A70997" w14:textId="3B66C83B" w:rsidR="00191004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4,100,000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27D0C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143ED" w14:textId="711C42A4" w:rsidR="00191004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3,150,000</w:t>
            </w:r>
          </w:p>
        </w:tc>
        <w:tc>
          <w:tcPr>
            <w:tcW w:w="270" w:type="dxa"/>
            <w:shd w:val="clear" w:color="auto" w:fill="auto"/>
          </w:tcPr>
          <w:p w14:paraId="5C17A892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AAE234" w14:textId="64358B28" w:rsidR="00191004" w:rsidRDefault="00191004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4,</w:t>
            </w:r>
            <w:r w:rsidRPr="00CE6E0F">
              <w:rPr>
                <w:rFonts w:ascii="Angsana New" w:eastAsia="MS Mincho" w:hAnsi="Angsana New"/>
                <w:sz w:val="30"/>
                <w:szCs w:val="30"/>
              </w:rPr>
              <w:t>100</w:t>
            </w: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,000</w:t>
            </w:r>
          </w:p>
        </w:tc>
      </w:tr>
      <w:tr w:rsidR="00191004" w:rsidRPr="00CE6E0F" w14:paraId="1127D1CC" w14:textId="77777777" w:rsidTr="005D3E8A">
        <w:tc>
          <w:tcPr>
            <w:tcW w:w="3150" w:type="dxa"/>
            <w:shd w:val="clear" w:color="auto" w:fill="auto"/>
          </w:tcPr>
          <w:p w14:paraId="6593E1A9" w14:textId="2CBBACB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810" w:type="dxa"/>
            <w:shd w:val="clear" w:color="auto" w:fill="auto"/>
          </w:tcPr>
          <w:p w14:paraId="7545085A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745E5D7A" w14:textId="746D1000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3,</w:t>
            </w:r>
            <w:r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214</w:t>
            </w: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63350A07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04CEA05D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4,101,628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EABFE5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D058D6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3,150,000</w:t>
            </w:r>
          </w:p>
        </w:tc>
        <w:tc>
          <w:tcPr>
            <w:tcW w:w="270" w:type="dxa"/>
            <w:shd w:val="clear" w:color="auto" w:fill="auto"/>
          </w:tcPr>
          <w:p w14:paraId="68ECB666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1E4AC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4,100,000</w:t>
            </w:r>
          </w:p>
        </w:tc>
      </w:tr>
      <w:tr w:rsidR="00191004" w:rsidRPr="00CE6E0F" w14:paraId="01832E84" w14:textId="77777777" w:rsidTr="005D3E8A">
        <w:tc>
          <w:tcPr>
            <w:tcW w:w="3150" w:type="dxa"/>
            <w:shd w:val="clear" w:color="auto" w:fill="auto"/>
          </w:tcPr>
          <w:p w14:paraId="3FA82B3E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18FC2D7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7332795C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66B4A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692D8325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0D14DC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E5FD69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37758C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A52B83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43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91004" w:rsidRPr="00CE6E0F" w14:paraId="09267D9D" w14:textId="77777777" w:rsidTr="00CE6E0F">
        <w:tc>
          <w:tcPr>
            <w:tcW w:w="3150" w:type="dxa"/>
            <w:shd w:val="clear" w:color="auto" w:fill="auto"/>
          </w:tcPr>
          <w:p w14:paraId="209C1CFA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20105DF1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EF0B19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D9D78A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5A2EBDFB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E3B3D78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B20507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77AE9E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72AB67" w14:textId="77777777" w:rsidR="00191004" w:rsidRPr="00CE6E0F" w:rsidRDefault="00191004" w:rsidP="001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43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A7421" w:rsidRPr="00CE6E0F" w14:paraId="4BB4CABB" w14:textId="77777777" w:rsidTr="00CE6E0F">
        <w:tc>
          <w:tcPr>
            <w:tcW w:w="3150" w:type="dxa"/>
            <w:shd w:val="clear" w:color="auto" w:fill="auto"/>
          </w:tcPr>
          <w:p w14:paraId="24ADB8CB" w14:textId="170BBF59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970589" w14:textId="38B869D0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7BC1EAE" w14:textId="15C0180C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697</w:t>
            </w:r>
            <w:r w:rsidRPr="00CE6E0F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46F1BEBF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432F6E71" w14:textId="056742C7" w:rsidR="007A7421" w:rsidRPr="004B5628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CC2B7" w14:textId="77777777" w:rsidR="007A7421" w:rsidRPr="004B5628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7B69BE8" w14:textId="65798B88" w:rsidR="007A7421" w:rsidRPr="004B5628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87DA4F" w14:textId="77777777" w:rsidR="007A7421" w:rsidRPr="004B5628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DCF1065" w14:textId="02EAC5F0" w:rsidR="007A7421" w:rsidRPr="004B5628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7A7421" w:rsidRPr="00CE6E0F" w14:paraId="55883BCC" w14:textId="77777777" w:rsidTr="00CE6E0F">
        <w:tc>
          <w:tcPr>
            <w:tcW w:w="3150" w:type="dxa"/>
            <w:shd w:val="clear" w:color="auto" w:fill="auto"/>
          </w:tcPr>
          <w:p w14:paraId="71D2522E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shd w:val="clear" w:color="auto" w:fill="auto"/>
          </w:tcPr>
          <w:p w14:paraId="2CA79E48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shd w:val="clear" w:color="auto" w:fill="auto"/>
          </w:tcPr>
          <w:p w14:paraId="356FF577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2328B0BF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</w:tcPr>
          <w:p w14:paraId="6B11530B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ABCE07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0B8DED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509D75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55B9B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7A7421" w:rsidRPr="00CE6E0F" w14:paraId="27D806AE" w14:textId="77777777" w:rsidTr="004B5628">
        <w:tc>
          <w:tcPr>
            <w:tcW w:w="3150" w:type="dxa"/>
            <w:shd w:val="clear" w:color="auto" w:fill="auto"/>
          </w:tcPr>
          <w:p w14:paraId="36D548E3" w14:textId="0D87B8C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2F5A0D46" w14:textId="2AC86377" w:rsidR="007A7421" w:rsidRPr="00CE6E0F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CBC03FB" w14:textId="649C9668" w:rsidR="007A7421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</w:rPr>
              <w:t>13,620,000</w:t>
            </w:r>
          </w:p>
        </w:tc>
        <w:tc>
          <w:tcPr>
            <w:tcW w:w="270" w:type="dxa"/>
            <w:shd w:val="clear" w:color="auto" w:fill="auto"/>
          </w:tcPr>
          <w:p w14:paraId="43F18DF3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4DF6DFC" w14:textId="66430D3D" w:rsidR="007A7421" w:rsidRPr="00CE6E0F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</w:rPr>
              <w:t>9,220,000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8B13B2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7F6184" w14:textId="355FC7DC" w:rsidR="007A7421" w:rsidRPr="00CE6E0F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</w:rPr>
              <w:t>13,620,000</w:t>
            </w:r>
          </w:p>
        </w:tc>
        <w:tc>
          <w:tcPr>
            <w:tcW w:w="270" w:type="dxa"/>
            <w:shd w:val="clear" w:color="auto" w:fill="auto"/>
          </w:tcPr>
          <w:p w14:paraId="15CCD43B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F695A7" w14:textId="36830F93" w:rsidR="007A7421" w:rsidRPr="00CE6E0F" w:rsidRDefault="007A742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MS Mincho" w:hAnsi="Angsana New"/>
                <w:sz w:val="30"/>
                <w:szCs w:val="30"/>
              </w:rPr>
              <w:t>9,220,000</w:t>
            </w:r>
          </w:p>
        </w:tc>
      </w:tr>
      <w:tr w:rsidR="007A7421" w:rsidRPr="00CE6E0F" w14:paraId="5A27CF04" w14:textId="77777777" w:rsidTr="005D3E8A">
        <w:tc>
          <w:tcPr>
            <w:tcW w:w="3150" w:type="dxa"/>
            <w:shd w:val="clear" w:color="auto" w:fill="auto"/>
          </w:tcPr>
          <w:p w14:paraId="0F9F9FB3" w14:textId="6A60E722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E6E0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79BE45AE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41222" w14:textId="563A85FA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14,3</w:t>
            </w:r>
            <w:r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17</w:t>
            </w: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4CB867CF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58A6" w14:textId="534099D0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11"/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9,220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8"/>
              </w:rPr>
              <w:t>,</w:t>
            </w:r>
            <w:r w:rsidRPr="00CE6E0F">
              <w:rPr>
                <w:rFonts w:ascii="Angsana New" w:eastAsia="Times New Roman" w:hAnsi="Angsana New" w:cs="Times New Roman"/>
                <w:b/>
                <w:bCs/>
                <w:sz w:val="30"/>
                <w:szCs w:val="30"/>
                <w:lang w:val="en-GB" w:bidi="ar-SA"/>
              </w:rPr>
              <w:t>202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1CBA16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BB968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6E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13,620,000</w:t>
            </w:r>
          </w:p>
        </w:tc>
        <w:tc>
          <w:tcPr>
            <w:tcW w:w="270" w:type="dxa"/>
            <w:shd w:val="clear" w:color="auto" w:fill="auto"/>
          </w:tcPr>
          <w:p w14:paraId="28A49556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1D3D1" w14:textId="77777777" w:rsidR="007A7421" w:rsidRPr="00CE6E0F" w:rsidRDefault="007A7421" w:rsidP="007A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E6E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9,220,000</w:t>
            </w:r>
          </w:p>
        </w:tc>
      </w:tr>
    </w:tbl>
    <w:p w14:paraId="5F32CF48" w14:textId="77777777" w:rsidR="00192316" w:rsidRPr="002A70E5" w:rsidRDefault="00192316" w:rsidP="00192316">
      <w:pPr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046246A" w14:textId="690F89DA" w:rsidR="00CC28AD" w:rsidRDefault="00CC28AD" w:rsidP="00CC28A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393C">
        <w:rPr>
          <w:rFonts w:asciiTheme="majorBidi" w:hAnsiTheme="majorBidi" w:cstheme="majorBidi"/>
          <w:sz w:val="30"/>
          <w:szCs w:val="30"/>
          <w:cs/>
        </w:rPr>
        <w:t>ณ</w:t>
      </w:r>
      <w:r w:rsidRPr="008C393C">
        <w:rPr>
          <w:rFonts w:asciiTheme="majorBidi" w:hAnsiTheme="majorBidi" w:cstheme="majorBidi"/>
          <w:sz w:val="30"/>
          <w:szCs w:val="30"/>
        </w:rPr>
        <w:t xml:space="preserve"> </w:t>
      </w:r>
      <w:r w:rsidRPr="008C393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C393C">
        <w:rPr>
          <w:rFonts w:asciiTheme="majorBidi" w:hAnsiTheme="majorBidi" w:cstheme="majorBidi"/>
          <w:sz w:val="30"/>
          <w:szCs w:val="30"/>
        </w:rPr>
        <w:t xml:space="preserve"> 31 </w:t>
      </w:r>
      <w:r w:rsidRPr="008C393C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C393C">
        <w:rPr>
          <w:rFonts w:asciiTheme="majorBidi" w:hAnsiTheme="majorBidi" w:cstheme="majorBidi"/>
          <w:sz w:val="30"/>
          <w:szCs w:val="30"/>
        </w:rPr>
        <w:t xml:space="preserve"> 2561 </w:t>
      </w:r>
      <w:r w:rsidRPr="008C393C">
        <w:rPr>
          <w:rFonts w:asciiTheme="majorBidi" w:hAnsiTheme="majorBidi" w:cstheme="majorBidi"/>
          <w:sz w:val="30"/>
          <w:szCs w:val="30"/>
          <w:cs/>
        </w:rPr>
        <w:t>กลุ่ม</w:t>
      </w:r>
      <w:r w:rsidR="00F9218B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</w:t>
      </w:r>
      <w:r w:rsidRPr="008C393C">
        <w:rPr>
          <w:rFonts w:asciiTheme="majorBidi" w:hAnsiTheme="majorBidi" w:cstheme="majorBidi"/>
          <w:sz w:val="30"/>
          <w:szCs w:val="30"/>
          <w:cs/>
        </w:rPr>
        <w:t>ซึ่ง</w:t>
      </w:r>
      <w:r w:rsidR="00F9218B">
        <w:rPr>
          <w:rFonts w:asciiTheme="majorBidi" w:hAnsiTheme="majorBidi" w:cstheme="majorBidi"/>
          <w:sz w:val="30"/>
          <w:szCs w:val="30"/>
          <w:cs/>
        </w:rPr>
        <w:t>ยังไม่ได้เบิกใช้เป็นจำนวน</w:t>
      </w:r>
      <w:r w:rsidRPr="008C393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1,</w:t>
      </w:r>
      <w:r w:rsidR="00C20A19">
        <w:rPr>
          <w:rFonts w:asciiTheme="majorBidi" w:hAnsiTheme="majorBidi" w:cstheme="majorBidi"/>
          <w:sz w:val="30"/>
          <w:szCs w:val="30"/>
        </w:rPr>
        <w:t>742</w:t>
      </w:r>
      <w:r>
        <w:rPr>
          <w:rFonts w:asciiTheme="majorBidi" w:hAnsiTheme="majorBidi" w:cstheme="majorBidi"/>
          <w:sz w:val="30"/>
          <w:szCs w:val="30"/>
        </w:rPr>
        <w:t xml:space="preserve">.50 </w:t>
      </w:r>
      <w:r w:rsidRPr="008C393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C393C">
        <w:rPr>
          <w:rFonts w:asciiTheme="majorBidi" w:hAnsiTheme="majorBidi" w:cstheme="majorBidi"/>
          <w:sz w:val="30"/>
          <w:szCs w:val="30"/>
        </w:rPr>
        <w:t xml:space="preserve"> </w:t>
      </w:r>
      <w:r w:rsidR="00F9218B">
        <w:rPr>
          <w:rFonts w:asciiTheme="majorBidi" w:hAnsiTheme="majorBidi" w:cstheme="majorBidi"/>
          <w:sz w:val="30"/>
          <w:szCs w:val="30"/>
          <w:cs/>
        </w:rPr>
        <w:br/>
      </w:r>
      <w:r w:rsidRPr="008C393C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C393C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8C393C">
        <w:rPr>
          <w:rFonts w:asciiTheme="majorBidi" w:hAnsiTheme="majorBidi" w:cstheme="majorBidi"/>
          <w:i/>
          <w:iCs/>
          <w:sz w:val="30"/>
          <w:szCs w:val="30"/>
        </w:rPr>
        <w:t xml:space="preserve"> 2560: </w:t>
      </w:r>
      <w:r>
        <w:rPr>
          <w:rFonts w:asciiTheme="majorBidi" w:hAnsiTheme="majorBidi" w:cstheme="majorBidi"/>
          <w:i/>
          <w:iCs/>
          <w:sz w:val="30"/>
          <w:szCs w:val="30"/>
        </w:rPr>
        <w:t>2,415</w:t>
      </w:r>
      <w:r w:rsidRPr="008C393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C393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C393C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C25D796" w14:textId="77777777" w:rsidR="008256F9" w:rsidRPr="004B5628" w:rsidRDefault="008256F9" w:rsidP="004B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28FFE29" w14:textId="34264853" w:rsidR="002A70E5" w:rsidRPr="002A70E5" w:rsidRDefault="00192316" w:rsidP="002A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21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31115B">
        <w:rPr>
          <w:rFonts w:asciiTheme="majorBidi" w:hAnsiTheme="majorBidi" w:cstheme="majorBidi" w:hint="cs"/>
          <w:sz w:val="30"/>
          <w:szCs w:val="30"/>
          <w:cs/>
        </w:rPr>
        <w:t>ได้ทำสัญญา</w:t>
      </w:r>
      <w:r w:rsidRPr="0045421F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</w:t>
      </w:r>
      <w:r w:rsidR="0031115B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45421F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31115B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45421F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โดยมีอัตราดอกเบี้ยเงินกู้ยืมขั้นต่ำลบอัตราคงที่ต่อปีตามที่กำหนดไว้ในสัญญา</w:t>
      </w:r>
      <w:r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0E5">
        <w:rPr>
          <w:rFonts w:asciiTheme="majorBidi" w:hAnsiTheme="majorBidi" w:cstheme="majorBidi" w:hint="cs"/>
          <w:sz w:val="30"/>
          <w:szCs w:val="30"/>
          <w:cs/>
        </w:rPr>
        <w:t xml:space="preserve">โดยมีกำหนดชำระคืนงวดแรกเมื่อครบกำหนดเวลา </w:t>
      </w:r>
      <w:r w:rsidR="002A70E5">
        <w:rPr>
          <w:rFonts w:asciiTheme="majorBidi" w:hAnsiTheme="majorBidi" w:cstheme="majorBidi"/>
          <w:sz w:val="30"/>
          <w:szCs w:val="30"/>
        </w:rPr>
        <w:t xml:space="preserve">3 </w:t>
      </w:r>
      <w:r w:rsidR="002A70E5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2A70E5">
        <w:rPr>
          <w:rFonts w:asciiTheme="majorBidi" w:hAnsiTheme="majorBidi" w:cstheme="majorBidi"/>
          <w:sz w:val="30"/>
          <w:szCs w:val="30"/>
        </w:rPr>
        <w:t xml:space="preserve">6 </w:t>
      </w:r>
      <w:r w:rsidR="002A70E5">
        <w:rPr>
          <w:rFonts w:asciiTheme="majorBidi" w:hAnsiTheme="majorBidi" w:cstheme="majorBidi" w:hint="cs"/>
          <w:sz w:val="30"/>
          <w:szCs w:val="30"/>
          <w:cs/>
        </w:rPr>
        <w:t>เดือน นับแต่วันที่เบิกรับเงินกู้งวดแรก โดยมีรายละเอียดการผ่อนชำระคืนตามที่กำหนดไว้ในสัญญา</w:t>
      </w:r>
    </w:p>
    <w:p w14:paraId="34AB653D" w14:textId="77777777" w:rsidR="002A70E5" w:rsidRPr="002A70E5" w:rsidRDefault="002A70E5" w:rsidP="002A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F61A22" w14:textId="389DB60F" w:rsidR="00192316" w:rsidRPr="0045421F" w:rsidRDefault="0031115B" w:rsidP="002A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สัญญาเงินกู้ยืม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ดังกล่าว </w:t>
      </w:r>
      <w:r w:rsidR="00F13FE6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บริษัทย่อยต้องถือปฏิบัติ</w:t>
      </w:r>
      <w:r>
        <w:rPr>
          <w:rFonts w:asciiTheme="majorBidi" w:hAnsiTheme="majorBidi" w:cstheme="majorBidi" w:hint="cs"/>
          <w:sz w:val="30"/>
          <w:szCs w:val="30"/>
          <w:cs/>
        </w:rPr>
        <w:t>ตามเงื่อนไขทางการเงิน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บางประการ</w:t>
      </w:r>
      <w:r w:rsidR="00192316" w:rsidRPr="0045421F">
        <w:rPr>
          <w:rFonts w:asciiTheme="majorBidi" w:hAnsiTheme="majorBidi" w:cstheme="majorBidi"/>
          <w:sz w:val="30"/>
          <w:szCs w:val="30"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="00192316" w:rsidRPr="0045421F">
        <w:rPr>
          <w:rFonts w:asciiTheme="majorBidi" w:hAnsiTheme="majorBidi" w:cstheme="majorBidi"/>
          <w:sz w:val="30"/>
          <w:szCs w:val="30"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การดำรงอัตราส่วนหนี้สินต่อส่วนของผู้ถือหุ้น</w:t>
      </w:r>
      <w:r>
        <w:rPr>
          <w:rFonts w:asciiTheme="majorBidi" w:hAnsiTheme="majorBidi" w:cstheme="majorBidi" w:hint="cs"/>
          <w:sz w:val="30"/>
          <w:szCs w:val="30"/>
          <w:cs/>
        </w:rPr>
        <w:t>ในอัตราที่กำหนดไว้ในสัญญา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เป็นต้น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บริษัทได้ออกจดหมายการรับประกัน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/>
          <w:sz w:val="30"/>
          <w:szCs w:val="30"/>
        </w:rPr>
        <w:t xml:space="preserve">(Letter of Undertaking)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ให้แก่สถาบันการเงินดังกล่าว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ภายใต้เงื่อนไขว่า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บริษัทตกลงดำรงสถานะความเป็น</w:t>
      </w:r>
      <w:r w:rsidR="001C2FDD">
        <w:rPr>
          <w:rFonts w:asciiTheme="majorBidi" w:hAnsiTheme="majorBidi" w:cstheme="majorBidi"/>
          <w:sz w:val="30"/>
          <w:szCs w:val="30"/>
          <w:cs/>
        </w:rPr>
        <w:t>ผู้ถือหุ้นหลักของบริษัทย่อยไม่น้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อยกว่าร้อยละ</w:t>
      </w:r>
      <w:r w:rsidR="00192316" w:rsidRPr="004542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2316" w:rsidRPr="0045421F">
        <w:rPr>
          <w:rFonts w:asciiTheme="majorBidi" w:hAnsiTheme="majorBidi" w:cstheme="majorBidi"/>
          <w:sz w:val="30"/>
          <w:szCs w:val="30"/>
        </w:rPr>
        <w:t xml:space="preserve">75 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และจะดำเนินการให้ความช่วยเหลือทางการเงินแก่บริษัทย่อยจนกว่าบริษัทย่อยจะชำระหนี้ตามที่ระบุไว้ในสัญญา</w:t>
      </w:r>
      <w:r w:rsidR="00192316" w:rsidRPr="0045421F">
        <w:rPr>
          <w:rFonts w:asciiTheme="majorBidi" w:hAnsiTheme="majorBidi" w:cstheme="majorBidi"/>
          <w:sz w:val="30"/>
          <w:szCs w:val="30"/>
        </w:rPr>
        <w:t xml:space="preserve"> </w:t>
      </w:r>
    </w:p>
    <w:p w14:paraId="3E5548FE" w14:textId="77777777" w:rsidR="00192316" w:rsidRPr="004B5628" w:rsidRDefault="00192316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E0C6A" w14:textId="60777353" w:rsidR="00192316" w:rsidRDefault="00B229D7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บริษัทย่อยได้นำ</w:t>
      </w:r>
      <w:r w:rsidR="0071369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อสังหาริมทรัพย์เพื่อการลงทุนที่อยู่ระหว่างการพัฒนาและพร้อมให้เช่า</w:t>
      </w:r>
      <w:r w:rsidR="00713693">
        <w:rPr>
          <w:rFonts w:asciiTheme="majorBidi" w:hAnsiTheme="majorBidi" w:cstheme="majorBidi"/>
          <w:sz w:val="30"/>
          <w:szCs w:val="30"/>
        </w:rPr>
        <w:t>/</w:t>
      </w:r>
      <w:r w:rsidR="00713693">
        <w:rPr>
          <w:rFonts w:asciiTheme="majorBidi" w:hAnsiTheme="majorBidi" w:cstheme="majorBidi" w:hint="cs"/>
          <w:sz w:val="30"/>
          <w:szCs w:val="30"/>
          <w:cs/>
        </w:rPr>
        <w:t>ขาย อสังหาริมทรัพย์เพื่อการลงทุนให้เช่า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และสิ่งปลูกสร้างที่จะมีในภายหน้า</w:t>
      </w:r>
      <w:r w:rsidR="00704D01" w:rsidRPr="0045421F">
        <w:rPr>
          <w:rFonts w:asciiTheme="majorBidi" w:hAnsiTheme="majorBidi" w:cstheme="majorBidi" w:hint="cs"/>
          <w:sz w:val="30"/>
          <w:szCs w:val="30"/>
          <w:cs/>
        </w:rPr>
        <w:t>ตามที่ระบุไว้ในสัญญา</w:t>
      </w:r>
      <w:r w:rsidR="00192316" w:rsidRPr="0045421F">
        <w:rPr>
          <w:rFonts w:asciiTheme="majorBidi" w:hAnsiTheme="majorBidi" w:cstheme="majorBidi" w:hint="cs"/>
          <w:sz w:val="30"/>
          <w:szCs w:val="30"/>
          <w:cs/>
        </w:rPr>
        <w:t>ไปจดจำนองไว้กับสถาบันการเงินเพื่อใช้เป็นหลักประกันเงินกู้ยืมระยะยาวจากสถาบันการเงิน</w:t>
      </w:r>
      <w:r w:rsidR="008A5E8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532D6973" w14:textId="77777777" w:rsidR="00A06CBF" w:rsidRPr="0045421F" w:rsidRDefault="00A06CBF" w:rsidP="001923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D355" w14:textId="77777777" w:rsidR="00B20E96" w:rsidRPr="004B0E66" w:rsidRDefault="00267BE3" w:rsidP="000D6426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4B0E66">
        <w:rPr>
          <w:rFonts w:ascii="Angsana New" w:hAnsi="Angsana New" w:hint="cs"/>
          <w:sz w:val="30"/>
          <w:szCs w:val="30"/>
          <w:cs/>
        </w:rPr>
        <w:t>หุ้นกู้</w:t>
      </w:r>
    </w:p>
    <w:p w14:paraId="369A28F7" w14:textId="77777777" w:rsidR="00480DAD" w:rsidRPr="00646196" w:rsidRDefault="00480DAD" w:rsidP="00267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2E74B5" w:themeColor="accent1" w:themeShade="BF"/>
          <w:sz w:val="20"/>
          <w:szCs w:val="20"/>
          <w:highlight w:val="yellow"/>
        </w:rPr>
      </w:pPr>
    </w:p>
    <w:p w14:paraId="75946D12" w14:textId="2B13137F" w:rsidR="00061B8F" w:rsidRDefault="00061B8F" w:rsidP="00192316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45421F">
        <w:rPr>
          <w:rFonts w:ascii="Angsana New" w:hAnsi="Angsana New"/>
          <w:spacing w:val="-2"/>
          <w:sz w:val="30"/>
          <w:szCs w:val="30"/>
          <w:cs/>
        </w:rPr>
        <w:tab/>
        <w:t xml:space="preserve">รายละเอียดที่สำคัญของหุ้นกู้ ณ </w:t>
      </w:r>
      <w:r w:rsidRPr="0045421F">
        <w:rPr>
          <w:rFonts w:ascii="Angsana New" w:hAnsi="Angsana New"/>
          <w:spacing w:val="-2"/>
          <w:sz w:val="30"/>
          <w:szCs w:val="30"/>
        </w:rPr>
        <w:t xml:space="preserve">31 </w:t>
      </w:r>
      <w:r w:rsidRPr="0045421F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0C25C8">
        <w:rPr>
          <w:rFonts w:ascii="Angsana New" w:hAnsi="Angsana New"/>
          <w:spacing w:val="-2"/>
          <w:sz w:val="30"/>
          <w:szCs w:val="30"/>
        </w:rPr>
        <w:t xml:space="preserve"> </w:t>
      </w:r>
      <w:r w:rsidRPr="0045421F">
        <w:rPr>
          <w:rFonts w:ascii="Angsana New" w:hAnsi="Angsana New"/>
          <w:spacing w:val="-2"/>
          <w:sz w:val="30"/>
          <w:szCs w:val="30"/>
        </w:rPr>
        <w:t>2561</w:t>
      </w:r>
      <w:r w:rsidRPr="0045421F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45421F">
        <w:rPr>
          <w:rFonts w:ascii="Angsana New" w:hAnsi="Angsana New"/>
          <w:spacing w:val="-2"/>
          <w:sz w:val="30"/>
          <w:szCs w:val="30"/>
        </w:rPr>
        <w:t xml:space="preserve">31 </w:t>
      </w:r>
      <w:r w:rsidRPr="0045421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0C25C8">
        <w:rPr>
          <w:rFonts w:ascii="Angsana New" w:hAnsi="Angsana New"/>
          <w:spacing w:val="-2"/>
          <w:sz w:val="30"/>
          <w:szCs w:val="30"/>
        </w:rPr>
        <w:t xml:space="preserve"> </w:t>
      </w:r>
      <w:r w:rsidRPr="0045421F">
        <w:rPr>
          <w:rFonts w:ascii="Angsana New" w:hAnsi="Angsana New"/>
          <w:spacing w:val="-2"/>
          <w:sz w:val="30"/>
          <w:szCs w:val="30"/>
        </w:rPr>
        <w:t>2560</w:t>
      </w:r>
      <w:r w:rsidRPr="0045421F">
        <w:rPr>
          <w:rFonts w:ascii="Angsana New" w:hAnsi="Angsana New"/>
          <w:spacing w:val="-2"/>
          <w:sz w:val="30"/>
          <w:szCs w:val="30"/>
          <w:cs/>
        </w:rPr>
        <w:t xml:space="preserve"> มีดังนี้</w:t>
      </w:r>
    </w:p>
    <w:p w14:paraId="5A294AC4" w14:textId="77777777" w:rsidR="00810FC3" w:rsidRPr="0045421F" w:rsidRDefault="00810FC3" w:rsidP="00192316">
      <w:pPr>
        <w:tabs>
          <w:tab w:val="clear" w:pos="227"/>
          <w:tab w:val="clear" w:pos="454"/>
          <w:tab w:val="clear" w:pos="907"/>
          <w:tab w:val="left" w:pos="900"/>
          <w:tab w:val="left" w:pos="1440"/>
          <w:tab w:val="left" w:pos="2160"/>
        </w:tabs>
        <w:spacing w:before="20" w:after="20"/>
        <w:ind w:left="547" w:right="-43" w:hanging="54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7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990"/>
        <w:gridCol w:w="1710"/>
        <w:gridCol w:w="1800"/>
        <w:gridCol w:w="990"/>
        <w:gridCol w:w="1210"/>
        <w:gridCol w:w="940"/>
        <w:gridCol w:w="236"/>
        <w:gridCol w:w="894"/>
      </w:tblGrid>
      <w:tr w:rsidR="00DE2DB5" w:rsidRPr="00FE5EFF" w14:paraId="1D812FD0" w14:textId="77777777" w:rsidTr="00DE2DB5">
        <w:trPr>
          <w:trHeight w:val="295"/>
        </w:trPr>
        <w:tc>
          <w:tcPr>
            <w:tcW w:w="990" w:type="dxa"/>
          </w:tcPr>
          <w:p w14:paraId="7C1A0190" w14:textId="15CFFB9F" w:rsidR="00DE2DB5" w:rsidRPr="0045421F" w:rsidRDefault="00DE2DB5" w:rsidP="00646196">
            <w:pPr>
              <w:tabs>
                <w:tab w:val="clear" w:pos="227"/>
                <w:tab w:val="clear" w:pos="907"/>
                <w:tab w:val="left" w:pos="90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1710" w:type="dxa"/>
          </w:tcPr>
          <w:p w14:paraId="0CBAE78E" w14:textId="226CF863" w:rsidR="00DE2DB5" w:rsidRPr="0045421F" w:rsidRDefault="00DE2DB5" w:rsidP="00646196">
            <w:pPr>
              <w:tabs>
                <w:tab w:val="clear" w:pos="907"/>
                <w:tab w:val="left" w:pos="360"/>
                <w:tab w:val="left" w:pos="90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845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7FB04F5C" w14:textId="71E0A454" w:rsidR="00DE2DB5" w:rsidRPr="0045421F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990" w:type="dxa"/>
          </w:tcPr>
          <w:p w14:paraId="64B55D13" w14:textId="1E0142D8" w:rsidR="00DE2DB5" w:rsidRPr="0045421F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0B8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210" w:type="dxa"/>
          </w:tcPr>
          <w:p w14:paraId="3ADCC33D" w14:textId="19EAABD3" w:rsidR="00DE2DB5" w:rsidRPr="0045421F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E2C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</w:tcPr>
          <w:p w14:paraId="53D75DCC" w14:textId="58A0EB40" w:rsidR="00DE2DB5" w:rsidRPr="0045421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42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DE2DB5" w:rsidRPr="00FE5EFF" w14:paraId="20FB1F25" w14:textId="77777777" w:rsidTr="00DE2DB5">
        <w:trPr>
          <w:trHeight w:val="295"/>
        </w:trPr>
        <w:tc>
          <w:tcPr>
            <w:tcW w:w="990" w:type="dxa"/>
          </w:tcPr>
          <w:p w14:paraId="1CF084FE" w14:textId="77777777" w:rsidR="00DE2DB5" w:rsidRPr="0045421F" w:rsidRDefault="00DE2DB5" w:rsidP="00646196">
            <w:pPr>
              <w:tabs>
                <w:tab w:val="clear" w:pos="907"/>
                <w:tab w:val="left" w:pos="900"/>
                <w:tab w:val="right" w:pos="747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</w:tcPr>
          <w:p w14:paraId="4B1A6898" w14:textId="77777777" w:rsidR="00DE2DB5" w:rsidRPr="0045421F" w:rsidRDefault="00DE2DB5" w:rsidP="00646196">
            <w:pPr>
              <w:tabs>
                <w:tab w:val="clear" w:pos="907"/>
                <w:tab w:val="left" w:pos="360"/>
                <w:tab w:val="left" w:pos="900"/>
                <w:tab w:val="right" w:pos="747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4BE3E786" w14:textId="520D10DE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5C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  <w:tc>
          <w:tcPr>
            <w:tcW w:w="990" w:type="dxa"/>
          </w:tcPr>
          <w:p w14:paraId="2138041A" w14:textId="77777777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2895B05" w14:textId="77777777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</w:tcPr>
          <w:p w14:paraId="5FEC10FF" w14:textId="43FC4AF2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6A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6AC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5BF0917E" w14:textId="77777777" w:rsidR="00DE2DB5" w:rsidRPr="00926AC7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E54EF15" w14:textId="7FE05382" w:rsidR="00DE2DB5" w:rsidRPr="00926AC7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6A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26AC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E2DB5" w:rsidRPr="00FE5EFF" w14:paraId="72B7BA01" w14:textId="77777777" w:rsidTr="00DE2DB5">
        <w:trPr>
          <w:trHeight w:val="295"/>
        </w:trPr>
        <w:tc>
          <w:tcPr>
            <w:tcW w:w="990" w:type="dxa"/>
          </w:tcPr>
          <w:p w14:paraId="0C0898D2" w14:textId="44AC9650" w:rsidR="00DE2DB5" w:rsidRPr="0045421F" w:rsidRDefault="00DE2DB5" w:rsidP="00646196">
            <w:pPr>
              <w:tabs>
                <w:tab w:val="clear" w:pos="907"/>
                <w:tab w:val="left" w:pos="90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</w:tcPr>
          <w:p w14:paraId="40DB58E7" w14:textId="2C0F4E16" w:rsidR="00DE2DB5" w:rsidRPr="0045421F" w:rsidRDefault="00DE2DB5" w:rsidP="00646196">
            <w:pPr>
              <w:tabs>
                <w:tab w:val="clear" w:pos="907"/>
                <w:tab w:val="left" w:pos="360"/>
                <w:tab w:val="left" w:pos="90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083A4843" w14:textId="77777777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E682C" w14:textId="77777777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1B9A557" w14:textId="77777777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</w:tcPr>
          <w:p w14:paraId="0CB9E108" w14:textId="1EAB9070" w:rsidR="00DE2DB5" w:rsidRPr="00926AC7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6AC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299AAFD3" w14:textId="77777777" w:rsidR="00DE2DB5" w:rsidRPr="00926AC7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1FAA135" w14:textId="370A84F0" w:rsidR="00DE2DB5" w:rsidRPr="00926AC7" w:rsidRDefault="00DE2DB5" w:rsidP="00646196">
            <w:pPr>
              <w:tabs>
                <w:tab w:val="left" w:pos="36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26AC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DE2DB5" w:rsidRPr="00FE5EFF" w14:paraId="2108CDC6" w14:textId="77777777" w:rsidTr="00DE2DB5">
        <w:tc>
          <w:tcPr>
            <w:tcW w:w="990" w:type="dxa"/>
          </w:tcPr>
          <w:p w14:paraId="5CE6A4E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right" w:pos="747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175149A7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075EC07E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4A9126" w14:textId="745C0A17" w:rsidR="00DE2DB5" w:rsidRPr="00FE5EFF" w:rsidRDefault="00F13FE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1210" w:type="dxa"/>
          </w:tcPr>
          <w:p w14:paraId="6B9D9B31" w14:textId="5ACE7F4A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070" w:type="dxa"/>
            <w:gridSpan w:val="3"/>
          </w:tcPr>
          <w:p w14:paraId="5914ABE1" w14:textId="2E57F3D1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80" w:lineRule="exact"/>
              <w:ind w:left="-9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E2DB5" w:rsidRPr="00FE5EFF" w14:paraId="1E5BE09F" w14:textId="77777777" w:rsidTr="00DE2DB5">
        <w:tc>
          <w:tcPr>
            <w:tcW w:w="990" w:type="dxa"/>
          </w:tcPr>
          <w:p w14:paraId="69CAF4CD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1710" w:type="dxa"/>
          </w:tcPr>
          <w:p w14:paraId="2A1E4E71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1800" w:type="dxa"/>
          </w:tcPr>
          <w:p w14:paraId="210EFE3A" w14:textId="5A4CF348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6370145A" w14:textId="6F7FCB7C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7563E678" w14:textId="3EF61838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940" w:type="dxa"/>
          </w:tcPr>
          <w:p w14:paraId="6D1FAC73" w14:textId="2F49D701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36" w:type="dxa"/>
          </w:tcPr>
          <w:p w14:paraId="5586E510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327BAF9" w14:textId="2388E35B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DE2DB5" w:rsidRPr="00FE5EFF" w14:paraId="7B415FF3" w14:textId="77777777" w:rsidTr="00DE2DB5">
        <w:tc>
          <w:tcPr>
            <w:tcW w:w="990" w:type="dxa"/>
          </w:tcPr>
          <w:p w14:paraId="45C4F805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1710" w:type="dxa"/>
          </w:tcPr>
          <w:p w14:paraId="306BC3DD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26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1800" w:type="dxa"/>
          </w:tcPr>
          <w:p w14:paraId="2BF2B604" w14:textId="551DFACE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1C0636C0" w14:textId="14AE4557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</w:p>
        </w:tc>
        <w:tc>
          <w:tcPr>
            <w:tcW w:w="1210" w:type="dxa"/>
          </w:tcPr>
          <w:p w14:paraId="14B58B3E" w14:textId="020BEA20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40" w:type="dxa"/>
          </w:tcPr>
          <w:p w14:paraId="59FB1527" w14:textId="69CA73D6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</w:tcPr>
          <w:p w14:paraId="4AFEF41C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0675F86" w14:textId="330E69D6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DE2DB5" w:rsidRPr="00FE5EFF" w14:paraId="069C2125" w14:textId="77777777" w:rsidTr="00DE2DB5">
        <w:tc>
          <w:tcPr>
            <w:tcW w:w="990" w:type="dxa"/>
          </w:tcPr>
          <w:p w14:paraId="160AEB3C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10" w:type="dxa"/>
          </w:tcPr>
          <w:p w14:paraId="3BEF1D50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800" w:type="dxa"/>
          </w:tcPr>
          <w:p w14:paraId="6A3DD8F1" w14:textId="7A2B8F04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067568B9" w14:textId="29EBA2E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10" w:type="dxa"/>
          </w:tcPr>
          <w:p w14:paraId="351258BC" w14:textId="1E216F9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40" w:type="dxa"/>
          </w:tcPr>
          <w:p w14:paraId="361FC040" w14:textId="7E2856A3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36" w:type="dxa"/>
          </w:tcPr>
          <w:p w14:paraId="1EFC646A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B1F240C" w14:textId="31E7A6F2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</w:tr>
      <w:tr w:rsidR="00DE2DB5" w:rsidRPr="00FE5EFF" w14:paraId="1CF71350" w14:textId="77777777" w:rsidTr="00DE2DB5">
        <w:tc>
          <w:tcPr>
            <w:tcW w:w="990" w:type="dxa"/>
          </w:tcPr>
          <w:p w14:paraId="2EB03B7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10" w:type="dxa"/>
          </w:tcPr>
          <w:p w14:paraId="39E638D2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800" w:type="dxa"/>
          </w:tcPr>
          <w:p w14:paraId="7E8FDEBA" w14:textId="741A9904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508472DE" w14:textId="4FD488A6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</w:p>
        </w:tc>
        <w:tc>
          <w:tcPr>
            <w:tcW w:w="1210" w:type="dxa"/>
          </w:tcPr>
          <w:p w14:paraId="6AA75FA4" w14:textId="03C1F263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40" w:type="dxa"/>
          </w:tcPr>
          <w:p w14:paraId="796BBA56" w14:textId="02389A36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14:paraId="789D1B1F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4D87020" w14:textId="53A4E975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DE2DB5" w:rsidRPr="00FE5EFF" w14:paraId="046F732F" w14:textId="77777777" w:rsidTr="00DE2DB5">
        <w:tc>
          <w:tcPr>
            <w:tcW w:w="990" w:type="dxa"/>
          </w:tcPr>
          <w:p w14:paraId="4DACACF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10" w:type="dxa"/>
          </w:tcPr>
          <w:p w14:paraId="747475D1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800" w:type="dxa"/>
          </w:tcPr>
          <w:p w14:paraId="3F388E70" w14:textId="3B6D255D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61763557" w14:textId="278B2C43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210" w:type="dxa"/>
          </w:tcPr>
          <w:p w14:paraId="36E8999A" w14:textId="427C68E0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940" w:type="dxa"/>
          </w:tcPr>
          <w:p w14:paraId="092807C5" w14:textId="7747835A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62D07C40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FBEC0E5" w14:textId="3E266A80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DE2DB5" w:rsidRPr="00FE5EFF" w14:paraId="1E756F00" w14:textId="77777777" w:rsidTr="00DE2DB5">
        <w:tc>
          <w:tcPr>
            <w:tcW w:w="990" w:type="dxa"/>
          </w:tcPr>
          <w:p w14:paraId="42A28D1E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710" w:type="dxa"/>
          </w:tcPr>
          <w:p w14:paraId="710C96D4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800" w:type="dxa"/>
          </w:tcPr>
          <w:p w14:paraId="2F4B7A71" w14:textId="653F44D0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2252EDA3" w14:textId="212DC5A8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</w:p>
        </w:tc>
        <w:tc>
          <w:tcPr>
            <w:tcW w:w="1210" w:type="dxa"/>
          </w:tcPr>
          <w:p w14:paraId="487F9041" w14:textId="39D039F5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940" w:type="dxa"/>
          </w:tcPr>
          <w:p w14:paraId="3859C9D2" w14:textId="139CFE83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36" w:type="dxa"/>
          </w:tcPr>
          <w:p w14:paraId="4FE6A2BD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67A05DDF" w14:textId="733B9596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DE2DB5" w:rsidRPr="00FE5EFF" w14:paraId="4437B38F" w14:textId="77777777" w:rsidTr="00DE2DB5">
        <w:tc>
          <w:tcPr>
            <w:tcW w:w="990" w:type="dxa"/>
          </w:tcPr>
          <w:p w14:paraId="1A301FE1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710" w:type="dxa"/>
          </w:tcPr>
          <w:p w14:paraId="4343BC27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800" w:type="dxa"/>
          </w:tcPr>
          <w:p w14:paraId="423EEBEA" w14:textId="473FCC35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E2A96E9" w14:textId="74048429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1210" w:type="dxa"/>
          </w:tcPr>
          <w:p w14:paraId="53F358CE" w14:textId="044C4B04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40" w:type="dxa"/>
          </w:tcPr>
          <w:p w14:paraId="1761E064" w14:textId="13C53AE0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6" w:type="dxa"/>
          </w:tcPr>
          <w:p w14:paraId="7482F739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0EA253C" w14:textId="5DFE0141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E2DB5" w:rsidRPr="00FE5EFF" w14:paraId="3146AFEB" w14:textId="77777777" w:rsidTr="00DE2DB5">
        <w:tc>
          <w:tcPr>
            <w:tcW w:w="990" w:type="dxa"/>
          </w:tcPr>
          <w:p w14:paraId="27F05DB3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710" w:type="dxa"/>
          </w:tcPr>
          <w:p w14:paraId="4B477352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800" w:type="dxa"/>
          </w:tcPr>
          <w:p w14:paraId="6350E5D9" w14:textId="7589F5A0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2FD98E4" w14:textId="6C4F19B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</w:p>
        </w:tc>
        <w:tc>
          <w:tcPr>
            <w:tcW w:w="1210" w:type="dxa"/>
          </w:tcPr>
          <w:p w14:paraId="34B6681C" w14:textId="7DE69837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940" w:type="dxa"/>
          </w:tcPr>
          <w:p w14:paraId="407F520B" w14:textId="4114171E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36" w:type="dxa"/>
          </w:tcPr>
          <w:p w14:paraId="15D96DFC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6F7B4064" w14:textId="5F53330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DE2DB5" w:rsidRPr="00FE5EFF" w14:paraId="0173A4D8" w14:textId="77777777" w:rsidTr="00DE2DB5">
        <w:tc>
          <w:tcPr>
            <w:tcW w:w="990" w:type="dxa"/>
          </w:tcPr>
          <w:p w14:paraId="7FD789E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0AD28AB0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48833B9F" w14:textId="48A0FC4D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6CF402A7" w14:textId="3199A4CC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1E81E334" w14:textId="126A65ED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940" w:type="dxa"/>
          </w:tcPr>
          <w:p w14:paraId="4BF23828" w14:textId="198C53BE" w:rsidR="00DE2DB5" w:rsidRPr="00FE5EFF" w:rsidRDefault="00DE2DB5" w:rsidP="00646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9E17F1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2661370A" w14:textId="515D193D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</w:tr>
      <w:tr w:rsidR="00DE2DB5" w:rsidRPr="00FE5EFF" w14:paraId="551AC243" w14:textId="77777777" w:rsidTr="00DE2DB5">
        <w:tc>
          <w:tcPr>
            <w:tcW w:w="990" w:type="dxa"/>
          </w:tcPr>
          <w:p w14:paraId="4C87A2F2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0A830BC4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3E3EC2D1" w14:textId="62FBF581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475D3186" w14:textId="6E53E59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33F23061" w14:textId="16D4F6F6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940" w:type="dxa"/>
          </w:tcPr>
          <w:p w14:paraId="750AC9C7" w14:textId="2AE6091D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</w:tcPr>
          <w:p w14:paraId="341FC4A9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39EBC8CF" w14:textId="7B097022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DE2DB5" w:rsidRPr="00FE5EFF" w14:paraId="704F050E" w14:textId="77777777" w:rsidTr="00DE2DB5">
        <w:tc>
          <w:tcPr>
            <w:tcW w:w="990" w:type="dxa"/>
          </w:tcPr>
          <w:p w14:paraId="7E9B574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2870684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7CB04F82" w14:textId="77064667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3DC0CF1E" w14:textId="239B0C79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69808CA1" w14:textId="0313083F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940" w:type="dxa"/>
          </w:tcPr>
          <w:p w14:paraId="2790223D" w14:textId="35BB2A0F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</w:tcPr>
          <w:p w14:paraId="3B8137EC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F7E4258" w14:textId="41C8480F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DE2DB5" w:rsidRPr="00FE5EFF" w14:paraId="6E47541F" w14:textId="77777777" w:rsidTr="00DE2DB5">
        <w:tc>
          <w:tcPr>
            <w:tcW w:w="990" w:type="dxa"/>
          </w:tcPr>
          <w:p w14:paraId="2281E50C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6C3CB3AE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4866154C" w14:textId="46C7D6E0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14:paraId="4A487CFF" w14:textId="0E3A504E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26F69A4B" w14:textId="0C301A4D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940" w:type="dxa"/>
          </w:tcPr>
          <w:p w14:paraId="2339C790" w14:textId="614E56E8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6" w:type="dxa"/>
          </w:tcPr>
          <w:p w14:paraId="4B58BDA4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AA99F4C" w14:textId="674B35B8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DE2DB5" w:rsidRPr="00FE5EFF" w14:paraId="0AC18FCE" w14:textId="77777777" w:rsidTr="00DE2DB5">
        <w:tc>
          <w:tcPr>
            <w:tcW w:w="990" w:type="dxa"/>
          </w:tcPr>
          <w:p w14:paraId="41732797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79C2AF4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6B5CE210" w14:textId="7B8B3A25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69EBF83A" w14:textId="6E278BB6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0E66DDE6" w14:textId="2C6DC568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40" w:type="dxa"/>
          </w:tcPr>
          <w:p w14:paraId="585161C5" w14:textId="7569650E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36" w:type="dxa"/>
          </w:tcPr>
          <w:p w14:paraId="37D638FD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4520B608" w14:textId="267028B4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E2DB5" w:rsidRPr="00FE5EFF" w14:paraId="6E118AF2" w14:textId="77777777" w:rsidTr="00DE2DB5">
        <w:tc>
          <w:tcPr>
            <w:tcW w:w="990" w:type="dxa"/>
          </w:tcPr>
          <w:p w14:paraId="3EB6834A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710" w:type="dxa"/>
          </w:tcPr>
          <w:p w14:paraId="7AD78339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00" w:type="dxa"/>
          </w:tcPr>
          <w:p w14:paraId="308C04EF" w14:textId="2742976D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0DA2ED65" w14:textId="7E27BAFA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1F931C2A" w14:textId="0A3AF18E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940" w:type="dxa"/>
          </w:tcPr>
          <w:p w14:paraId="62095DC9" w14:textId="089B1F0C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236" w:type="dxa"/>
          </w:tcPr>
          <w:p w14:paraId="4ACEB52A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C5FE587" w14:textId="30551335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DE2DB5" w:rsidRPr="00FE5EFF" w14:paraId="69342532" w14:textId="77777777" w:rsidTr="00DE2DB5">
        <w:tc>
          <w:tcPr>
            <w:tcW w:w="990" w:type="dxa"/>
          </w:tcPr>
          <w:p w14:paraId="320C6538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10" w:type="dxa"/>
          </w:tcPr>
          <w:p w14:paraId="2093E033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14:paraId="2DFBD10B" w14:textId="40B7FF59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6A291024" w14:textId="553CFE6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10D2D33A" w14:textId="12518375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940" w:type="dxa"/>
          </w:tcPr>
          <w:p w14:paraId="500BF6F7" w14:textId="016EE119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36" w:type="dxa"/>
          </w:tcPr>
          <w:p w14:paraId="2CC90F3C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60E3B44" w14:textId="7708EF16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DE2DB5" w:rsidRPr="00FE5EFF" w14:paraId="3C9A356A" w14:textId="77777777" w:rsidTr="00DE2DB5">
        <w:tc>
          <w:tcPr>
            <w:tcW w:w="990" w:type="dxa"/>
          </w:tcPr>
          <w:p w14:paraId="1083E7F4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710" w:type="dxa"/>
          </w:tcPr>
          <w:p w14:paraId="2F6627A0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800" w:type="dxa"/>
          </w:tcPr>
          <w:p w14:paraId="07639588" w14:textId="6DCBCF7F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42C9EB42" w14:textId="00D833FC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6605576D" w14:textId="5C2CD770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940" w:type="dxa"/>
          </w:tcPr>
          <w:p w14:paraId="0BE642FD" w14:textId="391CD630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  <w:tc>
          <w:tcPr>
            <w:tcW w:w="236" w:type="dxa"/>
          </w:tcPr>
          <w:p w14:paraId="7B839A29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1BA4972A" w14:textId="385A4E88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2,300</w:t>
            </w:r>
          </w:p>
        </w:tc>
      </w:tr>
      <w:tr w:rsidR="00DE2DB5" w:rsidRPr="00FE5EFF" w14:paraId="61E86D46" w14:textId="77777777" w:rsidTr="00DE2DB5">
        <w:trPr>
          <w:trHeight w:val="73"/>
        </w:trPr>
        <w:tc>
          <w:tcPr>
            <w:tcW w:w="990" w:type="dxa"/>
          </w:tcPr>
          <w:p w14:paraId="030006F1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10" w:type="dxa"/>
          </w:tcPr>
          <w:p w14:paraId="33170074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0" w:type="dxa"/>
          </w:tcPr>
          <w:p w14:paraId="5E69F91B" w14:textId="3EE436FE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7F30D37" w14:textId="014F05D2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432019AF" w14:textId="3F51C129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2.20</w:t>
            </w:r>
          </w:p>
        </w:tc>
        <w:tc>
          <w:tcPr>
            <w:tcW w:w="940" w:type="dxa"/>
          </w:tcPr>
          <w:p w14:paraId="15BF1AE4" w14:textId="35A7F5BF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4E195367" w14:textId="77777777" w:rsidR="00DE2DB5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center" w:pos="463"/>
                <w:tab w:val="decimal" w:pos="742"/>
                <w:tab w:val="right" w:pos="954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5F774CDB" w14:textId="2900CB5D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76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2DB5" w:rsidRPr="00FE5EFF" w14:paraId="2531BD03" w14:textId="77777777" w:rsidTr="00DE2DB5">
        <w:tc>
          <w:tcPr>
            <w:tcW w:w="990" w:type="dxa"/>
          </w:tcPr>
          <w:p w14:paraId="241D65D5" w14:textId="4AD44237" w:rsidR="00DE2DB5" w:rsidRPr="00FE5EFF" w:rsidRDefault="00DE2DB5" w:rsidP="00DE2DB5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10" w:type="dxa"/>
          </w:tcPr>
          <w:p w14:paraId="16D86B35" w14:textId="50CD4CAD" w:rsidR="00DE2DB5" w:rsidRPr="00FE5EFF" w:rsidRDefault="00DE2DB5" w:rsidP="00DE2DB5">
            <w:pPr>
              <w:tabs>
                <w:tab w:val="left" w:pos="36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0" w:type="dxa"/>
          </w:tcPr>
          <w:p w14:paraId="07958708" w14:textId="5C30EFE1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90" w:type="dxa"/>
          </w:tcPr>
          <w:p w14:paraId="0E69E8EB" w14:textId="4F9EF067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10193CE4" w14:textId="15DA0CDF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2.75</w:t>
            </w:r>
          </w:p>
        </w:tc>
        <w:tc>
          <w:tcPr>
            <w:tcW w:w="940" w:type="dxa"/>
          </w:tcPr>
          <w:p w14:paraId="3341AF2D" w14:textId="72098410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236" w:type="dxa"/>
          </w:tcPr>
          <w:p w14:paraId="1898D9F0" w14:textId="77777777" w:rsidR="00DE2DB5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</w:tcPr>
          <w:p w14:paraId="79EA1B99" w14:textId="1E8664F6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76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2DB5" w:rsidRPr="00FE5EFF" w14:paraId="4E171784" w14:textId="77777777" w:rsidTr="00DE2DB5">
        <w:tc>
          <w:tcPr>
            <w:tcW w:w="990" w:type="dxa"/>
          </w:tcPr>
          <w:p w14:paraId="258DF6E4" w14:textId="70EC9221" w:rsidR="00DE2DB5" w:rsidRPr="00FE5EFF" w:rsidRDefault="00DE2DB5" w:rsidP="00DE2DB5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710" w:type="dxa"/>
          </w:tcPr>
          <w:p w14:paraId="52455A20" w14:textId="197A33AF" w:rsidR="00DE2DB5" w:rsidRPr="00FE5EFF" w:rsidRDefault="00DE2DB5" w:rsidP="00DE2DB5">
            <w:pPr>
              <w:tabs>
                <w:tab w:val="left" w:pos="36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FE5E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5EF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800" w:type="dxa"/>
          </w:tcPr>
          <w:p w14:paraId="499F5A89" w14:textId="66A10DDC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  <w:r w:rsidRPr="004B0E66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4B0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B0E66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dxa"/>
          </w:tcPr>
          <w:p w14:paraId="01611C9B" w14:textId="1F797DB7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0E6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4B0E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10" w:type="dxa"/>
          </w:tcPr>
          <w:p w14:paraId="059309D4" w14:textId="05662D6F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0E66">
              <w:rPr>
                <w:rFonts w:asciiTheme="majorBidi" w:hAnsiTheme="majorBidi" w:cstheme="majorBidi"/>
                <w:sz w:val="26"/>
                <w:szCs w:val="26"/>
              </w:rPr>
              <w:t>3.58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4ECC13C" w14:textId="61DBC83D" w:rsidR="00DE2DB5" w:rsidRPr="00FE5EFF" w:rsidRDefault="00DE2DB5" w:rsidP="00DE2DB5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</w:tcPr>
          <w:p w14:paraId="47218D95" w14:textId="77777777" w:rsidR="00DE2DB5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9BE217A" w14:textId="24DBF15C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76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2DB5" w:rsidRPr="00FE5EFF" w14:paraId="39B3F307" w14:textId="77777777" w:rsidTr="00DE2DB5">
        <w:tc>
          <w:tcPr>
            <w:tcW w:w="990" w:type="dxa"/>
          </w:tcPr>
          <w:p w14:paraId="3D4C8242" w14:textId="77777777" w:rsidR="00DE2DB5" w:rsidRPr="00FE5EFF" w:rsidRDefault="00DE2DB5" w:rsidP="00646196">
            <w:pPr>
              <w:tabs>
                <w:tab w:val="clear" w:pos="907"/>
                <w:tab w:val="left" w:pos="360"/>
                <w:tab w:val="left" w:pos="900"/>
                <w:tab w:val="left" w:pos="1440"/>
                <w:tab w:val="right" w:pos="7470"/>
              </w:tabs>
              <w:spacing w:line="240" w:lineRule="exact"/>
              <w:ind w:left="-9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B2E030E" w14:textId="77777777" w:rsidR="00DE2DB5" w:rsidRPr="00FE5EFF" w:rsidRDefault="00DE2DB5" w:rsidP="00646196">
            <w:pPr>
              <w:tabs>
                <w:tab w:val="left" w:pos="360"/>
                <w:tab w:val="left" w:pos="1440"/>
                <w:tab w:val="right" w:pos="7470"/>
              </w:tabs>
              <w:spacing w:line="2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F380B32" w14:textId="77777777" w:rsidR="00DE2DB5" w:rsidRPr="00FE5EFF" w:rsidRDefault="00DE2DB5" w:rsidP="004B0E6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127892" w14:textId="77777777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14:paraId="63A8592C" w14:textId="77777777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C71C88C" w14:textId="12F9179C" w:rsidR="00DE2DB5" w:rsidRPr="00FE5EFF" w:rsidRDefault="00DE2DB5" w:rsidP="00646196">
            <w:pPr>
              <w:tabs>
                <w:tab w:val="clear" w:pos="227"/>
                <w:tab w:val="clear" w:pos="454"/>
                <w:tab w:val="decimal" w:pos="52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16,770</w:t>
            </w:r>
          </w:p>
        </w:tc>
        <w:tc>
          <w:tcPr>
            <w:tcW w:w="236" w:type="dxa"/>
          </w:tcPr>
          <w:p w14:paraId="7F631D6B" w14:textId="77777777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42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44277B5A" w14:textId="6D415B94" w:rsidR="00DE2DB5" w:rsidRPr="00FE5EFF" w:rsidRDefault="00DE2DB5" w:rsidP="00DE2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6"/>
              </w:tabs>
              <w:spacing w:line="24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5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13,320</w:t>
            </w:r>
          </w:p>
        </w:tc>
      </w:tr>
    </w:tbl>
    <w:p w14:paraId="731723B0" w14:textId="77777777" w:rsidR="00646196" w:rsidRPr="004B0E66" w:rsidRDefault="00646196" w:rsidP="00646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39A5763" w14:textId="741F3667" w:rsidR="00646196" w:rsidRDefault="00646196" w:rsidP="00646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61B8F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31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2561 </w:t>
      </w:r>
      <w:r w:rsidR="004B09F5" w:rsidRPr="00061B8F">
        <w:rPr>
          <w:rFonts w:ascii="Angsana New" w:hAnsi="Angsana New" w:hint="cs"/>
          <w:spacing w:val="-2"/>
          <w:sz w:val="30"/>
          <w:szCs w:val="30"/>
          <w:cs/>
        </w:rPr>
        <w:t>บริษัทมียอดคงเหลือของหุ้นกู้รวม</w:t>
      </w:r>
      <w:r w:rsidR="004B09F5" w:rsidRPr="00061B8F">
        <w:rPr>
          <w:rFonts w:ascii="Angsana New" w:hAnsi="Angsana New"/>
          <w:spacing w:val="-2"/>
          <w:sz w:val="30"/>
          <w:szCs w:val="30"/>
          <w:cs/>
        </w:rPr>
        <w:t xml:space="preserve"> 16</w:t>
      </w:r>
      <w:r w:rsidR="004B09F5" w:rsidRPr="00061B8F">
        <w:rPr>
          <w:rFonts w:ascii="Angsana New" w:hAnsi="Angsana New"/>
          <w:spacing w:val="-2"/>
          <w:sz w:val="30"/>
          <w:szCs w:val="30"/>
        </w:rPr>
        <w:t>,</w:t>
      </w:r>
      <w:r w:rsidR="004B09F5" w:rsidRPr="00061B8F">
        <w:rPr>
          <w:rFonts w:ascii="Angsana New" w:hAnsi="Angsana New"/>
          <w:spacing w:val="-2"/>
          <w:sz w:val="30"/>
          <w:szCs w:val="30"/>
          <w:cs/>
        </w:rPr>
        <w:t xml:space="preserve">770 </w:t>
      </w:r>
      <w:r w:rsidR="004B09F5" w:rsidRPr="00061B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B09F5" w:rsidRPr="0045421F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(31 ธันวาคม 2560: 13</w:t>
      </w:r>
      <w:r w:rsidR="004B09F5" w:rsidRPr="0045421F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4B09F5" w:rsidRPr="0045421F">
        <w:rPr>
          <w:rFonts w:ascii="Angsana New" w:hAnsi="Angsana New"/>
          <w:i/>
          <w:iCs/>
          <w:spacing w:val="-2"/>
          <w:sz w:val="30"/>
          <w:szCs w:val="30"/>
          <w:cs/>
        </w:rPr>
        <w:t>320 ล้านบาท)</w:t>
      </w:r>
      <w:r w:rsidR="004B09F5"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05117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DE2DB5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หุ้นกู้ชนิดระบุชื่อผู้ถือ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ประเภทไม่ด้อยสิทธิ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และไม่มีหลักประกัน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มีมูลค่าที่ตราไว้หน่วยละ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1</w:t>
      </w:r>
      <w:r w:rsidRPr="00061B8F">
        <w:rPr>
          <w:rFonts w:ascii="Angsana New" w:hAnsi="Angsana New"/>
          <w:spacing w:val="-2"/>
          <w:sz w:val="30"/>
          <w:szCs w:val="30"/>
        </w:rPr>
        <w:t>,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000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และมีราคาเสนอขายหน่วยละ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1</w:t>
      </w:r>
      <w:r w:rsidRPr="00061B8F">
        <w:rPr>
          <w:rFonts w:ascii="Angsana New" w:hAnsi="Angsana New"/>
          <w:spacing w:val="-2"/>
          <w:sz w:val="30"/>
          <w:szCs w:val="30"/>
        </w:rPr>
        <w:t>,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000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61B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ซึ่งชำระดอกเบี้ยทุก </w:t>
      </w:r>
      <w:r>
        <w:rPr>
          <w:rFonts w:ascii="Angsana New" w:hAnsi="Angsana New"/>
          <w:spacing w:val="-2"/>
          <w:sz w:val="30"/>
          <w:szCs w:val="30"/>
        </w:rPr>
        <w:t xml:space="preserve">6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เดือนตลอดอายุหุ้นกู้ 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บริษัทต้องปฏิบัติตามเงื่อนไขที่กำหนดและ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ดำรงอัตราส่วน</w:t>
      </w:r>
      <w:r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061B8F">
        <w:rPr>
          <w:rFonts w:ascii="Angsana New" w:hAnsi="Angsana New" w:hint="cs"/>
          <w:spacing w:val="-2"/>
          <w:sz w:val="30"/>
          <w:szCs w:val="30"/>
          <w:cs/>
        </w:rPr>
        <w:t>หนี้สินต่อส่วนของผู้ถือหุ้น</w:t>
      </w:r>
      <w:r>
        <w:rPr>
          <w:rFonts w:ascii="Angsana New" w:hAnsi="Angsana New" w:hint="cs"/>
          <w:spacing w:val="-2"/>
          <w:sz w:val="30"/>
          <w:szCs w:val="30"/>
          <w:cs/>
        </w:rPr>
        <w:t>ตามเกณฑ์ที่กำหนดตลอดอายุของหุ้นกู้</w:t>
      </w:r>
    </w:p>
    <w:p w14:paraId="54541E46" w14:textId="7F9A6F08" w:rsidR="0010750E" w:rsidRPr="00F016C6" w:rsidRDefault="007D094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  <w:r w:rsidR="00214B3A" w:rsidRPr="00F016C6">
        <w:rPr>
          <w:rFonts w:ascii="Angsana New" w:hAnsi="Angsana New"/>
          <w:sz w:val="30"/>
          <w:szCs w:val="30"/>
          <w:cs/>
        </w:rPr>
        <w:lastRenderedPageBreak/>
        <w:t>ทุนเรือนหุ้น</w:t>
      </w:r>
      <w:r w:rsidR="00A451C6">
        <w:rPr>
          <w:rFonts w:ascii="Angsana New" w:hAnsi="Angsana New"/>
          <w:sz w:val="30"/>
          <w:szCs w:val="30"/>
        </w:rPr>
        <w:t xml:space="preserve"> </w:t>
      </w:r>
    </w:p>
    <w:p w14:paraId="3A1A5403" w14:textId="77777777" w:rsidR="00B679D9" w:rsidRPr="0084491A" w:rsidRDefault="00B679D9" w:rsidP="00B679D9">
      <w:pPr>
        <w:rPr>
          <w:rFonts w:ascii="Angsana New" w:hAnsi="Angsana New"/>
          <w:color w:val="2E74B5" w:themeColor="accent1" w:themeShade="BF"/>
          <w:sz w:val="20"/>
          <w:szCs w:val="20"/>
        </w:rPr>
      </w:pP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44"/>
        <w:gridCol w:w="1080"/>
        <w:gridCol w:w="270"/>
        <w:gridCol w:w="1080"/>
        <w:gridCol w:w="268"/>
        <w:gridCol w:w="1082"/>
        <w:gridCol w:w="268"/>
        <w:gridCol w:w="1079"/>
        <w:gridCol w:w="272"/>
        <w:gridCol w:w="1169"/>
      </w:tblGrid>
      <w:tr w:rsidR="00406311" w:rsidRPr="00F879BC" w14:paraId="77A9923D" w14:textId="77777777" w:rsidTr="004B5628">
        <w:trPr>
          <w:trHeight w:val="70"/>
          <w:tblHeader/>
        </w:trPr>
        <w:tc>
          <w:tcPr>
            <w:tcW w:w="1230" w:type="pct"/>
          </w:tcPr>
          <w:p w14:paraId="056D1CD6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5F7F0C5" w14:textId="62A28655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5" w:type="pct"/>
          </w:tcPr>
          <w:p w14:paraId="53DC83CA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5D08B933" w14:textId="2A2F8246" w:rsidR="00406311" w:rsidRPr="00F879BC" w:rsidRDefault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14:paraId="32B5D469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34CB55DB" w14:textId="593FA741" w:rsidR="00406311" w:rsidRPr="00F879BC" w:rsidRDefault="0040631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06311" w:rsidRPr="00F879BC" w14:paraId="62927C10" w14:textId="77777777" w:rsidTr="004B5628">
        <w:trPr>
          <w:trHeight w:val="70"/>
          <w:tblHeader/>
        </w:trPr>
        <w:tc>
          <w:tcPr>
            <w:tcW w:w="1230" w:type="pct"/>
          </w:tcPr>
          <w:p w14:paraId="6A432B88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DE9E15D" w14:textId="3953832B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5" w:type="pct"/>
          </w:tcPr>
          <w:p w14:paraId="00778847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4B3B6F5" w14:textId="66879A02" w:rsidR="00406311" w:rsidRPr="00F879BC" w:rsidRDefault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4" w:type="pct"/>
          </w:tcPr>
          <w:p w14:paraId="7D7E7A1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81ECCAE" w14:textId="7B2C3363" w:rsidR="00406311" w:rsidRPr="00F879BC" w:rsidRDefault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09F279F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4BFD4B5" w14:textId="69BC560C" w:rsidR="00406311" w:rsidRPr="00F879BC" w:rsidRDefault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6" w:type="pct"/>
          </w:tcPr>
          <w:p w14:paraId="4E4FE45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9F7CD79" w14:textId="793DF893" w:rsidR="00406311" w:rsidRPr="00F879BC" w:rsidRDefault="0040631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จำนว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F879BC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</w:p>
        </w:tc>
      </w:tr>
      <w:tr w:rsidR="00406311" w:rsidRPr="00F879BC" w14:paraId="27F30BAA" w14:textId="77777777" w:rsidTr="004B5628">
        <w:trPr>
          <w:trHeight w:val="80"/>
          <w:tblHeader/>
        </w:trPr>
        <w:tc>
          <w:tcPr>
            <w:tcW w:w="1230" w:type="pct"/>
          </w:tcPr>
          <w:p w14:paraId="710E328A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8B5CD78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5" w:type="pct"/>
          </w:tcPr>
          <w:p w14:paraId="01985FD2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4DA0ABFE" w14:textId="187BBFCD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79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F879B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879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6311" w:rsidRPr="00F879BC" w14:paraId="494A4A8C" w14:textId="77777777" w:rsidTr="004B5628">
        <w:tc>
          <w:tcPr>
            <w:tcW w:w="1230" w:type="pct"/>
          </w:tcPr>
          <w:p w14:paraId="32133646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79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620" w:type="pct"/>
          </w:tcPr>
          <w:p w14:paraId="2615FA24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42A0155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A81F3F1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6784B2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FE6FE03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BABAEC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5DD619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EEB5EEF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26A5FF92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311" w:rsidRPr="00F879BC" w14:paraId="0EF49714" w14:textId="77777777" w:rsidTr="004B5628">
        <w:tc>
          <w:tcPr>
            <w:tcW w:w="1230" w:type="pct"/>
          </w:tcPr>
          <w:p w14:paraId="421AB3C7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879B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79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0" w:type="pct"/>
          </w:tcPr>
          <w:p w14:paraId="156FA7BF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5" w:type="pct"/>
          </w:tcPr>
          <w:p w14:paraId="778304AE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8576D2F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D04AC85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75B3B5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1FF537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B31C92F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FFFD875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51FC5D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311" w:rsidRPr="00F879BC" w14:paraId="67FFE117" w14:textId="77777777" w:rsidTr="004B5628">
        <w:tc>
          <w:tcPr>
            <w:tcW w:w="1230" w:type="pct"/>
          </w:tcPr>
          <w:p w14:paraId="58549DED" w14:textId="77777777" w:rsidR="00406311" w:rsidRPr="00F879BC" w:rsidRDefault="00406311" w:rsidP="0040631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620" w:type="pct"/>
          </w:tcPr>
          <w:p w14:paraId="413B67C3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1F08757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28E1C1C" w14:textId="2CD2341C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40FC">
              <w:rPr>
                <w:rFonts w:ascii="Angsana New" w:hAnsi="Angsana New"/>
                <w:sz w:val="30"/>
                <w:szCs w:val="30"/>
              </w:rPr>
              <w:t>2,751,214</w:t>
            </w:r>
          </w:p>
        </w:tc>
        <w:tc>
          <w:tcPr>
            <w:tcW w:w="154" w:type="pct"/>
          </w:tcPr>
          <w:p w14:paraId="40D93085" w14:textId="77777777" w:rsidR="00406311" w:rsidRPr="002D40FC" w:rsidRDefault="00406311" w:rsidP="00406311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72729B1" w14:textId="1725E97F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40FC">
              <w:rPr>
                <w:rFonts w:ascii="Angsana New" w:hAnsi="Angsana New"/>
                <w:sz w:val="30"/>
                <w:szCs w:val="30"/>
              </w:rPr>
              <w:t>2,751,214</w:t>
            </w:r>
          </w:p>
        </w:tc>
        <w:tc>
          <w:tcPr>
            <w:tcW w:w="154" w:type="pct"/>
          </w:tcPr>
          <w:p w14:paraId="64776129" w14:textId="77777777" w:rsidR="00406311" w:rsidRPr="00F879B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2D75762" w14:textId="247B6004" w:rsidR="00406311" w:rsidRPr="00F879B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1,834,142</w:t>
            </w:r>
          </w:p>
        </w:tc>
        <w:tc>
          <w:tcPr>
            <w:tcW w:w="156" w:type="pct"/>
          </w:tcPr>
          <w:p w14:paraId="2A401D40" w14:textId="77777777" w:rsidR="00406311" w:rsidRPr="00F879B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78AEE123" w14:textId="72069EEB" w:rsidR="00406311" w:rsidRPr="00F879B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12BC">
              <w:rPr>
                <w:rFonts w:ascii="Angsana New" w:hAnsi="Angsana New"/>
                <w:sz w:val="30"/>
                <w:szCs w:val="30"/>
                <w:lang w:val="en-US" w:bidi="th-TH"/>
              </w:rPr>
              <w:t>1,834</w:t>
            </w:r>
            <w:r>
              <w:rPr>
                <w:rFonts w:ascii="Angsana New" w:hAnsi="Angsana New"/>
                <w:sz w:val="30"/>
                <w:szCs w:val="30"/>
              </w:rPr>
              <w:t>,142</w:t>
            </w:r>
          </w:p>
        </w:tc>
      </w:tr>
      <w:tr w:rsidR="00406311" w:rsidRPr="00F879BC" w14:paraId="78BAF2AB" w14:textId="77777777" w:rsidTr="004B5628">
        <w:tc>
          <w:tcPr>
            <w:tcW w:w="1230" w:type="pct"/>
          </w:tcPr>
          <w:p w14:paraId="5E6B266A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79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0" w:type="pct"/>
          </w:tcPr>
          <w:p w14:paraId="4FADA266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33C007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3FEBA8A8" w14:textId="77777777" w:rsidR="00406311" w:rsidRPr="00F879BC" w:rsidRDefault="00406311" w:rsidP="004063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4EB2086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EFA1DCF" w14:textId="77777777" w:rsidR="00406311" w:rsidRPr="00F879BC" w:rsidRDefault="00406311" w:rsidP="004063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C564A5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56FCC85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7D05D22B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635CC33D" w14:textId="77777777" w:rsidR="00406311" w:rsidRPr="00F879BC" w:rsidRDefault="0040631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88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311" w:rsidRPr="00F879BC" w14:paraId="2B6EFEF1" w14:textId="77777777" w:rsidTr="004B5628">
        <w:tc>
          <w:tcPr>
            <w:tcW w:w="1230" w:type="pct"/>
          </w:tcPr>
          <w:p w14:paraId="36FC7F76" w14:textId="77777777" w:rsidR="00406311" w:rsidRPr="00F879BC" w:rsidRDefault="00406311" w:rsidP="0040631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620" w:type="pct"/>
          </w:tcPr>
          <w:p w14:paraId="0FB296BB" w14:textId="77777777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0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514D34A3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9E92D9B" w14:textId="552D15C7" w:rsidR="00406311" w:rsidRPr="00F879BC" w:rsidRDefault="00406311" w:rsidP="00406311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2,751,214</w:t>
            </w:r>
          </w:p>
        </w:tc>
        <w:tc>
          <w:tcPr>
            <w:tcW w:w="154" w:type="pct"/>
          </w:tcPr>
          <w:p w14:paraId="2187455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D7CC126" w14:textId="1C0CA993" w:rsidR="00406311" w:rsidRPr="00F879BC" w:rsidRDefault="00406311" w:rsidP="0040631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2,751,214</w:t>
            </w:r>
          </w:p>
        </w:tc>
        <w:tc>
          <w:tcPr>
            <w:tcW w:w="154" w:type="pct"/>
          </w:tcPr>
          <w:p w14:paraId="160AA9C5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321FB1AD" w14:textId="5315450B" w:rsidR="00406311" w:rsidRPr="002D40F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  <w:tc>
          <w:tcPr>
            <w:tcW w:w="156" w:type="pct"/>
            <w:vAlign w:val="bottom"/>
          </w:tcPr>
          <w:p w14:paraId="04EFFBCA" w14:textId="77777777" w:rsidR="00406311" w:rsidRPr="002D40F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vAlign w:val="bottom"/>
          </w:tcPr>
          <w:p w14:paraId="059B21DE" w14:textId="030B9B1B" w:rsidR="00406311" w:rsidRPr="002D40F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</w:tr>
      <w:tr w:rsidR="00406311" w:rsidRPr="00F879BC" w14:paraId="4907DD69" w14:textId="77777777" w:rsidTr="004B5628">
        <w:tc>
          <w:tcPr>
            <w:tcW w:w="1230" w:type="pct"/>
          </w:tcPr>
          <w:p w14:paraId="5C372D5B" w14:textId="77777777" w:rsidR="00406311" w:rsidRPr="00D764D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20" w:type="pct"/>
          </w:tcPr>
          <w:p w14:paraId="4BD3D2AD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55" w:type="pct"/>
          </w:tcPr>
          <w:p w14:paraId="18460FCA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2D88329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572CA05F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66114C9A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40B4A5F5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6D4F8510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</w:tcPr>
          <w:p w14:paraId="1EB0A795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A19C0D6" w14:textId="77777777" w:rsidR="00406311" w:rsidRPr="00D764DC" w:rsidRDefault="0040631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881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6311" w:rsidRPr="00F879BC" w14:paraId="44AE294D" w14:textId="77777777" w:rsidTr="004B5628">
        <w:tc>
          <w:tcPr>
            <w:tcW w:w="1230" w:type="pct"/>
          </w:tcPr>
          <w:p w14:paraId="0A71765D" w14:textId="77777777" w:rsidR="00406311" w:rsidRPr="00F879BC" w:rsidRDefault="00406311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881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620" w:type="pct"/>
          </w:tcPr>
          <w:p w14:paraId="3DD68109" w14:textId="7A0058C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9211966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35D843CF" w14:textId="0B9583A0" w:rsidR="00406311" w:rsidRPr="00F879BC" w:rsidRDefault="00406311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88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6311" w:rsidRPr="00F879BC" w14:paraId="5B1C40EF" w14:textId="77777777" w:rsidTr="004B5628">
        <w:tc>
          <w:tcPr>
            <w:tcW w:w="1230" w:type="pct"/>
          </w:tcPr>
          <w:p w14:paraId="6873454A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879B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79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0" w:type="pct"/>
          </w:tcPr>
          <w:p w14:paraId="29360B5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95CD754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9BD6E23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36E62C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28D4F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57EDD4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EFC9714" w14:textId="77777777" w:rsidR="00406311" w:rsidRPr="00F879B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B3CDEB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1939D7E6" w14:textId="77777777" w:rsidR="00406311" w:rsidRPr="000244E0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6311" w:rsidRPr="00F879BC" w14:paraId="313010F6" w14:textId="77777777" w:rsidTr="004B5628">
        <w:tc>
          <w:tcPr>
            <w:tcW w:w="1230" w:type="pct"/>
          </w:tcPr>
          <w:p w14:paraId="65F3FB5F" w14:textId="77777777" w:rsidR="00406311" w:rsidRPr="00F879BC" w:rsidRDefault="00406311" w:rsidP="0040631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B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620" w:type="pct"/>
          </w:tcPr>
          <w:p w14:paraId="5BFF509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6CC38BF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DD7E24" w14:textId="6F4A067D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1,834,142</w:t>
            </w:r>
          </w:p>
        </w:tc>
        <w:tc>
          <w:tcPr>
            <w:tcW w:w="154" w:type="pct"/>
          </w:tcPr>
          <w:p w14:paraId="603CE4D9" w14:textId="77777777" w:rsidR="00406311" w:rsidRPr="00F879BC" w:rsidRDefault="00406311" w:rsidP="00406311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1B243466" w14:textId="05E7E5A6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1,834,142</w:t>
            </w:r>
          </w:p>
        </w:tc>
        <w:tc>
          <w:tcPr>
            <w:tcW w:w="154" w:type="pct"/>
            <w:vAlign w:val="bottom"/>
          </w:tcPr>
          <w:p w14:paraId="56FADF2E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50D567" w14:textId="08893F3F" w:rsidR="00406311" w:rsidRPr="00D764D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764DC">
              <w:rPr>
                <w:rFonts w:ascii="Angsana New" w:hAnsi="Angsana New"/>
                <w:sz w:val="30"/>
                <w:szCs w:val="30"/>
              </w:rPr>
              <w:t>1,099</w:t>
            </w:r>
            <w:r>
              <w:rPr>
                <w:rFonts w:ascii="Angsana New" w:hAnsi="Angsana New"/>
                <w:sz w:val="30"/>
                <w:szCs w:val="30"/>
              </w:rPr>
              <w:t>,142</w:t>
            </w:r>
          </w:p>
        </w:tc>
        <w:tc>
          <w:tcPr>
            <w:tcW w:w="156" w:type="pct"/>
          </w:tcPr>
          <w:p w14:paraId="4517CDA0" w14:textId="77777777" w:rsidR="00406311" w:rsidRPr="00D764DC" w:rsidRDefault="00406311" w:rsidP="004063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D383AAF" w14:textId="144C1AC6" w:rsidR="00406311" w:rsidRPr="00D764D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1,099</w:t>
            </w:r>
            <w:r>
              <w:rPr>
                <w:rFonts w:ascii="Angsana New" w:hAnsi="Angsana New"/>
                <w:sz w:val="30"/>
                <w:szCs w:val="30"/>
              </w:rPr>
              <w:t>,142</w:t>
            </w:r>
          </w:p>
        </w:tc>
      </w:tr>
      <w:tr w:rsidR="00406311" w:rsidRPr="00F879BC" w14:paraId="634C820E" w14:textId="77777777" w:rsidTr="004B5628">
        <w:tc>
          <w:tcPr>
            <w:tcW w:w="1230" w:type="pct"/>
          </w:tcPr>
          <w:p w14:paraId="1C07687D" w14:textId="77777777" w:rsidR="00406311" w:rsidRPr="009712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620" w:type="pct"/>
          </w:tcPr>
          <w:p w14:paraId="634042F3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33553F51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686AD480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56716AD" w14:textId="77777777" w:rsidR="00406311" w:rsidRPr="00F879BC" w:rsidRDefault="00406311" w:rsidP="00406311">
            <w:pPr>
              <w:pStyle w:val="acctfourfigures"/>
              <w:tabs>
                <w:tab w:val="clear" w:pos="765"/>
                <w:tab w:val="decimal" w:pos="428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3EDDE56E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61B78D18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ACAD48" w14:textId="46ABCAF6" w:rsidR="00406311" w:rsidRPr="00D764D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56" w:type="pct"/>
          </w:tcPr>
          <w:p w14:paraId="50807BA5" w14:textId="77777777" w:rsidR="00406311" w:rsidRPr="00D764DC" w:rsidRDefault="00406311" w:rsidP="0040631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C1456A2" w14:textId="47961F93" w:rsidR="00406311" w:rsidRPr="00D764D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64DC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406311" w:rsidRPr="00F879BC" w14:paraId="43D01F99" w14:textId="77777777" w:rsidTr="004B5628">
        <w:tc>
          <w:tcPr>
            <w:tcW w:w="1230" w:type="pct"/>
          </w:tcPr>
          <w:p w14:paraId="09264102" w14:textId="77777777" w:rsidR="00406311" w:rsidRPr="00F879B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879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0" w:type="pct"/>
          </w:tcPr>
          <w:p w14:paraId="1B98AF1D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B82A6A7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6E403A91" w14:textId="77777777" w:rsidR="00406311" w:rsidRPr="00F879BC" w:rsidRDefault="00406311" w:rsidP="004063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3113CE14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5FD5A36A" w14:textId="77777777" w:rsidR="00406311" w:rsidRPr="00F879BC" w:rsidRDefault="00406311" w:rsidP="0040631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1EB04A8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01E7121" w14:textId="77777777" w:rsidR="00406311" w:rsidRPr="00D764D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3AE6DF7F" w14:textId="77777777" w:rsidR="00406311" w:rsidRPr="00D764D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4618E32D" w14:textId="77777777" w:rsidR="00406311" w:rsidRPr="00D764D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06311" w:rsidRPr="00F879BC" w14:paraId="5DA5E5C5" w14:textId="77777777" w:rsidTr="004B5628">
        <w:tc>
          <w:tcPr>
            <w:tcW w:w="1230" w:type="pct"/>
          </w:tcPr>
          <w:p w14:paraId="2258F9CA" w14:textId="77777777" w:rsidR="00406311" w:rsidRPr="00F879BC" w:rsidRDefault="00406311" w:rsidP="00406311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620" w:type="pct"/>
          </w:tcPr>
          <w:p w14:paraId="4A737F9E" w14:textId="77777777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40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</w:tcPr>
          <w:p w14:paraId="4BF3A3F1" w14:textId="77777777" w:rsidR="00406311" w:rsidRPr="00F879B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5CE542B2" w14:textId="2C61BBA4" w:rsidR="00406311" w:rsidRPr="002D40FC" w:rsidRDefault="00406311" w:rsidP="00406311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  <w:tc>
          <w:tcPr>
            <w:tcW w:w="154" w:type="pct"/>
            <w:vAlign w:val="bottom"/>
          </w:tcPr>
          <w:p w14:paraId="623C80F3" w14:textId="77777777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462BE5C2" w14:textId="3C684E1B" w:rsidR="00406311" w:rsidRPr="002D40FC" w:rsidRDefault="00406311" w:rsidP="0040631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  <w:tc>
          <w:tcPr>
            <w:tcW w:w="154" w:type="pct"/>
            <w:vAlign w:val="bottom"/>
          </w:tcPr>
          <w:p w14:paraId="1D1A2A81" w14:textId="77777777" w:rsidR="00406311" w:rsidRPr="002D40FC" w:rsidRDefault="00406311" w:rsidP="0040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FDD6757" w14:textId="65462CEE" w:rsidR="00406311" w:rsidRPr="002D40FC" w:rsidRDefault="00406311" w:rsidP="0040631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  <w:tc>
          <w:tcPr>
            <w:tcW w:w="156" w:type="pct"/>
            <w:vAlign w:val="bottom"/>
          </w:tcPr>
          <w:p w14:paraId="3BD22B3B" w14:textId="77777777" w:rsidR="00406311" w:rsidRPr="002D40FC" w:rsidRDefault="00406311" w:rsidP="0040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vAlign w:val="bottom"/>
          </w:tcPr>
          <w:p w14:paraId="08D139DF" w14:textId="5036A131" w:rsidR="00406311" w:rsidRPr="002D40FC" w:rsidRDefault="00406311" w:rsidP="004B56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40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1,834</w:t>
            </w:r>
            <w:r w:rsidRPr="002D40FC">
              <w:rPr>
                <w:rFonts w:ascii="Angsana New" w:hAnsi="Angsana New"/>
                <w:b/>
                <w:bCs/>
                <w:sz w:val="30"/>
                <w:szCs w:val="30"/>
              </w:rPr>
              <w:t>,142</w:t>
            </w:r>
          </w:p>
        </w:tc>
      </w:tr>
    </w:tbl>
    <w:p w14:paraId="406C9487" w14:textId="77777777" w:rsidR="00E123CB" w:rsidRPr="00E55541" w:rsidRDefault="00E123CB" w:rsidP="00AC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CAAAC15" w14:textId="21AD81F1" w:rsidR="00212606" w:rsidRPr="00E55A04" w:rsidRDefault="00D947B0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 w:rsidR="00212606" w:rsidRPr="00212606">
        <w:rPr>
          <w:rFonts w:ascii="Angsana New" w:hAnsi="Angsana New" w:hint="cs"/>
          <w:sz w:val="30"/>
          <w:szCs w:val="30"/>
          <w:cs/>
        </w:rPr>
        <w:t>ประชุมสามัญ</w:t>
      </w:r>
      <w:r>
        <w:rPr>
          <w:rFonts w:ascii="Angsana New" w:hAnsi="Angsana New" w:hint="cs"/>
          <w:sz w:val="30"/>
          <w:szCs w:val="30"/>
          <w:cs/>
        </w:rPr>
        <w:t>ประจำปีของ</w:t>
      </w:r>
      <w:r w:rsidR="00212606" w:rsidRPr="00212606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2561</w:t>
      </w:r>
      <w:r w:rsidR="00212606" w:rsidRPr="0021260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="00212606" w:rsidRPr="00212606">
        <w:rPr>
          <w:rFonts w:ascii="Angsana New" w:hAnsi="Angsana New" w:hint="cs"/>
          <w:sz w:val="30"/>
          <w:szCs w:val="30"/>
          <w:cs/>
        </w:rPr>
        <w:t>มีมติอนุมัติการขยาย</w:t>
      </w:r>
      <w:r w:rsidR="00F9218B">
        <w:rPr>
          <w:rFonts w:ascii="Angsana New" w:hAnsi="Angsana New" w:hint="cs"/>
          <w:sz w:val="30"/>
          <w:szCs w:val="30"/>
          <w:cs/>
        </w:rPr>
        <w:t>ระยะ</w:t>
      </w:r>
      <w:r w:rsidR="00212606" w:rsidRPr="00212606">
        <w:rPr>
          <w:rFonts w:ascii="Angsana New" w:hAnsi="Angsana New" w:hint="cs"/>
          <w:sz w:val="30"/>
          <w:szCs w:val="30"/>
          <w:cs/>
        </w:rPr>
        <w:t>เวลาการออกและจัดสรรหุ้นสามัญ</w:t>
      </w:r>
      <w:r w:rsidR="00F9218B">
        <w:rPr>
          <w:rFonts w:ascii="Angsana New" w:hAnsi="Angsana New" w:hint="cs"/>
          <w:sz w:val="30"/>
          <w:szCs w:val="30"/>
          <w:cs/>
        </w:rPr>
        <w:t>เพิ่มทุน</w:t>
      </w:r>
      <w:r w:rsidR="00212606" w:rsidRPr="00212606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="00212606" w:rsidRPr="00212606">
        <w:rPr>
          <w:rFonts w:ascii="Angsana New" w:hAnsi="Angsana New"/>
          <w:sz w:val="30"/>
          <w:szCs w:val="30"/>
          <w:cs/>
        </w:rPr>
        <w:t xml:space="preserve"> 917.07 </w:t>
      </w:r>
      <w:r w:rsidR="00212606" w:rsidRPr="00212606">
        <w:rPr>
          <w:rFonts w:ascii="Angsana New" w:hAnsi="Angsana New" w:hint="cs"/>
          <w:sz w:val="30"/>
          <w:szCs w:val="30"/>
          <w:cs/>
        </w:rPr>
        <w:t>ล้านหุ้น</w:t>
      </w:r>
      <w:r w:rsidR="00F9218B">
        <w:rPr>
          <w:rFonts w:ascii="Angsana New" w:hAnsi="Angsana New" w:hint="cs"/>
          <w:sz w:val="30"/>
          <w:szCs w:val="30"/>
          <w:cs/>
        </w:rPr>
        <w:t xml:space="preserve"> </w:t>
      </w:r>
      <w:r w:rsidR="00212606" w:rsidRPr="00212606">
        <w:rPr>
          <w:rFonts w:ascii="Angsana New" w:hAnsi="Angsana New" w:hint="cs"/>
          <w:sz w:val="30"/>
          <w:szCs w:val="30"/>
          <w:cs/>
        </w:rPr>
        <w:t>แบบมอบอำนาจทั่วไป</w:t>
      </w:r>
      <w:r w:rsidR="00F9218B">
        <w:rPr>
          <w:rFonts w:ascii="Angsana New" w:hAnsi="Angsana New" w:hint="cs"/>
          <w:sz w:val="30"/>
          <w:szCs w:val="30"/>
          <w:cs/>
        </w:rPr>
        <w:t xml:space="preserve"> เพื่อเสนอขายให้แก่ผู้ถือหุ้นเดิมตามสัดส่วนการถือหุ้น และ</w:t>
      </w:r>
      <w:r w:rsidR="00F9218B">
        <w:rPr>
          <w:rFonts w:ascii="Angsana New" w:hAnsi="Angsana New"/>
          <w:sz w:val="30"/>
          <w:szCs w:val="30"/>
        </w:rPr>
        <w:t>/</w:t>
      </w:r>
      <w:r w:rsidR="00F9218B">
        <w:rPr>
          <w:rFonts w:ascii="Angsana New" w:hAnsi="Angsana New" w:hint="cs"/>
          <w:sz w:val="30"/>
          <w:szCs w:val="30"/>
          <w:cs/>
        </w:rPr>
        <w:t>หรือเพื่อเสนอขายให้แก่ประชาชนทั่วไป ทั้งนี้</w:t>
      </w:r>
      <w:r w:rsidR="00E55A04">
        <w:rPr>
          <w:rFonts w:ascii="Angsana New" w:hAnsi="Angsana New" w:hint="cs"/>
          <w:sz w:val="30"/>
          <w:szCs w:val="30"/>
          <w:cs/>
        </w:rPr>
        <w:t xml:space="preserve">ให้ทำการจัดสรรหุ้นสามัญเพิ่มทุนดังกล่าวให้แล้วเสร็จภายในวันประชุมสามัญผู้ถือหุ้นประจำปี </w:t>
      </w:r>
      <w:r w:rsidR="00E55A04">
        <w:rPr>
          <w:rFonts w:ascii="Angsana New" w:hAnsi="Angsana New"/>
          <w:sz w:val="30"/>
          <w:szCs w:val="30"/>
        </w:rPr>
        <w:t>2562</w:t>
      </w:r>
    </w:p>
    <w:p w14:paraId="7A988342" w14:textId="77777777" w:rsidR="00212606" w:rsidRDefault="00212606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677685" w14:textId="55541F1B" w:rsidR="007B05D1" w:rsidRDefault="002F0F7F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0F7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/>
          <w:sz w:val="30"/>
          <w:szCs w:val="30"/>
        </w:rPr>
        <w:t>16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มกราคม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/>
          <w:sz w:val="30"/>
          <w:szCs w:val="30"/>
        </w:rPr>
        <w:t>2560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F0F7F">
        <w:rPr>
          <w:rFonts w:ascii="Angsana New" w:hAnsi="Angsana New" w:hint="cs"/>
          <w:sz w:val="30"/>
          <w:szCs w:val="30"/>
          <w:cs/>
        </w:rPr>
        <w:t>ได้รับชำระค่าหุ้นสามัญเพิ่มทุนจำนวน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735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ล้านหุ้น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/>
          <w:sz w:val="30"/>
          <w:szCs w:val="30"/>
        </w:rPr>
        <w:t>18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บาท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รวมเป็นเงิน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13,230 </w:t>
      </w:r>
      <w:r w:rsidRPr="002F0F7F">
        <w:rPr>
          <w:rFonts w:ascii="Angsana New" w:hAnsi="Angsana New" w:hint="cs"/>
          <w:sz w:val="30"/>
          <w:szCs w:val="30"/>
          <w:cs/>
        </w:rPr>
        <w:t>ล้านบาท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จากบริษัท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เฟรเซอร์ส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โฮลดิ้งส์</w:t>
      </w:r>
      <w:r w:rsidRPr="002F0F7F">
        <w:rPr>
          <w:rFonts w:ascii="Angsana New" w:hAnsi="Angsana New"/>
          <w:sz w:val="30"/>
          <w:szCs w:val="30"/>
          <w:cs/>
        </w:rPr>
        <w:t xml:space="preserve"> (</w:t>
      </w:r>
      <w:r w:rsidRPr="002F0F7F">
        <w:rPr>
          <w:rFonts w:ascii="Angsana New" w:hAnsi="Angsana New" w:hint="cs"/>
          <w:sz w:val="30"/>
          <w:szCs w:val="30"/>
          <w:cs/>
        </w:rPr>
        <w:t>ประเทศไทย</w:t>
      </w:r>
      <w:r w:rsidRPr="002F0F7F">
        <w:rPr>
          <w:rFonts w:ascii="Angsana New" w:hAnsi="Angsana New"/>
          <w:sz w:val="30"/>
          <w:szCs w:val="30"/>
          <w:cs/>
        </w:rPr>
        <w:t xml:space="preserve">) </w:t>
      </w:r>
      <w:r w:rsidRPr="002F0F7F">
        <w:rPr>
          <w:rFonts w:ascii="Angsana New" w:hAnsi="Angsana New" w:hint="cs"/>
          <w:sz w:val="30"/>
          <w:szCs w:val="30"/>
          <w:cs/>
        </w:rPr>
        <w:t>จำกัด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โดยบริษัทได้จดทะเบียน</w:t>
      </w:r>
      <w:r w:rsidR="002D40FC">
        <w:rPr>
          <w:rFonts w:ascii="Angsana New" w:hAnsi="Angsana New" w:hint="cs"/>
          <w:sz w:val="30"/>
          <w:szCs w:val="30"/>
          <w:cs/>
        </w:rPr>
        <w:t>การ</w:t>
      </w:r>
      <w:r w:rsidRPr="002F0F7F">
        <w:rPr>
          <w:rFonts w:ascii="Angsana New" w:hAnsi="Angsana New" w:hint="cs"/>
          <w:sz w:val="30"/>
          <w:szCs w:val="30"/>
          <w:cs/>
        </w:rPr>
        <w:t>เพิ่มทุน</w:t>
      </w:r>
      <w:r w:rsidR="00DE2DB5">
        <w:rPr>
          <w:rFonts w:ascii="Angsana New" w:hAnsi="Angsana New" w:hint="cs"/>
          <w:sz w:val="30"/>
          <w:szCs w:val="30"/>
          <w:cs/>
        </w:rPr>
        <w:t>ดังกล่าว</w:t>
      </w:r>
      <w:r w:rsidRPr="002F0F7F">
        <w:rPr>
          <w:rFonts w:ascii="Angsana New" w:hAnsi="Angsana New" w:hint="cs"/>
          <w:sz w:val="30"/>
          <w:szCs w:val="30"/>
          <w:cs/>
        </w:rPr>
        <w:t>กับกระทรวงพาณิชย์เมื่อวันที่</w:t>
      </w:r>
      <w:r w:rsidR="00FB1173">
        <w:rPr>
          <w:rFonts w:ascii="Angsana New" w:hAnsi="Angsana New" w:hint="cs"/>
          <w:sz w:val="30"/>
          <w:szCs w:val="30"/>
          <w:cs/>
        </w:rPr>
        <w:t xml:space="preserve"> </w:t>
      </w:r>
      <w:r w:rsidRPr="002F0F7F">
        <w:rPr>
          <w:rFonts w:ascii="Angsana New" w:hAnsi="Angsana New"/>
          <w:sz w:val="30"/>
          <w:szCs w:val="30"/>
        </w:rPr>
        <w:t>16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 w:hint="cs"/>
          <w:sz w:val="30"/>
          <w:szCs w:val="30"/>
          <w:cs/>
        </w:rPr>
        <w:t>มกราคม</w:t>
      </w:r>
      <w:r w:rsidRPr="002F0F7F">
        <w:rPr>
          <w:rFonts w:ascii="Angsana New" w:hAnsi="Angsana New"/>
          <w:sz w:val="30"/>
          <w:szCs w:val="30"/>
          <w:cs/>
        </w:rPr>
        <w:t xml:space="preserve"> </w:t>
      </w:r>
      <w:r w:rsidRPr="002F0F7F">
        <w:rPr>
          <w:rFonts w:ascii="Angsana New" w:hAnsi="Angsana New"/>
          <w:sz w:val="30"/>
          <w:szCs w:val="30"/>
        </w:rPr>
        <w:t>2560</w:t>
      </w:r>
      <w:r w:rsidR="007B05D1">
        <w:rPr>
          <w:rFonts w:ascii="Angsana New" w:hAnsi="Angsana New"/>
          <w:sz w:val="30"/>
          <w:szCs w:val="30"/>
        </w:rPr>
        <w:br w:type="page"/>
      </w:r>
    </w:p>
    <w:p w14:paraId="30772764" w14:textId="77777777" w:rsidR="008A41AB" w:rsidRPr="002D40FC" w:rsidRDefault="008A41AB" w:rsidP="008A4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ที่ประชุมสามัญผู้ถือหุ้นสามัญประจำปี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ได้มีมติอนุมัติให้เพิ่มทุนจดทะเบียนแบบมอบอำนาจทั่วไปจาก </w:t>
      </w:r>
      <w:r>
        <w:rPr>
          <w:rFonts w:ascii="Angsana New" w:hAnsi="Angsana New"/>
          <w:sz w:val="30"/>
          <w:szCs w:val="30"/>
        </w:rPr>
        <w:t xml:space="preserve">1,834.14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 xml:space="preserve">2,751.21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>
        <w:rPr>
          <w:rFonts w:ascii="Angsana New" w:hAnsi="Angsana New"/>
          <w:sz w:val="30"/>
          <w:szCs w:val="30"/>
        </w:rPr>
        <w:t xml:space="preserve">917.07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โดยบริษัทได้จดทะเบียนการเปลี่ยนแปลงในทุนจดทะเบียนดังกล่าวกับกระทรวงพาณิชย์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2560 </w:t>
      </w:r>
    </w:p>
    <w:p w14:paraId="5085B556" w14:textId="77777777" w:rsidR="0043082B" w:rsidRPr="008A41AB" w:rsidRDefault="0043082B" w:rsidP="00FB1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77D520" w14:textId="77777777" w:rsidR="009A45B0" w:rsidRPr="00C74202" w:rsidRDefault="0070308B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74202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14:paraId="1F381F58" w14:textId="77777777" w:rsidR="009A45B0" w:rsidRPr="00CB6CF4" w:rsidRDefault="009A45B0" w:rsidP="00C74202">
      <w:pPr>
        <w:spacing w:line="240" w:lineRule="auto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471729F7" w14:textId="77777777" w:rsidR="0070308B" w:rsidRPr="00CB6CF4" w:rsidRDefault="00CB6CF4" w:rsidP="0070308B">
      <w:pPr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CB6CF4">
        <w:rPr>
          <w:rFonts w:ascii="Angsana New" w:hAnsi="Angsana New"/>
          <w:sz w:val="30"/>
          <w:szCs w:val="30"/>
          <w:cs/>
        </w:rPr>
        <w:t xml:space="preserve"> </w:t>
      </w:r>
      <w:r w:rsidR="0070308B" w:rsidRPr="00CB6CF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70308B" w:rsidRPr="00CB6C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70308B" w:rsidRPr="00CB6CF4">
        <w:rPr>
          <w:rFonts w:ascii="Angsana New" w:hAnsi="Angsana New" w:hint="cs"/>
          <w:sz w:val="30"/>
          <w:szCs w:val="30"/>
          <w:cs/>
        </w:rPr>
        <w:t>เกี่ยวข้องกับธุรกิจและบริการ</w:t>
      </w:r>
      <w:r w:rsidR="0070308B" w:rsidRPr="00CB6CF4">
        <w:rPr>
          <w:rFonts w:ascii="Angsana New" w:hAnsi="Angsana New"/>
          <w:sz w:val="30"/>
          <w:szCs w:val="30"/>
          <w:cs/>
        </w:rPr>
        <w:t>ที่แตกต่างกัน และมีการบริหารจัดการแยกต่างหาก เนื่องจาก</w:t>
      </w:r>
      <w:r w:rsidR="0070308B" w:rsidRPr="00CB6CF4">
        <w:rPr>
          <w:rFonts w:ascii="Angsana New" w:hAnsi="Angsana New" w:hint="cs"/>
          <w:sz w:val="30"/>
          <w:szCs w:val="30"/>
          <w:cs/>
        </w:rPr>
        <w:t>การใช้เทคโนโลยีและ</w:t>
      </w:r>
      <w:r w:rsidR="0070308B" w:rsidRPr="00CB6CF4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EB1CF02" w14:textId="77777777" w:rsidR="0070308B" w:rsidRPr="00CB6CF4" w:rsidRDefault="0070308B" w:rsidP="0070308B">
      <w:pPr>
        <w:ind w:left="518"/>
        <w:jc w:val="thaiDistribute"/>
        <w:rPr>
          <w:rFonts w:ascii="Angsana New" w:hAnsi="Angsana New"/>
          <w:sz w:val="20"/>
          <w:szCs w:val="20"/>
        </w:rPr>
      </w:pPr>
    </w:p>
    <w:p w14:paraId="665F573E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B6CF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B6CF4">
        <w:rPr>
          <w:rFonts w:ascii="Angsana New" w:hAnsi="Angsana New"/>
          <w:sz w:val="30"/>
          <w:szCs w:val="30"/>
        </w:rPr>
        <w:t>1</w:t>
      </w:r>
      <w:r w:rsidRPr="00CB6CF4">
        <w:rPr>
          <w:rFonts w:ascii="Angsana New" w:hAnsi="Angsana New"/>
          <w:sz w:val="30"/>
          <w:szCs w:val="30"/>
          <w:cs/>
        </w:rPr>
        <w:t xml:space="preserve">  </w:t>
      </w:r>
      <w:r w:rsidRPr="00CB6CF4">
        <w:rPr>
          <w:rFonts w:ascii="Angsana New" w:hAnsi="Angsana New"/>
          <w:sz w:val="30"/>
          <w:szCs w:val="30"/>
          <w:cs/>
        </w:rPr>
        <w:tab/>
      </w:r>
      <w:r w:rsidR="00CB6CF4" w:rsidRPr="00CB6CF4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พัฒนาอสังหาริมทรัพย์เพื่อการลงทุนโดยการสร้างโรงงาน</w:t>
      </w:r>
    </w:p>
    <w:p w14:paraId="72A2C55B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B6CF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B6CF4">
        <w:rPr>
          <w:rFonts w:ascii="Angsana New" w:hAnsi="Angsana New"/>
          <w:sz w:val="30"/>
          <w:szCs w:val="30"/>
        </w:rPr>
        <w:t>2</w:t>
      </w:r>
      <w:r w:rsidRPr="00CB6CF4">
        <w:rPr>
          <w:rFonts w:ascii="Angsana New" w:hAnsi="Angsana New"/>
          <w:sz w:val="30"/>
          <w:szCs w:val="30"/>
          <w:cs/>
        </w:rPr>
        <w:tab/>
        <w:t xml:space="preserve">    </w:t>
      </w:r>
      <w:r w:rsidRPr="00CB6CF4">
        <w:rPr>
          <w:rFonts w:ascii="Angsana New" w:hAnsi="Angsana New"/>
          <w:sz w:val="30"/>
          <w:szCs w:val="30"/>
          <w:cs/>
        </w:rPr>
        <w:tab/>
      </w:r>
      <w:r w:rsidR="00CB6CF4" w:rsidRPr="00CB6CF4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พัฒนาอสังหาริมทรัพย์เพื่อการลงทุนโดยการสร้างคลังสินค้า</w:t>
      </w:r>
    </w:p>
    <w:p w14:paraId="697A1A1C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B6CF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B6CF4">
        <w:rPr>
          <w:rFonts w:ascii="Angsana New" w:hAnsi="Angsana New"/>
          <w:sz w:val="30"/>
          <w:szCs w:val="30"/>
        </w:rPr>
        <w:t>3</w:t>
      </w:r>
      <w:r w:rsidRPr="00CB6CF4">
        <w:rPr>
          <w:rFonts w:ascii="Angsana New" w:hAnsi="Angsana New"/>
          <w:sz w:val="30"/>
          <w:szCs w:val="30"/>
          <w:cs/>
        </w:rPr>
        <w:t xml:space="preserve"> </w:t>
      </w:r>
      <w:r w:rsidRPr="00CB6CF4">
        <w:rPr>
          <w:rFonts w:ascii="Angsana New" w:hAnsi="Angsana New"/>
          <w:sz w:val="30"/>
          <w:szCs w:val="30"/>
          <w:cs/>
        </w:rPr>
        <w:tab/>
      </w:r>
      <w:r w:rsidR="009C5E31">
        <w:rPr>
          <w:rFonts w:ascii="Angsana New" w:hAnsi="Angsana New" w:hint="cs"/>
          <w:sz w:val="30"/>
          <w:szCs w:val="30"/>
          <w:cs/>
        </w:rPr>
        <w:t>ธุรกิจให้บริการ</w:t>
      </w:r>
      <w:r w:rsidR="00C04567">
        <w:rPr>
          <w:rFonts w:ascii="Angsana New" w:hAnsi="Angsana New"/>
          <w:sz w:val="30"/>
          <w:szCs w:val="30"/>
        </w:rPr>
        <w:t xml:space="preserve"> </w:t>
      </w:r>
    </w:p>
    <w:p w14:paraId="0C488D4D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B6CF4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B6CF4">
        <w:rPr>
          <w:rFonts w:ascii="Angsana New" w:hAnsi="Angsana New"/>
          <w:sz w:val="30"/>
          <w:szCs w:val="30"/>
        </w:rPr>
        <w:t>4</w:t>
      </w:r>
      <w:r w:rsidRPr="00CB6CF4">
        <w:rPr>
          <w:rFonts w:ascii="Angsana New" w:hAnsi="Angsana New"/>
          <w:sz w:val="30"/>
          <w:szCs w:val="30"/>
          <w:cs/>
        </w:rPr>
        <w:t xml:space="preserve"> </w:t>
      </w:r>
      <w:r w:rsidRPr="00CB6CF4">
        <w:rPr>
          <w:rFonts w:ascii="Angsana New" w:hAnsi="Angsana New"/>
          <w:sz w:val="30"/>
          <w:szCs w:val="30"/>
          <w:cs/>
        </w:rPr>
        <w:tab/>
      </w:r>
      <w:r w:rsidRPr="00CB6CF4">
        <w:rPr>
          <w:rFonts w:ascii="Angsana New" w:hAnsi="Angsana New" w:hint="cs"/>
          <w:sz w:val="30"/>
          <w:szCs w:val="30"/>
          <w:cs/>
        </w:rPr>
        <w:t>ธุรกิจ</w:t>
      </w:r>
      <w:r w:rsidR="009C5E31">
        <w:rPr>
          <w:rFonts w:ascii="Angsana New" w:hAnsi="Angsana New" w:hint="cs"/>
          <w:sz w:val="30"/>
          <w:szCs w:val="30"/>
          <w:cs/>
        </w:rPr>
        <w:t xml:space="preserve">บริหารจัดการทั่วไป </w:t>
      </w:r>
    </w:p>
    <w:p w14:paraId="56617061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32115EC" w14:textId="038DE50F" w:rsidR="00CB6CF4" w:rsidRPr="002D40FC" w:rsidRDefault="00CB6CF4" w:rsidP="00CB6CF4">
      <w:pPr>
        <w:pStyle w:val="ListParagraph"/>
        <w:tabs>
          <w:tab w:val="clear" w:pos="907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1CA7">
        <w:rPr>
          <w:rFonts w:ascii="Angsana New" w:hAnsi="Angsana New"/>
          <w:sz w:val="30"/>
          <w:szCs w:val="30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</w:t>
      </w:r>
      <w:r w:rsidR="002D40FC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B1173">
        <w:rPr>
          <w:rFonts w:ascii="Angsana New" w:hAnsi="Angsana New"/>
          <w:sz w:val="30"/>
          <w:szCs w:val="30"/>
        </w:rPr>
        <w:t>2561</w:t>
      </w:r>
      <w:r w:rsidR="002D40FC">
        <w:rPr>
          <w:rFonts w:ascii="Angsana New" w:hAnsi="Angsana New"/>
          <w:sz w:val="30"/>
          <w:szCs w:val="30"/>
        </w:rPr>
        <w:t xml:space="preserve"> </w:t>
      </w:r>
      <w:r w:rsidR="002D40FC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FB1173">
        <w:rPr>
          <w:rFonts w:ascii="Angsana New" w:hAnsi="Angsana New"/>
          <w:sz w:val="30"/>
          <w:szCs w:val="30"/>
        </w:rPr>
        <w:t>2560</w:t>
      </w:r>
    </w:p>
    <w:p w14:paraId="5752F306" w14:textId="77777777" w:rsidR="0070308B" w:rsidRPr="00CB6CF4" w:rsidRDefault="0070308B" w:rsidP="0070308B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2442036D" w14:textId="51391CE9" w:rsidR="009B0DBC" w:rsidRPr="00CB6CF4" w:rsidRDefault="0070308B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6CF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CB6CF4">
        <w:rPr>
          <w:rFonts w:ascii="Angsana New" w:hAnsi="Angsana New"/>
          <w:sz w:val="30"/>
          <w:szCs w:val="30"/>
        </w:rPr>
        <w:t xml:space="preserve"> </w:t>
      </w:r>
      <w:r w:rsidRPr="00CB6CF4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8A22B3" w14:textId="77777777" w:rsidR="00237620" w:rsidRPr="00CB6CF4" w:rsidRDefault="00237620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37620" w:rsidRPr="00CB6CF4" w:rsidSect="00CC71B4"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3561E60C" w14:textId="77777777" w:rsidR="003B4A77" w:rsidRPr="009C5E31" w:rsidRDefault="0091537F" w:rsidP="00E41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C5E3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07C33CF8" w14:textId="77777777" w:rsidR="003452B9" w:rsidRPr="009C5E31" w:rsidRDefault="003452B9" w:rsidP="001618A0">
      <w:pPr>
        <w:spacing w:line="240" w:lineRule="auto"/>
        <w:rPr>
          <w:rFonts w:ascii="Angsana New" w:hAnsi="Angsana New"/>
          <w:color w:val="2E74B5" w:themeColor="accent1" w:themeShade="BF"/>
          <w:sz w:val="20"/>
          <w:szCs w:val="20"/>
        </w:rPr>
      </w:pPr>
    </w:p>
    <w:tbl>
      <w:tblPr>
        <w:tblW w:w="14937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07"/>
        <w:gridCol w:w="630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74"/>
        <w:gridCol w:w="626"/>
        <w:gridCol w:w="270"/>
        <w:gridCol w:w="630"/>
        <w:gridCol w:w="274"/>
        <w:gridCol w:w="626"/>
        <w:gridCol w:w="236"/>
        <w:gridCol w:w="664"/>
        <w:gridCol w:w="236"/>
        <w:gridCol w:w="664"/>
      </w:tblGrid>
      <w:tr w:rsidR="00945E90" w:rsidRPr="00EB513E" w14:paraId="25BB1672" w14:textId="77777777" w:rsidTr="0045421F">
        <w:trPr>
          <w:trHeight w:val="317"/>
        </w:trPr>
        <w:tc>
          <w:tcPr>
            <w:tcW w:w="26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06AB11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 w:rsidRPr="00EB51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สำหรับงวดสามเดือนสิ้นสุด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951F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EC051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DF81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5045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6360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C1A8A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F09B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E5474B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3DECF20C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460E7C1E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34BC68DC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36" w:type="dxa"/>
          </w:tcPr>
          <w:p w14:paraId="3B0F9138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564" w:type="dxa"/>
            <w:gridSpan w:val="3"/>
          </w:tcPr>
          <w:p w14:paraId="5F42EE41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</w:tr>
      <w:tr w:rsidR="00945E90" w:rsidRPr="00EB513E" w14:paraId="3F9C8D1F" w14:textId="77777777" w:rsidTr="0045421F">
        <w:trPr>
          <w:trHeight w:val="317"/>
        </w:trPr>
        <w:tc>
          <w:tcPr>
            <w:tcW w:w="26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58DD4C" w14:textId="213501B6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 </w:t>
            </w:r>
            <w:r w:rsidRPr="00EB51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EB51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3</w:t>
            </w:r>
            <w:r w:rsidR="001C2FD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>1</w:t>
            </w:r>
            <w:r w:rsidRPr="00EB513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</w:t>
            </w:r>
            <w:r w:rsidRPr="00EB513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มีนาคม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E63D6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EB513E"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  <w:t xml:space="preserve">ส่วนงานที่ 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B733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EAAF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EB513E"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  <w:t>ส่วนงานที่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F62B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AB1B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EB513E"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  <w:t>ส่วนงานที่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22B2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7D21E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EB513E"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  <w:t xml:space="preserve">ส่วนงานที่ </w:t>
            </w:r>
            <w:r w:rsidRPr="002D40FC">
              <w:rPr>
                <w:rFonts w:asciiTheme="majorBidi" w:hAnsiTheme="majorBidi" w:cstheme="majorBidi"/>
                <w:b/>
                <w:color w:val="000000"/>
                <w:sz w:val="25"/>
                <w:szCs w:val="25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749F5D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564" w:type="dxa"/>
            <w:gridSpan w:val="3"/>
            <w:vAlign w:val="bottom"/>
          </w:tcPr>
          <w:p w14:paraId="2D12A427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5"/>
                <w:szCs w:val="25"/>
                <w:cs/>
                <w:lang w:val="en-GB"/>
              </w:rPr>
              <w:t>รวมส่วนที่รายงาน</w:t>
            </w:r>
          </w:p>
        </w:tc>
        <w:tc>
          <w:tcPr>
            <w:tcW w:w="270" w:type="dxa"/>
          </w:tcPr>
          <w:p w14:paraId="3F303F44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8F7D80A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5"/>
                <w:szCs w:val="25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1727C44A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564" w:type="dxa"/>
            <w:gridSpan w:val="3"/>
          </w:tcPr>
          <w:p w14:paraId="6BA1F763" w14:textId="77777777" w:rsidR="00945E90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945E90" w:rsidRPr="00EB513E" w14:paraId="63F41CCD" w14:textId="77777777" w:rsidTr="0045421F">
        <w:trPr>
          <w:trHeight w:val="73"/>
        </w:trPr>
        <w:tc>
          <w:tcPr>
            <w:tcW w:w="26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EB759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D069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2861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0214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A83D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E017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811D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F633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D300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8F73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10B5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D91A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A346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6C66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931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3B78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734F4B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vAlign w:val="bottom"/>
          </w:tcPr>
          <w:p w14:paraId="06B5F53F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4" w:type="dxa"/>
            <w:vAlign w:val="bottom"/>
          </w:tcPr>
          <w:p w14:paraId="0D8E3540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vAlign w:val="bottom"/>
          </w:tcPr>
          <w:p w14:paraId="239D970B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70" w:type="dxa"/>
          </w:tcPr>
          <w:p w14:paraId="6FB83CB6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vAlign w:val="bottom"/>
          </w:tcPr>
          <w:p w14:paraId="09FE0968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4" w:type="dxa"/>
            <w:vAlign w:val="bottom"/>
          </w:tcPr>
          <w:p w14:paraId="71BB94D9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vAlign w:val="bottom"/>
          </w:tcPr>
          <w:p w14:paraId="444A4045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236" w:type="dxa"/>
          </w:tcPr>
          <w:p w14:paraId="6F905F38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vAlign w:val="bottom"/>
          </w:tcPr>
          <w:p w14:paraId="10A1E47A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  <w:vAlign w:val="bottom"/>
          </w:tcPr>
          <w:p w14:paraId="2DC6DCFC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vAlign w:val="bottom"/>
          </w:tcPr>
          <w:p w14:paraId="41188005" w14:textId="77777777" w:rsidR="00945E90" w:rsidRPr="00B44A62" w:rsidRDefault="00945E90" w:rsidP="00BB04B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4A62">
              <w:rPr>
                <w:rFonts w:asciiTheme="majorBidi" w:hAnsiTheme="majorBidi" w:cstheme="majorBidi"/>
                <w:sz w:val="25"/>
                <w:szCs w:val="25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</w:tr>
      <w:tr w:rsidR="00F43B58" w:rsidRPr="00EB513E" w14:paraId="0DFA2467" w14:textId="77777777" w:rsidTr="0045421F">
        <w:trPr>
          <w:trHeight w:val="73"/>
        </w:trPr>
        <w:tc>
          <w:tcPr>
            <w:tcW w:w="26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01CE46" w14:textId="77777777" w:rsidR="00F43B58" w:rsidRPr="00EB513E" w:rsidRDefault="00F43B58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lang w:val="en-GB" w:bidi="ar-SA"/>
              </w:rPr>
            </w:pPr>
          </w:p>
        </w:tc>
        <w:tc>
          <w:tcPr>
            <w:tcW w:w="12330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0B531931" w14:textId="77777777" w:rsidR="00F43B58" w:rsidRPr="00F43B58" w:rsidRDefault="00F43B58" w:rsidP="00BB04B6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F43B58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945E90" w:rsidRPr="00EB513E" w14:paraId="3A737431" w14:textId="77777777" w:rsidTr="0045421F">
        <w:trPr>
          <w:trHeight w:val="73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2E5A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 w:rsidRPr="00EB513E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2260F9C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19024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D737EF4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2DA5A9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DD227C1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24BC2DF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F7FD8DA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AEF5FE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11FE01A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E4FC3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1ACC1B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B906D5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EC04121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8F7F9C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C1F375F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9C1E1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vAlign w:val="bottom"/>
          </w:tcPr>
          <w:p w14:paraId="743B2574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1,114</w:t>
            </w:r>
          </w:p>
        </w:tc>
        <w:tc>
          <w:tcPr>
            <w:tcW w:w="274" w:type="dxa"/>
            <w:vAlign w:val="bottom"/>
          </w:tcPr>
          <w:p w14:paraId="1C18CFD3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vAlign w:val="bottom"/>
          </w:tcPr>
          <w:p w14:paraId="7EE98EB7" w14:textId="77777777" w:rsidR="00945E90" w:rsidRPr="00B44A62" w:rsidRDefault="00F43B58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270" w:type="dxa"/>
          </w:tcPr>
          <w:p w14:paraId="6115041B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7E4B62EF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(45)</w:t>
            </w:r>
          </w:p>
        </w:tc>
        <w:tc>
          <w:tcPr>
            <w:tcW w:w="274" w:type="dxa"/>
          </w:tcPr>
          <w:p w14:paraId="2D1F76F1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</w:tcPr>
          <w:p w14:paraId="2B22C8CE" w14:textId="77777777" w:rsidR="00945E90" w:rsidRPr="00B44A62" w:rsidRDefault="00F43B58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(8)</w:t>
            </w:r>
          </w:p>
        </w:tc>
        <w:tc>
          <w:tcPr>
            <w:tcW w:w="236" w:type="dxa"/>
          </w:tcPr>
          <w:p w14:paraId="707E44B9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</w:tcPr>
          <w:p w14:paraId="371F6EC2" w14:textId="77777777" w:rsidR="00945E90" w:rsidRPr="00B44A62" w:rsidRDefault="00912315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1,069</w:t>
            </w:r>
          </w:p>
        </w:tc>
        <w:tc>
          <w:tcPr>
            <w:tcW w:w="236" w:type="dxa"/>
          </w:tcPr>
          <w:p w14:paraId="4BE8E490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</w:tcPr>
          <w:p w14:paraId="40954B38" w14:textId="77777777" w:rsidR="00945E90" w:rsidRPr="00B44A62" w:rsidRDefault="008E40B7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512</w:t>
            </w:r>
          </w:p>
        </w:tc>
      </w:tr>
      <w:tr w:rsidR="006231D8" w:rsidRPr="00EB513E" w14:paraId="6ABD9B8C" w14:textId="77777777" w:rsidTr="00F830A2">
        <w:trPr>
          <w:trHeight w:val="63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5543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EB513E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en-GB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CE6E6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CD44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956A9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D1F5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6AA2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DAF82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BBDC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DB227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43BB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B344D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3FDF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E915F2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BA6C7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39ED2B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4C7265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D7C7C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2D7B2F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A79F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1,114</w:t>
            </w:r>
          </w:p>
        </w:tc>
        <w:tc>
          <w:tcPr>
            <w:tcW w:w="274" w:type="dxa"/>
            <w:vAlign w:val="bottom"/>
          </w:tcPr>
          <w:p w14:paraId="30BA47D1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1FA95" w14:textId="77777777" w:rsidR="00945E90" w:rsidRPr="003D1F56" w:rsidRDefault="00F43B58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520</w:t>
            </w:r>
          </w:p>
        </w:tc>
        <w:tc>
          <w:tcPr>
            <w:tcW w:w="270" w:type="dxa"/>
          </w:tcPr>
          <w:p w14:paraId="4AD72847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311944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(45)</w:t>
            </w:r>
          </w:p>
        </w:tc>
        <w:tc>
          <w:tcPr>
            <w:tcW w:w="274" w:type="dxa"/>
          </w:tcPr>
          <w:p w14:paraId="65A307A3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3A68F26C" w14:textId="77777777" w:rsidR="00945E90" w:rsidRPr="003D1F56" w:rsidRDefault="00F43B58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(8)</w:t>
            </w:r>
          </w:p>
        </w:tc>
        <w:tc>
          <w:tcPr>
            <w:tcW w:w="236" w:type="dxa"/>
          </w:tcPr>
          <w:p w14:paraId="6728FCE3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A7A80A2" w14:textId="77777777" w:rsidR="00945E90" w:rsidRPr="003D1F56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1,069</w:t>
            </w:r>
          </w:p>
        </w:tc>
        <w:tc>
          <w:tcPr>
            <w:tcW w:w="236" w:type="dxa"/>
          </w:tcPr>
          <w:p w14:paraId="38A59D78" w14:textId="77777777" w:rsidR="00945E90" w:rsidRPr="003D1F56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496DD89" w14:textId="77777777" w:rsidR="00945E90" w:rsidRPr="003D1F56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512</w:t>
            </w:r>
          </w:p>
        </w:tc>
      </w:tr>
      <w:tr w:rsidR="00945E90" w:rsidRPr="00EB513E" w14:paraId="79BFFDD0" w14:textId="77777777" w:rsidTr="0045421F">
        <w:trPr>
          <w:trHeight w:val="43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2E58" w14:textId="77777777" w:rsidR="00945E90" w:rsidRPr="00EB513E" w:rsidRDefault="002C6CCF" w:rsidP="002C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กำไร</w:t>
            </w:r>
            <w:r w:rsidR="00945E90" w:rsidRPr="00EB513E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ตามส่วนงาน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F895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D477E3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842F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1FDCF2E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1DC31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6944C0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F6AD1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31B184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3C36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C1C5E4C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A6A92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2B7182A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6D4C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BDC81C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2B0A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2F4E9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6FE67D26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4" w:type="dxa"/>
            <w:vAlign w:val="bottom"/>
          </w:tcPr>
          <w:p w14:paraId="785BFE8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  <w:vAlign w:val="bottom"/>
          </w:tcPr>
          <w:p w14:paraId="7C409E9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11ECF0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8BB8F6E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4" w:type="dxa"/>
          </w:tcPr>
          <w:p w14:paraId="1E7A1314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14:paraId="4C3AAEDF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02537B3B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7AB2E3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D19057E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3F499E0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45E90" w:rsidRPr="00EB513E" w14:paraId="7BF9052C" w14:textId="77777777" w:rsidTr="0045421F">
        <w:trPr>
          <w:trHeight w:val="73"/>
        </w:trPr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913CA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EB513E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F916B5" w14:textId="77777777" w:rsidR="00945E90" w:rsidRPr="008E40B7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8EDEE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FC8494" w14:textId="77777777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E40B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76CF53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FC676A" w14:textId="77777777" w:rsidR="00945E90" w:rsidRPr="008E40B7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  <w:r w:rsidR="00C5012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181331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515CB" w14:textId="77777777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1E22B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8E41CB" w14:textId="77777777" w:rsidR="00945E90" w:rsidRPr="008E40B7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7EEF1A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A77091" w14:textId="77777777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964664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172A64" w14:textId="1716F788" w:rsidR="00945E90" w:rsidRPr="008E40B7" w:rsidRDefault="00C35B7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C223C7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E3873F" w14:textId="6722CA8F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C35B7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C862B0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vAlign w:val="bottom"/>
          </w:tcPr>
          <w:p w14:paraId="787EDBDE" w14:textId="71BA4114" w:rsidR="00945E90" w:rsidRPr="008E40B7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C35B7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</w:t>
            </w:r>
          </w:p>
        </w:tc>
        <w:tc>
          <w:tcPr>
            <w:tcW w:w="274" w:type="dxa"/>
            <w:vAlign w:val="bottom"/>
          </w:tcPr>
          <w:p w14:paraId="35C5BD00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  <w:vAlign w:val="bottom"/>
          </w:tcPr>
          <w:p w14:paraId="7DF06B75" w14:textId="115F9C9F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C35B7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55</w:t>
            </w:r>
          </w:p>
        </w:tc>
        <w:tc>
          <w:tcPr>
            <w:tcW w:w="270" w:type="dxa"/>
          </w:tcPr>
          <w:p w14:paraId="0B576C21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</w:tcPr>
          <w:p w14:paraId="33DBF4F2" w14:textId="1C083916" w:rsidR="00945E90" w:rsidRPr="008E40B7" w:rsidRDefault="00C35B7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4" w:type="dxa"/>
          </w:tcPr>
          <w:p w14:paraId="1850C248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6" w:type="dxa"/>
            <w:tcBorders>
              <w:bottom w:val="double" w:sz="4" w:space="0" w:color="auto"/>
            </w:tcBorders>
          </w:tcPr>
          <w:p w14:paraId="6D39F9E1" w14:textId="0282B2C0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C35B7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64340FA4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3C48FDCA" w14:textId="77777777" w:rsidR="00945E90" w:rsidRPr="008E40B7" w:rsidRDefault="00912315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C5012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</w:t>
            </w:r>
          </w:p>
        </w:tc>
        <w:tc>
          <w:tcPr>
            <w:tcW w:w="236" w:type="dxa"/>
          </w:tcPr>
          <w:p w14:paraId="573D07D9" w14:textId="77777777" w:rsidR="00945E90" w:rsidRPr="008E40B7" w:rsidRDefault="00945E90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5B62E506" w14:textId="77777777" w:rsidR="00945E90" w:rsidRPr="008E40B7" w:rsidRDefault="008E40B7" w:rsidP="00BB04B6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E40B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354</w:t>
            </w:r>
          </w:p>
        </w:tc>
      </w:tr>
      <w:tr w:rsidR="00945E90" w:rsidRPr="00EB513E" w14:paraId="669FAE0E" w14:textId="77777777" w:rsidTr="0045421F">
        <w:trPr>
          <w:trHeight w:val="73"/>
        </w:trPr>
        <w:tc>
          <w:tcPr>
            <w:tcW w:w="2607" w:type="dxa"/>
            <w:tcBorders>
              <w:top w:val="nil"/>
              <w:left w:val="nil"/>
              <w:right w:val="nil"/>
            </w:tcBorders>
            <w:vAlign w:val="bottom"/>
          </w:tcPr>
          <w:p w14:paraId="1B485BB4" w14:textId="77777777" w:rsidR="00945E90" w:rsidRPr="00EB513E" w:rsidRDefault="00945E90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F2BF7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A7FF1E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F2CEE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F960AC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FE62A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1B7509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65C856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384E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CF5156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7036E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F6C35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B09368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3DC7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FD9959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F0B630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8A148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36421E4A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4" w:type="dxa"/>
            <w:vAlign w:val="bottom"/>
          </w:tcPr>
          <w:p w14:paraId="2190CCFC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  <w:vAlign w:val="bottom"/>
          </w:tcPr>
          <w:p w14:paraId="4B1499B1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58F357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F7C3ADB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4" w:type="dxa"/>
          </w:tcPr>
          <w:p w14:paraId="7BEAACE9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74F8602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78E9029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33D71CD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57439785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7189F2F" w14:textId="77777777" w:rsidR="00945E90" w:rsidRPr="00B44A62" w:rsidRDefault="00945E90" w:rsidP="00BB04B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121921A8" w14:textId="77777777" w:rsidR="009C5E31" w:rsidRPr="00687C7D" w:rsidRDefault="009C5E31" w:rsidP="001618A0">
      <w:pPr>
        <w:spacing w:line="240" w:lineRule="auto"/>
        <w:rPr>
          <w:rFonts w:ascii="Angsana New" w:hAnsi="Angsana New"/>
          <w:color w:val="2E74B5" w:themeColor="accent1" w:themeShade="BF"/>
          <w:sz w:val="30"/>
          <w:szCs w:val="30"/>
          <w:cs/>
        </w:rPr>
        <w:sectPr w:rsidR="009C5E31" w:rsidRPr="00687C7D" w:rsidSect="00CC71B4">
          <w:pgSz w:w="16834" w:h="11909" w:orient="landscape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692CEAD8" w14:textId="77777777" w:rsidR="00F14CC6" w:rsidRDefault="00F14CC6" w:rsidP="00E9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68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14:paraId="7B3A55E1" w14:textId="77777777" w:rsidR="00BE5689" w:rsidRPr="00BE5689" w:rsidRDefault="00BE5689" w:rsidP="00E9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8910" w:type="dxa"/>
        <w:tblInd w:w="450" w:type="dxa"/>
        <w:tblLook w:val="00A0" w:firstRow="1" w:lastRow="0" w:firstColumn="1" w:lastColumn="0" w:noHBand="0" w:noVBand="0"/>
      </w:tblPr>
      <w:tblGrid>
        <w:gridCol w:w="5670"/>
        <w:gridCol w:w="1530"/>
        <w:gridCol w:w="270"/>
        <w:gridCol w:w="1440"/>
      </w:tblGrid>
      <w:tr w:rsidR="00BE5689" w:rsidRPr="0057003E" w14:paraId="7F60C21D" w14:textId="77777777" w:rsidTr="004B5628">
        <w:tc>
          <w:tcPr>
            <w:tcW w:w="5670" w:type="dxa"/>
          </w:tcPr>
          <w:p w14:paraId="07FD8AC8" w14:textId="77777777" w:rsidR="00BE5689" w:rsidRPr="00061B8F" w:rsidRDefault="00BE5689" w:rsidP="00061B8F">
            <w:pPr>
              <w:spacing w:line="240" w:lineRule="auto"/>
              <w:ind w:right="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3F6F3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061B8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061B8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24C1DFD1" w14:textId="77777777" w:rsidR="00BE5689" w:rsidRPr="0057003E" w:rsidRDefault="00BE5689" w:rsidP="00BE5689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CB42181" w14:textId="77777777" w:rsidR="00BE5689" w:rsidRPr="0057003E" w:rsidRDefault="00BE5689" w:rsidP="00BE5689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761DC4" w14:textId="77777777" w:rsidR="00BE5689" w:rsidRPr="0057003E" w:rsidRDefault="00BE5689" w:rsidP="00BE5689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E5689" w:rsidRPr="0057003E" w14:paraId="6109CDE3" w14:textId="77777777" w:rsidTr="004B5628">
        <w:tc>
          <w:tcPr>
            <w:tcW w:w="5670" w:type="dxa"/>
            <w:vAlign w:val="center"/>
          </w:tcPr>
          <w:p w14:paraId="3E03D18A" w14:textId="77777777" w:rsidR="00BE5689" w:rsidRPr="0057003E" w:rsidRDefault="00BE5689" w:rsidP="00BE5689">
            <w:pPr>
              <w:spacing w:line="240" w:lineRule="auto"/>
              <w:ind w:right="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38A707A" w14:textId="77777777" w:rsidR="00BE5689" w:rsidRPr="00BE5689" w:rsidRDefault="00BE5689" w:rsidP="00A5517A">
            <w:pPr>
              <w:spacing w:line="240" w:lineRule="auto"/>
              <w:ind w:left="-112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6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A551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E56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5689" w:rsidRPr="0057003E" w14:paraId="0BE2BB4C" w14:textId="77777777" w:rsidTr="004B5628">
        <w:tc>
          <w:tcPr>
            <w:tcW w:w="5670" w:type="dxa"/>
          </w:tcPr>
          <w:p w14:paraId="502C67F0" w14:textId="6B10143D" w:rsidR="00BE5689" w:rsidRPr="0057003E" w:rsidRDefault="00BE5689" w:rsidP="00DB1288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3F6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1530" w:type="dxa"/>
            <w:vAlign w:val="bottom"/>
          </w:tcPr>
          <w:p w14:paraId="529C404C" w14:textId="77777777" w:rsidR="00BE5689" w:rsidRPr="0057003E" w:rsidRDefault="00BE5689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F5B82D8" w14:textId="77777777" w:rsidR="00BE5689" w:rsidRPr="0057003E" w:rsidRDefault="00BE5689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B76D24" w14:textId="77777777" w:rsidR="00BE5689" w:rsidRPr="0057003E" w:rsidRDefault="00BE5689" w:rsidP="00BE5689">
            <w:pPr>
              <w:pStyle w:val="BlockText"/>
              <w:tabs>
                <w:tab w:val="decimal" w:pos="1201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5689" w:rsidRPr="0057003E" w14:paraId="5910974D" w14:textId="77777777" w:rsidTr="004B5628">
        <w:tc>
          <w:tcPr>
            <w:tcW w:w="5670" w:type="dxa"/>
          </w:tcPr>
          <w:p w14:paraId="14381573" w14:textId="77777777" w:rsidR="00BE5689" w:rsidRPr="0057003E" w:rsidRDefault="00BE5689" w:rsidP="00A551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6F38">
              <w:rPr>
                <w:rFonts w:ascii="Angsana New" w:hAnsi="Angsana New" w:hint="cs"/>
                <w:sz w:val="30"/>
                <w:szCs w:val="30"/>
                <w:cs/>
              </w:rPr>
              <w:t>รวมกำไร</w:t>
            </w:r>
            <w:r w:rsidRPr="00A5517A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  <w:r w:rsidRPr="003F6F38">
              <w:rPr>
                <w:rFonts w:ascii="Angsana New" w:hAnsi="Angsana New" w:hint="cs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530" w:type="dxa"/>
            <w:vAlign w:val="bottom"/>
          </w:tcPr>
          <w:p w14:paraId="469B9127" w14:textId="2F23E750" w:rsidR="00BE5689" w:rsidRPr="0057003E" w:rsidRDefault="007B673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  <w:vAlign w:val="bottom"/>
          </w:tcPr>
          <w:p w14:paraId="591C5DBB" w14:textId="77777777" w:rsidR="00BE5689" w:rsidRPr="0057003E" w:rsidRDefault="00BE5689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44C399" w14:textId="6CD920C4" w:rsidR="00BE5689" w:rsidRPr="002419A4" w:rsidRDefault="007B6735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</w:tr>
      <w:tr w:rsidR="007B6735" w:rsidRPr="0057003E" w14:paraId="03D71272" w14:textId="77777777" w:rsidTr="004B5628">
        <w:tc>
          <w:tcPr>
            <w:tcW w:w="5670" w:type="dxa"/>
          </w:tcPr>
          <w:p w14:paraId="235C47A0" w14:textId="6CEB5E6D" w:rsidR="007B6735" w:rsidRPr="003F6F38" w:rsidRDefault="007B6735" w:rsidP="00A5517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vAlign w:val="bottom"/>
          </w:tcPr>
          <w:p w14:paraId="263494A0" w14:textId="77777777" w:rsidR="007B6735" w:rsidRDefault="007B673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368D40" w14:textId="77777777" w:rsidR="007B6735" w:rsidRPr="0057003E" w:rsidRDefault="007B6735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5A2E6" w14:textId="77777777" w:rsidR="007B6735" w:rsidRDefault="007B6735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5517A" w:rsidRPr="0057003E" w14:paraId="3C811E75" w14:textId="77777777" w:rsidTr="004B5628">
        <w:tc>
          <w:tcPr>
            <w:tcW w:w="5670" w:type="dxa"/>
          </w:tcPr>
          <w:p w14:paraId="0574DC4A" w14:textId="77777777" w:rsidR="00A5517A" w:rsidRPr="003F6F38" w:rsidRDefault="00A5517A" w:rsidP="007B6735">
            <w:pPr>
              <w:ind w:left="252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6F33BD66" w14:textId="77777777" w:rsidR="00A5517A" w:rsidRPr="0057003E" w:rsidRDefault="0091231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vAlign w:val="bottom"/>
          </w:tcPr>
          <w:p w14:paraId="2EF5ECF0" w14:textId="77777777" w:rsidR="00A5517A" w:rsidRPr="0057003E" w:rsidRDefault="00A5517A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8F88D5" w14:textId="77777777" w:rsidR="00A5517A" w:rsidRDefault="00A5517A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</w:tr>
      <w:tr w:rsidR="00A5517A" w:rsidRPr="0057003E" w14:paraId="7B867547" w14:textId="77777777" w:rsidTr="004B5628">
        <w:tc>
          <w:tcPr>
            <w:tcW w:w="5670" w:type="dxa"/>
          </w:tcPr>
          <w:p w14:paraId="407A487E" w14:textId="62E5539C" w:rsidR="00A5517A" w:rsidRPr="00C5012E" w:rsidRDefault="00A5517A" w:rsidP="007B6735">
            <w:pPr>
              <w:ind w:left="25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5012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="00DC65E2"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  <w:r w:rsidRPr="00C5012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B673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5012E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1530" w:type="dxa"/>
            <w:vAlign w:val="bottom"/>
          </w:tcPr>
          <w:p w14:paraId="2E3BE962" w14:textId="77777777" w:rsidR="00A5517A" w:rsidRPr="00C5012E" w:rsidRDefault="00912315" w:rsidP="00C5012E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5012E">
              <w:rPr>
                <w:rFonts w:ascii="Angsana New" w:hAnsi="Angsana New" w:cs="Angsana New"/>
                <w:sz w:val="30"/>
                <w:szCs w:val="30"/>
                <w:lang w:val="en-US"/>
              </w:rPr>
              <w:t>(1</w:t>
            </w:r>
            <w:r w:rsidR="00C5012E" w:rsidRPr="00C5012E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Pr="00C5012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B7525C0" w14:textId="77777777" w:rsidR="00A5517A" w:rsidRPr="0057003E" w:rsidRDefault="00A5517A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83605B9" w14:textId="112082AF" w:rsidR="00A5517A" w:rsidRDefault="007B6735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(124</w:t>
            </w:r>
            <w:r w:rsidR="00A5517A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A5517A" w:rsidRPr="0057003E" w14:paraId="7090CA5B" w14:textId="77777777" w:rsidTr="004B5628">
        <w:tc>
          <w:tcPr>
            <w:tcW w:w="5670" w:type="dxa"/>
          </w:tcPr>
          <w:p w14:paraId="704E1449" w14:textId="77777777" w:rsidR="00A5517A" w:rsidRDefault="00A5517A" w:rsidP="007B6735">
            <w:pPr>
              <w:ind w:left="252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vAlign w:val="bottom"/>
          </w:tcPr>
          <w:p w14:paraId="7E6D1925" w14:textId="77777777" w:rsidR="00A5517A" w:rsidRPr="0057003E" w:rsidRDefault="0091231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(51)</w:t>
            </w:r>
          </w:p>
        </w:tc>
        <w:tc>
          <w:tcPr>
            <w:tcW w:w="270" w:type="dxa"/>
            <w:vAlign w:val="bottom"/>
          </w:tcPr>
          <w:p w14:paraId="3A6A9E8C" w14:textId="77777777" w:rsidR="00A5517A" w:rsidRPr="0057003E" w:rsidRDefault="00A5517A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512F50" w14:textId="77777777" w:rsidR="00A5517A" w:rsidRDefault="00A5517A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(52)</w:t>
            </w:r>
          </w:p>
        </w:tc>
      </w:tr>
      <w:tr w:rsidR="00A5517A" w:rsidRPr="0057003E" w14:paraId="02B2D659" w14:textId="77777777" w:rsidTr="004B5628">
        <w:tc>
          <w:tcPr>
            <w:tcW w:w="5670" w:type="dxa"/>
          </w:tcPr>
          <w:p w14:paraId="7DAFEB08" w14:textId="77777777" w:rsidR="00A5517A" w:rsidRDefault="00A5517A" w:rsidP="007B6735">
            <w:pPr>
              <w:ind w:left="252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60D89A59" w14:textId="77777777" w:rsidR="00A5517A" w:rsidRPr="0057003E" w:rsidRDefault="0091231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(127)</w:t>
            </w:r>
          </w:p>
        </w:tc>
        <w:tc>
          <w:tcPr>
            <w:tcW w:w="270" w:type="dxa"/>
            <w:vAlign w:val="bottom"/>
          </w:tcPr>
          <w:p w14:paraId="70A63FB1" w14:textId="77777777" w:rsidR="00A5517A" w:rsidRPr="0057003E" w:rsidRDefault="00A5517A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E650B4" w14:textId="77777777" w:rsidR="00A5517A" w:rsidRDefault="00A5517A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(161)</w:t>
            </w:r>
          </w:p>
        </w:tc>
      </w:tr>
      <w:tr w:rsidR="00BE5689" w:rsidRPr="0057003E" w14:paraId="42ADAF4D" w14:textId="77777777" w:rsidTr="004B5628">
        <w:tc>
          <w:tcPr>
            <w:tcW w:w="5670" w:type="dxa"/>
          </w:tcPr>
          <w:p w14:paraId="21D5B65A" w14:textId="4D5C3947" w:rsidR="00BE5689" w:rsidRPr="0057003E" w:rsidRDefault="007B6735" w:rsidP="007B6735">
            <w:pPr>
              <w:ind w:left="252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BE5689" w:rsidRPr="009A57B8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C16002" w14:textId="77777777" w:rsidR="00BE5689" w:rsidRPr="0057003E" w:rsidRDefault="00912315" w:rsidP="00BE5689">
            <w:pPr>
              <w:pStyle w:val="BlockText"/>
              <w:tabs>
                <w:tab w:val="decimal" w:pos="1118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vAlign w:val="bottom"/>
          </w:tcPr>
          <w:p w14:paraId="7B8CF7E0" w14:textId="77777777" w:rsidR="00BE5689" w:rsidRPr="0057003E" w:rsidRDefault="00BE5689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0E53B1" w14:textId="77777777" w:rsidR="00BE5689" w:rsidRPr="002419A4" w:rsidRDefault="00A5517A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</w:p>
        </w:tc>
      </w:tr>
      <w:tr w:rsidR="00BE5689" w:rsidRPr="0057003E" w14:paraId="1BD49730" w14:textId="77777777" w:rsidTr="004B5628">
        <w:tc>
          <w:tcPr>
            <w:tcW w:w="5670" w:type="dxa"/>
          </w:tcPr>
          <w:p w14:paraId="1C2AFC6F" w14:textId="12C5645C" w:rsidR="00BE5689" w:rsidRPr="0057003E" w:rsidRDefault="00BE5689" w:rsidP="00A551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F6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33D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3F6F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2F189" w14:textId="77777777" w:rsidR="00BE5689" w:rsidRPr="00BE5689" w:rsidRDefault="00912315" w:rsidP="00912315">
            <w:pPr>
              <w:pStyle w:val="BlockText"/>
              <w:tabs>
                <w:tab w:val="decimal" w:pos="110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C501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70" w:type="dxa"/>
            <w:vAlign w:val="bottom"/>
          </w:tcPr>
          <w:p w14:paraId="2F98EBFD" w14:textId="77777777" w:rsidR="00BE5689" w:rsidRPr="00BE5689" w:rsidRDefault="00BE5689" w:rsidP="00BE5689">
            <w:pPr>
              <w:pStyle w:val="BlockText"/>
              <w:tabs>
                <w:tab w:val="decimal" w:pos="697"/>
              </w:tabs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20CDF" w14:textId="77777777" w:rsidR="00BE5689" w:rsidRPr="00BE5689" w:rsidRDefault="00A5517A" w:rsidP="00A5517A">
            <w:pPr>
              <w:pStyle w:val="BlockText"/>
              <w:tabs>
                <w:tab w:val="decimal" w:pos="1154"/>
              </w:tabs>
              <w:spacing w:before="0"/>
              <w:ind w:left="0" w:right="-45" w:firstLine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45B8CD8D" w14:textId="77777777" w:rsidR="00CB6CF4" w:rsidRDefault="00CB6CF4" w:rsidP="00BE5689">
      <w:pPr>
        <w:pStyle w:val="Heading6"/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5DB26E24" w14:textId="77777777" w:rsidR="004B58AA" w:rsidRDefault="004B58AA" w:rsidP="00810FC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213845B4" w14:textId="77777777" w:rsidR="004B58AA" w:rsidRPr="004B58AA" w:rsidRDefault="004B58AA" w:rsidP="004B58AA">
      <w:pPr>
        <w:rPr>
          <w:rFonts w:ascii="Angsana New" w:hAnsi="Angsana New"/>
          <w:sz w:val="20"/>
          <w:szCs w:val="20"/>
        </w:rPr>
      </w:pPr>
    </w:p>
    <w:p w14:paraId="06D6D014" w14:textId="79FC8B92" w:rsidR="004B58AA" w:rsidRDefault="004B58AA" w:rsidP="004B5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58AA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</w:t>
      </w:r>
      <w:r w:rsidR="00477C2E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4B58AA">
        <w:rPr>
          <w:rFonts w:ascii="Angsana New" w:hAnsi="Angsana New"/>
          <w:sz w:val="30"/>
          <w:szCs w:val="30"/>
          <w:cs/>
        </w:rPr>
        <w:t>ที่คาดไว้สำหรับปีทางการเงินเต็มปีที่ใช้กับรายได้ก่อนภาษี</w:t>
      </w:r>
      <w:r w:rsidR="00477C2E">
        <w:rPr>
          <w:rFonts w:ascii="Angsana New" w:hAnsi="Angsana New" w:hint="cs"/>
          <w:sz w:val="30"/>
          <w:szCs w:val="30"/>
          <w:cs/>
        </w:rPr>
        <w:t>เงินได้</w:t>
      </w:r>
      <w:r w:rsidRPr="004B58AA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อัตราภาษีเงินได้ที่</w:t>
      </w:r>
      <w:r>
        <w:rPr>
          <w:rFonts w:ascii="Angsana New" w:hAnsi="Angsana New" w:hint="cs"/>
          <w:sz w:val="30"/>
          <w:szCs w:val="30"/>
          <w:cs/>
        </w:rPr>
        <w:t xml:space="preserve">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>
        <w:rPr>
          <w:rFonts w:ascii="Angsana New" w:hAnsi="Angsana New"/>
          <w:sz w:val="30"/>
          <w:szCs w:val="30"/>
        </w:rPr>
        <w:t>7.36</w:t>
      </w:r>
      <w:r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>
        <w:rPr>
          <w:rFonts w:ascii="Angsana New" w:hAnsi="Angsana New"/>
          <w:sz w:val="30"/>
          <w:szCs w:val="30"/>
        </w:rPr>
        <w:t xml:space="preserve">19.35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5421F">
        <w:rPr>
          <w:rFonts w:ascii="Angsana New" w:hAnsi="Angsana New"/>
          <w:i/>
          <w:iCs/>
          <w:sz w:val="30"/>
          <w:szCs w:val="30"/>
          <w:cs/>
        </w:rPr>
        <w:t>(</w:t>
      </w:r>
      <w:r w:rsidRPr="0045421F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45421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45421F">
        <w:rPr>
          <w:rFonts w:ascii="Angsana New" w:hAnsi="Angsana New"/>
          <w:i/>
          <w:iCs/>
          <w:sz w:val="30"/>
          <w:szCs w:val="30"/>
        </w:rPr>
        <w:t xml:space="preserve">12.82 </w:t>
      </w:r>
      <w:r w:rsidRPr="0045421F">
        <w:rPr>
          <w:rFonts w:ascii="Angsana New" w:hAnsi="Angsana New"/>
          <w:i/>
          <w:iCs/>
          <w:sz w:val="30"/>
          <w:szCs w:val="30"/>
          <w:cs/>
        </w:rPr>
        <w:t xml:space="preserve">และ ร้อยละ </w:t>
      </w:r>
      <w:r w:rsidRPr="0045421F">
        <w:rPr>
          <w:rFonts w:ascii="Angsana New" w:hAnsi="Angsana New"/>
          <w:i/>
          <w:iCs/>
          <w:sz w:val="30"/>
          <w:szCs w:val="30"/>
        </w:rPr>
        <w:t>0.13</w:t>
      </w:r>
      <w:r w:rsidRPr="0045421F">
        <w:rPr>
          <w:rFonts w:ascii="Angsana New" w:hAnsi="Angsana New"/>
          <w:i/>
          <w:iCs/>
          <w:sz w:val="30"/>
          <w:szCs w:val="30"/>
          <w:cs/>
        </w:rPr>
        <w:t xml:space="preserve"> ตามลำดับ) </w:t>
      </w:r>
      <w:r w:rsidR="00646BA0" w:rsidRPr="004B562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93076">
        <w:rPr>
          <w:rFonts w:ascii="Angsana New" w:hAnsi="Angsana New" w:hint="cs"/>
          <w:sz w:val="30"/>
          <w:szCs w:val="30"/>
          <w:cs/>
        </w:rPr>
        <w:t>รา</w:t>
      </w:r>
      <w:r w:rsidR="00F93076" w:rsidRPr="00F93076">
        <w:rPr>
          <w:rFonts w:ascii="Angsana New" w:hAnsi="Angsana New" w:hint="cs"/>
          <w:sz w:val="30"/>
          <w:szCs w:val="30"/>
          <w:cs/>
        </w:rPr>
        <w:t>ยได้ที่ได้รับการยกเว้นจากการส่งเสริม</w:t>
      </w:r>
      <w:r w:rsidR="00646BA0" w:rsidRPr="004B5628">
        <w:rPr>
          <w:rFonts w:ascii="Angsana New" w:hAnsi="Angsana New"/>
          <w:sz w:val="30"/>
          <w:szCs w:val="30"/>
          <w:cs/>
        </w:rPr>
        <w:t>การ</w:t>
      </w:r>
      <w:r w:rsidR="00F93076" w:rsidRPr="00F93076">
        <w:rPr>
          <w:rFonts w:ascii="Angsana New" w:hAnsi="Angsana New" w:hint="cs"/>
          <w:sz w:val="30"/>
          <w:szCs w:val="30"/>
          <w:cs/>
        </w:rPr>
        <w:t>ลงทุน</w:t>
      </w:r>
      <w:r w:rsidR="00FB1173" w:rsidRPr="00F93076">
        <w:rPr>
          <w:rFonts w:ascii="Angsana New" w:hAnsi="Angsana New" w:hint="cs"/>
          <w:sz w:val="30"/>
          <w:szCs w:val="30"/>
          <w:cs/>
        </w:rPr>
        <w:t>และรายได้เงินปันผลที่ได้รับการยกเว้นไม่ต้องเสียภาษี</w:t>
      </w:r>
      <w:r w:rsidR="00FB1173">
        <w:rPr>
          <w:rFonts w:ascii="Angsana New" w:hAnsi="Angsana New"/>
          <w:vanish/>
          <w:sz w:val="30"/>
          <w:szCs w:val="30"/>
        </w:rPr>
        <w:pgNum/>
      </w:r>
    </w:p>
    <w:p w14:paraId="79F93FE4" w14:textId="77777777" w:rsidR="004B58AA" w:rsidRPr="006956FA" w:rsidRDefault="004B58AA" w:rsidP="004B5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176119B" w14:textId="77777777" w:rsidR="00061B8F" w:rsidRDefault="00061B8F" w:rsidP="004B58AA">
      <w:pPr>
        <w:rPr>
          <w:cs/>
        </w:rPr>
      </w:pPr>
      <w:r>
        <w:rPr>
          <w:cs/>
        </w:rPr>
        <w:br w:type="page"/>
      </w:r>
    </w:p>
    <w:p w14:paraId="098E45CC" w14:textId="06CC840B" w:rsidR="004B58AA" w:rsidRPr="004B58AA" w:rsidRDefault="00CB6CF4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D67184">
        <w:rPr>
          <w:rFonts w:ascii="Angsana New" w:hAnsi="Angsana New" w:hint="cs"/>
          <w:sz w:val="30"/>
          <w:szCs w:val="30"/>
          <w:cs/>
        </w:rPr>
        <w:lastRenderedPageBreak/>
        <w:t>กำไรต่อหุ้น</w:t>
      </w:r>
      <w:r w:rsidR="00DF4F4F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32185876" w14:textId="77777777" w:rsidR="00CB6CF4" w:rsidRPr="00687C7D" w:rsidRDefault="00CB6CF4" w:rsidP="00CB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0C61F1C1" w14:textId="257C9FED" w:rsidR="00CB6CF4" w:rsidRDefault="00CB6CF4" w:rsidP="00CB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7184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>
        <w:rPr>
          <w:rFonts w:ascii="Angsana New" w:hAnsi="Angsana New"/>
          <w:sz w:val="30"/>
          <w:szCs w:val="30"/>
          <w:cs/>
        </w:rPr>
        <w:t xml:space="preserve"> 3</w:t>
      </w:r>
      <w:r>
        <w:rPr>
          <w:rFonts w:ascii="Angsana New" w:hAnsi="Angsana New"/>
          <w:sz w:val="30"/>
          <w:szCs w:val="30"/>
        </w:rPr>
        <w:t>1</w:t>
      </w:r>
      <w:r w:rsidRPr="00D6718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1</w:t>
      </w:r>
      <w:r w:rsidRPr="00D67184">
        <w:rPr>
          <w:rFonts w:ascii="Angsana New" w:hAnsi="Angsana New"/>
          <w:sz w:val="30"/>
          <w:szCs w:val="30"/>
          <w:cs/>
        </w:rPr>
        <w:t xml:space="preserve"> </w:t>
      </w:r>
      <w:r w:rsidRPr="00D6718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D67184">
        <w:rPr>
          <w:rFonts w:ascii="Angsana New" w:hAnsi="Angsana New"/>
          <w:sz w:val="30"/>
          <w:szCs w:val="30"/>
          <w:cs/>
        </w:rPr>
        <w:t xml:space="preserve"> </w:t>
      </w:r>
      <w:r w:rsidRPr="00D67184">
        <w:rPr>
          <w:rFonts w:ascii="Angsana New" w:hAnsi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C20A19">
        <w:rPr>
          <w:rFonts w:ascii="Angsana New" w:hAnsi="Angsana New" w:hint="cs"/>
          <w:sz w:val="30"/>
          <w:szCs w:val="30"/>
          <w:cs/>
        </w:rPr>
        <w:t>ในแต่ละงวด</w:t>
      </w:r>
      <w:r w:rsidRPr="00D67184">
        <w:rPr>
          <w:rFonts w:ascii="Angsana New" w:hAnsi="Angsana New" w:hint="cs"/>
          <w:sz w:val="30"/>
          <w:szCs w:val="30"/>
          <w:cs/>
        </w:rPr>
        <w:t>โดย</w:t>
      </w:r>
      <w:r w:rsidR="00C20A19">
        <w:rPr>
          <w:rFonts w:ascii="Angsana New" w:hAnsi="Angsana New" w:hint="cs"/>
          <w:sz w:val="30"/>
          <w:szCs w:val="30"/>
          <w:cs/>
        </w:rPr>
        <w:t xml:space="preserve">วิธีถัวเฉลี่ยถ่วงน้ำหนัก </w:t>
      </w:r>
      <w:r w:rsidRPr="00D67184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  <w:r w:rsidRPr="00D67184">
        <w:rPr>
          <w:rFonts w:ascii="Angsana New" w:hAnsi="Angsana New"/>
          <w:sz w:val="30"/>
          <w:szCs w:val="30"/>
          <w:cs/>
        </w:rPr>
        <w:t xml:space="preserve">  </w:t>
      </w:r>
    </w:p>
    <w:p w14:paraId="24842134" w14:textId="77777777" w:rsidR="00CB6CF4" w:rsidRPr="00D67184" w:rsidRDefault="00CB6CF4" w:rsidP="00CB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3"/>
        <w:gridCol w:w="267"/>
        <w:gridCol w:w="1266"/>
        <w:gridCol w:w="269"/>
        <w:gridCol w:w="1253"/>
        <w:gridCol w:w="275"/>
        <w:gridCol w:w="1260"/>
      </w:tblGrid>
      <w:tr w:rsidR="00CB6CF4" w:rsidRPr="00D67184" w14:paraId="53A8D0E9" w14:textId="77777777" w:rsidTr="0045421F">
        <w:trPr>
          <w:trHeight w:val="407"/>
          <w:tblHeader/>
        </w:trPr>
        <w:tc>
          <w:tcPr>
            <w:tcW w:w="1732" w:type="pct"/>
          </w:tcPr>
          <w:p w14:paraId="7BFA822E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7" w:type="pct"/>
            <w:gridSpan w:val="3"/>
          </w:tcPr>
          <w:p w14:paraId="54612B0D" w14:textId="77777777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EBD73CE" w14:textId="77777777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pct"/>
            <w:gridSpan w:val="3"/>
          </w:tcPr>
          <w:p w14:paraId="351076C2" w14:textId="77777777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CF4" w:rsidRPr="00D67184" w14:paraId="0A728011" w14:textId="77777777" w:rsidTr="0045421F">
        <w:trPr>
          <w:tblHeader/>
        </w:trPr>
        <w:tc>
          <w:tcPr>
            <w:tcW w:w="1732" w:type="pct"/>
          </w:tcPr>
          <w:p w14:paraId="0E634BB8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4" w:type="pct"/>
            <w:vAlign w:val="center"/>
          </w:tcPr>
          <w:p w14:paraId="125C99DA" w14:textId="77777777" w:rsidR="00CB6CF4" w:rsidRPr="00D67184" w:rsidRDefault="00CB6CF4" w:rsidP="00355DE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6718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47" w:type="pct"/>
            <w:vAlign w:val="center"/>
          </w:tcPr>
          <w:p w14:paraId="05870908" w14:textId="77777777" w:rsidR="00CB6CF4" w:rsidRPr="00D67184" w:rsidRDefault="00CB6CF4" w:rsidP="00355DED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vAlign w:val="center"/>
          </w:tcPr>
          <w:p w14:paraId="28721A4D" w14:textId="77777777" w:rsidR="00CB6CF4" w:rsidRPr="00D67184" w:rsidRDefault="00CB6CF4" w:rsidP="00355DE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18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8" w:type="pct"/>
            <w:vAlign w:val="center"/>
          </w:tcPr>
          <w:p w14:paraId="3C67BDC3" w14:textId="77777777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vAlign w:val="center"/>
          </w:tcPr>
          <w:p w14:paraId="72E7A7BF" w14:textId="77777777" w:rsidR="00CB6CF4" w:rsidRPr="00D67184" w:rsidRDefault="00CB6CF4" w:rsidP="00355DE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6718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51" w:type="pct"/>
            <w:vAlign w:val="center"/>
          </w:tcPr>
          <w:p w14:paraId="3C1B3649" w14:textId="77777777" w:rsidR="00CB6CF4" w:rsidRPr="00D67184" w:rsidRDefault="00CB6CF4" w:rsidP="00355DED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14:paraId="7AFE5792" w14:textId="77777777" w:rsidR="00CB6CF4" w:rsidRPr="00D67184" w:rsidRDefault="00CB6CF4" w:rsidP="00355DED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718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CB6CF4" w:rsidRPr="00D67184" w14:paraId="4F54E6EF" w14:textId="77777777" w:rsidTr="0045421F">
        <w:trPr>
          <w:tblHeader/>
        </w:trPr>
        <w:tc>
          <w:tcPr>
            <w:tcW w:w="1732" w:type="pct"/>
          </w:tcPr>
          <w:p w14:paraId="65A7C1BF" w14:textId="77777777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pct"/>
            <w:gridSpan w:val="7"/>
          </w:tcPr>
          <w:p w14:paraId="6FC0B7B7" w14:textId="603CB082" w:rsidR="00CB6CF4" w:rsidRPr="00D67184" w:rsidRDefault="00CB6CF4" w:rsidP="00355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7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67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="00DF4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67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="00DF4F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671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B6CF4" w:rsidRPr="00D67184" w14:paraId="34AF4652" w14:textId="77777777" w:rsidTr="0045421F">
        <w:tc>
          <w:tcPr>
            <w:tcW w:w="1732" w:type="pct"/>
          </w:tcPr>
          <w:p w14:paraId="072C379E" w14:textId="77777777" w:rsidR="00CB6CF4" w:rsidRPr="00DD1371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44" w:type="pct"/>
          </w:tcPr>
          <w:p w14:paraId="465E653D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5EC1E2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0440C416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F3052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2DD99B3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7A5E2EAE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A31D46E" w14:textId="77777777" w:rsidR="00CB6CF4" w:rsidRPr="00D67184" w:rsidRDefault="00CB6CF4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441" w:rsidRPr="00D67184" w14:paraId="62A8A40E" w14:textId="77777777" w:rsidTr="0045421F">
        <w:tc>
          <w:tcPr>
            <w:tcW w:w="1732" w:type="pct"/>
          </w:tcPr>
          <w:p w14:paraId="432980C5" w14:textId="77777777" w:rsidR="008B7441" w:rsidRPr="00DD1371" w:rsidRDefault="00DD1371" w:rsidP="00C5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3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8B7441" w:rsidRPr="00DD1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="008B7441" w:rsidRPr="00DD13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8B7441" w:rsidRPr="00DD13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8B7441" w:rsidRPr="00DD13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44" w:type="pct"/>
            <w:tcBorders>
              <w:bottom w:val="double" w:sz="4" w:space="0" w:color="auto"/>
            </w:tcBorders>
          </w:tcPr>
          <w:p w14:paraId="2A3DDC43" w14:textId="098F6A61" w:rsidR="008B7441" w:rsidRPr="00FB79BF" w:rsidRDefault="00072162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BD54F8">
              <w:rPr>
                <w:rFonts w:ascii="Angsana New" w:hAnsi="Angsana New"/>
                <w:b/>
                <w:sz w:val="30"/>
                <w:szCs w:val="30"/>
              </w:rPr>
              <w:t>57,395</w:t>
            </w:r>
          </w:p>
        </w:tc>
        <w:tc>
          <w:tcPr>
            <w:tcW w:w="147" w:type="pct"/>
          </w:tcPr>
          <w:p w14:paraId="2237AFE3" w14:textId="77777777" w:rsidR="008B7441" w:rsidRPr="00FB79BF" w:rsidRDefault="008B7441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4D635E1F" w14:textId="7652F55A" w:rsidR="008B7441" w:rsidRPr="00FB79BF" w:rsidRDefault="00072162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9</w:t>
            </w:r>
            <w:r w:rsidR="00BD54F8">
              <w:rPr>
                <w:rFonts w:ascii="Angsana New" w:hAnsi="Angsana New"/>
                <w:b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BD54F8">
              <w:rPr>
                <w:rFonts w:ascii="Angsana New" w:hAnsi="Angsana New"/>
                <w:b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81EB01D" w14:textId="77777777" w:rsidR="008B7441" w:rsidRPr="00FB79BF" w:rsidRDefault="008B7441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C57351B" w14:textId="77777777" w:rsidR="008B7441" w:rsidRPr="00FB79BF" w:rsidRDefault="00FB79BF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79BF">
              <w:rPr>
                <w:rFonts w:ascii="Angsana New" w:hAnsi="Angsana New"/>
                <w:b/>
                <w:sz w:val="30"/>
                <w:szCs w:val="30"/>
              </w:rPr>
              <w:t>82,388</w:t>
            </w:r>
          </w:p>
        </w:tc>
        <w:tc>
          <w:tcPr>
            <w:tcW w:w="151" w:type="pct"/>
          </w:tcPr>
          <w:p w14:paraId="489D2E4A" w14:textId="77777777" w:rsidR="008B7441" w:rsidRPr="00FB79BF" w:rsidRDefault="008B7441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5105B2C9" w14:textId="77777777" w:rsidR="008B7441" w:rsidRPr="00FB79BF" w:rsidRDefault="00FB79BF" w:rsidP="00355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B79BF">
              <w:rPr>
                <w:rFonts w:ascii="Angsana New" w:hAnsi="Angsana New"/>
                <w:b/>
                <w:sz w:val="30"/>
                <w:szCs w:val="30"/>
              </w:rPr>
              <w:t>2,128,204</w:t>
            </w:r>
          </w:p>
        </w:tc>
      </w:tr>
      <w:tr w:rsidR="008B7441" w:rsidRPr="00D67184" w14:paraId="1CD444C5" w14:textId="77777777" w:rsidTr="0045421F">
        <w:trPr>
          <w:trHeight w:val="38"/>
        </w:trPr>
        <w:tc>
          <w:tcPr>
            <w:tcW w:w="1732" w:type="pct"/>
          </w:tcPr>
          <w:p w14:paraId="7AAAA185" w14:textId="77777777" w:rsidR="008B7441" w:rsidRPr="00DD1371" w:rsidRDefault="008B7441" w:rsidP="00DD1371">
            <w:pPr>
              <w:rPr>
                <w:sz w:val="20"/>
                <w:szCs w:val="20"/>
                <w:cs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7F0375DB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</w:tcPr>
          <w:p w14:paraId="42CD4D37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</w:tcPr>
          <w:p w14:paraId="59181E28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0D49C2F2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1C86C4B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60EF63CB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5AD447D3" w14:textId="77777777" w:rsidR="008B7441" w:rsidRPr="00DD1371" w:rsidRDefault="008B7441" w:rsidP="00DD1371">
            <w:pPr>
              <w:rPr>
                <w:sz w:val="20"/>
                <w:szCs w:val="20"/>
              </w:rPr>
            </w:pPr>
          </w:p>
        </w:tc>
      </w:tr>
      <w:tr w:rsidR="008B7441" w:rsidRPr="00D67184" w14:paraId="73281849" w14:textId="77777777" w:rsidTr="0045421F">
        <w:tc>
          <w:tcPr>
            <w:tcW w:w="1732" w:type="pct"/>
          </w:tcPr>
          <w:p w14:paraId="165EE840" w14:textId="77777777" w:rsidR="008B7441" w:rsidRPr="00DB1288" w:rsidRDefault="008B7441" w:rsidP="00DD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B128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</w:t>
            </w:r>
          </w:p>
        </w:tc>
        <w:tc>
          <w:tcPr>
            <w:tcW w:w="744" w:type="pct"/>
          </w:tcPr>
          <w:p w14:paraId="520098F2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F85081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003567D8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BDD6A11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183AC22E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13822D3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19CB067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441" w:rsidRPr="00D67184" w14:paraId="7A8A94C4" w14:textId="77777777" w:rsidTr="0045421F">
        <w:tc>
          <w:tcPr>
            <w:tcW w:w="1732" w:type="pct"/>
          </w:tcPr>
          <w:p w14:paraId="6438A38D" w14:textId="77777777" w:rsidR="008B7441" w:rsidRPr="00DB1288" w:rsidRDefault="008B7441" w:rsidP="00DD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D1371" w:rsidRPr="00DB128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DD1371" w:rsidRPr="00DB1288">
              <w:rPr>
                <w:rFonts w:ascii="Angsana New" w:hAnsi="Angsana New"/>
                <w:sz w:val="30"/>
                <w:szCs w:val="30"/>
              </w:rPr>
              <w:t>1</w:t>
            </w:r>
            <w:r w:rsidR="00DD1371" w:rsidRPr="00DB12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B12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44" w:type="pct"/>
          </w:tcPr>
          <w:p w14:paraId="6BE74757" w14:textId="77777777" w:rsidR="008B7441" w:rsidRPr="00DB1288" w:rsidRDefault="008B7441" w:rsidP="00D5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1,834,</w:t>
            </w:r>
            <w:r w:rsidRPr="00D55287"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14:paraId="22A8BCC2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3E5E2489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1,099,142</w:t>
            </w:r>
          </w:p>
        </w:tc>
        <w:tc>
          <w:tcPr>
            <w:tcW w:w="148" w:type="pct"/>
          </w:tcPr>
          <w:p w14:paraId="3CAC6F3D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E345E56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1,834,142</w:t>
            </w:r>
          </w:p>
        </w:tc>
        <w:tc>
          <w:tcPr>
            <w:tcW w:w="151" w:type="pct"/>
          </w:tcPr>
          <w:p w14:paraId="7A13E7A6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68AAC669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1,099,142</w:t>
            </w:r>
          </w:p>
        </w:tc>
      </w:tr>
      <w:tr w:rsidR="00DD1371" w:rsidRPr="00D67184" w14:paraId="0405826F" w14:textId="77777777" w:rsidTr="0045421F">
        <w:tc>
          <w:tcPr>
            <w:tcW w:w="1732" w:type="pct"/>
          </w:tcPr>
          <w:p w14:paraId="317A0F40" w14:textId="77777777" w:rsidR="00DD1371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DB1288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DB1288">
              <w:rPr>
                <w:rFonts w:ascii="Angsana New" w:hAnsi="Angsana New" w:hint="cs"/>
                <w:sz w:val="30"/>
                <w:szCs w:val="30"/>
                <w:cs/>
              </w:rPr>
              <w:t>ของหุ้นที่ออกจำหน่าย</w:t>
            </w:r>
          </w:p>
        </w:tc>
        <w:tc>
          <w:tcPr>
            <w:tcW w:w="744" w:type="pct"/>
          </w:tcPr>
          <w:p w14:paraId="32A7E165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D7E9CAE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2D4DB9DF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9E060D4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4FEF5D10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CD2038F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FDF4923" w14:textId="77777777" w:rsidR="00DD1371" w:rsidRPr="00DB1288" w:rsidRDefault="00DD137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B7441" w:rsidRPr="00D67184" w14:paraId="4179D8CE" w14:textId="77777777" w:rsidTr="00DF4F4F">
        <w:tc>
          <w:tcPr>
            <w:tcW w:w="1732" w:type="pct"/>
          </w:tcPr>
          <w:p w14:paraId="62699112" w14:textId="77777777" w:rsidR="008B7441" w:rsidRPr="00DB1288" w:rsidRDefault="008B7441" w:rsidP="00DD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B12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1288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DB1288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DB1288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B12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06EF5AF3" w14:textId="77777777" w:rsidR="008B7441" w:rsidRPr="00DB1288" w:rsidRDefault="008B7441" w:rsidP="00D5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80D5F9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149D860E" w14:textId="137497D2" w:rsidR="008B7441" w:rsidRPr="00DB1288" w:rsidRDefault="0044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  <w:r w:rsidR="008B7441" w:rsidRPr="00DB12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8B7441" w:rsidRPr="00DB1288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7A2C7D55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7D11334" w14:textId="77777777" w:rsidR="008B7441" w:rsidRPr="00DB1288" w:rsidRDefault="008B7441" w:rsidP="0074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ADA65F7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78697C9" w14:textId="7AF11D77" w:rsidR="008B7441" w:rsidRPr="00DB1288" w:rsidRDefault="0044246D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612</w:t>
            </w:r>
            <w:r w:rsidRPr="00DB12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DB1288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8B7441" w:rsidRPr="00D67184" w14:paraId="79FF2188" w14:textId="77777777" w:rsidTr="00DF4F4F">
        <w:tc>
          <w:tcPr>
            <w:tcW w:w="1732" w:type="pct"/>
          </w:tcPr>
          <w:p w14:paraId="7A7F280E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7B309D64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12EC5C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8022F9B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6E93143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1B13BD05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F472EF3" w14:textId="77777777" w:rsidR="008B7441" w:rsidRPr="00D67184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8E0FAB7" w14:textId="77777777" w:rsidR="008B7441" w:rsidRPr="00DB1288" w:rsidRDefault="008B7441" w:rsidP="008B7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00412" w:rsidRPr="00D67184" w14:paraId="4D72875A" w14:textId="77777777" w:rsidTr="00DF4F4F">
        <w:tc>
          <w:tcPr>
            <w:tcW w:w="1732" w:type="pct"/>
          </w:tcPr>
          <w:p w14:paraId="4BB6638E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DB1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น้ำหนัก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7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744" w:type="pct"/>
            <w:tcBorders>
              <w:bottom w:val="double" w:sz="4" w:space="0" w:color="auto"/>
            </w:tcBorders>
          </w:tcPr>
          <w:p w14:paraId="2F160FE2" w14:textId="77777777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DB1288">
              <w:rPr>
                <w:rFonts w:ascii="Angsana New" w:hAnsi="Angsana New"/>
                <w:b/>
                <w:sz w:val="30"/>
                <w:szCs w:val="30"/>
              </w:rPr>
              <w:t>1,834,142</w:t>
            </w:r>
          </w:p>
        </w:tc>
        <w:tc>
          <w:tcPr>
            <w:tcW w:w="147" w:type="pct"/>
          </w:tcPr>
          <w:p w14:paraId="7C6C2E02" w14:textId="77777777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5D2E0BEB" w14:textId="0F0457B1" w:rsidR="00400412" w:rsidRPr="00DB1288" w:rsidRDefault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DB1288">
              <w:rPr>
                <w:rFonts w:ascii="Angsana New" w:hAnsi="Angsana New"/>
                <w:b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sz w:val="30"/>
                <w:szCs w:val="30"/>
              </w:rPr>
              <w:t>711,642</w:t>
            </w:r>
          </w:p>
        </w:tc>
        <w:tc>
          <w:tcPr>
            <w:tcW w:w="148" w:type="pct"/>
          </w:tcPr>
          <w:p w14:paraId="4A8C26B0" w14:textId="77777777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7DB5127D" w14:textId="77777777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DB1288">
              <w:rPr>
                <w:rFonts w:ascii="Angsana New" w:hAnsi="Angsana New"/>
                <w:b/>
                <w:sz w:val="30"/>
                <w:szCs w:val="30"/>
              </w:rPr>
              <w:t>1,834,142</w:t>
            </w:r>
          </w:p>
        </w:tc>
        <w:tc>
          <w:tcPr>
            <w:tcW w:w="151" w:type="pct"/>
          </w:tcPr>
          <w:p w14:paraId="26933C79" w14:textId="77777777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7983B98E" w14:textId="34A4E5B6" w:rsidR="00400412" w:rsidRPr="00DB1288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DB1288">
              <w:rPr>
                <w:rFonts w:ascii="Angsana New" w:hAnsi="Angsana New"/>
                <w:b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sz w:val="30"/>
                <w:szCs w:val="30"/>
              </w:rPr>
              <w:t>711,642</w:t>
            </w:r>
          </w:p>
        </w:tc>
      </w:tr>
      <w:tr w:rsidR="00DF4F4F" w:rsidRPr="00DF4F4F" w14:paraId="32A0AA89" w14:textId="77777777" w:rsidTr="00DF4F4F">
        <w:trPr>
          <w:trHeight w:val="143"/>
        </w:trPr>
        <w:tc>
          <w:tcPr>
            <w:tcW w:w="1732" w:type="pct"/>
          </w:tcPr>
          <w:p w14:paraId="30EA5B8B" w14:textId="77777777" w:rsidR="00DF4F4F" w:rsidRPr="00DF4F4F" w:rsidRDefault="00DF4F4F" w:rsidP="00DF4F4F">
            <w:pPr>
              <w:rPr>
                <w:sz w:val="20"/>
                <w:szCs w:val="20"/>
                <w:cs/>
              </w:rPr>
            </w:pPr>
          </w:p>
        </w:tc>
        <w:tc>
          <w:tcPr>
            <w:tcW w:w="744" w:type="pct"/>
            <w:tcBorders>
              <w:top w:val="double" w:sz="4" w:space="0" w:color="auto"/>
            </w:tcBorders>
          </w:tcPr>
          <w:p w14:paraId="29C6B864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147" w:type="pct"/>
          </w:tcPr>
          <w:p w14:paraId="479CA673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</w:tcPr>
          <w:p w14:paraId="5FAA669D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272F70E6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20AF58E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597B25CC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</w:tcPr>
          <w:p w14:paraId="6465DB73" w14:textId="77777777" w:rsidR="00DF4F4F" w:rsidRPr="00DF4F4F" w:rsidRDefault="00DF4F4F" w:rsidP="00DF4F4F">
            <w:pPr>
              <w:rPr>
                <w:sz w:val="20"/>
                <w:szCs w:val="20"/>
              </w:rPr>
            </w:pPr>
          </w:p>
        </w:tc>
      </w:tr>
      <w:tr w:rsidR="00400412" w:rsidRPr="00D67184" w14:paraId="79AE3CD1" w14:textId="77777777" w:rsidTr="00DF4F4F">
        <w:tc>
          <w:tcPr>
            <w:tcW w:w="1732" w:type="pct"/>
          </w:tcPr>
          <w:p w14:paraId="3DBF70D2" w14:textId="77777777" w:rsidR="00400412" w:rsidRPr="00D67184" w:rsidRDefault="00400412" w:rsidP="00400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1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671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44" w:type="pct"/>
            <w:tcBorders>
              <w:bottom w:val="double" w:sz="4" w:space="0" w:color="auto"/>
            </w:tcBorders>
          </w:tcPr>
          <w:p w14:paraId="7457FC0E" w14:textId="679B6219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147" w:type="pct"/>
          </w:tcPr>
          <w:p w14:paraId="6E6DA822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7FD814B6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74202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148" w:type="pct"/>
          </w:tcPr>
          <w:p w14:paraId="1F9F8DC5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70E7796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51" w:type="pct"/>
          </w:tcPr>
          <w:p w14:paraId="110E981A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77EDD26B" w14:textId="77777777" w:rsidR="00400412" w:rsidRPr="00D67184" w:rsidRDefault="00400412" w:rsidP="00400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202">
              <w:rPr>
                <w:rFonts w:ascii="Angsana New" w:hAnsi="Angsana New"/>
                <w:b/>
                <w:bCs/>
                <w:sz w:val="30"/>
                <w:szCs w:val="30"/>
              </w:rPr>
              <w:t>1.24</w:t>
            </w:r>
          </w:p>
        </w:tc>
      </w:tr>
    </w:tbl>
    <w:p w14:paraId="2C601823" w14:textId="77777777" w:rsidR="00DD1371" w:rsidRPr="00FB1173" w:rsidRDefault="00DD1371" w:rsidP="00DD1371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8"/>
          <w:szCs w:val="28"/>
        </w:rPr>
      </w:pPr>
    </w:p>
    <w:p w14:paraId="7D8AB414" w14:textId="77777777" w:rsidR="00BE5689" w:rsidRPr="00D67184" w:rsidRDefault="00B9403F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4D2B5A67" w14:textId="77777777" w:rsidR="007A4764" w:rsidRPr="00BE5689" w:rsidRDefault="007A4764" w:rsidP="007A4764">
      <w:pPr>
        <w:rPr>
          <w:color w:val="2E74B5" w:themeColor="accent1" w:themeShade="BF"/>
          <w:sz w:val="20"/>
          <w:szCs w:val="20"/>
        </w:rPr>
      </w:pPr>
    </w:p>
    <w:p w14:paraId="1337F411" w14:textId="350D4ABD" w:rsidR="00037D3B" w:rsidRPr="008D1EEB" w:rsidRDefault="00037D3B" w:rsidP="0003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2E74B5" w:themeColor="accent1" w:themeShade="BF"/>
          <w:sz w:val="30"/>
          <w:szCs w:val="30"/>
        </w:rPr>
      </w:pPr>
      <w:r w:rsidRPr="00037D3B">
        <w:rPr>
          <w:rFonts w:ascii="Angsana New" w:hAnsi="Angsana New"/>
          <w:sz w:val="30"/>
          <w:szCs w:val="30"/>
          <w:cs/>
        </w:rPr>
        <w:t>ในการประชุม</w:t>
      </w:r>
      <w:r w:rsidRPr="00037D3B">
        <w:rPr>
          <w:rFonts w:ascii="Angsana New" w:hAnsi="Angsana New" w:hint="cs"/>
          <w:sz w:val="30"/>
          <w:szCs w:val="30"/>
          <w:cs/>
        </w:rPr>
        <w:t>สามัญ</w:t>
      </w:r>
      <w:r w:rsidR="00DF4F4F">
        <w:rPr>
          <w:rFonts w:ascii="Angsana New" w:hAnsi="Angsana New" w:hint="cs"/>
          <w:sz w:val="30"/>
          <w:szCs w:val="30"/>
          <w:cs/>
        </w:rPr>
        <w:t>ประจำปีของ</w:t>
      </w:r>
      <w:r w:rsidRPr="00037D3B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37D3B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037D3B">
        <w:rPr>
          <w:rFonts w:ascii="Angsana New" w:hAnsi="Angsana New"/>
          <w:sz w:val="30"/>
          <w:szCs w:val="30"/>
        </w:rPr>
        <w:t xml:space="preserve"> 27 </w:t>
      </w:r>
      <w:r w:rsidRPr="00037D3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037D3B">
        <w:rPr>
          <w:rFonts w:ascii="Angsana New" w:hAnsi="Angsana New"/>
          <w:sz w:val="30"/>
          <w:szCs w:val="30"/>
        </w:rPr>
        <w:t>2561</w:t>
      </w:r>
      <w:r w:rsidRPr="00037D3B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="00DF4F4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37D3B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มีมติอนุมัติการจัดสรรกำไรเป็นเงินปันผลในอัตราหุ้นละ</w:t>
      </w:r>
      <w:r w:rsidRPr="00037D3B">
        <w:rPr>
          <w:rFonts w:ascii="Angsana New" w:hAnsi="Angsana New"/>
          <w:sz w:val="30"/>
          <w:szCs w:val="30"/>
        </w:rPr>
        <w:t xml:space="preserve"> </w:t>
      </w:r>
      <w:r w:rsidRPr="00037D3B">
        <w:rPr>
          <w:rFonts w:ascii="Angsana New" w:eastAsia="MS Mincho" w:hAnsi="Angsana New"/>
          <w:sz w:val="30"/>
          <w:szCs w:val="30"/>
        </w:rPr>
        <w:t>0.10</w:t>
      </w:r>
      <w:r w:rsidRPr="00037D3B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037D3B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37D3B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037D3B">
        <w:rPr>
          <w:rFonts w:ascii="Angsana New" w:eastAsia="MS Mincho" w:hAnsi="Angsana New"/>
          <w:sz w:val="30"/>
          <w:szCs w:val="30"/>
        </w:rPr>
        <w:t>183.41</w:t>
      </w:r>
      <w:r w:rsidRPr="00037D3B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037D3B">
        <w:rPr>
          <w:rFonts w:ascii="Angsana New" w:hAnsi="Angsana New"/>
          <w:sz w:val="30"/>
          <w:szCs w:val="30"/>
          <w:cs/>
        </w:rPr>
        <w:t>ล้านบาท</w:t>
      </w:r>
      <w:r w:rsidR="008F0ECA">
        <w:rPr>
          <w:rFonts w:ascii="Angsana New" w:hAnsi="Angsana New" w:hint="cs"/>
          <w:sz w:val="30"/>
          <w:szCs w:val="30"/>
          <w:cs/>
        </w:rPr>
        <w:t xml:space="preserve"> และจัดสรรทุนสำรองตามกฎหมายจำนวน </w:t>
      </w:r>
      <w:r w:rsidR="008F0ECA">
        <w:rPr>
          <w:rFonts w:ascii="Angsana New" w:hAnsi="Angsana New"/>
          <w:sz w:val="30"/>
          <w:szCs w:val="30"/>
        </w:rPr>
        <w:t xml:space="preserve">147.36 </w:t>
      </w:r>
      <w:r w:rsidR="008F0EC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37D3B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</w:t>
      </w:r>
      <w:r w:rsidR="00810FC3">
        <w:rPr>
          <w:rFonts w:ascii="Angsana New" w:hAnsi="Angsana New" w:hint="cs"/>
          <w:sz w:val="30"/>
          <w:szCs w:val="30"/>
          <w:cs/>
        </w:rPr>
        <w:t>เดือนเมษายน</w:t>
      </w:r>
      <w:r w:rsidRPr="00037D3B">
        <w:rPr>
          <w:rFonts w:ascii="Angsana New" w:hAnsi="Angsana New"/>
          <w:sz w:val="30"/>
          <w:szCs w:val="30"/>
          <w:cs/>
        </w:rPr>
        <w:t xml:space="preserve"> </w:t>
      </w:r>
      <w:r w:rsidRPr="00037D3B">
        <w:rPr>
          <w:rFonts w:ascii="Angsana New" w:hAnsi="Angsana New"/>
          <w:sz w:val="30"/>
          <w:szCs w:val="30"/>
        </w:rPr>
        <w:t>2561</w:t>
      </w:r>
    </w:p>
    <w:p w14:paraId="649AF110" w14:textId="77777777" w:rsidR="00037D3B" w:rsidRPr="00037D3B" w:rsidRDefault="00037D3B" w:rsidP="007A4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558A06C" w14:textId="77777777" w:rsidR="00072162" w:rsidRDefault="00072162" w:rsidP="007A4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2E74B5" w:themeColor="accent1" w:themeShade="BF"/>
          <w:sz w:val="20"/>
          <w:szCs w:val="20"/>
          <w:highlight w:val="cyan"/>
        </w:rPr>
      </w:pPr>
      <w:r>
        <w:rPr>
          <w:rFonts w:ascii="Angsana New" w:hAnsi="Angsana New"/>
          <w:color w:val="2E74B5" w:themeColor="accent1" w:themeShade="BF"/>
          <w:sz w:val="20"/>
          <w:szCs w:val="20"/>
          <w:highlight w:val="cyan"/>
        </w:rPr>
        <w:br w:type="page"/>
      </w:r>
    </w:p>
    <w:p w14:paraId="140F3A29" w14:textId="77777777" w:rsidR="00BE5689" w:rsidRPr="00D67184" w:rsidRDefault="00BE5689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เครื่องมือทางการเงิน</w:t>
      </w:r>
    </w:p>
    <w:p w14:paraId="2736F217" w14:textId="77777777" w:rsidR="007440A3" w:rsidRPr="00BE5689" w:rsidRDefault="007440A3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color w:val="2E74B5" w:themeColor="accent1" w:themeShade="BF"/>
          <w:sz w:val="20"/>
          <w:szCs w:val="20"/>
        </w:rPr>
      </w:pPr>
    </w:p>
    <w:p w14:paraId="01F222DE" w14:textId="77777777" w:rsidR="0055240A" w:rsidRPr="004B5628" w:rsidRDefault="0055240A" w:rsidP="0055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5240A">
        <w:rPr>
          <w:rFonts w:ascii="Angsana New" w:hAnsi="Angsana New"/>
          <w:b/>
          <w:bCs/>
          <w:sz w:val="30"/>
          <w:szCs w:val="30"/>
        </w:rPr>
        <w:tab/>
      </w:r>
      <w:r w:rsidRPr="004B562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41304F34" w14:textId="77777777" w:rsidR="0055240A" w:rsidRPr="00C50187" w:rsidRDefault="0055240A" w:rsidP="0055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55B4C57" w14:textId="59F90369" w:rsidR="00BE5689" w:rsidRPr="0055240A" w:rsidRDefault="0055240A" w:rsidP="0055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ตารางดังต่อไปนี้</w:t>
      </w:r>
      <w:r w:rsidRPr="0055240A">
        <w:rPr>
          <w:rFonts w:ascii="Angsana New" w:hAnsi="Angsana New" w:hint="cs"/>
          <w:sz w:val="30"/>
          <w:szCs w:val="30"/>
          <w:cs/>
        </w:rPr>
        <w:t>แสดงมูลค่าตามบัญชีและมูลค่ายุติธ</w:t>
      </w:r>
      <w:r>
        <w:rPr>
          <w:rFonts w:ascii="Angsana New" w:hAnsi="Angsana New" w:hint="cs"/>
          <w:sz w:val="30"/>
          <w:szCs w:val="30"/>
          <w:cs/>
        </w:rPr>
        <w:t>รรมของสินทรัพย์ทางการเงินและหนี้</w:t>
      </w:r>
      <w:r w:rsidRPr="0055240A">
        <w:rPr>
          <w:rFonts w:ascii="Angsana New" w:hAnsi="Angsana New" w:hint="cs"/>
          <w:sz w:val="30"/>
          <w:szCs w:val="30"/>
          <w:cs/>
        </w:rPr>
        <w:t>สินทางการเงินรวมถึง</w:t>
      </w:r>
      <w:r w:rsidRPr="005524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ลําดับชั้</w:t>
      </w:r>
      <w:r w:rsidRPr="0055240A">
        <w:rPr>
          <w:rFonts w:ascii="Angsana New" w:hAnsi="Angsana New" w:hint="cs"/>
          <w:sz w:val="30"/>
          <w:szCs w:val="30"/>
          <w:cs/>
        </w:rPr>
        <w:t>นมูลค่ายุติธรรม</w:t>
      </w:r>
      <w:r w:rsidRPr="0055240A">
        <w:rPr>
          <w:rFonts w:ascii="Angsana New" w:hAnsi="Angsana New"/>
          <w:sz w:val="30"/>
          <w:szCs w:val="30"/>
          <w:cs/>
        </w:rPr>
        <w:t xml:space="preserve"> </w:t>
      </w:r>
      <w:r w:rsidRPr="0055240A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</w:t>
      </w:r>
      <w:r>
        <w:rPr>
          <w:rFonts w:ascii="Angsana New" w:hAnsi="Angsana New" w:hint="cs"/>
          <w:sz w:val="30"/>
          <w:szCs w:val="30"/>
          <w:cs/>
        </w:rPr>
        <w:t>ําหรับสินทรัพย์ทางการเงินและหนี้</w:t>
      </w:r>
      <w:r w:rsidRPr="0055240A">
        <w:rPr>
          <w:rFonts w:ascii="Angsana New" w:hAnsi="Angsana New" w:hint="cs"/>
          <w:sz w:val="30"/>
          <w:szCs w:val="30"/>
          <w:cs/>
        </w:rPr>
        <w:t>สินทางการเงินที่</w:t>
      </w:r>
      <w:r w:rsidR="00CA7648">
        <w:rPr>
          <w:rFonts w:ascii="Angsana New" w:hAnsi="Angsana New" w:hint="cs"/>
          <w:sz w:val="30"/>
          <w:szCs w:val="30"/>
          <w:cs/>
        </w:rPr>
        <w:t>ไม่ได้</w:t>
      </w:r>
      <w:r w:rsidRPr="0055240A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A8C9D44" w14:textId="77777777" w:rsidR="0055240A" w:rsidRDefault="0055240A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color w:val="2E74B5" w:themeColor="accent1" w:themeShade="BF"/>
          <w:sz w:val="20"/>
          <w:szCs w:val="20"/>
        </w:rPr>
      </w:pPr>
    </w:p>
    <w:tbl>
      <w:tblPr>
        <w:tblStyle w:val="TableGrid"/>
        <w:tblW w:w="88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3"/>
        <w:gridCol w:w="1099"/>
        <w:gridCol w:w="258"/>
        <w:gridCol w:w="913"/>
        <w:gridCol w:w="246"/>
        <w:gridCol w:w="961"/>
        <w:gridCol w:w="236"/>
        <w:gridCol w:w="913"/>
        <w:gridCol w:w="236"/>
        <w:gridCol w:w="961"/>
      </w:tblGrid>
      <w:tr w:rsidR="0055240A" w:rsidRPr="004B11A1" w14:paraId="005DE36C" w14:textId="77777777" w:rsidTr="0045421F">
        <w:trPr>
          <w:tblHeader/>
        </w:trPr>
        <w:tc>
          <w:tcPr>
            <w:tcW w:w="3043" w:type="dxa"/>
          </w:tcPr>
          <w:p w14:paraId="0F7A16B1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3" w:type="dxa"/>
            <w:gridSpan w:val="9"/>
          </w:tcPr>
          <w:p w14:paraId="59C547BC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240A" w:rsidRPr="004B11A1" w14:paraId="58DD7696" w14:textId="77777777" w:rsidTr="0045421F">
        <w:trPr>
          <w:tblHeader/>
        </w:trPr>
        <w:tc>
          <w:tcPr>
            <w:tcW w:w="3043" w:type="dxa"/>
            <w:shd w:val="clear" w:color="auto" w:fill="auto"/>
          </w:tcPr>
          <w:p w14:paraId="2CEA5DD5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61E85AE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50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8" w:type="dxa"/>
          </w:tcPr>
          <w:p w14:paraId="4BFB2925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7D664E79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50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5240A" w:rsidRPr="004B11A1" w14:paraId="6C700C25" w14:textId="77777777" w:rsidTr="0045421F">
        <w:trPr>
          <w:tblHeader/>
        </w:trPr>
        <w:tc>
          <w:tcPr>
            <w:tcW w:w="3043" w:type="dxa"/>
            <w:shd w:val="clear" w:color="auto" w:fill="auto"/>
          </w:tcPr>
          <w:p w14:paraId="431B316F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05443A1B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B7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8" w:type="dxa"/>
          </w:tcPr>
          <w:p w14:paraId="2575DBED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3582DCD4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785E80A9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5C7AD6D1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9000D7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027D2E0C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5C323E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7002AA0" w14:textId="77777777" w:rsidR="0055240A" w:rsidRPr="004B11A1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5240A" w:rsidRPr="004B11A1" w14:paraId="041176BD" w14:textId="77777777" w:rsidTr="0045421F">
        <w:trPr>
          <w:tblHeader/>
        </w:trPr>
        <w:tc>
          <w:tcPr>
            <w:tcW w:w="3043" w:type="dxa"/>
            <w:shd w:val="clear" w:color="auto" w:fill="auto"/>
          </w:tcPr>
          <w:p w14:paraId="218EE759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23" w:type="dxa"/>
            <w:gridSpan w:val="9"/>
          </w:tcPr>
          <w:p w14:paraId="024DF736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240A" w:rsidRPr="004B11A1" w14:paraId="5F8503D3" w14:textId="77777777" w:rsidTr="0045421F">
        <w:tc>
          <w:tcPr>
            <w:tcW w:w="3043" w:type="dxa"/>
          </w:tcPr>
          <w:p w14:paraId="2D04D2E8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E2D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E2D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E2D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99" w:type="dxa"/>
          </w:tcPr>
          <w:p w14:paraId="2D1BD920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0657CD4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707284D3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45E96DC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BCE766C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1FADA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63217381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5914CD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157FB665" w14:textId="77777777" w:rsidR="0055240A" w:rsidRPr="00856507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0A" w:rsidRPr="004B11A1" w14:paraId="155841E1" w14:textId="77777777" w:rsidTr="0045421F">
        <w:tc>
          <w:tcPr>
            <w:tcW w:w="3043" w:type="dxa"/>
            <w:shd w:val="clear" w:color="auto" w:fill="auto"/>
          </w:tcPr>
          <w:p w14:paraId="0CF0AC44" w14:textId="7DBE8735" w:rsidR="0055240A" w:rsidRPr="00DB1288" w:rsidRDefault="00DF4F4F" w:rsidP="00DB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b/>
                <w:bCs/>
                <w:i/>
                <w:i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55240A"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6F44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55240A"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99" w:type="dxa"/>
          </w:tcPr>
          <w:p w14:paraId="080D74CA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74612D2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264CC6ED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A783442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2079B0BB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7DA6DC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2A773737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E0509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563EBC1" w14:textId="77777777" w:rsidR="0055240A" w:rsidRPr="00FF6C39" w:rsidRDefault="0055240A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799" w:rsidRPr="004B11A1" w14:paraId="36A68EA5" w14:textId="77777777" w:rsidTr="0045421F">
        <w:tc>
          <w:tcPr>
            <w:tcW w:w="3043" w:type="dxa"/>
            <w:shd w:val="clear" w:color="auto" w:fill="auto"/>
          </w:tcPr>
          <w:p w14:paraId="326EEB8F" w14:textId="5A30D281" w:rsidR="00B90799" w:rsidRPr="004B5628" w:rsidRDefault="00B90799" w:rsidP="00DB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99" w:type="dxa"/>
          </w:tcPr>
          <w:p w14:paraId="644F9EC5" w14:textId="2EF6ADE8" w:rsidR="00B90799" w:rsidRPr="00FF6C39" w:rsidRDefault="003A5C46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58" w:type="dxa"/>
          </w:tcPr>
          <w:p w14:paraId="5D8AD2E4" w14:textId="77777777" w:rsidR="00B90799" w:rsidRPr="00FF6C39" w:rsidRDefault="00B90799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31C9612D" w14:textId="25B1D786" w:rsidR="00B90799" w:rsidRPr="00FF6C39" w:rsidRDefault="003A5C46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5A1C7DA" w14:textId="77777777" w:rsidR="00B90799" w:rsidRPr="00FF6C39" w:rsidRDefault="00B90799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A7CBB20" w14:textId="15703D48" w:rsidR="00B90799" w:rsidRPr="00FF6C39" w:rsidRDefault="003A5C46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23BF07" w14:textId="77777777" w:rsidR="00B90799" w:rsidRPr="00FF6C39" w:rsidRDefault="00B90799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5C642185" w14:textId="487A5DCB" w:rsidR="00B90799" w:rsidRPr="00FF6C39" w:rsidRDefault="003A5C46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14:paraId="0866CB14" w14:textId="77777777" w:rsidR="00B90799" w:rsidRPr="00FF6C39" w:rsidRDefault="00B90799" w:rsidP="00BB0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A8976FC" w14:textId="356CE2AC" w:rsidR="00B90799" w:rsidRPr="00FF6C39" w:rsidRDefault="003A5C46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21720A" w:rsidRPr="004B11A1" w14:paraId="5257E058" w14:textId="77777777" w:rsidTr="0045421F">
        <w:tc>
          <w:tcPr>
            <w:tcW w:w="3043" w:type="dxa"/>
            <w:shd w:val="clear" w:color="auto" w:fill="auto"/>
          </w:tcPr>
          <w:p w14:paraId="2D950698" w14:textId="1679A138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45421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9" w:type="dxa"/>
          </w:tcPr>
          <w:p w14:paraId="492AB37C" w14:textId="4104A950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58" w:type="dxa"/>
          </w:tcPr>
          <w:p w14:paraId="063473B8" w14:textId="7777777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2547FAE4" w14:textId="7777777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570B446" w14:textId="7777777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FC0CB27" w14:textId="15BC4FD6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3E7C53" w14:textId="7777777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23437DF" w14:textId="6AE0378E" w:rsidR="0021720A" w:rsidRPr="0045421F" w:rsidRDefault="0021720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185036F0" w14:textId="7777777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58586642" w14:textId="36C02617" w:rsidR="0021720A" w:rsidRPr="0045421F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2F04FC" w:rsidRPr="004B11A1" w14:paraId="24B3036D" w14:textId="77777777" w:rsidTr="004B5628">
        <w:tc>
          <w:tcPr>
            <w:tcW w:w="3043" w:type="dxa"/>
            <w:shd w:val="clear" w:color="auto" w:fill="auto"/>
          </w:tcPr>
          <w:p w14:paraId="15255931" w14:textId="012D67BE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9" w:type="dxa"/>
          </w:tcPr>
          <w:p w14:paraId="54DB7328" w14:textId="45F19733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8" w:type="dxa"/>
          </w:tcPr>
          <w:p w14:paraId="01DDB4E1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3170CC11" w14:textId="60425BB0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F518816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05DE91A8" w14:textId="6CC46446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868F74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333A4289" w14:textId="4547BC81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17631A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541B469" w14:textId="6C176A11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04FC" w:rsidRPr="004B11A1" w14:paraId="546C083A" w14:textId="77777777" w:rsidTr="0045421F">
        <w:tc>
          <w:tcPr>
            <w:tcW w:w="3043" w:type="dxa"/>
          </w:tcPr>
          <w:p w14:paraId="10467F2A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99" w:type="dxa"/>
            <w:vAlign w:val="bottom"/>
          </w:tcPr>
          <w:p w14:paraId="7B893703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16,770</w:t>
            </w:r>
          </w:p>
        </w:tc>
        <w:tc>
          <w:tcPr>
            <w:tcW w:w="258" w:type="dxa"/>
            <w:vAlign w:val="bottom"/>
          </w:tcPr>
          <w:p w14:paraId="5A10563D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FC94E95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28D87D9A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14573DC3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17,166</w:t>
            </w:r>
          </w:p>
        </w:tc>
        <w:tc>
          <w:tcPr>
            <w:tcW w:w="236" w:type="dxa"/>
            <w:vAlign w:val="bottom"/>
          </w:tcPr>
          <w:p w14:paraId="71E919E2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692EE36" w14:textId="77777777" w:rsidR="002F04FC" w:rsidRPr="00FF6C39" w:rsidRDefault="002F04F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C951E1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4F56EA6C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17,166</w:t>
            </w:r>
          </w:p>
        </w:tc>
      </w:tr>
      <w:tr w:rsidR="002F04FC" w:rsidRPr="004B11A1" w14:paraId="4B2DA7FA" w14:textId="77777777" w:rsidTr="0045421F">
        <w:tc>
          <w:tcPr>
            <w:tcW w:w="3043" w:type="dxa"/>
          </w:tcPr>
          <w:p w14:paraId="4F846E7D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vAlign w:val="bottom"/>
          </w:tcPr>
          <w:p w14:paraId="268F8DF3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6C456344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CFE0630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8403B39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vAlign w:val="bottom"/>
          </w:tcPr>
          <w:p w14:paraId="532CE71A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CAAB1C6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3B72F742" w14:textId="77777777" w:rsidR="002F04FC" w:rsidRPr="004B58AA" w:rsidRDefault="002F04F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848268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vAlign w:val="bottom"/>
          </w:tcPr>
          <w:p w14:paraId="2A8BAB0C" w14:textId="77777777" w:rsidR="002F04FC" w:rsidRPr="004B58AA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04FC" w:rsidRPr="004B11A1" w14:paraId="33F6FECB" w14:textId="77777777" w:rsidTr="0045421F">
        <w:tc>
          <w:tcPr>
            <w:tcW w:w="3043" w:type="dxa"/>
          </w:tcPr>
          <w:p w14:paraId="3191F9A3" w14:textId="77777777" w:rsidR="002F04FC" w:rsidRPr="00856507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99" w:type="dxa"/>
            <w:vAlign w:val="bottom"/>
          </w:tcPr>
          <w:p w14:paraId="4822B78F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14:paraId="76E8BE84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59E1B86D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36D0BC8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vAlign w:val="bottom"/>
          </w:tcPr>
          <w:p w14:paraId="4969DDDC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D711177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vAlign w:val="bottom"/>
          </w:tcPr>
          <w:p w14:paraId="75B80C8C" w14:textId="77777777" w:rsidR="002F04FC" w:rsidRPr="00C50187" w:rsidRDefault="002F04F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C63CB0" w14:textId="77777777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1" w:type="dxa"/>
            <w:vAlign w:val="bottom"/>
          </w:tcPr>
          <w:p w14:paraId="40130015" w14:textId="77777777" w:rsidR="002F04FC" w:rsidRPr="00C50187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FC" w:rsidRPr="004B11A1" w14:paraId="181E6782" w14:textId="77777777" w:rsidTr="0045421F">
        <w:tc>
          <w:tcPr>
            <w:tcW w:w="3043" w:type="dxa"/>
          </w:tcPr>
          <w:p w14:paraId="2599916E" w14:textId="6C91B816" w:rsidR="002F04FC" w:rsidRPr="00DB1288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99" w:type="dxa"/>
            <w:vAlign w:val="bottom"/>
          </w:tcPr>
          <w:p w14:paraId="0F6D0114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63CF271E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1D1C9559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C9A3CF0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7420B992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7C15F2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01629ACB" w14:textId="77777777" w:rsidR="002F04FC" w:rsidRPr="00FF6C39" w:rsidRDefault="002F04F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D901DD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262943E5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4FC" w:rsidRPr="004B11A1" w14:paraId="35076DB0" w14:textId="77777777" w:rsidTr="00FB1173">
        <w:tc>
          <w:tcPr>
            <w:tcW w:w="3043" w:type="dxa"/>
            <w:shd w:val="clear" w:color="auto" w:fill="auto"/>
          </w:tcPr>
          <w:p w14:paraId="17D4FBA4" w14:textId="316E5BE3" w:rsidR="002F04FC" w:rsidRPr="00FB1173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099" w:type="dxa"/>
          </w:tcPr>
          <w:p w14:paraId="60C6912D" w14:textId="1CB408D9" w:rsidR="002F04FC" w:rsidRDefault="008A41AB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58" w:type="dxa"/>
          </w:tcPr>
          <w:p w14:paraId="3CBC59F1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20D3504A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5BBE346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740ADDB3" w14:textId="77777777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45421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E82418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67BDA786" w14:textId="1EE1284D" w:rsidR="002F04FC" w:rsidRDefault="008A41AB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71D0B4B7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6EB1C60A" w14:textId="5F4A476D" w:rsidR="002F04FC" w:rsidRDefault="008A41AB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2F04FC" w:rsidRPr="004B11A1" w14:paraId="7A2003A7" w14:textId="77777777" w:rsidTr="00FB1173">
        <w:tc>
          <w:tcPr>
            <w:tcW w:w="3043" w:type="dxa"/>
            <w:shd w:val="clear" w:color="auto" w:fill="auto"/>
          </w:tcPr>
          <w:p w14:paraId="68622C00" w14:textId="348E8EC1" w:rsidR="002F04FC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9" w:type="dxa"/>
          </w:tcPr>
          <w:p w14:paraId="193EECB2" w14:textId="5C075236" w:rsidR="002F04FC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1E0B2356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2C575656" w14:textId="1FE9C221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D97EEA5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8AAFBC5" w14:textId="65C91DAA" w:rsidR="002F04FC" w:rsidRPr="0045421F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898784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4120895A" w14:textId="6F83ED01" w:rsidR="002F04FC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8421698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14:paraId="3A6970FA" w14:textId="33282EEF" w:rsidR="002F04FC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F04FC" w:rsidRPr="004B11A1" w14:paraId="2D82A3EE" w14:textId="77777777" w:rsidTr="0045421F">
        <w:tc>
          <w:tcPr>
            <w:tcW w:w="3043" w:type="dxa"/>
          </w:tcPr>
          <w:p w14:paraId="6175AC5C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99" w:type="dxa"/>
            <w:vAlign w:val="bottom"/>
          </w:tcPr>
          <w:p w14:paraId="7A621FDB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13,320</w:t>
            </w:r>
          </w:p>
        </w:tc>
        <w:tc>
          <w:tcPr>
            <w:tcW w:w="258" w:type="dxa"/>
            <w:vAlign w:val="bottom"/>
          </w:tcPr>
          <w:p w14:paraId="216D1DFB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223DEC0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65257145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68775847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13,709</w:t>
            </w:r>
          </w:p>
        </w:tc>
        <w:tc>
          <w:tcPr>
            <w:tcW w:w="236" w:type="dxa"/>
            <w:vAlign w:val="bottom"/>
          </w:tcPr>
          <w:p w14:paraId="4582916E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D12098B" w14:textId="77777777" w:rsidR="002F04FC" w:rsidRPr="00FF6C39" w:rsidRDefault="002F04FC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04F881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71BE52FD" w14:textId="77777777" w:rsidR="002F04FC" w:rsidRPr="00FF6C39" w:rsidRDefault="002F04FC" w:rsidP="002F0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13,709</w:t>
            </w:r>
          </w:p>
        </w:tc>
      </w:tr>
    </w:tbl>
    <w:p w14:paraId="07D7AA38" w14:textId="77777777" w:rsidR="00072162" w:rsidRDefault="00072162" w:rsidP="00C91C1D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88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405"/>
        <w:gridCol w:w="254"/>
        <w:gridCol w:w="883"/>
        <w:gridCol w:w="243"/>
        <w:gridCol w:w="955"/>
        <w:gridCol w:w="234"/>
        <w:gridCol w:w="913"/>
        <w:gridCol w:w="234"/>
        <w:gridCol w:w="955"/>
      </w:tblGrid>
      <w:tr w:rsidR="00C91C1D" w:rsidRPr="004B11A1" w14:paraId="14379DF4" w14:textId="77777777" w:rsidTr="0021720A">
        <w:trPr>
          <w:tblHeader/>
        </w:trPr>
        <w:tc>
          <w:tcPr>
            <w:tcW w:w="2790" w:type="dxa"/>
          </w:tcPr>
          <w:p w14:paraId="77A9E821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6" w:type="dxa"/>
            <w:gridSpan w:val="9"/>
          </w:tcPr>
          <w:p w14:paraId="4C3B2642" w14:textId="77777777" w:rsidR="00C91C1D" w:rsidRPr="00856507" w:rsidRDefault="00C91C1D" w:rsidP="00C91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91C1D" w:rsidRPr="004B11A1" w14:paraId="692F20D9" w14:textId="77777777" w:rsidTr="00934EBF">
        <w:trPr>
          <w:tblHeader/>
        </w:trPr>
        <w:tc>
          <w:tcPr>
            <w:tcW w:w="2790" w:type="dxa"/>
            <w:shd w:val="clear" w:color="auto" w:fill="auto"/>
          </w:tcPr>
          <w:p w14:paraId="34B3434D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05" w:type="dxa"/>
          </w:tcPr>
          <w:p w14:paraId="5C29BA83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50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4" w:type="dxa"/>
          </w:tcPr>
          <w:p w14:paraId="47E50FC0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7" w:type="dxa"/>
            <w:gridSpan w:val="7"/>
            <w:tcBorders>
              <w:bottom w:val="single" w:sz="4" w:space="0" w:color="auto"/>
            </w:tcBorders>
          </w:tcPr>
          <w:p w14:paraId="399A22A0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50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91C1D" w:rsidRPr="004B11A1" w14:paraId="6B42739A" w14:textId="77777777" w:rsidTr="004B5628">
        <w:trPr>
          <w:tblHeader/>
        </w:trPr>
        <w:tc>
          <w:tcPr>
            <w:tcW w:w="2790" w:type="dxa"/>
            <w:shd w:val="clear" w:color="auto" w:fill="auto"/>
          </w:tcPr>
          <w:p w14:paraId="500C2509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5" w:type="dxa"/>
          </w:tcPr>
          <w:p w14:paraId="7CF59BF0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3B7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4" w:type="dxa"/>
          </w:tcPr>
          <w:p w14:paraId="756C45F0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14:paraId="55C3FCDA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AC809FD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47342419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3659B038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29CA25B8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EF12B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4B15C15C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</w:tcPr>
          <w:p w14:paraId="1CA7C522" w14:textId="77777777" w:rsidR="00C91C1D" w:rsidRPr="004B11A1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12B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91C1D" w:rsidRPr="004B11A1" w14:paraId="245FA933" w14:textId="77777777" w:rsidTr="004B5628">
        <w:trPr>
          <w:tblHeader/>
        </w:trPr>
        <w:tc>
          <w:tcPr>
            <w:tcW w:w="2790" w:type="dxa"/>
            <w:shd w:val="clear" w:color="auto" w:fill="auto"/>
          </w:tcPr>
          <w:p w14:paraId="6F59DB5F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76" w:type="dxa"/>
            <w:gridSpan w:val="9"/>
          </w:tcPr>
          <w:p w14:paraId="6541B23D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1C1D" w:rsidRPr="004B11A1" w14:paraId="780B3948" w14:textId="77777777" w:rsidTr="004B5628">
        <w:tc>
          <w:tcPr>
            <w:tcW w:w="2790" w:type="dxa"/>
          </w:tcPr>
          <w:p w14:paraId="04EAD79B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650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05" w:type="dxa"/>
          </w:tcPr>
          <w:p w14:paraId="405E1320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41086D7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3911EC9A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AEAB94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6AF95296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9E22E36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7513D935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580AF62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04D4F016" w14:textId="77777777" w:rsidR="00C91C1D" w:rsidRPr="00856507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1C1D" w:rsidRPr="004B11A1" w14:paraId="69D86EFB" w14:textId="77777777" w:rsidTr="004B5628">
        <w:tc>
          <w:tcPr>
            <w:tcW w:w="2790" w:type="dxa"/>
            <w:shd w:val="clear" w:color="auto" w:fill="auto"/>
          </w:tcPr>
          <w:p w14:paraId="61A16F52" w14:textId="77777777" w:rsidR="00C91C1D" w:rsidRPr="00DB1288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b/>
                <w:bCs/>
                <w:i/>
                <w:iCs/>
              </w:rPr>
            </w:pPr>
            <w:r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DB1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405" w:type="dxa"/>
          </w:tcPr>
          <w:p w14:paraId="093899D9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B72D360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5F23F6E5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C3940D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47135691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BECDA16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</w:tcPr>
          <w:p w14:paraId="58774D91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E789C4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</w:tcPr>
          <w:p w14:paraId="149D1918" w14:textId="77777777" w:rsidR="00C91C1D" w:rsidRPr="00FF6C39" w:rsidRDefault="00C91C1D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DE1" w:rsidRPr="004B11A1" w14:paraId="14EEA7B3" w14:textId="77777777" w:rsidTr="004B5628">
        <w:tc>
          <w:tcPr>
            <w:tcW w:w="2790" w:type="dxa"/>
            <w:shd w:val="clear" w:color="auto" w:fill="auto"/>
          </w:tcPr>
          <w:p w14:paraId="2F26750B" w14:textId="3FA31BB5" w:rsidR="008F1DE1" w:rsidRPr="004B5628" w:rsidRDefault="008F1DE1" w:rsidP="008F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164E303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4665D6E3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BF1926A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D8ABF15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ED1428D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CF2DE5B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C493FAB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11C7191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B3D97A0" w14:textId="77777777" w:rsidR="008F1DE1" w:rsidRPr="004B5628" w:rsidRDefault="008F1DE1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EBF" w:rsidRPr="004B11A1" w14:paraId="33D3D226" w14:textId="77777777" w:rsidTr="004B5628">
        <w:tc>
          <w:tcPr>
            <w:tcW w:w="2790" w:type="dxa"/>
            <w:shd w:val="clear" w:color="auto" w:fill="auto"/>
          </w:tcPr>
          <w:p w14:paraId="22A437F3" w14:textId="77777777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103286B" w14:textId="6F6AB2F0" w:rsidR="00934EBF" w:rsidRPr="004B5628" w:rsidRDefault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11,789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1323AC2" w14:textId="77777777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F04EC8F" w14:textId="3C7145A8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F3F9C0" w14:textId="77777777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CC0FF63" w14:textId="0B701A15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3123B20" w14:textId="77777777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D73235F" w14:textId="135FD0F3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11,9</w:t>
            </w:r>
            <w:r w:rsidR="00FD0F1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520F12B" w14:textId="77777777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BD0C9A0" w14:textId="0B7D5374" w:rsidR="00934EBF" w:rsidRPr="004B5628" w:rsidRDefault="00934EBF" w:rsidP="0093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11,9</w:t>
            </w:r>
            <w:r w:rsidR="00FD0F1B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21720A" w:rsidRPr="004B11A1" w14:paraId="06AF191B" w14:textId="77777777" w:rsidTr="004B5628">
        <w:tc>
          <w:tcPr>
            <w:tcW w:w="2790" w:type="dxa"/>
            <w:shd w:val="clear" w:color="auto" w:fill="auto"/>
          </w:tcPr>
          <w:p w14:paraId="6031B92B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C20F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999DC1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8C20FC">
              <w:rPr>
                <w:rFonts w:ascii="Angsana New" w:hAnsi="Angsana New"/>
                <w:sz w:val="30"/>
                <w:szCs w:val="30"/>
              </w:rPr>
              <w:t>,</w:t>
            </w:r>
            <w:r w:rsidRPr="008C20FC">
              <w:rPr>
                <w:rFonts w:ascii="Angsana New" w:hAnsi="Angsana New"/>
                <w:sz w:val="30"/>
                <w:szCs w:val="30"/>
                <w:cs/>
              </w:rPr>
              <w:t>770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645EDFA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3C742D9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5C4D0E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6050434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17,166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97F0ADE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9D0C787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98380ED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4F5D9BE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8C20FC">
              <w:rPr>
                <w:rFonts w:ascii="Angsana New" w:hAnsi="Angsana New"/>
                <w:sz w:val="30"/>
                <w:szCs w:val="30"/>
              </w:rPr>
              <w:t>,</w:t>
            </w:r>
            <w:r w:rsidRPr="008C20FC">
              <w:rPr>
                <w:rFonts w:ascii="Angsana New" w:hAnsi="Angsana New"/>
                <w:sz w:val="30"/>
                <w:szCs w:val="30"/>
                <w:cs/>
              </w:rPr>
              <w:t>166</w:t>
            </w:r>
          </w:p>
        </w:tc>
      </w:tr>
      <w:tr w:rsidR="0021720A" w:rsidRPr="004B11A1" w14:paraId="4995DA19" w14:textId="77777777" w:rsidTr="004B5628">
        <w:tc>
          <w:tcPr>
            <w:tcW w:w="2790" w:type="dxa"/>
            <w:shd w:val="clear" w:color="auto" w:fill="auto"/>
          </w:tcPr>
          <w:p w14:paraId="0662D470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87C85EF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7C2AF2F8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6B8096F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D4EAC2F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E305E24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0986777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51C618A5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7AC58AB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9D27315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1720A" w:rsidRPr="004B11A1" w14:paraId="40241623" w14:textId="77777777" w:rsidTr="004B5628">
        <w:tc>
          <w:tcPr>
            <w:tcW w:w="2790" w:type="dxa"/>
            <w:shd w:val="clear" w:color="auto" w:fill="auto"/>
          </w:tcPr>
          <w:p w14:paraId="3807DF45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0F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C20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C20F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0D3050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1203232A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68BB48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E57566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ED5A564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536D747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3ED927C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C199B21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D611308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20A" w:rsidRPr="004B11A1" w14:paraId="15008999" w14:textId="77777777" w:rsidTr="004B5628">
        <w:tc>
          <w:tcPr>
            <w:tcW w:w="2790" w:type="dxa"/>
            <w:shd w:val="clear" w:color="auto" w:fill="auto"/>
          </w:tcPr>
          <w:p w14:paraId="43721CD9" w14:textId="17685BA6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0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8C20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C98C66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4E1BD72E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D1AED69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D1285A0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3A9D129B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6DFA917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D669698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3AC2AC0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EF0BFF3" w14:textId="77777777" w:rsidR="0021720A" w:rsidRPr="008C20FC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20A" w:rsidRPr="004B11A1" w14:paraId="4462ADAF" w14:textId="77777777" w:rsidTr="004B5628">
        <w:tc>
          <w:tcPr>
            <w:tcW w:w="2790" w:type="dxa"/>
            <w:shd w:val="clear" w:color="auto" w:fill="auto"/>
          </w:tcPr>
          <w:p w14:paraId="50AB6E86" w14:textId="6B5F8643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BBF082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4067F4C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184E58CF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0B1BAA5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51FD53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D70012B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CE981F2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52B0B03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F5253B8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20A" w:rsidRPr="004B11A1" w14:paraId="21DDE3E6" w14:textId="77777777" w:rsidTr="004B5628">
        <w:tc>
          <w:tcPr>
            <w:tcW w:w="2790" w:type="dxa"/>
            <w:shd w:val="clear" w:color="auto" w:fill="auto"/>
          </w:tcPr>
          <w:p w14:paraId="18ADE586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4AFC13" w14:textId="4AAEB9E4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1B56028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636D704" w14:textId="7DA2FCA0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E3914B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5499FC0" w14:textId="1DE06AF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30"/>
                <w:szCs w:val="30"/>
              </w:rPr>
            </w:pPr>
            <w:r w:rsidRPr="008C20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4823062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187232D" w14:textId="636D5B9F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12,75</w:t>
            </w:r>
            <w:r w:rsidR="00FD0F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85D4DAF" w14:textId="77777777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E7A38B3" w14:textId="1F6EC0BC" w:rsidR="0021720A" w:rsidRPr="004B5628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 w:rsidRPr="004B5628">
              <w:rPr>
                <w:rFonts w:ascii="Angsana New" w:hAnsi="Angsana New"/>
                <w:sz w:val="30"/>
                <w:szCs w:val="30"/>
              </w:rPr>
              <w:t>12,75</w:t>
            </w:r>
            <w:r w:rsidR="00FD0F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1720A" w:rsidRPr="004B11A1" w14:paraId="30C64CDD" w14:textId="77777777" w:rsidTr="0021720A">
        <w:tc>
          <w:tcPr>
            <w:tcW w:w="2790" w:type="dxa"/>
          </w:tcPr>
          <w:p w14:paraId="587CC339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05" w:type="dxa"/>
            <w:vAlign w:val="bottom"/>
          </w:tcPr>
          <w:p w14:paraId="455A4549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13,320</w:t>
            </w:r>
          </w:p>
        </w:tc>
        <w:tc>
          <w:tcPr>
            <w:tcW w:w="254" w:type="dxa"/>
            <w:vAlign w:val="bottom"/>
          </w:tcPr>
          <w:p w14:paraId="3320EAB8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10D96F96" w14:textId="77777777" w:rsidR="0021720A" w:rsidRPr="00FF6C39" w:rsidRDefault="0021720A" w:rsidP="004B5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09A7FB3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vAlign w:val="bottom"/>
          </w:tcPr>
          <w:p w14:paraId="42219DF7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13,709</w:t>
            </w:r>
          </w:p>
        </w:tc>
        <w:tc>
          <w:tcPr>
            <w:tcW w:w="234" w:type="dxa"/>
            <w:vAlign w:val="bottom"/>
          </w:tcPr>
          <w:p w14:paraId="1EB5DF74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424A3876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3464E01C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vAlign w:val="bottom"/>
          </w:tcPr>
          <w:p w14:paraId="1CF65276" w14:textId="77777777" w:rsidR="0021720A" w:rsidRPr="00FF6C39" w:rsidRDefault="0021720A" w:rsidP="00217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13,709</w:t>
            </w:r>
          </w:p>
        </w:tc>
      </w:tr>
    </w:tbl>
    <w:p w14:paraId="427F8583" w14:textId="77777777" w:rsidR="00C5541D" w:rsidRDefault="00C5541D" w:rsidP="00C91C1D">
      <w:pPr>
        <w:rPr>
          <w:rFonts w:asciiTheme="majorBidi" w:hAnsiTheme="majorBidi" w:cstheme="majorBidi"/>
          <w:sz w:val="20"/>
          <w:szCs w:val="20"/>
        </w:rPr>
      </w:pPr>
    </w:p>
    <w:p w14:paraId="3131DA84" w14:textId="2C1E3BEB" w:rsidR="00C5541D" w:rsidRDefault="00C5541D" w:rsidP="00C5541D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098D151" w14:textId="77777777" w:rsidR="00C5541D" w:rsidRPr="00C5541D" w:rsidRDefault="00C5541D" w:rsidP="00C5541D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1A308AF" w14:textId="1EED62EA" w:rsidR="00C5541D" w:rsidRDefault="00C5541D" w:rsidP="00C5541D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ใกล้เคียงกับอัตราดอกเบี้ยในตลาด</w:t>
      </w:r>
    </w:p>
    <w:p w14:paraId="46910FDE" w14:textId="77777777" w:rsidR="00C5541D" w:rsidRPr="00C276D6" w:rsidRDefault="00C276D6" w:rsidP="00C276D6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  <w:r w:rsidRPr="00C276D6">
        <w:rPr>
          <w:rFonts w:asciiTheme="majorBidi" w:hAnsiTheme="majorBidi" w:cstheme="majorBidi"/>
          <w:sz w:val="20"/>
          <w:lang w:bidi="th-TH"/>
        </w:rPr>
        <w:tab/>
      </w:r>
      <w:r w:rsidRPr="00C276D6">
        <w:rPr>
          <w:rFonts w:asciiTheme="majorBidi" w:hAnsiTheme="majorBidi" w:cstheme="majorBidi"/>
          <w:sz w:val="20"/>
          <w:lang w:bidi="th-TH"/>
        </w:rPr>
        <w:tab/>
      </w:r>
      <w:r w:rsidRPr="00C276D6">
        <w:rPr>
          <w:rFonts w:asciiTheme="majorBidi" w:hAnsiTheme="majorBidi" w:cstheme="majorBidi"/>
          <w:sz w:val="20"/>
          <w:lang w:bidi="th-TH"/>
        </w:rPr>
        <w:tab/>
      </w:r>
    </w:p>
    <w:p w14:paraId="461A9FE0" w14:textId="77777777" w:rsidR="00072162" w:rsidRDefault="00072162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 w:type="page"/>
      </w:r>
    </w:p>
    <w:p w14:paraId="06742141" w14:textId="77777777" w:rsidR="00C5541D" w:rsidRPr="00474634" w:rsidRDefault="00C5541D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14:paraId="302C7C07" w14:textId="77777777" w:rsidR="00C5541D" w:rsidRPr="00C5541D" w:rsidRDefault="00C5541D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59EE1F9" w14:textId="77777777" w:rsidR="00C5541D" w:rsidRPr="00C5541D" w:rsidRDefault="00C5541D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5541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B4FE799" w14:textId="77777777" w:rsidR="00C5541D" w:rsidRPr="00C276D6" w:rsidRDefault="00C5541D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33749FC4" w14:textId="77777777" w:rsidR="00C5541D" w:rsidRDefault="00C5541D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C5541D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1C21EB1C" w14:textId="77777777" w:rsidR="009C29A0" w:rsidRPr="00C276D6" w:rsidRDefault="009C29A0" w:rsidP="00C5541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3"/>
        <w:gridCol w:w="2520"/>
        <w:gridCol w:w="3870"/>
      </w:tblGrid>
      <w:tr w:rsidR="009C29A0" w14:paraId="795D5F6F" w14:textId="77777777" w:rsidTr="0045421F">
        <w:tc>
          <w:tcPr>
            <w:tcW w:w="2403" w:type="dxa"/>
          </w:tcPr>
          <w:p w14:paraId="5C4560E5" w14:textId="77777777" w:rsidR="009C29A0" w:rsidRPr="009C29A0" w:rsidRDefault="009C29A0" w:rsidP="00C5541D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520" w:type="dxa"/>
          </w:tcPr>
          <w:p w14:paraId="6CA31538" w14:textId="77777777" w:rsidR="009C29A0" w:rsidRPr="009C29A0" w:rsidRDefault="009C29A0" w:rsidP="00C5541D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870" w:type="dxa"/>
          </w:tcPr>
          <w:p w14:paraId="4771F1FD" w14:textId="77777777" w:rsidR="009C29A0" w:rsidRPr="009C29A0" w:rsidRDefault="009C29A0" w:rsidP="00C5541D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29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853C1C" w14:paraId="28B233B4" w14:textId="77777777" w:rsidTr="0045421F">
        <w:tc>
          <w:tcPr>
            <w:tcW w:w="2403" w:type="dxa"/>
          </w:tcPr>
          <w:p w14:paraId="0E230E14" w14:textId="77777777" w:rsidR="00853C1C" w:rsidRPr="008C20FC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0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520" w:type="dxa"/>
          </w:tcPr>
          <w:p w14:paraId="71DFC657" w14:textId="77777777" w:rsidR="00853C1C" w:rsidRPr="008C20FC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0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870" w:type="dxa"/>
          </w:tcPr>
          <w:p w14:paraId="30C8F6D6" w14:textId="77777777" w:rsidR="00853C1C" w:rsidRPr="008C20FC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0F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853C1C" w14:paraId="7B27AC98" w14:textId="77777777" w:rsidTr="0045421F">
        <w:tc>
          <w:tcPr>
            <w:tcW w:w="2403" w:type="dxa"/>
          </w:tcPr>
          <w:p w14:paraId="57765090" w14:textId="77777777" w:rsidR="00853C1C" w:rsidRPr="004B5628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520" w:type="dxa"/>
          </w:tcPr>
          <w:p w14:paraId="70FD8BC9" w14:textId="1AACCC94" w:rsidR="00853C1C" w:rsidRPr="004B5628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3870" w:type="dxa"/>
          </w:tcPr>
          <w:p w14:paraId="49E8984D" w14:textId="77777777" w:rsidR="00853C1C" w:rsidRPr="004B5628" w:rsidRDefault="00853C1C" w:rsidP="00853C1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C152F44" w14:textId="5A4433B5" w:rsidR="00C5541D" w:rsidRPr="00C5541D" w:rsidRDefault="00B4716F" w:rsidP="0045421F">
      <w:pPr>
        <w:pStyle w:val="block"/>
        <w:tabs>
          <w:tab w:val="left" w:pos="4320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</w:p>
    <w:p w14:paraId="13C31AD9" w14:textId="1CF9F361" w:rsidR="006719AD" w:rsidRPr="00BE5689" w:rsidRDefault="00C35F8B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E5689">
        <w:rPr>
          <w:rFonts w:ascii="Angsana New" w:hAnsi="Angsana New"/>
          <w:sz w:val="30"/>
          <w:szCs w:val="30"/>
          <w:cs/>
        </w:rPr>
        <w:t>ภาระผูกพันกับกิจการที่ไม่เกี่ยวข้องกัน</w:t>
      </w:r>
    </w:p>
    <w:p w14:paraId="3EE9B3D3" w14:textId="77777777" w:rsidR="00C35F8B" w:rsidRPr="00CB6532" w:rsidRDefault="00C35F8B" w:rsidP="00C35F8B">
      <w:pPr>
        <w:spacing w:line="240" w:lineRule="auto"/>
        <w:rPr>
          <w:rFonts w:ascii="Angsana New" w:eastAsia="MS Mincho" w:hAnsi="Angsana New"/>
          <w:color w:val="2E74B5" w:themeColor="accent1" w:themeShade="BF"/>
          <w:sz w:val="20"/>
          <w:szCs w:val="20"/>
        </w:rPr>
      </w:pPr>
    </w:p>
    <w:tbl>
      <w:tblPr>
        <w:tblW w:w="89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76"/>
        <w:gridCol w:w="11"/>
        <w:gridCol w:w="266"/>
        <w:gridCol w:w="11"/>
        <w:gridCol w:w="998"/>
        <w:gridCol w:w="277"/>
        <w:gridCol w:w="1087"/>
        <w:gridCol w:w="7"/>
        <w:gridCol w:w="281"/>
        <w:gridCol w:w="1050"/>
      </w:tblGrid>
      <w:tr w:rsidR="00BE5689" w:rsidRPr="00BE5689" w14:paraId="702DD542" w14:textId="77777777" w:rsidTr="0045421F">
        <w:trPr>
          <w:tblHeader/>
        </w:trPr>
        <w:tc>
          <w:tcPr>
            <w:tcW w:w="2224" w:type="pct"/>
          </w:tcPr>
          <w:p w14:paraId="26A479F3" w14:textId="77777777" w:rsidR="00C35F8B" w:rsidRPr="00BE5689" w:rsidRDefault="00C35F8B" w:rsidP="00C3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5"/>
          </w:tcPr>
          <w:p w14:paraId="0EE72005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53C410E5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4"/>
          </w:tcPr>
          <w:p w14:paraId="23C8FA0F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689" w:rsidRPr="00BE5689" w14:paraId="0DBB4E81" w14:textId="77777777" w:rsidTr="0045421F">
        <w:trPr>
          <w:trHeight w:val="344"/>
          <w:tblHeader/>
        </w:trPr>
        <w:tc>
          <w:tcPr>
            <w:tcW w:w="2224" w:type="pct"/>
          </w:tcPr>
          <w:p w14:paraId="295B2D94" w14:textId="77777777" w:rsidR="009F1458" w:rsidRPr="00BE5689" w:rsidRDefault="009F1458" w:rsidP="009F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29F0501F" w14:textId="77777777" w:rsidR="009F1458" w:rsidRPr="00BE5689" w:rsidRDefault="009F1458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31</w:t>
            </w:r>
            <w:r w:rsidRPr="00BE568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BE56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" w:type="pct"/>
            <w:gridSpan w:val="2"/>
          </w:tcPr>
          <w:p w14:paraId="033E8870" w14:textId="77777777" w:rsidR="009F1458" w:rsidRPr="00BE5689" w:rsidRDefault="009F1458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04D5A1" w14:textId="77777777" w:rsidR="009F1458" w:rsidRPr="00BE5689" w:rsidRDefault="009F1458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31</w:t>
            </w:r>
            <w:r w:rsidRPr="00BE56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" w:type="pct"/>
          </w:tcPr>
          <w:p w14:paraId="01844A06" w14:textId="77777777" w:rsidR="009F1458" w:rsidRPr="00BE5689" w:rsidRDefault="009F1458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B188C10" w14:textId="77777777" w:rsidR="009F1458" w:rsidRPr="00BE5689" w:rsidRDefault="009F1458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31</w:t>
            </w:r>
            <w:r w:rsidRPr="00BE568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BE56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7" w:type="pct"/>
          </w:tcPr>
          <w:p w14:paraId="07C23163" w14:textId="77777777" w:rsidR="009F1458" w:rsidRPr="00BE5689" w:rsidRDefault="009F1458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ED4D4D" w14:textId="77777777" w:rsidR="009F1458" w:rsidRPr="00BE5689" w:rsidRDefault="009F1458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31</w:t>
            </w:r>
            <w:r w:rsidRPr="00BE56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5689" w:rsidRPr="00BE5689" w14:paraId="120EDA58" w14:textId="77777777" w:rsidTr="0045421F">
        <w:trPr>
          <w:trHeight w:val="344"/>
          <w:tblHeader/>
        </w:trPr>
        <w:tc>
          <w:tcPr>
            <w:tcW w:w="2224" w:type="pct"/>
          </w:tcPr>
          <w:p w14:paraId="65BF61EF" w14:textId="77777777" w:rsidR="00BE5689" w:rsidRPr="00BE5689" w:rsidRDefault="00BE5689" w:rsidP="009F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7A1CFB11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  <w:gridSpan w:val="2"/>
          </w:tcPr>
          <w:p w14:paraId="44D8B4EF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48A2151B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5" w:type="pct"/>
          </w:tcPr>
          <w:p w14:paraId="0D109650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06324F2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7" w:type="pct"/>
          </w:tcPr>
          <w:p w14:paraId="068D465D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D10738" w14:textId="77777777" w:rsidR="00BE5689" w:rsidRPr="00BE5689" w:rsidRDefault="00BE5689" w:rsidP="009F1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E5689" w:rsidRPr="00BE5689" w14:paraId="36A49FF4" w14:textId="77777777" w:rsidTr="0045421F">
        <w:trPr>
          <w:tblHeader/>
        </w:trPr>
        <w:tc>
          <w:tcPr>
            <w:tcW w:w="2224" w:type="pct"/>
          </w:tcPr>
          <w:p w14:paraId="5EDB2421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pct"/>
            <w:gridSpan w:val="10"/>
          </w:tcPr>
          <w:p w14:paraId="1805EEBE" w14:textId="77777777" w:rsidR="00BE5689" w:rsidRPr="008A3239" w:rsidRDefault="00BE5689" w:rsidP="008F1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F1DE1" w:rsidRPr="008A32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32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5689" w:rsidRPr="00BE5689" w14:paraId="354C8516" w14:textId="77777777" w:rsidTr="0045421F">
        <w:tc>
          <w:tcPr>
            <w:tcW w:w="2224" w:type="pct"/>
          </w:tcPr>
          <w:p w14:paraId="64991E91" w14:textId="77777777" w:rsidR="00C35F8B" w:rsidRPr="00BE5689" w:rsidRDefault="00BE5689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E56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</w:t>
            </w: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ฝ่ายทุน</w:t>
            </w:r>
          </w:p>
        </w:tc>
        <w:tc>
          <w:tcPr>
            <w:tcW w:w="552" w:type="pct"/>
            <w:gridSpan w:val="2"/>
          </w:tcPr>
          <w:p w14:paraId="61369317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5B5C136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28C1DEA7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08782B0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AD617E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6B820A85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DA71CC" w14:textId="77777777" w:rsidR="00C35F8B" w:rsidRPr="00BE5689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689" w:rsidRPr="00BE5689" w14:paraId="6CB74658" w14:textId="77777777" w:rsidTr="0045421F">
        <w:tc>
          <w:tcPr>
            <w:tcW w:w="2224" w:type="pct"/>
          </w:tcPr>
          <w:p w14:paraId="539A7F13" w14:textId="77777777" w:rsidR="00BE5689" w:rsidRPr="00BE5689" w:rsidRDefault="00BE5689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  <w:gridSpan w:val="2"/>
          </w:tcPr>
          <w:p w14:paraId="6909CCD3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8039B16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7D616C10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D7B902F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85723FB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320C23E9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CA5F50" w14:textId="77777777" w:rsidR="00BE5689" w:rsidRPr="00BE5689" w:rsidRDefault="00BE5689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689" w:rsidRPr="00BE5689" w14:paraId="162B9750" w14:textId="77777777" w:rsidTr="0045421F">
        <w:tc>
          <w:tcPr>
            <w:tcW w:w="2224" w:type="pct"/>
          </w:tcPr>
          <w:p w14:paraId="4E128658" w14:textId="77777777" w:rsidR="00BE5689" w:rsidRPr="00BE5689" w:rsidRDefault="00BE5689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689">
              <w:rPr>
                <w:rFonts w:ascii="Angsana New" w:hAnsi="Angsana New" w:hint="cs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52" w:type="pct"/>
            <w:gridSpan w:val="2"/>
          </w:tcPr>
          <w:p w14:paraId="37B8B8DC" w14:textId="77777777" w:rsidR="00BE5689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16,516</w:t>
            </w:r>
          </w:p>
        </w:tc>
        <w:tc>
          <w:tcPr>
            <w:tcW w:w="149" w:type="pct"/>
          </w:tcPr>
          <w:p w14:paraId="4498900F" w14:textId="77777777" w:rsidR="00BE5689" w:rsidRPr="00BE5689" w:rsidRDefault="00BE5689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2BDB7BDF" w14:textId="77777777" w:rsidR="00BE5689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94,501</w:t>
            </w:r>
          </w:p>
        </w:tc>
        <w:tc>
          <w:tcPr>
            <w:tcW w:w="155" w:type="pct"/>
          </w:tcPr>
          <w:p w14:paraId="1E2BED7C" w14:textId="77777777" w:rsidR="00BE5689" w:rsidRPr="00BE5689" w:rsidRDefault="00BE5689" w:rsidP="00BE56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6426EDD" w14:textId="77777777" w:rsidR="00BE5689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6,657</w:t>
            </w:r>
          </w:p>
        </w:tc>
        <w:tc>
          <w:tcPr>
            <w:tcW w:w="161" w:type="pct"/>
            <w:gridSpan w:val="2"/>
          </w:tcPr>
          <w:p w14:paraId="0DA3CC56" w14:textId="77777777" w:rsidR="00BE5689" w:rsidRPr="00BE5689" w:rsidRDefault="00BE568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E2AD9F" w14:textId="77777777" w:rsidR="00BE5689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28,019</w:t>
            </w:r>
          </w:p>
        </w:tc>
      </w:tr>
      <w:tr w:rsidR="00C50187" w:rsidRPr="00BE5689" w14:paraId="1F521443" w14:textId="77777777" w:rsidTr="0045421F">
        <w:tc>
          <w:tcPr>
            <w:tcW w:w="2224" w:type="pct"/>
          </w:tcPr>
          <w:p w14:paraId="215896C8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</w:tcPr>
          <w:p w14:paraId="5E9D2B67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32,620</w:t>
            </w:r>
          </w:p>
        </w:tc>
        <w:tc>
          <w:tcPr>
            <w:tcW w:w="149" w:type="pct"/>
          </w:tcPr>
          <w:p w14:paraId="4E9709D3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1360C3B7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33,590</w:t>
            </w:r>
          </w:p>
        </w:tc>
        <w:tc>
          <w:tcPr>
            <w:tcW w:w="155" w:type="pct"/>
          </w:tcPr>
          <w:p w14:paraId="0240F1B7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085AFBB" w14:textId="77777777" w:rsidR="00C50187" w:rsidRPr="00BE5689" w:rsidRDefault="00C50187" w:rsidP="005F6E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" w:type="pct"/>
            <w:gridSpan w:val="2"/>
          </w:tcPr>
          <w:p w14:paraId="73B35FE4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3729F32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187" w:rsidRPr="00BE5689" w14:paraId="518FBF30" w14:textId="77777777" w:rsidTr="0045421F">
        <w:tc>
          <w:tcPr>
            <w:tcW w:w="2224" w:type="pct"/>
          </w:tcPr>
          <w:p w14:paraId="2AE012AD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39437F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49,136</w:t>
            </w:r>
          </w:p>
        </w:tc>
        <w:tc>
          <w:tcPr>
            <w:tcW w:w="149" w:type="pct"/>
          </w:tcPr>
          <w:p w14:paraId="3CDF585F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4E0A74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128,091</w:t>
            </w:r>
          </w:p>
        </w:tc>
        <w:tc>
          <w:tcPr>
            <w:tcW w:w="155" w:type="pct"/>
          </w:tcPr>
          <w:p w14:paraId="4FF3EB17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B8EC139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6,657</w:t>
            </w:r>
          </w:p>
        </w:tc>
        <w:tc>
          <w:tcPr>
            <w:tcW w:w="161" w:type="pct"/>
            <w:gridSpan w:val="2"/>
          </w:tcPr>
          <w:p w14:paraId="0E9788D1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6687CFC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28,019</w:t>
            </w:r>
          </w:p>
        </w:tc>
      </w:tr>
      <w:tr w:rsidR="00C50187" w:rsidRPr="00BE5689" w14:paraId="6D31405C" w14:textId="77777777" w:rsidTr="0045421F">
        <w:tc>
          <w:tcPr>
            <w:tcW w:w="2224" w:type="pct"/>
          </w:tcPr>
          <w:p w14:paraId="12A68702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52" w:type="pct"/>
            <w:gridSpan w:val="2"/>
            <w:tcBorders>
              <w:top w:val="double" w:sz="4" w:space="0" w:color="auto"/>
            </w:tcBorders>
          </w:tcPr>
          <w:p w14:paraId="199600CA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9" w:type="pct"/>
          </w:tcPr>
          <w:p w14:paraId="2AA90D8A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32793DE7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048876E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29806FDD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" w:type="pct"/>
            <w:gridSpan w:val="2"/>
          </w:tcPr>
          <w:p w14:paraId="3F503026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2540ADC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0187" w:rsidRPr="00BE5689" w14:paraId="38C52AF7" w14:textId="77777777" w:rsidTr="0045421F">
        <w:tc>
          <w:tcPr>
            <w:tcW w:w="2224" w:type="pct"/>
          </w:tcPr>
          <w:p w14:paraId="157EEA3C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6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52" w:type="pct"/>
            <w:gridSpan w:val="2"/>
          </w:tcPr>
          <w:p w14:paraId="40ECBE10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544437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6DD8D17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C7A892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3ECF9FC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253EF76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A66031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187" w:rsidRPr="00BE5689" w14:paraId="6B01EEEC" w14:textId="77777777" w:rsidTr="0045421F">
        <w:tc>
          <w:tcPr>
            <w:tcW w:w="2224" w:type="pct"/>
          </w:tcPr>
          <w:p w14:paraId="7F0E269C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6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52" w:type="pct"/>
            <w:gridSpan w:val="2"/>
          </w:tcPr>
          <w:p w14:paraId="5CEC298E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B03023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6D795C82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3DEE7B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96CB830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5AE2FFAC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1775B99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187" w:rsidRPr="00BE5689" w14:paraId="20106DAF" w14:textId="77777777" w:rsidTr="0045421F">
        <w:tc>
          <w:tcPr>
            <w:tcW w:w="2224" w:type="pct"/>
          </w:tcPr>
          <w:p w14:paraId="4437B49E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6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52" w:type="pct"/>
            <w:gridSpan w:val="2"/>
          </w:tcPr>
          <w:p w14:paraId="2818E5FF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E3C1DE2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4353546C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EDA8D98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17702AB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" w:type="pct"/>
            <w:gridSpan w:val="2"/>
          </w:tcPr>
          <w:p w14:paraId="5DAE3D1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6AE644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0187" w:rsidRPr="00BE5689" w14:paraId="189A86DC" w14:textId="77777777" w:rsidTr="0045421F">
        <w:tc>
          <w:tcPr>
            <w:tcW w:w="2224" w:type="pct"/>
          </w:tcPr>
          <w:p w14:paraId="314CA825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52" w:type="pct"/>
            <w:gridSpan w:val="2"/>
            <w:shd w:val="clear" w:color="auto" w:fill="auto"/>
          </w:tcPr>
          <w:p w14:paraId="64DB630D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23,399</w:t>
            </w:r>
          </w:p>
        </w:tc>
        <w:tc>
          <w:tcPr>
            <w:tcW w:w="149" w:type="pct"/>
          </w:tcPr>
          <w:p w14:paraId="4F73D67B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29F80C4B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8A3239">
              <w:rPr>
                <w:rFonts w:ascii="Angsana New" w:hAnsi="Angsana New"/>
                <w:sz w:val="30"/>
                <w:szCs w:val="30"/>
              </w:rPr>
              <w:t>,</w:t>
            </w:r>
            <w:r w:rsidRPr="008A3239">
              <w:rPr>
                <w:rFonts w:ascii="Angsana New" w:hAnsi="Angsana New"/>
                <w:sz w:val="30"/>
                <w:szCs w:val="30"/>
                <w:cs/>
              </w:rPr>
              <w:t>578</w:t>
            </w:r>
          </w:p>
        </w:tc>
        <w:tc>
          <w:tcPr>
            <w:tcW w:w="155" w:type="pct"/>
          </w:tcPr>
          <w:p w14:paraId="2BFC6A65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D8A73AB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13,978</w:t>
            </w:r>
          </w:p>
        </w:tc>
        <w:tc>
          <w:tcPr>
            <w:tcW w:w="161" w:type="pct"/>
            <w:gridSpan w:val="2"/>
          </w:tcPr>
          <w:p w14:paraId="13842BD5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0925382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8A3239">
              <w:rPr>
                <w:rFonts w:ascii="Angsana New" w:hAnsi="Angsana New"/>
                <w:sz w:val="30"/>
                <w:szCs w:val="30"/>
              </w:rPr>
              <w:t>,</w:t>
            </w:r>
            <w:r w:rsidRPr="008A3239">
              <w:rPr>
                <w:rFonts w:ascii="Angsana New" w:hAnsi="Angsana New"/>
                <w:sz w:val="30"/>
                <w:szCs w:val="30"/>
                <w:cs/>
              </w:rPr>
              <w:t>176</w:t>
            </w:r>
          </w:p>
        </w:tc>
      </w:tr>
      <w:tr w:rsidR="00C50187" w:rsidRPr="00BE5689" w14:paraId="3C69C597" w14:textId="77777777" w:rsidTr="0045421F">
        <w:tc>
          <w:tcPr>
            <w:tcW w:w="2224" w:type="pct"/>
          </w:tcPr>
          <w:p w14:paraId="7B345739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52" w:type="pct"/>
            <w:gridSpan w:val="2"/>
            <w:shd w:val="clear" w:color="auto" w:fill="auto"/>
          </w:tcPr>
          <w:p w14:paraId="2203137B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36,654</w:t>
            </w:r>
          </w:p>
        </w:tc>
        <w:tc>
          <w:tcPr>
            <w:tcW w:w="149" w:type="pct"/>
          </w:tcPr>
          <w:p w14:paraId="6B0F0D34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B7A7495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8A3239">
              <w:rPr>
                <w:rFonts w:ascii="Angsana New" w:hAnsi="Angsana New"/>
                <w:sz w:val="30"/>
                <w:szCs w:val="30"/>
              </w:rPr>
              <w:t>,</w:t>
            </w:r>
            <w:r w:rsidRPr="008A3239">
              <w:rPr>
                <w:rFonts w:ascii="Angsana New" w:hAnsi="Angsana New"/>
                <w:sz w:val="30"/>
                <w:szCs w:val="30"/>
                <w:cs/>
              </w:rPr>
              <w:t>654</w:t>
            </w:r>
          </w:p>
        </w:tc>
        <w:tc>
          <w:tcPr>
            <w:tcW w:w="155" w:type="pct"/>
          </w:tcPr>
          <w:p w14:paraId="63D75929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845C59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36,654</w:t>
            </w:r>
          </w:p>
        </w:tc>
        <w:tc>
          <w:tcPr>
            <w:tcW w:w="161" w:type="pct"/>
            <w:gridSpan w:val="2"/>
          </w:tcPr>
          <w:p w14:paraId="0BD7B61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71A8E8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8A3239">
              <w:rPr>
                <w:rFonts w:ascii="Angsana New" w:hAnsi="Angsana New"/>
                <w:sz w:val="30"/>
                <w:szCs w:val="30"/>
              </w:rPr>
              <w:t>,</w:t>
            </w:r>
            <w:r w:rsidRPr="008A3239">
              <w:rPr>
                <w:rFonts w:ascii="Angsana New" w:hAnsi="Angsana New"/>
                <w:sz w:val="30"/>
                <w:szCs w:val="30"/>
                <w:cs/>
              </w:rPr>
              <w:t>654</w:t>
            </w:r>
          </w:p>
        </w:tc>
      </w:tr>
      <w:tr w:rsidR="00C50187" w:rsidRPr="00BE5689" w14:paraId="53710B10" w14:textId="77777777" w:rsidTr="0045421F">
        <w:tc>
          <w:tcPr>
            <w:tcW w:w="2224" w:type="pct"/>
          </w:tcPr>
          <w:p w14:paraId="40CE0EB1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552" w:type="pct"/>
            <w:gridSpan w:val="2"/>
            <w:shd w:val="clear" w:color="auto" w:fill="auto"/>
          </w:tcPr>
          <w:p w14:paraId="3C16782A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30,647</w:t>
            </w:r>
          </w:p>
        </w:tc>
        <w:tc>
          <w:tcPr>
            <w:tcW w:w="149" w:type="pct"/>
          </w:tcPr>
          <w:p w14:paraId="450CB142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12F90E31" w14:textId="77777777" w:rsidR="00C50187" w:rsidRPr="00B769E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30,647</w:t>
            </w:r>
          </w:p>
        </w:tc>
        <w:tc>
          <w:tcPr>
            <w:tcW w:w="155" w:type="pct"/>
          </w:tcPr>
          <w:p w14:paraId="77A21FC6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1A9F50E" w14:textId="77777777" w:rsidR="00C50187" w:rsidRPr="00BE5689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30,647</w:t>
            </w:r>
          </w:p>
        </w:tc>
        <w:tc>
          <w:tcPr>
            <w:tcW w:w="161" w:type="pct"/>
            <w:gridSpan w:val="2"/>
          </w:tcPr>
          <w:p w14:paraId="102AD2F6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EBD5AC" w14:textId="77777777" w:rsidR="00C50187" w:rsidRPr="00B769E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3239">
              <w:rPr>
                <w:rFonts w:ascii="Angsana New" w:hAnsi="Angsana New"/>
                <w:sz w:val="30"/>
                <w:szCs w:val="30"/>
              </w:rPr>
              <w:t>30,647</w:t>
            </w:r>
          </w:p>
        </w:tc>
      </w:tr>
      <w:tr w:rsidR="00C50187" w:rsidRPr="00BE5689" w14:paraId="4289D7BF" w14:textId="77777777" w:rsidTr="0045421F">
        <w:tc>
          <w:tcPr>
            <w:tcW w:w="2224" w:type="pct"/>
          </w:tcPr>
          <w:p w14:paraId="32C24E03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6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7A3D4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90,700</w:t>
            </w:r>
          </w:p>
        </w:tc>
        <w:tc>
          <w:tcPr>
            <w:tcW w:w="149" w:type="pct"/>
          </w:tcPr>
          <w:p w14:paraId="6894D494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AC266E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95,879</w:t>
            </w:r>
          </w:p>
        </w:tc>
        <w:tc>
          <w:tcPr>
            <w:tcW w:w="155" w:type="pct"/>
          </w:tcPr>
          <w:p w14:paraId="574B1CAE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77982D6D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81,279</w:t>
            </w:r>
          </w:p>
        </w:tc>
        <w:tc>
          <w:tcPr>
            <w:tcW w:w="161" w:type="pct"/>
            <w:gridSpan w:val="2"/>
          </w:tcPr>
          <w:p w14:paraId="2413B638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42537E" w14:textId="77777777" w:rsidR="00C50187" w:rsidRPr="00C50187" w:rsidRDefault="008A3239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84,477</w:t>
            </w:r>
          </w:p>
        </w:tc>
      </w:tr>
      <w:tr w:rsidR="00C50187" w:rsidRPr="00BE5689" w14:paraId="61FF6266" w14:textId="77777777" w:rsidTr="0045421F">
        <w:trPr>
          <w:trHeight w:val="296"/>
        </w:trPr>
        <w:tc>
          <w:tcPr>
            <w:tcW w:w="2224" w:type="pct"/>
          </w:tcPr>
          <w:p w14:paraId="3D26A576" w14:textId="77777777" w:rsidR="00C50187" w:rsidRPr="00C50187" w:rsidRDefault="00C50187" w:rsidP="00C50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2" w:type="pct"/>
            <w:gridSpan w:val="2"/>
          </w:tcPr>
          <w:p w14:paraId="0EA66900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  <w:gridSpan w:val="2"/>
          </w:tcPr>
          <w:p w14:paraId="2116E345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pct"/>
          </w:tcPr>
          <w:p w14:paraId="06197F60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1B3826EC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439E32E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4BCD456F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7" w:type="pct"/>
          </w:tcPr>
          <w:p w14:paraId="1CED987B" w14:textId="77777777" w:rsidR="00C50187" w:rsidRPr="00C50187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0187" w:rsidRPr="00BE5689" w14:paraId="2D4A8EFE" w14:textId="77777777" w:rsidTr="0045421F">
        <w:tc>
          <w:tcPr>
            <w:tcW w:w="2224" w:type="pct"/>
          </w:tcPr>
          <w:p w14:paraId="1D6EDA58" w14:textId="3BFA83DD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6" w:type="pct"/>
          </w:tcPr>
          <w:p w14:paraId="40BB1C0A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  <w:gridSpan w:val="2"/>
          </w:tcPr>
          <w:p w14:paraId="652F7CB4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69CFF3C2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9C748AB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D3BB73E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16F18750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E0CDF8" w14:textId="77777777" w:rsidR="00C50187" w:rsidRPr="00BE5689" w:rsidRDefault="00C50187" w:rsidP="00C50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239" w:rsidRPr="00BE5689" w14:paraId="101BBBF4" w14:textId="77777777" w:rsidTr="0045421F">
        <w:tc>
          <w:tcPr>
            <w:tcW w:w="2224" w:type="pct"/>
          </w:tcPr>
          <w:p w14:paraId="205C6F55" w14:textId="77777777" w:rsidR="008A3239" w:rsidRPr="00BE5689" w:rsidRDefault="008A3239" w:rsidP="008A3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E568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527C72E" w14:textId="77777777" w:rsidR="008A3239" w:rsidRPr="00C50187" w:rsidRDefault="008A3239" w:rsidP="008A3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50,942</w:t>
            </w:r>
          </w:p>
        </w:tc>
        <w:tc>
          <w:tcPr>
            <w:tcW w:w="155" w:type="pct"/>
            <w:gridSpan w:val="2"/>
          </w:tcPr>
          <w:p w14:paraId="3210E523" w14:textId="77777777" w:rsidR="008A3239" w:rsidRPr="00C50187" w:rsidRDefault="008A3239" w:rsidP="008A323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double" w:sz="4" w:space="0" w:color="auto"/>
            </w:tcBorders>
          </w:tcPr>
          <w:p w14:paraId="4D3336BF" w14:textId="77777777" w:rsidR="008A3239" w:rsidRPr="00C50187" w:rsidRDefault="008A3239" w:rsidP="008A3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53,364</w:t>
            </w:r>
          </w:p>
        </w:tc>
        <w:tc>
          <w:tcPr>
            <w:tcW w:w="155" w:type="pct"/>
          </w:tcPr>
          <w:p w14:paraId="40C81EB8" w14:textId="77777777" w:rsidR="008A3239" w:rsidRPr="00C50187" w:rsidRDefault="008A3239" w:rsidP="008A323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</w:tcPr>
          <w:p w14:paraId="584F50CF" w14:textId="3EB45A06" w:rsidR="008A3239" w:rsidRPr="00C50187" w:rsidRDefault="008A3239" w:rsidP="008A3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DA03D5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57" w:type="pct"/>
          </w:tcPr>
          <w:p w14:paraId="75DBF87A" w14:textId="77777777" w:rsidR="008A3239" w:rsidRPr="00C50187" w:rsidRDefault="008A3239" w:rsidP="008A323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2D85403" w14:textId="77777777" w:rsidR="008A3239" w:rsidRPr="00C50187" w:rsidRDefault="008A3239" w:rsidP="008A32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239">
              <w:rPr>
                <w:rFonts w:ascii="Angsana New" w:hAnsi="Angsana New"/>
                <w:b/>
                <w:bCs/>
                <w:sz w:val="30"/>
                <w:szCs w:val="30"/>
              </w:rPr>
              <w:t>27,842</w:t>
            </w:r>
          </w:p>
        </w:tc>
      </w:tr>
    </w:tbl>
    <w:p w14:paraId="13063059" w14:textId="77777777" w:rsidR="00C35F8B" w:rsidRPr="008A3239" w:rsidRDefault="00C35F8B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color w:val="2E74B5" w:themeColor="accent1" w:themeShade="BF"/>
          <w:sz w:val="20"/>
          <w:szCs w:val="20"/>
        </w:rPr>
      </w:pPr>
    </w:p>
    <w:p w14:paraId="22A4877A" w14:textId="578C9F4F" w:rsidR="00072162" w:rsidRPr="005B060F" w:rsidRDefault="00072162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br w:type="page"/>
      </w:r>
    </w:p>
    <w:p w14:paraId="7475FB89" w14:textId="4C5798AB" w:rsidR="00C35F8B" w:rsidRDefault="00A06CBF" w:rsidP="004B5628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3E0F03" w:rsidRPr="00CB6532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6D3FA43D" w14:textId="77777777" w:rsidR="008A3239" w:rsidRPr="008A3239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3D8CA089" w14:textId="0F8F0CEC" w:rsidR="00C35F8B" w:rsidRPr="008A3239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A3239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853C1C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8A3239">
        <w:rPr>
          <w:rFonts w:ascii="Angsana New" w:eastAsia="MS Mincho" w:hAnsi="Angsana New" w:hint="cs"/>
          <w:sz w:val="30"/>
          <w:szCs w:val="30"/>
          <w:cs/>
        </w:rPr>
        <w:t>ได้ทำสัญญาบริการกับบริษัท</w:t>
      </w:r>
      <w:r w:rsidR="00853C1C">
        <w:rPr>
          <w:rFonts w:ascii="Angsana New" w:eastAsia="MS Mincho" w:hAnsi="Angsana New" w:hint="cs"/>
          <w:sz w:val="30"/>
          <w:szCs w:val="30"/>
          <w:cs/>
        </w:rPr>
        <w:t>ในประเทศ</w:t>
      </w:r>
      <w:r w:rsidRPr="008A3239">
        <w:rPr>
          <w:rFonts w:ascii="Angsana New" w:eastAsia="MS Mincho" w:hAnsi="Angsana New" w:hint="cs"/>
          <w:sz w:val="30"/>
          <w:szCs w:val="30"/>
          <w:cs/>
        </w:rPr>
        <w:t>แห่งหนึ่ง</w:t>
      </w:r>
      <w:r w:rsidRPr="008A323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A3239">
        <w:rPr>
          <w:rFonts w:ascii="Angsana New" w:eastAsia="MS Mincho" w:hAnsi="Angsana New" w:hint="cs"/>
          <w:sz w:val="30"/>
          <w:szCs w:val="30"/>
          <w:cs/>
        </w:rPr>
        <w:t>เพื่อรับบริการที่ปรึกษาในการบริหารโครงการ</w:t>
      </w:r>
      <w:r w:rsidRPr="008A323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A3239">
        <w:rPr>
          <w:rFonts w:ascii="Angsana New" w:eastAsia="MS Mincho" w:hAnsi="Angsana New" w:hint="cs"/>
          <w:sz w:val="30"/>
          <w:szCs w:val="30"/>
          <w:cs/>
        </w:rPr>
        <w:t>เพื่อประกอบการสร้างโรงงานมาตรฐานให้เช่า</w:t>
      </w:r>
      <w:r w:rsidRPr="008A3239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A3239">
        <w:rPr>
          <w:rFonts w:ascii="Angsana New" w:eastAsia="MS Mincho" w:hAnsi="Angsana New" w:hint="cs"/>
          <w:sz w:val="30"/>
          <w:szCs w:val="30"/>
          <w:cs/>
        </w:rPr>
        <w:t>บริษัทจะต้องจ่ายค่าบริการตามที่กำหนดในสัญญาโดยมีมูลค่ารวม</w:t>
      </w:r>
      <w:r w:rsidR="00C20A19">
        <w:rPr>
          <w:rFonts w:ascii="Angsana New" w:eastAsia="MS Mincho" w:hAnsi="Angsana New"/>
          <w:sz w:val="30"/>
          <w:szCs w:val="30"/>
          <w:cs/>
        </w:rPr>
        <w:br/>
      </w:r>
      <w:r w:rsidRPr="008A3239">
        <w:rPr>
          <w:rFonts w:ascii="Angsana New" w:eastAsia="MS Mincho" w:hAnsi="Angsana New"/>
          <w:sz w:val="30"/>
          <w:szCs w:val="30"/>
          <w:cs/>
        </w:rPr>
        <w:t>40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A3239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6F782A8" w14:textId="77777777" w:rsidR="008A3239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6428EE20" w14:textId="79A4659C" w:rsidR="003E0F03" w:rsidRDefault="003E0F03" w:rsidP="003E0F03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>
        <w:rPr>
          <w:rFonts w:ascii="Angsana New" w:eastAsia="MS Mincho" w:hAnsi="Angsana New"/>
          <w:b/>
          <w:bCs/>
          <w:i/>
          <w:iCs/>
          <w:sz w:val="30"/>
          <w:szCs w:val="30"/>
        </w:rPr>
        <w:tab/>
      </w:r>
      <w:r w:rsidRPr="00292AE3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7AC75231" w14:textId="77777777" w:rsidR="00D0317C" w:rsidRPr="008A3239" w:rsidRDefault="00D0317C" w:rsidP="00C35F8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201746D4" w14:textId="3E05A741" w:rsidR="004E253C" w:rsidRDefault="00FD0F1B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5B43B5" w:rsidRPr="005B43B5">
        <w:rPr>
          <w:rFonts w:ascii="Angsana New" w:eastAsia="MS Mincho" w:hAnsi="Angsana New" w:hint="cs"/>
          <w:sz w:val="30"/>
          <w:szCs w:val="30"/>
          <w:cs/>
        </w:rPr>
        <w:t>และบริษัทย่อยได้ทำสัญญาเช่าที่ดินกับการนิคมอุตสาหกรรมแห่งประเทศไทยรวม</w:t>
      </w:r>
      <w:r w:rsidR="005B43B5"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B43B5" w:rsidRPr="005B43B5">
        <w:rPr>
          <w:rFonts w:ascii="Angsana New" w:eastAsia="MS Mincho" w:hAnsi="Angsana New"/>
          <w:sz w:val="30"/>
          <w:szCs w:val="30"/>
        </w:rPr>
        <w:t xml:space="preserve">6 </w:t>
      </w:r>
      <w:r w:rsidR="005B43B5" w:rsidRPr="005B43B5">
        <w:rPr>
          <w:rFonts w:ascii="Angsana New" w:eastAsia="MS Mincho" w:hAnsi="Angsana New" w:hint="cs"/>
          <w:sz w:val="30"/>
          <w:szCs w:val="30"/>
          <w:cs/>
        </w:rPr>
        <w:t>ฉบับ</w:t>
      </w:r>
      <w:r w:rsidR="005B43B5"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B43B5" w:rsidRPr="005B43B5">
        <w:rPr>
          <w:rFonts w:ascii="Angsana New" w:eastAsia="MS Mincho" w:hAnsi="Angsana New" w:hint="cs"/>
          <w:sz w:val="30"/>
          <w:szCs w:val="30"/>
          <w:cs/>
        </w:rPr>
        <w:t>เพื่อประกอบกิจการสร้างโรงงานมาตรฐานให้เช่า</w:t>
      </w:r>
      <w:r w:rsidR="005B43B5"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B43B5" w:rsidRPr="005B43B5">
        <w:rPr>
          <w:rFonts w:ascii="Angsana New" w:eastAsia="MS Mincho" w:hAnsi="Angsana New" w:hint="cs"/>
          <w:sz w:val="30"/>
          <w:szCs w:val="30"/>
          <w:cs/>
        </w:rPr>
        <w:t>สัญญาดังกล่าวสรุปได้ดังนี้</w:t>
      </w:r>
    </w:p>
    <w:p w14:paraId="65BA2515" w14:textId="77777777" w:rsidR="005B43B5" w:rsidRPr="005B43B5" w:rsidRDefault="005B43B5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70"/>
        <w:gridCol w:w="3690"/>
        <w:gridCol w:w="270"/>
        <w:gridCol w:w="2253"/>
        <w:gridCol w:w="494"/>
      </w:tblGrid>
      <w:tr w:rsidR="005B43B5" w14:paraId="2C64AA5E" w14:textId="77777777" w:rsidTr="005B43B5">
        <w:trPr>
          <w:jc w:val="right"/>
        </w:trPr>
        <w:tc>
          <w:tcPr>
            <w:tcW w:w="1890" w:type="dxa"/>
            <w:tcBorders>
              <w:bottom w:val="single" w:sz="4" w:space="0" w:color="auto"/>
            </w:tcBorders>
          </w:tcPr>
          <w:p w14:paraId="0EBF01BE" w14:textId="77777777" w:rsidR="005B43B5" w:rsidRDefault="005B43B5" w:rsidP="002336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สัญญาเลขที่</w:t>
            </w:r>
          </w:p>
        </w:tc>
        <w:tc>
          <w:tcPr>
            <w:tcW w:w="270" w:type="dxa"/>
          </w:tcPr>
          <w:p w14:paraId="72302B60" w14:textId="77777777" w:rsidR="005B43B5" w:rsidRDefault="005B43B5" w:rsidP="002336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50B28933" w14:textId="639BFC6F" w:rsidR="005B43B5" w:rsidRDefault="005B43B5" w:rsidP="002336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270" w:type="dxa"/>
          </w:tcPr>
          <w:p w14:paraId="35AF8D4D" w14:textId="77777777" w:rsidR="005B43B5" w:rsidRDefault="005B43B5" w:rsidP="002336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14:paraId="6C4645B0" w14:textId="13DD8E7A" w:rsidR="005B43B5" w:rsidRDefault="005B43B5" w:rsidP="0023367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อัตราค่าเช่า</w:t>
            </w:r>
          </w:p>
        </w:tc>
        <w:tc>
          <w:tcPr>
            <w:tcW w:w="494" w:type="dxa"/>
          </w:tcPr>
          <w:p w14:paraId="5EEC5ACF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B5" w14:paraId="06CFA962" w14:textId="77777777" w:rsidTr="005B43B5">
        <w:trPr>
          <w:jc w:val="right"/>
        </w:trPr>
        <w:tc>
          <w:tcPr>
            <w:tcW w:w="1890" w:type="dxa"/>
            <w:tcBorders>
              <w:top w:val="single" w:sz="4" w:space="0" w:color="auto"/>
            </w:tcBorders>
          </w:tcPr>
          <w:p w14:paraId="2CE89298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21/2538-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</w:p>
        </w:tc>
        <w:tc>
          <w:tcPr>
            <w:tcW w:w="270" w:type="dxa"/>
          </w:tcPr>
          <w:p w14:paraId="522E6076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714C9EC4" w14:textId="3CFD0826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2538 - 12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04D09C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  <w:tcBorders>
              <w:top w:val="single" w:sz="4" w:space="0" w:color="auto"/>
            </w:tcBorders>
          </w:tcPr>
          <w:p w14:paraId="2373C555" w14:textId="2ACC988B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4.70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2B6618BC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(ก)</w:t>
            </w:r>
          </w:p>
        </w:tc>
      </w:tr>
      <w:tr w:rsidR="005B43B5" w14:paraId="03744A54" w14:textId="77777777" w:rsidTr="005B43B5">
        <w:trPr>
          <w:jc w:val="right"/>
        </w:trPr>
        <w:tc>
          <w:tcPr>
            <w:tcW w:w="1890" w:type="dxa"/>
          </w:tcPr>
          <w:p w14:paraId="67A1DA35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14/2540-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</w:p>
        </w:tc>
        <w:tc>
          <w:tcPr>
            <w:tcW w:w="270" w:type="dxa"/>
          </w:tcPr>
          <w:p w14:paraId="625F466A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473D19A4" w14:textId="583773B8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2540 -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70" w:type="dxa"/>
          </w:tcPr>
          <w:p w14:paraId="4A20F01B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</w:tcPr>
          <w:p w14:paraId="0E0D821F" w14:textId="01C3A86C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0.66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37459510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(ก)</w:t>
            </w:r>
          </w:p>
        </w:tc>
      </w:tr>
      <w:tr w:rsidR="005B43B5" w14:paraId="5891F14E" w14:textId="77777777" w:rsidTr="005B43B5">
        <w:trPr>
          <w:jc w:val="right"/>
        </w:trPr>
        <w:tc>
          <w:tcPr>
            <w:tcW w:w="1890" w:type="dxa"/>
          </w:tcPr>
          <w:p w14:paraId="1F541EE2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8/2542-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</w:p>
        </w:tc>
        <w:tc>
          <w:tcPr>
            <w:tcW w:w="270" w:type="dxa"/>
          </w:tcPr>
          <w:p w14:paraId="0710BCF2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79317793" w14:textId="7C1D31E9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2542 - 17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  <w:tc>
          <w:tcPr>
            <w:tcW w:w="270" w:type="dxa"/>
          </w:tcPr>
          <w:p w14:paraId="068D12E8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</w:tcPr>
          <w:p w14:paraId="79C53A6F" w14:textId="6CA8107A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1E5FB43B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(ก)</w:t>
            </w:r>
          </w:p>
        </w:tc>
      </w:tr>
      <w:tr w:rsidR="005B43B5" w14:paraId="0E56059D" w14:textId="77777777" w:rsidTr="005B43B5">
        <w:trPr>
          <w:jc w:val="right"/>
        </w:trPr>
        <w:tc>
          <w:tcPr>
            <w:tcW w:w="1890" w:type="dxa"/>
          </w:tcPr>
          <w:p w14:paraId="71E32E2D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9/2544-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</w:p>
        </w:tc>
        <w:tc>
          <w:tcPr>
            <w:tcW w:w="270" w:type="dxa"/>
          </w:tcPr>
          <w:p w14:paraId="6C4E1BB0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336F6351" w14:textId="282D48C9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2544 - 31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110B649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</w:tcPr>
          <w:p w14:paraId="5341F4B7" w14:textId="6D1B080C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5.59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2455E59A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(ข)</w:t>
            </w:r>
          </w:p>
        </w:tc>
      </w:tr>
      <w:tr w:rsidR="005B43B5" w14:paraId="51184086" w14:textId="77777777" w:rsidTr="005B43B5">
        <w:trPr>
          <w:jc w:val="right"/>
        </w:trPr>
        <w:tc>
          <w:tcPr>
            <w:tcW w:w="1890" w:type="dxa"/>
          </w:tcPr>
          <w:p w14:paraId="15220226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002/2548</w:t>
            </w:r>
          </w:p>
        </w:tc>
        <w:tc>
          <w:tcPr>
            <w:tcW w:w="270" w:type="dxa"/>
          </w:tcPr>
          <w:p w14:paraId="24983B3B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54B9226D" w14:textId="0B891285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2548 - 31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109E52A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</w:tcPr>
          <w:p w14:paraId="5D6A9965" w14:textId="392DE729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0.75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5D8BA3D0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(ข)</w:t>
            </w:r>
          </w:p>
        </w:tc>
      </w:tr>
      <w:tr w:rsidR="005B43B5" w14:paraId="0021E438" w14:textId="77777777" w:rsidTr="005B43B5">
        <w:trPr>
          <w:jc w:val="right"/>
        </w:trPr>
        <w:tc>
          <w:tcPr>
            <w:tcW w:w="1890" w:type="dxa"/>
          </w:tcPr>
          <w:p w14:paraId="2A7025FB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 005/2549</w:t>
            </w:r>
          </w:p>
        </w:tc>
        <w:tc>
          <w:tcPr>
            <w:tcW w:w="270" w:type="dxa"/>
          </w:tcPr>
          <w:p w14:paraId="49C203BD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</w:tcPr>
          <w:p w14:paraId="2B6DC4BC" w14:textId="7F2501C6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2549 - 31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0A9A226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</w:tcPr>
          <w:p w14:paraId="2D211CC4" w14:textId="63A94ADB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2.08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ล้านบาทต่อปี</w:t>
            </w:r>
          </w:p>
        </w:tc>
        <w:tc>
          <w:tcPr>
            <w:tcW w:w="494" w:type="dxa"/>
          </w:tcPr>
          <w:p w14:paraId="6A595515" w14:textId="77777777" w:rsidR="005B43B5" w:rsidRDefault="005B43B5" w:rsidP="002336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(ข)</w:t>
            </w:r>
          </w:p>
        </w:tc>
      </w:tr>
    </w:tbl>
    <w:p w14:paraId="3A2672BE" w14:textId="77777777" w:rsidR="005B43B5" w:rsidRDefault="005B43B5" w:rsidP="005B43B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3AA02A7" w14:textId="77777777" w:rsidR="005B43B5" w:rsidRPr="005B43B5" w:rsidRDefault="005B43B5" w:rsidP="005B43B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43B5">
        <w:rPr>
          <w:rFonts w:ascii="Angsana New" w:eastAsia="MS Mincho" w:hAnsi="Angsana New"/>
          <w:sz w:val="30"/>
          <w:szCs w:val="30"/>
        </w:rPr>
        <w:t>(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ก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ค่าเช่าจะถูกปรับเพิ่มทุกๆ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/>
          <w:sz w:val="30"/>
          <w:szCs w:val="30"/>
        </w:rPr>
        <w:t>10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ปี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ในอัตราไม่เกินร้อยละ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/>
          <w:sz w:val="30"/>
          <w:szCs w:val="30"/>
        </w:rPr>
        <w:t>10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ของค่าเช่าเดิม</w:t>
      </w:r>
    </w:p>
    <w:p w14:paraId="72219E33" w14:textId="6C34A18C" w:rsidR="005B43B5" w:rsidRDefault="005B43B5" w:rsidP="005B43B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B43B5">
        <w:rPr>
          <w:rFonts w:ascii="Angsana New" w:eastAsia="MS Mincho" w:hAnsi="Angsana New"/>
          <w:sz w:val="30"/>
          <w:szCs w:val="30"/>
        </w:rPr>
        <w:t>(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ข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ค่าเช่าจะถูกปรับเพิ่มทุกๆ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/>
          <w:sz w:val="30"/>
          <w:szCs w:val="30"/>
        </w:rPr>
        <w:t xml:space="preserve">5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ปี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ในอัตราไม่เกินร้อยละ</w:t>
      </w:r>
      <w:r w:rsidRPr="005B43B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B43B5">
        <w:rPr>
          <w:rFonts w:ascii="Angsana New" w:eastAsia="MS Mincho" w:hAnsi="Angsana New"/>
          <w:sz w:val="30"/>
          <w:szCs w:val="30"/>
        </w:rPr>
        <w:t xml:space="preserve">10 </w:t>
      </w:r>
      <w:r w:rsidRPr="005B43B5">
        <w:rPr>
          <w:rFonts w:ascii="Angsana New" w:eastAsia="MS Mincho" w:hAnsi="Angsana New" w:hint="cs"/>
          <w:sz w:val="30"/>
          <w:szCs w:val="30"/>
          <w:cs/>
        </w:rPr>
        <w:t>ของค่าเช่าเดิม</w:t>
      </w:r>
    </w:p>
    <w:p w14:paraId="312D7DF5" w14:textId="77777777" w:rsidR="005B43B5" w:rsidRPr="004B5628" w:rsidRDefault="005B43B5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558624C2" w14:textId="4B5CD163" w:rsidR="00AE14CF" w:rsidRPr="004B5628" w:rsidRDefault="00AE14CF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4B5628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หนังสือค้ำประกันจากธนาคาร</w:t>
      </w:r>
    </w:p>
    <w:p w14:paraId="0E5AC5A4" w14:textId="77777777" w:rsidR="00AE14CF" w:rsidRPr="004B5628" w:rsidRDefault="00AE14CF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</w:rPr>
      </w:pPr>
    </w:p>
    <w:p w14:paraId="42D98E45" w14:textId="2899C621" w:rsidR="00AE14CF" w:rsidRPr="00AE14CF" w:rsidRDefault="00AE14CF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="MS Mincho" w:hAnsi="Angsana New"/>
          <w:sz w:val="30"/>
          <w:szCs w:val="30"/>
        </w:rPr>
        <w:t xml:space="preserve">31 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MS Mincho" w:hAnsi="Angsana New"/>
          <w:sz w:val="30"/>
          <w:szCs w:val="30"/>
        </w:rPr>
        <w:t xml:space="preserve">2561 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กลุ่มบริษัทได้นำเงินฝากสถาบันการเงินจำนวน </w:t>
      </w:r>
      <w:r>
        <w:rPr>
          <w:rFonts w:ascii="Angsana New" w:eastAsia="MS Mincho" w:hAnsi="Angsana New"/>
          <w:sz w:val="30"/>
          <w:szCs w:val="30"/>
        </w:rPr>
        <w:t>0.24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ล้านบาท </w:t>
      </w:r>
      <w:r w:rsidRPr="004B5628">
        <w:rPr>
          <w:rFonts w:ascii="Angsana New" w:eastAsia="MS Mincho" w:hAnsi="Angsana New"/>
          <w:i/>
          <w:iCs/>
          <w:sz w:val="30"/>
          <w:szCs w:val="30"/>
        </w:rPr>
        <w:t xml:space="preserve">( 31 </w:t>
      </w:r>
      <w:r w:rsidRPr="004B5628">
        <w:rPr>
          <w:rFonts w:ascii="Angsana New" w:eastAsia="MS Mincho" w:hAnsi="Angsana New"/>
          <w:i/>
          <w:iCs/>
          <w:sz w:val="30"/>
          <w:szCs w:val="30"/>
          <w:cs/>
        </w:rPr>
        <w:t xml:space="preserve">ธันวาคม </w:t>
      </w:r>
      <w:r w:rsidRPr="004B5628">
        <w:rPr>
          <w:rFonts w:ascii="Angsana New" w:eastAsia="MS Mincho" w:hAnsi="Angsana New"/>
          <w:i/>
          <w:iCs/>
          <w:sz w:val="30"/>
          <w:szCs w:val="30"/>
        </w:rPr>
        <w:t xml:space="preserve">2560: 0.24 </w:t>
      </w:r>
      <w:r w:rsidRPr="004B5628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 w:rsidRPr="004B5628">
        <w:rPr>
          <w:rFonts w:ascii="Angsana New" w:eastAsia="MS Mincho" w:hAnsi="Angsana New"/>
          <w:i/>
          <w:iCs/>
          <w:sz w:val="30"/>
          <w:szCs w:val="30"/>
        </w:rPr>
        <w:t>)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ไปวางไว้กับ</w:t>
      </w:r>
      <w:r w:rsidR="00C20A19">
        <w:rPr>
          <w:rFonts w:ascii="Angsana New" w:eastAsia="MS Mincho" w:hAnsi="Angsana New" w:hint="cs"/>
          <w:sz w:val="30"/>
          <w:szCs w:val="30"/>
          <w:cs/>
        </w:rPr>
        <w:t>สถาบันการเงิน</w:t>
      </w:r>
      <w:r>
        <w:rPr>
          <w:rFonts w:ascii="Angsana New" w:eastAsia="MS Mincho" w:hAnsi="Angsana New" w:hint="cs"/>
          <w:sz w:val="30"/>
          <w:szCs w:val="30"/>
          <w:cs/>
        </w:rPr>
        <w:t>เพื่อเป็นหลักประกันวงเงินเลตเตอร์ออฟเครดิต</w:t>
      </w:r>
      <w:r w:rsidR="00C20A19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ทรัสต์รีซีทพร้อมวงเงินสำหรับจองอัตราแลกเปลี่ยน และหนังสือค้ำประกันที่ออกให้แก่หน่วยงานรัฐ รัฐวิสาหกิจและบริษัทเอกชน</w:t>
      </w:r>
    </w:p>
    <w:p w14:paraId="2F33B599" w14:textId="77777777" w:rsidR="00AE14CF" w:rsidRPr="004B5628" w:rsidRDefault="00AE14CF" w:rsidP="00C50187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p w14:paraId="3B939502" w14:textId="77777777" w:rsidR="00C35F8B" w:rsidRPr="00CB6532" w:rsidRDefault="00C35F8B" w:rsidP="00E56BB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CB6532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7C842D9" w14:textId="77777777" w:rsidR="00C35F8B" w:rsidRPr="002679C4" w:rsidRDefault="00C35F8B" w:rsidP="00C35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2E74B5" w:themeColor="accent1" w:themeShade="BF"/>
          <w:sz w:val="20"/>
          <w:szCs w:val="20"/>
        </w:rPr>
      </w:pPr>
    </w:p>
    <w:p w14:paraId="48B93F7F" w14:textId="34348845" w:rsidR="00CB6532" w:rsidRPr="004B5628" w:rsidRDefault="0086755C" w:rsidP="004B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ในที่</w:t>
      </w:r>
      <w:r w:rsidRPr="00212606">
        <w:rPr>
          <w:rFonts w:ascii="Angsana New" w:hAnsi="Angsana New" w:hint="cs"/>
          <w:sz w:val="30"/>
          <w:szCs w:val="30"/>
          <w:cs/>
        </w:rPr>
        <w:t>ประชุม</w:t>
      </w:r>
      <w:r w:rsidRPr="00C14531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คณะกรรมการของบริษัทเมื่อวันที่ </w:t>
      </w:r>
      <w:r w:rsidRPr="00C14531">
        <w:rPr>
          <w:rFonts w:ascii="Angsana New" w:hAnsi="Angsana New"/>
          <w:sz w:val="30"/>
          <w:szCs w:val="30"/>
        </w:rPr>
        <w:t>30</w:t>
      </w:r>
      <w:r w:rsidRPr="00C1453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C14531">
        <w:rPr>
          <w:rFonts w:ascii="Angsana New" w:hAnsi="Angsana New"/>
          <w:sz w:val="30"/>
          <w:szCs w:val="30"/>
        </w:rPr>
        <w:t>2561</w:t>
      </w:r>
      <w:r w:rsidRPr="00C1453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Pr="00C14531">
        <w:rPr>
          <w:rFonts w:ascii="Angsana New" w:hAnsi="Angsana New" w:hint="cs"/>
          <w:sz w:val="30"/>
          <w:szCs w:val="30"/>
          <w:cs/>
        </w:rPr>
        <w:t>มีมติอนุมัติการจัดตั้ง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บริษัท </w:t>
      </w:r>
      <w:r>
        <w:rPr>
          <w:rFonts w:ascii="Angsana New" w:eastAsia="MS Mincho" w:hAnsi="Angsana New" w:hint="cs"/>
          <w:sz w:val="30"/>
          <w:szCs w:val="30"/>
          <w:cs/>
        </w:rPr>
        <w:t xml:space="preserve">      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ไทคอน เทคโนโลยี จำกัด เพื่อลงทุนและประกอบกิจการด้านศูนย์ข้อมูลและธุรกิจที่เกี่ยวข้องกับเทคโนโลยีอื่นๆโดยมีทุนจดทะเบียน </w:t>
      </w:r>
      <w:r w:rsidRPr="00C14531">
        <w:rPr>
          <w:rFonts w:ascii="Angsana New" w:eastAsia="MS Mincho" w:hAnsi="Angsana New"/>
          <w:sz w:val="30"/>
          <w:szCs w:val="30"/>
        </w:rPr>
        <w:t xml:space="preserve">1 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ล้านบาท แบ่งออกเป็น </w:t>
      </w:r>
      <w:r w:rsidRPr="00C14531">
        <w:rPr>
          <w:rFonts w:ascii="Angsana New" w:eastAsia="MS Mincho" w:hAnsi="Angsana New"/>
          <w:sz w:val="30"/>
          <w:szCs w:val="30"/>
        </w:rPr>
        <w:t xml:space="preserve">1 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แสนหุ้น มูลค่าหุ้นละ </w:t>
      </w:r>
      <w:r w:rsidRPr="00C14531">
        <w:rPr>
          <w:rFonts w:ascii="Angsana New" w:eastAsia="MS Mincho" w:hAnsi="Angsana New"/>
          <w:sz w:val="30"/>
          <w:szCs w:val="30"/>
        </w:rPr>
        <w:t xml:space="preserve">10 </w:t>
      </w:r>
      <w:r w:rsidRPr="00C14531">
        <w:rPr>
          <w:rFonts w:ascii="Angsana New" w:eastAsia="MS Mincho" w:hAnsi="Angsana New"/>
          <w:sz w:val="30"/>
          <w:szCs w:val="30"/>
          <w:cs/>
        </w:rPr>
        <w:t>บาท</w:t>
      </w:r>
      <w:r w:rsidRPr="00C14531">
        <w:rPr>
          <w:rFonts w:ascii="Angsana New" w:eastAsia="MS Mincho" w:hAnsi="Angsana New" w:hint="cs"/>
          <w:sz w:val="30"/>
          <w:szCs w:val="30"/>
          <w:cs/>
        </w:rPr>
        <w:t xml:space="preserve"> ซึ่งได้จดทะเบียนจัดตั้งเป็นที่เรียบร้อย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Pr="00C14531">
        <w:rPr>
          <w:rFonts w:ascii="Angsana New" w:eastAsia="MS Mincho" w:hAnsi="Angsana New"/>
          <w:sz w:val="30"/>
          <w:szCs w:val="30"/>
        </w:rPr>
        <w:t xml:space="preserve">18 </w:t>
      </w:r>
      <w:r w:rsidRPr="00C14531">
        <w:rPr>
          <w:rFonts w:ascii="Angsana New" w:eastAsia="MS Mincho" w:hAnsi="Angsana New"/>
          <w:sz w:val="30"/>
          <w:szCs w:val="30"/>
          <w:cs/>
        </w:rPr>
        <w:t xml:space="preserve">เมษายน </w:t>
      </w:r>
      <w:r w:rsidRPr="00C14531">
        <w:rPr>
          <w:rFonts w:ascii="Angsana New" w:eastAsia="MS Mincho" w:hAnsi="Angsana New"/>
          <w:sz w:val="30"/>
          <w:szCs w:val="30"/>
        </w:rPr>
        <w:t>2561</w:t>
      </w:r>
    </w:p>
    <w:p w14:paraId="60AD12D4" w14:textId="77777777" w:rsidR="00E7557D" w:rsidRDefault="00AA432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การจัดประเภทรายการใหม่</w:t>
      </w:r>
    </w:p>
    <w:p w14:paraId="086580F6" w14:textId="5F32FAF7" w:rsidR="009642A0" w:rsidRDefault="009642A0" w:rsidP="00AA4327">
      <w:pPr>
        <w:rPr>
          <w:sz w:val="20"/>
          <w:szCs w:val="20"/>
        </w:rPr>
      </w:pPr>
    </w:p>
    <w:p w14:paraId="4E9FD7EE" w14:textId="44365673" w:rsidR="009642A0" w:rsidRDefault="009642A0" w:rsidP="0096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color w:val="0000FF"/>
          <w:sz w:val="30"/>
          <w:szCs w:val="30"/>
          <w:highlight w:val="lightGray"/>
        </w:rPr>
      </w:pPr>
      <w:r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 xml:space="preserve">และงบกำไรขาดทุนสำหรับงวดสามเดือนสิ้นสุดวันที่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C2FDD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ซึ่งรวมอยู่ใน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การเงินระหว่างกาลปี</w:t>
      </w:r>
      <w:r w:rsidRPr="00D515D6">
        <w:rPr>
          <w:rFonts w:ascii="Angsana New" w:hAnsi="Angsana New" w:hint="cs"/>
          <w:sz w:val="30"/>
          <w:szCs w:val="30"/>
          <w:cs/>
        </w:rPr>
        <w:t xml:space="preserve"> </w:t>
      </w:r>
      <w:r w:rsidRPr="00D515D6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/>
          <w:sz w:val="30"/>
          <w:szCs w:val="30"/>
        </w:rPr>
        <w:t>2561</w:t>
      </w:r>
    </w:p>
    <w:p w14:paraId="41D2CA18" w14:textId="77777777" w:rsidR="009642A0" w:rsidRPr="009642A0" w:rsidRDefault="009642A0" w:rsidP="00AA4327">
      <w:pPr>
        <w:rPr>
          <w:sz w:val="20"/>
          <w:szCs w:val="20"/>
          <w:cs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720"/>
        <w:gridCol w:w="270"/>
        <w:gridCol w:w="810"/>
        <w:gridCol w:w="270"/>
        <w:gridCol w:w="900"/>
        <w:gridCol w:w="90"/>
        <w:gridCol w:w="270"/>
        <w:gridCol w:w="900"/>
      </w:tblGrid>
      <w:tr w:rsidR="00CE79F2" w14:paraId="600344D3" w14:textId="77777777" w:rsidTr="004B5628">
        <w:trPr>
          <w:tblHeader/>
        </w:trPr>
        <w:tc>
          <w:tcPr>
            <w:tcW w:w="2520" w:type="dxa"/>
          </w:tcPr>
          <w:p w14:paraId="3B4B0C87" w14:textId="77777777" w:rsidR="00CE79F2" w:rsidRPr="00AA4327" w:rsidRDefault="00CE79F2" w:rsidP="006B586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2"/>
            <w:tcBorders>
              <w:top w:val="nil"/>
              <w:left w:val="nil"/>
              <w:right w:val="nil"/>
            </w:tcBorders>
          </w:tcPr>
          <w:p w14:paraId="7B17ED9B" w14:textId="0648643B" w:rsidR="00CE79F2" w:rsidRPr="00AA4327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CE79F2" w14:paraId="7546610B" w14:textId="77777777" w:rsidTr="004B5628">
        <w:trPr>
          <w:tblHeader/>
        </w:trPr>
        <w:tc>
          <w:tcPr>
            <w:tcW w:w="2520" w:type="dxa"/>
          </w:tcPr>
          <w:p w14:paraId="0EA7132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A96B9AD" w14:textId="292A2084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3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DFB0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077381C7" w14:textId="502E4131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43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783" w14:paraId="14449A59" w14:textId="77777777" w:rsidTr="004B5628">
        <w:trPr>
          <w:tblHeader/>
        </w:trPr>
        <w:tc>
          <w:tcPr>
            <w:tcW w:w="2520" w:type="dxa"/>
          </w:tcPr>
          <w:p w14:paraId="787433AE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1CEFA308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04E3775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3B25D45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CB0EAC5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2B6514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D17E1F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  <w:p w14:paraId="38E0142C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772BC92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7B8E5AF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5050B3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0334D2F9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1C8E5C52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C7882AC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9B289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E83187E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64F9B1B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6FDFBB4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DF844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1A144E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  <w:p w14:paraId="6489D8BD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60" w:type="dxa"/>
            <w:gridSpan w:val="2"/>
          </w:tcPr>
          <w:p w14:paraId="174CB3CA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499F9C9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09711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1805B8A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A4327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</w:tr>
      <w:tr w:rsidR="00CE79F2" w14:paraId="011BCF98" w14:textId="77777777" w:rsidTr="004B5628">
        <w:trPr>
          <w:tblHeader/>
        </w:trPr>
        <w:tc>
          <w:tcPr>
            <w:tcW w:w="2520" w:type="dxa"/>
          </w:tcPr>
          <w:p w14:paraId="26E1FA50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12"/>
            <w:hideMark/>
          </w:tcPr>
          <w:p w14:paraId="464C8875" w14:textId="77777777" w:rsidR="00CE79F2" w:rsidRPr="00AA4327" w:rsidRDefault="00CE79F2" w:rsidP="00CE79F2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783" w14:paraId="0D3D617F" w14:textId="77777777" w:rsidTr="004B5628">
        <w:tc>
          <w:tcPr>
            <w:tcW w:w="2520" w:type="dxa"/>
            <w:hideMark/>
          </w:tcPr>
          <w:p w14:paraId="22F79A97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0FF25852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2E90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220885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DB22E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D995CB5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68F5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3561DB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7EE64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C815861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86A36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7F85D0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7234060F" w14:textId="77777777" w:rsidTr="004B5628">
        <w:tc>
          <w:tcPr>
            <w:tcW w:w="2520" w:type="dxa"/>
            <w:hideMark/>
          </w:tcPr>
          <w:p w14:paraId="06D1EBF4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5F1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E55A690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724,725</w:t>
            </w:r>
          </w:p>
        </w:tc>
        <w:tc>
          <w:tcPr>
            <w:tcW w:w="270" w:type="dxa"/>
          </w:tcPr>
          <w:p w14:paraId="76E3C19E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87CC67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(724,725)</w:t>
            </w:r>
          </w:p>
        </w:tc>
        <w:tc>
          <w:tcPr>
            <w:tcW w:w="270" w:type="dxa"/>
          </w:tcPr>
          <w:p w14:paraId="66B94496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C891F08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786F5D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552D8F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641,392</w:t>
            </w:r>
          </w:p>
        </w:tc>
        <w:tc>
          <w:tcPr>
            <w:tcW w:w="270" w:type="dxa"/>
          </w:tcPr>
          <w:p w14:paraId="44C19A92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253A1CA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(641,392)</w:t>
            </w:r>
          </w:p>
        </w:tc>
        <w:tc>
          <w:tcPr>
            <w:tcW w:w="270" w:type="dxa"/>
          </w:tcPr>
          <w:p w14:paraId="6D72988C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32EB7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18617552" w14:textId="77777777" w:rsidTr="004B5628">
        <w:tc>
          <w:tcPr>
            <w:tcW w:w="2520" w:type="dxa"/>
            <w:hideMark/>
          </w:tcPr>
          <w:p w14:paraId="50D956A6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CDDF90B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7F390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37A99E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61,580</w:t>
            </w:r>
          </w:p>
        </w:tc>
        <w:tc>
          <w:tcPr>
            <w:tcW w:w="270" w:type="dxa"/>
          </w:tcPr>
          <w:p w14:paraId="5A72BEC1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F0CE054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61,580</w:t>
            </w:r>
          </w:p>
        </w:tc>
        <w:tc>
          <w:tcPr>
            <w:tcW w:w="270" w:type="dxa"/>
          </w:tcPr>
          <w:p w14:paraId="2C06FE23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5055DD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ACE42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FC7A50D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FE7"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270" w:type="dxa"/>
          </w:tcPr>
          <w:p w14:paraId="6913ACDA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DB0BD3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</w:tr>
      <w:tr w:rsidR="00AE7783" w14:paraId="2E708ED5" w14:textId="77777777" w:rsidTr="004B5628">
        <w:tc>
          <w:tcPr>
            <w:tcW w:w="2520" w:type="dxa"/>
            <w:hideMark/>
          </w:tcPr>
          <w:p w14:paraId="6DDE9231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E9B65FA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3EB2D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8228DC" w14:textId="0CB8633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663,145</w:t>
            </w:r>
          </w:p>
        </w:tc>
        <w:tc>
          <w:tcPr>
            <w:tcW w:w="270" w:type="dxa"/>
          </w:tcPr>
          <w:p w14:paraId="05668885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900EE3" w14:textId="0A77614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663,145</w:t>
            </w:r>
          </w:p>
        </w:tc>
        <w:tc>
          <w:tcPr>
            <w:tcW w:w="270" w:type="dxa"/>
          </w:tcPr>
          <w:p w14:paraId="3697F9A0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503CD2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A525A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0C762F86" w14:textId="248CFB38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632,576</w:t>
            </w:r>
          </w:p>
        </w:tc>
        <w:tc>
          <w:tcPr>
            <w:tcW w:w="270" w:type="dxa"/>
          </w:tcPr>
          <w:p w14:paraId="2D09DF94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D2F792" w14:textId="76895DAD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632,576</w:t>
            </w:r>
          </w:p>
        </w:tc>
      </w:tr>
      <w:tr w:rsidR="00AE7783" w14:paraId="4BE4AF17" w14:textId="77777777" w:rsidTr="004B5628">
        <w:tc>
          <w:tcPr>
            <w:tcW w:w="2520" w:type="dxa"/>
          </w:tcPr>
          <w:p w14:paraId="59C5F97F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900" w:type="dxa"/>
          </w:tcPr>
          <w:p w14:paraId="1B016E0E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8,603</w:t>
            </w:r>
          </w:p>
        </w:tc>
        <w:tc>
          <w:tcPr>
            <w:tcW w:w="270" w:type="dxa"/>
          </w:tcPr>
          <w:p w14:paraId="20E7DEA9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55CF7C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(8,603)</w:t>
            </w:r>
          </w:p>
        </w:tc>
        <w:tc>
          <w:tcPr>
            <w:tcW w:w="270" w:type="dxa"/>
          </w:tcPr>
          <w:p w14:paraId="4905BCEF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C2E0472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D91A3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78D661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70" w:type="dxa"/>
          </w:tcPr>
          <w:p w14:paraId="50C541F8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3A80B52A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2FE7">
              <w:rPr>
                <w:rFonts w:asciiTheme="majorBidi" w:hAnsiTheme="majorBidi" w:cstheme="majorBidi"/>
                <w:sz w:val="30"/>
                <w:szCs w:val="30"/>
              </w:rPr>
              <w:t>3,774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B2DF93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80A01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5BAAAAAC" w14:textId="77777777" w:rsidTr="004B5628">
        <w:tc>
          <w:tcPr>
            <w:tcW w:w="2520" w:type="dxa"/>
          </w:tcPr>
          <w:p w14:paraId="1F1DE052" w14:textId="77777777" w:rsidR="00CE79F2" w:rsidRPr="001517EB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583370E5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60,352</w:t>
            </w:r>
          </w:p>
        </w:tc>
        <w:tc>
          <w:tcPr>
            <w:tcW w:w="270" w:type="dxa"/>
          </w:tcPr>
          <w:p w14:paraId="487EE97E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D05A9E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8,603</w:t>
            </w:r>
          </w:p>
        </w:tc>
        <w:tc>
          <w:tcPr>
            <w:tcW w:w="270" w:type="dxa"/>
          </w:tcPr>
          <w:p w14:paraId="1F31430E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E639E4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68,955</w:t>
            </w:r>
          </w:p>
        </w:tc>
        <w:tc>
          <w:tcPr>
            <w:tcW w:w="270" w:type="dxa"/>
          </w:tcPr>
          <w:p w14:paraId="7E47B671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2F0C5B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15,141</w:t>
            </w:r>
          </w:p>
        </w:tc>
        <w:tc>
          <w:tcPr>
            <w:tcW w:w="270" w:type="dxa"/>
          </w:tcPr>
          <w:p w14:paraId="47F9C9E9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54C3DB17" w14:textId="2954A88B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70" w:type="dxa"/>
          </w:tcPr>
          <w:p w14:paraId="78B8ED53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57F89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</w:tr>
      <w:tr w:rsidR="00AE7783" w14:paraId="7B1F76BF" w14:textId="77777777" w:rsidTr="004B5628">
        <w:tc>
          <w:tcPr>
            <w:tcW w:w="2520" w:type="dxa"/>
          </w:tcPr>
          <w:p w14:paraId="112807F7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</w:t>
            </w:r>
          </w:p>
          <w:p w14:paraId="1A17477F" w14:textId="512A6529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การตัดบัญชี</w:t>
            </w:r>
          </w:p>
        </w:tc>
        <w:tc>
          <w:tcPr>
            <w:tcW w:w="900" w:type="dxa"/>
          </w:tcPr>
          <w:p w14:paraId="5C1201E2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E887E" w14:textId="0056822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6FA7A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AE8E29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3F6B6" w14:textId="479090D6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182,383</w:t>
            </w:r>
          </w:p>
        </w:tc>
        <w:tc>
          <w:tcPr>
            <w:tcW w:w="270" w:type="dxa"/>
          </w:tcPr>
          <w:p w14:paraId="423C562B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93BF4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2965A" w14:textId="611DB46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182,383</w:t>
            </w:r>
          </w:p>
        </w:tc>
        <w:tc>
          <w:tcPr>
            <w:tcW w:w="270" w:type="dxa"/>
          </w:tcPr>
          <w:p w14:paraId="070EAF4C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F711A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7BDB7" w14:textId="64F9F34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5FDC7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8550A11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5B580" w14:textId="50151B8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0D33B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262B3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44F34" w14:textId="22BAF3C2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37C75E92" w14:textId="77777777" w:rsidTr="004B5628">
        <w:tc>
          <w:tcPr>
            <w:tcW w:w="2520" w:type="dxa"/>
          </w:tcPr>
          <w:p w14:paraId="59EA3965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9A8CB9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331,767</w:t>
            </w:r>
          </w:p>
        </w:tc>
        <w:tc>
          <w:tcPr>
            <w:tcW w:w="270" w:type="dxa"/>
          </w:tcPr>
          <w:p w14:paraId="2B97D313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A894A9A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(331,767)</w:t>
            </w:r>
          </w:p>
        </w:tc>
        <w:tc>
          <w:tcPr>
            <w:tcW w:w="270" w:type="dxa"/>
          </w:tcPr>
          <w:p w14:paraId="7FFFF9D1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A1FBB24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B236D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6AF42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234,450</w:t>
            </w:r>
          </w:p>
        </w:tc>
        <w:tc>
          <w:tcPr>
            <w:tcW w:w="270" w:type="dxa"/>
          </w:tcPr>
          <w:p w14:paraId="372530B2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8C9DCCE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(234,450)</w:t>
            </w:r>
          </w:p>
        </w:tc>
        <w:tc>
          <w:tcPr>
            <w:tcW w:w="270" w:type="dxa"/>
          </w:tcPr>
          <w:p w14:paraId="632890E4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4B74AA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6E6BA1C4" w14:textId="77777777" w:rsidTr="004B5628">
        <w:tc>
          <w:tcPr>
            <w:tcW w:w="2520" w:type="dxa"/>
          </w:tcPr>
          <w:p w14:paraId="7683E572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3D064186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0C75F1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15643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93,572</w:t>
            </w:r>
          </w:p>
        </w:tc>
        <w:tc>
          <w:tcPr>
            <w:tcW w:w="270" w:type="dxa"/>
          </w:tcPr>
          <w:p w14:paraId="18B328CB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C30A2CD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93,572</w:t>
            </w:r>
          </w:p>
        </w:tc>
        <w:tc>
          <w:tcPr>
            <w:tcW w:w="270" w:type="dxa"/>
          </w:tcPr>
          <w:p w14:paraId="60E26F02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C98614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98BBF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1BE3207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19,631</w:t>
            </w:r>
          </w:p>
        </w:tc>
        <w:tc>
          <w:tcPr>
            <w:tcW w:w="270" w:type="dxa"/>
          </w:tcPr>
          <w:p w14:paraId="7361354B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4663B2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19,631</w:t>
            </w:r>
          </w:p>
        </w:tc>
      </w:tr>
      <w:tr w:rsidR="00AE7783" w14:paraId="1E61D511" w14:textId="77777777" w:rsidTr="004B5628">
        <w:tc>
          <w:tcPr>
            <w:tcW w:w="2520" w:type="dxa"/>
          </w:tcPr>
          <w:p w14:paraId="3229D104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9446730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76306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E94B5" w14:textId="483E92F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238,195</w:t>
            </w:r>
          </w:p>
        </w:tc>
        <w:tc>
          <w:tcPr>
            <w:tcW w:w="270" w:type="dxa"/>
          </w:tcPr>
          <w:p w14:paraId="00FB87B9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927EE0" w14:textId="68B2AA9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238,195</w:t>
            </w:r>
          </w:p>
        </w:tc>
        <w:tc>
          <w:tcPr>
            <w:tcW w:w="270" w:type="dxa"/>
          </w:tcPr>
          <w:p w14:paraId="2B1A39D5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29793F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D29B2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BD57A44" w14:textId="1F7BE3F6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214,819</w:t>
            </w:r>
          </w:p>
        </w:tc>
        <w:tc>
          <w:tcPr>
            <w:tcW w:w="270" w:type="dxa"/>
          </w:tcPr>
          <w:p w14:paraId="37C04C0F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32AE9E" w14:textId="68E357D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214,819</w:t>
            </w:r>
          </w:p>
        </w:tc>
      </w:tr>
      <w:tr w:rsidR="00AE7783" w14:paraId="0C741AFF" w14:textId="77777777" w:rsidTr="004B5628">
        <w:tc>
          <w:tcPr>
            <w:tcW w:w="2520" w:type="dxa"/>
          </w:tcPr>
          <w:p w14:paraId="6B6975AC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รายได้ค่าเช่าที่ดินรับล่วงหน้า</w:t>
            </w:r>
          </w:p>
          <w:p w14:paraId="1A6E993C" w14:textId="4F71BA49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ที่ถึงกำหนดภายในหนึ่งปี</w:t>
            </w:r>
          </w:p>
        </w:tc>
        <w:tc>
          <w:tcPr>
            <w:tcW w:w="900" w:type="dxa"/>
          </w:tcPr>
          <w:p w14:paraId="35065270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94B98" w14:textId="543EB28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D5D3EC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E11CA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C612" w14:textId="7A8F452F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50,196</w:t>
            </w:r>
          </w:p>
        </w:tc>
        <w:tc>
          <w:tcPr>
            <w:tcW w:w="270" w:type="dxa"/>
          </w:tcPr>
          <w:p w14:paraId="52CE895D" w14:textId="77777777" w:rsidR="00CE79F2" w:rsidRPr="00425F1A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716AC6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8930B" w14:textId="308551D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50,196</w:t>
            </w:r>
          </w:p>
        </w:tc>
        <w:tc>
          <w:tcPr>
            <w:tcW w:w="270" w:type="dxa"/>
          </w:tcPr>
          <w:p w14:paraId="24ADFA2B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F931D0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63100C" w14:textId="1582935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B80B1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533FEF1D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4C219" w14:textId="43C7572D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18,235</w:t>
            </w:r>
          </w:p>
        </w:tc>
        <w:tc>
          <w:tcPr>
            <w:tcW w:w="270" w:type="dxa"/>
          </w:tcPr>
          <w:p w14:paraId="0E06EA9D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29301A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633EFC" w14:textId="12A4187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18,235</w:t>
            </w:r>
          </w:p>
        </w:tc>
      </w:tr>
      <w:tr w:rsidR="00AE7783" w14:paraId="5B62BE4F" w14:textId="77777777" w:rsidTr="004B5628">
        <w:tc>
          <w:tcPr>
            <w:tcW w:w="2520" w:type="dxa"/>
          </w:tcPr>
          <w:p w14:paraId="78878DAA" w14:textId="5A9FD644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0352AE65" w14:textId="60477858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458,359</w:t>
            </w:r>
          </w:p>
        </w:tc>
        <w:tc>
          <w:tcPr>
            <w:tcW w:w="270" w:type="dxa"/>
          </w:tcPr>
          <w:p w14:paraId="15F90115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AB3270" w14:textId="7D46CF90" w:rsidR="00CE79F2" w:rsidRPr="008E4571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(50,196)</w:t>
            </w:r>
          </w:p>
        </w:tc>
        <w:tc>
          <w:tcPr>
            <w:tcW w:w="270" w:type="dxa"/>
          </w:tcPr>
          <w:p w14:paraId="1EBAB8D3" w14:textId="77777777" w:rsidR="00CE79F2" w:rsidRPr="008E4571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C512AB9" w14:textId="1D80A775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408,163</w:t>
            </w:r>
          </w:p>
        </w:tc>
        <w:tc>
          <w:tcPr>
            <w:tcW w:w="270" w:type="dxa"/>
          </w:tcPr>
          <w:p w14:paraId="50E104A0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7B4D0F" w14:textId="64276A43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38,998</w:t>
            </w:r>
          </w:p>
        </w:tc>
        <w:tc>
          <w:tcPr>
            <w:tcW w:w="270" w:type="dxa"/>
          </w:tcPr>
          <w:p w14:paraId="0C48179D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4BE895F" w14:textId="050AC9F5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(18,235)</w:t>
            </w:r>
          </w:p>
        </w:tc>
        <w:tc>
          <w:tcPr>
            <w:tcW w:w="270" w:type="dxa"/>
          </w:tcPr>
          <w:p w14:paraId="5CA8E936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07A571" w14:textId="30E58A5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20,763</w:t>
            </w:r>
          </w:p>
        </w:tc>
      </w:tr>
      <w:tr w:rsidR="00AE7783" w14:paraId="54582FB6" w14:textId="77777777" w:rsidTr="004B5628">
        <w:tc>
          <w:tcPr>
            <w:tcW w:w="2520" w:type="dxa"/>
          </w:tcPr>
          <w:p w14:paraId="638E6B9B" w14:textId="66F641AB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</w:t>
            </w:r>
          </w:p>
          <w:p w14:paraId="42F79F90" w14:textId="69C30D4C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การตัดบัญชี</w:t>
            </w:r>
          </w:p>
        </w:tc>
        <w:tc>
          <w:tcPr>
            <w:tcW w:w="900" w:type="dxa"/>
          </w:tcPr>
          <w:p w14:paraId="10421CF5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B14070" w14:textId="535DA2B1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46,761</w:t>
            </w:r>
          </w:p>
        </w:tc>
        <w:tc>
          <w:tcPr>
            <w:tcW w:w="270" w:type="dxa"/>
          </w:tcPr>
          <w:p w14:paraId="1B01DC76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D10A76" w14:textId="77777777" w:rsidR="00CE79F2" w:rsidRPr="008E4571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35131" w14:textId="1705179E" w:rsidR="00CE79F2" w:rsidRPr="008E4571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E4571">
              <w:rPr>
                <w:rFonts w:asciiTheme="majorBidi" w:hAnsiTheme="majorBidi" w:cstheme="majorBidi"/>
                <w:sz w:val="30"/>
                <w:szCs w:val="30"/>
              </w:rPr>
              <w:t>182,383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FE92BA" w14:textId="77777777" w:rsidR="00CE79F2" w:rsidRPr="008E4571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344D2B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4FBFD0" w14:textId="74DDABC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229,144</w:t>
            </w:r>
          </w:p>
        </w:tc>
        <w:tc>
          <w:tcPr>
            <w:tcW w:w="270" w:type="dxa"/>
          </w:tcPr>
          <w:p w14:paraId="127E6B07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03BCF5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DCA491" w14:textId="60A22C9F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148,464</w:t>
            </w:r>
          </w:p>
        </w:tc>
        <w:tc>
          <w:tcPr>
            <w:tcW w:w="270" w:type="dxa"/>
          </w:tcPr>
          <w:p w14:paraId="29A20AEB" w14:textId="51B2010A" w:rsidR="00AE7783" w:rsidRDefault="00AE7783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5FE927" w14:textId="77777777" w:rsidR="00AE7783" w:rsidRPr="004B5628" w:rsidRDefault="00AE7783" w:rsidP="004B5628"/>
          <w:p w14:paraId="34DEC6BB" w14:textId="3A804FF7" w:rsidR="00AE7783" w:rsidRDefault="00AE7783" w:rsidP="00AE7783"/>
          <w:p w14:paraId="6788858E" w14:textId="77777777" w:rsidR="00CE79F2" w:rsidRPr="004B5628" w:rsidRDefault="00CE79F2" w:rsidP="004B5628"/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6C17C191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B4B5" w14:textId="04B12E51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66DB3" w14:textId="77777777" w:rsidR="00CE79F2" w:rsidRPr="00425F1A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4A99B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B6616" w14:textId="4896BF5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148,464</w:t>
            </w:r>
          </w:p>
        </w:tc>
      </w:tr>
      <w:tr w:rsidR="005E43C4" w14:paraId="04B6ADB0" w14:textId="77777777" w:rsidTr="004B5628">
        <w:tc>
          <w:tcPr>
            <w:tcW w:w="2520" w:type="dxa"/>
          </w:tcPr>
          <w:p w14:paraId="1166B4A4" w14:textId="77777777" w:rsidR="005E43C4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2CA01E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75CA4" w14:textId="77777777" w:rsidR="005E43C4" w:rsidRPr="00425F1A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79CCD5" w14:textId="77777777" w:rsidR="005E43C4" w:rsidRPr="008E4571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3C545" w14:textId="77777777" w:rsidR="005E43C4" w:rsidRPr="008E4571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AA3C342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67C18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535247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8320E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3F508C5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4490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78F75E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3C4" w14:paraId="094812A1" w14:textId="77777777" w:rsidTr="004B5628">
        <w:tc>
          <w:tcPr>
            <w:tcW w:w="2520" w:type="dxa"/>
          </w:tcPr>
          <w:p w14:paraId="42B726A1" w14:textId="77777777" w:rsidR="005E43C4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51B9B8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E8967" w14:textId="77777777" w:rsidR="005E43C4" w:rsidRPr="00425F1A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FA3227" w14:textId="77777777" w:rsidR="005E43C4" w:rsidRPr="008E4571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2ADB3" w14:textId="77777777" w:rsidR="005E43C4" w:rsidRPr="008E4571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9AE9A53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32405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697A55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6D04B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BF196AD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E44FD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196518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3C4" w14:paraId="73DE9943" w14:textId="77777777" w:rsidTr="004B5628">
        <w:tc>
          <w:tcPr>
            <w:tcW w:w="2520" w:type="dxa"/>
          </w:tcPr>
          <w:p w14:paraId="573DC67E" w14:textId="77777777" w:rsidR="005E43C4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F4C21C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7B36C" w14:textId="77777777" w:rsidR="005E43C4" w:rsidRPr="00425F1A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3AE478" w14:textId="77777777" w:rsidR="005E43C4" w:rsidRPr="008E4571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B85D8" w14:textId="77777777" w:rsidR="005E43C4" w:rsidRPr="008E4571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F2A766E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E0DF6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3A7275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AF0C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62593035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B3AB9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287A09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3C4" w14:paraId="1FB06233" w14:textId="77777777" w:rsidTr="004B5628">
        <w:tc>
          <w:tcPr>
            <w:tcW w:w="2520" w:type="dxa"/>
          </w:tcPr>
          <w:p w14:paraId="45ECFA8E" w14:textId="77777777" w:rsidR="005E43C4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F54F094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E332F" w14:textId="77777777" w:rsidR="005E43C4" w:rsidRPr="00425F1A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1E6E9D" w14:textId="77777777" w:rsidR="005E43C4" w:rsidRPr="008E4571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3D06" w14:textId="77777777" w:rsidR="005E43C4" w:rsidRPr="008E4571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2DFEDAA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D6E78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73D805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31D57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15F99788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6F8E0" w14:textId="77777777" w:rsidR="005E43C4" w:rsidRPr="00425F1A" w:rsidRDefault="005E43C4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F67342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3C4" w14:paraId="4FF93C11" w14:textId="77777777" w:rsidTr="004B5628">
        <w:tc>
          <w:tcPr>
            <w:tcW w:w="2520" w:type="dxa"/>
          </w:tcPr>
          <w:p w14:paraId="3DA8A5F0" w14:textId="512DCA9F" w:rsidR="005E43C4" w:rsidRPr="0045421F" w:rsidRDefault="00C42D7A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A4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งบแสดงฐานะการเงิน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900" w:type="dxa"/>
          </w:tcPr>
          <w:p w14:paraId="09F2CB06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348B2" w14:textId="77777777" w:rsidR="005E43C4" w:rsidRPr="00AA4327" w:rsidRDefault="005E43C4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E8B23F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B1611" w14:textId="77777777" w:rsidR="005E43C4" w:rsidRPr="00AA4327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5A7BB0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81655" w14:textId="77777777" w:rsidR="005E43C4" w:rsidRPr="00AA4327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8D9D68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C9996" w14:textId="77777777" w:rsidR="005E43C4" w:rsidRPr="00AA4327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DFD049B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68479" w14:textId="77777777" w:rsidR="005E43C4" w:rsidRPr="00AA4327" w:rsidRDefault="005E43C4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3511D1" w14:textId="77777777" w:rsidR="005E43C4" w:rsidRDefault="005E43C4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52856419" w14:textId="77777777" w:rsidTr="004B5628">
        <w:tc>
          <w:tcPr>
            <w:tcW w:w="2520" w:type="dxa"/>
          </w:tcPr>
          <w:p w14:paraId="4CCD2C26" w14:textId="5D88BC2F" w:rsidR="00CE79F2" w:rsidRPr="0045421F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21F">
              <w:rPr>
                <w:rFonts w:asciiTheme="majorBidi" w:hAnsiTheme="majorBidi"/>
                <w:sz w:val="30"/>
                <w:szCs w:val="30"/>
                <w:cs/>
              </w:rPr>
              <w:t>ส่วนเกินทุนจากการ</w:t>
            </w:r>
            <w:r w:rsidRPr="00FB73AA">
              <w:rPr>
                <w:rFonts w:asciiTheme="majorBidi" w:hAnsiTheme="majorBidi" w:hint="cs"/>
                <w:sz w:val="30"/>
                <w:szCs w:val="30"/>
                <w:cs/>
              </w:rPr>
              <w:t>เปลี่ยน</w:t>
            </w:r>
          </w:p>
        </w:tc>
        <w:tc>
          <w:tcPr>
            <w:tcW w:w="900" w:type="dxa"/>
          </w:tcPr>
          <w:p w14:paraId="76238D7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7CC86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6E21E5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739A3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30B0E30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C1788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8FC34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52D6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7CD9FA1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1ACB2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FAEDE6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71F19400" w14:textId="77777777" w:rsidTr="004B5628">
        <w:tc>
          <w:tcPr>
            <w:tcW w:w="2520" w:type="dxa"/>
          </w:tcPr>
          <w:p w14:paraId="0B9A2B89" w14:textId="1477D0B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FB73AA">
              <w:rPr>
                <w:rFonts w:asciiTheme="majorBidi" w:hAnsiTheme="majorBidi" w:hint="cs"/>
                <w:sz w:val="30"/>
                <w:szCs w:val="30"/>
                <w:cs/>
              </w:rPr>
              <w:t>แปลงสัดส่วน</w:t>
            </w:r>
            <w:r w:rsidRPr="009722CE">
              <w:rPr>
                <w:rFonts w:asciiTheme="majorBidi" w:hAnsiTheme="majorBidi" w:hint="cs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3484CB43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768E6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42B136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0E46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6519356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E000A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A46982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06CF4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0610A67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F8E5B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951274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44182BE9" w14:textId="77777777" w:rsidTr="004B5628">
        <w:tc>
          <w:tcPr>
            <w:tcW w:w="2520" w:type="dxa"/>
          </w:tcPr>
          <w:p w14:paraId="15C53590" w14:textId="13C6FB85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16BC9">
              <w:rPr>
                <w:rFonts w:asciiTheme="majorBidi" w:hAnsiTheme="majorBidi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900" w:type="dxa"/>
          </w:tcPr>
          <w:p w14:paraId="49A49B4C" w14:textId="3C5F909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22C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2CE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4AE67F1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A74079" w14:textId="4E9C6A3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722CE">
              <w:rPr>
                <w:rFonts w:asciiTheme="majorBidi" w:hAnsiTheme="majorBidi" w:cstheme="majorBidi"/>
                <w:sz w:val="30"/>
                <w:szCs w:val="30"/>
              </w:rPr>
              <w:t>48,522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6119A1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6210DC1" w14:textId="299EE485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97DE6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FFEA1F" w14:textId="7F3EB6F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593FB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17CAF388" w14:textId="23FE0B15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D58BC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720435" w14:textId="63FBE71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133845B5" w14:textId="77777777" w:rsidTr="004B5628">
        <w:trPr>
          <w:trHeight w:val="488"/>
        </w:trPr>
        <w:tc>
          <w:tcPr>
            <w:tcW w:w="2520" w:type="dxa"/>
          </w:tcPr>
          <w:p w14:paraId="18FAA0C3" w14:textId="6A029253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9722CE">
              <w:rPr>
                <w:rFonts w:asciiTheme="majorBidi" w:hAnsiTheme="majorBidi" w:hint="cs"/>
                <w:sz w:val="30"/>
                <w:szCs w:val="30"/>
                <w:cs/>
              </w:rPr>
              <w:t>องค์ประกอบอื่นของส่วน</w:t>
            </w:r>
          </w:p>
        </w:tc>
        <w:tc>
          <w:tcPr>
            <w:tcW w:w="900" w:type="dxa"/>
          </w:tcPr>
          <w:p w14:paraId="61F61A66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FB8C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40C8EB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8A74D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1E71D33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7FA67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2E2931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F2C99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1F8E9D5C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7999B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C983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1E4F1F33" w14:textId="77777777" w:rsidTr="004B5628">
        <w:tc>
          <w:tcPr>
            <w:tcW w:w="2520" w:type="dxa"/>
          </w:tcPr>
          <w:p w14:paraId="2D2CC097" w14:textId="473A4416" w:rsidR="00CE79F2" w:rsidRPr="0045421F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722CE">
              <w:rPr>
                <w:rFonts w:asciiTheme="majorBidi" w:hAnsiTheme="majorBidi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900" w:type="dxa"/>
          </w:tcPr>
          <w:p w14:paraId="28E51E26" w14:textId="162ABBDD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(38,075</w:t>
            </w:r>
            <w:r w:rsidRPr="009722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C2619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427744A" w14:textId="4387882E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22CE">
              <w:rPr>
                <w:rFonts w:asciiTheme="majorBidi" w:hAnsiTheme="majorBidi" w:cstheme="majorBidi"/>
                <w:sz w:val="30"/>
                <w:szCs w:val="30"/>
              </w:rPr>
              <w:t>48,522</w:t>
            </w:r>
          </w:p>
        </w:tc>
        <w:tc>
          <w:tcPr>
            <w:tcW w:w="270" w:type="dxa"/>
          </w:tcPr>
          <w:p w14:paraId="08A513D4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F6506E" w14:textId="602CEA3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10,447</w:t>
            </w:r>
          </w:p>
        </w:tc>
        <w:tc>
          <w:tcPr>
            <w:tcW w:w="270" w:type="dxa"/>
          </w:tcPr>
          <w:p w14:paraId="67787070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7E68C9" w14:textId="2D751F4B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6904F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5ADD66" w14:textId="013E3D3E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C5C76" w14:textId="77777777" w:rsidR="00CE79F2" w:rsidRPr="00AA4327" w:rsidRDefault="00CE79F2" w:rsidP="00CE79F2">
            <w:pPr>
              <w:pStyle w:val="BodyText"/>
              <w:tabs>
                <w:tab w:val="decimal" w:pos="720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3DC80" w14:textId="4BC02174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48489852" w14:textId="77777777" w:rsidTr="004B5628">
        <w:tc>
          <w:tcPr>
            <w:tcW w:w="2520" w:type="dxa"/>
          </w:tcPr>
          <w:p w14:paraId="5E9AB020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6395FC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DE6FF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13A79E" w14:textId="77777777" w:rsidR="00CE79F2" w:rsidRPr="001517EB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17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23037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0D08353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ADCB8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026951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268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C63502" w14:textId="77777777" w:rsidR="00CE79F2" w:rsidRPr="000E43A0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3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C3C07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C7E27D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7783" w14:paraId="20F769E4" w14:textId="77777777" w:rsidTr="004B5628">
        <w:tc>
          <w:tcPr>
            <w:tcW w:w="2520" w:type="dxa"/>
            <w:hideMark/>
          </w:tcPr>
          <w:p w14:paraId="2408637F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70DDD394" w14:textId="77777777" w:rsidR="00CE79F2" w:rsidRPr="009B2FE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0AC9CF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DECB32E" w14:textId="77777777" w:rsidR="00CE79F2" w:rsidRPr="009B2FE7" w:rsidRDefault="00CE79F2" w:rsidP="00CE79F2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A2F99F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4F4A2A" w14:textId="77777777" w:rsidR="00CE79F2" w:rsidRPr="009B2FE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3DCFB68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A5AFEE" w14:textId="77777777" w:rsidR="00CE79F2" w:rsidRPr="009B2FE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5B0D90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A240774" w14:textId="77777777" w:rsidR="00CE79F2" w:rsidRPr="009B2FE7" w:rsidRDefault="00CE79F2" w:rsidP="00CE79F2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33EEB8C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DF34C0" w14:textId="77777777" w:rsidR="00CE79F2" w:rsidRPr="009B2FE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E7783" w14:paraId="5B988531" w14:textId="77777777" w:rsidTr="004B5628">
        <w:tc>
          <w:tcPr>
            <w:tcW w:w="2520" w:type="dxa"/>
          </w:tcPr>
          <w:p w14:paraId="3FACAC42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5E5931A6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ED286B2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0D8628E5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EDB7E94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7593E61A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5EF7AD7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0F486CA4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87C7D95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gridSpan w:val="2"/>
          </w:tcPr>
          <w:p w14:paraId="0AEAAB34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B696D8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62C5DC12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AE7783" w14:paraId="7175812D" w14:textId="77777777" w:rsidTr="004B5628">
        <w:tc>
          <w:tcPr>
            <w:tcW w:w="2520" w:type="dxa"/>
          </w:tcPr>
          <w:p w14:paraId="053A7CCD" w14:textId="77777777" w:rsidR="00CE79F2" w:rsidRPr="00425F1A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900" w:type="dxa"/>
          </w:tcPr>
          <w:p w14:paraId="2FD26957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FF02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024D78FE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753CE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0CC6F423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0954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10BC2907" w14:textId="77777777" w:rsidR="00CE79F2" w:rsidRDefault="00CE79F2" w:rsidP="00B16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left="-79" w:right="-108" w:hanging="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2,090,800</w:t>
            </w:r>
          </w:p>
        </w:tc>
        <w:tc>
          <w:tcPr>
            <w:tcW w:w="270" w:type="dxa"/>
          </w:tcPr>
          <w:p w14:paraId="1D7EAFA9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025B020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(2,090,800)</w:t>
            </w:r>
          </w:p>
        </w:tc>
        <w:tc>
          <w:tcPr>
            <w:tcW w:w="270" w:type="dxa"/>
          </w:tcPr>
          <w:p w14:paraId="60E28B46" w14:textId="77777777" w:rsidR="00CE79F2" w:rsidRPr="009B2FE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05D97D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2BD93A70" w14:textId="77777777" w:rsidTr="004B5628">
        <w:tc>
          <w:tcPr>
            <w:tcW w:w="2520" w:type="dxa"/>
          </w:tcPr>
          <w:p w14:paraId="43E9836C" w14:textId="739F4A19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900" w:type="dxa"/>
          </w:tcPr>
          <w:p w14:paraId="7063AB9C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BB76A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4C3F5F4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F733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47B33209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35A30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6FF7B1E3" w14:textId="77777777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76,284</w:t>
            </w:r>
          </w:p>
        </w:tc>
        <w:tc>
          <w:tcPr>
            <w:tcW w:w="270" w:type="dxa"/>
          </w:tcPr>
          <w:p w14:paraId="0C703220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73FB564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B2FE7">
              <w:rPr>
                <w:rFonts w:asciiTheme="majorBidi" w:hAnsiTheme="majorBidi" w:cstheme="majorBidi"/>
                <w:sz w:val="30"/>
                <w:szCs w:val="30"/>
              </w:rPr>
              <w:t>76,284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1E86E8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2A5A5C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5B344CF4" w14:textId="77777777" w:rsidTr="004B5628">
        <w:tc>
          <w:tcPr>
            <w:tcW w:w="2520" w:type="dxa"/>
          </w:tcPr>
          <w:p w14:paraId="47A3AB4F" w14:textId="77777777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CEFE09F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91551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03B173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B4744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76A9E845" w14:textId="77777777" w:rsidR="00CE79F2" w:rsidRPr="00425F1A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0A6D5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1E4D3EAE" w14:textId="74282062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A5216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DDBC44C" w14:textId="77777777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B2FE7">
              <w:rPr>
                <w:rFonts w:asciiTheme="majorBidi" w:hAnsiTheme="majorBidi" w:cstheme="majorBidi"/>
                <w:sz w:val="30"/>
                <w:szCs w:val="30"/>
              </w:rPr>
              <w:t>2,167,084</w:t>
            </w:r>
          </w:p>
        </w:tc>
        <w:tc>
          <w:tcPr>
            <w:tcW w:w="270" w:type="dxa"/>
          </w:tcPr>
          <w:p w14:paraId="03067B31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B0C9A3" w14:textId="77777777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right="-108" w:hanging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2,167,084</w:t>
            </w:r>
          </w:p>
        </w:tc>
      </w:tr>
      <w:tr w:rsidR="00AE7783" w14:paraId="3F6A8A3E" w14:textId="77777777" w:rsidTr="004B5628">
        <w:tc>
          <w:tcPr>
            <w:tcW w:w="2520" w:type="dxa"/>
          </w:tcPr>
          <w:p w14:paraId="5D9D4B41" w14:textId="75463A72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65CF5EB" w14:textId="1BC5E1A3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107,850</w:t>
            </w:r>
          </w:p>
        </w:tc>
        <w:tc>
          <w:tcPr>
            <w:tcW w:w="270" w:type="dxa"/>
          </w:tcPr>
          <w:p w14:paraId="67533B7E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1E4C2D" w14:textId="4092E637" w:rsidR="00CE79F2" w:rsidRDefault="00CE79F2" w:rsidP="00AE7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05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485D60C5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41563A50" w14:textId="0B5D5B3B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05FD">
              <w:rPr>
                <w:rFonts w:asciiTheme="majorBidi" w:hAnsiTheme="majorBidi" w:cstheme="majorBidi"/>
                <w:sz w:val="30"/>
                <w:szCs w:val="30"/>
              </w:rPr>
              <w:t>108,592</w:t>
            </w:r>
          </w:p>
        </w:tc>
        <w:tc>
          <w:tcPr>
            <w:tcW w:w="270" w:type="dxa"/>
          </w:tcPr>
          <w:p w14:paraId="2407D340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B3FFCF7" w14:textId="300F0011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63,332</w:t>
            </w:r>
          </w:p>
        </w:tc>
        <w:tc>
          <w:tcPr>
            <w:tcW w:w="270" w:type="dxa"/>
          </w:tcPr>
          <w:p w14:paraId="40D86AD8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987B583" w14:textId="1772F41A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05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764B42A5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48AEE6" w14:textId="300B593F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right="-108" w:firstLine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64,074</w:t>
            </w:r>
          </w:p>
        </w:tc>
      </w:tr>
      <w:tr w:rsidR="00AE7783" w14:paraId="5191721A" w14:textId="77777777" w:rsidTr="004B5628">
        <w:tc>
          <w:tcPr>
            <w:tcW w:w="2520" w:type="dxa"/>
          </w:tcPr>
          <w:p w14:paraId="1B8C5F25" w14:textId="223D2406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  <w:bookmarkStart w:id="1" w:name="_GoBack"/>
            <w:bookmarkEnd w:id="1"/>
          </w:p>
        </w:tc>
        <w:tc>
          <w:tcPr>
            <w:tcW w:w="900" w:type="dxa"/>
          </w:tcPr>
          <w:p w14:paraId="732ABC25" w14:textId="116DDDFE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4980D000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B873E0" w14:textId="7320ED70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05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8425D72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0507CF09" w14:textId="3B48601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9E3FF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D08F3AC" w14:textId="7E01B151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14:paraId="4B78DA83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7663A2F0" w14:textId="23670777" w:rsidR="00CE79F2" w:rsidRPr="009B2FE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05FD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6EB8BD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B205B3" w14:textId="3ADCCAA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44C4A394" w14:textId="77777777" w:rsidTr="004B5628">
        <w:tc>
          <w:tcPr>
            <w:tcW w:w="2520" w:type="dxa"/>
          </w:tcPr>
          <w:p w14:paraId="5B5B8DAF" w14:textId="1AA76A40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2576BE2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299DD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65882F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61ED5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1B79AE38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D5E3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4FB4C6A3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546CF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7EA6D1B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892F5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DA74EE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29041740" w14:textId="77777777" w:rsidTr="004B5628">
        <w:tc>
          <w:tcPr>
            <w:tcW w:w="2520" w:type="dxa"/>
          </w:tcPr>
          <w:p w14:paraId="001C134A" w14:textId="1665FA4E" w:rsidR="00CE79F2" w:rsidRPr="002B029F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16BC9">
              <w:rPr>
                <w:rFonts w:asciiTheme="majorBidi" w:hAnsiTheme="majorBidi" w:hint="cs"/>
                <w:sz w:val="30"/>
                <w:szCs w:val="30"/>
                <w:cs/>
              </w:rPr>
              <w:t>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00" w:type="dxa"/>
          </w:tcPr>
          <w:p w14:paraId="501CBD6C" w14:textId="6140458B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57,240</w:t>
            </w:r>
          </w:p>
        </w:tc>
        <w:tc>
          <w:tcPr>
            <w:tcW w:w="270" w:type="dxa"/>
          </w:tcPr>
          <w:p w14:paraId="799BB345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960E4" w14:textId="5060349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(57,240)</w:t>
            </w:r>
          </w:p>
        </w:tc>
        <w:tc>
          <w:tcPr>
            <w:tcW w:w="270" w:type="dxa"/>
          </w:tcPr>
          <w:p w14:paraId="6546EA5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6C99BBF6" w14:textId="7A0FCBE0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CC5D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ACE1A6D" w14:textId="5D8F59F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89B38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73C78217" w14:textId="322170E3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D6A8E3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19E21C" w14:textId="5D733536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445B37F1" w14:textId="77777777" w:rsidTr="004B5628">
        <w:tc>
          <w:tcPr>
            <w:tcW w:w="2520" w:type="dxa"/>
          </w:tcPr>
          <w:p w14:paraId="483CC387" w14:textId="2E388650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25DF84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CC41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FC5B5D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9B58F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16C70053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42DA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7D38D7D4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CD0A3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E9CB0FD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EC774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769C69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302CE7CD" w14:textId="77777777" w:rsidTr="004B5628">
        <w:tc>
          <w:tcPr>
            <w:tcW w:w="2520" w:type="dxa"/>
          </w:tcPr>
          <w:p w14:paraId="2F187482" w14:textId="2D1050CF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16BC9">
              <w:rPr>
                <w:rFonts w:asciiTheme="majorBidi" w:hAnsiTheme="majorBidi" w:hint="cs"/>
                <w:sz w:val="30"/>
                <w:szCs w:val="30"/>
                <w:cs/>
              </w:rPr>
              <w:t>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00" w:type="dxa"/>
          </w:tcPr>
          <w:p w14:paraId="583A6356" w14:textId="23FEF51F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(345)</w:t>
            </w:r>
          </w:p>
        </w:tc>
        <w:tc>
          <w:tcPr>
            <w:tcW w:w="270" w:type="dxa"/>
          </w:tcPr>
          <w:p w14:paraId="5301B85A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0A33EF" w14:textId="070E5E76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16770622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6F330391" w14:textId="0E5A398E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1CBAE1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5039FE1D" w14:textId="2A6A2D1F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D67719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4DA3EEBF" w14:textId="47F4779A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AE81C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774208" w14:textId="4E90126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4CAF0486" w14:textId="77777777" w:rsidTr="004B5628">
        <w:tc>
          <w:tcPr>
            <w:tcW w:w="2520" w:type="dxa"/>
          </w:tcPr>
          <w:p w14:paraId="10286485" w14:textId="72ED3AD4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78A4ED3F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E8D29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EA40BA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1E973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3125BE5D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4CA9B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22DD677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6FAD4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C614C24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2D29A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462967" w14:textId="77777777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7783" w14:paraId="149D0252" w14:textId="77777777" w:rsidTr="004B5628">
        <w:tc>
          <w:tcPr>
            <w:tcW w:w="2520" w:type="dxa"/>
          </w:tcPr>
          <w:p w14:paraId="03074FC5" w14:textId="2239EBF3" w:rsidR="00CE79F2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16BC9">
              <w:rPr>
                <w:rFonts w:asciiTheme="majorBidi" w:hAnsiTheme="majorBidi" w:hint="cs"/>
                <w:sz w:val="30"/>
                <w:szCs w:val="30"/>
                <w:cs/>
              </w:rPr>
              <w:t>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900" w:type="dxa"/>
          </w:tcPr>
          <w:p w14:paraId="4A8BD87C" w14:textId="1375FBB1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CF56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060220E" w14:textId="6D62F549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56,895</w:t>
            </w:r>
          </w:p>
        </w:tc>
        <w:tc>
          <w:tcPr>
            <w:tcW w:w="270" w:type="dxa"/>
          </w:tcPr>
          <w:p w14:paraId="53072344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0" w:type="dxa"/>
          </w:tcPr>
          <w:p w14:paraId="53E0B9AC" w14:textId="669D5F9C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56,895</w:t>
            </w:r>
          </w:p>
        </w:tc>
        <w:tc>
          <w:tcPr>
            <w:tcW w:w="270" w:type="dxa"/>
          </w:tcPr>
          <w:p w14:paraId="6F3FF0BF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</w:tcPr>
          <w:p w14:paraId="0303B37F" w14:textId="7548926E" w:rsidR="00CE79F2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9B606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98E86F" w14:textId="46CEE80F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left="-15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9DC84" w14:textId="77777777" w:rsidR="00CE79F2" w:rsidRPr="009B2FE7" w:rsidRDefault="00CE79F2" w:rsidP="00CE79F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2D86E6" w14:textId="71A6AA56" w:rsidR="00CE79F2" w:rsidRDefault="00CE79F2" w:rsidP="004B56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7783" w14:paraId="67378ED3" w14:textId="77777777" w:rsidTr="004B5628">
        <w:tc>
          <w:tcPr>
            <w:tcW w:w="2520" w:type="dxa"/>
          </w:tcPr>
          <w:p w14:paraId="00791C37" w14:textId="1B5E216F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3C08DA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C66BE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6E5A45" w14:textId="77777777" w:rsidR="00CE79F2" w:rsidRPr="00AA4327" w:rsidRDefault="00CE79F2" w:rsidP="00CE79F2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9DB56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B05D04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D3612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4045A7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CEDD6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FD003B" w14:textId="77777777" w:rsidR="00CE79F2" w:rsidRPr="00AA4327" w:rsidRDefault="00CE79F2" w:rsidP="00CE7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  <w:r w:rsidRPr="00AA43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FEE14C" w14:textId="77777777" w:rsidR="00CE79F2" w:rsidRPr="00AA4327" w:rsidRDefault="00CE79F2" w:rsidP="00CE79F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162934" w14:textId="77777777" w:rsidR="00CE79F2" w:rsidRPr="00AA4327" w:rsidRDefault="00CE79F2" w:rsidP="00CE79F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842EBB" w14:textId="77777777" w:rsidR="009C367C" w:rsidRPr="0045421F" w:rsidRDefault="009C367C" w:rsidP="009C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340D6FC" w14:textId="116EF936" w:rsidR="009C367C" w:rsidRDefault="009C367C" w:rsidP="00D67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</w:t>
      </w:r>
      <w:r w:rsidRPr="009C367C">
        <w:rPr>
          <w:rFonts w:ascii="Angsana New" w:hAnsi="Angsana New"/>
          <w:sz w:val="30"/>
          <w:szCs w:val="30"/>
          <w:cs/>
        </w:rPr>
        <w:t>รายการใหม่นี้</w:t>
      </w:r>
      <w:r w:rsidRPr="0045421F">
        <w:rPr>
          <w:rFonts w:ascii="Angsana New" w:hAnsi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p w14:paraId="596F13CF" w14:textId="77777777" w:rsidR="00AA4327" w:rsidRPr="0045421F" w:rsidRDefault="00AA4327" w:rsidP="00AA4327">
      <w:pPr>
        <w:rPr>
          <w:sz w:val="20"/>
          <w:szCs w:val="20"/>
        </w:rPr>
      </w:pPr>
    </w:p>
    <w:sectPr w:rsidR="00AA4327" w:rsidRPr="0045421F" w:rsidSect="00CC71B4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F9A0F" w14:textId="77777777" w:rsidR="00774BD0" w:rsidRDefault="00774BD0" w:rsidP="00900EE2">
      <w:r>
        <w:separator/>
      </w:r>
    </w:p>
  </w:endnote>
  <w:endnote w:type="continuationSeparator" w:id="0">
    <w:p w14:paraId="5E405184" w14:textId="77777777" w:rsidR="00774BD0" w:rsidRDefault="00774BD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71440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9CEDD19" w14:textId="77777777" w:rsidR="0086755C" w:rsidRPr="002668F7" w:rsidRDefault="008675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68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68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68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95563"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2668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69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276FBE" w14:textId="77777777" w:rsidR="0086755C" w:rsidRPr="002668F7" w:rsidRDefault="008675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68F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68F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68F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95563">
          <w:rPr>
            <w:rFonts w:asciiTheme="majorBidi" w:hAnsiTheme="majorBidi" w:cstheme="majorBidi"/>
            <w:noProof/>
            <w:sz w:val="30"/>
            <w:szCs w:val="30"/>
          </w:rPr>
          <w:t>54</w:t>
        </w:r>
        <w:r w:rsidRPr="002668F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77264" w14:textId="77777777" w:rsidR="00774BD0" w:rsidRDefault="00774BD0" w:rsidP="00900EE2">
      <w:r>
        <w:separator/>
      </w:r>
    </w:p>
  </w:footnote>
  <w:footnote w:type="continuationSeparator" w:id="0">
    <w:p w14:paraId="795DBE52" w14:textId="77777777" w:rsidR="00774BD0" w:rsidRDefault="00774BD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45858" w14:textId="77777777" w:rsidR="0086755C" w:rsidRPr="00E669A5" w:rsidRDefault="0086755C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ไทคอน</w:t>
    </w:r>
    <w:r w:rsidRPr="00924219"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อินดัสเทรียล</w:t>
    </w:r>
    <w:r w:rsidRPr="00924219"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คอนเน็คชั่น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98E0628" w14:textId="77777777" w:rsidR="0086755C" w:rsidRPr="00E669A5" w:rsidRDefault="0086755C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88EEC5F" w14:textId="77777777" w:rsidR="0086755C" w:rsidRPr="00DF07CF" w:rsidRDefault="0086755C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1706BB">
      <w:rPr>
        <w:rFonts w:ascii="Angsana New" w:hAnsi="Angsana New"/>
        <w:sz w:val="32"/>
        <w:szCs w:val="32"/>
        <w:lang w:val="en-US" w:bidi="th-TH"/>
      </w:rPr>
      <w:t>2561</w:t>
    </w:r>
    <w:r w:rsidRPr="00924219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E0EC910" w14:textId="77777777" w:rsidR="0086755C" w:rsidRPr="004B3C0B" w:rsidRDefault="0086755C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7EE6B" w14:textId="77777777" w:rsidR="0086755C" w:rsidRPr="00E669A5" w:rsidRDefault="0086755C" w:rsidP="00E26280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ไทคอน</w:t>
    </w:r>
    <w:r w:rsidRPr="00924219"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อินดัสเทรียล</w:t>
    </w:r>
    <w:r w:rsidRPr="00924219">
      <w:rPr>
        <w:rFonts w:ascii="Angsana New" w:hAnsi="Angsana New"/>
        <w:sz w:val="32"/>
        <w:szCs w:val="32"/>
        <w:cs/>
      </w:rPr>
      <w:t xml:space="preserve"> </w:t>
    </w:r>
    <w:r w:rsidRPr="00924219">
      <w:rPr>
        <w:rFonts w:ascii="Angsana New" w:hAnsi="Angsana New" w:hint="cs"/>
        <w:sz w:val="32"/>
        <w:szCs w:val="32"/>
        <w:cs/>
      </w:rPr>
      <w:t>คอนเน็คชั่น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253261EE" w14:textId="77777777" w:rsidR="0086755C" w:rsidRPr="00E669A5" w:rsidRDefault="0086755C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8E39FE2" w14:textId="77777777" w:rsidR="0086755C" w:rsidRPr="00DF07CF" w:rsidRDefault="0086755C" w:rsidP="00BB5FD6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1706BB">
      <w:rPr>
        <w:rFonts w:ascii="Angsana New" w:hAnsi="Angsana New"/>
        <w:sz w:val="32"/>
        <w:szCs w:val="32"/>
        <w:lang w:val="en-US" w:bidi="th-TH"/>
      </w:rPr>
      <w:t>2561</w:t>
    </w:r>
    <w:r w:rsidRPr="00924219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6F797252" w14:textId="77777777" w:rsidR="0086755C" w:rsidRPr="004B3C0B" w:rsidRDefault="0086755C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9B571B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1320D7"/>
    <w:multiLevelType w:val="hybridMultilevel"/>
    <w:tmpl w:val="221613D0"/>
    <w:lvl w:ilvl="0" w:tplc="038C5E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120838"/>
    <w:multiLevelType w:val="hybridMultilevel"/>
    <w:tmpl w:val="9AFE7D70"/>
    <w:lvl w:ilvl="0" w:tplc="DD6E7D84">
      <w:start w:val="1"/>
      <w:numFmt w:val="thaiLetters"/>
      <w:lvlText w:val="(%1)"/>
      <w:lvlJc w:val="left"/>
      <w:pPr>
        <w:ind w:left="111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2D76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C466C5"/>
    <w:multiLevelType w:val="hybridMultilevel"/>
    <w:tmpl w:val="30D826D8"/>
    <w:lvl w:ilvl="0" w:tplc="3FF647D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42D9E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12185A"/>
    <w:multiLevelType w:val="hybridMultilevel"/>
    <w:tmpl w:val="E070CF4A"/>
    <w:lvl w:ilvl="0" w:tplc="EE94520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8473F9"/>
    <w:multiLevelType w:val="hybridMultilevel"/>
    <w:tmpl w:val="B420BD38"/>
    <w:lvl w:ilvl="0" w:tplc="7DF6BE5E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7C4289D"/>
    <w:multiLevelType w:val="hybridMultilevel"/>
    <w:tmpl w:val="841238A8"/>
    <w:lvl w:ilvl="0" w:tplc="08C2548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9BC24B9"/>
    <w:multiLevelType w:val="hybridMultilevel"/>
    <w:tmpl w:val="A77A6A64"/>
    <w:lvl w:ilvl="0" w:tplc="1B0888C4">
      <w:start w:val="1"/>
      <w:numFmt w:val="decimal"/>
      <w:lvlText w:val="(%1)"/>
      <w:lvlJc w:val="left"/>
      <w:pPr>
        <w:ind w:left="135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735AA0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4DC1A6F"/>
    <w:multiLevelType w:val="hybridMultilevel"/>
    <w:tmpl w:val="804A2EAE"/>
    <w:lvl w:ilvl="0" w:tplc="8CC87D2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CE4D3D"/>
    <w:multiLevelType w:val="hybridMultilevel"/>
    <w:tmpl w:val="49AA780A"/>
    <w:lvl w:ilvl="0" w:tplc="6AAA7AF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1636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32940"/>
    <w:multiLevelType w:val="hybridMultilevel"/>
    <w:tmpl w:val="55A03788"/>
    <w:lvl w:ilvl="0" w:tplc="43CC59EE">
      <w:start w:val="2"/>
      <w:numFmt w:val="decimal"/>
      <w:lvlText w:val="%1"/>
      <w:lvlJc w:val="left"/>
      <w:pPr>
        <w:ind w:left="756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8" w15:restartNumberingAfterBreak="0">
    <w:nsid w:val="79ED4BC0"/>
    <w:multiLevelType w:val="hybridMultilevel"/>
    <w:tmpl w:val="292E2310"/>
    <w:lvl w:ilvl="0" w:tplc="F1E46A9A">
      <w:start w:val="15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2"/>
  </w:num>
  <w:num w:numId="14">
    <w:abstractNumId w:val="20"/>
  </w:num>
  <w:num w:numId="15">
    <w:abstractNumId w:val="25"/>
  </w:num>
  <w:num w:numId="16">
    <w:abstractNumId w:val="28"/>
  </w:num>
  <w:num w:numId="17">
    <w:abstractNumId w:val="21"/>
  </w:num>
  <w:num w:numId="18">
    <w:abstractNumId w:val="36"/>
  </w:num>
  <w:num w:numId="19">
    <w:abstractNumId w:val="26"/>
  </w:num>
  <w:num w:numId="20">
    <w:abstractNumId w:val="34"/>
  </w:num>
  <w:num w:numId="21">
    <w:abstractNumId w:val="16"/>
  </w:num>
  <w:num w:numId="22">
    <w:abstractNumId w:val="11"/>
  </w:num>
  <w:num w:numId="23">
    <w:abstractNumId w:val="27"/>
  </w:num>
  <w:num w:numId="24">
    <w:abstractNumId w:val="31"/>
  </w:num>
  <w:num w:numId="25">
    <w:abstractNumId w:val="14"/>
  </w:num>
  <w:num w:numId="26">
    <w:abstractNumId w:val="33"/>
  </w:num>
  <w:num w:numId="27">
    <w:abstractNumId w:val="39"/>
  </w:num>
  <w:num w:numId="28">
    <w:abstractNumId w:val="13"/>
  </w:num>
  <w:num w:numId="29">
    <w:abstractNumId w:val="37"/>
  </w:num>
  <w:num w:numId="30">
    <w:abstractNumId w:val="29"/>
  </w:num>
  <w:num w:numId="31">
    <w:abstractNumId w:val="17"/>
  </w:num>
  <w:num w:numId="32">
    <w:abstractNumId w:val="35"/>
  </w:num>
  <w:num w:numId="33">
    <w:abstractNumId w:val="23"/>
  </w:num>
  <w:num w:numId="34">
    <w:abstractNumId w:val="30"/>
  </w:num>
  <w:num w:numId="35">
    <w:abstractNumId w:val="12"/>
  </w:num>
  <w:num w:numId="36">
    <w:abstractNumId w:val="15"/>
  </w:num>
  <w:num w:numId="37">
    <w:abstractNumId w:val="10"/>
  </w:num>
  <w:num w:numId="38">
    <w:abstractNumId w:val="22"/>
  </w:num>
  <w:num w:numId="39">
    <w:abstractNumId w:val="19"/>
  </w:num>
  <w:num w:numId="40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220"/>
    <w:rsid w:val="0000050C"/>
    <w:rsid w:val="00000519"/>
    <w:rsid w:val="00000D88"/>
    <w:rsid w:val="00000DA9"/>
    <w:rsid w:val="0000111C"/>
    <w:rsid w:val="0000113A"/>
    <w:rsid w:val="00001335"/>
    <w:rsid w:val="000013E3"/>
    <w:rsid w:val="00001454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3FDD"/>
    <w:rsid w:val="00004681"/>
    <w:rsid w:val="00005193"/>
    <w:rsid w:val="00005444"/>
    <w:rsid w:val="00005497"/>
    <w:rsid w:val="000055B8"/>
    <w:rsid w:val="00005EA5"/>
    <w:rsid w:val="00006838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0AC"/>
    <w:rsid w:val="00011134"/>
    <w:rsid w:val="000114BE"/>
    <w:rsid w:val="00011572"/>
    <w:rsid w:val="0001176F"/>
    <w:rsid w:val="00011A10"/>
    <w:rsid w:val="00011A4E"/>
    <w:rsid w:val="00011C53"/>
    <w:rsid w:val="00011FE4"/>
    <w:rsid w:val="000125B8"/>
    <w:rsid w:val="0001260E"/>
    <w:rsid w:val="0001268F"/>
    <w:rsid w:val="00012F16"/>
    <w:rsid w:val="00012F48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87"/>
    <w:rsid w:val="0001622C"/>
    <w:rsid w:val="0001630E"/>
    <w:rsid w:val="00016437"/>
    <w:rsid w:val="00016576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5F3"/>
    <w:rsid w:val="0002263F"/>
    <w:rsid w:val="000226BF"/>
    <w:rsid w:val="000228E5"/>
    <w:rsid w:val="0002294B"/>
    <w:rsid w:val="00022A1A"/>
    <w:rsid w:val="00022CA1"/>
    <w:rsid w:val="00022DA5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E0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D4B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211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FFB"/>
    <w:rsid w:val="00040B06"/>
    <w:rsid w:val="00040B37"/>
    <w:rsid w:val="00040C52"/>
    <w:rsid w:val="00041068"/>
    <w:rsid w:val="0004108C"/>
    <w:rsid w:val="00041431"/>
    <w:rsid w:val="0004180A"/>
    <w:rsid w:val="0004185A"/>
    <w:rsid w:val="00041939"/>
    <w:rsid w:val="000419E6"/>
    <w:rsid w:val="00041E6F"/>
    <w:rsid w:val="00041ED0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C69"/>
    <w:rsid w:val="00047DF2"/>
    <w:rsid w:val="00047F60"/>
    <w:rsid w:val="00050592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BC0"/>
    <w:rsid w:val="00051BDE"/>
    <w:rsid w:val="00052547"/>
    <w:rsid w:val="00052C9F"/>
    <w:rsid w:val="00052E75"/>
    <w:rsid w:val="00053079"/>
    <w:rsid w:val="000534BE"/>
    <w:rsid w:val="00053938"/>
    <w:rsid w:val="00053AB1"/>
    <w:rsid w:val="00053D9E"/>
    <w:rsid w:val="00054102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FF"/>
    <w:rsid w:val="00055CC3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164"/>
    <w:rsid w:val="0006335F"/>
    <w:rsid w:val="0006367C"/>
    <w:rsid w:val="000637A9"/>
    <w:rsid w:val="00063A4E"/>
    <w:rsid w:val="00063BD8"/>
    <w:rsid w:val="0006448C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1DE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162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91"/>
    <w:rsid w:val="00074BDE"/>
    <w:rsid w:val="00074C0D"/>
    <w:rsid w:val="00075084"/>
    <w:rsid w:val="000756BA"/>
    <w:rsid w:val="00075981"/>
    <w:rsid w:val="00075C00"/>
    <w:rsid w:val="000761A3"/>
    <w:rsid w:val="0007637D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238"/>
    <w:rsid w:val="00095354"/>
    <w:rsid w:val="00095444"/>
    <w:rsid w:val="0009546C"/>
    <w:rsid w:val="00095510"/>
    <w:rsid w:val="0009569B"/>
    <w:rsid w:val="00095B11"/>
    <w:rsid w:val="00095CD4"/>
    <w:rsid w:val="00095F2F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A83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127"/>
    <w:rsid w:val="000A6270"/>
    <w:rsid w:val="000A665A"/>
    <w:rsid w:val="000A6913"/>
    <w:rsid w:val="000A6E37"/>
    <w:rsid w:val="000A711B"/>
    <w:rsid w:val="000A727E"/>
    <w:rsid w:val="000A7961"/>
    <w:rsid w:val="000A7C66"/>
    <w:rsid w:val="000A7C7D"/>
    <w:rsid w:val="000A7D6E"/>
    <w:rsid w:val="000A7E5A"/>
    <w:rsid w:val="000A7F7A"/>
    <w:rsid w:val="000A7F7F"/>
    <w:rsid w:val="000B0706"/>
    <w:rsid w:val="000B0A2B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A19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23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5A9"/>
    <w:rsid w:val="000D06C9"/>
    <w:rsid w:val="000D075B"/>
    <w:rsid w:val="000D0A81"/>
    <w:rsid w:val="000D0B19"/>
    <w:rsid w:val="000D0CB7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426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0C14"/>
    <w:rsid w:val="000F1208"/>
    <w:rsid w:val="000F12BE"/>
    <w:rsid w:val="000F1A4E"/>
    <w:rsid w:val="000F1C0A"/>
    <w:rsid w:val="000F1F5D"/>
    <w:rsid w:val="000F24BC"/>
    <w:rsid w:val="000F25CD"/>
    <w:rsid w:val="000F29E1"/>
    <w:rsid w:val="000F2E48"/>
    <w:rsid w:val="000F2EC5"/>
    <w:rsid w:val="000F2F2E"/>
    <w:rsid w:val="000F3200"/>
    <w:rsid w:val="000F327B"/>
    <w:rsid w:val="000F35CB"/>
    <w:rsid w:val="000F35F1"/>
    <w:rsid w:val="000F37CA"/>
    <w:rsid w:val="000F3A8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0D5"/>
    <w:rsid w:val="000F62D5"/>
    <w:rsid w:val="000F63E2"/>
    <w:rsid w:val="000F644E"/>
    <w:rsid w:val="000F6616"/>
    <w:rsid w:val="000F6776"/>
    <w:rsid w:val="000F680B"/>
    <w:rsid w:val="000F6FAE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F8D"/>
    <w:rsid w:val="00116FDC"/>
    <w:rsid w:val="001171F4"/>
    <w:rsid w:val="00117205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0D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3FA0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B2C"/>
    <w:rsid w:val="0013000F"/>
    <w:rsid w:val="00130207"/>
    <w:rsid w:val="00130241"/>
    <w:rsid w:val="0013031B"/>
    <w:rsid w:val="0013034C"/>
    <w:rsid w:val="00130890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42CB"/>
    <w:rsid w:val="0013464F"/>
    <w:rsid w:val="00134DCE"/>
    <w:rsid w:val="0013518D"/>
    <w:rsid w:val="001352AD"/>
    <w:rsid w:val="001352C2"/>
    <w:rsid w:val="0013608B"/>
    <w:rsid w:val="00136B7F"/>
    <w:rsid w:val="00136DC2"/>
    <w:rsid w:val="00136F73"/>
    <w:rsid w:val="00137605"/>
    <w:rsid w:val="001377D7"/>
    <w:rsid w:val="00137B74"/>
    <w:rsid w:val="00140077"/>
    <w:rsid w:val="001403D1"/>
    <w:rsid w:val="0014040D"/>
    <w:rsid w:val="0014058C"/>
    <w:rsid w:val="00140670"/>
    <w:rsid w:val="001407B8"/>
    <w:rsid w:val="00140BF0"/>
    <w:rsid w:val="00140D56"/>
    <w:rsid w:val="00141215"/>
    <w:rsid w:val="001413B0"/>
    <w:rsid w:val="00141626"/>
    <w:rsid w:val="00141954"/>
    <w:rsid w:val="00141BC6"/>
    <w:rsid w:val="00141CD5"/>
    <w:rsid w:val="00141CEB"/>
    <w:rsid w:val="00141F9E"/>
    <w:rsid w:val="00141FB5"/>
    <w:rsid w:val="00141FE0"/>
    <w:rsid w:val="001431ED"/>
    <w:rsid w:val="00143563"/>
    <w:rsid w:val="001437E2"/>
    <w:rsid w:val="001437F6"/>
    <w:rsid w:val="00143866"/>
    <w:rsid w:val="00143A19"/>
    <w:rsid w:val="0014419E"/>
    <w:rsid w:val="00144413"/>
    <w:rsid w:val="00144BB8"/>
    <w:rsid w:val="00144CE0"/>
    <w:rsid w:val="00144D9D"/>
    <w:rsid w:val="00144E77"/>
    <w:rsid w:val="00144F3C"/>
    <w:rsid w:val="00145062"/>
    <w:rsid w:val="0014564F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B37"/>
    <w:rsid w:val="00150CED"/>
    <w:rsid w:val="00150D96"/>
    <w:rsid w:val="00150D9B"/>
    <w:rsid w:val="001511D6"/>
    <w:rsid w:val="0015174A"/>
    <w:rsid w:val="001517DF"/>
    <w:rsid w:val="001517EB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A9E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C82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7F8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1B9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2FE"/>
    <w:rsid w:val="00163735"/>
    <w:rsid w:val="001637C0"/>
    <w:rsid w:val="00163811"/>
    <w:rsid w:val="00163960"/>
    <w:rsid w:val="00163AA6"/>
    <w:rsid w:val="00163AF7"/>
    <w:rsid w:val="00163BB2"/>
    <w:rsid w:val="00163FF3"/>
    <w:rsid w:val="00164237"/>
    <w:rsid w:val="001642F4"/>
    <w:rsid w:val="001647FC"/>
    <w:rsid w:val="00164A5E"/>
    <w:rsid w:val="00164A66"/>
    <w:rsid w:val="00164D16"/>
    <w:rsid w:val="00164E37"/>
    <w:rsid w:val="00164E55"/>
    <w:rsid w:val="00165330"/>
    <w:rsid w:val="00165745"/>
    <w:rsid w:val="001657F4"/>
    <w:rsid w:val="00165AFE"/>
    <w:rsid w:val="00165C0D"/>
    <w:rsid w:val="00165C5D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E0"/>
    <w:rsid w:val="001673D2"/>
    <w:rsid w:val="00167649"/>
    <w:rsid w:val="00167C2B"/>
    <w:rsid w:val="00167CF1"/>
    <w:rsid w:val="00167EEC"/>
    <w:rsid w:val="001702F3"/>
    <w:rsid w:val="001706BB"/>
    <w:rsid w:val="00170772"/>
    <w:rsid w:val="00170A9C"/>
    <w:rsid w:val="00170B23"/>
    <w:rsid w:val="00170C90"/>
    <w:rsid w:val="00170CB8"/>
    <w:rsid w:val="00171218"/>
    <w:rsid w:val="0017160C"/>
    <w:rsid w:val="00171765"/>
    <w:rsid w:val="00171A06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2C4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9F1"/>
    <w:rsid w:val="00176CFE"/>
    <w:rsid w:val="00176D1B"/>
    <w:rsid w:val="00176D8F"/>
    <w:rsid w:val="00176DB6"/>
    <w:rsid w:val="0017724C"/>
    <w:rsid w:val="00177636"/>
    <w:rsid w:val="0017768B"/>
    <w:rsid w:val="001776CC"/>
    <w:rsid w:val="0017788F"/>
    <w:rsid w:val="00177A58"/>
    <w:rsid w:val="00177AD1"/>
    <w:rsid w:val="00177C02"/>
    <w:rsid w:val="00177DF2"/>
    <w:rsid w:val="00177E1E"/>
    <w:rsid w:val="00180024"/>
    <w:rsid w:val="0018020D"/>
    <w:rsid w:val="001803BC"/>
    <w:rsid w:val="00180583"/>
    <w:rsid w:val="0018095E"/>
    <w:rsid w:val="00181107"/>
    <w:rsid w:val="00181192"/>
    <w:rsid w:val="001813DE"/>
    <w:rsid w:val="00181454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CB"/>
    <w:rsid w:val="00185DFD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004"/>
    <w:rsid w:val="00191321"/>
    <w:rsid w:val="0019132F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D1C"/>
    <w:rsid w:val="00192F3A"/>
    <w:rsid w:val="00192F42"/>
    <w:rsid w:val="00193420"/>
    <w:rsid w:val="00193AA3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11D9"/>
    <w:rsid w:val="001A1311"/>
    <w:rsid w:val="001A1BB1"/>
    <w:rsid w:val="001A226A"/>
    <w:rsid w:val="001A2271"/>
    <w:rsid w:val="001A2291"/>
    <w:rsid w:val="001A24B0"/>
    <w:rsid w:val="001A2C88"/>
    <w:rsid w:val="001A3398"/>
    <w:rsid w:val="001A3491"/>
    <w:rsid w:val="001A3549"/>
    <w:rsid w:val="001A3975"/>
    <w:rsid w:val="001A3BEE"/>
    <w:rsid w:val="001A4036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468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7C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484"/>
    <w:rsid w:val="001C0872"/>
    <w:rsid w:val="001C0A2E"/>
    <w:rsid w:val="001C0BB4"/>
    <w:rsid w:val="001C0BDB"/>
    <w:rsid w:val="001C0D86"/>
    <w:rsid w:val="001C0F69"/>
    <w:rsid w:val="001C12E3"/>
    <w:rsid w:val="001C1514"/>
    <w:rsid w:val="001C1A27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DF"/>
    <w:rsid w:val="001C2FDD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3EC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2FC"/>
    <w:rsid w:val="001D1609"/>
    <w:rsid w:val="001D1A07"/>
    <w:rsid w:val="001D1BD8"/>
    <w:rsid w:val="001D1FB6"/>
    <w:rsid w:val="001D2061"/>
    <w:rsid w:val="001D28B7"/>
    <w:rsid w:val="001D28CD"/>
    <w:rsid w:val="001D2A44"/>
    <w:rsid w:val="001D2D65"/>
    <w:rsid w:val="001D2D6D"/>
    <w:rsid w:val="001D3145"/>
    <w:rsid w:val="001D334D"/>
    <w:rsid w:val="001D3808"/>
    <w:rsid w:val="001D40A9"/>
    <w:rsid w:val="001D4468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39B"/>
    <w:rsid w:val="001D66B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0C6F"/>
    <w:rsid w:val="001E11A9"/>
    <w:rsid w:val="001E124F"/>
    <w:rsid w:val="001E13E0"/>
    <w:rsid w:val="001E14AB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CA4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6D38"/>
    <w:rsid w:val="001F712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8DE"/>
    <w:rsid w:val="0020599C"/>
    <w:rsid w:val="00205B13"/>
    <w:rsid w:val="002064F5"/>
    <w:rsid w:val="002066D8"/>
    <w:rsid w:val="00206750"/>
    <w:rsid w:val="0020696D"/>
    <w:rsid w:val="00206A08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1500"/>
    <w:rsid w:val="002117D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649"/>
    <w:rsid w:val="0021388A"/>
    <w:rsid w:val="002139B2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7E"/>
    <w:rsid w:val="00216598"/>
    <w:rsid w:val="00216622"/>
    <w:rsid w:val="002166C0"/>
    <w:rsid w:val="00216773"/>
    <w:rsid w:val="00217034"/>
    <w:rsid w:val="0021720A"/>
    <w:rsid w:val="002176E2"/>
    <w:rsid w:val="00217C08"/>
    <w:rsid w:val="00217DFD"/>
    <w:rsid w:val="002200BC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67B"/>
    <w:rsid w:val="002337C3"/>
    <w:rsid w:val="00233806"/>
    <w:rsid w:val="002339F3"/>
    <w:rsid w:val="00233B76"/>
    <w:rsid w:val="00233CFB"/>
    <w:rsid w:val="00233D65"/>
    <w:rsid w:val="00233E71"/>
    <w:rsid w:val="00234353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528"/>
    <w:rsid w:val="002366A9"/>
    <w:rsid w:val="00236832"/>
    <w:rsid w:val="00236834"/>
    <w:rsid w:val="002369C8"/>
    <w:rsid w:val="00236F1A"/>
    <w:rsid w:val="00237057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862"/>
    <w:rsid w:val="002419A4"/>
    <w:rsid w:val="00241D66"/>
    <w:rsid w:val="002420F4"/>
    <w:rsid w:val="00242149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04"/>
    <w:rsid w:val="00244D1B"/>
    <w:rsid w:val="00244EF0"/>
    <w:rsid w:val="002453AC"/>
    <w:rsid w:val="00245743"/>
    <w:rsid w:val="00245995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C14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20D"/>
    <w:rsid w:val="002609A8"/>
    <w:rsid w:val="0026109F"/>
    <w:rsid w:val="00261256"/>
    <w:rsid w:val="00261326"/>
    <w:rsid w:val="002615EC"/>
    <w:rsid w:val="0026186A"/>
    <w:rsid w:val="00261A0A"/>
    <w:rsid w:val="0026218C"/>
    <w:rsid w:val="00262A58"/>
    <w:rsid w:val="002633C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8F7"/>
    <w:rsid w:val="00266A78"/>
    <w:rsid w:val="00266A8D"/>
    <w:rsid w:val="00266CC8"/>
    <w:rsid w:val="00266D72"/>
    <w:rsid w:val="00267197"/>
    <w:rsid w:val="002671AC"/>
    <w:rsid w:val="002671B8"/>
    <w:rsid w:val="0026741A"/>
    <w:rsid w:val="002679C4"/>
    <w:rsid w:val="00267BE3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E3C"/>
    <w:rsid w:val="00277F65"/>
    <w:rsid w:val="002805BF"/>
    <w:rsid w:val="002808E9"/>
    <w:rsid w:val="00280F69"/>
    <w:rsid w:val="0028119D"/>
    <w:rsid w:val="002812AB"/>
    <w:rsid w:val="0028185C"/>
    <w:rsid w:val="002818A7"/>
    <w:rsid w:val="00281978"/>
    <w:rsid w:val="0028198E"/>
    <w:rsid w:val="00281AF4"/>
    <w:rsid w:val="00281FFC"/>
    <w:rsid w:val="0028221C"/>
    <w:rsid w:val="0028225E"/>
    <w:rsid w:val="002824A7"/>
    <w:rsid w:val="002827AE"/>
    <w:rsid w:val="002827DB"/>
    <w:rsid w:val="00282BD6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5E84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5A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9B5"/>
    <w:rsid w:val="00295ACD"/>
    <w:rsid w:val="00295CF0"/>
    <w:rsid w:val="002962F4"/>
    <w:rsid w:val="0029654D"/>
    <w:rsid w:val="00296B2D"/>
    <w:rsid w:val="00296CAE"/>
    <w:rsid w:val="00296D2A"/>
    <w:rsid w:val="00297356"/>
    <w:rsid w:val="002979A7"/>
    <w:rsid w:val="00297A81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729"/>
    <w:rsid w:val="002A2C5A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B37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0E5"/>
    <w:rsid w:val="002A726E"/>
    <w:rsid w:val="002A72F3"/>
    <w:rsid w:val="002A73C1"/>
    <w:rsid w:val="002A75BD"/>
    <w:rsid w:val="002A763C"/>
    <w:rsid w:val="002B029F"/>
    <w:rsid w:val="002B0C69"/>
    <w:rsid w:val="002B0E7A"/>
    <w:rsid w:val="002B0EC9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5D"/>
    <w:rsid w:val="002B29E8"/>
    <w:rsid w:val="002B2A4B"/>
    <w:rsid w:val="002B2B30"/>
    <w:rsid w:val="002B2E0E"/>
    <w:rsid w:val="002B30B9"/>
    <w:rsid w:val="002B3138"/>
    <w:rsid w:val="002B321B"/>
    <w:rsid w:val="002B3818"/>
    <w:rsid w:val="002B38BE"/>
    <w:rsid w:val="002B3FF5"/>
    <w:rsid w:val="002B44EB"/>
    <w:rsid w:val="002B483B"/>
    <w:rsid w:val="002B4941"/>
    <w:rsid w:val="002B4AB5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EC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AEB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CCF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E85"/>
    <w:rsid w:val="002D1FEB"/>
    <w:rsid w:val="002D2218"/>
    <w:rsid w:val="002D2414"/>
    <w:rsid w:val="002D2975"/>
    <w:rsid w:val="002D2A92"/>
    <w:rsid w:val="002D2F2D"/>
    <w:rsid w:val="002D2F9D"/>
    <w:rsid w:val="002D32FA"/>
    <w:rsid w:val="002D332D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AB5"/>
    <w:rsid w:val="002D5B46"/>
    <w:rsid w:val="002D5D70"/>
    <w:rsid w:val="002D5F34"/>
    <w:rsid w:val="002D6847"/>
    <w:rsid w:val="002D75CE"/>
    <w:rsid w:val="002D77ED"/>
    <w:rsid w:val="002D7B97"/>
    <w:rsid w:val="002D7D64"/>
    <w:rsid w:val="002D7E53"/>
    <w:rsid w:val="002E00DA"/>
    <w:rsid w:val="002E0145"/>
    <w:rsid w:val="002E0697"/>
    <w:rsid w:val="002E08F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94D"/>
    <w:rsid w:val="002F3B81"/>
    <w:rsid w:val="002F3CAD"/>
    <w:rsid w:val="002F3D84"/>
    <w:rsid w:val="002F3F2E"/>
    <w:rsid w:val="002F449C"/>
    <w:rsid w:val="002F4814"/>
    <w:rsid w:val="002F497A"/>
    <w:rsid w:val="002F4DAB"/>
    <w:rsid w:val="002F5ADF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3DD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ED5"/>
    <w:rsid w:val="00310313"/>
    <w:rsid w:val="003105E5"/>
    <w:rsid w:val="0031083E"/>
    <w:rsid w:val="00310BED"/>
    <w:rsid w:val="00310DBE"/>
    <w:rsid w:val="00310ECD"/>
    <w:rsid w:val="00310EE4"/>
    <w:rsid w:val="0031115B"/>
    <w:rsid w:val="003111CA"/>
    <w:rsid w:val="0031161B"/>
    <w:rsid w:val="00311808"/>
    <w:rsid w:val="00311B0D"/>
    <w:rsid w:val="00311DCA"/>
    <w:rsid w:val="003120AE"/>
    <w:rsid w:val="00312284"/>
    <w:rsid w:val="00312BC4"/>
    <w:rsid w:val="003131E8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8"/>
    <w:rsid w:val="00324FFE"/>
    <w:rsid w:val="0032541D"/>
    <w:rsid w:val="003255DF"/>
    <w:rsid w:val="00325725"/>
    <w:rsid w:val="00325A78"/>
    <w:rsid w:val="00325BB9"/>
    <w:rsid w:val="00325C26"/>
    <w:rsid w:val="00325ED1"/>
    <w:rsid w:val="00326365"/>
    <w:rsid w:val="003263B6"/>
    <w:rsid w:val="003264C2"/>
    <w:rsid w:val="00326500"/>
    <w:rsid w:val="00326588"/>
    <w:rsid w:val="0032659D"/>
    <w:rsid w:val="00326656"/>
    <w:rsid w:val="00326823"/>
    <w:rsid w:val="00326B02"/>
    <w:rsid w:val="00326C67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020"/>
    <w:rsid w:val="003332F7"/>
    <w:rsid w:val="003333C1"/>
    <w:rsid w:val="0033353A"/>
    <w:rsid w:val="00333601"/>
    <w:rsid w:val="00333607"/>
    <w:rsid w:val="00333714"/>
    <w:rsid w:val="00333B1F"/>
    <w:rsid w:val="00333CEB"/>
    <w:rsid w:val="00333DF6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CF7"/>
    <w:rsid w:val="00336283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B12"/>
    <w:rsid w:val="00342BCD"/>
    <w:rsid w:val="00343156"/>
    <w:rsid w:val="003434F9"/>
    <w:rsid w:val="003438BA"/>
    <w:rsid w:val="00343972"/>
    <w:rsid w:val="00343D4F"/>
    <w:rsid w:val="003445E9"/>
    <w:rsid w:val="00344689"/>
    <w:rsid w:val="00344C5B"/>
    <w:rsid w:val="00344E54"/>
    <w:rsid w:val="00345022"/>
    <w:rsid w:val="003452B9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ED"/>
    <w:rsid w:val="00355DF8"/>
    <w:rsid w:val="00355F56"/>
    <w:rsid w:val="00356252"/>
    <w:rsid w:val="003565C7"/>
    <w:rsid w:val="00356821"/>
    <w:rsid w:val="00356A25"/>
    <w:rsid w:val="00356BF8"/>
    <w:rsid w:val="003570FB"/>
    <w:rsid w:val="003577A2"/>
    <w:rsid w:val="00357BFA"/>
    <w:rsid w:val="00357DB7"/>
    <w:rsid w:val="00357F46"/>
    <w:rsid w:val="0036075B"/>
    <w:rsid w:val="003608BA"/>
    <w:rsid w:val="00360BB2"/>
    <w:rsid w:val="00360BE3"/>
    <w:rsid w:val="00361011"/>
    <w:rsid w:val="003618D9"/>
    <w:rsid w:val="00361A20"/>
    <w:rsid w:val="00361AB8"/>
    <w:rsid w:val="00361D1C"/>
    <w:rsid w:val="00361DCD"/>
    <w:rsid w:val="00361E60"/>
    <w:rsid w:val="00361ECB"/>
    <w:rsid w:val="00361FC8"/>
    <w:rsid w:val="003625B1"/>
    <w:rsid w:val="00362614"/>
    <w:rsid w:val="00362683"/>
    <w:rsid w:val="0036279F"/>
    <w:rsid w:val="003629A9"/>
    <w:rsid w:val="00362DD8"/>
    <w:rsid w:val="0036313E"/>
    <w:rsid w:val="00363518"/>
    <w:rsid w:val="00363535"/>
    <w:rsid w:val="00363537"/>
    <w:rsid w:val="00363D7D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389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2C7"/>
    <w:rsid w:val="003864A4"/>
    <w:rsid w:val="00386613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E87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474"/>
    <w:rsid w:val="003A0662"/>
    <w:rsid w:val="003A085B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FC"/>
    <w:rsid w:val="003A4ECC"/>
    <w:rsid w:val="003A4FB8"/>
    <w:rsid w:val="003A517B"/>
    <w:rsid w:val="003A51B8"/>
    <w:rsid w:val="003A52DF"/>
    <w:rsid w:val="003A5542"/>
    <w:rsid w:val="003A5B94"/>
    <w:rsid w:val="003A5C46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062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7B5"/>
    <w:rsid w:val="003B78D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9FA"/>
    <w:rsid w:val="003C4B79"/>
    <w:rsid w:val="003C4F7D"/>
    <w:rsid w:val="003C5132"/>
    <w:rsid w:val="003C5797"/>
    <w:rsid w:val="003C5C4B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7CC"/>
    <w:rsid w:val="003D18C7"/>
    <w:rsid w:val="003D1B3F"/>
    <w:rsid w:val="003D1C50"/>
    <w:rsid w:val="003D21AD"/>
    <w:rsid w:val="003D229A"/>
    <w:rsid w:val="003D258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E18"/>
    <w:rsid w:val="003D5FAE"/>
    <w:rsid w:val="003D6377"/>
    <w:rsid w:val="003D685D"/>
    <w:rsid w:val="003D690D"/>
    <w:rsid w:val="003D6EF5"/>
    <w:rsid w:val="003D7090"/>
    <w:rsid w:val="003D74A8"/>
    <w:rsid w:val="003D7BC9"/>
    <w:rsid w:val="003D7D18"/>
    <w:rsid w:val="003E0335"/>
    <w:rsid w:val="003E07AF"/>
    <w:rsid w:val="003E09A1"/>
    <w:rsid w:val="003E0B89"/>
    <w:rsid w:val="003E0CE5"/>
    <w:rsid w:val="003E0F03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9DF"/>
    <w:rsid w:val="003E3A2A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891"/>
    <w:rsid w:val="003E4BF0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A19"/>
    <w:rsid w:val="003F7D2D"/>
    <w:rsid w:val="003F7F4B"/>
    <w:rsid w:val="00400412"/>
    <w:rsid w:val="004008E7"/>
    <w:rsid w:val="00400AFE"/>
    <w:rsid w:val="0040139E"/>
    <w:rsid w:val="00401753"/>
    <w:rsid w:val="00402250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4F60"/>
    <w:rsid w:val="004052A8"/>
    <w:rsid w:val="00405513"/>
    <w:rsid w:val="004059B8"/>
    <w:rsid w:val="004059D4"/>
    <w:rsid w:val="004061DA"/>
    <w:rsid w:val="00406311"/>
    <w:rsid w:val="004063A1"/>
    <w:rsid w:val="004063A5"/>
    <w:rsid w:val="0040671A"/>
    <w:rsid w:val="00406806"/>
    <w:rsid w:val="00406CC6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102D"/>
    <w:rsid w:val="00411095"/>
    <w:rsid w:val="004110CD"/>
    <w:rsid w:val="00411245"/>
    <w:rsid w:val="00411661"/>
    <w:rsid w:val="004116E9"/>
    <w:rsid w:val="004119C4"/>
    <w:rsid w:val="00411ABA"/>
    <w:rsid w:val="00411B1D"/>
    <w:rsid w:val="00411C41"/>
    <w:rsid w:val="00412274"/>
    <w:rsid w:val="00412328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0E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5F1A"/>
    <w:rsid w:val="004260B3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2B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3FB7"/>
    <w:rsid w:val="00434A38"/>
    <w:rsid w:val="00434B6C"/>
    <w:rsid w:val="00434B8A"/>
    <w:rsid w:val="00434D0C"/>
    <w:rsid w:val="00435103"/>
    <w:rsid w:val="0043549E"/>
    <w:rsid w:val="00435A08"/>
    <w:rsid w:val="00436E06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65B"/>
    <w:rsid w:val="00440864"/>
    <w:rsid w:val="004409CD"/>
    <w:rsid w:val="00440BBF"/>
    <w:rsid w:val="00440C52"/>
    <w:rsid w:val="00441126"/>
    <w:rsid w:val="004411C4"/>
    <w:rsid w:val="00441265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B6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E08"/>
    <w:rsid w:val="00450261"/>
    <w:rsid w:val="004502AC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A63"/>
    <w:rsid w:val="00454A74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AFC"/>
    <w:rsid w:val="00457E1C"/>
    <w:rsid w:val="00457ECC"/>
    <w:rsid w:val="00460034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2"/>
    <w:rsid w:val="00466F14"/>
    <w:rsid w:val="0046700D"/>
    <w:rsid w:val="00467029"/>
    <w:rsid w:val="0046738C"/>
    <w:rsid w:val="004673E6"/>
    <w:rsid w:val="004676A6"/>
    <w:rsid w:val="00467AB7"/>
    <w:rsid w:val="00467D87"/>
    <w:rsid w:val="004701A5"/>
    <w:rsid w:val="00470391"/>
    <w:rsid w:val="00470470"/>
    <w:rsid w:val="004704A1"/>
    <w:rsid w:val="00470585"/>
    <w:rsid w:val="004706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5D"/>
    <w:rsid w:val="00474881"/>
    <w:rsid w:val="00474A21"/>
    <w:rsid w:val="00474B5F"/>
    <w:rsid w:val="00474B89"/>
    <w:rsid w:val="00474D08"/>
    <w:rsid w:val="00474F67"/>
    <w:rsid w:val="004752A5"/>
    <w:rsid w:val="00475361"/>
    <w:rsid w:val="004755ED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2E"/>
    <w:rsid w:val="00477C6E"/>
    <w:rsid w:val="00477EF0"/>
    <w:rsid w:val="004807AA"/>
    <w:rsid w:val="00480890"/>
    <w:rsid w:val="004808E2"/>
    <w:rsid w:val="00480AE1"/>
    <w:rsid w:val="00480C37"/>
    <w:rsid w:val="00480DAD"/>
    <w:rsid w:val="00480F3A"/>
    <w:rsid w:val="004810BB"/>
    <w:rsid w:val="00481274"/>
    <w:rsid w:val="00481375"/>
    <w:rsid w:val="004819F3"/>
    <w:rsid w:val="00481D22"/>
    <w:rsid w:val="004825C5"/>
    <w:rsid w:val="00482A65"/>
    <w:rsid w:val="00482D18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A02"/>
    <w:rsid w:val="00484BA0"/>
    <w:rsid w:val="00484BBF"/>
    <w:rsid w:val="00484F15"/>
    <w:rsid w:val="00485234"/>
    <w:rsid w:val="004855C9"/>
    <w:rsid w:val="0048568C"/>
    <w:rsid w:val="004860C0"/>
    <w:rsid w:val="0048610C"/>
    <w:rsid w:val="00486747"/>
    <w:rsid w:val="004867F8"/>
    <w:rsid w:val="00486C3A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4B4"/>
    <w:rsid w:val="00495625"/>
    <w:rsid w:val="0049598F"/>
    <w:rsid w:val="00495B19"/>
    <w:rsid w:val="00496034"/>
    <w:rsid w:val="00496068"/>
    <w:rsid w:val="0049629B"/>
    <w:rsid w:val="004963B9"/>
    <w:rsid w:val="00496433"/>
    <w:rsid w:val="0049668B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EB"/>
    <w:rsid w:val="004A3AF3"/>
    <w:rsid w:val="004A46C1"/>
    <w:rsid w:val="004A485D"/>
    <w:rsid w:val="004A4AB4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A7F13"/>
    <w:rsid w:val="004B02B5"/>
    <w:rsid w:val="004B0308"/>
    <w:rsid w:val="004B0459"/>
    <w:rsid w:val="004B09D0"/>
    <w:rsid w:val="004B09F5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282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62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356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3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E94"/>
    <w:rsid w:val="004D721D"/>
    <w:rsid w:val="004D753D"/>
    <w:rsid w:val="004D7A53"/>
    <w:rsid w:val="004D7AAE"/>
    <w:rsid w:val="004D7CCA"/>
    <w:rsid w:val="004D7D7E"/>
    <w:rsid w:val="004D7EBF"/>
    <w:rsid w:val="004E0009"/>
    <w:rsid w:val="004E0082"/>
    <w:rsid w:val="004E0495"/>
    <w:rsid w:val="004E05F5"/>
    <w:rsid w:val="004E0A43"/>
    <w:rsid w:val="004E0FF8"/>
    <w:rsid w:val="004E14A3"/>
    <w:rsid w:val="004E163A"/>
    <w:rsid w:val="004E1A3B"/>
    <w:rsid w:val="004E1C01"/>
    <w:rsid w:val="004E1DFA"/>
    <w:rsid w:val="004E20D0"/>
    <w:rsid w:val="004E2513"/>
    <w:rsid w:val="004E253C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4D7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A62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32E"/>
    <w:rsid w:val="0050045D"/>
    <w:rsid w:val="005004FE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90A"/>
    <w:rsid w:val="00504AF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B3"/>
    <w:rsid w:val="00510722"/>
    <w:rsid w:val="0051072B"/>
    <w:rsid w:val="00510B23"/>
    <w:rsid w:val="005114B8"/>
    <w:rsid w:val="00511561"/>
    <w:rsid w:val="005115BC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3F31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2D2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17A67"/>
    <w:rsid w:val="005208F2"/>
    <w:rsid w:val="00520BB6"/>
    <w:rsid w:val="00520BEF"/>
    <w:rsid w:val="00520EA3"/>
    <w:rsid w:val="00520F92"/>
    <w:rsid w:val="005213E6"/>
    <w:rsid w:val="00521517"/>
    <w:rsid w:val="00521575"/>
    <w:rsid w:val="00521E6A"/>
    <w:rsid w:val="0052205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99"/>
    <w:rsid w:val="00525CDD"/>
    <w:rsid w:val="00525DE3"/>
    <w:rsid w:val="0052614B"/>
    <w:rsid w:val="0052740B"/>
    <w:rsid w:val="005277A2"/>
    <w:rsid w:val="00527A52"/>
    <w:rsid w:val="00527D55"/>
    <w:rsid w:val="00527D7C"/>
    <w:rsid w:val="00530717"/>
    <w:rsid w:val="00531478"/>
    <w:rsid w:val="00531671"/>
    <w:rsid w:val="00531E5B"/>
    <w:rsid w:val="00532276"/>
    <w:rsid w:val="0053271F"/>
    <w:rsid w:val="00532815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2E"/>
    <w:rsid w:val="005408F0"/>
    <w:rsid w:val="00540B63"/>
    <w:rsid w:val="00540E8D"/>
    <w:rsid w:val="0054134C"/>
    <w:rsid w:val="00541520"/>
    <w:rsid w:val="005415A4"/>
    <w:rsid w:val="00541F96"/>
    <w:rsid w:val="00542221"/>
    <w:rsid w:val="00542942"/>
    <w:rsid w:val="00542B96"/>
    <w:rsid w:val="00542FF0"/>
    <w:rsid w:val="00543B61"/>
    <w:rsid w:val="00543C6F"/>
    <w:rsid w:val="00543CD1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DCB"/>
    <w:rsid w:val="00550EE8"/>
    <w:rsid w:val="0055119D"/>
    <w:rsid w:val="00551380"/>
    <w:rsid w:val="0055158D"/>
    <w:rsid w:val="00551725"/>
    <w:rsid w:val="00551DA8"/>
    <w:rsid w:val="00551F1E"/>
    <w:rsid w:val="00551F35"/>
    <w:rsid w:val="005523D9"/>
    <w:rsid w:val="0055240A"/>
    <w:rsid w:val="0055286B"/>
    <w:rsid w:val="00552AA2"/>
    <w:rsid w:val="00552C5E"/>
    <w:rsid w:val="00552FCE"/>
    <w:rsid w:val="0055300C"/>
    <w:rsid w:val="00553019"/>
    <w:rsid w:val="005530BD"/>
    <w:rsid w:val="005530CE"/>
    <w:rsid w:val="005536D5"/>
    <w:rsid w:val="00553D84"/>
    <w:rsid w:val="005546A3"/>
    <w:rsid w:val="00554B23"/>
    <w:rsid w:val="00554EA8"/>
    <w:rsid w:val="005556AB"/>
    <w:rsid w:val="00555882"/>
    <w:rsid w:val="00555ACA"/>
    <w:rsid w:val="00555B9A"/>
    <w:rsid w:val="00555D17"/>
    <w:rsid w:val="00555DCE"/>
    <w:rsid w:val="00555E13"/>
    <w:rsid w:val="00556317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0D5"/>
    <w:rsid w:val="0056111B"/>
    <w:rsid w:val="005618D9"/>
    <w:rsid w:val="00561928"/>
    <w:rsid w:val="00561B99"/>
    <w:rsid w:val="00561C3A"/>
    <w:rsid w:val="005620E3"/>
    <w:rsid w:val="005626E9"/>
    <w:rsid w:val="005628F0"/>
    <w:rsid w:val="00563650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F5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3CF3"/>
    <w:rsid w:val="00573D11"/>
    <w:rsid w:val="00574087"/>
    <w:rsid w:val="0057421A"/>
    <w:rsid w:val="00574282"/>
    <w:rsid w:val="00574309"/>
    <w:rsid w:val="0057463F"/>
    <w:rsid w:val="0057520F"/>
    <w:rsid w:val="005752D8"/>
    <w:rsid w:val="00575341"/>
    <w:rsid w:val="00575657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6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AEB"/>
    <w:rsid w:val="00586BBC"/>
    <w:rsid w:val="00587177"/>
    <w:rsid w:val="0058753A"/>
    <w:rsid w:val="0059049C"/>
    <w:rsid w:val="00590A2B"/>
    <w:rsid w:val="00590A76"/>
    <w:rsid w:val="00590CA1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24B4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B68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7CD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222C"/>
    <w:rsid w:val="005A2C8F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225"/>
    <w:rsid w:val="005B43B5"/>
    <w:rsid w:val="005B44B7"/>
    <w:rsid w:val="005B4762"/>
    <w:rsid w:val="005B4842"/>
    <w:rsid w:val="005B48AB"/>
    <w:rsid w:val="005B4A73"/>
    <w:rsid w:val="005B4C9C"/>
    <w:rsid w:val="005B4FB5"/>
    <w:rsid w:val="005B54C3"/>
    <w:rsid w:val="005B5709"/>
    <w:rsid w:val="005B5EC8"/>
    <w:rsid w:val="005B6007"/>
    <w:rsid w:val="005B63DC"/>
    <w:rsid w:val="005B64CD"/>
    <w:rsid w:val="005B686C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65D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3E8A"/>
    <w:rsid w:val="005D4000"/>
    <w:rsid w:val="005D4013"/>
    <w:rsid w:val="005D4406"/>
    <w:rsid w:val="005D4661"/>
    <w:rsid w:val="005D4767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782"/>
    <w:rsid w:val="005E28D8"/>
    <w:rsid w:val="005E2B5B"/>
    <w:rsid w:val="005E3092"/>
    <w:rsid w:val="005E3309"/>
    <w:rsid w:val="005E39B2"/>
    <w:rsid w:val="005E3ECA"/>
    <w:rsid w:val="005E40DA"/>
    <w:rsid w:val="005E43C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8C4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4FE"/>
    <w:rsid w:val="005F1823"/>
    <w:rsid w:val="005F1855"/>
    <w:rsid w:val="005F18A9"/>
    <w:rsid w:val="005F1ABC"/>
    <w:rsid w:val="005F1FB6"/>
    <w:rsid w:val="005F2426"/>
    <w:rsid w:val="005F25EB"/>
    <w:rsid w:val="005F29D1"/>
    <w:rsid w:val="005F2A99"/>
    <w:rsid w:val="005F2C2E"/>
    <w:rsid w:val="005F2EEF"/>
    <w:rsid w:val="005F30F9"/>
    <w:rsid w:val="005F3BA7"/>
    <w:rsid w:val="005F3E40"/>
    <w:rsid w:val="005F4000"/>
    <w:rsid w:val="005F44FD"/>
    <w:rsid w:val="005F460D"/>
    <w:rsid w:val="005F4736"/>
    <w:rsid w:val="005F48C1"/>
    <w:rsid w:val="005F497A"/>
    <w:rsid w:val="005F4D03"/>
    <w:rsid w:val="005F5227"/>
    <w:rsid w:val="005F52B8"/>
    <w:rsid w:val="005F5419"/>
    <w:rsid w:val="005F551A"/>
    <w:rsid w:val="005F58FE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9DA"/>
    <w:rsid w:val="005F7BB3"/>
    <w:rsid w:val="005F7EFF"/>
    <w:rsid w:val="005F7F4C"/>
    <w:rsid w:val="00600279"/>
    <w:rsid w:val="0060040D"/>
    <w:rsid w:val="00600CB8"/>
    <w:rsid w:val="00600CEB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B39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68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279"/>
    <w:rsid w:val="00613442"/>
    <w:rsid w:val="006134B7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4E39"/>
    <w:rsid w:val="0061500A"/>
    <w:rsid w:val="00615712"/>
    <w:rsid w:val="00615B0D"/>
    <w:rsid w:val="00615E48"/>
    <w:rsid w:val="00616070"/>
    <w:rsid w:val="00616303"/>
    <w:rsid w:val="006168C6"/>
    <w:rsid w:val="00616FC4"/>
    <w:rsid w:val="006179D4"/>
    <w:rsid w:val="00620198"/>
    <w:rsid w:val="00620463"/>
    <w:rsid w:val="00620650"/>
    <w:rsid w:val="00620B96"/>
    <w:rsid w:val="00620EC1"/>
    <w:rsid w:val="00620F03"/>
    <w:rsid w:val="00621446"/>
    <w:rsid w:val="0062158E"/>
    <w:rsid w:val="0062181F"/>
    <w:rsid w:val="00621AC3"/>
    <w:rsid w:val="00622104"/>
    <w:rsid w:val="00622339"/>
    <w:rsid w:val="0062236F"/>
    <w:rsid w:val="00622A1F"/>
    <w:rsid w:val="00622B8B"/>
    <w:rsid w:val="00622B93"/>
    <w:rsid w:val="00622C21"/>
    <w:rsid w:val="0062301A"/>
    <w:rsid w:val="0062314E"/>
    <w:rsid w:val="006231D8"/>
    <w:rsid w:val="006233D5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3D90"/>
    <w:rsid w:val="00633E9F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923"/>
    <w:rsid w:val="00635958"/>
    <w:rsid w:val="00635CFC"/>
    <w:rsid w:val="00635E0D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DC2"/>
    <w:rsid w:val="00637FB0"/>
    <w:rsid w:val="006402CC"/>
    <w:rsid w:val="00640358"/>
    <w:rsid w:val="0064051A"/>
    <w:rsid w:val="00640569"/>
    <w:rsid w:val="006407AC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5CD"/>
    <w:rsid w:val="0064293E"/>
    <w:rsid w:val="006429DC"/>
    <w:rsid w:val="00642AA0"/>
    <w:rsid w:val="006430B4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621"/>
    <w:rsid w:val="00645AA9"/>
    <w:rsid w:val="00645B28"/>
    <w:rsid w:val="006460AA"/>
    <w:rsid w:val="00646196"/>
    <w:rsid w:val="00646BA0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1FD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394C"/>
    <w:rsid w:val="00653F5F"/>
    <w:rsid w:val="0065420B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803"/>
    <w:rsid w:val="00656A0E"/>
    <w:rsid w:val="00656AE1"/>
    <w:rsid w:val="00656B17"/>
    <w:rsid w:val="00656D93"/>
    <w:rsid w:val="00657336"/>
    <w:rsid w:val="006574AD"/>
    <w:rsid w:val="00657922"/>
    <w:rsid w:val="006579F7"/>
    <w:rsid w:val="00657FC4"/>
    <w:rsid w:val="006601E3"/>
    <w:rsid w:val="00660472"/>
    <w:rsid w:val="0066063C"/>
    <w:rsid w:val="00660684"/>
    <w:rsid w:val="0066069C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2"/>
    <w:rsid w:val="00664C2D"/>
    <w:rsid w:val="00664E99"/>
    <w:rsid w:val="0066512F"/>
    <w:rsid w:val="006652D0"/>
    <w:rsid w:val="006655C0"/>
    <w:rsid w:val="0066577B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A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995"/>
    <w:rsid w:val="00673AAB"/>
    <w:rsid w:val="00673C50"/>
    <w:rsid w:val="00673F36"/>
    <w:rsid w:val="0067435F"/>
    <w:rsid w:val="0067436E"/>
    <w:rsid w:val="00674396"/>
    <w:rsid w:val="0067450C"/>
    <w:rsid w:val="00674979"/>
    <w:rsid w:val="00674A8D"/>
    <w:rsid w:val="00674D5B"/>
    <w:rsid w:val="00674E1B"/>
    <w:rsid w:val="0067532C"/>
    <w:rsid w:val="006758B0"/>
    <w:rsid w:val="00675A7D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AE4"/>
    <w:rsid w:val="00680B84"/>
    <w:rsid w:val="00680E41"/>
    <w:rsid w:val="00681269"/>
    <w:rsid w:val="006812C0"/>
    <w:rsid w:val="006817C0"/>
    <w:rsid w:val="00681B8F"/>
    <w:rsid w:val="00681D02"/>
    <w:rsid w:val="00681D98"/>
    <w:rsid w:val="006821C2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903C0"/>
    <w:rsid w:val="006906F1"/>
    <w:rsid w:val="00690C25"/>
    <w:rsid w:val="006915F7"/>
    <w:rsid w:val="00691655"/>
    <w:rsid w:val="006916AC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3A19"/>
    <w:rsid w:val="0069424D"/>
    <w:rsid w:val="006942C4"/>
    <w:rsid w:val="006946D9"/>
    <w:rsid w:val="00694D40"/>
    <w:rsid w:val="0069531D"/>
    <w:rsid w:val="00695418"/>
    <w:rsid w:val="0069627A"/>
    <w:rsid w:val="0069629C"/>
    <w:rsid w:val="00696662"/>
    <w:rsid w:val="006966F3"/>
    <w:rsid w:val="00696E99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2E"/>
    <w:rsid w:val="006A147A"/>
    <w:rsid w:val="006A1489"/>
    <w:rsid w:val="006A1719"/>
    <w:rsid w:val="006A192A"/>
    <w:rsid w:val="006A1AA7"/>
    <w:rsid w:val="006A1AA8"/>
    <w:rsid w:val="006A1AE2"/>
    <w:rsid w:val="006A1AE5"/>
    <w:rsid w:val="006A1B09"/>
    <w:rsid w:val="006A1B23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4F3"/>
    <w:rsid w:val="006A6809"/>
    <w:rsid w:val="006A6C4D"/>
    <w:rsid w:val="006A6E2B"/>
    <w:rsid w:val="006A77E8"/>
    <w:rsid w:val="006B0150"/>
    <w:rsid w:val="006B0197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D9B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862"/>
    <w:rsid w:val="006B5EBC"/>
    <w:rsid w:val="006B631F"/>
    <w:rsid w:val="006B635C"/>
    <w:rsid w:val="006B6605"/>
    <w:rsid w:val="006B678D"/>
    <w:rsid w:val="006B6932"/>
    <w:rsid w:val="006B6C4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27F"/>
    <w:rsid w:val="006C1E4E"/>
    <w:rsid w:val="006C1EBF"/>
    <w:rsid w:val="006C254E"/>
    <w:rsid w:val="006C2823"/>
    <w:rsid w:val="006C28D9"/>
    <w:rsid w:val="006C2923"/>
    <w:rsid w:val="006C2F6F"/>
    <w:rsid w:val="006C358C"/>
    <w:rsid w:val="006C3746"/>
    <w:rsid w:val="006C3859"/>
    <w:rsid w:val="006C3960"/>
    <w:rsid w:val="006C3ACD"/>
    <w:rsid w:val="006C3FCB"/>
    <w:rsid w:val="006C43F0"/>
    <w:rsid w:val="006C47FC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E7E"/>
    <w:rsid w:val="006D033D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8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8D9"/>
    <w:rsid w:val="006E2EF3"/>
    <w:rsid w:val="006E3178"/>
    <w:rsid w:val="006E335F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923"/>
    <w:rsid w:val="006E4FE6"/>
    <w:rsid w:val="006E50FE"/>
    <w:rsid w:val="006E567B"/>
    <w:rsid w:val="006E5979"/>
    <w:rsid w:val="006E5E51"/>
    <w:rsid w:val="006E5F3A"/>
    <w:rsid w:val="006E6469"/>
    <w:rsid w:val="006E6522"/>
    <w:rsid w:val="006E6732"/>
    <w:rsid w:val="006E697B"/>
    <w:rsid w:val="006E69EF"/>
    <w:rsid w:val="006E6AA7"/>
    <w:rsid w:val="006E6BAC"/>
    <w:rsid w:val="006E6D56"/>
    <w:rsid w:val="006E740C"/>
    <w:rsid w:val="006E75BB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30"/>
    <w:rsid w:val="006F376B"/>
    <w:rsid w:val="006F3F23"/>
    <w:rsid w:val="006F440F"/>
    <w:rsid w:val="006F4857"/>
    <w:rsid w:val="006F4FEE"/>
    <w:rsid w:val="006F5040"/>
    <w:rsid w:val="006F5103"/>
    <w:rsid w:val="006F5142"/>
    <w:rsid w:val="006F5418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9E9"/>
    <w:rsid w:val="006F6AFE"/>
    <w:rsid w:val="006F6C02"/>
    <w:rsid w:val="006F6C8F"/>
    <w:rsid w:val="006F6DD0"/>
    <w:rsid w:val="006F6F85"/>
    <w:rsid w:val="006F6F91"/>
    <w:rsid w:val="006F72F6"/>
    <w:rsid w:val="006F730C"/>
    <w:rsid w:val="006F74A0"/>
    <w:rsid w:val="006F7996"/>
    <w:rsid w:val="006F7A0C"/>
    <w:rsid w:val="006F7A8C"/>
    <w:rsid w:val="006F7BC8"/>
    <w:rsid w:val="006F7ED9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08B"/>
    <w:rsid w:val="0070338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CF"/>
    <w:rsid w:val="00705397"/>
    <w:rsid w:val="00705525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693"/>
    <w:rsid w:val="0071376E"/>
    <w:rsid w:val="0071380B"/>
    <w:rsid w:val="00713931"/>
    <w:rsid w:val="00713D48"/>
    <w:rsid w:val="00713E28"/>
    <w:rsid w:val="00713F2D"/>
    <w:rsid w:val="00713FB8"/>
    <w:rsid w:val="0071408D"/>
    <w:rsid w:val="00714199"/>
    <w:rsid w:val="007145DB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5C5"/>
    <w:rsid w:val="007227A0"/>
    <w:rsid w:val="00722814"/>
    <w:rsid w:val="00722F20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8B5"/>
    <w:rsid w:val="00724C33"/>
    <w:rsid w:val="00724D7D"/>
    <w:rsid w:val="00724EC6"/>
    <w:rsid w:val="00725016"/>
    <w:rsid w:val="00725210"/>
    <w:rsid w:val="00725770"/>
    <w:rsid w:val="00725D7A"/>
    <w:rsid w:val="0072617E"/>
    <w:rsid w:val="007261AB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69"/>
    <w:rsid w:val="00731BEB"/>
    <w:rsid w:val="00731D61"/>
    <w:rsid w:val="00731ECD"/>
    <w:rsid w:val="007321BC"/>
    <w:rsid w:val="007323B9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256"/>
    <w:rsid w:val="00736908"/>
    <w:rsid w:val="00736B7A"/>
    <w:rsid w:val="00736EF4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E19"/>
    <w:rsid w:val="00742F0D"/>
    <w:rsid w:val="0074349D"/>
    <w:rsid w:val="007434B3"/>
    <w:rsid w:val="007435C5"/>
    <w:rsid w:val="0074384A"/>
    <w:rsid w:val="0074389E"/>
    <w:rsid w:val="0074399A"/>
    <w:rsid w:val="007440A3"/>
    <w:rsid w:val="007449C7"/>
    <w:rsid w:val="00745293"/>
    <w:rsid w:val="00745534"/>
    <w:rsid w:val="007456A9"/>
    <w:rsid w:val="007457CF"/>
    <w:rsid w:val="0074584E"/>
    <w:rsid w:val="00745916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E04"/>
    <w:rsid w:val="00750F2C"/>
    <w:rsid w:val="00751066"/>
    <w:rsid w:val="00751330"/>
    <w:rsid w:val="007513D9"/>
    <w:rsid w:val="007516D9"/>
    <w:rsid w:val="00751912"/>
    <w:rsid w:val="00751C90"/>
    <w:rsid w:val="00751CD9"/>
    <w:rsid w:val="00751DB5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C5"/>
    <w:rsid w:val="007562DC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20"/>
    <w:rsid w:val="00772CBF"/>
    <w:rsid w:val="00772DFD"/>
    <w:rsid w:val="00772E73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BD0"/>
    <w:rsid w:val="00774E07"/>
    <w:rsid w:val="00775066"/>
    <w:rsid w:val="007753BE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3BF"/>
    <w:rsid w:val="00780773"/>
    <w:rsid w:val="00780870"/>
    <w:rsid w:val="00780A7E"/>
    <w:rsid w:val="00780BD4"/>
    <w:rsid w:val="00780C76"/>
    <w:rsid w:val="00781152"/>
    <w:rsid w:val="007811C0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09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93"/>
    <w:rsid w:val="00786BFE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60"/>
    <w:rsid w:val="007901A6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563"/>
    <w:rsid w:val="0079597A"/>
    <w:rsid w:val="00795987"/>
    <w:rsid w:val="00795D46"/>
    <w:rsid w:val="00795F80"/>
    <w:rsid w:val="0079601B"/>
    <w:rsid w:val="00796167"/>
    <w:rsid w:val="007961A1"/>
    <w:rsid w:val="00796536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3F1"/>
    <w:rsid w:val="007A0791"/>
    <w:rsid w:val="007A0884"/>
    <w:rsid w:val="007A10D7"/>
    <w:rsid w:val="007A1313"/>
    <w:rsid w:val="007A169D"/>
    <w:rsid w:val="007A1908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955"/>
    <w:rsid w:val="007A7DB2"/>
    <w:rsid w:val="007A7F0E"/>
    <w:rsid w:val="007A7F1E"/>
    <w:rsid w:val="007B0027"/>
    <w:rsid w:val="007B00D1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D25"/>
    <w:rsid w:val="007B2F53"/>
    <w:rsid w:val="007B305F"/>
    <w:rsid w:val="007B30BA"/>
    <w:rsid w:val="007B32E1"/>
    <w:rsid w:val="007B331F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99A"/>
    <w:rsid w:val="007B5BDF"/>
    <w:rsid w:val="007B5D90"/>
    <w:rsid w:val="007B5DE8"/>
    <w:rsid w:val="007B5F44"/>
    <w:rsid w:val="007B6334"/>
    <w:rsid w:val="007B6735"/>
    <w:rsid w:val="007B6E5C"/>
    <w:rsid w:val="007B70D5"/>
    <w:rsid w:val="007B7560"/>
    <w:rsid w:val="007B772A"/>
    <w:rsid w:val="007B7BCA"/>
    <w:rsid w:val="007B7E3F"/>
    <w:rsid w:val="007C0347"/>
    <w:rsid w:val="007C0952"/>
    <w:rsid w:val="007C0BB6"/>
    <w:rsid w:val="007C0BE9"/>
    <w:rsid w:val="007C0DA2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78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61C"/>
    <w:rsid w:val="007D07D5"/>
    <w:rsid w:val="007D082D"/>
    <w:rsid w:val="007D0897"/>
    <w:rsid w:val="007D091C"/>
    <w:rsid w:val="007D0944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26C"/>
    <w:rsid w:val="007D676B"/>
    <w:rsid w:val="007D68A7"/>
    <w:rsid w:val="007D6A1A"/>
    <w:rsid w:val="007D6D04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04C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3AC9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D21"/>
    <w:rsid w:val="007E5EDA"/>
    <w:rsid w:val="007E5F6A"/>
    <w:rsid w:val="007E609A"/>
    <w:rsid w:val="007E6B8B"/>
    <w:rsid w:val="007E6F4E"/>
    <w:rsid w:val="007E76DD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C9C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0BF5"/>
    <w:rsid w:val="0080143C"/>
    <w:rsid w:val="008014F3"/>
    <w:rsid w:val="00801808"/>
    <w:rsid w:val="008026A5"/>
    <w:rsid w:val="00802910"/>
    <w:rsid w:val="00802A1F"/>
    <w:rsid w:val="00802D1A"/>
    <w:rsid w:val="00803931"/>
    <w:rsid w:val="00803B2D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A45"/>
    <w:rsid w:val="00812EC5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470"/>
    <w:rsid w:val="00814879"/>
    <w:rsid w:val="00814A45"/>
    <w:rsid w:val="00814A7E"/>
    <w:rsid w:val="00814E3F"/>
    <w:rsid w:val="00814E4A"/>
    <w:rsid w:val="00814EA5"/>
    <w:rsid w:val="00815150"/>
    <w:rsid w:val="00815205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0D3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67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31"/>
    <w:rsid w:val="0082281D"/>
    <w:rsid w:val="00822B6A"/>
    <w:rsid w:val="00822B8B"/>
    <w:rsid w:val="00823080"/>
    <w:rsid w:val="008230F5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FF"/>
    <w:rsid w:val="00824970"/>
    <w:rsid w:val="00824A4F"/>
    <w:rsid w:val="0082545B"/>
    <w:rsid w:val="008256F9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39F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A93"/>
    <w:rsid w:val="00836B59"/>
    <w:rsid w:val="00836CCA"/>
    <w:rsid w:val="00836CCE"/>
    <w:rsid w:val="00836F3E"/>
    <w:rsid w:val="008370BC"/>
    <w:rsid w:val="0083764B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1EFC"/>
    <w:rsid w:val="008421D1"/>
    <w:rsid w:val="00842DBA"/>
    <w:rsid w:val="0084322A"/>
    <w:rsid w:val="0084381E"/>
    <w:rsid w:val="008439B8"/>
    <w:rsid w:val="008439C8"/>
    <w:rsid w:val="00843ADD"/>
    <w:rsid w:val="00843F3F"/>
    <w:rsid w:val="00844194"/>
    <w:rsid w:val="00844433"/>
    <w:rsid w:val="008444E9"/>
    <w:rsid w:val="0084453B"/>
    <w:rsid w:val="0084458E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B85"/>
    <w:rsid w:val="00845DED"/>
    <w:rsid w:val="00845E51"/>
    <w:rsid w:val="00846162"/>
    <w:rsid w:val="00846371"/>
    <w:rsid w:val="0084694A"/>
    <w:rsid w:val="00846CAC"/>
    <w:rsid w:val="00847022"/>
    <w:rsid w:val="00847AFF"/>
    <w:rsid w:val="00847B70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36A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C"/>
    <w:rsid w:val="00856D6F"/>
    <w:rsid w:val="00856F02"/>
    <w:rsid w:val="00856FB8"/>
    <w:rsid w:val="00857104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B06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5E3E"/>
    <w:rsid w:val="008660A9"/>
    <w:rsid w:val="00866819"/>
    <w:rsid w:val="00866CC7"/>
    <w:rsid w:val="00866D1E"/>
    <w:rsid w:val="00866D51"/>
    <w:rsid w:val="00866FC5"/>
    <w:rsid w:val="00867070"/>
    <w:rsid w:val="008672E3"/>
    <w:rsid w:val="0086755C"/>
    <w:rsid w:val="008676E7"/>
    <w:rsid w:val="0086775D"/>
    <w:rsid w:val="00867EF6"/>
    <w:rsid w:val="00870130"/>
    <w:rsid w:val="00870192"/>
    <w:rsid w:val="00870605"/>
    <w:rsid w:val="00870EC4"/>
    <w:rsid w:val="00870FDF"/>
    <w:rsid w:val="00871622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3CF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9FF"/>
    <w:rsid w:val="00883BA0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DBF"/>
    <w:rsid w:val="00885F36"/>
    <w:rsid w:val="00886021"/>
    <w:rsid w:val="00886ADC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78F"/>
    <w:rsid w:val="008908E2"/>
    <w:rsid w:val="00890E11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5F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B28"/>
    <w:rsid w:val="008A4CD3"/>
    <w:rsid w:val="008A4D15"/>
    <w:rsid w:val="008A4D84"/>
    <w:rsid w:val="008A4E46"/>
    <w:rsid w:val="008A5276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225C"/>
    <w:rsid w:val="008B2968"/>
    <w:rsid w:val="008B31C0"/>
    <w:rsid w:val="008B3281"/>
    <w:rsid w:val="008B3454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3AC"/>
    <w:rsid w:val="008B563A"/>
    <w:rsid w:val="008B59A7"/>
    <w:rsid w:val="008B5EA1"/>
    <w:rsid w:val="008B5FC7"/>
    <w:rsid w:val="008B627A"/>
    <w:rsid w:val="008B628A"/>
    <w:rsid w:val="008B62AE"/>
    <w:rsid w:val="008B639A"/>
    <w:rsid w:val="008B6A5D"/>
    <w:rsid w:val="008B6A93"/>
    <w:rsid w:val="008B6BF3"/>
    <w:rsid w:val="008B6D0D"/>
    <w:rsid w:val="008B6E05"/>
    <w:rsid w:val="008B7106"/>
    <w:rsid w:val="008B71EF"/>
    <w:rsid w:val="008B7441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B6"/>
    <w:rsid w:val="008C1484"/>
    <w:rsid w:val="008C15FE"/>
    <w:rsid w:val="008C191D"/>
    <w:rsid w:val="008C1C52"/>
    <w:rsid w:val="008C1E1B"/>
    <w:rsid w:val="008C20FC"/>
    <w:rsid w:val="008C2454"/>
    <w:rsid w:val="008C24C1"/>
    <w:rsid w:val="008C29D2"/>
    <w:rsid w:val="008C2DDC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9E9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E7D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EEB"/>
    <w:rsid w:val="008D244F"/>
    <w:rsid w:val="008D2721"/>
    <w:rsid w:val="008D29F8"/>
    <w:rsid w:val="008D2C62"/>
    <w:rsid w:val="008D3063"/>
    <w:rsid w:val="008D3561"/>
    <w:rsid w:val="008D3686"/>
    <w:rsid w:val="008D3712"/>
    <w:rsid w:val="008D41BA"/>
    <w:rsid w:val="008D43A7"/>
    <w:rsid w:val="008D49FD"/>
    <w:rsid w:val="008D4BA1"/>
    <w:rsid w:val="008D4BBA"/>
    <w:rsid w:val="008D4C01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9A"/>
    <w:rsid w:val="008E2EE4"/>
    <w:rsid w:val="008E30F6"/>
    <w:rsid w:val="008E343A"/>
    <w:rsid w:val="008E3609"/>
    <w:rsid w:val="008E40B7"/>
    <w:rsid w:val="008E4286"/>
    <w:rsid w:val="008E4487"/>
    <w:rsid w:val="008E4571"/>
    <w:rsid w:val="008E4D9B"/>
    <w:rsid w:val="008E4DF6"/>
    <w:rsid w:val="008E4EE4"/>
    <w:rsid w:val="008E502A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31E"/>
    <w:rsid w:val="008F239A"/>
    <w:rsid w:val="008F23C7"/>
    <w:rsid w:val="008F282B"/>
    <w:rsid w:val="008F2A87"/>
    <w:rsid w:val="008F2CCF"/>
    <w:rsid w:val="008F2E5A"/>
    <w:rsid w:val="008F33B2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9AD"/>
    <w:rsid w:val="008F5D4F"/>
    <w:rsid w:val="008F60D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9C4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0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019"/>
    <w:rsid w:val="00905727"/>
    <w:rsid w:val="0090583E"/>
    <w:rsid w:val="00905853"/>
    <w:rsid w:val="009058EC"/>
    <w:rsid w:val="00905954"/>
    <w:rsid w:val="00905E90"/>
    <w:rsid w:val="009061EA"/>
    <w:rsid w:val="00906242"/>
    <w:rsid w:val="009064BE"/>
    <w:rsid w:val="00906690"/>
    <w:rsid w:val="00906EB5"/>
    <w:rsid w:val="0090712A"/>
    <w:rsid w:val="009074CA"/>
    <w:rsid w:val="009078C1"/>
    <w:rsid w:val="00907CEE"/>
    <w:rsid w:val="00907FCD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6A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54"/>
    <w:rsid w:val="009223CB"/>
    <w:rsid w:val="0092287D"/>
    <w:rsid w:val="00922A79"/>
    <w:rsid w:val="0092322C"/>
    <w:rsid w:val="0092369A"/>
    <w:rsid w:val="00923AF5"/>
    <w:rsid w:val="009240ED"/>
    <w:rsid w:val="00924219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82E"/>
    <w:rsid w:val="00926AC7"/>
    <w:rsid w:val="00926D72"/>
    <w:rsid w:val="00926E15"/>
    <w:rsid w:val="00927664"/>
    <w:rsid w:val="009278E1"/>
    <w:rsid w:val="00927F36"/>
    <w:rsid w:val="00927F84"/>
    <w:rsid w:val="00927FF1"/>
    <w:rsid w:val="009304F3"/>
    <w:rsid w:val="0093089A"/>
    <w:rsid w:val="00930CEB"/>
    <w:rsid w:val="00930E09"/>
    <w:rsid w:val="00930FD4"/>
    <w:rsid w:val="00931266"/>
    <w:rsid w:val="009317F2"/>
    <w:rsid w:val="00931B24"/>
    <w:rsid w:val="009320E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EBF"/>
    <w:rsid w:val="00934F78"/>
    <w:rsid w:val="0093520D"/>
    <w:rsid w:val="00935795"/>
    <w:rsid w:val="009367D2"/>
    <w:rsid w:val="00936EF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7DD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F8"/>
    <w:rsid w:val="00942F36"/>
    <w:rsid w:val="00942FF5"/>
    <w:rsid w:val="00943065"/>
    <w:rsid w:val="009430BE"/>
    <w:rsid w:val="00943BB4"/>
    <w:rsid w:val="00943DBE"/>
    <w:rsid w:val="0094412D"/>
    <w:rsid w:val="0094437D"/>
    <w:rsid w:val="00944384"/>
    <w:rsid w:val="00944427"/>
    <w:rsid w:val="009446C7"/>
    <w:rsid w:val="009446F2"/>
    <w:rsid w:val="009447DC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94"/>
    <w:rsid w:val="009521C1"/>
    <w:rsid w:val="00952292"/>
    <w:rsid w:val="00952674"/>
    <w:rsid w:val="00952777"/>
    <w:rsid w:val="009527FB"/>
    <w:rsid w:val="00952B14"/>
    <w:rsid w:val="00952BF5"/>
    <w:rsid w:val="009533D5"/>
    <w:rsid w:val="009536CC"/>
    <w:rsid w:val="0095375A"/>
    <w:rsid w:val="00953887"/>
    <w:rsid w:val="009539BA"/>
    <w:rsid w:val="00953CC5"/>
    <w:rsid w:val="00953FC5"/>
    <w:rsid w:val="00954508"/>
    <w:rsid w:val="009548B6"/>
    <w:rsid w:val="009548BC"/>
    <w:rsid w:val="0095495F"/>
    <w:rsid w:val="00954DE9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B5B"/>
    <w:rsid w:val="00963C1E"/>
    <w:rsid w:val="00963C7D"/>
    <w:rsid w:val="00963F31"/>
    <w:rsid w:val="00964201"/>
    <w:rsid w:val="009642A0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4D14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CDE"/>
    <w:rsid w:val="00977D0B"/>
    <w:rsid w:val="00977FE7"/>
    <w:rsid w:val="0098009E"/>
    <w:rsid w:val="009801A9"/>
    <w:rsid w:val="009804A4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2DB"/>
    <w:rsid w:val="0099037F"/>
    <w:rsid w:val="00990517"/>
    <w:rsid w:val="009909D8"/>
    <w:rsid w:val="009912D3"/>
    <w:rsid w:val="009916B9"/>
    <w:rsid w:val="009918D7"/>
    <w:rsid w:val="00991932"/>
    <w:rsid w:val="00991CE0"/>
    <w:rsid w:val="0099254F"/>
    <w:rsid w:val="009927B8"/>
    <w:rsid w:val="0099293E"/>
    <w:rsid w:val="00992A47"/>
    <w:rsid w:val="00992A7D"/>
    <w:rsid w:val="00992DBA"/>
    <w:rsid w:val="00992FCE"/>
    <w:rsid w:val="009931FA"/>
    <w:rsid w:val="009932B4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05A"/>
    <w:rsid w:val="009A45B0"/>
    <w:rsid w:val="009A5172"/>
    <w:rsid w:val="009A56CB"/>
    <w:rsid w:val="009A5947"/>
    <w:rsid w:val="009A5D00"/>
    <w:rsid w:val="009A5F91"/>
    <w:rsid w:val="009A63DA"/>
    <w:rsid w:val="009A666E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6DC"/>
    <w:rsid w:val="009B27DD"/>
    <w:rsid w:val="009B2839"/>
    <w:rsid w:val="009B2876"/>
    <w:rsid w:val="009B2A2F"/>
    <w:rsid w:val="009B2C3E"/>
    <w:rsid w:val="009B2CAA"/>
    <w:rsid w:val="009B2FE7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059"/>
    <w:rsid w:val="009B4485"/>
    <w:rsid w:val="009B4593"/>
    <w:rsid w:val="009B46DE"/>
    <w:rsid w:val="009B46DF"/>
    <w:rsid w:val="009B46F0"/>
    <w:rsid w:val="009B493A"/>
    <w:rsid w:val="009B4B68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3A2"/>
    <w:rsid w:val="009C0508"/>
    <w:rsid w:val="009C05F6"/>
    <w:rsid w:val="009C064B"/>
    <w:rsid w:val="009C07AE"/>
    <w:rsid w:val="009C08F9"/>
    <w:rsid w:val="009C0A63"/>
    <w:rsid w:val="009C0F19"/>
    <w:rsid w:val="009C121D"/>
    <w:rsid w:val="009C1350"/>
    <w:rsid w:val="009C141B"/>
    <w:rsid w:val="009C154F"/>
    <w:rsid w:val="009C1862"/>
    <w:rsid w:val="009C1A88"/>
    <w:rsid w:val="009C1ADA"/>
    <w:rsid w:val="009C1E02"/>
    <w:rsid w:val="009C1E06"/>
    <w:rsid w:val="009C2249"/>
    <w:rsid w:val="009C237B"/>
    <w:rsid w:val="009C2396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5C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E6A"/>
    <w:rsid w:val="009C7F3B"/>
    <w:rsid w:val="009D004A"/>
    <w:rsid w:val="009D016C"/>
    <w:rsid w:val="009D0223"/>
    <w:rsid w:val="009D0461"/>
    <w:rsid w:val="009D0BE3"/>
    <w:rsid w:val="009D0CF9"/>
    <w:rsid w:val="009D1048"/>
    <w:rsid w:val="009D128E"/>
    <w:rsid w:val="009D1459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29E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5C"/>
    <w:rsid w:val="009D5093"/>
    <w:rsid w:val="009D55A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7E1"/>
    <w:rsid w:val="009E1850"/>
    <w:rsid w:val="009E19E7"/>
    <w:rsid w:val="009E1AF0"/>
    <w:rsid w:val="009E1BCB"/>
    <w:rsid w:val="009E2576"/>
    <w:rsid w:val="009E25D4"/>
    <w:rsid w:val="009E2E2E"/>
    <w:rsid w:val="009E2F33"/>
    <w:rsid w:val="009E33AF"/>
    <w:rsid w:val="009E3499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59A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1138"/>
    <w:rsid w:val="009F145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239"/>
    <w:rsid w:val="009F5620"/>
    <w:rsid w:val="009F56C4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0BF5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23"/>
    <w:rsid w:val="00A03534"/>
    <w:rsid w:val="00A038AB"/>
    <w:rsid w:val="00A03C53"/>
    <w:rsid w:val="00A03EF7"/>
    <w:rsid w:val="00A049BB"/>
    <w:rsid w:val="00A05029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C66"/>
    <w:rsid w:val="00A06CBF"/>
    <w:rsid w:val="00A06EB3"/>
    <w:rsid w:val="00A06F60"/>
    <w:rsid w:val="00A070B5"/>
    <w:rsid w:val="00A07286"/>
    <w:rsid w:val="00A07350"/>
    <w:rsid w:val="00A073CD"/>
    <w:rsid w:val="00A073F9"/>
    <w:rsid w:val="00A07992"/>
    <w:rsid w:val="00A07BDB"/>
    <w:rsid w:val="00A07C30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EAE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13B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20020"/>
    <w:rsid w:val="00A20085"/>
    <w:rsid w:val="00A20269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2E1"/>
    <w:rsid w:val="00A24CA0"/>
    <w:rsid w:val="00A25804"/>
    <w:rsid w:val="00A25B8B"/>
    <w:rsid w:val="00A25D2B"/>
    <w:rsid w:val="00A2603F"/>
    <w:rsid w:val="00A26248"/>
    <w:rsid w:val="00A269FD"/>
    <w:rsid w:val="00A26CE6"/>
    <w:rsid w:val="00A27117"/>
    <w:rsid w:val="00A271FD"/>
    <w:rsid w:val="00A275D0"/>
    <w:rsid w:val="00A27659"/>
    <w:rsid w:val="00A27A68"/>
    <w:rsid w:val="00A27A7B"/>
    <w:rsid w:val="00A27ADF"/>
    <w:rsid w:val="00A27B00"/>
    <w:rsid w:val="00A30411"/>
    <w:rsid w:val="00A30544"/>
    <w:rsid w:val="00A3095D"/>
    <w:rsid w:val="00A30A57"/>
    <w:rsid w:val="00A30A89"/>
    <w:rsid w:val="00A30BAA"/>
    <w:rsid w:val="00A30CE2"/>
    <w:rsid w:val="00A313CA"/>
    <w:rsid w:val="00A3148C"/>
    <w:rsid w:val="00A3149C"/>
    <w:rsid w:val="00A314D2"/>
    <w:rsid w:val="00A315B2"/>
    <w:rsid w:val="00A317AE"/>
    <w:rsid w:val="00A31BC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37DA0"/>
    <w:rsid w:val="00A406DD"/>
    <w:rsid w:val="00A40D87"/>
    <w:rsid w:val="00A40EAD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486"/>
    <w:rsid w:val="00A43B70"/>
    <w:rsid w:val="00A44105"/>
    <w:rsid w:val="00A444AD"/>
    <w:rsid w:val="00A446C0"/>
    <w:rsid w:val="00A450DC"/>
    <w:rsid w:val="00A451C6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708D"/>
    <w:rsid w:val="00A4750F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968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8E1"/>
    <w:rsid w:val="00A52900"/>
    <w:rsid w:val="00A52C19"/>
    <w:rsid w:val="00A53158"/>
    <w:rsid w:val="00A53451"/>
    <w:rsid w:val="00A534D4"/>
    <w:rsid w:val="00A5441C"/>
    <w:rsid w:val="00A54768"/>
    <w:rsid w:val="00A549A9"/>
    <w:rsid w:val="00A54B76"/>
    <w:rsid w:val="00A54D60"/>
    <w:rsid w:val="00A54F07"/>
    <w:rsid w:val="00A54F2A"/>
    <w:rsid w:val="00A5517A"/>
    <w:rsid w:val="00A55577"/>
    <w:rsid w:val="00A55A3B"/>
    <w:rsid w:val="00A55B5E"/>
    <w:rsid w:val="00A55C25"/>
    <w:rsid w:val="00A56184"/>
    <w:rsid w:val="00A5647D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2F81"/>
    <w:rsid w:val="00A6377F"/>
    <w:rsid w:val="00A6386A"/>
    <w:rsid w:val="00A63C01"/>
    <w:rsid w:val="00A63CF0"/>
    <w:rsid w:val="00A63E3F"/>
    <w:rsid w:val="00A64825"/>
    <w:rsid w:val="00A64A7F"/>
    <w:rsid w:val="00A65116"/>
    <w:rsid w:val="00A65127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AF9"/>
    <w:rsid w:val="00A66C0A"/>
    <w:rsid w:val="00A66EEE"/>
    <w:rsid w:val="00A6739C"/>
    <w:rsid w:val="00A674AA"/>
    <w:rsid w:val="00A6788E"/>
    <w:rsid w:val="00A67B1C"/>
    <w:rsid w:val="00A67D0D"/>
    <w:rsid w:val="00A7008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170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5CDC"/>
    <w:rsid w:val="00A76080"/>
    <w:rsid w:val="00A761A9"/>
    <w:rsid w:val="00A76456"/>
    <w:rsid w:val="00A765FC"/>
    <w:rsid w:val="00A76841"/>
    <w:rsid w:val="00A76950"/>
    <w:rsid w:val="00A76DC6"/>
    <w:rsid w:val="00A76E0F"/>
    <w:rsid w:val="00A77080"/>
    <w:rsid w:val="00A7714E"/>
    <w:rsid w:val="00A775B3"/>
    <w:rsid w:val="00A77634"/>
    <w:rsid w:val="00A779B9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61F"/>
    <w:rsid w:val="00A83829"/>
    <w:rsid w:val="00A83964"/>
    <w:rsid w:val="00A83A0B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DFC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6E3"/>
    <w:rsid w:val="00A91794"/>
    <w:rsid w:val="00A919A6"/>
    <w:rsid w:val="00A91BC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BD2"/>
    <w:rsid w:val="00A951C5"/>
    <w:rsid w:val="00A951D1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7803"/>
    <w:rsid w:val="00A97902"/>
    <w:rsid w:val="00A97AB9"/>
    <w:rsid w:val="00A97B44"/>
    <w:rsid w:val="00A97B80"/>
    <w:rsid w:val="00A97D1B"/>
    <w:rsid w:val="00AA01A6"/>
    <w:rsid w:val="00AA0718"/>
    <w:rsid w:val="00AA0799"/>
    <w:rsid w:val="00AA0AAC"/>
    <w:rsid w:val="00AA0BF4"/>
    <w:rsid w:val="00AA11B0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53"/>
    <w:rsid w:val="00AA3A7F"/>
    <w:rsid w:val="00AA3B97"/>
    <w:rsid w:val="00AA3BE5"/>
    <w:rsid w:val="00AA3C3E"/>
    <w:rsid w:val="00AA3E54"/>
    <w:rsid w:val="00AA42A3"/>
    <w:rsid w:val="00AA4327"/>
    <w:rsid w:val="00AA486C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D3A"/>
    <w:rsid w:val="00AB1F1E"/>
    <w:rsid w:val="00AB201B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59FD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55"/>
    <w:rsid w:val="00AC1D8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40A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9F4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E0331"/>
    <w:rsid w:val="00AE065E"/>
    <w:rsid w:val="00AE099C"/>
    <w:rsid w:val="00AE0B0E"/>
    <w:rsid w:val="00AE0D60"/>
    <w:rsid w:val="00AE0F3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45E"/>
    <w:rsid w:val="00AE246A"/>
    <w:rsid w:val="00AE2533"/>
    <w:rsid w:val="00AE2547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84"/>
    <w:rsid w:val="00AE5FA4"/>
    <w:rsid w:val="00AE60F4"/>
    <w:rsid w:val="00AE6157"/>
    <w:rsid w:val="00AE615B"/>
    <w:rsid w:val="00AE6537"/>
    <w:rsid w:val="00AE710A"/>
    <w:rsid w:val="00AE72D3"/>
    <w:rsid w:val="00AE737F"/>
    <w:rsid w:val="00AE7611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03"/>
    <w:rsid w:val="00AF45DE"/>
    <w:rsid w:val="00AF4A0F"/>
    <w:rsid w:val="00AF4E4D"/>
    <w:rsid w:val="00AF5395"/>
    <w:rsid w:val="00AF54F4"/>
    <w:rsid w:val="00AF55E7"/>
    <w:rsid w:val="00AF5659"/>
    <w:rsid w:val="00AF5877"/>
    <w:rsid w:val="00AF5C6D"/>
    <w:rsid w:val="00AF6463"/>
    <w:rsid w:val="00AF6547"/>
    <w:rsid w:val="00AF690B"/>
    <w:rsid w:val="00AF69AA"/>
    <w:rsid w:val="00AF6EED"/>
    <w:rsid w:val="00AF6F0F"/>
    <w:rsid w:val="00AF7455"/>
    <w:rsid w:val="00AF7473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A22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4A"/>
    <w:rsid w:val="00B121EB"/>
    <w:rsid w:val="00B12278"/>
    <w:rsid w:val="00B12511"/>
    <w:rsid w:val="00B125C2"/>
    <w:rsid w:val="00B125FE"/>
    <w:rsid w:val="00B131C0"/>
    <w:rsid w:val="00B133AD"/>
    <w:rsid w:val="00B133D4"/>
    <w:rsid w:val="00B1347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C7F"/>
    <w:rsid w:val="00B1609F"/>
    <w:rsid w:val="00B16136"/>
    <w:rsid w:val="00B163E2"/>
    <w:rsid w:val="00B16453"/>
    <w:rsid w:val="00B16E51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0E96"/>
    <w:rsid w:val="00B20FF7"/>
    <w:rsid w:val="00B211D9"/>
    <w:rsid w:val="00B214D6"/>
    <w:rsid w:val="00B217AD"/>
    <w:rsid w:val="00B21A46"/>
    <w:rsid w:val="00B21C7B"/>
    <w:rsid w:val="00B21FFA"/>
    <w:rsid w:val="00B223AB"/>
    <w:rsid w:val="00B2248E"/>
    <w:rsid w:val="00B2280A"/>
    <w:rsid w:val="00B229D7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E8E"/>
    <w:rsid w:val="00B30F10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9B"/>
    <w:rsid w:val="00B31EDB"/>
    <w:rsid w:val="00B320C8"/>
    <w:rsid w:val="00B3259E"/>
    <w:rsid w:val="00B32EDE"/>
    <w:rsid w:val="00B32F3E"/>
    <w:rsid w:val="00B3304B"/>
    <w:rsid w:val="00B33193"/>
    <w:rsid w:val="00B33373"/>
    <w:rsid w:val="00B33A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62D"/>
    <w:rsid w:val="00B406BB"/>
    <w:rsid w:val="00B40796"/>
    <w:rsid w:val="00B409D9"/>
    <w:rsid w:val="00B40AD4"/>
    <w:rsid w:val="00B40DED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A62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5E3E"/>
    <w:rsid w:val="00B46494"/>
    <w:rsid w:val="00B46834"/>
    <w:rsid w:val="00B4689A"/>
    <w:rsid w:val="00B46991"/>
    <w:rsid w:val="00B46CD7"/>
    <w:rsid w:val="00B46F6A"/>
    <w:rsid w:val="00B4716F"/>
    <w:rsid w:val="00B471A3"/>
    <w:rsid w:val="00B4726A"/>
    <w:rsid w:val="00B474D1"/>
    <w:rsid w:val="00B478E8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FCD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80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3A3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8BA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FE"/>
    <w:rsid w:val="00B723AB"/>
    <w:rsid w:val="00B72615"/>
    <w:rsid w:val="00B7274E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2B2"/>
    <w:rsid w:val="00B7474C"/>
    <w:rsid w:val="00B7494E"/>
    <w:rsid w:val="00B74A3A"/>
    <w:rsid w:val="00B74AEB"/>
    <w:rsid w:val="00B74B7A"/>
    <w:rsid w:val="00B74EB4"/>
    <w:rsid w:val="00B752F7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6EA"/>
    <w:rsid w:val="00B80C0B"/>
    <w:rsid w:val="00B80D0F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D4D"/>
    <w:rsid w:val="00B90EF3"/>
    <w:rsid w:val="00B9146A"/>
    <w:rsid w:val="00B9156D"/>
    <w:rsid w:val="00B916BB"/>
    <w:rsid w:val="00B916C5"/>
    <w:rsid w:val="00B9196A"/>
    <w:rsid w:val="00B91CAD"/>
    <w:rsid w:val="00B91CF2"/>
    <w:rsid w:val="00B91DF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B2A"/>
    <w:rsid w:val="00B94B48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785"/>
    <w:rsid w:val="00BA48DF"/>
    <w:rsid w:val="00BA4E44"/>
    <w:rsid w:val="00BA4E89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69E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5FD6"/>
    <w:rsid w:val="00BB6147"/>
    <w:rsid w:val="00BB63AE"/>
    <w:rsid w:val="00BB6B43"/>
    <w:rsid w:val="00BB7210"/>
    <w:rsid w:val="00BB737A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BEA"/>
    <w:rsid w:val="00BC5C7D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4F8"/>
    <w:rsid w:val="00BD5501"/>
    <w:rsid w:val="00BD5547"/>
    <w:rsid w:val="00BD599D"/>
    <w:rsid w:val="00BD59D0"/>
    <w:rsid w:val="00BD5B4A"/>
    <w:rsid w:val="00BD5C05"/>
    <w:rsid w:val="00BD5C18"/>
    <w:rsid w:val="00BD5CB6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A5F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3C5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62A"/>
    <w:rsid w:val="00BF09C2"/>
    <w:rsid w:val="00BF0ACA"/>
    <w:rsid w:val="00BF0FDD"/>
    <w:rsid w:val="00BF1019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BED"/>
    <w:rsid w:val="00BF350C"/>
    <w:rsid w:val="00BF355A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197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67"/>
    <w:rsid w:val="00C045A4"/>
    <w:rsid w:val="00C04BEF"/>
    <w:rsid w:val="00C04CF7"/>
    <w:rsid w:val="00C04F0D"/>
    <w:rsid w:val="00C04F22"/>
    <w:rsid w:val="00C04F5D"/>
    <w:rsid w:val="00C05320"/>
    <w:rsid w:val="00C05721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706E"/>
    <w:rsid w:val="00C07805"/>
    <w:rsid w:val="00C07A1E"/>
    <w:rsid w:val="00C07FBD"/>
    <w:rsid w:val="00C10427"/>
    <w:rsid w:val="00C10AB8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308D"/>
    <w:rsid w:val="00C133D9"/>
    <w:rsid w:val="00C13AD8"/>
    <w:rsid w:val="00C13D41"/>
    <w:rsid w:val="00C1434E"/>
    <w:rsid w:val="00C14783"/>
    <w:rsid w:val="00C1488F"/>
    <w:rsid w:val="00C149B7"/>
    <w:rsid w:val="00C14FB7"/>
    <w:rsid w:val="00C152C8"/>
    <w:rsid w:val="00C1559D"/>
    <w:rsid w:val="00C15CFD"/>
    <w:rsid w:val="00C15D6E"/>
    <w:rsid w:val="00C16066"/>
    <w:rsid w:val="00C165C9"/>
    <w:rsid w:val="00C16748"/>
    <w:rsid w:val="00C167A7"/>
    <w:rsid w:val="00C16827"/>
    <w:rsid w:val="00C1686A"/>
    <w:rsid w:val="00C16C47"/>
    <w:rsid w:val="00C171F7"/>
    <w:rsid w:val="00C173AE"/>
    <w:rsid w:val="00C17DBC"/>
    <w:rsid w:val="00C17F8E"/>
    <w:rsid w:val="00C200A4"/>
    <w:rsid w:val="00C20279"/>
    <w:rsid w:val="00C203D4"/>
    <w:rsid w:val="00C2066C"/>
    <w:rsid w:val="00C20956"/>
    <w:rsid w:val="00C209E0"/>
    <w:rsid w:val="00C20A19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A3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1B2"/>
    <w:rsid w:val="00C272B6"/>
    <w:rsid w:val="00C2730E"/>
    <w:rsid w:val="00C276D6"/>
    <w:rsid w:val="00C3059D"/>
    <w:rsid w:val="00C307D2"/>
    <w:rsid w:val="00C3080D"/>
    <w:rsid w:val="00C313AF"/>
    <w:rsid w:val="00C322B8"/>
    <w:rsid w:val="00C32AA8"/>
    <w:rsid w:val="00C32B87"/>
    <w:rsid w:val="00C32D8B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7A9"/>
    <w:rsid w:val="00C35B75"/>
    <w:rsid w:val="00C35C5E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7F"/>
    <w:rsid w:val="00C41DDA"/>
    <w:rsid w:val="00C41E9B"/>
    <w:rsid w:val="00C41EFD"/>
    <w:rsid w:val="00C41F76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3339"/>
    <w:rsid w:val="00C4333D"/>
    <w:rsid w:val="00C433ED"/>
    <w:rsid w:val="00C44692"/>
    <w:rsid w:val="00C4470D"/>
    <w:rsid w:val="00C44753"/>
    <w:rsid w:val="00C44772"/>
    <w:rsid w:val="00C4478B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2E"/>
    <w:rsid w:val="00C50187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44C"/>
    <w:rsid w:val="00C52DD8"/>
    <w:rsid w:val="00C530D1"/>
    <w:rsid w:val="00C53276"/>
    <w:rsid w:val="00C5354D"/>
    <w:rsid w:val="00C5378A"/>
    <w:rsid w:val="00C537A2"/>
    <w:rsid w:val="00C539E7"/>
    <w:rsid w:val="00C5426D"/>
    <w:rsid w:val="00C5450A"/>
    <w:rsid w:val="00C54CCB"/>
    <w:rsid w:val="00C55233"/>
    <w:rsid w:val="00C5537D"/>
    <w:rsid w:val="00C5541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7F0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59"/>
    <w:rsid w:val="00C66BE1"/>
    <w:rsid w:val="00C67142"/>
    <w:rsid w:val="00C6742A"/>
    <w:rsid w:val="00C677FC"/>
    <w:rsid w:val="00C67885"/>
    <w:rsid w:val="00C67963"/>
    <w:rsid w:val="00C6798F"/>
    <w:rsid w:val="00C67B8C"/>
    <w:rsid w:val="00C67D0A"/>
    <w:rsid w:val="00C67E06"/>
    <w:rsid w:val="00C707F3"/>
    <w:rsid w:val="00C70AC5"/>
    <w:rsid w:val="00C70AE9"/>
    <w:rsid w:val="00C70C6B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7D5"/>
    <w:rsid w:val="00C7383F"/>
    <w:rsid w:val="00C73A11"/>
    <w:rsid w:val="00C73BF1"/>
    <w:rsid w:val="00C73E7F"/>
    <w:rsid w:val="00C741BC"/>
    <w:rsid w:val="00C74202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13A"/>
    <w:rsid w:val="00C812CE"/>
    <w:rsid w:val="00C81315"/>
    <w:rsid w:val="00C815D0"/>
    <w:rsid w:val="00C81663"/>
    <w:rsid w:val="00C817FF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E0"/>
    <w:rsid w:val="00C8500E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844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8F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3B2"/>
    <w:rsid w:val="00CA5532"/>
    <w:rsid w:val="00CA559E"/>
    <w:rsid w:val="00CA55C4"/>
    <w:rsid w:val="00CA5842"/>
    <w:rsid w:val="00CA5874"/>
    <w:rsid w:val="00CA59F7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48"/>
    <w:rsid w:val="00CA76C3"/>
    <w:rsid w:val="00CA7B57"/>
    <w:rsid w:val="00CA7D2F"/>
    <w:rsid w:val="00CA7FDE"/>
    <w:rsid w:val="00CB07C9"/>
    <w:rsid w:val="00CB09BD"/>
    <w:rsid w:val="00CB0B02"/>
    <w:rsid w:val="00CB11BF"/>
    <w:rsid w:val="00CB11E9"/>
    <w:rsid w:val="00CB14FB"/>
    <w:rsid w:val="00CB15B0"/>
    <w:rsid w:val="00CB175F"/>
    <w:rsid w:val="00CB23F0"/>
    <w:rsid w:val="00CB2AF6"/>
    <w:rsid w:val="00CB2B11"/>
    <w:rsid w:val="00CB2B88"/>
    <w:rsid w:val="00CB2F3B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32"/>
    <w:rsid w:val="00CB66A5"/>
    <w:rsid w:val="00CB6ABA"/>
    <w:rsid w:val="00CB6BF5"/>
    <w:rsid w:val="00CB6CF4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BE5"/>
    <w:rsid w:val="00CC0C6A"/>
    <w:rsid w:val="00CC0DEA"/>
    <w:rsid w:val="00CC0EA7"/>
    <w:rsid w:val="00CC0EAC"/>
    <w:rsid w:val="00CC0EF2"/>
    <w:rsid w:val="00CC10D9"/>
    <w:rsid w:val="00CC1794"/>
    <w:rsid w:val="00CC2177"/>
    <w:rsid w:val="00CC24B5"/>
    <w:rsid w:val="00CC28AD"/>
    <w:rsid w:val="00CC2A28"/>
    <w:rsid w:val="00CC2C34"/>
    <w:rsid w:val="00CC2FE1"/>
    <w:rsid w:val="00CC2FF8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A18"/>
    <w:rsid w:val="00CC6A47"/>
    <w:rsid w:val="00CC6AAC"/>
    <w:rsid w:val="00CC6C2C"/>
    <w:rsid w:val="00CC6CFF"/>
    <w:rsid w:val="00CC6E72"/>
    <w:rsid w:val="00CC71B4"/>
    <w:rsid w:val="00CC7636"/>
    <w:rsid w:val="00CC78D7"/>
    <w:rsid w:val="00CD0228"/>
    <w:rsid w:val="00CD02AA"/>
    <w:rsid w:val="00CD02D7"/>
    <w:rsid w:val="00CD0580"/>
    <w:rsid w:val="00CD0B67"/>
    <w:rsid w:val="00CD0CE9"/>
    <w:rsid w:val="00CD14C1"/>
    <w:rsid w:val="00CD18B5"/>
    <w:rsid w:val="00CD1926"/>
    <w:rsid w:val="00CD1E99"/>
    <w:rsid w:val="00CD1F94"/>
    <w:rsid w:val="00CD200C"/>
    <w:rsid w:val="00CD20E1"/>
    <w:rsid w:val="00CD2382"/>
    <w:rsid w:val="00CD27B4"/>
    <w:rsid w:val="00CD27C1"/>
    <w:rsid w:val="00CD27F2"/>
    <w:rsid w:val="00CD29F8"/>
    <w:rsid w:val="00CD2B51"/>
    <w:rsid w:val="00CD323A"/>
    <w:rsid w:val="00CD377A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3BD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83E"/>
    <w:rsid w:val="00CE2C34"/>
    <w:rsid w:val="00CE2D00"/>
    <w:rsid w:val="00CE2E93"/>
    <w:rsid w:val="00CE3007"/>
    <w:rsid w:val="00CE3227"/>
    <w:rsid w:val="00CE3366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992"/>
    <w:rsid w:val="00CF31F6"/>
    <w:rsid w:val="00CF3359"/>
    <w:rsid w:val="00CF3377"/>
    <w:rsid w:val="00CF385B"/>
    <w:rsid w:val="00CF3FE8"/>
    <w:rsid w:val="00CF40BE"/>
    <w:rsid w:val="00CF4B04"/>
    <w:rsid w:val="00CF4B32"/>
    <w:rsid w:val="00CF4C11"/>
    <w:rsid w:val="00CF4D86"/>
    <w:rsid w:val="00CF508C"/>
    <w:rsid w:val="00CF535B"/>
    <w:rsid w:val="00CF59FF"/>
    <w:rsid w:val="00CF644F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36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17C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4D6D"/>
    <w:rsid w:val="00D05117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72E"/>
    <w:rsid w:val="00D13A64"/>
    <w:rsid w:val="00D13C6E"/>
    <w:rsid w:val="00D13E29"/>
    <w:rsid w:val="00D14530"/>
    <w:rsid w:val="00D146D5"/>
    <w:rsid w:val="00D147C7"/>
    <w:rsid w:val="00D14CCD"/>
    <w:rsid w:val="00D15003"/>
    <w:rsid w:val="00D15177"/>
    <w:rsid w:val="00D1524D"/>
    <w:rsid w:val="00D1531D"/>
    <w:rsid w:val="00D15370"/>
    <w:rsid w:val="00D15422"/>
    <w:rsid w:val="00D1581C"/>
    <w:rsid w:val="00D159CC"/>
    <w:rsid w:val="00D15B45"/>
    <w:rsid w:val="00D15FCC"/>
    <w:rsid w:val="00D16779"/>
    <w:rsid w:val="00D16C4A"/>
    <w:rsid w:val="00D16C9A"/>
    <w:rsid w:val="00D16F67"/>
    <w:rsid w:val="00D16FD4"/>
    <w:rsid w:val="00D17BCB"/>
    <w:rsid w:val="00D17C49"/>
    <w:rsid w:val="00D17E48"/>
    <w:rsid w:val="00D17F45"/>
    <w:rsid w:val="00D20214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F9"/>
    <w:rsid w:val="00D2265C"/>
    <w:rsid w:val="00D228BD"/>
    <w:rsid w:val="00D22B3D"/>
    <w:rsid w:val="00D22B87"/>
    <w:rsid w:val="00D22BD2"/>
    <w:rsid w:val="00D22F30"/>
    <w:rsid w:val="00D2323F"/>
    <w:rsid w:val="00D23240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810"/>
    <w:rsid w:val="00D24D18"/>
    <w:rsid w:val="00D2500E"/>
    <w:rsid w:val="00D25231"/>
    <w:rsid w:val="00D254B5"/>
    <w:rsid w:val="00D2555A"/>
    <w:rsid w:val="00D25970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779"/>
    <w:rsid w:val="00D329F8"/>
    <w:rsid w:val="00D32DF6"/>
    <w:rsid w:val="00D3360C"/>
    <w:rsid w:val="00D3386D"/>
    <w:rsid w:val="00D3396F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5BBD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CE3"/>
    <w:rsid w:val="00D47DDB"/>
    <w:rsid w:val="00D501A6"/>
    <w:rsid w:val="00D501C0"/>
    <w:rsid w:val="00D506DA"/>
    <w:rsid w:val="00D50855"/>
    <w:rsid w:val="00D50B97"/>
    <w:rsid w:val="00D50DC8"/>
    <w:rsid w:val="00D50E30"/>
    <w:rsid w:val="00D5123F"/>
    <w:rsid w:val="00D513D2"/>
    <w:rsid w:val="00D51584"/>
    <w:rsid w:val="00D515F1"/>
    <w:rsid w:val="00D5189C"/>
    <w:rsid w:val="00D51ECF"/>
    <w:rsid w:val="00D51FA4"/>
    <w:rsid w:val="00D52329"/>
    <w:rsid w:val="00D52580"/>
    <w:rsid w:val="00D52754"/>
    <w:rsid w:val="00D52C01"/>
    <w:rsid w:val="00D52D81"/>
    <w:rsid w:val="00D53096"/>
    <w:rsid w:val="00D5324A"/>
    <w:rsid w:val="00D532D5"/>
    <w:rsid w:val="00D53410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287"/>
    <w:rsid w:val="00D556F7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184"/>
    <w:rsid w:val="00D672C9"/>
    <w:rsid w:val="00D672E4"/>
    <w:rsid w:val="00D67573"/>
    <w:rsid w:val="00D67A2D"/>
    <w:rsid w:val="00D67C6A"/>
    <w:rsid w:val="00D67CEA"/>
    <w:rsid w:val="00D67DC0"/>
    <w:rsid w:val="00D67EAE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D5C"/>
    <w:rsid w:val="00D76223"/>
    <w:rsid w:val="00D764DC"/>
    <w:rsid w:val="00D768FE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567"/>
    <w:rsid w:val="00D817D5"/>
    <w:rsid w:val="00D81AF9"/>
    <w:rsid w:val="00D81BBF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BC7"/>
    <w:rsid w:val="00D84E7D"/>
    <w:rsid w:val="00D84ED9"/>
    <w:rsid w:val="00D85150"/>
    <w:rsid w:val="00D851DB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8B7"/>
    <w:rsid w:val="00D90E25"/>
    <w:rsid w:val="00D90F7F"/>
    <w:rsid w:val="00D91179"/>
    <w:rsid w:val="00D911F0"/>
    <w:rsid w:val="00D91370"/>
    <w:rsid w:val="00D91676"/>
    <w:rsid w:val="00D91D52"/>
    <w:rsid w:val="00D91D93"/>
    <w:rsid w:val="00D91DD0"/>
    <w:rsid w:val="00D91EF9"/>
    <w:rsid w:val="00D921CA"/>
    <w:rsid w:val="00D92545"/>
    <w:rsid w:val="00D92C6F"/>
    <w:rsid w:val="00D92C92"/>
    <w:rsid w:val="00D93044"/>
    <w:rsid w:val="00D9317E"/>
    <w:rsid w:val="00D931F2"/>
    <w:rsid w:val="00D935AB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7B0"/>
    <w:rsid w:val="00D94B8F"/>
    <w:rsid w:val="00D94E3C"/>
    <w:rsid w:val="00D95473"/>
    <w:rsid w:val="00D957C4"/>
    <w:rsid w:val="00D95A38"/>
    <w:rsid w:val="00D95F00"/>
    <w:rsid w:val="00D95F82"/>
    <w:rsid w:val="00D963DF"/>
    <w:rsid w:val="00D96709"/>
    <w:rsid w:val="00D967AF"/>
    <w:rsid w:val="00D9687D"/>
    <w:rsid w:val="00D9689E"/>
    <w:rsid w:val="00D96D64"/>
    <w:rsid w:val="00D97700"/>
    <w:rsid w:val="00D979B6"/>
    <w:rsid w:val="00D97AE5"/>
    <w:rsid w:val="00D97CA7"/>
    <w:rsid w:val="00DA00E8"/>
    <w:rsid w:val="00DA0166"/>
    <w:rsid w:val="00DA0233"/>
    <w:rsid w:val="00DA03D5"/>
    <w:rsid w:val="00DA0A66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385"/>
    <w:rsid w:val="00DA2502"/>
    <w:rsid w:val="00DA2642"/>
    <w:rsid w:val="00DA2696"/>
    <w:rsid w:val="00DA2BC1"/>
    <w:rsid w:val="00DA2CB0"/>
    <w:rsid w:val="00DA2DC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CE4"/>
    <w:rsid w:val="00DA4037"/>
    <w:rsid w:val="00DA4134"/>
    <w:rsid w:val="00DA42EF"/>
    <w:rsid w:val="00DA43F8"/>
    <w:rsid w:val="00DA44BA"/>
    <w:rsid w:val="00DA4610"/>
    <w:rsid w:val="00DA4836"/>
    <w:rsid w:val="00DA4CB2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57A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8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E4"/>
    <w:rsid w:val="00DC26FF"/>
    <w:rsid w:val="00DC2CD2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71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D7D2E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B94"/>
    <w:rsid w:val="00DE1DB1"/>
    <w:rsid w:val="00DE24AD"/>
    <w:rsid w:val="00DE2686"/>
    <w:rsid w:val="00DE28AA"/>
    <w:rsid w:val="00DE2901"/>
    <w:rsid w:val="00DE2C8E"/>
    <w:rsid w:val="00DE2D2A"/>
    <w:rsid w:val="00DE2DB5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4CD"/>
    <w:rsid w:val="00DF2624"/>
    <w:rsid w:val="00DF26A1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A1C"/>
    <w:rsid w:val="00DF4AE4"/>
    <w:rsid w:val="00DF4B08"/>
    <w:rsid w:val="00DF4F4F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6DA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78C"/>
    <w:rsid w:val="00E02AA4"/>
    <w:rsid w:val="00E02F58"/>
    <w:rsid w:val="00E031C1"/>
    <w:rsid w:val="00E0328E"/>
    <w:rsid w:val="00E03A14"/>
    <w:rsid w:val="00E03BF8"/>
    <w:rsid w:val="00E03E1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B3"/>
    <w:rsid w:val="00E059D6"/>
    <w:rsid w:val="00E05BB4"/>
    <w:rsid w:val="00E05C08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1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22AC"/>
    <w:rsid w:val="00E12305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514"/>
    <w:rsid w:val="00E17613"/>
    <w:rsid w:val="00E1789C"/>
    <w:rsid w:val="00E17CA8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E9"/>
    <w:rsid w:val="00E275B3"/>
    <w:rsid w:val="00E277DF"/>
    <w:rsid w:val="00E27901"/>
    <w:rsid w:val="00E27F25"/>
    <w:rsid w:val="00E304C0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1F24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FD1"/>
    <w:rsid w:val="00E3414D"/>
    <w:rsid w:val="00E342FC"/>
    <w:rsid w:val="00E3446E"/>
    <w:rsid w:val="00E34574"/>
    <w:rsid w:val="00E34887"/>
    <w:rsid w:val="00E34901"/>
    <w:rsid w:val="00E349D5"/>
    <w:rsid w:val="00E35005"/>
    <w:rsid w:val="00E35167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45DE"/>
    <w:rsid w:val="00E54A9E"/>
    <w:rsid w:val="00E54AFE"/>
    <w:rsid w:val="00E54F6D"/>
    <w:rsid w:val="00E5503D"/>
    <w:rsid w:val="00E55097"/>
    <w:rsid w:val="00E55541"/>
    <w:rsid w:val="00E55A04"/>
    <w:rsid w:val="00E55B8E"/>
    <w:rsid w:val="00E55DBF"/>
    <w:rsid w:val="00E56BB0"/>
    <w:rsid w:val="00E56C1D"/>
    <w:rsid w:val="00E56D62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C1"/>
    <w:rsid w:val="00E644FD"/>
    <w:rsid w:val="00E64618"/>
    <w:rsid w:val="00E64E29"/>
    <w:rsid w:val="00E65196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3AE"/>
    <w:rsid w:val="00E6757D"/>
    <w:rsid w:val="00E67710"/>
    <w:rsid w:val="00E679FE"/>
    <w:rsid w:val="00E67A51"/>
    <w:rsid w:val="00E67BB3"/>
    <w:rsid w:val="00E67D50"/>
    <w:rsid w:val="00E70107"/>
    <w:rsid w:val="00E7024D"/>
    <w:rsid w:val="00E70631"/>
    <w:rsid w:val="00E70667"/>
    <w:rsid w:val="00E707C1"/>
    <w:rsid w:val="00E70CB5"/>
    <w:rsid w:val="00E70F58"/>
    <w:rsid w:val="00E7107D"/>
    <w:rsid w:val="00E71293"/>
    <w:rsid w:val="00E713A0"/>
    <w:rsid w:val="00E71441"/>
    <w:rsid w:val="00E7149B"/>
    <w:rsid w:val="00E7188C"/>
    <w:rsid w:val="00E71977"/>
    <w:rsid w:val="00E71CE9"/>
    <w:rsid w:val="00E71DC8"/>
    <w:rsid w:val="00E71E22"/>
    <w:rsid w:val="00E722B9"/>
    <w:rsid w:val="00E722CB"/>
    <w:rsid w:val="00E724AD"/>
    <w:rsid w:val="00E727F5"/>
    <w:rsid w:val="00E728EB"/>
    <w:rsid w:val="00E72A86"/>
    <w:rsid w:val="00E72BEE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FDD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57D"/>
    <w:rsid w:val="00E756A6"/>
    <w:rsid w:val="00E75A0F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54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5FD9"/>
    <w:rsid w:val="00E86100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8A0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928"/>
    <w:rsid w:val="00E9594E"/>
    <w:rsid w:val="00E9598E"/>
    <w:rsid w:val="00E959EA"/>
    <w:rsid w:val="00E95C45"/>
    <w:rsid w:val="00E967C4"/>
    <w:rsid w:val="00E96831"/>
    <w:rsid w:val="00E96A0E"/>
    <w:rsid w:val="00E96AEB"/>
    <w:rsid w:val="00E97362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17"/>
    <w:rsid w:val="00EA13C4"/>
    <w:rsid w:val="00EA13EF"/>
    <w:rsid w:val="00EA1507"/>
    <w:rsid w:val="00EA24FD"/>
    <w:rsid w:val="00EA2541"/>
    <w:rsid w:val="00EA2574"/>
    <w:rsid w:val="00EA2A8A"/>
    <w:rsid w:val="00EA2CB8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774"/>
    <w:rsid w:val="00EA6B7C"/>
    <w:rsid w:val="00EA6C88"/>
    <w:rsid w:val="00EA6D27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D06"/>
    <w:rsid w:val="00EB3F29"/>
    <w:rsid w:val="00EB44F2"/>
    <w:rsid w:val="00EB46F3"/>
    <w:rsid w:val="00EB492C"/>
    <w:rsid w:val="00EB4DED"/>
    <w:rsid w:val="00EB4E3D"/>
    <w:rsid w:val="00EB513E"/>
    <w:rsid w:val="00EB52B9"/>
    <w:rsid w:val="00EB5424"/>
    <w:rsid w:val="00EB55BD"/>
    <w:rsid w:val="00EB5851"/>
    <w:rsid w:val="00EB611D"/>
    <w:rsid w:val="00EB637B"/>
    <w:rsid w:val="00EB6627"/>
    <w:rsid w:val="00EB6825"/>
    <w:rsid w:val="00EB689E"/>
    <w:rsid w:val="00EB697A"/>
    <w:rsid w:val="00EB6C9A"/>
    <w:rsid w:val="00EB6F3B"/>
    <w:rsid w:val="00EB6FF2"/>
    <w:rsid w:val="00EB704D"/>
    <w:rsid w:val="00EB71D0"/>
    <w:rsid w:val="00EB7493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94"/>
    <w:rsid w:val="00EC466D"/>
    <w:rsid w:val="00EC48DC"/>
    <w:rsid w:val="00EC4AF0"/>
    <w:rsid w:val="00EC4CF4"/>
    <w:rsid w:val="00EC4E23"/>
    <w:rsid w:val="00EC4F93"/>
    <w:rsid w:val="00EC50D8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4146"/>
    <w:rsid w:val="00ED45CE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4BD"/>
    <w:rsid w:val="00ED7667"/>
    <w:rsid w:val="00ED7D86"/>
    <w:rsid w:val="00EE0408"/>
    <w:rsid w:val="00EE044E"/>
    <w:rsid w:val="00EE0464"/>
    <w:rsid w:val="00EE04F0"/>
    <w:rsid w:val="00EE0A56"/>
    <w:rsid w:val="00EE0A98"/>
    <w:rsid w:val="00EE0AE4"/>
    <w:rsid w:val="00EE0B84"/>
    <w:rsid w:val="00EE0DC5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3C"/>
    <w:rsid w:val="00EE2E6D"/>
    <w:rsid w:val="00EE30D5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C38"/>
    <w:rsid w:val="00EF002A"/>
    <w:rsid w:val="00EF0050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16C6"/>
    <w:rsid w:val="00F021EC"/>
    <w:rsid w:val="00F02273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B96"/>
    <w:rsid w:val="00F03D1F"/>
    <w:rsid w:val="00F0406F"/>
    <w:rsid w:val="00F041C1"/>
    <w:rsid w:val="00F042EC"/>
    <w:rsid w:val="00F044C7"/>
    <w:rsid w:val="00F045B8"/>
    <w:rsid w:val="00F04BF3"/>
    <w:rsid w:val="00F04EE6"/>
    <w:rsid w:val="00F04EFF"/>
    <w:rsid w:val="00F05550"/>
    <w:rsid w:val="00F05581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10632"/>
    <w:rsid w:val="00F10C07"/>
    <w:rsid w:val="00F10CD1"/>
    <w:rsid w:val="00F11527"/>
    <w:rsid w:val="00F11852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72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6DB"/>
    <w:rsid w:val="00F14ABD"/>
    <w:rsid w:val="00F14CC6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689"/>
    <w:rsid w:val="00F17BCA"/>
    <w:rsid w:val="00F17FF5"/>
    <w:rsid w:val="00F20041"/>
    <w:rsid w:val="00F2011A"/>
    <w:rsid w:val="00F201F0"/>
    <w:rsid w:val="00F206F4"/>
    <w:rsid w:val="00F20A76"/>
    <w:rsid w:val="00F20C95"/>
    <w:rsid w:val="00F20E43"/>
    <w:rsid w:val="00F212CE"/>
    <w:rsid w:val="00F2159E"/>
    <w:rsid w:val="00F216DD"/>
    <w:rsid w:val="00F2190D"/>
    <w:rsid w:val="00F21C3E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7C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9A1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5F4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600CF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3DF7"/>
    <w:rsid w:val="00F6411A"/>
    <w:rsid w:val="00F646BC"/>
    <w:rsid w:val="00F646DD"/>
    <w:rsid w:val="00F64C04"/>
    <w:rsid w:val="00F64CA8"/>
    <w:rsid w:val="00F65040"/>
    <w:rsid w:val="00F650B0"/>
    <w:rsid w:val="00F650BF"/>
    <w:rsid w:val="00F658B3"/>
    <w:rsid w:val="00F65CF0"/>
    <w:rsid w:val="00F663AF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0A2"/>
    <w:rsid w:val="00F83137"/>
    <w:rsid w:val="00F832C4"/>
    <w:rsid w:val="00F832EF"/>
    <w:rsid w:val="00F836B2"/>
    <w:rsid w:val="00F83984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9BC"/>
    <w:rsid w:val="00F87B08"/>
    <w:rsid w:val="00F87F38"/>
    <w:rsid w:val="00F87F3B"/>
    <w:rsid w:val="00F90696"/>
    <w:rsid w:val="00F909C2"/>
    <w:rsid w:val="00F9108D"/>
    <w:rsid w:val="00F915EA"/>
    <w:rsid w:val="00F917DC"/>
    <w:rsid w:val="00F918A4"/>
    <w:rsid w:val="00F91CE4"/>
    <w:rsid w:val="00F92164"/>
    <w:rsid w:val="00F92182"/>
    <w:rsid w:val="00F9218B"/>
    <w:rsid w:val="00F9237E"/>
    <w:rsid w:val="00F925AC"/>
    <w:rsid w:val="00F925E3"/>
    <w:rsid w:val="00F9296A"/>
    <w:rsid w:val="00F92A49"/>
    <w:rsid w:val="00F92B97"/>
    <w:rsid w:val="00F92D18"/>
    <w:rsid w:val="00F93076"/>
    <w:rsid w:val="00F93122"/>
    <w:rsid w:val="00F932AD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D1F"/>
    <w:rsid w:val="00FA0F17"/>
    <w:rsid w:val="00FA0F8C"/>
    <w:rsid w:val="00FA1087"/>
    <w:rsid w:val="00FA1598"/>
    <w:rsid w:val="00FA1623"/>
    <w:rsid w:val="00FA19DD"/>
    <w:rsid w:val="00FA1C24"/>
    <w:rsid w:val="00FA2034"/>
    <w:rsid w:val="00FA205A"/>
    <w:rsid w:val="00FA2226"/>
    <w:rsid w:val="00FA2584"/>
    <w:rsid w:val="00FA283A"/>
    <w:rsid w:val="00FA28DD"/>
    <w:rsid w:val="00FA2939"/>
    <w:rsid w:val="00FA2A7B"/>
    <w:rsid w:val="00FA2ACD"/>
    <w:rsid w:val="00FA2E01"/>
    <w:rsid w:val="00FA3077"/>
    <w:rsid w:val="00FA32A1"/>
    <w:rsid w:val="00FA32EC"/>
    <w:rsid w:val="00FA3E32"/>
    <w:rsid w:val="00FA3FA8"/>
    <w:rsid w:val="00FA404A"/>
    <w:rsid w:val="00FA41B9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173"/>
    <w:rsid w:val="00FB123A"/>
    <w:rsid w:val="00FB12AE"/>
    <w:rsid w:val="00FB162F"/>
    <w:rsid w:val="00FB1665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C74"/>
    <w:rsid w:val="00FB5DF7"/>
    <w:rsid w:val="00FB5DFB"/>
    <w:rsid w:val="00FB5EEA"/>
    <w:rsid w:val="00FB61E7"/>
    <w:rsid w:val="00FB6BFC"/>
    <w:rsid w:val="00FB71A4"/>
    <w:rsid w:val="00FB7329"/>
    <w:rsid w:val="00FB7537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85"/>
    <w:rsid w:val="00FC27CC"/>
    <w:rsid w:val="00FC28B1"/>
    <w:rsid w:val="00FC2FE5"/>
    <w:rsid w:val="00FC3127"/>
    <w:rsid w:val="00FC32D8"/>
    <w:rsid w:val="00FC3498"/>
    <w:rsid w:val="00FC35BE"/>
    <w:rsid w:val="00FC366A"/>
    <w:rsid w:val="00FC388F"/>
    <w:rsid w:val="00FC3AA6"/>
    <w:rsid w:val="00FC3B38"/>
    <w:rsid w:val="00FC3E2D"/>
    <w:rsid w:val="00FC40C3"/>
    <w:rsid w:val="00FC411E"/>
    <w:rsid w:val="00FC4CCE"/>
    <w:rsid w:val="00FC4E72"/>
    <w:rsid w:val="00FC504E"/>
    <w:rsid w:val="00FC50B8"/>
    <w:rsid w:val="00FC52B4"/>
    <w:rsid w:val="00FC59FA"/>
    <w:rsid w:val="00FC5DCC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27B"/>
    <w:rsid w:val="00FD12CB"/>
    <w:rsid w:val="00FD173F"/>
    <w:rsid w:val="00FD1781"/>
    <w:rsid w:val="00FD1A53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0ABE"/>
    <w:rsid w:val="00FE0FEB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0F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B94"/>
    <w:rsid w:val="00FE6D5C"/>
    <w:rsid w:val="00FE6E29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8CA"/>
    <w:rsid w:val="00FF4AF8"/>
    <w:rsid w:val="00FF4B5A"/>
    <w:rsid w:val="00FF4C61"/>
    <w:rsid w:val="00FF4EAC"/>
    <w:rsid w:val="00FF5546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44BD755"/>
  <w15:docId w15:val="{CE5CB6A2-025C-4563-8BCB-76C56996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TitleChar">
    <w:name w:val="Title Char"/>
    <w:basedOn w:val="DefaultParagraphFont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 w:cs="Tms Rm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 w:cs="Tms Rmn"/>
      <w:i/>
      <w:iCs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1DAC7-7E09-4AF1-B7CC-D6A6302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42</Pages>
  <Words>7602</Words>
  <Characters>43335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50836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Paam, Tangjarukij</cp:lastModifiedBy>
  <cp:revision>5</cp:revision>
  <cp:lastPrinted>2018-05-11T10:45:00Z</cp:lastPrinted>
  <dcterms:created xsi:type="dcterms:W3CDTF">2018-05-11T13:40:00Z</dcterms:created>
  <dcterms:modified xsi:type="dcterms:W3CDTF">2018-05-11T14:13:00Z</dcterms:modified>
</cp:coreProperties>
</file>