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D4869">
        <w:rPr>
          <w:rFonts w:ascii="Angsana New" w:hAnsi="Angsana New"/>
          <w:sz w:val="30"/>
          <w:szCs w:val="30"/>
        </w:rPr>
        <w:t xml:space="preserve">34 </w:t>
      </w:r>
      <w:r w:rsidRPr="007D4869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126CF3">
        <w:rPr>
          <w:rFonts w:ascii="Angsana New" w:hAnsi="Angsana New"/>
          <w:sz w:val="30"/>
          <w:szCs w:val="30"/>
        </w:rPr>
        <w:t>2560</w:t>
      </w:r>
      <w:r w:rsidRPr="007D4869">
        <w:rPr>
          <w:rFonts w:ascii="Angsana New" w:hAnsi="Angsana New"/>
          <w:sz w:val="30"/>
          <w:szCs w:val="30"/>
        </w:rPr>
        <w:t xml:space="preserve">)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D4869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D4869">
        <w:rPr>
          <w:rFonts w:ascii="Angsana New" w:hAnsi="Angsana New"/>
          <w:sz w:val="30"/>
          <w:szCs w:val="30"/>
        </w:rPr>
        <w:t xml:space="preserve">31 </w:t>
      </w:r>
      <w:r w:rsidR="00126CF3">
        <w:rPr>
          <w:rFonts w:ascii="Angsana New" w:hAnsi="Angsana New"/>
          <w:sz w:val="30"/>
          <w:szCs w:val="30"/>
          <w:cs/>
        </w:rPr>
        <w:t>ธันวาคม 25</w:t>
      </w:r>
      <w:r w:rsidR="00126CF3">
        <w:rPr>
          <w:rFonts w:ascii="Angsana New" w:hAnsi="Angsana New" w:hint="cs"/>
          <w:sz w:val="30"/>
          <w:szCs w:val="30"/>
          <w:cs/>
        </w:rPr>
        <w:t>60</w:t>
      </w:r>
      <w:r w:rsidRPr="007D48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เพื่อไม่ให้ซ้ำซ้อนกับข้อมูลที่เคยนำเสนอรายงานนี้ไปแล้ว ดังนั้น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การอ่านข้อมูลทางการเงินระหว่างกาลนี้จึงควรอ่านควบคู่กับงบการเงินสำหรับปีสิ้นสุดวันที่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="00126CF3">
        <w:rPr>
          <w:rFonts w:ascii="Angsana New" w:hAnsi="Angsana New"/>
          <w:sz w:val="30"/>
          <w:szCs w:val="30"/>
          <w:cs/>
        </w:rPr>
        <w:t>31 ธันวาคม 25</w:t>
      </w:r>
      <w:r w:rsidR="00126CF3">
        <w:rPr>
          <w:rFonts w:ascii="Angsana New" w:hAnsi="Angsana New" w:hint="cs"/>
          <w:sz w:val="30"/>
          <w:szCs w:val="30"/>
          <w:cs/>
        </w:rPr>
        <w:t>60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 w:rsidRPr="007D4869">
        <w:rPr>
          <w:rFonts w:ascii="Angsana New" w:hAnsi="Angsana New"/>
          <w:cs/>
        </w:rPr>
        <w:t>งบการเงินระหว่างกาลรวมของบริษัท ประกอบด้วยงบการเงินของบริษัทและบริษัทย่อย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P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281E31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126CF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DB0CEA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CE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DB0CEA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CE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98492B">
              <w:rPr>
                <w:rFonts w:ascii="Angsana New" w:hAnsi="Angsana New" w:hint="cs"/>
                <w:b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CE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DB0CEA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98492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DB0CEA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CEA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 จำกัด 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DB0CEA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:rsidTr="007F05B0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DB0CEA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CEA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:rsidR="00457F5D" w:rsidRPr="00457F5D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ที่มีนัยสำคัญระหว่างบริษัทกับบริษัทย่อยได้ถูกตัดรายการในการทำงบการเงินรวม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C25EA7" w:rsidRPr="00B32B18" w:rsidRDefault="00C25EA7" w:rsidP="00C25EA7">
      <w:pPr>
        <w:jc w:val="thaiDistribute"/>
        <w:rPr>
          <w:rFonts w:ascii="Angsana New" w:hAnsi="Angsana New"/>
          <w:sz w:val="30"/>
          <w:szCs w:val="30"/>
        </w:rPr>
      </w:pPr>
      <w:r w:rsidRPr="00B32B18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</w:t>
      </w:r>
      <w:r w:rsidR="005967F4">
        <w:rPr>
          <w:rFonts w:ascii="Angsana New" w:hAnsi="Angsana New" w:hint="cs"/>
          <w:sz w:val="30"/>
          <w:szCs w:val="30"/>
          <w:cs/>
        </w:rPr>
        <w:t>กลุ่ม</w:t>
      </w:r>
      <w:r w:rsidRPr="00B32B18">
        <w:rPr>
          <w:rFonts w:ascii="Angsana New" w:hAnsi="Angsana New"/>
          <w:sz w:val="30"/>
          <w:szCs w:val="30"/>
          <w:cs/>
        </w:rPr>
        <w:t>บริษัทได้จัดทำงบการเงินฉบับภาษาอังกฤษขึ้นจากงบการเงินฉบับภาษาไทยนี้</w:t>
      </w:r>
      <w:r w:rsidRPr="00B32B18">
        <w:rPr>
          <w:rFonts w:ascii="Angsana New" w:hAnsi="Angsana New" w:hint="cs"/>
          <w:sz w:val="30"/>
          <w:szCs w:val="30"/>
          <w:cs/>
        </w:rPr>
        <w:t xml:space="preserve"> </w:t>
      </w:r>
      <w:r w:rsidRPr="00B32B18">
        <w:rPr>
          <w:rFonts w:ascii="Angsana New" w:hAnsi="Angsana New"/>
          <w:sz w:val="30"/>
          <w:szCs w:val="30"/>
          <w:cs/>
        </w:rPr>
        <w:t>ซึ่ง</w:t>
      </w:r>
      <w:r w:rsidRPr="00B32B18">
        <w:rPr>
          <w:rFonts w:ascii="Angsana New" w:hAnsi="Angsana New" w:hint="cs"/>
          <w:sz w:val="30"/>
          <w:szCs w:val="30"/>
          <w:cs/>
        </w:rPr>
        <w:t>ได้</w:t>
      </w:r>
      <w:r w:rsidRPr="00B32B18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</w:t>
      </w:r>
      <w:r w:rsidRPr="00B32B18">
        <w:rPr>
          <w:rFonts w:ascii="Angsana New" w:hAnsi="Angsana New" w:hint="cs"/>
          <w:sz w:val="30"/>
          <w:szCs w:val="30"/>
          <w:cs/>
        </w:rPr>
        <w:t>ทางการเงินเพื่อใช้</w:t>
      </w:r>
      <w:r w:rsidRPr="00B32B18">
        <w:rPr>
          <w:rFonts w:ascii="Angsana New" w:hAnsi="Angsana New"/>
          <w:sz w:val="30"/>
          <w:szCs w:val="30"/>
          <w:cs/>
        </w:rPr>
        <w:t>ในประเทศ</w:t>
      </w:r>
    </w:p>
    <w:p w:rsidR="00457F5D" w:rsidRPr="00457F5D" w:rsidRDefault="00457F5D" w:rsidP="0045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F4650" w:rsidRDefault="006F4650" w:rsidP="006F465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สภาวิชาชีพบัญชีได้ปรับปรุงมาตรฐานการรายงานทางการเงินหลายฉบับ (มาตรฐานการบัญชี การตีความมาตรฐานการบัญชี มาตรฐานการรายงานทางการเงินและการตีความมาตรฐานการรายงานทางการเงิน) ซึ่งมีผลบังคับส</w:t>
      </w:r>
      <w:r w:rsidR="00467939">
        <w:rPr>
          <w:rFonts w:ascii="Angsana New" w:hAnsi="Angsana New"/>
          <w:sz w:val="30"/>
          <w:szCs w:val="30"/>
          <w:cs/>
        </w:rPr>
        <w:t>ำหรับรอบระยะเวลาบัญชีที่เริ่ม</w:t>
      </w:r>
      <w:r>
        <w:rPr>
          <w:rFonts w:ascii="Angsana New" w:hAnsi="Angsana New"/>
          <w:sz w:val="30"/>
          <w:szCs w:val="30"/>
          <w:cs/>
        </w:rPr>
        <w:t xml:space="preserve">ในหรือหลังวันที่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126CF3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ไม่มีผลกระทบที่มีสาระสำคัญต่อข้อมูลทางการเงินของกลุ่มบริษัท  </w:t>
      </w:r>
    </w:p>
    <w:p w:rsidR="009F04EC" w:rsidRPr="00992B5D" w:rsidRDefault="009F04EC" w:rsidP="009F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C0796E" w:rsidRDefault="009F04EC" w:rsidP="00281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สิ้นสุดวันที่ </w:t>
      </w:r>
      <w:r w:rsidR="00281E31">
        <w:rPr>
          <w:rFonts w:ascii="Angsana New" w:hAnsi="Angsana New" w:hint="cs"/>
          <w:sz w:val="30"/>
          <w:szCs w:val="30"/>
          <w:cs/>
        </w:rPr>
        <w:t>31 มีนาคม</w:t>
      </w:r>
      <w:r w:rsidR="00126CF3">
        <w:rPr>
          <w:rFonts w:ascii="Angsana New" w:hAnsi="Angsana New" w:hint="cs"/>
          <w:sz w:val="30"/>
          <w:szCs w:val="30"/>
          <w:cs/>
        </w:rPr>
        <w:t xml:space="preserve"> 2561 และ 2560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</w:t>
      </w:r>
      <w:r w:rsidR="005967F4">
        <w:rPr>
          <w:rFonts w:ascii="Angsana New" w:hAnsi="Angsana New" w:hint="cs"/>
          <w:sz w:val="30"/>
          <w:szCs w:val="30"/>
          <w:cs/>
        </w:rPr>
        <w:t>่ใช้สำหรับการจัดทำงบการเงินสำหรับ</w:t>
      </w:r>
      <w:r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26CF3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</w:p>
    <w:p w:rsidR="00DB0CEA" w:rsidRDefault="00DB0CEA" w:rsidP="00DB0CEA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lastRenderedPageBreak/>
        <w:t xml:space="preserve">ในเดือนมีนาคม 2561 </w:t>
      </w:r>
      <w:r>
        <w:rPr>
          <w:rFonts w:ascii="Angsana New" w:eastAsia="Calibri" w:hAnsi="Angsana New"/>
          <w:szCs w:val="30"/>
          <w:cs/>
        </w:rPr>
        <w:t>สภาวิชาชีพบัญชี</w:t>
      </w:r>
      <w:r w:rsidRPr="00AA42C4">
        <w:rPr>
          <w:rFonts w:ascii="Angsana New" w:eastAsia="Calibri" w:hAnsi="Angsana New"/>
          <w:szCs w:val="30"/>
          <w:cs/>
        </w:rPr>
        <w:t>ได้ออกประกาศสภาวิชาชีพบัญชีซึ่งถูกประกาศในราชกิจจานุเบกษาเกี่ยวกับการ</w:t>
      </w:r>
      <w:r>
        <w:rPr>
          <w:rFonts w:ascii="Angsana New" w:hAnsi="Angsana New" w:hint="cs"/>
          <w:szCs w:val="30"/>
          <w:cs/>
        </w:rPr>
        <w:t>ออก</w:t>
      </w:r>
      <w:r w:rsidRPr="00AA42C4">
        <w:rPr>
          <w:rFonts w:ascii="Angsana New" w:eastAsia="Calibri" w:hAnsi="Angsana New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 xml:space="preserve">ฉบับใหม่ซึ่งได้แก่ </w:t>
      </w:r>
      <w:r w:rsidRPr="00AA42C4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AA42C4">
        <w:rPr>
          <w:rFonts w:ascii="Angsana New" w:hAnsi="Angsana New"/>
          <w:szCs w:val="30"/>
        </w:rPr>
        <w:t xml:space="preserve"> </w:t>
      </w:r>
      <w:r w:rsidRPr="00AA42C4">
        <w:rPr>
          <w:rFonts w:ascii="Angsana New" w:hAnsi="Angsana New"/>
          <w:szCs w:val="30"/>
          <w:cs/>
        </w:rPr>
        <w:t>1</w:t>
      </w:r>
      <w:r w:rsidRPr="00AA42C4">
        <w:rPr>
          <w:rFonts w:ascii="Angsana New" w:hAnsi="Angsana New" w:hint="cs"/>
          <w:szCs w:val="30"/>
          <w:cs/>
        </w:rPr>
        <w:t xml:space="preserve">5 </w:t>
      </w:r>
      <w:r w:rsidRPr="00AA42C4">
        <w:rPr>
          <w:rFonts w:ascii="Angsana New" w:hAnsi="Angsana New"/>
          <w:szCs w:val="30"/>
        </w:rPr>
        <w:t>“</w:t>
      </w:r>
      <w:r w:rsidRPr="00AA42C4">
        <w:rPr>
          <w:rFonts w:ascii="Angsana New" w:hAnsi="Angsana New" w:hint="cs"/>
          <w:szCs w:val="30"/>
          <w:cs/>
        </w:rPr>
        <w:t>รายได้จากสัญญาที่ทำกับลูกค้า</w:t>
      </w:r>
      <w:r w:rsidRPr="00AA42C4">
        <w:rPr>
          <w:rFonts w:ascii="Angsana New" w:hAnsi="Angsana New"/>
          <w:szCs w:val="30"/>
        </w:rPr>
        <w:t xml:space="preserve">” </w:t>
      </w:r>
      <w:r w:rsidRPr="00AA42C4">
        <w:rPr>
          <w:rFonts w:ascii="Angsana New" w:eastAsia="Calibri" w:hAnsi="Angsana New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AA42C4">
        <w:rPr>
          <w:rFonts w:ascii="Angsana New" w:eastAsia="Calibri" w:hAnsi="Angsana New"/>
          <w:szCs w:val="30"/>
        </w:rPr>
        <w:t>1</w:t>
      </w:r>
      <w:r w:rsidRPr="00AA42C4">
        <w:rPr>
          <w:rFonts w:ascii="Angsana New" w:eastAsia="Calibri" w:hAnsi="Angsana New"/>
          <w:szCs w:val="30"/>
          <w:cs/>
        </w:rPr>
        <w:t xml:space="preserve"> มกราคม </w:t>
      </w:r>
      <w:r w:rsidRPr="00AA42C4">
        <w:rPr>
          <w:rFonts w:ascii="Angsana New" w:eastAsia="Calibri" w:hAnsi="Angsana New"/>
          <w:szCs w:val="30"/>
        </w:rPr>
        <w:t>25</w:t>
      </w:r>
      <w:r w:rsidRPr="00AA42C4">
        <w:rPr>
          <w:rFonts w:ascii="Angsana New" w:eastAsia="Calibri" w:hAnsi="Angsana New"/>
          <w:szCs w:val="30"/>
          <w:cs/>
        </w:rPr>
        <w:t>6</w:t>
      </w:r>
      <w:r>
        <w:rPr>
          <w:rFonts w:ascii="Angsana New" w:hAnsi="Angsana New"/>
          <w:szCs w:val="30"/>
        </w:rPr>
        <w:t>2</w:t>
      </w:r>
      <w:r>
        <w:rPr>
          <w:rFonts w:ascii="Angsana New" w:eastAsia="Calibri" w:hAnsi="Angsana New"/>
          <w:szCs w:val="30"/>
          <w:cs/>
        </w:rPr>
        <w:t xml:space="preserve"> โดย</w:t>
      </w:r>
      <w:r w:rsidR="00A55539">
        <w:rPr>
          <w:rFonts w:ascii="Angsana New" w:eastAsia="Calibri" w:hAnsi="Angsana New" w:hint="cs"/>
          <w:szCs w:val="30"/>
          <w:cs/>
        </w:rPr>
        <w:t>กลุ่ม</w:t>
      </w:r>
      <w:r w:rsidRPr="00AA42C4">
        <w:rPr>
          <w:rFonts w:ascii="Angsana New" w:eastAsia="Calibri" w:hAnsi="Angsana New"/>
          <w:szCs w:val="30"/>
          <w:cs/>
        </w:rPr>
        <w:t>บริษัทยังไม่ได้นำมาเริ่มถือปฏิบัติในการจัดทำ</w:t>
      </w:r>
      <w:r>
        <w:rPr>
          <w:rFonts w:ascii="Angsana New" w:hAnsi="Angsana New" w:hint="cs"/>
          <w:szCs w:val="30"/>
          <w:cs/>
        </w:rPr>
        <w:t>ข้อมูลทางการเงินระหว่างกาล</w:t>
      </w:r>
      <w:r w:rsidRPr="00AA42C4">
        <w:rPr>
          <w:rFonts w:ascii="Angsana New" w:eastAsia="Calibri" w:hAnsi="Angsana New"/>
          <w:szCs w:val="30"/>
          <w:cs/>
        </w:rPr>
        <w:t>นี้และไม่มีนโยบายในการนำมาเริ่มถือปฏิบัติก่อนวันที่มีผลบังคับใช้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ทั้งนี้ </w:t>
      </w:r>
      <w:r>
        <w:rPr>
          <w:rFonts w:ascii="Angsana New" w:eastAsia="Calibri" w:hAnsi="Angsana New"/>
          <w:szCs w:val="30"/>
          <w:cs/>
        </w:rPr>
        <w:t>ฝ่ายบริหารของ</w:t>
      </w:r>
      <w:r w:rsidR="00A55539">
        <w:rPr>
          <w:rFonts w:ascii="Angsana New" w:eastAsia="Calibri" w:hAnsi="Angsana New" w:hint="cs"/>
          <w:szCs w:val="30"/>
          <w:cs/>
        </w:rPr>
        <w:t>กลุ่ม</w:t>
      </w:r>
      <w:r w:rsidRPr="00AA42C4">
        <w:rPr>
          <w:rFonts w:ascii="Angsana New" w:eastAsia="Calibri" w:hAnsi="Angsana New"/>
          <w:szCs w:val="30"/>
          <w:cs/>
        </w:rPr>
        <w:t>บริษัทได้ประเมินในเบื้องต้นและเชื่อว่าเมื่อนำมาตรฐานการรายงานทางการเงิน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>ที่ออกใหม่ดั</w:t>
      </w:r>
      <w:r w:rsidRPr="00AA42C4">
        <w:rPr>
          <w:rFonts w:ascii="Angsana New" w:eastAsia="Calibri" w:hAnsi="Angsana New"/>
          <w:szCs w:val="30"/>
          <w:cs/>
        </w:rPr>
        <w:t>งกล่าวข้างต้นมาเริ่มถือปฏิบัติจะไม่มีผลกระทบที่เป็นสาระสำคัญต่อ</w:t>
      </w:r>
      <w:r>
        <w:rPr>
          <w:rFonts w:ascii="Angsana New" w:hAnsi="Angsana New" w:hint="cs"/>
          <w:szCs w:val="30"/>
          <w:cs/>
        </w:rPr>
        <w:t>การรายงานทางการเงิน</w:t>
      </w:r>
      <w:r>
        <w:rPr>
          <w:rFonts w:ascii="Angsana New" w:eastAsia="Calibri" w:hAnsi="Angsana New"/>
          <w:szCs w:val="30"/>
          <w:cs/>
        </w:rPr>
        <w:t>ของ</w:t>
      </w:r>
      <w:r w:rsidR="00A55539">
        <w:rPr>
          <w:rFonts w:ascii="Angsana New" w:eastAsia="Calibri" w:hAnsi="Angsana New" w:hint="cs"/>
          <w:szCs w:val="30"/>
          <w:cs/>
        </w:rPr>
        <w:t>กลุ่ม</w:t>
      </w:r>
      <w:r w:rsidRPr="00AA42C4">
        <w:rPr>
          <w:rFonts w:ascii="Angsana New" w:eastAsia="Calibri" w:hAnsi="Angsana New"/>
          <w:szCs w:val="30"/>
          <w:cs/>
        </w:rPr>
        <w:t>บริษัท</w:t>
      </w:r>
    </w:p>
    <w:p w:rsidR="00DB0CEA" w:rsidRDefault="00DB0CEA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D12E93" w:rsidRDefault="002E5B19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2684" w:rsidRPr="00950FDD">
        <w:rPr>
          <w:rFonts w:ascii="Angsana New" w:hAnsi="Angsana New"/>
          <w:sz w:val="30"/>
          <w:szCs w:val="30"/>
          <w:cs/>
        </w:rPr>
        <w:t>3</w:t>
      </w:r>
      <w:r w:rsidR="00A82EA3">
        <w:rPr>
          <w:rFonts w:ascii="Angsana New" w:hAnsi="Angsana New" w:hint="cs"/>
          <w:sz w:val="30"/>
          <w:szCs w:val="30"/>
          <w:cs/>
        </w:rPr>
        <w:t>1</w:t>
      </w:r>
      <w:r w:rsidR="00F62684" w:rsidRPr="00950FDD">
        <w:rPr>
          <w:rFonts w:ascii="Angsana New" w:hAnsi="Angsana New"/>
          <w:sz w:val="30"/>
          <w:szCs w:val="30"/>
          <w:cs/>
        </w:rPr>
        <w:t xml:space="preserve"> </w:t>
      </w:r>
      <w:r w:rsidR="00A82EA3">
        <w:rPr>
          <w:rFonts w:ascii="Angsana New" w:hAnsi="Angsana New" w:hint="cs"/>
          <w:sz w:val="30"/>
          <w:szCs w:val="30"/>
          <w:cs/>
        </w:rPr>
        <w:t>มีนาคม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126CF3">
        <w:rPr>
          <w:rFonts w:ascii="Angsana New" w:hAnsi="Angsana New" w:hint="cs"/>
          <w:sz w:val="30"/>
          <w:szCs w:val="30"/>
          <w:cs/>
        </w:rPr>
        <w:t>61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126CF3">
        <w:rPr>
          <w:rFonts w:ascii="Angsana New" w:hAnsi="Angsana New" w:hint="cs"/>
          <w:sz w:val="30"/>
          <w:szCs w:val="30"/>
          <w:cs/>
        </w:rPr>
        <w:t>60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26CF3" w:rsidRPr="00F51F88" w:rsidTr="00116893">
        <w:trPr>
          <w:cantSplit/>
        </w:trPr>
        <w:tc>
          <w:tcPr>
            <w:tcW w:w="3776" w:type="dxa"/>
          </w:tcPr>
          <w:p w:rsidR="00126CF3" w:rsidRPr="00E9777E" w:rsidRDefault="00126CF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6CF3" w:rsidRPr="00F51F88" w:rsidRDefault="00126CF3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26CF3" w:rsidRPr="00F51F88" w:rsidRDefault="00126CF3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126CF3" w:rsidRPr="00F51F88" w:rsidRDefault="00126CF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126CF3" w:rsidRPr="00F51F88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:rsidR="00126CF3" w:rsidRPr="00F51F88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6CF3" w:rsidRPr="00F51F88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26CF3" w:rsidRPr="00F51F88" w:rsidTr="00116893">
        <w:trPr>
          <w:cantSplit/>
        </w:trPr>
        <w:tc>
          <w:tcPr>
            <w:tcW w:w="3776" w:type="dxa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6CF3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126CF3" w:rsidRPr="005373A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126CF3" w:rsidRPr="00334AFF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26CF3" w:rsidRPr="004A299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126CF3" w:rsidRPr="00213378" w:rsidRDefault="0021337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126CF3" w:rsidRPr="002133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84" w:type="dxa"/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26CF3" w:rsidRPr="00B0137F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Pr="00B013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537</w:t>
            </w:r>
          </w:p>
        </w:tc>
      </w:tr>
      <w:tr w:rsidR="00C56193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C56193" w:rsidRPr="005373A3" w:rsidRDefault="00C5619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56193" w:rsidRPr="00334AFF" w:rsidRDefault="00C5619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C56193" w:rsidRPr="004A2990" w:rsidRDefault="00C56193" w:rsidP="0080198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56193" w:rsidRPr="004A2990" w:rsidRDefault="00C5619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56193" w:rsidRPr="00F51F88" w:rsidRDefault="00C56193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C56193" w:rsidRPr="004A2990" w:rsidRDefault="00C5619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56193" w:rsidRPr="00F51F88" w:rsidRDefault="00C5619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56193" w:rsidRDefault="00C5619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126CF3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126CF3" w:rsidRPr="005373A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6CF3" w:rsidRPr="00334AFF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26CF3" w:rsidRPr="004A299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26CF3" w:rsidRPr="00F5193E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126CF3" w:rsidRPr="00213378" w:rsidRDefault="00C5619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84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26CF3" w:rsidRPr="00B0137F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137F"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</w:tr>
      <w:tr w:rsidR="00126CF3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126CF3" w:rsidRPr="005373A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6CF3" w:rsidRPr="00334AFF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26CF3" w:rsidRPr="00F51F88" w:rsidRDefault="00126CF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6CF3" w:rsidRPr="00213378" w:rsidRDefault="00C5619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26CF3" w:rsidRPr="002133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84" w:type="dxa"/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26CF3" w:rsidRPr="00B0137F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B013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842</w:t>
            </w:r>
          </w:p>
        </w:tc>
      </w:tr>
      <w:tr w:rsidR="00126CF3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126CF3" w:rsidRPr="005373A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126CF3" w:rsidRPr="00334AFF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26CF3" w:rsidRPr="004A299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26CF3" w:rsidRPr="00F5193E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126CF3" w:rsidRPr="00213378" w:rsidRDefault="00C5619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23,535</w:t>
            </w:r>
          </w:p>
        </w:tc>
        <w:tc>
          <w:tcPr>
            <w:tcW w:w="284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26CF3" w:rsidRPr="009776BE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6BE">
              <w:rPr>
                <w:rFonts w:ascii="Angsana New" w:hAnsi="Angsana New"/>
                <w:sz w:val="30"/>
                <w:szCs w:val="30"/>
              </w:rPr>
              <w:t>25,553</w:t>
            </w:r>
          </w:p>
        </w:tc>
      </w:tr>
      <w:tr w:rsidR="00126CF3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126CF3" w:rsidRPr="005373A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6CF3" w:rsidRPr="00334AFF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26CF3" w:rsidRPr="004A299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26CF3" w:rsidRPr="00F5193E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126CF3" w:rsidRPr="00213378" w:rsidRDefault="00C5619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1,830</w:t>
            </w:r>
          </w:p>
        </w:tc>
        <w:tc>
          <w:tcPr>
            <w:tcW w:w="284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26CF3" w:rsidRPr="009776BE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6BE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126CF3" w:rsidRPr="00B14380" w:rsidTr="00116893">
        <w:trPr>
          <w:cantSplit/>
        </w:trPr>
        <w:tc>
          <w:tcPr>
            <w:tcW w:w="3776" w:type="dxa"/>
          </w:tcPr>
          <w:p w:rsidR="00126CF3" w:rsidRPr="00EC03C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26CF3" w:rsidRPr="00EC03C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126CF3" w:rsidRPr="00EC03C9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126CF3" w:rsidRPr="00EC03C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126CF3" w:rsidRPr="00EC03C9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126CF3" w:rsidRPr="004C2E64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4" w:type="dxa"/>
          </w:tcPr>
          <w:p w:rsidR="00126CF3" w:rsidRPr="00EC03C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26CF3" w:rsidRPr="00EC03C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6CF3" w:rsidRPr="00B14380" w:rsidTr="00116893">
        <w:trPr>
          <w:cantSplit/>
        </w:trPr>
        <w:tc>
          <w:tcPr>
            <w:tcW w:w="3776" w:type="dxa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6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93E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F5193E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126CF3" w:rsidRPr="004C2E64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CF3" w:rsidRPr="00B14380" w:rsidTr="00116893">
        <w:trPr>
          <w:cantSplit/>
        </w:trPr>
        <w:tc>
          <w:tcPr>
            <w:tcW w:w="3776" w:type="dxa"/>
          </w:tcPr>
          <w:p w:rsidR="00126CF3" w:rsidRPr="005373A3" w:rsidRDefault="00126CF3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 w:rsidR="00A01D92"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26CF3" w:rsidRPr="00B56CD4" w:rsidRDefault="00B56CD4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CD4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84" w:type="dxa"/>
          </w:tcPr>
          <w:p w:rsidR="00126CF3" w:rsidRPr="00B14380" w:rsidRDefault="00126CF3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26CF3" w:rsidRPr="007E7062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83" w:type="dxa"/>
          </w:tcPr>
          <w:p w:rsidR="00126CF3" w:rsidRPr="00B14380" w:rsidRDefault="00126CF3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126CF3" w:rsidRPr="00C56193" w:rsidRDefault="00126CF3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26CF3" w:rsidRPr="00B14380" w:rsidRDefault="00126CF3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26CF3" w:rsidRPr="009776BE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26CF3" w:rsidRPr="00B14380" w:rsidTr="00116893">
        <w:trPr>
          <w:cantSplit/>
        </w:trPr>
        <w:tc>
          <w:tcPr>
            <w:tcW w:w="3776" w:type="dxa"/>
          </w:tcPr>
          <w:p w:rsidR="00126CF3" w:rsidRPr="005373A3" w:rsidRDefault="00126CF3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26CF3" w:rsidRPr="00B56CD4" w:rsidRDefault="00B56CD4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CD4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84" w:type="dxa"/>
          </w:tcPr>
          <w:p w:rsidR="00126CF3" w:rsidRPr="00EA5359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26CF3" w:rsidRPr="007E7062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3" w:type="dxa"/>
          </w:tcPr>
          <w:p w:rsidR="00126CF3" w:rsidRPr="00EA5359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126CF3" w:rsidRPr="00C5619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26CF3" w:rsidRPr="00EA535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26CF3" w:rsidRPr="009776BE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26CF3" w:rsidRPr="00B14380" w:rsidTr="00116893">
        <w:trPr>
          <w:cantSplit/>
        </w:trPr>
        <w:tc>
          <w:tcPr>
            <w:tcW w:w="3776" w:type="dxa"/>
          </w:tcPr>
          <w:p w:rsidR="00126CF3" w:rsidRPr="00F37565" w:rsidRDefault="00126CF3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26CF3" w:rsidRPr="00B56CD4" w:rsidRDefault="00B56CD4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CD4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4" w:type="dxa"/>
          </w:tcPr>
          <w:p w:rsidR="00126CF3" w:rsidRPr="00EA5359" w:rsidRDefault="00126CF3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126CF3" w:rsidRPr="007E7062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83" w:type="dxa"/>
          </w:tcPr>
          <w:p w:rsidR="00126CF3" w:rsidRPr="00EA5359" w:rsidRDefault="00126CF3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126CF3" w:rsidRPr="00C56193" w:rsidRDefault="00126CF3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26CF3" w:rsidRPr="00EA5359" w:rsidRDefault="00126CF3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26CF3" w:rsidRPr="009776BE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26CF3" w:rsidRPr="00B14380" w:rsidTr="00116893">
        <w:trPr>
          <w:cantSplit/>
        </w:trPr>
        <w:tc>
          <w:tcPr>
            <w:tcW w:w="3776" w:type="dxa"/>
          </w:tcPr>
          <w:p w:rsidR="00126CF3" w:rsidRPr="00F37565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26CF3" w:rsidRPr="00B56CD4" w:rsidRDefault="00B56CD4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CD4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84" w:type="dxa"/>
          </w:tcPr>
          <w:p w:rsidR="00126CF3" w:rsidRPr="00B1438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126CF3" w:rsidRPr="007E7062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83" w:type="dxa"/>
          </w:tcPr>
          <w:p w:rsidR="00126CF3" w:rsidRPr="00B1438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126CF3" w:rsidRPr="00C56193" w:rsidRDefault="00126CF3" w:rsidP="0076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26CF3" w:rsidRPr="00B1438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26CF3" w:rsidRPr="009776BE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26CF3" w:rsidRPr="00B14380" w:rsidTr="00116893">
        <w:trPr>
          <w:cantSplit/>
        </w:trPr>
        <w:tc>
          <w:tcPr>
            <w:tcW w:w="3776" w:type="dxa"/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26CF3" w:rsidRPr="00B56CD4" w:rsidRDefault="00B56CD4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CD4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84" w:type="dxa"/>
          </w:tcPr>
          <w:p w:rsidR="00126CF3" w:rsidRPr="0066040A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126CF3" w:rsidRPr="007E7062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83" w:type="dxa"/>
          </w:tcPr>
          <w:p w:rsidR="00126CF3" w:rsidRPr="0066040A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126CF3" w:rsidRPr="00C56193" w:rsidRDefault="00C5619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84" w:type="dxa"/>
          </w:tcPr>
          <w:p w:rsidR="00126CF3" w:rsidRPr="00B1438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26CF3" w:rsidRPr="009776BE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6BE"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A55539" w:rsidRPr="00595E75" w:rsidTr="00A55539">
        <w:trPr>
          <w:cantSplit/>
        </w:trPr>
        <w:tc>
          <w:tcPr>
            <w:tcW w:w="3776" w:type="dxa"/>
          </w:tcPr>
          <w:p w:rsidR="00A55539" w:rsidRPr="00A55539" w:rsidRDefault="00A555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55539" w:rsidRPr="00E24209" w:rsidRDefault="00A55539" w:rsidP="00E443D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5539" w:rsidRPr="00595E75" w:rsidTr="00A55539">
        <w:trPr>
          <w:cantSplit/>
        </w:trPr>
        <w:tc>
          <w:tcPr>
            <w:tcW w:w="3776" w:type="dxa"/>
          </w:tcPr>
          <w:p w:rsidR="00A55539" w:rsidRPr="00A55539" w:rsidRDefault="00A555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5539" w:rsidRPr="00E24209" w:rsidRDefault="00A55539" w:rsidP="00E443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55539" w:rsidRPr="00A55539" w:rsidRDefault="00A55539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5539" w:rsidRPr="00E24209" w:rsidRDefault="00A55539" w:rsidP="00E443D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55539" w:rsidRPr="00595E75" w:rsidTr="00A55539">
        <w:trPr>
          <w:cantSplit/>
        </w:trPr>
        <w:tc>
          <w:tcPr>
            <w:tcW w:w="3776" w:type="dxa"/>
          </w:tcPr>
          <w:p w:rsidR="00A55539" w:rsidRPr="00A55539" w:rsidRDefault="00A555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5539" w:rsidRPr="00F51F88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55539" w:rsidRPr="00F51F88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55539" w:rsidRPr="00F51F88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A55539" w:rsidRPr="00A55539" w:rsidRDefault="00A55539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A55539" w:rsidRPr="00F51F88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55539" w:rsidRPr="00F51F88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5539" w:rsidRPr="00F51F88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26CF3" w:rsidRPr="00B14380" w:rsidTr="00A55539">
        <w:trPr>
          <w:cantSplit/>
        </w:trPr>
        <w:tc>
          <w:tcPr>
            <w:tcW w:w="3776" w:type="dxa"/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F96A6A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26CF3" w:rsidRPr="00B1438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26CF3" w:rsidRPr="004C2E64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126CF3" w:rsidRPr="00B1438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Pr="00F96A6A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26CF3" w:rsidRPr="00B1438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4C2E64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126CF3" w:rsidRPr="00B14380" w:rsidTr="00116893">
        <w:trPr>
          <w:cantSplit/>
        </w:trPr>
        <w:tc>
          <w:tcPr>
            <w:tcW w:w="3776" w:type="dxa"/>
          </w:tcPr>
          <w:p w:rsidR="00126CF3" w:rsidRDefault="00126CF3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126CF3" w:rsidRPr="008D4937" w:rsidRDefault="0027087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8D49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84" w:type="dxa"/>
          </w:tcPr>
          <w:p w:rsidR="00126CF3" w:rsidRPr="006E327A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26CF3" w:rsidRPr="006A4AAB" w:rsidRDefault="00270877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8,608</w:t>
            </w:r>
          </w:p>
        </w:tc>
        <w:tc>
          <w:tcPr>
            <w:tcW w:w="283" w:type="dxa"/>
          </w:tcPr>
          <w:p w:rsidR="00126CF3" w:rsidRPr="00B1438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126CF3" w:rsidRPr="00DB3BC4" w:rsidRDefault="0027087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B3B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84" w:type="dxa"/>
          </w:tcPr>
          <w:p w:rsidR="00126CF3" w:rsidRPr="00B1438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26CF3" w:rsidRPr="006A4AAB" w:rsidRDefault="00270877" w:rsidP="00DE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26CF3" w:rsidRPr="006A4AA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</w:tr>
      <w:tr w:rsidR="00126CF3" w:rsidRPr="00B14380" w:rsidTr="00116893">
        <w:trPr>
          <w:cantSplit/>
        </w:trPr>
        <w:tc>
          <w:tcPr>
            <w:tcW w:w="3776" w:type="dxa"/>
          </w:tcPr>
          <w:p w:rsidR="00126CF3" w:rsidRDefault="00126CF3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6CF3" w:rsidRPr="008D4937" w:rsidRDefault="0097753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84" w:type="dxa"/>
          </w:tcPr>
          <w:p w:rsidR="00126CF3" w:rsidRPr="00B43FA4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26CF3" w:rsidRPr="006A4AAB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AAB">
              <w:rPr>
                <w:rFonts w:ascii="Angsana New" w:hAnsi="Angsana New"/>
                <w:sz w:val="30"/>
                <w:szCs w:val="30"/>
              </w:rPr>
              <w:t>2</w:t>
            </w:r>
            <w:r w:rsidR="0027087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</w:tcPr>
          <w:p w:rsidR="00126CF3" w:rsidRPr="00B1438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126CF3" w:rsidRPr="00DB3BC4" w:rsidRDefault="00DB3B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77531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4" w:type="dxa"/>
          </w:tcPr>
          <w:p w:rsidR="00126CF3" w:rsidRPr="00B1438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6CF3" w:rsidRPr="006A4AAB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AAB">
              <w:rPr>
                <w:rFonts w:ascii="Angsana New" w:hAnsi="Angsana New"/>
                <w:sz w:val="30"/>
                <w:szCs w:val="30"/>
              </w:rPr>
              <w:t>1</w:t>
            </w:r>
            <w:r w:rsidR="00270877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126CF3" w:rsidRPr="00B14380" w:rsidTr="00116893">
        <w:trPr>
          <w:cantSplit/>
        </w:trPr>
        <w:tc>
          <w:tcPr>
            <w:tcW w:w="3776" w:type="dxa"/>
          </w:tcPr>
          <w:p w:rsidR="00126CF3" w:rsidRPr="004C7AA6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26CF3" w:rsidRPr="008D4937" w:rsidRDefault="0027087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8D49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84" w:type="dxa"/>
          </w:tcPr>
          <w:p w:rsidR="00126CF3" w:rsidRPr="006E327A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126CF3" w:rsidRPr="006A4AAB" w:rsidRDefault="00270877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126CF3" w:rsidRPr="006A4AA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83" w:type="dxa"/>
          </w:tcPr>
          <w:p w:rsidR="00126CF3" w:rsidRPr="00B1438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126CF3" w:rsidRPr="00DB3BC4" w:rsidRDefault="0027087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B3B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284" w:type="dxa"/>
          </w:tcPr>
          <w:p w:rsidR="00126CF3" w:rsidRPr="00B1438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26CF3" w:rsidRPr="006A4AAB" w:rsidRDefault="00270877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26CF3" w:rsidRPr="006A4AA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080</w:t>
            </w:r>
          </w:p>
        </w:tc>
      </w:tr>
    </w:tbl>
    <w:p w:rsidR="00116893" w:rsidRDefault="001168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1468CC" w:rsidRPr="00F96A6A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31 มีนาคม 2561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126CF3">
        <w:rPr>
          <w:rFonts w:ascii="Angsana New" w:hAnsi="Angsana New" w:hint="cs"/>
          <w:sz w:val="30"/>
          <w:szCs w:val="30"/>
          <w:cs/>
        </w:rPr>
        <w:t>60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25" w:type="dxa"/>
        <w:tblInd w:w="18" w:type="dxa"/>
        <w:tblLayout w:type="fixed"/>
        <w:tblLook w:val="0000"/>
      </w:tblPr>
      <w:tblGrid>
        <w:gridCol w:w="3765"/>
        <w:gridCol w:w="1277"/>
        <w:gridCol w:w="285"/>
        <w:gridCol w:w="1274"/>
        <w:gridCol w:w="285"/>
        <w:gridCol w:w="1274"/>
        <w:gridCol w:w="285"/>
        <w:gridCol w:w="1280"/>
      </w:tblGrid>
      <w:tr w:rsidR="001468CC" w:rsidRPr="00F51F88" w:rsidTr="00A55539">
        <w:trPr>
          <w:cantSplit/>
        </w:trPr>
        <w:tc>
          <w:tcPr>
            <w:tcW w:w="376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0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A55539">
        <w:trPr>
          <w:cantSplit/>
        </w:trPr>
        <w:tc>
          <w:tcPr>
            <w:tcW w:w="376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373A3" w:rsidRPr="00F51F88" w:rsidTr="00A55539">
        <w:trPr>
          <w:cantSplit/>
        </w:trPr>
        <w:tc>
          <w:tcPr>
            <w:tcW w:w="3765" w:type="dxa"/>
          </w:tcPr>
          <w:p w:rsidR="005373A3" w:rsidRPr="00F51F88" w:rsidRDefault="005373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373A3" w:rsidRPr="008F38E6" w:rsidRDefault="005373A3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0A0D2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26CF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5" w:type="dxa"/>
          </w:tcPr>
          <w:p w:rsidR="005373A3" w:rsidRPr="008F38E6" w:rsidRDefault="005373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5373A3" w:rsidRPr="008F38E6" w:rsidRDefault="005373A3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126CF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</w:tcPr>
          <w:p w:rsidR="005373A3" w:rsidRPr="008F38E6" w:rsidRDefault="005373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0A0D2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26CF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5" w:type="dxa"/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126CF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468CC" w:rsidRPr="00E24209" w:rsidTr="00A55539">
        <w:trPr>
          <w:cantSplit/>
        </w:trPr>
        <w:tc>
          <w:tcPr>
            <w:tcW w:w="3765" w:type="dxa"/>
          </w:tcPr>
          <w:p w:rsidR="001468CC" w:rsidRPr="0059007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เงินลงทุนชั่วคราวในตราสารหนี้ของ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468CC" w:rsidRPr="00E24209" w:rsidTr="00A55539">
        <w:trPr>
          <w:cantSplit/>
        </w:trPr>
        <w:tc>
          <w:tcPr>
            <w:tcW w:w="3765" w:type="dxa"/>
          </w:tcPr>
          <w:p w:rsidR="001468CC" w:rsidRPr="0005479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7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A0D2A" w:rsidRPr="00E24209" w:rsidTr="00A55539">
        <w:trPr>
          <w:cantSplit/>
        </w:trPr>
        <w:tc>
          <w:tcPr>
            <w:tcW w:w="3765" w:type="dxa"/>
          </w:tcPr>
          <w:p w:rsidR="000A0D2A" w:rsidRPr="00054799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 ตั๋วแลกเงินสั่งจ่าย บริษัทหลักทรัพย์</w:t>
            </w:r>
          </w:p>
        </w:tc>
        <w:tc>
          <w:tcPr>
            <w:tcW w:w="1277" w:type="dxa"/>
            <w:shd w:val="clear" w:color="auto" w:fill="auto"/>
          </w:tcPr>
          <w:p w:rsidR="000A0D2A" w:rsidRPr="006A4AAB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0A0D2A" w:rsidRPr="004E4492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0A0D2A" w:rsidRPr="005373A3" w:rsidRDefault="000A0D2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0A0D2A" w:rsidRPr="004E4492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0A0D2A" w:rsidRPr="006A4AAB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0A0D2A" w:rsidRPr="00054799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0A0D2A" w:rsidRPr="00054799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A0D2A" w:rsidRPr="00E24209" w:rsidTr="00A55539">
        <w:trPr>
          <w:cantSplit/>
        </w:trPr>
        <w:tc>
          <w:tcPr>
            <w:tcW w:w="3765" w:type="dxa"/>
          </w:tcPr>
          <w:p w:rsidR="000A0D2A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โนมูระ พัฒนสิน จำกัด (มหาชน)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A0D2A" w:rsidRPr="00F95333" w:rsidRDefault="006A4AAB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5333">
              <w:rPr>
                <w:rFonts w:ascii="Angsana New" w:hAnsi="Angsana New"/>
                <w:sz w:val="30"/>
                <w:szCs w:val="30"/>
              </w:rPr>
              <w:t>1</w:t>
            </w:r>
            <w:r w:rsidR="000A0D2A" w:rsidRPr="00F95333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85" w:type="dxa"/>
          </w:tcPr>
          <w:p w:rsidR="000A0D2A" w:rsidRPr="004E4492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0A0D2A" w:rsidRPr="000C0943" w:rsidRDefault="004671E4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094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85" w:type="dxa"/>
          </w:tcPr>
          <w:p w:rsidR="000A0D2A" w:rsidRPr="004E4492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auto"/>
          </w:tcPr>
          <w:p w:rsidR="000A0D2A" w:rsidRPr="00F95333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533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0A0D2A" w:rsidRPr="00590072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</w:tcPr>
          <w:p w:rsidR="000A0D2A" w:rsidRPr="00590072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0A0D2A" w:rsidRPr="00922631" w:rsidTr="00A55539">
        <w:trPr>
          <w:cantSplit/>
        </w:trPr>
        <w:tc>
          <w:tcPr>
            <w:tcW w:w="3765" w:type="dxa"/>
          </w:tcPr>
          <w:p w:rsidR="000A0D2A" w:rsidRPr="00922631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0A0D2A" w:rsidRPr="006A4AAB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</w:tcPr>
          <w:p w:rsidR="000A0D2A" w:rsidRPr="00922631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0A0D2A" w:rsidRPr="005B5199" w:rsidRDefault="000A0D2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</w:tcPr>
          <w:p w:rsidR="000A0D2A" w:rsidRPr="00922631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:rsidR="000A0D2A" w:rsidRPr="006A4AAB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5" w:type="dxa"/>
          </w:tcPr>
          <w:p w:rsidR="000A0D2A" w:rsidRPr="00922631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:rsidR="000A0D2A" w:rsidRPr="00922631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671E4" w:rsidRPr="00E24209" w:rsidTr="00A55539">
        <w:trPr>
          <w:cantSplit/>
        </w:trPr>
        <w:tc>
          <w:tcPr>
            <w:tcW w:w="3765" w:type="dxa"/>
          </w:tcPr>
          <w:p w:rsidR="004671E4" w:rsidRPr="00B2469F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2469F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</w:tcPr>
          <w:p w:rsidR="004671E4" w:rsidRPr="004E4492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4671E4" w:rsidRPr="004E4492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4671E4" w:rsidRPr="004E4492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671E4" w:rsidRPr="00E24209" w:rsidTr="00A55539">
        <w:trPr>
          <w:cantSplit/>
        </w:trPr>
        <w:tc>
          <w:tcPr>
            <w:tcW w:w="3765" w:type="dxa"/>
          </w:tcPr>
          <w:p w:rsidR="004671E4" w:rsidRPr="00C17EB6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shd w:val="clear" w:color="auto" w:fill="auto"/>
          </w:tcPr>
          <w:p w:rsidR="004671E4" w:rsidRPr="004E4492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4671E4" w:rsidRPr="004E4492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4671E4" w:rsidRPr="004E4492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26CF3" w:rsidRPr="00E24209" w:rsidTr="00A55539">
        <w:trPr>
          <w:cantSplit/>
        </w:trPr>
        <w:tc>
          <w:tcPr>
            <w:tcW w:w="3765" w:type="dxa"/>
          </w:tcPr>
          <w:p w:rsidR="00126CF3" w:rsidRPr="00E24209" w:rsidRDefault="00126CF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7" w:type="dxa"/>
            <w:shd w:val="clear" w:color="auto" w:fill="auto"/>
          </w:tcPr>
          <w:p w:rsidR="00126CF3" w:rsidRPr="00B2469F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69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126CF3" w:rsidRPr="004E4492" w:rsidRDefault="00126CF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126CF3" w:rsidRPr="00962516" w:rsidRDefault="00126CF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126CF3" w:rsidRPr="004E4492" w:rsidRDefault="00126CF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126CF3" w:rsidRPr="00F95333" w:rsidRDefault="00F95333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32,766</w:t>
            </w:r>
          </w:p>
        </w:tc>
        <w:tc>
          <w:tcPr>
            <w:tcW w:w="285" w:type="dxa"/>
          </w:tcPr>
          <w:p w:rsidR="00126CF3" w:rsidRPr="00E2420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126CF3" w:rsidRPr="004657F6" w:rsidRDefault="00126CF3" w:rsidP="00DE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/>
                <w:sz w:val="30"/>
                <w:szCs w:val="30"/>
              </w:rPr>
              <w:t>34,783</w:t>
            </w:r>
          </w:p>
        </w:tc>
      </w:tr>
      <w:tr w:rsidR="00126CF3" w:rsidRPr="00E24209" w:rsidTr="00A55539">
        <w:trPr>
          <w:cantSplit/>
        </w:trPr>
        <w:tc>
          <w:tcPr>
            <w:tcW w:w="3765" w:type="dxa"/>
          </w:tcPr>
          <w:p w:rsidR="00126CF3" w:rsidRDefault="00126CF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7" w:type="dxa"/>
            <w:shd w:val="clear" w:color="auto" w:fill="auto"/>
          </w:tcPr>
          <w:p w:rsidR="00126CF3" w:rsidRPr="00B2469F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126CF3" w:rsidRPr="004E4492" w:rsidRDefault="00126CF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126CF3" w:rsidRPr="00962516" w:rsidRDefault="00126CF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126CF3" w:rsidRPr="004E4492" w:rsidRDefault="00126CF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126CF3" w:rsidRPr="00F95333" w:rsidRDefault="00126CF3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5333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F95333">
              <w:rPr>
                <w:rFonts w:ascii="Angsana New" w:hAnsi="Angsana New"/>
                <w:sz w:val="30"/>
                <w:szCs w:val="30"/>
              </w:rPr>
              <w:t>10,318</w:t>
            </w:r>
          </w:p>
        </w:tc>
        <w:tc>
          <w:tcPr>
            <w:tcW w:w="285" w:type="dxa"/>
          </w:tcPr>
          <w:p w:rsidR="00126CF3" w:rsidRPr="00E2420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126CF3" w:rsidRPr="004657F6" w:rsidRDefault="00126CF3" w:rsidP="00DE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4657F6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</w:tr>
      <w:tr w:rsidR="00126CF3" w:rsidRPr="00E24209" w:rsidTr="00A55539">
        <w:trPr>
          <w:cantSplit/>
        </w:trPr>
        <w:tc>
          <w:tcPr>
            <w:tcW w:w="3765" w:type="dxa"/>
          </w:tcPr>
          <w:p w:rsidR="00126CF3" w:rsidRPr="00734C60" w:rsidRDefault="00126CF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7" w:type="dxa"/>
            <w:shd w:val="clear" w:color="auto" w:fill="auto"/>
          </w:tcPr>
          <w:p w:rsidR="00126CF3" w:rsidRPr="00B2469F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126CF3" w:rsidRPr="004E4492" w:rsidRDefault="00126CF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126CF3" w:rsidRPr="00962516" w:rsidRDefault="00126CF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126CF3" w:rsidRPr="004E4492" w:rsidRDefault="00126CF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126CF3" w:rsidRPr="00F95333" w:rsidRDefault="00126CF3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5333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F95333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85" w:type="dxa"/>
          </w:tcPr>
          <w:p w:rsidR="00126CF3" w:rsidRPr="00E2420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126CF3" w:rsidRPr="004657F6" w:rsidRDefault="00126CF3" w:rsidP="00DE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4657F6"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126CF3" w:rsidRPr="00E24209" w:rsidTr="00A55539">
        <w:trPr>
          <w:cantSplit/>
        </w:trPr>
        <w:tc>
          <w:tcPr>
            <w:tcW w:w="3765" w:type="dxa"/>
          </w:tcPr>
          <w:p w:rsidR="00126CF3" w:rsidRDefault="00126CF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CF3" w:rsidRPr="00B2469F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126CF3" w:rsidRPr="004E4492" w:rsidRDefault="00126CF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126CF3" w:rsidRPr="00962516" w:rsidRDefault="00126CF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126CF3" w:rsidRPr="004E4492" w:rsidRDefault="00126CF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CF3" w:rsidRPr="00F95333" w:rsidRDefault="00126CF3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5333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F95333">
              <w:rPr>
                <w:rFonts w:ascii="Angsana New" w:hAnsi="Angsana New"/>
                <w:sz w:val="30"/>
                <w:szCs w:val="30"/>
              </w:rPr>
              <w:t>43,556</w:t>
            </w:r>
          </w:p>
        </w:tc>
        <w:tc>
          <w:tcPr>
            <w:tcW w:w="285" w:type="dxa"/>
          </w:tcPr>
          <w:p w:rsidR="00126CF3" w:rsidRPr="00E2420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126CF3" w:rsidRPr="00DE1705" w:rsidRDefault="00126CF3" w:rsidP="00DE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1705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DE1705">
              <w:rPr>
                <w:rFonts w:ascii="Angsana New" w:hAnsi="Angsana New"/>
                <w:sz w:val="30"/>
                <w:szCs w:val="30"/>
              </w:rPr>
              <w:t>,397</w:t>
            </w:r>
          </w:p>
        </w:tc>
      </w:tr>
    </w:tbl>
    <w:p w:rsidR="00A55539" w:rsidRDefault="00A55539"/>
    <w:p w:rsidR="00A55539" w:rsidRDefault="00A55539"/>
    <w:p w:rsidR="00A55539" w:rsidRDefault="00A55539"/>
    <w:p w:rsidR="00A55539" w:rsidRDefault="00A55539"/>
    <w:p w:rsidR="00A55539" w:rsidRDefault="00A55539"/>
    <w:p w:rsidR="00A55539" w:rsidRDefault="00A55539"/>
    <w:p w:rsidR="00A55539" w:rsidRDefault="00A55539"/>
    <w:p w:rsidR="00A55539" w:rsidRDefault="00A55539"/>
    <w:p w:rsidR="00A55539" w:rsidRDefault="00A55539"/>
    <w:tbl>
      <w:tblPr>
        <w:tblW w:w="9721" w:type="dxa"/>
        <w:tblInd w:w="18" w:type="dxa"/>
        <w:tblLayout w:type="fixed"/>
        <w:tblLook w:val="0000"/>
      </w:tblPr>
      <w:tblGrid>
        <w:gridCol w:w="3764"/>
        <w:gridCol w:w="12"/>
        <w:gridCol w:w="1265"/>
        <w:gridCol w:w="11"/>
        <w:gridCol w:w="274"/>
        <w:gridCol w:w="10"/>
        <w:gridCol w:w="1263"/>
        <w:gridCol w:w="11"/>
        <w:gridCol w:w="274"/>
        <w:gridCol w:w="10"/>
        <w:gridCol w:w="1263"/>
        <w:gridCol w:w="11"/>
        <w:gridCol w:w="274"/>
        <w:gridCol w:w="10"/>
        <w:gridCol w:w="1250"/>
        <w:gridCol w:w="19"/>
      </w:tblGrid>
      <w:tr w:rsidR="00A55539" w:rsidRPr="00EC03C9" w:rsidTr="00A55539">
        <w:trPr>
          <w:cantSplit/>
        </w:trPr>
        <w:tc>
          <w:tcPr>
            <w:tcW w:w="3764" w:type="dxa"/>
          </w:tcPr>
          <w:p w:rsidR="00A55539" w:rsidRPr="00636CA2" w:rsidRDefault="00A5553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A55539" w:rsidRPr="008F38E6" w:rsidRDefault="00A55539" w:rsidP="00E443D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5539" w:rsidRPr="00EC03C9" w:rsidTr="00A55539">
        <w:trPr>
          <w:cantSplit/>
        </w:trPr>
        <w:tc>
          <w:tcPr>
            <w:tcW w:w="3764" w:type="dxa"/>
          </w:tcPr>
          <w:p w:rsidR="00A55539" w:rsidRPr="00636CA2" w:rsidRDefault="00A5553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5539" w:rsidRPr="008F38E6" w:rsidRDefault="00A55539" w:rsidP="00E443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gridSpan w:val="2"/>
            <w:tcBorders>
              <w:top w:val="single" w:sz="4" w:space="0" w:color="auto"/>
            </w:tcBorders>
          </w:tcPr>
          <w:p w:rsidR="00A55539" w:rsidRPr="004E4492" w:rsidRDefault="00A555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5539" w:rsidRPr="008F38E6" w:rsidRDefault="00A55539" w:rsidP="00E443D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55539" w:rsidRPr="00EC03C9" w:rsidTr="00A55539">
        <w:trPr>
          <w:cantSplit/>
        </w:trPr>
        <w:tc>
          <w:tcPr>
            <w:tcW w:w="3764" w:type="dxa"/>
          </w:tcPr>
          <w:p w:rsidR="00A55539" w:rsidRPr="00636CA2" w:rsidRDefault="00A5553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5539" w:rsidRPr="008F38E6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มีนาคม2561</w:t>
            </w:r>
          </w:p>
        </w:tc>
        <w:tc>
          <w:tcPr>
            <w:tcW w:w="285" w:type="dxa"/>
            <w:gridSpan w:val="2"/>
            <w:tcBorders>
              <w:top w:val="single" w:sz="4" w:space="0" w:color="auto"/>
            </w:tcBorders>
          </w:tcPr>
          <w:p w:rsidR="00A55539" w:rsidRPr="008F38E6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5539" w:rsidRPr="008F38E6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  <w:gridSpan w:val="2"/>
          </w:tcPr>
          <w:p w:rsidR="00A55539" w:rsidRPr="004E4492" w:rsidRDefault="00A555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5539" w:rsidRPr="008F38E6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มีนาคม2561</w:t>
            </w:r>
          </w:p>
        </w:tc>
        <w:tc>
          <w:tcPr>
            <w:tcW w:w="285" w:type="dxa"/>
            <w:gridSpan w:val="2"/>
            <w:tcBorders>
              <w:top w:val="single" w:sz="4" w:space="0" w:color="auto"/>
            </w:tcBorders>
          </w:tcPr>
          <w:p w:rsidR="00A55539" w:rsidRPr="008F38E6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5539" w:rsidRPr="008F38E6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DB4552" w:rsidRPr="00EC03C9" w:rsidTr="00A55539">
        <w:trPr>
          <w:cantSplit/>
        </w:trPr>
        <w:tc>
          <w:tcPr>
            <w:tcW w:w="3764" w:type="dxa"/>
          </w:tcPr>
          <w:p w:rsidR="00DB4552" w:rsidRPr="00636CA2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บริษัทร่วม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บุคคลและกิจการ</w:t>
            </w:r>
            <w:r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B4552" w:rsidRPr="00334AFF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DB4552" w:rsidRPr="004E4492" w:rsidRDefault="00DB455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</w:tcPr>
          <w:p w:rsidR="00DB4552" w:rsidRPr="00962516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DB4552" w:rsidRPr="004E4492" w:rsidRDefault="00DB455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B4552" w:rsidRPr="004671E4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gridSpan w:val="2"/>
          </w:tcPr>
          <w:p w:rsidR="00DB4552" w:rsidRPr="00E24209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</w:tcBorders>
          </w:tcPr>
          <w:p w:rsidR="00DB4552" w:rsidRPr="00283C9E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F2FEA" w:rsidRPr="00E24209" w:rsidTr="00A55539">
        <w:trPr>
          <w:cantSplit/>
        </w:trPr>
        <w:tc>
          <w:tcPr>
            <w:tcW w:w="3764" w:type="dxa"/>
          </w:tcPr>
          <w:p w:rsidR="006F2FEA" w:rsidRDefault="006F2FEA" w:rsidP="009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6F2FEA" w:rsidRPr="00B2469F" w:rsidRDefault="00B2469F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85" w:type="dxa"/>
            <w:gridSpan w:val="2"/>
          </w:tcPr>
          <w:p w:rsidR="006F2FEA" w:rsidRPr="004E4492" w:rsidRDefault="006F2FE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</w:tcPr>
          <w:p w:rsidR="006F2FEA" w:rsidRPr="00CD3449" w:rsidRDefault="006F2FEA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85" w:type="dxa"/>
            <w:gridSpan w:val="2"/>
          </w:tcPr>
          <w:p w:rsidR="006F2FEA" w:rsidRPr="004E4492" w:rsidRDefault="006F2FE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6F2FEA" w:rsidRPr="00F95333" w:rsidRDefault="006F2FEA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53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6F2FEA" w:rsidRPr="00E24209" w:rsidRDefault="006F2FE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gridSpan w:val="3"/>
          </w:tcPr>
          <w:p w:rsidR="006F2FEA" w:rsidRPr="004657F6" w:rsidRDefault="006F2FEA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26CF3" w:rsidRPr="00E24209" w:rsidTr="00A55539">
        <w:trPr>
          <w:cantSplit/>
        </w:trPr>
        <w:tc>
          <w:tcPr>
            <w:tcW w:w="3764" w:type="dxa"/>
          </w:tcPr>
          <w:p w:rsidR="00126CF3" w:rsidRDefault="00126CF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26CF3" w:rsidRPr="00B2469F" w:rsidRDefault="00B2469F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5" w:type="dxa"/>
            <w:gridSpan w:val="2"/>
          </w:tcPr>
          <w:p w:rsidR="00126CF3" w:rsidRPr="004E4492" w:rsidRDefault="00126CF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</w:tcPr>
          <w:p w:rsidR="00126CF3" w:rsidRPr="00CD3449" w:rsidRDefault="00126CF3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344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5" w:type="dxa"/>
            <w:gridSpan w:val="2"/>
          </w:tcPr>
          <w:p w:rsidR="00126CF3" w:rsidRPr="004E4492" w:rsidRDefault="00126CF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26CF3" w:rsidRPr="00F95333" w:rsidRDefault="00126CF3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53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126CF3" w:rsidRPr="00E2420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bottom w:val="single" w:sz="4" w:space="0" w:color="auto"/>
            </w:tcBorders>
          </w:tcPr>
          <w:p w:rsidR="00126CF3" w:rsidRPr="004657F6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26CF3" w:rsidRPr="00E24209" w:rsidTr="00A55539">
        <w:trPr>
          <w:cantSplit/>
        </w:trPr>
        <w:tc>
          <w:tcPr>
            <w:tcW w:w="3764" w:type="dxa"/>
          </w:tcPr>
          <w:p w:rsidR="00126CF3" w:rsidRDefault="00126CF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CF3" w:rsidRPr="00B2469F" w:rsidRDefault="00B2469F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5" w:type="dxa"/>
            <w:gridSpan w:val="2"/>
          </w:tcPr>
          <w:p w:rsidR="00126CF3" w:rsidRPr="004E4492" w:rsidRDefault="00126CF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CF3" w:rsidRPr="00CD3449" w:rsidRDefault="00126CF3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5" w:type="dxa"/>
            <w:gridSpan w:val="2"/>
          </w:tcPr>
          <w:p w:rsidR="00126CF3" w:rsidRPr="004E4492" w:rsidRDefault="00126CF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CF3" w:rsidRPr="00F9533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53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126CF3" w:rsidRPr="00E2420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6CF3" w:rsidRPr="004657F6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95333" w:rsidRPr="00E24209" w:rsidTr="00A55539">
        <w:trPr>
          <w:cantSplit/>
        </w:trPr>
        <w:tc>
          <w:tcPr>
            <w:tcW w:w="3764" w:type="dxa"/>
          </w:tcPr>
          <w:p w:rsidR="00F95333" w:rsidRDefault="00F9533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5333" w:rsidRPr="00B2469F" w:rsidRDefault="00B2469F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5" w:type="dxa"/>
            <w:gridSpan w:val="2"/>
          </w:tcPr>
          <w:p w:rsidR="00F95333" w:rsidRPr="004E4492" w:rsidRDefault="00F9533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95333" w:rsidRPr="00CD3449" w:rsidRDefault="00F95333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5" w:type="dxa"/>
            <w:gridSpan w:val="2"/>
          </w:tcPr>
          <w:p w:rsidR="00F95333" w:rsidRPr="004E4492" w:rsidRDefault="00F9533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5333" w:rsidRPr="00F95333" w:rsidRDefault="00F9533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5333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43,556</w:t>
            </w:r>
          </w:p>
        </w:tc>
        <w:tc>
          <w:tcPr>
            <w:tcW w:w="285" w:type="dxa"/>
            <w:gridSpan w:val="2"/>
          </w:tcPr>
          <w:p w:rsidR="00F95333" w:rsidRPr="00E24209" w:rsidRDefault="00F9533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95333" w:rsidRPr="00DE1705" w:rsidRDefault="00F95333" w:rsidP="00DE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1705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DE1705">
              <w:rPr>
                <w:rFonts w:ascii="Angsana New" w:hAnsi="Angsana New"/>
                <w:sz w:val="30"/>
                <w:szCs w:val="30"/>
              </w:rPr>
              <w:t>,397</w:t>
            </w:r>
          </w:p>
        </w:tc>
      </w:tr>
      <w:tr w:rsidR="00126CF3" w:rsidRPr="00E24209" w:rsidTr="00A55539">
        <w:trPr>
          <w:gridAfter w:val="1"/>
          <w:wAfter w:w="19" w:type="dxa"/>
          <w:cantSplit/>
        </w:trPr>
        <w:tc>
          <w:tcPr>
            <w:tcW w:w="3764" w:type="dxa"/>
          </w:tcPr>
          <w:p w:rsidR="00126CF3" w:rsidRPr="00C8610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26CF3" w:rsidRPr="00C8610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126CF3" w:rsidRPr="00C86109" w:rsidRDefault="00126CF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</w:tcPr>
          <w:p w:rsidR="00126CF3" w:rsidRPr="00C8610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126CF3" w:rsidRPr="00C86109" w:rsidRDefault="00126CF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26CF3" w:rsidRPr="00C8610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5" w:type="dxa"/>
            <w:gridSpan w:val="2"/>
          </w:tcPr>
          <w:p w:rsidR="00126CF3" w:rsidRPr="00C8610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126CF3" w:rsidRPr="00C8610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924D5" w:rsidRPr="00E24209" w:rsidTr="00A55539">
        <w:trPr>
          <w:gridAfter w:val="1"/>
          <w:wAfter w:w="19" w:type="dxa"/>
          <w:cantSplit/>
        </w:trPr>
        <w:tc>
          <w:tcPr>
            <w:tcW w:w="5041" w:type="dxa"/>
            <w:gridSpan w:val="3"/>
          </w:tcPr>
          <w:p w:rsidR="003924D5" w:rsidRPr="00AB61F4" w:rsidRDefault="003924D5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  <w:gridSpan w:val="2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</w:tcPr>
          <w:p w:rsidR="003924D5" w:rsidRPr="002C1FB4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3924D5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924D5" w:rsidRPr="00467FF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24D5" w:rsidRPr="0083335F" w:rsidTr="00A55539">
        <w:trPr>
          <w:gridAfter w:val="1"/>
          <w:wAfter w:w="19" w:type="dxa"/>
          <w:cantSplit/>
        </w:trPr>
        <w:tc>
          <w:tcPr>
            <w:tcW w:w="3764" w:type="dxa"/>
          </w:tcPr>
          <w:p w:rsidR="003924D5" w:rsidRPr="0083335F" w:rsidRDefault="003924D5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gridSpan w:val="2"/>
          </w:tcPr>
          <w:p w:rsidR="003924D5" w:rsidRPr="005873A7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3924D5" w:rsidRPr="0083335F" w:rsidRDefault="003924D5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73" w:type="dxa"/>
            <w:gridSpan w:val="2"/>
          </w:tcPr>
          <w:p w:rsidR="003924D5" w:rsidRPr="0083335F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3924D5" w:rsidRPr="0083335F" w:rsidRDefault="003924D5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3" w:type="dxa"/>
            <w:gridSpan w:val="2"/>
          </w:tcPr>
          <w:p w:rsidR="003924D5" w:rsidRPr="0083335F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3924D5" w:rsidRPr="0083335F" w:rsidRDefault="003924D5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gridSpan w:val="2"/>
          </w:tcPr>
          <w:p w:rsidR="003924D5" w:rsidRPr="0083335F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3924D5" w:rsidRPr="00E24209" w:rsidTr="00A55539">
        <w:trPr>
          <w:gridAfter w:val="1"/>
          <w:wAfter w:w="19" w:type="dxa"/>
          <w:cantSplit/>
        </w:trPr>
        <w:tc>
          <w:tcPr>
            <w:tcW w:w="3764" w:type="dxa"/>
          </w:tcPr>
          <w:p w:rsidR="003924D5" w:rsidRPr="00161CAE" w:rsidRDefault="003924D5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3924D5" w:rsidRPr="008D08F1" w:rsidRDefault="008D08F1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8F1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5" w:type="dxa"/>
            <w:gridSpan w:val="2"/>
          </w:tcPr>
          <w:p w:rsidR="003924D5" w:rsidRPr="007E2CE7" w:rsidRDefault="003924D5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gridSpan w:val="2"/>
          </w:tcPr>
          <w:p w:rsidR="003924D5" w:rsidRPr="00CD3449" w:rsidRDefault="003924D5" w:rsidP="00DE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85" w:type="dxa"/>
            <w:gridSpan w:val="2"/>
          </w:tcPr>
          <w:p w:rsidR="003924D5" w:rsidRPr="000233DF" w:rsidRDefault="003924D5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3924D5" w:rsidRPr="00F95333" w:rsidRDefault="00F95333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43,455</w:t>
            </w:r>
          </w:p>
        </w:tc>
        <w:tc>
          <w:tcPr>
            <w:tcW w:w="285" w:type="dxa"/>
            <w:gridSpan w:val="2"/>
          </w:tcPr>
          <w:p w:rsidR="003924D5" w:rsidRPr="000233DF" w:rsidRDefault="003924D5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:rsidR="003924D5" w:rsidRPr="00DE1705" w:rsidRDefault="003924D5" w:rsidP="00DE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1705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DE1705">
              <w:rPr>
                <w:rFonts w:ascii="Angsana New" w:hAnsi="Angsana New"/>
                <w:sz w:val="30"/>
                <w:szCs w:val="30"/>
              </w:rPr>
              <w:t>,307</w:t>
            </w:r>
          </w:p>
        </w:tc>
      </w:tr>
      <w:tr w:rsidR="003924D5" w:rsidRPr="00E24209" w:rsidTr="00A55539">
        <w:trPr>
          <w:gridAfter w:val="1"/>
          <w:wAfter w:w="19" w:type="dxa"/>
          <w:cantSplit/>
        </w:trPr>
        <w:tc>
          <w:tcPr>
            <w:tcW w:w="3764" w:type="dxa"/>
          </w:tcPr>
          <w:p w:rsidR="003924D5" w:rsidRPr="00161CAE" w:rsidRDefault="003924D5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3924D5" w:rsidRPr="008D08F1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3924D5" w:rsidRPr="007E2CE7" w:rsidRDefault="003924D5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gridSpan w:val="2"/>
          </w:tcPr>
          <w:p w:rsidR="003924D5" w:rsidRPr="00DE1705" w:rsidRDefault="003924D5" w:rsidP="00DE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3924D5" w:rsidRPr="000233DF" w:rsidRDefault="003924D5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3924D5" w:rsidRPr="00F95333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3924D5" w:rsidRPr="000233DF" w:rsidRDefault="003924D5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3924D5" w:rsidRPr="00DE1705" w:rsidRDefault="003924D5" w:rsidP="00DE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24D5" w:rsidRPr="00E24209" w:rsidTr="00A55539">
        <w:trPr>
          <w:gridAfter w:val="1"/>
          <w:wAfter w:w="19" w:type="dxa"/>
          <w:cantSplit/>
        </w:trPr>
        <w:tc>
          <w:tcPr>
            <w:tcW w:w="3764" w:type="dxa"/>
          </w:tcPr>
          <w:p w:rsidR="003924D5" w:rsidRPr="00161CAE" w:rsidRDefault="003924D5" w:rsidP="00DE1705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</w:tabs>
              <w:ind w:left="266" w:right="-108" w:hanging="266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3924D5" w:rsidRPr="008D08F1" w:rsidRDefault="008D08F1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8F1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5" w:type="dxa"/>
            <w:gridSpan w:val="2"/>
          </w:tcPr>
          <w:p w:rsidR="003924D5" w:rsidRPr="007E2CE7" w:rsidRDefault="003924D5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gridSpan w:val="2"/>
          </w:tcPr>
          <w:p w:rsidR="003924D5" w:rsidRPr="00CD3449" w:rsidRDefault="003924D5" w:rsidP="00DE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5" w:type="dxa"/>
            <w:gridSpan w:val="2"/>
          </w:tcPr>
          <w:p w:rsidR="003924D5" w:rsidRPr="000233DF" w:rsidRDefault="003924D5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3924D5" w:rsidRPr="00F95333" w:rsidRDefault="003924D5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5333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F95333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85" w:type="dxa"/>
            <w:gridSpan w:val="2"/>
          </w:tcPr>
          <w:p w:rsidR="003924D5" w:rsidRPr="000233DF" w:rsidRDefault="003924D5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3924D5" w:rsidRPr="00962516" w:rsidRDefault="003924D5" w:rsidP="00DE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3924D5" w:rsidRPr="00E24209" w:rsidTr="00A55539">
        <w:trPr>
          <w:gridAfter w:val="1"/>
          <w:wAfter w:w="19" w:type="dxa"/>
          <w:cantSplit/>
        </w:trPr>
        <w:tc>
          <w:tcPr>
            <w:tcW w:w="3764" w:type="dxa"/>
          </w:tcPr>
          <w:p w:rsidR="003924D5" w:rsidRPr="00DE1705" w:rsidRDefault="003924D5" w:rsidP="00DE170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8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924D5" w:rsidRPr="008D08F1" w:rsidRDefault="003924D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8F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3924D5" w:rsidRPr="007E2CE7" w:rsidRDefault="003924D5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</w:tcPr>
          <w:p w:rsidR="003924D5" w:rsidRPr="00CD3449" w:rsidRDefault="003924D5" w:rsidP="00DE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5" w:type="dxa"/>
            <w:gridSpan w:val="2"/>
          </w:tcPr>
          <w:p w:rsidR="003924D5" w:rsidRPr="000233DF" w:rsidRDefault="003924D5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924D5" w:rsidRPr="00F95333" w:rsidRDefault="003924D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53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3924D5" w:rsidRPr="000233DF" w:rsidRDefault="003924D5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3924D5" w:rsidRPr="00962516" w:rsidRDefault="003924D5" w:rsidP="008D0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95333" w:rsidRPr="00E24209" w:rsidTr="00A55539">
        <w:trPr>
          <w:gridAfter w:val="1"/>
          <w:wAfter w:w="19" w:type="dxa"/>
          <w:cantSplit/>
        </w:trPr>
        <w:tc>
          <w:tcPr>
            <w:tcW w:w="3764" w:type="dxa"/>
          </w:tcPr>
          <w:p w:rsidR="00F95333" w:rsidRPr="00E24209" w:rsidRDefault="00F9533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5333" w:rsidRPr="008D08F1" w:rsidRDefault="008D08F1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08F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5" w:type="dxa"/>
            <w:gridSpan w:val="2"/>
          </w:tcPr>
          <w:p w:rsidR="00F95333" w:rsidRPr="007E2CE7" w:rsidRDefault="00F95333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95333" w:rsidRPr="00CD3449" w:rsidRDefault="00F95333" w:rsidP="00DE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5" w:type="dxa"/>
            <w:gridSpan w:val="2"/>
          </w:tcPr>
          <w:p w:rsidR="00F95333" w:rsidRPr="000233DF" w:rsidRDefault="00F95333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5333" w:rsidRPr="00F95333" w:rsidRDefault="00F9533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5333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43,556</w:t>
            </w:r>
          </w:p>
        </w:tc>
        <w:tc>
          <w:tcPr>
            <w:tcW w:w="285" w:type="dxa"/>
            <w:gridSpan w:val="2"/>
          </w:tcPr>
          <w:p w:rsidR="00F95333" w:rsidRPr="000233DF" w:rsidRDefault="00F95333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95333" w:rsidRPr="00DE1705" w:rsidRDefault="00F95333" w:rsidP="00DE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1705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DE1705">
              <w:rPr>
                <w:rFonts w:ascii="Angsana New" w:hAnsi="Angsana New"/>
                <w:sz w:val="30"/>
                <w:szCs w:val="30"/>
              </w:rPr>
              <w:t>,397</w:t>
            </w:r>
          </w:p>
        </w:tc>
      </w:tr>
      <w:tr w:rsidR="00A55539" w:rsidRPr="00A55539" w:rsidTr="00A55539">
        <w:trPr>
          <w:cantSplit/>
        </w:trPr>
        <w:tc>
          <w:tcPr>
            <w:tcW w:w="3776" w:type="dxa"/>
            <w:gridSpan w:val="2"/>
          </w:tcPr>
          <w:p w:rsidR="00A55539" w:rsidRPr="00A55539" w:rsidRDefault="00A555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</w:tcPr>
          <w:p w:rsidR="00A55539" w:rsidRPr="00A55539" w:rsidRDefault="00A555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55539" w:rsidRPr="00A55539" w:rsidRDefault="00A555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</w:tcPr>
          <w:p w:rsidR="00A55539" w:rsidRPr="00A55539" w:rsidRDefault="00A555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55539" w:rsidRPr="00A55539" w:rsidRDefault="00A555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</w:tcPr>
          <w:p w:rsidR="00A55539" w:rsidRPr="00A55539" w:rsidRDefault="00A555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A55539" w:rsidRPr="00A55539" w:rsidRDefault="00A555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9" w:type="dxa"/>
            <w:gridSpan w:val="2"/>
          </w:tcPr>
          <w:p w:rsidR="00A55539" w:rsidRPr="00A55539" w:rsidRDefault="00A55539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3924D5" w:rsidRPr="00E24209" w:rsidTr="00A55539">
        <w:trPr>
          <w:cantSplit/>
        </w:trPr>
        <w:tc>
          <w:tcPr>
            <w:tcW w:w="3776" w:type="dxa"/>
            <w:gridSpan w:val="2"/>
          </w:tcPr>
          <w:p w:rsidR="003924D5" w:rsidRPr="00D9141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  <w:gridSpan w:val="2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924D5" w:rsidRPr="005373A3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3924D5" w:rsidRPr="00E24209" w:rsidRDefault="003924D5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924D5" w:rsidRPr="00E24209" w:rsidTr="00A55539">
        <w:trPr>
          <w:cantSplit/>
        </w:trPr>
        <w:tc>
          <w:tcPr>
            <w:tcW w:w="3776" w:type="dxa"/>
            <w:gridSpan w:val="2"/>
          </w:tcPr>
          <w:p w:rsidR="003924D5" w:rsidRPr="00A850EB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50EB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gridSpan w:val="2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924D5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924D5" w:rsidRPr="005373A3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3924D5" w:rsidRPr="00E24209" w:rsidRDefault="003924D5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924D5" w:rsidRPr="00E24209" w:rsidTr="00A55539">
        <w:trPr>
          <w:cantSplit/>
        </w:trPr>
        <w:tc>
          <w:tcPr>
            <w:tcW w:w="3776" w:type="dxa"/>
            <w:gridSpan w:val="2"/>
          </w:tcPr>
          <w:p w:rsidR="003924D5" w:rsidRPr="00C17EB6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924D5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924D5" w:rsidRPr="005373A3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3924D5" w:rsidRPr="00E24209" w:rsidRDefault="003924D5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35469" w:rsidRPr="00E24209" w:rsidTr="00A55539">
        <w:trPr>
          <w:cantSplit/>
        </w:trPr>
        <w:tc>
          <w:tcPr>
            <w:tcW w:w="3776" w:type="dxa"/>
            <w:gridSpan w:val="2"/>
          </w:tcPr>
          <w:p w:rsidR="00235469" w:rsidRPr="00B97542" w:rsidRDefault="0023546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35469" w:rsidRPr="00B2469F" w:rsidRDefault="0023546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235469" w:rsidRPr="00825A9C" w:rsidRDefault="00235469" w:rsidP="0080198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</w:tcPr>
          <w:p w:rsidR="00235469" w:rsidRPr="00825A9C" w:rsidRDefault="0023546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235469" w:rsidRPr="00825A9C" w:rsidRDefault="00235469" w:rsidP="0080198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235469" w:rsidRPr="00590072" w:rsidRDefault="0023546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9007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235469" w:rsidRPr="00590072" w:rsidRDefault="0023546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2"/>
          </w:tcPr>
          <w:p w:rsidR="00235469" w:rsidRPr="007336DE" w:rsidRDefault="0023546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3924D5" w:rsidRPr="00EC03C9" w:rsidTr="00A55539">
        <w:trPr>
          <w:cantSplit/>
        </w:trPr>
        <w:tc>
          <w:tcPr>
            <w:tcW w:w="3776" w:type="dxa"/>
            <w:gridSpan w:val="2"/>
          </w:tcPr>
          <w:p w:rsidR="003924D5" w:rsidRPr="00EC03C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924D5" w:rsidRPr="00825A9C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gridSpan w:val="2"/>
          </w:tcPr>
          <w:p w:rsidR="003924D5" w:rsidRPr="00825A9C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3924D5" w:rsidRPr="00825A9C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gridSpan w:val="2"/>
          </w:tcPr>
          <w:p w:rsidR="003924D5" w:rsidRPr="00825A9C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3924D5" w:rsidRPr="00825A9C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3924D5" w:rsidRPr="00EC03C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:rsidR="003924D5" w:rsidRPr="00EC03C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3924D5" w:rsidRPr="00734C60" w:rsidTr="00A55539">
        <w:trPr>
          <w:cantSplit/>
        </w:trPr>
        <w:tc>
          <w:tcPr>
            <w:tcW w:w="3776" w:type="dxa"/>
            <w:gridSpan w:val="2"/>
          </w:tcPr>
          <w:p w:rsidR="003924D5" w:rsidRPr="00C17EB6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924D5" w:rsidRPr="00825A9C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924D5" w:rsidRPr="00825A9C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924D5" w:rsidRPr="00825A9C" w:rsidRDefault="003924D5" w:rsidP="0028442C">
            <w:pPr>
              <w:pStyle w:val="Heading1"/>
              <w:numPr>
                <w:ilvl w:val="0"/>
                <w:numId w:val="0"/>
              </w:numPr>
            </w:pPr>
          </w:p>
        </w:tc>
        <w:tc>
          <w:tcPr>
            <w:tcW w:w="284" w:type="dxa"/>
            <w:gridSpan w:val="2"/>
          </w:tcPr>
          <w:p w:rsidR="003924D5" w:rsidRPr="00E2420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3924D5" w:rsidRPr="00C632CF" w:rsidRDefault="003924D5" w:rsidP="0028442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3924D5" w:rsidRPr="00734C60" w:rsidTr="00A55539">
        <w:trPr>
          <w:cantSplit/>
        </w:trPr>
        <w:tc>
          <w:tcPr>
            <w:tcW w:w="3776" w:type="dxa"/>
            <w:gridSpan w:val="2"/>
          </w:tcPr>
          <w:p w:rsidR="003924D5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924D5" w:rsidRPr="00B2469F" w:rsidRDefault="00B2469F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469F"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="003924D5" w:rsidRPr="00B2469F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924D5" w:rsidRPr="008B3890" w:rsidRDefault="003924D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B389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924D5" w:rsidRPr="0023546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546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3924D5" w:rsidRPr="00E2420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3924D5" w:rsidRPr="00F416EB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924D5" w:rsidRPr="00734C60" w:rsidTr="00A55539">
        <w:trPr>
          <w:cantSplit/>
        </w:trPr>
        <w:tc>
          <w:tcPr>
            <w:tcW w:w="3776" w:type="dxa"/>
            <w:gridSpan w:val="2"/>
          </w:tcPr>
          <w:p w:rsidR="003924D5" w:rsidRPr="007336DE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924D5" w:rsidRPr="00B2469F" w:rsidRDefault="00B2469F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469F">
              <w:rPr>
                <w:rFonts w:ascii="Angsana New" w:hAnsi="Angsana New"/>
                <w:bCs/>
                <w:sz w:val="30"/>
                <w:szCs w:val="30"/>
              </w:rPr>
              <w:t>6,66</w:t>
            </w:r>
            <w:r w:rsidR="003924D5" w:rsidRPr="00B2469F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3924D5" w:rsidRPr="007336DE" w:rsidRDefault="003924D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3924D5" w:rsidRPr="0023546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546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3924D5" w:rsidRPr="00E2420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</w:tcPr>
          <w:p w:rsidR="003924D5" w:rsidRPr="00F416EB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924D5" w:rsidRPr="00734C60" w:rsidTr="00A55539">
        <w:trPr>
          <w:cantSplit/>
        </w:trPr>
        <w:tc>
          <w:tcPr>
            <w:tcW w:w="3776" w:type="dxa"/>
            <w:gridSpan w:val="2"/>
          </w:tcPr>
          <w:p w:rsidR="003924D5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24D5" w:rsidRPr="00B2469F" w:rsidRDefault="00B2469F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469F">
              <w:rPr>
                <w:rFonts w:ascii="Angsana New" w:hAnsi="Angsana New"/>
                <w:bCs/>
                <w:sz w:val="30"/>
                <w:szCs w:val="30"/>
              </w:rPr>
              <w:t>20,66</w:t>
            </w:r>
            <w:r w:rsidR="003924D5" w:rsidRPr="00B2469F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24D5" w:rsidRPr="007336DE" w:rsidRDefault="003924D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24D5" w:rsidRPr="0023546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46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3924D5" w:rsidRPr="00E2420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24D5" w:rsidRPr="00F416EB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891052" w:rsidRDefault="00891052"/>
    <w:p w:rsidR="00820899" w:rsidRDefault="00820899"/>
    <w:p w:rsidR="00820899" w:rsidRDefault="00820899"/>
    <w:p w:rsidR="00820899" w:rsidRDefault="00820899"/>
    <w:p w:rsidR="00820899" w:rsidRDefault="00820899"/>
    <w:p w:rsidR="00891052" w:rsidRDefault="00891052"/>
    <w:tbl>
      <w:tblPr>
        <w:tblW w:w="9742" w:type="dxa"/>
        <w:tblInd w:w="18" w:type="dxa"/>
        <w:tblLayout w:type="fixed"/>
        <w:tblLook w:val="0000"/>
      </w:tblPr>
      <w:tblGrid>
        <w:gridCol w:w="3770"/>
        <w:gridCol w:w="1279"/>
        <w:gridCol w:w="285"/>
        <w:gridCol w:w="1276"/>
        <w:gridCol w:w="285"/>
        <w:gridCol w:w="1275"/>
        <w:gridCol w:w="284"/>
        <w:gridCol w:w="1267"/>
        <w:gridCol w:w="21"/>
      </w:tblGrid>
      <w:tr w:rsidR="00891052" w:rsidRPr="00734C60" w:rsidTr="00BB3E23">
        <w:trPr>
          <w:gridAfter w:val="1"/>
          <w:wAfter w:w="21" w:type="dxa"/>
          <w:cantSplit/>
          <w:trHeight w:val="211"/>
        </w:trPr>
        <w:tc>
          <w:tcPr>
            <w:tcW w:w="3770" w:type="dxa"/>
          </w:tcPr>
          <w:p w:rsidR="00891052" w:rsidRPr="00891052" w:rsidRDefault="008910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5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91052" w:rsidRPr="008F38E6" w:rsidRDefault="00891052" w:rsidP="00E443D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91052" w:rsidRPr="00734C60" w:rsidTr="00BB3E23">
        <w:trPr>
          <w:gridAfter w:val="1"/>
          <w:wAfter w:w="21" w:type="dxa"/>
          <w:cantSplit/>
          <w:trHeight w:val="211"/>
        </w:trPr>
        <w:tc>
          <w:tcPr>
            <w:tcW w:w="3770" w:type="dxa"/>
          </w:tcPr>
          <w:p w:rsidR="00891052" w:rsidRPr="00891052" w:rsidRDefault="008910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1052" w:rsidRPr="008F38E6" w:rsidRDefault="00891052" w:rsidP="00E443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891052" w:rsidRPr="00891052" w:rsidRDefault="0089105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1052" w:rsidRPr="008F38E6" w:rsidRDefault="00891052" w:rsidP="00E443D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891052" w:rsidRPr="00734C60" w:rsidTr="00BB3E23">
        <w:trPr>
          <w:gridAfter w:val="1"/>
          <w:wAfter w:w="21" w:type="dxa"/>
          <w:cantSplit/>
          <w:trHeight w:val="211"/>
        </w:trPr>
        <w:tc>
          <w:tcPr>
            <w:tcW w:w="3770" w:type="dxa"/>
          </w:tcPr>
          <w:p w:rsidR="00891052" w:rsidRPr="00891052" w:rsidRDefault="008910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1052" w:rsidRPr="008F38E6" w:rsidRDefault="0089105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มีนาคม2561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891052" w:rsidRPr="008F38E6" w:rsidRDefault="0089105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91052" w:rsidRPr="008F38E6" w:rsidRDefault="0089105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</w:tcPr>
          <w:p w:rsidR="00891052" w:rsidRPr="004E4492" w:rsidRDefault="0089105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91052" w:rsidRPr="008F38E6" w:rsidRDefault="0089105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91052" w:rsidRPr="008F38E6" w:rsidRDefault="0089105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891052" w:rsidRPr="008F38E6" w:rsidRDefault="0089105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3924D5" w:rsidRPr="00734C60" w:rsidTr="00BB3E23">
        <w:trPr>
          <w:gridAfter w:val="1"/>
          <w:wAfter w:w="21" w:type="dxa"/>
          <w:cantSplit/>
        </w:trPr>
        <w:tc>
          <w:tcPr>
            <w:tcW w:w="3770" w:type="dxa"/>
          </w:tcPr>
          <w:p w:rsidR="003924D5" w:rsidRPr="00A850EB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50EB"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3924D5" w:rsidRPr="004671E4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924D5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924D5" w:rsidRPr="004671E4" w:rsidRDefault="003924D5" w:rsidP="001468C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4" w:type="dxa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3924D5" w:rsidRPr="00A90430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924D5" w:rsidRPr="00734C60" w:rsidTr="00BB3E23">
        <w:trPr>
          <w:gridAfter w:val="1"/>
          <w:wAfter w:w="21" w:type="dxa"/>
          <w:cantSplit/>
        </w:trPr>
        <w:tc>
          <w:tcPr>
            <w:tcW w:w="3770" w:type="dxa"/>
          </w:tcPr>
          <w:p w:rsidR="003924D5" w:rsidRPr="00C17EB6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9" w:type="dxa"/>
            <w:shd w:val="clear" w:color="auto" w:fill="auto"/>
          </w:tcPr>
          <w:p w:rsidR="003924D5" w:rsidRPr="004671E4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924D5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3924D5" w:rsidRPr="004671E4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:rsidR="003924D5" w:rsidRPr="00A90430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35469" w:rsidRPr="00734C60" w:rsidTr="00BB3E23">
        <w:trPr>
          <w:gridAfter w:val="1"/>
          <w:wAfter w:w="21" w:type="dxa"/>
          <w:cantSplit/>
        </w:trPr>
        <w:tc>
          <w:tcPr>
            <w:tcW w:w="3770" w:type="dxa"/>
          </w:tcPr>
          <w:p w:rsidR="00235469" w:rsidRPr="00B97542" w:rsidRDefault="0023546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9" w:type="dxa"/>
            <w:shd w:val="clear" w:color="auto" w:fill="auto"/>
          </w:tcPr>
          <w:p w:rsidR="00235469" w:rsidRPr="00B2469F" w:rsidRDefault="0023546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2469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</w:tcPr>
          <w:p w:rsidR="00235469" w:rsidRPr="00825A9C" w:rsidRDefault="0023546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35469" w:rsidRPr="00825A9C" w:rsidRDefault="0023546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</w:tcPr>
          <w:p w:rsidR="00235469" w:rsidRPr="00825A9C" w:rsidRDefault="0023546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235469" w:rsidRPr="004657F6" w:rsidRDefault="0023546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</w:p>
        </w:tc>
        <w:tc>
          <w:tcPr>
            <w:tcW w:w="284" w:type="dxa"/>
          </w:tcPr>
          <w:p w:rsidR="00235469" w:rsidRPr="00E24209" w:rsidRDefault="0023546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:rsidR="00235469" w:rsidRPr="004657F6" w:rsidRDefault="0023546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</w:tr>
      <w:tr w:rsidR="003924D5" w:rsidRPr="00734C60" w:rsidTr="00BB3E23">
        <w:trPr>
          <w:gridAfter w:val="1"/>
          <w:wAfter w:w="21" w:type="dxa"/>
          <w:cantSplit/>
        </w:trPr>
        <w:tc>
          <w:tcPr>
            <w:tcW w:w="3770" w:type="dxa"/>
          </w:tcPr>
          <w:p w:rsidR="003924D5" w:rsidRPr="00C632CF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3924D5" w:rsidRPr="00DE1705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</w:tcPr>
          <w:p w:rsidR="003924D5" w:rsidRPr="00825A9C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924D5" w:rsidRPr="00825A9C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5" w:type="dxa"/>
          </w:tcPr>
          <w:p w:rsidR="003924D5" w:rsidRPr="00825A9C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924D5" w:rsidRPr="00DE1705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3924D5" w:rsidRPr="00C632CF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3924D5" w:rsidRPr="00C632CF" w:rsidRDefault="003924D5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3924D5" w:rsidRPr="00C632CF" w:rsidTr="00BB3E23">
        <w:trPr>
          <w:gridAfter w:val="1"/>
          <w:wAfter w:w="21" w:type="dxa"/>
          <w:cantSplit/>
        </w:trPr>
        <w:tc>
          <w:tcPr>
            <w:tcW w:w="3770" w:type="dxa"/>
          </w:tcPr>
          <w:p w:rsidR="003924D5" w:rsidRPr="00C17EB6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9" w:type="dxa"/>
          </w:tcPr>
          <w:p w:rsidR="003924D5" w:rsidRPr="00DE1705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924D5" w:rsidRPr="00825A9C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3924D5" w:rsidRPr="00DE1705" w:rsidRDefault="003924D5" w:rsidP="0028442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4" w:type="dxa"/>
          </w:tcPr>
          <w:p w:rsidR="003924D5" w:rsidRPr="00E2420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:rsidR="003924D5" w:rsidRPr="00C632CF" w:rsidRDefault="003924D5" w:rsidP="0028442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3924D5" w:rsidRPr="00C632CF" w:rsidTr="00BB3E23">
        <w:trPr>
          <w:gridAfter w:val="1"/>
          <w:wAfter w:w="21" w:type="dxa"/>
          <w:cantSplit/>
        </w:trPr>
        <w:tc>
          <w:tcPr>
            <w:tcW w:w="3770" w:type="dxa"/>
          </w:tcPr>
          <w:p w:rsidR="003924D5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9" w:type="dxa"/>
          </w:tcPr>
          <w:p w:rsidR="003924D5" w:rsidRPr="00B2469F" w:rsidRDefault="00B2469F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469F">
              <w:rPr>
                <w:rFonts w:ascii="Angsana New" w:hAnsi="Angsana New"/>
                <w:bCs/>
                <w:sz w:val="30"/>
                <w:szCs w:val="30"/>
              </w:rPr>
              <w:t>46</w:t>
            </w:r>
          </w:p>
        </w:tc>
        <w:tc>
          <w:tcPr>
            <w:tcW w:w="285" w:type="dxa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924D5" w:rsidRPr="008B3890" w:rsidRDefault="003924D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B389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3924D5" w:rsidRPr="0023546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3546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3924D5" w:rsidRPr="00E2420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:rsidR="003924D5" w:rsidRPr="004657F6" w:rsidRDefault="003924D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924D5" w:rsidRPr="00C632CF" w:rsidTr="00BB3E23">
        <w:trPr>
          <w:gridAfter w:val="1"/>
          <w:wAfter w:w="21" w:type="dxa"/>
          <w:cantSplit/>
        </w:trPr>
        <w:tc>
          <w:tcPr>
            <w:tcW w:w="3770" w:type="dxa"/>
          </w:tcPr>
          <w:p w:rsidR="003924D5" w:rsidRPr="007336DE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3924D5" w:rsidRPr="00B2469F" w:rsidRDefault="00B2469F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469F"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  <w:tc>
          <w:tcPr>
            <w:tcW w:w="285" w:type="dxa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24D5" w:rsidRPr="008B3890" w:rsidRDefault="003924D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3890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</w:tc>
        <w:tc>
          <w:tcPr>
            <w:tcW w:w="285" w:type="dxa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924D5" w:rsidRPr="0023546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3546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3924D5" w:rsidRPr="00E2420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3924D5" w:rsidRPr="004657F6" w:rsidRDefault="003924D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924D5" w:rsidRPr="00C632CF" w:rsidTr="00BB3E23">
        <w:trPr>
          <w:gridAfter w:val="1"/>
          <w:wAfter w:w="21" w:type="dxa"/>
          <w:cantSplit/>
        </w:trPr>
        <w:tc>
          <w:tcPr>
            <w:tcW w:w="3770" w:type="dxa"/>
          </w:tcPr>
          <w:p w:rsidR="003924D5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924D5" w:rsidRPr="00B2469F" w:rsidRDefault="00B2469F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469F"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  <w:tc>
          <w:tcPr>
            <w:tcW w:w="285" w:type="dxa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924D5" w:rsidRPr="008B3890" w:rsidRDefault="003924D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3890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</w:tc>
        <w:tc>
          <w:tcPr>
            <w:tcW w:w="285" w:type="dxa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924D5" w:rsidRPr="0023546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3546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3924D5" w:rsidRPr="00E2420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3924D5" w:rsidRPr="004657F6" w:rsidRDefault="003924D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35469" w:rsidRPr="00C632CF" w:rsidTr="00BB3E23">
        <w:trPr>
          <w:gridAfter w:val="1"/>
          <w:wAfter w:w="21" w:type="dxa"/>
          <w:cantSplit/>
        </w:trPr>
        <w:tc>
          <w:tcPr>
            <w:tcW w:w="3770" w:type="dxa"/>
          </w:tcPr>
          <w:p w:rsidR="00235469" w:rsidRPr="006167C3" w:rsidRDefault="0023546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:rsidR="00235469" w:rsidRPr="00B2469F" w:rsidRDefault="00514E73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20,738</w:t>
            </w:r>
          </w:p>
        </w:tc>
        <w:tc>
          <w:tcPr>
            <w:tcW w:w="285" w:type="dxa"/>
          </w:tcPr>
          <w:p w:rsidR="00235469" w:rsidRPr="00825A9C" w:rsidRDefault="0023546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35469" w:rsidRPr="008B3890" w:rsidRDefault="0023546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5,031</w:t>
            </w:r>
          </w:p>
        </w:tc>
        <w:tc>
          <w:tcPr>
            <w:tcW w:w="285" w:type="dxa"/>
          </w:tcPr>
          <w:p w:rsidR="00235469" w:rsidRPr="00825A9C" w:rsidRDefault="0023546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35469" w:rsidRPr="004657F6" w:rsidRDefault="0023546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</w:p>
        </w:tc>
        <w:tc>
          <w:tcPr>
            <w:tcW w:w="284" w:type="dxa"/>
          </w:tcPr>
          <w:p w:rsidR="00235469" w:rsidRPr="006167C3" w:rsidRDefault="0023546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235469" w:rsidRPr="007336DE" w:rsidRDefault="0023546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11,042</w:t>
            </w:r>
          </w:p>
        </w:tc>
      </w:tr>
      <w:tr w:rsidR="003924D5" w:rsidRPr="00C632CF" w:rsidTr="00BB3E23">
        <w:trPr>
          <w:gridAfter w:val="1"/>
          <w:wAfter w:w="21" w:type="dxa"/>
          <w:cantSplit/>
        </w:trPr>
        <w:tc>
          <w:tcPr>
            <w:tcW w:w="3770" w:type="dxa"/>
          </w:tcPr>
          <w:p w:rsidR="003924D5" w:rsidRPr="00230745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:rsidR="003924D5" w:rsidRPr="00230745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</w:tcPr>
          <w:p w:rsidR="003924D5" w:rsidRPr="00230745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3924D5" w:rsidRPr="00230745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</w:tcPr>
          <w:p w:rsidR="003924D5" w:rsidRPr="00230745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3924D5" w:rsidRPr="00230745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3924D5" w:rsidRPr="00230745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:rsidR="003924D5" w:rsidRPr="00230745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E11140" w:rsidRPr="00C632CF" w:rsidTr="00BB3E23">
        <w:trPr>
          <w:cantSplit/>
        </w:trPr>
        <w:tc>
          <w:tcPr>
            <w:tcW w:w="3770" w:type="dxa"/>
          </w:tcPr>
          <w:p w:rsidR="00E11140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9" w:type="dxa"/>
          </w:tcPr>
          <w:p w:rsidR="00E11140" w:rsidRPr="00A90430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</w:tcPr>
          <w:p w:rsidR="00E11140" w:rsidRPr="00E24209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11140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E11140" w:rsidRPr="00E24209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11140" w:rsidRPr="00D9656E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11140" w:rsidRPr="00E24209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gridSpan w:val="2"/>
          </w:tcPr>
          <w:p w:rsidR="00E11140" w:rsidRPr="004C2E64" w:rsidRDefault="00E11140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E11140" w:rsidRPr="00734C60" w:rsidTr="00BB3E23">
        <w:trPr>
          <w:cantSplit/>
        </w:trPr>
        <w:tc>
          <w:tcPr>
            <w:tcW w:w="3770" w:type="dxa"/>
          </w:tcPr>
          <w:p w:rsidR="00E11140" w:rsidRPr="00C17EB6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9" w:type="dxa"/>
          </w:tcPr>
          <w:p w:rsidR="00E11140" w:rsidRPr="00A90430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</w:tcPr>
          <w:p w:rsidR="00E11140" w:rsidRPr="00E24209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11140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E11140" w:rsidRPr="00E24209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11140" w:rsidRPr="00D9656E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11140" w:rsidRPr="00E24209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gridSpan w:val="2"/>
          </w:tcPr>
          <w:p w:rsidR="00E11140" w:rsidRPr="004C2E64" w:rsidRDefault="00E11140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DE1705" w:rsidRPr="00734C60" w:rsidTr="00BB3E23">
        <w:trPr>
          <w:cantSplit/>
        </w:trPr>
        <w:tc>
          <w:tcPr>
            <w:tcW w:w="3770" w:type="dxa"/>
          </w:tcPr>
          <w:p w:rsidR="00DE1705" w:rsidRPr="00734C60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9" w:type="dxa"/>
            <w:shd w:val="clear" w:color="auto" w:fill="auto"/>
          </w:tcPr>
          <w:p w:rsidR="00DE1705" w:rsidRPr="00B2469F" w:rsidRDefault="00DE1705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69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DE1705" w:rsidRPr="00E24209" w:rsidRDefault="00DE1705" w:rsidP="009D066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E1705" w:rsidRPr="006A7C33" w:rsidRDefault="00DE1705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DE1705" w:rsidRPr="00E24209" w:rsidRDefault="00DE1705" w:rsidP="009D066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DE1705" w:rsidRPr="00235469" w:rsidRDefault="00235469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467</w:t>
            </w:r>
          </w:p>
        </w:tc>
        <w:tc>
          <w:tcPr>
            <w:tcW w:w="284" w:type="dxa"/>
          </w:tcPr>
          <w:p w:rsidR="00DE1705" w:rsidRPr="00E24209" w:rsidRDefault="00DE1705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gridSpan w:val="2"/>
          </w:tcPr>
          <w:p w:rsidR="00DE1705" w:rsidRPr="004657F6" w:rsidRDefault="00DE170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1,363</w:t>
            </w:r>
          </w:p>
        </w:tc>
      </w:tr>
      <w:tr w:rsidR="00DE1705" w:rsidRPr="00734C60" w:rsidTr="00BB3E23">
        <w:trPr>
          <w:cantSplit/>
        </w:trPr>
        <w:tc>
          <w:tcPr>
            <w:tcW w:w="3770" w:type="dxa"/>
          </w:tcPr>
          <w:p w:rsidR="00DE1705" w:rsidRPr="00CB558E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 w:rsidRPr="00CB558E"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9" w:type="dxa"/>
            <w:shd w:val="clear" w:color="auto" w:fill="auto"/>
          </w:tcPr>
          <w:p w:rsidR="00DE1705" w:rsidRPr="00B2469F" w:rsidRDefault="00DE170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DE1705" w:rsidRPr="00E24209" w:rsidRDefault="00DE170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E1705" w:rsidRPr="006A7C33" w:rsidRDefault="00DE170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DE1705" w:rsidRPr="00E24209" w:rsidRDefault="00DE170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DE1705" w:rsidRPr="00235469" w:rsidRDefault="0023546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646</w:t>
            </w:r>
          </w:p>
        </w:tc>
        <w:tc>
          <w:tcPr>
            <w:tcW w:w="284" w:type="dxa"/>
          </w:tcPr>
          <w:p w:rsidR="00DE1705" w:rsidRPr="00E24209" w:rsidRDefault="00DE170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gridSpan w:val="2"/>
          </w:tcPr>
          <w:p w:rsidR="00DE1705" w:rsidRPr="004657F6" w:rsidRDefault="00DE170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1,010</w:t>
            </w:r>
          </w:p>
        </w:tc>
      </w:tr>
      <w:tr w:rsidR="00DE1705" w:rsidRPr="00734C60" w:rsidTr="00BB3E23">
        <w:trPr>
          <w:cantSplit/>
        </w:trPr>
        <w:tc>
          <w:tcPr>
            <w:tcW w:w="3770" w:type="dxa"/>
          </w:tcPr>
          <w:p w:rsidR="00DE1705" w:rsidRPr="00734C60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9" w:type="dxa"/>
            <w:shd w:val="clear" w:color="auto" w:fill="auto"/>
          </w:tcPr>
          <w:p w:rsidR="00DE1705" w:rsidRPr="00B2469F" w:rsidRDefault="00DE170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69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DE1705" w:rsidRPr="00CB558E" w:rsidRDefault="00DE170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E1705" w:rsidRPr="00CB558E" w:rsidRDefault="00DE170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58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DE1705" w:rsidRPr="00CB558E" w:rsidRDefault="00DE170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DE1705" w:rsidRPr="00235469" w:rsidRDefault="0023546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373</w:t>
            </w:r>
          </w:p>
        </w:tc>
        <w:tc>
          <w:tcPr>
            <w:tcW w:w="284" w:type="dxa"/>
          </w:tcPr>
          <w:p w:rsidR="00DE1705" w:rsidRPr="00CB558E" w:rsidRDefault="00DE170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gridSpan w:val="2"/>
          </w:tcPr>
          <w:p w:rsidR="00DE1705" w:rsidRPr="004657F6" w:rsidRDefault="00DE170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320</w:t>
            </w:r>
          </w:p>
        </w:tc>
      </w:tr>
      <w:tr w:rsidR="00DE1705" w:rsidRPr="00734C60" w:rsidTr="00BB3E23">
        <w:trPr>
          <w:cantSplit/>
        </w:trPr>
        <w:tc>
          <w:tcPr>
            <w:tcW w:w="3770" w:type="dxa"/>
          </w:tcPr>
          <w:p w:rsidR="00DE1705" w:rsidRPr="00590072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1705" w:rsidRPr="00B2469F" w:rsidRDefault="00DE170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69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DE1705" w:rsidRPr="00E24209" w:rsidRDefault="00DE170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E1705" w:rsidRPr="006A7C33" w:rsidRDefault="00DE170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DE1705" w:rsidRPr="00E24209" w:rsidRDefault="00DE170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1705" w:rsidRPr="00235469" w:rsidRDefault="00235469" w:rsidP="0083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1,486</w:t>
            </w:r>
          </w:p>
        </w:tc>
        <w:tc>
          <w:tcPr>
            <w:tcW w:w="284" w:type="dxa"/>
          </w:tcPr>
          <w:p w:rsidR="00DE1705" w:rsidRPr="00E24209" w:rsidRDefault="00DE170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E1705" w:rsidRPr="004657F6" w:rsidRDefault="00DE170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2,693</w:t>
            </w:r>
          </w:p>
        </w:tc>
      </w:tr>
      <w:tr w:rsidR="00DE1705" w:rsidRPr="00734C60" w:rsidTr="00BB3E23">
        <w:trPr>
          <w:cantSplit/>
        </w:trPr>
        <w:tc>
          <w:tcPr>
            <w:tcW w:w="3770" w:type="dxa"/>
          </w:tcPr>
          <w:p w:rsidR="00DE1705" w:rsidRPr="00874CF0" w:rsidRDefault="00DE170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</w:tcPr>
          <w:p w:rsidR="00DE1705" w:rsidRPr="00DE1705" w:rsidRDefault="00DE170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:rsidR="00DE1705" w:rsidRPr="00874CF0" w:rsidRDefault="00DE170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DE1705" w:rsidRPr="00874CF0" w:rsidRDefault="00DE170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5" w:type="dxa"/>
          </w:tcPr>
          <w:p w:rsidR="00DE1705" w:rsidRPr="00874CF0" w:rsidRDefault="00DE170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DE1705" w:rsidRPr="00DE1705" w:rsidRDefault="00DE170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E1705" w:rsidRPr="00874CF0" w:rsidRDefault="00DE170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8" w:type="dxa"/>
            <w:gridSpan w:val="2"/>
            <w:tcBorders>
              <w:top w:val="double" w:sz="4" w:space="0" w:color="auto"/>
            </w:tcBorders>
          </w:tcPr>
          <w:p w:rsidR="00DE1705" w:rsidRPr="00874CF0" w:rsidRDefault="00DE170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DE1705" w:rsidRPr="00734C60" w:rsidTr="00BB3E23">
        <w:trPr>
          <w:cantSplit/>
        </w:trPr>
        <w:tc>
          <w:tcPr>
            <w:tcW w:w="3770" w:type="dxa"/>
          </w:tcPr>
          <w:p w:rsidR="00DE1705" w:rsidRPr="00F957A3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9" w:type="dxa"/>
            <w:shd w:val="clear" w:color="auto" w:fill="auto"/>
          </w:tcPr>
          <w:p w:rsidR="00DE1705" w:rsidRPr="00DE1705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DE1705" w:rsidRPr="0076366C" w:rsidRDefault="00DE170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E1705" w:rsidRPr="0076366C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DE1705" w:rsidRPr="0076366C" w:rsidRDefault="00DE170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DE1705" w:rsidRPr="00DE1705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1705" w:rsidRPr="0076366C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gridSpan w:val="2"/>
          </w:tcPr>
          <w:p w:rsidR="00DE1705" w:rsidRPr="00D24B66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E1705" w:rsidRPr="008F38E6" w:rsidTr="00BB3E23">
        <w:trPr>
          <w:cantSplit/>
        </w:trPr>
        <w:tc>
          <w:tcPr>
            <w:tcW w:w="3770" w:type="dxa"/>
          </w:tcPr>
          <w:p w:rsidR="00DE1705" w:rsidRPr="00C17EB6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9" w:type="dxa"/>
            <w:shd w:val="clear" w:color="auto" w:fill="auto"/>
          </w:tcPr>
          <w:p w:rsidR="00DE1705" w:rsidRPr="00DE1705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shd w:val="clear" w:color="auto" w:fill="auto"/>
          </w:tcPr>
          <w:p w:rsidR="00DE1705" w:rsidRPr="0076366C" w:rsidRDefault="00DE170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E1705" w:rsidRPr="0076366C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</w:tcPr>
          <w:p w:rsidR="00DE1705" w:rsidRPr="0076366C" w:rsidRDefault="00DE170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DE1705" w:rsidRPr="00DE1705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DE1705" w:rsidRPr="0076366C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DE1705" w:rsidRPr="00D24B66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B4552" w:rsidRPr="008F38E6" w:rsidTr="00BB3E23">
        <w:trPr>
          <w:cantSplit/>
        </w:trPr>
        <w:tc>
          <w:tcPr>
            <w:tcW w:w="3770" w:type="dxa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9" w:type="dxa"/>
            <w:shd w:val="clear" w:color="auto" w:fill="auto"/>
          </w:tcPr>
          <w:p w:rsidR="00DB4552" w:rsidRPr="00B2469F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shd w:val="clear" w:color="auto" w:fill="auto"/>
          </w:tcPr>
          <w:p w:rsidR="00DB4552" w:rsidRPr="0076366C" w:rsidRDefault="00DB455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shd w:val="clear" w:color="auto" w:fill="auto"/>
          </w:tcPr>
          <w:p w:rsidR="00DB4552" w:rsidRPr="0076366C" w:rsidRDefault="00DB455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DB4552" w:rsidRPr="00862576" w:rsidRDefault="00862576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13,515</w:t>
            </w:r>
          </w:p>
        </w:tc>
        <w:tc>
          <w:tcPr>
            <w:tcW w:w="284" w:type="dxa"/>
            <w:shd w:val="clear" w:color="auto" w:fill="auto"/>
          </w:tcPr>
          <w:p w:rsidR="00DB4552" w:rsidRPr="0076366C" w:rsidRDefault="00DB4552" w:rsidP="0028442C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DB4552" w:rsidRPr="004657F6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15,001</w:t>
            </w:r>
          </w:p>
        </w:tc>
      </w:tr>
      <w:tr w:rsidR="00DB4552" w:rsidRPr="008F38E6" w:rsidTr="00BB3E23">
        <w:trPr>
          <w:cantSplit/>
        </w:trPr>
        <w:tc>
          <w:tcPr>
            <w:tcW w:w="3770" w:type="dxa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279" w:type="dxa"/>
            <w:shd w:val="clear" w:color="auto" w:fill="auto"/>
          </w:tcPr>
          <w:p w:rsidR="00DB4552" w:rsidRPr="00B2469F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</w:tcPr>
          <w:p w:rsidR="00DB4552" w:rsidRPr="0076366C" w:rsidRDefault="00DB455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</w:tcPr>
          <w:p w:rsidR="00DB4552" w:rsidRPr="0076366C" w:rsidRDefault="00DB455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DB4552" w:rsidRPr="00862576" w:rsidRDefault="00862576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438</w:t>
            </w:r>
          </w:p>
        </w:tc>
        <w:tc>
          <w:tcPr>
            <w:tcW w:w="284" w:type="dxa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</w:tcPr>
          <w:p w:rsidR="00DB4552" w:rsidRPr="004657F6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558</w:t>
            </w:r>
          </w:p>
        </w:tc>
      </w:tr>
      <w:tr w:rsidR="00DB4552" w:rsidRPr="00734C60" w:rsidTr="00BB3E23">
        <w:trPr>
          <w:cantSplit/>
        </w:trPr>
        <w:tc>
          <w:tcPr>
            <w:tcW w:w="3770" w:type="dxa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DB4552" w:rsidRPr="00B2469F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DB4552" w:rsidRPr="0076366C" w:rsidRDefault="00DB455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DB4552" w:rsidRPr="0076366C" w:rsidRDefault="00DB455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B4552" w:rsidRPr="00862576" w:rsidRDefault="00862576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DB4552" w:rsidRPr="00862576">
              <w:rPr>
                <w:rFonts w:ascii="Angsana New" w:hAnsi="Angsana New"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DB4552" w:rsidRPr="0076366C" w:rsidRDefault="00DB4552" w:rsidP="0028442C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DB4552" w:rsidRPr="004657F6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99</w:t>
            </w:r>
          </w:p>
        </w:tc>
      </w:tr>
      <w:tr w:rsidR="005E46A8" w:rsidRPr="00734C60" w:rsidTr="005E46A8">
        <w:trPr>
          <w:cantSplit/>
        </w:trPr>
        <w:tc>
          <w:tcPr>
            <w:tcW w:w="3770" w:type="dxa"/>
          </w:tcPr>
          <w:p w:rsidR="005E46A8" w:rsidRPr="0076366C" w:rsidRDefault="005E46A8" w:rsidP="00C0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46A8" w:rsidRPr="00B2469F" w:rsidRDefault="005E46A8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5E46A8" w:rsidRPr="0076366C" w:rsidRDefault="005E46A8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E46A8" w:rsidRPr="0076366C" w:rsidRDefault="005E46A8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5E46A8" w:rsidRPr="0076366C" w:rsidRDefault="005E46A8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46A8" w:rsidRPr="00862576" w:rsidRDefault="005E46A8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14,123</w:t>
            </w:r>
          </w:p>
        </w:tc>
        <w:tc>
          <w:tcPr>
            <w:tcW w:w="284" w:type="dxa"/>
          </w:tcPr>
          <w:p w:rsidR="005E46A8" w:rsidRPr="0076366C" w:rsidRDefault="005E46A8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E46A8" w:rsidRPr="004657F6" w:rsidRDefault="005E46A8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15,658</w:t>
            </w:r>
          </w:p>
        </w:tc>
      </w:tr>
      <w:tr w:rsidR="00DB4552" w:rsidRPr="00734C60" w:rsidTr="005E46A8">
        <w:trPr>
          <w:cantSplit/>
        </w:trPr>
        <w:tc>
          <w:tcPr>
            <w:tcW w:w="3770" w:type="dxa"/>
          </w:tcPr>
          <w:p w:rsidR="00DB4552" w:rsidRPr="00D9656E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:rsidR="00DB4552" w:rsidRPr="00DE1705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:rsidR="00DB4552" w:rsidRPr="00D9656E" w:rsidRDefault="00DB455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DB4552" w:rsidRPr="00D9656E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5" w:type="dxa"/>
          </w:tcPr>
          <w:p w:rsidR="00DB4552" w:rsidRPr="00D9656E" w:rsidRDefault="00DB455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DB4552" w:rsidRPr="00DE1705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B4552" w:rsidRPr="00D9656E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8" w:type="dxa"/>
            <w:gridSpan w:val="2"/>
            <w:tcBorders>
              <w:top w:val="double" w:sz="4" w:space="0" w:color="auto"/>
            </w:tcBorders>
          </w:tcPr>
          <w:p w:rsidR="00DB4552" w:rsidRPr="00D9656E" w:rsidRDefault="00DB4552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</w:tbl>
    <w:p w:rsidR="00BB3E23" w:rsidRDefault="00BB3E23"/>
    <w:p w:rsidR="00820899" w:rsidRDefault="00820899"/>
    <w:p w:rsidR="00820899" w:rsidRDefault="00820899"/>
    <w:p w:rsidR="00820899" w:rsidRDefault="00820899"/>
    <w:p w:rsidR="003E32AC" w:rsidRDefault="003E32AC"/>
    <w:tbl>
      <w:tblPr>
        <w:tblW w:w="10013" w:type="dxa"/>
        <w:tblInd w:w="18" w:type="dxa"/>
        <w:tblLayout w:type="fixed"/>
        <w:tblLook w:val="0000"/>
      </w:tblPr>
      <w:tblGrid>
        <w:gridCol w:w="4046"/>
        <w:gridCol w:w="12"/>
        <w:gridCol w:w="1268"/>
        <w:gridCol w:w="7"/>
        <w:gridCol w:w="283"/>
        <w:gridCol w:w="1277"/>
        <w:gridCol w:w="285"/>
        <w:gridCol w:w="1276"/>
        <w:gridCol w:w="284"/>
        <w:gridCol w:w="1262"/>
        <w:gridCol w:w="13"/>
      </w:tblGrid>
      <w:tr w:rsidR="003E32AC" w:rsidRPr="00734C60" w:rsidTr="00865007">
        <w:trPr>
          <w:cantSplit/>
        </w:trPr>
        <w:tc>
          <w:tcPr>
            <w:tcW w:w="4046" w:type="dxa"/>
          </w:tcPr>
          <w:p w:rsidR="003E32AC" w:rsidRPr="00C17EB6" w:rsidRDefault="003E32A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7" w:type="dxa"/>
            <w:gridSpan w:val="10"/>
            <w:tcBorders>
              <w:bottom w:val="single" w:sz="4" w:space="0" w:color="auto"/>
            </w:tcBorders>
          </w:tcPr>
          <w:p w:rsidR="003E32AC" w:rsidRPr="008F38E6" w:rsidRDefault="003E32AC" w:rsidP="0046793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E32AC" w:rsidRPr="00734C60" w:rsidTr="00865007">
        <w:trPr>
          <w:cantSplit/>
        </w:trPr>
        <w:tc>
          <w:tcPr>
            <w:tcW w:w="4046" w:type="dxa"/>
          </w:tcPr>
          <w:p w:rsidR="003E32AC" w:rsidRPr="00C17EB6" w:rsidRDefault="003E32A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3E32AC" w:rsidRPr="0076366C" w:rsidRDefault="003E32AC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E32AC" w:rsidRPr="00734C60" w:rsidTr="00865007">
        <w:trPr>
          <w:cantSplit/>
        </w:trPr>
        <w:tc>
          <w:tcPr>
            <w:tcW w:w="4046" w:type="dxa"/>
          </w:tcPr>
          <w:p w:rsidR="003E32AC" w:rsidRPr="00C17EB6" w:rsidRDefault="003E32A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DB455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DB455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</w:tcPr>
          <w:p w:rsidR="003E32AC" w:rsidRPr="008F38E6" w:rsidRDefault="003E32AC" w:rsidP="0046793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DB455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DB455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BB3E23" w:rsidRPr="00734C60" w:rsidTr="00865007">
        <w:trPr>
          <w:cantSplit/>
        </w:trPr>
        <w:tc>
          <w:tcPr>
            <w:tcW w:w="4046" w:type="dxa"/>
          </w:tcPr>
          <w:p w:rsidR="00BB3E23" w:rsidRPr="00F957A3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80" w:type="dxa"/>
            <w:gridSpan w:val="2"/>
          </w:tcPr>
          <w:p w:rsidR="00BB3E23" w:rsidRPr="00DE1705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  <w:gridSpan w:val="2"/>
          </w:tcPr>
          <w:p w:rsidR="00BB3E23" w:rsidRPr="0076366C" w:rsidRDefault="00BB3E2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BB3E23" w:rsidRPr="0076366C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BB3E23" w:rsidRPr="0076366C" w:rsidRDefault="00BB3E2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B3E23" w:rsidRPr="00DE1705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B3E23" w:rsidRPr="0076366C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BB3E23" w:rsidRPr="00D24B66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BB3E23" w:rsidRPr="00734C60" w:rsidTr="00865007">
        <w:trPr>
          <w:cantSplit/>
        </w:trPr>
        <w:tc>
          <w:tcPr>
            <w:tcW w:w="4046" w:type="dxa"/>
          </w:tcPr>
          <w:p w:rsidR="00BB3E23" w:rsidRPr="00C17EB6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  <w:gridSpan w:val="2"/>
          </w:tcPr>
          <w:p w:rsidR="00BB3E23" w:rsidRPr="00DE1705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  <w:gridSpan w:val="2"/>
          </w:tcPr>
          <w:p w:rsidR="00BB3E23" w:rsidRPr="0076366C" w:rsidRDefault="00BB3E2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BB3E23" w:rsidRPr="0076366C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BB3E23" w:rsidRPr="0076366C" w:rsidRDefault="00BB3E2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B3E23" w:rsidRPr="00DE1705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B3E23" w:rsidRPr="0076366C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BB3E23" w:rsidRPr="00D24B66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BB3E23" w:rsidRPr="00734C60" w:rsidTr="00865007">
        <w:trPr>
          <w:cantSplit/>
        </w:trPr>
        <w:tc>
          <w:tcPr>
            <w:tcW w:w="4046" w:type="dxa"/>
          </w:tcPr>
          <w:p w:rsidR="00BB3E23" w:rsidRPr="0076366C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280" w:type="dxa"/>
            <w:gridSpan w:val="2"/>
          </w:tcPr>
          <w:p w:rsidR="00BB3E23" w:rsidRPr="00B2469F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  <w:gridSpan w:val="2"/>
          </w:tcPr>
          <w:p w:rsidR="00BB3E23" w:rsidRPr="0022335A" w:rsidRDefault="00BB3E23" w:rsidP="00E443DE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BB3E23" w:rsidRPr="0022335A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BB3E23" w:rsidRPr="0076366C" w:rsidRDefault="00BB3E2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B3E23" w:rsidRPr="00862576" w:rsidRDefault="00862576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495</w:t>
            </w:r>
          </w:p>
        </w:tc>
        <w:tc>
          <w:tcPr>
            <w:tcW w:w="284" w:type="dxa"/>
          </w:tcPr>
          <w:p w:rsidR="00BB3E23" w:rsidRPr="0076366C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BB3E23" w:rsidRPr="004657F6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489</w:t>
            </w:r>
          </w:p>
        </w:tc>
      </w:tr>
      <w:tr w:rsidR="00BB3E23" w:rsidRPr="00734C60" w:rsidTr="00865007">
        <w:trPr>
          <w:cantSplit/>
        </w:trPr>
        <w:tc>
          <w:tcPr>
            <w:tcW w:w="4046" w:type="dxa"/>
          </w:tcPr>
          <w:p w:rsidR="00BB3E23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ชลบุรีกันยง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0" w:type="dxa"/>
            <w:gridSpan w:val="2"/>
          </w:tcPr>
          <w:p w:rsidR="00BB3E23" w:rsidRPr="00B2469F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  <w:gridSpan w:val="2"/>
          </w:tcPr>
          <w:p w:rsidR="00BB3E23" w:rsidRPr="0022335A" w:rsidRDefault="00BB3E23" w:rsidP="00E443DE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BB3E23" w:rsidRPr="0022335A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BB3E23" w:rsidRPr="0076366C" w:rsidRDefault="00BB3E2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B3E23" w:rsidRPr="00862576" w:rsidRDefault="00862576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</w:p>
        </w:tc>
        <w:tc>
          <w:tcPr>
            <w:tcW w:w="284" w:type="dxa"/>
          </w:tcPr>
          <w:p w:rsidR="00BB3E23" w:rsidRPr="0076366C" w:rsidRDefault="00BB3E23" w:rsidP="00E443DE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BB3E23" w:rsidRPr="004657F6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182</w:t>
            </w:r>
          </w:p>
        </w:tc>
      </w:tr>
      <w:tr w:rsidR="00BB3E23" w:rsidRPr="00734C60" w:rsidTr="00865007">
        <w:trPr>
          <w:cantSplit/>
        </w:trPr>
        <w:tc>
          <w:tcPr>
            <w:tcW w:w="4046" w:type="dxa"/>
          </w:tcPr>
          <w:p w:rsidR="00BB3E23" w:rsidRPr="0076366C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ตะวันออกการขนส่ง จำกัด 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</w:tcPr>
          <w:p w:rsidR="00BB3E23" w:rsidRPr="00B2469F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  <w:gridSpan w:val="2"/>
          </w:tcPr>
          <w:p w:rsidR="00BB3E23" w:rsidRPr="0022335A" w:rsidRDefault="00BB3E23" w:rsidP="00E443DE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BB3E23" w:rsidRPr="0022335A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BB3E23" w:rsidRPr="0076366C" w:rsidRDefault="00BB3E2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B3E23" w:rsidRPr="00862576" w:rsidRDefault="00862576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  <w:tc>
          <w:tcPr>
            <w:tcW w:w="284" w:type="dxa"/>
          </w:tcPr>
          <w:p w:rsidR="00BB3E23" w:rsidRPr="0076366C" w:rsidRDefault="00BB3E23" w:rsidP="00E443DE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BB3E23" w:rsidRPr="004657F6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</w:tr>
      <w:tr w:rsidR="00BB3E23" w:rsidRPr="00734C60" w:rsidTr="00865007">
        <w:trPr>
          <w:cantSplit/>
        </w:trPr>
        <w:tc>
          <w:tcPr>
            <w:tcW w:w="4046" w:type="dxa"/>
          </w:tcPr>
          <w:p w:rsidR="00BB3E23" w:rsidRPr="0076366C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3E23" w:rsidRPr="00B2469F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69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  <w:gridSpan w:val="2"/>
          </w:tcPr>
          <w:p w:rsidR="00BB3E23" w:rsidRPr="0022335A" w:rsidRDefault="00BB3E23" w:rsidP="00E443DE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BB3E23" w:rsidRPr="0022335A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BB3E23" w:rsidRPr="0076366C" w:rsidRDefault="00BB3E2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3E23" w:rsidRPr="00862576" w:rsidRDefault="00862576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  <w:tc>
          <w:tcPr>
            <w:tcW w:w="284" w:type="dxa"/>
          </w:tcPr>
          <w:p w:rsidR="00BB3E23" w:rsidRPr="0076366C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3E23" w:rsidRPr="004657F6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713</w:t>
            </w:r>
          </w:p>
        </w:tc>
      </w:tr>
      <w:tr w:rsidR="00BB3E23" w:rsidRPr="00BB3E23" w:rsidTr="00865007">
        <w:trPr>
          <w:cantSplit/>
        </w:trPr>
        <w:tc>
          <w:tcPr>
            <w:tcW w:w="4046" w:type="dxa"/>
          </w:tcPr>
          <w:p w:rsidR="00BB3E23" w:rsidRPr="00BB3E23" w:rsidRDefault="00BB3E2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</w:tcBorders>
          </w:tcPr>
          <w:p w:rsidR="00BB3E23" w:rsidRPr="00BB3E23" w:rsidRDefault="00BB3E2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0" w:type="dxa"/>
            <w:gridSpan w:val="2"/>
          </w:tcPr>
          <w:p w:rsidR="00BB3E23" w:rsidRPr="00BB3E23" w:rsidRDefault="00BB3E23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BB3E23" w:rsidRPr="00BB3E23" w:rsidRDefault="00BB3E2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5" w:type="dxa"/>
          </w:tcPr>
          <w:p w:rsidR="00BB3E23" w:rsidRPr="00BB3E23" w:rsidRDefault="00BB3E23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B3E23" w:rsidRPr="00BB3E23" w:rsidRDefault="00BB3E2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BB3E23" w:rsidRPr="00BB3E23" w:rsidRDefault="00BB3E2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BB3E23" w:rsidRPr="00BB3E23" w:rsidRDefault="00BB3E2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DB4552" w:rsidRPr="00734C60" w:rsidTr="00865007">
        <w:trPr>
          <w:cantSplit/>
        </w:trPr>
        <w:tc>
          <w:tcPr>
            <w:tcW w:w="4046" w:type="dxa"/>
          </w:tcPr>
          <w:p w:rsidR="00DB4552" w:rsidRPr="00636CA2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บริษัทร่วม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บุคคลและกิจการ</w:t>
            </w:r>
            <w:r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80" w:type="dxa"/>
            <w:gridSpan w:val="2"/>
          </w:tcPr>
          <w:p w:rsidR="00DB4552" w:rsidRPr="00283C9E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  <w:gridSpan w:val="2"/>
          </w:tcPr>
          <w:p w:rsidR="00DB4552" w:rsidRPr="0076366C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DB4552" w:rsidRPr="0076366C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B4552" w:rsidRPr="00283C9E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DB4552" w:rsidRPr="00D24B66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B4552" w:rsidRPr="00734C60" w:rsidTr="00865007">
        <w:trPr>
          <w:cantSplit/>
        </w:trPr>
        <w:tc>
          <w:tcPr>
            <w:tcW w:w="4046" w:type="dxa"/>
          </w:tcPr>
          <w:p w:rsidR="00DB4552" w:rsidRPr="007336DE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80" w:type="dxa"/>
            <w:gridSpan w:val="2"/>
            <w:shd w:val="clear" w:color="auto" w:fill="auto"/>
          </w:tcPr>
          <w:p w:rsidR="00DB4552" w:rsidRPr="005E46A8" w:rsidRDefault="00DB4552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E46A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5E46A8">
              <w:rPr>
                <w:rFonts w:ascii="Angsana New" w:hAnsi="Angsana New" w:hint="cs"/>
                <w:b/>
                <w:sz w:val="30"/>
                <w:szCs w:val="30"/>
                <w:cs/>
              </w:rPr>
              <w:t>137</w:t>
            </w:r>
          </w:p>
        </w:tc>
        <w:tc>
          <w:tcPr>
            <w:tcW w:w="290" w:type="dxa"/>
            <w:gridSpan w:val="2"/>
          </w:tcPr>
          <w:p w:rsidR="00DB4552" w:rsidRPr="0076366C" w:rsidRDefault="00DB4552" w:rsidP="0046793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DB4552" w:rsidRPr="008B3890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B389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137</w:t>
            </w:r>
          </w:p>
        </w:tc>
        <w:tc>
          <w:tcPr>
            <w:tcW w:w="285" w:type="dxa"/>
          </w:tcPr>
          <w:p w:rsidR="00DB4552" w:rsidRPr="0076366C" w:rsidRDefault="00DB4552" w:rsidP="0046793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B4552" w:rsidRPr="00862576" w:rsidRDefault="00DB4552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576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B4552" w:rsidRPr="0076366C" w:rsidRDefault="00DB4552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DB4552" w:rsidRPr="00516A78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6A7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DB4552" w:rsidRPr="00734C60" w:rsidTr="00865007">
        <w:trPr>
          <w:cantSplit/>
        </w:trPr>
        <w:tc>
          <w:tcPr>
            <w:tcW w:w="4046" w:type="dxa"/>
          </w:tcPr>
          <w:p w:rsidR="00DB4552" w:rsidRPr="0076366C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80" w:type="dxa"/>
            <w:gridSpan w:val="2"/>
            <w:shd w:val="clear" w:color="auto" w:fill="auto"/>
          </w:tcPr>
          <w:p w:rsidR="00DB4552" w:rsidRPr="005E46A8" w:rsidRDefault="00DB4552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E46A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5E46A8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5E46A8" w:rsidRPr="005E46A8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90" w:type="dxa"/>
            <w:gridSpan w:val="2"/>
          </w:tcPr>
          <w:p w:rsidR="00DB4552" w:rsidRPr="0076366C" w:rsidRDefault="00DB4552" w:rsidP="0028442C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DB4552" w:rsidRPr="008B3890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B389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94</w:t>
            </w:r>
          </w:p>
        </w:tc>
        <w:tc>
          <w:tcPr>
            <w:tcW w:w="285" w:type="dxa"/>
          </w:tcPr>
          <w:p w:rsidR="00DB4552" w:rsidRPr="0076366C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B4552" w:rsidRPr="00862576" w:rsidRDefault="0086257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DB4552" w:rsidRPr="00516A78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16A7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80</w:t>
            </w:r>
          </w:p>
        </w:tc>
      </w:tr>
      <w:tr w:rsidR="00862576" w:rsidRPr="00734C60" w:rsidTr="00865007">
        <w:trPr>
          <w:cantSplit/>
        </w:trPr>
        <w:tc>
          <w:tcPr>
            <w:tcW w:w="4046" w:type="dxa"/>
          </w:tcPr>
          <w:p w:rsidR="00862576" w:rsidRDefault="00862576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80" w:type="dxa"/>
            <w:gridSpan w:val="2"/>
            <w:shd w:val="clear" w:color="auto" w:fill="auto"/>
          </w:tcPr>
          <w:p w:rsidR="00862576" w:rsidRPr="005E46A8" w:rsidRDefault="00862576" w:rsidP="005E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E46A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="005E46A8" w:rsidRPr="005E46A8">
              <w:rPr>
                <w:rFonts w:ascii="Angsana New" w:hAnsi="Angsana New" w:hint="cs"/>
                <w:b/>
                <w:sz w:val="30"/>
                <w:szCs w:val="30"/>
                <w:cs/>
              </w:rPr>
              <w:t>10</w:t>
            </w:r>
          </w:p>
        </w:tc>
        <w:tc>
          <w:tcPr>
            <w:tcW w:w="290" w:type="dxa"/>
            <w:gridSpan w:val="2"/>
          </w:tcPr>
          <w:p w:rsidR="00862576" w:rsidRPr="0076366C" w:rsidRDefault="00862576" w:rsidP="0046793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862576" w:rsidRPr="000D29EF" w:rsidRDefault="00862576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5" w:type="dxa"/>
          </w:tcPr>
          <w:p w:rsidR="00862576" w:rsidRPr="0076366C" w:rsidRDefault="00862576" w:rsidP="0046793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62576" w:rsidRPr="000D29EF" w:rsidRDefault="00862576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862576" w:rsidRPr="0076366C" w:rsidRDefault="00862576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862576" w:rsidRPr="000D29EF" w:rsidRDefault="00862576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DB4552" w:rsidRPr="00734C60" w:rsidTr="00865007">
        <w:trPr>
          <w:cantSplit/>
        </w:trPr>
        <w:tc>
          <w:tcPr>
            <w:tcW w:w="4046" w:type="dxa"/>
          </w:tcPr>
          <w:p w:rsidR="00DB4552" w:rsidRPr="0076366C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80" w:type="dxa"/>
            <w:gridSpan w:val="2"/>
            <w:shd w:val="clear" w:color="auto" w:fill="auto"/>
          </w:tcPr>
          <w:p w:rsidR="00DB4552" w:rsidRPr="005E46A8" w:rsidRDefault="00DB4552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E46A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="005E46A8" w:rsidRPr="005E46A8">
              <w:rPr>
                <w:rFonts w:ascii="Angsana New" w:hAnsi="Angsana New" w:hint="cs"/>
                <w:b/>
                <w:sz w:val="30"/>
                <w:szCs w:val="30"/>
                <w:cs/>
              </w:rPr>
              <w:t>194</w:t>
            </w:r>
          </w:p>
        </w:tc>
        <w:tc>
          <w:tcPr>
            <w:tcW w:w="290" w:type="dxa"/>
            <w:gridSpan w:val="2"/>
          </w:tcPr>
          <w:p w:rsidR="00DB4552" w:rsidRPr="0076366C" w:rsidRDefault="00DB4552" w:rsidP="0046793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DB4552" w:rsidRPr="008B3890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B389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8B3890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49</w:t>
            </w:r>
          </w:p>
        </w:tc>
        <w:tc>
          <w:tcPr>
            <w:tcW w:w="285" w:type="dxa"/>
          </w:tcPr>
          <w:p w:rsidR="00DB4552" w:rsidRPr="0076366C" w:rsidRDefault="00DB4552" w:rsidP="0046793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B4552" w:rsidRPr="00862576" w:rsidRDefault="00DB4552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257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="00862576">
              <w:rPr>
                <w:rFonts w:ascii="Angsana New" w:hAnsi="Angsana New"/>
                <w:bCs/>
                <w:sz w:val="30"/>
                <w:szCs w:val="30"/>
              </w:rPr>
              <w:t>127</w:t>
            </w:r>
          </w:p>
        </w:tc>
        <w:tc>
          <w:tcPr>
            <w:tcW w:w="284" w:type="dxa"/>
          </w:tcPr>
          <w:p w:rsidR="00DB4552" w:rsidRPr="0076366C" w:rsidRDefault="00DB4552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DB4552" w:rsidRPr="00516A78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16A7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127</w:t>
            </w:r>
          </w:p>
        </w:tc>
      </w:tr>
      <w:tr w:rsidR="00DB4552" w:rsidRPr="00734C60" w:rsidTr="00865007">
        <w:trPr>
          <w:cantSplit/>
        </w:trPr>
        <w:tc>
          <w:tcPr>
            <w:tcW w:w="4046" w:type="dxa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B4552" w:rsidRPr="005E46A8" w:rsidRDefault="00DB4552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6A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5E46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5E46A8" w:rsidRPr="005E46A8">
              <w:rPr>
                <w:rFonts w:ascii="Angsana New" w:hAnsi="Angsana New"/>
                <w:bCs/>
                <w:sz w:val="30"/>
                <w:szCs w:val="30"/>
              </w:rPr>
              <w:t>55</w:t>
            </w:r>
          </w:p>
        </w:tc>
        <w:tc>
          <w:tcPr>
            <w:tcW w:w="290" w:type="dxa"/>
            <w:gridSpan w:val="2"/>
          </w:tcPr>
          <w:p w:rsidR="00DB4552" w:rsidRPr="0076366C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DB4552" w:rsidRPr="008B3890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385</w:t>
            </w:r>
          </w:p>
        </w:tc>
        <w:tc>
          <w:tcPr>
            <w:tcW w:w="285" w:type="dxa"/>
          </w:tcPr>
          <w:p w:rsidR="00DB4552" w:rsidRPr="0076366C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B4552" w:rsidRPr="00862576" w:rsidRDefault="00DB4552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257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="00862576">
              <w:rPr>
                <w:rFonts w:ascii="Angsana New" w:hAnsi="Angsana New"/>
                <w:bCs/>
                <w:sz w:val="30"/>
                <w:szCs w:val="30"/>
              </w:rPr>
              <w:t>134</w:t>
            </w:r>
          </w:p>
        </w:tc>
        <w:tc>
          <w:tcPr>
            <w:tcW w:w="284" w:type="dxa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DB4552" w:rsidRPr="00516A78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16A7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212</w:t>
            </w:r>
          </w:p>
        </w:tc>
      </w:tr>
      <w:tr w:rsidR="00DB4552" w:rsidRPr="00734C60" w:rsidTr="00865007">
        <w:trPr>
          <w:cantSplit/>
        </w:trPr>
        <w:tc>
          <w:tcPr>
            <w:tcW w:w="4046" w:type="dxa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552" w:rsidRPr="005E46A8" w:rsidRDefault="00DB4552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6A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5E46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5E46A8" w:rsidRPr="005E46A8">
              <w:rPr>
                <w:rFonts w:ascii="Angsana New" w:hAnsi="Angsana New"/>
                <w:bCs/>
                <w:sz w:val="30"/>
                <w:szCs w:val="30"/>
              </w:rPr>
              <w:t>55</w:t>
            </w:r>
          </w:p>
        </w:tc>
        <w:tc>
          <w:tcPr>
            <w:tcW w:w="290" w:type="dxa"/>
            <w:gridSpan w:val="2"/>
          </w:tcPr>
          <w:p w:rsidR="00DB4552" w:rsidRPr="0076366C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552" w:rsidRPr="008B3890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385</w:t>
            </w:r>
          </w:p>
        </w:tc>
        <w:tc>
          <w:tcPr>
            <w:tcW w:w="285" w:type="dxa"/>
          </w:tcPr>
          <w:p w:rsidR="00DB4552" w:rsidRPr="0076366C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552" w:rsidRPr="00862576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62576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862576">
              <w:rPr>
                <w:rFonts w:ascii="Angsana New" w:hAnsi="Angsana New"/>
                <w:bCs/>
                <w:sz w:val="30"/>
                <w:szCs w:val="30"/>
              </w:rPr>
              <w:t>82</w:t>
            </w:r>
          </w:p>
        </w:tc>
        <w:tc>
          <w:tcPr>
            <w:tcW w:w="284" w:type="dxa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B4552" w:rsidRPr="00516A78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925</w:t>
            </w:r>
          </w:p>
        </w:tc>
      </w:tr>
      <w:tr w:rsidR="00DB4552" w:rsidRPr="00734C60" w:rsidTr="00355049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B4552" w:rsidRPr="004A26CD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DB4552" w:rsidRPr="004A26CD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DB4552" w:rsidRPr="004A26CD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DB4552" w:rsidRPr="004A26CD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5" w:type="dxa"/>
          </w:tcPr>
          <w:p w:rsidR="00DB4552" w:rsidRPr="004A26CD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B4552" w:rsidRPr="004A26CD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B4552" w:rsidRPr="004A26CD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DB4552" w:rsidRPr="004A26CD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DB4552" w:rsidRPr="00734C60" w:rsidTr="00355049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B4552" w:rsidRPr="00C820C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B4552" w:rsidRPr="00283C9E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DB4552" w:rsidRPr="00E24209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B4552" w:rsidRPr="00D24B66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DB4552" w:rsidRPr="00E24209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B4552" w:rsidRPr="00283C9E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DB4552" w:rsidRPr="00D24B66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B4552" w:rsidRPr="00734C60" w:rsidTr="00865007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B4552" w:rsidRPr="00C820CA" w:rsidRDefault="0091762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บริษัทร่วม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บุคคลและกิจการ</w:t>
            </w:r>
            <w:r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B4552" w:rsidRPr="00283C9E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DB4552" w:rsidRPr="00E24209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B4552" w:rsidRPr="00D24B66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DB4552" w:rsidRPr="00E24209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B4552" w:rsidRPr="00283C9E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DB4552" w:rsidRPr="00D24B66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B4552" w:rsidRPr="00734C60" w:rsidTr="00865007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B4552" w:rsidRPr="00D81BC7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B4552" w:rsidRPr="00DB4552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B4552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B4552" w:rsidRPr="00DB4552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DB4552" w:rsidRPr="0038280A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4552" w:rsidRPr="00734C60" w:rsidTr="00865007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B4552" w:rsidRPr="0076366C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B4552" w:rsidRPr="00013253" w:rsidRDefault="00013253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3253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3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B4552" w:rsidRPr="00077484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7484">
              <w:rPr>
                <w:rFonts w:ascii="Angsana New" w:hAnsi="Angsana New"/>
                <w:b/>
                <w:sz w:val="30"/>
                <w:szCs w:val="30"/>
                <w:cs/>
              </w:rPr>
              <w:t>11</w:t>
            </w:r>
            <w:r w:rsidRPr="00077484">
              <w:rPr>
                <w:rFonts w:ascii="Angsana New" w:hAnsi="Angsana New"/>
                <w:bCs/>
                <w:sz w:val="30"/>
                <w:szCs w:val="30"/>
              </w:rPr>
              <w:t>,794</w:t>
            </w:r>
          </w:p>
        </w:tc>
        <w:tc>
          <w:tcPr>
            <w:tcW w:w="285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B4552" w:rsidRPr="00862576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57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DB4552" w:rsidRPr="0049767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4552" w:rsidRPr="00734C60" w:rsidTr="00865007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B4552" w:rsidRPr="0076366C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4552" w:rsidRPr="00013253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325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B4552" w:rsidRPr="00077484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7484">
              <w:rPr>
                <w:rFonts w:ascii="Angsana New" w:hAnsi="Angsana New"/>
                <w:b/>
                <w:sz w:val="30"/>
                <w:szCs w:val="30"/>
                <w:cs/>
              </w:rPr>
              <w:t>5</w:t>
            </w:r>
            <w:r w:rsidRPr="00077484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5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4552" w:rsidRPr="00862576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57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DB4552" w:rsidRPr="0049767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47779" w:rsidRPr="00734C60" w:rsidTr="00865007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047779" w:rsidRPr="00B919F7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7779" w:rsidRPr="00013253" w:rsidRDefault="0001325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3253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3" w:type="dxa"/>
          </w:tcPr>
          <w:p w:rsidR="00047779" w:rsidRPr="00783015" w:rsidRDefault="0004777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047779" w:rsidRPr="00077484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7484">
              <w:rPr>
                <w:rFonts w:ascii="Angsana New" w:hAnsi="Angsana New"/>
                <w:b/>
                <w:sz w:val="30"/>
                <w:szCs w:val="30"/>
                <w:cs/>
              </w:rPr>
              <w:t>16</w:t>
            </w:r>
            <w:r w:rsidRPr="00077484">
              <w:rPr>
                <w:rFonts w:ascii="Angsana New" w:hAnsi="Angsana New"/>
                <w:bCs/>
                <w:sz w:val="30"/>
                <w:szCs w:val="30"/>
              </w:rPr>
              <w:t>,794</w:t>
            </w:r>
          </w:p>
        </w:tc>
        <w:tc>
          <w:tcPr>
            <w:tcW w:w="285" w:type="dxa"/>
          </w:tcPr>
          <w:p w:rsidR="00047779" w:rsidRPr="00783015" w:rsidRDefault="0004777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47779" w:rsidRPr="0086257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57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47779" w:rsidRPr="00E24209" w:rsidRDefault="0004777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047779" w:rsidRPr="0049767A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4552" w:rsidRPr="00734C60" w:rsidTr="00865007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B4552" w:rsidRPr="00BB3E23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highlight w:val="cyan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B4552" w:rsidRPr="00BB3E23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</w:tcPr>
          <w:p w:rsidR="00DB4552" w:rsidRPr="00BB3E23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DB4552" w:rsidRPr="00BB3E23" w:rsidRDefault="00DB4552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</w:tcPr>
          <w:p w:rsidR="00DB4552" w:rsidRPr="00BB3E23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B4552" w:rsidRPr="00BB3E23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DB4552" w:rsidRPr="00BB3E23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DB4552" w:rsidRPr="00BB3E23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:rsidR="00865007" w:rsidRDefault="00865007">
      <w:r>
        <w:br w:type="page"/>
      </w:r>
    </w:p>
    <w:tbl>
      <w:tblPr>
        <w:tblW w:w="10000" w:type="dxa"/>
        <w:tblInd w:w="18" w:type="dxa"/>
        <w:tblLayout w:type="fixed"/>
        <w:tblLook w:val="0000"/>
      </w:tblPr>
      <w:tblGrid>
        <w:gridCol w:w="4058"/>
        <w:gridCol w:w="1275"/>
        <w:gridCol w:w="283"/>
        <w:gridCol w:w="1277"/>
        <w:gridCol w:w="285"/>
        <w:gridCol w:w="1276"/>
        <w:gridCol w:w="284"/>
        <w:gridCol w:w="1262"/>
      </w:tblGrid>
      <w:tr w:rsidR="00865007" w:rsidRPr="008F38E6" w:rsidTr="00D96542">
        <w:trPr>
          <w:cantSplit/>
        </w:trPr>
        <w:tc>
          <w:tcPr>
            <w:tcW w:w="4058" w:type="dxa"/>
          </w:tcPr>
          <w:p w:rsidR="00865007" w:rsidRPr="00C820CA" w:rsidRDefault="00865007" w:rsidP="00D9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594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65007" w:rsidRPr="008F38E6" w:rsidRDefault="00865007" w:rsidP="00D965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65007" w:rsidRPr="008F38E6" w:rsidTr="00D96542">
        <w:trPr>
          <w:cantSplit/>
        </w:trPr>
        <w:tc>
          <w:tcPr>
            <w:tcW w:w="4058" w:type="dxa"/>
          </w:tcPr>
          <w:p w:rsidR="00865007" w:rsidRPr="00C820CA" w:rsidRDefault="00865007" w:rsidP="00D9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5007" w:rsidRPr="008F38E6" w:rsidRDefault="00865007" w:rsidP="00D965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865007" w:rsidRPr="00E24209" w:rsidRDefault="00865007" w:rsidP="00D965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65007" w:rsidRPr="008F38E6" w:rsidRDefault="00865007" w:rsidP="00D965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865007" w:rsidRPr="008F38E6" w:rsidTr="00D96542">
        <w:trPr>
          <w:cantSplit/>
        </w:trPr>
        <w:tc>
          <w:tcPr>
            <w:tcW w:w="4058" w:type="dxa"/>
          </w:tcPr>
          <w:p w:rsidR="00865007" w:rsidRPr="00C820CA" w:rsidRDefault="00865007" w:rsidP="00D9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5007" w:rsidRPr="008F38E6" w:rsidRDefault="00865007" w:rsidP="00D9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65007" w:rsidRPr="008F38E6" w:rsidRDefault="00865007" w:rsidP="00D9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65007" w:rsidRPr="008F38E6" w:rsidRDefault="00865007" w:rsidP="00D9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</w:tcPr>
          <w:p w:rsidR="00865007" w:rsidRPr="00E24209" w:rsidRDefault="00865007" w:rsidP="00D965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65007" w:rsidRPr="008F38E6" w:rsidRDefault="00865007" w:rsidP="00D9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65007" w:rsidRPr="008F38E6" w:rsidRDefault="00865007" w:rsidP="00D9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865007" w:rsidRPr="008F38E6" w:rsidRDefault="00865007" w:rsidP="00D9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DB4552" w:rsidRPr="00734C60" w:rsidTr="00865007">
        <w:trPr>
          <w:cantSplit/>
        </w:trPr>
        <w:tc>
          <w:tcPr>
            <w:tcW w:w="4058" w:type="dxa"/>
          </w:tcPr>
          <w:p w:rsidR="00DB4552" w:rsidRPr="00C820C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75" w:type="dxa"/>
            <w:shd w:val="clear" w:color="auto" w:fill="auto"/>
          </w:tcPr>
          <w:p w:rsidR="00DB4552" w:rsidRPr="00047779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B4552" w:rsidRPr="00DB4552" w:rsidRDefault="00DB4552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B4552" w:rsidRPr="00DB4552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DB4552" w:rsidRPr="0049767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7779" w:rsidRPr="00E24209" w:rsidTr="00865007">
        <w:trPr>
          <w:cantSplit/>
        </w:trPr>
        <w:tc>
          <w:tcPr>
            <w:tcW w:w="4058" w:type="dxa"/>
          </w:tcPr>
          <w:p w:rsidR="00047779" w:rsidRPr="0076366C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5" w:type="dxa"/>
            <w:shd w:val="clear" w:color="auto" w:fill="auto"/>
          </w:tcPr>
          <w:p w:rsidR="00047779" w:rsidRPr="00013253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325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13253" w:rsidRPr="00013253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47779" w:rsidRPr="00DB4552" w:rsidRDefault="00047779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B4552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5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47779" w:rsidRPr="0086257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57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47779" w:rsidRPr="00E24209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047779" w:rsidRPr="0049767A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4552" w:rsidRPr="00E24209" w:rsidTr="00865007">
        <w:trPr>
          <w:cantSplit/>
        </w:trPr>
        <w:tc>
          <w:tcPr>
            <w:tcW w:w="4058" w:type="dxa"/>
          </w:tcPr>
          <w:p w:rsidR="00DB4552" w:rsidRPr="0076366C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B4552" w:rsidRPr="00013253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325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DB4552" w:rsidRPr="00783015" w:rsidRDefault="00DB455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B4552" w:rsidRPr="00DB4552" w:rsidRDefault="00DB4552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4552">
              <w:rPr>
                <w:rFonts w:ascii="Angsana New" w:hAnsi="Angsana New" w:hint="cs"/>
                <w:b/>
                <w:sz w:val="30"/>
                <w:szCs w:val="30"/>
                <w:cs/>
              </w:rPr>
              <w:t>31</w:t>
            </w:r>
          </w:p>
        </w:tc>
        <w:tc>
          <w:tcPr>
            <w:tcW w:w="285" w:type="dxa"/>
          </w:tcPr>
          <w:p w:rsidR="00DB4552" w:rsidRPr="00783015" w:rsidRDefault="00DB455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B4552" w:rsidRPr="00862576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57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B4552" w:rsidRPr="00E24209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DB4552" w:rsidRPr="0049767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47779" w:rsidRPr="00E24209" w:rsidTr="00865007">
        <w:trPr>
          <w:cantSplit/>
        </w:trPr>
        <w:tc>
          <w:tcPr>
            <w:tcW w:w="4058" w:type="dxa"/>
          </w:tcPr>
          <w:p w:rsidR="00047779" w:rsidRPr="00A453C7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7779" w:rsidRPr="00013253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325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13253" w:rsidRPr="00013253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047779" w:rsidRPr="00DB4552" w:rsidRDefault="00047779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B4552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85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7779" w:rsidRPr="0086257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57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47779" w:rsidRPr="00E24209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047779" w:rsidRPr="0049767A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47779" w:rsidRPr="00E24209" w:rsidTr="00865007">
        <w:trPr>
          <w:cantSplit/>
        </w:trPr>
        <w:tc>
          <w:tcPr>
            <w:tcW w:w="4058" w:type="dxa"/>
          </w:tcPr>
          <w:p w:rsidR="00047779" w:rsidRPr="00C820CA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C820C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Pr="00C820C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7779" w:rsidRPr="00013253" w:rsidRDefault="0001325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3253">
              <w:rPr>
                <w:rFonts w:ascii="Angsana New" w:hAnsi="Angsana New"/>
                <w:bCs/>
                <w:sz w:val="30"/>
                <w:szCs w:val="30"/>
              </w:rPr>
              <w:t>11,824</w:t>
            </w:r>
          </w:p>
        </w:tc>
        <w:tc>
          <w:tcPr>
            <w:tcW w:w="283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DB4552" w:rsidRDefault="00047779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B4552">
              <w:rPr>
                <w:rFonts w:ascii="Angsana New" w:hAnsi="Angsana New"/>
                <w:bCs/>
                <w:sz w:val="30"/>
                <w:szCs w:val="30"/>
              </w:rPr>
              <w:t>16,855</w:t>
            </w:r>
          </w:p>
        </w:tc>
        <w:tc>
          <w:tcPr>
            <w:tcW w:w="285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7779" w:rsidRPr="0086257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57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47779" w:rsidRPr="00E24209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49767A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BB3E23" w:rsidRDefault="00BB3E2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D9656E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 xml:space="preserve">31 </w:t>
      </w:r>
      <w:r w:rsidR="00D9656E">
        <w:rPr>
          <w:rFonts w:ascii="Angsana New" w:hAnsi="Angsana New" w:hint="cs"/>
          <w:sz w:val="30"/>
          <w:szCs w:val="30"/>
          <w:cs/>
        </w:rPr>
        <w:t>มีน</w:t>
      </w:r>
      <w:r w:rsidRPr="00E47182">
        <w:rPr>
          <w:rFonts w:ascii="Angsana New" w:hAnsi="Angsana New"/>
          <w:sz w:val="30"/>
          <w:szCs w:val="30"/>
          <w:cs/>
        </w:rPr>
        <w:t xml:space="preserve">าคม </w:t>
      </w:r>
      <w:r w:rsidR="00047779">
        <w:rPr>
          <w:rFonts w:ascii="Angsana New" w:hAnsi="Angsana New"/>
          <w:sz w:val="30"/>
          <w:szCs w:val="30"/>
        </w:rPr>
        <w:t>2561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047779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766B4D">
        <w:rPr>
          <w:rFonts w:ascii="Angsana New" w:hAnsi="Angsana New" w:hint="cs"/>
          <w:sz w:val="30"/>
          <w:szCs w:val="30"/>
          <w:cs/>
        </w:rPr>
        <w:t>จาก</w:t>
      </w:r>
      <w:r w:rsidR="00D4001B">
        <w:rPr>
          <w:rFonts w:ascii="Angsana New" w:hAnsi="Angsana New" w:hint="cs"/>
          <w:sz w:val="30"/>
          <w:szCs w:val="30"/>
          <w:cs/>
        </w:rPr>
        <w:t>บุคคล</w:t>
      </w:r>
      <w:r w:rsidR="004E6804">
        <w:rPr>
          <w:rFonts w:ascii="Angsana New" w:hAnsi="Angsana New" w:hint="cs"/>
          <w:sz w:val="30"/>
          <w:szCs w:val="30"/>
          <w:cs/>
        </w:rPr>
        <w:t>และ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656E" w:rsidRPr="00F51F88" w:rsidTr="00783015">
        <w:trPr>
          <w:cantSplit/>
        </w:trPr>
        <w:tc>
          <w:tcPr>
            <w:tcW w:w="4059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D9656E" w:rsidRPr="00D413D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468CC" w:rsidRPr="00E24209" w:rsidTr="00783015">
        <w:trPr>
          <w:cantSplit/>
        </w:trPr>
        <w:tc>
          <w:tcPr>
            <w:tcW w:w="4059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BE06E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47779" w:rsidRPr="00E24209" w:rsidTr="00783015">
        <w:trPr>
          <w:cantSplit/>
        </w:trPr>
        <w:tc>
          <w:tcPr>
            <w:tcW w:w="4059" w:type="dxa"/>
          </w:tcPr>
          <w:p w:rsidR="00047779" w:rsidRPr="00840E3A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047779" w:rsidRPr="008D08F1" w:rsidRDefault="008D08F1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8F1"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  <w:tc>
          <w:tcPr>
            <w:tcW w:w="284" w:type="dxa"/>
          </w:tcPr>
          <w:p w:rsidR="00047779" w:rsidRPr="00E24209" w:rsidRDefault="0004777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47779" w:rsidRPr="007E1B5B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9,600</w:t>
            </w:r>
          </w:p>
        </w:tc>
        <w:tc>
          <w:tcPr>
            <w:tcW w:w="283" w:type="dxa"/>
          </w:tcPr>
          <w:p w:rsidR="00047779" w:rsidRPr="00E24209" w:rsidRDefault="0004777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047779" w:rsidRPr="00862576" w:rsidRDefault="0004777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2576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862576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862576">
              <w:rPr>
                <w:rFonts w:ascii="Angsana New" w:hAnsi="Angsana New"/>
                <w:bCs/>
                <w:sz w:val="30"/>
                <w:szCs w:val="30"/>
              </w:rPr>
              <w:t>,0</w:t>
            </w:r>
            <w:r w:rsidRPr="00862576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047779" w:rsidRPr="00D413D6" w:rsidRDefault="0004777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047779" w:rsidRPr="00467939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7939">
              <w:rPr>
                <w:rFonts w:ascii="Angsana New" w:hAnsi="Angsana New" w:hint="cs"/>
                <w:b/>
                <w:sz w:val="30"/>
                <w:szCs w:val="30"/>
                <w:cs/>
              </w:rPr>
              <w:t>10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Pr="00467939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</w:tr>
      <w:tr w:rsidR="00047779" w:rsidRPr="00E24209" w:rsidTr="00783015">
        <w:trPr>
          <w:cantSplit/>
        </w:trPr>
        <w:tc>
          <w:tcPr>
            <w:tcW w:w="4059" w:type="dxa"/>
          </w:tcPr>
          <w:p w:rsidR="00047779" w:rsidRPr="00B97542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047779" w:rsidRPr="008D08F1" w:rsidRDefault="008D08F1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D08F1">
              <w:rPr>
                <w:rFonts w:ascii="Angsana New" w:hAnsi="Angsana New"/>
                <w:bCs/>
                <w:sz w:val="30"/>
                <w:szCs w:val="30"/>
              </w:rPr>
              <w:t>15,660</w:t>
            </w:r>
          </w:p>
        </w:tc>
        <w:tc>
          <w:tcPr>
            <w:tcW w:w="284" w:type="dxa"/>
          </w:tcPr>
          <w:p w:rsidR="00047779" w:rsidRPr="00EC7D7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047779" w:rsidRPr="00E0186C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6602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0186C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3" w:type="dxa"/>
          </w:tcPr>
          <w:p w:rsidR="00047779" w:rsidRPr="00EC7D7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047779" w:rsidRPr="00862576" w:rsidRDefault="00862576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8,5</w:t>
            </w:r>
            <w:r w:rsidR="00047779" w:rsidRPr="00862576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047779" w:rsidRPr="00EC7D7C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047779" w:rsidRPr="00467939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7939">
              <w:rPr>
                <w:rFonts w:ascii="Angsana New" w:hAnsi="Angsana New"/>
                <w:bCs/>
                <w:sz w:val="30"/>
                <w:szCs w:val="30"/>
              </w:rPr>
              <w:t>26,000</w:t>
            </w:r>
          </w:p>
        </w:tc>
      </w:tr>
      <w:tr w:rsidR="00047779" w:rsidRPr="00E24209" w:rsidTr="00862576">
        <w:trPr>
          <w:cantSplit/>
        </w:trPr>
        <w:tc>
          <w:tcPr>
            <w:tcW w:w="4059" w:type="dxa"/>
          </w:tcPr>
          <w:p w:rsidR="00047779" w:rsidRPr="00B97542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47779" w:rsidRPr="008D08F1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8F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47779" w:rsidRPr="00EC7D7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7779" w:rsidRPr="00E0186C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186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47779" w:rsidRPr="00EC7D7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047779" w:rsidRPr="00862576" w:rsidRDefault="0086257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(19,5</w:t>
            </w:r>
            <w:r w:rsidR="00047779" w:rsidRPr="00862576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  <w:tc>
          <w:tcPr>
            <w:tcW w:w="284" w:type="dxa"/>
          </w:tcPr>
          <w:p w:rsidR="00047779" w:rsidRPr="00EC7D7C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047779" w:rsidRPr="00E0186C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186C">
              <w:rPr>
                <w:rFonts w:ascii="Angsana New" w:hAnsi="Angsana New"/>
                <w:bCs/>
                <w:sz w:val="30"/>
                <w:szCs w:val="30"/>
              </w:rPr>
              <w:t>(12,700)</w:t>
            </w:r>
          </w:p>
        </w:tc>
      </w:tr>
      <w:tr w:rsidR="00862576" w:rsidRPr="00E24209" w:rsidTr="00862576">
        <w:trPr>
          <w:cantSplit/>
        </w:trPr>
        <w:tc>
          <w:tcPr>
            <w:tcW w:w="4059" w:type="dxa"/>
          </w:tcPr>
          <w:p w:rsidR="00862576" w:rsidRPr="00840E3A" w:rsidRDefault="00862576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2576" w:rsidRPr="008D08F1" w:rsidRDefault="008D08F1" w:rsidP="008D0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8F1">
              <w:rPr>
                <w:rFonts w:ascii="Angsana New" w:hAnsi="Angsana New" w:hint="cs"/>
                <w:b/>
                <w:sz w:val="30"/>
                <w:szCs w:val="30"/>
                <w:cs/>
              </w:rPr>
              <w:t>20</w:t>
            </w:r>
            <w:r w:rsidRPr="008D08F1">
              <w:rPr>
                <w:rFonts w:ascii="Angsana New" w:hAnsi="Angsana New"/>
                <w:bCs/>
                <w:sz w:val="30"/>
                <w:szCs w:val="30"/>
              </w:rPr>
              <w:t>,66</w:t>
            </w:r>
            <w:r w:rsidR="00862576" w:rsidRPr="008D08F1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862576" w:rsidRPr="00EC7D7C" w:rsidRDefault="0086257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62576" w:rsidRPr="00E0186C" w:rsidRDefault="00862576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A26CD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0,6</w:t>
            </w:r>
            <w:r w:rsidRPr="00E0186C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:rsidR="00862576" w:rsidRPr="00EC7D7C" w:rsidRDefault="0086257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2576" w:rsidRPr="00E0186C" w:rsidRDefault="00862576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186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62576" w:rsidRPr="00EC7D7C" w:rsidRDefault="0086257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862576" w:rsidRPr="00E0186C" w:rsidRDefault="00862576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A26CD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4A26CD">
              <w:rPr>
                <w:rFonts w:ascii="Angsana New" w:hAnsi="Angsana New"/>
                <w:bCs/>
                <w:sz w:val="30"/>
                <w:szCs w:val="30"/>
              </w:rPr>
              <w:t>20</w:t>
            </w:r>
            <w:r w:rsidRPr="00E0186C">
              <w:rPr>
                <w:rFonts w:ascii="Angsana New" w:hAnsi="Angsana New"/>
                <w:bCs/>
                <w:sz w:val="30"/>
                <w:szCs w:val="30"/>
              </w:rPr>
              <w:t>,800</w:t>
            </w:r>
          </w:p>
        </w:tc>
      </w:tr>
      <w:tr w:rsidR="00047779" w:rsidRPr="00076190" w:rsidTr="00355049">
        <w:trPr>
          <w:cantSplit/>
        </w:trPr>
        <w:tc>
          <w:tcPr>
            <w:tcW w:w="4059" w:type="dxa"/>
          </w:tcPr>
          <w:p w:rsidR="00047779" w:rsidRPr="00076190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47779" w:rsidRPr="00047779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047779" w:rsidRPr="00076190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47779" w:rsidRPr="00076190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047779" w:rsidRPr="00076190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47779" w:rsidRPr="00047779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047779" w:rsidRPr="00076190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047779" w:rsidRPr="00076190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BB3E23" w:rsidRPr="00E24209" w:rsidTr="00355049">
        <w:trPr>
          <w:cantSplit/>
        </w:trPr>
        <w:tc>
          <w:tcPr>
            <w:tcW w:w="4059" w:type="dxa"/>
          </w:tcPr>
          <w:p w:rsidR="00BB3E23" w:rsidRPr="00D91419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:rsidR="00BB3E23" w:rsidRPr="00047779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B3E23" w:rsidRPr="00E24209" w:rsidRDefault="00BB3E2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B3E23" w:rsidRPr="00E24209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BB3E23" w:rsidRPr="00E24209" w:rsidRDefault="00BB3E2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BB3E23" w:rsidRPr="00047779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B3E23" w:rsidRPr="00E24209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BB3E23" w:rsidRPr="00E24209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D0FD9" w:rsidRPr="00E24209" w:rsidTr="00E443DE">
        <w:trPr>
          <w:cantSplit/>
        </w:trPr>
        <w:tc>
          <w:tcPr>
            <w:tcW w:w="4059" w:type="dxa"/>
          </w:tcPr>
          <w:p w:rsidR="00CD0FD9" w:rsidRPr="00840E3A" w:rsidRDefault="00CD0FD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CD0FD9" w:rsidRPr="00077484" w:rsidRDefault="00CD0FD9" w:rsidP="00C0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7484">
              <w:rPr>
                <w:rFonts w:ascii="Angsana New" w:hAnsi="Angsana New"/>
                <w:b/>
                <w:sz w:val="30"/>
                <w:szCs w:val="30"/>
                <w:cs/>
              </w:rPr>
              <w:t>16</w:t>
            </w:r>
            <w:r w:rsidRPr="00077484">
              <w:rPr>
                <w:rFonts w:ascii="Angsana New" w:hAnsi="Angsana New"/>
                <w:bCs/>
                <w:sz w:val="30"/>
                <w:szCs w:val="30"/>
              </w:rPr>
              <w:t>,794</w:t>
            </w:r>
          </w:p>
        </w:tc>
        <w:tc>
          <w:tcPr>
            <w:tcW w:w="284" w:type="dxa"/>
          </w:tcPr>
          <w:p w:rsidR="00CD0FD9" w:rsidRPr="00E24209" w:rsidRDefault="00CD0FD9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CD0FD9" w:rsidRPr="00AA48D4" w:rsidRDefault="00CD0FD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A48D4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3" w:type="dxa"/>
          </w:tcPr>
          <w:p w:rsidR="00CD0FD9" w:rsidRPr="00E24209" w:rsidRDefault="00CD0FD9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CD0FD9" w:rsidRPr="00862576" w:rsidRDefault="00CD0FD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57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D0FD9" w:rsidRPr="00E24209" w:rsidRDefault="00CD0FD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CD0FD9" w:rsidRPr="00047779" w:rsidRDefault="00CD0FD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D0FD9" w:rsidRPr="00E24209" w:rsidTr="00E443DE">
        <w:trPr>
          <w:cantSplit/>
        </w:trPr>
        <w:tc>
          <w:tcPr>
            <w:tcW w:w="4059" w:type="dxa"/>
          </w:tcPr>
          <w:p w:rsidR="00CD0FD9" w:rsidRPr="00B97542" w:rsidRDefault="00CD0FD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CD0FD9" w:rsidRPr="00D338A3" w:rsidRDefault="00CD0FD9" w:rsidP="00C0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38A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D0FD9" w:rsidRPr="00EC7D7C" w:rsidRDefault="00CD0FD9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CD0FD9" w:rsidRPr="00D338A3" w:rsidRDefault="00CD0FD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38A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D0FD9" w:rsidRPr="00EC7D7C" w:rsidRDefault="00CD0FD9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CD0FD9" w:rsidRPr="00862576" w:rsidRDefault="00CD0FD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57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D0FD9" w:rsidRPr="00EC7D7C" w:rsidRDefault="00CD0FD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CD0FD9" w:rsidRPr="00047779" w:rsidRDefault="00CD0FD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B5A8C" w:rsidRPr="00E24209" w:rsidTr="00E443DE">
        <w:trPr>
          <w:cantSplit/>
        </w:trPr>
        <w:tc>
          <w:tcPr>
            <w:tcW w:w="4059" w:type="dxa"/>
          </w:tcPr>
          <w:p w:rsidR="005B5A8C" w:rsidRPr="00B97542" w:rsidRDefault="005B5A8C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B5A8C" w:rsidRPr="00862576" w:rsidRDefault="005B5A8C" w:rsidP="00C0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(5,0</w:t>
            </w:r>
            <w:r w:rsidRPr="00862576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  <w:tc>
          <w:tcPr>
            <w:tcW w:w="284" w:type="dxa"/>
          </w:tcPr>
          <w:p w:rsidR="005B5A8C" w:rsidRPr="00EC7D7C" w:rsidRDefault="005B5A8C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5A8C" w:rsidRPr="00D338A3" w:rsidRDefault="005B5A8C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38A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B5A8C" w:rsidRPr="00EC7D7C" w:rsidRDefault="005B5A8C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B5A8C" w:rsidRPr="00862576" w:rsidRDefault="005B5A8C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57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B5A8C" w:rsidRPr="00EC7D7C" w:rsidRDefault="005B5A8C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5B5A8C" w:rsidRPr="00047779" w:rsidRDefault="005B5A8C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B3E23" w:rsidRPr="00E24209" w:rsidTr="00E443DE">
        <w:trPr>
          <w:cantSplit/>
        </w:trPr>
        <w:tc>
          <w:tcPr>
            <w:tcW w:w="4059" w:type="dxa"/>
          </w:tcPr>
          <w:p w:rsidR="00BB3E23" w:rsidRPr="00840E3A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E23" w:rsidRPr="003E5A32" w:rsidRDefault="003E5A3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E5A32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4" w:type="dxa"/>
          </w:tcPr>
          <w:p w:rsidR="00BB3E23" w:rsidRPr="00EC7D7C" w:rsidRDefault="00BB3E2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B3E23" w:rsidRPr="00D338A3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338A3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3" w:type="dxa"/>
          </w:tcPr>
          <w:p w:rsidR="00BB3E23" w:rsidRPr="00EC7D7C" w:rsidRDefault="00BB3E2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BB3E23" w:rsidRPr="00862576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57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B3E23" w:rsidRPr="00EC7D7C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BB3E23" w:rsidRPr="00047779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865007" w:rsidRDefault="00865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Pr="00D05C64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047779">
        <w:rPr>
          <w:rFonts w:ascii="Angsana New" w:hAnsi="Angsana New" w:hint="cs"/>
          <w:sz w:val="30"/>
          <w:szCs w:val="30"/>
          <w:cs/>
        </w:rPr>
        <w:t>31 มีนาคม 2561</w:t>
      </w:r>
      <w:r w:rsidR="00A42E65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047779">
        <w:rPr>
          <w:rFonts w:ascii="Angsana New" w:hAnsi="Angsana New"/>
          <w:color w:val="000000"/>
          <w:sz w:val="30"/>
          <w:szCs w:val="30"/>
          <w:cs/>
        </w:rPr>
        <w:t>25</w:t>
      </w:r>
      <w:r w:rsidR="00047779">
        <w:rPr>
          <w:rFonts w:ascii="Angsana New" w:hAnsi="Angsana New" w:hint="cs"/>
          <w:color w:val="000000"/>
          <w:sz w:val="30"/>
          <w:szCs w:val="30"/>
          <w:cs/>
        </w:rPr>
        <w:t>60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บริษัทมียอดลูกหนี้การค้า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บริษัทอื่นคงเหลือโดยแยกตามอายุหนี้ที่ค้างชำระได้ดังนี้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783015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42E65" w:rsidRPr="00F51F88" w:rsidTr="00A42E65">
        <w:trPr>
          <w:cantSplit/>
        </w:trPr>
        <w:tc>
          <w:tcPr>
            <w:tcW w:w="4149" w:type="dxa"/>
          </w:tcPr>
          <w:p w:rsidR="00A42E65" w:rsidRPr="00F51F88" w:rsidRDefault="00A42E65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A42E65" w:rsidRPr="008F38E6" w:rsidRDefault="00A42E65" w:rsidP="000C6E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47779" w:rsidRPr="001732AD" w:rsidRDefault="001732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313,985</w:t>
            </w:r>
          </w:p>
        </w:tc>
        <w:tc>
          <w:tcPr>
            <w:tcW w:w="270" w:type="dxa"/>
          </w:tcPr>
          <w:p w:rsidR="00047779" w:rsidRPr="00D11FF3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303,585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47779" w:rsidRPr="00DB3BC4" w:rsidRDefault="00DB3B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190,509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181,061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047779" w:rsidRPr="001732AD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47779" w:rsidRPr="00DB3BC4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47779" w:rsidRPr="0010142B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047779" w:rsidRPr="001732AD" w:rsidRDefault="001732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87,883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84,197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47779" w:rsidRPr="00DB3BC4" w:rsidRDefault="00DB3B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46,576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37,262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047779" w:rsidRPr="001732AD" w:rsidRDefault="001732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18,289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0,439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47779" w:rsidRPr="00DB3BC4" w:rsidRDefault="00DB3B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9,787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47779" w:rsidRPr="009E6637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9,452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047779" w:rsidRPr="001732AD" w:rsidRDefault="001732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7,106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8,152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47779" w:rsidRPr="00DB3BC4" w:rsidRDefault="00DB3B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5,882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47779" w:rsidRPr="009E6637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5,668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 w:rsidR="00C63848">
              <w:rPr>
                <w:rFonts w:ascii="Angsana New" w:hAnsi="Angsana New" w:hint="cs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7779" w:rsidRPr="001732AD" w:rsidRDefault="001732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15,778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14,408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47779" w:rsidRPr="00DB3BC4" w:rsidRDefault="00DB3B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10,427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7779" w:rsidRPr="009E6637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9,863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47779" w:rsidRPr="001732AD" w:rsidRDefault="001732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443,041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420,781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47779" w:rsidRPr="00DB3BC4" w:rsidRDefault="00DB3B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263,181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243,306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</w:tcPr>
          <w:p w:rsidR="00047779" w:rsidRPr="001732AD" w:rsidRDefault="001732AD" w:rsidP="00F8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(7,453</w:t>
            </w:r>
            <w:r w:rsidR="00047779" w:rsidRPr="001732A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(7,280</w:t>
            </w:r>
            <w:r w:rsidRPr="00D1773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47779" w:rsidRPr="00DB3BC4" w:rsidRDefault="00DB3B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(2,683</w:t>
            </w:r>
            <w:r w:rsidR="00047779" w:rsidRPr="00DB3BC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(2,683</w:t>
            </w:r>
            <w:r w:rsidRPr="00D1773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1732AD" w:rsidRDefault="001732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435</w:t>
            </w:r>
            <w:r w:rsidR="00047779" w:rsidRPr="001732AD">
              <w:rPr>
                <w:rFonts w:ascii="Angsana New" w:hAnsi="Angsana New"/>
                <w:bCs/>
                <w:sz w:val="30"/>
                <w:szCs w:val="30"/>
              </w:rPr>
              <w:t>,5</w:t>
            </w:r>
            <w:r>
              <w:rPr>
                <w:rFonts w:ascii="Angsana New" w:hAnsi="Angsana New"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413</w:t>
            </w:r>
            <w:r w:rsidRPr="00D17730">
              <w:rPr>
                <w:rFonts w:ascii="Angsana New" w:hAnsi="Angsana New"/>
                <w:bCs/>
                <w:sz w:val="30"/>
                <w:szCs w:val="30"/>
              </w:rPr>
              <w:t>,5</w:t>
            </w:r>
            <w:r>
              <w:rPr>
                <w:rFonts w:ascii="Angsana New" w:hAnsi="Angsana New"/>
                <w:bCs/>
                <w:sz w:val="30"/>
                <w:szCs w:val="30"/>
              </w:rPr>
              <w:t>01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DB3BC4" w:rsidRDefault="00DB3B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260</w:t>
            </w:r>
            <w:r w:rsidR="00047779" w:rsidRPr="00DB3BC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498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40,623</w:t>
            </w:r>
          </w:p>
        </w:tc>
      </w:tr>
    </w:tbl>
    <w:p w:rsidR="00C02601" w:rsidRDefault="00C0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F27901" w:rsidRPr="00542EB7" w:rsidRDefault="00C63848" w:rsidP="0054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* 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31 มีนาคม 2561 และวันที่ 31 ธันวาคม 2560 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กลุ่มบริษัทคาดว่าจะได้รับชำระเต็มจำนวนจาก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ลูกหนี้การค้า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บริษัทอื่นที่อา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ยุหนี้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เกินกำหนดชำระ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มากกว่า 12 เดือน</w:t>
      </w:r>
      <w:r w:rsidRPr="00542EB7">
        <w:rPr>
          <w:rFonts w:ascii="Angsana New" w:hAnsi="Angsana New" w:hint="cs"/>
          <w:color w:val="000000"/>
          <w:sz w:val="30"/>
          <w:szCs w:val="30"/>
          <w:cs/>
        </w:rPr>
        <w:t>ขึ้นไป</w:t>
      </w:r>
      <w:r w:rsidR="00D6347B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จำนวน 8.7 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D6347B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และ 7.6 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ล้านบาท ตามลำดับ</w:t>
      </w:r>
      <w:r w:rsidR="00D6347B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ในงบการเงินรวม และ จำนวน 7.7 ล้านบาท และ 7.2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ตามลำดับ ในงบการเงินเฉพาะกิจการ 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เนื่องจากลูก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ค้า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ยัง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ทำ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การจ่ายชำระ </w:t>
      </w:r>
    </w:p>
    <w:p w:rsidR="00F27901" w:rsidRPr="00F27901" w:rsidRDefault="00F27901" w:rsidP="00F27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  <w:cs/>
        </w:rPr>
        <w:sectPr w:rsidR="00F27901" w:rsidRPr="00F27901" w:rsidSect="007E566E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51" w:bottom="851" w:left="1440" w:header="476" w:footer="590" w:gutter="0"/>
          <w:pgNumType w:start="12"/>
          <w:cols w:space="720"/>
          <w:titlePg/>
          <w:docGrid w:linePitch="245"/>
        </w:sectPr>
      </w:pPr>
    </w:p>
    <w:p w:rsidR="001360BB" w:rsidRPr="006205F0" w:rsidRDefault="00D6503D" w:rsidP="00620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1360BB" w:rsidRPr="00CA64A5" w:rsidRDefault="001360BB" w:rsidP="001360BB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A64A5">
        <w:rPr>
          <w:rFonts w:ascii="Angsana New" w:hAnsi="Angsana New"/>
          <w:sz w:val="30"/>
          <w:szCs w:val="30"/>
        </w:rPr>
        <w:t>3</w:t>
      </w:r>
      <w:r w:rsidR="0011485E">
        <w:rPr>
          <w:rFonts w:ascii="Angsana New" w:hAnsi="Angsana New"/>
          <w:sz w:val="30"/>
          <w:szCs w:val="30"/>
        </w:rPr>
        <w:t>1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11485E">
        <w:rPr>
          <w:rFonts w:ascii="Angsana New" w:hAnsi="Angsana New" w:hint="cs"/>
          <w:sz w:val="30"/>
          <w:szCs w:val="30"/>
          <w:cs/>
        </w:rPr>
        <w:t>มีนาคม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047779">
        <w:rPr>
          <w:rFonts w:ascii="Angsana New" w:hAnsi="Angsana New" w:hint="cs"/>
          <w:sz w:val="30"/>
          <w:szCs w:val="30"/>
          <w:cs/>
        </w:rPr>
        <w:t>61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="00D6503D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047779">
        <w:rPr>
          <w:rFonts w:ascii="Angsana New" w:hAnsi="Angsana New"/>
          <w:sz w:val="30"/>
          <w:szCs w:val="30"/>
          <w:cs/>
        </w:rPr>
        <w:t>25</w:t>
      </w:r>
      <w:r w:rsidR="00047779">
        <w:rPr>
          <w:rFonts w:ascii="Angsana New" w:hAnsi="Angsana New" w:hint="cs"/>
          <w:sz w:val="30"/>
          <w:szCs w:val="30"/>
          <w:cs/>
        </w:rPr>
        <w:t>60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5065" w:type="dxa"/>
        <w:tblInd w:w="-72" w:type="dxa"/>
        <w:tblLayout w:type="fixed"/>
        <w:tblLook w:val="0000"/>
      </w:tblPr>
      <w:tblGrid>
        <w:gridCol w:w="2590"/>
        <w:gridCol w:w="992"/>
        <w:gridCol w:w="267"/>
        <w:gridCol w:w="1009"/>
        <w:gridCol w:w="284"/>
        <w:gridCol w:w="992"/>
        <w:gridCol w:w="284"/>
        <w:gridCol w:w="992"/>
        <w:gridCol w:w="284"/>
        <w:gridCol w:w="992"/>
        <w:gridCol w:w="236"/>
        <w:gridCol w:w="1024"/>
        <w:gridCol w:w="236"/>
        <w:gridCol w:w="1055"/>
        <w:gridCol w:w="270"/>
        <w:gridCol w:w="1006"/>
        <w:gridCol w:w="270"/>
        <w:gridCol w:w="1006"/>
        <w:gridCol w:w="236"/>
        <w:gridCol w:w="1040"/>
      </w:tblGrid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023EB1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:rsidR="001360BB" w:rsidRPr="00D02D1D" w:rsidRDefault="001360BB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047779" w:rsidRPr="00D02D1D" w:rsidTr="00A42E65">
        <w:trPr>
          <w:cantSplit/>
        </w:trPr>
        <w:tc>
          <w:tcPr>
            <w:tcW w:w="2590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7779" w:rsidRPr="008F38E6" w:rsidRDefault="00047779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มีนาคม2561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047779" w:rsidRPr="008F38E6" w:rsidRDefault="0004777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047779" w:rsidRPr="008F38E6" w:rsidRDefault="00047779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47779" w:rsidRPr="008F38E6" w:rsidRDefault="00047779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มีนาคม2561</w:t>
            </w:r>
          </w:p>
        </w:tc>
        <w:tc>
          <w:tcPr>
            <w:tcW w:w="284" w:type="dxa"/>
          </w:tcPr>
          <w:p w:rsidR="00047779" w:rsidRPr="008F38E6" w:rsidRDefault="0004777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47779" w:rsidRPr="008F38E6" w:rsidRDefault="00047779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47779" w:rsidRPr="008F38E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มีนาคม2561</w:t>
            </w:r>
          </w:p>
        </w:tc>
        <w:tc>
          <w:tcPr>
            <w:tcW w:w="236" w:type="dxa"/>
          </w:tcPr>
          <w:p w:rsidR="00047779" w:rsidRPr="008F38E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047779" w:rsidRPr="008F38E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047779" w:rsidRPr="008F38E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มีนาคม2561</w:t>
            </w:r>
          </w:p>
        </w:tc>
        <w:tc>
          <w:tcPr>
            <w:tcW w:w="270" w:type="dxa"/>
          </w:tcPr>
          <w:p w:rsidR="00047779" w:rsidRPr="008F38E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047779" w:rsidRPr="008F38E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047779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047779" w:rsidRDefault="00047779" w:rsidP="00C8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มีนาคม2561</w:t>
            </w:r>
          </w:p>
        </w:tc>
        <w:tc>
          <w:tcPr>
            <w:tcW w:w="236" w:type="dxa"/>
          </w:tcPr>
          <w:p w:rsidR="00047779" w:rsidRPr="00D02D1D" w:rsidRDefault="0004777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47779" w:rsidRDefault="00047779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มีนาคม2560</w:t>
            </w:r>
          </w:p>
        </w:tc>
      </w:tr>
      <w:tr w:rsidR="00047779" w:rsidRPr="00D02D1D" w:rsidTr="00A42E65">
        <w:trPr>
          <w:cantSplit/>
        </w:trPr>
        <w:tc>
          <w:tcPr>
            <w:tcW w:w="2590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7779" w:rsidRPr="00D02D1D" w:rsidTr="00A42E65">
        <w:trPr>
          <w:cantSplit/>
        </w:trPr>
        <w:tc>
          <w:tcPr>
            <w:tcW w:w="2590" w:type="dxa"/>
          </w:tcPr>
          <w:p w:rsidR="00047779" w:rsidRPr="00E03789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03789">
              <w:rPr>
                <w:rFonts w:ascii="Angsana New" w:hAnsi="Angsana New" w:hint="cs"/>
                <w:sz w:val="30"/>
                <w:szCs w:val="30"/>
                <w:cs/>
              </w:rPr>
              <w:t>(ประกอบธุรกิจโรงแรม)</w:t>
            </w:r>
          </w:p>
        </w:tc>
        <w:tc>
          <w:tcPr>
            <w:tcW w:w="992" w:type="dxa"/>
            <w:shd w:val="clear" w:color="auto" w:fill="auto"/>
          </w:tcPr>
          <w:p w:rsidR="00047779" w:rsidRPr="008A085F" w:rsidRDefault="0004777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085F">
              <w:rPr>
                <w:rFonts w:ascii="Angsana New" w:hAnsi="Angsana New"/>
                <w:sz w:val="30"/>
                <w:szCs w:val="30"/>
              </w:rPr>
              <w:t>53,997</w:t>
            </w:r>
          </w:p>
        </w:tc>
        <w:tc>
          <w:tcPr>
            <w:tcW w:w="267" w:type="dxa"/>
          </w:tcPr>
          <w:p w:rsidR="00047779" w:rsidRPr="00B9369C" w:rsidRDefault="0004777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047779" w:rsidRPr="00B9369C" w:rsidRDefault="0004777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9369C">
              <w:rPr>
                <w:rFonts w:ascii="Angsana New" w:hAnsi="Angsana New"/>
                <w:bCs/>
                <w:sz w:val="30"/>
                <w:szCs w:val="30"/>
              </w:rPr>
              <w:t>53,997</w:t>
            </w:r>
          </w:p>
        </w:tc>
        <w:tc>
          <w:tcPr>
            <w:tcW w:w="284" w:type="dxa"/>
          </w:tcPr>
          <w:p w:rsidR="00047779" w:rsidRPr="00B9369C" w:rsidRDefault="0004777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047779" w:rsidRPr="008A085F" w:rsidRDefault="0004777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085F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047779" w:rsidRPr="00B9369C" w:rsidRDefault="0004777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47779" w:rsidRPr="00B9369C" w:rsidRDefault="0004777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047779" w:rsidRPr="00B9369C" w:rsidRDefault="0004777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47779" w:rsidRPr="008A085F" w:rsidRDefault="00047779" w:rsidP="00D3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085F">
              <w:rPr>
                <w:rFonts w:ascii="Angsana New" w:hAnsi="Angsana New"/>
                <w:sz w:val="30"/>
                <w:szCs w:val="30"/>
              </w:rPr>
              <w:t>23,726</w:t>
            </w:r>
          </w:p>
        </w:tc>
        <w:tc>
          <w:tcPr>
            <w:tcW w:w="236" w:type="dxa"/>
          </w:tcPr>
          <w:p w:rsidR="00047779" w:rsidRPr="00B9369C" w:rsidRDefault="0004777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047779" w:rsidRPr="002A3462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23,726</w:t>
            </w:r>
          </w:p>
        </w:tc>
        <w:tc>
          <w:tcPr>
            <w:tcW w:w="236" w:type="dxa"/>
          </w:tcPr>
          <w:p w:rsidR="00047779" w:rsidRPr="00B9369C" w:rsidRDefault="0004777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:rsidR="00047779" w:rsidRPr="008A085F" w:rsidRDefault="008A085F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085F">
              <w:rPr>
                <w:rFonts w:ascii="Angsana New" w:hAnsi="Angsana New"/>
                <w:sz w:val="30"/>
                <w:szCs w:val="30"/>
              </w:rPr>
              <w:t>19,85</w:t>
            </w:r>
            <w:r w:rsidR="009728F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47779" w:rsidRPr="00B9369C" w:rsidRDefault="0004777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:rsidR="00047779" w:rsidRPr="00A1679C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19,696</w:t>
            </w:r>
          </w:p>
        </w:tc>
        <w:tc>
          <w:tcPr>
            <w:tcW w:w="270" w:type="dxa"/>
          </w:tcPr>
          <w:p w:rsidR="00047779" w:rsidRPr="00B9369C" w:rsidRDefault="0004777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:rsidR="00047779" w:rsidRPr="008A085F" w:rsidRDefault="00047779" w:rsidP="0045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85F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047779" w:rsidRPr="00E03789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:rsidR="00047779" w:rsidRPr="00B9369C" w:rsidRDefault="0004777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343BC5" w:rsidRDefault="00343BC5" w:rsidP="001A4057">
      <w:pPr>
        <w:rPr>
          <w:rFonts w:ascii="Angsana New" w:hAnsi="Angsana New"/>
          <w:sz w:val="30"/>
          <w:szCs w:val="30"/>
        </w:rPr>
      </w:pPr>
    </w:p>
    <w:p w:rsidR="00AF7B9C" w:rsidRDefault="00AF7B9C" w:rsidP="001A4057">
      <w:pPr>
        <w:rPr>
          <w:rFonts w:ascii="Angsana New" w:hAnsi="Angsana New"/>
          <w:sz w:val="30"/>
          <w:szCs w:val="30"/>
          <w:cs/>
        </w:rPr>
      </w:pPr>
    </w:p>
    <w:p w:rsidR="004C2E64" w:rsidRPr="00343BC5" w:rsidRDefault="004C2E64" w:rsidP="00343BC5">
      <w:pPr>
        <w:rPr>
          <w:rFonts w:ascii="Angsana New" w:hAnsi="Angsana New"/>
          <w:sz w:val="30"/>
          <w:szCs w:val="30"/>
          <w:cs/>
        </w:rPr>
        <w:sectPr w:rsidR="004C2E64" w:rsidRPr="00343BC5" w:rsidSect="000A29E1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4E0F56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24D44">
        <w:rPr>
          <w:rFonts w:ascii="Angsana New" w:hAnsi="Angsana New"/>
          <w:sz w:val="30"/>
          <w:szCs w:val="30"/>
        </w:rPr>
        <w:t>3</w:t>
      </w:r>
      <w:r w:rsidR="00182CE2">
        <w:rPr>
          <w:rFonts w:ascii="Angsana New" w:hAnsi="Angsana New"/>
          <w:sz w:val="30"/>
          <w:szCs w:val="30"/>
        </w:rPr>
        <w:t>1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182CE2">
        <w:rPr>
          <w:rFonts w:ascii="Angsana New" w:hAnsi="Angsana New" w:hint="cs"/>
          <w:sz w:val="30"/>
          <w:szCs w:val="30"/>
          <w:cs/>
        </w:rPr>
        <w:t>มีนาคม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61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60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11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:rsidTr="000870CD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F2450E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182CE2" w:rsidRPr="00D02D1D" w:rsidTr="00182CE2">
        <w:trPr>
          <w:cantSplit/>
        </w:trPr>
        <w:tc>
          <w:tcPr>
            <w:tcW w:w="3866" w:type="dxa"/>
          </w:tcPr>
          <w:p w:rsidR="00182CE2" w:rsidRPr="00D02D1D" w:rsidRDefault="00182CE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28442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9313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69313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182CE2" w:rsidRPr="00D02D1D" w:rsidRDefault="00182CE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28442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9313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69313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8" w:type="dxa"/>
          </w:tcPr>
          <w:p w:rsidR="00182CE2" w:rsidRPr="00D02D1D" w:rsidRDefault="00182CE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28442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9313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69313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182CE2" w:rsidRPr="00D02D1D" w:rsidRDefault="00182CE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182CE2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28442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9313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182CE2" w:rsidRPr="00D02D1D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182CE2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69313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E0F56" w:rsidRPr="00D02D1D" w:rsidTr="00F2450E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4001B" w:rsidRPr="00E25899" w:rsidTr="000870CD">
        <w:trPr>
          <w:cantSplit/>
        </w:trPr>
        <w:tc>
          <w:tcPr>
            <w:tcW w:w="3866" w:type="dxa"/>
            <w:vAlign w:val="center"/>
          </w:tcPr>
          <w:p w:rsidR="00D4001B" w:rsidRPr="00E25899" w:rsidRDefault="00D4001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D4001B" w:rsidRPr="008F211C" w:rsidRDefault="00D4001B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>10</w:t>
            </w:r>
            <w:r w:rsidRPr="008F211C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F211C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D4001B" w:rsidRPr="002A3462" w:rsidRDefault="00D4001B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10</w:t>
            </w:r>
            <w:r w:rsidRPr="002A3462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2A346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D4001B" w:rsidRPr="008F211C" w:rsidRDefault="00D4001B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4001B" w:rsidRPr="002A3462" w:rsidRDefault="00D4001B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D4001B" w:rsidRPr="008F211C" w:rsidRDefault="00D4001B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D4001B" w:rsidRPr="002A3462" w:rsidRDefault="00D4001B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D4001B" w:rsidRPr="008F211C" w:rsidRDefault="00D4001B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D4001B" w:rsidRPr="00512291" w:rsidRDefault="00D4001B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spacing w:line="240" w:lineRule="auto"/>
              <w:ind w:left="-18"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291">
              <w:rPr>
                <w:rFonts w:ascii="Angsana New" w:hAnsi="Angsana New"/>
                <w:sz w:val="30"/>
                <w:szCs w:val="30"/>
              </w:rPr>
              <w:t xml:space="preserve">  39,916*</w:t>
            </w:r>
          </w:p>
        </w:tc>
      </w:tr>
      <w:tr w:rsidR="003F0939" w:rsidRPr="00E25899" w:rsidTr="000870CD">
        <w:trPr>
          <w:cantSplit/>
        </w:trPr>
        <w:tc>
          <w:tcPr>
            <w:tcW w:w="3866" w:type="dxa"/>
            <w:vAlign w:val="center"/>
          </w:tcPr>
          <w:p w:rsidR="003F0939" w:rsidRPr="00E25899" w:rsidRDefault="003F09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3F0939" w:rsidRPr="008F211C" w:rsidRDefault="003F093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3F0939" w:rsidRPr="00B9369C" w:rsidRDefault="003F093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3F0939" w:rsidRPr="002A3462" w:rsidRDefault="003F093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3F0939" w:rsidRPr="00B9369C" w:rsidRDefault="003F093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3F0939" w:rsidRPr="008F211C" w:rsidRDefault="003F093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3F0939" w:rsidRPr="00B9369C" w:rsidRDefault="003F093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F0939" w:rsidRPr="002A3462" w:rsidRDefault="003F093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3F0939" w:rsidRPr="00B9369C" w:rsidRDefault="003F093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3F0939" w:rsidRPr="008F211C" w:rsidRDefault="003F093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3F0939" w:rsidRPr="00B9369C" w:rsidRDefault="003F093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F0939" w:rsidRPr="002A3462" w:rsidRDefault="003F093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3F0939" w:rsidRPr="00B9369C" w:rsidRDefault="003F093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3F0939" w:rsidRPr="008F211C" w:rsidRDefault="003F093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3F0939" w:rsidRPr="00B9369C" w:rsidRDefault="003F093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F0939" w:rsidRPr="003F0939" w:rsidRDefault="003F0939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93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4001B" w:rsidRPr="00E25899" w:rsidTr="00C17EB6">
        <w:trPr>
          <w:cantSplit/>
        </w:trPr>
        <w:tc>
          <w:tcPr>
            <w:tcW w:w="3866" w:type="dxa"/>
            <w:vAlign w:val="center"/>
          </w:tcPr>
          <w:p w:rsidR="00D4001B" w:rsidRPr="00E25899" w:rsidRDefault="00D4001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D4001B" w:rsidRPr="008F211C" w:rsidRDefault="0058259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8</w:t>
            </w:r>
            <w:r w:rsidR="00D4001B" w:rsidRPr="008F211C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D4001B" w:rsidRPr="002A3462" w:rsidRDefault="00D4001B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6</w:t>
            </w:r>
            <w:r w:rsidRPr="002A3462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83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D4001B" w:rsidRPr="008F211C" w:rsidRDefault="00D4001B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4001B" w:rsidRPr="002A3462" w:rsidRDefault="00D4001B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D4001B" w:rsidRPr="008F211C" w:rsidRDefault="00D4001B" w:rsidP="006A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>75,000</w:t>
            </w:r>
            <w:r w:rsidR="006A127B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236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D4001B" w:rsidRPr="002A3462" w:rsidRDefault="00D4001B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2A3462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D4001B" w:rsidRPr="008F211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D4001B" w:rsidRPr="003F0939" w:rsidRDefault="00D4001B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93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348FC" w:rsidRPr="00E25899" w:rsidTr="00011B7B">
        <w:trPr>
          <w:cantSplit/>
        </w:trPr>
        <w:tc>
          <w:tcPr>
            <w:tcW w:w="3866" w:type="dxa"/>
            <w:vAlign w:val="center"/>
          </w:tcPr>
          <w:p w:rsidR="001348FC" w:rsidRPr="00E25899" w:rsidRDefault="001348FC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1348FC" w:rsidRPr="008F211C" w:rsidRDefault="001348F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1348FC" w:rsidRPr="00B9369C" w:rsidRDefault="001348F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1348FC" w:rsidRPr="002A3462" w:rsidRDefault="001348FC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1348FC" w:rsidRPr="00B9369C" w:rsidRDefault="001348F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1348FC" w:rsidRPr="008F211C" w:rsidRDefault="001348F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6" w:type="dxa"/>
          </w:tcPr>
          <w:p w:rsidR="001348FC" w:rsidRPr="00B9369C" w:rsidRDefault="001348F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348FC" w:rsidRPr="002A3462" w:rsidRDefault="001348FC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8" w:type="dxa"/>
          </w:tcPr>
          <w:p w:rsidR="001348FC" w:rsidRPr="00B9369C" w:rsidRDefault="001348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1348FC" w:rsidRPr="008F211C" w:rsidRDefault="001348FC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>168,782*</w:t>
            </w:r>
          </w:p>
        </w:tc>
        <w:tc>
          <w:tcPr>
            <w:tcW w:w="236" w:type="dxa"/>
          </w:tcPr>
          <w:p w:rsidR="001348FC" w:rsidRPr="00B9369C" w:rsidRDefault="001348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1348FC" w:rsidRPr="008C44A4" w:rsidRDefault="001348FC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44A4">
              <w:rPr>
                <w:rFonts w:ascii="Angsana New" w:hAnsi="Angsana New"/>
                <w:sz w:val="30"/>
                <w:szCs w:val="30"/>
              </w:rPr>
              <w:t>168,782*</w:t>
            </w:r>
          </w:p>
        </w:tc>
        <w:tc>
          <w:tcPr>
            <w:tcW w:w="236" w:type="dxa"/>
          </w:tcPr>
          <w:p w:rsidR="001348FC" w:rsidRPr="00B9369C" w:rsidRDefault="001348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1348FC" w:rsidRPr="008F211C" w:rsidRDefault="001348FC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1348FC" w:rsidRPr="00B9369C" w:rsidRDefault="001348FC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348FC" w:rsidRPr="003F0939" w:rsidRDefault="001348FC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93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4001B" w:rsidRPr="00E25899" w:rsidTr="00C17EB6">
        <w:trPr>
          <w:cantSplit/>
        </w:trPr>
        <w:tc>
          <w:tcPr>
            <w:tcW w:w="3866" w:type="dxa"/>
          </w:tcPr>
          <w:p w:rsidR="00D4001B" w:rsidRPr="00E25899" w:rsidRDefault="00D4001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D4001B" w:rsidRPr="00B9369C" w:rsidRDefault="00D4001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001B" w:rsidRPr="008F211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>678,572</w:t>
            </w:r>
          </w:p>
        </w:tc>
        <w:tc>
          <w:tcPr>
            <w:tcW w:w="236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D4001B" w:rsidRPr="008C44A4" w:rsidRDefault="00D4001B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44A4">
              <w:rPr>
                <w:rFonts w:ascii="Angsana New" w:hAnsi="Angsana New"/>
                <w:sz w:val="30"/>
                <w:szCs w:val="30"/>
              </w:rPr>
              <w:t>658,572</w:t>
            </w:r>
          </w:p>
        </w:tc>
        <w:tc>
          <w:tcPr>
            <w:tcW w:w="236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001B" w:rsidRPr="008F211C" w:rsidRDefault="00D4001B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11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D4001B" w:rsidRPr="00B9369C" w:rsidRDefault="00D4001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D4001B" w:rsidRPr="003F0939" w:rsidRDefault="00D4001B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939">
              <w:rPr>
                <w:rFonts w:ascii="Angsana New" w:hAnsi="Angsana New"/>
                <w:sz w:val="30"/>
                <w:szCs w:val="30"/>
              </w:rPr>
              <w:t>39,916</w:t>
            </w:r>
          </w:p>
        </w:tc>
      </w:tr>
    </w:tbl>
    <w:p w:rsidR="008605BE" w:rsidRPr="002D487C" w:rsidRDefault="008605BE" w:rsidP="00454AF3">
      <w:pPr>
        <w:rPr>
          <w:rFonts w:ascii="Angsana New" w:hAnsi="Angsana New" w:hint="cs"/>
          <w:sz w:val="16"/>
          <w:szCs w:val="16"/>
        </w:rPr>
      </w:pPr>
    </w:p>
    <w:p w:rsidR="00237582" w:rsidRDefault="00B703F7" w:rsidP="00454AF3">
      <w:pPr>
        <w:rPr>
          <w:rFonts w:ascii="Angsana New" w:hAnsi="Angsana New"/>
          <w:sz w:val="30"/>
          <w:szCs w:val="30"/>
        </w:rPr>
      </w:pPr>
      <w:r w:rsidRPr="00B703F7">
        <w:rPr>
          <w:rFonts w:ascii="Angsana New" w:hAnsi="Angsana New"/>
          <w:sz w:val="30"/>
          <w:szCs w:val="30"/>
        </w:rPr>
        <w:t>*</w:t>
      </w:r>
      <w:r w:rsidR="006A127B">
        <w:rPr>
          <w:rFonts w:ascii="Angsana New" w:hAnsi="Angsana New" w:hint="cs"/>
          <w:sz w:val="30"/>
          <w:szCs w:val="30"/>
          <w:cs/>
        </w:rPr>
        <w:t xml:space="preserve"> </w:t>
      </w:r>
      <w:r w:rsidR="00454AF3">
        <w:rPr>
          <w:rFonts w:ascii="Angsana New" w:hAnsi="Angsana New"/>
          <w:sz w:val="30"/>
          <w:szCs w:val="30"/>
          <w:cs/>
        </w:rPr>
        <w:t xml:space="preserve">ดูหมายเหตุ </w:t>
      </w:r>
      <w:r w:rsidR="00535DAD">
        <w:rPr>
          <w:rFonts w:ascii="Angsana New" w:hAnsi="Angsana New" w:hint="cs"/>
          <w:sz w:val="30"/>
          <w:szCs w:val="30"/>
          <w:cs/>
        </w:rPr>
        <w:t>7</w:t>
      </w:r>
    </w:p>
    <w:p w:rsidR="001F70F9" w:rsidRPr="002D487C" w:rsidRDefault="001F70F9" w:rsidP="002D487C">
      <w:pPr>
        <w:pStyle w:val="NoSpacing"/>
        <w:rPr>
          <w:rFonts w:hint="cs"/>
          <w:sz w:val="16"/>
          <w:szCs w:val="16"/>
        </w:rPr>
      </w:pPr>
    </w:p>
    <w:p w:rsidR="001F70F9" w:rsidRDefault="006A127B" w:rsidP="00454AF3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** </w:t>
      </w:r>
      <w:r w:rsidR="00DF3036">
        <w:rPr>
          <w:rFonts w:ascii="Angsana New" w:hAnsi="Angsana New" w:hint="cs"/>
          <w:sz w:val="30"/>
          <w:szCs w:val="30"/>
          <w:cs/>
        </w:rPr>
        <w:t xml:space="preserve">เมื่อวันที่ 21 มีนาคม 2561 บริษัทจ่ายชำระค่าหุ้นเพิ่มทุนในบริษัท ซีซีพี เพวิ่งสโตนส์ จำกัด </w:t>
      </w:r>
      <w:r w:rsidR="002D487C">
        <w:rPr>
          <w:rFonts w:ascii="Angsana New" w:hAnsi="Angsana New" w:hint="cs"/>
          <w:sz w:val="30"/>
          <w:szCs w:val="30"/>
          <w:cs/>
        </w:rPr>
        <w:t>สำหรับการเรียกชำระค่าหุ้นครั้งที่สอง</w:t>
      </w:r>
      <w:r w:rsidR="00DF3036">
        <w:rPr>
          <w:rFonts w:ascii="Angsana New" w:hAnsi="Angsana New" w:hint="cs"/>
          <w:sz w:val="30"/>
          <w:szCs w:val="30"/>
          <w:cs/>
        </w:rPr>
        <w:t>ในอัตราร้อยละ 50 ของมูลค่าหุ้นเป็นจำนวนเงิน 20 ล้านบาท</w:t>
      </w:r>
    </w:p>
    <w:p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C6222E" w:rsidRPr="00D061EA" w:rsidRDefault="00535DAD" w:rsidP="00C6222E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C11C3C">
        <w:rPr>
          <w:rFonts w:ascii="Angsana New" w:hAnsi="Angsana New"/>
          <w:b/>
          <w:bCs/>
          <w:sz w:val="30"/>
          <w:szCs w:val="30"/>
        </w:rPr>
        <w:t>.</w:t>
      </w:r>
      <w:r w:rsidR="00C11C3C">
        <w:rPr>
          <w:rFonts w:ascii="Angsana New" w:hAnsi="Angsana New"/>
          <w:b/>
          <w:bCs/>
          <w:sz w:val="30"/>
          <w:szCs w:val="30"/>
        </w:rPr>
        <w:tab/>
      </w:r>
      <w:r w:rsidR="00C6222E" w:rsidRPr="00F605D9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 w:rsidR="00C6222E">
        <w:rPr>
          <w:rFonts w:ascii="Angsana New" w:hAnsi="Angsana New" w:hint="cs"/>
          <w:b/>
          <w:bCs/>
          <w:sz w:val="30"/>
          <w:szCs w:val="30"/>
          <w:cs/>
        </w:rPr>
        <w:t>และเงินปันผลจ่าย</w:t>
      </w:r>
      <w:r w:rsidR="00C6222E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C6222E" w:rsidRPr="00F605D9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C6222E" w:rsidRPr="001C5678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 - </w:t>
      </w:r>
      <w:r w:rsidRPr="001C5678">
        <w:rPr>
          <w:rFonts w:ascii="Angsana New" w:hAnsi="Angsana New"/>
          <w:b/>
          <w:bCs/>
          <w:sz w:val="30"/>
          <w:szCs w:val="30"/>
        </w:rPr>
        <w:t>SMART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”)</w:t>
      </w:r>
    </w:p>
    <w:p w:rsidR="00C6222E" w:rsidRPr="00A21B4E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  <w:highlight w:val="yellow"/>
        </w:rPr>
      </w:pPr>
    </w:p>
    <w:p w:rsidR="00C6222E" w:rsidRPr="00694A48" w:rsidRDefault="00C6222E" w:rsidP="00C6222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เมื่อวันที่ 21 เมษายน 2558 บริษัทย่อย</w:t>
      </w:r>
      <w:r w:rsidRPr="00694A48">
        <w:rPr>
          <w:rFonts w:ascii="Angsana New" w:hAnsi="Angsana New"/>
          <w:szCs w:val="30"/>
          <w:cs/>
        </w:rPr>
        <w:t>ออกใบสำคัญแสดงสิทธิที่จะซื้อหุ้นสามัญ</w:t>
      </w:r>
      <w:r>
        <w:rPr>
          <w:rFonts w:ascii="Angsana New" w:hAnsi="Angsana New" w:hint="cs"/>
          <w:szCs w:val="30"/>
          <w:cs/>
        </w:rPr>
        <w:t>เพิ่มทุน</w:t>
      </w:r>
      <w:r w:rsidRPr="00694A48">
        <w:rPr>
          <w:rFonts w:ascii="Angsana New" w:hAnsi="Angsana New"/>
          <w:szCs w:val="30"/>
          <w:cs/>
        </w:rPr>
        <w:t>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 xml:space="preserve">ครั้งที่ </w:t>
      </w:r>
      <w:r w:rsidRPr="00694A48">
        <w:rPr>
          <w:rFonts w:ascii="Angsana New" w:hAnsi="Angsana New"/>
          <w:szCs w:val="30"/>
        </w:rPr>
        <w:t xml:space="preserve">1 </w:t>
      </w:r>
      <w:r>
        <w:rPr>
          <w:rFonts w:ascii="Angsana New" w:hAnsi="Angsana New"/>
          <w:szCs w:val="30"/>
        </w:rPr>
        <w:t>(“SMART</w:t>
      </w:r>
      <w:r w:rsidRPr="00694A48">
        <w:rPr>
          <w:rFonts w:ascii="Angsana New" w:hAnsi="Angsana New"/>
          <w:szCs w:val="30"/>
        </w:rPr>
        <w:t>-W1</w:t>
      </w:r>
      <w:r>
        <w:rPr>
          <w:rFonts w:ascii="Angsana New" w:hAnsi="Angsana New"/>
          <w:szCs w:val="30"/>
        </w:rPr>
        <w:t>”</w:t>
      </w:r>
      <w:r w:rsidRPr="00694A48">
        <w:rPr>
          <w:rFonts w:ascii="Angsana New" w:hAnsi="Angsana New"/>
          <w:szCs w:val="30"/>
        </w:rPr>
        <w:t xml:space="preserve">) </w:t>
      </w:r>
      <w:r w:rsidRPr="00694A48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>
        <w:rPr>
          <w:rFonts w:ascii="Angsana New" w:hAnsi="Angsana New"/>
          <w:szCs w:val="30"/>
          <w:cs/>
        </w:rPr>
        <w:t>จำนวน</w:t>
      </w:r>
      <w:r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183</w:t>
      </w:r>
      <w:r>
        <w:rPr>
          <w:rFonts w:ascii="Angsana New" w:hAnsi="Angsana New"/>
          <w:szCs w:val="30"/>
        </w:rPr>
        <w:t>,99</w:t>
      </w:r>
      <w:r>
        <w:rPr>
          <w:rFonts w:ascii="Angsana New" w:hAnsi="Angsana New" w:hint="cs"/>
          <w:szCs w:val="30"/>
          <w:cs/>
        </w:rPr>
        <w:t>9</w:t>
      </w:r>
      <w:r>
        <w:rPr>
          <w:rFonts w:ascii="Angsana New" w:hAnsi="Angsana New"/>
          <w:szCs w:val="30"/>
        </w:rPr>
        <w:t xml:space="preserve">,234 </w:t>
      </w:r>
      <w:r w:rsidRPr="00694A48">
        <w:rPr>
          <w:rFonts w:ascii="Angsana New" w:hAnsi="Angsana New"/>
          <w:szCs w:val="30"/>
          <w:cs/>
        </w:rPr>
        <w:t>หน่วย</w:t>
      </w:r>
      <w:r>
        <w:rPr>
          <w:rFonts w:ascii="Angsana New" w:hAnsi="Angsana New" w:hint="cs"/>
          <w:szCs w:val="30"/>
          <w:cs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โดยจัดสรรให้แก่ผู้ถือหุ้นเดิมในอัตราส่วน </w:t>
      </w:r>
      <w:r>
        <w:rPr>
          <w:rFonts w:ascii="Angsana New" w:hAnsi="Angsana New"/>
          <w:szCs w:val="30"/>
        </w:rPr>
        <w:t>5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>
        <w:rPr>
          <w:rFonts w:ascii="Angsana New" w:hAnsi="Angsana New"/>
          <w:szCs w:val="30"/>
        </w:rPr>
        <w:t>2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>หน่วย</w:t>
      </w:r>
      <w:r w:rsidRPr="00694A4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โดยไม่มีการคิดมูลค่า </w:t>
      </w:r>
      <w:r w:rsidRPr="00694A48">
        <w:rPr>
          <w:rFonts w:ascii="Angsana New" w:hAnsi="Angsana New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Pr="00694A48">
        <w:rPr>
          <w:rFonts w:ascii="Angsana New" w:hAnsi="Angsana New"/>
          <w:szCs w:val="30"/>
        </w:rPr>
        <w:t xml:space="preserve">3 </w:t>
      </w:r>
      <w:r>
        <w:rPr>
          <w:rFonts w:ascii="Angsana New" w:hAnsi="Angsana New"/>
          <w:szCs w:val="30"/>
          <w:cs/>
        </w:rPr>
        <w:t>ปี</w:t>
      </w:r>
      <w:r w:rsidRPr="00694A48">
        <w:rPr>
          <w:rFonts w:ascii="Angsana New" w:hAnsi="Angsana New"/>
          <w:szCs w:val="30"/>
          <w:cs/>
        </w:rPr>
        <w:t>นับจากวันออกใบสำคัญแสดงสิทธิ (</w:t>
      </w:r>
      <w:r>
        <w:rPr>
          <w:rFonts w:ascii="Angsana New" w:hAnsi="Angsana New" w:hint="cs"/>
          <w:szCs w:val="30"/>
          <w:cs/>
        </w:rPr>
        <w:t>ตั้งแต่</w:t>
      </w:r>
      <w:r>
        <w:rPr>
          <w:rFonts w:ascii="Angsana New" w:hAnsi="Angsana New"/>
          <w:szCs w:val="30"/>
          <w:cs/>
        </w:rPr>
        <w:t>วันที่ 2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255</w:t>
      </w:r>
      <w:r>
        <w:rPr>
          <w:rFonts w:ascii="Angsana New" w:hAnsi="Angsana New" w:hint="cs"/>
          <w:szCs w:val="30"/>
          <w:cs/>
        </w:rPr>
        <w:t>8</w:t>
      </w:r>
      <w:r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ถึง</w:t>
      </w:r>
      <w:r w:rsidRPr="00694A48">
        <w:rPr>
          <w:rFonts w:ascii="Angsana New" w:hAnsi="Angsana New"/>
          <w:szCs w:val="30"/>
          <w:cs/>
        </w:rPr>
        <w:t xml:space="preserve">วันที่ </w:t>
      </w:r>
      <w:r>
        <w:rPr>
          <w:rFonts w:ascii="Angsana New" w:hAnsi="Angsana New" w:hint="cs"/>
          <w:szCs w:val="30"/>
          <w:cs/>
        </w:rPr>
        <w:t>20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 w:rsidRPr="00694A48"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 w:rsidRPr="00694A48">
        <w:rPr>
          <w:rFonts w:ascii="Angsana New" w:hAnsi="Angsana New"/>
          <w:szCs w:val="30"/>
          <w:cs/>
        </w:rPr>
        <w:t>) ผู้ถือใบสำคัญแสดงสิทธิ</w:t>
      </w:r>
      <w:r>
        <w:rPr>
          <w:rFonts w:ascii="Angsana New" w:hAnsi="Angsana New" w:hint="cs"/>
          <w:szCs w:val="30"/>
          <w:cs/>
        </w:rPr>
        <w:t xml:space="preserve">เริ่มใช้สิทธิได้เมื่อครบกำหนด 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 w:hint="cs"/>
          <w:szCs w:val="30"/>
          <w:cs/>
        </w:rPr>
        <w:t xml:space="preserve"> ปี นับจากวันออกใบสำคัญแสดงสิทธิ และ</w:t>
      </w:r>
      <w:r w:rsidRPr="00694A48">
        <w:rPr>
          <w:rFonts w:ascii="Angsana New" w:hAnsi="Angsana New"/>
          <w:szCs w:val="30"/>
          <w:cs/>
        </w:rPr>
        <w:t>สามารถใช้สิทธิซื้อหุ้นสามัญของบริษัท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>ได้ทุกวันทำการสุดท้ายของเดือนมิถุนายนและธันวาคมของแต่ละปี</w:t>
      </w:r>
      <w:r>
        <w:rPr>
          <w:rFonts w:ascii="Angsana New" w:hAnsi="Angsana New" w:hint="cs"/>
          <w:szCs w:val="30"/>
          <w:cs/>
        </w:rPr>
        <w:t>ปฏิทิน</w:t>
      </w:r>
      <w:r w:rsidRPr="00694A48">
        <w:rPr>
          <w:rFonts w:ascii="Angsana New" w:hAnsi="Angsana New"/>
          <w:szCs w:val="30"/>
          <w:cs/>
        </w:rPr>
        <w:t xml:space="preserve">ตลอดอายุของใบสำคัญแสดงสิทธิ (วันที่ใช้สิทธิครั้งที่ </w:t>
      </w:r>
      <w:r w:rsidRPr="00694A48">
        <w:rPr>
          <w:rFonts w:ascii="Angsana New" w:hAnsi="Angsana New"/>
          <w:szCs w:val="30"/>
        </w:rPr>
        <w:t xml:space="preserve">1 </w:t>
      </w:r>
      <w:r w:rsidRPr="00694A48">
        <w:rPr>
          <w:rFonts w:ascii="Angsana New" w:hAnsi="Angsana New"/>
          <w:szCs w:val="30"/>
          <w:cs/>
        </w:rPr>
        <w:t xml:space="preserve">คือวันที่ </w:t>
      </w:r>
      <w:r w:rsidRPr="00694A48">
        <w:rPr>
          <w:rFonts w:ascii="Angsana New" w:hAnsi="Angsana New"/>
          <w:szCs w:val="30"/>
        </w:rPr>
        <w:t>30</w:t>
      </w:r>
      <w:r w:rsidRPr="00694A48">
        <w:rPr>
          <w:rFonts w:ascii="Angsana New" w:hAnsi="Angsana New"/>
          <w:szCs w:val="30"/>
          <w:cs/>
        </w:rPr>
        <w:t xml:space="preserve"> มิถุนายน </w:t>
      </w:r>
      <w:r w:rsidRPr="00694A48">
        <w:rPr>
          <w:rFonts w:ascii="Angsana New" w:hAnsi="Angsana New"/>
          <w:szCs w:val="30"/>
        </w:rPr>
        <w:t>255</w:t>
      </w:r>
      <w:r>
        <w:rPr>
          <w:rFonts w:ascii="Angsana New" w:hAnsi="Angsana New"/>
          <w:szCs w:val="30"/>
        </w:rPr>
        <w:t>9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และวันใช้สิทธิครั้งสุดท้ายคือวันที่ </w:t>
      </w:r>
      <w:r>
        <w:rPr>
          <w:rFonts w:ascii="Angsana New" w:hAnsi="Angsana New" w:hint="cs"/>
          <w:szCs w:val="30"/>
          <w:cs/>
        </w:rPr>
        <w:t>20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 w:rsidRPr="00694A48">
        <w:rPr>
          <w:rFonts w:ascii="Angsana New" w:hAnsi="Angsana New"/>
          <w:szCs w:val="30"/>
          <w:cs/>
        </w:rPr>
        <w:t>) โดยมีอัตราการใช้สิทธิซื้อหุ้นคือใบสำคัญแสดงสิทธิที่จะซื้อหุ้นสามัญหนึ่ง (</w:t>
      </w:r>
      <w:r w:rsidRPr="00694A48">
        <w:rPr>
          <w:rFonts w:ascii="Angsana New" w:hAnsi="Angsana New"/>
          <w:szCs w:val="30"/>
        </w:rPr>
        <w:t xml:space="preserve">1) </w:t>
      </w:r>
      <w:r w:rsidRPr="00694A48">
        <w:rPr>
          <w:rFonts w:ascii="Angsana New" w:hAnsi="Angsana New"/>
          <w:szCs w:val="30"/>
          <w:cs/>
        </w:rPr>
        <w:t>หน่วยต่อการซื้อหุ้นสามัญของบริษัท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>หนึ่ง (</w:t>
      </w:r>
      <w:r w:rsidRPr="00694A48">
        <w:rPr>
          <w:rFonts w:ascii="Angsana New" w:hAnsi="Angsana New"/>
          <w:szCs w:val="30"/>
        </w:rPr>
        <w:t xml:space="preserve">1) </w:t>
      </w:r>
      <w:r w:rsidRPr="00694A48">
        <w:rPr>
          <w:rFonts w:ascii="Angsana New" w:hAnsi="Angsana New"/>
          <w:szCs w:val="30"/>
          <w:cs/>
        </w:rPr>
        <w:t xml:space="preserve">หุ้นในราคาหุ้นละ </w:t>
      </w:r>
      <w:r>
        <w:rPr>
          <w:rFonts w:ascii="Angsana New" w:hAnsi="Angsana New"/>
          <w:szCs w:val="30"/>
        </w:rPr>
        <w:t>1.25</w:t>
      </w:r>
      <w:r w:rsidRPr="00694A4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/>
          <w:szCs w:val="30"/>
          <w:cs/>
        </w:rPr>
        <w:t xml:space="preserve">บาท </w:t>
      </w:r>
    </w:p>
    <w:p w:rsidR="00C6222E" w:rsidRPr="00605A51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C6222E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บริษัทย่อยนำ</w:t>
      </w:r>
      <w:r w:rsidRPr="00B834A6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Pr="00694A48">
        <w:rPr>
          <w:rFonts w:ascii="Angsana New" w:hAnsi="Angsana New"/>
          <w:szCs w:val="30"/>
          <w:cs/>
        </w:rPr>
        <w:t>ที่จะซื้อหุ้นสามัญ</w:t>
      </w:r>
      <w:r w:rsidRPr="00B834A6">
        <w:rPr>
          <w:rFonts w:ascii="Angsana New" w:hAnsi="Angsana New" w:hint="cs"/>
          <w:sz w:val="30"/>
          <w:szCs w:val="30"/>
          <w:cs/>
        </w:rPr>
        <w:t>ดังกล่าวเข้า</w:t>
      </w:r>
      <w:r w:rsidRPr="00B834A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D5C1A">
        <w:rPr>
          <w:rFonts w:ascii="Angsana New" w:hAnsi="Angsana New" w:hint="cs"/>
          <w:sz w:val="30"/>
          <w:szCs w:val="30"/>
          <w:cs/>
        </w:rPr>
        <w:t>18 พฤษภาคม 2558</w:t>
      </w:r>
      <w:r w:rsidRPr="00B834A6">
        <w:rPr>
          <w:rFonts w:ascii="Angsana New" w:hAnsi="Angsana New" w:hint="cs"/>
          <w:sz w:val="30"/>
          <w:szCs w:val="30"/>
          <w:cs/>
        </w:rPr>
        <w:t xml:space="preserve"> </w:t>
      </w:r>
    </w:p>
    <w:p w:rsidR="00C6222E" w:rsidRPr="00E46B7B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32F09" w:rsidRDefault="00B32F09" w:rsidP="0054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วันที่ 20 เมษายน 2561 เป็นวัน</w:t>
      </w:r>
      <w:r w:rsidRPr="00F26B42">
        <w:rPr>
          <w:rFonts w:ascii="Angsana New" w:hAnsi="Angsana New" w:hint="cs"/>
          <w:sz w:val="30"/>
          <w:szCs w:val="30"/>
          <w:cs/>
        </w:rPr>
        <w:t>ใช้สิทธิครั้งสุดท้าย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มีการนำ</w:t>
      </w:r>
      <w:r w:rsidRPr="00AC3891">
        <w:rPr>
          <w:rFonts w:ascii="Angsana New" w:hAnsi="Angsana New"/>
          <w:sz w:val="30"/>
          <w:szCs w:val="30"/>
        </w:rPr>
        <w:t xml:space="preserve">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240 หน่วย </w:t>
      </w:r>
      <w:r w:rsidRPr="002B2100">
        <w:rPr>
          <w:rFonts w:ascii="Angsana New" w:hAnsi="Angsana New" w:hint="cs"/>
          <w:szCs w:val="30"/>
          <w:cs/>
        </w:rPr>
        <w:t>มาใช้สิทธิซื้อหุ้นสามัญ</w:t>
      </w:r>
      <w:r>
        <w:rPr>
          <w:rFonts w:ascii="Angsana New" w:hAnsi="Angsana New" w:hint="cs"/>
          <w:szCs w:val="30"/>
          <w:cs/>
        </w:rPr>
        <w:t>ของบริษัท</w:t>
      </w:r>
      <w:r w:rsidR="00A72233"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AC3891">
        <w:rPr>
          <w:rFonts w:ascii="Angsana New" w:hAnsi="Angsana New"/>
          <w:sz w:val="30"/>
          <w:szCs w:val="30"/>
        </w:rPr>
        <w:t xml:space="preserve">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ส่วนที่ยังไม่ใช้สิทธิจำนวน </w:t>
      </w:r>
      <w:r>
        <w:rPr>
          <w:rFonts w:ascii="Angsana New" w:hAnsi="Angsana New"/>
          <w:sz w:val="30"/>
          <w:szCs w:val="30"/>
        </w:rPr>
        <w:t xml:space="preserve">183,998,994 </w:t>
      </w:r>
      <w:r>
        <w:rPr>
          <w:rFonts w:ascii="Angsana New" w:hAnsi="Angsana New" w:hint="cs"/>
          <w:sz w:val="30"/>
          <w:szCs w:val="30"/>
          <w:cs/>
        </w:rPr>
        <w:t xml:space="preserve">หน่วย ได้พ้นสภาพการเป็นหลักทรัพย์จดทะเบียนในตลาดหลักทรัพย์เมื่อวันที่ 21 เมษายน 2561 ผู้ถือหลักทรัพย์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ไม่สามารถใช้สิทธิใดๆ ได้อีก </w:t>
      </w:r>
      <w:r w:rsidRPr="00E626F1">
        <w:rPr>
          <w:rFonts w:ascii="Angsana New" w:hAnsi="Angsana New"/>
          <w:sz w:val="30"/>
          <w:szCs w:val="30"/>
          <w:cs/>
        </w:rPr>
        <w:t>ทั้งนี้คณะกรรมการ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E626F1">
        <w:rPr>
          <w:rFonts w:ascii="Angsana New" w:hAnsi="Angsana New"/>
          <w:sz w:val="30"/>
          <w:szCs w:val="30"/>
          <w:cs/>
        </w:rPr>
        <w:t>บริษัท</w:t>
      </w:r>
      <w:r w:rsidR="00A72233">
        <w:rPr>
          <w:rFonts w:ascii="Angsana New" w:hAnsi="Angsana New" w:hint="cs"/>
          <w:sz w:val="30"/>
          <w:szCs w:val="30"/>
          <w:cs/>
        </w:rPr>
        <w:t>ย่อย</w:t>
      </w:r>
      <w:r w:rsidRPr="00E626F1">
        <w:rPr>
          <w:rFonts w:ascii="Angsana New" w:hAnsi="Angsana New"/>
          <w:sz w:val="30"/>
          <w:szCs w:val="30"/>
          <w:cs/>
        </w:rPr>
        <w:t>จะเสนอต่อที่ประชุมผู้ถือหุ้น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="00A72233">
        <w:rPr>
          <w:rFonts w:ascii="Angsana New" w:hAnsi="Angsana New" w:hint="cs"/>
          <w:sz w:val="30"/>
          <w:szCs w:val="30"/>
          <w:cs/>
        </w:rPr>
        <w:t>ย่อย</w:t>
      </w:r>
      <w:r w:rsidRPr="00E626F1">
        <w:rPr>
          <w:rFonts w:ascii="Angsana New" w:hAnsi="Angsana New"/>
          <w:sz w:val="30"/>
          <w:szCs w:val="30"/>
          <w:cs/>
        </w:rPr>
        <w:t xml:space="preserve">คราวถัดไปในการพิจารณาลดทุนจดทะเบียนส่วนที่ออกมาเพื่อรองรับการใช้สิทธิเฉพาะส่วนที่เกี่ยวข้องกับ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626F1">
        <w:rPr>
          <w:rFonts w:ascii="Angsana New" w:hAnsi="Angsana New"/>
          <w:sz w:val="30"/>
          <w:szCs w:val="30"/>
          <w:cs/>
        </w:rPr>
        <w:t>ต่อไป</w:t>
      </w:r>
    </w:p>
    <w:p w:rsidR="00C6222E" w:rsidRPr="00DF626F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C6222E" w:rsidRPr="007D696B" w:rsidRDefault="001542C3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542C3">
        <w:rPr>
          <w:rFonts w:ascii="Angsana New" w:hAnsi="Angsana New" w:hint="cs"/>
          <w:sz w:val="30"/>
          <w:szCs w:val="30"/>
          <w:cs/>
        </w:rPr>
        <w:t>ในงวดสามเดือน</w:t>
      </w:r>
      <w:r w:rsidR="00E00179" w:rsidRPr="001542C3">
        <w:rPr>
          <w:rFonts w:ascii="Angsana New" w:hAnsi="Angsana New" w:hint="cs"/>
          <w:sz w:val="30"/>
          <w:szCs w:val="30"/>
          <w:cs/>
        </w:rPr>
        <w:t>สิ้นสุดวันที่ 31 มีนาคม</w:t>
      </w:r>
      <w:r w:rsidR="00C6222E" w:rsidRPr="001542C3">
        <w:rPr>
          <w:rFonts w:ascii="Angsana New" w:hAnsi="Angsana New" w:hint="cs"/>
          <w:sz w:val="30"/>
          <w:szCs w:val="30"/>
          <w:cs/>
        </w:rPr>
        <w:t xml:space="preserve"> </w:t>
      </w:r>
      <w:r w:rsidR="00C6222E" w:rsidRPr="001542C3">
        <w:rPr>
          <w:rFonts w:ascii="Angsana New" w:hAnsi="Angsana New"/>
          <w:sz w:val="30"/>
          <w:szCs w:val="30"/>
        </w:rPr>
        <w:t>25</w:t>
      </w:r>
      <w:r w:rsidR="0054401E" w:rsidRPr="001542C3">
        <w:rPr>
          <w:rFonts w:ascii="Angsana New" w:hAnsi="Angsana New" w:hint="cs"/>
          <w:sz w:val="30"/>
          <w:szCs w:val="30"/>
          <w:cs/>
        </w:rPr>
        <w:t>60</w:t>
      </w:r>
      <w:r w:rsidR="00C6222E" w:rsidRPr="001542C3">
        <w:rPr>
          <w:rFonts w:ascii="Angsana New" w:hAnsi="Angsana New" w:hint="cs"/>
          <w:sz w:val="30"/>
          <w:szCs w:val="30"/>
          <w:cs/>
        </w:rPr>
        <w:t xml:space="preserve"> กลุ่มบริษัทขายใบสำคัญ</w:t>
      </w:r>
      <w:r w:rsidR="00E00179" w:rsidRPr="001542C3">
        <w:rPr>
          <w:rFonts w:ascii="Angsana New" w:hAnsi="Angsana New" w:hint="cs"/>
          <w:sz w:val="30"/>
          <w:szCs w:val="30"/>
          <w:cs/>
        </w:rPr>
        <w:t xml:space="preserve">แสดงสิทธิที่ได้รับจัดสรรจำนวน </w:t>
      </w:r>
      <w:r w:rsidR="00E00179" w:rsidRPr="00190B8C">
        <w:rPr>
          <w:rFonts w:ascii="Angsana New" w:hAnsi="Angsana New" w:hint="cs"/>
          <w:sz w:val="30"/>
          <w:szCs w:val="30"/>
          <w:cs/>
        </w:rPr>
        <w:t>17.5</w:t>
      </w:r>
      <w:r w:rsidR="00E00179" w:rsidRPr="001542C3">
        <w:rPr>
          <w:rFonts w:ascii="Angsana New" w:hAnsi="Angsana New" w:hint="cs"/>
          <w:sz w:val="30"/>
          <w:szCs w:val="30"/>
          <w:cs/>
        </w:rPr>
        <w:t xml:space="preserve"> ล้านหน่วย </w:t>
      </w:r>
      <w:r w:rsidR="00C6222E" w:rsidRPr="001542C3">
        <w:rPr>
          <w:rFonts w:ascii="Angsana New" w:hAnsi="Angsana New" w:hint="cs"/>
          <w:sz w:val="30"/>
          <w:szCs w:val="30"/>
          <w:cs/>
        </w:rPr>
        <w:t>โดยได้รับเงินจ</w:t>
      </w:r>
      <w:r w:rsidR="00E00179" w:rsidRPr="001542C3">
        <w:rPr>
          <w:rFonts w:ascii="Angsana New" w:hAnsi="Angsana New" w:hint="cs"/>
          <w:sz w:val="30"/>
          <w:szCs w:val="30"/>
          <w:cs/>
        </w:rPr>
        <w:t xml:space="preserve">ากการขายในงบการเงินรวมจำนวน </w:t>
      </w:r>
      <w:r w:rsidR="00E00179" w:rsidRPr="00190B8C">
        <w:rPr>
          <w:rFonts w:ascii="Angsana New" w:hAnsi="Angsana New" w:hint="cs"/>
          <w:sz w:val="30"/>
          <w:szCs w:val="30"/>
          <w:cs/>
        </w:rPr>
        <w:t>5.9</w:t>
      </w:r>
      <w:r w:rsidR="00C6222E" w:rsidRPr="001542C3">
        <w:rPr>
          <w:rFonts w:ascii="Angsana New" w:hAnsi="Angsana New" w:hint="cs"/>
          <w:sz w:val="30"/>
          <w:szCs w:val="30"/>
          <w:cs/>
        </w:rPr>
        <w:t xml:space="preserve"> ล้านบาท และมีผลขาดทุนจากการขายในงบการเงินเฉพาะกิจการจำนวน </w:t>
      </w:r>
      <w:r w:rsidR="002D487C">
        <w:rPr>
          <w:rFonts w:ascii="Angsana New" w:hAnsi="Angsana New" w:hint="cs"/>
          <w:sz w:val="30"/>
          <w:szCs w:val="30"/>
          <w:cs/>
        </w:rPr>
        <w:t>0.8</w:t>
      </w:r>
      <w:r w:rsidR="00C6222E" w:rsidRPr="001542C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C6222E" w:rsidRPr="001542C3">
        <w:rPr>
          <w:rFonts w:ascii="Angsana New" w:hAnsi="Angsana New"/>
          <w:sz w:val="30"/>
          <w:szCs w:val="30"/>
        </w:rPr>
        <w:t xml:space="preserve"> </w:t>
      </w:r>
    </w:p>
    <w:p w:rsidR="00C6222E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</w:rPr>
      </w:pPr>
    </w:p>
    <w:p w:rsidR="00DF3036" w:rsidRDefault="00DF3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Cs w:val="30"/>
          <w:cs/>
        </w:rPr>
        <w:br w:type="page"/>
      </w:r>
    </w:p>
    <w:p w:rsidR="00C6222E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lastRenderedPageBreak/>
        <w:t>เงินปันผลจ่าย</w:t>
      </w:r>
    </w:p>
    <w:p w:rsidR="00C6222E" w:rsidRPr="00526DE4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C6222E" w:rsidRPr="001C5678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  <w:cs/>
        </w:rPr>
      </w:pPr>
      <w:r>
        <w:rPr>
          <w:rFonts w:ascii="Angsana New" w:hAnsi="Angsana New" w:hint="cs"/>
          <w:b/>
          <w:bCs/>
          <w:szCs w:val="30"/>
          <w:cs/>
        </w:rPr>
        <w:t>-</w:t>
      </w:r>
      <w:r>
        <w:rPr>
          <w:rFonts w:ascii="Angsana New" w:hAnsi="Angsana New" w:hint="cs"/>
          <w:b/>
          <w:bCs/>
          <w:szCs w:val="30"/>
          <w:cs/>
        </w:rPr>
        <w:tab/>
      </w:r>
      <w:r w:rsidRPr="00526DE4">
        <w:rPr>
          <w:rFonts w:ascii="Angsana New" w:hAnsi="Angsana New" w:hint="cs"/>
          <w:b/>
          <w:bCs/>
          <w:szCs w:val="30"/>
          <w:cs/>
        </w:rPr>
        <w:t>บริษัท ชลบุรีกันยง จำกัด</w:t>
      </w:r>
      <w:r>
        <w:rPr>
          <w:rFonts w:ascii="Angsana New" w:hAnsi="Angsana New"/>
          <w:b/>
          <w:bCs/>
          <w:szCs w:val="30"/>
        </w:rPr>
        <w:t xml:space="preserve"> </w:t>
      </w:r>
      <w:r>
        <w:rPr>
          <w:rFonts w:ascii="Angsana New" w:hAnsi="Angsana New" w:hint="cs"/>
          <w:b/>
          <w:bCs/>
          <w:szCs w:val="30"/>
          <w:cs/>
        </w:rPr>
        <w:t>(“บริษัทย่อย”)</w:t>
      </w:r>
    </w:p>
    <w:p w:rsidR="00C6222E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C6222E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C5678">
        <w:rPr>
          <w:rFonts w:ascii="Angsana New" w:hAnsi="Angsana New"/>
          <w:szCs w:val="30"/>
          <w:cs/>
        </w:rPr>
        <w:t>ในการ</w:t>
      </w:r>
      <w:r w:rsidRPr="00810B47">
        <w:rPr>
          <w:rFonts w:ascii="Angsana New" w:hAnsi="Angsana New"/>
          <w:sz w:val="30"/>
          <w:szCs w:val="30"/>
          <w:cs/>
        </w:rPr>
        <w:t>ประชุม</w:t>
      </w:r>
      <w:r w:rsidRPr="00810B47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Pr="00810B47">
        <w:rPr>
          <w:rFonts w:ascii="Angsana New" w:hAnsi="Angsana New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810B4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8</w:t>
      </w:r>
      <w:r w:rsidRPr="00810B47">
        <w:rPr>
          <w:rFonts w:ascii="Angsana New" w:hAnsi="Angsana New"/>
          <w:sz w:val="30"/>
          <w:szCs w:val="30"/>
          <w:cs/>
        </w:rPr>
        <w:t xml:space="preserve"> </w:t>
      </w:r>
      <w:r w:rsidRPr="00810B47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 w:rsidRPr="00810B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ผู้ถือหุ้นของบริษัทย่อย</w:t>
      </w:r>
      <w:r w:rsidRPr="00810B47">
        <w:rPr>
          <w:rFonts w:ascii="Angsana New" w:hAnsi="Angsana New"/>
          <w:sz w:val="30"/>
          <w:szCs w:val="30"/>
          <w:cs/>
        </w:rPr>
        <w:t>มีมติ</w:t>
      </w:r>
      <w:r>
        <w:rPr>
          <w:rFonts w:ascii="Angsana New" w:hAnsi="Angsana New" w:hint="cs"/>
          <w:sz w:val="30"/>
          <w:szCs w:val="30"/>
          <w:cs/>
        </w:rPr>
        <w:t>อนุมัติ</w:t>
      </w:r>
      <w:r w:rsidRPr="00891160">
        <w:rPr>
          <w:rFonts w:ascii="Angsana New" w:hAnsi="Angsana New" w:hint="cs"/>
          <w:sz w:val="30"/>
          <w:szCs w:val="30"/>
          <w:cs/>
        </w:rPr>
        <w:t>ให้บริษัท</w:t>
      </w:r>
      <w:r>
        <w:rPr>
          <w:rFonts w:ascii="Angsana New" w:hAnsi="Angsana New" w:hint="cs"/>
          <w:sz w:val="30"/>
          <w:szCs w:val="30"/>
          <w:cs/>
        </w:rPr>
        <w:t>ย่อยจัดสรรสำรองตามกฎหมายร้อยละ 5 จากกำไรสะสมที่ยังไม่ได้จัดสรรเป็นจำนวนเงิน 4.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Pr="00891160">
        <w:rPr>
          <w:rFonts w:ascii="Angsana New" w:hAnsi="Angsana New" w:hint="cs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>จากกำไรสะสมที่ยังไม่ได้จัดสรร ณ วันที่ 31 ธันวาคม 255</w:t>
      </w:r>
      <w:r>
        <w:rPr>
          <w:rFonts w:ascii="Angsana New" w:hAnsi="Angsana New"/>
          <w:sz w:val="30"/>
          <w:szCs w:val="30"/>
        </w:rPr>
        <w:t>9</w:t>
      </w:r>
      <w:r w:rsidRPr="00891160">
        <w:rPr>
          <w:rFonts w:ascii="Angsana New" w:hAnsi="Angsana New" w:hint="cs"/>
          <w:sz w:val="30"/>
          <w:szCs w:val="30"/>
          <w:cs/>
        </w:rPr>
        <w:t xml:space="preserve"> เป็นเงินรวม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0 </w:t>
      </w:r>
      <w:r w:rsidRPr="00891160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(1.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0 บาทต่อหุ้น) </w:t>
      </w:r>
      <w:r w:rsidRPr="00810B47">
        <w:rPr>
          <w:rFonts w:ascii="Angsana New" w:hAnsi="Angsana New"/>
          <w:sz w:val="30"/>
          <w:szCs w:val="30"/>
          <w:cs/>
        </w:rPr>
        <w:t xml:space="preserve">ซึ่งจ่ายให้กับผู้ถือหุ้นในวันที่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9</w:t>
      </w:r>
      <w:r w:rsidRPr="00810B47"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60</w:t>
      </w:r>
    </w:p>
    <w:p w:rsidR="00C6222E" w:rsidRPr="00E34444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</w:rPr>
      </w:pPr>
    </w:p>
    <w:p w:rsidR="00C6222E" w:rsidRPr="001C5678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  <w:cs/>
        </w:rPr>
      </w:pPr>
      <w:r w:rsidRPr="001C5678">
        <w:rPr>
          <w:rFonts w:ascii="Angsana New" w:hAnsi="Angsana New" w:hint="cs"/>
          <w:b/>
          <w:bCs/>
          <w:szCs w:val="30"/>
          <w:cs/>
        </w:rPr>
        <w:t>-</w:t>
      </w:r>
      <w:r w:rsidRPr="001C5678">
        <w:rPr>
          <w:rFonts w:ascii="Angsana New" w:hAnsi="Angsana New" w:hint="cs"/>
          <w:b/>
          <w:bCs/>
          <w:szCs w:val="30"/>
          <w:cs/>
        </w:rPr>
        <w:tab/>
        <w:t>บริษัท ตะวันออกการขนส่ง จำกัด</w:t>
      </w:r>
      <w:r>
        <w:rPr>
          <w:rFonts w:ascii="Angsana New" w:hAnsi="Angsana New"/>
          <w:b/>
          <w:bCs/>
          <w:szCs w:val="30"/>
        </w:rPr>
        <w:t xml:space="preserve"> </w:t>
      </w:r>
      <w:r>
        <w:rPr>
          <w:rFonts w:ascii="Angsana New" w:hAnsi="Angsana New" w:hint="cs"/>
          <w:b/>
          <w:bCs/>
          <w:szCs w:val="30"/>
          <w:cs/>
        </w:rPr>
        <w:t>(“บริษัทย่อย”)</w:t>
      </w:r>
    </w:p>
    <w:p w:rsidR="00C6222E" w:rsidRPr="001C5678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C6222E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szCs w:val="30"/>
          <w:cs/>
        </w:rPr>
        <w:t>ในการประชุม</w:t>
      </w:r>
      <w:r w:rsidRPr="001C5678">
        <w:rPr>
          <w:rFonts w:ascii="Angsana New" w:hAnsi="Angsana New" w:hint="cs"/>
          <w:szCs w:val="30"/>
          <w:cs/>
        </w:rPr>
        <w:t>วิสามัญ</w:t>
      </w:r>
      <w:r w:rsidRPr="001C5678">
        <w:rPr>
          <w:rFonts w:ascii="Angsana New" w:hAnsi="Angsana New"/>
          <w:szCs w:val="30"/>
          <w:cs/>
        </w:rPr>
        <w:t>ผู้ถือหุ้น</w:t>
      </w:r>
      <w:r w:rsidRPr="001C5678">
        <w:rPr>
          <w:rFonts w:ascii="Angsana New" w:hAnsi="Angsana New" w:hint="cs"/>
          <w:szCs w:val="30"/>
          <w:cs/>
        </w:rPr>
        <w:t>ของบริษัทย่อย</w:t>
      </w:r>
      <w:r w:rsidRPr="001C5678">
        <w:rPr>
          <w:rFonts w:ascii="Angsana New" w:hAnsi="Angsana New"/>
          <w:szCs w:val="30"/>
          <w:cs/>
        </w:rPr>
        <w:t>เมื่อ</w:t>
      </w:r>
      <w:r>
        <w:rPr>
          <w:rFonts w:ascii="Angsana New" w:hAnsi="Angsana New" w:hint="cs"/>
          <w:szCs w:val="30"/>
          <w:cs/>
        </w:rPr>
        <w:t>วันที่ 28</w:t>
      </w:r>
      <w:r w:rsidRPr="001C5678">
        <w:rPr>
          <w:rFonts w:ascii="Angsana New" w:hAnsi="Angsana New" w:hint="cs"/>
          <w:szCs w:val="30"/>
          <w:cs/>
        </w:rPr>
        <w:t xml:space="preserve"> มีนาคม</w:t>
      </w:r>
      <w:r w:rsidRPr="001C5678">
        <w:rPr>
          <w:rFonts w:ascii="Angsana New" w:hAnsi="Angsana New"/>
          <w:szCs w:val="30"/>
          <w:cs/>
        </w:rPr>
        <w:t xml:space="preserve"> 25</w:t>
      </w:r>
      <w:r>
        <w:rPr>
          <w:rFonts w:ascii="Angsana New" w:hAnsi="Angsana New" w:hint="cs"/>
          <w:szCs w:val="30"/>
          <w:cs/>
        </w:rPr>
        <w:t>60</w:t>
      </w:r>
      <w:r w:rsidRPr="001C5678">
        <w:rPr>
          <w:rFonts w:ascii="Angsana New" w:hAnsi="Angsana New" w:hint="cs"/>
          <w:szCs w:val="30"/>
          <w:cs/>
        </w:rPr>
        <w:t xml:space="preserve"> </w:t>
      </w:r>
      <w:r w:rsidRPr="001C5678">
        <w:rPr>
          <w:rFonts w:ascii="Angsana New" w:hAnsi="Angsana New"/>
          <w:szCs w:val="30"/>
          <w:cs/>
        </w:rPr>
        <w:t>ผู้ถือหุ้น</w:t>
      </w:r>
      <w:r w:rsidRPr="001C5678">
        <w:rPr>
          <w:rFonts w:ascii="Angsana New" w:hAnsi="Angsana New" w:hint="cs"/>
          <w:szCs w:val="30"/>
          <w:cs/>
        </w:rPr>
        <w:t>ของบริษัทย่อย</w:t>
      </w:r>
      <w:r w:rsidRPr="001C5678">
        <w:rPr>
          <w:rFonts w:ascii="Angsana New" w:hAnsi="Angsana New"/>
          <w:szCs w:val="30"/>
          <w:cs/>
        </w:rPr>
        <w:t>มีมติอนุมัติ</w:t>
      </w:r>
      <w:r w:rsidRPr="001C5678">
        <w:rPr>
          <w:rFonts w:ascii="Angsana New" w:hAnsi="Angsana New" w:hint="cs"/>
          <w:szCs w:val="30"/>
          <w:cs/>
        </w:rPr>
        <w:t>ให้บริษัทย่อยจัดสรรสำรองตามกฎหมายร้อยละ 5 จากกำไรสะส</w:t>
      </w:r>
      <w:r>
        <w:rPr>
          <w:rFonts w:ascii="Angsana New" w:hAnsi="Angsana New" w:hint="cs"/>
          <w:szCs w:val="30"/>
          <w:cs/>
        </w:rPr>
        <w:t>มที่ยังไม่ได้จัดสรรจำนวนเงิน 2.0</w:t>
      </w:r>
      <w:r w:rsidRPr="001C5678">
        <w:rPr>
          <w:rFonts w:ascii="Angsana New" w:hAnsi="Angsana New" w:hint="cs"/>
          <w:szCs w:val="30"/>
          <w:cs/>
        </w:rPr>
        <w:t xml:space="preserve"> ล้านบาท และจ่ายเ</w:t>
      </w:r>
      <w:r>
        <w:rPr>
          <w:rFonts w:ascii="Angsana New" w:hAnsi="Angsana New" w:hint="cs"/>
          <w:szCs w:val="30"/>
          <w:cs/>
        </w:rPr>
        <w:t>งินปันผลระหว่างกาลเป็นเงินรวม 40</w:t>
      </w:r>
      <w:r w:rsidRPr="001C5678">
        <w:rPr>
          <w:rFonts w:ascii="Angsana New" w:hAnsi="Angsana New" w:hint="cs"/>
          <w:szCs w:val="30"/>
          <w:cs/>
        </w:rPr>
        <w:t xml:space="preserve"> ล้านบาท</w:t>
      </w:r>
      <w:r>
        <w:rPr>
          <w:rFonts w:ascii="Angsana New" w:hAnsi="Angsana New" w:hint="cs"/>
          <w:szCs w:val="30"/>
          <w:cs/>
        </w:rPr>
        <w:t xml:space="preserve"> (40</w:t>
      </w:r>
      <w:r w:rsidRPr="001C5678">
        <w:rPr>
          <w:rFonts w:ascii="Angsana New" w:hAnsi="Angsana New" w:hint="cs"/>
          <w:szCs w:val="30"/>
          <w:cs/>
        </w:rPr>
        <w:t xml:space="preserve"> บาทต่อหุ้น) ซึ่</w:t>
      </w:r>
      <w:r>
        <w:rPr>
          <w:rFonts w:ascii="Angsana New" w:hAnsi="Angsana New" w:hint="cs"/>
          <w:szCs w:val="30"/>
          <w:cs/>
        </w:rPr>
        <w:t>งจ่ายให้กับผู้ถือหุ้นในวันที่ 30</w:t>
      </w:r>
      <w:r w:rsidRPr="001C5678">
        <w:rPr>
          <w:rFonts w:ascii="Angsana New" w:hAnsi="Angsana New" w:hint="cs"/>
          <w:szCs w:val="30"/>
          <w:cs/>
        </w:rPr>
        <w:t xml:space="preserve"> มีนาคม 25</w:t>
      </w:r>
      <w:r>
        <w:rPr>
          <w:rFonts w:ascii="Angsana New" w:hAnsi="Angsana New" w:hint="cs"/>
          <w:szCs w:val="30"/>
          <w:cs/>
        </w:rPr>
        <w:t>60</w:t>
      </w:r>
    </w:p>
    <w:p w:rsidR="00DF626F" w:rsidRPr="00436920" w:rsidRDefault="00DF626F" w:rsidP="00C6222E">
      <w:pPr>
        <w:rPr>
          <w:rFonts w:ascii="Angsana New" w:hAnsi="Angsana New"/>
          <w:b/>
          <w:bCs/>
          <w:sz w:val="30"/>
          <w:szCs w:val="30"/>
        </w:rPr>
      </w:pPr>
    </w:p>
    <w:p w:rsidR="00C11C3C" w:rsidRPr="006178D6" w:rsidRDefault="00535DAD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0940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</w:t>
      </w:r>
      <w:r w:rsidR="009C0940">
        <w:rPr>
          <w:rFonts w:ascii="Angsana New" w:hAnsi="Angsana New" w:hint="cs"/>
          <w:sz w:val="30"/>
          <w:szCs w:val="30"/>
          <w:cs/>
        </w:rPr>
        <w:t>มีน</w:t>
      </w:r>
      <w:r>
        <w:rPr>
          <w:rFonts w:ascii="Angsana New" w:hAnsi="Angsana New" w:hint="cs"/>
          <w:sz w:val="30"/>
          <w:szCs w:val="30"/>
          <w:cs/>
        </w:rPr>
        <w:t>าคม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9C21A0">
        <w:rPr>
          <w:rFonts w:ascii="Angsana New" w:hAnsi="Angsana New"/>
          <w:sz w:val="30"/>
          <w:szCs w:val="30"/>
          <w:cs/>
        </w:rPr>
        <w:t>25</w:t>
      </w:r>
      <w:r w:rsidR="00C6222E">
        <w:rPr>
          <w:rFonts w:ascii="Angsana New" w:hAnsi="Angsana New" w:hint="cs"/>
          <w:sz w:val="30"/>
          <w:szCs w:val="30"/>
          <w:cs/>
        </w:rPr>
        <w:t>61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C6222E">
        <w:rPr>
          <w:rFonts w:ascii="Angsana New" w:hAnsi="Angsana New"/>
          <w:sz w:val="30"/>
          <w:szCs w:val="30"/>
          <w:cs/>
        </w:rPr>
        <w:t>25</w:t>
      </w:r>
      <w:r w:rsidR="00C6222E">
        <w:rPr>
          <w:rFonts w:ascii="Angsana New" w:hAnsi="Angsana New" w:hint="cs"/>
          <w:sz w:val="30"/>
          <w:szCs w:val="30"/>
          <w:cs/>
        </w:rPr>
        <w:t>60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E00179" w:rsidRPr="00DF626F" w:rsidRDefault="00E00179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/>
          <w:sz w:val="30"/>
          <w:szCs w:val="30"/>
        </w:rPr>
        <w:t>1</w:t>
      </w:r>
      <w:r w:rsidR="00461207">
        <w:rPr>
          <w:rFonts w:ascii="Angsana New" w:hAnsi="Angsana New" w:hint="cs"/>
          <w:sz w:val="30"/>
          <w:szCs w:val="30"/>
          <w:cs/>
        </w:rPr>
        <w:t xml:space="preserve"> มีน</w:t>
      </w:r>
      <w:r w:rsidR="00C6222E">
        <w:rPr>
          <w:rFonts w:ascii="Angsana New" w:hAnsi="Angsana New" w:hint="cs"/>
          <w:sz w:val="30"/>
          <w:szCs w:val="30"/>
          <w:cs/>
        </w:rPr>
        <w:t>าคม 2561 และ 2560</w:t>
      </w:r>
      <w:r w:rsidR="001C5678">
        <w:rPr>
          <w:rFonts w:ascii="Angsana New" w:hAnsi="Angsana New"/>
          <w:sz w:val="30"/>
          <w:szCs w:val="30"/>
        </w:rPr>
        <w:t xml:space="preserve">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50884" w:rsidRPr="00090090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B50884" w:rsidRPr="00501620" w:rsidTr="00881ED9">
        <w:tc>
          <w:tcPr>
            <w:tcW w:w="4111" w:type="dxa"/>
          </w:tcPr>
          <w:p w:rsidR="00B50884" w:rsidRPr="00501620" w:rsidRDefault="00B50884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637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50884" w:rsidRPr="0050162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6222E" w:rsidRPr="006B236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C6222E" w:rsidRPr="006B2360" w:rsidRDefault="00C6222E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C6222E" w:rsidRPr="006B2360" w:rsidRDefault="00C6222E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C6222E" w:rsidRPr="006B2360" w:rsidRDefault="00C6222E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C6222E" w:rsidRPr="006B2360" w:rsidRDefault="00C6222E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C6222E" w:rsidRPr="006B2360" w:rsidRDefault="00C6222E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C6222E" w:rsidRPr="006B2360" w:rsidRDefault="00C6222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C6222E" w:rsidRPr="006B2360" w:rsidRDefault="00C6222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C6222E" w:rsidRPr="006B2360" w:rsidRDefault="00C6222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C6222E" w:rsidRPr="006B236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C6222E" w:rsidRPr="006B2360" w:rsidRDefault="00C6222E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C6222E" w:rsidRPr="006B2360" w:rsidRDefault="00C6222E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C6222E" w:rsidRPr="006B2360" w:rsidRDefault="00C6222E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C6222E" w:rsidRPr="006B2360" w:rsidRDefault="00C6222E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C6222E" w:rsidRPr="006B2360" w:rsidRDefault="00C6222E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C6222E" w:rsidRPr="006B2360" w:rsidRDefault="00C6222E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C6222E" w:rsidRPr="006B2360" w:rsidRDefault="00C6222E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C6222E" w:rsidRPr="006B2360" w:rsidRDefault="00C6222E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C6222E" w:rsidRPr="009C03E3" w:rsidTr="009534D6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C6222E" w:rsidRPr="00767D3F" w:rsidRDefault="00C6222E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 w:rsidR="001542C3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="001542C3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222E" w:rsidRPr="008F211C" w:rsidRDefault="00C6222E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211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6222E" w:rsidRPr="00450D86" w:rsidRDefault="00C6222E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222E" w:rsidRPr="00621C69" w:rsidRDefault="00C6222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21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C6222E" w:rsidRPr="00180C22" w:rsidRDefault="00C6222E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C6222E" w:rsidRPr="008F211C" w:rsidRDefault="008F211C" w:rsidP="00225612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10.2</w:t>
            </w:r>
          </w:p>
        </w:tc>
        <w:tc>
          <w:tcPr>
            <w:tcW w:w="270" w:type="dxa"/>
          </w:tcPr>
          <w:p w:rsidR="00C6222E" w:rsidRPr="00180C22" w:rsidRDefault="00C6222E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C6222E" w:rsidRPr="008F75A9" w:rsidRDefault="00F60265" w:rsidP="009534D6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12.1</w:t>
            </w:r>
          </w:p>
        </w:tc>
      </w:tr>
    </w:tbl>
    <w:p w:rsidR="00155310" w:rsidRPr="00D061EA" w:rsidRDefault="00535DAD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B50884" w:rsidRDefault="009C0940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 w:hanging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มีน</w:t>
      </w:r>
      <w:r w:rsidR="00B50884">
        <w:rPr>
          <w:rFonts w:ascii="Angsana New" w:hAnsi="Angsana New" w:hint="cs"/>
          <w:sz w:val="30"/>
          <w:szCs w:val="30"/>
          <w:cs/>
        </w:rPr>
        <w:t xml:space="preserve">าคม </w:t>
      </w:r>
      <w:r w:rsidR="00C6222E">
        <w:rPr>
          <w:rFonts w:ascii="Angsana New" w:hAnsi="Angsana New"/>
          <w:sz w:val="30"/>
          <w:szCs w:val="30"/>
        </w:rPr>
        <w:t>2561</w:t>
      </w:r>
    </w:p>
    <w:p w:rsidR="00B50884" w:rsidRPr="00D8472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/>
        <w:jc w:val="both"/>
        <w:rPr>
          <w:rFonts w:ascii="Angsana New" w:hAnsi="Angsana New"/>
          <w:sz w:val="16"/>
          <w:szCs w:val="16"/>
        </w:rPr>
      </w:pPr>
    </w:p>
    <w:p w:rsidR="009534D6" w:rsidRDefault="009534D6" w:rsidP="009534D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2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93CA2">
        <w:rPr>
          <w:rFonts w:ascii="Angsana New" w:hAnsi="Angsana New" w:hint="cs"/>
          <w:sz w:val="30"/>
          <w:szCs w:val="30"/>
          <w:cs/>
        </w:rPr>
        <w:t>กลุ่มบริษัทมีสัญญาเช่า</w:t>
      </w:r>
      <w:r>
        <w:rPr>
          <w:rFonts w:ascii="Angsana New" w:hAnsi="Angsana New" w:hint="cs"/>
          <w:sz w:val="30"/>
          <w:szCs w:val="30"/>
          <w:cs/>
        </w:rPr>
        <w:t>ที่ดินและสินทรัพย์หลายฉบับ</w:t>
      </w:r>
      <w:r w:rsidRPr="00293CA2">
        <w:rPr>
          <w:rFonts w:ascii="Angsana New" w:hAnsi="Angsana New" w:hint="cs"/>
          <w:sz w:val="30"/>
          <w:szCs w:val="30"/>
          <w:cs/>
        </w:rPr>
        <w:t xml:space="preserve">เป็นระยะเวลาต่าง ๆ กัน </w:t>
      </w:r>
      <w:r>
        <w:rPr>
          <w:rFonts w:ascii="Angsana New" w:hAnsi="Angsana New" w:hint="cs"/>
          <w:sz w:val="30"/>
          <w:szCs w:val="30"/>
          <w:cs/>
        </w:rPr>
        <w:t>โดยสัญญาฉบับสุดท้ายจะ</w:t>
      </w:r>
      <w:r w:rsidRPr="00293CA2">
        <w:rPr>
          <w:rFonts w:ascii="Angsana New" w:hAnsi="Angsana New" w:hint="cs"/>
          <w:sz w:val="30"/>
          <w:szCs w:val="30"/>
          <w:cs/>
        </w:rPr>
        <w:t>สิ้นสุด</w:t>
      </w:r>
      <w:r>
        <w:rPr>
          <w:rFonts w:ascii="Angsana New" w:hAnsi="Angsana New" w:hint="cs"/>
          <w:sz w:val="30"/>
          <w:szCs w:val="30"/>
          <w:cs/>
        </w:rPr>
        <w:t>ลงใน</w:t>
      </w:r>
      <w:r w:rsidRPr="00293CA2">
        <w:rPr>
          <w:rFonts w:ascii="Angsana New" w:hAnsi="Angsana New" w:hint="cs"/>
          <w:sz w:val="30"/>
          <w:szCs w:val="30"/>
          <w:cs/>
        </w:rPr>
        <w:t>เดือน</w:t>
      </w:r>
      <w:r w:rsidRPr="00323C5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23C5E">
        <w:rPr>
          <w:rFonts w:ascii="Angsana New" w:hAnsi="Angsana New"/>
          <w:sz w:val="30"/>
          <w:szCs w:val="30"/>
        </w:rPr>
        <w:t>2571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93CA2">
        <w:rPr>
          <w:rFonts w:ascii="Angsana New" w:hAnsi="Angsana New" w:hint="cs"/>
          <w:sz w:val="30"/>
          <w:szCs w:val="30"/>
          <w:cs/>
        </w:rPr>
        <w:t>กลุ่มบริษัทผูกพันที่จะต้องจ่ายค่าเช่าภายใต้สัญญาดังกล่าวดังนี้</w:t>
      </w:r>
    </w:p>
    <w:p w:rsidR="00B50884" w:rsidRDefault="00D3506C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16"/>
          <w:szCs w:val="16"/>
        </w:rPr>
      </w:pPr>
      <w:r>
        <w:rPr>
          <w:rFonts w:ascii="Angsana New" w:hAnsi="Angsana New"/>
          <w:color w:val="000000"/>
          <w:sz w:val="16"/>
          <w:szCs w:val="16"/>
        </w:rPr>
        <w:tab/>
      </w:r>
    </w:p>
    <w:tbl>
      <w:tblPr>
        <w:tblW w:w="8788" w:type="dxa"/>
        <w:tblInd w:w="675" w:type="dxa"/>
        <w:tblLayout w:type="fixed"/>
        <w:tblLook w:val="0000"/>
      </w:tblPr>
      <w:tblGrid>
        <w:gridCol w:w="4536"/>
        <w:gridCol w:w="1984"/>
        <w:gridCol w:w="284"/>
        <w:gridCol w:w="1984"/>
      </w:tblGrid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4F07C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F51F88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160E0B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0E0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0E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Pr="00730935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  <w:shd w:val="clear" w:color="auto" w:fill="auto"/>
          </w:tcPr>
          <w:p w:rsidR="00B50884" w:rsidRPr="000D134A" w:rsidRDefault="000D134A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478B3" w:rsidRPr="000D13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84" w:type="dxa"/>
          </w:tcPr>
          <w:p w:rsidR="00B50884" w:rsidRPr="000D134A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0D134A" w:rsidRDefault="000D134A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914317" w:rsidRPr="000D13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E00179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เกินกว่าหนึ่งปีไม่เกิน</w:t>
            </w:r>
            <w:r w:rsidR="00B50884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  <w:shd w:val="clear" w:color="auto" w:fill="auto"/>
          </w:tcPr>
          <w:p w:rsidR="00B50884" w:rsidRPr="000D134A" w:rsidRDefault="000D134A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B50884" w:rsidRPr="000D13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284" w:type="dxa"/>
          </w:tcPr>
          <w:p w:rsidR="00B50884" w:rsidRPr="000D134A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0D134A" w:rsidRDefault="000D134A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914317" w:rsidRPr="000D13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906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E00179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="00B50884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0D134A" w:rsidRDefault="000D134A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93605" w:rsidRPr="000D13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84" w:type="dxa"/>
          </w:tcPr>
          <w:p w:rsidR="00B50884" w:rsidRPr="000D134A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0D134A" w:rsidRDefault="00B93605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34A">
              <w:rPr>
                <w:rFonts w:ascii="Angsana New" w:hAnsi="Angsana New"/>
                <w:sz w:val="30"/>
                <w:szCs w:val="30"/>
              </w:rPr>
              <w:t>1,</w:t>
            </w:r>
            <w:r w:rsidR="000D134A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0D134A" w:rsidRDefault="000D134A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B50884" w:rsidRPr="000D13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84" w:type="dxa"/>
          </w:tcPr>
          <w:p w:rsidR="00B50884" w:rsidRPr="000D134A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0D134A" w:rsidRDefault="00B93605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34A">
              <w:rPr>
                <w:rFonts w:ascii="Angsana New" w:hAnsi="Angsana New"/>
                <w:sz w:val="30"/>
                <w:szCs w:val="30"/>
              </w:rPr>
              <w:t>20</w:t>
            </w:r>
            <w:r w:rsidR="00914317" w:rsidRPr="000D134A">
              <w:rPr>
                <w:rFonts w:ascii="Angsana New" w:hAnsi="Angsana New"/>
                <w:sz w:val="30"/>
                <w:szCs w:val="30"/>
              </w:rPr>
              <w:t>,</w:t>
            </w:r>
            <w:r w:rsidR="000D134A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</w:tbl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50884" w:rsidRPr="006C664B" w:rsidRDefault="00D3506C" w:rsidP="00B508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C664B">
        <w:rPr>
          <w:rFonts w:ascii="Angsana New" w:hAnsi="Angsana New" w:hint="cs"/>
          <w:sz w:val="30"/>
          <w:szCs w:val="30"/>
          <w:cs/>
        </w:rPr>
        <w:t>กลุ่ม</w:t>
      </w:r>
      <w:r w:rsidRPr="006C664B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DF3036">
        <w:rPr>
          <w:rFonts w:ascii="Angsana New" w:hAnsi="Angsana New" w:hint="cs"/>
          <w:sz w:val="30"/>
          <w:szCs w:val="30"/>
          <w:cs/>
        </w:rPr>
        <w:t>อาคารโรงงาน</w:t>
      </w:r>
      <w:r w:rsidRPr="006C664B">
        <w:rPr>
          <w:rFonts w:ascii="Angsana New" w:hAnsi="Angsana New" w:hint="cs"/>
          <w:sz w:val="30"/>
          <w:szCs w:val="30"/>
          <w:cs/>
        </w:rPr>
        <w:t>และ</w:t>
      </w:r>
      <w:r w:rsidRPr="006C664B">
        <w:rPr>
          <w:rFonts w:ascii="Angsana New" w:hAnsi="Angsana New"/>
          <w:sz w:val="30"/>
          <w:szCs w:val="30"/>
          <w:cs/>
        </w:rPr>
        <w:t>ซื้อเครื่องจักร</w:t>
      </w:r>
      <w:r w:rsidR="002D487C">
        <w:rPr>
          <w:rFonts w:ascii="Angsana New" w:hAnsi="Angsana New" w:hint="cs"/>
          <w:sz w:val="30"/>
          <w:szCs w:val="30"/>
          <w:cs/>
        </w:rPr>
        <w:t>และอุปกรณ์</w:t>
      </w:r>
      <w:r w:rsidRPr="006C664B">
        <w:rPr>
          <w:rFonts w:ascii="Angsana New" w:hAnsi="Angsana New" w:hint="cs"/>
          <w:sz w:val="30"/>
          <w:szCs w:val="30"/>
          <w:cs/>
        </w:rPr>
        <w:t>เป็น</w:t>
      </w:r>
      <w:r w:rsidRPr="006C664B">
        <w:rPr>
          <w:rFonts w:ascii="Angsana New" w:hAnsi="Angsana New"/>
          <w:sz w:val="30"/>
          <w:szCs w:val="30"/>
          <w:cs/>
        </w:rPr>
        <w:t>จำนวนเงิน</w:t>
      </w:r>
      <w:r w:rsidR="00E00179" w:rsidRPr="006C664B">
        <w:rPr>
          <w:rFonts w:ascii="Angsana New" w:hAnsi="Angsana New" w:hint="cs"/>
          <w:sz w:val="30"/>
          <w:szCs w:val="30"/>
          <w:cs/>
        </w:rPr>
        <w:t>รวม</w:t>
      </w:r>
      <w:r w:rsidRPr="006C664B">
        <w:rPr>
          <w:rFonts w:ascii="Angsana New" w:hAnsi="Angsana New" w:hint="cs"/>
          <w:sz w:val="30"/>
          <w:szCs w:val="30"/>
          <w:cs/>
        </w:rPr>
        <w:t>ประมาณ</w:t>
      </w:r>
      <w:r w:rsidR="00B50884" w:rsidRPr="006C664B">
        <w:rPr>
          <w:rFonts w:ascii="Angsana New" w:hAnsi="Angsana New"/>
          <w:sz w:val="30"/>
          <w:szCs w:val="30"/>
          <w:cs/>
        </w:rPr>
        <w:t xml:space="preserve"> </w:t>
      </w:r>
      <w:r w:rsidR="000D134A">
        <w:rPr>
          <w:rFonts w:ascii="Angsana New" w:hAnsi="Angsana New"/>
          <w:sz w:val="30"/>
          <w:szCs w:val="30"/>
        </w:rPr>
        <w:t>2.7</w:t>
      </w:r>
      <w:r w:rsidR="00B50884" w:rsidRPr="006C664B">
        <w:rPr>
          <w:rFonts w:ascii="Angsana New" w:hAnsi="Angsana New"/>
          <w:sz w:val="30"/>
          <w:szCs w:val="30"/>
        </w:rPr>
        <w:t xml:space="preserve"> </w:t>
      </w:r>
      <w:r w:rsidR="00B50884" w:rsidRPr="006C664B">
        <w:rPr>
          <w:rFonts w:ascii="Angsana New" w:hAnsi="Angsana New"/>
          <w:sz w:val="30"/>
          <w:szCs w:val="30"/>
          <w:cs/>
        </w:rPr>
        <w:t>ล้าน</w:t>
      </w:r>
      <w:r w:rsidR="00B50884" w:rsidRPr="006C664B">
        <w:rPr>
          <w:rFonts w:ascii="Angsana New" w:hAnsi="Angsana New" w:hint="cs"/>
          <w:sz w:val="30"/>
          <w:szCs w:val="30"/>
          <w:cs/>
        </w:rPr>
        <w:t>บาท</w:t>
      </w:r>
      <w:r w:rsidR="00B93605" w:rsidRPr="006C664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443DE">
        <w:rPr>
          <w:rFonts w:ascii="Angsana New" w:hAnsi="Angsana New"/>
          <w:sz w:val="30"/>
          <w:szCs w:val="30"/>
        </w:rPr>
        <w:t>0.07</w:t>
      </w:r>
      <w:r w:rsidR="00B93605" w:rsidRPr="006C664B">
        <w:rPr>
          <w:rFonts w:ascii="Angsana New" w:hAnsi="Angsana New" w:hint="cs"/>
          <w:sz w:val="30"/>
          <w:szCs w:val="30"/>
          <w:cs/>
        </w:rPr>
        <w:t xml:space="preserve"> </w:t>
      </w:r>
      <w:r w:rsidR="00B93605" w:rsidRPr="006C664B">
        <w:rPr>
          <w:rFonts w:ascii="Angsana New" w:hAnsi="Angsana New"/>
          <w:sz w:val="30"/>
          <w:szCs w:val="30"/>
          <w:cs/>
        </w:rPr>
        <w:t>ล้านเหรียญสหรัฐ</w:t>
      </w:r>
    </w:p>
    <w:p w:rsidR="00B50884" w:rsidRPr="009E250E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161CAE" w:rsidRDefault="00535DAD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B50884" w:rsidRPr="00161CAE">
        <w:rPr>
          <w:rFonts w:ascii="Angsana New" w:hAnsi="Angsana New"/>
          <w:b/>
          <w:bCs/>
          <w:sz w:val="30"/>
          <w:szCs w:val="30"/>
        </w:rPr>
        <w:t>.</w:t>
      </w:r>
      <w:r w:rsidR="00B50884" w:rsidRPr="00161CAE">
        <w:rPr>
          <w:rFonts w:ascii="Angsana New" w:hAnsi="Angsana New"/>
          <w:b/>
          <w:bCs/>
          <w:sz w:val="30"/>
          <w:szCs w:val="30"/>
        </w:rPr>
        <w:tab/>
      </w:r>
      <w:r w:rsidR="00B50884" w:rsidRPr="00161CAE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B50884" w:rsidRPr="00D769EB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50884" w:rsidRDefault="001C5678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22330">
        <w:rPr>
          <w:rFonts w:ascii="Angsana New" w:hAnsi="Angsana New"/>
          <w:sz w:val="30"/>
          <w:szCs w:val="30"/>
          <w:cs/>
        </w:rPr>
        <w:t>ณ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 xml:space="preserve">วันที่ 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31 </w:t>
      </w:r>
      <w:r w:rsidR="009C0940" w:rsidRPr="00322330">
        <w:rPr>
          <w:rFonts w:ascii="Angsana New" w:hAnsi="Angsana New" w:hint="cs"/>
          <w:sz w:val="30"/>
          <w:szCs w:val="30"/>
          <w:cs/>
        </w:rPr>
        <w:t>มีน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าคม </w:t>
      </w:r>
      <w:r w:rsidR="00C6222E">
        <w:rPr>
          <w:rFonts w:ascii="Angsana New" w:hAnsi="Angsana New"/>
          <w:sz w:val="30"/>
          <w:szCs w:val="30"/>
        </w:rPr>
        <w:t>2561</w:t>
      </w:r>
      <w:r w:rsidR="00B50884" w:rsidRPr="00322330">
        <w:rPr>
          <w:rFonts w:ascii="Angsana New" w:hAnsi="Angsana New"/>
          <w:sz w:val="30"/>
          <w:szCs w:val="30"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หลายแห่งออกหนังสือค้ำประกันกลุ่มบริษัทให้กับรัฐวิสาหกิจและบริษัทเอกชนหลายแห่งเป็นจำนวนเงิน</w:t>
      </w:r>
      <w:r w:rsidR="00B50884" w:rsidRPr="00B93605">
        <w:rPr>
          <w:rFonts w:ascii="Angsana New" w:hAnsi="Angsana New"/>
          <w:sz w:val="30"/>
          <w:szCs w:val="30"/>
          <w:cs/>
        </w:rPr>
        <w:t>รวม</w:t>
      </w:r>
      <w:r w:rsidR="00E00179">
        <w:rPr>
          <w:rFonts w:ascii="Angsana New" w:hAnsi="Angsana New" w:hint="cs"/>
          <w:sz w:val="30"/>
          <w:szCs w:val="30"/>
          <w:cs/>
        </w:rPr>
        <w:t>ประมาณ</w:t>
      </w:r>
      <w:r w:rsidR="00B50884" w:rsidRPr="00B93605">
        <w:rPr>
          <w:rFonts w:ascii="Angsana New" w:hAnsi="Angsana New"/>
          <w:sz w:val="30"/>
          <w:szCs w:val="30"/>
        </w:rPr>
        <w:t xml:space="preserve"> </w:t>
      </w:r>
      <w:r w:rsidR="00E443DE" w:rsidRPr="00E443DE">
        <w:rPr>
          <w:rFonts w:ascii="Angsana New" w:hAnsi="Angsana New"/>
          <w:sz w:val="30"/>
          <w:szCs w:val="30"/>
        </w:rPr>
        <w:t>141.3</w:t>
      </w:r>
      <w:r w:rsidR="00B50884" w:rsidRPr="00E443DE">
        <w:rPr>
          <w:rFonts w:ascii="Angsana New" w:hAnsi="Angsana New"/>
          <w:sz w:val="30"/>
          <w:szCs w:val="30"/>
        </w:rPr>
        <w:t xml:space="preserve"> </w:t>
      </w:r>
      <w:r w:rsidR="00B50884" w:rsidRPr="006C664B">
        <w:rPr>
          <w:rFonts w:ascii="Angsana New" w:hAnsi="Angsana New"/>
          <w:sz w:val="30"/>
          <w:szCs w:val="30"/>
          <w:cs/>
        </w:rPr>
        <w:t>ล้านบาท</w:t>
      </w:r>
      <w:r w:rsidR="00B50884">
        <w:rPr>
          <w:rFonts w:ascii="Angsana New" w:hAnsi="Angsana New"/>
          <w:sz w:val="30"/>
          <w:szCs w:val="30"/>
        </w:rPr>
        <w:t xml:space="preserve"> </w:t>
      </w:r>
    </w:p>
    <w:p w:rsidR="00B67139" w:rsidRDefault="00B6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50884" w:rsidRDefault="00A827C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35DAD">
        <w:rPr>
          <w:rFonts w:ascii="Angsana New" w:hAnsi="Angsana New"/>
          <w:b/>
          <w:bCs/>
          <w:sz w:val="30"/>
          <w:szCs w:val="30"/>
        </w:rPr>
        <w:t>1</w:t>
      </w:r>
      <w:r w:rsidR="00B50884">
        <w:rPr>
          <w:rFonts w:ascii="Angsana New" w:hAnsi="Angsana New"/>
          <w:b/>
          <w:bCs/>
          <w:sz w:val="30"/>
          <w:szCs w:val="30"/>
        </w:rPr>
        <w:t>.</w:t>
      </w:r>
      <w:r w:rsidR="00B50884" w:rsidRPr="00891BDA">
        <w:rPr>
          <w:rFonts w:ascii="Angsana New" w:hAnsi="Angsana New"/>
          <w:b/>
          <w:bCs/>
          <w:sz w:val="30"/>
          <w:szCs w:val="30"/>
        </w:rPr>
        <w:t xml:space="preserve"> </w:t>
      </w:r>
      <w:r w:rsidR="00B50884">
        <w:rPr>
          <w:rFonts w:ascii="Angsana New" w:hAnsi="Angsana New" w:hint="cs"/>
          <w:b/>
          <w:bCs/>
          <w:sz w:val="30"/>
          <w:szCs w:val="30"/>
          <w:cs/>
        </w:rPr>
        <w:t xml:space="preserve">  อื่นๆ</w:t>
      </w:r>
    </w:p>
    <w:p w:rsidR="00B50884" w:rsidRDefault="00B50884" w:rsidP="00B50884">
      <w:pPr>
        <w:rPr>
          <w:rFonts w:ascii="Angsana New" w:hAnsi="Angsana New"/>
          <w:b/>
          <w:bCs/>
          <w:sz w:val="16"/>
          <w:szCs w:val="16"/>
        </w:rPr>
      </w:pPr>
    </w:p>
    <w:p w:rsidR="00BA3464" w:rsidRPr="001C5678" w:rsidRDefault="00BA3464" w:rsidP="00BA3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BA3464" w:rsidRDefault="00BA3464" w:rsidP="00B50884">
      <w:pPr>
        <w:rPr>
          <w:rFonts w:ascii="Angsana New" w:hAnsi="Angsana New"/>
          <w:b/>
          <w:bCs/>
          <w:sz w:val="16"/>
          <w:szCs w:val="16"/>
        </w:rPr>
      </w:pPr>
    </w:p>
    <w:p w:rsidR="00DE08BC" w:rsidRPr="00157415" w:rsidRDefault="00B67139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C4007">
        <w:rPr>
          <w:rFonts w:ascii="Angsana New" w:hAnsi="Angsana New" w:hint="cs"/>
          <w:sz w:val="30"/>
          <w:szCs w:val="30"/>
          <w:cs/>
        </w:rPr>
        <w:t>ก)</w:t>
      </w:r>
      <w:r w:rsidRPr="00FC4007">
        <w:rPr>
          <w:rFonts w:ascii="Angsana New" w:hAnsi="Angsana New" w:hint="cs"/>
          <w:sz w:val="30"/>
          <w:szCs w:val="30"/>
          <w:cs/>
        </w:rPr>
        <w:tab/>
      </w:r>
      <w:r w:rsidR="00DE08BC" w:rsidRPr="00157415">
        <w:rPr>
          <w:rFonts w:ascii="Angsana New" w:hAnsi="Angsana New"/>
          <w:sz w:val="30"/>
          <w:szCs w:val="30"/>
          <w:cs/>
        </w:rPr>
        <w:t>บริษัท</w:t>
      </w:r>
      <w:r w:rsidR="00DE08BC">
        <w:rPr>
          <w:rFonts w:ascii="Angsana New" w:hAnsi="Angsana New" w:hint="cs"/>
          <w:sz w:val="30"/>
          <w:szCs w:val="30"/>
          <w:cs/>
        </w:rPr>
        <w:t>ย่อย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(โจทก์) </w:t>
      </w:r>
      <w:r w:rsidR="00DE08BC" w:rsidRPr="00157415">
        <w:rPr>
          <w:rFonts w:ascii="Angsana New" w:hAnsi="Angsana New"/>
          <w:sz w:val="30"/>
          <w:szCs w:val="30"/>
          <w:cs/>
        </w:rPr>
        <w:t>มีข้อพิพาทในคดีฟ้องร้องกับอดีตผู้ถือหุ้นรายหนึ่งของบริษัท</w:t>
      </w:r>
      <w:r w:rsidR="00DE08BC">
        <w:rPr>
          <w:rFonts w:ascii="Angsana New" w:hAnsi="Angsana New" w:hint="cs"/>
          <w:sz w:val="30"/>
          <w:szCs w:val="30"/>
          <w:cs/>
        </w:rPr>
        <w:t>ย่อย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(จำเลย) </w:t>
      </w:r>
      <w:r w:rsidR="00DE08BC" w:rsidRPr="00157415">
        <w:rPr>
          <w:rFonts w:ascii="Angsana New" w:hAnsi="Angsana New"/>
          <w:sz w:val="30"/>
          <w:szCs w:val="30"/>
          <w:cs/>
        </w:rPr>
        <w:t>เกี่ยวกับการเรียกชำระค่าหุ้นและกา</w:t>
      </w:r>
      <w:r w:rsidR="00DE08BC" w:rsidRPr="00157415">
        <w:rPr>
          <w:rFonts w:ascii="Angsana New" w:hAnsi="Angsana New" w:hint="cs"/>
          <w:sz w:val="30"/>
          <w:szCs w:val="30"/>
          <w:cs/>
        </w:rPr>
        <w:t>ร</w:t>
      </w:r>
      <w:r w:rsidR="00DE08BC" w:rsidRPr="00157415">
        <w:rPr>
          <w:rFonts w:ascii="Angsana New" w:hAnsi="Angsana New"/>
          <w:sz w:val="30"/>
          <w:szCs w:val="30"/>
          <w:cs/>
        </w:rPr>
        <w:t>ริบหุ้น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(จำนวน 7 ล้านหุ้น) </w:t>
      </w:r>
      <w:r w:rsidR="00DE08BC" w:rsidRPr="00157415">
        <w:rPr>
          <w:rFonts w:ascii="Angsana New" w:hAnsi="Angsana New"/>
          <w:sz w:val="30"/>
          <w:szCs w:val="30"/>
          <w:cs/>
        </w:rPr>
        <w:t>ออกขายทอดตลาด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ผู้ถือหุ้นดังกล่าวจ่ายค่าหุ้นที่เรียกชำระครั้งที่หนึ่งในอัตราร้อยละ 30 ของมูลค่าหุ้น แต่ไม่จ่ายค่าหุ้นส่วนที่เหลือที่เรียกชำระครั้งที่สองและสามในอัตราร้อยละ </w:t>
      </w:r>
      <w:r w:rsidR="00DE08BC" w:rsidRPr="00157415">
        <w:rPr>
          <w:rFonts w:ascii="Angsana New" w:hAnsi="Angsana New"/>
          <w:sz w:val="30"/>
          <w:szCs w:val="30"/>
        </w:rPr>
        <w:t xml:space="preserve">70 </w:t>
      </w:r>
      <w:r w:rsidR="00DE08BC" w:rsidRPr="00157415">
        <w:rPr>
          <w:rFonts w:ascii="Angsana New" w:hAnsi="Angsana New" w:hint="cs"/>
          <w:sz w:val="30"/>
          <w:szCs w:val="30"/>
          <w:cs/>
        </w:rPr>
        <w:t>ของมูลค่าหุ้น ดังนั้น บริษัท</w:t>
      </w:r>
      <w:r w:rsidR="00DE08BC">
        <w:rPr>
          <w:rFonts w:ascii="Angsana New" w:hAnsi="Angsana New" w:hint="cs"/>
          <w:sz w:val="30"/>
          <w:szCs w:val="30"/>
          <w:cs/>
        </w:rPr>
        <w:t>ย่อย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จึงทำการริบสิทธิของผู้ถือหุ้นดังกล่าวจำนวน </w:t>
      </w:r>
      <w:r w:rsidR="00DE08BC" w:rsidRPr="00157415">
        <w:rPr>
          <w:rFonts w:ascii="Angsana New" w:hAnsi="Angsana New"/>
          <w:sz w:val="30"/>
          <w:szCs w:val="30"/>
        </w:rPr>
        <w:t>7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ล้านหุ้นออกขายทอดตลาด</w:t>
      </w:r>
      <w:r w:rsidR="00DE08BC" w:rsidRPr="00157415">
        <w:rPr>
          <w:rFonts w:ascii="Angsana New" w:hAnsi="Angsana New"/>
          <w:sz w:val="30"/>
          <w:szCs w:val="30"/>
          <w:cs/>
        </w:rPr>
        <w:t>โดยศาลชั้นต้นได้มีคำ</w:t>
      </w:r>
      <w:r w:rsidR="00DE08BC" w:rsidRPr="00157415">
        <w:rPr>
          <w:rFonts w:ascii="Angsana New" w:hAnsi="Angsana New" w:hint="cs"/>
          <w:sz w:val="30"/>
          <w:szCs w:val="30"/>
          <w:cs/>
        </w:rPr>
        <w:t>พิพากษา</w:t>
      </w:r>
      <w:r w:rsidR="00DE08BC" w:rsidRPr="00157415">
        <w:rPr>
          <w:rFonts w:ascii="Angsana New" w:hAnsi="Angsana New"/>
          <w:sz w:val="30"/>
          <w:szCs w:val="30"/>
          <w:cs/>
        </w:rPr>
        <w:t>ว่าบริษัท</w:t>
      </w:r>
      <w:r w:rsidR="00DE08BC">
        <w:rPr>
          <w:rFonts w:ascii="Angsana New" w:hAnsi="Angsana New" w:hint="cs"/>
          <w:sz w:val="30"/>
          <w:szCs w:val="30"/>
          <w:cs/>
        </w:rPr>
        <w:t>ย่อย</w:t>
      </w:r>
      <w:r w:rsidR="00DE08BC" w:rsidRPr="00157415">
        <w:rPr>
          <w:rFonts w:ascii="Angsana New" w:hAnsi="Angsana New"/>
          <w:sz w:val="30"/>
          <w:szCs w:val="30"/>
          <w:cs/>
        </w:rPr>
        <w:t>ริบหุ้นที่อดีตผู้ถือหุ้นถือโดยชอบ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</w:t>
      </w:r>
      <w:r w:rsidR="00DE08BC" w:rsidRPr="00157415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และศาลอุทธรณ์ได้มีคำพิพากษายืนตามคำพิพากษาของศาลชั้นต้น ทั้งบริษัท</w:t>
      </w:r>
      <w:r w:rsidR="00DE08BC">
        <w:rPr>
          <w:rFonts w:ascii="Angsana New" w:hAnsi="Angsana New" w:hint="cs"/>
          <w:sz w:val="30"/>
          <w:szCs w:val="30"/>
          <w:cs/>
        </w:rPr>
        <w:t>ย่อย</w:t>
      </w:r>
      <w:r w:rsidR="00DE08BC" w:rsidRPr="00157415">
        <w:rPr>
          <w:rFonts w:ascii="Angsana New" w:hAnsi="Angsana New"/>
          <w:sz w:val="30"/>
          <w:szCs w:val="30"/>
          <w:cs/>
        </w:rPr>
        <w:t>และอดีตผู้ถือหุ้นได้ยื่นฎีกาในประเด็นข้อพิพาทต่อศาลฎีกา</w:t>
      </w:r>
    </w:p>
    <w:p w:rsidR="00DE08BC" w:rsidRPr="00157415" w:rsidRDefault="00DE08BC" w:rsidP="00DE08BC">
      <w:pPr>
        <w:pStyle w:val="NoSpacing"/>
        <w:tabs>
          <w:tab w:val="clear" w:pos="454"/>
          <w:tab w:val="left" w:pos="567"/>
        </w:tabs>
        <w:ind w:left="567" w:hanging="567"/>
        <w:jc w:val="thaiDistribute"/>
        <w:rPr>
          <w:rFonts w:ascii="Angsana New" w:hAnsi="Angsana New"/>
          <w:szCs w:val="30"/>
        </w:rPr>
      </w:pPr>
      <w:r w:rsidRPr="00157415">
        <w:rPr>
          <w:rFonts w:ascii="Angsana New" w:hAnsi="Angsana New" w:hint="cs"/>
          <w:szCs w:val="30"/>
          <w:cs/>
        </w:rPr>
        <w:lastRenderedPageBreak/>
        <w:tab/>
      </w:r>
      <w:r>
        <w:rPr>
          <w:rFonts w:ascii="Angsana New" w:hAnsi="Angsana New" w:hint="cs"/>
          <w:szCs w:val="30"/>
          <w:cs/>
        </w:rPr>
        <w:tab/>
      </w:r>
      <w:r w:rsidRPr="00157415">
        <w:rPr>
          <w:rFonts w:ascii="Angsana New" w:hAnsi="Angsana New"/>
          <w:szCs w:val="30"/>
          <w:cs/>
        </w:rPr>
        <w:t xml:space="preserve">เมื่อวันที่ </w:t>
      </w:r>
      <w:r w:rsidRPr="00157415">
        <w:rPr>
          <w:rFonts w:ascii="Angsana New" w:hAnsi="Angsana New"/>
          <w:szCs w:val="30"/>
        </w:rPr>
        <w:t>1</w:t>
      </w:r>
      <w:r w:rsidRPr="00157415">
        <w:rPr>
          <w:rFonts w:ascii="Angsana New" w:hAnsi="Angsana New"/>
          <w:szCs w:val="30"/>
          <w:cs/>
        </w:rPr>
        <w:t xml:space="preserve"> พฤษภาคม </w:t>
      </w:r>
      <w:r w:rsidRPr="00157415">
        <w:rPr>
          <w:rFonts w:ascii="Angsana New" w:hAnsi="Angsana New"/>
          <w:szCs w:val="30"/>
        </w:rPr>
        <w:t>2560</w:t>
      </w:r>
      <w:r w:rsidRPr="00157415">
        <w:rPr>
          <w:rFonts w:ascii="Angsana New" w:hAnsi="Angsana New"/>
          <w:szCs w:val="30"/>
          <w:cs/>
        </w:rPr>
        <w:t xml:space="preserve"> ศาลฎีกาได้วินิจฉัยว่าเมื่อข้อเท็จจริงฟังไม่ได้ว่าการเรียกให้จำเลยชำระค่าหุ้นครั้งที่สองและครั้งที่สามดำเนินการโดยถูกต้องตามขั้นตอนของกฎหมาย การที่โจทก์ริบหุ้นของจำเลยออกขายทอด ตลาดจึงไม่ชอบ ศาลฎีกาพิพากษาแก้เป็นว่าให้โจทก์คืนหุ้นในบริษัทโจทก์ </w:t>
      </w:r>
      <w:r w:rsidRPr="00157415">
        <w:rPr>
          <w:rFonts w:ascii="Angsana New" w:hAnsi="Angsana New"/>
          <w:szCs w:val="30"/>
        </w:rPr>
        <w:t>7</w:t>
      </w:r>
      <w:r w:rsidRPr="00157415">
        <w:rPr>
          <w:rFonts w:ascii="Angsana New" w:hAnsi="Angsana New"/>
          <w:szCs w:val="30"/>
          <w:cs/>
        </w:rPr>
        <w:t xml:space="preserve"> ล้านหุ้น มูลค่าหุ้นละ </w:t>
      </w:r>
      <w:r w:rsidRPr="00157415">
        <w:rPr>
          <w:rFonts w:ascii="Angsana New" w:hAnsi="Angsana New"/>
          <w:szCs w:val="30"/>
        </w:rPr>
        <w:t>10</w:t>
      </w:r>
      <w:r w:rsidRPr="00157415">
        <w:rPr>
          <w:rFonts w:ascii="Angsana New" w:hAnsi="Angsana New"/>
          <w:szCs w:val="30"/>
          <w:cs/>
        </w:rPr>
        <w:t xml:space="preserve"> บาท ที่มีการชำระค่าหุ้นแล้วหุ้นละ </w:t>
      </w:r>
      <w:r w:rsidRPr="00157415">
        <w:rPr>
          <w:rFonts w:ascii="Angsana New" w:hAnsi="Angsana New"/>
          <w:szCs w:val="30"/>
        </w:rPr>
        <w:t>3</w:t>
      </w:r>
      <w:r w:rsidRPr="00157415">
        <w:rPr>
          <w:rFonts w:ascii="Angsana New" w:hAnsi="Angsana New"/>
          <w:szCs w:val="30"/>
          <w:cs/>
        </w:rPr>
        <w:t xml:space="preserve"> บาท แก่จำเลย หากคืนไม่ได้ให้ใช้ราคาแทนเป็นเงิน </w:t>
      </w:r>
      <w:r w:rsidRPr="00157415">
        <w:rPr>
          <w:rFonts w:ascii="Angsana New" w:hAnsi="Angsana New"/>
          <w:szCs w:val="30"/>
        </w:rPr>
        <w:t>21</w:t>
      </w:r>
      <w:r w:rsidRPr="00157415">
        <w:rPr>
          <w:rFonts w:ascii="Angsana New" w:hAnsi="Angsana New"/>
          <w:szCs w:val="30"/>
          <w:cs/>
        </w:rPr>
        <w:t xml:space="preserve"> ล้านบาท และให้โจทก์ใช้ค่าฤชาธรรมเนียมและค่าทนายความแก่จำเลยเป็นเงิน 0.6</w:t>
      </w:r>
      <w:r w:rsidRPr="00157415">
        <w:rPr>
          <w:rFonts w:ascii="Angsana New" w:hAnsi="Angsana New" w:hint="cs"/>
          <w:szCs w:val="30"/>
          <w:cs/>
        </w:rPr>
        <w:t>5</w:t>
      </w:r>
      <w:r w:rsidRPr="00157415">
        <w:rPr>
          <w:rFonts w:ascii="Angsana New" w:hAnsi="Angsana New"/>
          <w:szCs w:val="30"/>
          <w:cs/>
        </w:rPr>
        <w:t xml:space="preserve"> ล้านบาท รวมเป็นเงิน 21.6</w:t>
      </w:r>
      <w:r w:rsidRPr="00157415">
        <w:rPr>
          <w:rFonts w:ascii="Angsana New" w:hAnsi="Angsana New" w:hint="cs"/>
          <w:szCs w:val="30"/>
          <w:cs/>
        </w:rPr>
        <w:t>5</w:t>
      </w:r>
      <w:r w:rsidRPr="00157415">
        <w:rPr>
          <w:rFonts w:ascii="Angsana New" w:hAnsi="Angsana New"/>
          <w:szCs w:val="30"/>
          <w:cs/>
        </w:rPr>
        <w:t xml:space="preserve"> ล้านบาท โดยให้โจทก์ปฏิบัติตามคำพิพากษาของศาลดังกล่าวภายใน 45 วัน นับแต่วันปิดคำบังคับคดี (</w:t>
      </w:r>
      <w:r w:rsidRPr="00157415">
        <w:rPr>
          <w:rFonts w:ascii="Angsana New" w:hAnsi="Angsana New" w:hint="cs"/>
          <w:szCs w:val="30"/>
          <w:cs/>
        </w:rPr>
        <w:t>ซึ่งเป็น</w:t>
      </w:r>
      <w:r w:rsidRPr="00157415">
        <w:rPr>
          <w:rFonts w:ascii="Angsana New" w:hAnsi="Angsana New"/>
          <w:szCs w:val="30"/>
          <w:cs/>
        </w:rPr>
        <w:t xml:space="preserve">วันที่ 10 มิถุนายน 2560) </w:t>
      </w:r>
    </w:p>
    <w:p w:rsidR="00DE08BC" w:rsidRPr="00157415" w:rsidRDefault="00DE08BC" w:rsidP="00DE08BC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DE08BC" w:rsidRDefault="00DE08BC" w:rsidP="00DE08BC">
      <w:pPr>
        <w:pStyle w:val="NoSpacing"/>
        <w:tabs>
          <w:tab w:val="left" w:pos="567"/>
        </w:tabs>
        <w:ind w:left="567"/>
        <w:jc w:val="thaiDistribute"/>
        <w:rPr>
          <w:rFonts w:ascii="Angsana New" w:hAnsi="Angsana New"/>
          <w:szCs w:val="30"/>
        </w:rPr>
      </w:pPr>
      <w:r w:rsidRPr="009F5329">
        <w:rPr>
          <w:rFonts w:ascii="Angsana New" w:hAnsi="Angsana New"/>
          <w:szCs w:val="30"/>
          <w:cs/>
        </w:rPr>
        <w:t>เมื่อวันที่ 25 กรกฎาคม 2560 บริษัท</w:t>
      </w:r>
      <w:r w:rsidRPr="009F5329">
        <w:rPr>
          <w:rFonts w:ascii="Angsana New" w:hAnsi="Angsana New" w:hint="cs"/>
          <w:szCs w:val="30"/>
          <w:cs/>
        </w:rPr>
        <w:t>ย่อย</w:t>
      </w:r>
      <w:r w:rsidRPr="009F5329">
        <w:rPr>
          <w:rFonts w:ascii="Angsana New" w:hAnsi="Angsana New"/>
          <w:szCs w:val="30"/>
          <w:cs/>
        </w:rPr>
        <w:t>ได้จ่ายชำระให้แก่จำเลยเป็นจำนวนเงิน 21.6</w:t>
      </w:r>
      <w:r w:rsidRPr="009F5329">
        <w:rPr>
          <w:rFonts w:ascii="Angsana New" w:hAnsi="Angsana New" w:hint="cs"/>
          <w:szCs w:val="30"/>
          <w:cs/>
        </w:rPr>
        <w:t>5</w:t>
      </w:r>
      <w:r w:rsidRPr="009F5329">
        <w:rPr>
          <w:rFonts w:ascii="Angsana New" w:hAnsi="Angsana New"/>
          <w:szCs w:val="30"/>
          <w:cs/>
        </w:rPr>
        <w:t xml:space="preserve"> ล้านบาทตามคำพิพาษาของศาลแล้ว</w:t>
      </w:r>
      <w:r w:rsidRPr="009F5329">
        <w:rPr>
          <w:rFonts w:ascii="Angsana New" w:hAnsi="Angsana New"/>
          <w:szCs w:val="30"/>
        </w:rPr>
        <w:t xml:space="preserve"> </w:t>
      </w:r>
      <w:r w:rsidRPr="009F5329">
        <w:rPr>
          <w:rFonts w:ascii="Angsana New" w:hAnsi="Angsana New" w:hint="cs"/>
          <w:szCs w:val="30"/>
          <w:cs/>
        </w:rPr>
        <w:t>และแสดงรายการดังกล่าวเป็น “ค่าใช้จ่ายอื่น” ใน</w:t>
      </w:r>
      <w:r w:rsidR="00E00179" w:rsidRPr="009F5329">
        <w:rPr>
          <w:rFonts w:ascii="Angsana New" w:hAnsi="Angsana New" w:hint="cs"/>
          <w:szCs w:val="30"/>
          <w:cs/>
        </w:rPr>
        <w:t>งบกำไรขาดทุนเบ็ดเสร็จรวมสำหรับงวดสามเดือน</w:t>
      </w:r>
      <w:r w:rsidRPr="009F5329">
        <w:rPr>
          <w:rFonts w:ascii="Angsana New" w:hAnsi="Angsana New" w:hint="cs"/>
          <w:szCs w:val="30"/>
          <w:cs/>
        </w:rPr>
        <w:t>สิ้นสุดวันที่ 3</w:t>
      </w:r>
      <w:r w:rsidRPr="009F5329">
        <w:rPr>
          <w:rFonts w:ascii="Angsana New" w:hAnsi="Angsana New"/>
          <w:szCs w:val="30"/>
        </w:rPr>
        <w:t xml:space="preserve">1 </w:t>
      </w:r>
      <w:r w:rsidR="00E00179" w:rsidRPr="009F5329">
        <w:rPr>
          <w:rFonts w:ascii="Angsana New" w:hAnsi="Angsana New" w:hint="cs"/>
          <w:szCs w:val="30"/>
          <w:cs/>
        </w:rPr>
        <w:t>มีนาคม 256</w:t>
      </w:r>
      <w:r w:rsidR="009F5329">
        <w:rPr>
          <w:rFonts w:ascii="Angsana New" w:hAnsi="Angsana New" w:hint="cs"/>
          <w:szCs w:val="30"/>
          <w:cs/>
        </w:rPr>
        <w:t>0</w:t>
      </w:r>
    </w:p>
    <w:p w:rsidR="00A0689E" w:rsidRPr="00157415" w:rsidRDefault="00A0689E" w:rsidP="00DE08BC">
      <w:pPr>
        <w:pStyle w:val="NoSpacing"/>
        <w:tabs>
          <w:tab w:val="left" w:pos="567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A0689E" w:rsidRPr="00157415" w:rsidRDefault="00DE08BC" w:rsidP="00DF3036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 w:rsidRPr="00157415">
        <w:rPr>
          <w:rFonts w:ascii="Angsana New" w:hAnsi="Angsana New"/>
          <w:szCs w:val="30"/>
          <w:cs/>
        </w:rPr>
        <w:t>ข)</w:t>
      </w:r>
      <w:r w:rsidRPr="00157415">
        <w:rPr>
          <w:rFonts w:ascii="Angsana New" w:hAnsi="Angsana New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/>
          <w:szCs w:val="30"/>
        </w:rPr>
        <w:tab/>
      </w:r>
      <w:r>
        <w:rPr>
          <w:rFonts w:ascii="Angsana New" w:hAnsi="Angsana New" w:hint="cs"/>
          <w:szCs w:val="30"/>
          <w:cs/>
        </w:rPr>
        <w:t>อ</w:t>
      </w:r>
      <w:r w:rsidRPr="00157415">
        <w:rPr>
          <w:rFonts w:ascii="Angsana New" w:hAnsi="Angsana New"/>
          <w:szCs w:val="30"/>
          <w:cs/>
        </w:rPr>
        <w:t xml:space="preserve">ดีตผู้ถือหุ้นตามที่กล่าวในข้อ ก) ฟ้องเพิกถอนมติของที่ประชุมสามัญผู้ถือหุ้นครั้งที่ </w:t>
      </w:r>
      <w:r w:rsidRPr="00157415">
        <w:rPr>
          <w:rFonts w:ascii="Angsana New" w:hAnsi="Angsana New"/>
          <w:szCs w:val="30"/>
        </w:rPr>
        <w:t xml:space="preserve">1/2556 </w:t>
      </w:r>
      <w:r>
        <w:rPr>
          <w:rFonts w:ascii="Angsana New" w:hAnsi="Angsana New" w:hint="cs"/>
          <w:szCs w:val="30"/>
          <w:cs/>
        </w:rPr>
        <w:t xml:space="preserve">ของบริษัทย่อย </w:t>
      </w:r>
      <w:r w:rsidRPr="00157415">
        <w:rPr>
          <w:rFonts w:ascii="Angsana New" w:hAnsi="Angsana New"/>
          <w:szCs w:val="30"/>
          <w:cs/>
        </w:rPr>
        <w:t>ซึ่งอนุมัติให้บริษัท</w:t>
      </w:r>
      <w:r>
        <w:rPr>
          <w:rFonts w:ascii="Angsana New" w:hAnsi="Angsana New" w:hint="cs"/>
          <w:szCs w:val="30"/>
          <w:cs/>
        </w:rPr>
        <w:t>ย่อย</w:t>
      </w:r>
      <w:r w:rsidRPr="00157415">
        <w:rPr>
          <w:rFonts w:ascii="Angsana New" w:hAnsi="Angsana New"/>
          <w:szCs w:val="30"/>
          <w:cs/>
        </w:rPr>
        <w:t>แปรสภาพเป็นบริษัทมหาชนจำกัด ศาลชั้นต้นได้มีคำพิพากษายกฟ้อง</w:t>
      </w:r>
      <w:r w:rsidRPr="00157415">
        <w:rPr>
          <w:rFonts w:ascii="Angsana New" w:hAnsi="Angsana New"/>
          <w:szCs w:val="30"/>
        </w:rPr>
        <w:t xml:space="preserve"> </w:t>
      </w:r>
      <w:r w:rsidRPr="00157415">
        <w:rPr>
          <w:rFonts w:ascii="Angsana New" w:hAnsi="Angsana New"/>
          <w:szCs w:val="30"/>
          <w:cs/>
        </w:rPr>
        <w:t>และศาลอุทธรณ์ได้มีคำพิพากษายืนตามคำพิพากษาของศาลชั้นต้น อดีตผู้ถือหุ้นได้ยื่นฎีกาคำพิพากษาต่อศาล</w:t>
      </w:r>
      <w:r w:rsidRPr="00157415">
        <w:rPr>
          <w:rFonts w:ascii="Angsana New" w:hAnsi="Angsana New" w:hint="cs"/>
          <w:szCs w:val="30"/>
          <w:cs/>
        </w:rPr>
        <w:t>ฎีกา</w:t>
      </w:r>
      <w:r w:rsidR="00DF3036">
        <w:rPr>
          <w:rFonts w:ascii="Angsana New" w:hAnsi="Angsana New"/>
          <w:szCs w:val="30"/>
        </w:rPr>
        <w:t xml:space="preserve"> </w:t>
      </w:r>
      <w:r w:rsidR="00A0689E">
        <w:rPr>
          <w:rFonts w:ascii="Angsana New" w:hAnsi="Angsana New"/>
          <w:szCs w:val="30"/>
          <w:cs/>
        </w:rPr>
        <w:t xml:space="preserve">เมื่อวันที่ </w:t>
      </w:r>
      <w:r w:rsidR="00A0689E">
        <w:rPr>
          <w:rFonts w:ascii="Angsana New" w:hAnsi="Angsana New" w:hint="cs"/>
          <w:szCs w:val="30"/>
          <w:cs/>
        </w:rPr>
        <w:t>19</w:t>
      </w:r>
      <w:r w:rsidR="00A0689E">
        <w:rPr>
          <w:rFonts w:ascii="Angsana New" w:hAnsi="Angsana New"/>
          <w:szCs w:val="30"/>
          <w:cs/>
        </w:rPr>
        <w:t xml:space="preserve"> </w:t>
      </w:r>
      <w:r w:rsidR="00A0689E">
        <w:rPr>
          <w:rFonts w:ascii="Angsana New" w:hAnsi="Angsana New" w:hint="cs"/>
          <w:szCs w:val="30"/>
          <w:cs/>
        </w:rPr>
        <w:t>เมษายน</w:t>
      </w:r>
      <w:r w:rsidR="00A0689E">
        <w:rPr>
          <w:rFonts w:ascii="Angsana New" w:hAnsi="Angsana New"/>
          <w:szCs w:val="30"/>
          <w:cs/>
        </w:rPr>
        <w:t xml:space="preserve"> 256</w:t>
      </w:r>
      <w:r w:rsidR="00A0689E">
        <w:rPr>
          <w:rFonts w:ascii="Angsana New" w:hAnsi="Angsana New" w:hint="cs"/>
          <w:szCs w:val="30"/>
          <w:cs/>
        </w:rPr>
        <w:t>1</w:t>
      </w:r>
      <w:r w:rsidR="00A0689E">
        <w:rPr>
          <w:rFonts w:ascii="Angsana New" w:hAnsi="Angsana New"/>
          <w:szCs w:val="30"/>
          <w:cs/>
        </w:rPr>
        <w:t xml:space="preserve"> </w:t>
      </w:r>
      <w:r w:rsidR="00A0689E" w:rsidRPr="00E92DDE">
        <w:rPr>
          <w:rFonts w:ascii="Angsana New" w:hAnsi="Angsana New"/>
          <w:szCs w:val="30"/>
          <w:cs/>
        </w:rPr>
        <w:t>ศาลฎีกาได้มีคำพิพากษายืนตามคำพิพากษาของศาลชั้นต้น</w:t>
      </w:r>
      <w:r w:rsidR="00A0689E" w:rsidRPr="00003081">
        <w:rPr>
          <w:rFonts w:hint="cs"/>
          <w:szCs w:val="30"/>
          <w:cs/>
        </w:rPr>
        <w:t>และ</w:t>
      </w:r>
      <w:r w:rsidR="00A0689E">
        <w:rPr>
          <w:rFonts w:hint="cs"/>
          <w:szCs w:val="30"/>
          <w:cs/>
        </w:rPr>
        <w:t xml:space="preserve">ศาลอุทธรณ์ </w:t>
      </w:r>
      <w:r w:rsidR="00A0689E">
        <w:rPr>
          <w:rFonts w:ascii="Angsana New" w:hAnsi="Angsana New" w:hint="cs"/>
          <w:szCs w:val="30"/>
          <w:cs/>
        </w:rPr>
        <w:t>และ</w:t>
      </w:r>
    </w:p>
    <w:p w:rsidR="00DE08BC" w:rsidRPr="00C65544" w:rsidRDefault="00DE08BC" w:rsidP="00DE08BC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DE08BC" w:rsidRPr="00B72B24" w:rsidRDefault="00DE08BC" w:rsidP="00DE08BC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Cs w:val="30"/>
        </w:rPr>
      </w:pPr>
      <w:r w:rsidRPr="00181253">
        <w:rPr>
          <w:rFonts w:ascii="Angsana New" w:hAnsi="Angsana New" w:hint="cs"/>
          <w:szCs w:val="30"/>
          <w:cs/>
        </w:rPr>
        <w:t>ค</w:t>
      </w:r>
      <w:r w:rsidRPr="00181253">
        <w:rPr>
          <w:rFonts w:ascii="Angsana New" w:hAnsi="Angsana New"/>
          <w:szCs w:val="30"/>
          <w:cs/>
        </w:rPr>
        <w:t>)</w:t>
      </w:r>
      <w:r>
        <w:rPr>
          <w:rFonts w:ascii="Angsana New" w:hAnsi="Angsana New" w:hint="cs"/>
          <w:szCs w:val="30"/>
          <w:cs/>
        </w:rPr>
        <w:t xml:space="preserve">      </w:t>
      </w:r>
      <w:r>
        <w:rPr>
          <w:rFonts w:ascii="Angsana New" w:hAnsi="Angsana New" w:hint="cs"/>
          <w:szCs w:val="30"/>
          <w:cs/>
        </w:rPr>
        <w:tab/>
      </w:r>
      <w:r w:rsidRPr="00F854B7">
        <w:rPr>
          <w:rFonts w:ascii="Angsana New" w:hAnsi="Angsana New" w:hint="cs"/>
          <w:szCs w:val="30"/>
          <w:cs/>
        </w:rPr>
        <w:t xml:space="preserve">สืบเนื่องจากคำพิพากษาของศาลฎีกาตามที่กล่าวในข้อ ก) อดีตผู้ถือหุ้นตามที่กล่าวในข้อ ก) (โจทก์) ฟ้องบริษัทย่อยและทนายความของบริษัทย่อย (จำเลย) ในวันที่ </w:t>
      </w:r>
      <w:r w:rsidRPr="00F854B7">
        <w:rPr>
          <w:rFonts w:ascii="Angsana New" w:hAnsi="Angsana New"/>
          <w:szCs w:val="30"/>
        </w:rPr>
        <w:t xml:space="preserve">24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2560 </w:t>
      </w:r>
      <w:r w:rsidRPr="00F854B7">
        <w:rPr>
          <w:rFonts w:ascii="Angsana New" w:hAnsi="Angsana New" w:hint="cs"/>
          <w:szCs w:val="30"/>
          <w:cs/>
        </w:rPr>
        <w:t xml:space="preserve">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ย่อยเพื่อเสนอขายให้แก่ประชาชนทั่วไป </w:t>
      </w:r>
      <w:r w:rsidRPr="00F854B7">
        <w:rPr>
          <w:rFonts w:ascii="Angsana New" w:hAnsi="Angsana New"/>
          <w:szCs w:val="30"/>
        </w:rPr>
        <w:t xml:space="preserve">(IPO) </w:t>
      </w:r>
      <w:r w:rsidRPr="00F854B7">
        <w:rPr>
          <w:rFonts w:ascii="Angsana New" w:hAnsi="Angsana New" w:hint="cs"/>
          <w:szCs w:val="30"/>
          <w:cs/>
        </w:rPr>
        <w:t xml:space="preserve">ในช่วงวันที่ </w:t>
      </w:r>
      <w:r w:rsidRPr="00F854B7">
        <w:rPr>
          <w:rFonts w:ascii="Angsana New" w:hAnsi="Angsana New"/>
          <w:szCs w:val="30"/>
        </w:rPr>
        <w:t xml:space="preserve">17-19 </w:t>
      </w:r>
      <w:r w:rsidRPr="00F854B7">
        <w:rPr>
          <w:rFonts w:ascii="Angsana New" w:hAnsi="Angsana New" w:hint="cs"/>
          <w:szCs w:val="30"/>
          <w:cs/>
        </w:rPr>
        <w:t xml:space="preserve">กันยายน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ย่อยในตลาดหลักทรัพย์ เอ็ม เอ ไอ (ได้แก่ วันที่ </w:t>
      </w:r>
      <w:r w:rsidRPr="00F854B7">
        <w:rPr>
          <w:rFonts w:ascii="Angsana New" w:hAnsi="Angsana New"/>
          <w:szCs w:val="30"/>
        </w:rPr>
        <w:t>1</w:t>
      </w:r>
      <w:r w:rsidRPr="00F854B7">
        <w:rPr>
          <w:rFonts w:ascii="Angsana New" w:hAnsi="Angsana New" w:hint="cs"/>
          <w:szCs w:val="30"/>
          <w:cs/>
        </w:rPr>
        <w:t xml:space="preserve"> ตุลาคม </w:t>
      </w:r>
      <w:r w:rsidRPr="00F854B7">
        <w:rPr>
          <w:rFonts w:ascii="Angsana New" w:hAnsi="Angsana New"/>
          <w:szCs w:val="30"/>
        </w:rPr>
        <w:t xml:space="preserve">2557)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67.2 ล้านบาท รวมเป็นเงิน </w:t>
      </w:r>
      <w:r w:rsidRPr="00F854B7">
        <w:rPr>
          <w:rFonts w:ascii="Angsana New" w:hAnsi="Angsana New"/>
          <w:szCs w:val="30"/>
        </w:rPr>
        <w:t xml:space="preserve">86.1 </w:t>
      </w:r>
      <w:r w:rsidRPr="00F854B7">
        <w:rPr>
          <w:rFonts w:ascii="Angsana New" w:hAnsi="Angsana New" w:hint="cs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F854B7">
        <w:rPr>
          <w:rFonts w:ascii="Angsana New" w:hAnsi="Angsana New"/>
          <w:szCs w:val="30"/>
        </w:rPr>
        <w:t xml:space="preserve">7.5 </w:t>
      </w:r>
      <w:r w:rsidRPr="00F854B7">
        <w:rPr>
          <w:rFonts w:ascii="Angsana New" w:hAnsi="Angsana New" w:hint="cs"/>
          <w:szCs w:val="30"/>
          <w:cs/>
        </w:rPr>
        <w:t xml:space="preserve">ต่อปีนับจากวันที่ </w:t>
      </w:r>
      <w:r w:rsidRPr="00F854B7">
        <w:rPr>
          <w:rFonts w:ascii="Angsana New" w:hAnsi="Angsana New"/>
          <w:szCs w:val="30"/>
        </w:rPr>
        <w:t xml:space="preserve">1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>เป็นต้นไป ผู้บริหารของกลุ่มบริษัทยังไม่สามารถประเมินผลกระทบที่มีต่องบการเงินรวมได้เนื่องจาก</w:t>
      </w:r>
      <w:r w:rsidRPr="00F854B7">
        <w:rPr>
          <w:rFonts w:ascii="Angsana New" w:hAnsi="Angsana New"/>
          <w:szCs w:val="30"/>
          <w:cs/>
        </w:rPr>
        <w:t>คดี</w:t>
      </w:r>
      <w:r w:rsidRPr="00F854B7">
        <w:rPr>
          <w:rFonts w:ascii="Angsana New" w:hAnsi="Angsana New" w:hint="cs"/>
          <w:szCs w:val="30"/>
          <w:cs/>
        </w:rPr>
        <w:t>ยัง</w:t>
      </w:r>
      <w:r w:rsidRPr="00F854B7">
        <w:rPr>
          <w:rFonts w:ascii="Angsana New" w:hAnsi="Angsana New"/>
          <w:szCs w:val="30"/>
          <w:cs/>
        </w:rPr>
        <w:t>อยู่ในกระบวนการพิจารณาของศาล</w:t>
      </w:r>
      <w:r>
        <w:rPr>
          <w:rFonts w:ascii="Angsana New" w:hAnsi="Angsana New" w:hint="cs"/>
          <w:szCs w:val="30"/>
          <w:cs/>
        </w:rPr>
        <w:t xml:space="preserve"> </w:t>
      </w:r>
    </w:p>
    <w:p w:rsidR="00DB241C" w:rsidRPr="00DB241C" w:rsidRDefault="00DB241C" w:rsidP="00DB2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9C0940" w:rsidRDefault="009C0940" w:rsidP="009C0940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35DAD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9C0940" w:rsidRDefault="009C0940" w:rsidP="009C0940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14EEF" w:rsidRDefault="00014EEF" w:rsidP="00014EEF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 w:rsidRPr="00DC277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DC2770">
        <w:rPr>
          <w:rFonts w:ascii="Angsana New" w:hAnsi="Angsana New" w:hint="cs"/>
          <w:b/>
          <w:bCs/>
          <w:sz w:val="30"/>
          <w:szCs w:val="30"/>
          <w:cs/>
        </w:rPr>
        <w:t>ผลิตภัณฑ์คอนกรีตชลบุรี</w:t>
      </w:r>
      <w:r w:rsidRPr="00DC277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DC2770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614355" w:rsidRDefault="00614355" w:rsidP="00614355">
      <w:pPr>
        <w:tabs>
          <w:tab w:val="left" w:pos="54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:rsidR="00614355" w:rsidRDefault="00614355" w:rsidP="00614355">
      <w:pPr>
        <w:tabs>
          <w:tab w:val="clear" w:pos="454"/>
          <w:tab w:val="left" w:pos="1134"/>
        </w:tabs>
        <w:jc w:val="thaiDistribute"/>
        <w:rPr>
          <w:rFonts w:ascii="Angsana New" w:hAnsi="Angsana New"/>
          <w:sz w:val="30"/>
          <w:szCs w:val="30"/>
          <w:cs/>
        </w:rPr>
      </w:pPr>
      <w:r w:rsidRPr="006D78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20</w:t>
      </w:r>
      <w:r w:rsidRPr="006D781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2561</w:t>
      </w:r>
      <w:r w:rsidRPr="006D781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บริษัททำ</w:t>
      </w:r>
      <w:r>
        <w:rPr>
          <w:rFonts w:ascii="Angsana New" w:hAnsi="Angsana New" w:hint="cs"/>
          <w:sz w:val="30"/>
          <w:szCs w:val="30"/>
          <w:cs/>
        </w:rPr>
        <w:t>สัญญาสนับสนุนทางการเงินและสัญญา</w:t>
      </w:r>
      <w:r w:rsidRPr="006D7813">
        <w:rPr>
          <w:rFonts w:ascii="Angsana New" w:hAnsi="Angsana New"/>
          <w:sz w:val="30"/>
          <w:szCs w:val="30"/>
          <w:cs/>
        </w:rPr>
        <w:t>กู้</w:t>
      </w:r>
      <w:r>
        <w:rPr>
          <w:rFonts w:ascii="Angsana New" w:hAnsi="Angsana New" w:hint="cs"/>
          <w:sz w:val="30"/>
          <w:szCs w:val="30"/>
          <w:cs/>
        </w:rPr>
        <w:t>เบิกเงินเกินบัญชีกับสถาบันการเงินในประเทศแห่งหนึ่ง เพื่อนำไปชำระหนี้หุ้นกู้ของบริษัทที่จะครบกำหนดและใช้เป็นเงินทุนหมุนเวียนในการประกอบธุรกิจของบริษัท ซึ่งประกอบด้วยวงเงินดังต่อไปนี้</w:t>
      </w:r>
    </w:p>
    <w:p w:rsidR="00614355" w:rsidRPr="00614355" w:rsidRDefault="00614355" w:rsidP="00614355">
      <w:pPr>
        <w:tabs>
          <w:tab w:val="clear" w:pos="454"/>
          <w:tab w:val="left" w:pos="1134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69"/>
        <w:gridCol w:w="1574"/>
        <w:gridCol w:w="304"/>
        <w:gridCol w:w="3240"/>
      </w:tblGrid>
      <w:tr w:rsidR="00614355" w:rsidTr="00614355">
        <w:tc>
          <w:tcPr>
            <w:tcW w:w="4077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:rsidR="00614355" w:rsidRDefault="00614355" w:rsidP="00B2469F">
            <w:pPr>
              <w:tabs>
                <w:tab w:val="clear" w:pos="454"/>
                <w:tab w:val="clear" w:pos="680"/>
                <w:tab w:val="clear" w:pos="907"/>
                <w:tab w:val="left" w:pos="943"/>
                <w:tab w:val="left" w:pos="1134"/>
              </w:tabs>
              <w:ind w:left="-4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304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4355" w:rsidTr="00614355">
        <w:tc>
          <w:tcPr>
            <w:tcW w:w="4077" w:type="dxa"/>
            <w:tcBorders>
              <w:bottom w:val="single" w:sz="4" w:space="0" w:color="auto"/>
            </w:tcBorders>
          </w:tcPr>
          <w:p w:rsidR="00614355" w:rsidRDefault="00614355" w:rsidP="00B2469F">
            <w:pPr>
              <w:tabs>
                <w:tab w:val="clear" w:pos="454"/>
                <w:tab w:val="clear" w:pos="2807"/>
                <w:tab w:val="left" w:pos="1134"/>
                <w:tab w:val="left" w:pos="2903"/>
              </w:tabs>
              <w:ind w:left="-74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269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614355" w:rsidRDefault="00614355" w:rsidP="00B2469F">
            <w:pPr>
              <w:tabs>
                <w:tab w:val="clear" w:pos="454"/>
                <w:tab w:val="clear" w:pos="680"/>
                <w:tab w:val="clear" w:pos="907"/>
                <w:tab w:val="left" w:pos="943"/>
                <w:tab w:val="left" w:pos="1134"/>
              </w:tabs>
              <w:ind w:left="-4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304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</w:tr>
      <w:tr w:rsidR="00614355" w:rsidTr="00614355">
        <w:tc>
          <w:tcPr>
            <w:tcW w:w="4077" w:type="dxa"/>
            <w:tcBorders>
              <w:top w:val="single" w:sz="4" w:space="0" w:color="auto"/>
            </w:tcBorders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เงินกู้ระยะยาว</w:t>
            </w:r>
          </w:p>
        </w:tc>
        <w:tc>
          <w:tcPr>
            <w:tcW w:w="269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614355" w:rsidRDefault="00614355" w:rsidP="00B2469F">
            <w:pPr>
              <w:tabs>
                <w:tab w:val="clear" w:pos="454"/>
                <w:tab w:val="clear" w:pos="680"/>
                <w:tab w:val="clear" w:pos="907"/>
                <w:tab w:val="left" w:pos="518"/>
                <w:tab w:val="left" w:pos="1134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</w:p>
        </w:tc>
        <w:tc>
          <w:tcPr>
            <w:tcW w:w="304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MLR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ลบร้อยละ 2.5</w:t>
            </w:r>
            <w:r w:rsidR="00DF303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614355" w:rsidTr="00614355">
        <w:tc>
          <w:tcPr>
            <w:tcW w:w="4077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เงินกู้ระยะสั้น - ตั๋วสัญญาใช้เงิน</w:t>
            </w:r>
          </w:p>
        </w:tc>
        <w:tc>
          <w:tcPr>
            <w:tcW w:w="269" w:type="dxa"/>
          </w:tcPr>
          <w:p w:rsidR="00614355" w:rsidRPr="00C51EBB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:rsidR="00614355" w:rsidRDefault="00614355" w:rsidP="00B2469F">
            <w:pPr>
              <w:tabs>
                <w:tab w:val="clear" w:pos="454"/>
                <w:tab w:val="clear" w:pos="680"/>
                <w:tab w:val="clear" w:pos="907"/>
                <w:tab w:val="left" w:pos="518"/>
                <w:tab w:val="left" w:pos="1134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304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MLR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>
              <w:rPr>
                <w:rFonts w:ascii="Angsana New" w:hAnsi="Angsana New"/>
                <w:sz w:val="30"/>
                <w:szCs w:val="30"/>
              </w:rPr>
              <w:t>1.7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 ต่อปี</w:t>
            </w:r>
          </w:p>
        </w:tc>
      </w:tr>
      <w:tr w:rsidR="00614355" w:rsidTr="00614355">
        <w:tc>
          <w:tcPr>
            <w:tcW w:w="4077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269" w:type="dxa"/>
          </w:tcPr>
          <w:p w:rsidR="00614355" w:rsidRPr="00C51EBB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614355" w:rsidRDefault="00614355" w:rsidP="00B2469F">
            <w:pPr>
              <w:tabs>
                <w:tab w:val="clear" w:pos="454"/>
                <w:tab w:val="clear" w:pos="680"/>
                <w:tab w:val="clear" w:pos="907"/>
                <w:tab w:val="left" w:pos="518"/>
                <w:tab w:val="left" w:pos="1134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304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MOR</w:t>
            </w:r>
          </w:p>
        </w:tc>
      </w:tr>
      <w:tr w:rsidR="00614355" w:rsidTr="00614355">
        <w:tc>
          <w:tcPr>
            <w:tcW w:w="4077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:rsidR="00614355" w:rsidRPr="00C51EBB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:rsidR="00614355" w:rsidRDefault="00614355" w:rsidP="00B2469F">
            <w:pPr>
              <w:tabs>
                <w:tab w:val="clear" w:pos="454"/>
                <w:tab w:val="clear" w:pos="680"/>
                <w:tab w:val="clear" w:pos="907"/>
                <w:tab w:val="left" w:pos="518"/>
                <w:tab w:val="left" w:pos="1134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304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614355" w:rsidRDefault="00614355" w:rsidP="00B2469F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614355" w:rsidRDefault="00614355" w:rsidP="00614355">
      <w:pPr>
        <w:tabs>
          <w:tab w:val="clear" w:pos="454"/>
          <w:tab w:val="left" w:pos="709"/>
        </w:tabs>
        <w:ind w:left="709" w:hanging="709"/>
        <w:jc w:val="thaiDistribute"/>
        <w:rPr>
          <w:rFonts w:ascii="Angsana New" w:hAnsi="Angsana New"/>
          <w:sz w:val="30"/>
          <w:szCs w:val="30"/>
        </w:rPr>
      </w:pPr>
    </w:p>
    <w:p w:rsidR="00614355" w:rsidRPr="006D7813" w:rsidRDefault="00614355" w:rsidP="00614355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เงินกู้ระยะยาว</w:t>
      </w:r>
      <w:r w:rsidRPr="006D7813">
        <w:rPr>
          <w:rFonts w:ascii="Angsana New" w:hAnsi="Angsana New" w:hint="cs"/>
          <w:sz w:val="30"/>
          <w:szCs w:val="30"/>
          <w:cs/>
        </w:rPr>
        <w:t xml:space="preserve">กำหนดชำระคืนต้นเงินกู้เป็นงวดรายเดือนจำนวนเงินงวดละ </w:t>
      </w:r>
      <w:r>
        <w:rPr>
          <w:rFonts w:ascii="Angsana New" w:hAnsi="Angsana New"/>
          <w:sz w:val="30"/>
          <w:szCs w:val="30"/>
        </w:rPr>
        <w:t>2.5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D7813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6D7813">
        <w:rPr>
          <w:rFonts w:ascii="Angsana New" w:hAnsi="Angsana New"/>
          <w:sz w:val="30"/>
          <w:szCs w:val="30"/>
        </w:rPr>
        <w:t xml:space="preserve">60 </w:t>
      </w:r>
      <w:r w:rsidRPr="006D7813">
        <w:rPr>
          <w:rFonts w:ascii="Angsana New" w:hAnsi="Angsana New" w:hint="cs"/>
          <w:sz w:val="30"/>
          <w:szCs w:val="30"/>
          <w:cs/>
        </w:rPr>
        <w:t>งวด เริ่มชำระงวดแรก</w:t>
      </w:r>
      <w:r w:rsidRPr="00AC07BB">
        <w:rPr>
          <w:rFonts w:ascii="Angsana New" w:hAnsi="Angsana New"/>
          <w:sz w:val="30"/>
          <w:szCs w:val="30"/>
          <w:cs/>
        </w:rPr>
        <w:t>ภายในวันทำการสุดท้ายของเดือน</w:t>
      </w:r>
      <w:r>
        <w:rPr>
          <w:rFonts w:ascii="Angsana New" w:hAnsi="Angsana New" w:hint="cs"/>
          <w:sz w:val="30"/>
          <w:szCs w:val="30"/>
          <w:cs/>
        </w:rPr>
        <w:t xml:space="preserve">ที่เบิกเงินกู้ครั้งแรก </w:t>
      </w:r>
      <w:r w:rsidRPr="006D7813">
        <w:rPr>
          <w:rFonts w:ascii="Angsana New" w:hAnsi="Angsana New" w:hint="cs"/>
          <w:sz w:val="30"/>
          <w:szCs w:val="30"/>
          <w:cs/>
        </w:rPr>
        <w:t>(เดือน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6D7813">
        <w:rPr>
          <w:rFonts w:ascii="Angsana New" w:hAnsi="Angsana New"/>
          <w:sz w:val="30"/>
          <w:szCs w:val="30"/>
        </w:rPr>
        <w:t>)</w:t>
      </w:r>
    </w:p>
    <w:p w:rsidR="00614355" w:rsidRDefault="00614355" w:rsidP="00614355">
      <w:pPr>
        <w:tabs>
          <w:tab w:val="clear" w:pos="454"/>
          <w:tab w:val="clear" w:pos="68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:rsidR="00614355" w:rsidRPr="006C4CCC" w:rsidRDefault="00614355" w:rsidP="00614355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</w:t>
      </w:r>
      <w:r w:rsidRPr="008F42D2">
        <w:rPr>
          <w:rFonts w:ascii="Angsana New" w:hAnsi="Angsana New" w:hint="cs"/>
          <w:sz w:val="30"/>
          <w:szCs w:val="30"/>
          <w:cs/>
        </w:rPr>
        <w:t>งิน</w:t>
      </w:r>
      <w:r>
        <w:rPr>
          <w:rFonts w:ascii="Angsana New" w:hAnsi="Angsana New" w:hint="cs"/>
          <w:sz w:val="30"/>
          <w:szCs w:val="30"/>
          <w:cs/>
        </w:rPr>
        <w:t>สินเชื่อ</w:t>
      </w:r>
      <w:r w:rsidRPr="008F42D2">
        <w:rPr>
          <w:rFonts w:ascii="Angsana New" w:hAnsi="Angsana New" w:hint="cs"/>
          <w:sz w:val="30"/>
          <w:szCs w:val="30"/>
          <w:cs/>
        </w:rPr>
        <w:t>นี้ค้ำประกันโดยจดจำนองที่ด</w:t>
      </w:r>
      <w:r>
        <w:rPr>
          <w:rFonts w:ascii="Angsana New" w:hAnsi="Angsana New" w:hint="cs"/>
          <w:sz w:val="30"/>
          <w:szCs w:val="30"/>
          <w:cs/>
        </w:rPr>
        <w:t>ินพร้อมสิ่งปลูกสร้างของบริษัทที่มีอยู่บนทรัพย์หลักประกันดังกล่าวมูลค่าจำนอง</w:t>
      </w:r>
      <w:r w:rsidRPr="00C631D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180</w:t>
      </w:r>
      <w:r w:rsidRPr="00C631DD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และมีเงื่อนไขและข้อจำกัดบางประการ</w:t>
      </w:r>
      <w:r w:rsidRPr="008F42D2">
        <w:rPr>
          <w:rFonts w:ascii="Angsana New" w:hAnsi="Angsana New" w:hint="cs"/>
          <w:sz w:val="30"/>
          <w:szCs w:val="30"/>
          <w:cs/>
        </w:rPr>
        <w:t>เกี่ยวกับการดำรงอัตราส่วนทางการเงินและอื่น ๆ</w:t>
      </w:r>
    </w:p>
    <w:p w:rsidR="00EA3C9D" w:rsidRPr="00EA3C9D" w:rsidRDefault="00EA3C9D" w:rsidP="00B45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Angsana New" w:hAnsi="Angsana New"/>
          <w:sz w:val="30"/>
          <w:szCs w:val="30"/>
          <w:cs/>
        </w:rPr>
      </w:pPr>
    </w:p>
    <w:p w:rsidR="00155310" w:rsidRPr="00B972AD" w:rsidRDefault="00155310" w:rsidP="00155310">
      <w:pPr>
        <w:rPr>
          <w:rFonts w:ascii="Angsana New" w:hAnsi="Angsana New"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t>1</w:t>
      </w:r>
      <w:r w:rsidR="00535DAD">
        <w:rPr>
          <w:rFonts w:ascii="Angsana New" w:hAnsi="Angsana New"/>
          <w:b/>
          <w:bCs/>
          <w:sz w:val="30"/>
          <w:szCs w:val="30"/>
        </w:rPr>
        <w:t>3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B451EF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F854B7" w:rsidRPr="00F854B7">
        <w:rPr>
          <w:rFonts w:ascii="Angsana New" w:hAnsi="Angsana New" w:hint="cs"/>
          <w:sz w:val="30"/>
          <w:szCs w:val="30"/>
          <w:cs/>
        </w:rPr>
        <w:t>12</w:t>
      </w:r>
      <w:r w:rsidRPr="00F854B7">
        <w:rPr>
          <w:rFonts w:ascii="Angsana New" w:hAnsi="Angsana New" w:hint="cs"/>
          <w:sz w:val="30"/>
          <w:szCs w:val="30"/>
          <w:cs/>
        </w:rPr>
        <w:t xml:space="preserve"> </w:t>
      </w:r>
      <w:r w:rsidR="00C6222E" w:rsidRPr="00F854B7">
        <w:rPr>
          <w:rFonts w:ascii="Angsana New" w:hAnsi="Angsana New" w:hint="cs"/>
          <w:sz w:val="30"/>
          <w:szCs w:val="30"/>
          <w:cs/>
        </w:rPr>
        <w:t>พฤษภา</w:t>
      </w:r>
      <w:r w:rsidR="00E72F0B" w:rsidRPr="00F854B7">
        <w:rPr>
          <w:rFonts w:ascii="Angsana New" w:hAnsi="Angsana New" w:hint="cs"/>
          <w:sz w:val="30"/>
          <w:szCs w:val="30"/>
          <w:cs/>
        </w:rPr>
        <w:t>คม</w:t>
      </w:r>
      <w:r w:rsidRPr="00F854B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F854B7">
        <w:rPr>
          <w:rFonts w:ascii="Angsana New" w:hAnsi="Angsana New"/>
          <w:sz w:val="30"/>
          <w:szCs w:val="30"/>
        </w:rPr>
        <w:t>25</w:t>
      </w:r>
      <w:r w:rsidR="003E3BA5" w:rsidRPr="00F854B7">
        <w:rPr>
          <w:rFonts w:ascii="Angsana New" w:hAnsi="Angsana New"/>
          <w:sz w:val="30"/>
          <w:szCs w:val="30"/>
        </w:rPr>
        <w:t>6</w:t>
      </w:r>
      <w:r w:rsidR="00C6222E" w:rsidRPr="00F854B7">
        <w:rPr>
          <w:rFonts w:ascii="Angsana New" w:hAnsi="Angsana New"/>
          <w:sz w:val="30"/>
          <w:szCs w:val="30"/>
        </w:rPr>
        <w:t>1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71A" w:rsidRDefault="00EF171A">
      <w:r>
        <w:separator/>
      </w:r>
    </w:p>
  </w:endnote>
  <w:endnote w:type="continuationSeparator" w:id="0">
    <w:p w:rsidR="00EF171A" w:rsidRDefault="00EF1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601" w:rsidRDefault="008C707F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0260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2601">
      <w:rPr>
        <w:rStyle w:val="PageNumber"/>
        <w:noProof/>
      </w:rPr>
      <w:t>26</w:t>
    </w:r>
    <w:r>
      <w:rPr>
        <w:rStyle w:val="PageNumber"/>
      </w:rPr>
      <w:fldChar w:fldCharType="end"/>
    </w:r>
  </w:p>
  <w:p w:rsidR="00C02601" w:rsidRDefault="00C02601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601" w:rsidRPr="00CD60A0" w:rsidRDefault="008C707F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C02601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2D487C">
      <w:rPr>
        <w:rStyle w:val="PageNumber"/>
        <w:rFonts w:ascii="Angsana New" w:hAnsi="Angsana New"/>
        <w:noProof/>
        <w:sz w:val="30"/>
        <w:szCs w:val="30"/>
      </w:rPr>
      <w:t>25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C02601" w:rsidRDefault="00C02601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601" w:rsidRPr="00792103" w:rsidRDefault="00C02601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71A" w:rsidRDefault="00EF171A">
      <w:r>
        <w:separator/>
      </w:r>
    </w:p>
  </w:footnote>
  <w:footnote w:type="continuationSeparator" w:id="0">
    <w:p w:rsidR="00EF171A" w:rsidRDefault="00EF1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601" w:rsidRDefault="00C0260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C02601" w:rsidRDefault="00C0260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C02601" w:rsidRPr="005F70D0" w:rsidRDefault="00C0260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C02601" w:rsidRPr="00D27ADF" w:rsidRDefault="00C02601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C02601" w:rsidRDefault="00C02601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60 (ยังไม่ได้ตรวจสอบ/สอบทานแล้ว)</w:t>
    </w:r>
  </w:p>
  <w:p w:rsidR="00C02601" w:rsidRPr="00D27ADF" w:rsidRDefault="00C02601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2560 (ตรวจสอบแล้ว)</w:t>
    </w:r>
  </w:p>
  <w:p w:rsidR="00C02601" w:rsidRPr="00CC5926" w:rsidRDefault="00C02601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601" w:rsidRDefault="00C0260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C02601" w:rsidRDefault="00C0260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C02601" w:rsidRPr="005F70D0" w:rsidRDefault="00C0260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C02601" w:rsidRPr="00D27ADF" w:rsidRDefault="00C0260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C02601" w:rsidRDefault="00C0260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60 (ยังไม่ได้ตรวจสอบ/สอบทานแล้ว)</w:t>
    </w:r>
  </w:p>
  <w:p w:rsidR="00C02601" w:rsidRPr="00D27ADF" w:rsidRDefault="00C0260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2560 (ตรวจสอบแล้ว)</w:t>
    </w:r>
  </w:p>
  <w:p w:rsidR="00C02601" w:rsidRPr="00CC5926" w:rsidRDefault="00C02601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3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0"/>
  </w:num>
  <w:num w:numId="14">
    <w:abstractNumId w:val="21"/>
  </w:num>
  <w:num w:numId="15">
    <w:abstractNumId w:val="26"/>
  </w:num>
  <w:num w:numId="16">
    <w:abstractNumId w:val="20"/>
  </w:num>
  <w:num w:numId="17">
    <w:abstractNumId w:val="27"/>
  </w:num>
  <w:num w:numId="18">
    <w:abstractNumId w:val="19"/>
  </w:num>
  <w:num w:numId="19">
    <w:abstractNumId w:val="29"/>
  </w:num>
  <w:num w:numId="20">
    <w:abstractNumId w:val="28"/>
  </w:num>
  <w:num w:numId="21">
    <w:abstractNumId w:val="23"/>
  </w:num>
  <w:num w:numId="22">
    <w:abstractNumId w:val="32"/>
  </w:num>
  <w:num w:numId="23">
    <w:abstractNumId w:val="16"/>
  </w:num>
  <w:num w:numId="24">
    <w:abstractNumId w:val="33"/>
  </w:num>
  <w:num w:numId="25">
    <w:abstractNumId w:val="12"/>
  </w:num>
  <w:num w:numId="26">
    <w:abstractNumId w:val="15"/>
  </w:num>
  <w:num w:numId="27">
    <w:abstractNumId w:val="10"/>
  </w:num>
  <w:num w:numId="28">
    <w:abstractNumId w:val="11"/>
  </w:num>
  <w:num w:numId="29">
    <w:abstractNumId w:val="13"/>
  </w:num>
  <w:num w:numId="30">
    <w:abstractNumId w:val="25"/>
  </w:num>
  <w:num w:numId="31">
    <w:abstractNumId w:val="22"/>
  </w:num>
  <w:num w:numId="32">
    <w:abstractNumId w:val="14"/>
  </w:num>
  <w:num w:numId="33">
    <w:abstractNumId w:val="31"/>
  </w:num>
  <w:num w:numId="34">
    <w:abstractNumId w:val="18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hideSpellingError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9184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389"/>
    <w:rsid w:val="0001744B"/>
    <w:rsid w:val="000174EC"/>
    <w:rsid w:val="00017841"/>
    <w:rsid w:val="00017A88"/>
    <w:rsid w:val="00017DB7"/>
    <w:rsid w:val="00017F8E"/>
    <w:rsid w:val="0002004E"/>
    <w:rsid w:val="00020429"/>
    <w:rsid w:val="00020824"/>
    <w:rsid w:val="00020964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E79"/>
    <w:rsid w:val="00023EB1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461"/>
    <w:rsid w:val="00042A87"/>
    <w:rsid w:val="00042C1B"/>
    <w:rsid w:val="000434F8"/>
    <w:rsid w:val="000441A5"/>
    <w:rsid w:val="00044306"/>
    <w:rsid w:val="00044648"/>
    <w:rsid w:val="000451F8"/>
    <w:rsid w:val="000454F6"/>
    <w:rsid w:val="00045A4B"/>
    <w:rsid w:val="0004661A"/>
    <w:rsid w:val="00046644"/>
    <w:rsid w:val="00046FBF"/>
    <w:rsid w:val="00047467"/>
    <w:rsid w:val="0004765A"/>
    <w:rsid w:val="000476C9"/>
    <w:rsid w:val="00047779"/>
    <w:rsid w:val="0004786F"/>
    <w:rsid w:val="00047EC7"/>
    <w:rsid w:val="00050817"/>
    <w:rsid w:val="00050929"/>
    <w:rsid w:val="000510D2"/>
    <w:rsid w:val="00051874"/>
    <w:rsid w:val="00051BFB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F4A"/>
    <w:rsid w:val="000576C3"/>
    <w:rsid w:val="00057813"/>
    <w:rsid w:val="00057A56"/>
    <w:rsid w:val="00057D11"/>
    <w:rsid w:val="00060AA0"/>
    <w:rsid w:val="00060F63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6190"/>
    <w:rsid w:val="000767A6"/>
    <w:rsid w:val="00076C83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730C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9F"/>
    <w:rsid w:val="000A3CC9"/>
    <w:rsid w:val="000A4B14"/>
    <w:rsid w:val="000A4D8A"/>
    <w:rsid w:val="000A4DF4"/>
    <w:rsid w:val="000A528D"/>
    <w:rsid w:val="000A52BF"/>
    <w:rsid w:val="000A5EEE"/>
    <w:rsid w:val="000A6003"/>
    <w:rsid w:val="000A60C4"/>
    <w:rsid w:val="000A64EE"/>
    <w:rsid w:val="000A71F1"/>
    <w:rsid w:val="000A71FB"/>
    <w:rsid w:val="000A7201"/>
    <w:rsid w:val="000A7A3D"/>
    <w:rsid w:val="000B0518"/>
    <w:rsid w:val="000B089B"/>
    <w:rsid w:val="000B0960"/>
    <w:rsid w:val="000B0BD2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6130"/>
    <w:rsid w:val="000B6261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CBC"/>
    <w:rsid w:val="000C3E4D"/>
    <w:rsid w:val="000C406D"/>
    <w:rsid w:val="000C4184"/>
    <w:rsid w:val="000C4350"/>
    <w:rsid w:val="000C44DA"/>
    <w:rsid w:val="000C455F"/>
    <w:rsid w:val="000C4DC3"/>
    <w:rsid w:val="000C526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A48"/>
    <w:rsid w:val="000D53BB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38DF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53"/>
    <w:rsid w:val="000F7A60"/>
    <w:rsid w:val="000F7BB6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201A7"/>
    <w:rsid w:val="00121506"/>
    <w:rsid w:val="0012183F"/>
    <w:rsid w:val="001218FE"/>
    <w:rsid w:val="00122009"/>
    <w:rsid w:val="00122220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FE3"/>
    <w:rsid w:val="00142274"/>
    <w:rsid w:val="00142F19"/>
    <w:rsid w:val="0014335B"/>
    <w:rsid w:val="0014342E"/>
    <w:rsid w:val="001443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314C"/>
    <w:rsid w:val="001539DD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7581"/>
    <w:rsid w:val="0015799C"/>
    <w:rsid w:val="00157FE9"/>
    <w:rsid w:val="001605B1"/>
    <w:rsid w:val="00160E0B"/>
    <w:rsid w:val="00161CA5"/>
    <w:rsid w:val="00162026"/>
    <w:rsid w:val="00162398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CFB"/>
    <w:rsid w:val="0017129E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34FE"/>
    <w:rsid w:val="00183635"/>
    <w:rsid w:val="00183679"/>
    <w:rsid w:val="00184EF2"/>
    <w:rsid w:val="0018538F"/>
    <w:rsid w:val="001856CC"/>
    <w:rsid w:val="00185EC9"/>
    <w:rsid w:val="001863CD"/>
    <w:rsid w:val="001865F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655F"/>
    <w:rsid w:val="00196F4B"/>
    <w:rsid w:val="001972F3"/>
    <w:rsid w:val="00197804"/>
    <w:rsid w:val="001979F2"/>
    <w:rsid w:val="00197C3F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67"/>
    <w:rsid w:val="001D0609"/>
    <w:rsid w:val="001D098C"/>
    <w:rsid w:val="001D0C6B"/>
    <w:rsid w:val="001D1501"/>
    <w:rsid w:val="001D19CA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3DF5"/>
    <w:rsid w:val="001E3DF7"/>
    <w:rsid w:val="001E408A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0F9"/>
    <w:rsid w:val="001F7589"/>
    <w:rsid w:val="001F7751"/>
    <w:rsid w:val="001F77E8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61DA"/>
    <w:rsid w:val="0020711B"/>
    <w:rsid w:val="00210006"/>
    <w:rsid w:val="00210310"/>
    <w:rsid w:val="002104BE"/>
    <w:rsid w:val="002104F2"/>
    <w:rsid w:val="002104F7"/>
    <w:rsid w:val="002106E7"/>
    <w:rsid w:val="002111E4"/>
    <w:rsid w:val="0021192B"/>
    <w:rsid w:val="00211B08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F8D"/>
    <w:rsid w:val="002241CC"/>
    <w:rsid w:val="0022426F"/>
    <w:rsid w:val="00224837"/>
    <w:rsid w:val="00225184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E73"/>
    <w:rsid w:val="00233476"/>
    <w:rsid w:val="00233B2F"/>
    <w:rsid w:val="00233D00"/>
    <w:rsid w:val="00234609"/>
    <w:rsid w:val="00235469"/>
    <w:rsid w:val="002359D1"/>
    <w:rsid w:val="00235F31"/>
    <w:rsid w:val="00236EB5"/>
    <w:rsid w:val="002372D9"/>
    <w:rsid w:val="00237582"/>
    <w:rsid w:val="002376AB"/>
    <w:rsid w:val="002378DD"/>
    <w:rsid w:val="00237ACE"/>
    <w:rsid w:val="00240E4F"/>
    <w:rsid w:val="0024130A"/>
    <w:rsid w:val="0024132C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CF9"/>
    <w:rsid w:val="002565F7"/>
    <w:rsid w:val="00257BF9"/>
    <w:rsid w:val="00257CD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3C37"/>
    <w:rsid w:val="00283CC0"/>
    <w:rsid w:val="0028442C"/>
    <w:rsid w:val="00285121"/>
    <w:rsid w:val="00285328"/>
    <w:rsid w:val="00285696"/>
    <w:rsid w:val="00285912"/>
    <w:rsid w:val="00285B1A"/>
    <w:rsid w:val="00285DC7"/>
    <w:rsid w:val="0028611C"/>
    <w:rsid w:val="00287081"/>
    <w:rsid w:val="002878A0"/>
    <w:rsid w:val="00287A4E"/>
    <w:rsid w:val="0029026D"/>
    <w:rsid w:val="00290F03"/>
    <w:rsid w:val="00290F5A"/>
    <w:rsid w:val="00291A03"/>
    <w:rsid w:val="00291B12"/>
    <w:rsid w:val="002922F3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150A"/>
    <w:rsid w:val="002A21ED"/>
    <w:rsid w:val="002A26E0"/>
    <w:rsid w:val="002A278E"/>
    <w:rsid w:val="002A2DAE"/>
    <w:rsid w:val="002A38E0"/>
    <w:rsid w:val="002A3A5F"/>
    <w:rsid w:val="002A3B70"/>
    <w:rsid w:val="002A462D"/>
    <w:rsid w:val="002A46AA"/>
    <w:rsid w:val="002A48DA"/>
    <w:rsid w:val="002A51DA"/>
    <w:rsid w:val="002A61B2"/>
    <w:rsid w:val="002A64F9"/>
    <w:rsid w:val="002A67A1"/>
    <w:rsid w:val="002A6DD1"/>
    <w:rsid w:val="002A754E"/>
    <w:rsid w:val="002B00BF"/>
    <w:rsid w:val="002B02B4"/>
    <w:rsid w:val="002B0649"/>
    <w:rsid w:val="002B071B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ACC"/>
    <w:rsid w:val="002D1207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BFC"/>
    <w:rsid w:val="002D5D74"/>
    <w:rsid w:val="002D6216"/>
    <w:rsid w:val="002D6712"/>
    <w:rsid w:val="002D6B02"/>
    <w:rsid w:val="002D77B1"/>
    <w:rsid w:val="002D788A"/>
    <w:rsid w:val="002E0661"/>
    <w:rsid w:val="002E2C6D"/>
    <w:rsid w:val="002E2CAD"/>
    <w:rsid w:val="002E3604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82F"/>
    <w:rsid w:val="00302003"/>
    <w:rsid w:val="0030243C"/>
    <w:rsid w:val="00302BE8"/>
    <w:rsid w:val="00302C9A"/>
    <w:rsid w:val="00302DB3"/>
    <w:rsid w:val="00302E7A"/>
    <w:rsid w:val="00302EB7"/>
    <w:rsid w:val="00304052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160A"/>
    <w:rsid w:val="0031178A"/>
    <w:rsid w:val="00312312"/>
    <w:rsid w:val="0031279C"/>
    <w:rsid w:val="003134C7"/>
    <w:rsid w:val="003138CF"/>
    <w:rsid w:val="00315582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1047"/>
    <w:rsid w:val="0032167A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D54"/>
    <w:rsid w:val="00325FFB"/>
    <w:rsid w:val="0032618C"/>
    <w:rsid w:val="0032636A"/>
    <w:rsid w:val="00326719"/>
    <w:rsid w:val="003270C7"/>
    <w:rsid w:val="00327258"/>
    <w:rsid w:val="0032760A"/>
    <w:rsid w:val="00327B8B"/>
    <w:rsid w:val="00330070"/>
    <w:rsid w:val="0033081D"/>
    <w:rsid w:val="00330ADD"/>
    <w:rsid w:val="00330E69"/>
    <w:rsid w:val="003310B1"/>
    <w:rsid w:val="00331322"/>
    <w:rsid w:val="00332B3D"/>
    <w:rsid w:val="003333E7"/>
    <w:rsid w:val="00333413"/>
    <w:rsid w:val="0033376E"/>
    <w:rsid w:val="00333CCF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E40"/>
    <w:rsid w:val="00347F01"/>
    <w:rsid w:val="0035073F"/>
    <w:rsid w:val="00350A66"/>
    <w:rsid w:val="00351544"/>
    <w:rsid w:val="003519F6"/>
    <w:rsid w:val="00352115"/>
    <w:rsid w:val="00352543"/>
    <w:rsid w:val="0035290B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6085"/>
    <w:rsid w:val="003571DB"/>
    <w:rsid w:val="0035734D"/>
    <w:rsid w:val="0035757C"/>
    <w:rsid w:val="003578F4"/>
    <w:rsid w:val="00357E3B"/>
    <w:rsid w:val="00360179"/>
    <w:rsid w:val="00360C77"/>
    <w:rsid w:val="003625F8"/>
    <w:rsid w:val="00362895"/>
    <w:rsid w:val="00363215"/>
    <w:rsid w:val="0036335C"/>
    <w:rsid w:val="003633A2"/>
    <w:rsid w:val="003639CD"/>
    <w:rsid w:val="003643DE"/>
    <w:rsid w:val="003646C8"/>
    <w:rsid w:val="003649B9"/>
    <w:rsid w:val="0036504B"/>
    <w:rsid w:val="003650FE"/>
    <w:rsid w:val="00365340"/>
    <w:rsid w:val="003658E6"/>
    <w:rsid w:val="00366086"/>
    <w:rsid w:val="00366A6B"/>
    <w:rsid w:val="00366FD5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4AB9"/>
    <w:rsid w:val="00374D15"/>
    <w:rsid w:val="00375097"/>
    <w:rsid w:val="00375373"/>
    <w:rsid w:val="00375591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D34"/>
    <w:rsid w:val="00382DD0"/>
    <w:rsid w:val="00383144"/>
    <w:rsid w:val="0038367E"/>
    <w:rsid w:val="00384284"/>
    <w:rsid w:val="00384D01"/>
    <w:rsid w:val="00385993"/>
    <w:rsid w:val="00385C4C"/>
    <w:rsid w:val="00385C53"/>
    <w:rsid w:val="00385F5B"/>
    <w:rsid w:val="003862C1"/>
    <w:rsid w:val="003862E0"/>
    <w:rsid w:val="003863BB"/>
    <w:rsid w:val="00387D6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5323"/>
    <w:rsid w:val="003959E5"/>
    <w:rsid w:val="00395DFE"/>
    <w:rsid w:val="00395F89"/>
    <w:rsid w:val="00396576"/>
    <w:rsid w:val="003967C1"/>
    <w:rsid w:val="003971B3"/>
    <w:rsid w:val="00397373"/>
    <w:rsid w:val="00397572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D10"/>
    <w:rsid w:val="003A31FD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E86"/>
    <w:rsid w:val="003B3EAE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4B2"/>
    <w:rsid w:val="003C1694"/>
    <w:rsid w:val="003C2375"/>
    <w:rsid w:val="003C244D"/>
    <w:rsid w:val="003C2A02"/>
    <w:rsid w:val="003C3466"/>
    <w:rsid w:val="003C3475"/>
    <w:rsid w:val="003C4239"/>
    <w:rsid w:val="003C448A"/>
    <w:rsid w:val="003C4B7E"/>
    <w:rsid w:val="003C548F"/>
    <w:rsid w:val="003C64BB"/>
    <w:rsid w:val="003C6670"/>
    <w:rsid w:val="003C7BD4"/>
    <w:rsid w:val="003D07F8"/>
    <w:rsid w:val="003D0D2A"/>
    <w:rsid w:val="003D15D3"/>
    <w:rsid w:val="003D1C43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DA8"/>
    <w:rsid w:val="003D768F"/>
    <w:rsid w:val="003E00F7"/>
    <w:rsid w:val="003E0F00"/>
    <w:rsid w:val="003E146E"/>
    <w:rsid w:val="003E1901"/>
    <w:rsid w:val="003E1924"/>
    <w:rsid w:val="003E226A"/>
    <w:rsid w:val="003E2C08"/>
    <w:rsid w:val="003E2ECF"/>
    <w:rsid w:val="003E32AC"/>
    <w:rsid w:val="003E3457"/>
    <w:rsid w:val="003E3BA5"/>
    <w:rsid w:val="003E3CAF"/>
    <w:rsid w:val="003E3D1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D56"/>
    <w:rsid w:val="003F5EA8"/>
    <w:rsid w:val="003F6AE5"/>
    <w:rsid w:val="003F798C"/>
    <w:rsid w:val="003F7A87"/>
    <w:rsid w:val="003F7BA0"/>
    <w:rsid w:val="003F7BE1"/>
    <w:rsid w:val="004001ED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595E"/>
    <w:rsid w:val="00405A5C"/>
    <w:rsid w:val="00406C3D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35A0"/>
    <w:rsid w:val="004135C1"/>
    <w:rsid w:val="0041370F"/>
    <w:rsid w:val="00413ABD"/>
    <w:rsid w:val="00415A12"/>
    <w:rsid w:val="00415BAD"/>
    <w:rsid w:val="00415C54"/>
    <w:rsid w:val="00415F44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C0F"/>
    <w:rsid w:val="004220A6"/>
    <w:rsid w:val="004221E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646"/>
    <w:rsid w:val="00434CDC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FCD"/>
    <w:rsid w:val="00446218"/>
    <w:rsid w:val="004464A1"/>
    <w:rsid w:val="00446B98"/>
    <w:rsid w:val="0044757A"/>
    <w:rsid w:val="00447A30"/>
    <w:rsid w:val="004506EB"/>
    <w:rsid w:val="004507D9"/>
    <w:rsid w:val="00450D86"/>
    <w:rsid w:val="004513D1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F55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8A3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424E"/>
    <w:rsid w:val="0047432C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C42"/>
    <w:rsid w:val="0049257A"/>
    <w:rsid w:val="0049271E"/>
    <w:rsid w:val="00492761"/>
    <w:rsid w:val="004930C6"/>
    <w:rsid w:val="004937FE"/>
    <w:rsid w:val="004940A2"/>
    <w:rsid w:val="00494338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A0A44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EFC"/>
    <w:rsid w:val="004B036D"/>
    <w:rsid w:val="004B0B9A"/>
    <w:rsid w:val="004B1936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69E0"/>
    <w:rsid w:val="004B6F38"/>
    <w:rsid w:val="004B78B2"/>
    <w:rsid w:val="004B7991"/>
    <w:rsid w:val="004B7D4B"/>
    <w:rsid w:val="004C0E2D"/>
    <w:rsid w:val="004C16D7"/>
    <w:rsid w:val="004C188B"/>
    <w:rsid w:val="004C19CE"/>
    <w:rsid w:val="004C1B62"/>
    <w:rsid w:val="004C2E64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7737"/>
    <w:rsid w:val="004C77E2"/>
    <w:rsid w:val="004C786D"/>
    <w:rsid w:val="004C7B12"/>
    <w:rsid w:val="004C7DBE"/>
    <w:rsid w:val="004C7ED7"/>
    <w:rsid w:val="004D0065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BF4"/>
    <w:rsid w:val="004D5C0A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819"/>
    <w:rsid w:val="004E1B20"/>
    <w:rsid w:val="004E233A"/>
    <w:rsid w:val="004E239A"/>
    <w:rsid w:val="004E24C4"/>
    <w:rsid w:val="004E43C5"/>
    <w:rsid w:val="004E4492"/>
    <w:rsid w:val="004E49DF"/>
    <w:rsid w:val="004E4A53"/>
    <w:rsid w:val="004E50D7"/>
    <w:rsid w:val="004E50DB"/>
    <w:rsid w:val="004E5915"/>
    <w:rsid w:val="004E59C2"/>
    <w:rsid w:val="004E6804"/>
    <w:rsid w:val="004E76CB"/>
    <w:rsid w:val="004E79F1"/>
    <w:rsid w:val="004F0105"/>
    <w:rsid w:val="004F01CE"/>
    <w:rsid w:val="004F05CB"/>
    <w:rsid w:val="004F1178"/>
    <w:rsid w:val="004F11E8"/>
    <w:rsid w:val="004F1537"/>
    <w:rsid w:val="004F1A2A"/>
    <w:rsid w:val="004F1E47"/>
    <w:rsid w:val="004F2806"/>
    <w:rsid w:val="004F2835"/>
    <w:rsid w:val="004F2B61"/>
    <w:rsid w:val="004F2EA7"/>
    <w:rsid w:val="004F3174"/>
    <w:rsid w:val="004F336E"/>
    <w:rsid w:val="004F50BB"/>
    <w:rsid w:val="004F51AF"/>
    <w:rsid w:val="004F522F"/>
    <w:rsid w:val="004F5771"/>
    <w:rsid w:val="004F6561"/>
    <w:rsid w:val="004F6C30"/>
    <w:rsid w:val="004F7064"/>
    <w:rsid w:val="004F70FC"/>
    <w:rsid w:val="004F7202"/>
    <w:rsid w:val="004F74D5"/>
    <w:rsid w:val="004F79CD"/>
    <w:rsid w:val="004F7B19"/>
    <w:rsid w:val="0050003D"/>
    <w:rsid w:val="0050066D"/>
    <w:rsid w:val="0050077B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3409"/>
    <w:rsid w:val="00513CBA"/>
    <w:rsid w:val="00513E74"/>
    <w:rsid w:val="00514D74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15F4"/>
    <w:rsid w:val="00521936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401E"/>
    <w:rsid w:val="00544E4B"/>
    <w:rsid w:val="00544F68"/>
    <w:rsid w:val="00545395"/>
    <w:rsid w:val="005462F1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3407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90E"/>
    <w:rsid w:val="005620BC"/>
    <w:rsid w:val="00562421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68A3"/>
    <w:rsid w:val="005673C1"/>
    <w:rsid w:val="005674F1"/>
    <w:rsid w:val="0057027F"/>
    <w:rsid w:val="00570370"/>
    <w:rsid w:val="00570423"/>
    <w:rsid w:val="00570700"/>
    <w:rsid w:val="00570CDE"/>
    <w:rsid w:val="00570FE0"/>
    <w:rsid w:val="005711BB"/>
    <w:rsid w:val="00571434"/>
    <w:rsid w:val="00571D18"/>
    <w:rsid w:val="005724DB"/>
    <w:rsid w:val="00573455"/>
    <w:rsid w:val="00573616"/>
    <w:rsid w:val="00573712"/>
    <w:rsid w:val="005738F9"/>
    <w:rsid w:val="005744F6"/>
    <w:rsid w:val="00574E9C"/>
    <w:rsid w:val="00575471"/>
    <w:rsid w:val="0057564F"/>
    <w:rsid w:val="00575B3F"/>
    <w:rsid w:val="00575D79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849"/>
    <w:rsid w:val="005860AD"/>
    <w:rsid w:val="0058621F"/>
    <w:rsid w:val="00586395"/>
    <w:rsid w:val="00586411"/>
    <w:rsid w:val="00586881"/>
    <w:rsid w:val="00586945"/>
    <w:rsid w:val="00586AA9"/>
    <w:rsid w:val="00586AB3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7C3"/>
    <w:rsid w:val="00591B9C"/>
    <w:rsid w:val="00591D1B"/>
    <w:rsid w:val="00592696"/>
    <w:rsid w:val="005930FB"/>
    <w:rsid w:val="00593C57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E99"/>
    <w:rsid w:val="005A4F4A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634"/>
    <w:rsid w:val="005B2A14"/>
    <w:rsid w:val="005B34C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DBB"/>
    <w:rsid w:val="005E5F76"/>
    <w:rsid w:val="005E6393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49E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388C"/>
    <w:rsid w:val="00603E8F"/>
    <w:rsid w:val="00603FB6"/>
    <w:rsid w:val="0060416D"/>
    <w:rsid w:val="006048BE"/>
    <w:rsid w:val="00604D84"/>
    <w:rsid w:val="00604DA3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5FB"/>
    <w:rsid w:val="006356B6"/>
    <w:rsid w:val="0063588E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A19"/>
    <w:rsid w:val="00643041"/>
    <w:rsid w:val="006438B1"/>
    <w:rsid w:val="00643E29"/>
    <w:rsid w:val="00644124"/>
    <w:rsid w:val="006446BB"/>
    <w:rsid w:val="006455CE"/>
    <w:rsid w:val="00645FA1"/>
    <w:rsid w:val="0064612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9E8"/>
    <w:rsid w:val="00655695"/>
    <w:rsid w:val="00655CF1"/>
    <w:rsid w:val="0065621D"/>
    <w:rsid w:val="00656737"/>
    <w:rsid w:val="00656F01"/>
    <w:rsid w:val="006574CA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698"/>
    <w:rsid w:val="00666CE7"/>
    <w:rsid w:val="00666DAB"/>
    <w:rsid w:val="00666EC1"/>
    <w:rsid w:val="00667491"/>
    <w:rsid w:val="00667D01"/>
    <w:rsid w:val="00670362"/>
    <w:rsid w:val="006710F4"/>
    <w:rsid w:val="006713F3"/>
    <w:rsid w:val="00671489"/>
    <w:rsid w:val="006718F2"/>
    <w:rsid w:val="00671A5B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5BB9"/>
    <w:rsid w:val="006A6339"/>
    <w:rsid w:val="006A69C3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484"/>
    <w:rsid w:val="006C201A"/>
    <w:rsid w:val="006C2950"/>
    <w:rsid w:val="006C2B39"/>
    <w:rsid w:val="006C3489"/>
    <w:rsid w:val="006C3881"/>
    <w:rsid w:val="006C39F0"/>
    <w:rsid w:val="006C413F"/>
    <w:rsid w:val="006C454F"/>
    <w:rsid w:val="006C468D"/>
    <w:rsid w:val="006C4924"/>
    <w:rsid w:val="006C4C52"/>
    <w:rsid w:val="006C5087"/>
    <w:rsid w:val="006C51E8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D0185"/>
    <w:rsid w:val="006D084F"/>
    <w:rsid w:val="006D0A03"/>
    <w:rsid w:val="006D0B4E"/>
    <w:rsid w:val="006D2244"/>
    <w:rsid w:val="006D26B3"/>
    <w:rsid w:val="006D2E04"/>
    <w:rsid w:val="006D3066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608"/>
    <w:rsid w:val="006E68B9"/>
    <w:rsid w:val="006E6FFB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F13"/>
    <w:rsid w:val="006F7031"/>
    <w:rsid w:val="006F772A"/>
    <w:rsid w:val="006F78F6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7B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710D"/>
    <w:rsid w:val="00757640"/>
    <w:rsid w:val="007576FD"/>
    <w:rsid w:val="00757947"/>
    <w:rsid w:val="00760A9B"/>
    <w:rsid w:val="007610B6"/>
    <w:rsid w:val="0076152A"/>
    <w:rsid w:val="0076164A"/>
    <w:rsid w:val="00761B03"/>
    <w:rsid w:val="00761F12"/>
    <w:rsid w:val="00762034"/>
    <w:rsid w:val="00762862"/>
    <w:rsid w:val="00762F29"/>
    <w:rsid w:val="00762F70"/>
    <w:rsid w:val="00763349"/>
    <w:rsid w:val="0076366C"/>
    <w:rsid w:val="00764503"/>
    <w:rsid w:val="00764B59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9E6"/>
    <w:rsid w:val="00773A97"/>
    <w:rsid w:val="00774A0C"/>
    <w:rsid w:val="0077544D"/>
    <w:rsid w:val="00776279"/>
    <w:rsid w:val="007763A2"/>
    <w:rsid w:val="00776BC3"/>
    <w:rsid w:val="007774F8"/>
    <w:rsid w:val="007810BF"/>
    <w:rsid w:val="007817FD"/>
    <w:rsid w:val="00781AC7"/>
    <w:rsid w:val="00781FC0"/>
    <w:rsid w:val="007821E8"/>
    <w:rsid w:val="00782280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DB8"/>
    <w:rsid w:val="00786E32"/>
    <w:rsid w:val="007871E2"/>
    <w:rsid w:val="00787E44"/>
    <w:rsid w:val="00790130"/>
    <w:rsid w:val="00790783"/>
    <w:rsid w:val="00791AA9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8BA"/>
    <w:rsid w:val="007968E5"/>
    <w:rsid w:val="00796A6D"/>
    <w:rsid w:val="0079757B"/>
    <w:rsid w:val="00797757"/>
    <w:rsid w:val="00797A1D"/>
    <w:rsid w:val="007A007A"/>
    <w:rsid w:val="007A00C1"/>
    <w:rsid w:val="007A03BA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5B0"/>
    <w:rsid w:val="007C5940"/>
    <w:rsid w:val="007C5969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9D4"/>
    <w:rsid w:val="007D2E9D"/>
    <w:rsid w:val="007D2F06"/>
    <w:rsid w:val="007D3970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85"/>
    <w:rsid w:val="007E24BB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62C0"/>
    <w:rsid w:val="007E6620"/>
    <w:rsid w:val="007E6AFA"/>
    <w:rsid w:val="007E6C44"/>
    <w:rsid w:val="007E6FFB"/>
    <w:rsid w:val="007E7062"/>
    <w:rsid w:val="007E7324"/>
    <w:rsid w:val="007E7404"/>
    <w:rsid w:val="007E7C6E"/>
    <w:rsid w:val="007E7ED7"/>
    <w:rsid w:val="007F05B0"/>
    <w:rsid w:val="007F0A83"/>
    <w:rsid w:val="007F0FC6"/>
    <w:rsid w:val="007F10D7"/>
    <w:rsid w:val="007F16AC"/>
    <w:rsid w:val="007F1C8D"/>
    <w:rsid w:val="007F1EC7"/>
    <w:rsid w:val="007F2982"/>
    <w:rsid w:val="007F4333"/>
    <w:rsid w:val="007F471C"/>
    <w:rsid w:val="007F48AE"/>
    <w:rsid w:val="007F5324"/>
    <w:rsid w:val="007F538B"/>
    <w:rsid w:val="007F5921"/>
    <w:rsid w:val="007F59B9"/>
    <w:rsid w:val="007F5B83"/>
    <w:rsid w:val="007F7482"/>
    <w:rsid w:val="007F74E5"/>
    <w:rsid w:val="008001B0"/>
    <w:rsid w:val="00800757"/>
    <w:rsid w:val="00800A4F"/>
    <w:rsid w:val="00801429"/>
    <w:rsid w:val="0080198C"/>
    <w:rsid w:val="00801B89"/>
    <w:rsid w:val="00801D37"/>
    <w:rsid w:val="00801F9B"/>
    <w:rsid w:val="00802570"/>
    <w:rsid w:val="008031C9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2024"/>
    <w:rsid w:val="00812086"/>
    <w:rsid w:val="008124E1"/>
    <w:rsid w:val="00812AAC"/>
    <w:rsid w:val="00812CCE"/>
    <w:rsid w:val="00812F2E"/>
    <w:rsid w:val="00813995"/>
    <w:rsid w:val="008147CD"/>
    <w:rsid w:val="0081515A"/>
    <w:rsid w:val="008151D8"/>
    <w:rsid w:val="00815420"/>
    <w:rsid w:val="00815D08"/>
    <w:rsid w:val="008160D6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942"/>
    <w:rsid w:val="00835F3D"/>
    <w:rsid w:val="0083617C"/>
    <w:rsid w:val="008361E7"/>
    <w:rsid w:val="00836BF7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1451"/>
    <w:rsid w:val="008415CD"/>
    <w:rsid w:val="00841833"/>
    <w:rsid w:val="00841ABE"/>
    <w:rsid w:val="00841F8B"/>
    <w:rsid w:val="008422AA"/>
    <w:rsid w:val="008423E3"/>
    <w:rsid w:val="00842CEF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D03"/>
    <w:rsid w:val="00852FAB"/>
    <w:rsid w:val="00853604"/>
    <w:rsid w:val="00853BCE"/>
    <w:rsid w:val="00853CA9"/>
    <w:rsid w:val="00853D3D"/>
    <w:rsid w:val="00853D68"/>
    <w:rsid w:val="0085453D"/>
    <w:rsid w:val="00854AD1"/>
    <w:rsid w:val="00855389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72E"/>
    <w:rsid w:val="0087334E"/>
    <w:rsid w:val="00873722"/>
    <w:rsid w:val="00873C72"/>
    <w:rsid w:val="00874CF0"/>
    <w:rsid w:val="0087558E"/>
    <w:rsid w:val="00875C40"/>
    <w:rsid w:val="00875E60"/>
    <w:rsid w:val="00875EB8"/>
    <w:rsid w:val="0087668D"/>
    <w:rsid w:val="0087710B"/>
    <w:rsid w:val="008773EA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5370"/>
    <w:rsid w:val="008855FA"/>
    <w:rsid w:val="00885AD3"/>
    <w:rsid w:val="0088686B"/>
    <w:rsid w:val="008868D8"/>
    <w:rsid w:val="00886ADA"/>
    <w:rsid w:val="00886BDF"/>
    <w:rsid w:val="00886E48"/>
    <w:rsid w:val="008873FF"/>
    <w:rsid w:val="00887665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F04"/>
    <w:rsid w:val="008A50A5"/>
    <w:rsid w:val="008A5240"/>
    <w:rsid w:val="008A52AE"/>
    <w:rsid w:val="008A54E7"/>
    <w:rsid w:val="008A6019"/>
    <w:rsid w:val="008A6735"/>
    <w:rsid w:val="008A6A49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984"/>
    <w:rsid w:val="008C02B5"/>
    <w:rsid w:val="008C08EE"/>
    <w:rsid w:val="008C0F48"/>
    <w:rsid w:val="008C16C7"/>
    <w:rsid w:val="008C1C9D"/>
    <w:rsid w:val="008C1DC7"/>
    <w:rsid w:val="008C1E14"/>
    <w:rsid w:val="008C2215"/>
    <w:rsid w:val="008C31DF"/>
    <w:rsid w:val="008C339E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91D"/>
    <w:rsid w:val="008D4937"/>
    <w:rsid w:val="008D4D5E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C9A"/>
    <w:rsid w:val="008E6423"/>
    <w:rsid w:val="008E67B9"/>
    <w:rsid w:val="008E67C9"/>
    <w:rsid w:val="008E6E06"/>
    <w:rsid w:val="008E6E54"/>
    <w:rsid w:val="008E71CE"/>
    <w:rsid w:val="008E759F"/>
    <w:rsid w:val="008E7862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BD4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84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719F"/>
    <w:rsid w:val="009175A7"/>
    <w:rsid w:val="00917623"/>
    <w:rsid w:val="00917EE3"/>
    <w:rsid w:val="00920623"/>
    <w:rsid w:val="00920DE6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383"/>
    <w:rsid w:val="009554BA"/>
    <w:rsid w:val="00955D1B"/>
    <w:rsid w:val="00956470"/>
    <w:rsid w:val="00957C26"/>
    <w:rsid w:val="009600CA"/>
    <w:rsid w:val="00960164"/>
    <w:rsid w:val="009605C5"/>
    <w:rsid w:val="00960F29"/>
    <w:rsid w:val="00961194"/>
    <w:rsid w:val="009623ED"/>
    <w:rsid w:val="00963D8C"/>
    <w:rsid w:val="00963EAF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4D5"/>
    <w:rsid w:val="00974AB1"/>
    <w:rsid w:val="00974CD5"/>
    <w:rsid w:val="00974D49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9C3"/>
    <w:rsid w:val="00981ADC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F45"/>
    <w:rsid w:val="00987696"/>
    <w:rsid w:val="009879C7"/>
    <w:rsid w:val="00987A5B"/>
    <w:rsid w:val="00990157"/>
    <w:rsid w:val="00990522"/>
    <w:rsid w:val="00990D7D"/>
    <w:rsid w:val="00991ABD"/>
    <w:rsid w:val="00991C08"/>
    <w:rsid w:val="0099291B"/>
    <w:rsid w:val="00992950"/>
    <w:rsid w:val="00992BB5"/>
    <w:rsid w:val="0099395B"/>
    <w:rsid w:val="00993B7F"/>
    <w:rsid w:val="00994107"/>
    <w:rsid w:val="009944A6"/>
    <w:rsid w:val="0099470E"/>
    <w:rsid w:val="009957EA"/>
    <w:rsid w:val="00996B1F"/>
    <w:rsid w:val="0099739C"/>
    <w:rsid w:val="0099771D"/>
    <w:rsid w:val="0099773B"/>
    <w:rsid w:val="00997A4A"/>
    <w:rsid w:val="00997FB1"/>
    <w:rsid w:val="009A0062"/>
    <w:rsid w:val="009A0424"/>
    <w:rsid w:val="009A0595"/>
    <w:rsid w:val="009A0F77"/>
    <w:rsid w:val="009A1083"/>
    <w:rsid w:val="009A1327"/>
    <w:rsid w:val="009A1349"/>
    <w:rsid w:val="009A1E35"/>
    <w:rsid w:val="009A24FB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4090"/>
    <w:rsid w:val="009A4D2D"/>
    <w:rsid w:val="009A4DD2"/>
    <w:rsid w:val="009A4E3A"/>
    <w:rsid w:val="009A5430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31F9"/>
    <w:rsid w:val="009B3360"/>
    <w:rsid w:val="009B3EEE"/>
    <w:rsid w:val="009B3FD2"/>
    <w:rsid w:val="009B4786"/>
    <w:rsid w:val="009B4C56"/>
    <w:rsid w:val="009B4C99"/>
    <w:rsid w:val="009B5951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573"/>
    <w:rsid w:val="009C2853"/>
    <w:rsid w:val="009C2D97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7B"/>
    <w:rsid w:val="009D182E"/>
    <w:rsid w:val="009D19D7"/>
    <w:rsid w:val="009D1AC3"/>
    <w:rsid w:val="009D2CB3"/>
    <w:rsid w:val="009D3878"/>
    <w:rsid w:val="009D3D6A"/>
    <w:rsid w:val="009D3DFA"/>
    <w:rsid w:val="009D4120"/>
    <w:rsid w:val="009D4F6A"/>
    <w:rsid w:val="009D4FBB"/>
    <w:rsid w:val="009D54F4"/>
    <w:rsid w:val="009D565D"/>
    <w:rsid w:val="009D5681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4C0"/>
    <w:rsid w:val="00A02EDB"/>
    <w:rsid w:val="00A02F70"/>
    <w:rsid w:val="00A034CC"/>
    <w:rsid w:val="00A03B7C"/>
    <w:rsid w:val="00A04632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5103"/>
    <w:rsid w:val="00A254CD"/>
    <w:rsid w:val="00A25D17"/>
    <w:rsid w:val="00A25ED1"/>
    <w:rsid w:val="00A269F9"/>
    <w:rsid w:val="00A26D59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F34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34B7"/>
    <w:rsid w:val="00A437DD"/>
    <w:rsid w:val="00A43B47"/>
    <w:rsid w:val="00A440C0"/>
    <w:rsid w:val="00A44473"/>
    <w:rsid w:val="00A446E6"/>
    <w:rsid w:val="00A45090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279F"/>
    <w:rsid w:val="00A5310F"/>
    <w:rsid w:val="00A532CD"/>
    <w:rsid w:val="00A53882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87D"/>
    <w:rsid w:val="00A654D8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31D"/>
    <w:rsid w:val="00A77849"/>
    <w:rsid w:val="00A8003F"/>
    <w:rsid w:val="00A8073C"/>
    <w:rsid w:val="00A80D8F"/>
    <w:rsid w:val="00A810B1"/>
    <w:rsid w:val="00A827C2"/>
    <w:rsid w:val="00A82BA8"/>
    <w:rsid w:val="00A82EA3"/>
    <w:rsid w:val="00A83747"/>
    <w:rsid w:val="00A83799"/>
    <w:rsid w:val="00A838F5"/>
    <w:rsid w:val="00A83971"/>
    <w:rsid w:val="00A83A94"/>
    <w:rsid w:val="00A83C00"/>
    <w:rsid w:val="00A84387"/>
    <w:rsid w:val="00A843F3"/>
    <w:rsid w:val="00A84A19"/>
    <w:rsid w:val="00A84D07"/>
    <w:rsid w:val="00A84DA1"/>
    <w:rsid w:val="00A84EFC"/>
    <w:rsid w:val="00A84F11"/>
    <w:rsid w:val="00A85127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EB5"/>
    <w:rsid w:val="00A90BB1"/>
    <w:rsid w:val="00A9122C"/>
    <w:rsid w:val="00A9194D"/>
    <w:rsid w:val="00A91C9F"/>
    <w:rsid w:val="00A9201B"/>
    <w:rsid w:val="00A92883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EA0"/>
    <w:rsid w:val="00A97049"/>
    <w:rsid w:val="00A973A3"/>
    <w:rsid w:val="00A9760C"/>
    <w:rsid w:val="00A97EFA"/>
    <w:rsid w:val="00AA0A4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D9C"/>
    <w:rsid w:val="00AA5F03"/>
    <w:rsid w:val="00AA751D"/>
    <w:rsid w:val="00AA7523"/>
    <w:rsid w:val="00AA783C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426"/>
    <w:rsid w:val="00AD4460"/>
    <w:rsid w:val="00AD4E1C"/>
    <w:rsid w:val="00AD4F44"/>
    <w:rsid w:val="00AD5316"/>
    <w:rsid w:val="00AD5369"/>
    <w:rsid w:val="00AD5A7F"/>
    <w:rsid w:val="00AD5D0D"/>
    <w:rsid w:val="00AD5F6C"/>
    <w:rsid w:val="00AD6E46"/>
    <w:rsid w:val="00AD7CC9"/>
    <w:rsid w:val="00AE0485"/>
    <w:rsid w:val="00AE083A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391"/>
    <w:rsid w:val="00AF4A14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214C"/>
    <w:rsid w:val="00B02581"/>
    <w:rsid w:val="00B02972"/>
    <w:rsid w:val="00B02F90"/>
    <w:rsid w:val="00B03010"/>
    <w:rsid w:val="00B03025"/>
    <w:rsid w:val="00B03744"/>
    <w:rsid w:val="00B03A81"/>
    <w:rsid w:val="00B03DF5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13D"/>
    <w:rsid w:val="00B145F2"/>
    <w:rsid w:val="00B14AFF"/>
    <w:rsid w:val="00B155A4"/>
    <w:rsid w:val="00B15709"/>
    <w:rsid w:val="00B15D34"/>
    <w:rsid w:val="00B15DB5"/>
    <w:rsid w:val="00B1603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5C1"/>
    <w:rsid w:val="00B23666"/>
    <w:rsid w:val="00B23D89"/>
    <w:rsid w:val="00B2469F"/>
    <w:rsid w:val="00B24BEA"/>
    <w:rsid w:val="00B25219"/>
    <w:rsid w:val="00B2557A"/>
    <w:rsid w:val="00B25765"/>
    <w:rsid w:val="00B26230"/>
    <w:rsid w:val="00B26D0B"/>
    <w:rsid w:val="00B26F8D"/>
    <w:rsid w:val="00B27075"/>
    <w:rsid w:val="00B2722A"/>
    <w:rsid w:val="00B27CFD"/>
    <w:rsid w:val="00B304F7"/>
    <w:rsid w:val="00B31BA4"/>
    <w:rsid w:val="00B32B18"/>
    <w:rsid w:val="00B32B67"/>
    <w:rsid w:val="00B32F09"/>
    <w:rsid w:val="00B33002"/>
    <w:rsid w:val="00B3456C"/>
    <w:rsid w:val="00B34BAE"/>
    <w:rsid w:val="00B35588"/>
    <w:rsid w:val="00B3573C"/>
    <w:rsid w:val="00B35FD8"/>
    <w:rsid w:val="00B36335"/>
    <w:rsid w:val="00B366D1"/>
    <w:rsid w:val="00B37EE8"/>
    <w:rsid w:val="00B37F24"/>
    <w:rsid w:val="00B416FD"/>
    <w:rsid w:val="00B41875"/>
    <w:rsid w:val="00B41B41"/>
    <w:rsid w:val="00B4225F"/>
    <w:rsid w:val="00B42846"/>
    <w:rsid w:val="00B42D0F"/>
    <w:rsid w:val="00B43757"/>
    <w:rsid w:val="00B4431C"/>
    <w:rsid w:val="00B451EF"/>
    <w:rsid w:val="00B45A80"/>
    <w:rsid w:val="00B45F64"/>
    <w:rsid w:val="00B46033"/>
    <w:rsid w:val="00B46927"/>
    <w:rsid w:val="00B46D00"/>
    <w:rsid w:val="00B475C6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D4"/>
    <w:rsid w:val="00B567ED"/>
    <w:rsid w:val="00B56AC9"/>
    <w:rsid w:val="00B56CD4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741"/>
    <w:rsid w:val="00B7077C"/>
    <w:rsid w:val="00B707F7"/>
    <w:rsid w:val="00B70B77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CA7"/>
    <w:rsid w:val="00B84EBF"/>
    <w:rsid w:val="00B852E4"/>
    <w:rsid w:val="00B8569B"/>
    <w:rsid w:val="00B8598C"/>
    <w:rsid w:val="00B86C10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91B"/>
    <w:rsid w:val="00B97E10"/>
    <w:rsid w:val="00B97FE3"/>
    <w:rsid w:val="00BA1357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ADB"/>
    <w:rsid w:val="00BB3C12"/>
    <w:rsid w:val="00BB3E23"/>
    <w:rsid w:val="00BB5323"/>
    <w:rsid w:val="00BB535B"/>
    <w:rsid w:val="00BB5866"/>
    <w:rsid w:val="00BB652D"/>
    <w:rsid w:val="00BB6919"/>
    <w:rsid w:val="00BB6AA3"/>
    <w:rsid w:val="00BB7A7C"/>
    <w:rsid w:val="00BB7E25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6374"/>
    <w:rsid w:val="00BD66DD"/>
    <w:rsid w:val="00BD6826"/>
    <w:rsid w:val="00BD6947"/>
    <w:rsid w:val="00BD6B11"/>
    <w:rsid w:val="00BD6DC5"/>
    <w:rsid w:val="00BD6F25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6184"/>
    <w:rsid w:val="00BF71EC"/>
    <w:rsid w:val="00BF7736"/>
    <w:rsid w:val="00BF7ADE"/>
    <w:rsid w:val="00BF7FF5"/>
    <w:rsid w:val="00C0092C"/>
    <w:rsid w:val="00C00A57"/>
    <w:rsid w:val="00C00F28"/>
    <w:rsid w:val="00C01E7B"/>
    <w:rsid w:val="00C020D2"/>
    <w:rsid w:val="00C02100"/>
    <w:rsid w:val="00C02191"/>
    <w:rsid w:val="00C022FF"/>
    <w:rsid w:val="00C02601"/>
    <w:rsid w:val="00C02B6D"/>
    <w:rsid w:val="00C03603"/>
    <w:rsid w:val="00C04A62"/>
    <w:rsid w:val="00C055D7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40667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848"/>
    <w:rsid w:val="00C64554"/>
    <w:rsid w:val="00C6459D"/>
    <w:rsid w:val="00C6487E"/>
    <w:rsid w:val="00C64DD0"/>
    <w:rsid w:val="00C652A3"/>
    <w:rsid w:val="00C654BC"/>
    <w:rsid w:val="00C6561B"/>
    <w:rsid w:val="00C65B5D"/>
    <w:rsid w:val="00C6641F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599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8C9"/>
    <w:rsid w:val="00C92DDA"/>
    <w:rsid w:val="00C93254"/>
    <w:rsid w:val="00C93681"/>
    <w:rsid w:val="00C9383D"/>
    <w:rsid w:val="00C93896"/>
    <w:rsid w:val="00C9403A"/>
    <w:rsid w:val="00C94270"/>
    <w:rsid w:val="00C9448C"/>
    <w:rsid w:val="00C9532D"/>
    <w:rsid w:val="00C956CA"/>
    <w:rsid w:val="00C95BD4"/>
    <w:rsid w:val="00C96816"/>
    <w:rsid w:val="00C969B6"/>
    <w:rsid w:val="00C96E62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E6A"/>
    <w:rsid w:val="00CB4450"/>
    <w:rsid w:val="00CB4EBF"/>
    <w:rsid w:val="00CB4FCE"/>
    <w:rsid w:val="00CB543C"/>
    <w:rsid w:val="00CB558E"/>
    <w:rsid w:val="00CB587A"/>
    <w:rsid w:val="00CB5C94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416C"/>
    <w:rsid w:val="00CC5926"/>
    <w:rsid w:val="00CC5C50"/>
    <w:rsid w:val="00CC6669"/>
    <w:rsid w:val="00CC6702"/>
    <w:rsid w:val="00CC6775"/>
    <w:rsid w:val="00CC6D60"/>
    <w:rsid w:val="00CC7238"/>
    <w:rsid w:val="00CC77AD"/>
    <w:rsid w:val="00CC7B06"/>
    <w:rsid w:val="00CC7D48"/>
    <w:rsid w:val="00CC7DDD"/>
    <w:rsid w:val="00CC7EBB"/>
    <w:rsid w:val="00CD06BF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AEE"/>
    <w:rsid w:val="00CD75E6"/>
    <w:rsid w:val="00CD7B2C"/>
    <w:rsid w:val="00CE0674"/>
    <w:rsid w:val="00CE07EB"/>
    <w:rsid w:val="00CE0B88"/>
    <w:rsid w:val="00CE18FB"/>
    <w:rsid w:val="00CE1B13"/>
    <w:rsid w:val="00CE1CCE"/>
    <w:rsid w:val="00CE203C"/>
    <w:rsid w:val="00CE24DF"/>
    <w:rsid w:val="00CE2B54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32EC"/>
    <w:rsid w:val="00D0338A"/>
    <w:rsid w:val="00D033C5"/>
    <w:rsid w:val="00D03726"/>
    <w:rsid w:val="00D03A04"/>
    <w:rsid w:val="00D03D26"/>
    <w:rsid w:val="00D061EA"/>
    <w:rsid w:val="00D06345"/>
    <w:rsid w:val="00D069AE"/>
    <w:rsid w:val="00D06AC7"/>
    <w:rsid w:val="00D06D05"/>
    <w:rsid w:val="00D06EA0"/>
    <w:rsid w:val="00D0722A"/>
    <w:rsid w:val="00D07704"/>
    <w:rsid w:val="00D07977"/>
    <w:rsid w:val="00D07FDF"/>
    <w:rsid w:val="00D10071"/>
    <w:rsid w:val="00D10BDC"/>
    <w:rsid w:val="00D10E8B"/>
    <w:rsid w:val="00D11101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DC1"/>
    <w:rsid w:val="00D32DE4"/>
    <w:rsid w:val="00D33137"/>
    <w:rsid w:val="00D3336A"/>
    <w:rsid w:val="00D33744"/>
    <w:rsid w:val="00D337DF"/>
    <w:rsid w:val="00D338A3"/>
    <w:rsid w:val="00D3467F"/>
    <w:rsid w:val="00D34910"/>
    <w:rsid w:val="00D34DC4"/>
    <w:rsid w:val="00D34E3F"/>
    <w:rsid w:val="00D34F2A"/>
    <w:rsid w:val="00D34FB6"/>
    <w:rsid w:val="00D3506C"/>
    <w:rsid w:val="00D3623E"/>
    <w:rsid w:val="00D36D01"/>
    <w:rsid w:val="00D36D88"/>
    <w:rsid w:val="00D37151"/>
    <w:rsid w:val="00D4001B"/>
    <w:rsid w:val="00D403FE"/>
    <w:rsid w:val="00D40ABE"/>
    <w:rsid w:val="00D40CB0"/>
    <w:rsid w:val="00D413D6"/>
    <w:rsid w:val="00D41834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981"/>
    <w:rsid w:val="00D51C61"/>
    <w:rsid w:val="00D51E37"/>
    <w:rsid w:val="00D52542"/>
    <w:rsid w:val="00D52819"/>
    <w:rsid w:val="00D539AD"/>
    <w:rsid w:val="00D53A4B"/>
    <w:rsid w:val="00D53C22"/>
    <w:rsid w:val="00D53C2C"/>
    <w:rsid w:val="00D53E7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71C9"/>
    <w:rsid w:val="00D673CD"/>
    <w:rsid w:val="00D674D5"/>
    <w:rsid w:val="00D676E2"/>
    <w:rsid w:val="00D717C2"/>
    <w:rsid w:val="00D71AB5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808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4552"/>
    <w:rsid w:val="00DB498B"/>
    <w:rsid w:val="00DB4DFD"/>
    <w:rsid w:val="00DB5B8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386C"/>
    <w:rsid w:val="00DC3C44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239C"/>
    <w:rsid w:val="00DE2867"/>
    <w:rsid w:val="00DE2C10"/>
    <w:rsid w:val="00DE2E67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86C"/>
    <w:rsid w:val="00E01A35"/>
    <w:rsid w:val="00E01C13"/>
    <w:rsid w:val="00E01C39"/>
    <w:rsid w:val="00E01DBE"/>
    <w:rsid w:val="00E02493"/>
    <w:rsid w:val="00E02AA0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9B"/>
    <w:rsid w:val="00E20573"/>
    <w:rsid w:val="00E207DA"/>
    <w:rsid w:val="00E20A3A"/>
    <w:rsid w:val="00E20B4E"/>
    <w:rsid w:val="00E20CA8"/>
    <w:rsid w:val="00E216FD"/>
    <w:rsid w:val="00E21A1E"/>
    <w:rsid w:val="00E22676"/>
    <w:rsid w:val="00E232F9"/>
    <w:rsid w:val="00E23690"/>
    <w:rsid w:val="00E23B0C"/>
    <w:rsid w:val="00E240FE"/>
    <w:rsid w:val="00E2414F"/>
    <w:rsid w:val="00E24D08"/>
    <w:rsid w:val="00E255E0"/>
    <w:rsid w:val="00E25899"/>
    <w:rsid w:val="00E25CF6"/>
    <w:rsid w:val="00E26864"/>
    <w:rsid w:val="00E26A52"/>
    <w:rsid w:val="00E273B0"/>
    <w:rsid w:val="00E277C5"/>
    <w:rsid w:val="00E30B2C"/>
    <w:rsid w:val="00E30C5B"/>
    <w:rsid w:val="00E30EA9"/>
    <w:rsid w:val="00E30FE1"/>
    <w:rsid w:val="00E31AC3"/>
    <w:rsid w:val="00E31D03"/>
    <w:rsid w:val="00E322BF"/>
    <w:rsid w:val="00E32C60"/>
    <w:rsid w:val="00E33556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B4"/>
    <w:rsid w:val="00E54F97"/>
    <w:rsid w:val="00E55060"/>
    <w:rsid w:val="00E55291"/>
    <w:rsid w:val="00E55450"/>
    <w:rsid w:val="00E55BED"/>
    <w:rsid w:val="00E5635C"/>
    <w:rsid w:val="00E56C0E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BAD"/>
    <w:rsid w:val="00E61C12"/>
    <w:rsid w:val="00E61EF0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5C6"/>
    <w:rsid w:val="00E72717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BB3"/>
    <w:rsid w:val="00E822C5"/>
    <w:rsid w:val="00E82618"/>
    <w:rsid w:val="00E82A40"/>
    <w:rsid w:val="00E82DDB"/>
    <w:rsid w:val="00E836C0"/>
    <w:rsid w:val="00E836D2"/>
    <w:rsid w:val="00E83C64"/>
    <w:rsid w:val="00E83D4F"/>
    <w:rsid w:val="00E8423C"/>
    <w:rsid w:val="00E84703"/>
    <w:rsid w:val="00E84945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218D"/>
    <w:rsid w:val="00E927F7"/>
    <w:rsid w:val="00E93491"/>
    <w:rsid w:val="00E93F85"/>
    <w:rsid w:val="00E9466E"/>
    <w:rsid w:val="00E947F9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2AEC"/>
    <w:rsid w:val="00ED2F84"/>
    <w:rsid w:val="00ED3DE4"/>
    <w:rsid w:val="00ED4414"/>
    <w:rsid w:val="00ED46BB"/>
    <w:rsid w:val="00ED4DF9"/>
    <w:rsid w:val="00ED529A"/>
    <w:rsid w:val="00ED5969"/>
    <w:rsid w:val="00ED5AE0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259"/>
    <w:rsid w:val="00EE6ABE"/>
    <w:rsid w:val="00EE6F68"/>
    <w:rsid w:val="00EE75B6"/>
    <w:rsid w:val="00EE7E13"/>
    <w:rsid w:val="00EF0EB6"/>
    <w:rsid w:val="00EF1297"/>
    <w:rsid w:val="00EF171A"/>
    <w:rsid w:val="00EF18DD"/>
    <w:rsid w:val="00EF1A1B"/>
    <w:rsid w:val="00EF2957"/>
    <w:rsid w:val="00EF32AA"/>
    <w:rsid w:val="00EF33A7"/>
    <w:rsid w:val="00EF35DF"/>
    <w:rsid w:val="00EF4917"/>
    <w:rsid w:val="00EF4E1C"/>
    <w:rsid w:val="00EF6B4A"/>
    <w:rsid w:val="00EF7319"/>
    <w:rsid w:val="00EF764E"/>
    <w:rsid w:val="00EF7D61"/>
    <w:rsid w:val="00F0107D"/>
    <w:rsid w:val="00F01FFC"/>
    <w:rsid w:val="00F02382"/>
    <w:rsid w:val="00F027A0"/>
    <w:rsid w:val="00F02890"/>
    <w:rsid w:val="00F03385"/>
    <w:rsid w:val="00F036C7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2B14"/>
    <w:rsid w:val="00F133CB"/>
    <w:rsid w:val="00F13626"/>
    <w:rsid w:val="00F1429A"/>
    <w:rsid w:val="00F1474C"/>
    <w:rsid w:val="00F14A37"/>
    <w:rsid w:val="00F15107"/>
    <w:rsid w:val="00F158EC"/>
    <w:rsid w:val="00F15AE7"/>
    <w:rsid w:val="00F16020"/>
    <w:rsid w:val="00F16BD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328"/>
    <w:rsid w:val="00F44643"/>
    <w:rsid w:val="00F447DC"/>
    <w:rsid w:val="00F457E1"/>
    <w:rsid w:val="00F45A0C"/>
    <w:rsid w:val="00F46CB7"/>
    <w:rsid w:val="00F46E28"/>
    <w:rsid w:val="00F47953"/>
    <w:rsid w:val="00F47EF1"/>
    <w:rsid w:val="00F47FEF"/>
    <w:rsid w:val="00F509D4"/>
    <w:rsid w:val="00F50DE9"/>
    <w:rsid w:val="00F515E8"/>
    <w:rsid w:val="00F527DB"/>
    <w:rsid w:val="00F529C5"/>
    <w:rsid w:val="00F537D1"/>
    <w:rsid w:val="00F53F13"/>
    <w:rsid w:val="00F53F1E"/>
    <w:rsid w:val="00F5453F"/>
    <w:rsid w:val="00F546FD"/>
    <w:rsid w:val="00F54EA3"/>
    <w:rsid w:val="00F56583"/>
    <w:rsid w:val="00F56B94"/>
    <w:rsid w:val="00F56C05"/>
    <w:rsid w:val="00F5764E"/>
    <w:rsid w:val="00F57829"/>
    <w:rsid w:val="00F57EA2"/>
    <w:rsid w:val="00F60170"/>
    <w:rsid w:val="00F60265"/>
    <w:rsid w:val="00F607D0"/>
    <w:rsid w:val="00F61BF5"/>
    <w:rsid w:val="00F61D6F"/>
    <w:rsid w:val="00F61DB8"/>
    <w:rsid w:val="00F61FA5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682E"/>
    <w:rsid w:val="00F6786C"/>
    <w:rsid w:val="00F67A88"/>
    <w:rsid w:val="00F67FD4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101"/>
    <w:rsid w:val="00F725D9"/>
    <w:rsid w:val="00F729BA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26C0"/>
    <w:rsid w:val="00F828BB"/>
    <w:rsid w:val="00F831B0"/>
    <w:rsid w:val="00F834EA"/>
    <w:rsid w:val="00F83757"/>
    <w:rsid w:val="00F83761"/>
    <w:rsid w:val="00F83BB9"/>
    <w:rsid w:val="00F84488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AA"/>
    <w:rsid w:val="00FB1A85"/>
    <w:rsid w:val="00FB1BBD"/>
    <w:rsid w:val="00FB20AE"/>
    <w:rsid w:val="00FB5185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EDF"/>
    <w:rsid w:val="00FD63A9"/>
    <w:rsid w:val="00FD66B7"/>
    <w:rsid w:val="00FD66F9"/>
    <w:rsid w:val="00FD6A48"/>
    <w:rsid w:val="00FD70B8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40EF"/>
    <w:rsid w:val="00FE4EAF"/>
    <w:rsid w:val="00FE56E1"/>
    <w:rsid w:val="00FE5B6B"/>
    <w:rsid w:val="00FE6F20"/>
    <w:rsid w:val="00FE6F8F"/>
    <w:rsid w:val="00FE7703"/>
    <w:rsid w:val="00FE7CE6"/>
    <w:rsid w:val="00FF0005"/>
    <w:rsid w:val="00FF0A40"/>
    <w:rsid w:val="00FF0A4C"/>
    <w:rsid w:val="00FF142A"/>
    <w:rsid w:val="00FF200F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184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"/>
    <w:aliases w:val="EmailStyle94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5776E-A010-40AF-A7F2-7502C7413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782</TotalTime>
  <Pages>16</Pages>
  <Words>3031</Words>
  <Characters>17279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20270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111</cp:revision>
  <cp:lastPrinted>2018-05-12T05:50:00Z</cp:lastPrinted>
  <dcterms:created xsi:type="dcterms:W3CDTF">2017-07-31T09:20:00Z</dcterms:created>
  <dcterms:modified xsi:type="dcterms:W3CDTF">2018-05-12T05:50:00Z</dcterms:modified>
</cp:coreProperties>
</file>