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4F5042" w:rsidRDefault="00496E36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E7507C" w:rsidRPr="004F5042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4F5042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F44313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513D81" w:rsidRPr="004F5042">
        <w:rPr>
          <w:rFonts w:ascii="Angsana New" w:hAnsi="Angsana New" w:hint="cs"/>
          <w:sz w:val="30"/>
          <w:szCs w:val="30"/>
          <w:cs/>
        </w:rPr>
        <w:t>ฯ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/>
          <w:sz w:val="30"/>
          <w:szCs w:val="30"/>
        </w:rPr>
        <w:t>60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A3C4B">
        <w:rPr>
          <w:rFonts w:ascii="Angsana New" w:hAnsi="Angsana New"/>
          <w:sz w:val="30"/>
          <w:szCs w:val="30"/>
        </w:rPr>
        <w:t>2560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FA3C4B">
        <w:rPr>
          <w:rFonts w:ascii="Angsana New" w:hAnsi="Angsana New" w:hint="cs"/>
          <w:sz w:val="30"/>
          <w:szCs w:val="30"/>
          <w:cs/>
        </w:rPr>
        <w:t>1</w:t>
      </w:r>
      <w:r w:rsidRPr="004F504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F2E1B"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 w:hint="cs"/>
          <w:sz w:val="30"/>
          <w:szCs w:val="30"/>
          <w:cs/>
        </w:rPr>
        <w:t>60</w:t>
      </w:r>
      <w:r w:rsidR="00EE0A94" w:rsidRPr="004F5042">
        <w:rPr>
          <w:rFonts w:ascii="Angsana New" w:hAnsi="Angsana New"/>
          <w:sz w:val="30"/>
          <w:szCs w:val="30"/>
        </w:rPr>
        <w:t xml:space="preserve"> 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และงบการเงินรวมสำหรับปีสิ้นสุดวันที่ 31 ธันวาคม 25</w:t>
      </w:r>
      <w:r w:rsidR="00FA3C4B">
        <w:rPr>
          <w:rFonts w:ascii="Angsana New" w:hAnsi="Angsana New" w:hint="cs"/>
          <w:sz w:val="30"/>
          <w:szCs w:val="30"/>
          <w:cs/>
        </w:rPr>
        <w:t>60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4F5042">
        <w:rPr>
          <w:rFonts w:ascii="Angsana New" w:hAnsi="Angsana New" w:hint="cs"/>
          <w:sz w:val="30"/>
          <w:szCs w:val="30"/>
          <w:cs/>
        </w:rPr>
        <w:t>นี้</w:t>
      </w:r>
      <w:r w:rsidRPr="004F5042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</w:t>
      </w:r>
      <w:r w:rsidRPr="004F5042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4F5042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82330E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B658E3">
        <w:rPr>
          <w:rFonts w:ascii="Angsana New" w:hAnsi="Angsana New"/>
          <w:sz w:val="30"/>
          <w:szCs w:val="30"/>
        </w:rPr>
        <w:t>6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D71FE" w:rsidRDefault="00BD71FE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4F5042">
        <w:rPr>
          <w:rFonts w:ascii="Angsana New" w:hAnsi="Angsana New"/>
          <w:sz w:val="30"/>
          <w:szCs w:val="30"/>
        </w:rPr>
        <w:t xml:space="preserve">1 </w:t>
      </w:r>
      <w:r w:rsidRPr="004F50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F5042">
        <w:rPr>
          <w:rFonts w:ascii="Angsana New" w:hAnsi="Angsana New"/>
          <w:sz w:val="30"/>
          <w:szCs w:val="30"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FA3C4B">
        <w:rPr>
          <w:rFonts w:ascii="Angsana New" w:hAnsi="Angsana New" w:hint="cs"/>
          <w:sz w:val="30"/>
          <w:szCs w:val="30"/>
          <w:cs/>
        </w:rPr>
        <w:t>1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ได้ถือปฏิบัติตาม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่โดยสภาวิชาชีพบัญชีฯ ซึ่งมีผลบังคับใช้สำหรับรอบระยะเวลาบัญชีที่เริ่มในหรือหลังวันที่ </w:t>
      </w:r>
      <w:r w:rsidRPr="004F5042">
        <w:rPr>
          <w:rFonts w:ascii="Angsana New" w:hAnsi="Angsana New"/>
          <w:sz w:val="30"/>
          <w:szCs w:val="30"/>
        </w:rPr>
        <w:t xml:space="preserve">1 </w:t>
      </w:r>
      <w:r w:rsidRPr="004F50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F5042">
        <w:rPr>
          <w:rFonts w:ascii="Angsana New" w:hAnsi="Angsana New"/>
          <w:sz w:val="30"/>
          <w:szCs w:val="30"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FA3C4B">
        <w:rPr>
          <w:rFonts w:ascii="Angsana New" w:hAnsi="Angsana New" w:hint="cs"/>
          <w:sz w:val="30"/>
          <w:szCs w:val="30"/>
          <w:cs/>
        </w:rPr>
        <w:t>1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่ดังกล่าวข้างต้นมาเริ่มถือปฏิบัติไม่มีผลกระทบที่เป็นสาระสำคัญต่อบริษัทและบริษัทย่อย</w:t>
      </w:r>
    </w:p>
    <w:p w:rsidR="009B28C8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B28C8" w:rsidRPr="004F5042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ต่อมา</w:t>
      </w:r>
      <w:r w:rsidRPr="00AA42C4">
        <w:rPr>
          <w:rFonts w:ascii="Angsana New" w:eastAsia="Calibri" w:hAnsi="Angsana New"/>
          <w:sz w:val="30"/>
          <w:szCs w:val="30"/>
          <w:cs/>
        </w:rPr>
        <w:t>สภาวิชาชีพบัญชีฯ ได้ออกประกาศสภาวิชาชีพบัญชีซึ่งถูกประกาศในราชกิจจานุเบกษา</w:t>
      </w:r>
      <w:r>
        <w:rPr>
          <w:rFonts w:ascii="Angsana New" w:hAnsi="Angsana New" w:hint="cs"/>
          <w:sz w:val="30"/>
          <w:szCs w:val="30"/>
          <w:cs/>
        </w:rPr>
        <w:t xml:space="preserve">ในเดือนมีนาคม 2561 </w:t>
      </w:r>
      <w:r w:rsidRPr="00AA42C4">
        <w:rPr>
          <w:rFonts w:ascii="Angsana New" w:eastAsia="Calibri" w:hAnsi="Angsana New"/>
          <w:sz w:val="30"/>
          <w:szCs w:val="30"/>
          <w:cs/>
        </w:rPr>
        <w:t>เกี่ยวกับการ</w:t>
      </w:r>
      <w:r>
        <w:rPr>
          <w:rFonts w:ascii="Angsana New" w:hAnsi="Angsana New" w:hint="cs"/>
          <w:sz w:val="30"/>
          <w:szCs w:val="30"/>
          <w:cs/>
        </w:rPr>
        <w:t>ออก</w:t>
      </w:r>
      <w:r w:rsidRPr="00AA42C4">
        <w:rPr>
          <w:rFonts w:ascii="Angsana New" w:eastAsia="Calibri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ฉบับใหม่ซึ่งได้แก่ </w:t>
      </w:r>
      <w:r w:rsidRPr="00AA42C4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มาตรฐานการรายงานทางการเงินฉบับที่</w:t>
      </w:r>
      <w:r w:rsidRPr="00AA42C4">
        <w:rPr>
          <w:rFonts w:ascii="Angsana New" w:hAnsi="Angsana New"/>
          <w:sz w:val="30"/>
          <w:szCs w:val="30"/>
        </w:rPr>
        <w:t xml:space="preserve"> </w:t>
      </w:r>
      <w:r w:rsidRPr="00AA42C4">
        <w:rPr>
          <w:rFonts w:ascii="Angsana New" w:hAnsi="Angsana New"/>
          <w:sz w:val="30"/>
          <w:szCs w:val="30"/>
          <w:cs/>
        </w:rPr>
        <w:t>1</w:t>
      </w:r>
      <w:r w:rsidRPr="00AA42C4">
        <w:rPr>
          <w:rFonts w:ascii="Angsana New" w:hAnsi="Angsana New" w:hint="cs"/>
          <w:sz w:val="30"/>
          <w:szCs w:val="30"/>
          <w:cs/>
        </w:rPr>
        <w:t xml:space="preserve">5 </w:t>
      </w:r>
      <w:r w:rsidRPr="00AA42C4">
        <w:rPr>
          <w:rFonts w:ascii="Angsana New" w:hAnsi="Angsana New"/>
          <w:sz w:val="30"/>
          <w:szCs w:val="30"/>
        </w:rPr>
        <w:t>“</w:t>
      </w:r>
      <w:r w:rsidRPr="00AA42C4">
        <w:rPr>
          <w:rFonts w:ascii="Angsana New" w:hAnsi="Angsana New" w:hint="cs"/>
          <w:sz w:val="30"/>
          <w:szCs w:val="30"/>
          <w:cs/>
        </w:rPr>
        <w:t>รายได้จากสัญญาที่ทำกับลูกค้า</w:t>
      </w:r>
      <w:r w:rsidRPr="00AA42C4">
        <w:rPr>
          <w:rFonts w:ascii="Angsana New" w:hAnsi="Angsana New"/>
          <w:sz w:val="30"/>
          <w:szCs w:val="30"/>
        </w:rPr>
        <w:t xml:space="preserve">” </w:t>
      </w:r>
      <w:r w:rsidRPr="00AA42C4">
        <w:rPr>
          <w:rFonts w:ascii="Angsana New" w:eastAsia="Calibri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AA42C4">
        <w:rPr>
          <w:rFonts w:ascii="Angsana New" w:eastAsia="Calibri" w:hAnsi="Angsana New"/>
          <w:sz w:val="30"/>
          <w:szCs w:val="30"/>
        </w:rPr>
        <w:t>1</w:t>
      </w:r>
      <w:r w:rsidRPr="00AA42C4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AA42C4">
        <w:rPr>
          <w:rFonts w:ascii="Angsana New" w:eastAsia="Calibri" w:hAnsi="Angsana New"/>
          <w:sz w:val="30"/>
          <w:szCs w:val="30"/>
        </w:rPr>
        <w:t>25</w:t>
      </w:r>
      <w:r w:rsidRPr="00AA42C4">
        <w:rPr>
          <w:rFonts w:ascii="Angsana New" w:eastAsia="Calibri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2</w:t>
      </w:r>
      <w:r w:rsidRPr="00AA42C4">
        <w:rPr>
          <w:rFonts w:ascii="Angsana New" w:eastAsia="Calibri" w:hAnsi="Angsana New"/>
          <w:sz w:val="30"/>
          <w:szCs w:val="30"/>
          <w:cs/>
        </w:rPr>
        <w:t xml:space="preserve"> โดย</w:t>
      </w:r>
      <w:r w:rsidR="00F44313" w:rsidRPr="004F5042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AA42C4">
        <w:rPr>
          <w:rFonts w:ascii="Angsana New" w:eastAsia="Calibri" w:hAnsi="Angsana New"/>
          <w:sz w:val="30"/>
          <w:szCs w:val="30"/>
          <w:cs/>
        </w:rPr>
        <w:t>ยังไม่ได้นำมาเริ่มถือปฏิบัติในการจัดทำ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AA42C4">
        <w:rPr>
          <w:rFonts w:ascii="Angsana New" w:eastAsia="Calibri" w:hAnsi="Angsana New"/>
          <w:sz w:val="30"/>
          <w:szCs w:val="30"/>
          <w:cs/>
        </w:rPr>
        <w:t>นี้และไม่มีนโยบายในการนำมาเริ่มถือปฏิบัติก่อนวันที่มีผลบังคับใช้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AA42C4">
        <w:rPr>
          <w:rFonts w:ascii="Angsana New" w:eastAsia="Calibri" w:hAnsi="Angsana New"/>
          <w:sz w:val="30"/>
          <w:szCs w:val="30"/>
          <w:cs/>
        </w:rPr>
        <w:t>ฝ่ายบริหารของ</w:t>
      </w:r>
      <w:r w:rsidR="00F44313" w:rsidRPr="004F5042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AA42C4">
        <w:rPr>
          <w:rFonts w:ascii="Angsana New" w:eastAsia="Calibri" w:hAnsi="Angsana New"/>
          <w:sz w:val="30"/>
          <w:szCs w:val="30"/>
          <w:cs/>
        </w:rPr>
        <w:t>ได้ประเมินในเบื้องต้นและเชื่อว่าเมื่อนำมาตรฐานการรายงานทางการเงิน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ที่ออกใหม่ดั</w:t>
      </w:r>
      <w:r w:rsidRPr="00AA42C4">
        <w:rPr>
          <w:rFonts w:ascii="Angsana New" w:eastAsia="Calibri" w:hAnsi="Angsana New"/>
          <w:sz w:val="30"/>
          <w:szCs w:val="30"/>
          <w:cs/>
        </w:rPr>
        <w:t>งกล่าวข้างต้นมาเริ่มถือปฏิบัติจะไม่มีผลกระทบที่เป็นสาระสำคัญต่อ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AA42C4">
        <w:rPr>
          <w:rFonts w:ascii="Angsana New" w:eastAsia="Calibri" w:hAnsi="Angsana New"/>
          <w:sz w:val="30"/>
          <w:szCs w:val="30"/>
          <w:cs/>
        </w:rPr>
        <w:t>ของ</w:t>
      </w:r>
      <w:r w:rsidR="00F44313" w:rsidRPr="004F5042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lastRenderedPageBreak/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1A527B" w:rsidRPr="004F5042" w:rsidRDefault="001A527B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090FDB" w:rsidRPr="004F5042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090FDB" w:rsidRPr="004F50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4F5042" w:rsidRDefault="00E448F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47F5" w:rsidRPr="004F5042" w:rsidRDefault="00A9522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4F5042">
        <w:rPr>
          <w:rFonts w:ascii="Angsana New" w:hAnsi="Angsana New"/>
          <w:sz w:val="30"/>
          <w:szCs w:val="30"/>
          <w:cs/>
        </w:rPr>
        <w:t>ได้ใช้นโยบายการบัญชีที่สำคัญ</w:t>
      </w:r>
      <w:r w:rsidR="00981F14" w:rsidRPr="004F5042">
        <w:rPr>
          <w:rFonts w:ascii="Angsana New" w:hAnsi="Angsana New" w:hint="cs"/>
          <w:sz w:val="30"/>
          <w:szCs w:val="30"/>
          <w:cs/>
        </w:rPr>
        <w:t xml:space="preserve">และวิธีการคำนวณต่างๆ </w:t>
      </w:r>
      <w:r w:rsidRPr="004F5042">
        <w:rPr>
          <w:rFonts w:ascii="Angsana New" w:hAnsi="Angsana New"/>
          <w:sz w:val="30"/>
          <w:szCs w:val="30"/>
          <w:cs/>
        </w:rPr>
        <w:t>ใน</w:t>
      </w:r>
      <w:r w:rsidRPr="004F5042">
        <w:rPr>
          <w:rFonts w:ascii="Angsana New" w:hAnsi="Angsana New" w:hint="cs"/>
          <w:sz w:val="30"/>
          <w:szCs w:val="30"/>
          <w:cs/>
        </w:rPr>
        <w:t>การจัดทำ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ข้อมูลทางการเงินระหว่างกาลสำหรับ</w:t>
      </w:r>
      <w:r w:rsidR="00540B78" w:rsidRPr="004F5042">
        <w:rPr>
          <w:rFonts w:ascii="Angsana New" w:hAnsi="Angsana New" w:hint="cs"/>
          <w:sz w:val="30"/>
          <w:szCs w:val="30"/>
          <w:cs/>
        </w:rPr>
        <w:t>งวด</w:t>
      </w:r>
      <w:r w:rsidR="008B467A" w:rsidRPr="004F5042">
        <w:rPr>
          <w:rFonts w:ascii="Angsana New" w:hAnsi="Angsana New" w:hint="cs"/>
          <w:sz w:val="30"/>
          <w:szCs w:val="30"/>
          <w:cs/>
        </w:rPr>
        <w:t>สามเดือน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31 มีนาคม</w:t>
      </w:r>
      <w:r w:rsidR="00155428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155428" w:rsidRPr="004F5042">
        <w:rPr>
          <w:rFonts w:ascii="Angsana New" w:hAnsi="Angsana New"/>
          <w:sz w:val="30"/>
          <w:szCs w:val="30"/>
        </w:rPr>
        <w:t>6</w:t>
      </w:r>
      <w:r w:rsidR="00FA3C4B">
        <w:rPr>
          <w:rFonts w:ascii="Angsana New" w:hAnsi="Angsana New" w:hint="cs"/>
          <w:sz w:val="30"/>
          <w:szCs w:val="30"/>
          <w:cs/>
        </w:rPr>
        <w:t>1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 w:hint="cs"/>
          <w:sz w:val="30"/>
          <w:szCs w:val="30"/>
          <w:cs/>
        </w:rPr>
        <w:t>60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เช่นเดียวกับที่ใช้</w:t>
      </w:r>
      <w:r w:rsidRPr="004F5042">
        <w:rPr>
          <w:rFonts w:ascii="Angsana New" w:hAnsi="Angsana New" w:hint="cs"/>
          <w:sz w:val="30"/>
          <w:szCs w:val="30"/>
          <w:cs/>
        </w:rPr>
        <w:t>ในการจัดทำ</w:t>
      </w:r>
      <w:r w:rsidRPr="004F5042">
        <w:rPr>
          <w:rFonts w:ascii="Angsana New" w:hAnsi="Angsana New"/>
          <w:sz w:val="30"/>
          <w:szCs w:val="30"/>
          <w:cs/>
        </w:rPr>
        <w:t>งบการเงิน</w:t>
      </w:r>
      <w:r w:rsidRPr="004F5042">
        <w:rPr>
          <w:rFonts w:ascii="Angsana New" w:hAnsi="Angsana New" w:hint="cs"/>
          <w:sz w:val="30"/>
          <w:szCs w:val="30"/>
          <w:cs/>
        </w:rPr>
        <w:t>สำหรับปี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155428"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 w:hint="cs"/>
          <w:sz w:val="30"/>
          <w:szCs w:val="30"/>
          <w:cs/>
        </w:rPr>
        <w:t>60</w:t>
      </w:r>
      <w:r w:rsidR="003758E2" w:rsidRPr="004F5042">
        <w:rPr>
          <w:rFonts w:ascii="Angsana New" w:hAnsi="Angsana New"/>
          <w:sz w:val="30"/>
          <w:szCs w:val="30"/>
        </w:rPr>
        <w:t xml:space="preserve"> </w:t>
      </w:r>
      <w:r w:rsidR="00EE0A94" w:rsidRPr="004F5042">
        <w:rPr>
          <w:rFonts w:ascii="Angsana New" w:hAnsi="Angsana New"/>
          <w:sz w:val="30"/>
          <w:szCs w:val="30"/>
          <w:cs/>
        </w:rPr>
        <w:t>ยกเว้น</w:t>
      </w:r>
      <w:r w:rsidR="0031516A">
        <w:rPr>
          <w:rFonts w:ascii="Angsana New" w:hAnsi="Angsana New" w:hint="cs"/>
          <w:sz w:val="30"/>
          <w:szCs w:val="30"/>
          <w:cs/>
        </w:rPr>
        <w:t xml:space="preserve"> (1) </w:t>
      </w:r>
      <w:r w:rsidR="00EE0A94" w:rsidRPr="004F5042">
        <w:rPr>
          <w:rFonts w:ascii="Angsana New" w:hAnsi="Angsana New"/>
          <w:sz w:val="30"/>
          <w:szCs w:val="30"/>
          <w:cs/>
        </w:rPr>
        <w:t>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่ตามที่กล่าวในหมายเหตุ 1 มาเริ่มถือปฏิบัติซึ่งไม่มีผลกระทบที่เป็นสาระสำคัญต่อบริษัท</w:t>
      </w:r>
      <w:r w:rsidR="0009748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31516A">
        <w:rPr>
          <w:rFonts w:ascii="Angsana New" w:hAnsi="Angsana New" w:hint="cs"/>
          <w:sz w:val="30"/>
          <w:szCs w:val="30"/>
          <w:cs/>
        </w:rPr>
        <w:t>และ (2) นโยบายการบัญชีส่วนเพิ่มเติมเกี่ยวกับเงินลงทุนชั่วคราวในตั๋วแลกเงินที่จะครบกำหนดในเดือนสิงหาคม 2561 ซึ่งแสดงในราคาทุนสุทธิจากค่าเผื่อการด้อยค่า (ถ้ามี)</w:t>
      </w:r>
    </w:p>
    <w:p w:rsidR="001F1219" w:rsidRPr="004F5042" w:rsidRDefault="001F1219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90FDB" w:rsidRPr="004F5042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:rsidR="00090FDB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3401F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color w:val="000000"/>
          <w:sz w:val="30"/>
          <w:szCs w:val="30"/>
          <w:cs/>
        </w:rPr>
        <w:t>รายได้และค่าใช้จ่ายที่เกิดระหว่างบริษัทและบุคคลหรือบริษัทที่เกี่ยวข้องกัน</w:t>
      </w:r>
      <w:r w:rsidR="00632C23" w:rsidRPr="004F5042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8C2D8F" w:rsidRPr="006178D6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7B5E83">
        <w:rPr>
          <w:rFonts w:ascii="Angsana New" w:hAnsi="Angsana New" w:hint="cs"/>
          <w:color w:val="000000"/>
          <w:sz w:val="30"/>
          <w:szCs w:val="30"/>
          <w:cs/>
        </w:rPr>
        <w:t>31 มีนาคม 2561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A61F5E" w:rsidRPr="004F504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color w:val="000000"/>
          <w:sz w:val="30"/>
          <w:szCs w:val="30"/>
        </w:rPr>
        <w:t>25</w:t>
      </w:r>
      <w:r w:rsidR="007B5E83">
        <w:rPr>
          <w:rFonts w:ascii="Angsana New" w:hAnsi="Angsana New"/>
          <w:color w:val="000000"/>
          <w:sz w:val="30"/>
          <w:szCs w:val="30"/>
        </w:rPr>
        <w:t>60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381BF9" w:rsidRPr="004F504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:rsidR="007B5E83" w:rsidRDefault="007B5E83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BE6BE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8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7B5E83" w:rsidRPr="004F5042" w:rsidTr="005879B7"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4B56FA" w:rsidRPr="004F5042" w:rsidTr="005879B7">
        <w:tc>
          <w:tcPr>
            <w:tcW w:w="3652" w:type="dxa"/>
            <w:vAlign w:val="bottom"/>
          </w:tcPr>
          <w:p w:rsidR="004B56FA" w:rsidRPr="004F5042" w:rsidRDefault="004B56FA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4B56FA" w:rsidRPr="004F5042" w:rsidRDefault="004B56F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B56FA" w:rsidRPr="004F5042" w:rsidRDefault="004B56F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3,460</w:t>
            </w:r>
          </w:p>
        </w:tc>
        <w:tc>
          <w:tcPr>
            <w:tcW w:w="283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6,007</w:t>
            </w:r>
          </w:p>
        </w:tc>
      </w:tr>
      <w:tr w:rsidR="004B56FA" w:rsidRPr="004F5042" w:rsidTr="005879B7">
        <w:tc>
          <w:tcPr>
            <w:tcW w:w="3652" w:type="dxa"/>
            <w:vAlign w:val="bottom"/>
          </w:tcPr>
          <w:p w:rsidR="004B56FA" w:rsidRPr="004F5042" w:rsidRDefault="004B56FA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B56FA" w:rsidRPr="004F5042" w:rsidRDefault="004B56F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2,632</w:t>
            </w:r>
          </w:p>
        </w:tc>
        <w:tc>
          <w:tcPr>
            <w:tcW w:w="283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5,465</w:t>
            </w:r>
          </w:p>
        </w:tc>
        <w:tc>
          <w:tcPr>
            <w:tcW w:w="282" w:type="dxa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B56FA" w:rsidRPr="004F5042" w:rsidRDefault="004B56F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2,632</w:t>
            </w:r>
          </w:p>
        </w:tc>
        <w:tc>
          <w:tcPr>
            <w:tcW w:w="283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5,465</w:t>
            </w:r>
          </w:p>
        </w:tc>
      </w:tr>
      <w:tr w:rsidR="004B56FA" w:rsidRPr="004F5042" w:rsidTr="005879B7">
        <w:tc>
          <w:tcPr>
            <w:tcW w:w="3652" w:type="dxa"/>
            <w:vAlign w:val="bottom"/>
          </w:tcPr>
          <w:p w:rsidR="004B56FA" w:rsidRPr="004F5042" w:rsidRDefault="004B56FA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6FA" w:rsidRPr="004F5042" w:rsidRDefault="004B56F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2,632</w:t>
            </w:r>
          </w:p>
        </w:tc>
        <w:tc>
          <w:tcPr>
            <w:tcW w:w="283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5,465</w:t>
            </w:r>
          </w:p>
        </w:tc>
        <w:tc>
          <w:tcPr>
            <w:tcW w:w="282" w:type="dxa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6FA" w:rsidRPr="004F5042" w:rsidRDefault="004B56F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6,092</w:t>
            </w:r>
          </w:p>
        </w:tc>
        <w:tc>
          <w:tcPr>
            <w:tcW w:w="283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11,472</w:t>
            </w:r>
          </w:p>
        </w:tc>
      </w:tr>
      <w:tr w:rsidR="0031516A" w:rsidRPr="004F5042" w:rsidTr="00FE018E">
        <w:tc>
          <w:tcPr>
            <w:tcW w:w="3652" w:type="dxa"/>
            <w:vAlign w:val="bottom"/>
          </w:tcPr>
          <w:p w:rsidR="0031516A" w:rsidRPr="0031516A" w:rsidRDefault="0031516A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151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1516A" w:rsidRDefault="0031516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1516A" w:rsidRPr="004F5042" w:rsidRDefault="003151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31516A" w:rsidRPr="004F5042" w:rsidRDefault="003151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:rsidR="0031516A" w:rsidRPr="004F5042" w:rsidRDefault="003151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1516A" w:rsidRDefault="0031516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1516A" w:rsidRPr="004F5042" w:rsidRDefault="003151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1516A" w:rsidRPr="004F5042" w:rsidRDefault="003151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1516A" w:rsidRPr="004F5042" w:rsidTr="00FE018E">
        <w:tc>
          <w:tcPr>
            <w:tcW w:w="3652" w:type="dxa"/>
            <w:vAlign w:val="bottom"/>
          </w:tcPr>
          <w:p w:rsidR="0031516A" w:rsidRPr="0031516A" w:rsidRDefault="0031516A" w:rsidP="0031516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31516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1516A" w:rsidRDefault="0031516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283" w:type="dxa"/>
            <w:vAlign w:val="bottom"/>
          </w:tcPr>
          <w:p w:rsidR="0031516A" w:rsidRPr="004F5042" w:rsidRDefault="003151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31516A" w:rsidRPr="004F5042" w:rsidRDefault="0031516A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31516A" w:rsidRPr="004F5042" w:rsidRDefault="003151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1516A" w:rsidRPr="004F5042" w:rsidRDefault="0031516A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31516A" w:rsidRPr="004F5042" w:rsidRDefault="003151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1516A" w:rsidRPr="004F5042" w:rsidRDefault="0031516A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7B5E83" w:rsidRPr="004F5042" w:rsidTr="00FE018E">
        <w:tc>
          <w:tcPr>
            <w:tcW w:w="3652" w:type="dxa"/>
            <w:vAlign w:val="bottom"/>
          </w:tcPr>
          <w:p w:rsidR="007B5E83" w:rsidRPr="004F5042" w:rsidRDefault="007B5E83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รายได้ค่าเช่าพื้นที่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B56FA" w:rsidRPr="004F5042" w:rsidTr="005879B7">
        <w:tc>
          <w:tcPr>
            <w:tcW w:w="3652" w:type="dxa"/>
            <w:vAlign w:val="bottom"/>
          </w:tcPr>
          <w:p w:rsidR="004B56FA" w:rsidRPr="004F5042" w:rsidRDefault="004B56FA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B56FA" w:rsidRPr="004F5042" w:rsidRDefault="004B56F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B56FA" w:rsidRPr="004F5042" w:rsidRDefault="004B56F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7B5E83" w:rsidRPr="004F5042" w:rsidTr="00FE018E">
        <w:tc>
          <w:tcPr>
            <w:tcW w:w="3652" w:type="dxa"/>
            <w:vAlign w:val="bottom"/>
          </w:tcPr>
          <w:p w:rsidR="007B5E83" w:rsidRPr="004F5042" w:rsidRDefault="007B5E83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ซื้อสินค้า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B56FA" w:rsidRPr="004F5042" w:rsidTr="00B50CA3">
        <w:tc>
          <w:tcPr>
            <w:tcW w:w="3652" w:type="dxa"/>
            <w:vAlign w:val="bottom"/>
          </w:tcPr>
          <w:p w:rsidR="004B56FA" w:rsidRPr="004F5042" w:rsidRDefault="004B56FA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B56FA" w:rsidRPr="004F5042" w:rsidRDefault="004B56F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357</w:t>
            </w:r>
          </w:p>
        </w:tc>
        <w:tc>
          <w:tcPr>
            <w:tcW w:w="282" w:type="dxa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B56FA" w:rsidRPr="004F5042" w:rsidRDefault="004B56F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B56FA" w:rsidRPr="004F5042" w:rsidRDefault="004B56F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357</w:t>
            </w:r>
          </w:p>
        </w:tc>
      </w:tr>
      <w:tr w:rsidR="007B5E83" w:rsidRPr="004F5042" w:rsidTr="00B50CA3"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ซื้อวัตถุดิบและวัสดุสิ้นเปลือง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D0F54" w:rsidRPr="004F5042" w:rsidTr="00B50CA3">
        <w:tc>
          <w:tcPr>
            <w:tcW w:w="3652" w:type="dxa"/>
            <w:vAlign w:val="bottom"/>
          </w:tcPr>
          <w:p w:rsidR="00FD0F54" w:rsidRPr="004F5042" w:rsidRDefault="00FD0F54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D0F54" w:rsidRPr="004F5042" w:rsidRDefault="00FD0F5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FD0F54" w:rsidRPr="004F5042" w:rsidRDefault="00FD0F5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FD0F54" w:rsidRPr="004F5042" w:rsidRDefault="00FD0F5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FD0F54" w:rsidRPr="004F5042" w:rsidRDefault="00FD0F5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D0F54" w:rsidRPr="004F5042" w:rsidRDefault="00FD0F5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FD0F54" w:rsidRPr="004F5042" w:rsidRDefault="00FD0F5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D0F54" w:rsidRPr="004F5042" w:rsidRDefault="00FD0F5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BF4F90" w:rsidRPr="004F5042" w:rsidTr="005879B7">
        <w:tc>
          <w:tcPr>
            <w:tcW w:w="3652" w:type="dxa"/>
            <w:vAlign w:val="bottom"/>
          </w:tcPr>
          <w:p w:rsidR="00BF4F90" w:rsidRPr="004F5042" w:rsidRDefault="00BF4F90" w:rsidP="0031516A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</w:t>
            </w:r>
            <w:r w:rsidR="003151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อุปกรณ์ (ราคาที่ตกลงร่วมกัน)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F4F90" w:rsidRPr="004F5042" w:rsidRDefault="00BF4F9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F4F90" w:rsidRPr="004F5042" w:rsidRDefault="00BF4F9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BF4F90" w:rsidRPr="004F5042" w:rsidRDefault="00BF4F9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BF4F90" w:rsidRPr="004F5042" w:rsidRDefault="00BF4F9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F4F90" w:rsidRPr="004F5042" w:rsidRDefault="00BF4F9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F4F90" w:rsidRPr="004F5042" w:rsidRDefault="00BF4F9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F4F90" w:rsidRPr="004F5042" w:rsidRDefault="00BF4F9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021DE" w:rsidRPr="004F5042" w:rsidTr="005879B7">
        <w:tc>
          <w:tcPr>
            <w:tcW w:w="3652" w:type="dxa"/>
            <w:vAlign w:val="bottom"/>
          </w:tcPr>
          <w:p w:rsidR="00D021DE" w:rsidRPr="004F5042" w:rsidRDefault="00D021DE" w:rsidP="00BF4F90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021DE" w:rsidRPr="004F5042" w:rsidRDefault="00D021DE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D021DE" w:rsidRPr="004F5042" w:rsidRDefault="00D021DE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D021DE" w:rsidRPr="004F5042" w:rsidRDefault="00D021DE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D021DE" w:rsidRPr="004F5042" w:rsidRDefault="00D021DE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021DE" w:rsidRPr="004F5042" w:rsidRDefault="00D021DE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816</w:t>
            </w:r>
          </w:p>
        </w:tc>
        <w:tc>
          <w:tcPr>
            <w:tcW w:w="283" w:type="dxa"/>
            <w:vAlign w:val="bottom"/>
          </w:tcPr>
          <w:p w:rsidR="00D021DE" w:rsidRPr="004F5042" w:rsidRDefault="00D021DE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021DE" w:rsidRPr="004F5042" w:rsidRDefault="00D021DE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7B5E83" w:rsidRPr="004F5042" w:rsidTr="005879B7"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104EF" w:rsidRPr="004F5042" w:rsidTr="005879B7">
        <w:tc>
          <w:tcPr>
            <w:tcW w:w="3652" w:type="dxa"/>
            <w:vAlign w:val="bottom"/>
          </w:tcPr>
          <w:p w:rsidR="007104EF" w:rsidRPr="004F5042" w:rsidRDefault="007104EF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104EF" w:rsidRPr="004F5042" w:rsidRDefault="007104EF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5,376</w:t>
            </w:r>
          </w:p>
        </w:tc>
        <w:tc>
          <w:tcPr>
            <w:tcW w:w="283" w:type="dxa"/>
            <w:vAlign w:val="bottom"/>
          </w:tcPr>
          <w:p w:rsidR="007104EF" w:rsidRPr="004F5042" w:rsidRDefault="007104E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7104EF" w:rsidRPr="004F5042" w:rsidRDefault="007104E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4,939</w:t>
            </w:r>
          </w:p>
        </w:tc>
        <w:tc>
          <w:tcPr>
            <w:tcW w:w="282" w:type="dxa"/>
          </w:tcPr>
          <w:p w:rsidR="007104EF" w:rsidRPr="004F5042" w:rsidRDefault="007104E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104EF" w:rsidRPr="004F5042" w:rsidRDefault="007104EF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5,376</w:t>
            </w:r>
          </w:p>
        </w:tc>
        <w:tc>
          <w:tcPr>
            <w:tcW w:w="283" w:type="dxa"/>
            <w:vAlign w:val="bottom"/>
          </w:tcPr>
          <w:p w:rsidR="007104EF" w:rsidRPr="004F5042" w:rsidRDefault="007104E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7104EF" w:rsidRPr="004F5042" w:rsidRDefault="007104E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4,939</w:t>
            </w:r>
          </w:p>
        </w:tc>
      </w:tr>
      <w:tr w:rsidR="007B5E83" w:rsidRPr="004F5042" w:rsidTr="005879B7"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ค่าตกแต่งโชว์รูม </w:t>
            </w:r>
            <w:r w:rsidRPr="004F5042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บันทึกเป็น</w:t>
            </w:r>
          </w:p>
          <w:p w:rsidR="007B5E83" w:rsidRPr="004F5042" w:rsidRDefault="007B5E83" w:rsidP="007B5E83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สินทรัพย์ไม่หมุนเวียนอื่น</w:t>
            </w:r>
            <w:r w:rsidRPr="004F5042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8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F4535" w:rsidRPr="004F5042" w:rsidTr="005879B7">
        <w:tc>
          <w:tcPr>
            <w:tcW w:w="3652" w:type="dxa"/>
            <w:vAlign w:val="bottom"/>
          </w:tcPr>
          <w:p w:rsidR="00AF4535" w:rsidRPr="004F5042" w:rsidRDefault="00AF4535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F4535" w:rsidRPr="004F5042" w:rsidRDefault="00AF4535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AF4535" w:rsidRPr="004F5042" w:rsidRDefault="00AF45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AF4535" w:rsidRPr="004F5042" w:rsidRDefault="00AF45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388</w:t>
            </w:r>
          </w:p>
        </w:tc>
        <w:tc>
          <w:tcPr>
            <w:tcW w:w="282" w:type="dxa"/>
          </w:tcPr>
          <w:p w:rsidR="00AF4535" w:rsidRPr="004F5042" w:rsidRDefault="00AF45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F4535" w:rsidRPr="004F5042" w:rsidRDefault="00AF4535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AF4535" w:rsidRPr="004F5042" w:rsidRDefault="00AF45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F4535" w:rsidRPr="004F5042" w:rsidRDefault="00AF453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388</w:t>
            </w:r>
          </w:p>
        </w:tc>
      </w:tr>
      <w:tr w:rsidR="007B5E83" w:rsidRPr="004F5042" w:rsidTr="005879B7">
        <w:tc>
          <w:tcPr>
            <w:tcW w:w="3652" w:type="dxa"/>
            <w:vAlign w:val="bottom"/>
          </w:tcPr>
          <w:p w:rsidR="007B5E83" w:rsidRPr="004F5042" w:rsidRDefault="007B5E83" w:rsidP="007B5E83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B3CF1" w:rsidRPr="004F5042" w:rsidTr="005879B7">
        <w:tc>
          <w:tcPr>
            <w:tcW w:w="3652" w:type="dxa"/>
            <w:vAlign w:val="bottom"/>
          </w:tcPr>
          <w:p w:rsidR="00FB3CF1" w:rsidRPr="004F5042" w:rsidRDefault="00FB3CF1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FB3CF1" w:rsidRPr="004F5042" w:rsidRDefault="00FB3CF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7,316</w:t>
            </w:r>
          </w:p>
        </w:tc>
        <w:tc>
          <w:tcPr>
            <w:tcW w:w="283" w:type="dxa"/>
            <w:vAlign w:val="bottom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6,071</w:t>
            </w:r>
          </w:p>
        </w:tc>
        <w:tc>
          <w:tcPr>
            <w:tcW w:w="282" w:type="dxa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B3CF1" w:rsidRPr="004F5042" w:rsidRDefault="00FB3CF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7,316</w:t>
            </w:r>
          </w:p>
        </w:tc>
        <w:tc>
          <w:tcPr>
            <w:tcW w:w="283" w:type="dxa"/>
            <w:vAlign w:val="bottom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6,071</w:t>
            </w:r>
          </w:p>
        </w:tc>
      </w:tr>
      <w:tr w:rsidR="00FB3CF1" w:rsidRPr="004F5042" w:rsidTr="005879B7">
        <w:tc>
          <w:tcPr>
            <w:tcW w:w="3652" w:type="dxa"/>
            <w:vAlign w:val="bottom"/>
          </w:tcPr>
          <w:p w:rsidR="00FB3CF1" w:rsidRPr="004F5042" w:rsidRDefault="00FB3CF1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B3CF1" w:rsidRPr="004F5042" w:rsidRDefault="00FB3CF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</w:p>
        </w:tc>
        <w:tc>
          <w:tcPr>
            <w:tcW w:w="283" w:type="dxa"/>
            <w:vAlign w:val="bottom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282" w:type="dxa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B3CF1" w:rsidRPr="004F5042" w:rsidRDefault="00FB3CF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</w:p>
        </w:tc>
        <w:tc>
          <w:tcPr>
            <w:tcW w:w="283" w:type="dxa"/>
            <w:vAlign w:val="bottom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</w:p>
        </w:tc>
      </w:tr>
      <w:tr w:rsidR="00FB3CF1" w:rsidRPr="004F5042" w:rsidTr="005879B7">
        <w:tc>
          <w:tcPr>
            <w:tcW w:w="3652" w:type="dxa"/>
            <w:vAlign w:val="bottom"/>
          </w:tcPr>
          <w:p w:rsidR="00FB3CF1" w:rsidRPr="004F5042" w:rsidRDefault="00FB3CF1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3CF1" w:rsidRPr="004F5042" w:rsidRDefault="00FB3CF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7,440</w:t>
            </w:r>
          </w:p>
        </w:tc>
        <w:tc>
          <w:tcPr>
            <w:tcW w:w="283" w:type="dxa"/>
            <w:vAlign w:val="bottom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6,191</w:t>
            </w:r>
          </w:p>
        </w:tc>
        <w:tc>
          <w:tcPr>
            <w:tcW w:w="282" w:type="dxa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3CF1" w:rsidRPr="004F5042" w:rsidRDefault="00FB3CF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7,440</w:t>
            </w:r>
          </w:p>
        </w:tc>
        <w:tc>
          <w:tcPr>
            <w:tcW w:w="283" w:type="dxa"/>
            <w:vAlign w:val="bottom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3CF1" w:rsidRPr="004F5042" w:rsidRDefault="00FB3C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6,191</w:t>
            </w:r>
          </w:p>
        </w:tc>
      </w:tr>
    </w:tbl>
    <w:p w:rsidR="00C03472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33716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/>
          <w:color w:val="000000"/>
          <w:sz w:val="30"/>
          <w:szCs w:val="30"/>
          <w:cs/>
        </w:rPr>
        <w:t>ยอดคงเหลือกับ</w:t>
      </w:r>
      <w:r w:rsidR="00F06CF1" w:rsidRPr="004F5042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4F5042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4F5042">
        <w:rPr>
          <w:rFonts w:ascii="Angsana New" w:hAnsi="Angsana New"/>
          <w:sz w:val="30"/>
          <w:szCs w:val="30"/>
          <w:cs/>
        </w:rPr>
        <w:t>วันที่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/>
          <w:sz w:val="30"/>
          <w:szCs w:val="30"/>
        </w:rPr>
        <w:t>3</w:t>
      </w:r>
      <w:r w:rsidR="007B5E83">
        <w:rPr>
          <w:rFonts w:ascii="Angsana New" w:hAnsi="Angsana New"/>
          <w:sz w:val="30"/>
          <w:szCs w:val="30"/>
        </w:rPr>
        <w:t>1</w:t>
      </w:r>
      <w:r w:rsidR="007B5E8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2503B9" w:rsidRPr="004F5042">
        <w:rPr>
          <w:rFonts w:ascii="Angsana New" w:hAnsi="Angsana New"/>
          <w:sz w:val="30"/>
          <w:szCs w:val="30"/>
        </w:rPr>
        <w:t>256</w:t>
      </w:r>
      <w:r w:rsidR="007B5E83">
        <w:rPr>
          <w:rFonts w:ascii="Angsana New" w:hAnsi="Angsana New"/>
          <w:sz w:val="30"/>
          <w:szCs w:val="30"/>
        </w:rPr>
        <w:t>1</w:t>
      </w:r>
      <w:r w:rsidR="00033716" w:rsidRPr="004F5042">
        <w:rPr>
          <w:rFonts w:ascii="Angsana New" w:hAnsi="Angsana New"/>
          <w:sz w:val="30"/>
          <w:szCs w:val="30"/>
        </w:rPr>
        <w:t xml:space="preserve"> 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4F5042">
        <w:rPr>
          <w:rFonts w:ascii="Angsana New" w:hAnsi="Angsana New"/>
          <w:sz w:val="30"/>
          <w:szCs w:val="30"/>
        </w:rPr>
        <w:t xml:space="preserve">31 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4F5042">
        <w:rPr>
          <w:rFonts w:ascii="Angsana New" w:hAnsi="Angsana New"/>
          <w:sz w:val="30"/>
          <w:szCs w:val="30"/>
        </w:rPr>
        <w:t>25</w:t>
      </w:r>
      <w:r w:rsidR="007B5E83">
        <w:rPr>
          <w:rFonts w:ascii="Angsana New" w:hAnsi="Angsana New"/>
          <w:sz w:val="30"/>
          <w:szCs w:val="30"/>
        </w:rPr>
        <w:t>60</w:t>
      </w:r>
      <w:r w:rsidR="00033716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4F504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5879B7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7B5E83" w:rsidRPr="008D6154" w:rsidTr="007B5E83">
        <w:trPr>
          <w:tblHeader/>
        </w:trPr>
        <w:tc>
          <w:tcPr>
            <w:tcW w:w="3652" w:type="dxa"/>
            <w:vAlign w:val="bottom"/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B5E83" w:rsidRPr="008D6154" w:rsidTr="007B5E83">
        <w:trPr>
          <w:tblHeader/>
        </w:trPr>
        <w:tc>
          <w:tcPr>
            <w:tcW w:w="3652" w:type="dxa"/>
            <w:vAlign w:val="bottom"/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338" w:rsidRPr="008D6154" w:rsidTr="007B5E83">
        <w:trPr>
          <w:tblHeader/>
        </w:trPr>
        <w:tc>
          <w:tcPr>
            <w:tcW w:w="3652" w:type="dxa"/>
            <w:vAlign w:val="bottom"/>
          </w:tcPr>
          <w:p w:rsidR="00B93338" w:rsidRPr="008D6154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8D6154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504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F504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93338" w:rsidRPr="008D6154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8D6154" w:rsidRDefault="00B9333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ธันวาคม 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  <w:vAlign w:val="bottom"/>
          </w:tcPr>
          <w:p w:rsidR="00B93338" w:rsidRPr="008D6154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93338" w:rsidRPr="008D6154" w:rsidRDefault="00B9333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504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F504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B93338" w:rsidRPr="008D6154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8D6154" w:rsidRDefault="00B93338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ธันวาคม 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7B5E83" w:rsidRPr="008D6154" w:rsidTr="007B5E83">
        <w:tc>
          <w:tcPr>
            <w:tcW w:w="3652" w:type="dxa"/>
            <w:vAlign w:val="bottom"/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B5E83" w:rsidRPr="008D615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212706" w:rsidRPr="008D6154" w:rsidTr="007B5E83">
        <w:tc>
          <w:tcPr>
            <w:tcW w:w="3652" w:type="dxa"/>
            <w:vAlign w:val="bottom"/>
          </w:tcPr>
          <w:p w:rsidR="00212706" w:rsidRPr="008D6154" w:rsidRDefault="00212706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212706" w:rsidRPr="008D6154" w:rsidRDefault="0021270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212706" w:rsidRPr="008D6154" w:rsidRDefault="002127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212706" w:rsidRPr="008D6154" w:rsidRDefault="0021270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212706" w:rsidRPr="008D6154" w:rsidRDefault="002127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12706" w:rsidRPr="008D6154" w:rsidRDefault="0021270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8,91</w:t>
            </w:r>
            <w:r w:rsidR="004A5DF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212706" w:rsidRPr="008D6154" w:rsidRDefault="002127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12706" w:rsidRPr="008D6154" w:rsidRDefault="0021270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8,40</w:t>
            </w:r>
            <w:r w:rsidR="004A5DF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212706" w:rsidRPr="008D6154" w:rsidTr="007B5E83">
        <w:tc>
          <w:tcPr>
            <w:tcW w:w="3652" w:type="dxa"/>
            <w:vAlign w:val="bottom"/>
          </w:tcPr>
          <w:p w:rsidR="00212706" w:rsidRPr="008D6154" w:rsidRDefault="00212706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12706" w:rsidRPr="008D6154" w:rsidRDefault="0021270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3,50</w:t>
            </w:r>
            <w:r w:rsidR="004A5DF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212706" w:rsidRPr="008D6154" w:rsidRDefault="002127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212706" w:rsidRPr="008D6154" w:rsidRDefault="0021270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5,933</w:t>
            </w:r>
          </w:p>
        </w:tc>
        <w:tc>
          <w:tcPr>
            <w:tcW w:w="284" w:type="dxa"/>
            <w:vAlign w:val="bottom"/>
          </w:tcPr>
          <w:p w:rsidR="00212706" w:rsidRPr="008D6154" w:rsidRDefault="002127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12706" w:rsidRPr="008D6154" w:rsidRDefault="0021270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3,50</w:t>
            </w:r>
            <w:r w:rsidR="004A5DF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212706" w:rsidRPr="008D6154" w:rsidRDefault="002127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12706" w:rsidRPr="008D6154" w:rsidRDefault="0021270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5,93</w:t>
            </w:r>
            <w:r w:rsidR="004A5DF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212706" w:rsidRPr="008D6154" w:rsidTr="007B5E83">
        <w:tc>
          <w:tcPr>
            <w:tcW w:w="3652" w:type="dxa"/>
            <w:vAlign w:val="bottom"/>
          </w:tcPr>
          <w:p w:rsidR="00212706" w:rsidRPr="008D6154" w:rsidRDefault="002127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706" w:rsidRPr="008D6154" w:rsidRDefault="0021270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3,50</w:t>
            </w:r>
            <w:r w:rsidR="004A5DF1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212706" w:rsidRPr="008D6154" w:rsidRDefault="002127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706" w:rsidRPr="008D6154" w:rsidRDefault="0021270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5,933</w:t>
            </w:r>
          </w:p>
        </w:tc>
        <w:tc>
          <w:tcPr>
            <w:tcW w:w="284" w:type="dxa"/>
            <w:vAlign w:val="bottom"/>
          </w:tcPr>
          <w:p w:rsidR="00212706" w:rsidRPr="008D6154" w:rsidRDefault="002127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706" w:rsidRPr="008D6154" w:rsidRDefault="00212706" w:rsidP="0021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2,414</w:t>
            </w:r>
          </w:p>
        </w:tc>
        <w:tc>
          <w:tcPr>
            <w:tcW w:w="283" w:type="dxa"/>
            <w:vAlign w:val="bottom"/>
          </w:tcPr>
          <w:p w:rsidR="00212706" w:rsidRPr="008D6154" w:rsidRDefault="002127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706" w:rsidRPr="008D6154" w:rsidRDefault="0021270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14,338</w:t>
            </w:r>
          </w:p>
        </w:tc>
      </w:tr>
      <w:tr w:rsidR="00ED5601" w:rsidRPr="008D6154" w:rsidTr="005879B7">
        <w:tc>
          <w:tcPr>
            <w:tcW w:w="3652" w:type="dxa"/>
            <w:vAlign w:val="bottom"/>
          </w:tcPr>
          <w:p w:rsidR="00ED5601" w:rsidRPr="00ED5601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560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เงินทดรองจ่าย</w:t>
            </w:r>
            <w:r w:rsidR="005879B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(สินทรัพย์หมุนเวียนอื่น)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D5601" w:rsidRDefault="00ED560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ED5601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D5601" w:rsidRPr="008D6154" w:rsidRDefault="00ED5601" w:rsidP="0021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D5601" w:rsidRPr="008D6154" w:rsidTr="005879B7">
        <w:tc>
          <w:tcPr>
            <w:tcW w:w="3652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ED5601" w:rsidRPr="008D6154" w:rsidRDefault="00ED5601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ED5601" w:rsidRPr="008D6154" w:rsidRDefault="00ED5601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ED5601" w:rsidRPr="008D6154" w:rsidRDefault="00ED5601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2,926</w:t>
            </w: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D5601" w:rsidRPr="008D6154" w:rsidRDefault="00ED5601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879B7" w:rsidRPr="008D6154" w:rsidTr="00213D93">
        <w:tc>
          <w:tcPr>
            <w:tcW w:w="3652" w:type="dxa"/>
            <w:vAlign w:val="bottom"/>
          </w:tcPr>
          <w:p w:rsidR="00D55988" w:rsidRPr="008D6154" w:rsidRDefault="00D5598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879B7" w:rsidRPr="008D6154" w:rsidRDefault="005879B7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19,600</w:t>
            </w:r>
          </w:p>
        </w:tc>
        <w:tc>
          <w:tcPr>
            <w:tcW w:w="283" w:type="dxa"/>
          </w:tcPr>
          <w:p w:rsidR="005879B7" w:rsidRPr="008D6154" w:rsidRDefault="005879B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5879B7" w:rsidRPr="008D6154" w:rsidRDefault="005879B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5879B7" w:rsidRPr="008D6154" w:rsidRDefault="005879B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879B7" w:rsidRPr="008D6154" w:rsidRDefault="005879B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5879B7" w:rsidRPr="008D6154" w:rsidRDefault="005879B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879B7" w:rsidRPr="008D6154" w:rsidRDefault="005879B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879B7" w:rsidRPr="008D6154" w:rsidTr="00213D93">
        <w:tc>
          <w:tcPr>
            <w:tcW w:w="3652" w:type="dxa"/>
            <w:vAlign w:val="bottom"/>
          </w:tcPr>
          <w:p w:rsidR="005879B7" w:rsidRDefault="005879B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79B7" w:rsidRPr="008D6154" w:rsidRDefault="005879B7" w:rsidP="0058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19,600</w:t>
            </w:r>
          </w:p>
        </w:tc>
        <w:tc>
          <w:tcPr>
            <w:tcW w:w="283" w:type="dxa"/>
          </w:tcPr>
          <w:p w:rsidR="005879B7" w:rsidRPr="008D6154" w:rsidRDefault="005879B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79B7" w:rsidRPr="008D6154" w:rsidRDefault="005879B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5879B7" w:rsidRPr="008D6154" w:rsidRDefault="005879B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79B7" w:rsidRPr="008D6154" w:rsidRDefault="005879B7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12,926</w:t>
            </w:r>
          </w:p>
        </w:tc>
        <w:tc>
          <w:tcPr>
            <w:tcW w:w="283" w:type="dxa"/>
            <w:vAlign w:val="bottom"/>
          </w:tcPr>
          <w:p w:rsidR="005879B7" w:rsidRPr="008D6154" w:rsidRDefault="005879B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79B7" w:rsidRPr="008D6154" w:rsidRDefault="005879B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D5601" w:rsidRPr="008D6154" w:rsidTr="00213D93">
        <w:tc>
          <w:tcPr>
            <w:tcW w:w="3652" w:type="dxa"/>
            <w:vAlign w:val="bottom"/>
          </w:tcPr>
          <w:p w:rsidR="00BD5442" w:rsidRDefault="00BD5442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ED5601" w:rsidRPr="008D6154" w:rsidRDefault="00ED5601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D5601" w:rsidRPr="008D6154" w:rsidTr="007B5E83">
        <w:tc>
          <w:tcPr>
            <w:tcW w:w="3652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ดอกเบี้ยค้างรับ</w:t>
            </w:r>
          </w:p>
        </w:tc>
        <w:tc>
          <w:tcPr>
            <w:tcW w:w="1417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D5601" w:rsidRPr="008D6154" w:rsidTr="007B5E83">
        <w:tc>
          <w:tcPr>
            <w:tcW w:w="3652" w:type="dxa"/>
            <w:vAlign w:val="bottom"/>
          </w:tcPr>
          <w:p w:rsidR="00ED5601" w:rsidRPr="008D6154" w:rsidRDefault="00ED5601" w:rsidP="007B5E83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vAlign w:val="bottom"/>
          </w:tcPr>
          <w:p w:rsidR="00ED5601" w:rsidRPr="008D6154" w:rsidRDefault="004A5DF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83" w:type="dxa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ED5601" w:rsidRPr="008D6154" w:rsidRDefault="00ED560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ED5601" w:rsidRPr="008D6154" w:rsidTr="007B5E83">
        <w:tc>
          <w:tcPr>
            <w:tcW w:w="3652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D5601" w:rsidRPr="008D6154" w:rsidTr="007B5E83">
        <w:tc>
          <w:tcPr>
            <w:tcW w:w="3652" w:type="dxa"/>
            <w:vAlign w:val="bottom"/>
          </w:tcPr>
          <w:p w:rsidR="00ED5601" w:rsidRPr="008D6154" w:rsidRDefault="00ED5601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8D6154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D6154">
              <w:rPr>
                <w:rFonts w:ascii="Angsana New" w:hAnsi="Angsana New"/>
                <w:sz w:val="30"/>
                <w:szCs w:val="30"/>
                <w:lang w:eastAsia="en-GB"/>
              </w:rPr>
              <w:t xml:space="preserve">5 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8D6154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D5601" w:rsidRPr="008D6154" w:rsidRDefault="00ED560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1,161</w:t>
            </w:r>
          </w:p>
        </w:tc>
        <w:tc>
          <w:tcPr>
            <w:tcW w:w="283" w:type="dxa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1,161</w:t>
            </w: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D5601" w:rsidRPr="008D6154" w:rsidRDefault="00ED560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ED5601" w:rsidRPr="008D6154" w:rsidTr="007B5E83">
        <w:tc>
          <w:tcPr>
            <w:tcW w:w="3652" w:type="dxa"/>
            <w:vAlign w:val="bottom"/>
          </w:tcPr>
          <w:p w:rsidR="00ED5601" w:rsidRPr="008D6154" w:rsidRDefault="00ED5601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5601" w:rsidRPr="008D6154" w:rsidRDefault="00ED5601" w:rsidP="00D5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4A5DF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1,186</w:t>
            </w: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5601" w:rsidRPr="008D6154" w:rsidRDefault="00ED560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ED5601" w:rsidRPr="008D6154" w:rsidTr="001553B8">
        <w:tc>
          <w:tcPr>
            <w:tcW w:w="3652" w:type="dxa"/>
            <w:vAlign w:val="bottom"/>
          </w:tcPr>
          <w:p w:rsidR="00ED5601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417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D5601" w:rsidRPr="008D6154" w:rsidTr="007B5E83">
        <w:tc>
          <w:tcPr>
            <w:tcW w:w="3652" w:type="dxa"/>
            <w:vAlign w:val="bottom"/>
          </w:tcPr>
          <w:p w:rsidR="00ED5601" w:rsidRPr="008D6154" w:rsidRDefault="00ED5601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ED5601" w:rsidRPr="008D6154" w:rsidRDefault="00ED560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ED5601" w:rsidRPr="008D6154" w:rsidRDefault="00ED560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25,000</w:t>
            </w: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A5DF1" w:rsidRPr="008D6154" w:rsidTr="007B5E83">
        <w:tc>
          <w:tcPr>
            <w:tcW w:w="3652" w:type="dxa"/>
            <w:vAlign w:val="bottom"/>
          </w:tcPr>
          <w:p w:rsidR="004A5DF1" w:rsidRPr="008D6154" w:rsidRDefault="004A5DF1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  <w:r w:rsidR="00213D9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A5DF1" w:rsidRPr="008D6154" w:rsidRDefault="004A5DF1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22,886</w:t>
            </w:r>
          </w:p>
        </w:tc>
        <w:tc>
          <w:tcPr>
            <w:tcW w:w="283" w:type="dxa"/>
            <w:vAlign w:val="bottom"/>
          </w:tcPr>
          <w:p w:rsidR="004A5DF1" w:rsidRPr="008D6154" w:rsidRDefault="004A5D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4A5DF1" w:rsidRPr="008D6154" w:rsidRDefault="004A5DF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58,397</w:t>
            </w:r>
          </w:p>
        </w:tc>
        <w:tc>
          <w:tcPr>
            <w:tcW w:w="284" w:type="dxa"/>
            <w:vAlign w:val="bottom"/>
          </w:tcPr>
          <w:p w:rsidR="004A5DF1" w:rsidRPr="008D6154" w:rsidRDefault="004A5D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A5DF1" w:rsidRPr="008D6154" w:rsidRDefault="004A5DF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4A5DF1" w:rsidRPr="008D6154" w:rsidRDefault="004A5D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A5DF1" w:rsidRPr="008D6154" w:rsidRDefault="004A5DF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A5DF1" w:rsidRPr="008D6154" w:rsidTr="007B5E83">
        <w:tc>
          <w:tcPr>
            <w:tcW w:w="3652" w:type="dxa"/>
            <w:vAlign w:val="bottom"/>
          </w:tcPr>
          <w:p w:rsidR="004A5DF1" w:rsidRPr="008D6154" w:rsidRDefault="004A5DF1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DF1" w:rsidRPr="008D6154" w:rsidRDefault="004A5DF1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22,886</w:t>
            </w:r>
          </w:p>
        </w:tc>
        <w:tc>
          <w:tcPr>
            <w:tcW w:w="283" w:type="dxa"/>
            <w:vAlign w:val="bottom"/>
          </w:tcPr>
          <w:p w:rsidR="004A5DF1" w:rsidRPr="008D6154" w:rsidRDefault="004A5D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DF1" w:rsidRPr="008D6154" w:rsidRDefault="004A5DF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58,397</w:t>
            </w:r>
          </w:p>
        </w:tc>
        <w:tc>
          <w:tcPr>
            <w:tcW w:w="284" w:type="dxa"/>
            <w:vAlign w:val="bottom"/>
          </w:tcPr>
          <w:p w:rsidR="004A5DF1" w:rsidRPr="008D6154" w:rsidRDefault="004A5D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DF1" w:rsidRPr="008D6154" w:rsidRDefault="004A5DF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25,000</w:t>
            </w:r>
          </w:p>
        </w:tc>
        <w:tc>
          <w:tcPr>
            <w:tcW w:w="283" w:type="dxa"/>
            <w:vAlign w:val="bottom"/>
          </w:tcPr>
          <w:p w:rsidR="004A5DF1" w:rsidRPr="008D6154" w:rsidRDefault="004A5D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DF1" w:rsidRPr="008D6154" w:rsidRDefault="004A5DF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D5601" w:rsidRPr="008D6154" w:rsidTr="007B5E83">
        <w:tc>
          <w:tcPr>
            <w:tcW w:w="3652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เงินประกันการเช่าและบริการโชว์รูม</w:t>
            </w:r>
          </w:p>
        </w:tc>
        <w:tc>
          <w:tcPr>
            <w:tcW w:w="1417" w:type="dxa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D5601" w:rsidRPr="008D6154" w:rsidTr="007B5E83">
        <w:tc>
          <w:tcPr>
            <w:tcW w:w="3652" w:type="dxa"/>
            <w:vAlign w:val="bottom"/>
          </w:tcPr>
          <w:p w:rsidR="00ED5601" w:rsidRPr="008D6154" w:rsidRDefault="00ED5601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D5601" w:rsidRPr="008D6154" w:rsidRDefault="00ED5601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644</w:t>
            </w: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879</w:t>
            </w: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ED5601" w:rsidRPr="008D6154" w:rsidRDefault="00ED5601" w:rsidP="00C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644</w:t>
            </w: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4,879</w:t>
            </w:r>
          </w:p>
        </w:tc>
      </w:tr>
      <w:tr w:rsidR="00ED5601" w:rsidRPr="008D6154" w:rsidTr="007B5E83">
        <w:tc>
          <w:tcPr>
            <w:tcW w:w="3652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D5601" w:rsidRPr="008D6154" w:rsidRDefault="00ED560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D5601" w:rsidRPr="008D6154" w:rsidRDefault="00ED560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D61506" w:rsidRPr="008D6154" w:rsidTr="007B5E83">
        <w:tc>
          <w:tcPr>
            <w:tcW w:w="3652" w:type="dxa"/>
            <w:vAlign w:val="bottom"/>
          </w:tcPr>
          <w:p w:rsidR="00D61506" w:rsidRPr="008D6154" w:rsidRDefault="00D61506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D61506" w:rsidRPr="008D6154" w:rsidRDefault="00D6150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D61506" w:rsidRPr="008D6154" w:rsidRDefault="00D615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61506" w:rsidRPr="008D6154" w:rsidRDefault="00D6150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D61506" w:rsidRPr="008D6154" w:rsidRDefault="00D615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61506" w:rsidRPr="008D6154" w:rsidRDefault="00D61506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83" w:type="dxa"/>
            <w:vAlign w:val="bottom"/>
          </w:tcPr>
          <w:p w:rsidR="00D61506" w:rsidRPr="008D6154" w:rsidRDefault="00D615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61506" w:rsidRPr="008D6154" w:rsidRDefault="00D6150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D61506" w:rsidRPr="008D6154" w:rsidTr="007B5E83">
        <w:tc>
          <w:tcPr>
            <w:tcW w:w="3652" w:type="dxa"/>
            <w:vAlign w:val="bottom"/>
          </w:tcPr>
          <w:p w:rsidR="00D61506" w:rsidRPr="008D6154" w:rsidRDefault="00D61506" w:rsidP="007B5E8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61506" w:rsidRPr="008D6154" w:rsidRDefault="00D6150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3,006</w:t>
            </w:r>
          </w:p>
        </w:tc>
        <w:tc>
          <w:tcPr>
            <w:tcW w:w="283" w:type="dxa"/>
            <w:vAlign w:val="bottom"/>
          </w:tcPr>
          <w:p w:rsidR="00D61506" w:rsidRPr="008D6154" w:rsidRDefault="00D615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61506" w:rsidRPr="008D6154" w:rsidRDefault="00D6150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1,52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:rsidR="00D61506" w:rsidRPr="008D6154" w:rsidRDefault="00D615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61506" w:rsidRPr="008D6154" w:rsidRDefault="00D61506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3,006</w:t>
            </w:r>
          </w:p>
        </w:tc>
        <w:tc>
          <w:tcPr>
            <w:tcW w:w="283" w:type="dxa"/>
            <w:vAlign w:val="bottom"/>
          </w:tcPr>
          <w:p w:rsidR="00D61506" w:rsidRPr="008D6154" w:rsidRDefault="00D6150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61506" w:rsidRPr="008D6154" w:rsidRDefault="00D6150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1,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521</w:t>
            </w:r>
          </w:p>
        </w:tc>
      </w:tr>
      <w:tr w:rsidR="004A5DF1" w:rsidRPr="008D6154" w:rsidTr="007B5E83">
        <w:tc>
          <w:tcPr>
            <w:tcW w:w="3652" w:type="dxa"/>
            <w:vAlign w:val="bottom"/>
          </w:tcPr>
          <w:p w:rsidR="004A5DF1" w:rsidRPr="008D6154" w:rsidRDefault="004A5D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DF1" w:rsidRPr="008D6154" w:rsidRDefault="004A5DF1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3,006</w:t>
            </w:r>
          </w:p>
        </w:tc>
        <w:tc>
          <w:tcPr>
            <w:tcW w:w="283" w:type="dxa"/>
            <w:vAlign w:val="bottom"/>
          </w:tcPr>
          <w:p w:rsidR="004A5DF1" w:rsidRPr="008D6154" w:rsidRDefault="004A5D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DF1" w:rsidRPr="008D6154" w:rsidRDefault="004A5DF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1,52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:rsidR="004A5DF1" w:rsidRPr="008D6154" w:rsidRDefault="004A5D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DF1" w:rsidRPr="008D6154" w:rsidRDefault="004A5DF1" w:rsidP="004A5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3,016</w:t>
            </w:r>
          </w:p>
        </w:tc>
        <w:tc>
          <w:tcPr>
            <w:tcW w:w="283" w:type="dxa"/>
            <w:vAlign w:val="bottom"/>
          </w:tcPr>
          <w:p w:rsidR="004A5DF1" w:rsidRPr="008D6154" w:rsidRDefault="004A5DF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A5DF1" w:rsidRPr="008D6154" w:rsidRDefault="004A5DF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1,534</w:t>
            </w:r>
          </w:p>
        </w:tc>
      </w:tr>
    </w:tbl>
    <w:p w:rsidR="006B7D3D" w:rsidRDefault="006B7D3D" w:rsidP="006B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A28F5" w:rsidRPr="00A37CC5" w:rsidRDefault="003A28F5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A37CC5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5879B7">
        <w:rPr>
          <w:rFonts w:ascii="Angsana New" w:hAnsi="Angsana New" w:hint="cs"/>
          <w:sz w:val="30"/>
          <w:szCs w:val="30"/>
          <w:cs/>
        </w:rPr>
        <w:t>แก่กิจการ</w:t>
      </w:r>
      <w:r w:rsidRPr="00A37CC5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A37CC5">
        <w:rPr>
          <w:rFonts w:ascii="Angsana New" w:hAnsi="Angsana New"/>
          <w:sz w:val="30"/>
          <w:szCs w:val="30"/>
          <w:cs/>
        </w:rPr>
        <w:t>มีรายการเคลื่อนไหวในระหว่าง</w:t>
      </w:r>
      <w:r w:rsidR="00BB6580" w:rsidRPr="00A37CC5">
        <w:rPr>
          <w:rFonts w:ascii="Angsana New" w:hAnsi="Angsana New" w:hint="cs"/>
          <w:sz w:val="30"/>
          <w:szCs w:val="30"/>
          <w:cs/>
        </w:rPr>
        <w:t>งวด</w:t>
      </w:r>
      <w:r w:rsidRPr="00A37CC5">
        <w:rPr>
          <w:rFonts w:ascii="Angsana New" w:hAnsi="Angsana New"/>
          <w:sz w:val="30"/>
          <w:szCs w:val="30"/>
          <w:cs/>
        </w:rPr>
        <w:t>ดังนี้</w:t>
      </w:r>
    </w:p>
    <w:p w:rsidR="006A3194" w:rsidRPr="009E6974" w:rsidRDefault="006A3194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14"/>
        <w:gridCol w:w="29"/>
      </w:tblGrid>
      <w:tr w:rsidR="001553B8" w:rsidRPr="008D6154" w:rsidTr="00333AE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1553B8" w:rsidRPr="008D6154" w:rsidRDefault="001553B8" w:rsidP="00333AE4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3B8" w:rsidRPr="008D6154" w:rsidRDefault="001553B8" w:rsidP="00333AE4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1553B8" w:rsidRPr="008D6154" w:rsidTr="00333AE4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1553B8" w:rsidRPr="008D6154" w:rsidRDefault="001553B8" w:rsidP="00333AE4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3B8" w:rsidRPr="008D6154" w:rsidRDefault="001553B8" w:rsidP="00333AE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3B8" w:rsidRPr="008D6154" w:rsidRDefault="001553B8" w:rsidP="00333AE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53B8" w:rsidRPr="008D6154" w:rsidRDefault="001553B8" w:rsidP="002216F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2216F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3B8" w:rsidRPr="008D6154" w:rsidRDefault="001553B8" w:rsidP="00333AE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3B8" w:rsidRPr="008D6154" w:rsidRDefault="001553B8" w:rsidP="00333AE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3B8" w:rsidRPr="008D6154" w:rsidTr="00333AE4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1553B8" w:rsidRPr="008D6154" w:rsidRDefault="001553B8" w:rsidP="00333AE4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3B8" w:rsidRPr="008D6154" w:rsidRDefault="001553B8" w:rsidP="001553B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553B8" w:rsidRPr="008D6154" w:rsidRDefault="001553B8" w:rsidP="00333AE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53B8" w:rsidRPr="008D6154" w:rsidRDefault="001553B8" w:rsidP="00333AE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615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3B8" w:rsidRPr="008D6154" w:rsidRDefault="001553B8" w:rsidP="00333AE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553B8" w:rsidRPr="008D6154" w:rsidRDefault="001553B8" w:rsidP="00333AE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615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553B8" w:rsidRPr="008D6154" w:rsidRDefault="001553B8" w:rsidP="00333AE4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3B8" w:rsidRPr="008D6154" w:rsidRDefault="001553B8" w:rsidP="002216F9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2216F9">
              <w:rPr>
                <w:rFonts w:ascii="Angsana New" w:hAnsi="Angsana New" w:hint="cs"/>
                <w:sz w:val="30"/>
                <w:szCs w:val="30"/>
                <w:cs/>
              </w:rPr>
              <w:t>มีนาคม 2561</w:t>
            </w:r>
          </w:p>
        </w:tc>
      </w:tr>
      <w:tr w:rsidR="002216F9" w:rsidRPr="008D6154" w:rsidTr="00333AE4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2216F9" w:rsidRPr="008D6154" w:rsidRDefault="002216F9" w:rsidP="00333AE4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บริษัท พลังงานเพื่อโลกสีเขียว (ประเทศไทย) จำกัด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16F9" w:rsidRPr="00E565D7" w:rsidRDefault="002216F9" w:rsidP="00333AE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565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1,161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216F9" w:rsidRPr="00E565D7" w:rsidRDefault="002216F9" w:rsidP="00333AE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16F9" w:rsidRPr="00E565D7" w:rsidRDefault="002216F9" w:rsidP="00C8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565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E565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216F9" w:rsidRPr="00E565D7" w:rsidRDefault="002216F9" w:rsidP="00333AE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16F9" w:rsidRPr="00E565D7" w:rsidRDefault="002216F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565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E565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216F9" w:rsidRPr="00E565D7" w:rsidRDefault="002216F9" w:rsidP="00333AE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216F9" w:rsidRPr="00E565D7" w:rsidRDefault="002216F9" w:rsidP="00333AE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565D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1,161</w:t>
            </w:r>
          </w:p>
        </w:tc>
      </w:tr>
    </w:tbl>
    <w:p w:rsidR="001553B8" w:rsidRDefault="001553B8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582AF2" w:rsidRDefault="00582AF2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582AF2" w:rsidRDefault="00582AF2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4E4658" w:rsidRPr="002F0760" w:rsidRDefault="004E4658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F0760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4E4658" w:rsidRPr="002F0760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4E4658" w:rsidRPr="002F0760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2F0760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2F0760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="003D3ED3" w:rsidRPr="002F0760">
        <w:rPr>
          <w:rFonts w:ascii="Angsana New" w:hAnsi="Angsana New"/>
          <w:sz w:val="30"/>
          <w:szCs w:val="30"/>
          <w:cs/>
        </w:rPr>
        <w:t>3</w:t>
      </w:r>
      <w:r w:rsidR="002216F9">
        <w:rPr>
          <w:rFonts w:ascii="Angsana New" w:hAnsi="Angsana New" w:hint="cs"/>
          <w:sz w:val="30"/>
          <w:szCs w:val="30"/>
          <w:cs/>
        </w:rPr>
        <w:t>1 มีนาคม</w:t>
      </w:r>
      <w:r w:rsidR="00D132FF" w:rsidRPr="002F0760">
        <w:rPr>
          <w:rFonts w:ascii="Angsana New" w:hAnsi="Angsana New"/>
          <w:sz w:val="30"/>
          <w:szCs w:val="30"/>
          <w:cs/>
        </w:rPr>
        <w:t xml:space="preserve"> </w:t>
      </w:r>
      <w:r w:rsidR="00BD6F86" w:rsidRPr="002F0760">
        <w:rPr>
          <w:rFonts w:ascii="Angsana New" w:hAnsi="Angsana New"/>
          <w:sz w:val="30"/>
          <w:szCs w:val="30"/>
        </w:rPr>
        <w:t>25</w:t>
      </w:r>
      <w:r w:rsidR="004A3C05">
        <w:rPr>
          <w:rFonts w:ascii="Angsana New" w:hAnsi="Angsana New"/>
          <w:sz w:val="30"/>
          <w:szCs w:val="30"/>
          <w:cs/>
        </w:rPr>
        <w:t>6</w:t>
      </w:r>
      <w:r w:rsidR="004A3C05">
        <w:rPr>
          <w:rFonts w:ascii="Angsana New" w:hAnsi="Angsana New"/>
          <w:sz w:val="30"/>
          <w:szCs w:val="30"/>
        </w:rPr>
        <w:t>1</w:t>
      </w:r>
      <w:r w:rsidR="005F1D96" w:rsidRPr="002F0760">
        <w:rPr>
          <w:rFonts w:ascii="Angsana New" w:hAnsi="Angsana New"/>
          <w:sz w:val="30"/>
          <w:szCs w:val="30"/>
        </w:rPr>
        <w:t xml:space="preserve"> </w:t>
      </w:r>
      <w:r w:rsidR="005F1D96" w:rsidRPr="002F0760">
        <w:rPr>
          <w:rFonts w:ascii="Angsana New" w:hAnsi="Angsana New"/>
          <w:sz w:val="30"/>
          <w:szCs w:val="30"/>
          <w:cs/>
        </w:rPr>
        <w:t>และ</w:t>
      </w:r>
      <w:r w:rsidR="005879B7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2F0760">
        <w:rPr>
          <w:rFonts w:ascii="Angsana New" w:hAnsi="Angsana New"/>
          <w:sz w:val="30"/>
          <w:szCs w:val="30"/>
          <w:cs/>
        </w:rPr>
        <w:t xml:space="preserve"> </w:t>
      </w:r>
      <w:r w:rsidR="005F1D96" w:rsidRPr="002F0760">
        <w:rPr>
          <w:rFonts w:ascii="Angsana New" w:hAnsi="Angsana New"/>
          <w:sz w:val="30"/>
          <w:szCs w:val="30"/>
        </w:rPr>
        <w:t xml:space="preserve">31 </w:t>
      </w:r>
      <w:r w:rsidR="005F1D96" w:rsidRPr="002F0760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2F0760">
        <w:rPr>
          <w:rFonts w:ascii="Angsana New" w:hAnsi="Angsana New"/>
          <w:sz w:val="30"/>
          <w:szCs w:val="30"/>
        </w:rPr>
        <w:t>25</w:t>
      </w:r>
      <w:r w:rsidR="002216F9">
        <w:rPr>
          <w:rFonts w:ascii="Angsana New" w:hAnsi="Angsana New"/>
          <w:sz w:val="30"/>
          <w:szCs w:val="30"/>
        </w:rPr>
        <w:t>60</w:t>
      </w:r>
      <w:r w:rsidRPr="002F0760">
        <w:rPr>
          <w:rFonts w:ascii="Angsana New" w:hAnsi="Angsana New"/>
          <w:sz w:val="30"/>
          <w:szCs w:val="30"/>
          <w:cs/>
        </w:rPr>
        <w:t xml:space="preserve"> </w:t>
      </w:r>
      <w:r w:rsidR="004E4658" w:rsidRPr="002F0760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4E4658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65" w:type="dxa"/>
        <w:tblLayout w:type="fixed"/>
        <w:tblLook w:val="04A0"/>
      </w:tblPr>
      <w:tblGrid>
        <w:gridCol w:w="3343"/>
        <w:gridCol w:w="23"/>
        <w:gridCol w:w="1387"/>
        <w:gridCol w:w="283"/>
        <w:gridCol w:w="1394"/>
        <w:gridCol w:w="24"/>
        <w:gridCol w:w="259"/>
        <w:gridCol w:w="25"/>
        <w:gridCol w:w="1417"/>
        <w:gridCol w:w="283"/>
        <w:gridCol w:w="1394"/>
        <w:gridCol w:w="25"/>
        <w:gridCol w:w="8"/>
      </w:tblGrid>
      <w:tr w:rsidR="001553B8" w:rsidRPr="008D6154" w:rsidTr="00333AE4">
        <w:trPr>
          <w:gridAfter w:val="2"/>
          <w:wAfter w:w="33" w:type="dxa"/>
          <w:tblHeader/>
        </w:trPr>
        <w:tc>
          <w:tcPr>
            <w:tcW w:w="3343" w:type="dxa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9" w:type="dxa"/>
            <w:gridSpan w:val="10"/>
            <w:tcBorders>
              <w:bottom w:val="single" w:sz="4" w:space="0" w:color="auto"/>
            </w:tcBorders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1553B8" w:rsidRPr="008D6154" w:rsidTr="00333AE4">
        <w:trPr>
          <w:gridAfter w:val="2"/>
          <w:wAfter w:w="33" w:type="dxa"/>
          <w:tblHeader/>
        </w:trPr>
        <w:tc>
          <w:tcPr>
            <w:tcW w:w="3343" w:type="dxa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9DA" w:rsidRPr="008D6154" w:rsidTr="00333AE4">
        <w:trPr>
          <w:gridAfter w:val="1"/>
          <w:wAfter w:w="8" w:type="dxa"/>
          <w:tblHeader/>
        </w:trPr>
        <w:tc>
          <w:tcPr>
            <w:tcW w:w="3343" w:type="dxa"/>
            <w:vAlign w:val="bottom"/>
          </w:tcPr>
          <w:p w:rsidR="008329DA" w:rsidRPr="008D6154" w:rsidRDefault="008329DA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29DA" w:rsidRPr="004F5042" w:rsidRDefault="008329DA" w:rsidP="008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มีนาคม 25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329DA" w:rsidRPr="008D6154" w:rsidRDefault="008329DA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:rsidR="008329DA" w:rsidRPr="004F5042" w:rsidRDefault="008329DA" w:rsidP="0083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F50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2560</w:t>
            </w:r>
          </w:p>
        </w:tc>
        <w:tc>
          <w:tcPr>
            <w:tcW w:w="284" w:type="dxa"/>
            <w:gridSpan w:val="2"/>
            <w:vAlign w:val="bottom"/>
          </w:tcPr>
          <w:p w:rsidR="008329DA" w:rsidRPr="008D6154" w:rsidRDefault="008329DA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329DA" w:rsidRPr="004F5042" w:rsidRDefault="008329D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มีนาคม 25</w:t>
            </w: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8329DA" w:rsidRPr="008D6154" w:rsidRDefault="008329DA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29DA" w:rsidRPr="004F5042" w:rsidRDefault="008329DA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F50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2560</w:t>
            </w:r>
          </w:p>
        </w:tc>
      </w:tr>
      <w:tr w:rsidR="001553B8" w:rsidRPr="008D6154" w:rsidTr="00333AE4">
        <w:trPr>
          <w:gridAfter w:val="1"/>
          <w:wAfter w:w="8" w:type="dxa"/>
        </w:trPr>
        <w:tc>
          <w:tcPr>
            <w:tcW w:w="3343" w:type="dxa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8D6154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C19D9" w:rsidRPr="008D6154" w:rsidTr="00333AE4">
        <w:trPr>
          <w:gridAfter w:val="1"/>
          <w:wAfter w:w="8" w:type="dxa"/>
        </w:trPr>
        <w:tc>
          <w:tcPr>
            <w:tcW w:w="334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2,608</w:t>
            </w:r>
          </w:p>
        </w:tc>
        <w:tc>
          <w:tcPr>
            <w:tcW w:w="28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4,103</w:t>
            </w:r>
          </w:p>
        </w:tc>
        <w:tc>
          <w:tcPr>
            <w:tcW w:w="284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6,349</w:t>
            </w:r>
          </w:p>
        </w:tc>
        <w:tc>
          <w:tcPr>
            <w:tcW w:w="28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7,946</w:t>
            </w:r>
          </w:p>
        </w:tc>
      </w:tr>
      <w:tr w:rsidR="001C19D9" w:rsidRPr="008D6154" w:rsidTr="00333AE4">
        <w:trPr>
          <w:gridAfter w:val="1"/>
          <w:wAfter w:w="8" w:type="dxa"/>
        </w:trPr>
        <w:tc>
          <w:tcPr>
            <w:tcW w:w="3343" w:type="dxa"/>
            <w:vAlign w:val="bottom"/>
          </w:tcPr>
          <w:p w:rsidR="001C19D9" w:rsidRPr="004C51FE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C51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C19D9" w:rsidRPr="008D6154" w:rsidTr="00333AE4">
        <w:trPr>
          <w:gridAfter w:val="1"/>
          <w:wAfter w:w="8" w:type="dxa"/>
        </w:trPr>
        <w:tc>
          <w:tcPr>
            <w:tcW w:w="3343" w:type="dxa"/>
            <w:vAlign w:val="bottom"/>
          </w:tcPr>
          <w:p w:rsidR="001C19D9" w:rsidRPr="004C51FE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C51FE">
              <w:rPr>
                <w:rFonts w:ascii="Angsana New" w:hAnsi="Angsana New"/>
                <w:sz w:val="30"/>
                <w:szCs w:val="30"/>
              </w:rPr>
              <w:t>3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881</w:t>
            </w:r>
          </w:p>
        </w:tc>
        <w:tc>
          <w:tcPr>
            <w:tcW w:w="28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1,817</w:t>
            </w:r>
          </w:p>
        </w:tc>
        <w:tc>
          <w:tcPr>
            <w:tcW w:w="284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4,797</w:t>
            </w:r>
          </w:p>
        </w:tc>
        <w:tc>
          <w:tcPr>
            <w:tcW w:w="28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6,379</w:t>
            </w:r>
          </w:p>
        </w:tc>
      </w:tr>
      <w:tr w:rsidR="001C19D9" w:rsidRPr="008D6154" w:rsidTr="00333AE4">
        <w:trPr>
          <w:gridAfter w:val="1"/>
          <w:wAfter w:w="8" w:type="dxa"/>
        </w:trPr>
        <w:tc>
          <w:tcPr>
            <w:tcW w:w="3343" w:type="dxa"/>
            <w:vAlign w:val="bottom"/>
          </w:tcPr>
          <w:p w:rsidR="001C19D9" w:rsidRPr="004C51FE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C51FE">
              <w:rPr>
                <w:rFonts w:ascii="Angsana New" w:hAnsi="Angsana New"/>
                <w:sz w:val="30"/>
                <w:szCs w:val="30"/>
              </w:rPr>
              <w:t>3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C51FE">
              <w:rPr>
                <w:rFonts w:ascii="Angsana New" w:hAnsi="Angsana New"/>
                <w:sz w:val="30"/>
                <w:szCs w:val="30"/>
              </w:rPr>
              <w:t>6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1,255</w:t>
            </w:r>
          </w:p>
        </w:tc>
        <w:tc>
          <w:tcPr>
            <w:tcW w:w="28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C19D9" w:rsidRPr="008D6154" w:rsidTr="00333AE4">
        <w:trPr>
          <w:gridAfter w:val="1"/>
          <w:wAfter w:w="8" w:type="dxa"/>
        </w:trPr>
        <w:tc>
          <w:tcPr>
            <w:tcW w:w="3343" w:type="dxa"/>
            <w:vAlign w:val="bottom"/>
          </w:tcPr>
          <w:p w:rsidR="001C19D9" w:rsidRPr="004C51FE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C51F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C5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4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1C19D9" w:rsidRPr="008D6154" w:rsidTr="00333AE4">
        <w:trPr>
          <w:gridAfter w:val="1"/>
          <w:wAfter w:w="8" w:type="dxa"/>
        </w:trPr>
        <w:tc>
          <w:tcPr>
            <w:tcW w:w="334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3,502</w:t>
            </w:r>
          </w:p>
        </w:tc>
        <w:tc>
          <w:tcPr>
            <w:tcW w:w="28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5,933</w:t>
            </w:r>
          </w:p>
        </w:tc>
        <w:tc>
          <w:tcPr>
            <w:tcW w:w="284" w:type="dxa"/>
            <w:gridSpan w:val="2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19D9" w:rsidRPr="008D6154" w:rsidRDefault="001C19D9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12,414</w:t>
            </w:r>
          </w:p>
        </w:tc>
        <w:tc>
          <w:tcPr>
            <w:tcW w:w="283" w:type="dxa"/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19D9" w:rsidRPr="008D6154" w:rsidRDefault="001C19D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14,338</w:t>
            </w:r>
          </w:p>
        </w:tc>
      </w:tr>
      <w:tr w:rsidR="001553B8" w:rsidRPr="008D6154" w:rsidTr="00333AE4">
        <w:tc>
          <w:tcPr>
            <w:tcW w:w="3366" w:type="dxa"/>
            <w:gridSpan w:val="2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</w:tcBorders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553B8" w:rsidRPr="008D6154" w:rsidTr="00333AE4">
        <w:tc>
          <w:tcPr>
            <w:tcW w:w="3366" w:type="dxa"/>
            <w:gridSpan w:val="2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8D6154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8D6154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8D6154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387" w:type="dxa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3"/>
            <w:vAlign w:val="bottom"/>
          </w:tcPr>
          <w:p w:rsidR="001553B8" w:rsidRPr="008D6154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40BCF" w:rsidRPr="008D6154" w:rsidTr="00333AE4">
        <w:tc>
          <w:tcPr>
            <w:tcW w:w="3366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87" w:type="dxa"/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160,702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206,206</w:t>
            </w:r>
          </w:p>
        </w:tc>
        <w:tc>
          <w:tcPr>
            <w:tcW w:w="284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156,167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3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203,831</w:t>
            </w:r>
          </w:p>
        </w:tc>
      </w:tr>
      <w:tr w:rsidR="00840BCF" w:rsidRPr="008D6154" w:rsidTr="00333AE4">
        <w:tc>
          <w:tcPr>
            <w:tcW w:w="3366" w:type="dxa"/>
            <w:gridSpan w:val="2"/>
            <w:vAlign w:val="bottom"/>
          </w:tcPr>
          <w:p w:rsidR="00840BCF" w:rsidRPr="004C51FE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C51F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87" w:type="dxa"/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3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40BCF" w:rsidRPr="008D6154" w:rsidTr="00333AE4">
        <w:tc>
          <w:tcPr>
            <w:tcW w:w="3366" w:type="dxa"/>
            <w:gridSpan w:val="2"/>
            <w:vAlign w:val="bottom"/>
          </w:tcPr>
          <w:p w:rsidR="00840BCF" w:rsidRPr="004C51FE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C51FE">
              <w:rPr>
                <w:rFonts w:ascii="Angsana New" w:hAnsi="Angsana New"/>
                <w:sz w:val="30"/>
                <w:szCs w:val="30"/>
              </w:rPr>
              <w:t>3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83,819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59,431</w:t>
            </w:r>
          </w:p>
        </w:tc>
        <w:tc>
          <w:tcPr>
            <w:tcW w:w="284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81,604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3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55,434</w:t>
            </w:r>
          </w:p>
        </w:tc>
      </w:tr>
      <w:tr w:rsidR="00840BCF" w:rsidRPr="008D6154" w:rsidTr="00333AE4">
        <w:tc>
          <w:tcPr>
            <w:tcW w:w="3366" w:type="dxa"/>
            <w:gridSpan w:val="2"/>
            <w:vAlign w:val="bottom"/>
          </w:tcPr>
          <w:p w:rsidR="00840BCF" w:rsidRPr="004C51FE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C51FE">
              <w:rPr>
                <w:rFonts w:ascii="Angsana New" w:hAnsi="Angsana New"/>
                <w:sz w:val="30"/>
                <w:szCs w:val="30"/>
              </w:rPr>
              <w:t>3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C51FE">
              <w:rPr>
                <w:rFonts w:ascii="Angsana New" w:hAnsi="Angsana New"/>
                <w:sz w:val="30"/>
                <w:szCs w:val="30"/>
              </w:rPr>
              <w:t>6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12,016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8,667</w:t>
            </w:r>
          </w:p>
        </w:tc>
        <w:tc>
          <w:tcPr>
            <w:tcW w:w="284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10,531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3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9,530</w:t>
            </w:r>
          </w:p>
        </w:tc>
      </w:tr>
      <w:tr w:rsidR="00840BCF" w:rsidRPr="008D6154" w:rsidTr="00333AE4">
        <w:tc>
          <w:tcPr>
            <w:tcW w:w="3366" w:type="dxa"/>
            <w:gridSpan w:val="2"/>
            <w:vAlign w:val="bottom"/>
          </w:tcPr>
          <w:p w:rsidR="00840BCF" w:rsidRPr="004C51FE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C51FE">
              <w:rPr>
                <w:rFonts w:ascii="Angsana New" w:hAnsi="Angsana New"/>
                <w:sz w:val="30"/>
                <w:szCs w:val="30"/>
              </w:rPr>
              <w:t>6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C51FE">
              <w:rPr>
                <w:rFonts w:ascii="Angsana New" w:hAnsi="Angsana New"/>
                <w:sz w:val="30"/>
                <w:szCs w:val="30"/>
              </w:rPr>
              <w:t>12</w:t>
            </w:r>
            <w:r w:rsidRPr="004C51F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87" w:type="dxa"/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10,523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5,749</w:t>
            </w:r>
          </w:p>
        </w:tc>
        <w:tc>
          <w:tcPr>
            <w:tcW w:w="284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9,431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3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4,492</w:t>
            </w:r>
          </w:p>
        </w:tc>
      </w:tr>
      <w:tr w:rsidR="00840BCF" w:rsidRPr="008D6154" w:rsidTr="00333AE4">
        <w:tc>
          <w:tcPr>
            <w:tcW w:w="3366" w:type="dxa"/>
            <w:gridSpan w:val="2"/>
            <w:vAlign w:val="bottom"/>
          </w:tcPr>
          <w:p w:rsidR="00840BCF" w:rsidRPr="004C51FE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51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C51F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C5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7,138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5,868</w:t>
            </w:r>
          </w:p>
        </w:tc>
        <w:tc>
          <w:tcPr>
            <w:tcW w:w="284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5,362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3"/>
            <w:tcBorders>
              <w:bottom w:val="single" w:sz="4" w:space="0" w:color="auto"/>
            </w:tcBorders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4,297</w:t>
            </w:r>
          </w:p>
        </w:tc>
      </w:tr>
      <w:tr w:rsidR="00840BCF" w:rsidRPr="008D6154" w:rsidTr="00333AE4">
        <w:tc>
          <w:tcPr>
            <w:tcW w:w="3366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274,198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285,921</w:t>
            </w:r>
          </w:p>
        </w:tc>
        <w:tc>
          <w:tcPr>
            <w:tcW w:w="284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263,095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</w:tcBorders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277,584</w:t>
            </w:r>
          </w:p>
        </w:tc>
      </w:tr>
      <w:tr w:rsidR="00840BCF" w:rsidRPr="008D6154" w:rsidTr="00333AE4">
        <w:tc>
          <w:tcPr>
            <w:tcW w:w="3366" w:type="dxa"/>
            <w:gridSpan w:val="2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840BCF" w:rsidRPr="008D6154" w:rsidRDefault="00840BCF" w:rsidP="00840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(    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283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(    2,410)</w:t>
            </w:r>
          </w:p>
        </w:tc>
        <w:tc>
          <w:tcPr>
            <w:tcW w:w="284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40BCF" w:rsidRPr="008D6154" w:rsidRDefault="00840BCF" w:rsidP="00A57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 1,296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3"/>
            <w:tcBorders>
              <w:bottom w:val="single" w:sz="4" w:space="0" w:color="auto"/>
            </w:tcBorders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(    1,307)</w:t>
            </w:r>
          </w:p>
        </w:tc>
      </w:tr>
      <w:tr w:rsidR="00840BCF" w:rsidRPr="008D6154" w:rsidTr="00333AE4">
        <w:tc>
          <w:tcPr>
            <w:tcW w:w="3366" w:type="dxa"/>
            <w:gridSpan w:val="2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271,915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283,511</w:t>
            </w:r>
          </w:p>
        </w:tc>
        <w:tc>
          <w:tcPr>
            <w:tcW w:w="284" w:type="dxa"/>
            <w:gridSpan w:val="2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0BCF" w:rsidRPr="008D6154" w:rsidRDefault="00840BCF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261,799</w:t>
            </w:r>
          </w:p>
        </w:tc>
        <w:tc>
          <w:tcPr>
            <w:tcW w:w="283" w:type="dxa"/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0BCF" w:rsidRPr="008D6154" w:rsidRDefault="00840BCF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276,277</w:t>
            </w:r>
          </w:p>
        </w:tc>
      </w:tr>
    </w:tbl>
    <w:p w:rsidR="00614CA1" w:rsidRDefault="00614CA1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614CA1" w:rsidRDefault="0061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:rsidR="002216F9" w:rsidRDefault="001553B8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lastRenderedPageBreak/>
        <w:t xml:space="preserve">ณ วันที่ 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8D6154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8D6154">
        <w:rPr>
          <w:rFonts w:ascii="Angsana New" w:hAnsi="Angsana New"/>
          <w:sz w:val="30"/>
          <w:szCs w:val="30"/>
          <w:cs/>
        </w:rPr>
        <w:t xml:space="preserve"> และ</w:t>
      </w:r>
      <w:r w:rsidR="002216F9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Pr="008D6154"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บริษัทได้นำลูกหนี้การค้าจำนวนเงินประมาณ </w:t>
      </w:r>
      <w:r w:rsidRPr="0027010C">
        <w:rPr>
          <w:rFonts w:ascii="Angsana New" w:hAnsi="Angsana New"/>
          <w:color w:val="000000"/>
          <w:sz w:val="30"/>
          <w:szCs w:val="30"/>
        </w:rPr>
        <w:t>1</w:t>
      </w:r>
      <w:r w:rsidR="0027010C" w:rsidRPr="0027010C">
        <w:rPr>
          <w:rFonts w:ascii="Angsana New" w:hAnsi="Angsana New"/>
          <w:color w:val="000000"/>
          <w:sz w:val="30"/>
          <w:szCs w:val="30"/>
        </w:rPr>
        <w:t>10.</w:t>
      </w:r>
      <w:r w:rsidR="005879B7">
        <w:rPr>
          <w:rFonts w:ascii="Angsana New" w:hAnsi="Angsana New"/>
          <w:color w:val="000000"/>
          <w:sz w:val="30"/>
          <w:szCs w:val="30"/>
        </w:rPr>
        <w:t>4</w:t>
      </w:r>
      <w:r w:rsidR="0027010C">
        <w:rPr>
          <w:rFonts w:ascii="Angsana New" w:hAnsi="Angsana New"/>
          <w:color w:val="000000"/>
          <w:sz w:val="30"/>
          <w:szCs w:val="30"/>
        </w:rPr>
        <w:t xml:space="preserve"> 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ล้านบาทและ </w:t>
      </w:r>
      <w:r w:rsidRPr="008D6154">
        <w:rPr>
          <w:rFonts w:ascii="Angsana New" w:hAnsi="Angsana New"/>
          <w:color w:val="000000"/>
          <w:sz w:val="30"/>
          <w:szCs w:val="30"/>
        </w:rPr>
        <w:t>150.</w:t>
      </w:r>
      <w:r w:rsidR="005879B7">
        <w:rPr>
          <w:rFonts w:ascii="Angsana New" w:hAnsi="Angsana New"/>
          <w:color w:val="000000"/>
          <w:sz w:val="30"/>
          <w:szCs w:val="30"/>
        </w:rPr>
        <w:t>6</w:t>
      </w:r>
      <w:r w:rsidR="002216F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ตามลำดับ ไปขายลดแก่สถาบันการเงิน</w:t>
      </w:r>
      <w:r>
        <w:rPr>
          <w:rFonts w:ascii="Angsana New" w:hAnsi="Angsana New" w:hint="cs"/>
          <w:color w:val="000000"/>
          <w:sz w:val="30"/>
          <w:szCs w:val="30"/>
          <w:cs/>
        </w:rPr>
        <w:t>ในประเทศ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สามแห่ง</w:t>
      </w:r>
      <w:r w:rsidRPr="008D6154">
        <w:rPr>
          <w:rFonts w:ascii="Angsana New" w:hAnsi="Angsana New"/>
          <w:color w:val="000000"/>
          <w:sz w:val="30"/>
          <w:szCs w:val="30"/>
        </w:rPr>
        <w:t xml:space="preserve"> (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ภายใต้วงเงินสินเชื่อ</w:t>
      </w:r>
      <w:r w:rsidRPr="0027010C">
        <w:rPr>
          <w:rFonts w:ascii="Angsana New" w:hAnsi="Angsana New"/>
          <w:color w:val="000000"/>
          <w:sz w:val="30"/>
          <w:szCs w:val="30"/>
          <w:cs/>
        </w:rPr>
        <w:t xml:space="preserve">รวม </w:t>
      </w:r>
      <w:r w:rsidRPr="0027010C">
        <w:rPr>
          <w:rFonts w:ascii="Angsana New" w:hAnsi="Angsana New"/>
          <w:color w:val="000000"/>
          <w:sz w:val="30"/>
          <w:szCs w:val="30"/>
        </w:rPr>
        <w:t>275</w:t>
      </w:r>
      <w:r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/>
          <w:color w:val="000000"/>
          <w:sz w:val="30"/>
          <w:szCs w:val="30"/>
        </w:rPr>
        <w:t>)</w:t>
      </w:r>
      <w:r w:rsidR="0027010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โดยสถาบันการเงินดังกล่าวมีสิทธิไล่เบี้ยจำนวนเงินประมาณ</w:t>
      </w:r>
      <w:r w:rsidRPr="008D6154">
        <w:rPr>
          <w:rFonts w:ascii="Angsana New" w:hAnsi="Angsana New"/>
          <w:color w:val="000000"/>
          <w:sz w:val="30"/>
          <w:szCs w:val="30"/>
        </w:rPr>
        <w:t xml:space="preserve"> </w:t>
      </w:r>
      <w:r w:rsidR="00C96E33">
        <w:rPr>
          <w:rFonts w:ascii="Angsana New" w:hAnsi="Angsana New"/>
          <w:color w:val="000000"/>
          <w:sz w:val="30"/>
          <w:szCs w:val="30"/>
        </w:rPr>
        <w:t>94.</w:t>
      </w:r>
      <w:r w:rsidR="005879B7">
        <w:rPr>
          <w:rFonts w:ascii="Angsana New" w:hAnsi="Angsana New"/>
          <w:color w:val="000000"/>
          <w:sz w:val="30"/>
          <w:szCs w:val="30"/>
        </w:rPr>
        <w:t>6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Pr="008D6154">
        <w:rPr>
          <w:rFonts w:ascii="Angsana New" w:hAnsi="Angsana New"/>
          <w:color w:val="000000"/>
          <w:sz w:val="30"/>
          <w:szCs w:val="30"/>
        </w:rPr>
        <w:t>115.7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8D6154">
        <w:rPr>
          <w:rFonts w:ascii="Angsana New" w:hAnsi="Angsana New"/>
          <w:color w:val="000000"/>
          <w:sz w:val="30"/>
          <w:szCs w:val="30"/>
        </w:rPr>
        <w:t>“</w:t>
      </w:r>
      <w:r w:rsidRPr="008D6154">
        <w:rPr>
          <w:rFonts w:ascii="Angsana New" w:hAnsi="Angsana New"/>
          <w:color w:val="000000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Pr="008D6154">
        <w:rPr>
          <w:rFonts w:ascii="Angsana New" w:hAnsi="Angsana New"/>
          <w:color w:val="000000"/>
          <w:sz w:val="30"/>
          <w:szCs w:val="30"/>
        </w:rPr>
        <w:t>”</w:t>
      </w:r>
      <w:r w:rsidRPr="008D6154">
        <w:rPr>
          <w:rFonts w:ascii="Angsana New" w:hAnsi="Angsana New"/>
          <w:color w:val="000000"/>
          <w:sz w:val="30"/>
          <w:szCs w:val="30"/>
          <w:cs/>
        </w:rPr>
        <w:t xml:space="preserve"> ในงบแสดงฐานะการเงิน</w:t>
      </w:r>
    </w:p>
    <w:p w:rsidR="00614CA1" w:rsidRPr="00BF0C21" w:rsidRDefault="00614CA1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F0C21" w:rsidRPr="00B8368F" w:rsidRDefault="00BF0C21" w:rsidP="00BF0C2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8368F">
        <w:rPr>
          <w:rFonts w:ascii="Angsana New" w:hAnsi="Angsana New"/>
          <w:b/>
          <w:bCs/>
          <w:sz w:val="30"/>
          <w:szCs w:val="30"/>
          <w:cs/>
        </w:rPr>
        <w:t>เงินให้กู้ยืมแก่กิจการอื่น</w:t>
      </w:r>
    </w:p>
    <w:p w:rsidR="00BF0C21" w:rsidRPr="009629B9" w:rsidRDefault="00BF0C21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BF0C21" w:rsidRPr="005879B7" w:rsidRDefault="00BF0C21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5879B7">
        <w:rPr>
          <w:rFonts w:ascii="Angsana New" w:hAnsi="Angsana New"/>
          <w:sz w:val="30"/>
          <w:szCs w:val="30"/>
          <w:cs/>
        </w:rPr>
        <w:t>บัญชีนี้เป็น</w:t>
      </w:r>
      <w:r w:rsidRPr="005879B7">
        <w:rPr>
          <w:rFonts w:ascii="Angsana New" w:hAnsi="Angsana New" w:hint="cs"/>
          <w:sz w:val="30"/>
          <w:szCs w:val="30"/>
          <w:cs/>
        </w:rPr>
        <w:t>เงิน</w:t>
      </w:r>
      <w:r w:rsidRPr="005879B7">
        <w:rPr>
          <w:rFonts w:ascii="Angsana New" w:hAnsi="Angsana New"/>
          <w:sz w:val="30"/>
          <w:szCs w:val="30"/>
          <w:cs/>
        </w:rPr>
        <w:t>ให้กู้ยืม</w:t>
      </w:r>
      <w:r w:rsidRPr="005879B7">
        <w:rPr>
          <w:rFonts w:ascii="Angsana New" w:hAnsi="Angsana New" w:hint="cs"/>
          <w:sz w:val="30"/>
          <w:szCs w:val="30"/>
          <w:cs/>
        </w:rPr>
        <w:t>ระยะเวลาไม่เกิน 15 เดือนให้แก่ บริษัท</w:t>
      </w:r>
      <w:r w:rsidRPr="005879B7">
        <w:rPr>
          <w:rFonts w:ascii="Angsana New" w:hAnsi="Angsana New"/>
          <w:sz w:val="30"/>
          <w:szCs w:val="30"/>
          <w:cs/>
        </w:rPr>
        <w:t xml:space="preserve"> </w:t>
      </w:r>
      <w:r w:rsidRPr="005879B7">
        <w:rPr>
          <w:rFonts w:ascii="Angsana New" w:hAnsi="Angsana New" w:hint="cs"/>
          <w:sz w:val="30"/>
          <w:szCs w:val="30"/>
          <w:cs/>
        </w:rPr>
        <w:t>อินเตอร์</w:t>
      </w:r>
      <w:r w:rsidRPr="005879B7">
        <w:rPr>
          <w:rFonts w:ascii="Angsana New" w:hAnsi="Angsana New"/>
          <w:sz w:val="30"/>
          <w:szCs w:val="30"/>
          <w:cs/>
        </w:rPr>
        <w:t xml:space="preserve"> </w:t>
      </w:r>
      <w:r w:rsidRPr="005879B7">
        <w:rPr>
          <w:rFonts w:ascii="Angsana New" w:hAnsi="Angsana New" w:hint="cs"/>
          <w:sz w:val="30"/>
          <w:szCs w:val="30"/>
          <w:cs/>
        </w:rPr>
        <w:t>ฟาร์อีสท์</w:t>
      </w:r>
      <w:r w:rsidRPr="005879B7">
        <w:rPr>
          <w:rFonts w:ascii="Angsana New" w:hAnsi="Angsana New"/>
          <w:sz w:val="30"/>
          <w:szCs w:val="30"/>
          <w:cs/>
        </w:rPr>
        <w:t xml:space="preserve"> </w:t>
      </w:r>
      <w:r w:rsidRPr="005879B7">
        <w:rPr>
          <w:rFonts w:ascii="Angsana New" w:hAnsi="Angsana New" w:hint="cs"/>
          <w:sz w:val="30"/>
          <w:szCs w:val="30"/>
          <w:cs/>
        </w:rPr>
        <w:t>เอ็นเนอร์ยี่</w:t>
      </w:r>
      <w:r w:rsidRPr="005879B7">
        <w:rPr>
          <w:rFonts w:ascii="Angsana New" w:hAnsi="Angsana New"/>
          <w:sz w:val="30"/>
          <w:szCs w:val="30"/>
          <w:cs/>
        </w:rPr>
        <w:t xml:space="preserve"> </w:t>
      </w:r>
      <w:r w:rsidRPr="005879B7">
        <w:rPr>
          <w:rFonts w:ascii="Angsana New" w:hAnsi="Angsana New" w:hint="cs"/>
          <w:sz w:val="30"/>
          <w:szCs w:val="30"/>
          <w:cs/>
        </w:rPr>
        <w:t xml:space="preserve">คอร์เปอเรชั่น จำกัด (มหาชน) (อัตราดอกเบี้ยร้อยละ 6.25 ต่อปี </w:t>
      </w:r>
      <w:r w:rsidR="00684851">
        <w:rPr>
          <w:rFonts w:ascii="Angsana New" w:hAnsi="Angsana New" w:hint="cs"/>
          <w:sz w:val="30"/>
          <w:szCs w:val="30"/>
          <w:cs/>
        </w:rPr>
        <w:t>ซึ่ง</w:t>
      </w:r>
      <w:r w:rsidRPr="005879B7">
        <w:rPr>
          <w:rFonts w:ascii="Angsana New" w:hAnsi="Angsana New" w:hint="cs"/>
          <w:sz w:val="30"/>
          <w:szCs w:val="30"/>
          <w:cs/>
        </w:rPr>
        <w:t>ครบกำหนดชำระในเดือนมีนาคม 256</w:t>
      </w:r>
      <w:r w:rsidR="00684851">
        <w:rPr>
          <w:rFonts w:ascii="Angsana New" w:hAnsi="Angsana New"/>
          <w:sz w:val="30"/>
          <w:szCs w:val="30"/>
        </w:rPr>
        <w:t>2</w:t>
      </w:r>
      <w:r w:rsidRPr="005879B7">
        <w:rPr>
          <w:rFonts w:ascii="Angsana New" w:hAnsi="Angsana New" w:hint="cs"/>
          <w:sz w:val="30"/>
          <w:szCs w:val="30"/>
          <w:cs/>
        </w:rPr>
        <w:t xml:space="preserve"> และมีหลักประกันเป็นหุ้นสามัญของบริษัทย่อยของผู้กู้) </w:t>
      </w:r>
      <w:r w:rsidRPr="005879B7">
        <w:rPr>
          <w:rFonts w:ascii="Angsana New" w:hAnsi="Angsana New"/>
          <w:sz w:val="30"/>
          <w:szCs w:val="30"/>
          <w:cs/>
        </w:rPr>
        <w:t>ในรูปแบบเงินมัด</w:t>
      </w:r>
      <w:r w:rsidRPr="005879B7">
        <w:rPr>
          <w:rFonts w:ascii="Angsana New" w:hAnsi="Angsana New" w:hint="cs"/>
          <w:sz w:val="30"/>
          <w:szCs w:val="30"/>
          <w:cs/>
        </w:rPr>
        <w:t>จำ</w:t>
      </w:r>
      <w:r w:rsidRPr="005879B7">
        <w:rPr>
          <w:rFonts w:ascii="Angsana New" w:hAnsi="Angsana New"/>
          <w:sz w:val="30"/>
          <w:szCs w:val="30"/>
          <w:cs/>
        </w:rPr>
        <w:t>เพื่อเข้าศึกษาความเป็นไปได้ของการลงทุนในโครงการ</w:t>
      </w:r>
      <w:r w:rsidRPr="005879B7">
        <w:rPr>
          <w:rFonts w:ascii="Angsana New" w:hAnsi="Angsana New" w:hint="cs"/>
          <w:sz w:val="30"/>
          <w:szCs w:val="30"/>
          <w:cs/>
        </w:rPr>
        <w:t>โรง</w:t>
      </w:r>
      <w:r w:rsidRPr="005879B7">
        <w:rPr>
          <w:rFonts w:ascii="Angsana New" w:hAnsi="Angsana New"/>
          <w:sz w:val="30"/>
          <w:szCs w:val="30"/>
          <w:cs/>
        </w:rPr>
        <w:t xml:space="preserve">ไฟฟ้าพลังงานแสงอาทิตย์ของบริษัท ซีอาร์ โซล่าร์ จำกัด </w:t>
      </w:r>
      <w:r w:rsidRPr="005879B7">
        <w:rPr>
          <w:rFonts w:ascii="Angsana New" w:hAnsi="Angsana New"/>
          <w:sz w:val="30"/>
          <w:szCs w:val="30"/>
        </w:rPr>
        <w:t xml:space="preserve">“CRS” </w:t>
      </w:r>
      <w:r w:rsidRPr="005879B7">
        <w:rPr>
          <w:rFonts w:ascii="Angsana New" w:hAnsi="Angsana New"/>
          <w:sz w:val="30"/>
          <w:szCs w:val="30"/>
          <w:cs/>
        </w:rPr>
        <w:t xml:space="preserve">ขนาด </w:t>
      </w:r>
      <w:r w:rsidRPr="005879B7">
        <w:rPr>
          <w:rFonts w:ascii="Angsana New" w:hAnsi="Angsana New"/>
          <w:sz w:val="30"/>
          <w:szCs w:val="30"/>
        </w:rPr>
        <w:t xml:space="preserve">1 </w:t>
      </w:r>
      <w:r w:rsidRPr="005879B7">
        <w:rPr>
          <w:rFonts w:ascii="Angsana New" w:hAnsi="Angsana New"/>
          <w:sz w:val="30"/>
          <w:szCs w:val="30"/>
          <w:cs/>
        </w:rPr>
        <w:t xml:space="preserve">เมกะวัตต์ </w:t>
      </w:r>
      <w:r w:rsidRPr="005879B7">
        <w:rPr>
          <w:rFonts w:ascii="Angsana New" w:hAnsi="Angsana New" w:hint="cs"/>
          <w:sz w:val="30"/>
          <w:szCs w:val="30"/>
          <w:cs/>
        </w:rPr>
        <w:t>ซึ่ง</w:t>
      </w:r>
      <w:r w:rsidRPr="005879B7">
        <w:rPr>
          <w:rFonts w:ascii="Angsana New" w:hAnsi="Angsana New"/>
          <w:sz w:val="30"/>
          <w:szCs w:val="30"/>
          <w:cs/>
        </w:rPr>
        <w:t xml:space="preserve">ตั้งอยู่ที่อำเภอเถิน จังหวัดลำปาง แทนการลงทุนในโครงการโรงไฟฟ้าพลังงานชีวมวลของบริษัท ทรู เอ็นเนอร์ยี่เพาเวอร์ ลพบุรี จำกัด </w:t>
      </w:r>
      <w:r w:rsidRPr="005879B7">
        <w:rPr>
          <w:rFonts w:ascii="Angsana New" w:hAnsi="Angsana New"/>
          <w:sz w:val="30"/>
          <w:szCs w:val="30"/>
        </w:rPr>
        <w:t xml:space="preserve">“TRUE-P” </w:t>
      </w:r>
      <w:r w:rsidRPr="005879B7">
        <w:rPr>
          <w:rFonts w:ascii="Angsana New" w:hAnsi="Angsana New"/>
          <w:sz w:val="30"/>
          <w:szCs w:val="30"/>
          <w:cs/>
        </w:rPr>
        <w:t xml:space="preserve">ซึ่งบริษัทได้เข้าศึกษาความเป็นไปได้ในการลงทุนแล้วแต่ไม่สามารถตกลงเข้าลงทุนได้ บริษัทจึงตัดสินใจเข้าศึกษาโครงการโรงไฟฟ้าพลังงานแสงอาทิย์ของ </w:t>
      </w:r>
      <w:r w:rsidRPr="005879B7">
        <w:rPr>
          <w:rFonts w:ascii="Angsana New" w:hAnsi="Angsana New"/>
          <w:sz w:val="30"/>
          <w:szCs w:val="30"/>
        </w:rPr>
        <w:t xml:space="preserve">CRS </w:t>
      </w:r>
      <w:r w:rsidRPr="005879B7">
        <w:rPr>
          <w:rFonts w:ascii="Angsana New" w:hAnsi="Angsana New"/>
          <w:sz w:val="30"/>
          <w:szCs w:val="30"/>
          <w:cs/>
        </w:rPr>
        <w:t xml:space="preserve">แทน </w:t>
      </w:r>
      <w:r w:rsidRPr="005879B7">
        <w:rPr>
          <w:rFonts w:ascii="Angsana New" w:hAnsi="Angsana New" w:hint="cs"/>
          <w:sz w:val="30"/>
          <w:szCs w:val="30"/>
          <w:cs/>
        </w:rPr>
        <w:t xml:space="preserve">(ทั้ง </w:t>
      </w:r>
      <w:r w:rsidRPr="005879B7">
        <w:rPr>
          <w:rFonts w:ascii="Angsana New" w:hAnsi="Angsana New"/>
          <w:sz w:val="30"/>
          <w:szCs w:val="30"/>
          <w:lang w:eastAsia="zh-CN"/>
        </w:rPr>
        <w:t xml:space="preserve">CRS </w:t>
      </w:r>
      <w:r w:rsidRPr="005879B7">
        <w:rPr>
          <w:rFonts w:ascii="Angsana New" w:hAnsi="Angsana New" w:hint="cs"/>
          <w:sz w:val="30"/>
          <w:szCs w:val="30"/>
          <w:cs/>
          <w:lang w:eastAsia="zh-CN"/>
        </w:rPr>
        <w:t>และ</w:t>
      </w:r>
      <w:r w:rsidRPr="005879B7">
        <w:rPr>
          <w:rFonts w:ascii="Angsana New" w:hAnsi="Angsana New" w:hint="cs"/>
          <w:sz w:val="30"/>
          <w:szCs w:val="30"/>
          <w:cs/>
        </w:rPr>
        <w:t xml:space="preserve"> </w:t>
      </w:r>
      <w:r w:rsidRPr="005879B7">
        <w:rPr>
          <w:rFonts w:ascii="Angsana New" w:hAnsi="Angsana New"/>
          <w:sz w:val="30"/>
          <w:szCs w:val="30"/>
        </w:rPr>
        <w:t xml:space="preserve">TRUE-P </w:t>
      </w:r>
      <w:r w:rsidRPr="005879B7">
        <w:rPr>
          <w:rFonts w:ascii="Angsana New" w:hAnsi="Angsana New" w:hint="cs"/>
          <w:sz w:val="30"/>
          <w:szCs w:val="30"/>
          <w:cs/>
        </w:rPr>
        <w:t xml:space="preserve">เป็นบริษัทย่อยของผู้กู้) </w:t>
      </w:r>
      <w:r w:rsidRPr="005879B7">
        <w:rPr>
          <w:rFonts w:ascii="Angsana New" w:hAnsi="Angsana New"/>
          <w:sz w:val="30"/>
          <w:szCs w:val="30"/>
          <w:cs/>
        </w:rPr>
        <w:t>ทั้งนี้ บริษัท</w:t>
      </w:r>
      <w:r w:rsidRPr="005879B7">
        <w:rPr>
          <w:rFonts w:ascii="Angsana New" w:hAnsi="Angsana New" w:hint="cs"/>
          <w:sz w:val="30"/>
          <w:szCs w:val="30"/>
          <w:cs/>
        </w:rPr>
        <w:t xml:space="preserve"> ผู้กู้</w:t>
      </w:r>
      <w:r w:rsidRPr="005879B7">
        <w:rPr>
          <w:rFonts w:ascii="Angsana New" w:hAnsi="Angsana New"/>
          <w:sz w:val="30"/>
          <w:szCs w:val="30"/>
          <w:cs/>
        </w:rPr>
        <w:t xml:space="preserve">และ </w:t>
      </w:r>
      <w:r w:rsidRPr="005879B7">
        <w:rPr>
          <w:rFonts w:ascii="Angsana New" w:hAnsi="Angsana New"/>
          <w:sz w:val="30"/>
          <w:szCs w:val="30"/>
        </w:rPr>
        <w:t xml:space="preserve">CRS </w:t>
      </w:r>
      <w:r w:rsidRPr="005879B7">
        <w:rPr>
          <w:rFonts w:ascii="Angsana New" w:hAnsi="Angsana New"/>
          <w:sz w:val="30"/>
          <w:szCs w:val="30"/>
          <w:cs/>
        </w:rPr>
        <w:t>ได้มีการลงนาม</w:t>
      </w:r>
      <w:r w:rsidRPr="005879B7">
        <w:rPr>
          <w:rFonts w:ascii="Angsana New" w:hAnsi="Angsana New" w:hint="cs"/>
          <w:sz w:val="30"/>
          <w:szCs w:val="30"/>
          <w:cs/>
        </w:rPr>
        <w:t>ในบันทึก</w:t>
      </w:r>
      <w:r w:rsidRPr="005879B7">
        <w:rPr>
          <w:rFonts w:ascii="Angsana New" w:hAnsi="Angsana New"/>
          <w:sz w:val="30"/>
          <w:szCs w:val="30"/>
          <w:cs/>
        </w:rPr>
        <w:t xml:space="preserve">ความเข้าใจระหว่างกันเมื่อวันที่ </w:t>
      </w:r>
      <w:r w:rsidRPr="005879B7">
        <w:rPr>
          <w:rFonts w:ascii="Angsana New" w:hAnsi="Angsana New"/>
          <w:sz w:val="30"/>
          <w:szCs w:val="30"/>
        </w:rPr>
        <w:t xml:space="preserve">22 </w:t>
      </w:r>
      <w:r w:rsidRPr="005879B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879B7">
        <w:rPr>
          <w:rFonts w:ascii="Angsana New" w:hAnsi="Angsana New"/>
          <w:sz w:val="30"/>
          <w:szCs w:val="30"/>
        </w:rPr>
        <w:t xml:space="preserve">2560 </w:t>
      </w:r>
      <w:r w:rsidRPr="005879B7">
        <w:rPr>
          <w:rFonts w:ascii="Angsana New" w:hAnsi="Angsana New"/>
          <w:sz w:val="30"/>
          <w:szCs w:val="30"/>
          <w:cs/>
        </w:rPr>
        <w:t>เพื่อ</w:t>
      </w:r>
      <w:r w:rsidRPr="005879B7">
        <w:rPr>
          <w:rFonts w:ascii="Angsana New" w:hAnsi="Angsana New" w:hint="cs"/>
          <w:sz w:val="30"/>
          <w:szCs w:val="30"/>
          <w:cs/>
        </w:rPr>
        <w:t>กำหนดเงื่อนไขให้เงินให้กู้ยืมดังกล่าวรวมถึงดอกเบี้ยค้างรับที่เกี่ยวข้องสามารถถูกนำมาใช้เป็น</w:t>
      </w:r>
      <w:r w:rsidRPr="005879B7">
        <w:rPr>
          <w:rFonts w:ascii="Angsana New" w:hAnsi="Angsana New"/>
          <w:sz w:val="30"/>
          <w:szCs w:val="30"/>
          <w:cs/>
        </w:rPr>
        <w:t>เงินมัดจำ</w:t>
      </w:r>
      <w:r w:rsidRPr="005879B7">
        <w:rPr>
          <w:rFonts w:ascii="Angsana New" w:hAnsi="Angsana New" w:hint="cs"/>
          <w:sz w:val="30"/>
          <w:szCs w:val="30"/>
          <w:cs/>
        </w:rPr>
        <w:t>เพื่อ</w:t>
      </w:r>
      <w:r w:rsidRPr="005879B7">
        <w:rPr>
          <w:rFonts w:ascii="Angsana New" w:hAnsi="Angsana New"/>
          <w:sz w:val="30"/>
          <w:szCs w:val="30"/>
          <w:cs/>
        </w:rPr>
        <w:t>เป็นส่วนหนึ่งของการชำระราคาการซื้อขายกิจการ</w:t>
      </w:r>
      <w:r w:rsidRPr="005879B7">
        <w:rPr>
          <w:rFonts w:ascii="Angsana New" w:hAnsi="Angsana New" w:hint="cs"/>
          <w:sz w:val="30"/>
          <w:szCs w:val="30"/>
          <w:cs/>
        </w:rPr>
        <w:t>ในอนาคต</w:t>
      </w:r>
      <w:r w:rsidRPr="005879B7">
        <w:rPr>
          <w:rFonts w:ascii="Angsana New" w:hAnsi="Angsana New"/>
          <w:sz w:val="30"/>
          <w:szCs w:val="30"/>
          <w:cs/>
        </w:rPr>
        <w:t>หากผลการศึกษาความเป็นไปได้ของโครงการ</w:t>
      </w:r>
      <w:r w:rsidRPr="005879B7">
        <w:rPr>
          <w:rFonts w:ascii="Angsana New" w:hAnsi="Angsana New" w:hint="cs"/>
          <w:sz w:val="30"/>
          <w:szCs w:val="30"/>
          <w:cs/>
        </w:rPr>
        <w:t>เป็นที่พอใจและบริษัทตัดสินใจ</w:t>
      </w:r>
      <w:r w:rsidRPr="005879B7">
        <w:rPr>
          <w:rFonts w:ascii="Angsana New" w:hAnsi="Angsana New"/>
          <w:sz w:val="30"/>
          <w:szCs w:val="30"/>
          <w:cs/>
        </w:rPr>
        <w:t>เข้าลงทุน</w:t>
      </w:r>
      <w:r w:rsidRPr="005879B7">
        <w:rPr>
          <w:rFonts w:ascii="Angsana New" w:hAnsi="Angsana New" w:hint="cs"/>
          <w:sz w:val="30"/>
          <w:szCs w:val="30"/>
          <w:cs/>
        </w:rPr>
        <w:t xml:space="preserve"> ณ วันที่ 31 </w:t>
      </w:r>
      <w:r w:rsidR="00510B04" w:rsidRPr="005879B7">
        <w:rPr>
          <w:rFonts w:ascii="Angsana New" w:hAnsi="Angsana New" w:hint="cs"/>
          <w:sz w:val="30"/>
          <w:szCs w:val="30"/>
          <w:cs/>
        </w:rPr>
        <w:t>มีนาคม 2561</w:t>
      </w:r>
      <w:r w:rsidRPr="005879B7">
        <w:rPr>
          <w:rFonts w:ascii="Angsana New" w:hAnsi="Angsana New"/>
          <w:sz w:val="30"/>
          <w:szCs w:val="30"/>
          <w:cs/>
        </w:rPr>
        <w:t xml:space="preserve"> บริษัท</w:t>
      </w:r>
      <w:r w:rsidR="005879B7">
        <w:rPr>
          <w:rFonts w:ascii="Angsana New" w:hAnsi="Angsana New" w:hint="cs"/>
          <w:sz w:val="30"/>
          <w:szCs w:val="30"/>
          <w:cs/>
        </w:rPr>
        <w:t>ยังคง</w:t>
      </w:r>
      <w:r w:rsidRPr="005879B7">
        <w:rPr>
          <w:rFonts w:ascii="Angsana New" w:hAnsi="Angsana New"/>
          <w:sz w:val="30"/>
          <w:szCs w:val="30"/>
          <w:cs/>
        </w:rPr>
        <w:t>อยู่ระหว่างศึกษา</w:t>
      </w:r>
      <w:r w:rsidRPr="005879B7">
        <w:rPr>
          <w:rFonts w:ascii="Angsana New" w:hAnsi="Angsana New" w:hint="cs"/>
          <w:sz w:val="30"/>
          <w:szCs w:val="30"/>
          <w:cs/>
        </w:rPr>
        <w:t>ความเป็นไปได้ของโครงการและ</w:t>
      </w:r>
      <w:r w:rsidRPr="005879B7">
        <w:rPr>
          <w:rFonts w:ascii="Angsana New" w:hAnsi="Angsana New"/>
          <w:sz w:val="30"/>
          <w:szCs w:val="30"/>
          <w:cs/>
        </w:rPr>
        <w:t>ตรวจสอบมูลค่าโครงการ</w:t>
      </w:r>
      <w:r w:rsidRPr="005879B7">
        <w:rPr>
          <w:rFonts w:ascii="Angsana New" w:hAnsi="Angsana New" w:hint="cs"/>
          <w:sz w:val="30"/>
          <w:szCs w:val="30"/>
          <w:cs/>
        </w:rPr>
        <w:t>ที่เหมาะสมโดยเงินให้กู้ยืมดังกล่าวยังคงถูกคิดดอกเบี้ยไปจนกว่าจะครบกำหนดจ่ายชำระคืนหรือบรรลุเงื่อนไขตามบันทึกความเข้าใจดังกล่าว</w:t>
      </w:r>
      <w:r w:rsidR="005879B7">
        <w:rPr>
          <w:rFonts w:ascii="Angsana New" w:hAnsi="Angsana New"/>
          <w:sz w:val="30"/>
          <w:szCs w:val="30"/>
        </w:rPr>
        <w:t xml:space="preserve"> </w:t>
      </w:r>
      <w:r w:rsidR="005879B7">
        <w:rPr>
          <w:rFonts w:ascii="Angsana New" w:hAnsi="Angsana New" w:hint="cs"/>
          <w:sz w:val="30"/>
          <w:szCs w:val="30"/>
          <w:cs/>
        </w:rPr>
        <w:t>โดย</w:t>
      </w:r>
      <w:r w:rsidR="005879B7" w:rsidRPr="005879B7">
        <w:rPr>
          <w:rFonts w:ascii="Angsana New" w:hAnsi="Angsana New" w:hint="cs"/>
          <w:sz w:val="30"/>
          <w:szCs w:val="30"/>
          <w:cs/>
        </w:rPr>
        <w:t xml:space="preserve">บริษัทและ </w:t>
      </w:r>
      <w:r w:rsidR="005879B7" w:rsidRPr="005879B7">
        <w:rPr>
          <w:rFonts w:ascii="Angsana New" w:hAnsi="Angsana New"/>
          <w:sz w:val="30"/>
          <w:szCs w:val="30"/>
        </w:rPr>
        <w:t xml:space="preserve">CRS </w:t>
      </w:r>
      <w:r w:rsidR="005879B7" w:rsidRPr="005879B7">
        <w:rPr>
          <w:rFonts w:ascii="Angsana New" w:hAnsi="Angsana New" w:hint="cs"/>
          <w:sz w:val="30"/>
          <w:szCs w:val="30"/>
          <w:cs/>
        </w:rPr>
        <w:t>ได้ตกลงขยายระยะเวลาการตรวจสอบสถานะของกิจการไปเป็นภายในวันที่ 31 สิงหาคม 2561 และขยายระยะเวลาเข้าทำสัญญาซื้อขายกิจการไปเป็นภายในวันที่ 30 กันยายน 2561</w:t>
      </w:r>
    </w:p>
    <w:p w:rsidR="00892E83" w:rsidRPr="005879B7" w:rsidRDefault="00892E83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BF0C21" w:rsidRPr="009629B9" w:rsidRDefault="00BF0C21" w:rsidP="00B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614CA1" w:rsidRDefault="0061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9"/>
          <w:szCs w:val="29"/>
          <w:cs/>
        </w:rPr>
      </w:pPr>
      <w:r>
        <w:rPr>
          <w:rFonts w:ascii="Angsana New" w:hAnsi="Angsana New"/>
          <w:b/>
          <w:bCs/>
          <w:color w:val="000000"/>
          <w:sz w:val="29"/>
          <w:szCs w:val="29"/>
          <w:cs/>
        </w:rPr>
        <w:br w:type="page"/>
      </w:r>
    </w:p>
    <w:p w:rsidR="00BF0C21" w:rsidRPr="00341831" w:rsidRDefault="00BF0C21" w:rsidP="00BF0C2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pacing w:val="-4"/>
          <w:sz w:val="29"/>
          <w:szCs w:val="29"/>
        </w:rPr>
      </w:pPr>
      <w:r w:rsidRPr="00341831">
        <w:rPr>
          <w:rFonts w:ascii="Angsana New" w:hAnsi="Angsana New"/>
          <w:b/>
          <w:bCs/>
          <w:color w:val="000000"/>
          <w:spacing w:val="-4"/>
          <w:sz w:val="29"/>
          <w:szCs w:val="29"/>
          <w:cs/>
        </w:rPr>
        <w:lastRenderedPageBreak/>
        <w:t>เงินลงทุนในบริษัทย่อยซึ่งบันทึกโดยวิธีราคาทุน</w:t>
      </w:r>
      <w:r w:rsidRPr="00341831">
        <w:rPr>
          <w:rFonts w:ascii="Angsana New" w:hAnsi="Angsana New" w:hint="cs"/>
          <w:b/>
          <w:bCs/>
          <w:color w:val="000000"/>
          <w:spacing w:val="-4"/>
          <w:sz w:val="29"/>
          <w:szCs w:val="29"/>
          <w:cs/>
        </w:rPr>
        <w:t>และ</w:t>
      </w:r>
      <w:r w:rsidRPr="00341831">
        <w:rPr>
          <w:rFonts w:ascii="Angsana New" w:hAnsi="Angsana New"/>
          <w:b/>
          <w:bCs/>
          <w:spacing w:val="-4"/>
          <w:sz w:val="29"/>
          <w:szCs w:val="29"/>
          <w:cs/>
        </w:rPr>
        <w:t>เงินลงทุนในบริษัทร่วม</w:t>
      </w:r>
      <w:r w:rsidR="00341831" w:rsidRPr="00341831">
        <w:rPr>
          <w:rFonts w:ascii="Angsana New" w:hAnsi="Angsana New" w:hint="cs"/>
          <w:b/>
          <w:bCs/>
          <w:color w:val="000000"/>
          <w:spacing w:val="-4"/>
          <w:sz w:val="29"/>
          <w:szCs w:val="29"/>
          <w:cs/>
        </w:rPr>
        <w:t>และ</w:t>
      </w:r>
      <w:r w:rsidR="00341831" w:rsidRPr="00341831">
        <w:rPr>
          <w:rFonts w:ascii="Angsana New" w:hAnsi="Angsana New" w:hint="cs"/>
          <w:b/>
          <w:bCs/>
          <w:spacing w:val="-4"/>
          <w:sz w:val="29"/>
          <w:szCs w:val="29"/>
          <w:cs/>
        </w:rPr>
        <w:t>การร่วมค้า</w:t>
      </w:r>
      <w:r w:rsidRPr="00341831">
        <w:rPr>
          <w:rFonts w:ascii="Angsana New" w:hAnsi="Angsana New"/>
          <w:b/>
          <w:bCs/>
          <w:spacing w:val="-4"/>
          <w:sz w:val="29"/>
          <w:szCs w:val="29"/>
          <w:cs/>
        </w:rPr>
        <w:t>ซึ่งบันทึกโดยวิธีส่วนได้เสีย</w:t>
      </w:r>
    </w:p>
    <w:p w:rsidR="00692D71" w:rsidRPr="009629B9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9629B9" w:rsidRPr="009629B9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16"/>
          <w:szCs w:val="16"/>
        </w:rPr>
      </w:pPr>
      <w:r w:rsidRPr="009629B9">
        <w:rPr>
          <w:rFonts w:ascii="Angsana New" w:hAnsi="Angsana New"/>
          <w:i/>
          <w:iCs/>
          <w:color w:val="000000"/>
          <w:sz w:val="29"/>
          <w:szCs w:val="29"/>
          <w:cs/>
        </w:rPr>
        <w:t>เงินลงทุนในบริษัทย่อยซึ่งบันทึกโดยวิธีราคาทุน</w:t>
      </w:r>
      <w:r w:rsidR="009629B9" w:rsidRPr="009629B9">
        <w:rPr>
          <w:rFonts w:ascii="Angsana New" w:hAnsi="Angsana New"/>
          <w:i/>
          <w:iCs/>
          <w:color w:val="000000"/>
          <w:sz w:val="29"/>
          <w:szCs w:val="29"/>
        </w:rPr>
        <w:br/>
      </w:r>
    </w:p>
    <w:tbl>
      <w:tblPr>
        <w:tblpPr w:leftFromText="180" w:rightFromText="180" w:vertAnchor="text" w:horzAnchor="margin" w:tblpY="272"/>
        <w:tblW w:w="9973" w:type="dxa"/>
        <w:tblLook w:val="01E0"/>
      </w:tblPr>
      <w:tblGrid>
        <w:gridCol w:w="2518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93772E" w:rsidTr="00333AE4">
        <w:tc>
          <w:tcPr>
            <w:tcW w:w="2518" w:type="dxa"/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9629B9" w:rsidRDefault="001553B8" w:rsidP="005879B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งบการเงินเฉพาะ</w:t>
            </w:r>
            <w:r w:rsidR="005879B7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กิจการ</w:t>
            </w:r>
          </w:p>
        </w:tc>
      </w:tr>
      <w:tr w:rsidR="001553B8" w:rsidRPr="0093772E" w:rsidTr="00333AE4">
        <w:tc>
          <w:tcPr>
            <w:tcW w:w="2518" w:type="dxa"/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ทุนจดทะเบียน</w:t>
            </w:r>
          </w:p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 xml:space="preserve"> (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พันบาท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9629B9" w:rsidRDefault="001553B8" w:rsidP="00333AE4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สัดส่วนการถือหุ้น</w:t>
            </w:r>
            <w:r w:rsidRPr="009629B9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 xml:space="preserve"> 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9629B9" w:rsidRDefault="001553B8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ราคาทุนของเงินลงทุน</w:t>
            </w:r>
          </w:p>
          <w:p w:rsidR="001553B8" w:rsidRPr="009629B9" w:rsidRDefault="001553B8" w:rsidP="00333AE4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>(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พันบาท</w:t>
            </w:r>
            <w:r w:rsidRPr="009629B9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</w:tr>
      <w:tr w:rsidR="00981FF7" w:rsidRPr="0093772E" w:rsidTr="00333AE4">
        <w:tc>
          <w:tcPr>
            <w:tcW w:w="2518" w:type="dxa"/>
            <w:vAlign w:val="bottom"/>
          </w:tcPr>
          <w:p w:rsidR="00981FF7" w:rsidRPr="009629B9" w:rsidRDefault="00981FF7" w:rsidP="00981FF7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81FF7" w:rsidRPr="009629B9" w:rsidRDefault="00981FF7" w:rsidP="0098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36" w:type="dxa"/>
            <w:vAlign w:val="bottom"/>
          </w:tcPr>
          <w:p w:rsidR="00981FF7" w:rsidRPr="009629B9" w:rsidRDefault="00981FF7" w:rsidP="0098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981FF7" w:rsidRPr="009629B9" w:rsidRDefault="00981FF7" w:rsidP="0098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236" w:type="dxa"/>
            <w:vAlign w:val="bottom"/>
          </w:tcPr>
          <w:p w:rsidR="00981FF7" w:rsidRPr="009629B9" w:rsidRDefault="00981FF7" w:rsidP="0098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981FF7" w:rsidRPr="009629B9" w:rsidRDefault="00981FF7" w:rsidP="0098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36" w:type="dxa"/>
            <w:vAlign w:val="bottom"/>
          </w:tcPr>
          <w:p w:rsidR="00981FF7" w:rsidRPr="009629B9" w:rsidRDefault="00981FF7" w:rsidP="0098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981FF7" w:rsidRPr="009629B9" w:rsidRDefault="00981FF7" w:rsidP="0098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236" w:type="dxa"/>
            <w:vAlign w:val="bottom"/>
          </w:tcPr>
          <w:p w:rsidR="00981FF7" w:rsidRPr="009629B9" w:rsidRDefault="00981FF7" w:rsidP="0098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981FF7" w:rsidRPr="009629B9" w:rsidRDefault="00981FF7" w:rsidP="0098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36" w:type="dxa"/>
            <w:vAlign w:val="bottom"/>
          </w:tcPr>
          <w:p w:rsidR="00981FF7" w:rsidRPr="009629B9" w:rsidRDefault="00981FF7" w:rsidP="0098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981FF7" w:rsidRPr="009629B9" w:rsidRDefault="00981FF7" w:rsidP="00981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</w:tr>
      <w:tr w:rsidR="00B05B2D" w:rsidRPr="0093772E" w:rsidTr="00333AE4">
        <w:tc>
          <w:tcPr>
            <w:tcW w:w="2518" w:type="dxa"/>
            <w:vAlign w:val="bottom"/>
          </w:tcPr>
          <w:p w:rsidR="00B05B2D" w:rsidRPr="009629B9" w:rsidRDefault="00B05B2D" w:rsidP="00B05B2D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9629B9">
              <w:rPr>
                <w:rFonts w:ascii="Angsana New" w:hAnsi="Angsana New"/>
                <w:sz w:val="29"/>
                <w:szCs w:val="29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  <w:tc>
          <w:tcPr>
            <w:tcW w:w="236" w:type="dxa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1,000</w:t>
            </w:r>
          </w:p>
        </w:tc>
      </w:tr>
      <w:tr w:rsidR="00B05B2D" w:rsidRPr="0093772E" w:rsidTr="00333AE4">
        <w:tc>
          <w:tcPr>
            <w:tcW w:w="2518" w:type="dxa"/>
          </w:tcPr>
          <w:p w:rsidR="00B05B2D" w:rsidRPr="009629B9" w:rsidRDefault="00B05B2D" w:rsidP="00B05B2D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9629B9">
              <w:rPr>
                <w:rFonts w:ascii="Angsana New" w:hAnsi="Angsana New"/>
                <w:sz w:val="29"/>
                <w:szCs w:val="29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10,</w:t>
            </w:r>
            <w:r w:rsidRPr="009629B9">
              <w:rPr>
                <w:rFonts w:ascii="Angsana New" w:hAnsi="Angsana New"/>
                <w:sz w:val="29"/>
                <w:szCs w:val="29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10,</w:t>
            </w:r>
            <w:r w:rsidRPr="009629B9">
              <w:rPr>
                <w:rFonts w:ascii="Angsana New" w:hAnsi="Angsana New"/>
                <w:sz w:val="29"/>
                <w:szCs w:val="29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7,500</w:t>
            </w:r>
          </w:p>
        </w:tc>
        <w:tc>
          <w:tcPr>
            <w:tcW w:w="236" w:type="dxa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7,500</w:t>
            </w:r>
          </w:p>
        </w:tc>
      </w:tr>
      <w:tr w:rsidR="00B05B2D" w:rsidRPr="0093772E" w:rsidTr="00333AE4">
        <w:tc>
          <w:tcPr>
            <w:tcW w:w="2518" w:type="dxa"/>
          </w:tcPr>
          <w:p w:rsidR="00B05B2D" w:rsidRPr="009629B9" w:rsidRDefault="00B05B2D" w:rsidP="00B05B2D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9629B9">
              <w:rPr>
                <w:rFonts w:ascii="Angsana New" w:hAnsi="Angsana New"/>
                <w:sz w:val="29"/>
                <w:szCs w:val="29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05B2D" w:rsidRPr="009629B9" w:rsidRDefault="00B05B2D" w:rsidP="006C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522,65</w:t>
            </w:r>
            <w:r w:rsidR="006C5060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B05B2D" w:rsidRPr="009629B9" w:rsidRDefault="00B05B2D" w:rsidP="006C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522,65</w:t>
            </w:r>
            <w:r w:rsidR="006C5060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B05B2D" w:rsidRPr="009629B9" w:rsidRDefault="00B05B2D" w:rsidP="006C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522,65</w:t>
            </w:r>
            <w:r w:rsidR="006C5060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516,952</w:t>
            </w:r>
          </w:p>
        </w:tc>
      </w:tr>
      <w:tr w:rsidR="00B05B2D" w:rsidRPr="0093772E" w:rsidTr="00333AE4">
        <w:tc>
          <w:tcPr>
            <w:tcW w:w="2518" w:type="dxa"/>
          </w:tcPr>
          <w:p w:rsidR="00B05B2D" w:rsidRPr="009629B9" w:rsidRDefault="00B05B2D" w:rsidP="00B05B2D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12,500</w:t>
            </w:r>
          </w:p>
        </w:tc>
        <w:tc>
          <w:tcPr>
            <w:tcW w:w="236" w:type="dxa"/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B05B2D" w:rsidRPr="009629B9" w:rsidRDefault="00B05B2D" w:rsidP="00B05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12,500</w:t>
            </w:r>
          </w:p>
        </w:tc>
      </w:tr>
      <w:tr w:rsidR="000654FC" w:rsidRPr="0093772E" w:rsidTr="00333AE4">
        <w:tc>
          <w:tcPr>
            <w:tcW w:w="2518" w:type="dxa"/>
          </w:tcPr>
          <w:p w:rsidR="000654FC" w:rsidRPr="009629B9" w:rsidRDefault="000654FC" w:rsidP="000654FC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9"/>
                <w:szCs w:val="29"/>
                <w:cs/>
              </w:rPr>
            </w:pPr>
            <w:r w:rsidRPr="009629B9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654FC" w:rsidRPr="009629B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654FC" w:rsidRPr="009629B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0654FC" w:rsidRPr="009629B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654FC" w:rsidRPr="009629B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0654FC" w:rsidRPr="009629B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654FC" w:rsidRPr="009629B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0654FC" w:rsidRPr="009629B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654FC" w:rsidRPr="009629B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654FC" w:rsidRPr="009629B9" w:rsidRDefault="000654FC" w:rsidP="006C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543,65</w:t>
            </w:r>
            <w:r w:rsidR="006C5060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9629B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54FC" w:rsidRPr="009629B9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629B9">
              <w:rPr>
                <w:rFonts w:ascii="Angsana New" w:hAnsi="Angsana New"/>
                <w:sz w:val="29"/>
                <w:szCs w:val="29"/>
              </w:rPr>
              <w:t>537,952</w:t>
            </w:r>
          </w:p>
        </w:tc>
      </w:tr>
    </w:tbl>
    <w:p w:rsidR="007B096D" w:rsidRDefault="007B096D" w:rsidP="000654FC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63967" w:rsidRPr="000654FC" w:rsidRDefault="000654FC" w:rsidP="000654FC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654FC">
        <w:rPr>
          <w:rFonts w:ascii="Angsana New" w:hAnsi="Angsana New"/>
          <w:color w:val="000000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0654FC">
        <w:rPr>
          <w:rFonts w:ascii="Angsana New" w:hAnsi="Angsana New"/>
          <w:color w:val="000000"/>
          <w:sz w:val="30"/>
          <w:szCs w:val="30"/>
        </w:rPr>
        <w:t xml:space="preserve">23 </w:t>
      </w:r>
      <w:r w:rsidRPr="000654FC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0654FC">
        <w:rPr>
          <w:rFonts w:ascii="Angsana New" w:hAnsi="Angsana New"/>
          <w:color w:val="000000"/>
          <w:sz w:val="30"/>
          <w:szCs w:val="30"/>
        </w:rPr>
        <w:t xml:space="preserve">2561 </w:t>
      </w:r>
      <w:r w:rsidRPr="000654FC">
        <w:rPr>
          <w:rFonts w:ascii="Angsana New" w:hAnsi="Angsana New"/>
          <w:color w:val="000000"/>
          <w:sz w:val="30"/>
          <w:szCs w:val="30"/>
          <w:cs/>
        </w:rPr>
        <w:t>คณะกรรมการบริษัทได้มีมติอนุมัติ</w:t>
      </w:r>
      <w:r w:rsidR="005879B7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0654FC">
        <w:rPr>
          <w:rFonts w:ascii="Angsana New" w:hAnsi="Angsana New" w:hint="cs"/>
          <w:color w:val="000000"/>
          <w:sz w:val="30"/>
          <w:szCs w:val="30"/>
          <w:cs/>
        </w:rPr>
        <w:t>ปรับเปลี่ยน</w:t>
      </w:r>
      <w:r w:rsidR="008D2C3C">
        <w:rPr>
          <w:rFonts w:ascii="Angsana New" w:hAnsi="Angsana New"/>
          <w:color w:val="000000"/>
          <w:sz w:val="30"/>
          <w:szCs w:val="30"/>
          <w:cs/>
        </w:rPr>
        <w:t>โครงสร้างผู้ถือหุ้นของ</w:t>
      </w:r>
      <w:r w:rsidR="005879B7">
        <w:rPr>
          <w:rFonts w:ascii="Angsana New" w:hAnsi="Angsana New" w:hint="cs"/>
          <w:color w:val="000000"/>
          <w:sz w:val="30"/>
          <w:szCs w:val="30"/>
          <w:cs/>
        </w:rPr>
        <w:t>บริษัท แพลนเนทบอร์ด จำกัด (</w:t>
      </w:r>
      <w:r w:rsidR="005879B7">
        <w:rPr>
          <w:rFonts w:ascii="Angsana New" w:hAnsi="Angsana New"/>
          <w:color w:val="000000"/>
          <w:sz w:val="30"/>
          <w:szCs w:val="30"/>
        </w:rPr>
        <w:t>“PNB”</w:t>
      </w:r>
      <w:r w:rsidR="005879B7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0654FC">
        <w:rPr>
          <w:rFonts w:ascii="Angsana New" w:hAnsi="Angsana New"/>
          <w:color w:val="000000"/>
          <w:sz w:val="30"/>
          <w:szCs w:val="30"/>
          <w:cs/>
        </w:rPr>
        <w:t xml:space="preserve">ด้วยการจำหน่ายหุ้นสามัญเดิมที่บริษัทถืออยู่ใน </w:t>
      </w:r>
      <w:r w:rsidRPr="000654FC">
        <w:rPr>
          <w:rFonts w:ascii="Angsana New" w:hAnsi="Angsana New"/>
          <w:color w:val="000000"/>
          <w:sz w:val="30"/>
          <w:szCs w:val="30"/>
        </w:rPr>
        <w:t>PNB</w:t>
      </w:r>
      <w:r w:rsidRPr="000654FC">
        <w:rPr>
          <w:rFonts w:ascii="Angsana New" w:hAnsi="Angsana New"/>
          <w:color w:val="000000"/>
          <w:sz w:val="30"/>
          <w:szCs w:val="30"/>
          <w:cs/>
        </w:rPr>
        <w:t xml:space="preserve"> จำนวน </w:t>
      </w:r>
      <w:r w:rsidRPr="000654FC">
        <w:rPr>
          <w:rFonts w:ascii="Angsana New" w:hAnsi="Angsana New"/>
          <w:color w:val="000000"/>
          <w:sz w:val="30"/>
          <w:szCs w:val="30"/>
        </w:rPr>
        <w:t xml:space="preserve">4,300,000 </w:t>
      </w:r>
      <w:r w:rsidRPr="000654FC">
        <w:rPr>
          <w:rFonts w:ascii="Angsana New" w:hAnsi="Angsana New"/>
          <w:color w:val="000000"/>
          <w:sz w:val="30"/>
          <w:szCs w:val="30"/>
          <w:cs/>
        </w:rPr>
        <w:t xml:space="preserve">หุ้นหรือคิดเป็นร้อยละ </w:t>
      </w:r>
      <w:r w:rsidRPr="000654FC">
        <w:rPr>
          <w:rFonts w:ascii="Angsana New" w:hAnsi="Angsana New"/>
          <w:color w:val="000000"/>
          <w:sz w:val="30"/>
          <w:szCs w:val="30"/>
        </w:rPr>
        <w:t xml:space="preserve">43 </w:t>
      </w:r>
      <w:r w:rsidRPr="000654FC">
        <w:rPr>
          <w:rFonts w:ascii="Angsana New" w:hAnsi="Angsana New"/>
          <w:color w:val="000000"/>
          <w:sz w:val="30"/>
          <w:szCs w:val="30"/>
          <w:cs/>
        </w:rPr>
        <w:t>ของจำนวนหุ้นที่</w:t>
      </w:r>
      <w:r w:rsidRPr="000654FC">
        <w:rPr>
          <w:rFonts w:ascii="Angsana New" w:hAnsi="Angsana New" w:hint="cs"/>
          <w:color w:val="000000"/>
          <w:sz w:val="30"/>
          <w:szCs w:val="30"/>
          <w:cs/>
        </w:rPr>
        <w:t>ออก</w:t>
      </w:r>
      <w:r w:rsidRPr="000654FC">
        <w:rPr>
          <w:rFonts w:ascii="Angsana New" w:hAnsi="Angsana New"/>
          <w:color w:val="000000"/>
          <w:sz w:val="30"/>
          <w:szCs w:val="30"/>
          <w:cs/>
        </w:rPr>
        <w:t>แล้วทั้งหมด</w:t>
      </w:r>
      <w:r w:rsidRPr="000654FC">
        <w:rPr>
          <w:rFonts w:ascii="Angsana New" w:hAnsi="Angsana New" w:hint="cs"/>
          <w:color w:val="000000"/>
          <w:sz w:val="30"/>
          <w:szCs w:val="30"/>
          <w:cs/>
        </w:rPr>
        <w:t>ให้แก่ญาติของบุคคลที่เกี่ยวข้องกันและให้แก่บุคคลที่ไม่เกี่ยวข้องกันในราคารวมประมาณ</w:t>
      </w:r>
      <w:r w:rsidRPr="000654F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54FC">
        <w:rPr>
          <w:rFonts w:ascii="Angsana New" w:hAnsi="Angsana New"/>
          <w:color w:val="000000"/>
          <w:sz w:val="30"/>
          <w:szCs w:val="30"/>
        </w:rPr>
        <w:t xml:space="preserve">5.4 </w:t>
      </w:r>
      <w:r w:rsidR="008D2C3C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0654FC">
        <w:rPr>
          <w:rFonts w:ascii="Angsana New" w:hAnsi="Angsana New"/>
          <w:color w:val="000000"/>
          <w:sz w:val="30"/>
          <w:szCs w:val="30"/>
          <w:cs/>
        </w:rPr>
        <w:t>โดยพิจารณา</w:t>
      </w:r>
      <w:r w:rsidRPr="000654FC">
        <w:rPr>
          <w:rFonts w:ascii="Angsana New" w:hAnsi="Angsana New" w:hint="cs"/>
          <w:color w:val="000000"/>
          <w:sz w:val="30"/>
          <w:szCs w:val="30"/>
          <w:cs/>
        </w:rPr>
        <w:t>จาก</w:t>
      </w:r>
      <w:r w:rsidRPr="000654FC">
        <w:rPr>
          <w:rFonts w:ascii="Angsana New" w:hAnsi="Angsana New"/>
          <w:color w:val="000000"/>
          <w:sz w:val="30"/>
          <w:szCs w:val="30"/>
          <w:cs/>
        </w:rPr>
        <w:t>มูลค่าหุ้นที่ชำระแล้ว</w:t>
      </w:r>
      <w:r w:rsidR="005879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879B7" w:rsidRPr="001F4716">
        <w:rPr>
          <w:rFonts w:ascii="Angsana New" w:hAnsi="Angsana New" w:hint="cs"/>
          <w:color w:val="000000"/>
          <w:sz w:val="30"/>
          <w:szCs w:val="30"/>
          <w:cs/>
        </w:rPr>
        <w:t>ซึ่งต่อมา</w:t>
      </w:r>
      <w:r w:rsidR="001F4716" w:rsidRPr="001F4716">
        <w:rPr>
          <w:rFonts w:ascii="Angsana New" w:hAnsi="Angsana New"/>
          <w:color w:val="000000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="001F4716" w:rsidRPr="001F4716">
        <w:rPr>
          <w:rFonts w:ascii="Angsana New" w:hAnsi="Angsana New"/>
          <w:color w:val="000000"/>
          <w:sz w:val="30"/>
          <w:szCs w:val="30"/>
        </w:rPr>
        <w:t xml:space="preserve">27 </w:t>
      </w:r>
      <w:r w:rsidR="001F4716" w:rsidRPr="001F4716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1F4716" w:rsidRPr="001F4716">
        <w:rPr>
          <w:rFonts w:ascii="Angsana New" w:hAnsi="Angsana New"/>
          <w:color w:val="000000"/>
          <w:sz w:val="30"/>
          <w:szCs w:val="30"/>
        </w:rPr>
        <w:t>2561</w:t>
      </w:r>
      <w:r w:rsidR="001F4716" w:rsidRPr="001F4716">
        <w:rPr>
          <w:rFonts w:ascii="Angsana New" w:hAnsi="Angsana New" w:hint="cs"/>
          <w:color w:val="000000"/>
          <w:sz w:val="30"/>
          <w:szCs w:val="30"/>
          <w:cs/>
        </w:rPr>
        <w:t xml:space="preserve"> คณะกรรมการบริษัทได้มีมติอนุมัติงบจ่ายลงทุนจากการเพิ่มทุนจดทะเบียนของ</w:t>
      </w:r>
      <w:r w:rsidR="001F4716">
        <w:rPr>
          <w:rFonts w:ascii="Angsana New" w:hAnsi="Angsana New"/>
          <w:color w:val="000000"/>
          <w:sz w:val="30"/>
          <w:szCs w:val="30"/>
        </w:rPr>
        <w:t xml:space="preserve"> PNB</w:t>
      </w:r>
      <w:r w:rsidR="001F4716" w:rsidRPr="001F4716">
        <w:rPr>
          <w:rFonts w:ascii="Angsana New" w:hAnsi="Angsana New"/>
          <w:color w:val="000000"/>
          <w:sz w:val="30"/>
          <w:szCs w:val="30"/>
        </w:rPr>
        <w:t xml:space="preserve"> </w:t>
      </w:r>
      <w:r w:rsidR="001F4716" w:rsidRPr="001F4716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1F4716" w:rsidRPr="001F4716">
        <w:rPr>
          <w:rFonts w:ascii="Angsana New" w:hAnsi="Angsana New"/>
          <w:color w:val="000000"/>
          <w:sz w:val="30"/>
          <w:szCs w:val="30"/>
        </w:rPr>
        <w:t xml:space="preserve">400 </w:t>
      </w:r>
      <w:r w:rsidR="001F4716" w:rsidRPr="001F4716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(จากเดิม 50 ล้านบาทเป็น </w:t>
      </w:r>
      <w:r w:rsidR="001F4716" w:rsidRPr="001F4716">
        <w:rPr>
          <w:rFonts w:ascii="Angsana New" w:hAnsi="Angsana New"/>
          <w:color w:val="000000"/>
          <w:sz w:val="30"/>
          <w:szCs w:val="30"/>
        </w:rPr>
        <w:t xml:space="preserve">450 </w:t>
      </w:r>
      <w:r w:rsidR="001F4716" w:rsidRPr="001F4716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เพื่อเตรียมความพร้อมในโครงการผลิตแผ่นไม้ </w:t>
      </w:r>
      <w:r w:rsidR="001F4716" w:rsidRPr="001F4716">
        <w:rPr>
          <w:rFonts w:ascii="Angsana New" w:hAnsi="Angsana New"/>
          <w:color w:val="000000"/>
          <w:sz w:val="30"/>
          <w:szCs w:val="30"/>
        </w:rPr>
        <w:t xml:space="preserve">MDF (MDF board) </w:t>
      </w:r>
      <w:r w:rsidR="001F4716" w:rsidRPr="001F4716">
        <w:rPr>
          <w:rFonts w:ascii="Angsana New" w:hAnsi="Angsana New"/>
          <w:color w:val="000000"/>
          <w:sz w:val="30"/>
          <w:szCs w:val="30"/>
          <w:cs/>
        </w:rPr>
        <w:t xml:space="preserve">และแผ่นปาร์ติเกิ้ล </w:t>
      </w:r>
      <w:r w:rsidR="001F4716" w:rsidRPr="001F4716">
        <w:rPr>
          <w:rFonts w:ascii="Angsana New" w:hAnsi="Angsana New"/>
          <w:color w:val="000000"/>
          <w:sz w:val="30"/>
          <w:szCs w:val="30"/>
        </w:rPr>
        <w:t>(particle board</w:t>
      </w:r>
      <w:r w:rsidR="001F4716" w:rsidRPr="001F4716">
        <w:rPr>
          <w:rFonts w:ascii="Angsana New" w:hAnsi="Angsana New" w:hint="cs"/>
          <w:color w:val="000000"/>
          <w:sz w:val="30"/>
          <w:szCs w:val="30"/>
          <w:cs/>
        </w:rPr>
        <w:t>) โดยเป็นการเพิ่มทุนตามสัดส่วนของผู้ถือหุ้นเดิมซึ่งเป็นส่วนของบริษัทร้อยละ 57 เป็นจำนวนเงิน 228 ล้านบาท</w:t>
      </w:r>
    </w:p>
    <w:p w:rsidR="00574182" w:rsidRPr="004F5042" w:rsidRDefault="00574182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D5FC6" w:rsidRDefault="009D5FC6" w:rsidP="009D5FC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ในระหว่างงวดสามเดือนสิ้นสุดวันที่ 31 มีนาคม 2561 บริษัทได้เปลี่ยนแปลงการตีความหมายและคำเรียกของเงินลงทุนในบริษัท เซฟ เอนเนอร์จี โฮลดิ้ง จำกัด (</w:t>
      </w:r>
      <w:r>
        <w:rPr>
          <w:rFonts w:ascii="Angsana New" w:hAnsi="Angsana New"/>
          <w:sz w:val="30"/>
          <w:szCs w:val="30"/>
        </w:rPr>
        <w:t>“SAFE”</w:t>
      </w:r>
      <w:r>
        <w:rPr>
          <w:rFonts w:ascii="Angsana New" w:hAnsi="Angsana New" w:hint="cs"/>
          <w:sz w:val="30"/>
          <w:szCs w:val="30"/>
          <w:cs/>
        </w:rPr>
        <w:t xml:space="preserve">) จากบริษัทร่วมเป็นกิจการร่วมค้าเนื่องจากบริษัทได้รับข้อมูลใหม่จาก </w:t>
      </w:r>
      <w:r>
        <w:rPr>
          <w:rFonts w:ascii="Angsana New" w:hAnsi="Angsana New"/>
          <w:sz w:val="30"/>
          <w:szCs w:val="30"/>
        </w:rPr>
        <w:t xml:space="preserve">SAFE </w:t>
      </w:r>
      <w:r>
        <w:rPr>
          <w:rFonts w:ascii="Angsana New" w:hAnsi="Angsana New" w:hint="cs"/>
          <w:sz w:val="30"/>
          <w:szCs w:val="30"/>
          <w:cs/>
        </w:rPr>
        <w:t xml:space="preserve">ว่าการออกเสียงสนับสนุนในการลงมติใดๆ ในการประชุมคณะกรรมการบริษัทของ </w:t>
      </w:r>
      <w:r>
        <w:rPr>
          <w:rFonts w:ascii="Angsana New" w:hAnsi="Angsana New" w:hint="cs"/>
          <w:sz w:val="30"/>
          <w:szCs w:val="30"/>
        </w:rPr>
        <w:t xml:space="preserve">SAFE </w:t>
      </w:r>
      <w:r>
        <w:rPr>
          <w:rFonts w:ascii="Angsana New" w:hAnsi="Angsana New" w:hint="cs"/>
          <w:sz w:val="30"/>
          <w:szCs w:val="30"/>
          <w:cs/>
        </w:rPr>
        <w:t xml:space="preserve">จะต้องได้มาจากกรรมการอย่างน้อยหนึ่งท่านที่เป็นตัวแทนของผู้ถือหุ้นแต่ละราย ดังนั้น จึงเกิดการควบคุมร่วมขึ้นและเงินลงทุนใน </w:t>
      </w:r>
      <w:r>
        <w:rPr>
          <w:rFonts w:ascii="Angsana New" w:hAnsi="Angsana New"/>
          <w:sz w:val="30"/>
          <w:szCs w:val="30"/>
        </w:rPr>
        <w:t>SAFE</w:t>
      </w:r>
      <w:r>
        <w:rPr>
          <w:rFonts w:ascii="Angsana New" w:hAnsi="Angsana New" w:hint="cs"/>
          <w:sz w:val="30"/>
          <w:szCs w:val="30"/>
          <w:cs/>
        </w:rPr>
        <w:t xml:space="preserve"> จึงเป็นเงินลงทุนในการร่วมค้าซึ่งแสดงรายการและวัดมูลค่าในงบการเงินรวมเช่นเดียวกันกับเงินลงทุนในบริษัทร่วมคือใช้วิธีส่วนได้เสีย</w:t>
      </w:r>
    </w:p>
    <w:p w:rsidR="00341831" w:rsidRPr="004F5042" w:rsidRDefault="00341831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341831" w:rsidRPr="004F5042" w:rsidSect="002B0D8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3" w:chapStyle="1"/>
          <w:cols w:space="720"/>
          <w:titlePg/>
        </w:sectPr>
      </w:pPr>
    </w:p>
    <w:p w:rsidR="00883EA7" w:rsidRPr="004F5042" w:rsidRDefault="00883EA7" w:rsidP="006E52E8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F5042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เงินลงทุนใน</w:t>
      </w:r>
      <w:r w:rsidRPr="004F504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บริษัทร่วม</w:t>
      </w:r>
      <w:r w:rsidR="009D5FC6">
        <w:rPr>
          <w:rFonts w:ascii="Angsana New" w:hAnsi="Angsana New" w:hint="cs"/>
          <w:i/>
          <w:iCs/>
          <w:color w:val="000000"/>
          <w:sz w:val="30"/>
          <w:szCs w:val="30"/>
          <w:cs/>
        </w:rPr>
        <w:t>และการร่วมค้า</w:t>
      </w:r>
      <w:r w:rsidRPr="004F504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ซึ่งบันทึกด้วยวิธีส่วนได้เสีย</w:t>
      </w:r>
    </w:p>
    <w:p w:rsidR="00883EA7" w:rsidRPr="004F5042" w:rsidRDefault="00883EA7" w:rsidP="00883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426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-62" w:tblpY="272"/>
        <w:tblW w:w="15344" w:type="dxa"/>
        <w:tblLayout w:type="fixed"/>
        <w:tblLook w:val="01E0"/>
      </w:tblPr>
      <w:tblGrid>
        <w:gridCol w:w="4571"/>
        <w:gridCol w:w="1134"/>
        <w:gridCol w:w="283"/>
        <w:gridCol w:w="1135"/>
        <w:gridCol w:w="283"/>
        <w:gridCol w:w="1134"/>
        <w:gridCol w:w="236"/>
        <w:gridCol w:w="1181"/>
        <w:gridCol w:w="236"/>
        <w:gridCol w:w="1182"/>
        <w:gridCol w:w="236"/>
        <w:gridCol w:w="1182"/>
        <w:gridCol w:w="236"/>
        <w:gridCol w:w="1040"/>
        <w:gridCol w:w="236"/>
        <w:gridCol w:w="1039"/>
      </w:tblGrid>
      <w:tr w:rsidR="00EB3D4C" w:rsidRPr="004F5042" w:rsidTr="00301676">
        <w:trPr>
          <w:trHeight w:val="311"/>
        </w:trPr>
        <w:tc>
          <w:tcPr>
            <w:tcW w:w="4571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</w:t>
            </w:r>
            <w:r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</w:t>
            </w:r>
          </w:p>
        </w:tc>
        <w:tc>
          <w:tcPr>
            <w:tcW w:w="283" w:type="dxa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938" w:type="dxa"/>
            <w:gridSpan w:val="11"/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</w:tr>
      <w:tr w:rsidR="00301676" w:rsidRPr="004F5042" w:rsidTr="00301676">
        <w:trPr>
          <w:trHeight w:val="311"/>
        </w:trPr>
        <w:tc>
          <w:tcPr>
            <w:tcW w:w="4571" w:type="dxa"/>
            <w:vMerge w:val="restart"/>
            <w:vAlign w:val="bottom"/>
          </w:tcPr>
          <w:p w:rsidR="00301676" w:rsidRPr="004F5042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bottom w:val="single" w:sz="4" w:space="0" w:color="auto"/>
            </w:tcBorders>
          </w:tcPr>
          <w:p w:rsidR="00301676" w:rsidRPr="004F5042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ถือหุ้นโดย</w:t>
            </w:r>
          </w:p>
          <w:p w:rsidR="00301676" w:rsidRPr="004F5042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บริษัทย่อย </w:t>
            </w:r>
            <w:r w:rsidRPr="004F504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301676" w:rsidRPr="004F5042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938" w:type="dxa"/>
            <w:gridSpan w:val="11"/>
            <w:tcBorders>
              <w:bottom w:val="single" w:sz="4" w:space="0" w:color="auto"/>
            </w:tcBorders>
            <w:vAlign w:val="bottom"/>
          </w:tcPr>
          <w:p w:rsidR="00301676" w:rsidRPr="004F5042" w:rsidRDefault="00301676" w:rsidP="00301676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งบการเงินรวม (</w:t>
            </w:r>
            <w:r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301676" w:rsidRPr="004F5042" w:rsidTr="00301676">
        <w:trPr>
          <w:trHeight w:val="311"/>
        </w:trPr>
        <w:tc>
          <w:tcPr>
            <w:tcW w:w="4571" w:type="dxa"/>
            <w:vMerge/>
            <w:vAlign w:val="bottom"/>
          </w:tcPr>
          <w:p w:rsidR="00301676" w:rsidRPr="004F5042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4" w:space="0" w:color="auto"/>
            </w:tcBorders>
          </w:tcPr>
          <w:p w:rsidR="00301676" w:rsidRPr="004F5042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3" w:type="dxa"/>
            <w:vMerge/>
          </w:tcPr>
          <w:p w:rsidR="00301676" w:rsidRPr="004F5042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4F5042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4F5042" w:rsidRDefault="00301676" w:rsidP="00AC1458">
            <w:pPr>
              <w:pStyle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EB2E33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B2E3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F054EE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EB2E33" w:rsidRDefault="00301676" w:rsidP="00AC145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B2E33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</w:t>
            </w:r>
          </w:p>
        </w:tc>
      </w:tr>
      <w:tr w:rsidR="000654FC" w:rsidRPr="004F5042" w:rsidTr="00AC1458">
        <w:tc>
          <w:tcPr>
            <w:tcW w:w="4571" w:type="dxa"/>
            <w:vAlign w:val="bottom"/>
          </w:tcPr>
          <w:p w:rsidR="000654FC" w:rsidRPr="004F5042" w:rsidRDefault="000654FC" w:rsidP="000654FC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0654FC" w:rsidRPr="004F5042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2216F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F61253" w:rsidRPr="004F5042" w:rsidTr="00AC1458">
        <w:tc>
          <w:tcPr>
            <w:tcW w:w="4571" w:type="dxa"/>
            <w:shd w:val="clear" w:color="auto" w:fill="auto"/>
          </w:tcPr>
          <w:p w:rsidR="00F61253" w:rsidRPr="0038601E" w:rsidRDefault="00F61253" w:rsidP="00F61253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860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เงินลงทุนใน</w:t>
            </w:r>
            <w:r w:rsidRPr="0038601E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DF5AE4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DF5AE4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F61253" w:rsidRPr="00031CA1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61253" w:rsidRPr="00DF5AE4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61253" w:rsidRPr="00BF20FB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1253" w:rsidRPr="004F5042" w:rsidTr="00AC1458">
        <w:tc>
          <w:tcPr>
            <w:tcW w:w="4571" w:type="dxa"/>
            <w:shd w:val="clear" w:color="auto" w:fill="auto"/>
          </w:tcPr>
          <w:p w:rsidR="00F61253" w:rsidRDefault="00F61253" w:rsidP="00F61253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F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พลังงานเพื่อโลกสีเขียว</w:t>
            </w:r>
            <w:r w:rsidRPr="00DF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F61253" w:rsidRPr="004F5042" w:rsidRDefault="00F61253" w:rsidP="00F61253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DF5AE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DF5AE4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“GEP”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F61253" w:rsidRPr="00DF5AE4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F61253" w:rsidRPr="00DF5AE4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F61253" w:rsidRPr="00031CA1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61253" w:rsidRPr="00031CA1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CA1">
              <w:rPr>
                <w:rFonts w:ascii="Angsana New" w:hAnsi="Angsana New"/>
                <w:sz w:val="30"/>
                <w:szCs w:val="30"/>
              </w:rPr>
              <w:t>125,756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61253" w:rsidRPr="00DF5AE4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61253" w:rsidRPr="00DF5AE4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F5AE4">
              <w:rPr>
                <w:rFonts w:ascii="Angsana New" w:hAnsi="Angsana New"/>
                <w:sz w:val="30"/>
                <w:szCs w:val="30"/>
              </w:rPr>
              <w:t>25,756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61253" w:rsidRPr="00BF20FB" w:rsidRDefault="00F61253" w:rsidP="0081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0FB">
              <w:rPr>
                <w:rFonts w:ascii="Angsana New" w:hAnsi="Angsana New"/>
                <w:sz w:val="30"/>
                <w:szCs w:val="30"/>
              </w:rPr>
              <w:t>31</w:t>
            </w:r>
            <w:r w:rsidR="008138BA">
              <w:rPr>
                <w:rFonts w:ascii="Angsana New" w:hAnsi="Angsana New"/>
                <w:sz w:val="30"/>
                <w:szCs w:val="30"/>
              </w:rPr>
              <w:t>7,629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316,980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F61253" w:rsidRPr="004F5042" w:rsidTr="00F61253">
        <w:tc>
          <w:tcPr>
            <w:tcW w:w="4571" w:type="dxa"/>
            <w:shd w:val="clear" w:color="auto" w:fill="auto"/>
          </w:tcPr>
          <w:p w:rsidR="00F61253" w:rsidRPr="0038601E" w:rsidRDefault="00F61253" w:rsidP="00F61253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860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เงินลงทุนใน</w:t>
            </w:r>
            <w:r w:rsidR="00575334" w:rsidRPr="0038601E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134" w:type="dxa"/>
            <w:shd w:val="clear" w:color="auto" w:fill="auto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DF5AE4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DF5AE4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F61253" w:rsidRPr="00031CA1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61253" w:rsidRPr="00DF5AE4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61253" w:rsidRPr="00BF20FB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61253" w:rsidRPr="00DF5AE4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1253" w:rsidRPr="004F5042" w:rsidTr="00F61253">
        <w:tc>
          <w:tcPr>
            <w:tcW w:w="4571" w:type="dxa"/>
            <w:shd w:val="clear" w:color="auto" w:fill="auto"/>
          </w:tcPr>
          <w:p w:rsidR="00F61253" w:rsidRPr="00F054EE" w:rsidRDefault="00F61253" w:rsidP="00F61253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บริษัท เซฟ เอนเนอจี โฮลดิ้ง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“SAFE”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F61253" w:rsidRPr="004F5042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F61253" w:rsidRPr="004F5042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F61253" w:rsidRPr="00031CA1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CA1">
              <w:rPr>
                <w:rFonts w:ascii="Angsana New" w:hAnsi="Angsana New"/>
                <w:sz w:val="30"/>
                <w:szCs w:val="30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61253" w:rsidRPr="004F5042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1253" w:rsidRPr="00BF20FB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0FB">
              <w:rPr>
                <w:rFonts w:ascii="Angsana New" w:hAnsi="Angsana New"/>
                <w:sz w:val="30"/>
                <w:szCs w:val="30"/>
              </w:rPr>
              <w:t>213,059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157,712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F61253" w:rsidRPr="004F5042" w:rsidTr="00AC1458">
        <w:tc>
          <w:tcPr>
            <w:tcW w:w="4571" w:type="dxa"/>
          </w:tcPr>
          <w:p w:rsidR="00F61253" w:rsidRPr="004F5042" w:rsidRDefault="00F61253" w:rsidP="00F61253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F61253" w:rsidRPr="004F5042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F61253" w:rsidRPr="004F5042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F61253" w:rsidRPr="000654FC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F61253" w:rsidRPr="004F5042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1253" w:rsidRPr="00BF20FB" w:rsidRDefault="00F61253" w:rsidP="00D1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20FB">
              <w:rPr>
                <w:rFonts w:ascii="Angsana New" w:hAnsi="Angsana New"/>
                <w:sz w:val="30"/>
                <w:szCs w:val="30"/>
              </w:rPr>
              <w:t>53</w:t>
            </w:r>
            <w:r w:rsidR="00D16F49">
              <w:rPr>
                <w:rFonts w:ascii="Angsana New" w:hAnsi="Angsana New"/>
                <w:sz w:val="30"/>
                <w:szCs w:val="30"/>
              </w:rPr>
              <w:t>0,688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474,692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F61253" w:rsidRPr="004F504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5003DF" w:rsidRDefault="005003DF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054EE" w:rsidRPr="00F054EE" w:rsidRDefault="00F054EE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ส่วนแบ่งกำไรจาก </w:t>
      </w:r>
      <w:r>
        <w:rPr>
          <w:rFonts w:ascii="Angsana New" w:hAnsi="Angsana New"/>
          <w:sz w:val="30"/>
          <w:szCs w:val="30"/>
        </w:rPr>
        <w:t xml:space="preserve">SAFE </w:t>
      </w:r>
      <w:r>
        <w:rPr>
          <w:rFonts w:ascii="Angsana New" w:hAnsi="Angsana New" w:hint="cs"/>
          <w:sz w:val="30"/>
          <w:szCs w:val="30"/>
          <w:cs/>
        </w:rPr>
        <w:t xml:space="preserve">และส่วนแบ่งขาดทุนจาก </w:t>
      </w:r>
      <w:r>
        <w:rPr>
          <w:rFonts w:ascii="Angsana New" w:hAnsi="Angsana New"/>
          <w:sz w:val="30"/>
          <w:szCs w:val="30"/>
        </w:rPr>
        <w:t xml:space="preserve">GEP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31 มีนาคม 2561 มีจำนวนเงินประมาณ 3.6 ล้านบาทและ 3.4 ล้านบาท ตามลำดับ </w:t>
      </w:r>
      <w:r w:rsidR="000B25D6" w:rsidRPr="000B25D6">
        <w:rPr>
          <w:rFonts w:ascii="Angsana New" w:hAnsi="Angsana New" w:hint="cs"/>
          <w:sz w:val="30"/>
          <w:szCs w:val="30"/>
          <w:cs/>
        </w:rPr>
        <w:t>ในขณะที่ส่วนแบ่งขาดทุนเบ็ดเสร็จอื่นจาก</w:t>
      </w:r>
      <w:r w:rsidR="000B25D6">
        <w:rPr>
          <w:rFonts w:ascii="Angsana New" w:hAnsi="Angsana New"/>
          <w:sz w:val="30"/>
          <w:szCs w:val="30"/>
        </w:rPr>
        <w:t xml:space="preserve"> GEP </w:t>
      </w:r>
      <w:r w:rsidR="000B25D6" w:rsidRPr="000B25D6">
        <w:rPr>
          <w:rFonts w:ascii="Angsana New" w:hAnsi="Angsana New" w:hint="cs"/>
          <w:sz w:val="30"/>
          <w:szCs w:val="30"/>
          <w:cs/>
        </w:rPr>
        <w:t>สำหรับงวดเดียวกันมีจำนวนเงินประมาณ</w:t>
      </w:r>
      <w:r w:rsidR="000B25D6" w:rsidRPr="000B25D6">
        <w:rPr>
          <w:rFonts w:ascii="Angsana New" w:hAnsi="Angsana New"/>
          <w:sz w:val="30"/>
          <w:szCs w:val="30"/>
          <w:cs/>
        </w:rPr>
        <w:t xml:space="preserve"> 1.6 </w:t>
      </w:r>
      <w:r w:rsidR="000B25D6" w:rsidRPr="000B25D6">
        <w:rPr>
          <w:rFonts w:ascii="Angsana New" w:hAnsi="Angsana New" w:hint="cs"/>
          <w:sz w:val="30"/>
          <w:szCs w:val="30"/>
          <w:cs/>
        </w:rPr>
        <w:t>ล้านบาท</w:t>
      </w:r>
      <w:r w:rsidR="000B25D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นอกจากนี้ ในระหว่างงวดเดียวกันบริษัทย่อยของบริษัทได้ลงทุนเพิ่มเติมใน </w:t>
      </w:r>
      <w:r>
        <w:rPr>
          <w:rFonts w:ascii="Angsana New" w:hAnsi="Angsana New"/>
          <w:sz w:val="30"/>
          <w:szCs w:val="30"/>
        </w:rPr>
        <w:t xml:space="preserve">GEP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เป็นจำนวนเงินประมาณ 5.6 ล้านบาทและจ่ายเงินล่วงหน้าค่าหุ้นจากแผนการเพิ่มทุนของ </w:t>
      </w:r>
      <w:r>
        <w:rPr>
          <w:rFonts w:ascii="Angsana New" w:hAnsi="Angsana New"/>
          <w:sz w:val="30"/>
          <w:szCs w:val="30"/>
        </w:rPr>
        <w:t xml:space="preserve">GEP </w:t>
      </w:r>
      <w:r w:rsidR="00BF5D92">
        <w:rPr>
          <w:rFonts w:ascii="Angsana New" w:hAnsi="Angsana New" w:hint="cs"/>
          <w:sz w:val="30"/>
          <w:szCs w:val="30"/>
          <w:cs/>
        </w:rPr>
        <w:t>อ</w:t>
      </w:r>
      <w:r w:rsidR="000B25D6">
        <w:rPr>
          <w:rFonts w:ascii="Angsana New" w:hAnsi="Angsana New" w:hint="cs"/>
          <w:sz w:val="30"/>
          <w:szCs w:val="30"/>
          <w:cs/>
        </w:rPr>
        <w:t>ีกจำนวนเงินประมาณ</w:t>
      </w:r>
      <w:r w:rsidR="000B25D6">
        <w:rPr>
          <w:rFonts w:ascii="Angsana New" w:hAnsi="Angsana New"/>
          <w:sz w:val="30"/>
          <w:szCs w:val="30"/>
        </w:rPr>
        <w:t xml:space="preserve"> </w:t>
      </w:r>
      <w:r w:rsidR="00BF5D92">
        <w:rPr>
          <w:rFonts w:ascii="Angsana New" w:hAnsi="Angsana New" w:hint="cs"/>
          <w:sz w:val="30"/>
          <w:szCs w:val="30"/>
          <w:cs/>
        </w:rPr>
        <w:t>22.9</w:t>
      </w:r>
      <w:r w:rsidR="00841F5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ส่วนการลงทุนที่เพิ่มขึ้นในระหว่างงวดเดียวกันใน </w:t>
      </w:r>
      <w:r>
        <w:rPr>
          <w:rFonts w:ascii="Angsana New" w:hAnsi="Angsana New"/>
          <w:sz w:val="30"/>
          <w:szCs w:val="30"/>
        </w:rPr>
        <w:t xml:space="preserve">SAFE </w:t>
      </w:r>
      <w:r>
        <w:rPr>
          <w:rFonts w:ascii="Angsana New" w:hAnsi="Angsana New" w:hint="cs"/>
          <w:sz w:val="30"/>
          <w:szCs w:val="30"/>
          <w:cs/>
        </w:rPr>
        <w:t>ประมาณ 51.7 ล้านบาท เป็นรายการโอนมาจากเงินจ่ายล่วงหน้าค่าหุ้นเมื่อสิ้นปี 2560</w:t>
      </w:r>
    </w:p>
    <w:p w:rsidR="00DF5AE4" w:rsidRPr="001E4874" w:rsidRDefault="00DF5AE4" w:rsidP="00883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426"/>
        <w:jc w:val="thaiDistribute"/>
        <w:rPr>
          <w:rFonts w:ascii="Angsana New" w:hAnsi="Angsana New"/>
          <w:sz w:val="28"/>
          <w:szCs w:val="28"/>
          <w:cs/>
        </w:rPr>
        <w:sectPr w:rsidR="00DF5AE4" w:rsidRPr="001E4874" w:rsidSect="00D149BB">
          <w:footerReference w:type="first" r:id="rId13"/>
          <w:pgSz w:w="16834" w:h="11909" w:orient="landscape" w:code="9"/>
          <w:pgMar w:top="1134" w:right="567" w:bottom="1440" w:left="1219" w:header="992" w:footer="308" w:gutter="0"/>
          <w:pgNumType w:start="14" w:chapStyle="1"/>
          <w:cols w:space="720"/>
          <w:titlePg/>
          <w:docGrid w:linePitch="245"/>
        </w:sectPr>
      </w:pPr>
    </w:p>
    <w:p w:rsidR="000841C6" w:rsidRPr="00806277" w:rsidRDefault="000841C6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ค่าใช้จ่ายค้างจ่ายและหนี้สินหมุนเวียนอื่น</w:t>
      </w:r>
    </w:p>
    <w:p w:rsidR="001A69FC" w:rsidRDefault="001A69FC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6B4EC9" w:rsidRPr="008D6154" w:rsidTr="00333AE4">
        <w:tc>
          <w:tcPr>
            <w:tcW w:w="3394" w:type="dxa"/>
            <w:vAlign w:val="bottom"/>
          </w:tcPr>
          <w:p w:rsidR="006B4EC9" w:rsidRPr="008D6154" w:rsidRDefault="006B4EC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6B4EC9" w:rsidRPr="008D6154" w:rsidRDefault="006B4EC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B4EC9" w:rsidRPr="008D6154" w:rsidTr="00333AE4">
        <w:tc>
          <w:tcPr>
            <w:tcW w:w="3394" w:type="dxa"/>
            <w:vAlign w:val="bottom"/>
          </w:tcPr>
          <w:p w:rsidR="006B4EC9" w:rsidRPr="008D6154" w:rsidRDefault="006B4EC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EC9" w:rsidRPr="008D6154" w:rsidRDefault="006B4EC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B4EC9" w:rsidRPr="008D6154" w:rsidRDefault="006B4EC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EC9" w:rsidRPr="008D6154" w:rsidRDefault="006B4EC9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C5B" w:rsidRPr="008D6154" w:rsidTr="00333AE4">
        <w:tc>
          <w:tcPr>
            <w:tcW w:w="3394" w:type="dxa"/>
            <w:vAlign w:val="bottom"/>
          </w:tcPr>
          <w:p w:rsidR="00516C5B" w:rsidRPr="008D6154" w:rsidRDefault="00516C5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6C5B" w:rsidRPr="00516C5B" w:rsidRDefault="00516C5B" w:rsidP="0051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6C5B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มีนาคม 2</w:t>
            </w:r>
            <w:r w:rsidRPr="00516C5B">
              <w:rPr>
                <w:rFonts w:ascii="Angsana New" w:hAnsi="Angsana New"/>
                <w:color w:val="000000"/>
                <w:sz w:val="30"/>
                <w:szCs w:val="30"/>
              </w:rPr>
              <w:t>561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516C5B" w:rsidRPr="008D6154" w:rsidRDefault="00516C5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16C5B" w:rsidRPr="00516C5B" w:rsidRDefault="00516C5B" w:rsidP="0051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6C5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16C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516C5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</w:t>
            </w:r>
            <w:r w:rsidRPr="00516C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  <w:vAlign w:val="bottom"/>
          </w:tcPr>
          <w:p w:rsidR="00516C5B" w:rsidRPr="008D6154" w:rsidRDefault="00516C5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516C5B" w:rsidRPr="00516C5B" w:rsidRDefault="00516C5B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6C5B">
              <w:rPr>
                <w:rFonts w:ascii="Angsana New" w:hAnsi="Angsana New"/>
                <w:color w:val="000000"/>
                <w:sz w:val="30"/>
                <w:szCs w:val="30"/>
                <w:cs/>
              </w:rPr>
              <w:t>31 มีนาคม 2</w:t>
            </w:r>
            <w:r w:rsidRPr="00516C5B">
              <w:rPr>
                <w:rFonts w:ascii="Angsana New" w:hAnsi="Angsana New"/>
                <w:color w:val="000000"/>
                <w:sz w:val="30"/>
                <w:szCs w:val="30"/>
              </w:rPr>
              <w:t>561</w:t>
            </w:r>
          </w:p>
        </w:tc>
        <w:tc>
          <w:tcPr>
            <w:tcW w:w="283" w:type="dxa"/>
            <w:vAlign w:val="bottom"/>
          </w:tcPr>
          <w:p w:rsidR="00516C5B" w:rsidRPr="008D6154" w:rsidRDefault="00516C5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16C5B" w:rsidRPr="00516C5B" w:rsidRDefault="00516C5B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6C5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16C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516C5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</w:t>
            </w:r>
            <w:r w:rsidRPr="00516C5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830D1B" w:rsidRPr="008D6154" w:rsidTr="00333AE4">
        <w:tc>
          <w:tcPr>
            <w:tcW w:w="3394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0D1B" w:rsidRPr="008D6154" w:rsidRDefault="000354D7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,052</w:t>
            </w:r>
          </w:p>
        </w:tc>
        <w:tc>
          <w:tcPr>
            <w:tcW w:w="285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22,070</w:t>
            </w:r>
          </w:p>
        </w:tc>
        <w:tc>
          <w:tcPr>
            <w:tcW w:w="283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830D1B" w:rsidRPr="008D6154" w:rsidRDefault="00830D1B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0,871</w:t>
            </w:r>
          </w:p>
        </w:tc>
        <w:tc>
          <w:tcPr>
            <w:tcW w:w="283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21,262</w:t>
            </w:r>
          </w:p>
        </w:tc>
      </w:tr>
      <w:tr w:rsidR="00830D1B" w:rsidRPr="008D6154" w:rsidTr="00333AE4">
        <w:tc>
          <w:tcPr>
            <w:tcW w:w="3394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830D1B" w:rsidRPr="008D6154" w:rsidRDefault="00830D1B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8,791</w:t>
            </w:r>
          </w:p>
        </w:tc>
        <w:tc>
          <w:tcPr>
            <w:tcW w:w="285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18,908</w:t>
            </w:r>
          </w:p>
        </w:tc>
        <w:tc>
          <w:tcPr>
            <w:tcW w:w="283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30D1B" w:rsidRPr="008D6154" w:rsidRDefault="00830D1B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8,791</w:t>
            </w:r>
          </w:p>
        </w:tc>
        <w:tc>
          <w:tcPr>
            <w:tcW w:w="283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18,908</w:t>
            </w:r>
          </w:p>
        </w:tc>
      </w:tr>
      <w:tr w:rsidR="000354D7" w:rsidRPr="008D6154" w:rsidTr="00333AE4">
        <w:tc>
          <w:tcPr>
            <w:tcW w:w="3394" w:type="dxa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7,401</w:t>
            </w:r>
          </w:p>
        </w:tc>
        <w:tc>
          <w:tcPr>
            <w:tcW w:w="285" w:type="dxa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4,972</w:t>
            </w:r>
          </w:p>
        </w:tc>
        <w:tc>
          <w:tcPr>
            <w:tcW w:w="283" w:type="dxa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0354D7" w:rsidRPr="00521E1F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7,401</w:t>
            </w:r>
          </w:p>
        </w:tc>
        <w:tc>
          <w:tcPr>
            <w:tcW w:w="283" w:type="dxa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4,972</w:t>
            </w:r>
          </w:p>
        </w:tc>
      </w:tr>
      <w:tr w:rsidR="00830D1B" w:rsidRPr="008D6154" w:rsidTr="00333AE4">
        <w:tc>
          <w:tcPr>
            <w:tcW w:w="3394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830D1B" w:rsidRPr="008D6154" w:rsidRDefault="00830D1B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6,073</w:t>
            </w:r>
          </w:p>
        </w:tc>
        <w:tc>
          <w:tcPr>
            <w:tcW w:w="285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4,626</w:t>
            </w:r>
          </w:p>
        </w:tc>
        <w:tc>
          <w:tcPr>
            <w:tcW w:w="283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30D1B" w:rsidRPr="00521E1F" w:rsidRDefault="00830D1B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1E1F">
              <w:rPr>
                <w:rFonts w:ascii="Angsana New" w:hAnsi="Angsana New"/>
                <w:sz w:val="30"/>
                <w:szCs w:val="30"/>
              </w:rPr>
              <w:t>6,070</w:t>
            </w:r>
          </w:p>
        </w:tc>
        <w:tc>
          <w:tcPr>
            <w:tcW w:w="283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4,623</w:t>
            </w:r>
          </w:p>
        </w:tc>
      </w:tr>
      <w:tr w:rsidR="00830D1B" w:rsidRPr="008D6154" w:rsidTr="00333AE4">
        <w:tc>
          <w:tcPr>
            <w:tcW w:w="3394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830D1B" w:rsidRPr="008D6154" w:rsidRDefault="00830D1B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3,524</w:t>
            </w:r>
          </w:p>
        </w:tc>
        <w:tc>
          <w:tcPr>
            <w:tcW w:w="285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3,332</w:t>
            </w:r>
          </w:p>
        </w:tc>
        <w:tc>
          <w:tcPr>
            <w:tcW w:w="283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30D1B" w:rsidRPr="008D6154" w:rsidRDefault="00830D1B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83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3,266</w:t>
            </w:r>
          </w:p>
        </w:tc>
      </w:tr>
      <w:tr w:rsidR="000354D7" w:rsidRPr="008D6154" w:rsidTr="00333AE4">
        <w:tc>
          <w:tcPr>
            <w:tcW w:w="3394" w:type="dxa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2,187</w:t>
            </w:r>
          </w:p>
        </w:tc>
        <w:tc>
          <w:tcPr>
            <w:tcW w:w="285" w:type="dxa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4,330</w:t>
            </w:r>
          </w:p>
        </w:tc>
        <w:tc>
          <w:tcPr>
            <w:tcW w:w="283" w:type="dxa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0354D7" w:rsidRPr="00521E1F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1E1F">
              <w:rPr>
                <w:rFonts w:ascii="Angsana New" w:hAnsi="Angsana New"/>
                <w:sz w:val="30"/>
                <w:szCs w:val="30"/>
              </w:rPr>
              <w:t>2,171</w:t>
            </w:r>
          </w:p>
        </w:tc>
        <w:tc>
          <w:tcPr>
            <w:tcW w:w="283" w:type="dxa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354D7" w:rsidRPr="008D6154" w:rsidRDefault="000354D7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4,314</w:t>
            </w:r>
          </w:p>
        </w:tc>
      </w:tr>
      <w:tr w:rsidR="00830D1B" w:rsidRPr="008D6154" w:rsidTr="00333AE4">
        <w:tc>
          <w:tcPr>
            <w:tcW w:w="3394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0D1B" w:rsidRPr="008D6154" w:rsidRDefault="000354D7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5,883</w:t>
            </w:r>
          </w:p>
        </w:tc>
        <w:tc>
          <w:tcPr>
            <w:tcW w:w="285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30D1B" w:rsidRPr="008D6154" w:rsidRDefault="000354D7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3,733</w:t>
            </w:r>
          </w:p>
        </w:tc>
        <w:tc>
          <w:tcPr>
            <w:tcW w:w="283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830D1B" w:rsidRPr="008D6154" w:rsidRDefault="000354D7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5,270</w:t>
            </w:r>
          </w:p>
        </w:tc>
        <w:tc>
          <w:tcPr>
            <w:tcW w:w="283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30D1B" w:rsidRPr="008D6154" w:rsidRDefault="000354D7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3,331</w:t>
            </w:r>
          </w:p>
        </w:tc>
      </w:tr>
      <w:tr w:rsidR="00830D1B" w:rsidRPr="008D6154" w:rsidTr="00333AE4">
        <w:tc>
          <w:tcPr>
            <w:tcW w:w="3394" w:type="dxa"/>
            <w:vAlign w:val="bottom"/>
          </w:tcPr>
          <w:p w:rsidR="00830D1B" w:rsidRPr="008D6154" w:rsidRDefault="00830D1B" w:rsidP="00333AE4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0D1B" w:rsidRPr="008D6154" w:rsidRDefault="00830D1B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</w:t>
            </w:r>
            <w:r w:rsidR="009A292F">
              <w:rPr>
                <w:rFonts w:ascii="Angsana New" w:hAnsi="Angsana New"/>
                <w:sz w:val="30"/>
                <w:szCs w:val="30"/>
              </w:rPr>
              <w:t>1</w:t>
            </w:r>
            <w:r w:rsidR="004A5DF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5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61,971</w:t>
            </w:r>
          </w:p>
        </w:tc>
        <w:tc>
          <w:tcPr>
            <w:tcW w:w="283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0D1B" w:rsidRPr="008D6154" w:rsidRDefault="00830D1B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54,06</w:t>
            </w:r>
            <w:r w:rsidR="004A5DF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0D1B" w:rsidRPr="008D6154" w:rsidRDefault="00830D1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60,676</w:t>
            </w:r>
          </w:p>
        </w:tc>
      </w:tr>
    </w:tbl>
    <w:p w:rsidR="00806277" w:rsidRDefault="00806277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63DD6" w:rsidRPr="004F5042" w:rsidRDefault="00F63DD6" w:rsidP="00F63DD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63DD6" w:rsidRPr="004F5042" w:rsidRDefault="00F63DD6" w:rsidP="00F6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07" w:type="dxa"/>
        <w:tblLook w:val="04A0"/>
      </w:tblPr>
      <w:tblGrid>
        <w:gridCol w:w="6062"/>
        <w:gridCol w:w="270"/>
        <w:gridCol w:w="1620"/>
        <w:gridCol w:w="236"/>
        <w:gridCol w:w="1719"/>
      </w:tblGrid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825C60" w:rsidP="006B4EC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B4EC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="00F63DD6" w:rsidRPr="004F5042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F63DD6" w:rsidP="006B4EC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6B4EC9" w:rsidRPr="004F5042" w:rsidTr="00B049DA">
        <w:tc>
          <w:tcPr>
            <w:tcW w:w="6062" w:type="dxa"/>
          </w:tcPr>
          <w:p w:rsidR="006B4EC9" w:rsidRPr="004F5042" w:rsidRDefault="006B4EC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6B4EC9" w:rsidRPr="004F5042" w:rsidRDefault="006B4EC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6B4EC9" w:rsidRPr="00D0205F" w:rsidRDefault="00D0205F" w:rsidP="00D0205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05F">
              <w:rPr>
                <w:rFonts w:ascii="Angsana New" w:hAnsi="Angsana New" w:cs="Angsana New" w:hint="cs"/>
                <w:sz w:val="30"/>
                <w:szCs w:val="30"/>
                <w:cs/>
              </w:rPr>
              <w:t>699</w:t>
            </w:r>
            <w:r w:rsidR="006B4EC9" w:rsidRPr="00D02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205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B4EC9" w:rsidRPr="00D0205F">
              <w:rPr>
                <w:rFonts w:ascii="Angsana New" w:hAnsi="Angsana New" w:cs="Angsana New"/>
                <w:sz w:val="30"/>
                <w:szCs w:val="30"/>
              </w:rPr>
              <w:t xml:space="preserve">00                    </w:t>
            </w:r>
          </w:p>
        </w:tc>
        <w:tc>
          <w:tcPr>
            <w:tcW w:w="236" w:type="dxa"/>
          </w:tcPr>
          <w:p w:rsidR="006B4EC9" w:rsidRPr="004F5042" w:rsidRDefault="006B4EC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6B4EC9" w:rsidRPr="00FE278A" w:rsidRDefault="006B4EC9" w:rsidP="000354D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78A">
              <w:rPr>
                <w:rFonts w:ascii="Angsana New" w:hAnsi="Angsana New" w:cs="Angsana New"/>
                <w:sz w:val="30"/>
                <w:szCs w:val="30"/>
                <w:cs/>
              </w:rPr>
              <w:t>500</w:t>
            </w:r>
            <w:r w:rsidRPr="00FE278A">
              <w:rPr>
                <w:rFonts w:ascii="Angsana New" w:hAnsi="Angsana New" w:cs="Angsana New"/>
                <w:sz w:val="30"/>
                <w:szCs w:val="30"/>
              </w:rPr>
              <w:t xml:space="preserve">,000                    </w:t>
            </w:r>
          </w:p>
        </w:tc>
      </w:tr>
      <w:tr w:rsidR="000354D7" w:rsidRPr="004F5042" w:rsidTr="00B049DA">
        <w:tc>
          <w:tcPr>
            <w:tcW w:w="6062" w:type="dxa"/>
          </w:tcPr>
          <w:p w:rsidR="000354D7" w:rsidRPr="004F5042" w:rsidRDefault="000354D7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0354D7" w:rsidRPr="004F5042" w:rsidRDefault="000354D7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0354D7" w:rsidRPr="00D0205F" w:rsidRDefault="000354D7" w:rsidP="000354D7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05F">
              <w:rPr>
                <w:rFonts w:ascii="Angsana New" w:hAnsi="Angsana New" w:cs="Angsana New"/>
                <w:sz w:val="30"/>
                <w:szCs w:val="30"/>
              </w:rPr>
              <w:t>( 17,668)</w:t>
            </w:r>
          </w:p>
        </w:tc>
        <w:tc>
          <w:tcPr>
            <w:tcW w:w="236" w:type="dxa"/>
          </w:tcPr>
          <w:p w:rsidR="000354D7" w:rsidRPr="004F5042" w:rsidRDefault="000354D7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0354D7" w:rsidRPr="00D0205F" w:rsidRDefault="000354D7" w:rsidP="000354D7">
            <w:pPr>
              <w:pStyle w:val="NoSpacing"/>
              <w:tabs>
                <w:tab w:val="left" w:pos="227"/>
                <w:tab w:val="left" w:pos="601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05F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D020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116</w:t>
            </w:r>
            <w:r w:rsidRPr="00D0205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B4EC9" w:rsidRPr="004F5042" w:rsidTr="00D0205F">
        <w:tc>
          <w:tcPr>
            <w:tcW w:w="6062" w:type="dxa"/>
          </w:tcPr>
          <w:p w:rsidR="006B4EC9" w:rsidRPr="004F5042" w:rsidRDefault="006B4EC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6B4EC9" w:rsidRPr="004F5042" w:rsidRDefault="006B4EC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auto"/>
            </w:tcBorders>
          </w:tcPr>
          <w:p w:rsidR="006B4EC9" w:rsidRPr="00D0205F" w:rsidRDefault="00D0205F" w:rsidP="00D0205F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205F">
              <w:rPr>
                <w:rFonts w:ascii="Angsana New" w:hAnsi="Angsana New" w:cs="Angsana New"/>
                <w:sz w:val="30"/>
                <w:szCs w:val="30"/>
              </w:rPr>
              <w:t>682</w:t>
            </w:r>
            <w:r w:rsidR="006B4EC9" w:rsidRPr="00D020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0205F">
              <w:rPr>
                <w:rFonts w:ascii="Angsana New" w:hAnsi="Angsana New" w:cs="Angsana New"/>
                <w:sz w:val="30"/>
                <w:szCs w:val="30"/>
              </w:rPr>
              <w:t>232</w:t>
            </w:r>
          </w:p>
        </w:tc>
        <w:tc>
          <w:tcPr>
            <w:tcW w:w="236" w:type="dxa"/>
          </w:tcPr>
          <w:p w:rsidR="006B4EC9" w:rsidRPr="004F5042" w:rsidRDefault="006B4EC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double" w:sz="4" w:space="0" w:color="auto"/>
            </w:tcBorders>
          </w:tcPr>
          <w:p w:rsidR="006B4EC9" w:rsidRPr="00FE278A" w:rsidRDefault="006B4EC9" w:rsidP="00516C5B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278A">
              <w:rPr>
                <w:rFonts w:ascii="Angsana New" w:hAnsi="Angsana New" w:cs="Angsana New"/>
                <w:sz w:val="30"/>
                <w:szCs w:val="30"/>
              </w:rPr>
              <w:t>499,</w:t>
            </w:r>
            <w:r w:rsidR="00516C5B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16C5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</w:tbl>
    <w:p w:rsidR="00F63DD6" w:rsidRPr="004F5042" w:rsidRDefault="00F63DD6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0354D7" w:rsidRPr="006B4EC9" w:rsidRDefault="006B4EC9" w:rsidP="000354D7">
      <w:pPr>
        <w:pStyle w:val="NoSpacing"/>
        <w:jc w:val="both"/>
        <w:rPr>
          <w:rFonts w:ascii="Angsana New" w:hAnsi="Angsana New" w:cs="Angsana New"/>
          <w:sz w:val="30"/>
          <w:szCs w:val="30"/>
        </w:rPr>
      </w:pPr>
      <w:r w:rsidRPr="006B4EC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B4EC9">
        <w:rPr>
          <w:rFonts w:ascii="Angsana New" w:hAnsi="Angsana New" w:cs="Angsana New"/>
          <w:sz w:val="30"/>
          <w:szCs w:val="30"/>
        </w:rPr>
        <w:t xml:space="preserve">26 </w:t>
      </w:r>
      <w:r w:rsidRPr="006B4EC9">
        <w:rPr>
          <w:rFonts w:ascii="Angsana New" w:hAnsi="Angsana New" w:cs="Angsana New"/>
          <w:sz w:val="30"/>
          <w:szCs w:val="30"/>
          <w:cs/>
        </w:rPr>
        <w:t>พฤษภาคม</w:t>
      </w:r>
      <w:r w:rsidRPr="006B4EC9">
        <w:rPr>
          <w:rFonts w:ascii="Angsana New" w:hAnsi="Angsana New" w:cs="Angsana New"/>
          <w:sz w:val="30"/>
          <w:szCs w:val="30"/>
        </w:rPr>
        <w:t xml:space="preserve"> 2559 </w:t>
      </w:r>
      <w:r w:rsidRPr="006B4EC9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บริษัทได้ออกหุ้นกู้ชนิดระบุชื่อผู้ถือ ไม่ด้อยสิทธิ และไม่มีหลักประกันให้แก่ผู้ลงทุนสถาบันจำนวน</w:t>
      </w:r>
      <w:r w:rsidRPr="006B4EC9">
        <w:rPr>
          <w:rFonts w:ascii="Angsana New" w:hAnsi="Angsana New" w:cs="Angsana New"/>
          <w:sz w:val="30"/>
          <w:szCs w:val="30"/>
        </w:rPr>
        <w:t xml:space="preserve"> 500,000</w:t>
      </w:r>
      <w:r w:rsidRPr="006B4EC9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6B4EC9">
        <w:rPr>
          <w:rFonts w:ascii="Angsana New" w:hAnsi="Angsana New" w:cs="Angsana New"/>
          <w:sz w:val="30"/>
          <w:szCs w:val="30"/>
        </w:rPr>
        <w:t xml:space="preserve">1,000 </w:t>
      </w:r>
      <w:r w:rsidRPr="006B4EC9">
        <w:rPr>
          <w:rFonts w:ascii="Angsana New" w:hAnsi="Angsana New" w:cs="Angsana New"/>
          <w:sz w:val="30"/>
          <w:szCs w:val="30"/>
          <w:cs/>
        </w:rPr>
        <w:t>บาท</w:t>
      </w:r>
      <w:r w:rsidRPr="006B4EC9">
        <w:rPr>
          <w:rFonts w:ascii="Angsana New" w:hAnsi="Angsana New" w:cs="Angsana New"/>
          <w:sz w:val="30"/>
          <w:szCs w:val="30"/>
        </w:rPr>
        <w:t xml:space="preserve"> </w:t>
      </w:r>
      <w:r w:rsidRPr="006B4EC9">
        <w:rPr>
          <w:rFonts w:ascii="Angsana New" w:hAnsi="Angsana New" w:cs="Angsana New"/>
          <w:sz w:val="30"/>
          <w:szCs w:val="30"/>
          <w:cs/>
        </w:rPr>
        <w:t>หุ้นกู้นี้มีอัตราดอกเบี้ยร้อยละ</w:t>
      </w:r>
      <w:r w:rsidRPr="006B4EC9">
        <w:rPr>
          <w:rFonts w:ascii="Angsana New" w:hAnsi="Angsana New" w:cs="Angsana New"/>
          <w:sz w:val="30"/>
          <w:szCs w:val="30"/>
        </w:rPr>
        <w:t xml:space="preserve"> 5.4 </w:t>
      </w:r>
      <w:r w:rsidRPr="006B4EC9">
        <w:rPr>
          <w:rFonts w:ascii="Angsana New" w:hAnsi="Angsana New" w:cs="Angsana New"/>
          <w:sz w:val="30"/>
          <w:szCs w:val="30"/>
          <w:cs/>
        </w:rPr>
        <w:t xml:space="preserve">ต่อปี ดอกเบี้ยครบกำหนดชำระทุก </w:t>
      </w:r>
      <w:r w:rsidRPr="006B4EC9">
        <w:rPr>
          <w:rFonts w:ascii="Angsana New" w:hAnsi="Angsana New" w:cs="Angsana New"/>
          <w:sz w:val="30"/>
          <w:szCs w:val="30"/>
        </w:rPr>
        <w:t xml:space="preserve">3 </w:t>
      </w:r>
      <w:r w:rsidRPr="006B4EC9">
        <w:rPr>
          <w:rFonts w:ascii="Angsana New" w:hAnsi="Angsana New" w:cs="Angsana New"/>
          <w:sz w:val="30"/>
          <w:szCs w:val="30"/>
          <w:cs/>
        </w:rPr>
        <w:t>เดือน</w:t>
      </w:r>
      <w:r w:rsidRPr="006B4EC9">
        <w:rPr>
          <w:rFonts w:ascii="Angsana New" w:hAnsi="Angsana New" w:cs="Angsana New"/>
          <w:sz w:val="30"/>
          <w:szCs w:val="30"/>
        </w:rPr>
        <w:t xml:space="preserve"> </w:t>
      </w:r>
      <w:r w:rsidRPr="006B4EC9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และครบกำหนดไถ่ถอนในวันที่ </w:t>
      </w:r>
      <w:r w:rsidRPr="006B4EC9">
        <w:rPr>
          <w:rFonts w:ascii="Angsana New" w:hAnsi="Angsana New" w:cs="Angsana New"/>
          <w:sz w:val="30"/>
          <w:szCs w:val="30"/>
        </w:rPr>
        <w:t xml:space="preserve">26 </w:t>
      </w:r>
      <w:r w:rsidRPr="006B4EC9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6B4EC9">
        <w:rPr>
          <w:rFonts w:ascii="Angsana New" w:hAnsi="Angsana New" w:cs="Angsana New"/>
          <w:sz w:val="30"/>
          <w:szCs w:val="30"/>
        </w:rPr>
        <w:t>2561</w:t>
      </w:r>
      <w:r w:rsidR="000354D7">
        <w:rPr>
          <w:rFonts w:ascii="Angsana New" w:hAnsi="Angsana New" w:cs="Angsana New"/>
          <w:sz w:val="30"/>
          <w:szCs w:val="30"/>
        </w:rPr>
        <w:t xml:space="preserve"> </w:t>
      </w:r>
      <w:r w:rsidR="000354D7" w:rsidRPr="006B4EC9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</w:t>
      </w:r>
      <w:r w:rsidR="000354D7">
        <w:rPr>
          <w:rFonts w:ascii="Angsana New" w:hAnsi="Angsana New" w:cs="Angsana New"/>
          <w:sz w:val="30"/>
          <w:szCs w:val="30"/>
          <w:cs/>
        </w:rPr>
        <w:t>ี่สำคัญซึ่งบริษัทต้องปฏิบัติตาม</w:t>
      </w:r>
      <w:r w:rsidR="000354D7">
        <w:rPr>
          <w:rFonts w:ascii="Angsana New" w:hAnsi="Angsana New" w:cs="Angsana New" w:hint="cs"/>
          <w:sz w:val="30"/>
          <w:szCs w:val="30"/>
          <w:cs/>
        </w:rPr>
        <w:t>ไ</w:t>
      </w:r>
      <w:r w:rsidR="000354D7" w:rsidRPr="006B4EC9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="000354D7" w:rsidRPr="006B4EC9">
        <w:rPr>
          <w:rFonts w:ascii="Angsana New" w:hAnsi="Angsana New" w:cs="Angsana New"/>
          <w:sz w:val="30"/>
          <w:szCs w:val="30"/>
        </w:rPr>
        <w:t>4:1</w:t>
      </w:r>
    </w:p>
    <w:p w:rsidR="006B4EC9" w:rsidRDefault="006B4EC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:rsidR="00341831" w:rsidRDefault="00341831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:rsidR="00831FA9" w:rsidRDefault="00831FA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:rsidR="00831FA9" w:rsidRPr="00952A0F" w:rsidRDefault="00831FA9" w:rsidP="00831FA9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E1B19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E17BA9" w:rsidRPr="000E1B19">
        <w:rPr>
          <w:rFonts w:ascii="Angsana New" w:hAnsi="Angsana New" w:cs="Angsana New" w:hint="cs"/>
          <w:sz w:val="30"/>
          <w:szCs w:val="30"/>
          <w:cs/>
        </w:rPr>
        <w:t xml:space="preserve">16 กุมภาพันธ์ 2561 </w:t>
      </w:r>
      <w:r w:rsidRPr="000E1B19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บริษัทได้ออกหุ้นกู้ชนิดระบุชื่อผู้ถือ ไม่ด้อยสิทธิ และไม่มีหลักประกันให้แก่ผู้ลงทุนสถาบันจำนวน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="00524A72" w:rsidRPr="000E1B19">
        <w:rPr>
          <w:rFonts w:ascii="Angsana New" w:hAnsi="Angsana New" w:cs="Angsana New"/>
          <w:sz w:val="30"/>
          <w:szCs w:val="30"/>
        </w:rPr>
        <w:t>699</w:t>
      </w:r>
      <w:r w:rsidRPr="000E1B19">
        <w:rPr>
          <w:rFonts w:ascii="Angsana New" w:hAnsi="Angsana New" w:cs="Angsana New"/>
          <w:sz w:val="30"/>
          <w:szCs w:val="30"/>
        </w:rPr>
        <w:t>,</w:t>
      </w:r>
      <w:r w:rsidR="00BD4ABA">
        <w:rPr>
          <w:rFonts w:ascii="Angsana New" w:hAnsi="Angsana New" w:cs="Angsana New"/>
          <w:sz w:val="30"/>
          <w:szCs w:val="30"/>
        </w:rPr>
        <w:t>9</w:t>
      </w:r>
      <w:r w:rsidRPr="000E1B19">
        <w:rPr>
          <w:rFonts w:ascii="Angsana New" w:hAnsi="Angsana New" w:cs="Angsana New"/>
          <w:sz w:val="30"/>
          <w:szCs w:val="30"/>
        </w:rPr>
        <w:t>00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0E1B19">
        <w:rPr>
          <w:rFonts w:ascii="Angsana New" w:hAnsi="Angsana New" w:cs="Angsana New"/>
          <w:sz w:val="30"/>
          <w:szCs w:val="30"/>
        </w:rPr>
        <w:t xml:space="preserve">1,000 </w:t>
      </w:r>
      <w:r w:rsidRPr="000E1B19">
        <w:rPr>
          <w:rFonts w:ascii="Angsana New" w:hAnsi="Angsana New" w:cs="Angsana New"/>
          <w:sz w:val="30"/>
          <w:szCs w:val="30"/>
          <w:cs/>
        </w:rPr>
        <w:t>บาท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 w:hint="cs"/>
          <w:sz w:val="30"/>
          <w:szCs w:val="30"/>
          <w:cs/>
        </w:rPr>
        <w:t>หุ้นกู้นี้</w:t>
      </w:r>
      <w:r w:rsidRPr="000E1B19">
        <w:rPr>
          <w:rFonts w:ascii="Angsana New" w:hAnsi="Angsana New" w:cs="Angsana New"/>
          <w:sz w:val="30"/>
          <w:szCs w:val="30"/>
          <w:cs/>
        </w:rPr>
        <w:t>มีอัตราดอกเบี้ยร้อยละ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="00341831" w:rsidRPr="000E1B19">
        <w:rPr>
          <w:rFonts w:ascii="Angsana New" w:hAnsi="Angsana New" w:cs="Angsana New"/>
          <w:sz w:val="30"/>
          <w:szCs w:val="30"/>
        </w:rPr>
        <w:t>6.5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/>
          <w:sz w:val="30"/>
          <w:szCs w:val="30"/>
          <w:cs/>
        </w:rPr>
        <w:t>ต่อปี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0E1B19">
        <w:rPr>
          <w:rFonts w:ascii="Angsana New" w:hAnsi="Angsana New" w:cs="Angsana New"/>
          <w:sz w:val="30"/>
          <w:szCs w:val="30"/>
          <w:cs/>
        </w:rPr>
        <w:t>ครบกำหนดชำระทุก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</w:rPr>
        <w:t xml:space="preserve">3 </w:t>
      </w:r>
      <w:r w:rsidRPr="000E1B1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 w:hint="cs"/>
          <w:sz w:val="30"/>
          <w:szCs w:val="30"/>
          <w:cs/>
        </w:rPr>
        <w:t>และ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ครบกำหนดไถ่ถอนในวันที่ </w:t>
      </w:r>
      <w:r w:rsidR="000E1B19" w:rsidRPr="000E1B19">
        <w:rPr>
          <w:rFonts w:ascii="Angsana New" w:hAnsi="Angsana New" w:cs="Angsana New" w:hint="cs"/>
          <w:sz w:val="30"/>
          <w:szCs w:val="30"/>
          <w:cs/>
        </w:rPr>
        <w:t xml:space="preserve">9 สิงหาคม </w:t>
      </w:r>
      <w:r w:rsidR="000E1B19" w:rsidRPr="000E1B19">
        <w:rPr>
          <w:rFonts w:ascii="Angsana New" w:hAnsi="Angsana New" w:cs="Angsana New"/>
          <w:sz w:val="30"/>
          <w:szCs w:val="30"/>
        </w:rPr>
        <w:t xml:space="preserve">2563 </w:t>
      </w:r>
      <w:r w:rsidR="00341831" w:rsidRPr="000E1B19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="00341831" w:rsidRPr="000E1B19">
        <w:rPr>
          <w:rFonts w:ascii="Angsana New" w:hAnsi="Angsana New" w:cs="Angsana New" w:hint="cs"/>
          <w:sz w:val="30"/>
          <w:szCs w:val="30"/>
          <w:cs/>
        </w:rPr>
        <w:t>ไ</w:t>
      </w:r>
      <w:r w:rsidR="00341831" w:rsidRPr="000E1B19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="00341831" w:rsidRPr="000E1B19">
        <w:rPr>
          <w:rFonts w:ascii="Angsana New" w:hAnsi="Angsana New" w:cs="Angsana New"/>
          <w:sz w:val="30"/>
          <w:szCs w:val="30"/>
        </w:rPr>
        <w:t>4:1</w:t>
      </w:r>
    </w:p>
    <w:p w:rsidR="00831FA9" w:rsidRPr="006B4EC9" w:rsidRDefault="00831FA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:rsidR="006B4EC9" w:rsidRPr="006B4EC9" w:rsidRDefault="006B4EC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B4EC9">
        <w:rPr>
          <w:rFonts w:ascii="Angsana New" w:eastAsia="Calibri" w:hAnsi="Angsana New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6B4EC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B4EC9">
        <w:rPr>
          <w:rFonts w:ascii="Angsana New" w:eastAsia="Calibri" w:hAnsi="Angsana New"/>
          <w:sz w:val="30"/>
          <w:szCs w:val="30"/>
          <w:cs/>
        </w:rPr>
        <w:t>ค่าธรรมเนียม</w:t>
      </w:r>
      <w:r w:rsidR="000354D7">
        <w:rPr>
          <w:rFonts w:ascii="Angsana New" w:eastAsia="Calibri" w:hAnsi="Angsana New" w:hint="cs"/>
          <w:sz w:val="30"/>
          <w:szCs w:val="30"/>
          <w:cs/>
        </w:rPr>
        <w:t>การ</w:t>
      </w:r>
      <w:r w:rsidRPr="006B4EC9">
        <w:rPr>
          <w:rFonts w:ascii="Angsana New" w:eastAsia="Calibri" w:hAnsi="Angsana New"/>
          <w:sz w:val="30"/>
          <w:szCs w:val="30"/>
          <w:cs/>
        </w:rPr>
        <w:t>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6B4EC9" w:rsidRPr="004F5042" w:rsidRDefault="006B4EC9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15657B" w:rsidRPr="004F5042" w:rsidRDefault="0015657B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15657B" w:rsidRPr="004F5042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6B4EC9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A7711E" w:rsidRPr="004F5042">
        <w:rPr>
          <w:rFonts w:ascii="Angsana New" w:hAnsi="Angsana New"/>
          <w:sz w:val="30"/>
          <w:szCs w:val="30"/>
        </w:rPr>
        <w:t>6</w:t>
      </w:r>
      <w:r w:rsidR="006B4EC9">
        <w:rPr>
          <w:rFonts w:ascii="Angsana New" w:hAnsi="Angsana New" w:hint="cs"/>
          <w:sz w:val="30"/>
          <w:szCs w:val="30"/>
          <w:cs/>
        </w:rPr>
        <w:t>1</w:t>
      </w:r>
      <w:r w:rsidR="008F4BC4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 w:hint="cs"/>
          <w:sz w:val="30"/>
          <w:szCs w:val="30"/>
          <w:cs/>
        </w:rPr>
        <w:t>25</w:t>
      </w:r>
      <w:r w:rsidR="006B4EC9">
        <w:rPr>
          <w:rFonts w:ascii="Angsana New" w:hAnsi="Angsana New" w:hint="cs"/>
          <w:sz w:val="30"/>
          <w:szCs w:val="30"/>
          <w:cs/>
        </w:rPr>
        <w:t>60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B57927" w:rsidTr="008F4BC4">
        <w:trPr>
          <w:tblHeader/>
        </w:trPr>
        <w:tc>
          <w:tcPr>
            <w:tcW w:w="5211" w:type="dxa"/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F4BC4" w:rsidRPr="00B57927" w:rsidTr="008F4BC4">
        <w:trPr>
          <w:tblHeader/>
        </w:trPr>
        <w:tc>
          <w:tcPr>
            <w:tcW w:w="5211" w:type="dxa"/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A2FAD" w:rsidRPr="00B57927" w:rsidTr="008F4BC4">
        <w:trPr>
          <w:tblHeader/>
        </w:trPr>
        <w:tc>
          <w:tcPr>
            <w:tcW w:w="5211" w:type="dxa"/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A2FAD" w:rsidRPr="00B57927" w:rsidRDefault="00AA2FAD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FC7DD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4" w:type="dxa"/>
            <w:vAlign w:val="bottom"/>
          </w:tcPr>
          <w:p w:rsidR="00AA2FAD" w:rsidRPr="00B57927" w:rsidRDefault="00AA2FAD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AA2FAD" w:rsidRPr="00B57927" w:rsidRDefault="00FC7DDC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83" w:type="dxa"/>
            <w:vAlign w:val="bottom"/>
          </w:tcPr>
          <w:p w:rsidR="00AA2FAD" w:rsidRPr="00B57927" w:rsidRDefault="00AA2FAD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FC7DD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84" w:type="dxa"/>
            <w:vAlign w:val="bottom"/>
          </w:tcPr>
          <w:p w:rsidR="00AA2FAD" w:rsidRPr="00B57927" w:rsidRDefault="00AA2FAD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A2FAD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FC7DDC" w:rsidRPr="00B57927" w:rsidTr="000078D2">
        <w:tc>
          <w:tcPr>
            <w:tcW w:w="5211" w:type="dxa"/>
            <w:vAlign w:val="bottom"/>
          </w:tcPr>
          <w:p w:rsidR="00FC7DDC" w:rsidRPr="00B57927" w:rsidRDefault="00FC7DDC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 xml:space="preserve">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DDC" w:rsidRPr="008756E3" w:rsidRDefault="0008243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347</w:t>
            </w:r>
          </w:p>
        </w:tc>
        <w:tc>
          <w:tcPr>
            <w:tcW w:w="284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FC7DDC" w:rsidRPr="004F5042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5042">
              <w:rPr>
                <w:rFonts w:ascii="Angsana New" w:hAnsi="Angsana New"/>
                <w:sz w:val="29"/>
                <w:szCs w:val="29"/>
              </w:rPr>
              <w:t>3,901</w:t>
            </w:r>
          </w:p>
        </w:tc>
        <w:tc>
          <w:tcPr>
            <w:tcW w:w="283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DDC" w:rsidRPr="001B2F4B" w:rsidRDefault="009E5C3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1B2F4B">
              <w:rPr>
                <w:rFonts w:ascii="Angsana New" w:hAnsi="Angsana New"/>
                <w:sz w:val="28"/>
                <w:szCs w:val="28"/>
              </w:rPr>
              <w:t>3,21</w:t>
            </w:r>
            <w:r w:rsidR="004A5DF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FC7DDC" w:rsidRPr="004F5042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5042">
              <w:rPr>
                <w:rFonts w:ascii="Angsana New" w:hAnsi="Angsana New"/>
                <w:sz w:val="29"/>
                <w:szCs w:val="29"/>
              </w:rPr>
              <w:t>5,091</w:t>
            </w:r>
          </w:p>
        </w:tc>
      </w:tr>
      <w:tr w:rsidR="00FC7DDC" w:rsidRPr="00B57927" w:rsidTr="000078D2">
        <w:tc>
          <w:tcPr>
            <w:tcW w:w="5211" w:type="dxa"/>
            <w:vAlign w:val="bottom"/>
          </w:tcPr>
          <w:p w:rsidR="00FC7DDC" w:rsidRPr="00B57927" w:rsidRDefault="00FC7DDC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C7DDC" w:rsidRPr="008756E3" w:rsidRDefault="008756E3" w:rsidP="00802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56E3">
              <w:rPr>
                <w:rFonts w:ascii="Angsana New" w:hAnsi="Angsana New"/>
                <w:sz w:val="28"/>
                <w:szCs w:val="28"/>
              </w:rPr>
              <w:t>3,</w:t>
            </w:r>
            <w:r w:rsidR="008025D1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284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FC7DDC" w:rsidRPr="004F5042" w:rsidRDefault="00947277" w:rsidP="009472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  <w:lang w:eastAsia="zh-CN"/>
              </w:rPr>
            </w:pPr>
            <w:r>
              <w:rPr>
                <w:rFonts w:ascii="Angsana New" w:hAnsi="Angsana New"/>
                <w:sz w:val="29"/>
                <w:szCs w:val="29"/>
              </w:rPr>
              <w:t>3</w:t>
            </w:r>
            <w:r w:rsidR="00FC7DDC" w:rsidRPr="004F5042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eastAsia="zh-CN"/>
              </w:rPr>
              <w:t>318</w:t>
            </w:r>
          </w:p>
        </w:tc>
        <w:tc>
          <w:tcPr>
            <w:tcW w:w="283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C7DDC" w:rsidRPr="001B2F4B" w:rsidRDefault="009E5C3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F4B">
              <w:rPr>
                <w:rFonts w:ascii="Angsana New" w:hAnsi="Angsana New"/>
                <w:sz w:val="28"/>
                <w:szCs w:val="28"/>
              </w:rPr>
              <w:t>1,994</w:t>
            </w:r>
          </w:p>
        </w:tc>
        <w:tc>
          <w:tcPr>
            <w:tcW w:w="284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FC7DDC" w:rsidRPr="004F5042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5042">
              <w:rPr>
                <w:rFonts w:ascii="Angsana New" w:hAnsi="Angsana New"/>
                <w:sz w:val="29"/>
                <w:szCs w:val="29"/>
              </w:rPr>
              <w:t>2,091</w:t>
            </w:r>
          </w:p>
        </w:tc>
      </w:tr>
      <w:tr w:rsidR="00FC7DDC" w:rsidRPr="00B57927" w:rsidTr="00322890">
        <w:tc>
          <w:tcPr>
            <w:tcW w:w="5211" w:type="dxa"/>
            <w:vAlign w:val="bottom"/>
          </w:tcPr>
          <w:p w:rsidR="00FC7DDC" w:rsidRPr="00B57927" w:rsidRDefault="00FC7DDC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ผลกระทบจากรายการที่สามารถหักเป็นรายจ่าย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ได้เพิ่มเติม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C7DDC" w:rsidRPr="008756E3" w:rsidRDefault="00FC7DDC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56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</w:t>
            </w:r>
            <w:r w:rsidRPr="008756E3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08243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025D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82435">
              <w:rPr>
                <w:rFonts w:ascii="Angsana New" w:hAnsi="Angsana New"/>
                <w:color w:val="000000"/>
                <w:sz w:val="28"/>
                <w:szCs w:val="28"/>
              </w:rPr>
              <w:t>032</w:t>
            </w:r>
            <w:r w:rsidRPr="008756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FC7DDC" w:rsidRPr="004F5042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F5042">
              <w:rPr>
                <w:rFonts w:ascii="Angsana New" w:hAnsi="Angsana New"/>
                <w:color w:val="000000"/>
                <w:sz w:val="29"/>
                <w:szCs w:val="29"/>
              </w:rPr>
              <w:t>(     3</w:t>
            </w:r>
            <w:r w:rsidRPr="004F5042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39</w:t>
            </w:r>
            <w:r w:rsidRPr="004F5042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  <w:tc>
          <w:tcPr>
            <w:tcW w:w="283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C7DDC" w:rsidRPr="001B2F4B" w:rsidRDefault="00CE7142" w:rsidP="00CE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3,922</w:t>
            </w:r>
            <w:r w:rsidR="00FC7DDC" w:rsidRPr="001B2F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FC7DDC" w:rsidRPr="004F5042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F5042">
              <w:rPr>
                <w:rFonts w:ascii="Angsana New" w:hAnsi="Angsana New"/>
                <w:color w:val="000000"/>
                <w:sz w:val="29"/>
                <w:szCs w:val="29"/>
              </w:rPr>
              <w:t>(     302)</w:t>
            </w:r>
          </w:p>
        </w:tc>
      </w:tr>
      <w:tr w:rsidR="009E374B" w:rsidRPr="00B57927" w:rsidTr="00322890">
        <w:tc>
          <w:tcPr>
            <w:tcW w:w="5211" w:type="dxa"/>
            <w:vAlign w:val="bottom"/>
          </w:tcPr>
          <w:p w:rsidR="009E374B" w:rsidRPr="00B57927" w:rsidRDefault="009E374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E374B" w:rsidRPr="001B2F4B" w:rsidRDefault="009E374B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B2F4B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9E374B" w:rsidRPr="00B57927" w:rsidRDefault="009E374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9E374B" w:rsidRPr="004F5042" w:rsidRDefault="009E374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F5042">
              <w:rPr>
                <w:rFonts w:ascii="Angsana New" w:hAnsi="Angsana New"/>
                <w:color w:val="000000"/>
                <w:sz w:val="29"/>
                <w:szCs w:val="29"/>
              </w:rPr>
              <w:t>(  2,063)</w:t>
            </w:r>
          </w:p>
        </w:tc>
        <w:tc>
          <w:tcPr>
            <w:tcW w:w="283" w:type="dxa"/>
            <w:vAlign w:val="bottom"/>
          </w:tcPr>
          <w:p w:rsidR="009E374B" w:rsidRPr="00B57927" w:rsidRDefault="009E374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E374B" w:rsidRPr="001B2F4B" w:rsidRDefault="009E374B" w:rsidP="009E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1B2F4B">
              <w:rPr>
                <w:rFonts w:ascii="Angsana New" w:hAnsi="Angsana New"/>
                <w:color w:val="000000"/>
                <w:sz w:val="29"/>
                <w:szCs w:val="29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9E374B" w:rsidRPr="00B57927" w:rsidRDefault="009E374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9E374B" w:rsidRPr="004F5042" w:rsidRDefault="009E374B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F5042">
              <w:rPr>
                <w:rFonts w:ascii="Angsana New" w:hAnsi="Angsana New"/>
                <w:color w:val="000000"/>
                <w:sz w:val="29"/>
                <w:szCs w:val="29"/>
              </w:rPr>
              <w:t>(  2,063)</w:t>
            </w:r>
          </w:p>
        </w:tc>
      </w:tr>
      <w:tr w:rsidR="00FC7DDC" w:rsidRPr="00B57927" w:rsidTr="000078D2">
        <w:tc>
          <w:tcPr>
            <w:tcW w:w="5211" w:type="dxa"/>
            <w:vAlign w:val="bottom"/>
          </w:tcPr>
          <w:p w:rsidR="00FC7DDC" w:rsidRPr="00B57927" w:rsidRDefault="00FC7DDC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FC7DDC" w:rsidRPr="008756E3" w:rsidRDefault="008025D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</w:t>
            </w:r>
            <w:r w:rsidR="004A5DF1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284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FC7DDC" w:rsidRPr="004F5042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5042">
              <w:rPr>
                <w:rFonts w:ascii="Angsana New" w:hAnsi="Angsana New"/>
                <w:sz w:val="29"/>
                <w:szCs w:val="29"/>
              </w:rPr>
              <w:t>4,817</w:t>
            </w:r>
          </w:p>
        </w:tc>
        <w:tc>
          <w:tcPr>
            <w:tcW w:w="283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DDC" w:rsidRPr="001B2F4B" w:rsidRDefault="0038224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</w:t>
            </w:r>
            <w:r w:rsidR="004A5DF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C7DDC" w:rsidRPr="004F5042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5042">
              <w:rPr>
                <w:rFonts w:ascii="Angsana New" w:hAnsi="Angsana New"/>
                <w:sz w:val="29"/>
                <w:szCs w:val="29"/>
              </w:rPr>
              <w:t>4,817</w:t>
            </w:r>
          </w:p>
        </w:tc>
      </w:tr>
      <w:tr w:rsidR="008756E3" w:rsidRPr="00B57927" w:rsidTr="000078D2">
        <w:tc>
          <w:tcPr>
            <w:tcW w:w="5211" w:type="dxa"/>
            <w:vAlign w:val="bottom"/>
          </w:tcPr>
          <w:p w:rsidR="008756E3" w:rsidRPr="00B57927" w:rsidRDefault="008756E3" w:rsidP="0008243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ภาษีเงินได้รอ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3" w:type="dxa"/>
            <w:vAlign w:val="bottom"/>
          </w:tcPr>
          <w:p w:rsidR="008756E3" w:rsidRPr="008756E3" w:rsidRDefault="008756E3" w:rsidP="0087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756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8756E3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1,2</w:t>
            </w:r>
            <w:r w:rsidR="004A5DF1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Pr="008756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8756E3" w:rsidRPr="00B57927" w:rsidRDefault="008756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8756E3" w:rsidRPr="004F5042" w:rsidRDefault="008756E3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F5042">
              <w:rPr>
                <w:rFonts w:ascii="Angsana New" w:hAnsi="Angsana New"/>
                <w:color w:val="000000"/>
                <w:sz w:val="29"/>
                <w:szCs w:val="29"/>
              </w:rPr>
              <w:t>(      2</w:t>
            </w:r>
            <w:r w:rsidRPr="004F5042">
              <w:rPr>
                <w:rFonts w:ascii="Angsana New" w:hAnsi="Angsana New" w:hint="eastAsia"/>
                <w:color w:val="000000"/>
                <w:sz w:val="29"/>
                <w:szCs w:val="29"/>
              </w:rPr>
              <w:t>69</w:t>
            </w:r>
            <w:r w:rsidRPr="004F5042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  <w:tc>
          <w:tcPr>
            <w:tcW w:w="283" w:type="dxa"/>
            <w:vAlign w:val="bottom"/>
          </w:tcPr>
          <w:p w:rsidR="008756E3" w:rsidRPr="00B57927" w:rsidRDefault="008756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756E3" w:rsidRPr="001B2F4B" w:rsidRDefault="008756E3" w:rsidP="009E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2F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1B2F4B">
              <w:rPr>
                <w:rFonts w:ascii="Angsana New" w:hAnsi="Angsana New"/>
                <w:color w:val="FFFFFF" w:themeColor="background1"/>
                <w:sz w:val="28"/>
                <w:szCs w:val="28"/>
              </w:rPr>
              <w:t>1,2</w:t>
            </w:r>
            <w:r w:rsidRPr="001B2F4B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Pr="001B2F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8756E3" w:rsidRPr="00B57927" w:rsidRDefault="008756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756E3" w:rsidRPr="004F5042" w:rsidRDefault="008756E3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F5042">
              <w:rPr>
                <w:rFonts w:ascii="Angsana New" w:hAnsi="Angsana New"/>
                <w:color w:val="000000"/>
                <w:sz w:val="29"/>
                <w:szCs w:val="29"/>
              </w:rPr>
              <w:t>(      242)</w:t>
            </w:r>
          </w:p>
        </w:tc>
      </w:tr>
      <w:tr w:rsidR="008756E3" w:rsidRPr="00B57927" w:rsidTr="000078D2">
        <w:tc>
          <w:tcPr>
            <w:tcW w:w="5211" w:type="dxa"/>
            <w:vAlign w:val="bottom"/>
          </w:tcPr>
          <w:p w:rsidR="008756E3" w:rsidRPr="00B57927" w:rsidRDefault="008756E3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หนี้สินภาษ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ีเงินได้รอการตัดบัญชี</w:t>
            </w:r>
            <w:r w:rsidR="00082435">
              <w:rPr>
                <w:rFonts w:ascii="Angsana New" w:hAnsi="Angsana New" w:hint="cs"/>
                <w:sz w:val="28"/>
                <w:szCs w:val="28"/>
                <w:cs/>
              </w:rPr>
              <w:t>เพิ่มขึ้น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08243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:rsidR="008756E3" w:rsidRPr="008756E3" w:rsidRDefault="008756E3" w:rsidP="00314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756E3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(</w:t>
            </w:r>
            <w:r w:rsidRPr="008756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8756E3">
              <w:rPr>
                <w:rFonts w:ascii="Angsana New" w:hAnsi="Angsana New"/>
                <w:color w:val="000000"/>
                <w:sz w:val="28"/>
                <w:szCs w:val="28"/>
              </w:rPr>
              <w:t>2,253</w:t>
            </w:r>
            <w:r w:rsidRPr="008756E3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8756E3" w:rsidRPr="00B57927" w:rsidRDefault="008756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8756E3" w:rsidRPr="004F5042" w:rsidRDefault="008756E3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F5042">
              <w:rPr>
                <w:rFonts w:ascii="Angsana New" w:hAnsi="Angsana New"/>
                <w:color w:val="000000"/>
                <w:sz w:val="29"/>
                <w:szCs w:val="29"/>
              </w:rPr>
              <w:t>(   2,276)</w:t>
            </w:r>
          </w:p>
        </w:tc>
        <w:tc>
          <w:tcPr>
            <w:tcW w:w="283" w:type="dxa"/>
            <w:vAlign w:val="bottom"/>
          </w:tcPr>
          <w:p w:rsidR="008756E3" w:rsidRPr="00B57927" w:rsidRDefault="008756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756E3" w:rsidRPr="001B2F4B" w:rsidRDefault="008756E3" w:rsidP="009E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B2F4B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(</w:t>
            </w:r>
            <w:r w:rsidRPr="001B2F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1B2F4B">
              <w:rPr>
                <w:rFonts w:ascii="Angsana New" w:hAnsi="Angsana New"/>
                <w:color w:val="000000"/>
                <w:sz w:val="28"/>
                <w:szCs w:val="28"/>
              </w:rPr>
              <w:t>2,253</w:t>
            </w:r>
            <w:r w:rsidRPr="001B2F4B">
              <w:rPr>
                <w:rFonts w:ascii="Angsana New" w:hAnsi="Angsana New" w:hint="cs"/>
                <w:color w:val="FFFFFF" w:themeColor="background1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8756E3" w:rsidRPr="00B57927" w:rsidRDefault="008756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756E3" w:rsidRPr="004F5042" w:rsidRDefault="008756E3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4F5042">
              <w:rPr>
                <w:rFonts w:ascii="Angsana New" w:hAnsi="Angsana New"/>
                <w:color w:val="000000"/>
                <w:sz w:val="29"/>
                <w:szCs w:val="29"/>
              </w:rPr>
              <w:t>(   2,276)</w:t>
            </w:r>
          </w:p>
        </w:tc>
      </w:tr>
      <w:tr w:rsidR="00FC7DDC" w:rsidRPr="00B57927" w:rsidTr="000078D2">
        <w:tc>
          <w:tcPr>
            <w:tcW w:w="5211" w:type="dxa"/>
            <w:vAlign w:val="bottom"/>
          </w:tcPr>
          <w:p w:rsidR="00FC7DDC" w:rsidRPr="00B57927" w:rsidRDefault="00FC7DDC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เป็นรายการ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กำไรหรือขาดทุนในงบกำไร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ขาดทุนเ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7DDC" w:rsidRPr="008756E3" w:rsidRDefault="008025D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3,803</w:t>
            </w:r>
          </w:p>
        </w:tc>
        <w:tc>
          <w:tcPr>
            <w:tcW w:w="284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7DDC" w:rsidRPr="004F5042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5042">
              <w:rPr>
                <w:rFonts w:ascii="Angsana New" w:hAnsi="Angsana New" w:hint="cs"/>
                <w:sz w:val="29"/>
                <w:szCs w:val="29"/>
                <w:cs/>
              </w:rPr>
              <w:t>2,272</w:t>
            </w:r>
          </w:p>
        </w:tc>
        <w:tc>
          <w:tcPr>
            <w:tcW w:w="283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C7DDC" w:rsidRPr="001B2F4B" w:rsidRDefault="0038224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3,47</w:t>
            </w:r>
            <w:r w:rsidR="004A5D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:rsidR="00FC7DDC" w:rsidRPr="00B57927" w:rsidRDefault="00FC7DD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7DDC" w:rsidRPr="004F5042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F5042">
              <w:rPr>
                <w:rFonts w:ascii="Angsana New" w:hAnsi="Angsana New" w:hint="cs"/>
                <w:sz w:val="29"/>
                <w:szCs w:val="29"/>
                <w:cs/>
              </w:rPr>
              <w:t>2,299</w:t>
            </w:r>
          </w:p>
        </w:tc>
      </w:tr>
      <w:tr w:rsidR="00322890" w:rsidRPr="00B57927" w:rsidTr="00806277">
        <w:tc>
          <w:tcPr>
            <w:tcW w:w="5211" w:type="dxa"/>
            <w:vAlign w:val="bottom"/>
          </w:tcPr>
          <w:p w:rsidR="00322890" w:rsidRPr="00B57927" w:rsidRDefault="00322890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082435" w:rsidRDefault="00082435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341831" w:rsidRDefault="0034183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341831" w:rsidRDefault="0034183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341831" w:rsidRDefault="0034183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341831" w:rsidRDefault="0034183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9E5A50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9E5A50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</w:t>
      </w:r>
      <w:r w:rsidRPr="009E5A5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E5A50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C7DDC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9E5A50">
        <w:rPr>
          <w:rFonts w:ascii="Angsana New" w:hAnsi="Angsana New"/>
          <w:sz w:val="30"/>
          <w:szCs w:val="30"/>
          <w:cs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A7711E" w:rsidRPr="009E5A50">
        <w:rPr>
          <w:rFonts w:ascii="Angsana New" w:hAnsi="Angsana New"/>
          <w:sz w:val="30"/>
          <w:szCs w:val="30"/>
        </w:rPr>
        <w:t>6</w:t>
      </w:r>
      <w:r w:rsidR="00FC7DDC">
        <w:rPr>
          <w:rFonts w:ascii="Angsana New" w:hAnsi="Angsana New" w:hint="cs"/>
          <w:sz w:val="30"/>
          <w:szCs w:val="30"/>
          <w:cs/>
        </w:rPr>
        <w:t>1</w:t>
      </w:r>
      <w:r w:rsidR="00A7711E"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 w:hint="cs"/>
          <w:sz w:val="30"/>
          <w:szCs w:val="30"/>
          <w:cs/>
        </w:rPr>
        <w:t>และ</w:t>
      </w:r>
      <w:r w:rsidR="0026167F" w:rsidRPr="009E5A5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7711E" w:rsidRPr="009E5A50">
        <w:rPr>
          <w:rFonts w:ascii="Angsana New" w:hAnsi="Angsana New" w:hint="cs"/>
          <w:sz w:val="30"/>
          <w:szCs w:val="30"/>
          <w:cs/>
        </w:rPr>
        <w:t xml:space="preserve"> </w:t>
      </w:r>
      <w:r w:rsidRPr="009E5A50">
        <w:rPr>
          <w:rFonts w:ascii="Angsana New" w:hAnsi="Angsana New"/>
          <w:sz w:val="30"/>
          <w:szCs w:val="30"/>
        </w:rPr>
        <w:t xml:space="preserve">31 </w:t>
      </w:r>
      <w:r w:rsidRPr="009E5A50">
        <w:rPr>
          <w:rFonts w:ascii="Angsana New" w:hAnsi="Angsana New"/>
          <w:sz w:val="30"/>
          <w:szCs w:val="30"/>
          <w:cs/>
        </w:rPr>
        <w:t>ธันวาคม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FC7DDC">
        <w:rPr>
          <w:rFonts w:ascii="Angsana New" w:hAnsi="Angsana New" w:hint="cs"/>
          <w:sz w:val="30"/>
          <w:szCs w:val="30"/>
          <w:cs/>
        </w:rPr>
        <w:t>60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9E5A50">
        <w:rPr>
          <w:rFonts w:ascii="Angsana New" w:hAnsi="Angsana New" w:hint="cs"/>
          <w:sz w:val="30"/>
          <w:szCs w:val="30"/>
          <w:cs/>
        </w:rPr>
        <w:t>ต่อไป</w:t>
      </w:r>
      <w:r w:rsidRPr="009E5A50">
        <w:rPr>
          <w:rFonts w:ascii="Angsana New" w:hAnsi="Angsana New"/>
          <w:sz w:val="30"/>
          <w:szCs w:val="30"/>
          <w:cs/>
        </w:rPr>
        <w:t>นี้</w:t>
      </w:r>
    </w:p>
    <w:p w:rsidR="00F63DD6" w:rsidRPr="009E5A50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FC7DDC" w:rsidRPr="008D6154" w:rsidTr="00082435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C7DDC" w:rsidRPr="008D6154" w:rsidTr="00082435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7DDC" w:rsidRPr="008D6154" w:rsidTr="00082435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C7DDC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7DDC" w:rsidRPr="008D6154" w:rsidRDefault="00FC7DDC" w:rsidP="00D0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D0205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7DDC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</w:p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7DDC" w:rsidRPr="008D6154" w:rsidRDefault="00FC7DDC" w:rsidP="00D0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D0205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</w:tr>
      <w:tr w:rsidR="00FC7DDC" w:rsidRPr="008D6154" w:rsidTr="004926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7DDC" w:rsidRPr="004926C9" w:rsidRDefault="00FC7DDC" w:rsidP="00333AE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C7DDC" w:rsidRPr="009B28C8" w:rsidRDefault="00FC7DDC" w:rsidP="00333AE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7DDC" w:rsidRPr="008D6154" w:rsidTr="004926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4926C9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9B28C8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7DDC" w:rsidRPr="008D6154" w:rsidTr="004926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ถือเป็นค่าใช้จ่ายทางภาษีหรือรายได้ทางบัญชี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4926C9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9B28C8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8C8" w:rsidRPr="008D6154" w:rsidTr="004926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B28C8" w:rsidRPr="008D6154" w:rsidRDefault="009B28C8" w:rsidP="00FC7D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เผื่อการลดมูลค่าของสินค้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C8" w:rsidRPr="004926C9" w:rsidRDefault="009B28C8" w:rsidP="00314DA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6C9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611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C8" w:rsidRPr="009B28C8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C8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611</w:t>
            </w:r>
          </w:p>
        </w:tc>
      </w:tr>
      <w:tr w:rsidR="00FC7DDC" w:rsidRPr="008D6154" w:rsidTr="004926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FC7D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C7DDC" w:rsidRPr="004926C9" w:rsidRDefault="004926C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6C9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C7DDC" w:rsidRPr="009B28C8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C8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393</w:t>
            </w:r>
          </w:p>
        </w:tc>
      </w:tr>
      <w:tr w:rsidR="009B28C8" w:rsidRPr="008D6154" w:rsidTr="004926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B28C8" w:rsidRPr="008D6154" w:rsidRDefault="009B28C8" w:rsidP="00FC7D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C8" w:rsidRPr="004926C9" w:rsidRDefault="009B28C8" w:rsidP="00314DA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6C9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C8" w:rsidRPr="009B28C8" w:rsidRDefault="009B28C8" w:rsidP="00314DA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C8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FC7DDC" w:rsidRPr="008D6154" w:rsidTr="004926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FC7D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กำไรจากการขายและเช่ากลับคืนรอตัดบัญชี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C7DDC" w:rsidRPr="004926C9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6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C7DDC" w:rsidRPr="009B28C8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B28C8" w:rsidRPr="008D6154" w:rsidTr="004926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B28C8" w:rsidRPr="008D6154" w:rsidRDefault="009B28C8" w:rsidP="00FC7D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C8" w:rsidRPr="004926C9" w:rsidRDefault="009B28C8" w:rsidP="00314DA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6C9">
              <w:rPr>
                <w:rFonts w:ascii="Angsana New" w:hAnsi="Angsana New"/>
                <w:sz w:val="30"/>
                <w:szCs w:val="30"/>
              </w:rPr>
              <w:t>1,292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D6154">
              <w:rPr>
                <w:rFonts w:ascii="Angsana New" w:hAnsi="Angsana New"/>
                <w:sz w:val="30"/>
                <w:szCs w:val="30"/>
              </w:rPr>
              <w:t>,269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28C8" w:rsidRPr="009B28C8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C8">
              <w:rPr>
                <w:rFonts w:ascii="Angsana New" w:hAnsi="Angsana New"/>
                <w:sz w:val="30"/>
                <w:szCs w:val="30"/>
              </w:rPr>
              <w:t>1,292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9B28C8" w:rsidRPr="008D6154" w:rsidRDefault="009B28C8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D6154">
              <w:rPr>
                <w:rFonts w:ascii="Angsana New" w:hAnsi="Angsana New"/>
                <w:sz w:val="30"/>
                <w:szCs w:val="30"/>
              </w:rPr>
              <w:t>,269</w:t>
            </w:r>
          </w:p>
        </w:tc>
      </w:tr>
      <w:tr w:rsidR="00FC7DDC" w:rsidRPr="008D6154" w:rsidTr="004926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C7DDC" w:rsidRPr="004926C9" w:rsidRDefault="004926C9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6C9"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3,588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C7DDC" w:rsidRPr="009B28C8" w:rsidRDefault="009B28C8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C8">
              <w:rPr>
                <w:rFonts w:ascii="Angsana New" w:hAnsi="Angsana New"/>
                <w:sz w:val="30"/>
                <w:szCs w:val="30"/>
              </w:rPr>
              <w:t>3,430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</w:tr>
      <w:tr w:rsidR="009A292F" w:rsidRPr="008D6154" w:rsidTr="002216F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9A292F" w:rsidRPr="008D6154" w:rsidRDefault="009A292F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292F" w:rsidRPr="004926C9" w:rsidRDefault="009A292F" w:rsidP="00333AE4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9A292F" w:rsidRPr="002216F9" w:rsidRDefault="009A292F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292F" w:rsidRPr="002216F9" w:rsidRDefault="009A292F" w:rsidP="00333AE4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9A292F" w:rsidRPr="002216F9" w:rsidRDefault="009A292F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A292F" w:rsidRPr="002216F9" w:rsidRDefault="009A292F" w:rsidP="00333AE4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9A292F" w:rsidRPr="008D6154" w:rsidRDefault="009A292F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9A292F" w:rsidRPr="008D6154" w:rsidRDefault="009A292F" w:rsidP="00333AE4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C7DDC" w:rsidRPr="008D6154" w:rsidTr="002216F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C7DDC" w:rsidRPr="004926C9" w:rsidRDefault="00FC7DDC" w:rsidP="00333AE4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FC7DDC" w:rsidRPr="002216F9" w:rsidRDefault="00FC7DDC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C7DDC" w:rsidRPr="002216F9" w:rsidRDefault="00FC7DDC" w:rsidP="00333AE4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FC7DDC" w:rsidRPr="002216F9" w:rsidRDefault="00FC7DDC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C7DDC" w:rsidRPr="002216F9" w:rsidRDefault="00FC7DDC" w:rsidP="00333AE4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C7DDC" w:rsidRPr="008D6154" w:rsidTr="002216F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4926C9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2216F9" w:rsidRDefault="00FC7DDC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2216F9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2216F9" w:rsidRDefault="00FC7DDC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2216F9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C7DDC" w:rsidRPr="008D6154" w:rsidTr="002216F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ค่าใช้จ่ายทางบัญชีหรือ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รายได้ทางภาษี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4926C9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2216F9" w:rsidRDefault="00FC7DDC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2216F9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2216F9" w:rsidRDefault="00FC7DDC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C7DDC" w:rsidRPr="002216F9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FC7DDC" w:rsidRPr="008D6154" w:rsidRDefault="00FC7DDC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216F9" w:rsidRPr="008D6154" w:rsidTr="002216F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2216F9" w:rsidRPr="008D6154" w:rsidRDefault="002216F9" w:rsidP="00FC7D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16F9" w:rsidRPr="004926C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6C9">
              <w:rPr>
                <w:rFonts w:ascii="Angsana New" w:hAnsi="Angsana New"/>
                <w:sz w:val="30"/>
                <w:szCs w:val="30"/>
              </w:rPr>
              <w:t>3,534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16F9" w:rsidRPr="002216F9" w:rsidRDefault="002216F9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16F9" w:rsidRPr="002216F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F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16F9" w:rsidRPr="002216F9" w:rsidRDefault="002216F9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16F9" w:rsidRPr="002216F9" w:rsidRDefault="002216F9" w:rsidP="00C822D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F9">
              <w:rPr>
                <w:rFonts w:ascii="Angsana New" w:hAnsi="Angsana New"/>
                <w:sz w:val="30"/>
                <w:szCs w:val="30"/>
              </w:rPr>
              <w:t>3,534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16F9" w:rsidRPr="008D6154" w:rsidRDefault="002216F9" w:rsidP="00333AE4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16F9" w:rsidRPr="008D6154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2216F9" w:rsidRPr="008D6154" w:rsidTr="002216F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2216F9" w:rsidRPr="008D6154" w:rsidRDefault="002216F9" w:rsidP="00FC7D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4926C9" w:rsidRDefault="002216F9" w:rsidP="00C822D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6C9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F9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C822D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F9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8D6154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8D6154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</w:tr>
      <w:tr w:rsidR="002216F9" w:rsidRPr="008D6154" w:rsidTr="002216F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2216F9" w:rsidRPr="008D6154" w:rsidRDefault="002216F9" w:rsidP="00FC7D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ส่วนเกินทุนจากการตีราคาอาคาร - สุทธิ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4926C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6C9">
              <w:rPr>
                <w:rFonts w:ascii="Angsana New" w:hAnsi="Angsana New"/>
                <w:sz w:val="30"/>
                <w:szCs w:val="30"/>
              </w:rPr>
              <w:t>15,22</w:t>
            </w:r>
            <w:r w:rsidR="004A5DF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F9">
              <w:rPr>
                <w:rFonts w:ascii="Angsana New" w:hAnsi="Angsana New"/>
                <w:sz w:val="30"/>
                <w:szCs w:val="30"/>
              </w:rPr>
              <w:t>15,729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C822D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F9">
              <w:rPr>
                <w:rFonts w:ascii="Angsana New" w:hAnsi="Angsana New"/>
                <w:sz w:val="30"/>
                <w:szCs w:val="30"/>
              </w:rPr>
              <w:t>15,22</w:t>
            </w:r>
            <w:r w:rsidR="004A5DF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8D6154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8D6154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15,729</w:t>
            </w:r>
          </w:p>
        </w:tc>
      </w:tr>
      <w:tr w:rsidR="002216F9" w:rsidRPr="008D6154" w:rsidTr="002216F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2216F9" w:rsidRPr="008D6154" w:rsidRDefault="002216F9" w:rsidP="00FC7D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ส่วนเกินทุนจากการตีราคาเครื่องจักร - สุทธิ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16F9" w:rsidRPr="004926C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26C9">
              <w:rPr>
                <w:rFonts w:ascii="Angsana New" w:hAnsi="Angsana New"/>
                <w:sz w:val="30"/>
                <w:szCs w:val="30"/>
              </w:rPr>
              <w:t>16,015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F9">
              <w:rPr>
                <w:rFonts w:ascii="Angsana New" w:hAnsi="Angsana New"/>
                <w:sz w:val="30"/>
                <w:szCs w:val="30"/>
              </w:rPr>
              <w:t>16,765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C822D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F9">
              <w:rPr>
                <w:rFonts w:ascii="Angsana New" w:hAnsi="Angsana New"/>
                <w:sz w:val="30"/>
                <w:szCs w:val="30"/>
              </w:rPr>
              <w:t>16,015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216F9" w:rsidRPr="008D6154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216F9" w:rsidRPr="008D6154" w:rsidRDefault="002216F9" w:rsidP="00333AE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16,765</w:t>
            </w:r>
          </w:p>
        </w:tc>
      </w:tr>
      <w:tr w:rsidR="002216F9" w:rsidRPr="008D6154" w:rsidTr="002216F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2216F9" w:rsidRPr="008D6154" w:rsidRDefault="002216F9" w:rsidP="00333AE4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C822D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F9">
              <w:rPr>
                <w:rFonts w:ascii="Angsana New" w:hAnsi="Angsana New"/>
                <w:sz w:val="30"/>
                <w:szCs w:val="30"/>
              </w:rPr>
              <w:t>42,4</w:t>
            </w:r>
            <w:r w:rsidR="004A5DF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F9">
              <w:rPr>
                <w:rFonts w:ascii="Angsana New" w:hAnsi="Angsana New"/>
                <w:sz w:val="30"/>
                <w:szCs w:val="30"/>
              </w:rPr>
              <w:t>40,207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216F9" w:rsidRPr="002216F9" w:rsidRDefault="002216F9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16F9">
              <w:rPr>
                <w:rFonts w:ascii="Angsana New" w:hAnsi="Angsana New"/>
                <w:sz w:val="30"/>
                <w:szCs w:val="30"/>
              </w:rPr>
              <w:t>42,4</w:t>
            </w:r>
            <w:r w:rsidR="00F2446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16F9" w:rsidRPr="008D6154" w:rsidRDefault="002216F9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216F9" w:rsidRPr="008D6154" w:rsidRDefault="002216F9" w:rsidP="00333AE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40,207</w:t>
            </w:r>
          </w:p>
        </w:tc>
      </w:tr>
    </w:tbl>
    <w:p w:rsidR="00853CE2" w:rsidRDefault="00853CE2" w:rsidP="009A2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341831" w:rsidRDefault="00341831" w:rsidP="009A2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341831" w:rsidRDefault="00341831" w:rsidP="009A2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341831" w:rsidRDefault="00341831" w:rsidP="009A2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5657B" w:rsidRPr="00BD26AD" w:rsidRDefault="004719C9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หนี้สินผลประโยชน์</w:t>
      </w:r>
      <w:r w:rsidR="000824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26A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4719C9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/>
          <w:sz w:val="30"/>
          <w:szCs w:val="30"/>
          <w:cs/>
        </w:rPr>
        <w:t>พนักงานหลังออกจากงานสำหรับ</w:t>
      </w:r>
      <w:r w:rsidRPr="00BD26AD">
        <w:rPr>
          <w:rFonts w:ascii="Angsana New" w:hAnsi="Angsana New" w:hint="cs"/>
          <w:sz w:val="30"/>
          <w:szCs w:val="30"/>
          <w:cs/>
        </w:rPr>
        <w:t>งวด</w:t>
      </w:r>
      <w:r w:rsidR="00FC7DDC">
        <w:rPr>
          <w:rFonts w:ascii="Angsana New" w:hAnsi="Angsana New" w:hint="cs"/>
          <w:sz w:val="30"/>
          <w:szCs w:val="30"/>
          <w:cs/>
        </w:rPr>
        <w:t>สาม</w:t>
      </w:r>
      <w:r w:rsidRPr="00BD26AD">
        <w:rPr>
          <w:rFonts w:ascii="Angsana New" w:hAnsi="Angsana New" w:hint="cs"/>
          <w:sz w:val="30"/>
          <w:szCs w:val="30"/>
          <w:cs/>
        </w:rPr>
        <w:t>เดือน</w:t>
      </w:r>
      <w:r w:rsidRPr="00BD26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7DDC">
        <w:rPr>
          <w:rFonts w:ascii="Angsana New" w:hAnsi="Angsana New" w:hint="cs"/>
          <w:sz w:val="30"/>
          <w:szCs w:val="30"/>
          <w:cs/>
        </w:rPr>
        <w:t>31 มีนาคม</w:t>
      </w:r>
      <w:r w:rsidRPr="00BD26AD">
        <w:rPr>
          <w:rFonts w:ascii="Angsana New" w:hAnsi="Angsana New"/>
          <w:sz w:val="30"/>
          <w:szCs w:val="30"/>
          <w:cs/>
        </w:rPr>
        <w:t xml:space="preserve"> </w:t>
      </w:r>
      <w:r w:rsidRPr="00BD26AD">
        <w:rPr>
          <w:rFonts w:ascii="Angsana New" w:hAnsi="Angsana New"/>
          <w:sz w:val="30"/>
          <w:szCs w:val="30"/>
        </w:rPr>
        <w:t>25</w:t>
      </w:r>
      <w:r w:rsidR="00FC7DDC">
        <w:rPr>
          <w:rFonts w:ascii="Angsana New" w:hAnsi="Angsana New" w:hint="cs"/>
          <w:sz w:val="30"/>
          <w:szCs w:val="30"/>
          <w:cs/>
        </w:rPr>
        <w:t>61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 xml:space="preserve">และ </w:t>
      </w:r>
      <w:r w:rsidR="00FC7DDC">
        <w:rPr>
          <w:rFonts w:ascii="Angsana New" w:hAnsi="Angsana New"/>
          <w:sz w:val="30"/>
          <w:szCs w:val="30"/>
        </w:rPr>
        <w:t>2560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>มีดังนี้</w:t>
      </w:r>
    </w:p>
    <w:p w:rsidR="00FC7DDC" w:rsidRDefault="00FC7DDC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FC7DDC" w:rsidRPr="008D6154" w:rsidTr="00082435">
        <w:trPr>
          <w:tblHeader/>
        </w:trPr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FC7DDC" w:rsidRPr="008D6154" w:rsidTr="00082435">
        <w:trPr>
          <w:tblHeader/>
        </w:trPr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DDC" w:rsidRPr="008D6154" w:rsidRDefault="00FC7DDC" w:rsidP="00FC7DDC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DDC" w:rsidRPr="008D6154" w:rsidRDefault="00FC7DDC" w:rsidP="00FC7DDC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C7DDC" w:rsidRPr="008D6154" w:rsidTr="00333AE4"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6,346</w:t>
            </w:r>
          </w:p>
        </w:tc>
        <w:tc>
          <w:tcPr>
            <w:tcW w:w="283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,920</w:t>
            </w:r>
          </w:p>
        </w:tc>
      </w:tr>
      <w:tr w:rsidR="00FC7DDC" w:rsidRPr="008D6154" w:rsidTr="00333AE4"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C7DDC" w:rsidRPr="00AD04F4" w:rsidRDefault="00AD04F4" w:rsidP="00333AE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83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C7DDC" w:rsidRPr="008D6154" w:rsidRDefault="00FC7DDC" w:rsidP="00333AE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FC7DDC" w:rsidRPr="008D6154" w:rsidTr="00333AE4"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C7DDC" w:rsidRPr="00AD04F4" w:rsidRDefault="00AD04F4" w:rsidP="00333AE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83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C7DDC" w:rsidRPr="008D6154" w:rsidRDefault="00FC7DDC" w:rsidP="00333AE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FC7DDC" w:rsidRPr="008D6154" w:rsidTr="00333AE4"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C7DDC" w:rsidRPr="00AD04F4" w:rsidRDefault="00AD04F4" w:rsidP="00333AE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83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C7DDC" w:rsidRPr="008D6154" w:rsidRDefault="00FC7DDC" w:rsidP="00333AE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FC7DDC" w:rsidRPr="008D6154" w:rsidTr="00333AE4">
        <w:tc>
          <w:tcPr>
            <w:tcW w:w="6406" w:type="dxa"/>
            <w:vAlign w:val="bottom"/>
          </w:tcPr>
          <w:p w:rsidR="00FC7DDC" w:rsidRPr="008D6154" w:rsidRDefault="00FC7DDC" w:rsidP="00FC7DDC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ผลประโยชน์ของพนักงานที่จ่ายชำระในระหว่าง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DDC" w:rsidRPr="00AD04F4" w:rsidRDefault="00FC7DDC" w:rsidP="00333AE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7DDC" w:rsidRPr="008D6154" w:rsidRDefault="00FC7DDC" w:rsidP="00333AE4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FC7DDC" w:rsidRPr="008D6154" w:rsidTr="00333AE4">
        <w:tc>
          <w:tcPr>
            <w:tcW w:w="6406" w:type="dxa"/>
            <w:vAlign w:val="bottom"/>
          </w:tcPr>
          <w:p w:rsidR="00FC7DDC" w:rsidRPr="008D6154" w:rsidRDefault="00FC7DDC" w:rsidP="00FC7DDC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7DDC" w:rsidRPr="00AD04F4" w:rsidRDefault="00FC7DDC" w:rsidP="00AD04F4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>6,</w:t>
            </w:r>
            <w:r w:rsidR="00AD04F4" w:rsidRPr="00AD04F4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283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6,027</w:t>
            </w:r>
          </w:p>
        </w:tc>
      </w:tr>
    </w:tbl>
    <w:p w:rsidR="00CD289A" w:rsidRPr="00BD26AD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BD26AD" w:rsidRDefault="0074122B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</w:t>
      </w:r>
      <w:r w:rsidR="00355306" w:rsidRPr="00BD26AD">
        <w:rPr>
          <w:rFonts w:ascii="Angsana New" w:hAnsi="Angsana New" w:hint="cs"/>
          <w:sz w:val="30"/>
          <w:szCs w:val="30"/>
          <w:cs/>
        </w:rPr>
        <w:t xml:space="preserve"> </w:t>
      </w:r>
      <w:r w:rsidRPr="00BD26A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06277" w:rsidRPr="00BD26AD" w:rsidRDefault="00806277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BD26AD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อัตราคิดลด</w:t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="00F57046" w:rsidRPr="00BD26AD">
        <w:rPr>
          <w:rFonts w:ascii="Angsana New" w:hAnsi="Angsana New" w:hint="cs"/>
          <w:sz w:val="30"/>
          <w:szCs w:val="30"/>
          <w:cs/>
        </w:rPr>
        <w:t>ร้อยละ 2.87 ต่อปี</w:t>
      </w:r>
      <w:r w:rsidRPr="00BD26AD">
        <w:rPr>
          <w:rFonts w:ascii="Angsana New" w:hAnsi="Angsana New"/>
          <w:sz w:val="30"/>
          <w:szCs w:val="30"/>
        </w:rPr>
        <w:t xml:space="preserve"> </w:t>
      </w:r>
    </w:p>
    <w:p w:rsidR="0074122B" w:rsidRPr="00BD26AD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  <w:t>ร้อยละ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="00F57046" w:rsidRPr="00BD26AD">
        <w:rPr>
          <w:rFonts w:ascii="Angsana New" w:hAnsi="Angsana New" w:hint="cs"/>
          <w:sz w:val="30"/>
          <w:szCs w:val="30"/>
          <w:cs/>
        </w:rPr>
        <w:t>6.43</w:t>
      </w:r>
      <w:r w:rsidRPr="00BD26AD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:rsidR="00716FC9" w:rsidRPr="00BD26AD" w:rsidRDefault="0074122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="00F57046" w:rsidRPr="00BD26AD">
        <w:rPr>
          <w:rFonts w:ascii="Angsana New" w:hAnsi="Angsana New"/>
          <w:sz w:val="30"/>
          <w:szCs w:val="30"/>
          <w:cs/>
        </w:rPr>
        <w:t xml:space="preserve">ร้อยละ </w:t>
      </w:r>
      <w:r w:rsidR="00F57046" w:rsidRPr="00BD26AD">
        <w:rPr>
          <w:rFonts w:ascii="Angsana New" w:hAnsi="Angsana New" w:hint="cs"/>
          <w:sz w:val="30"/>
          <w:szCs w:val="30"/>
          <w:cs/>
        </w:rPr>
        <w:t>11</w:t>
      </w:r>
      <w:r w:rsidR="00F57046" w:rsidRPr="00BD26AD">
        <w:rPr>
          <w:rFonts w:ascii="Angsana New" w:hAnsi="Angsana New"/>
          <w:sz w:val="30"/>
          <w:szCs w:val="30"/>
        </w:rPr>
        <w:t xml:space="preserve"> </w:t>
      </w:r>
      <w:r w:rsidR="00F57046" w:rsidRPr="00BD26AD">
        <w:rPr>
          <w:rFonts w:ascii="Angsana New" w:hAnsi="Angsana New"/>
          <w:sz w:val="30"/>
          <w:szCs w:val="30"/>
          <w:cs/>
        </w:rPr>
        <w:t xml:space="preserve">ถึงร้อยละ </w:t>
      </w:r>
      <w:r w:rsidR="00F57046" w:rsidRPr="00BD26AD">
        <w:rPr>
          <w:rFonts w:ascii="Angsana New" w:hAnsi="Angsana New"/>
          <w:sz w:val="30"/>
          <w:szCs w:val="30"/>
        </w:rPr>
        <w:t xml:space="preserve">48 </w:t>
      </w:r>
      <w:r w:rsidR="00F57046" w:rsidRPr="00BD26AD">
        <w:rPr>
          <w:rFonts w:ascii="Angsana New" w:hAnsi="Angsana New"/>
          <w:sz w:val="30"/>
          <w:szCs w:val="30"/>
          <w:cs/>
        </w:rPr>
        <w:t>ต่อปี</w:t>
      </w:r>
      <w:r w:rsidRPr="00BD26AD">
        <w:rPr>
          <w:rFonts w:ascii="Angsana New" w:hAnsi="Angsana New"/>
          <w:sz w:val="30"/>
          <w:szCs w:val="30"/>
        </w:rPr>
        <w:t xml:space="preserve"> </w:t>
      </w:r>
    </w:p>
    <w:p w:rsidR="004719C9" w:rsidRPr="00BD26AD" w:rsidRDefault="004719C9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E66FE1" w:rsidRPr="00BD26AD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 w:hint="cs"/>
          <w:sz w:val="30"/>
          <w:szCs w:val="30"/>
          <w:cs/>
        </w:rPr>
        <w:t>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E66FE1" w:rsidRPr="00BD26AD" w:rsidTr="00157F3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E66FE1" w:rsidRPr="00BD26AD" w:rsidTr="00157F34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อัตราคิดลด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  <w:vMerge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6FE1" w:rsidRPr="009B558A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558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B558A">
              <w:rPr>
                <w:rFonts w:ascii="Angsana New" w:hAnsi="Angsana New"/>
                <w:sz w:val="30"/>
                <w:szCs w:val="30"/>
              </w:rPr>
              <w:t>1</w:t>
            </w:r>
            <w:r w:rsidRPr="009B558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9B558A" w:rsidRPr="009B558A">
              <w:rPr>
                <w:rFonts w:ascii="Angsana New" w:hAnsi="Angsana New"/>
                <w:sz w:val="30"/>
                <w:szCs w:val="30"/>
              </w:rPr>
              <w:t>7</w:t>
            </w:r>
            <w:r w:rsidRPr="009B558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</w:tcPr>
          <w:p w:rsidR="00E66FE1" w:rsidRPr="009B558A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66FE1" w:rsidRPr="009B558A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558A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="009B558A" w:rsidRPr="009B558A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ind w:right="-23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66FE1" w:rsidRPr="009B558A" w:rsidRDefault="009B558A" w:rsidP="0015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558A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61" w:type="dxa"/>
          </w:tcPr>
          <w:p w:rsidR="00E66FE1" w:rsidRPr="009B558A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E66FE1" w:rsidRPr="009B558A" w:rsidRDefault="00E66FE1" w:rsidP="009B558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558A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Pr="009B558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9B558A" w:rsidRPr="009B558A">
              <w:rPr>
                <w:rFonts w:ascii="Angsana New" w:hAnsi="Angsana New"/>
                <w:sz w:val="30"/>
                <w:szCs w:val="30"/>
              </w:rPr>
              <w:t>33</w:t>
            </w:r>
            <w:r w:rsidRPr="009B558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1)</w:t>
            </w:r>
          </w:p>
        </w:tc>
        <w:tc>
          <w:tcPr>
            <w:tcW w:w="302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66FE1" w:rsidRPr="009B558A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558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B558A" w:rsidRPr="009B558A">
              <w:rPr>
                <w:rFonts w:ascii="Angsana New" w:hAnsi="Angsana New"/>
                <w:sz w:val="30"/>
                <w:szCs w:val="30"/>
              </w:rPr>
              <w:t>542</w:t>
            </w:r>
            <w:r w:rsidRPr="009B558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E66FE1" w:rsidRPr="009B558A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E66FE1" w:rsidRPr="009B558A" w:rsidRDefault="00E66FE1" w:rsidP="009B5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558A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="009B558A" w:rsidRPr="009B558A">
              <w:rPr>
                <w:rFonts w:ascii="Angsana New" w:hAnsi="Angsana New"/>
                <w:sz w:val="30"/>
                <w:szCs w:val="30"/>
              </w:rPr>
              <w:t>638</w:t>
            </w:r>
          </w:p>
        </w:tc>
      </w:tr>
    </w:tbl>
    <w:p w:rsidR="00FC7DDC" w:rsidRDefault="00FC7DDC" w:rsidP="00FC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EF7B0A" w:rsidRPr="005B2FD5" w:rsidRDefault="00EF7B0A" w:rsidP="00EF7B0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ทุนเรือนหุ้นและ</w:t>
      </w:r>
      <w:r w:rsidRPr="005B2FD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</w:t>
      </w:r>
    </w:p>
    <w:p w:rsidR="00EF7B0A" w:rsidRDefault="00EF7B0A" w:rsidP="00EF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87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333AE4" w:rsidRPr="00086190" w:rsidTr="00333AE4">
        <w:trPr>
          <w:tblHeader/>
        </w:trPr>
        <w:tc>
          <w:tcPr>
            <w:tcW w:w="2694" w:type="dxa"/>
          </w:tcPr>
          <w:p w:rsidR="00333AE4" w:rsidRPr="00086190" w:rsidRDefault="00333AE4" w:rsidP="00333A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33AE4" w:rsidRPr="00086190" w:rsidTr="00333AE4">
        <w:trPr>
          <w:tblHeader/>
        </w:trPr>
        <w:tc>
          <w:tcPr>
            <w:tcW w:w="2694" w:type="dxa"/>
          </w:tcPr>
          <w:p w:rsidR="00333AE4" w:rsidRPr="00086190" w:rsidRDefault="00333AE4" w:rsidP="00333A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 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333AE4" w:rsidRPr="00086190" w:rsidTr="00333AE4">
        <w:trPr>
          <w:tblHeader/>
        </w:trPr>
        <w:tc>
          <w:tcPr>
            <w:tcW w:w="2694" w:type="dxa"/>
          </w:tcPr>
          <w:p w:rsidR="00333AE4" w:rsidRPr="00086190" w:rsidRDefault="00333AE4" w:rsidP="00333A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861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333AE4" w:rsidRPr="00086190" w:rsidTr="00333AE4">
        <w:tc>
          <w:tcPr>
            <w:tcW w:w="2694" w:type="dxa"/>
          </w:tcPr>
          <w:p w:rsidR="00333AE4" w:rsidRPr="00086190" w:rsidRDefault="00333AE4" w:rsidP="00333AE4">
            <w:pPr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3AE4" w:rsidRPr="00086190" w:rsidTr="00333AE4">
        <w:tc>
          <w:tcPr>
            <w:tcW w:w="2694" w:type="dxa"/>
          </w:tcPr>
          <w:p w:rsidR="00333AE4" w:rsidRPr="00E44673" w:rsidRDefault="00333AE4" w:rsidP="00333AE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 2561</w:t>
            </w:r>
          </w:p>
          <w:p w:rsidR="00333AE4" w:rsidRPr="00086190" w:rsidRDefault="00333AE4" w:rsidP="00333AE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82435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92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3AE4" w:rsidRPr="00086190" w:rsidTr="00333AE4">
        <w:tc>
          <w:tcPr>
            <w:tcW w:w="2694" w:type="dxa"/>
          </w:tcPr>
          <w:p w:rsidR="00333AE4" w:rsidRPr="00086190" w:rsidRDefault="00333AE4" w:rsidP="00333AE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33AE4" w:rsidRPr="002D2E7E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2E7E">
              <w:rPr>
                <w:rFonts w:ascii="Angsana New" w:hAnsi="Angsana New"/>
                <w:sz w:val="30"/>
                <w:szCs w:val="30"/>
              </w:rPr>
              <w:t>1,416,549</w:t>
            </w:r>
          </w:p>
        </w:tc>
        <w:tc>
          <w:tcPr>
            <w:tcW w:w="283" w:type="dxa"/>
          </w:tcPr>
          <w:p w:rsidR="00333AE4" w:rsidRPr="002D2E7E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33AE4" w:rsidRPr="002D2E7E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2E7E">
              <w:rPr>
                <w:rFonts w:ascii="Angsana New" w:hAnsi="Angsana New"/>
                <w:sz w:val="30"/>
                <w:szCs w:val="30"/>
              </w:rPr>
              <w:t>354,137</w:t>
            </w:r>
          </w:p>
        </w:tc>
        <w:tc>
          <w:tcPr>
            <w:tcW w:w="283" w:type="dxa"/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1,416,549</w:t>
            </w:r>
          </w:p>
        </w:tc>
        <w:tc>
          <w:tcPr>
            <w:tcW w:w="284" w:type="dxa"/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354,137</w:t>
            </w:r>
          </w:p>
        </w:tc>
      </w:tr>
      <w:tr w:rsidR="00333AE4" w:rsidRPr="00086190" w:rsidTr="00333AE4">
        <w:tc>
          <w:tcPr>
            <w:tcW w:w="2694" w:type="dxa"/>
          </w:tcPr>
          <w:p w:rsidR="00333AE4" w:rsidRPr="00086190" w:rsidRDefault="00333AE4" w:rsidP="00333AE4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333AE4" w:rsidRPr="00086190" w:rsidRDefault="00333AE4" w:rsidP="00333AE4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333AE4" w:rsidRPr="00086190" w:rsidRDefault="00333AE4" w:rsidP="00333AE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33AE4" w:rsidRPr="00333AE4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333AE4" w:rsidRPr="00333AE4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333AE4" w:rsidRPr="00333AE4" w:rsidRDefault="00333AE4" w:rsidP="00333AE4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333AE4" w:rsidRPr="00086190" w:rsidRDefault="00333AE4" w:rsidP="00333AE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333AE4" w:rsidRPr="00086190" w:rsidRDefault="00333AE4" w:rsidP="00333AE4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3AE4" w:rsidRPr="00086190" w:rsidTr="00333AE4">
        <w:tc>
          <w:tcPr>
            <w:tcW w:w="2694" w:type="dxa"/>
          </w:tcPr>
          <w:p w:rsidR="00333AE4" w:rsidRPr="00086190" w:rsidRDefault="00333AE4" w:rsidP="00333AE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082435">
              <w:rPr>
                <w:rFonts w:ascii="Angsana New" w:hAnsi="Angsana New" w:hint="cs"/>
                <w:sz w:val="30"/>
                <w:szCs w:val="30"/>
                <w:cs/>
              </w:rPr>
              <w:t xml:space="preserve"> 2561 และ 2560</w:t>
            </w:r>
          </w:p>
        </w:tc>
        <w:tc>
          <w:tcPr>
            <w:tcW w:w="992" w:type="dxa"/>
          </w:tcPr>
          <w:p w:rsidR="00333AE4" w:rsidRPr="00086190" w:rsidRDefault="00333AE4" w:rsidP="00333AE4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333AE4" w:rsidRPr="00086190" w:rsidRDefault="00333AE4" w:rsidP="00333AE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33AE4" w:rsidRPr="00333AE4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333AE4" w:rsidRPr="00333AE4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333AE4" w:rsidRPr="00333AE4" w:rsidRDefault="00333AE4" w:rsidP="00333AE4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333AE4" w:rsidRPr="00086190" w:rsidRDefault="00333AE4" w:rsidP="00333AE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333AE4" w:rsidRPr="00086190" w:rsidRDefault="00333AE4" w:rsidP="00333AE4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3AE4" w:rsidRPr="00086190" w:rsidTr="00333AE4">
        <w:tc>
          <w:tcPr>
            <w:tcW w:w="2694" w:type="dxa"/>
          </w:tcPr>
          <w:p w:rsidR="00333AE4" w:rsidRPr="00086190" w:rsidRDefault="00333AE4" w:rsidP="00333AE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333AE4" w:rsidRPr="00086190" w:rsidRDefault="00333AE4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333AE4" w:rsidRPr="00086190" w:rsidRDefault="00333AE4" w:rsidP="00333AE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333AE4" w:rsidRPr="00333AE4" w:rsidRDefault="00D90F62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830,008</w:t>
            </w:r>
          </w:p>
        </w:tc>
        <w:tc>
          <w:tcPr>
            <w:tcW w:w="283" w:type="dxa"/>
          </w:tcPr>
          <w:p w:rsidR="00333AE4" w:rsidRPr="00333AE4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333AE4" w:rsidRPr="00333AE4" w:rsidRDefault="00D90F62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207,502</w:t>
            </w:r>
          </w:p>
        </w:tc>
        <w:tc>
          <w:tcPr>
            <w:tcW w:w="283" w:type="dxa"/>
          </w:tcPr>
          <w:p w:rsidR="00333AE4" w:rsidRPr="00086190" w:rsidRDefault="00333AE4" w:rsidP="00333AE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568</w:t>
            </w:r>
            <w:r w:rsidRPr="00086190">
              <w:rPr>
                <w:rFonts w:ascii="Angsana New" w:hAnsi="Angsana New"/>
                <w:sz w:val="30"/>
                <w:szCs w:val="30"/>
              </w:rPr>
              <w:t>,8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26</w:t>
            </w:r>
          </w:p>
        </w:tc>
        <w:tc>
          <w:tcPr>
            <w:tcW w:w="284" w:type="dxa"/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142,207</w:t>
            </w:r>
          </w:p>
        </w:tc>
      </w:tr>
      <w:tr w:rsidR="00962D2A" w:rsidRPr="00086190" w:rsidTr="00C822DB">
        <w:tc>
          <w:tcPr>
            <w:tcW w:w="2694" w:type="dxa"/>
          </w:tcPr>
          <w:p w:rsidR="00962D2A" w:rsidRPr="00086190" w:rsidRDefault="00962D2A" w:rsidP="00333AE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การเสนอขายหุ้นสามัญให้แก่บุคคลในวงจำกัด</w:t>
            </w:r>
          </w:p>
        </w:tc>
        <w:tc>
          <w:tcPr>
            <w:tcW w:w="992" w:type="dxa"/>
          </w:tcPr>
          <w:p w:rsidR="00962D2A" w:rsidRDefault="00962D2A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62D2A" w:rsidRPr="00086190" w:rsidRDefault="00962D2A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962D2A" w:rsidRPr="00086190" w:rsidRDefault="00962D2A" w:rsidP="00333AE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962D2A" w:rsidRPr="00DC5CE8" w:rsidRDefault="00962D2A" w:rsidP="00C822D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62D2A" w:rsidRPr="00DC5CE8" w:rsidRDefault="00962D2A" w:rsidP="00C822D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5CE8">
              <w:rPr>
                <w:rFonts w:ascii="Angsana New" w:hAnsi="Angsana New" w:hint="cs"/>
                <w:sz w:val="30"/>
                <w:szCs w:val="30"/>
                <w:cs/>
              </w:rPr>
              <w:t>300</w:t>
            </w:r>
          </w:p>
        </w:tc>
        <w:tc>
          <w:tcPr>
            <w:tcW w:w="283" w:type="dxa"/>
          </w:tcPr>
          <w:p w:rsidR="00962D2A" w:rsidRPr="00DC5CE8" w:rsidRDefault="00962D2A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962D2A" w:rsidRPr="00DC5CE8" w:rsidRDefault="00962D2A" w:rsidP="00C822D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62D2A" w:rsidRPr="00DC5CE8" w:rsidRDefault="00962D2A" w:rsidP="00C822DB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5CE8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83" w:type="dxa"/>
          </w:tcPr>
          <w:p w:rsidR="00962D2A" w:rsidRPr="00086190" w:rsidRDefault="00962D2A" w:rsidP="00333AE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962D2A" w:rsidRDefault="00962D2A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62D2A" w:rsidRPr="00086190" w:rsidRDefault="00962D2A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84" w:type="dxa"/>
          </w:tcPr>
          <w:p w:rsidR="00962D2A" w:rsidRPr="00086190" w:rsidRDefault="00962D2A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962D2A" w:rsidRDefault="00962D2A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62D2A" w:rsidRPr="00086190" w:rsidRDefault="00962D2A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8D2411" w:rsidRPr="00086190" w:rsidTr="00314DAE">
        <w:tc>
          <w:tcPr>
            <w:tcW w:w="2694" w:type="dxa"/>
          </w:tcPr>
          <w:p w:rsidR="008D2411" w:rsidRPr="00086190" w:rsidRDefault="008D2411" w:rsidP="00333AE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:rsidR="008D2411" w:rsidRPr="00086190" w:rsidRDefault="008D2411" w:rsidP="00333AE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8D2411" w:rsidRDefault="008D2411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D2411" w:rsidRPr="00086190" w:rsidRDefault="008D2411" w:rsidP="00333A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8D2411" w:rsidRPr="00086190" w:rsidRDefault="008D2411" w:rsidP="00333AE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8D2411" w:rsidRPr="00DC5CE8" w:rsidRDefault="008D2411" w:rsidP="00314DA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D2411" w:rsidRPr="00DC5CE8" w:rsidRDefault="008D2411" w:rsidP="00314DA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5CE8">
              <w:rPr>
                <w:rFonts w:ascii="Angsana New" w:hAnsi="Angsana New"/>
                <w:sz w:val="30"/>
                <w:szCs w:val="30"/>
              </w:rPr>
              <w:t>31,348</w:t>
            </w:r>
          </w:p>
        </w:tc>
        <w:tc>
          <w:tcPr>
            <w:tcW w:w="283" w:type="dxa"/>
          </w:tcPr>
          <w:p w:rsidR="008D2411" w:rsidRPr="00DC5CE8" w:rsidRDefault="008D2411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D2411" w:rsidRPr="00DC5CE8" w:rsidRDefault="008D2411" w:rsidP="00314DA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D2411" w:rsidRPr="00DC5CE8" w:rsidRDefault="008D2411" w:rsidP="00314DAE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5CE8">
              <w:rPr>
                <w:rFonts w:ascii="Angsana New" w:hAnsi="Angsana New"/>
                <w:sz w:val="30"/>
                <w:szCs w:val="30"/>
              </w:rPr>
              <w:t>7,837</w:t>
            </w:r>
          </w:p>
        </w:tc>
        <w:tc>
          <w:tcPr>
            <w:tcW w:w="283" w:type="dxa"/>
          </w:tcPr>
          <w:p w:rsidR="008D2411" w:rsidRPr="00086190" w:rsidRDefault="008D2411" w:rsidP="00333AE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D2411" w:rsidRPr="00086190" w:rsidRDefault="008D2411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D2411" w:rsidRPr="00086190" w:rsidRDefault="008D2411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231,182</w:t>
            </w:r>
          </w:p>
        </w:tc>
        <w:tc>
          <w:tcPr>
            <w:tcW w:w="284" w:type="dxa"/>
          </w:tcPr>
          <w:p w:rsidR="008D2411" w:rsidRPr="00086190" w:rsidRDefault="008D2411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8D2411" w:rsidRPr="00086190" w:rsidRDefault="008D2411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D2411" w:rsidRPr="00086190" w:rsidRDefault="008D2411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57,795</w:t>
            </w:r>
          </w:p>
        </w:tc>
      </w:tr>
      <w:tr w:rsidR="00333AE4" w:rsidRPr="00086190" w:rsidTr="00333AE4">
        <w:tc>
          <w:tcPr>
            <w:tcW w:w="2694" w:type="dxa"/>
          </w:tcPr>
          <w:p w:rsidR="00333AE4" w:rsidRPr="00E44673" w:rsidRDefault="00333AE4" w:rsidP="00333AE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 2561</w:t>
            </w:r>
          </w:p>
          <w:p w:rsidR="00333AE4" w:rsidRPr="00086190" w:rsidRDefault="00333AE4" w:rsidP="00333AE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82435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992" w:type="dxa"/>
          </w:tcPr>
          <w:p w:rsidR="00333AE4" w:rsidRPr="00086190" w:rsidRDefault="00333AE4" w:rsidP="00333AE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333AE4" w:rsidRPr="00086190" w:rsidRDefault="00333AE4" w:rsidP="00333AE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33AE4" w:rsidRPr="00DC5CE8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33AE4" w:rsidRPr="00DC5CE8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33AE4" w:rsidRPr="00DC5CE8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33AE4" w:rsidRPr="00086190" w:rsidRDefault="00333AE4" w:rsidP="00333AE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3AE4" w:rsidRPr="00086190" w:rsidTr="00333AE4">
        <w:tc>
          <w:tcPr>
            <w:tcW w:w="2694" w:type="dxa"/>
          </w:tcPr>
          <w:p w:rsidR="00333AE4" w:rsidRPr="00086190" w:rsidRDefault="00333AE4" w:rsidP="00333AE4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333AE4" w:rsidRPr="00086190" w:rsidRDefault="00333AE4" w:rsidP="00333AE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333AE4" w:rsidRPr="00086190" w:rsidRDefault="00333AE4" w:rsidP="00333AE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33AE4" w:rsidRPr="00DC5CE8" w:rsidRDefault="00DC5CE8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5CE8">
              <w:rPr>
                <w:rFonts w:ascii="Angsana New" w:hAnsi="Angsana New"/>
                <w:sz w:val="30"/>
                <w:szCs w:val="30"/>
              </w:rPr>
              <w:t>861,6</w:t>
            </w:r>
            <w:r w:rsidR="008D2411" w:rsidRPr="00DC5CE8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83" w:type="dxa"/>
          </w:tcPr>
          <w:p w:rsidR="00333AE4" w:rsidRPr="00DC5CE8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33AE4" w:rsidRPr="00DC5CE8" w:rsidRDefault="00DC5CE8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5CE8">
              <w:rPr>
                <w:rFonts w:ascii="Angsana New" w:hAnsi="Angsana New"/>
                <w:sz w:val="30"/>
                <w:szCs w:val="30"/>
              </w:rPr>
              <w:t>215</w:t>
            </w:r>
            <w:r w:rsidR="00B94B31" w:rsidRPr="00DC5CE8">
              <w:rPr>
                <w:rFonts w:ascii="Angsana New" w:hAnsi="Angsana New"/>
                <w:sz w:val="30"/>
                <w:szCs w:val="30"/>
              </w:rPr>
              <w:t>,</w:t>
            </w:r>
            <w:r w:rsidRPr="00DC5CE8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83" w:type="dxa"/>
          </w:tcPr>
          <w:p w:rsidR="00333AE4" w:rsidRPr="00086190" w:rsidRDefault="00333AE4" w:rsidP="00333AE4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830,008</w:t>
            </w:r>
          </w:p>
        </w:tc>
        <w:tc>
          <w:tcPr>
            <w:tcW w:w="284" w:type="dxa"/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333AE4" w:rsidRPr="00086190" w:rsidRDefault="00333AE4" w:rsidP="00333AE4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207,502</w:t>
            </w:r>
          </w:p>
        </w:tc>
      </w:tr>
    </w:tbl>
    <w:p w:rsidR="00333AE4" w:rsidRPr="00333AE4" w:rsidRDefault="00333AE4" w:rsidP="00333AE4">
      <w:pPr>
        <w:pStyle w:val="NoSpacing"/>
        <w:ind w:left="567"/>
        <w:jc w:val="thaiDistribute"/>
        <w:rPr>
          <w:rFonts w:ascii="Angsana New" w:eastAsia="SimSun" w:hAnsi="Angsana New" w:cs="Angsana New"/>
          <w:sz w:val="26"/>
          <w:szCs w:val="26"/>
        </w:rPr>
      </w:pPr>
    </w:p>
    <w:p w:rsidR="00422AC3" w:rsidRPr="00422AC3" w:rsidRDefault="00A94935" w:rsidP="00422AC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  <w:r>
        <w:rPr>
          <w:rFonts w:ascii="Angsana New" w:eastAsia="Cordia New" w:hAnsi="Angsana New" w:hint="cs"/>
          <w:cs/>
          <w:lang w:val="en-US"/>
        </w:rPr>
        <w:t>เมื่อวันที่ 8 มกราคม 2561 บริษัทได้รับชำระเงินค่าหุ้น</w:t>
      </w:r>
      <w:r w:rsidR="00422AC3">
        <w:rPr>
          <w:rFonts w:ascii="Angsana New" w:eastAsia="Cordia New" w:hAnsi="Angsana New" w:hint="cs"/>
          <w:cs/>
          <w:lang w:val="en-US"/>
        </w:rPr>
        <w:t>จากการใช้สิทธิจำนวน 300,000 หุ้นภายใต้</w:t>
      </w:r>
      <w:r w:rsidR="00422AC3">
        <w:rPr>
          <w:rFonts w:ascii="Angsana New" w:eastAsia="Cordia New" w:hAnsi="Angsana New" w:hint="cs"/>
          <w:cs/>
        </w:rPr>
        <w:t>การเพิ่มทุนแบบมอบอำนาจทั่วไป (</w:t>
      </w:r>
      <w:r w:rsidR="00422AC3">
        <w:rPr>
          <w:rFonts w:ascii="Angsana New" w:eastAsia="Cordia New" w:hAnsi="Angsana New"/>
          <w:lang w:val="en-US"/>
        </w:rPr>
        <w:t>General Mandate)</w:t>
      </w:r>
      <w:r w:rsidR="00422AC3">
        <w:rPr>
          <w:rFonts w:ascii="Angsana New" w:eastAsia="Cordia New" w:hAnsi="Angsana New" w:hint="cs"/>
          <w:cs/>
          <w:lang w:val="en-US"/>
        </w:rPr>
        <w:t xml:space="preserve"> เพื่อเสนอขายให้แก่บุคคลในวงจำกัด </w:t>
      </w:r>
      <w:r w:rsidR="00422AC3">
        <w:rPr>
          <w:rFonts w:ascii="Angsana New" w:eastAsia="Cordia New" w:hAnsi="Angsana New"/>
          <w:lang w:val="en-US"/>
        </w:rPr>
        <w:t xml:space="preserve">(Private Placement) </w:t>
      </w:r>
      <w:r w:rsidR="00422AC3">
        <w:rPr>
          <w:rFonts w:ascii="Angsana New" w:eastAsia="Cordia New" w:hAnsi="Angsana New" w:hint="cs"/>
          <w:cs/>
          <w:lang w:val="en-US"/>
        </w:rPr>
        <w:t>จำนวนไม่เกิน 40,000,000</w:t>
      </w:r>
      <w:r w:rsidR="00422AC3">
        <w:rPr>
          <w:rFonts w:ascii="Angsana New" w:eastAsia="Cordia New" w:hAnsi="Angsana New"/>
          <w:lang w:val="en-US"/>
        </w:rPr>
        <w:t xml:space="preserve"> </w:t>
      </w:r>
      <w:r w:rsidR="00422AC3">
        <w:rPr>
          <w:rFonts w:ascii="Angsana New" w:eastAsia="Cordia New" w:hAnsi="Angsana New" w:hint="cs"/>
          <w:cs/>
          <w:lang w:val="en-US"/>
        </w:rPr>
        <w:t>หุ้นให้แก่</w:t>
      </w:r>
      <w:r w:rsidR="00422AC3">
        <w:rPr>
          <w:rFonts w:ascii="Angsana New" w:eastAsia="Cordia New" w:hAnsi="Angsana New"/>
          <w:lang w:val="en-US"/>
        </w:rPr>
        <w:t xml:space="preserve"> Macquarie Bank Limited (“Macquarie”) </w:t>
      </w:r>
      <w:r>
        <w:rPr>
          <w:rFonts w:ascii="Angsana New" w:eastAsia="Cordia New" w:hAnsi="Angsana New" w:hint="cs"/>
          <w:cs/>
          <w:lang w:val="en-US"/>
        </w:rPr>
        <w:t>เป็นจำนวนเงินประมาณ 1.7 ล้านบาท (หุ้นละ 5.70 บาทซึ่งประกอบด้วยทุนที่ชำระแล้วจำนวน 0.075 ล้านบาทและส่วนเกินมูลค่าหุ้นจำนวนประมาณ 1.6 ล้านบาท) บริษัทได้จดทะเบียนทุนที่ออกและชำระแล้วในส่วนนี้กับกระทรวงพาณิชย์เมื่อวันที่ 9 มกราคม 2561</w:t>
      </w:r>
    </w:p>
    <w:p w:rsidR="00333AE4" w:rsidRDefault="00333AE4" w:rsidP="00333AE4">
      <w:pPr>
        <w:pStyle w:val="NoSpacing"/>
        <w:jc w:val="thaiDistribute"/>
        <w:rPr>
          <w:rFonts w:ascii="Angsana New" w:eastAsia="SimSun" w:hAnsi="Angsana New" w:cs="Angsana New"/>
          <w:sz w:val="26"/>
          <w:szCs w:val="26"/>
        </w:rPr>
      </w:pPr>
    </w:p>
    <w:p w:rsidR="00082435" w:rsidRDefault="00082435" w:rsidP="00333AE4">
      <w:pPr>
        <w:pStyle w:val="NoSpacing"/>
        <w:jc w:val="thaiDistribute"/>
        <w:rPr>
          <w:rFonts w:ascii="Angsana New" w:eastAsia="SimSun" w:hAnsi="Angsana New" w:cs="Angsana New"/>
          <w:sz w:val="26"/>
          <w:szCs w:val="26"/>
        </w:rPr>
      </w:pPr>
    </w:p>
    <w:p w:rsidR="00082435" w:rsidRDefault="00082435" w:rsidP="00333AE4">
      <w:pPr>
        <w:pStyle w:val="NoSpacing"/>
        <w:jc w:val="thaiDistribute"/>
        <w:rPr>
          <w:rFonts w:ascii="Angsana New" w:eastAsia="SimSun" w:hAnsi="Angsana New" w:cs="Angsana New"/>
          <w:sz w:val="26"/>
          <w:szCs w:val="26"/>
        </w:rPr>
      </w:pPr>
    </w:p>
    <w:p w:rsidR="00082435" w:rsidRDefault="00082435" w:rsidP="00333AE4">
      <w:pPr>
        <w:pStyle w:val="NoSpacing"/>
        <w:jc w:val="thaiDistribute"/>
        <w:rPr>
          <w:rFonts w:ascii="Angsana New" w:eastAsia="SimSun" w:hAnsi="Angsana New" w:cs="Angsana New"/>
          <w:sz w:val="26"/>
          <w:szCs w:val="26"/>
        </w:rPr>
      </w:pPr>
    </w:p>
    <w:p w:rsidR="00082435" w:rsidRPr="00333AE4" w:rsidRDefault="00082435" w:rsidP="00333AE4">
      <w:pPr>
        <w:pStyle w:val="NoSpacing"/>
        <w:jc w:val="thaiDistribute"/>
        <w:rPr>
          <w:rFonts w:ascii="Angsana New" w:eastAsia="SimSun" w:hAnsi="Angsana New" w:cs="Angsana New"/>
          <w:sz w:val="26"/>
          <w:szCs w:val="26"/>
        </w:rPr>
      </w:pPr>
    </w:p>
    <w:p w:rsidR="00333AE4" w:rsidRPr="004F5042" w:rsidRDefault="00333AE4" w:rsidP="00333AE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ใ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บสำคัญแสดงสิทธิและกำไรต่อหุ้น</w:t>
      </w:r>
    </w:p>
    <w:p w:rsidR="00333AE4" w:rsidRPr="00082435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:rsidR="00333AE4" w:rsidRPr="00086190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6190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333AE4" w:rsidRPr="00082435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:rsidR="00333AE4" w:rsidRPr="00086190" w:rsidRDefault="00333AE4" w:rsidP="00333AE4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086190">
        <w:rPr>
          <w:rFonts w:ascii="Angsana New" w:eastAsia="Cordia New" w:hAnsi="Angsana New"/>
          <w:cs/>
        </w:rPr>
        <w:t>บริษัท</w:t>
      </w:r>
      <w:r>
        <w:rPr>
          <w:rFonts w:ascii="Angsana New" w:eastAsia="Cordia New" w:hAnsi="Angsana New" w:hint="cs"/>
          <w:cs/>
        </w:rPr>
        <w:t>ได้</w:t>
      </w:r>
      <w:r w:rsidRPr="00086190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>
        <w:rPr>
          <w:rFonts w:ascii="Angsana New" w:hAnsi="Angsana New" w:hint="cs"/>
          <w:cs/>
        </w:rPr>
        <w:t>2</w:t>
      </w:r>
      <w:r w:rsidRPr="00086190">
        <w:rPr>
          <w:rFonts w:ascii="Angsana New" w:hAnsi="Angsana New"/>
          <w:cs/>
        </w:rPr>
        <w:t xml:space="preserve">”) ในวันที่ </w:t>
      </w:r>
      <w:r>
        <w:rPr>
          <w:rFonts w:ascii="Angsana New" w:hAnsi="Angsana New" w:hint="cs"/>
          <w:cs/>
        </w:rPr>
        <w:t>2</w:t>
      </w:r>
      <w:r w:rsidRPr="00086190">
        <w:rPr>
          <w:rFonts w:ascii="Angsana New" w:hAnsi="Angsana New"/>
          <w:cs/>
        </w:rPr>
        <w:t xml:space="preserve">0 </w:t>
      </w:r>
      <w:r>
        <w:rPr>
          <w:rFonts w:ascii="Angsana New" w:hAnsi="Angsana New" w:hint="cs"/>
          <w:cs/>
        </w:rPr>
        <w:t>ตุลา</w:t>
      </w:r>
      <w:r w:rsidRPr="00086190">
        <w:rPr>
          <w:rFonts w:ascii="Angsana New" w:hAnsi="Angsana New"/>
          <w:cs/>
        </w:rPr>
        <w:t>คม 25</w:t>
      </w:r>
      <w:r>
        <w:rPr>
          <w:rFonts w:ascii="Angsana New" w:hAnsi="Angsana New" w:hint="cs"/>
          <w:cs/>
        </w:rPr>
        <w:t xml:space="preserve">60 </w:t>
      </w:r>
      <w:r w:rsidRPr="00086190">
        <w:rPr>
          <w:rFonts w:ascii="Angsana New" w:hAnsi="Angsana New"/>
          <w:cs/>
        </w:rPr>
        <w:t xml:space="preserve"> จำนวน </w:t>
      </w:r>
      <w:r>
        <w:rPr>
          <w:rFonts w:ascii="Angsana New" w:hAnsi="Angsana New"/>
          <w:lang w:val="en-US"/>
        </w:rPr>
        <w:t>194,929,773</w:t>
      </w:r>
      <w:r w:rsidRPr="00086190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>
        <w:rPr>
          <w:rFonts w:ascii="Angsana New" w:hAnsi="Angsana New"/>
          <w:lang w:val="en-US"/>
        </w:rPr>
        <w:t>4</w:t>
      </w:r>
      <w:r w:rsidRPr="0008619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333AE4" w:rsidRPr="00082435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086190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086190">
              <w:rPr>
                <w:rFonts w:ascii="Angsana New" w:hAnsi="Angsana New"/>
                <w:lang w:val="en-US"/>
              </w:rPr>
              <w:t xml:space="preserve">1 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lang w:val="en-US"/>
              </w:rPr>
              <w:t>3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  <w:r w:rsidRPr="00086190">
              <w:rPr>
                <w:rFonts w:ascii="Angsana New" w:hAnsi="Angsana New"/>
                <w:lang w:val="en-US"/>
              </w:rPr>
              <w:t>(</w:t>
            </w:r>
            <w:r w:rsidRPr="00086190">
              <w:rPr>
                <w:rFonts w:ascii="Angsana New" w:hAnsi="Angsana New"/>
                <w:cs/>
                <w:lang w:val="en-US"/>
              </w:rPr>
              <w:t>ซึ่งอาจเปลี่ยนแปลงในภายหลังตามเงื่อนไขการปรับสิทธิ</w:t>
            </w:r>
            <w:r w:rsidRPr="00086190">
              <w:rPr>
                <w:rFonts w:ascii="Angsana New" w:hAnsi="Angsana New"/>
                <w:lang w:val="en-US"/>
              </w:rPr>
              <w:t>)</w:t>
            </w:r>
          </w:p>
        </w:tc>
      </w:tr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ผู้ถือใบสำคัญแสดงสิทธิ</w:t>
            </w:r>
            <w:r w:rsidRPr="00086190">
              <w:rPr>
                <w:rFonts w:ascii="Angsana New" w:hAnsi="Angsana New"/>
                <w:cs/>
                <w:lang w:val="en-US"/>
              </w:rPr>
              <w:t>เริ่มใช้สิทธิครั้งแรก</w:t>
            </w:r>
            <w:r>
              <w:rPr>
                <w:rFonts w:ascii="Angsana New" w:hAnsi="Angsana New" w:hint="cs"/>
                <w:cs/>
                <w:lang w:val="en-US"/>
              </w:rPr>
              <w:t>ได้ใน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วันที่ </w:t>
            </w:r>
            <w:r w:rsidRPr="00086190">
              <w:rPr>
                <w:rFonts w:ascii="Angsana New" w:hAnsi="Angsana New"/>
                <w:lang w:val="en-US"/>
              </w:rPr>
              <w:t>25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 พฤศจิกายน 25</w:t>
            </w:r>
            <w:r>
              <w:rPr>
                <w:rFonts w:ascii="Angsana New" w:hAnsi="Angsana New"/>
                <w:lang w:val="en-US"/>
              </w:rPr>
              <w:t>60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086190">
              <w:rPr>
                <w:rFonts w:ascii="Angsana New" w:hAnsi="Angsana New"/>
                <w:lang w:val="en-US"/>
              </w:rPr>
              <w:t xml:space="preserve">5 </w:t>
            </w:r>
            <w:r w:rsidRPr="00086190">
              <w:rPr>
                <w:rFonts w:ascii="Angsana New" w:hAnsi="Angsana New"/>
                <w:cs/>
                <w:lang w:val="en-US"/>
              </w:rPr>
              <w:t>ครั้ง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ซึ่ง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จะตรงกับวันที่ </w:t>
            </w:r>
            <w:r w:rsidRPr="00086190">
              <w:rPr>
                <w:rFonts w:ascii="Angsana New" w:hAnsi="Angsana New"/>
                <w:lang w:val="en-US"/>
              </w:rPr>
              <w:t xml:space="preserve">25 </w:t>
            </w:r>
            <w:r w:rsidRPr="00086190">
              <w:rPr>
                <w:rFonts w:ascii="Angsana New" w:hAnsi="Angsana New"/>
                <w:cs/>
                <w:lang w:val="en-US"/>
              </w:rPr>
              <w:t>ของเดือน กุมภาพันธ์ พฤษภาคม สิงหาคม พฤศจิกายน</w:t>
            </w:r>
            <w:r>
              <w:rPr>
                <w:rFonts w:ascii="Angsana New" w:hAnsi="Angsana New" w:hint="cs"/>
                <w:cs/>
                <w:lang w:val="en-US"/>
              </w:rPr>
              <w:t xml:space="preserve"> 2561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 และวันใช้สิทธิครั้งสุดท้ายคือวันที่ </w:t>
            </w:r>
            <w:r w:rsidRPr="00086190">
              <w:rPr>
                <w:rFonts w:ascii="Angsana New" w:hAnsi="Angsana New"/>
                <w:lang w:val="en-US"/>
              </w:rPr>
              <w:t xml:space="preserve">20 </w:t>
            </w:r>
            <w:r w:rsidRPr="00086190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086190">
              <w:rPr>
                <w:rFonts w:ascii="Angsana New" w:hAnsi="Angsana New"/>
                <w:lang w:val="en-US"/>
              </w:rPr>
              <w:t xml:space="preserve"> 2562</w:t>
            </w:r>
          </w:p>
        </w:tc>
      </w:tr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lang w:val="en-US"/>
              </w:rPr>
              <w:t xml:space="preserve">1 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086190">
              <w:rPr>
                <w:rFonts w:ascii="Angsana New" w:hAnsi="Angsana New"/>
                <w:lang w:val="en-US"/>
              </w:rPr>
              <w:t xml:space="preserve">4 </w:t>
            </w:r>
            <w:r>
              <w:rPr>
                <w:rFonts w:ascii="Angsana New" w:hAnsi="Angsana New"/>
                <w:cs/>
                <w:lang w:val="en-US"/>
              </w:rPr>
              <w:t xml:space="preserve">เดือน </w:t>
            </w:r>
            <w:r w:rsidRPr="00086190">
              <w:rPr>
                <w:rFonts w:ascii="Angsana New" w:hAnsi="Angsana New"/>
                <w:cs/>
                <w:lang w:val="en-US"/>
              </w:rPr>
              <w:t>นับตั้งแต่วันที่ออกใบสำคัญแสดงสิทธิให้แก่ผู้ถือหุ้น</w:t>
            </w:r>
          </w:p>
        </w:tc>
      </w:tr>
    </w:tbl>
    <w:p w:rsidR="00333AE4" w:rsidRPr="00082435" w:rsidRDefault="00333AE4" w:rsidP="00333AE4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/>
        </w:rPr>
      </w:pPr>
    </w:p>
    <w:p w:rsidR="00333AE4" w:rsidRDefault="00333AE4" w:rsidP="00333AE4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>
        <w:rPr>
          <w:rFonts w:ascii="Angsana New" w:eastAsia="Cordia New" w:hAnsi="Angsana New" w:hint="cs"/>
          <w:cs/>
          <w:lang w:val="en-US"/>
        </w:rPr>
        <w:t>และในวันเดียวกัน</w:t>
      </w:r>
      <w:r w:rsidRPr="00086190">
        <w:rPr>
          <w:rFonts w:ascii="Angsana New" w:eastAsia="Cordia New" w:hAnsi="Angsana New"/>
          <w:cs/>
        </w:rPr>
        <w:t>บริษัท</w:t>
      </w:r>
      <w:r>
        <w:rPr>
          <w:rFonts w:ascii="Angsana New" w:eastAsia="Cordia New" w:hAnsi="Angsana New" w:hint="cs"/>
          <w:cs/>
        </w:rPr>
        <w:t>ได้</w:t>
      </w:r>
      <w:r w:rsidRPr="00086190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>
        <w:rPr>
          <w:rFonts w:ascii="Angsana New" w:hAnsi="Angsana New" w:hint="cs"/>
          <w:cs/>
        </w:rPr>
        <w:t>3</w:t>
      </w:r>
      <w:r w:rsidRPr="00086190">
        <w:rPr>
          <w:rFonts w:ascii="Angsana New" w:hAnsi="Angsana New"/>
          <w:cs/>
        </w:rPr>
        <w:t>”)</w:t>
      </w:r>
      <w:r>
        <w:rPr>
          <w:rFonts w:ascii="Angsana New" w:hAnsi="Angsana New" w:hint="cs"/>
          <w:cs/>
        </w:rPr>
        <w:t xml:space="preserve"> </w:t>
      </w:r>
      <w:r w:rsidRPr="00086190">
        <w:rPr>
          <w:rFonts w:ascii="Angsana New" w:hAnsi="Angsana New"/>
          <w:cs/>
        </w:rPr>
        <w:t xml:space="preserve"> จำนวน </w:t>
      </w:r>
      <w:r>
        <w:rPr>
          <w:rFonts w:ascii="Angsana New" w:hAnsi="Angsana New" w:hint="cs"/>
          <w:cs/>
          <w:lang w:val="en-US"/>
        </w:rPr>
        <w:t>129</w:t>
      </w:r>
      <w:r>
        <w:rPr>
          <w:rFonts w:ascii="Angsana New" w:hAnsi="Angsana New"/>
          <w:lang w:val="en-US"/>
        </w:rPr>
        <w:t>,951,632</w:t>
      </w:r>
      <w:r w:rsidRPr="00086190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>
        <w:rPr>
          <w:rFonts w:ascii="Angsana New" w:hAnsi="Angsana New"/>
          <w:lang w:val="en-US"/>
        </w:rPr>
        <w:t>6</w:t>
      </w:r>
      <w:r w:rsidRPr="0008619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082435" w:rsidRPr="00082435" w:rsidRDefault="00082435" w:rsidP="00333AE4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18"/>
          <w:szCs w:val="18"/>
          <w:cs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086190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086190">
              <w:rPr>
                <w:rFonts w:ascii="Angsana New" w:hAnsi="Angsana New"/>
                <w:lang w:val="en-US"/>
              </w:rPr>
              <w:t xml:space="preserve">1 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lang w:val="en-US"/>
              </w:rPr>
              <w:t>5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  <w:r w:rsidRPr="00086190">
              <w:rPr>
                <w:rFonts w:ascii="Angsana New" w:hAnsi="Angsana New"/>
                <w:lang w:val="en-US"/>
              </w:rPr>
              <w:t>(</w:t>
            </w:r>
            <w:r w:rsidRPr="00086190">
              <w:rPr>
                <w:rFonts w:ascii="Angsana New" w:hAnsi="Angsana New"/>
                <w:cs/>
                <w:lang w:val="en-US"/>
              </w:rPr>
              <w:t>ซึ่งอาจเปลี่ยนแปลงในภายหลังตามเงื่อนไขการปรับสิทธิ</w:t>
            </w:r>
            <w:r w:rsidRPr="00086190">
              <w:rPr>
                <w:rFonts w:ascii="Angsana New" w:hAnsi="Angsana New"/>
                <w:lang w:val="en-US"/>
              </w:rPr>
              <w:t>)</w:t>
            </w:r>
          </w:p>
        </w:tc>
      </w:tr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cs/>
                <w:lang w:val="en-US"/>
              </w:rPr>
              <w:t>ผู้ถือใบสำคัญแสด</w:t>
            </w:r>
            <w:r>
              <w:rPr>
                <w:rFonts w:ascii="Angsana New" w:hAnsi="Angsana New"/>
                <w:cs/>
                <w:lang w:val="en-US"/>
              </w:rPr>
              <w:t>งสิทธิจะเริ่มใช้สิทธิครั้งแรก</w:t>
            </w:r>
            <w:r>
              <w:rPr>
                <w:rFonts w:ascii="Angsana New" w:hAnsi="Angsana New" w:hint="cs"/>
                <w:cs/>
                <w:lang w:val="en-US"/>
              </w:rPr>
              <w:t>ได้ใน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วันที่ </w:t>
            </w:r>
            <w:r w:rsidRPr="00086190">
              <w:rPr>
                <w:rFonts w:ascii="Angsana New" w:hAnsi="Angsana New"/>
                <w:lang w:val="en-US"/>
              </w:rPr>
              <w:t>25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 พฤษภาคม 25</w:t>
            </w:r>
            <w:r w:rsidRPr="00086190">
              <w:rPr>
                <w:rFonts w:ascii="Angsana New" w:hAnsi="Angsana New"/>
                <w:lang w:val="en-US"/>
              </w:rPr>
              <w:t xml:space="preserve">62 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086190">
              <w:rPr>
                <w:rFonts w:ascii="Angsana New" w:hAnsi="Angsana New"/>
                <w:lang w:val="en-US"/>
              </w:rPr>
              <w:t xml:space="preserve">7 </w:t>
            </w:r>
            <w:r>
              <w:rPr>
                <w:rFonts w:ascii="Angsana New" w:hAnsi="Angsana New"/>
                <w:cs/>
                <w:lang w:val="en-US"/>
              </w:rPr>
              <w:t>ครั้ง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ซึ่ง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จะตรงกับวันที่ </w:t>
            </w:r>
            <w:r w:rsidRPr="00086190">
              <w:rPr>
                <w:rFonts w:ascii="Angsana New" w:hAnsi="Angsana New"/>
                <w:lang w:val="en-US"/>
              </w:rPr>
              <w:t xml:space="preserve">25 </w:t>
            </w:r>
            <w:r w:rsidRPr="00086190">
              <w:rPr>
                <w:rFonts w:ascii="Angsana New" w:hAnsi="Angsana New"/>
                <w:cs/>
                <w:lang w:val="en-US"/>
              </w:rPr>
              <w:t>ของเดือน</w:t>
            </w:r>
            <w:r>
              <w:rPr>
                <w:rFonts w:ascii="Angsana New" w:hAnsi="Angsana New" w:hint="cs"/>
                <w:cs/>
                <w:lang w:val="en-US"/>
              </w:rPr>
              <w:t xml:space="preserve">สิงหาคมและพฤศจิกายน 2562 </w:t>
            </w:r>
            <w:r w:rsidRPr="00086190">
              <w:rPr>
                <w:rFonts w:ascii="Angsana New" w:hAnsi="Angsana New"/>
                <w:cs/>
                <w:lang w:val="en-US"/>
              </w:rPr>
              <w:t>กุมภาพันธ์ พฤษภาคม สิงหาคม พฤศจิกายน</w:t>
            </w:r>
            <w:r>
              <w:rPr>
                <w:rFonts w:ascii="Angsana New" w:hAnsi="Angsana New" w:hint="cs"/>
                <w:cs/>
                <w:lang w:val="en-US"/>
              </w:rPr>
              <w:t xml:space="preserve"> 2563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 และวันใช้สิทธิครั้งสุดท้ายคือวันที่ </w:t>
            </w:r>
            <w:r w:rsidRPr="00086190">
              <w:rPr>
                <w:rFonts w:ascii="Angsana New" w:hAnsi="Angsana New"/>
                <w:lang w:val="en-US"/>
              </w:rPr>
              <w:t xml:space="preserve">20 </w:t>
            </w:r>
            <w:r w:rsidRPr="00086190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086190">
              <w:rPr>
                <w:rFonts w:ascii="Angsana New" w:hAnsi="Angsana New"/>
                <w:lang w:val="en-US"/>
              </w:rPr>
              <w:t xml:space="preserve"> 2564</w:t>
            </w:r>
          </w:p>
        </w:tc>
      </w:tr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333AE4" w:rsidRPr="00086190" w:rsidTr="00333AE4">
        <w:tc>
          <w:tcPr>
            <w:tcW w:w="2538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333AE4" w:rsidRPr="00086190" w:rsidRDefault="00333AE4" w:rsidP="00333A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086190">
              <w:rPr>
                <w:rFonts w:ascii="Angsana New" w:hAnsi="Angsana New"/>
                <w:lang w:val="en-US"/>
              </w:rPr>
              <w:t xml:space="preserve">3 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086190">
              <w:rPr>
                <w:rFonts w:ascii="Angsana New" w:hAnsi="Angsana New"/>
                <w:lang w:val="en-US"/>
              </w:rPr>
              <w:t xml:space="preserve">4 </w:t>
            </w:r>
            <w:r w:rsidRPr="00086190">
              <w:rPr>
                <w:rFonts w:ascii="Angsana New" w:hAnsi="Angsana New"/>
                <w:cs/>
                <w:lang w:val="en-US"/>
              </w:rPr>
              <w:t xml:space="preserve">เดือน </w:t>
            </w:r>
            <w:r>
              <w:rPr>
                <w:rFonts w:ascii="Angsana New" w:hAnsi="Angsana New" w:hint="cs"/>
                <w:cs/>
                <w:lang w:val="en-US"/>
              </w:rPr>
              <w:t>นั</w:t>
            </w:r>
            <w:r w:rsidRPr="00086190">
              <w:rPr>
                <w:rFonts w:ascii="Angsana New" w:hAnsi="Angsana New"/>
                <w:cs/>
                <w:lang w:val="en-US"/>
              </w:rPr>
              <w:t>บตั้งแต่วันที่ออกใบสำคัญแสดงสิทธิให้แก่ผู้ถือหุ้น</w:t>
            </w:r>
          </w:p>
        </w:tc>
      </w:tr>
    </w:tbl>
    <w:p w:rsidR="00333AE4" w:rsidRDefault="00333AE4" w:rsidP="00333AE4">
      <w:pPr>
        <w:pStyle w:val="Heading3"/>
        <w:tabs>
          <w:tab w:val="center" w:pos="4536"/>
          <w:tab w:val="right" w:pos="9072"/>
        </w:tabs>
        <w:spacing w:before="240"/>
        <w:ind w:left="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>
        <w:rPr>
          <w:rFonts w:ascii="Angsana New" w:hAnsi="Angsana New" w:hint="cs"/>
          <w:i w:val="0"/>
          <w:iCs w:val="0"/>
          <w:sz w:val="30"/>
          <w:szCs w:val="30"/>
          <w:cs/>
        </w:rPr>
        <w:lastRenderedPageBreak/>
        <w:t>ต่อมา</w:t>
      </w:r>
      <w:r w:rsidRPr="00956F21">
        <w:rPr>
          <w:rFonts w:ascii="Angsana New" w:hAnsi="Angsana New"/>
          <w:i w:val="0"/>
          <w:iCs w:val="0"/>
          <w:sz w:val="30"/>
          <w:szCs w:val="30"/>
          <w:cs/>
        </w:rPr>
        <w:t xml:space="preserve">เมื่อวันที่ </w:t>
      </w:r>
      <w:r w:rsidRPr="00956F21">
        <w:rPr>
          <w:rFonts w:ascii="Angsana New" w:hAnsi="Angsana New"/>
          <w:i w:val="0"/>
          <w:iCs w:val="0"/>
          <w:sz w:val="30"/>
          <w:szCs w:val="30"/>
        </w:rPr>
        <w:t xml:space="preserve">6 </w:t>
      </w:r>
      <w:r w:rsidRPr="00956F21">
        <w:rPr>
          <w:rFonts w:ascii="Angsana New" w:hAnsi="Angsana New"/>
          <w:i w:val="0"/>
          <w:iCs w:val="0"/>
          <w:sz w:val="30"/>
          <w:szCs w:val="30"/>
          <w:cs/>
        </w:rPr>
        <w:t xml:space="preserve">พฤศจิกายน </w:t>
      </w:r>
      <w:r w:rsidRPr="00956F21">
        <w:rPr>
          <w:rFonts w:ascii="Angsana New" w:hAnsi="Angsana New"/>
          <w:i w:val="0"/>
          <w:iCs w:val="0"/>
          <w:sz w:val="30"/>
          <w:szCs w:val="30"/>
        </w:rPr>
        <w:t xml:space="preserve">2560 </w:t>
      </w:r>
      <w:r w:rsidRPr="00956F21">
        <w:rPr>
          <w:rFonts w:ascii="Angsana New" w:hAnsi="Angsana New"/>
          <w:i w:val="0"/>
          <w:iCs w:val="0"/>
          <w:sz w:val="30"/>
          <w:szCs w:val="30"/>
          <w:cs/>
        </w:rPr>
        <w:t xml:space="preserve">ตลาดหลักทรัพย์แห่งประเทศไทยได้มีคำสั่งรับใบสำคัญแสดงสิทธิซื้อหุ้นสามัญของบริษัทจำนวน </w:t>
      </w:r>
      <w:r w:rsidRPr="00956F21">
        <w:rPr>
          <w:rFonts w:ascii="Angsana New" w:hAnsi="Angsana New"/>
          <w:i w:val="0"/>
          <w:iCs w:val="0"/>
          <w:sz w:val="30"/>
          <w:szCs w:val="30"/>
        </w:rPr>
        <w:t xml:space="preserve">194,929,773 (ECF-W2) </w:t>
      </w:r>
      <w:r w:rsidRPr="00956F21">
        <w:rPr>
          <w:rFonts w:ascii="Angsana New" w:hAnsi="Angsana New"/>
          <w:i w:val="0"/>
          <w:iCs w:val="0"/>
          <w:sz w:val="30"/>
          <w:szCs w:val="30"/>
          <w:cs/>
        </w:rPr>
        <w:t xml:space="preserve">และ </w:t>
      </w:r>
      <w:r w:rsidRPr="00956F21">
        <w:rPr>
          <w:rFonts w:ascii="Angsana New" w:hAnsi="Angsana New"/>
          <w:i w:val="0"/>
          <w:iCs w:val="0"/>
          <w:sz w:val="30"/>
          <w:szCs w:val="30"/>
        </w:rPr>
        <w:t xml:space="preserve">129,951,632 (ECF-W3) </w:t>
      </w:r>
      <w:r w:rsidRPr="00956F21">
        <w:rPr>
          <w:rFonts w:ascii="Angsana New" w:hAnsi="Angsana New"/>
          <w:i w:val="0"/>
          <w:iCs w:val="0"/>
          <w:sz w:val="30"/>
          <w:szCs w:val="30"/>
          <w:cs/>
        </w:rPr>
        <w:t xml:space="preserve">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956F21">
        <w:rPr>
          <w:rFonts w:ascii="Angsana New" w:hAnsi="Angsana New"/>
          <w:i w:val="0"/>
          <w:iCs w:val="0"/>
          <w:sz w:val="30"/>
          <w:szCs w:val="30"/>
        </w:rPr>
        <w:t xml:space="preserve">7 </w:t>
      </w:r>
      <w:r w:rsidRPr="00956F21">
        <w:rPr>
          <w:rFonts w:ascii="Angsana New" w:hAnsi="Angsana New"/>
          <w:i w:val="0"/>
          <w:iCs w:val="0"/>
          <w:sz w:val="30"/>
          <w:szCs w:val="30"/>
          <w:cs/>
        </w:rPr>
        <w:t xml:space="preserve">พฤศจิกายน </w:t>
      </w:r>
      <w:r w:rsidRPr="00956F21">
        <w:rPr>
          <w:rFonts w:ascii="Angsana New" w:hAnsi="Angsana New"/>
          <w:i w:val="0"/>
          <w:iCs w:val="0"/>
          <w:sz w:val="30"/>
          <w:szCs w:val="30"/>
        </w:rPr>
        <w:t xml:space="preserve">2560 </w:t>
      </w:r>
      <w:r w:rsidRPr="00956F21">
        <w:rPr>
          <w:rFonts w:ascii="Angsana New" w:hAnsi="Angsana New"/>
          <w:i w:val="0"/>
          <w:iCs w:val="0"/>
          <w:sz w:val="30"/>
          <w:szCs w:val="30"/>
          <w:cs/>
        </w:rPr>
        <w:t>เป็นต้นไป รายละเอียดการใช้ใบสำคัญแสดงสิทธิมีดังนี้</w:t>
      </w:r>
    </w:p>
    <w:p w:rsidR="00333AE4" w:rsidRPr="00320C02" w:rsidRDefault="00333AE4" w:rsidP="00333AE4"/>
    <w:tbl>
      <w:tblPr>
        <w:tblW w:w="10294" w:type="dxa"/>
        <w:tblInd w:w="38" w:type="dxa"/>
        <w:tblLook w:val="04A0"/>
      </w:tblPr>
      <w:tblGrid>
        <w:gridCol w:w="1608"/>
        <w:gridCol w:w="233"/>
        <w:gridCol w:w="1224"/>
        <w:gridCol w:w="233"/>
        <w:gridCol w:w="1115"/>
        <w:gridCol w:w="233"/>
        <w:gridCol w:w="1148"/>
        <w:gridCol w:w="233"/>
        <w:gridCol w:w="918"/>
        <w:gridCol w:w="233"/>
        <w:gridCol w:w="1290"/>
        <w:gridCol w:w="233"/>
        <w:gridCol w:w="1593"/>
      </w:tblGrid>
      <w:tr w:rsidR="00333AE4" w:rsidRPr="00C02847" w:rsidTr="00333AE4">
        <w:trPr>
          <w:trHeight w:val="1301"/>
        </w:trPr>
        <w:tc>
          <w:tcPr>
            <w:tcW w:w="1608" w:type="dxa"/>
            <w:shd w:val="clear" w:color="auto" w:fill="auto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33AE4" w:rsidRPr="00C02847" w:rsidRDefault="00333AE4" w:rsidP="00333AE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3" w:type="dxa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เงินรับจากการใช้ใบสำคัญแสดงสิทธิ</w:t>
            </w:r>
          </w:p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33AE4" w:rsidRPr="00C02847" w:rsidRDefault="00333AE4" w:rsidP="00333AE4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33AE4" w:rsidRPr="00C02847" w:rsidRDefault="00333AE4" w:rsidP="00333AE4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33AE4" w:rsidRPr="00C02847" w:rsidRDefault="00333AE4" w:rsidP="00333AE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</w:t>
            </w:r>
          </w:p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ที่ยังไม่ได้ถูกใช้สิทธิ</w:t>
            </w:r>
          </w:p>
        </w:tc>
        <w:tc>
          <w:tcPr>
            <w:tcW w:w="233" w:type="dxa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333AE4" w:rsidRPr="00C02847" w:rsidRDefault="00333AE4" w:rsidP="00333AE4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วันที่จดทะเบียนการเพิ่มทุนที่ออกและชำระแล้วกับกระทรวงพาณิชย์</w:t>
            </w:r>
          </w:p>
        </w:tc>
      </w:tr>
      <w:tr w:rsidR="00333AE4" w:rsidRPr="00C02847" w:rsidTr="00F4331A">
        <w:trPr>
          <w:trHeight w:val="322"/>
        </w:trPr>
        <w:tc>
          <w:tcPr>
            <w:tcW w:w="1608" w:type="dxa"/>
            <w:shd w:val="clear" w:color="auto" w:fill="auto"/>
          </w:tcPr>
          <w:p w:rsidR="00333AE4" w:rsidRPr="005E58B8" w:rsidRDefault="00496E36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2.1pt;margin-top:-.6pt;width:69.5pt;height:.0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" strokeweight=".5pt"/>
              </w:pict>
            </w:r>
            <w:r w:rsidR="00333AE4" w:rsidRPr="005E58B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25 </w:t>
            </w:r>
            <w:r w:rsidR="00333AE4" w:rsidRPr="005E58B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="00333AE4" w:rsidRPr="005E58B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233" w:type="dxa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20,255,666</w:t>
            </w:r>
          </w:p>
        </w:tc>
        <w:tc>
          <w:tcPr>
            <w:tcW w:w="233" w:type="dxa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60,766,998</w:t>
            </w:r>
          </w:p>
        </w:tc>
        <w:tc>
          <w:tcPr>
            <w:tcW w:w="233" w:type="dxa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333AE4" w:rsidRPr="00C02847" w:rsidRDefault="00333AE4" w:rsidP="00333AE4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5,063,917</w:t>
            </w:r>
          </w:p>
        </w:tc>
        <w:tc>
          <w:tcPr>
            <w:tcW w:w="233" w:type="dxa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:rsidR="00333AE4" w:rsidRPr="00C02847" w:rsidRDefault="00333AE4" w:rsidP="00333AE4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55,703,081</w:t>
            </w:r>
          </w:p>
        </w:tc>
        <w:tc>
          <w:tcPr>
            <w:tcW w:w="233" w:type="dxa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C02847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174,674,107</w:t>
            </w:r>
          </w:p>
        </w:tc>
        <w:tc>
          <w:tcPr>
            <w:tcW w:w="233" w:type="dxa"/>
          </w:tcPr>
          <w:p w:rsidR="00333AE4" w:rsidRPr="00C02847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:rsidR="00333AE4" w:rsidRPr="005E58B8" w:rsidRDefault="00333AE4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5E58B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Pr="005E58B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พฤศจิกายน </w:t>
            </w:r>
            <w:r w:rsidRPr="005E58B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2560</w:t>
            </w:r>
          </w:p>
        </w:tc>
      </w:tr>
      <w:tr w:rsidR="00F4331A" w:rsidRPr="00C02847" w:rsidTr="00F4331A">
        <w:trPr>
          <w:trHeight w:val="322"/>
        </w:trPr>
        <w:tc>
          <w:tcPr>
            <w:tcW w:w="1608" w:type="dxa"/>
            <w:shd w:val="clear" w:color="auto" w:fill="auto"/>
          </w:tcPr>
          <w:p w:rsidR="00F4331A" w:rsidRPr="005E58B8" w:rsidRDefault="005E58B8" w:rsidP="005E58B8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5E58B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="00F4331A" w:rsidRPr="005E58B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25 </w:t>
            </w:r>
            <w:r w:rsidR="00F4331A" w:rsidRPr="005E58B8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 xml:space="preserve">กุมภาพันธ์ </w:t>
            </w:r>
            <w:r w:rsidR="00F4331A" w:rsidRPr="005E58B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25</w:t>
            </w:r>
            <w:r w:rsidR="00F4331A" w:rsidRPr="005E58B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3" w:type="dxa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31,348,046</w:t>
            </w:r>
          </w:p>
        </w:tc>
        <w:tc>
          <w:tcPr>
            <w:tcW w:w="233" w:type="dxa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94,044,138</w:t>
            </w:r>
          </w:p>
        </w:tc>
        <w:tc>
          <w:tcPr>
            <w:tcW w:w="233" w:type="dxa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F4331A" w:rsidRPr="00C02847" w:rsidRDefault="00F4331A" w:rsidP="00333AE4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7,837,012</w:t>
            </w:r>
          </w:p>
        </w:tc>
        <w:tc>
          <w:tcPr>
            <w:tcW w:w="233" w:type="dxa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:rsidR="00F4331A" w:rsidRPr="00C02847" w:rsidRDefault="00F4331A" w:rsidP="00333AE4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86,207,126</w:t>
            </w:r>
          </w:p>
        </w:tc>
        <w:tc>
          <w:tcPr>
            <w:tcW w:w="233" w:type="dxa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143,326,061</w:t>
            </w:r>
          </w:p>
        </w:tc>
        <w:tc>
          <w:tcPr>
            <w:tcW w:w="233" w:type="dxa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</w:tcPr>
          <w:p w:rsidR="00F4331A" w:rsidRPr="005E58B8" w:rsidRDefault="005E58B8" w:rsidP="005E58B8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5E58B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="00F4331A" w:rsidRPr="005E58B8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27 </w:t>
            </w:r>
            <w:r w:rsidR="00F4331A" w:rsidRPr="005E58B8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 xml:space="preserve">กุมภาพันธ์ </w:t>
            </w:r>
            <w:r w:rsidR="00F4331A" w:rsidRPr="005E58B8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25</w:t>
            </w:r>
            <w:r w:rsidR="00F4331A" w:rsidRPr="005E58B8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F4331A" w:rsidRPr="00C02847" w:rsidTr="00F4331A">
        <w:trPr>
          <w:trHeight w:val="322"/>
        </w:trPr>
        <w:tc>
          <w:tcPr>
            <w:tcW w:w="1608" w:type="dxa"/>
            <w:shd w:val="clear" w:color="auto" w:fill="auto"/>
          </w:tcPr>
          <w:p w:rsidR="00F4331A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F4331A" w:rsidRPr="00C02847" w:rsidRDefault="00F4331A" w:rsidP="00333AE4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:rsidR="00F4331A" w:rsidRPr="00C02847" w:rsidRDefault="00F4331A" w:rsidP="00333AE4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90" w:type="dxa"/>
            <w:shd w:val="clear" w:color="auto" w:fill="auto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33" w:type="dxa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</w:tcPr>
          <w:p w:rsidR="00F4331A" w:rsidRPr="00C02847" w:rsidRDefault="00F4331A" w:rsidP="00333AE4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</w:tr>
    </w:tbl>
    <w:p w:rsidR="00EC39D6" w:rsidRDefault="00EC39D6" w:rsidP="003B0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06946" w:rsidRPr="004F504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9D3728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p w:rsidR="00BB5B0E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กำไรต่อหุ้นขั้นพื้นฐานสำหรับงวดสามเดือน</w:t>
      </w:r>
      <w:r w:rsidR="00406946" w:rsidRPr="004F504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 w:hint="cs"/>
          <w:sz w:val="30"/>
          <w:szCs w:val="30"/>
          <w:cs/>
        </w:rPr>
        <w:t>3</w:t>
      </w:r>
      <w:r w:rsidR="0040257C">
        <w:rPr>
          <w:rFonts w:ascii="Angsana New" w:hAnsi="Angsana New" w:hint="cs"/>
          <w:sz w:val="30"/>
          <w:szCs w:val="30"/>
          <w:cs/>
        </w:rPr>
        <w:t>1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40257C">
        <w:rPr>
          <w:rFonts w:ascii="Angsana New" w:hAnsi="Angsana New" w:hint="cs"/>
          <w:sz w:val="30"/>
          <w:szCs w:val="30"/>
          <w:cs/>
        </w:rPr>
        <w:t>มีนาคม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B07FE0" w:rsidRPr="004F5042">
        <w:rPr>
          <w:rFonts w:ascii="Angsana New" w:hAnsi="Angsana New"/>
          <w:sz w:val="30"/>
          <w:szCs w:val="30"/>
        </w:rPr>
        <w:t>6</w:t>
      </w:r>
      <w:r w:rsidR="0040257C">
        <w:rPr>
          <w:rFonts w:ascii="Angsana New" w:hAnsi="Angsana New" w:hint="cs"/>
          <w:sz w:val="30"/>
          <w:szCs w:val="30"/>
          <w:cs/>
        </w:rPr>
        <w:t>1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6946" w:rsidRPr="004F5042">
        <w:rPr>
          <w:rFonts w:ascii="Angsana New" w:hAnsi="Angsana New" w:hint="cs"/>
          <w:sz w:val="30"/>
          <w:szCs w:val="30"/>
          <w:cs/>
        </w:rPr>
        <w:t>และ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257C">
        <w:rPr>
          <w:rFonts w:ascii="Angsana New" w:hAnsi="Angsana New"/>
          <w:sz w:val="30"/>
          <w:szCs w:val="30"/>
          <w:cs/>
        </w:rPr>
        <w:t>25</w:t>
      </w:r>
      <w:r w:rsidR="0040257C">
        <w:rPr>
          <w:rFonts w:ascii="Angsana New" w:hAnsi="Angsana New" w:hint="cs"/>
          <w:sz w:val="30"/>
          <w:szCs w:val="30"/>
          <w:cs/>
        </w:rPr>
        <w:t>60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BB5B0E" w:rsidRPr="004F5042">
        <w:rPr>
          <w:rFonts w:ascii="Angsana New" w:hAnsi="Angsana New" w:hint="cs"/>
          <w:sz w:val="30"/>
          <w:szCs w:val="30"/>
          <w:cs/>
        </w:rPr>
        <w:t>คำนวณโดยการหารกำไร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>
        <w:rPr>
          <w:rFonts w:ascii="Angsana New" w:hAnsi="Angsana New" w:hint="cs"/>
          <w:sz w:val="30"/>
          <w:szCs w:val="30"/>
          <w:cs/>
        </w:rPr>
        <w:t>ใน</w:t>
      </w:r>
      <w:r w:rsidR="00BB5B0E" w:rsidRPr="004F5042">
        <w:rPr>
          <w:rFonts w:ascii="Angsana New" w:hAnsi="Angsana New" w:hint="cs"/>
          <w:sz w:val="30"/>
          <w:szCs w:val="30"/>
          <w:cs/>
        </w:rPr>
        <w:t>ระหว่างงวด</w:t>
      </w:r>
      <w:r w:rsidR="00D343A6" w:rsidRPr="004F5042">
        <w:rPr>
          <w:rFonts w:ascii="Angsana New" w:hAnsi="Angsana New" w:hint="cs"/>
          <w:sz w:val="30"/>
          <w:szCs w:val="30"/>
          <w:cs/>
        </w:rPr>
        <w:t>ซึ่ง</w:t>
      </w:r>
      <w:r w:rsidR="00BB5B0E" w:rsidRPr="004F5042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343A6" w:rsidRPr="004F5042">
        <w:rPr>
          <w:rFonts w:ascii="Angsana New" w:hAnsi="Angsana New" w:hint="cs"/>
          <w:sz w:val="30"/>
          <w:szCs w:val="30"/>
          <w:cs/>
        </w:rPr>
        <w:t>ได้</w:t>
      </w:r>
      <w:r w:rsidR="00BB5B0E" w:rsidRPr="004F5042">
        <w:rPr>
          <w:rFonts w:ascii="Angsana New" w:hAnsi="Angsana New" w:hint="cs"/>
          <w:sz w:val="30"/>
          <w:szCs w:val="30"/>
          <w:cs/>
        </w:rPr>
        <w:t>ดังนี้</w:t>
      </w:r>
    </w:p>
    <w:p w:rsidR="00805058" w:rsidRPr="003B0D6B" w:rsidRDefault="00805058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730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992"/>
        <w:gridCol w:w="283"/>
        <w:gridCol w:w="993"/>
        <w:gridCol w:w="283"/>
        <w:gridCol w:w="993"/>
      </w:tblGrid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11E8" w:rsidRPr="000F1BB0" w:rsidRDefault="00B711E8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025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11E8" w:rsidRPr="000F1BB0" w:rsidRDefault="00B711E8" w:rsidP="00402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40257C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0257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11E8" w:rsidRPr="000F1BB0" w:rsidRDefault="00B711E8" w:rsidP="00402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0257C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0257C" w:rsidRPr="000F1BB0" w:rsidTr="000078D2">
        <w:trPr>
          <w:cantSplit/>
        </w:trPr>
        <w:tc>
          <w:tcPr>
            <w:tcW w:w="4768" w:type="dxa"/>
          </w:tcPr>
          <w:p w:rsidR="0040257C" w:rsidRPr="00664E5D" w:rsidRDefault="0040257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0257C" w:rsidRPr="003B0D6B" w:rsidRDefault="00C22DBA" w:rsidP="00F936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F936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84" w:type="dxa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40257C" w:rsidRPr="003B0D6B" w:rsidRDefault="0040257C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18,629</w:t>
            </w:r>
          </w:p>
        </w:tc>
        <w:tc>
          <w:tcPr>
            <w:tcW w:w="283" w:type="dxa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0257C" w:rsidRPr="003B0D6B" w:rsidRDefault="00C22DBA" w:rsidP="0052058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12,585</w:t>
            </w:r>
          </w:p>
        </w:tc>
        <w:tc>
          <w:tcPr>
            <w:tcW w:w="283" w:type="dxa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0257C" w:rsidRPr="003B0D6B" w:rsidRDefault="0040257C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/>
              </w:rPr>
              <w:t>23,157</w:t>
            </w:r>
          </w:p>
        </w:tc>
      </w:tr>
      <w:tr w:rsidR="0040257C" w:rsidRPr="000F1BB0" w:rsidTr="000078D2">
        <w:trPr>
          <w:cantSplit/>
        </w:trPr>
        <w:tc>
          <w:tcPr>
            <w:tcW w:w="4768" w:type="dxa"/>
          </w:tcPr>
          <w:p w:rsidR="0040257C" w:rsidRPr="000F1BB0" w:rsidRDefault="0040257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0257C" w:rsidRPr="003B0D6B" w:rsidRDefault="0040257C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0257C" w:rsidRPr="003B0D6B" w:rsidRDefault="0040257C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0257C" w:rsidRPr="003B0D6B" w:rsidRDefault="0040257C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0257C" w:rsidRPr="003B0D6B" w:rsidRDefault="0040257C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257C" w:rsidRPr="000F1BB0" w:rsidTr="000078D2">
        <w:trPr>
          <w:cantSplit/>
        </w:trPr>
        <w:tc>
          <w:tcPr>
            <w:tcW w:w="4768" w:type="dxa"/>
          </w:tcPr>
          <w:p w:rsidR="0040257C" w:rsidRPr="00664E5D" w:rsidRDefault="0040257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0257C" w:rsidRPr="003B0D6B" w:rsidRDefault="003B0D6B" w:rsidP="00F936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844,21</w:t>
            </w:r>
            <w:r w:rsidR="00F936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4" w:type="dxa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40257C" w:rsidRPr="003B0D6B" w:rsidRDefault="0040257C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568,826</w:t>
            </w:r>
          </w:p>
        </w:tc>
        <w:tc>
          <w:tcPr>
            <w:tcW w:w="283" w:type="dxa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0257C" w:rsidRPr="003B0D6B" w:rsidRDefault="003B0D6B" w:rsidP="00F936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844,21</w:t>
            </w:r>
            <w:r w:rsidR="00F936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40257C" w:rsidRPr="003B0D6B" w:rsidRDefault="0040257C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568,826</w:t>
            </w:r>
          </w:p>
        </w:tc>
      </w:tr>
      <w:tr w:rsidR="0040257C" w:rsidRPr="000F1BB0" w:rsidTr="000078D2">
        <w:trPr>
          <w:cantSplit/>
        </w:trPr>
        <w:tc>
          <w:tcPr>
            <w:tcW w:w="4768" w:type="dxa"/>
          </w:tcPr>
          <w:p w:rsidR="0040257C" w:rsidRPr="000F1BB0" w:rsidRDefault="0040257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0257C" w:rsidRPr="003B0D6B" w:rsidRDefault="0040257C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0257C" w:rsidRPr="003B0D6B" w:rsidRDefault="0040257C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0257C" w:rsidRPr="003B0D6B" w:rsidRDefault="0040257C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40257C" w:rsidRPr="003B0D6B" w:rsidRDefault="0040257C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257C" w:rsidRPr="00507BEC" w:rsidTr="000078D2">
        <w:trPr>
          <w:cantSplit/>
        </w:trPr>
        <w:tc>
          <w:tcPr>
            <w:tcW w:w="4768" w:type="dxa"/>
          </w:tcPr>
          <w:p w:rsidR="0040257C" w:rsidRPr="00507BEC" w:rsidRDefault="0040257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40257C" w:rsidRPr="003B0D6B" w:rsidRDefault="0040257C" w:rsidP="00893F7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C22D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84" w:type="dxa"/>
            <w:shd w:val="clear" w:color="auto" w:fill="auto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40257C" w:rsidRPr="003B0D6B" w:rsidRDefault="0040257C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0.033</w:t>
            </w:r>
          </w:p>
        </w:tc>
        <w:tc>
          <w:tcPr>
            <w:tcW w:w="283" w:type="dxa"/>
            <w:shd w:val="clear" w:color="auto" w:fill="auto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40257C" w:rsidRPr="003B0D6B" w:rsidRDefault="0040257C" w:rsidP="00607A8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3B0D6B" w:rsidRPr="003B0D6B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22DB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40257C" w:rsidRPr="003B0D6B" w:rsidRDefault="0040257C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40257C" w:rsidRPr="003B0D6B" w:rsidRDefault="0040257C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0.041</w:t>
            </w:r>
          </w:p>
        </w:tc>
      </w:tr>
    </w:tbl>
    <w:p w:rsidR="006C0787" w:rsidRPr="003B0D6B" w:rsidRDefault="006C078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22"/>
          <w:szCs w:val="22"/>
        </w:rPr>
      </w:pPr>
    </w:p>
    <w:p w:rsidR="00406946" w:rsidRPr="0027029E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27029E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27029E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27029E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3B0D6B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p w:rsidR="000F1BB0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27029E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</w:t>
      </w:r>
      <w:r w:rsidR="003D7AF6" w:rsidRPr="0027029E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0504D0" w:rsidRPr="000F1BB0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0F1BB0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1C52C6">
        <w:rPr>
          <w:rFonts w:ascii="Angsana New" w:eastAsia="Cordia New" w:hAnsi="Angsana New" w:hint="cs"/>
          <w:sz w:val="30"/>
          <w:szCs w:val="30"/>
          <w:cs/>
        </w:rPr>
        <w:t>31 มีนาคม</w:t>
      </w:r>
      <w:r w:rsidR="00FF2E1B" w:rsidRPr="0027029E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FF2E1B" w:rsidRPr="0027029E">
        <w:rPr>
          <w:rFonts w:ascii="Angsana New" w:eastAsia="Cordia New" w:hAnsi="Angsana New"/>
          <w:sz w:val="30"/>
          <w:szCs w:val="30"/>
        </w:rPr>
        <w:t>25</w:t>
      </w:r>
      <w:r w:rsidR="00A3175D" w:rsidRPr="0027029E">
        <w:rPr>
          <w:rFonts w:ascii="Angsana New" w:eastAsia="Cordia New" w:hAnsi="Angsana New"/>
          <w:sz w:val="30"/>
          <w:szCs w:val="30"/>
        </w:rPr>
        <w:t>6</w:t>
      </w:r>
      <w:r w:rsidR="001C52C6">
        <w:rPr>
          <w:rFonts w:ascii="Angsana New" w:eastAsia="Cordia New" w:hAnsi="Angsana New" w:hint="cs"/>
          <w:sz w:val="30"/>
          <w:szCs w:val="30"/>
          <w:cs/>
        </w:rPr>
        <w:t>1</w:t>
      </w:r>
      <w:r w:rsidR="00A3175D" w:rsidRPr="0027029E">
        <w:rPr>
          <w:rFonts w:ascii="Angsana New" w:eastAsia="Cordia New" w:hAnsi="Angsana New"/>
          <w:sz w:val="30"/>
          <w:szCs w:val="30"/>
        </w:rPr>
        <w:t xml:space="preserve"> </w:t>
      </w:r>
      <w:r w:rsidRPr="0027029E">
        <w:rPr>
          <w:rFonts w:ascii="Angsana New" w:hAnsi="Angsana New"/>
          <w:sz w:val="30"/>
          <w:szCs w:val="30"/>
          <w:cs/>
        </w:rPr>
        <w:t xml:space="preserve">และ </w:t>
      </w:r>
      <w:r w:rsidR="001C52C6">
        <w:rPr>
          <w:rFonts w:ascii="Angsana New" w:hAnsi="Angsana New" w:hint="cs"/>
          <w:sz w:val="30"/>
          <w:szCs w:val="30"/>
          <w:cs/>
        </w:rPr>
        <w:t>2560</w:t>
      </w:r>
      <w:r w:rsidRPr="0027029E">
        <w:rPr>
          <w:rFonts w:ascii="Angsana New" w:hAnsi="Angsana New"/>
          <w:sz w:val="30"/>
          <w:szCs w:val="30"/>
        </w:rPr>
        <w:t xml:space="preserve"> </w:t>
      </w:r>
      <w:r w:rsidRPr="0027029E">
        <w:rPr>
          <w:rFonts w:ascii="Angsana New" w:hAnsi="Angsana New" w:hint="cs"/>
          <w:sz w:val="30"/>
          <w:szCs w:val="30"/>
          <w:cs/>
        </w:rPr>
        <w:t>คำนวณโดยการหารกำไรสำหรับ</w:t>
      </w:r>
      <w:r w:rsidR="00BB5B0E" w:rsidRPr="0027029E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27029E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27029E">
        <w:rPr>
          <w:rFonts w:ascii="Angsana New" w:hAnsi="Angsana New" w:hint="cs"/>
          <w:sz w:val="30"/>
          <w:szCs w:val="30"/>
          <w:cs/>
        </w:rPr>
        <w:t>ใน</w:t>
      </w:r>
      <w:r w:rsidRPr="0027029E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27029E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27029E">
        <w:rPr>
          <w:rFonts w:ascii="Angsana New" w:hAnsi="Angsana New" w:hint="cs"/>
          <w:sz w:val="30"/>
          <w:szCs w:val="30"/>
          <w:cs/>
        </w:rPr>
        <w:t>สามัญ</w:t>
      </w:r>
      <w:r w:rsidRPr="0027029E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27029E">
        <w:rPr>
          <w:rFonts w:ascii="Angsana New" w:hAnsi="Angsana New" w:hint="cs"/>
          <w:sz w:val="30"/>
          <w:szCs w:val="30"/>
          <w:cs/>
        </w:rPr>
        <w:t>ซึ่ง</w:t>
      </w:r>
      <w:r w:rsidRPr="0027029E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36E0">
        <w:rPr>
          <w:rFonts w:ascii="Angsana New" w:hAnsi="Angsana New" w:hint="cs"/>
          <w:sz w:val="30"/>
          <w:szCs w:val="30"/>
          <w:cs/>
        </w:rPr>
        <w:t>ได้</w:t>
      </w:r>
      <w:r w:rsidRPr="0027029E">
        <w:rPr>
          <w:rFonts w:ascii="Angsana New" w:hAnsi="Angsana New" w:hint="cs"/>
          <w:sz w:val="30"/>
          <w:szCs w:val="30"/>
          <w:cs/>
        </w:rPr>
        <w:t>ดังนี้</w:t>
      </w:r>
    </w:p>
    <w:p w:rsidR="001C52C6" w:rsidRPr="009D3728" w:rsidRDefault="001C52C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10013" w:type="dxa"/>
        <w:tblInd w:w="18" w:type="dxa"/>
        <w:tblLayout w:type="fixed"/>
        <w:tblLook w:val="0000"/>
      </w:tblPr>
      <w:tblGrid>
        <w:gridCol w:w="4768"/>
        <w:gridCol w:w="1134"/>
        <w:gridCol w:w="284"/>
        <w:gridCol w:w="1134"/>
        <w:gridCol w:w="283"/>
        <w:gridCol w:w="1134"/>
        <w:gridCol w:w="284"/>
        <w:gridCol w:w="992"/>
      </w:tblGrid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0504D0" w:rsidRPr="008C5A5E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C52C6" w:rsidRPr="000F1BB0" w:rsidTr="000078D2">
        <w:trPr>
          <w:cantSplit/>
        </w:trPr>
        <w:tc>
          <w:tcPr>
            <w:tcW w:w="4768" w:type="dxa"/>
          </w:tcPr>
          <w:p w:rsidR="001C52C6" w:rsidRPr="000F1BB0" w:rsidRDefault="001C52C6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52C6" w:rsidRPr="000F1BB0" w:rsidRDefault="001C52C6" w:rsidP="0005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4" w:type="dxa"/>
          </w:tcPr>
          <w:p w:rsidR="001C52C6" w:rsidRPr="000F1BB0" w:rsidRDefault="001C52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52C6" w:rsidRPr="000F1BB0" w:rsidRDefault="001C52C6" w:rsidP="001C5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</w:tcPr>
          <w:p w:rsidR="001C52C6" w:rsidRPr="000F1BB0" w:rsidRDefault="001C52C6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52C6" w:rsidRPr="000F1BB0" w:rsidRDefault="001C52C6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84" w:type="dxa"/>
          </w:tcPr>
          <w:p w:rsidR="001C52C6" w:rsidRPr="000F1BB0" w:rsidRDefault="001C52C6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C52C6" w:rsidRPr="000F1BB0" w:rsidRDefault="001C52C6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3B0D6B" w:rsidRPr="000F1BB0" w:rsidTr="000078D2">
        <w:trPr>
          <w:cantSplit/>
        </w:trPr>
        <w:tc>
          <w:tcPr>
            <w:tcW w:w="4768" w:type="dxa"/>
          </w:tcPr>
          <w:p w:rsidR="003B0D6B" w:rsidRPr="009C0EE0" w:rsidRDefault="003B0D6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B0D6B" w:rsidRPr="003B0D6B" w:rsidRDefault="00F33CAD" w:rsidP="00F936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F936E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481</w:t>
            </w:r>
          </w:p>
        </w:tc>
        <w:tc>
          <w:tcPr>
            <w:tcW w:w="284" w:type="dxa"/>
          </w:tcPr>
          <w:p w:rsidR="003B0D6B" w:rsidRPr="003B0D6B" w:rsidRDefault="003B0D6B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B0D6B" w:rsidRPr="003B0D6B" w:rsidRDefault="003B0D6B" w:rsidP="00C822D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18,629</w:t>
            </w:r>
          </w:p>
        </w:tc>
        <w:tc>
          <w:tcPr>
            <w:tcW w:w="283" w:type="dxa"/>
          </w:tcPr>
          <w:p w:rsidR="003B0D6B" w:rsidRPr="003B0D6B" w:rsidRDefault="003B0D6B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B0D6B" w:rsidRPr="003B0D6B" w:rsidRDefault="00F33CAD" w:rsidP="00C822D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12,585</w:t>
            </w:r>
          </w:p>
        </w:tc>
        <w:tc>
          <w:tcPr>
            <w:tcW w:w="284" w:type="dxa"/>
          </w:tcPr>
          <w:p w:rsidR="003B0D6B" w:rsidRPr="003B0D6B" w:rsidRDefault="003B0D6B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3B0D6B" w:rsidRPr="003B0D6B" w:rsidRDefault="003B0D6B" w:rsidP="00C822D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/>
              </w:rPr>
              <w:t>23,157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1C52C6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AB18A9" w:rsidRPr="00E03CAF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84146B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283" w:type="dxa"/>
          </w:tcPr>
          <w:p w:rsidR="00AB18A9" w:rsidRPr="000F1BB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1C52C6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18A9" w:rsidRPr="000F1BB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B18A9" w:rsidRPr="0084146B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3B0D6B" w:rsidRPr="000F1BB0" w:rsidTr="000078D2">
        <w:trPr>
          <w:cantSplit/>
        </w:trPr>
        <w:tc>
          <w:tcPr>
            <w:tcW w:w="4768" w:type="dxa"/>
          </w:tcPr>
          <w:p w:rsidR="003B0D6B" w:rsidRPr="009C0EE0" w:rsidRDefault="003B0D6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3B0D6B" w:rsidRPr="003B0D6B" w:rsidRDefault="003B0D6B" w:rsidP="00F936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844,21</w:t>
            </w:r>
            <w:r w:rsidR="00F936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4" w:type="dxa"/>
          </w:tcPr>
          <w:p w:rsidR="003B0D6B" w:rsidRPr="003B0D6B" w:rsidRDefault="003B0D6B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B0D6B" w:rsidRPr="003B0D6B" w:rsidRDefault="003B0D6B" w:rsidP="00C822D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568,826</w:t>
            </w:r>
          </w:p>
        </w:tc>
        <w:tc>
          <w:tcPr>
            <w:tcW w:w="283" w:type="dxa"/>
            <w:shd w:val="clear" w:color="auto" w:fill="auto"/>
          </w:tcPr>
          <w:p w:rsidR="003B0D6B" w:rsidRPr="003B0D6B" w:rsidRDefault="003B0D6B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B0D6B" w:rsidRPr="003B0D6B" w:rsidRDefault="003B0D6B" w:rsidP="00F936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844,21</w:t>
            </w:r>
            <w:r w:rsidR="00F936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3B0D6B" w:rsidRPr="003B0D6B" w:rsidRDefault="003B0D6B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B0D6B" w:rsidRPr="003B0D6B" w:rsidRDefault="003B0D6B" w:rsidP="00C822D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568,826</w:t>
            </w:r>
          </w:p>
        </w:tc>
      </w:tr>
      <w:tr w:rsidR="003B0D6B" w:rsidRPr="000F1BB0" w:rsidTr="000078D2">
        <w:trPr>
          <w:cantSplit/>
        </w:trPr>
        <w:tc>
          <w:tcPr>
            <w:tcW w:w="4768" w:type="dxa"/>
          </w:tcPr>
          <w:p w:rsidR="003B0D6B" w:rsidRPr="000F1BB0" w:rsidRDefault="003B0D6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3B0D6B" w:rsidRPr="009C0EE0" w:rsidRDefault="003B0D6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3B0D6B" w:rsidRPr="0027029E" w:rsidRDefault="003B0D6B" w:rsidP="00C822D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B0D6B" w:rsidRPr="0027029E" w:rsidRDefault="003B0D6B" w:rsidP="00F936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702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F936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4" w:type="dxa"/>
          </w:tcPr>
          <w:p w:rsidR="003B0D6B" w:rsidRPr="00E03CAF" w:rsidRDefault="003B0D6B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B0D6B" w:rsidRPr="0027029E" w:rsidRDefault="003B0D6B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B0D6B" w:rsidRPr="0027029E" w:rsidRDefault="003B0D6B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2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31,688</w:t>
            </w:r>
          </w:p>
        </w:tc>
        <w:tc>
          <w:tcPr>
            <w:tcW w:w="283" w:type="dxa"/>
            <w:shd w:val="clear" w:color="auto" w:fill="auto"/>
          </w:tcPr>
          <w:p w:rsidR="003B0D6B" w:rsidRPr="00AB18A9" w:rsidRDefault="003B0D6B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B0D6B" w:rsidRPr="0027029E" w:rsidRDefault="003B0D6B" w:rsidP="00C822D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B0D6B" w:rsidRPr="0027029E" w:rsidRDefault="003B0D6B" w:rsidP="00F936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702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="00F936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3B0D6B" w:rsidRPr="0051065C" w:rsidRDefault="003B0D6B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3B0D6B" w:rsidRPr="0027029E" w:rsidRDefault="003B0D6B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3B0D6B" w:rsidRPr="0027029E" w:rsidRDefault="003B0D6B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2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31,688</w:t>
            </w:r>
          </w:p>
        </w:tc>
      </w:tr>
      <w:tr w:rsidR="001C52C6" w:rsidRPr="000F1BB0" w:rsidTr="000078D2">
        <w:trPr>
          <w:cantSplit/>
        </w:trPr>
        <w:tc>
          <w:tcPr>
            <w:tcW w:w="4768" w:type="dxa"/>
          </w:tcPr>
          <w:p w:rsidR="001C52C6" w:rsidRPr="000F1BB0" w:rsidRDefault="00F936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="001C52C6" w:rsidRPr="000F1BB0">
              <w:rPr>
                <w:rFonts w:ascii="Angsana New" w:hAnsi="Angsana New" w:hint="cs"/>
                <w:sz w:val="30"/>
                <w:szCs w:val="30"/>
                <w:cs/>
              </w:rPr>
              <w:t>ปรับลด</w:t>
            </w:r>
            <w:r w:rsidR="001C52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C52C6">
              <w:rPr>
                <w:rFonts w:ascii="Angsana New" w:hAnsi="Angsana New"/>
                <w:sz w:val="30"/>
                <w:szCs w:val="30"/>
              </w:rPr>
              <w:t>(</w:t>
            </w:r>
            <w:r w:rsidR="001C52C6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="001C52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C52C6" w:rsidRPr="003B0D6B" w:rsidRDefault="003B0D6B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925,407</w:t>
            </w:r>
          </w:p>
        </w:tc>
        <w:tc>
          <w:tcPr>
            <w:tcW w:w="284" w:type="dxa"/>
          </w:tcPr>
          <w:p w:rsidR="001C52C6" w:rsidRPr="00E03CAF" w:rsidRDefault="001C52C6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52C6" w:rsidRPr="0027029E" w:rsidRDefault="001C52C6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2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600,514</w:t>
            </w:r>
          </w:p>
        </w:tc>
        <w:tc>
          <w:tcPr>
            <w:tcW w:w="283" w:type="dxa"/>
            <w:shd w:val="clear" w:color="auto" w:fill="auto"/>
          </w:tcPr>
          <w:p w:rsidR="001C52C6" w:rsidRPr="00AB18A9" w:rsidRDefault="001C52C6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52C6" w:rsidRPr="003B0D6B" w:rsidRDefault="003B0D6B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925,407</w:t>
            </w:r>
          </w:p>
        </w:tc>
        <w:tc>
          <w:tcPr>
            <w:tcW w:w="284" w:type="dxa"/>
            <w:shd w:val="clear" w:color="auto" w:fill="auto"/>
          </w:tcPr>
          <w:p w:rsidR="001C52C6" w:rsidRPr="0051065C" w:rsidRDefault="001C52C6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52C6" w:rsidRPr="0027029E" w:rsidRDefault="001C52C6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029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600,514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1C52C6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18A9" w:rsidRPr="00E03CAF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B18A9" w:rsidRPr="00A22291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AB18A9" w:rsidRPr="00DD10C4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B18A9" w:rsidRPr="001C52C6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AB18A9" w:rsidRPr="00DD10C4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AB18A9" w:rsidRPr="003B0D6B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C52C6" w:rsidRPr="000F1BB0" w:rsidTr="000078D2">
        <w:trPr>
          <w:cantSplit/>
        </w:trPr>
        <w:tc>
          <w:tcPr>
            <w:tcW w:w="4768" w:type="dxa"/>
          </w:tcPr>
          <w:p w:rsidR="001C52C6" w:rsidRPr="003B0D6B" w:rsidRDefault="001C52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C52C6" w:rsidRPr="003B0D6B" w:rsidRDefault="001C52C6" w:rsidP="00893F7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C22D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84" w:type="dxa"/>
          </w:tcPr>
          <w:p w:rsidR="001C52C6" w:rsidRPr="003B0D6B" w:rsidRDefault="001C52C6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1C52C6" w:rsidRPr="003B0D6B" w:rsidRDefault="001C52C6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Pr="003B0D6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:rsidR="001C52C6" w:rsidRPr="003B0D6B" w:rsidRDefault="001C52C6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1C52C6" w:rsidRPr="003B0D6B" w:rsidRDefault="001C52C6" w:rsidP="000D603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 w:rsidR="00C22DBA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84" w:type="dxa"/>
            <w:shd w:val="clear" w:color="auto" w:fill="auto"/>
          </w:tcPr>
          <w:p w:rsidR="001C52C6" w:rsidRPr="003B0D6B" w:rsidRDefault="001C52C6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C52C6" w:rsidRPr="003B0D6B" w:rsidRDefault="001C52C6" w:rsidP="00B9333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B0D6B">
              <w:rPr>
                <w:rFonts w:ascii="Angsana New" w:hAnsi="Angsana New" w:cs="Angsana New"/>
                <w:sz w:val="30"/>
                <w:szCs w:val="30"/>
                <w:lang w:val="en-US"/>
              </w:rPr>
              <w:t>0.039</w:t>
            </w:r>
          </w:p>
        </w:tc>
      </w:tr>
    </w:tbl>
    <w:p w:rsidR="00F936E0" w:rsidRDefault="00F936E0" w:rsidP="00F9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21856" w:rsidRPr="004F5042" w:rsidRDefault="00933703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475F76" w:rsidRPr="003A1D75" w:rsidRDefault="00475F76" w:rsidP="0047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45642F" w:rsidRDefault="0045642F" w:rsidP="00456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178D6">
        <w:rPr>
          <w:rFonts w:ascii="Angsana New" w:hAnsi="Angsana New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</w:t>
      </w:r>
      <w:r w:rsidRPr="006178D6">
        <w:rPr>
          <w:rFonts w:ascii="Angsana New" w:hAnsi="Angsana New"/>
          <w:sz w:val="30"/>
          <w:szCs w:val="30"/>
        </w:rPr>
        <w:t>/</w:t>
      </w:r>
      <w:r w:rsidRPr="006178D6">
        <w:rPr>
          <w:rFonts w:ascii="Angsana New" w:hAnsi="Angsana New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</w:t>
      </w:r>
      <w:r w:rsidR="00F936E0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6178D6">
        <w:rPr>
          <w:rFonts w:ascii="Angsana New" w:hAnsi="Angsana New"/>
          <w:sz w:val="30"/>
          <w:szCs w:val="30"/>
          <w:cs/>
        </w:rPr>
        <w:t xml:space="preserve"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</w:t>
      </w:r>
      <w:r w:rsidR="00F936E0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6178D6">
        <w:rPr>
          <w:rFonts w:ascii="Angsana New" w:hAnsi="Angsana New"/>
          <w:sz w:val="30"/>
          <w:szCs w:val="30"/>
          <w:cs/>
        </w:rPr>
        <w:t>มีส่วนงานดำเนินงาน (ซึ่งกำหนดจากส่วนงานที่รายงานเป็นการภายใน) ที่มีสัดส่วนเป็นสาระสำคัญสองส่วนงานคือ</w:t>
      </w:r>
      <w:r w:rsidRPr="006178D6">
        <w:rPr>
          <w:rFonts w:ascii="Angsana New" w:hAnsi="Angsana New"/>
          <w:sz w:val="30"/>
          <w:szCs w:val="30"/>
        </w:rPr>
        <w:t xml:space="preserve"> (</w:t>
      </w:r>
      <w:r w:rsidRPr="006178D6">
        <w:rPr>
          <w:rFonts w:ascii="Angsana New" w:hAnsi="Angsana New"/>
          <w:sz w:val="30"/>
          <w:szCs w:val="30"/>
          <w:cs/>
        </w:rPr>
        <w:t>1</w:t>
      </w:r>
      <w:r w:rsidRPr="006178D6">
        <w:rPr>
          <w:rFonts w:ascii="Angsana New" w:hAnsi="Angsana New"/>
          <w:sz w:val="30"/>
          <w:szCs w:val="30"/>
        </w:rPr>
        <w:t xml:space="preserve">) </w:t>
      </w:r>
      <w:r w:rsidRPr="006178D6">
        <w:rPr>
          <w:rFonts w:ascii="Angsana New" w:hAnsi="Angsana New"/>
          <w:sz w:val="30"/>
          <w:szCs w:val="30"/>
          <w:cs/>
        </w:rPr>
        <w:t>เฟอร์นิเจอร์ไม้และแผ่นไม้ประกอบ</w:t>
      </w:r>
      <w:r w:rsidRPr="006178D6">
        <w:rPr>
          <w:rFonts w:ascii="Angsana New" w:hAnsi="Angsana New"/>
          <w:sz w:val="30"/>
          <w:szCs w:val="30"/>
        </w:rPr>
        <w:t xml:space="preserve"> (</w:t>
      </w:r>
      <w:r w:rsidRPr="006178D6">
        <w:rPr>
          <w:rFonts w:ascii="Angsana New" w:hAnsi="Angsana New"/>
          <w:sz w:val="30"/>
          <w:szCs w:val="30"/>
          <w:cs/>
        </w:rPr>
        <w:t>เฟอร์นิเจอร์ไม้ยางและเฟอร์นิเจอร์ไม้ปาร์ติเคิลบอร์ด) และ (2</w:t>
      </w:r>
      <w:r w:rsidRPr="006178D6">
        <w:rPr>
          <w:rFonts w:ascii="Angsana New" w:hAnsi="Angsana New"/>
          <w:sz w:val="30"/>
          <w:szCs w:val="30"/>
        </w:rPr>
        <w:t xml:space="preserve">) </w:t>
      </w:r>
      <w:r w:rsidRPr="006178D6">
        <w:rPr>
          <w:rFonts w:ascii="Angsana New" w:hAnsi="Angsana New"/>
          <w:sz w:val="30"/>
          <w:szCs w:val="30"/>
          <w:cs/>
        </w:rPr>
        <w:t xml:space="preserve">ส่วนงานอื่นๆ เช่น </w:t>
      </w:r>
      <w:r>
        <w:rPr>
          <w:rFonts w:ascii="Angsana New" w:hAnsi="Angsana New"/>
          <w:sz w:val="30"/>
          <w:szCs w:val="30"/>
          <w:cs/>
        </w:rPr>
        <w:t>กระดาษปิดผิว ไม้แปรรูปอบแห้ง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178D6">
        <w:rPr>
          <w:rFonts w:ascii="Angsana New" w:hAnsi="Angsana New"/>
          <w:sz w:val="30"/>
          <w:szCs w:val="30"/>
          <w:cs/>
        </w:rPr>
        <w:t xml:space="preserve">วัสดุตกแต่งเฟอร์นิเจอร์อื่นๆ </w:t>
      </w:r>
      <w:r>
        <w:rPr>
          <w:rFonts w:ascii="Angsana New" w:hAnsi="Angsana New" w:hint="cs"/>
          <w:sz w:val="30"/>
          <w:szCs w:val="30"/>
          <w:cs/>
        </w:rPr>
        <w:t>และธุรกิจร้านค้าปลีกสินค้าเบ็ดเตล็ดที่นำเข้าจากประเทศญี่ปุ่น</w:t>
      </w:r>
      <w:r>
        <w:rPr>
          <w:rFonts w:hint="cs"/>
          <w:sz w:val="30"/>
          <w:szCs w:val="30"/>
          <w:cs/>
        </w:rPr>
        <w:t>ซึ่งยัง</w:t>
      </w:r>
      <w:r w:rsidRPr="006A2E0A">
        <w:rPr>
          <w:rFonts w:hint="cs"/>
          <w:sz w:val="30"/>
          <w:szCs w:val="30"/>
          <w:cs/>
        </w:rPr>
        <w:t>อยู่ในช่วงเริ่มต้นและมีสัดส่วนที่</w:t>
      </w:r>
      <w:r>
        <w:rPr>
          <w:rFonts w:hint="cs"/>
          <w:sz w:val="30"/>
          <w:szCs w:val="30"/>
          <w:cs/>
        </w:rPr>
        <w:t>ยัง</w:t>
      </w:r>
      <w:r w:rsidRPr="006A2E0A">
        <w:rPr>
          <w:rFonts w:hint="cs"/>
          <w:sz w:val="30"/>
          <w:szCs w:val="30"/>
          <w:cs/>
        </w:rPr>
        <w:t>ไม่เป็นสาระสำคัญ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6A2E0A">
        <w:rPr>
          <w:rFonts w:ascii="Angsana New" w:hAnsi="Angsana New" w:hint="cs"/>
          <w:sz w:val="30"/>
          <w:szCs w:val="30"/>
          <w:cs/>
        </w:rPr>
        <w:t>เปรียบเทียบกับ</w:t>
      </w:r>
      <w:r>
        <w:rPr>
          <w:rFonts w:ascii="Angsana New" w:hAnsi="Angsana New" w:hint="cs"/>
          <w:sz w:val="30"/>
          <w:szCs w:val="30"/>
          <w:cs/>
        </w:rPr>
        <w:t>ขนาดและปริมาณของธุรกรรมทั้งหมด จึงถือ</w:t>
      </w:r>
      <w:r w:rsidRPr="006178D6">
        <w:rPr>
          <w:rFonts w:ascii="Angsana New" w:hAnsi="Angsana New"/>
          <w:sz w:val="30"/>
          <w:szCs w:val="30"/>
          <w:cs/>
        </w:rPr>
        <w:t xml:space="preserve">เป็นส่วนงานย่อยที่มีสัดส่วนไม่เป็นสาระสำคัญ </w:t>
      </w:r>
      <w:r w:rsidR="00F936E0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6178D6">
        <w:rPr>
          <w:rFonts w:ascii="Angsana New" w:hAnsi="Angsana New"/>
          <w:sz w:val="30"/>
          <w:szCs w:val="30"/>
          <w:cs/>
        </w:rPr>
        <w:t>บันทึกรายการโอนระหว่างส่วนงานในราคาทุนโดยนโยบายการบัญชีที่ใช้กับส่วนงานดำเนินงานของ</w:t>
      </w:r>
      <w:r w:rsidR="00F936E0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6178D6">
        <w:rPr>
          <w:rFonts w:ascii="Angsana New" w:hAnsi="Angsana New"/>
          <w:sz w:val="30"/>
          <w:szCs w:val="30"/>
          <w:cs/>
        </w:rPr>
        <w:t>เป็นไปตามนโยบายการบัญชีตามที่กล่าวใน</w:t>
      </w:r>
      <w:r w:rsidRPr="00C67180">
        <w:rPr>
          <w:rFonts w:ascii="Angsana New" w:hAnsi="Angsana New"/>
          <w:sz w:val="30"/>
          <w:szCs w:val="30"/>
          <w:cs/>
        </w:rPr>
        <w:t xml:space="preserve">หมายเหตุ </w:t>
      </w:r>
      <w:r>
        <w:rPr>
          <w:rFonts w:ascii="Angsana New" w:hAnsi="Angsana New" w:hint="cs"/>
          <w:sz w:val="30"/>
          <w:szCs w:val="30"/>
          <w:cs/>
        </w:rPr>
        <w:t>2</w:t>
      </w:r>
      <w:r w:rsidRPr="00C67180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="00F936E0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6178D6">
        <w:rPr>
          <w:rFonts w:ascii="Angsana New" w:hAnsi="Angsana New"/>
          <w:sz w:val="30"/>
          <w:szCs w:val="30"/>
          <w:cs/>
        </w:rPr>
        <w:t>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E03CAF" w:rsidRDefault="00E03CAF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936E0" w:rsidRDefault="00F936E0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936E0" w:rsidRDefault="00F936E0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936E0" w:rsidRDefault="00F936E0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936E0" w:rsidRDefault="00F936E0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936E0" w:rsidRDefault="00F936E0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936E0" w:rsidRPr="005071D9" w:rsidRDefault="00F936E0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F215A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</w:t>
      </w:r>
      <w:r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B31901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B31901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(งบการเงินรวม)</w:t>
      </w:r>
    </w:p>
    <w:p w:rsidR="00850816" w:rsidRPr="004F5042" w:rsidRDefault="0085081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</w:pPr>
    </w:p>
    <w:tbl>
      <w:tblPr>
        <w:tblW w:w="9890" w:type="dxa"/>
        <w:tblLook w:val="01E0"/>
      </w:tblPr>
      <w:tblGrid>
        <w:gridCol w:w="6771"/>
        <w:gridCol w:w="1418"/>
        <w:gridCol w:w="283"/>
        <w:gridCol w:w="1418"/>
      </w:tblGrid>
      <w:tr w:rsidR="003A1D75" w:rsidRPr="000F605F" w:rsidTr="003A1D75">
        <w:trPr>
          <w:tblHeader/>
        </w:trPr>
        <w:tc>
          <w:tcPr>
            <w:tcW w:w="6771" w:type="dxa"/>
            <w:vAlign w:val="bottom"/>
          </w:tcPr>
          <w:p w:rsidR="006537C6" w:rsidRPr="003A1D75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3A1D75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605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A1D75" w:rsidRPr="000F605F" w:rsidTr="003A1D75">
        <w:trPr>
          <w:tblHeader/>
        </w:trPr>
        <w:tc>
          <w:tcPr>
            <w:tcW w:w="6771" w:type="dxa"/>
            <w:vAlign w:val="bottom"/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1D75" w:rsidRPr="000F605F" w:rsidRDefault="003A1D75" w:rsidP="00F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B5623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F936E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A1D75" w:rsidRPr="000F605F" w:rsidRDefault="001C52C6" w:rsidP="00B5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060DD" w:rsidRPr="008051FE" w:rsidRDefault="008051F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1FE">
              <w:rPr>
                <w:rFonts w:ascii="Angsana New" w:hAnsi="Angsana New"/>
                <w:color w:val="000000"/>
                <w:sz w:val="30"/>
                <w:szCs w:val="30"/>
              </w:rPr>
              <w:t>337,498</w:t>
            </w:r>
          </w:p>
        </w:tc>
        <w:tc>
          <w:tcPr>
            <w:tcW w:w="283" w:type="dxa"/>
            <w:vAlign w:val="bottom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371,373</w:t>
            </w: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060DD" w:rsidRPr="008051FE" w:rsidRDefault="008051F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1FE">
              <w:rPr>
                <w:rFonts w:ascii="Angsana New" w:hAnsi="Angsana New"/>
                <w:color w:val="000000"/>
                <w:sz w:val="30"/>
                <w:szCs w:val="30"/>
              </w:rPr>
              <w:t>32,968</w:t>
            </w: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31,06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0DD" w:rsidRPr="008051FE" w:rsidRDefault="008051F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1FE">
              <w:rPr>
                <w:rFonts w:ascii="Angsana New" w:hAnsi="Angsana New"/>
                <w:color w:val="000000"/>
                <w:sz w:val="30"/>
                <w:szCs w:val="30"/>
              </w:rPr>
              <w:t>370,466</w:t>
            </w: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402,434</w:t>
            </w: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060DD" w:rsidRPr="001C52C6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060DD" w:rsidRPr="008051FE" w:rsidRDefault="008051F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1FE">
              <w:rPr>
                <w:rFonts w:ascii="Angsana New" w:hAnsi="Angsana New"/>
                <w:color w:val="000000"/>
                <w:sz w:val="30"/>
                <w:szCs w:val="30"/>
              </w:rPr>
              <w:t>8,686</w:t>
            </w:r>
          </w:p>
        </w:tc>
        <w:tc>
          <w:tcPr>
            <w:tcW w:w="283" w:type="dxa"/>
            <w:vAlign w:val="bottom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5,950</w:t>
            </w: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060DD" w:rsidRPr="008051FE" w:rsidRDefault="008051F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1FE">
              <w:rPr>
                <w:rFonts w:ascii="Angsana New" w:hAnsi="Angsana New"/>
                <w:color w:val="000000"/>
                <w:sz w:val="30"/>
                <w:szCs w:val="30"/>
              </w:rPr>
              <w:t>2,37</w:t>
            </w:r>
            <w:r w:rsidR="0096229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0DD" w:rsidRPr="008051FE" w:rsidRDefault="008051F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1FE">
              <w:rPr>
                <w:rFonts w:ascii="Angsana New" w:hAnsi="Angsana New"/>
                <w:color w:val="000000"/>
                <w:sz w:val="30"/>
                <w:szCs w:val="30"/>
              </w:rPr>
              <w:t>11,06</w:t>
            </w:r>
            <w:r w:rsidR="0096229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7,307</w:t>
            </w: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2060DD" w:rsidRPr="001C52C6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2C662E" w:rsidRDefault="002060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812BA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060DD" w:rsidRPr="008051FE" w:rsidRDefault="008051F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FE">
              <w:rPr>
                <w:rFonts w:ascii="Angsana New" w:hAnsi="Angsana New"/>
                <w:sz w:val="30"/>
                <w:szCs w:val="30"/>
              </w:rPr>
              <w:t>231,223</w:t>
            </w:r>
          </w:p>
        </w:tc>
        <w:tc>
          <w:tcPr>
            <w:tcW w:w="283" w:type="dxa"/>
            <w:vAlign w:val="bottom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269,824</w:t>
            </w: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060DD" w:rsidRPr="008051FE" w:rsidRDefault="008051F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51FE">
              <w:rPr>
                <w:rFonts w:ascii="Angsana New" w:hAnsi="Angsana New"/>
                <w:sz w:val="30"/>
                <w:szCs w:val="30"/>
              </w:rPr>
              <w:t>28,390</w:t>
            </w: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18,462</w:t>
            </w:r>
          </w:p>
        </w:tc>
      </w:tr>
      <w:tr w:rsidR="002060DD" w:rsidRPr="000F605F" w:rsidTr="005071D9">
        <w:tc>
          <w:tcPr>
            <w:tcW w:w="6771" w:type="dxa"/>
            <w:vAlign w:val="bottom"/>
          </w:tcPr>
          <w:p w:rsidR="002060DD" w:rsidRPr="008D6154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0DD" w:rsidRPr="008051FE" w:rsidRDefault="008051F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51FE">
              <w:rPr>
                <w:rFonts w:ascii="Angsana New" w:hAnsi="Angsana New"/>
                <w:color w:val="000000"/>
                <w:sz w:val="30"/>
                <w:szCs w:val="30"/>
              </w:rPr>
              <w:t>259,613</w:t>
            </w: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288,286</w:t>
            </w:r>
          </w:p>
        </w:tc>
      </w:tr>
      <w:tr w:rsidR="002060DD" w:rsidRPr="000F605F" w:rsidTr="005071D9">
        <w:tc>
          <w:tcPr>
            <w:tcW w:w="6771" w:type="dxa"/>
            <w:vAlign w:val="bottom"/>
          </w:tcPr>
          <w:p w:rsidR="002060DD" w:rsidRPr="001E7FAB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2060DD" w:rsidRPr="001C52C6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060DD" w:rsidRPr="000F605F" w:rsidTr="007F1C88">
        <w:trPr>
          <w:trHeight w:val="70"/>
        </w:trPr>
        <w:tc>
          <w:tcPr>
            <w:tcW w:w="6771" w:type="dxa"/>
            <w:vAlign w:val="bottom"/>
          </w:tcPr>
          <w:p w:rsidR="002060DD" w:rsidRPr="008D6154" w:rsidRDefault="002060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060DD" w:rsidRPr="00E014CC" w:rsidRDefault="00F936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97</w:t>
            </w:r>
            <w:r>
              <w:rPr>
                <w:rFonts w:ascii="Angsana New" w:hAnsi="Angsana New"/>
                <w:sz w:val="30"/>
                <w:szCs w:val="30"/>
              </w:rPr>
              <w:t>,793</w:t>
            </w:r>
          </w:p>
        </w:tc>
        <w:tc>
          <w:tcPr>
            <w:tcW w:w="283" w:type="dxa"/>
            <w:vAlign w:val="bottom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89,840</w:t>
            </w: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060DD" w:rsidRPr="00E014CC" w:rsidRDefault="00F936E0" w:rsidP="00D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12,386</w:t>
            </w: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106</w:t>
            </w: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0DD" w:rsidRPr="00E014CC" w:rsidRDefault="00F936E0" w:rsidP="00E81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110,179</w:t>
            </w: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101,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946</w:t>
            </w: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060DD" w:rsidRPr="00E014CC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060DD" w:rsidRPr="00E014CC" w:rsidRDefault="00F936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17,168</w:t>
            </w:r>
          </w:p>
        </w:tc>
        <w:tc>
          <w:tcPr>
            <w:tcW w:w="283" w:type="dxa"/>
            <w:vAlign w:val="bottom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17,659</w:t>
            </w:r>
          </w:p>
        </w:tc>
      </w:tr>
      <w:tr w:rsidR="002060DD" w:rsidRPr="000F605F" w:rsidTr="003A1D75">
        <w:tc>
          <w:tcPr>
            <w:tcW w:w="6771" w:type="dxa"/>
            <w:vAlign w:val="bottom"/>
          </w:tcPr>
          <w:p w:rsidR="002060DD" w:rsidRPr="008D6154" w:rsidRDefault="002060D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060DD" w:rsidRPr="00E014CC" w:rsidRDefault="00E014CC" w:rsidP="00F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14CC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936E0">
              <w:rPr>
                <w:rFonts w:ascii="Angsana New" w:hAnsi="Angsana New"/>
                <w:color w:val="000000"/>
                <w:sz w:val="30"/>
                <w:szCs w:val="30"/>
              </w:rPr>
              <w:t xml:space="preserve"> 5,433</w:t>
            </w:r>
            <w:r w:rsidRPr="00E014CC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060DD" w:rsidRPr="009C35A7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C35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1,850</w:t>
            </w:r>
          </w:p>
        </w:tc>
      </w:tr>
      <w:tr w:rsidR="002060DD" w:rsidRPr="00FB4F66" w:rsidTr="003A1D75">
        <w:trPr>
          <w:trHeight w:val="56"/>
        </w:trPr>
        <w:tc>
          <w:tcPr>
            <w:tcW w:w="6771" w:type="dxa"/>
            <w:vAlign w:val="bottom"/>
          </w:tcPr>
          <w:p w:rsidR="002060DD" w:rsidRPr="008D6154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0DD" w:rsidRPr="00E014CC" w:rsidRDefault="00F936E0" w:rsidP="00BA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11,735</w:t>
            </w:r>
          </w:p>
        </w:tc>
        <w:tc>
          <w:tcPr>
            <w:tcW w:w="283" w:type="dxa"/>
          </w:tcPr>
          <w:p w:rsidR="002060DD" w:rsidRPr="000F605F" w:rsidRDefault="002060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19,509</w:t>
            </w:r>
          </w:p>
        </w:tc>
      </w:tr>
    </w:tbl>
    <w:p w:rsidR="006537C6" w:rsidRDefault="006537C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F936E0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F936E0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F936E0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F936E0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F936E0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F936E0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716FC9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ข้อมูลเกี่ยวกับเขตภูมิศาสตร์</w:t>
      </w:r>
      <w:r w:rsidR="002844EF" w:rsidRPr="002844EF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="002844EF" w:rsidRPr="002844EF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(งบการเงินรวม)</w:t>
      </w:r>
    </w:p>
    <w:p w:rsidR="00B56233" w:rsidRPr="004F5042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92C3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6233" w:rsidRPr="00892C3B" w:rsidRDefault="00B56233" w:rsidP="001C5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C3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C52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892C3B" w:rsidRDefault="00B56233" w:rsidP="001C5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C3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1C52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B56233" w:rsidRPr="00E014CC" w:rsidRDefault="00E014C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4CC">
              <w:rPr>
                <w:rFonts w:ascii="Angsana New" w:hAnsi="Angsana New"/>
                <w:sz w:val="30"/>
                <w:szCs w:val="30"/>
              </w:rPr>
              <w:t>194,058</w:t>
            </w:r>
          </w:p>
        </w:tc>
        <w:tc>
          <w:tcPr>
            <w:tcW w:w="283" w:type="dxa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892C3B" w:rsidRDefault="001C52C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215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,149</w:t>
            </w:r>
          </w:p>
        </w:tc>
      </w:tr>
      <w:tr w:rsidR="00C22DBA" w:rsidRPr="00892C3B" w:rsidTr="00EF0CC5">
        <w:tc>
          <w:tcPr>
            <w:tcW w:w="6771" w:type="dxa"/>
            <w:vAlign w:val="bottom"/>
          </w:tcPr>
          <w:p w:rsidR="00C22DBA" w:rsidRPr="00892C3B" w:rsidRDefault="00C22DBA" w:rsidP="00EF0CC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C22DBA" w:rsidRPr="00E014CC" w:rsidRDefault="00C22DBA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4CC">
              <w:rPr>
                <w:rFonts w:ascii="Angsana New" w:hAnsi="Angsana New"/>
                <w:sz w:val="30"/>
                <w:szCs w:val="30"/>
              </w:rPr>
              <w:t>4,411</w:t>
            </w:r>
          </w:p>
        </w:tc>
        <w:tc>
          <w:tcPr>
            <w:tcW w:w="283" w:type="dxa"/>
          </w:tcPr>
          <w:p w:rsidR="00C22DBA" w:rsidRPr="00892C3B" w:rsidRDefault="00C22DBA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22DBA" w:rsidRPr="001C52C6" w:rsidRDefault="00C22DBA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2C6">
              <w:rPr>
                <w:rFonts w:ascii="Angsana New" w:hAnsi="Angsana New"/>
                <w:sz w:val="30"/>
                <w:szCs w:val="30"/>
              </w:rPr>
              <w:t>1,773</w:t>
            </w:r>
          </w:p>
        </w:tc>
      </w:tr>
      <w:tr w:rsidR="00C22DBA" w:rsidRPr="00892C3B" w:rsidTr="00B56233">
        <w:tc>
          <w:tcPr>
            <w:tcW w:w="6771" w:type="dxa"/>
            <w:vAlign w:val="bottom"/>
          </w:tcPr>
          <w:p w:rsidR="00C22DBA" w:rsidRPr="00892C3B" w:rsidRDefault="00C22DBA" w:rsidP="00EF0CC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C22DBA" w:rsidRPr="00E014CC" w:rsidRDefault="00C22DBA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4CC">
              <w:rPr>
                <w:rFonts w:ascii="Angsana New" w:hAnsi="Angsana New"/>
                <w:sz w:val="30"/>
                <w:szCs w:val="30"/>
              </w:rPr>
              <w:t>3,282</w:t>
            </w:r>
          </w:p>
        </w:tc>
        <w:tc>
          <w:tcPr>
            <w:tcW w:w="283" w:type="dxa"/>
          </w:tcPr>
          <w:p w:rsidR="00C22DBA" w:rsidRPr="00892C3B" w:rsidRDefault="00C22DBA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22DBA" w:rsidRPr="001C52C6" w:rsidRDefault="00C22DBA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2C6">
              <w:rPr>
                <w:rFonts w:ascii="Angsana New" w:hAnsi="Angsana New"/>
                <w:sz w:val="30"/>
                <w:szCs w:val="30"/>
              </w:rPr>
              <w:t>4,413</w:t>
            </w:r>
          </w:p>
        </w:tc>
      </w:tr>
      <w:tr w:rsidR="00C22DBA" w:rsidRPr="00892C3B" w:rsidTr="00B56233">
        <w:tc>
          <w:tcPr>
            <w:tcW w:w="6771" w:type="dxa"/>
            <w:vAlign w:val="bottom"/>
          </w:tcPr>
          <w:p w:rsidR="00C22DBA" w:rsidRPr="00892C3B" w:rsidRDefault="00C22DBA" w:rsidP="00EF0CC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417" w:type="dxa"/>
            <w:vAlign w:val="bottom"/>
          </w:tcPr>
          <w:p w:rsidR="00C22DBA" w:rsidRPr="00E014CC" w:rsidRDefault="00C22DBA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4CC">
              <w:rPr>
                <w:rFonts w:ascii="Angsana New" w:hAnsi="Angsana New"/>
                <w:sz w:val="30"/>
                <w:szCs w:val="30"/>
              </w:rPr>
              <w:t>2,171</w:t>
            </w:r>
          </w:p>
        </w:tc>
        <w:tc>
          <w:tcPr>
            <w:tcW w:w="283" w:type="dxa"/>
          </w:tcPr>
          <w:p w:rsidR="00C22DBA" w:rsidRPr="00892C3B" w:rsidRDefault="00C22DBA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22DBA" w:rsidRPr="001C52C6" w:rsidRDefault="00C22DBA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2C6">
              <w:rPr>
                <w:rFonts w:ascii="Angsana New" w:hAnsi="Angsana New"/>
                <w:sz w:val="30"/>
                <w:szCs w:val="30"/>
              </w:rPr>
              <w:t>1,430</w:t>
            </w:r>
          </w:p>
        </w:tc>
      </w:tr>
      <w:tr w:rsidR="00C22DBA" w:rsidRPr="00892C3B" w:rsidTr="00B56233">
        <w:tc>
          <w:tcPr>
            <w:tcW w:w="6771" w:type="dxa"/>
            <w:vAlign w:val="bottom"/>
          </w:tcPr>
          <w:p w:rsidR="00C22DBA" w:rsidRPr="00892C3B" w:rsidRDefault="00C22DBA" w:rsidP="00EF0CC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417" w:type="dxa"/>
            <w:vAlign w:val="bottom"/>
          </w:tcPr>
          <w:p w:rsidR="00C22DBA" w:rsidRPr="00E014CC" w:rsidRDefault="00C22DBA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4CC">
              <w:rPr>
                <w:rFonts w:ascii="Angsana New" w:hAnsi="Angsana New"/>
                <w:sz w:val="30"/>
                <w:szCs w:val="30"/>
              </w:rPr>
              <w:t>1,168</w:t>
            </w:r>
          </w:p>
        </w:tc>
        <w:tc>
          <w:tcPr>
            <w:tcW w:w="283" w:type="dxa"/>
          </w:tcPr>
          <w:p w:rsidR="00C22DBA" w:rsidRPr="00892C3B" w:rsidRDefault="00C22DBA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22DBA" w:rsidRPr="00FC0E6A" w:rsidRDefault="00C22DBA" w:rsidP="00EF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7,412</w:t>
            </w:r>
          </w:p>
        </w:tc>
      </w:tr>
      <w:tr w:rsidR="00C22DBA" w:rsidRPr="00892C3B" w:rsidTr="00B56233">
        <w:tc>
          <w:tcPr>
            <w:tcW w:w="6771" w:type="dxa"/>
            <w:vAlign w:val="bottom"/>
          </w:tcPr>
          <w:p w:rsidR="00C22DBA" w:rsidRPr="00892C3B" w:rsidRDefault="00C22DBA" w:rsidP="00BA0E6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C22DBA" w:rsidRPr="00E014CC" w:rsidRDefault="00C22DBA" w:rsidP="00C822D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14C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C22DBA" w:rsidRPr="00892C3B" w:rsidRDefault="00C22DBA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22DBA" w:rsidRPr="001C52C6" w:rsidRDefault="00C22DBA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2C6">
              <w:rPr>
                <w:rFonts w:ascii="Angsana New" w:hAnsi="Angsana New"/>
                <w:sz w:val="30"/>
                <w:szCs w:val="30"/>
              </w:rPr>
              <w:t>4,874</w:t>
            </w:r>
          </w:p>
        </w:tc>
      </w:tr>
      <w:tr w:rsidR="00C22DBA" w:rsidRPr="00892C3B" w:rsidTr="00DE5FD9">
        <w:tc>
          <w:tcPr>
            <w:tcW w:w="6771" w:type="dxa"/>
            <w:vAlign w:val="bottom"/>
          </w:tcPr>
          <w:p w:rsidR="00C22DBA" w:rsidRPr="00892C3B" w:rsidRDefault="00C22DBA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22DBA" w:rsidRPr="00E014CC" w:rsidRDefault="00F936E0" w:rsidP="0096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2,182</w:t>
            </w:r>
          </w:p>
        </w:tc>
        <w:tc>
          <w:tcPr>
            <w:tcW w:w="283" w:type="dxa"/>
          </w:tcPr>
          <w:p w:rsidR="00C22DBA" w:rsidRPr="00DE5FD9" w:rsidRDefault="00C22D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22DBA" w:rsidRPr="00DE5FD9" w:rsidRDefault="00C22DBA" w:rsidP="00C4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2,448</w:t>
            </w:r>
          </w:p>
        </w:tc>
      </w:tr>
      <w:tr w:rsidR="00C22DBA" w:rsidRPr="00892C3B" w:rsidTr="00DE5FD9">
        <w:tc>
          <w:tcPr>
            <w:tcW w:w="6771" w:type="dxa"/>
            <w:vAlign w:val="bottom"/>
          </w:tcPr>
          <w:p w:rsidR="00C22DBA" w:rsidRPr="00892C3B" w:rsidRDefault="00C22D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22DBA" w:rsidRPr="00E014CC" w:rsidRDefault="00C22D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4CC">
              <w:rPr>
                <w:rFonts w:ascii="Angsana New" w:hAnsi="Angsana New"/>
                <w:sz w:val="30"/>
                <w:szCs w:val="30"/>
              </w:rPr>
              <w:t>207,272</w:t>
            </w:r>
          </w:p>
        </w:tc>
        <w:tc>
          <w:tcPr>
            <w:tcW w:w="283" w:type="dxa"/>
          </w:tcPr>
          <w:p w:rsidR="00C22DBA" w:rsidRPr="00DE5FD9" w:rsidRDefault="00C22D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22DBA" w:rsidRPr="004F5042" w:rsidRDefault="00C22DBA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237,499</w:t>
            </w:r>
          </w:p>
        </w:tc>
      </w:tr>
      <w:tr w:rsidR="00C22DBA" w:rsidRPr="00892C3B" w:rsidTr="00B56233">
        <w:tc>
          <w:tcPr>
            <w:tcW w:w="6771" w:type="dxa"/>
            <w:vAlign w:val="bottom"/>
          </w:tcPr>
          <w:p w:rsidR="00C22DBA" w:rsidRPr="00892C3B" w:rsidRDefault="00C22D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22DBA" w:rsidRPr="00E014CC" w:rsidRDefault="00C22D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4CC">
              <w:rPr>
                <w:rFonts w:ascii="Angsana New" w:hAnsi="Angsana New"/>
                <w:sz w:val="30"/>
                <w:szCs w:val="30"/>
              </w:rPr>
              <w:t>163,194</w:t>
            </w:r>
          </w:p>
        </w:tc>
        <w:tc>
          <w:tcPr>
            <w:tcW w:w="283" w:type="dxa"/>
          </w:tcPr>
          <w:p w:rsidR="00C22DBA" w:rsidRPr="00DE5FD9" w:rsidRDefault="00C22D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22DBA" w:rsidRPr="004F5042" w:rsidRDefault="00C22DBA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164,935</w:t>
            </w:r>
          </w:p>
        </w:tc>
      </w:tr>
      <w:tr w:rsidR="00C22DBA" w:rsidRPr="00892C3B" w:rsidTr="00B56233">
        <w:tc>
          <w:tcPr>
            <w:tcW w:w="6771" w:type="dxa"/>
            <w:vAlign w:val="bottom"/>
          </w:tcPr>
          <w:p w:rsidR="00C22DBA" w:rsidRPr="00892C3B" w:rsidRDefault="00C22D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2DBA" w:rsidRPr="00E014CC" w:rsidRDefault="00C22D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14CC">
              <w:rPr>
                <w:rFonts w:ascii="Angsana New" w:hAnsi="Angsana New"/>
                <w:sz w:val="30"/>
                <w:szCs w:val="30"/>
              </w:rPr>
              <w:t>370,466</w:t>
            </w:r>
          </w:p>
        </w:tc>
        <w:tc>
          <w:tcPr>
            <w:tcW w:w="283" w:type="dxa"/>
          </w:tcPr>
          <w:p w:rsidR="00C22DBA" w:rsidRPr="00DE5FD9" w:rsidRDefault="00C22D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2DBA" w:rsidRPr="004F5042" w:rsidRDefault="00C22DBA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402,434</w:t>
            </w:r>
          </w:p>
        </w:tc>
      </w:tr>
    </w:tbl>
    <w:p w:rsidR="00F936E0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1F02C4" w:rsidRDefault="001F02C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1F02C4" w:rsidRDefault="001F02C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4F5042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2560</w:t>
            </w:r>
          </w:p>
        </w:tc>
      </w:tr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060DD" w:rsidRPr="00C822DB" w:rsidRDefault="00C822DB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22DB">
              <w:rPr>
                <w:rFonts w:ascii="Angsana New" w:hAnsi="Angsana New"/>
                <w:color w:val="000000"/>
                <w:sz w:val="30"/>
                <w:szCs w:val="30"/>
              </w:rPr>
              <w:t>27.52</w:t>
            </w:r>
          </w:p>
        </w:tc>
        <w:tc>
          <w:tcPr>
            <w:tcW w:w="283" w:type="dxa"/>
            <w:shd w:val="clear" w:color="auto" w:fill="auto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55.49</w:t>
            </w:r>
          </w:p>
        </w:tc>
      </w:tr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060DD" w:rsidRPr="00C822DB" w:rsidRDefault="00C822DB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22DB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  <w:r w:rsidR="002060DD" w:rsidRPr="00C822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C822DB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283" w:type="dxa"/>
            <w:shd w:val="clear" w:color="auto" w:fill="auto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58.72</w:t>
            </w:r>
          </w:p>
        </w:tc>
      </w:tr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060DD" w:rsidRPr="00C822DB" w:rsidRDefault="00C822DB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822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C822D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2060DD" w:rsidRPr="00C822D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C822DB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83" w:type="dxa"/>
            <w:shd w:val="clear" w:color="auto" w:fill="auto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29.40</w:t>
            </w:r>
          </w:p>
        </w:tc>
      </w:tr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060DD" w:rsidRPr="00C822DB" w:rsidRDefault="00437CC7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25.07</w:t>
            </w:r>
          </w:p>
        </w:tc>
        <w:tc>
          <w:tcPr>
            <w:tcW w:w="283" w:type="dxa"/>
            <w:shd w:val="clear" w:color="auto" w:fill="auto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46.81</w:t>
            </w:r>
          </w:p>
        </w:tc>
      </w:tr>
    </w:tbl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F936E0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F936E0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506966" w:rsidRPr="004F5042" w:rsidRDefault="00506966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อื่น</w:t>
      </w:r>
      <w:r w:rsidR="008A44A1" w:rsidRPr="004F504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A9245E" w:rsidRPr="004F5042" w:rsidRDefault="00A9245E" w:rsidP="00A92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041AC" w:rsidRPr="004F5042" w:rsidRDefault="004041AC" w:rsidP="0040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4F5042">
        <w:rPr>
          <w:rFonts w:ascii="Angsana New" w:hAnsi="Angsana New" w:hint="cs"/>
          <w:spacing w:val="-4"/>
          <w:sz w:val="30"/>
          <w:szCs w:val="30"/>
          <w:cs/>
        </w:rPr>
        <w:t>ณ วันที่</w:t>
      </w:r>
      <w:r w:rsidRPr="004F5042">
        <w:rPr>
          <w:rFonts w:ascii="Angsana New" w:hAnsi="Angsana New"/>
          <w:spacing w:val="-4"/>
          <w:sz w:val="30"/>
          <w:szCs w:val="30"/>
        </w:rPr>
        <w:t xml:space="preserve"> </w:t>
      </w:r>
      <w:r w:rsidR="002060DD">
        <w:rPr>
          <w:rFonts w:ascii="Angsana New" w:hAnsi="Angsana New" w:hint="cs"/>
          <w:spacing w:val="-4"/>
          <w:sz w:val="30"/>
          <w:szCs w:val="30"/>
          <w:cs/>
        </w:rPr>
        <w:t>31 มีนาคม 2561</w:t>
      </w:r>
    </w:p>
    <w:p w:rsidR="004041AC" w:rsidRPr="004F5042" w:rsidRDefault="004041AC" w:rsidP="00A71E53">
      <w:pPr>
        <w:pStyle w:val="a2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:rsidR="00D76A20" w:rsidRDefault="00D76A20" w:rsidP="00AE159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บริษัทและบริษัทย่อยมีภาระผูกพันตามสัญญาเช่าพื้นที่และบริการกับบริษัทเอกชนใน</w:t>
      </w:r>
      <w:r w:rsidRPr="00CC3B96">
        <w:rPr>
          <w:rFonts w:ascii="Angsana New" w:hAnsi="Angsana New" w:hint="cs"/>
          <w:sz w:val="30"/>
          <w:szCs w:val="30"/>
          <w:cs/>
          <w:lang w:val="th-TH"/>
        </w:rPr>
        <w:t>ประเทศ</w:t>
      </w:r>
      <w:r w:rsidR="00F936E0">
        <w:rPr>
          <w:rFonts w:ascii="Angsana New" w:hAnsi="Angsana New" w:hint="cs"/>
          <w:sz w:val="30"/>
          <w:szCs w:val="30"/>
          <w:cs/>
        </w:rPr>
        <w:t>ห้า</w:t>
      </w:r>
      <w:r w:rsidRPr="00CC3B96">
        <w:rPr>
          <w:rFonts w:ascii="Angsana New" w:hAnsi="Angsana New" w:hint="cs"/>
          <w:sz w:val="30"/>
          <w:szCs w:val="30"/>
          <w:cs/>
          <w:lang w:val="th-TH"/>
        </w:rPr>
        <w:t>แห่ง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เพื่อใช้เป็นสำนักงานสาขาและร้านค้าปลีกสินค้าเบ็ดเตล็ดซึ่งสัญญาดังกล่าวมีกำหนดระยะเวลา</w:t>
      </w:r>
      <w:r w:rsidRPr="004F5042">
        <w:rPr>
          <w:rFonts w:ascii="Angsana New" w:hAnsi="Angsana New"/>
          <w:sz w:val="30"/>
          <w:szCs w:val="30"/>
        </w:rPr>
        <w:t xml:space="preserve"> 3 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โดยสัญญาฉบับสุดท้ายจะสิ้นสุดลงในเดือน</w:t>
      </w:r>
      <w:r w:rsidR="00E31E3B">
        <w:rPr>
          <w:rFonts w:ascii="Angsana New" w:hAnsi="Angsana New" w:hint="cs"/>
          <w:sz w:val="30"/>
          <w:szCs w:val="30"/>
          <w:cs/>
        </w:rPr>
        <w:t>กุมภาพันธ์</w:t>
      </w:r>
      <w:r w:rsidR="00F62DFE">
        <w:rPr>
          <w:rFonts w:ascii="Angsana New" w:hAnsi="Angsana New" w:hint="cs"/>
          <w:sz w:val="30"/>
          <w:szCs w:val="30"/>
          <w:cs/>
        </w:rPr>
        <w:t xml:space="preserve"> 256</w:t>
      </w:r>
      <w:r w:rsidR="00E31E3B">
        <w:rPr>
          <w:rFonts w:ascii="Angsana New" w:hAnsi="Angsana New" w:hint="cs"/>
          <w:sz w:val="30"/>
          <w:szCs w:val="30"/>
          <w:cs/>
        </w:rPr>
        <w:t>4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ภาระผูกพันดังกล่าวมี</w:t>
      </w:r>
      <w:r w:rsidRPr="004F5042">
        <w:rPr>
          <w:rFonts w:ascii="Angsana New" w:hAnsi="Angsana New"/>
          <w:sz w:val="30"/>
          <w:szCs w:val="30"/>
          <w:cs/>
        </w:rPr>
        <w:t>ดังนี้</w:t>
      </w:r>
    </w:p>
    <w:p w:rsidR="006537C6" w:rsidRPr="004F5042" w:rsidRDefault="006537C6" w:rsidP="00653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7679" w:type="dxa"/>
        <w:tblInd w:w="534" w:type="dxa"/>
        <w:tblLayout w:type="fixed"/>
        <w:tblLook w:val="0000"/>
      </w:tblPr>
      <w:tblGrid>
        <w:gridCol w:w="6204"/>
        <w:gridCol w:w="1475"/>
      </w:tblGrid>
      <w:tr w:rsidR="00E812DE" w:rsidRPr="004F5042" w:rsidTr="00E812DE">
        <w:trPr>
          <w:cantSplit/>
          <w:trHeight w:val="352"/>
        </w:trPr>
        <w:tc>
          <w:tcPr>
            <w:tcW w:w="6204" w:type="dxa"/>
            <w:vAlign w:val="bottom"/>
          </w:tcPr>
          <w:p w:rsidR="00E812DE" w:rsidRPr="004F5042" w:rsidRDefault="00E812DE" w:rsidP="00DE49AE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E812DE" w:rsidRPr="00CC3B96" w:rsidRDefault="00E812DE" w:rsidP="00DE49AE">
            <w:pPr>
              <w:tabs>
                <w:tab w:val="clear" w:pos="227"/>
                <w:tab w:val="clear" w:pos="454"/>
                <w:tab w:val="clear" w:pos="680"/>
                <w:tab w:val="left" w:pos="-251"/>
                <w:tab w:val="left" w:pos="819"/>
              </w:tabs>
              <w:spacing w:line="216" w:lineRule="auto"/>
              <w:ind w:left="-251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3B9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812DE" w:rsidRPr="004F5042" w:rsidTr="00E812DE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2DE" w:rsidRPr="004F5042" w:rsidRDefault="00E812DE" w:rsidP="00DE49AE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2DE" w:rsidRPr="005B6137" w:rsidRDefault="003C3239" w:rsidP="005B6137">
            <w:pPr>
              <w:pStyle w:val="E0"/>
              <w:tabs>
                <w:tab w:val="clear" w:pos="360"/>
                <w:tab w:val="clear" w:pos="900"/>
                <w:tab w:val="clear" w:pos="1242"/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5B613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2</w:t>
            </w:r>
            <w:r w:rsidR="005B6137" w:rsidRPr="005B613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en-US"/>
              </w:rPr>
              <w:t>1</w:t>
            </w:r>
            <w:r w:rsidR="005B6137" w:rsidRPr="005B6137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,</w:t>
            </w:r>
            <w:r w:rsidR="003B0D6B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654</w:t>
            </w:r>
          </w:p>
        </w:tc>
      </w:tr>
      <w:tr w:rsidR="00E812DE" w:rsidRPr="004F5042" w:rsidTr="00E812DE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2DE" w:rsidRPr="004F5042" w:rsidRDefault="00E812DE" w:rsidP="00DE49AE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:rsidR="00E812DE" w:rsidRPr="005B6137" w:rsidRDefault="003C3239" w:rsidP="005B6137">
            <w:pPr>
              <w:pStyle w:val="E0"/>
              <w:tabs>
                <w:tab w:val="clear" w:pos="360"/>
                <w:tab w:val="clear" w:pos="900"/>
                <w:tab w:val="clear" w:pos="1242"/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5B6137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="005B6137" w:rsidRPr="005B6137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2,</w:t>
            </w:r>
            <w:r w:rsidR="004E4DAB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540</w:t>
            </w:r>
          </w:p>
        </w:tc>
      </w:tr>
      <w:tr w:rsidR="00E812DE" w:rsidRPr="004F5042" w:rsidTr="00E812DE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2DE" w:rsidRPr="004F5042" w:rsidRDefault="00E812DE" w:rsidP="00DE49AE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00B5D" w:rsidRPr="005B6137" w:rsidRDefault="003B0D6B" w:rsidP="005B6137">
            <w:pPr>
              <w:pStyle w:val="E0"/>
              <w:tabs>
                <w:tab w:val="clear" w:pos="360"/>
                <w:tab w:val="clear" w:pos="900"/>
                <w:tab w:val="clear" w:pos="1242"/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34,</w:t>
            </w:r>
            <w:r w:rsidR="004E4DAB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194</w:t>
            </w:r>
          </w:p>
        </w:tc>
      </w:tr>
    </w:tbl>
    <w:p w:rsidR="00E11F94" w:rsidRPr="00E11F94" w:rsidRDefault="00E11F94" w:rsidP="00E11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F4523" w:rsidRPr="00595026" w:rsidRDefault="00A12464" w:rsidP="00AE159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บริษัทมี</w:t>
      </w:r>
      <w:r w:rsidR="006F4523" w:rsidRPr="00595026">
        <w:rPr>
          <w:rFonts w:ascii="Angsana New" w:hAnsi="Angsana New" w:hint="cs"/>
          <w:sz w:val="30"/>
          <w:szCs w:val="30"/>
          <w:cs/>
          <w:lang w:val="th-TH"/>
        </w:rPr>
        <w:t>หนังสือค้ำประกันบริษัทซึ่งออกโดยธนาคาร</w:t>
      </w:r>
      <w:r w:rsidR="006F4523" w:rsidRPr="00597AA4">
        <w:rPr>
          <w:rFonts w:ascii="Angsana New" w:hAnsi="Angsana New" w:hint="cs"/>
          <w:sz w:val="30"/>
          <w:szCs w:val="30"/>
          <w:cs/>
          <w:lang w:val="th-TH"/>
        </w:rPr>
        <w:t>ในประเทศ</w:t>
      </w:r>
      <w:r w:rsidR="005828F3" w:rsidRPr="00597AA4">
        <w:rPr>
          <w:rFonts w:ascii="Angsana New" w:hAnsi="Angsana New" w:hint="cs"/>
          <w:sz w:val="30"/>
          <w:szCs w:val="30"/>
          <w:cs/>
        </w:rPr>
        <w:t>สาม</w:t>
      </w:r>
      <w:r w:rsidR="006F4523" w:rsidRPr="00597AA4">
        <w:rPr>
          <w:rFonts w:ascii="Angsana New" w:hAnsi="Angsana New" w:hint="cs"/>
          <w:sz w:val="30"/>
          <w:szCs w:val="30"/>
          <w:cs/>
          <w:lang w:val="th-TH"/>
        </w:rPr>
        <w:t>แห่งให้กับบริษัทเอกชน</w:t>
      </w:r>
      <w:r w:rsidR="005828F3" w:rsidRPr="00597AA4">
        <w:rPr>
          <w:rFonts w:ascii="Angsana New" w:hAnsi="Angsana New" w:hint="cs"/>
          <w:sz w:val="30"/>
          <w:szCs w:val="30"/>
          <w:cs/>
          <w:lang w:val="th-TH"/>
        </w:rPr>
        <w:t>สอง</w:t>
      </w:r>
      <w:r w:rsidR="006F4523" w:rsidRPr="00597AA4">
        <w:rPr>
          <w:rFonts w:ascii="Angsana New" w:hAnsi="Angsana New" w:hint="cs"/>
          <w:sz w:val="30"/>
          <w:szCs w:val="30"/>
          <w:cs/>
          <w:lang w:val="th-TH"/>
        </w:rPr>
        <w:t>แห่งและหน่วยงานรัฐบาล</w:t>
      </w:r>
      <w:r w:rsidR="005828F3" w:rsidRPr="00597AA4">
        <w:rPr>
          <w:rFonts w:ascii="Angsana New" w:hAnsi="Angsana New" w:hint="cs"/>
          <w:sz w:val="30"/>
          <w:szCs w:val="30"/>
          <w:cs/>
          <w:lang w:val="th-TH"/>
        </w:rPr>
        <w:t>หนึ่งแห่ง</w:t>
      </w:r>
      <w:r w:rsidR="006F4523" w:rsidRPr="00597AA4">
        <w:rPr>
          <w:rFonts w:ascii="Angsana New" w:hAnsi="Angsana New"/>
          <w:color w:val="000000"/>
          <w:sz w:val="30"/>
          <w:szCs w:val="30"/>
          <w:cs/>
          <w:lang w:val="th-TH"/>
        </w:rPr>
        <w:t>เป็น</w:t>
      </w:r>
      <w:r w:rsidR="006F4523" w:rsidRPr="00597AA4">
        <w:rPr>
          <w:rFonts w:ascii="Angsana New" w:hAnsi="Angsana New" w:hint="cs"/>
          <w:color w:val="000000"/>
          <w:sz w:val="30"/>
          <w:szCs w:val="30"/>
          <w:cs/>
          <w:lang w:val="th-TH"/>
        </w:rPr>
        <w:t>จำนวน</w:t>
      </w:r>
      <w:r w:rsidR="006F4523" w:rsidRPr="00597AA4">
        <w:rPr>
          <w:rFonts w:ascii="Angsana New" w:hAnsi="Angsana New"/>
          <w:color w:val="000000"/>
          <w:sz w:val="30"/>
          <w:szCs w:val="30"/>
          <w:cs/>
        </w:rPr>
        <w:t>เงิน</w:t>
      </w:r>
      <w:r w:rsidR="006F4523" w:rsidRPr="00597AA4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5828F3" w:rsidRPr="00597AA4">
        <w:rPr>
          <w:rFonts w:ascii="Angsana New" w:hAnsi="Angsana New" w:hint="cs"/>
          <w:color w:val="000000"/>
          <w:sz w:val="30"/>
          <w:szCs w:val="30"/>
          <w:cs/>
        </w:rPr>
        <w:t>29.7</w:t>
      </w:r>
      <w:r w:rsidR="006F4523" w:rsidRPr="00595026">
        <w:rPr>
          <w:rFonts w:ascii="Angsana New" w:hAnsi="Angsana New"/>
          <w:color w:val="000000"/>
          <w:sz w:val="30"/>
          <w:szCs w:val="30"/>
        </w:rPr>
        <w:t xml:space="preserve"> </w:t>
      </w:r>
      <w:r w:rsidR="006F4523" w:rsidRPr="00595026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:rsidR="006F4523" w:rsidRPr="004F5042" w:rsidRDefault="006F4523" w:rsidP="006F4523">
      <w:pPr>
        <w:pStyle w:val="ListParagraph"/>
        <w:ind w:left="567" w:hanging="567"/>
        <w:rPr>
          <w:rFonts w:ascii="Angsana New" w:hAnsi="Angsana New"/>
          <w:spacing w:val="-4"/>
          <w:sz w:val="30"/>
          <w:szCs w:val="30"/>
          <w:cs/>
        </w:rPr>
      </w:pPr>
    </w:p>
    <w:p w:rsidR="00A038A2" w:rsidRPr="00A42DA9" w:rsidRDefault="00A038A2" w:rsidP="00A038A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02847">
        <w:rPr>
          <w:rFonts w:ascii="Angsana New" w:hAnsi="Angsana New"/>
          <w:spacing w:val="-4"/>
          <w:sz w:val="30"/>
          <w:szCs w:val="30"/>
          <w:cs/>
        </w:rPr>
        <w:t>บริษัทมีเลตเตอร์ออฟเครดิตที่ยังไม่ได้ใช้กับธนาคารในประเทศแห่งหนึ่งเป็นจำนวน</w:t>
      </w:r>
      <w:r w:rsidRPr="00F4331A">
        <w:rPr>
          <w:rFonts w:ascii="Angsana New" w:hAnsi="Angsana New"/>
          <w:spacing w:val="-4"/>
          <w:sz w:val="30"/>
          <w:szCs w:val="30"/>
          <w:cs/>
        </w:rPr>
        <w:t xml:space="preserve">เงินรวมประมาณ </w:t>
      </w:r>
      <w:r w:rsidRPr="00F4331A">
        <w:rPr>
          <w:rFonts w:ascii="Angsana New" w:hAnsi="Angsana New"/>
          <w:spacing w:val="-4"/>
          <w:sz w:val="30"/>
          <w:szCs w:val="30"/>
        </w:rPr>
        <w:t>0</w:t>
      </w:r>
      <w:r w:rsidR="00F4331A" w:rsidRPr="00F4331A">
        <w:rPr>
          <w:rFonts w:ascii="Angsana New" w:hAnsi="Angsana New"/>
          <w:spacing w:val="-4"/>
          <w:sz w:val="30"/>
          <w:szCs w:val="30"/>
        </w:rPr>
        <w:t>.</w:t>
      </w:r>
      <w:r w:rsidR="00F936E0">
        <w:rPr>
          <w:rFonts w:ascii="Angsana New" w:hAnsi="Angsana New"/>
          <w:spacing w:val="-4"/>
          <w:sz w:val="30"/>
          <w:szCs w:val="30"/>
        </w:rPr>
        <w:t>7</w:t>
      </w:r>
      <w:r w:rsidRPr="00F4331A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</w:p>
    <w:p w:rsidR="00A42DA9" w:rsidRPr="00A038A2" w:rsidRDefault="00A42DA9" w:rsidP="00A42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5BEF" w:rsidRDefault="00C758AF" w:rsidP="00875BE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95026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บริษัทมีภาระผูกพันจากการก่อสร้าง</w:t>
      </w:r>
      <w:r w:rsidR="00F936E0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สินทรัพย์ถาวร (อาคาร) </w:t>
      </w:r>
      <w:r w:rsidRPr="00595026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เป็นจำนวนเงินประมาณ </w:t>
      </w:r>
      <w:r w:rsidR="00102631">
        <w:rPr>
          <w:rFonts w:ascii="Angsana New" w:hAnsi="Angsana New"/>
          <w:color w:val="000000"/>
          <w:sz w:val="30"/>
          <w:szCs w:val="30"/>
        </w:rPr>
        <w:t>3.0</w:t>
      </w:r>
      <w:r w:rsidRPr="00595026">
        <w:rPr>
          <w:rFonts w:ascii="Angsana New" w:hAnsi="Angsana New"/>
          <w:color w:val="000000"/>
          <w:sz w:val="30"/>
          <w:szCs w:val="30"/>
        </w:rPr>
        <w:t xml:space="preserve"> </w:t>
      </w:r>
      <w:r w:rsidRPr="00595026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072839" w:rsidRPr="00595026">
        <w:rPr>
          <w:rFonts w:ascii="Angsana New" w:hAnsi="Angsana New"/>
          <w:sz w:val="30"/>
          <w:szCs w:val="30"/>
          <w:cs/>
        </w:rPr>
        <w:t xml:space="preserve"> </w:t>
      </w:r>
      <w:r w:rsidR="005F0419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102631" w:rsidRDefault="00102631" w:rsidP="00102631">
      <w:pPr>
        <w:pStyle w:val="ListParagraph"/>
        <w:rPr>
          <w:rFonts w:ascii="Angsana New" w:hAnsi="Angsana New"/>
          <w:color w:val="000000"/>
          <w:sz w:val="30"/>
          <w:szCs w:val="30"/>
        </w:rPr>
      </w:pPr>
    </w:p>
    <w:p w:rsidR="00102631" w:rsidRDefault="00102631" w:rsidP="00102631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02847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บริษัทมีภาระผูกพันจากการซื้อเครื่องจักรเป็นจำนวนเงิน</w:t>
      </w:r>
      <w:r w:rsidR="00F936E0">
        <w:rPr>
          <w:rFonts w:ascii="Angsana New" w:hAnsi="Angsana New" w:hint="cs"/>
          <w:color w:val="000000"/>
          <w:sz w:val="30"/>
          <w:szCs w:val="30"/>
          <w:cs/>
        </w:rPr>
        <w:t>ประมาณ</w:t>
      </w:r>
      <w:r w:rsidRPr="00C0284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9.</w:t>
      </w:r>
      <w:r w:rsidR="00F936E0">
        <w:rPr>
          <w:rFonts w:ascii="Angsana New" w:hAnsi="Angsana New"/>
          <w:color w:val="000000"/>
          <w:sz w:val="30"/>
          <w:szCs w:val="30"/>
        </w:rPr>
        <w:t>9</w:t>
      </w:r>
      <w:r w:rsidRPr="00C02847">
        <w:rPr>
          <w:rFonts w:ascii="Angsana New" w:hAnsi="Angsana New"/>
          <w:color w:val="000000"/>
          <w:sz w:val="30"/>
          <w:szCs w:val="30"/>
        </w:rPr>
        <w:t xml:space="preserve"> </w:t>
      </w:r>
      <w:r w:rsidRPr="00C02847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:rsidR="00B74C64" w:rsidRDefault="00B74C64" w:rsidP="00102631">
      <w:pPr>
        <w:pStyle w:val="ListParagraph"/>
        <w:rPr>
          <w:rFonts w:ascii="Angsana New" w:hAnsi="Angsana New"/>
          <w:color w:val="000000"/>
          <w:sz w:val="30"/>
          <w:szCs w:val="30"/>
        </w:rPr>
      </w:pPr>
    </w:p>
    <w:p w:rsidR="00C758AF" w:rsidRPr="004F5042" w:rsidRDefault="00C758AF" w:rsidP="00C758AF">
      <w:pPr>
        <w:pStyle w:val="BodyText2"/>
        <w:numPr>
          <w:ilvl w:val="0"/>
          <w:numId w:val="18"/>
        </w:numPr>
        <w:spacing w:line="26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บริษัทมีสัญญา</w:t>
      </w:r>
      <w:r w:rsidR="00F936E0">
        <w:rPr>
          <w:rFonts w:ascii="Angsana New" w:hAnsi="Angsana New" w:hint="cs"/>
          <w:sz w:val="30"/>
          <w:szCs w:val="30"/>
          <w:cs/>
          <w:lang w:val="th-TH"/>
        </w:rPr>
        <w:t xml:space="preserve">ซื้อ -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ขายเงินตราต่างประเทศ</w:t>
      </w:r>
      <w:r w:rsidR="00F936E0">
        <w:rPr>
          <w:rFonts w:ascii="Angsana New" w:hAnsi="Angsana New" w:hint="cs"/>
          <w:sz w:val="30"/>
          <w:szCs w:val="30"/>
          <w:cs/>
          <w:lang w:val="th-TH"/>
        </w:rPr>
        <w:t>สกุล</w:t>
      </w:r>
      <w:r w:rsidR="00F936E0" w:rsidRPr="0031342C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ล่วงหน้าดังนี้</w:t>
      </w:r>
    </w:p>
    <w:p w:rsidR="00C758AF" w:rsidRPr="004F5042" w:rsidRDefault="00C758AF" w:rsidP="00C758AF">
      <w:pPr>
        <w:pStyle w:val="a2"/>
        <w:tabs>
          <w:tab w:val="clear" w:pos="1080"/>
        </w:tabs>
        <w:ind w:left="720"/>
        <w:jc w:val="thaiDistribute"/>
        <w:rPr>
          <w:rFonts w:ascii="Angsana New" w:hAnsi="Angsana New"/>
          <w:cs/>
          <w:lang w:val="en-US"/>
        </w:rPr>
      </w:pPr>
    </w:p>
    <w:tbl>
      <w:tblPr>
        <w:tblW w:w="9606" w:type="dxa"/>
        <w:tblInd w:w="567" w:type="dxa"/>
        <w:tblLook w:val="04A0"/>
      </w:tblPr>
      <w:tblGrid>
        <w:gridCol w:w="1951"/>
        <w:gridCol w:w="261"/>
        <w:gridCol w:w="1298"/>
        <w:gridCol w:w="284"/>
        <w:gridCol w:w="1276"/>
        <w:gridCol w:w="284"/>
        <w:gridCol w:w="1133"/>
        <w:gridCol w:w="283"/>
        <w:gridCol w:w="2836"/>
      </w:tblGrid>
      <w:tr w:rsidR="00E0612B" w:rsidRPr="004F5042" w:rsidTr="008F2A13">
        <w:tc>
          <w:tcPr>
            <w:tcW w:w="1951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0612B" w:rsidRPr="004F5042" w:rsidRDefault="00F936E0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ประเภทสัญญา</w:t>
            </w:r>
          </w:p>
        </w:tc>
        <w:tc>
          <w:tcPr>
            <w:tcW w:w="261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</w:t>
            </w:r>
          </w:p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คงที่</w:t>
            </w:r>
            <w:r w:rsidRPr="004F504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ระยะเวลาครบกำหนด</w:t>
            </w:r>
          </w:p>
        </w:tc>
      </w:tr>
      <w:tr w:rsidR="005C4BDD" w:rsidRPr="004F5042" w:rsidTr="005C4BDD">
        <w:tc>
          <w:tcPr>
            <w:tcW w:w="1951" w:type="dxa"/>
          </w:tcPr>
          <w:p w:rsidR="005C4BDD" w:rsidRPr="0031342C" w:rsidRDefault="00F936E0" w:rsidP="00F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61" w:type="dxa"/>
          </w:tcPr>
          <w:p w:rsidR="005C4BDD" w:rsidRPr="0031342C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:rsidR="005C4BDD" w:rsidRPr="0031342C" w:rsidRDefault="00F936E0" w:rsidP="0031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55,588</w:t>
            </w:r>
          </w:p>
        </w:tc>
        <w:tc>
          <w:tcPr>
            <w:tcW w:w="284" w:type="dxa"/>
          </w:tcPr>
          <w:p w:rsidR="005C4BDD" w:rsidRPr="0031342C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5C4BDD" w:rsidRPr="0031342C" w:rsidRDefault="00F936E0" w:rsidP="0031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84" w:type="dxa"/>
          </w:tcPr>
          <w:p w:rsidR="005C4BDD" w:rsidRPr="0031342C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5C4BDD" w:rsidRPr="0031342C" w:rsidRDefault="00F936E0" w:rsidP="0031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1,728</w:t>
            </w:r>
          </w:p>
        </w:tc>
        <w:tc>
          <w:tcPr>
            <w:tcW w:w="283" w:type="dxa"/>
          </w:tcPr>
          <w:p w:rsidR="005C4BDD" w:rsidRPr="0031342C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</w:tcPr>
          <w:p w:rsidR="005C4BDD" w:rsidRPr="0031342C" w:rsidRDefault="00F936E0" w:rsidP="0031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D77904" w:rsidRPr="00313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77904" w:rsidRPr="0031342C">
              <w:rPr>
                <w:rFonts w:ascii="Angsana New" w:hAnsi="Angsana New"/>
                <w:sz w:val="30"/>
                <w:szCs w:val="30"/>
              </w:rPr>
              <w:t>256</w:t>
            </w:r>
            <w:r w:rsidR="00CC3B96" w:rsidRPr="0031342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936E0" w:rsidRPr="004F5042" w:rsidTr="005C4BDD">
        <w:tc>
          <w:tcPr>
            <w:tcW w:w="1951" w:type="dxa"/>
          </w:tcPr>
          <w:p w:rsidR="00F936E0" w:rsidRPr="0031342C" w:rsidRDefault="00F936E0" w:rsidP="00961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61" w:type="dxa"/>
          </w:tcPr>
          <w:p w:rsidR="00F936E0" w:rsidRPr="0031342C" w:rsidRDefault="00F936E0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:rsidR="00F936E0" w:rsidRPr="0031342C" w:rsidRDefault="00F936E0" w:rsidP="0031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142,584</w:t>
            </w:r>
          </w:p>
        </w:tc>
        <w:tc>
          <w:tcPr>
            <w:tcW w:w="284" w:type="dxa"/>
          </w:tcPr>
          <w:p w:rsidR="00F936E0" w:rsidRPr="0031342C" w:rsidRDefault="00F936E0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F936E0" w:rsidRPr="0031342C" w:rsidRDefault="00F936E0" w:rsidP="0031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4,419</w:t>
            </w:r>
          </w:p>
        </w:tc>
        <w:tc>
          <w:tcPr>
            <w:tcW w:w="284" w:type="dxa"/>
          </w:tcPr>
          <w:p w:rsidR="00F936E0" w:rsidRPr="0031342C" w:rsidRDefault="00F936E0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F936E0" w:rsidRPr="0031342C" w:rsidRDefault="00F936E0" w:rsidP="0031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4,408</w:t>
            </w:r>
          </w:p>
        </w:tc>
        <w:tc>
          <w:tcPr>
            <w:tcW w:w="283" w:type="dxa"/>
          </w:tcPr>
          <w:p w:rsidR="00F936E0" w:rsidRPr="0031342C" w:rsidRDefault="00F936E0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</w:tcPr>
          <w:p w:rsidR="00F936E0" w:rsidRDefault="00F936E0" w:rsidP="00F9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 2561</w:t>
            </w:r>
          </w:p>
        </w:tc>
      </w:tr>
    </w:tbl>
    <w:p w:rsidR="009F4D6A" w:rsidRDefault="009F4D6A" w:rsidP="009F4D6A">
      <w:pPr>
        <w:pStyle w:val="a2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:rsidR="00E35E94" w:rsidRDefault="00E35E94" w:rsidP="009F4D6A">
      <w:pPr>
        <w:pStyle w:val="a2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:rsidR="00463967" w:rsidRPr="00CC1F67" w:rsidRDefault="00463967" w:rsidP="0046396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C1F67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463967" w:rsidRPr="00CC1F67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817481" w:rsidRDefault="00F31050" w:rsidP="00961F4E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61F4E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961F4E">
        <w:rPr>
          <w:rFonts w:ascii="Angsana New" w:hAnsi="Angsana New"/>
          <w:sz w:val="30"/>
          <w:szCs w:val="30"/>
        </w:rPr>
        <w:t xml:space="preserve">25 </w:t>
      </w:r>
      <w:r w:rsidRPr="00961F4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961F4E">
        <w:rPr>
          <w:rFonts w:ascii="Angsana New" w:hAnsi="Angsana New"/>
          <w:sz w:val="30"/>
          <w:szCs w:val="30"/>
        </w:rPr>
        <w:t xml:space="preserve">2561 </w:t>
      </w:r>
      <w:r w:rsidRPr="00961F4E">
        <w:rPr>
          <w:rFonts w:ascii="Angsana New" w:hAnsi="Angsana New" w:hint="cs"/>
          <w:sz w:val="30"/>
          <w:szCs w:val="30"/>
          <w:cs/>
        </w:rPr>
        <w:t>ผู้ถือหุ้นได้มีมติเป็นเอก</w:t>
      </w:r>
      <w:r w:rsidR="00961F4E">
        <w:rPr>
          <w:rFonts w:ascii="Angsana New" w:hAnsi="Angsana New" w:hint="cs"/>
          <w:sz w:val="30"/>
          <w:szCs w:val="30"/>
          <w:cs/>
        </w:rPr>
        <w:t>ฉันท์อนุมัติการประกาศ</w:t>
      </w:r>
      <w:r w:rsidR="00AC7E1C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961F4E">
        <w:rPr>
          <w:rFonts w:ascii="Angsana New" w:hAnsi="Angsana New" w:hint="cs"/>
          <w:sz w:val="30"/>
          <w:szCs w:val="30"/>
          <w:cs/>
        </w:rPr>
        <w:t>จ่ายเงินปั</w:t>
      </w:r>
      <w:r w:rsidRPr="00961F4E">
        <w:rPr>
          <w:rFonts w:ascii="Angsana New" w:hAnsi="Angsana New" w:hint="cs"/>
          <w:sz w:val="30"/>
          <w:szCs w:val="30"/>
          <w:cs/>
        </w:rPr>
        <w:t xml:space="preserve">ผลจากผลการดำเนินงานปี </w:t>
      </w:r>
      <w:r w:rsidRPr="00961F4E">
        <w:rPr>
          <w:rFonts w:ascii="Angsana New" w:hAnsi="Angsana New"/>
          <w:sz w:val="30"/>
          <w:szCs w:val="30"/>
        </w:rPr>
        <w:t xml:space="preserve">2560 </w:t>
      </w:r>
      <w:r w:rsidRPr="00961F4E">
        <w:rPr>
          <w:rFonts w:ascii="Angsana New" w:hAnsi="Angsana New" w:hint="cs"/>
          <w:sz w:val="30"/>
          <w:szCs w:val="30"/>
          <w:cs/>
        </w:rPr>
        <w:t>ในอัตราหุ้นละประมาณ 0.0</w:t>
      </w:r>
      <w:r w:rsidR="00AC7E1C">
        <w:rPr>
          <w:rFonts w:ascii="Angsana New" w:hAnsi="Angsana New" w:hint="cs"/>
          <w:sz w:val="30"/>
          <w:szCs w:val="30"/>
          <w:cs/>
        </w:rPr>
        <w:t>603</w:t>
      </w:r>
      <w:r w:rsidRPr="00961F4E">
        <w:rPr>
          <w:rFonts w:ascii="Angsana New" w:hAnsi="Angsana New"/>
          <w:sz w:val="30"/>
          <w:szCs w:val="30"/>
        </w:rPr>
        <w:t xml:space="preserve"> </w:t>
      </w:r>
      <w:r w:rsidRPr="00961F4E">
        <w:rPr>
          <w:rFonts w:ascii="Angsana New" w:hAnsi="Angsana New" w:hint="cs"/>
          <w:sz w:val="30"/>
          <w:szCs w:val="30"/>
          <w:cs/>
        </w:rPr>
        <w:t xml:space="preserve">บาทเป็นเงินรวมประมาณ </w:t>
      </w:r>
      <w:r w:rsidR="00AC7E1C">
        <w:rPr>
          <w:rFonts w:ascii="Angsana New" w:hAnsi="Angsana New" w:hint="cs"/>
          <w:sz w:val="30"/>
          <w:szCs w:val="30"/>
          <w:cs/>
        </w:rPr>
        <w:t>52.0</w:t>
      </w:r>
      <w:r w:rsidRPr="00961F4E">
        <w:rPr>
          <w:rFonts w:ascii="Angsana New" w:hAnsi="Angsana New" w:hint="cs"/>
          <w:sz w:val="30"/>
          <w:szCs w:val="30"/>
          <w:cs/>
        </w:rPr>
        <w:t xml:space="preserve"> ล้านบาทให้แก่ผู้ถือหุ้น</w:t>
      </w:r>
      <w:r w:rsidRPr="00961F4E">
        <w:rPr>
          <w:rFonts w:ascii="Angsana New" w:hAnsi="Angsana New"/>
          <w:sz w:val="30"/>
          <w:szCs w:val="30"/>
          <w:cs/>
        </w:rPr>
        <w:t>โดย</w:t>
      </w:r>
      <w:r w:rsidR="00817481" w:rsidRPr="00961F4E">
        <w:rPr>
          <w:rFonts w:ascii="Angsana New" w:hAnsi="Angsana New" w:hint="cs"/>
          <w:spacing w:val="-2"/>
          <w:sz w:val="30"/>
          <w:szCs w:val="30"/>
          <w:cs/>
        </w:rPr>
        <w:t>จ่ายจากกิจการที่ได้รับการส่งเสริมการลงทุนและกิจการที่ไม่ได้รับการส่งเสริม</w:t>
      </w:r>
      <w:r w:rsidR="00AC7E1C">
        <w:rPr>
          <w:rFonts w:ascii="Angsana New" w:hAnsi="Angsana New" w:hint="cs"/>
          <w:spacing w:val="-2"/>
          <w:sz w:val="30"/>
          <w:szCs w:val="30"/>
          <w:cs/>
        </w:rPr>
        <w:t xml:space="preserve">               </w:t>
      </w:r>
      <w:r w:rsidR="00817481" w:rsidRPr="00961F4E">
        <w:rPr>
          <w:rFonts w:ascii="Angsana New" w:hAnsi="Angsana New" w:hint="cs"/>
          <w:spacing w:val="-2"/>
          <w:sz w:val="30"/>
          <w:szCs w:val="30"/>
          <w:cs/>
        </w:rPr>
        <w:t xml:space="preserve">การลงทุนเป็นจำนวนเงิน </w:t>
      </w:r>
      <w:r w:rsidR="00817481" w:rsidRPr="00961F4E">
        <w:rPr>
          <w:rFonts w:ascii="Angsana New" w:hAnsi="Angsana New"/>
          <w:spacing w:val="-2"/>
          <w:sz w:val="30"/>
          <w:szCs w:val="30"/>
        </w:rPr>
        <w:t>0.01</w:t>
      </w:r>
      <w:r w:rsidR="00E11F94" w:rsidRPr="00961F4E">
        <w:rPr>
          <w:rFonts w:ascii="Angsana New" w:hAnsi="Angsana New"/>
          <w:spacing w:val="-2"/>
          <w:sz w:val="30"/>
          <w:szCs w:val="30"/>
        </w:rPr>
        <w:t>73</w:t>
      </w:r>
      <w:r w:rsidR="00817481" w:rsidRPr="00961F4E">
        <w:rPr>
          <w:rFonts w:ascii="Angsana New" w:hAnsi="Angsana New"/>
          <w:spacing w:val="-2"/>
          <w:sz w:val="30"/>
          <w:szCs w:val="30"/>
        </w:rPr>
        <w:t xml:space="preserve"> </w:t>
      </w:r>
      <w:r w:rsidR="00817481" w:rsidRPr="00961F4E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AC7E1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17481" w:rsidRPr="00961F4E">
        <w:rPr>
          <w:rFonts w:ascii="Angsana New" w:hAnsi="Angsana New" w:hint="cs"/>
          <w:spacing w:val="-2"/>
          <w:sz w:val="30"/>
          <w:szCs w:val="30"/>
          <w:cs/>
        </w:rPr>
        <w:t xml:space="preserve">ต่อหุ้นและ </w:t>
      </w:r>
      <w:r w:rsidR="00817481" w:rsidRPr="00961F4E">
        <w:rPr>
          <w:rFonts w:ascii="Angsana New" w:hAnsi="Angsana New"/>
          <w:spacing w:val="-2"/>
          <w:sz w:val="30"/>
          <w:szCs w:val="30"/>
        </w:rPr>
        <w:t>0.0</w:t>
      </w:r>
      <w:r w:rsidR="00E11F94" w:rsidRPr="00961F4E">
        <w:rPr>
          <w:rFonts w:ascii="Angsana New" w:hAnsi="Angsana New"/>
          <w:spacing w:val="-2"/>
          <w:sz w:val="30"/>
          <w:szCs w:val="30"/>
        </w:rPr>
        <w:t>4</w:t>
      </w:r>
      <w:r w:rsidR="00817481" w:rsidRPr="00961F4E">
        <w:rPr>
          <w:rFonts w:ascii="Angsana New" w:hAnsi="Angsana New"/>
          <w:spacing w:val="-2"/>
          <w:sz w:val="30"/>
          <w:szCs w:val="30"/>
        </w:rPr>
        <w:t>3</w:t>
      </w:r>
      <w:r w:rsidR="00E11F94" w:rsidRPr="00961F4E">
        <w:rPr>
          <w:rFonts w:ascii="Angsana New" w:hAnsi="Angsana New"/>
          <w:spacing w:val="-2"/>
          <w:sz w:val="30"/>
          <w:szCs w:val="30"/>
        </w:rPr>
        <w:t>0</w:t>
      </w:r>
      <w:r w:rsidR="00817481" w:rsidRPr="00961F4E">
        <w:rPr>
          <w:rFonts w:ascii="Angsana New" w:hAnsi="Angsana New"/>
          <w:spacing w:val="-2"/>
          <w:sz w:val="30"/>
          <w:szCs w:val="30"/>
        </w:rPr>
        <w:t xml:space="preserve"> </w:t>
      </w:r>
      <w:r w:rsidR="00817481" w:rsidRPr="00961F4E">
        <w:rPr>
          <w:rFonts w:ascii="Angsana New" w:hAnsi="Angsana New" w:hint="cs"/>
          <w:spacing w:val="-2"/>
          <w:sz w:val="30"/>
          <w:szCs w:val="30"/>
          <w:cs/>
        </w:rPr>
        <w:t>บาทต่อหุ้น ตามลำดับ และกำหนดวัน</w:t>
      </w:r>
      <w:r w:rsidR="00817481" w:rsidRPr="00961F4E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="00817481" w:rsidRPr="00961F4E">
        <w:rPr>
          <w:rFonts w:ascii="Angsana New" w:hAnsi="Angsana New" w:hint="cs"/>
          <w:spacing w:val="-2"/>
          <w:sz w:val="30"/>
          <w:szCs w:val="30"/>
          <w:cs/>
        </w:rPr>
        <w:t>ดังกล่าวใน</w:t>
      </w:r>
      <w:r w:rsidR="00817481" w:rsidRPr="00961F4E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817481" w:rsidRPr="00961F4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11F94" w:rsidRPr="00961F4E">
        <w:rPr>
          <w:rFonts w:ascii="Angsana New" w:hAnsi="Angsana New"/>
          <w:spacing w:val="-2"/>
          <w:sz w:val="30"/>
          <w:szCs w:val="30"/>
        </w:rPr>
        <w:t>24</w:t>
      </w:r>
      <w:r w:rsidR="00817481" w:rsidRPr="00961F4E">
        <w:rPr>
          <w:rFonts w:ascii="Angsana New" w:hAnsi="Angsana New"/>
          <w:spacing w:val="-2"/>
          <w:sz w:val="30"/>
          <w:szCs w:val="30"/>
        </w:rPr>
        <w:t xml:space="preserve"> </w:t>
      </w:r>
      <w:r w:rsidR="00817481" w:rsidRPr="00961F4E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="00E11F94" w:rsidRPr="00961F4E">
        <w:rPr>
          <w:rFonts w:ascii="Angsana New" w:hAnsi="Angsana New"/>
          <w:spacing w:val="-2"/>
          <w:sz w:val="30"/>
          <w:szCs w:val="30"/>
        </w:rPr>
        <w:t>2561</w:t>
      </w:r>
      <w:r w:rsidR="00817481" w:rsidRPr="00961F4E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AC7E1C" w:rsidRDefault="00AC7E1C" w:rsidP="00AC7E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C7E1C" w:rsidRDefault="00AC7E1C" w:rsidP="00AC7E1C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C7E1C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ในที่ประชุมวิสามัญผู้ถือหุ้นของ</w:t>
      </w:r>
      <w:r w:rsidRPr="009629B9">
        <w:rPr>
          <w:rFonts w:ascii="Angsana New" w:hAnsi="Angsana New"/>
          <w:sz w:val="29"/>
          <w:szCs w:val="29"/>
          <w:cs/>
        </w:rPr>
        <w:t xml:space="preserve">บริษัท อีซีเอฟ </w:t>
      </w:r>
      <w:r w:rsidR="00D84EEF">
        <w:rPr>
          <w:rFonts w:ascii="Angsana New" w:hAnsi="Angsana New" w:hint="cs"/>
          <w:sz w:val="29"/>
          <w:szCs w:val="29"/>
          <w:cs/>
        </w:rPr>
        <w:t>เพาเวอร์</w:t>
      </w:r>
      <w:r w:rsidRPr="009629B9">
        <w:rPr>
          <w:rFonts w:ascii="Angsana New" w:hAnsi="Angsana New"/>
          <w:sz w:val="29"/>
          <w:szCs w:val="29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7E1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(“</w:t>
      </w:r>
      <w:r w:rsidRPr="00AC7E1C">
        <w:rPr>
          <w:rFonts w:ascii="Angsana New" w:hAnsi="Angsana New"/>
          <w:sz w:val="30"/>
          <w:szCs w:val="30"/>
        </w:rPr>
        <w:t>ECF-P</w:t>
      </w:r>
      <w:r>
        <w:rPr>
          <w:rFonts w:ascii="Angsana New" w:hAnsi="Angsana New"/>
          <w:sz w:val="30"/>
          <w:szCs w:val="30"/>
        </w:rPr>
        <w:t>”)</w:t>
      </w:r>
      <w:r w:rsidRPr="00AC7E1C">
        <w:rPr>
          <w:rFonts w:ascii="Angsana New" w:hAnsi="Angsana New"/>
          <w:sz w:val="30"/>
          <w:szCs w:val="30"/>
        </w:rPr>
        <w:t xml:space="preserve"> </w:t>
      </w:r>
      <w:r w:rsidRPr="00AC7E1C">
        <w:rPr>
          <w:rFonts w:ascii="Angsana New" w:hAnsi="Angsana New" w:hint="cs"/>
          <w:sz w:val="30"/>
          <w:szCs w:val="30"/>
          <w:cs/>
        </w:rPr>
        <w:t xml:space="preserve">เมื่อวันที่ 12 เมษายน </w:t>
      </w:r>
      <w:r w:rsidRPr="00AC7E1C">
        <w:rPr>
          <w:rFonts w:ascii="Angsana New" w:hAnsi="Angsana New"/>
          <w:sz w:val="30"/>
          <w:szCs w:val="30"/>
        </w:rPr>
        <w:t>2561</w:t>
      </w:r>
      <w:r w:rsidRPr="00AC7E1C">
        <w:rPr>
          <w:rFonts w:ascii="Angsana New" w:hAnsi="Angsana New" w:hint="cs"/>
          <w:sz w:val="30"/>
          <w:szCs w:val="30"/>
          <w:cs/>
        </w:rPr>
        <w:t xml:space="preserve"> ผู้ถือหุ้นได้มีมติเป็นเอกฉันท์อนุมัติการเพิ่มทุนจดทะเบียนของ </w:t>
      </w:r>
      <w:r w:rsidRPr="00AC7E1C">
        <w:rPr>
          <w:rFonts w:ascii="Angsana New" w:hAnsi="Angsana New"/>
          <w:sz w:val="30"/>
          <w:szCs w:val="30"/>
        </w:rPr>
        <w:t>ECF-P</w:t>
      </w:r>
      <w:r w:rsidRPr="00AC7E1C">
        <w:rPr>
          <w:rFonts w:ascii="Angsana New" w:hAnsi="Angsana New" w:hint="cs"/>
          <w:sz w:val="30"/>
          <w:szCs w:val="30"/>
          <w:cs/>
        </w:rPr>
        <w:t xml:space="preserve"> จำนวน 25</w:t>
      </w:r>
      <w:r w:rsidRPr="00AC7E1C">
        <w:rPr>
          <w:rFonts w:ascii="Angsana New" w:hAnsi="Angsana New"/>
          <w:sz w:val="30"/>
          <w:szCs w:val="30"/>
        </w:rPr>
        <w:t xml:space="preserve"> </w:t>
      </w:r>
      <w:r w:rsidRPr="00AC7E1C">
        <w:rPr>
          <w:rFonts w:ascii="Angsana New" w:hAnsi="Angsana New" w:hint="cs"/>
          <w:sz w:val="30"/>
          <w:szCs w:val="30"/>
          <w:cs/>
        </w:rPr>
        <w:t xml:space="preserve">ล้านบาท (จากเดิมประมาณ </w:t>
      </w:r>
      <w:r w:rsidRPr="00AC7E1C">
        <w:rPr>
          <w:rFonts w:ascii="Angsana New" w:hAnsi="Angsana New"/>
          <w:sz w:val="30"/>
          <w:szCs w:val="30"/>
        </w:rPr>
        <w:t>522.</w:t>
      </w:r>
      <w:r>
        <w:rPr>
          <w:rFonts w:ascii="Angsana New" w:hAnsi="Angsana New"/>
          <w:sz w:val="30"/>
          <w:szCs w:val="30"/>
        </w:rPr>
        <w:t>7</w:t>
      </w:r>
      <w:r w:rsidRPr="00AC7E1C">
        <w:rPr>
          <w:rFonts w:ascii="Angsana New" w:hAnsi="Angsana New"/>
          <w:sz w:val="30"/>
          <w:szCs w:val="30"/>
        </w:rPr>
        <w:t xml:space="preserve"> </w:t>
      </w:r>
      <w:r w:rsidRPr="00AC7E1C">
        <w:rPr>
          <w:rFonts w:ascii="Angsana New" w:hAnsi="Angsana New" w:hint="cs"/>
          <w:sz w:val="30"/>
          <w:szCs w:val="30"/>
          <w:cs/>
        </w:rPr>
        <w:t>ล้านบาทเป็น</w:t>
      </w:r>
      <w:r w:rsidRPr="00AC7E1C">
        <w:rPr>
          <w:rFonts w:ascii="Angsana New" w:hAnsi="Angsana New"/>
          <w:sz w:val="30"/>
          <w:szCs w:val="30"/>
        </w:rPr>
        <w:t xml:space="preserve"> 547.</w:t>
      </w:r>
      <w:r>
        <w:rPr>
          <w:rFonts w:ascii="Angsana New" w:hAnsi="Angsana New"/>
          <w:sz w:val="30"/>
          <w:szCs w:val="30"/>
        </w:rPr>
        <w:t>7</w:t>
      </w:r>
      <w:r w:rsidRPr="00AC7E1C">
        <w:rPr>
          <w:rFonts w:ascii="Angsana New" w:hAnsi="Angsana New"/>
          <w:sz w:val="30"/>
          <w:szCs w:val="30"/>
        </w:rPr>
        <w:t xml:space="preserve"> </w:t>
      </w:r>
      <w:r w:rsidRPr="00AC7E1C">
        <w:rPr>
          <w:rFonts w:ascii="Angsana New" w:hAnsi="Angsana New" w:hint="cs"/>
          <w:sz w:val="30"/>
          <w:szCs w:val="30"/>
          <w:cs/>
        </w:rPr>
        <w:t>ล้านบาท) โดย</w:t>
      </w:r>
      <w:r w:rsidRPr="00AC7E1C">
        <w:rPr>
          <w:rFonts w:ascii="Angsana New" w:hAnsi="Angsana New"/>
          <w:sz w:val="30"/>
          <w:szCs w:val="30"/>
        </w:rPr>
        <w:t xml:space="preserve"> ECF-P </w:t>
      </w:r>
      <w:r w:rsidRPr="00AC7E1C">
        <w:rPr>
          <w:rFonts w:ascii="Angsana New" w:hAnsi="Angsana New" w:hint="cs"/>
          <w:sz w:val="30"/>
          <w:szCs w:val="30"/>
          <w:cs/>
        </w:rPr>
        <w:t>ได้ดำเนินการเพิ่มทุนและ</w:t>
      </w:r>
      <w:r w:rsidRPr="00AC7E1C">
        <w:rPr>
          <w:rFonts w:ascii="Angsana New" w:hAnsi="Angsana New"/>
          <w:sz w:val="30"/>
          <w:szCs w:val="30"/>
          <w:cs/>
        </w:rPr>
        <w:t>จดทะเบียนการเพิ่มทุนนี้กับกระทรวงพาณิชย์เมื่อวันที่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7E1C">
        <w:rPr>
          <w:rFonts w:ascii="Angsana New" w:hAnsi="Angsana New" w:hint="cs"/>
          <w:sz w:val="30"/>
          <w:szCs w:val="30"/>
          <w:cs/>
        </w:rPr>
        <w:t>24 เมษายน 2561</w:t>
      </w:r>
      <w:r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AC7E1C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AC7E1C">
        <w:rPr>
          <w:rFonts w:ascii="Angsana New" w:hAnsi="Angsana New"/>
          <w:sz w:val="30"/>
          <w:szCs w:val="30"/>
        </w:rPr>
        <w:t xml:space="preserve">31 </w:t>
      </w:r>
      <w:r w:rsidRPr="00AC7E1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C7E1C">
        <w:rPr>
          <w:rFonts w:ascii="Angsana New" w:hAnsi="Angsana New"/>
          <w:sz w:val="30"/>
          <w:szCs w:val="30"/>
        </w:rPr>
        <w:t xml:space="preserve">2561 </w:t>
      </w:r>
      <w:r w:rsidRPr="00AC7E1C">
        <w:rPr>
          <w:rFonts w:ascii="Angsana New" w:hAnsi="Angsana New" w:hint="cs"/>
          <w:sz w:val="30"/>
          <w:szCs w:val="30"/>
          <w:cs/>
        </w:rPr>
        <w:t>บริษัทได้จ่ายเงินล่วงหน้าค่าหุ้นสำหรับการเพิ่มทุน</w:t>
      </w:r>
      <w:r>
        <w:rPr>
          <w:rFonts w:ascii="Angsana New" w:hAnsi="Angsana New" w:hint="cs"/>
          <w:sz w:val="30"/>
          <w:szCs w:val="30"/>
          <w:cs/>
        </w:rPr>
        <w:t>นี้</w:t>
      </w:r>
      <w:r w:rsidRPr="00AC7E1C">
        <w:rPr>
          <w:rFonts w:ascii="Angsana New" w:hAnsi="Angsana New" w:hint="cs"/>
          <w:sz w:val="30"/>
          <w:szCs w:val="30"/>
          <w:cs/>
        </w:rPr>
        <w:t>ให้แก่</w:t>
      </w:r>
      <w:r w:rsidRPr="00AC7E1C">
        <w:rPr>
          <w:rFonts w:ascii="Angsana New" w:hAnsi="Angsana New"/>
          <w:sz w:val="30"/>
          <w:szCs w:val="30"/>
          <w:cs/>
        </w:rPr>
        <w:t xml:space="preserve"> </w:t>
      </w:r>
      <w:r w:rsidRPr="00AC7E1C">
        <w:rPr>
          <w:rFonts w:ascii="Angsana New" w:hAnsi="Angsana New"/>
          <w:sz w:val="30"/>
          <w:szCs w:val="30"/>
        </w:rPr>
        <w:t xml:space="preserve">ECF-P </w:t>
      </w:r>
      <w:r w:rsidRPr="00AC7E1C">
        <w:rPr>
          <w:rFonts w:ascii="Angsana New" w:hAnsi="Angsana New" w:hint="cs"/>
          <w:sz w:val="30"/>
          <w:szCs w:val="30"/>
          <w:cs/>
        </w:rPr>
        <w:t>แล้ว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AC7E1C">
        <w:rPr>
          <w:rFonts w:ascii="Angsana New" w:hAnsi="Angsana New" w:hint="cs"/>
          <w:sz w:val="30"/>
          <w:szCs w:val="30"/>
          <w:cs/>
        </w:rPr>
        <w:t>จำนวน</w:t>
      </w:r>
      <w:r w:rsidRPr="00AC7E1C">
        <w:rPr>
          <w:rFonts w:ascii="Angsana New" w:hAnsi="Angsana New"/>
          <w:sz w:val="30"/>
          <w:szCs w:val="30"/>
        </w:rPr>
        <w:t xml:space="preserve"> 25 </w:t>
      </w:r>
      <w:r w:rsidRPr="00AC7E1C">
        <w:rPr>
          <w:rFonts w:ascii="Angsana New" w:hAnsi="Angsana New" w:hint="cs"/>
          <w:sz w:val="30"/>
          <w:szCs w:val="30"/>
          <w:cs/>
        </w:rPr>
        <w:t>ล้านบาท</w:t>
      </w:r>
    </w:p>
    <w:p w:rsidR="00B45DD2" w:rsidRPr="00B45DD2" w:rsidRDefault="00B45DD2" w:rsidP="00B45DD2">
      <w:pPr>
        <w:pStyle w:val="ListParagraph"/>
        <w:rPr>
          <w:rFonts w:ascii="Angsana New" w:hAnsi="Angsana New"/>
          <w:sz w:val="30"/>
          <w:szCs w:val="30"/>
          <w:cs/>
        </w:rPr>
      </w:pPr>
    </w:p>
    <w:p w:rsidR="00B45DD2" w:rsidRPr="00422AC3" w:rsidRDefault="00B45DD2" w:rsidP="00973268">
      <w:pPr>
        <w:pStyle w:val="a"/>
        <w:numPr>
          <w:ilvl w:val="0"/>
          <w:numId w:val="41"/>
        </w:numPr>
        <w:tabs>
          <w:tab w:val="clear" w:pos="1080"/>
        </w:tabs>
        <w:spacing w:line="240" w:lineRule="atLeast"/>
        <w:ind w:left="567" w:hanging="567"/>
        <w:jc w:val="thaiDistribute"/>
        <w:rPr>
          <w:rFonts w:ascii="Angsana New" w:hAnsi="Angsana New"/>
          <w:lang w:val="en-US"/>
        </w:rPr>
      </w:pPr>
      <w:r>
        <w:rPr>
          <w:rFonts w:ascii="Angsana New" w:eastAsia="Cordia New" w:hAnsi="Angsana New" w:hint="cs"/>
          <w:cs/>
          <w:lang w:val="en-US"/>
        </w:rPr>
        <w:t>เมื่อ</w:t>
      </w:r>
      <w:r w:rsidRPr="00F54766">
        <w:rPr>
          <w:rFonts w:ascii="Angsana New" w:eastAsia="Cordia New" w:hAnsi="Angsana New" w:hint="cs"/>
          <w:cs/>
          <w:lang w:val="en-US"/>
        </w:rPr>
        <w:t>วันที่</w:t>
      </w:r>
      <w:r w:rsidR="00F54766" w:rsidRPr="00F54766">
        <w:rPr>
          <w:rFonts w:ascii="Angsana New" w:eastAsia="Cordia New" w:hAnsi="Angsana New" w:hint="cs"/>
          <w:cs/>
          <w:lang w:val="en-US"/>
        </w:rPr>
        <w:t xml:space="preserve"> </w:t>
      </w:r>
      <w:r w:rsidRPr="00F54766">
        <w:rPr>
          <w:rFonts w:ascii="Angsana New" w:eastAsia="Cordia New" w:hAnsi="Angsana New" w:hint="cs"/>
          <w:cs/>
          <w:lang w:val="en-US"/>
        </w:rPr>
        <w:t>2</w:t>
      </w:r>
      <w:r w:rsidR="00524A72">
        <w:rPr>
          <w:rFonts w:ascii="Angsana New" w:eastAsia="Cordia New" w:hAnsi="Angsana New"/>
          <w:lang w:val="en-US"/>
        </w:rPr>
        <w:t>3</w:t>
      </w:r>
      <w:r w:rsidRPr="00F54766">
        <w:rPr>
          <w:rFonts w:ascii="Angsana New" w:eastAsia="Cordia New" w:hAnsi="Angsana New" w:hint="cs"/>
          <w:cs/>
          <w:lang w:val="en-US"/>
        </w:rPr>
        <w:t xml:space="preserve"> เมษายน 2561 บริษัทได้รับชำระเงินค่าหุ้นจากการใช้สิทธิจำนวน </w:t>
      </w:r>
      <w:r w:rsidR="00F54766" w:rsidRPr="00F54766">
        <w:rPr>
          <w:rFonts w:ascii="Angsana New" w:eastAsia="Cordia New" w:hAnsi="Angsana New" w:hint="cs"/>
          <w:cs/>
          <w:lang w:val="en-US"/>
        </w:rPr>
        <w:t xml:space="preserve">7,900,000 </w:t>
      </w:r>
      <w:r w:rsidRPr="00F54766">
        <w:rPr>
          <w:rFonts w:ascii="Angsana New" w:eastAsia="Cordia New" w:hAnsi="Angsana New" w:hint="cs"/>
          <w:cs/>
          <w:lang w:val="en-US"/>
        </w:rPr>
        <w:t>หุ้นภายใต้</w:t>
      </w:r>
      <w:r w:rsidRPr="00F54766">
        <w:rPr>
          <w:rFonts w:ascii="Angsana New" w:eastAsia="Cordia New" w:hAnsi="Angsana New" w:hint="cs"/>
          <w:cs/>
        </w:rPr>
        <w:t>การเพิ่มทุนแบบมอบอำนาจทั่วไป (</w:t>
      </w:r>
      <w:r w:rsidRPr="00F54766">
        <w:rPr>
          <w:rFonts w:ascii="Angsana New" w:eastAsia="Cordia New" w:hAnsi="Angsana New"/>
          <w:lang w:val="en-US"/>
        </w:rPr>
        <w:t>General Mandate)</w:t>
      </w:r>
      <w:r w:rsidRPr="00F54766">
        <w:rPr>
          <w:rFonts w:ascii="Angsana New" w:eastAsia="Cordia New" w:hAnsi="Angsana New" w:hint="cs"/>
          <w:cs/>
          <w:lang w:val="en-US"/>
        </w:rPr>
        <w:t xml:space="preserve"> เพื่อเสนอขายให้แก่บุคคลในวงจำกัด </w:t>
      </w:r>
      <w:r w:rsidRPr="00F54766">
        <w:rPr>
          <w:rFonts w:ascii="Angsana New" w:eastAsia="Cordia New" w:hAnsi="Angsana New"/>
          <w:lang w:val="en-US"/>
        </w:rPr>
        <w:t xml:space="preserve">(Private Placement) </w:t>
      </w:r>
      <w:r w:rsidRPr="00F54766">
        <w:rPr>
          <w:rFonts w:ascii="Angsana New" w:eastAsia="Cordia New" w:hAnsi="Angsana New" w:hint="cs"/>
          <w:cs/>
          <w:lang w:val="en-US"/>
        </w:rPr>
        <w:t xml:space="preserve">จำนวนไม่เกิน </w:t>
      </w:r>
      <w:r w:rsidR="00F54766" w:rsidRPr="00F54766">
        <w:rPr>
          <w:rFonts w:ascii="Angsana New" w:eastAsia="Cordia New" w:hAnsi="Angsana New" w:hint="cs"/>
          <w:cs/>
          <w:lang w:val="en-US"/>
        </w:rPr>
        <w:t>47,675,178</w:t>
      </w:r>
      <w:r w:rsidRPr="00F54766">
        <w:rPr>
          <w:rFonts w:ascii="Angsana New" w:eastAsia="Cordia New" w:hAnsi="Angsana New"/>
          <w:lang w:val="en-US"/>
        </w:rPr>
        <w:t xml:space="preserve"> </w:t>
      </w:r>
      <w:r w:rsidRPr="00F54766">
        <w:rPr>
          <w:rFonts w:ascii="Angsana New" w:eastAsia="Cordia New" w:hAnsi="Angsana New" w:hint="cs"/>
          <w:cs/>
          <w:lang w:val="en-US"/>
        </w:rPr>
        <w:t>หุ้นให้แ</w:t>
      </w:r>
      <w:r>
        <w:rPr>
          <w:rFonts w:ascii="Angsana New" w:eastAsia="Cordia New" w:hAnsi="Angsana New" w:hint="cs"/>
          <w:cs/>
          <w:lang w:val="en-US"/>
        </w:rPr>
        <w:t>ก่</w:t>
      </w:r>
      <w:r w:rsidR="00F54766">
        <w:rPr>
          <w:rFonts w:ascii="Angsana New" w:eastAsia="Cordia New" w:hAnsi="Angsana New" w:hint="cs"/>
          <w:cs/>
          <w:lang w:val="en-US"/>
        </w:rPr>
        <w:t>บุคคลที่ไม่เกี่ยวข้องกัน 3 ราย</w:t>
      </w:r>
      <w:r>
        <w:rPr>
          <w:rFonts w:ascii="Angsana New" w:eastAsia="Cordia New" w:hAnsi="Angsana New" w:hint="cs"/>
          <w:cs/>
          <w:lang w:val="en-US"/>
        </w:rPr>
        <w:t xml:space="preserve">เป็นจำนวนเงินประมาณ </w:t>
      </w:r>
      <w:r w:rsidR="00F54766">
        <w:rPr>
          <w:rFonts w:ascii="Angsana New" w:eastAsia="Cordia New" w:hAnsi="Angsana New" w:hint="cs"/>
          <w:cs/>
          <w:lang w:val="en-US"/>
        </w:rPr>
        <w:t>49.1</w:t>
      </w:r>
      <w:r>
        <w:rPr>
          <w:rFonts w:ascii="Angsana New" w:eastAsia="Cordia New" w:hAnsi="Angsana New" w:hint="cs"/>
          <w:cs/>
          <w:lang w:val="en-US"/>
        </w:rPr>
        <w:t xml:space="preserve"> ล้านบาท (หุ้นละ </w:t>
      </w:r>
      <w:r w:rsidR="00F54766">
        <w:rPr>
          <w:rFonts w:ascii="Angsana New" w:eastAsia="Cordia New" w:hAnsi="Angsana New" w:hint="cs"/>
          <w:cs/>
          <w:lang w:val="en-US"/>
        </w:rPr>
        <w:t>6.22</w:t>
      </w:r>
      <w:r>
        <w:rPr>
          <w:rFonts w:ascii="Angsana New" w:eastAsia="Cordia New" w:hAnsi="Angsana New" w:hint="cs"/>
          <w:cs/>
          <w:lang w:val="en-US"/>
        </w:rPr>
        <w:t xml:space="preserve"> บาทซึ่งประกอบด้วยทุนที่ชำระแล้วจำนวน</w:t>
      </w:r>
      <w:r w:rsidR="004359E2">
        <w:rPr>
          <w:rFonts w:ascii="Angsana New" w:eastAsia="Cordia New" w:hAnsi="Angsana New" w:hint="cs"/>
          <w:cs/>
          <w:lang w:val="en-US"/>
        </w:rPr>
        <w:t>ประมาณ</w:t>
      </w:r>
      <w:r>
        <w:rPr>
          <w:rFonts w:ascii="Angsana New" w:eastAsia="Cordia New" w:hAnsi="Angsana New" w:hint="cs"/>
          <w:cs/>
          <w:lang w:val="en-US"/>
        </w:rPr>
        <w:t xml:space="preserve"> </w:t>
      </w:r>
      <w:r w:rsidR="00F54766">
        <w:rPr>
          <w:rFonts w:ascii="Angsana New" w:eastAsia="Cordia New" w:hAnsi="Angsana New" w:hint="cs"/>
          <w:cs/>
          <w:lang w:val="en-US"/>
        </w:rPr>
        <w:t>2.0</w:t>
      </w:r>
      <w:r>
        <w:rPr>
          <w:rFonts w:ascii="Angsana New" w:eastAsia="Cordia New" w:hAnsi="Angsana New" w:hint="cs"/>
          <w:cs/>
          <w:lang w:val="en-US"/>
        </w:rPr>
        <w:t xml:space="preserve"> ล้านบาทและส่วนเกินมูลค่าหุ้นจำนวนประมาณ </w:t>
      </w:r>
      <w:r w:rsidR="00F54766">
        <w:rPr>
          <w:rFonts w:ascii="Angsana New" w:eastAsia="Cordia New" w:hAnsi="Angsana New" w:hint="cs"/>
          <w:cs/>
          <w:lang w:val="en-US"/>
        </w:rPr>
        <w:t>47.1</w:t>
      </w:r>
      <w:r>
        <w:rPr>
          <w:rFonts w:ascii="Angsana New" w:eastAsia="Cordia New" w:hAnsi="Angsana New" w:hint="cs"/>
          <w:cs/>
          <w:lang w:val="en-US"/>
        </w:rPr>
        <w:t xml:space="preserve"> ล้านบาท) บริษัทได้จดทะเบียนทุนที่ออกและชำระแล้วในส่วนนี้กับกระทรวงพาณิชย์เมื่อวันที่ </w:t>
      </w:r>
      <w:r w:rsidR="00C87B58">
        <w:rPr>
          <w:rFonts w:ascii="Angsana New" w:eastAsia="Cordia New" w:hAnsi="Angsana New" w:hint="cs"/>
          <w:cs/>
          <w:lang w:val="en-US"/>
        </w:rPr>
        <w:t>26 เมษายน 2561</w:t>
      </w:r>
    </w:p>
    <w:p w:rsidR="00B45DD2" w:rsidRPr="00AC7E1C" w:rsidRDefault="00B45DD2" w:rsidP="00B45D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:rsidR="00222462" w:rsidRDefault="006B279F" w:rsidP="0022246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เงินกู้ยืมระยะสั้นจากบุคคลและกิจการอื่น</w:t>
      </w:r>
    </w:p>
    <w:p w:rsidR="009609FC" w:rsidRPr="00384BCC" w:rsidRDefault="009609FC" w:rsidP="00960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9609FC" w:rsidRPr="00C67383" w:rsidRDefault="00AC7E1C" w:rsidP="00DB0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มีนาคม 2561 </w:t>
      </w:r>
      <w:r w:rsidR="009609FC" w:rsidRPr="009609FC">
        <w:rPr>
          <w:rFonts w:ascii="Angsana New" w:hAnsi="Angsana New" w:hint="cs"/>
          <w:sz w:val="30"/>
          <w:szCs w:val="30"/>
          <w:cs/>
        </w:rPr>
        <w:t>บัญชีนี้</w:t>
      </w:r>
      <w:r w:rsidR="009609FC">
        <w:rPr>
          <w:rFonts w:ascii="Angsana New" w:hAnsi="Angsana New" w:hint="cs"/>
          <w:sz w:val="30"/>
          <w:szCs w:val="30"/>
          <w:cs/>
        </w:rPr>
        <w:t>เป็นเงินกู้ยืมระยะสั้นประเภท</w:t>
      </w:r>
      <w:r w:rsidR="008737F5">
        <w:rPr>
          <w:rFonts w:ascii="Angsana New" w:hAnsi="Angsana New" w:hint="cs"/>
          <w:sz w:val="30"/>
          <w:szCs w:val="30"/>
          <w:cs/>
        </w:rPr>
        <w:t>ตั๋วแลกเงินซึ่ง</w:t>
      </w:r>
      <w:r w:rsidR="004D7ADA">
        <w:rPr>
          <w:rFonts w:ascii="Angsana New" w:hAnsi="Angsana New" w:hint="cs"/>
          <w:sz w:val="30"/>
          <w:szCs w:val="30"/>
          <w:cs/>
        </w:rPr>
        <w:t>ไม่มีหลักประกันที่บร</w:t>
      </w:r>
      <w:r w:rsidR="001E118D">
        <w:rPr>
          <w:rFonts w:ascii="Angsana New" w:hAnsi="Angsana New" w:hint="cs"/>
          <w:sz w:val="30"/>
          <w:szCs w:val="30"/>
          <w:cs/>
        </w:rPr>
        <w:t>ิษั</w:t>
      </w:r>
      <w:r w:rsidR="004D7ADA">
        <w:rPr>
          <w:rFonts w:ascii="Angsana New" w:hAnsi="Angsana New" w:hint="cs"/>
          <w:sz w:val="30"/>
          <w:szCs w:val="30"/>
          <w:cs/>
        </w:rPr>
        <w:t>ทออกให้แก่บุคคลและกิจการที่ไม่เกี่ยวข้องกันหลายราย</w:t>
      </w:r>
      <w:r w:rsidR="0081632E">
        <w:rPr>
          <w:rFonts w:ascii="Angsana New" w:hAnsi="Angsana New" w:hint="cs"/>
          <w:sz w:val="30"/>
          <w:szCs w:val="30"/>
          <w:cs/>
        </w:rPr>
        <w:t>ในระหว่าง</w:t>
      </w:r>
      <w:r w:rsidR="001F2959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81632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B74C64">
        <w:rPr>
          <w:rFonts w:ascii="Angsana New" w:hAnsi="Angsana New" w:hint="cs"/>
          <w:sz w:val="30"/>
          <w:szCs w:val="30"/>
          <w:cs/>
        </w:rPr>
        <w:t>31 มีนาคม 2561</w:t>
      </w:r>
      <w:r w:rsidR="0081632E">
        <w:rPr>
          <w:rFonts w:ascii="Angsana New" w:hAnsi="Angsana New"/>
          <w:sz w:val="30"/>
          <w:szCs w:val="30"/>
        </w:rPr>
        <w:t xml:space="preserve"> </w:t>
      </w:r>
      <w:r w:rsidR="00597AA4">
        <w:rPr>
          <w:rFonts w:ascii="Angsana New" w:hAnsi="Angsana New" w:hint="cs"/>
          <w:sz w:val="30"/>
          <w:szCs w:val="30"/>
          <w:cs/>
        </w:rPr>
        <w:t>ซึ่งมีอัตราดอกเบี้ย</w:t>
      </w:r>
      <w:r>
        <w:rPr>
          <w:rFonts w:ascii="Angsana New" w:hAnsi="Angsana New" w:hint="cs"/>
          <w:sz w:val="30"/>
          <w:szCs w:val="30"/>
          <w:cs/>
        </w:rPr>
        <w:t>ระหว่างร้อยละ 4.5 ต่อปีถึง</w:t>
      </w:r>
      <w:r w:rsidR="0081632E" w:rsidRPr="00597AA4"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hint="cs"/>
          <w:sz w:val="30"/>
          <w:szCs w:val="30"/>
          <w:cs/>
        </w:rPr>
        <w:t>6</w:t>
      </w:r>
      <w:r w:rsidR="00441D20" w:rsidRPr="00597AA4">
        <w:rPr>
          <w:rFonts w:ascii="Angsana New" w:hAnsi="Angsana New"/>
          <w:sz w:val="30"/>
          <w:szCs w:val="30"/>
        </w:rPr>
        <w:t>.</w:t>
      </w:r>
      <w:r w:rsidR="00CA7F78" w:rsidRPr="00597AA4">
        <w:rPr>
          <w:rFonts w:ascii="Angsana New" w:hAnsi="Angsana New"/>
          <w:sz w:val="30"/>
          <w:szCs w:val="30"/>
        </w:rPr>
        <w:t>5</w:t>
      </w:r>
      <w:r w:rsidR="0081632E" w:rsidRPr="00597AA4">
        <w:rPr>
          <w:rFonts w:ascii="Angsana New" w:hAnsi="Angsana New"/>
          <w:sz w:val="30"/>
          <w:szCs w:val="30"/>
        </w:rPr>
        <w:t xml:space="preserve"> </w:t>
      </w:r>
      <w:r w:rsidR="00C67383" w:rsidRPr="00597AA4">
        <w:rPr>
          <w:rFonts w:ascii="Angsana New" w:hAnsi="Angsana New" w:hint="cs"/>
          <w:sz w:val="30"/>
          <w:szCs w:val="30"/>
          <w:cs/>
        </w:rPr>
        <w:t>ต่อ</w:t>
      </w:r>
      <w:r w:rsidR="00C67383">
        <w:rPr>
          <w:rFonts w:ascii="Angsana New" w:hAnsi="Angsana New" w:hint="cs"/>
          <w:sz w:val="30"/>
          <w:szCs w:val="30"/>
          <w:cs/>
        </w:rPr>
        <w:t>ปี</w:t>
      </w:r>
      <w:r w:rsidR="00CA7F78">
        <w:rPr>
          <w:rFonts w:ascii="Angsana New" w:hAnsi="Angsana New" w:hint="cs"/>
          <w:sz w:val="30"/>
          <w:szCs w:val="30"/>
          <w:cs/>
        </w:rPr>
        <w:t xml:space="preserve"> </w:t>
      </w:r>
      <w:r w:rsidR="00C67383">
        <w:rPr>
          <w:rFonts w:ascii="Angsana New" w:hAnsi="Angsana New" w:hint="cs"/>
          <w:sz w:val="30"/>
          <w:szCs w:val="30"/>
          <w:cs/>
        </w:rPr>
        <w:t>โ</w:t>
      </w:r>
      <w:r w:rsidR="00441D20">
        <w:rPr>
          <w:rFonts w:ascii="Angsana New" w:hAnsi="Angsana New" w:hint="cs"/>
          <w:sz w:val="30"/>
          <w:szCs w:val="30"/>
          <w:cs/>
        </w:rPr>
        <w:t>ดยมีระยะเวลา</w:t>
      </w:r>
      <w:r w:rsidR="00441D20" w:rsidRPr="00F4331A">
        <w:rPr>
          <w:rFonts w:ascii="Angsana New" w:hAnsi="Angsana New" w:hint="cs"/>
          <w:sz w:val="30"/>
          <w:szCs w:val="30"/>
          <w:cs/>
        </w:rPr>
        <w:t>ครบกำหนด</w:t>
      </w:r>
      <w:r w:rsidR="00F4331A" w:rsidRPr="00F4331A">
        <w:rPr>
          <w:rFonts w:ascii="Angsana New" w:hAnsi="Angsana New" w:hint="cs"/>
          <w:sz w:val="30"/>
          <w:szCs w:val="30"/>
          <w:cs/>
        </w:rPr>
        <w:t>ไม่เกินหก</w:t>
      </w:r>
      <w:r w:rsidR="00C67383" w:rsidRPr="00F4331A">
        <w:rPr>
          <w:rFonts w:ascii="Angsana New" w:hAnsi="Angsana New" w:hint="cs"/>
          <w:sz w:val="30"/>
          <w:szCs w:val="30"/>
          <w:cs/>
        </w:rPr>
        <w:t>เดือน</w:t>
      </w:r>
      <w:r w:rsidR="008737F5" w:rsidRPr="00F4331A">
        <w:rPr>
          <w:rFonts w:ascii="Angsana New" w:hAnsi="Angsana New" w:hint="cs"/>
          <w:sz w:val="30"/>
          <w:szCs w:val="30"/>
          <w:cs/>
        </w:rPr>
        <w:t>นับจากวันที่ออกตราสาร</w:t>
      </w:r>
    </w:p>
    <w:p w:rsidR="0037207C" w:rsidRPr="00C366D6" w:rsidRDefault="0037207C" w:rsidP="00E13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609FC" w:rsidRPr="00CC1F67" w:rsidRDefault="009609FC" w:rsidP="0022246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384BCC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22462" w:rsidRPr="00CC1F67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CC1F67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CC1F67">
        <w:rPr>
          <w:rFonts w:ascii="Angsana New" w:hAnsi="Angsana New"/>
          <w:sz w:val="30"/>
          <w:szCs w:val="30"/>
          <w:cs/>
        </w:rPr>
        <w:t>ให้ออกโดยที่ประชุม</w:t>
      </w:r>
      <w:r w:rsidR="00792514" w:rsidRPr="00597AA4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597AA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97AA4" w:rsidRPr="00597AA4">
        <w:rPr>
          <w:rFonts w:ascii="Angsana New" w:hAnsi="Angsana New"/>
          <w:sz w:val="30"/>
          <w:szCs w:val="30"/>
        </w:rPr>
        <w:t>12</w:t>
      </w:r>
      <w:r w:rsidR="0067593C" w:rsidRPr="00597AA4">
        <w:rPr>
          <w:rFonts w:ascii="Angsana New" w:hAnsi="Angsana New"/>
          <w:sz w:val="30"/>
          <w:szCs w:val="30"/>
        </w:rPr>
        <w:t xml:space="preserve"> </w:t>
      </w:r>
      <w:r w:rsidR="00B74C64" w:rsidRPr="00597AA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A5561" w:rsidRPr="00597AA4">
        <w:rPr>
          <w:rFonts w:ascii="Angsana New" w:hAnsi="Angsana New"/>
          <w:sz w:val="30"/>
          <w:szCs w:val="30"/>
          <w:cs/>
        </w:rPr>
        <w:t>25</w:t>
      </w:r>
      <w:r w:rsidR="005A5561" w:rsidRPr="00597AA4">
        <w:rPr>
          <w:rFonts w:ascii="Angsana New" w:hAnsi="Angsana New"/>
          <w:sz w:val="30"/>
          <w:szCs w:val="30"/>
        </w:rPr>
        <w:t>6</w:t>
      </w:r>
      <w:r w:rsidR="00B74C64" w:rsidRPr="00597AA4">
        <w:rPr>
          <w:rFonts w:ascii="Angsana New" w:hAnsi="Angsana New"/>
          <w:sz w:val="30"/>
          <w:szCs w:val="30"/>
        </w:rPr>
        <w:t>1</w:t>
      </w:r>
    </w:p>
    <w:sectPr w:rsidR="00222462" w:rsidRPr="00CC1F67" w:rsidSect="00D93CCF">
      <w:footerReference w:type="first" r:id="rId14"/>
      <w:pgSz w:w="11909" w:h="16834" w:code="9"/>
      <w:pgMar w:top="1219" w:right="1134" w:bottom="567" w:left="1440" w:header="992" w:footer="411" w:gutter="0"/>
      <w:pgNumType w:start="2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8BA" w:rsidRDefault="008138BA">
      <w:r>
        <w:separator/>
      </w:r>
    </w:p>
  </w:endnote>
  <w:endnote w:type="continuationSeparator" w:id="1">
    <w:p w:rsidR="008138BA" w:rsidRDefault="00813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BA" w:rsidRDefault="00496E36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138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38BA" w:rsidRDefault="008138BA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BA" w:rsidRDefault="008138BA" w:rsidP="006737A8">
    <w:pPr>
      <w:pStyle w:val="Footer"/>
      <w:framePr w:wrap="around" w:vAnchor="text" w:hAnchor="margin" w:xAlign="right" w:y="1"/>
      <w:rPr>
        <w:rStyle w:val="PageNumber"/>
      </w:rPr>
    </w:pPr>
  </w:p>
  <w:p w:rsidR="008138BA" w:rsidRPr="00EA3C0D" w:rsidRDefault="008138BA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496E36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496E36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4359E2">
      <w:rPr>
        <w:rStyle w:val="PageNumber"/>
        <w:rFonts w:ascii="Angsana New" w:hAnsi="Angsana New"/>
        <w:noProof/>
        <w:sz w:val="30"/>
        <w:szCs w:val="30"/>
      </w:rPr>
      <w:t>32</w:t>
    </w:r>
    <w:r w:rsidR="00496E36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BA" w:rsidRPr="001A527B" w:rsidRDefault="00496E36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8138BA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BD5442">
      <w:rPr>
        <w:rFonts w:ascii="Angsana New" w:hAnsi="Angsana New"/>
        <w:noProof/>
        <w:sz w:val="30"/>
        <w:szCs w:val="30"/>
      </w:rPr>
      <w:t>13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BA" w:rsidRPr="001A527B" w:rsidRDefault="008138BA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20</w:t>
    </w:r>
  </w:p>
  <w:p w:rsidR="008138BA" w:rsidRPr="00D149BB" w:rsidRDefault="008138BA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BA" w:rsidRPr="005071D9" w:rsidRDefault="00496E36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8138BA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E35E94">
      <w:rPr>
        <w:rFonts w:ascii="Angsana New" w:hAnsi="Angsana New"/>
        <w:noProof/>
        <w:sz w:val="30"/>
        <w:szCs w:val="30"/>
      </w:rPr>
      <w:t>21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8BA" w:rsidRDefault="008138BA">
      <w:r>
        <w:separator/>
      </w:r>
    </w:p>
  </w:footnote>
  <w:footnote w:type="continuationSeparator" w:id="1">
    <w:p w:rsidR="008138BA" w:rsidRDefault="00813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BA" w:rsidRPr="005875F9" w:rsidRDefault="008138BA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8138BA" w:rsidRDefault="008138BA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8138BA" w:rsidRDefault="008138BA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 2561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2560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8138BA" w:rsidRDefault="008138BA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2560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8138BA" w:rsidRPr="007A1795" w:rsidRDefault="008138BA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8BA" w:rsidRPr="005875F9" w:rsidRDefault="008138BA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8138BA" w:rsidRPr="00672E23" w:rsidRDefault="008138BA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8138BA" w:rsidRPr="00D03286" w:rsidRDefault="008138BA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1 มีนาคม 2561 และ 2560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8138BA" w:rsidRDefault="008138BA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60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8138BA" w:rsidRPr="00F11938" w:rsidRDefault="008138BA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6D956A8"/>
    <w:multiLevelType w:val="hybridMultilevel"/>
    <w:tmpl w:val="C21056CE"/>
    <w:lvl w:ilvl="0" w:tplc="60AC424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167ADE"/>
    <w:multiLevelType w:val="hybridMultilevel"/>
    <w:tmpl w:val="1BD62AC2"/>
    <w:lvl w:ilvl="0" w:tplc="E71A578C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CF1C74"/>
    <w:multiLevelType w:val="hybridMultilevel"/>
    <w:tmpl w:val="C04CD366"/>
    <w:lvl w:ilvl="0" w:tplc="188E5D4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3B15D53"/>
    <w:multiLevelType w:val="hybridMultilevel"/>
    <w:tmpl w:val="96B07FE0"/>
    <w:lvl w:ilvl="0" w:tplc="EB9EC8BE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1B0BA2"/>
    <w:multiLevelType w:val="hybridMultilevel"/>
    <w:tmpl w:val="116470C6"/>
    <w:lvl w:ilvl="0" w:tplc="E758A798">
      <w:start w:val="28"/>
      <w:numFmt w:val="bullet"/>
      <w:lvlText w:val=""/>
      <w:lvlJc w:val="left"/>
      <w:pPr>
        <w:ind w:left="405" w:hanging="360"/>
      </w:pPr>
      <w:rPr>
        <w:rFonts w:ascii="Symbol" w:eastAsia="SimSu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BD93276"/>
    <w:multiLevelType w:val="hybridMultilevel"/>
    <w:tmpl w:val="C9A2E704"/>
    <w:lvl w:ilvl="0" w:tplc="B95688A6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787CEF"/>
    <w:multiLevelType w:val="hybridMultilevel"/>
    <w:tmpl w:val="3CD4E2F2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>
    <w:nsid w:val="4BF77BE4"/>
    <w:multiLevelType w:val="hybridMultilevel"/>
    <w:tmpl w:val="456A890C"/>
    <w:lvl w:ilvl="0" w:tplc="D66ED544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D97350"/>
    <w:multiLevelType w:val="hybridMultilevel"/>
    <w:tmpl w:val="46C6A002"/>
    <w:lvl w:ilvl="0" w:tplc="5928ABCE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DE7F3D"/>
    <w:multiLevelType w:val="hybridMultilevel"/>
    <w:tmpl w:val="56A6AAC2"/>
    <w:lvl w:ilvl="0" w:tplc="D2AA3C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367541"/>
    <w:multiLevelType w:val="hybridMultilevel"/>
    <w:tmpl w:val="14B48932"/>
    <w:lvl w:ilvl="0" w:tplc="0409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30">
    <w:nsid w:val="5D653468"/>
    <w:multiLevelType w:val="hybridMultilevel"/>
    <w:tmpl w:val="86943C4A"/>
    <w:lvl w:ilvl="0" w:tplc="5A0869A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BE114D"/>
    <w:multiLevelType w:val="hybridMultilevel"/>
    <w:tmpl w:val="8124D94E"/>
    <w:lvl w:ilvl="0" w:tplc="34F64CC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E7A4243"/>
    <w:multiLevelType w:val="hybridMultilevel"/>
    <w:tmpl w:val="660AE2A8"/>
    <w:lvl w:ilvl="0" w:tplc="A148CA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C386902"/>
    <w:multiLevelType w:val="hybridMultilevel"/>
    <w:tmpl w:val="EEB4F3BE"/>
    <w:lvl w:ilvl="0" w:tplc="A95EFC68">
      <w:start w:val="28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B5096C"/>
    <w:multiLevelType w:val="hybridMultilevel"/>
    <w:tmpl w:val="4CACF2F2"/>
    <w:lvl w:ilvl="0" w:tplc="4BD48F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9471FC"/>
    <w:multiLevelType w:val="hybridMultilevel"/>
    <w:tmpl w:val="E5DCD096"/>
    <w:lvl w:ilvl="0" w:tplc="28FA7EB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E323B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7C8E352D"/>
    <w:multiLevelType w:val="hybridMultilevel"/>
    <w:tmpl w:val="AB78BB66"/>
    <w:lvl w:ilvl="0" w:tplc="D9B821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79321D"/>
    <w:multiLevelType w:val="hybridMultilevel"/>
    <w:tmpl w:val="CDC23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6E7110"/>
    <w:multiLevelType w:val="hybridMultilevel"/>
    <w:tmpl w:val="4800A8AE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3"/>
  </w:num>
  <w:num w:numId="13">
    <w:abstractNumId w:val="33"/>
  </w:num>
  <w:num w:numId="14">
    <w:abstractNumId w:val="17"/>
  </w:num>
  <w:num w:numId="15">
    <w:abstractNumId w:val="22"/>
  </w:num>
  <w:num w:numId="16">
    <w:abstractNumId w:val="15"/>
  </w:num>
  <w:num w:numId="17">
    <w:abstractNumId w:val="23"/>
  </w:num>
  <w:num w:numId="18">
    <w:abstractNumId w:val="24"/>
  </w:num>
  <w:num w:numId="19">
    <w:abstractNumId w:val="14"/>
  </w:num>
  <w:num w:numId="20">
    <w:abstractNumId w:val="26"/>
  </w:num>
  <w:num w:numId="21">
    <w:abstractNumId w:val="28"/>
  </w:num>
  <w:num w:numId="22">
    <w:abstractNumId w:val="10"/>
  </w:num>
  <w:num w:numId="23">
    <w:abstractNumId w:val="32"/>
  </w:num>
  <w:num w:numId="24">
    <w:abstractNumId w:val="11"/>
  </w:num>
  <w:num w:numId="25">
    <w:abstractNumId w:val="12"/>
  </w:num>
  <w:num w:numId="26">
    <w:abstractNumId w:val="30"/>
  </w:num>
  <w:num w:numId="27">
    <w:abstractNumId w:val="27"/>
  </w:num>
  <w:num w:numId="28">
    <w:abstractNumId w:val="40"/>
  </w:num>
  <w:num w:numId="29">
    <w:abstractNumId w:val="36"/>
  </w:num>
  <w:num w:numId="30">
    <w:abstractNumId w:val="29"/>
  </w:num>
  <w:num w:numId="31">
    <w:abstractNumId w:val="25"/>
  </w:num>
  <w:num w:numId="32">
    <w:abstractNumId w:val="35"/>
  </w:num>
  <w:num w:numId="33">
    <w:abstractNumId w:val="31"/>
  </w:num>
  <w:num w:numId="34">
    <w:abstractNumId w:val="21"/>
  </w:num>
  <w:num w:numId="35">
    <w:abstractNumId w:val="18"/>
  </w:num>
  <w:num w:numId="36">
    <w:abstractNumId w:val="34"/>
  </w:num>
  <w:num w:numId="37">
    <w:abstractNumId w:val="19"/>
  </w:num>
  <w:num w:numId="38">
    <w:abstractNumId w:val="38"/>
  </w:num>
  <w:num w:numId="39">
    <w:abstractNumId w:val="37"/>
  </w:num>
  <w:num w:numId="40">
    <w:abstractNumId w:val="39"/>
  </w:num>
  <w:num w:numId="41">
    <w:abstractNumId w:val="1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4145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7B6"/>
    <w:rsid w:val="0001785A"/>
    <w:rsid w:val="00017C09"/>
    <w:rsid w:val="00017CB8"/>
    <w:rsid w:val="00017DD9"/>
    <w:rsid w:val="00017F82"/>
    <w:rsid w:val="0002004E"/>
    <w:rsid w:val="000207A6"/>
    <w:rsid w:val="00021D86"/>
    <w:rsid w:val="000226ED"/>
    <w:rsid w:val="0002271E"/>
    <w:rsid w:val="00022750"/>
    <w:rsid w:val="00022E8D"/>
    <w:rsid w:val="00023069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DC9"/>
    <w:rsid w:val="00030053"/>
    <w:rsid w:val="000308E5"/>
    <w:rsid w:val="0003094C"/>
    <w:rsid w:val="00030FB1"/>
    <w:rsid w:val="00031ABD"/>
    <w:rsid w:val="00031CA1"/>
    <w:rsid w:val="0003266C"/>
    <w:rsid w:val="000329E7"/>
    <w:rsid w:val="00032A9F"/>
    <w:rsid w:val="00032C27"/>
    <w:rsid w:val="00032DC4"/>
    <w:rsid w:val="00032FC8"/>
    <w:rsid w:val="00033716"/>
    <w:rsid w:val="00033EF0"/>
    <w:rsid w:val="00034050"/>
    <w:rsid w:val="00034E04"/>
    <w:rsid w:val="00035262"/>
    <w:rsid w:val="000354D7"/>
    <w:rsid w:val="000357EB"/>
    <w:rsid w:val="00035AE8"/>
    <w:rsid w:val="00035C76"/>
    <w:rsid w:val="00035DD8"/>
    <w:rsid w:val="0003634F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D0"/>
    <w:rsid w:val="00044319"/>
    <w:rsid w:val="00044797"/>
    <w:rsid w:val="00044968"/>
    <w:rsid w:val="000449C5"/>
    <w:rsid w:val="00044BD2"/>
    <w:rsid w:val="00044E7B"/>
    <w:rsid w:val="00044F27"/>
    <w:rsid w:val="00045029"/>
    <w:rsid w:val="000457FF"/>
    <w:rsid w:val="0004622E"/>
    <w:rsid w:val="000463CC"/>
    <w:rsid w:val="00046FBF"/>
    <w:rsid w:val="000472ED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DAD"/>
    <w:rsid w:val="0006352C"/>
    <w:rsid w:val="000638B5"/>
    <w:rsid w:val="00063A01"/>
    <w:rsid w:val="00063C0E"/>
    <w:rsid w:val="00064528"/>
    <w:rsid w:val="0006477F"/>
    <w:rsid w:val="00064C89"/>
    <w:rsid w:val="000654FC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741"/>
    <w:rsid w:val="00067ACF"/>
    <w:rsid w:val="00067B49"/>
    <w:rsid w:val="00070014"/>
    <w:rsid w:val="00070140"/>
    <w:rsid w:val="00070D35"/>
    <w:rsid w:val="00071174"/>
    <w:rsid w:val="000719E3"/>
    <w:rsid w:val="00071BA6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153"/>
    <w:rsid w:val="000841C6"/>
    <w:rsid w:val="00084220"/>
    <w:rsid w:val="00084564"/>
    <w:rsid w:val="00085083"/>
    <w:rsid w:val="00085585"/>
    <w:rsid w:val="00085AD8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FDB"/>
    <w:rsid w:val="00090FDC"/>
    <w:rsid w:val="0009145B"/>
    <w:rsid w:val="0009180B"/>
    <w:rsid w:val="0009197F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2BD"/>
    <w:rsid w:val="00093584"/>
    <w:rsid w:val="00093755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842"/>
    <w:rsid w:val="000A2064"/>
    <w:rsid w:val="000A2FA8"/>
    <w:rsid w:val="000A35B4"/>
    <w:rsid w:val="000A3A08"/>
    <w:rsid w:val="000A3CC9"/>
    <w:rsid w:val="000A3E25"/>
    <w:rsid w:val="000A4008"/>
    <w:rsid w:val="000A4251"/>
    <w:rsid w:val="000A441E"/>
    <w:rsid w:val="000A46F5"/>
    <w:rsid w:val="000A54AF"/>
    <w:rsid w:val="000A5956"/>
    <w:rsid w:val="000A5EA3"/>
    <w:rsid w:val="000A5EEE"/>
    <w:rsid w:val="000A5FD9"/>
    <w:rsid w:val="000A6168"/>
    <w:rsid w:val="000A629D"/>
    <w:rsid w:val="000A6909"/>
    <w:rsid w:val="000A6AA2"/>
    <w:rsid w:val="000A6BC9"/>
    <w:rsid w:val="000A6EEB"/>
    <w:rsid w:val="000A7098"/>
    <w:rsid w:val="000B0000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21E0"/>
    <w:rsid w:val="000C4350"/>
    <w:rsid w:val="000C4970"/>
    <w:rsid w:val="000C502A"/>
    <w:rsid w:val="000C517E"/>
    <w:rsid w:val="000C52D7"/>
    <w:rsid w:val="000C5B47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6C0"/>
    <w:rsid w:val="000D072F"/>
    <w:rsid w:val="000D0914"/>
    <w:rsid w:val="000D0E23"/>
    <w:rsid w:val="000D0EB4"/>
    <w:rsid w:val="000D1580"/>
    <w:rsid w:val="000D1591"/>
    <w:rsid w:val="000D1E5D"/>
    <w:rsid w:val="000D254F"/>
    <w:rsid w:val="000D2938"/>
    <w:rsid w:val="000D2AA7"/>
    <w:rsid w:val="000D300A"/>
    <w:rsid w:val="000D337D"/>
    <w:rsid w:val="000D3BE1"/>
    <w:rsid w:val="000D3D40"/>
    <w:rsid w:val="000D3EAB"/>
    <w:rsid w:val="000D3ED5"/>
    <w:rsid w:val="000D4081"/>
    <w:rsid w:val="000D4420"/>
    <w:rsid w:val="000D4471"/>
    <w:rsid w:val="000D4E25"/>
    <w:rsid w:val="000D5139"/>
    <w:rsid w:val="000D5745"/>
    <w:rsid w:val="000D5793"/>
    <w:rsid w:val="000D5A16"/>
    <w:rsid w:val="000D5C7D"/>
    <w:rsid w:val="000D5F88"/>
    <w:rsid w:val="000D6030"/>
    <w:rsid w:val="000D6382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AA4"/>
    <w:rsid w:val="000F3C83"/>
    <w:rsid w:val="000F3CBF"/>
    <w:rsid w:val="000F3D48"/>
    <w:rsid w:val="000F49DE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13D1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D45"/>
    <w:rsid w:val="00122D5F"/>
    <w:rsid w:val="00122DD2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13FF"/>
    <w:rsid w:val="00131943"/>
    <w:rsid w:val="00132278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84F"/>
    <w:rsid w:val="001369DD"/>
    <w:rsid w:val="00136A93"/>
    <w:rsid w:val="00136BC1"/>
    <w:rsid w:val="00136CCA"/>
    <w:rsid w:val="00136F7E"/>
    <w:rsid w:val="0013721B"/>
    <w:rsid w:val="0013723E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32B9"/>
    <w:rsid w:val="001439DE"/>
    <w:rsid w:val="00143B90"/>
    <w:rsid w:val="00143E8E"/>
    <w:rsid w:val="001443F3"/>
    <w:rsid w:val="001444B8"/>
    <w:rsid w:val="001451C4"/>
    <w:rsid w:val="00145421"/>
    <w:rsid w:val="001456A7"/>
    <w:rsid w:val="00145797"/>
    <w:rsid w:val="001458A5"/>
    <w:rsid w:val="00145C41"/>
    <w:rsid w:val="00145D60"/>
    <w:rsid w:val="00146AA8"/>
    <w:rsid w:val="00146AF7"/>
    <w:rsid w:val="00146E81"/>
    <w:rsid w:val="00146F61"/>
    <w:rsid w:val="00147387"/>
    <w:rsid w:val="00147553"/>
    <w:rsid w:val="00147AD6"/>
    <w:rsid w:val="00147ADF"/>
    <w:rsid w:val="00147C77"/>
    <w:rsid w:val="00147E15"/>
    <w:rsid w:val="00150272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428"/>
    <w:rsid w:val="00155479"/>
    <w:rsid w:val="00155623"/>
    <w:rsid w:val="00155E78"/>
    <w:rsid w:val="001563AA"/>
    <w:rsid w:val="00156479"/>
    <w:rsid w:val="00156520"/>
    <w:rsid w:val="0015657B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3046"/>
    <w:rsid w:val="001630FD"/>
    <w:rsid w:val="00163C1C"/>
    <w:rsid w:val="00164116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CFB"/>
    <w:rsid w:val="0017319C"/>
    <w:rsid w:val="001732A2"/>
    <w:rsid w:val="001734B6"/>
    <w:rsid w:val="00173751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391F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636C"/>
    <w:rsid w:val="001865F1"/>
    <w:rsid w:val="0018663C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91"/>
    <w:rsid w:val="00193B7F"/>
    <w:rsid w:val="00193F2E"/>
    <w:rsid w:val="00193FE3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EB"/>
    <w:rsid w:val="001A0DFD"/>
    <w:rsid w:val="001A0FE8"/>
    <w:rsid w:val="001A14B7"/>
    <w:rsid w:val="001A1A85"/>
    <w:rsid w:val="001A219E"/>
    <w:rsid w:val="001A29AC"/>
    <w:rsid w:val="001A2CCA"/>
    <w:rsid w:val="001A3160"/>
    <w:rsid w:val="001A34B5"/>
    <w:rsid w:val="001A36A1"/>
    <w:rsid w:val="001A3F4B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C21"/>
    <w:rsid w:val="001B2DE7"/>
    <w:rsid w:val="001B2F4B"/>
    <w:rsid w:val="001B3637"/>
    <w:rsid w:val="001B3E2A"/>
    <w:rsid w:val="001B42A5"/>
    <w:rsid w:val="001B4365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C0020"/>
    <w:rsid w:val="001C0A1B"/>
    <w:rsid w:val="001C11D2"/>
    <w:rsid w:val="001C124D"/>
    <w:rsid w:val="001C19D9"/>
    <w:rsid w:val="001C2171"/>
    <w:rsid w:val="001C272F"/>
    <w:rsid w:val="001C2CE7"/>
    <w:rsid w:val="001C3145"/>
    <w:rsid w:val="001C31E6"/>
    <w:rsid w:val="001C31EE"/>
    <w:rsid w:val="001C382D"/>
    <w:rsid w:val="001C39F3"/>
    <w:rsid w:val="001C3FCF"/>
    <w:rsid w:val="001C40A6"/>
    <w:rsid w:val="001C4144"/>
    <w:rsid w:val="001C4536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A62"/>
    <w:rsid w:val="001D3ADC"/>
    <w:rsid w:val="001D3E2C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427A"/>
    <w:rsid w:val="001F4716"/>
    <w:rsid w:val="001F4844"/>
    <w:rsid w:val="001F5F1F"/>
    <w:rsid w:val="001F5F2E"/>
    <w:rsid w:val="001F656F"/>
    <w:rsid w:val="001F68D1"/>
    <w:rsid w:val="001F6C4C"/>
    <w:rsid w:val="001F72E3"/>
    <w:rsid w:val="001F7432"/>
    <w:rsid w:val="0020009C"/>
    <w:rsid w:val="00200BAF"/>
    <w:rsid w:val="00201AD1"/>
    <w:rsid w:val="002028DC"/>
    <w:rsid w:val="00202928"/>
    <w:rsid w:val="00202936"/>
    <w:rsid w:val="00203093"/>
    <w:rsid w:val="0020311C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B67"/>
    <w:rsid w:val="0020607D"/>
    <w:rsid w:val="002060DD"/>
    <w:rsid w:val="00206A2F"/>
    <w:rsid w:val="00206AD5"/>
    <w:rsid w:val="00206E18"/>
    <w:rsid w:val="00207349"/>
    <w:rsid w:val="002073BA"/>
    <w:rsid w:val="00207778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61C2"/>
    <w:rsid w:val="002163F4"/>
    <w:rsid w:val="002166A6"/>
    <w:rsid w:val="00216B05"/>
    <w:rsid w:val="00217391"/>
    <w:rsid w:val="00217913"/>
    <w:rsid w:val="00217D46"/>
    <w:rsid w:val="00220928"/>
    <w:rsid w:val="00221333"/>
    <w:rsid w:val="0022168B"/>
    <w:rsid w:val="002216F9"/>
    <w:rsid w:val="00221778"/>
    <w:rsid w:val="00221E75"/>
    <w:rsid w:val="00222462"/>
    <w:rsid w:val="0022266A"/>
    <w:rsid w:val="0022269A"/>
    <w:rsid w:val="00222EB0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31C"/>
    <w:rsid w:val="00230702"/>
    <w:rsid w:val="0023073A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61B9"/>
    <w:rsid w:val="0023624D"/>
    <w:rsid w:val="00236365"/>
    <w:rsid w:val="002364CA"/>
    <w:rsid w:val="002365D7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716"/>
    <w:rsid w:val="00264E85"/>
    <w:rsid w:val="00265361"/>
    <w:rsid w:val="002655A5"/>
    <w:rsid w:val="002655B0"/>
    <w:rsid w:val="00265D16"/>
    <w:rsid w:val="00266057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9E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AED"/>
    <w:rsid w:val="00273DC3"/>
    <w:rsid w:val="00273FB0"/>
    <w:rsid w:val="00274C6F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2F75"/>
    <w:rsid w:val="00283232"/>
    <w:rsid w:val="00284027"/>
    <w:rsid w:val="002843B1"/>
    <w:rsid w:val="002844EF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78A"/>
    <w:rsid w:val="00287B06"/>
    <w:rsid w:val="00290119"/>
    <w:rsid w:val="00290CF3"/>
    <w:rsid w:val="00290D95"/>
    <w:rsid w:val="0029129C"/>
    <w:rsid w:val="002915FA"/>
    <w:rsid w:val="00291722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CF"/>
    <w:rsid w:val="00294FB5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F00"/>
    <w:rsid w:val="002A15D8"/>
    <w:rsid w:val="002A18B5"/>
    <w:rsid w:val="002A1A25"/>
    <w:rsid w:val="002A1A7A"/>
    <w:rsid w:val="002A2327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4326"/>
    <w:rsid w:val="002B48AC"/>
    <w:rsid w:val="002B4B69"/>
    <w:rsid w:val="002B5089"/>
    <w:rsid w:val="002B554A"/>
    <w:rsid w:val="002B5C03"/>
    <w:rsid w:val="002B6046"/>
    <w:rsid w:val="002B6663"/>
    <w:rsid w:val="002B700D"/>
    <w:rsid w:val="002B7702"/>
    <w:rsid w:val="002B79C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F71"/>
    <w:rsid w:val="002C6202"/>
    <w:rsid w:val="002C6470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623"/>
    <w:rsid w:val="002D20EE"/>
    <w:rsid w:val="002D23A8"/>
    <w:rsid w:val="002D2E14"/>
    <w:rsid w:val="002D2E7E"/>
    <w:rsid w:val="002D3D89"/>
    <w:rsid w:val="002D3E4B"/>
    <w:rsid w:val="002D482A"/>
    <w:rsid w:val="002D49DA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499F"/>
    <w:rsid w:val="002E50EC"/>
    <w:rsid w:val="002E554B"/>
    <w:rsid w:val="002E5595"/>
    <w:rsid w:val="002E56E5"/>
    <w:rsid w:val="002E6A13"/>
    <w:rsid w:val="002E6DF0"/>
    <w:rsid w:val="002E6FAE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FCF"/>
    <w:rsid w:val="002F215A"/>
    <w:rsid w:val="002F25BB"/>
    <w:rsid w:val="002F2A8C"/>
    <w:rsid w:val="002F2B91"/>
    <w:rsid w:val="002F2BF4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6E2B"/>
    <w:rsid w:val="002F73D1"/>
    <w:rsid w:val="002F7412"/>
    <w:rsid w:val="002F7C34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FA5"/>
    <w:rsid w:val="0032522E"/>
    <w:rsid w:val="00325578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E4"/>
    <w:rsid w:val="00333CA6"/>
    <w:rsid w:val="00334376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50D0B"/>
    <w:rsid w:val="00350F0D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306"/>
    <w:rsid w:val="003558A9"/>
    <w:rsid w:val="003559B0"/>
    <w:rsid w:val="00355A9C"/>
    <w:rsid w:val="00355D99"/>
    <w:rsid w:val="00355DE4"/>
    <w:rsid w:val="00355E0C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60285"/>
    <w:rsid w:val="003603C6"/>
    <w:rsid w:val="00360429"/>
    <w:rsid w:val="00360992"/>
    <w:rsid w:val="00360AC4"/>
    <w:rsid w:val="00360CFF"/>
    <w:rsid w:val="003612DC"/>
    <w:rsid w:val="00361597"/>
    <w:rsid w:val="003617CD"/>
    <w:rsid w:val="00361C19"/>
    <w:rsid w:val="0036213E"/>
    <w:rsid w:val="00362313"/>
    <w:rsid w:val="00362458"/>
    <w:rsid w:val="00362675"/>
    <w:rsid w:val="00362708"/>
    <w:rsid w:val="003646F7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A56"/>
    <w:rsid w:val="00371C20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242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B2"/>
    <w:rsid w:val="00384752"/>
    <w:rsid w:val="0038492D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CBA"/>
    <w:rsid w:val="00387D7A"/>
    <w:rsid w:val="0039037A"/>
    <w:rsid w:val="003906BD"/>
    <w:rsid w:val="003911FD"/>
    <w:rsid w:val="003916BB"/>
    <w:rsid w:val="003918D2"/>
    <w:rsid w:val="00391F85"/>
    <w:rsid w:val="0039202C"/>
    <w:rsid w:val="00392121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9E5"/>
    <w:rsid w:val="00395B80"/>
    <w:rsid w:val="00395CCB"/>
    <w:rsid w:val="00396415"/>
    <w:rsid w:val="00396ADF"/>
    <w:rsid w:val="00396FD8"/>
    <w:rsid w:val="003971B4"/>
    <w:rsid w:val="0039757C"/>
    <w:rsid w:val="0039784F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62A4"/>
    <w:rsid w:val="003A6B3A"/>
    <w:rsid w:val="003A6D91"/>
    <w:rsid w:val="003A79A0"/>
    <w:rsid w:val="003B09F8"/>
    <w:rsid w:val="003B0A8E"/>
    <w:rsid w:val="003B0D6B"/>
    <w:rsid w:val="003B1873"/>
    <w:rsid w:val="003B1EE6"/>
    <w:rsid w:val="003B1F21"/>
    <w:rsid w:val="003B233A"/>
    <w:rsid w:val="003B3779"/>
    <w:rsid w:val="003B3ED9"/>
    <w:rsid w:val="003B40B5"/>
    <w:rsid w:val="003B4200"/>
    <w:rsid w:val="003B448D"/>
    <w:rsid w:val="003B465B"/>
    <w:rsid w:val="003B49D6"/>
    <w:rsid w:val="003B4B0F"/>
    <w:rsid w:val="003B50FF"/>
    <w:rsid w:val="003B5103"/>
    <w:rsid w:val="003B5EBA"/>
    <w:rsid w:val="003B62B7"/>
    <w:rsid w:val="003B6860"/>
    <w:rsid w:val="003B74BC"/>
    <w:rsid w:val="003B77CC"/>
    <w:rsid w:val="003B77D3"/>
    <w:rsid w:val="003B7CCA"/>
    <w:rsid w:val="003C0333"/>
    <w:rsid w:val="003C0BD9"/>
    <w:rsid w:val="003C0FB9"/>
    <w:rsid w:val="003C1245"/>
    <w:rsid w:val="003C1B74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65D"/>
    <w:rsid w:val="003D0760"/>
    <w:rsid w:val="003D0E4C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217B"/>
    <w:rsid w:val="003E2980"/>
    <w:rsid w:val="003E2ADB"/>
    <w:rsid w:val="003E32F1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E0B"/>
    <w:rsid w:val="003E62FD"/>
    <w:rsid w:val="003E637B"/>
    <w:rsid w:val="003E65AC"/>
    <w:rsid w:val="003E65E1"/>
    <w:rsid w:val="003E671F"/>
    <w:rsid w:val="003E6CDC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1BA"/>
    <w:rsid w:val="003F11BD"/>
    <w:rsid w:val="003F179C"/>
    <w:rsid w:val="003F19DB"/>
    <w:rsid w:val="003F27AC"/>
    <w:rsid w:val="003F2933"/>
    <w:rsid w:val="003F2C91"/>
    <w:rsid w:val="003F2D17"/>
    <w:rsid w:val="003F2D7F"/>
    <w:rsid w:val="003F2FE1"/>
    <w:rsid w:val="003F3F87"/>
    <w:rsid w:val="003F45D1"/>
    <w:rsid w:val="003F4A30"/>
    <w:rsid w:val="003F4A31"/>
    <w:rsid w:val="003F4E22"/>
    <w:rsid w:val="003F597E"/>
    <w:rsid w:val="003F5E4B"/>
    <w:rsid w:val="003F60BF"/>
    <w:rsid w:val="003F63FC"/>
    <w:rsid w:val="003F677F"/>
    <w:rsid w:val="003F6D0F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3006"/>
    <w:rsid w:val="00403807"/>
    <w:rsid w:val="004038C8"/>
    <w:rsid w:val="00403A64"/>
    <w:rsid w:val="00403FA2"/>
    <w:rsid w:val="0040406B"/>
    <w:rsid w:val="004040FC"/>
    <w:rsid w:val="004041AC"/>
    <w:rsid w:val="00404336"/>
    <w:rsid w:val="00404BB9"/>
    <w:rsid w:val="00404D72"/>
    <w:rsid w:val="00405144"/>
    <w:rsid w:val="0040540C"/>
    <w:rsid w:val="0040561C"/>
    <w:rsid w:val="00405991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70A2"/>
    <w:rsid w:val="004277E4"/>
    <w:rsid w:val="004278A7"/>
    <w:rsid w:val="00427CCD"/>
    <w:rsid w:val="00427D4F"/>
    <w:rsid w:val="00427D80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6345"/>
    <w:rsid w:val="004366A9"/>
    <w:rsid w:val="004368DA"/>
    <w:rsid w:val="00436929"/>
    <w:rsid w:val="0043695F"/>
    <w:rsid w:val="00436AA0"/>
    <w:rsid w:val="00436AD4"/>
    <w:rsid w:val="00436EFC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7BE"/>
    <w:rsid w:val="00442C23"/>
    <w:rsid w:val="00442D18"/>
    <w:rsid w:val="00443643"/>
    <w:rsid w:val="00443DFD"/>
    <w:rsid w:val="00443E44"/>
    <w:rsid w:val="00444551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C2E"/>
    <w:rsid w:val="00454E0D"/>
    <w:rsid w:val="0045542B"/>
    <w:rsid w:val="00455DD2"/>
    <w:rsid w:val="00455EFE"/>
    <w:rsid w:val="0045600F"/>
    <w:rsid w:val="0045642F"/>
    <w:rsid w:val="00456DE6"/>
    <w:rsid w:val="00456EEF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71DC"/>
    <w:rsid w:val="004673E9"/>
    <w:rsid w:val="004679F1"/>
    <w:rsid w:val="00467C9F"/>
    <w:rsid w:val="00467FA6"/>
    <w:rsid w:val="00467FF3"/>
    <w:rsid w:val="00470110"/>
    <w:rsid w:val="0047042B"/>
    <w:rsid w:val="00470D01"/>
    <w:rsid w:val="00470DA1"/>
    <w:rsid w:val="004710E7"/>
    <w:rsid w:val="00471339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A79"/>
    <w:rsid w:val="00481FCA"/>
    <w:rsid w:val="004822DD"/>
    <w:rsid w:val="004826B3"/>
    <w:rsid w:val="004827AE"/>
    <w:rsid w:val="00483982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BD7"/>
    <w:rsid w:val="00487C4F"/>
    <w:rsid w:val="0049054C"/>
    <w:rsid w:val="0049096E"/>
    <w:rsid w:val="00490997"/>
    <w:rsid w:val="00490E95"/>
    <w:rsid w:val="00491097"/>
    <w:rsid w:val="004913BB"/>
    <w:rsid w:val="00491443"/>
    <w:rsid w:val="00491CB1"/>
    <w:rsid w:val="004926C9"/>
    <w:rsid w:val="0049273B"/>
    <w:rsid w:val="0049367A"/>
    <w:rsid w:val="00493824"/>
    <w:rsid w:val="004939BC"/>
    <w:rsid w:val="0049412E"/>
    <w:rsid w:val="00494138"/>
    <w:rsid w:val="00494953"/>
    <w:rsid w:val="004949CE"/>
    <w:rsid w:val="004949E2"/>
    <w:rsid w:val="004954EC"/>
    <w:rsid w:val="00495C27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5501"/>
    <w:rsid w:val="004A55B1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40FF"/>
    <w:rsid w:val="004B43EE"/>
    <w:rsid w:val="004B4693"/>
    <w:rsid w:val="004B49D9"/>
    <w:rsid w:val="004B534E"/>
    <w:rsid w:val="004B53FE"/>
    <w:rsid w:val="004B5656"/>
    <w:rsid w:val="004B56FA"/>
    <w:rsid w:val="004B5892"/>
    <w:rsid w:val="004B61BC"/>
    <w:rsid w:val="004B65B1"/>
    <w:rsid w:val="004B66C1"/>
    <w:rsid w:val="004B67D6"/>
    <w:rsid w:val="004B6D58"/>
    <w:rsid w:val="004B72E0"/>
    <w:rsid w:val="004B736B"/>
    <w:rsid w:val="004B787D"/>
    <w:rsid w:val="004B7D4B"/>
    <w:rsid w:val="004B7F62"/>
    <w:rsid w:val="004C00AB"/>
    <w:rsid w:val="004C1782"/>
    <w:rsid w:val="004C1AD7"/>
    <w:rsid w:val="004C1C1B"/>
    <w:rsid w:val="004C2E43"/>
    <w:rsid w:val="004C36E4"/>
    <w:rsid w:val="004C448D"/>
    <w:rsid w:val="004C4557"/>
    <w:rsid w:val="004C4A05"/>
    <w:rsid w:val="004C4D03"/>
    <w:rsid w:val="004C4D33"/>
    <w:rsid w:val="004C4E9F"/>
    <w:rsid w:val="004C501D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66B1"/>
    <w:rsid w:val="004D6986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85"/>
    <w:rsid w:val="004E2750"/>
    <w:rsid w:val="004E291C"/>
    <w:rsid w:val="004E2B4F"/>
    <w:rsid w:val="004E3601"/>
    <w:rsid w:val="004E3E5F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7C03"/>
    <w:rsid w:val="004F7D21"/>
    <w:rsid w:val="005003DF"/>
    <w:rsid w:val="0050059A"/>
    <w:rsid w:val="005005D3"/>
    <w:rsid w:val="005017B1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347"/>
    <w:rsid w:val="00540B54"/>
    <w:rsid w:val="00540B78"/>
    <w:rsid w:val="00540BF2"/>
    <w:rsid w:val="0054139C"/>
    <w:rsid w:val="005415B8"/>
    <w:rsid w:val="00541DCD"/>
    <w:rsid w:val="005422DF"/>
    <w:rsid w:val="005423E1"/>
    <w:rsid w:val="005427BF"/>
    <w:rsid w:val="00542A61"/>
    <w:rsid w:val="00542C05"/>
    <w:rsid w:val="00542F86"/>
    <w:rsid w:val="005435BA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44A5"/>
    <w:rsid w:val="00564664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BC"/>
    <w:rsid w:val="0057037D"/>
    <w:rsid w:val="00570466"/>
    <w:rsid w:val="005709A9"/>
    <w:rsid w:val="00570AA8"/>
    <w:rsid w:val="00570DA4"/>
    <w:rsid w:val="00570F67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3059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86"/>
    <w:rsid w:val="005804A1"/>
    <w:rsid w:val="00580747"/>
    <w:rsid w:val="00580CEB"/>
    <w:rsid w:val="00581213"/>
    <w:rsid w:val="0058132B"/>
    <w:rsid w:val="00581472"/>
    <w:rsid w:val="005819D5"/>
    <w:rsid w:val="00581DC7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436"/>
    <w:rsid w:val="005B59F2"/>
    <w:rsid w:val="005B5B99"/>
    <w:rsid w:val="005B5E4C"/>
    <w:rsid w:val="005B5F7D"/>
    <w:rsid w:val="005B6137"/>
    <w:rsid w:val="005B6549"/>
    <w:rsid w:val="005B6A86"/>
    <w:rsid w:val="005B7A79"/>
    <w:rsid w:val="005B7DA4"/>
    <w:rsid w:val="005C0006"/>
    <w:rsid w:val="005C0C5F"/>
    <w:rsid w:val="005C0F70"/>
    <w:rsid w:val="005C1392"/>
    <w:rsid w:val="005C183D"/>
    <w:rsid w:val="005C20BF"/>
    <w:rsid w:val="005C215A"/>
    <w:rsid w:val="005C2294"/>
    <w:rsid w:val="005C2400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C5"/>
    <w:rsid w:val="005C4F9E"/>
    <w:rsid w:val="005C53D4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447"/>
    <w:rsid w:val="005D159C"/>
    <w:rsid w:val="005D1E73"/>
    <w:rsid w:val="005D2071"/>
    <w:rsid w:val="005D247B"/>
    <w:rsid w:val="005D2A92"/>
    <w:rsid w:val="005D2C7B"/>
    <w:rsid w:val="005D2CC6"/>
    <w:rsid w:val="005D2D37"/>
    <w:rsid w:val="005D34BB"/>
    <w:rsid w:val="005D3574"/>
    <w:rsid w:val="005D4397"/>
    <w:rsid w:val="005D4420"/>
    <w:rsid w:val="005D477A"/>
    <w:rsid w:val="005D4D00"/>
    <w:rsid w:val="005D5B34"/>
    <w:rsid w:val="005D647D"/>
    <w:rsid w:val="005D6912"/>
    <w:rsid w:val="005D6949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7DE"/>
    <w:rsid w:val="005E2808"/>
    <w:rsid w:val="005E288C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38C"/>
    <w:rsid w:val="005E58B8"/>
    <w:rsid w:val="005E6259"/>
    <w:rsid w:val="005E63AC"/>
    <w:rsid w:val="005E6787"/>
    <w:rsid w:val="005E6E56"/>
    <w:rsid w:val="005E73B1"/>
    <w:rsid w:val="005E7795"/>
    <w:rsid w:val="005E79FD"/>
    <w:rsid w:val="005F0419"/>
    <w:rsid w:val="005F0D36"/>
    <w:rsid w:val="005F0E95"/>
    <w:rsid w:val="005F1559"/>
    <w:rsid w:val="005F1C49"/>
    <w:rsid w:val="005F1D96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24"/>
    <w:rsid w:val="00600CF8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1717"/>
    <w:rsid w:val="006218DE"/>
    <w:rsid w:val="0062190E"/>
    <w:rsid w:val="00622675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53C1"/>
    <w:rsid w:val="006254D6"/>
    <w:rsid w:val="006259E1"/>
    <w:rsid w:val="00626107"/>
    <w:rsid w:val="006270B5"/>
    <w:rsid w:val="006273C9"/>
    <w:rsid w:val="0062799A"/>
    <w:rsid w:val="006279B8"/>
    <w:rsid w:val="00627CB6"/>
    <w:rsid w:val="00627E7E"/>
    <w:rsid w:val="00627F36"/>
    <w:rsid w:val="00630003"/>
    <w:rsid w:val="006300EE"/>
    <w:rsid w:val="00630BAB"/>
    <w:rsid w:val="006315C8"/>
    <w:rsid w:val="0063220D"/>
    <w:rsid w:val="006322A6"/>
    <w:rsid w:val="0063257D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90C"/>
    <w:rsid w:val="00634C19"/>
    <w:rsid w:val="00635047"/>
    <w:rsid w:val="00635118"/>
    <w:rsid w:val="0063540F"/>
    <w:rsid w:val="00635EC5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7278"/>
    <w:rsid w:val="006574B2"/>
    <w:rsid w:val="00657996"/>
    <w:rsid w:val="00657A44"/>
    <w:rsid w:val="0066021C"/>
    <w:rsid w:val="006602A5"/>
    <w:rsid w:val="00660749"/>
    <w:rsid w:val="00660885"/>
    <w:rsid w:val="00661138"/>
    <w:rsid w:val="00661474"/>
    <w:rsid w:val="00661B07"/>
    <w:rsid w:val="006621CA"/>
    <w:rsid w:val="00662D02"/>
    <w:rsid w:val="00663032"/>
    <w:rsid w:val="00663480"/>
    <w:rsid w:val="006634C7"/>
    <w:rsid w:val="00663A38"/>
    <w:rsid w:val="00663E9F"/>
    <w:rsid w:val="0066428F"/>
    <w:rsid w:val="00664663"/>
    <w:rsid w:val="00664959"/>
    <w:rsid w:val="00664AEF"/>
    <w:rsid w:val="00664E5D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D63"/>
    <w:rsid w:val="00672E23"/>
    <w:rsid w:val="00672F19"/>
    <w:rsid w:val="00673090"/>
    <w:rsid w:val="00673688"/>
    <w:rsid w:val="006737A8"/>
    <w:rsid w:val="00674232"/>
    <w:rsid w:val="006744D9"/>
    <w:rsid w:val="006747F5"/>
    <w:rsid w:val="00674A82"/>
    <w:rsid w:val="00675031"/>
    <w:rsid w:val="00675417"/>
    <w:rsid w:val="006757F9"/>
    <w:rsid w:val="0067593C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2183"/>
    <w:rsid w:val="00682374"/>
    <w:rsid w:val="0068252F"/>
    <w:rsid w:val="00682898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81F"/>
    <w:rsid w:val="006A6A80"/>
    <w:rsid w:val="006A6C80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4EC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787"/>
    <w:rsid w:val="006C0901"/>
    <w:rsid w:val="006C1C4F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5060"/>
    <w:rsid w:val="006C5092"/>
    <w:rsid w:val="006C5177"/>
    <w:rsid w:val="006C5D92"/>
    <w:rsid w:val="006C6491"/>
    <w:rsid w:val="006C689B"/>
    <w:rsid w:val="006C69B6"/>
    <w:rsid w:val="006C7211"/>
    <w:rsid w:val="006C7A64"/>
    <w:rsid w:val="006D0ACA"/>
    <w:rsid w:val="006D114B"/>
    <w:rsid w:val="006D129B"/>
    <w:rsid w:val="006D2521"/>
    <w:rsid w:val="006D26E5"/>
    <w:rsid w:val="006D282A"/>
    <w:rsid w:val="006D2F2A"/>
    <w:rsid w:val="006D3066"/>
    <w:rsid w:val="006D321D"/>
    <w:rsid w:val="006D3F6E"/>
    <w:rsid w:val="006D41A6"/>
    <w:rsid w:val="006D41D0"/>
    <w:rsid w:val="006D4A29"/>
    <w:rsid w:val="006D4BED"/>
    <w:rsid w:val="006D52E6"/>
    <w:rsid w:val="006D56CD"/>
    <w:rsid w:val="006D5CA6"/>
    <w:rsid w:val="006D61A5"/>
    <w:rsid w:val="006D6613"/>
    <w:rsid w:val="006D684B"/>
    <w:rsid w:val="006D69DD"/>
    <w:rsid w:val="006D6A2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944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48E"/>
    <w:rsid w:val="006F44F4"/>
    <w:rsid w:val="006F4523"/>
    <w:rsid w:val="006F48B8"/>
    <w:rsid w:val="006F59CD"/>
    <w:rsid w:val="006F5B5C"/>
    <w:rsid w:val="006F6A30"/>
    <w:rsid w:val="006F6A85"/>
    <w:rsid w:val="006F7491"/>
    <w:rsid w:val="006F7E30"/>
    <w:rsid w:val="00700206"/>
    <w:rsid w:val="007003BF"/>
    <w:rsid w:val="0070048C"/>
    <w:rsid w:val="00700522"/>
    <w:rsid w:val="00700990"/>
    <w:rsid w:val="00701647"/>
    <w:rsid w:val="00701BFD"/>
    <w:rsid w:val="00702746"/>
    <w:rsid w:val="00702976"/>
    <w:rsid w:val="00702ADF"/>
    <w:rsid w:val="00702D90"/>
    <w:rsid w:val="007032BC"/>
    <w:rsid w:val="007033D4"/>
    <w:rsid w:val="007037C8"/>
    <w:rsid w:val="007041BB"/>
    <w:rsid w:val="0070439B"/>
    <w:rsid w:val="0070457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F1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D2"/>
    <w:rsid w:val="00713EDF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EB8"/>
    <w:rsid w:val="00720266"/>
    <w:rsid w:val="00720308"/>
    <w:rsid w:val="0072035E"/>
    <w:rsid w:val="0072055C"/>
    <w:rsid w:val="0072065A"/>
    <w:rsid w:val="00720764"/>
    <w:rsid w:val="0072092D"/>
    <w:rsid w:val="0072163B"/>
    <w:rsid w:val="00721895"/>
    <w:rsid w:val="00721B7A"/>
    <w:rsid w:val="00721F37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F2A"/>
    <w:rsid w:val="0073317B"/>
    <w:rsid w:val="007331B5"/>
    <w:rsid w:val="0073327A"/>
    <w:rsid w:val="00733538"/>
    <w:rsid w:val="00733E98"/>
    <w:rsid w:val="007340DE"/>
    <w:rsid w:val="00735064"/>
    <w:rsid w:val="007353D5"/>
    <w:rsid w:val="00735C14"/>
    <w:rsid w:val="00735FD3"/>
    <w:rsid w:val="00736434"/>
    <w:rsid w:val="00736466"/>
    <w:rsid w:val="00736B53"/>
    <w:rsid w:val="007375CB"/>
    <w:rsid w:val="00737795"/>
    <w:rsid w:val="00737B8F"/>
    <w:rsid w:val="00737BB0"/>
    <w:rsid w:val="00737C0D"/>
    <w:rsid w:val="007408D6"/>
    <w:rsid w:val="007411A2"/>
    <w:rsid w:val="0074122B"/>
    <w:rsid w:val="00741479"/>
    <w:rsid w:val="007414A2"/>
    <w:rsid w:val="00741772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EAC"/>
    <w:rsid w:val="00746105"/>
    <w:rsid w:val="0074615E"/>
    <w:rsid w:val="007463D8"/>
    <w:rsid w:val="00746A21"/>
    <w:rsid w:val="00746D9E"/>
    <w:rsid w:val="00747096"/>
    <w:rsid w:val="00747563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407E"/>
    <w:rsid w:val="00754138"/>
    <w:rsid w:val="00754B44"/>
    <w:rsid w:val="00754C61"/>
    <w:rsid w:val="00754D78"/>
    <w:rsid w:val="00754EAF"/>
    <w:rsid w:val="0075541E"/>
    <w:rsid w:val="00755654"/>
    <w:rsid w:val="00755A54"/>
    <w:rsid w:val="00755C49"/>
    <w:rsid w:val="00755F94"/>
    <w:rsid w:val="0075621A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23D"/>
    <w:rsid w:val="007613A8"/>
    <w:rsid w:val="0076156F"/>
    <w:rsid w:val="00761A7D"/>
    <w:rsid w:val="00761FC7"/>
    <w:rsid w:val="007620E3"/>
    <w:rsid w:val="0076226B"/>
    <w:rsid w:val="00762A09"/>
    <w:rsid w:val="0076369F"/>
    <w:rsid w:val="00763A56"/>
    <w:rsid w:val="00764184"/>
    <w:rsid w:val="00764332"/>
    <w:rsid w:val="007644BC"/>
    <w:rsid w:val="00764B12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2802"/>
    <w:rsid w:val="00772C94"/>
    <w:rsid w:val="00773625"/>
    <w:rsid w:val="007736B3"/>
    <w:rsid w:val="00773969"/>
    <w:rsid w:val="00773A13"/>
    <w:rsid w:val="00773CA7"/>
    <w:rsid w:val="00774009"/>
    <w:rsid w:val="007746D2"/>
    <w:rsid w:val="00774B90"/>
    <w:rsid w:val="00774E50"/>
    <w:rsid w:val="007752A9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77F"/>
    <w:rsid w:val="00791A91"/>
    <w:rsid w:val="00791D40"/>
    <w:rsid w:val="0079228A"/>
    <w:rsid w:val="0079232D"/>
    <w:rsid w:val="00792514"/>
    <w:rsid w:val="0079273C"/>
    <w:rsid w:val="007929F3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516C"/>
    <w:rsid w:val="007A559F"/>
    <w:rsid w:val="007A58AD"/>
    <w:rsid w:val="007A5CDB"/>
    <w:rsid w:val="007A64C5"/>
    <w:rsid w:val="007A6745"/>
    <w:rsid w:val="007A6E53"/>
    <w:rsid w:val="007A7408"/>
    <w:rsid w:val="007A7B30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7A1"/>
    <w:rsid w:val="007B2E08"/>
    <w:rsid w:val="007B2ED6"/>
    <w:rsid w:val="007B33CF"/>
    <w:rsid w:val="007B35BB"/>
    <w:rsid w:val="007B3634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4FF"/>
    <w:rsid w:val="007B7ADB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C59"/>
    <w:rsid w:val="007E5DFB"/>
    <w:rsid w:val="007E5EC6"/>
    <w:rsid w:val="007E6DAB"/>
    <w:rsid w:val="007E6F98"/>
    <w:rsid w:val="007E72C7"/>
    <w:rsid w:val="007E7A46"/>
    <w:rsid w:val="007E7AC7"/>
    <w:rsid w:val="007E7C88"/>
    <w:rsid w:val="007F0A62"/>
    <w:rsid w:val="007F0BDB"/>
    <w:rsid w:val="007F0C03"/>
    <w:rsid w:val="007F0E6A"/>
    <w:rsid w:val="007F12E6"/>
    <w:rsid w:val="007F16C8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B24"/>
    <w:rsid w:val="007F5415"/>
    <w:rsid w:val="007F5588"/>
    <w:rsid w:val="007F5EF2"/>
    <w:rsid w:val="007F5FE7"/>
    <w:rsid w:val="007F6CD9"/>
    <w:rsid w:val="007F6D4E"/>
    <w:rsid w:val="007F7ABC"/>
    <w:rsid w:val="008003C5"/>
    <w:rsid w:val="00800B5D"/>
    <w:rsid w:val="00800BD0"/>
    <w:rsid w:val="00800D83"/>
    <w:rsid w:val="00801050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A5B"/>
    <w:rsid w:val="00814DEE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5C0"/>
    <w:rsid w:val="0082261B"/>
    <w:rsid w:val="008226B0"/>
    <w:rsid w:val="008226F2"/>
    <w:rsid w:val="0082330E"/>
    <w:rsid w:val="00823388"/>
    <w:rsid w:val="00823B85"/>
    <w:rsid w:val="00823F38"/>
    <w:rsid w:val="0082401C"/>
    <w:rsid w:val="00824169"/>
    <w:rsid w:val="008242BB"/>
    <w:rsid w:val="00824425"/>
    <w:rsid w:val="0082454E"/>
    <w:rsid w:val="0082499C"/>
    <w:rsid w:val="008249F9"/>
    <w:rsid w:val="00824F1D"/>
    <w:rsid w:val="0082509C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81"/>
    <w:rsid w:val="00830542"/>
    <w:rsid w:val="00830D1B"/>
    <w:rsid w:val="00830DAE"/>
    <w:rsid w:val="00830F12"/>
    <w:rsid w:val="00831071"/>
    <w:rsid w:val="00831B0B"/>
    <w:rsid w:val="00831F5B"/>
    <w:rsid w:val="00831FA9"/>
    <w:rsid w:val="00832789"/>
    <w:rsid w:val="008329DA"/>
    <w:rsid w:val="00832C24"/>
    <w:rsid w:val="008335AF"/>
    <w:rsid w:val="00833B4C"/>
    <w:rsid w:val="0083422A"/>
    <w:rsid w:val="008352C2"/>
    <w:rsid w:val="008353BD"/>
    <w:rsid w:val="00835C6E"/>
    <w:rsid w:val="00835D68"/>
    <w:rsid w:val="00835EE9"/>
    <w:rsid w:val="00836553"/>
    <w:rsid w:val="00836B60"/>
    <w:rsid w:val="00836EE0"/>
    <w:rsid w:val="0083709A"/>
    <w:rsid w:val="008372B2"/>
    <w:rsid w:val="0083736D"/>
    <w:rsid w:val="008377CE"/>
    <w:rsid w:val="00837C8B"/>
    <w:rsid w:val="008403CD"/>
    <w:rsid w:val="0084078B"/>
    <w:rsid w:val="00840BCF"/>
    <w:rsid w:val="00841242"/>
    <w:rsid w:val="00841863"/>
    <w:rsid w:val="008418E1"/>
    <w:rsid w:val="00841F56"/>
    <w:rsid w:val="00842B2A"/>
    <w:rsid w:val="00842C7D"/>
    <w:rsid w:val="00842D16"/>
    <w:rsid w:val="00842F3E"/>
    <w:rsid w:val="0084383B"/>
    <w:rsid w:val="00844233"/>
    <w:rsid w:val="00844D6F"/>
    <w:rsid w:val="008450FB"/>
    <w:rsid w:val="00845155"/>
    <w:rsid w:val="00845158"/>
    <w:rsid w:val="008451BC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816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573"/>
    <w:rsid w:val="00856134"/>
    <w:rsid w:val="00856200"/>
    <w:rsid w:val="008565AF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D29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3C3"/>
    <w:rsid w:val="008713F0"/>
    <w:rsid w:val="00871456"/>
    <w:rsid w:val="00871CB1"/>
    <w:rsid w:val="008722E9"/>
    <w:rsid w:val="008729D1"/>
    <w:rsid w:val="00872B3D"/>
    <w:rsid w:val="00872D11"/>
    <w:rsid w:val="0087335A"/>
    <w:rsid w:val="008734BE"/>
    <w:rsid w:val="00873597"/>
    <w:rsid w:val="008737F5"/>
    <w:rsid w:val="00873867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80587"/>
    <w:rsid w:val="00880A3C"/>
    <w:rsid w:val="008811FC"/>
    <w:rsid w:val="00881218"/>
    <w:rsid w:val="0088146C"/>
    <w:rsid w:val="008819FC"/>
    <w:rsid w:val="00881BE2"/>
    <w:rsid w:val="00881C0C"/>
    <w:rsid w:val="00881C42"/>
    <w:rsid w:val="00881E9E"/>
    <w:rsid w:val="008826D9"/>
    <w:rsid w:val="008828EC"/>
    <w:rsid w:val="00882D81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F76"/>
    <w:rsid w:val="008C2203"/>
    <w:rsid w:val="008C2295"/>
    <w:rsid w:val="008C24CC"/>
    <w:rsid w:val="008C2D8F"/>
    <w:rsid w:val="008C34AB"/>
    <w:rsid w:val="008C370D"/>
    <w:rsid w:val="008C37FF"/>
    <w:rsid w:val="008C3D7B"/>
    <w:rsid w:val="008C3E91"/>
    <w:rsid w:val="008C45F1"/>
    <w:rsid w:val="008C482D"/>
    <w:rsid w:val="008C4FF9"/>
    <w:rsid w:val="008C5494"/>
    <w:rsid w:val="008C581B"/>
    <w:rsid w:val="008C584E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6B3"/>
    <w:rsid w:val="008D77A5"/>
    <w:rsid w:val="008D77D4"/>
    <w:rsid w:val="008D7990"/>
    <w:rsid w:val="008D7BE2"/>
    <w:rsid w:val="008D7F5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31F3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63E9"/>
    <w:rsid w:val="008E66BE"/>
    <w:rsid w:val="008E67B9"/>
    <w:rsid w:val="008E7694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6EEF"/>
    <w:rsid w:val="008F7620"/>
    <w:rsid w:val="008F7AB2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928"/>
    <w:rsid w:val="00906047"/>
    <w:rsid w:val="009062CA"/>
    <w:rsid w:val="00906761"/>
    <w:rsid w:val="009070F5"/>
    <w:rsid w:val="00907196"/>
    <w:rsid w:val="0090741A"/>
    <w:rsid w:val="0091023B"/>
    <w:rsid w:val="009103BB"/>
    <w:rsid w:val="009105C2"/>
    <w:rsid w:val="00910A71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684"/>
    <w:rsid w:val="0092376A"/>
    <w:rsid w:val="00923872"/>
    <w:rsid w:val="00924112"/>
    <w:rsid w:val="00924349"/>
    <w:rsid w:val="009249E8"/>
    <w:rsid w:val="00924B82"/>
    <w:rsid w:val="00924FB8"/>
    <w:rsid w:val="0092533E"/>
    <w:rsid w:val="0092541C"/>
    <w:rsid w:val="009256B9"/>
    <w:rsid w:val="00925804"/>
    <w:rsid w:val="00925927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A72"/>
    <w:rsid w:val="00936FB5"/>
    <w:rsid w:val="00937B68"/>
    <w:rsid w:val="00937FD4"/>
    <w:rsid w:val="00940228"/>
    <w:rsid w:val="00940265"/>
    <w:rsid w:val="00940954"/>
    <w:rsid w:val="00941066"/>
    <w:rsid w:val="00941D95"/>
    <w:rsid w:val="0094216A"/>
    <w:rsid w:val="00942494"/>
    <w:rsid w:val="009424FF"/>
    <w:rsid w:val="00942CBC"/>
    <w:rsid w:val="00942F10"/>
    <w:rsid w:val="00943375"/>
    <w:rsid w:val="009434DE"/>
    <w:rsid w:val="00943D1C"/>
    <w:rsid w:val="0094498F"/>
    <w:rsid w:val="00944EC9"/>
    <w:rsid w:val="00944EDA"/>
    <w:rsid w:val="0094584C"/>
    <w:rsid w:val="00945E48"/>
    <w:rsid w:val="009468ED"/>
    <w:rsid w:val="00946E13"/>
    <w:rsid w:val="00947277"/>
    <w:rsid w:val="0094765A"/>
    <w:rsid w:val="00947AB7"/>
    <w:rsid w:val="00947EA2"/>
    <w:rsid w:val="0095027A"/>
    <w:rsid w:val="0095066F"/>
    <w:rsid w:val="00950ACF"/>
    <w:rsid w:val="009515F9"/>
    <w:rsid w:val="0095188F"/>
    <w:rsid w:val="00951AB8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E4E"/>
    <w:rsid w:val="00956405"/>
    <w:rsid w:val="00956A69"/>
    <w:rsid w:val="00957007"/>
    <w:rsid w:val="0095748F"/>
    <w:rsid w:val="0095762A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268"/>
    <w:rsid w:val="00973512"/>
    <w:rsid w:val="00973611"/>
    <w:rsid w:val="00973752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A90"/>
    <w:rsid w:val="00981C9E"/>
    <w:rsid w:val="00981F14"/>
    <w:rsid w:val="00981FF7"/>
    <w:rsid w:val="00982098"/>
    <w:rsid w:val="009822A1"/>
    <w:rsid w:val="00982302"/>
    <w:rsid w:val="009824EC"/>
    <w:rsid w:val="009827F3"/>
    <w:rsid w:val="009828AE"/>
    <w:rsid w:val="00982AA7"/>
    <w:rsid w:val="00983072"/>
    <w:rsid w:val="00983279"/>
    <w:rsid w:val="00983285"/>
    <w:rsid w:val="00983511"/>
    <w:rsid w:val="00983745"/>
    <w:rsid w:val="00983861"/>
    <w:rsid w:val="00983A01"/>
    <w:rsid w:val="00983DF9"/>
    <w:rsid w:val="0098410A"/>
    <w:rsid w:val="00984436"/>
    <w:rsid w:val="0098474F"/>
    <w:rsid w:val="009848DF"/>
    <w:rsid w:val="00984C8E"/>
    <w:rsid w:val="00985045"/>
    <w:rsid w:val="00985C93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712D"/>
    <w:rsid w:val="0099732D"/>
    <w:rsid w:val="009973AC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9A3"/>
    <w:rsid w:val="009A6DE6"/>
    <w:rsid w:val="009A751B"/>
    <w:rsid w:val="009A757E"/>
    <w:rsid w:val="009A769B"/>
    <w:rsid w:val="009A782C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C4E"/>
    <w:rsid w:val="009B47B0"/>
    <w:rsid w:val="009B50C6"/>
    <w:rsid w:val="009B5117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9FB"/>
    <w:rsid w:val="009C4E61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C05"/>
    <w:rsid w:val="009D1C85"/>
    <w:rsid w:val="009D2950"/>
    <w:rsid w:val="009D2D51"/>
    <w:rsid w:val="009D3728"/>
    <w:rsid w:val="009D39EF"/>
    <w:rsid w:val="009D3AC7"/>
    <w:rsid w:val="009D3CF9"/>
    <w:rsid w:val="009D3F9D"/>
    <w:rsid w:val="009D3FE0"/>
    <w:rsid w:val="009D4193"/>
    <w:rsid w:val="009D4F6A"/>
    <w:rsid w:val="009D5FC6"/>
    <w:rsid w:val="009D648D"/>
    <w:rsid w:val="009D6496"/>
    <w:rsid w:val="009D685E"/>
    <w:rsid w:val="009D7139"/>
    <w:rsid w:val="009D73C4"/>
    <w:rsid w:val="009D7496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DD"/>
    <w:rsid w:val="009E5A50"/>
    <w:rsid w:val="009E5ABC"/>
    <w:rsid w:val="009E5C3A"/>
    <w:rsid w:val="009E5F42"/>
    <w:rsid w:val="009E6974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E1F"/>
    <w:rsid w:val="009F37F5"/>
    <w:rsid w:val="009F3ABE"/>
    <w:rsid w:val="009F3F7F"/>
    <w:rsid w:val="009F42CA"/>
    <w:rsid w:val="009F48BF"/>
    <w:rsid w:val="009F4D6A"/>
    <w:rsid w:val="009F55A3"/>
    <w:rsid w:val="009F5736"/>
    <w:rsid w:val="009F5A87"/>
    <w:rsid w:val="009F6408"/>
    <w:rsid w:val="009F643F"/>
    <w:rsid w:val="009F6A94"/>
    <w:rsid w:val="009F79C5"/>
    <w:rsid w:val="009F7CD7"/>
    <w:rsid w:val="009F7DCA"/>
    <w:rsid w:val="00A00194"/>
    <w:rsid w:val="00A003EF"/>
    <w:rsid w:val="00A00419"/>
    <w:rsid w:val="00A0086E"/>
    <w:rsid w:val="00A00E81"/>
    <w:rsid w:val="00A021DE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754"/>
    <w:rsid w:val="00A20CD9"/>
    <w:rsid w:val="00A20DB8"/>
    <w:rsid w:val="00A20F07"/>
    <w:rsid w:val="00A20F97"/>
    <w:rsid w:val="00A21A49"/>
    <w:rsid w:val="00A21BC3"/>
    <w:rsid w:val="00A21BEC"/>
    <w:rsid w:val="00A21D85"/>
    <w:rsid w:val="00A22300"/>
    <w:rsid w:val="00A22485"/>
    <w:rsid w:val="00A22A61"/>
    <w:rsid w:val="00A22C18"/>
    <w:rsid w:val="00A22D96"/>
    <w:rsid w:val="00A231B4"/>
    <w:rsid w:val="00A231EE"/>
    <w:rsid w:val="00A24287"/>
    <w:rsid w:val="00A242B1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9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E4C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ED4"/>
    <w:rsid w:val="00A562CB"/>
    <w:rsid w:val="00A5687A"/>
    <w:rsid w:val="00A56C06"/>
    <w:rsid w:val="00A570A1"/>
    <w:rsid w:val="00A5719B"/>
    <w:rsid w:val="00A574A8"/>
    <w:rsid w:val="00A578FD"/>
    <w:rsid w:val="00A57930"/>
    <w:rsid w:val="00A57E65"/>
    <w:rsid w:val="00A60334"/>
    <w:rsid w:val="00A60A46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508D"/>
    <w:rsid w:val="00A652FD"/>
    <w:rsid w:val="00A65631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9D9"/>
    <w:rsid w:val="00A80EEC"/>
    <w:rsid w:val="00A8109C"/>
    <w:rsid w:val="00A816FC"/>
    <w:rsid w:val="00A81E0A"/>
    <w:rsid w:val="00A81E9C"/>
    <w:rsid w:val="00A81FE2"/>
    <w:rsid w:val="00A82095"/>
    <w:rsid w:val="00A82ED6"/>
    <w:rsid w:val="00A837DD"/>
    <w:rsid w:val="00A838F5"/>
    <w:rsid w:val="00A8459F"/>
    <w:rsid w:val="00A845F4"/>
    <w:rsid w:val="00A84BAC"/>
    <w:rsid w:val="00A850AF"/>
    <w:rsid w:val="00A851BE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5659"/>
    <w:rsid w:val="00AA59DC"/>
    <w:rsid w:val="00AA59ED"/>
    <w:rsid w:val="00AA604B"/>
    <w:rsid w:val="00AA61AD"/>
    <w:rsid w:val="00AA672B"/>
    <w:rsid w:val="00AA69D2"/>
    <w:rsid w:val="00AA6C54"/>
    <w:rsid w:val="00AA7431"/>
    <w:rsid w:val="00AA75E2"/>
    <w:rsid w:val="00AA7C36"/>
    <w:rsid w:val="00AB008B"/>
    <w:rsid w:val="00AB02E1"/>
    <w:rsid w:val="00AB17F6"/>
    <w:rsid w:val="00AB18A9"/>
    <w:rsid w:val="00AB1C6E"/>
    <w:rsid w:val="00AB25FB"/>
    <w:rsid w:val="00AB2735"/>
    <w:rsid w:val="00AB28AA"/>
    <w:rsid w:val="00AB2FFD"/>
    <w:rsid w:val="00AB319C"/>
    <w:rsid w:val="00AB335D"/>
    <w:rsid w:val="00AB3BE2"/>
    <w:rsid w:val="00AB3C64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F03"/>
    <w:rsid w:val="00AD1152"/>
    <w:rsid w:val="00AD16EA"/>
    <w:rsid w:val="00AD190B"/>
    <w:rsid w:val="00AD1B49"/>
    <w:rsid w:val="00AD1C6C"/>
    <w:rsid w:val="00AD24D6"/>
    <w:rsid w:val="00AD256D"/>
    <w:rsid w:val="00AD2EAD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704E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832"/>
    <w:rsid w:val="00AF3AA6"/>
    <w:rsid w:val="00AF3C33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F2E"/>
    <w:rsid w:val="00B07FE0"/>
    <w:rsid w:val="00B1019F"/>
    <w:rsid w:val="00B10491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98B"/>
    <w:rsid w:val="00B16F3F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42E0"/>
    <w:rsid w:val="00B247CC"/>
    <w:rsid w:val="00B248F4"/>
    <w:rsid w:val="00B24A9F"/>
    <w:rsid w:val="00B24AFC"/>
    <w:rsid w:val="00B24DA6"/>
    <w:rsid w:val="00B24F1C"/>
    <w:rsid w:val="00B25297"/>
    <w:rsid w:val="00B25697"/>
    <w:rsid w:val="00B256EE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212D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ED2"/>
    <w:rsid w:val="00B37056"/>
    <w:rsid w:val="00B3716D"/>
    <w:rsid w:val="00B371F0"/>
    <w:rsid w:val="00B37379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C39"/>
    <w:rsid w:val="00B52D68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EF7"/>
    <w:rsid w:val="00B63599"/>
    <w:rsid w:val="00B635D9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47AD"/>
    <w:rsid w:val="00B748EA"/>
    <w:rsid w:val="00B74C64"/>
    <w:rsid w:val="00B74F9C"/>
    <w:rsid w:val="00B75344"/>
    <w:rsid w:val="00B7541D"/>
    <w:rsid w:val="00B75621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B1A"/>
    <w:rsid w:val="00BA0C16"/>
    <w:rsid w:val="00BA0E65"/>
    <w:rsid w:val="00BA0FE6"/>
    <w:rsid w:val="00BA19D9"/>
    <w:rsid w:val="00BA2377"/>
    <w:rsid w:val="00BA26A9"/>
    <w:rsid w:val="00BA2A11"/>
    <w:rsid w:val="00BA2FB7"/>
    <w:rsid w:val="00BA32FA"/>
    <w:rsid w:val="00BA3344"/>
    <w:rsid w:val="00BA3559"/>
    <w:rsid w:val="00BA3759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F29"/>
    <w:rsid w:val="00BC225D"/>
    <w:rsid w:val="00BC2606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870"/>
    <w:rsid w:val="00BD4ABA"/>
    <w:rsid w:val="00BD5166"/>
    <w:rsid w:val="00BD5442"/>
    <w:rsid w:val="00BD5DCC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9CB"/>
    <w:rsid w:val="00BE09F6"/>
    <w:rsid w:val="00BE0C06"/>
    <w:rsid w:val="00BE0D1C"/>
    <w:rsid w:val="00BE1002"/>
    <w:rsid w:val="00BE11E1"/>
    <w:rsid w:val="00BE1B7B"/>
    <w:rsid w:val="00BE1D46"/>
    <w:rsid w:val="00BE203B"/>
    <w:rsid w:val="00BE2271"/>
    <w:rsid w:val="00BE2435"/>
    <w:rsid w:val="00BE314F"/>
    <w:rsid w:val="00BE35BB"/>
    <w:rsid w:val="00BE37C1"/>
    <w:rsid w:val="00BE3B46"/>
    <w:rsid w:val="00BE3E3C"/>
    <w:rsid w:val="00BE4378"/>
    <w:rsid w:val="00BE4526"/>
    <w:rsid w:val="00BE4605"/>
    <w:rsid w:val="00BE4CEF"/>
    <w:rsid w:val="00BE4DCC"/>
    <w:rsid w:val="00BE5B2D"/>
    <w:rsid w:val="00BE60CB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538"/>
    <w:rsid w:val="00BF1FE0"/>
    <w:rsid w:val="00BF20FB"/>
    <w:rsid w:val="00BF2286"/>
    <w:rsid w:val="00BF2357"/>
    <w:rsid w:val="00BF274C"/>
    <w:rsid w:val="00BF2E0D"/>
    <w:rsid w:val="00BF344F"/>
    <w:rsid w:val="00BF396A"/>
    <w:rsid w:val="00BF3EBA"/>
    <w:rsid w:val="00BF41DA"/>
    <w:rsid w:val="00BF45A4"/>
    <w:rsid w:val="00BF4979"/>
    <w:rsid w:val="00BF4CF0"/>
    <w:rsid w:val="00BF4F90"/>
    <w:rsid w:val="00BF527A"/>
    <w:rsid w:val="00BF5D92"/>
    <w:rsid w:val="00BF5F4B"/>
    <w:rsid w:val="00BF6396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B19"/>
    <w:rsid w:val="00C31D30"/>
    <w:rsid w:val="00C31F2A"/>
    <w:rsid w:val="00C32383"/>
    <w:rsid w:val="00C32474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E85"/>
    <w:rsid w:val="00C366D6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60B8"/>
    <w:rsid w:val="00C46A02"/>
    <w:rsid w:val="00C46CAC"/>
    <w:rsid w:val="00C46CED"/>
    <w:rsid w:val="00C47473"/>
    <w:rsid w:val="00C47BEB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2EB"/>
    <w:rsid w:val="00C533BE"/>
    <w:rsid w:val="00C534BF"/>
    <w:rsid w:val="00C537BA"/>
    <w:rsid w:val="00C53ED3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BF7"/>
    <w:rsid w:val="00C57503"/>
    <w:rsid w:val="00C579F6"/>
    <w:rsid w:val="00C60595"/>
    <w:rsid w:val="00C60B28"/>
    <w:rsid w:val="00C61180"/>
    <w:rsid w:val="00C61698"/>
    <w:rsid w:val="00C61D75"/>
    <w:rsid w:val="00C61FAC"/>
    <w:rsid w:val="00C625E5"/>
    <w:rsid w:val="00C634B2"/>
    <w:rsid w:val="00C63A31"/>
    <w:rsid w:val="00C63BD4"/>
    <w:rsid w:val="00C63CFC"/>
    <w:rsid w:val="00C648C5"/>
    <w:rsid w:val="00C64D54"/>
    <w:rsid w:val="00C64EFE"/>
    <w:rsid w:val="00C65134"/>
    <w:rsid w:val="00C65428"/>
    <w:rsid w:val="00C6561A"/>
    <w:rsid w:val="00C65873"/>
    <w:rsid w:val="00C658BD"/>
    <w:rsid w:val="00C66C08"/>
    <w:rsid w:val="00C66CB8"/>
    <w:rsid w:val="00C6711E"/>
    <w:rsid w:val="00C67383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B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A8A"/>
    <w:rsid w:val="00C87B58"/>
    <w:rsid w:val="00C90132"/>
    <w:rsid w:val="00C90360"/>
    <w:rsid w:val="00C90526"/>
    <w:rsid w:val="00C90624"/>
    <w:rsid w:val="00C91595"/>
    <w:rsid w:val="00C91681"/>
    <w:rsid w:val="00C9190C"/>
    <w:rsid w:val="00C91A96"/>
    <w:rsid w:val="00C91F36"/>
    <w:rsid w:val="00C9205C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37D"/>
    <w:rsid w:val="00C977BC"/>
    <w:rsid w:val="00CA0B56"/>
    <w:rsid w:val="00CA0CA6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670B"/>
    <w:rsid w:val="00CA695A"/>
    <w:rsid w:val="00CA6969"/>
    <w:rsid w:val="00CA6CE5"/>
    <w:rsid w:val="00CA6DC4"/>
    <w:rsid w:val="00CA75EA"/>
    <w:rsid w:val="00CA7F78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E82"/>
    <w:rsid w:val="00CB7FE7"/>
    <w:rsid w:val="00CC013A"/>
    <w:rsid w:val="00CC039C"/>
    <w:rsid w:val="00CC0661"/>
    <w:rsid w:val="00CC07F5"/>
    <w:rsid w:val="00CC1447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BF9"/>
    <w:rsid w:val="00CC5C70"/>
    <w:rsid w:val="00CC5D20"/>
    <w:rsid w:val="00CC5EFD"/>
    <w:rsid w:val="00CC66AA"/>
    <w:rsid w:val="00CC6A4B"/>
    <w:rsid w:val="00CC6AEB"/>
    <w:rsid w:val="00CC6E10"/>
    <w:rsid w:val="00CC6E9C"/>
    <w:rsid w:val="00CC74E9"/>
    <w:rsid w:val="00CC79D8"/>
    <w:rsid w:val="00CC7A57"/>
    <w:rsid w:val="00CC7A96"/>
    <w:rsid w:val="00CC7E85"/>
    <w:rsid w:val="00CD0373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D53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5F4"/>
    <w:rsid w:val="00CE4D1E"/>
    <w:rsid w:val="00CE5436"/>
    <w:rsid w:val="00CE5662"/>
    <w:rsid w:val="00CE5756"/>
    <w:rsid w:val="00CE5A11"/>
    <w:rsid w:val="00CE5A73"/>
    <w:rsid w:val="00CE6041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B2"/>
    <w:rsid w:val="00CF5EEC"/>
    <w:rsid w:val="00CF635C"/>
    <w:rsid w:val="00CF636B"/>
    <w:rsid w:val="00CF6FD7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BA2"/>
    <w:rsid w:val="00D03E31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F6E"/>
    <w:rsid w:val="00D22F76"/>
    <w:rsid w:val="00D23C88"/>
    <w:rsid w:val="00D23DA4"/>
    <w:rsid w:val="00D24764"/>
    <w:rsid w:val="00D24D9A"/>
    <w:rsid w:val="00D24E6E"/>
    <w:rsid w:val="00D24FD0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953"/>
    <w:rsid w:val="00D362A2"/>
    <w:rsid w:val="00D36D01"/>
    <w:rsid w:val="00D37061"/>
    <w:rsid w:val="00D37290"/>
    <w:rsid w:val="00D37407"/>
    <w:rsid w:val="00D37B4A"/>
    <w:rsid w:val="00D409EA"/>
    <w:rsid w:val="00D40B2C"/>
    <w:rsid w:val="00D40B52"/>
    <w:rsid w:val="00D41B83"/>
    <w:rsid w:val="00D41D03"/>
    <w:rsid w:val="00D4209E"/>
    <w:rsid w:val="00D427A9"/>
    <w:rsid w:val="00D43659"/>
    <w:rsid w:val="00D436FF"/>
    <w:rsid w:val="00D43854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A6A"/>
    <w:rsid w:val="00D46C28"/>
    <w:rsid w:val="00D46C54"/>
    <w:rsid w:val="00D46EA9"/>
    <w:rsid w:val="00D47A33"/>
    <w:rsid w:val="00D47F8D"/>
    <w:rsid w:val="00D5043F"/>
    <w:rsid w:val="00D509BB"/>
    <w:rsid w:val="00D50F8A"/>
    <w:rsid w:val="00D515F5"/>
    <w:rsid w:val="00D51E0D"/>
    <w:rsid w:val="00D52113"/>
    <w:rsid w:val="00D523C9"/>
    <w:rsid w:val="00D52B9D"/>
    <w:rsid w:val="00D52F39"/>
    <w:rsid w:val="00D53B7A"/>
    <w:rsid w:val="00D53BAC"/>
    <w:rsid w:val="00D53D87"/>
    <w:rsid w:val="00D53DAF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CCA"/>
    <w:rsid w:val="00D64554"/>
    <w:rsid w:val="00D6492E"/>
    <w:rsid w:val="00D64A28"/>
    <w:rsid w:val="00D64CC1"/>
    <w:rsid w:val="00D65EA7"/>
    <w:rsid w:val="00D66359"/>
    <w:rsid w:val="00D6669D"/>
    <w:rsid w:val="00D671F7"/>
    <w:rsid w:val="00D6787D"/>
    <w:rsid w:val="00D679A1"/>
    <w:rsid w:val="00D7011E"/>
    <w:rsid w:val="00D701D4"/>
    <w:rsid w:val="00D7046E"/>
    <w:rsid w:val="00D71D09"/>
    <w:rsid w:val="00D7263E"/>
    <w:rsid w:val="00D72994"/>
    <w:rsid w:val="00D73A13"/>
    <w:rsid w:val="00D73A37"/>
    <w:rsid w:val="00D73E2E"/>
    <w:rsid w:val="00D74231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B74"/>
    <w:rsid w:val="00D83E1F"/>
    <w:rsid w:val="00D841F3"/>
    <w:rsid w:val="00D846A2"/>
    <w:rsid w:val="00D84EEF"/>
    <w:rsid w:val="00D85136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2ADE"/>
    <w:rsid w:val="00D9312C"/>
    <w:rsid w:val="00D9327C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B05"/>
    <w:rsid w:val="00D96D79"/>
    <w:rsid w:val="00D96DCF"/>
    <w:rsid w:val="00D9729A"/>
    <w:rsid w:val="00D97BF5"/>
    <w:rsid w:val="00DA0C94"/>
    <w:rsid w:val="00DA0D7A"/>
    <w:rsid w:val="00DA1626"/>
    <w:rsid w:val="00DA1B59"/>
    <w:rsid w:val="00DA2176"/>
    <w:rsid w:val="00DA2742"/>
    <w:rsid w:val="00DA2E6D"/>
    <w:rsid w:val="00DA2EA9"/>
    <w:rsid w:val="00DA31F0"/>
    <w:rsid w:val="00DA328A"/>
    <w:rsid w:val="00DA35B7"/>
    <w:rsid w:val="00DA38D1"/>
    <w:rsid w:val="00DA3E73"/>
    <w:rsid w:val="00DA423E"/>
    <w:rsid w:val="00DA45D8"/>
    <w:rsid w:val="00DA47CB"/>
    <w:rsid w:val="00DA4D1D"/>
    <w:rsid w:val="00DA4D6A"/>
    <w:rsid w:val="00DA4FFE"/>
    <w:rsid w:val="00DA5397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50C9"/>
    <w:rsid w:val="00DC5113"/>
    <w:rsid w:val="00DC51C2"/>
    <w:rsid w:val="00DC5CE8"/>
    <w:rsid w:val="00DC62FB"/>
    <w:rsid w:val="00DC65FE"/>
    <w:rsid w:val="00DC666B"/>
    <w:rsid w:val="00DC68E3"/>
    <w:rsid w:val="00DC6D51"/>
    <w:rsid w:val="00DC6EA0"/>
    <w:rsid w:val="00DC77E7"/>
    <w:rsid w:val="00DC7D0A"/>
    <w:rsid w:val="00DD0049"/>
    <w:rsid w:val="00DD007C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74A"/>
    <w:rsid w:val="00DD4BDD"/>
    <w:rsid w:val="00DD50F0"/>
    <w:rsid w:val="00DD589B"/>
    <w:rsid w:val="00DD5BF1"/>
    <w:rsid w:val="00DD6031"/>
    <w:rsid w:val="00DD6CDA"/>
    <w:rsid w:val="00DD751A"/>
    <w:rsid w:val="00DD769B"/>
    <w:rsid w:val="00DD7DF1"/>
    <w:rsid w:val="00DE02D4"/>
    <w:rsid w:val="00DE0339"/>
    <w:rsid w:val="00DE0541"/>
    <w:rsid w:val="00DE07D9"/>
    <w:rsid w:val="00DE0B8A"/>
    <w:rsid w:val="00DE153F"/>
    <w:rsid w:val="00DE1D6D"/>
    <w:rsid w:val="00DE1D82"/>
    <w:rsid w:val="00DE1FE1"/>
    <w:rsid w:val="00DE33A0"/>
    <w:rsid w:val="00DE353D"/>
    <w:rsid w:val="00DE36BA"/>
    <w:rsid w:val="00DE38B7"/>
    <w:rsid w:val="00DE3C97"/>
    <w:rsid w:val="00DE3DCE"/>
    <w:rsid w:val="00DE4126"/>
    <w:rsid w:val="00DE4815"/>
    <w:rsid w:val="00DE49AE"/>
    <w:rsid w:val="00DE4A74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6D3"/>
    <w:rsid w:val="00DE67B7"/>
    <w:rsid w:val="00DE6B5E"/>
    <w:rsid w:val="00DE6FEA"/>
    <w:rsid w:val="00DE70C0"/>
    <w:rsid w:val="00DE79CB"/>
    <w:rsid w:val="00DF03AB"/>
    <w:rsid w:val="00DF0945"/>
    <w:rsid w:val="00DF0D73"/>
    <w:rsid w:val="00DF13BA"/>
    <w:rsid w:val="00DF14D3"/>
    <w:rsid w:val="00DF197F"/>
    <w:rsid w:val="00DF1A28"/>
    <w:rsid w:val="00DF227B"/>
    <w:rsid w:val="00DF2453"/>
    <w:rsid w:val="00DF3615"/>
    <w:rsid w:val="00DF3BAC"/>
    <w:rsid w:val="00DF40B7"/>
    <w:rsid w:val="00DF421F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94"/>
    <w:rsid w:val="00E11FD6"/>
    <w:rsid w:val="00E124AC"/>
    <w:rsid w:val="00E12D18"/>
    <w:rsid w:val="00E12F16"/>
    <w:rsid w:val="00E12F7D"/>
    <w:rsid w:val="00E13201"/>
    <w:rsid w:val="00E13865"/>
    <w:rsid w:val="00E138C3"/>
    <w:rsid w:val="00E13A98"/>
    <w:rsid w:val="00E13DFF"/>
    <w:rsid w:val="00E13EC5"/>
    <w:rsid w:val="00E140C2"/>
    <w:rsid w:val="00E141F9"/>
    <w:rsid w:val="00E143B5"/>
    <w:rsid w:val="00E14C6C"/>
    <w:rsid w:val="00E14E38"/>
    <w:rsid w:val="00E14E81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58F"/>
    <w:rsid w:val="00E216BF"/>
    <w:rsid w:val="00E21B07"/>
    <w:rsid w:val="00E21BEF"/>
    <w:rsid w:val="00E21CC5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35D"/>
    <w:rsid w:val="00E3193A"/>
    <w:rsid w:val="00E31AE5"/>
    <w:rsid w:val="00E31E3B"/>
    <w:rsid w:val="00E3226C"/>
    <w:rsid w:val="00E322BF"/>
    <w:rsid w:val="00E32D1C"/>
    <w:rsid w:val="00E3309F"/>
    <w:rsid w:val="00E334F2"/>
    <w:rsid w:val="00E34147"/>
    <w:rsid w:val="00E34351"/>
    <w:rsid w:val="00E348E8"/>
    <w:rsid w:val="00E349F3"/>
    <w:rsid w:val="00E3529B"/>
    <w:rsid w:val="00E356D9"/>
    <w:rsid w:val="00E3595F"/>
    <w:rsid w:val="00E35E94"/>
    <w:rsid w:val="00E36350"/>
    <w:rsid w:val="00E372A0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958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5D7"/>
    <w:rsid w:val="00E56F5D"/>
    <w:rsid w:val="00E5708C"/>
    <w:rsid w:val="00E5742C"/>
    <w:rsid w:val="00E576B9"/>
    <w:rsid w:val="00E57A23"/>
    <w:rsid w:val="00E57AF2"/>
    <w:rsid w:val="00E57F52"/>
    <w:rsid w:val="00E602B3"/>
    <w:rsid w:val="00E607B7"/>
    <w:rsid w:val="00E60A3C"/>
    <w:rsid w:val="00E60A41"/>
    <w:rsid w:val="00E60C05"/>
    <w:rsid w:val="00E6132C"/>
    <w:rsid w:val="00E616F4"/>
    <w:rsid w:val="00E61B08"/>
    <w:rsid w:val="00E6219F"/>
    <w:rsid w:val="00E624C0"/>
    <w:rsid w:val="00E62755"/>
    <w:rsid w:val="00E62AA1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DF2"/>
    <w:rsid w:val="00E82443"/>
    <w:rsid w:val="00E82528"/>
    <w:rsid w:val="00E82612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39AC"/>
    <w:rsid w:val="00E93C86"/>
    <w:rsid w:val="00E93ECA"/>
    <w:rsid w:val="00E94011"/>
    <w:rsid w:val="00E946CD"/>
    <w:rsid w:val="00E94E6D"/>
    <w:rsid w:val="00E956AF"/>
    <w:rsid w:val="00E9570D"/>
    <w:rsid w:val="00E96070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FBF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A4C"/>
    <w:rsid w:val="00EA2B6B"/>
    <w:rsid w:val="00EA307F"/>
    <w:rsid w:val="00EA36D7"/>
    <w:rsid w:val="00EA37AC"/>
    <w:rsid w:val="00EA37C9"/>
    <w:rsid w:val="00EA3C0D"/>
    <w:rsid w:val="00EA3F11"/>
    <w:rsid w:val="00EA4A01"/>
    <w:rsid w:val="00EA4B97"/>
    <w:rsid w:val="00EA512E"/>
    <w:rsid w:val="00EA5181"/>
    <w:rsid w:val="00EA530D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40EC"/>
    <w:rsid w:val="00EB44EF"/>
    <w:rsid w:val="00EB4735"/>
    <w:rsid w:val="00EB4847"/>
    <w:rsid w:val="00EB4B8D"/>
    <w:rsid w:val="00EB5FDE"/>
    <w:rsid w:val="00EB602C"/>
    <w:rsid w:val="00EB690F"/>
    <w:rsid w:val="00EB6D21"/>
    <w:rsid w:val="00EB6F8A"/>
    <w:rsid w:val="00EB713C"/>
    <w:rsid w:val="00EB7A87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7AC"/>
    <w:rsid w:val="00EE6ABE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AFD"/>
    <w:rsid w:val="00EF31A7"/>
    <w:rsid w:val="00EF3503"/>
    <w:rsid w:val="00EF3F45"/>
    <w:rsid w:val="00EF452F"/>
    <w:rsid w:val="00EF4898"/>
    <w:rsid w:val="00EF4C65"/>
    <w:rsid w:val="00EF4F42"/>
    <w:rsid w:val="00EF51A2"/>
    <w:rsid w:val="00EF57A2"/>
    <w:rsid w:val="00EF5AF3"/>
    <w:rsid w:val="00EF66A6"/>
    <w:rsid w:val="00EF6D91"/>
    <w:rsid w:val="00EF70DE"/>
    <w:rsid w:val="00EF7148"/>
    <w:rsid w:val="00EF73EF"/>
    <w:rsid w:val="00EF7B0A"/>
    <w:rsid w:val="00EF7D12"/>
    <w:rsid w:val="00F009BE"/>
    <w:rsid w:val="00F00C95"/>
    <w:rsid w:val="00F01064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63F2"/>
    <w:rsid w:val="00F06646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492"/>
    <w:rsid w:val="00F1267D"/>
    <w:rsid w:val="00F127CC"/>
    <w:rsid w:val="00F12CDA"/>
    <w:rsid w:val="00F131DC"/>
    <w:rsid w:val="00F1328F"/>
    <w:rsid w:val="00F133D9"/>
    <w:rsid w:val="00F14028"/>
    <w:rsid w:val="00F1402A"/>
    <w:rsid w:val="00F14208"/>
    <w:rsid w:val="00F142D8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FF5"/>
    <w:rsid w:val="00F25EE8"/>
    <w:rsid w:val="00F2607C"/>
    <w:rsid w:val="00F263E5"/>
    <w:rsid w:val="00F26495"/>
    <w:rsid w:val="00F27E4E"/>
    <w:rsid w:val="00F3005D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792"/>
    <w:rsid w:val="00F34A13"/>
    <w:rsid w:val="00F34D87"/>
    <w:rsid w:val="00F352F7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F1"/>
    <w:rsid w:val="00F41884"/>
    <w:rsid w:val="00F41B01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78CB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C42"/>
    <w:rsid w:val="00F61E18"/>
    <w:rsid w:val="00F61FD4"/>
    <w:rsid w:val="00F62089"/>
    <w:rsid w:val="00F624D6"/>
    <w:rsid w:val="00F62B8E"/>
    <w:rsid w:val="00F62DFE"/>
    <w:rsid w:val="00F638DD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994"/>
    <w:rsid w:val="00F67AD2"/>
    <w:rsid w:val="00F70439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E05"/>
    <w:rsid w:val="00F86416"/>
    <w:rsid w:val="00F86605"/>
    <w:rsid w:val="00F86FEF"/>
    <w:rsid w:val="00F87293"/>
    <w:rsid w:val="00F878CA"/>
    <w:rsid w:val="00F87BCD"/>
    <w:rsid w:val="00F905B5"/>
    <w:rsid w:val="00F90D73"/>
    <w:rsid w:val="00F90E5E"/>
    <w:rsid w:val="00F912FA"/>
    <w:rsid w:val="00F91532"/>
    <w:rsid w:val="00F91EBD"/>
    <w:rsid w:val="00F936E0"/>
    <w:rsid w:val="00F936ED"/>
    <w:rsid w:val="00F93ABE"/>
    <w:rsid w:val="00F93BF8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F36"/>
    <w:rsid w:val="00FA4644"/>
    <w:rsid w:val="00FA4F2A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E26"/>
    <w:rsid w:val="00FB34D9"/>
    <w:rsid w:val="00FB3508"/>
    <w:rsid w:val="00FB359B"/>
    <w:rsid w:val="00FB3B39"/>
    <w:rsid w:val="00FB3B52"/>
    <w:rsid w:val="00FB3CF1"/>
    <w:rsid w:val="00FB403A"/>
    <w:rsid w:val="00FB4578"/>
    <w:rsid w:val="00FB45ED"/>
    <w:rsid w:val="00FB482D"/>
    <w:rsid w:val="00FB4BCD"/>
    <w:rsid w:val="00FB4D59"/>
    <w:rsid w:val="00FB50DB"/>
    <w:rsid w:val="00FB541D"/>
    <w:rsid w:val="00FB5627"/>
    <w:rsid w:val="00FB56CD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99C"/>
    <w:rsid w:val="00FC3A21"/>
    <w:rsid w:val="00FC3FC8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664E"/>
    <w:rsid w:val="00FE66C8"/>
    <w:rsid w:val="00FE69E1"/>
    <w:rsid w:val="00FE6D8D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03E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64BFB-0CFD-4A18-AD34-2C2B4F615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39</TotalTime>
  <Pages>20</Pages>
  <Words>4139</Words>
  <Characters>23595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27679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intel</cp:lastModifiedBy>
  <cp:revision>24</cp:revision>
  <cp:lastPrinted>2018-05-09T14:01:00Z</cp:lastPrinted>
  <dcterms:created xsi:type="dcterms:W3CDTF">2018-05-09T04:08:00Z</dcterms:created>
  <dcterms:modified xsi:type="dcterms:W3CDTF">2018-05-09T14:02:00Z</dcterms:modified>
</cp:coreProperties>
</file>