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D631D2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D631D2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631D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D631D2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D631D2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31D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D631D2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674F01" w:rsidRDefault="0009267B" w:rsidP="00674F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09267B" w:rsidRPr="00674F01" w:rsidRDefault="0009267B" w:rsidP="00674F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:rsidR="0009267B" w:rsidRPr="00674F01" w:rsidRDefault="0009267B" w:rsidP="00674F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09267B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631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631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D631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631D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D631D2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1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D631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D78F2" w:rsidRPr="00D631D2" w:rsidRDefault="00F83AD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D631D2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D631D2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1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64B39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D631D2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64B39" w:rsidRPr="00D631D2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D631D2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1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64B39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4B39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AB2A14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020390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020390" w:rsidRPr="00AB2A14" w:rsidRDefault="0002039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20390" w:rsidRPr="00AB2A14" w:rsidRDefault="0002039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20390" w:rsidRPr="00AB2A14" w:rsidRDefault="0002039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6329F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56329F" w:rsidRPr="00AB2A14" w:rsidRDefault="00020390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6329F" w:rsidRPr="00AB2A14" w:rsidRDefault="0056329F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56329F" w:rsidRPr="00AB2A14" w:rsidRDefault="0056329F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20390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20390" w:rsidRPr="00712E01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20390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020390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20390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020390" w:rsidRPr="00AB2A14" w:rsidRDefault="00020390" w:rsidP="000203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541F8" w:rsidRPr="00712E0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541F8" w:rsidRPr="00AB2A14" w:rsidRDefault="001541F8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2A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039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541F8" w:rsidRPr="00AB2A14" w:rsidRDefault="001541F8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541F8" w:rsidRPr="00AB2A14" w:rsidRDefault="001541F8" w:rsidP="005632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2A1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1A021D" w:rsidRPr="00D631D2" w:rsidRDefault="001A021D" w:rsidP="0009267B">
      <w:pPr>
        <w:rPr>
          <w:b/>
          <w:bCs/>
        </w:rPr>
      </w:pPr>
    </w:p>
    <w:p w:rsidR="0009267B" w:rsidRPr="00D631D2" w:rsidRDefault="0009267B" w:rsidP="001618A0">
      <w:pPr>
        <w:spacing w:line="240" w:lineRule="auto"/>
        <w:rPr>
          <w:rFonts w:ascii="Angsana New" w:hAnsi="Angsana New"/>
          <w:sz w:val="30"/>
          <w:szCs w:val="30"/>
        </w:rPr>
      </w:pPr>
      <w:r w:rsidRPr="00D631D2">
        <w:rPr>
          <w:b/>
          <w:bCs/>
        </w:rPr>
        <w:br w:type="page"/>
      </w:r>
      <w:r w:rsidRPr="00D631D2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D631D2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D631D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631D2">
        <w:rPr>
          <w:rFonts w:ascii="Angsana New" w:hAnsi="Angsana New"/>
          <w:sz w:val="30"/>
          <w:szCs w:val="30"/>
          <w:cs/>
        </w:rPr>
        <w:t>นี้</w:t>
      </w:r>
    </w:p>
    <w:p w:rsidR="0009267B" w:rsidRPr="00C5422F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D631D2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</w:t>
      </w:r>
      <w:r w:rsidRPr="00B15D67">
        <w:rPr>
          <w:rFonts w:ascii="Angsana New" w:hAnsi="Angsana New"/>
          <w:sz w:val="30"/>
          <w:szCs w:val="30"/>
          <w:cs/>
        </w:rPr>
        <w:t>ออกงบการเงินจากคณะกรรมการ</w:t>
      </w:r>
      <w:r w:rsidR="00C1686A" w:rsidRPr="00B15D67">
        <w:rPr>
          <w:rFonts w:ascii="Angsana New" w:hAnsi="Angsana New"/>
          <w:sz w:val="30"/>
          <w:szCs w:val="30"/>
          <w:cs/>
        </w:rPr>
        <w:t>เมื่อวันที่</w:t>
      </w:r>
      <w:r w:rsidR="004024B3">
        <w:rPr>
          <w:rFonts w:ascii="Angsana New" w:hAnsi="Angsana New"/>
          <w:sz w:val="30"/>
          <w:szCs w:val="30"/>
        </w:rPr>
        <w:t xml:space="preserve"> </w:t>
      </w:r>
      <w:r w:rsidR="00B15D67" w:rsidRPr="00B15D67">
        <w:rPr>
          <w:rFonts w:ascii="Angsana New" w:hAnsi="Angsana New"/>
          <w:sz w:val="30"/>
          <w:szCs w:val="30"/>
        </w:rPr>
        <w:t xml:space="preserve">11 </w:t>
      </w:r>
      <w:r w:rsidR="00B15D67" w:rsidRPr="00B15D6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7029E" w:rsidRPr="00B15D67">
        <w:rPr>
          <w:rFonts w:ascii="Angsana New" w:hAnsi="Angsana New"/>
          <w:sz w:val="30"/>
          <w:szCs w:val="30"/>
        </w:rPr>
        <w:t>2561</w:t>
      </w:r>
    </w:p>
    <w:p w:rsidR="0009267B" w:rsidRPr="00674F01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9267B" w:rsidRPr="00D631D2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b/>
          <w:bCs/>
          <w:sz w:val="30"/>
          <w:szCs w:val="30"/>
        </w:rPr>
        <w:t>1</w:t>
      </w:r>
      <w:r w:rsidRPr="00D631D2">
        <w:rPr>
          <w:rFonts w:ascii="Angsana New" w:hAnsi="Angsana New"/>
          <w:b/>
          <w:bCs/>
          <w:sz w:val="30"/>
          <w:szCs w:val="30"/>
        </w:rPr>
        <w:tab/>
      </w:r>
      <w:r w:rsidRPr="00D631D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C5422F" w:rsidRDefault="0009267B" w:rsidP="001618A0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D631D2" w:rsidRDefault="00874D2C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D631D2">
        <w:rPr>
          <w:rFonts w:ascii="Angsana New" w:hAnsi="Angsana New"/>
          <w:sz w:val="30"/>
          <w:szCs w:val="30"/>
          <w:cs/>
        </w:rPr>
        <w:t>บริษัท วิ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นท์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>คอม เทคโนโลยี จำกัด (มหาชน)</w:t>
      </w:r>
      <w:r w:rsidR="0009267B" w:rsidRPr="00D631D2">
        <w:rPr>
          <w:rFonts w:ascii="Angsana New" w:hAnsi="Angsana New"/>
          <w:sz w:val="30"/>
          <w:szCs w:val="30"/>
        </w:rPr>
        <w:t xml:space="preserve"> </w:t>
      </w:r>
      <w:r w:rsidR="0009267B" w:rsidRPr="00D631D2">
        <w:rPr>
          <w:rFonts w:ascii="Angsana New" w:hAnsi="Angsana New"/>
          <w:sz w:val="30"/>
          <w:szCs w:val="30"/>
          <w:cs/>
        </w:rPr>
        <w:t>(</w:t>
      </w:r>
      <w:r w:rsidR="0009267B" w:rsidRPr="00D631D2">
        <w:rPr>
          <w:rFonts w:ascii="Angsana New" w:hAnsi="Angsana New"/>
          <w:sz w:val="30"/>
          <w:szCs w:val="30"/>
        </w:rPr>
        <w:t>“</w:t>
      </w:r>
      <w:r w:rsidR="0009267B" w:rsidRPr="00D631D2">
        <w:rPr>
          <w:rFonts w:ascii="Angsana New" w:hAnsi="Angsana New"/>
          <w:sz w:val="30"/>
          <w:szCs w:val="30"/>
          <w:cs/>
        </w:rPr>
        <w:t>บริษัท</w:t>
      </w:r>
      <w:r w:rsidR="0009267B" w:rsidRPr="00D631D2">
        <w:rPr>
          <w:rFonts w:ascii="Angsana New" w:hAnsi="Angsana New"/>
          <w:sz w:val="30"/>
          <w:szCs w:val="30"/>
        </w:rPr>
        <w:t xml:space="preserve">”) </w:t>
      </w:r>
      <w:r w:rsidR="0009267B" w:rsidRPr="00D631D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และมีที่อยู่จดทะเบียนตั้งอยู่</w:t>
      </w:r>
      <w:r w:rsidRPr="00D631D2">
        <w:rPr>
          <w:rFonts w:ascii="Angsana New" w:hAnsi="Angsana New"/>
          <w:sz w:val="30"/>
          <w:szCs w:val="30"/>
          <w:cs/>
        </w:rPr>
        <w:t>เลขที่</w:t>
      </w:r>
      <w:r w:rsidR="003D5A59" w:rsidRPr="00D631D2">
        <w:rPr>
          <w:rFonts w:ascii="Angsana New" w:hAnsi="Angsana New"/>
          <w:sz w:val="30"/>
          <w:szCs w:val="30"/>
          <w:cs/>
        </w:rPr>
        <w:t xml:space="preserve"> 159/21</w:t>
      </w:r>
      <w:r w:rsidRPr="00D631D2">
        <w:rPr>
          <w:rFonts w:ascii="Angsana New" w:hAnsi="Angsana New"/>
          <w:sz w:val="30"/>
          <w:szCs w:val="30"/>
          <w:cs/>
        </w:rPr>
        <w:t xml:space="preserve"> อาคารเสริมมิตร ทาว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ชั้น</w:t>
      </w:r>
      <w:r w:rsidR="003D5A59" w:rsidRPr="00D631D2">
        <w:rPr>
          <w:rFonts w:ascii="Angsana New" w:hAnsi="Angsana New"/>
          <w:sz w:val="30"/>
          <w:szCs w:val="30"/>
          <w:cs/>
        </w:rPr>
        <w:t xml:space="preserve"> 14</w:t>
      </w:r>
      <w:r w:rsidRPr="00D631D2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="00674F01">
        <w:rPr>
          <w:rFonts w:ascii="Angsana New" w:hAnsi="Angsana New"/>
          <w:sz w:val="30"/>
          <w:szCs w:val="30"/>
          <w:cs/>
        </w:rPr>
        <w:t>แขวงคลองเตยเหนือ</w:t>
      </w:r>
      <w:r w:rsidR="00674F01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>เขตวัฒนา</w:t>
      </w:r>
      <w:r w:rsidR="003D5A59"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61F1" w:rsidRPr="00C5422F" w:rsidRDefault="005F61F1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5F61F1" w:rsidRDefault="005F61F1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74F01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2560</w:t>
      </w:r>
    </w:p>
    <w:p w:rsidR="00F07FF7" w:rsidRPr="00C5422F" w:rsidRDefault="00F07FF7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09267B" w:rsidRPr="00D631D2" w:rsidRDefault="00DF42A7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 w:hint="cs"/>
          <w:sz w:val="30"/>
          <w:szCs w:val="30"/>
          <w:cs/>
        </w:rPr>
        <w:t>บริษัท</w:t>
      </w:r>
      <w:r w:rsidR="005F61F1">
        <w:rPr>
          <w:rFonts w:ascii="Angsana New" w:hAnsi="Angsana New"/>
          <w:sz w:val="30"/>
          <w:szCs w:val="30"/>
          <w:cs/>
        </w:rPr>
        <w:t>ใหญ่ในระหว่างปี</w:t>
      </w:r>
      <w:r w:rsidR="0009267B" w:rsidRPr="00D631D2">
        <w:rPr>
          <w:rFonts w:ascii="Angsana New" w:hAnsi="Angsana New"/>
          <w:sz w:val="30"/>
          <w:szCs w:val="30"/>
          <w:cs/>
        </w:rPr>
        <w:t xml:space="preserve">ได้แก่ </w:t>
      </w:r>
      <w:r w:rsidR="00874D2C" w:rsidRPr="00D631D2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="00874D2C" w:rsidRPr="00D631D2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="00874D2C" w:rsidRPr="00D631D2">
        <w:rPr>
          <w:rFonts w:ascii="Angsana New" w:hAnsi="Angsana New"/>
          <w:sz w:val="30"/>
          <w:szCs w:val="30"/>
          <w:cs/>
        </w:rPr>
        <w:t xml:space="preserve"> จำกัด</w:t>
      </w:r>
      <w:r w:rsidR="00D15177" w:rsidRPr="00D631D2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4024B3">
        <w:rPr>
          <w:rFonts w:ascii="Angsana New" w:hAnsi="Angsana New"/>
          <w:sz w:val="30"/>
          <w:szCs w:val="30"/>
        </w:rPr>
        <w:t>73</w:t>
      </w:r>
      <w:r w:rsidR="0009267B" w:rsidRPr="00D631D2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C5422F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09267B" w:rsidRPr="00D631D2" w:rsidRDefault="00D15177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บริษัท</w:t>
      </w:r>
      <w:r w:rsidR="009C729E" w:rsidRPr="00D631D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631D2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D631D2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D631D2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D631D2">
        <w:rPr>
          <w:rFonts w:ascii="Angsana New" w:hAnsi="Angsana New"/>
          <w:sz w:val="30"/>
          <w:szCs w:val="30"/>
          <w:cs/>
        </w:rPr>
        <w:t xml:space="preserve"> และให้บริการเกี่ยวกับคอมพิวเตอร์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="009C729E" w:rsidRPr="00D631D2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BA63FA" w:rsidRPr="00D631D2">
        <w:rPr>
          <w:rFonts w:ascii="Angsana New" w:hAnsi="Angsana New"/>
          <w:sz w:val="30"/>
          <w:szCs w:val="30"/>
        </w:rPr>
        <w:t xml:space="preserve">31 </w:t>
      </w:r>
      <w:r w:rsidR="00BA63FA" w:rsidRPr="00D631D2">
        <w:rPr>
          <w:rFonts w:ascii="Angsana New" w:hAnsi="Angsana New" w:hint="cs"/>
          <w:sz w:val="30"/>
          <w:szCs w:val="30"/>
          <w:cs/>
        </w:rPr>
        <w:t>มีนาคม</w:t>
      </w:r>
      <w:r w:rsidR="009C729E" w:rsidRPr="00D631D2">
        <w:rPr>
          <w:rFonts w:ascii="Angsana New" w:hAnsi="Angsana New" w:hint="cs"/>
          <w:sz w:val="30"/>
          <w:szCs w:val="30"/>
          <w:cs/>
        </w:rPr>
        <w:t xml:space="preserve"> </w:t>
      </w:r>
      <w:r w:rsidR="005F61F1">
        <w:rPr>
          <w:rFonts w:ascii="Angsana New" w:hAnsi="Angsana New"/>
          <w:sz w:val="30"/>
          <w:szCs w:val="30"/>
        </w:rPr>
        <w:t>256</w:t>
      </w:r>
      <w:r w:rsidR="005F61F1">
        <w:rPr>
          <w:rFonts w:ascii="Angsana New" w:hAnsi="Angsana New" w:hint="cs"/>
          <w:sz w:val="30"/>
          <w:szCs w:val="30"/>
          <w:cs/>
        </w:rPr>
        <w:t>1</w:t>
      </w:r>
      <w:r w:rsidR="009C729E" w:rsidRPr="00D631D2">
        <w:rPr>
          <w:rFonts w:ascii="Angsana New" w:hAnsi="Angsana New"/>
          <w:sz w:val="30"/>
          <w:szCs w:val="30"/>
        </w:rPr>
        <w:t xml:space="preserve"> </w:t>
      </w:r>
      <w:r w:rsidR="009C729E" w:rsidRPr="00D631D2">
        <w:rPr>
          <w:rFonts w:ascii="Angsana New" w:hAnsi="Angsana New" w:hint="cs"/>
          <w:sz w:val="30"/>
          <w:szCs w:val="30"/>
          <w:cs/>
        </w:rPr>
        <w:t>และ</w:t>
      </w:r>
      <w:r w:rsidR="00674F01">
        <w:rPr>
          <w:rFonts w:ascii="Angsana New" w:hAnsi="Angsana New" w:hint="cs"/>
          <w:sz w:val="30"/>
          <w:szCs w:val="30"/>
          <w:cs/>
        </w:rPr>
        <w:t>วันที่</w:t>
      </w:r>
      <w:r w:rsidR="00674F01">
        <w:rPr>
          <w:rFonts w:ascii="Angsana New" w:hAnsi="Angsana New"/>
          <w:sz w:val="30"/>
          <w:szCs w:val="30"/>
        </w:rPr>
        <w:t xml:space="preserve"> </w:t>
      </w:r>
      <w:r w:rsidR="004A1B4E" w:rsidRPr="003F37E1">
        <w:rPr>
          <w:rFonts w:ascii="Angsana New" w:hAnsi="Angsana New"/>
          <w:sz w:val="30"/>
          <w:szCs w:val="30"/>
        </w:rPr>
        <w:t xml:space="preserve">31 </w:t>
      </w:r>
      <w:r w:rsidR="004A1B4E" w:rsidRPr="003F37E1">
        <w:rPr>
          <w:rFonts w:ascii="Angsana New" w:hAnsi="Angsana New" w:hint="cs"/>
          <w:sz w:val="30"/>
          <w:szCs w:val="30"/>
          <w:cs/>
        </w:rPr>
        <w:t>ธันวาคม</w:t>
      </w:r>
      <w:r w:rsidR="009C729E" w:rsidRPr="003F37E1">
        <w:rPr>
          <w:rFonts w:ascii="Angsana New" w:hAnsi="Angsana New" w:hint="cs"/>
          <w:sz w:val="30"/>
          <w:szCs w:val="30"/>
          <w:cs/>
        </w:rPr>
        <w:t xml:space="preserve"> </w:t>
      </w:r>
      <w:r w:rsidR="005F61F1">
        <w:rPr>
          <w:rFonts w:ascii="Angsana New" w:hAnsi="Angsana New"/>
          <w:sz w:val="30"/>
          <w:szCs w:val="30"/>
        </w:rPr>
        <w:t>25</w:t>
      </w:r>
      <w:r w:rsidR="005F61F1">
        <w:rPr>
          <w:rFonts w:ascii="Angsana New" w:hAnsi="Angsana New" w:hint="cs"/>
          <w:sz w:val="30"/>
          <w:szCs w:val="30"/>
          <w:cs/>
        </w:rPr>
        <w:t>60</w:t>
      </w:r>
      <w:r w:rsidR="006923FD">
        <w:rPr>
          <w:rFonts w:ascii="Angsana New" w:hAnsi="Angsana New"/>
          <w:sz w:val="30"/>
          <w:szCs w:val="30"/>
        </w:rPr>
        <w:t xml:space="preserve"> </w:t>
      </w:r>
      <w:r w:rsidR="009C729E" w:rsidRPr="00D631D2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9C729E" w:rsidRPr="005F61F1">
        <w:rPr>
          <w:rFonts w:ascii="Angsana New" w:hAnsi="Angsana New" w:hint="cs"/>
          <w:sz w:val="30"/>
          <w:szCs w:val="30"/>
          <w:cs/>
        </w:rPr>
        <w:t xml:space="preserve">ข้อ </w:t>
      </w:r>
      <w:r w:rsidR="00674F01">
        <w:rPr>
          <w:rFonts w:ascii="Angsana New" w:hAnsi="Angsana New"/>
          <w:sz w:val="30"/>
          <w:szCs w:val="30"/>
        </w:rPr>
        <w:t>3</w:t>
      </w:r>
      <w:r w:rsidR="009C729E" w:rsidRPr="005F61F1">
        <w:rPr>
          <w:rFonts w:ascii="Angsana New" w:hAnsi="Angsana New"/>
          <w:sz w:val="30"/>
          <w:szCs w:val="30"/>
        </w:rPr>
        <w:t xml:space="preserve"> </w:t>
      </w:r>
      <w:r w:rsidR="009C729E" w:rsidRPr="005F61F1">
        <w:rPr>
          <w:rFonts w:ascii="Angsana New" w:hAnsi="Angsana New" w:hint="cs"/>
          <w:sz w:val="30"/>
          <w:szCs w:val="30"/>
          <w:cs/>
        </w:rPr>
        <w:t xml:space="preserve">และ </w:t>
      </w:r>
      <w:r w:rsidR="004024B3">
        <w:rPr>
          <w:rFonts w:ascii="Angsana New" w:hAnsi="Angsana New"/>
          <w:sz w:val="30"/>
          <w:szCs w:val="30"/>
        </w:rPr>
        <w:t>6</w:t>
      </w:r>
    </w:p>
    <w:p w:rsidR="009C729E" w:rsidRPr="00674F01" w:rsidRDefault="009C729E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267B" w:rsidRPr="00D631D2" w:rsidRDefault="005756D0" w:rsidP="001618A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D631D2">
        <w:rPr>
          <w:rFonts w:ascii="Angsana New" w:hAnsi="Angsana New"/>
          <w:sz w:val="30"/>
          <w:szCs w:val="30"/>
          <w:cs/>
        </w:rPr>
        <w:t>เกณฑ์</w:t>
      </w:r>
      <w:r w:rsidR="00C714EB" w:rsidRPr="00D631D2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D631D2">
        <w:rPr>
          <w:rFonts w:ascii="Angsana New" w:hAnsi="Angsana New"/>
          <w:sz w:val="30"/>
          <w:szCs w:val="30"/>
          <w:cs/>
        </w:rPr>
        <w:t>งบการเงิน</w:t>
      </w:r>
      <w:r w:rsidR="00C714EB" w:rsidRPr="00D631D2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</w:p>
    <w:p w:rsidR="0098009E" w:rsidRPr="00674F01" w:rsidRDefault="0098009E" w:rsidP="001618A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D631D2" w:rsidRDefault="00C714EB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674F01" w:rsidRDefault="00C714E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C714EB" w:rsidRPr="00D631D2" w:rsidRDefault="00C714E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D631D2">
        <w:rPr>
          <w:rFonts w:ascii="Angsana New" w:hAnsi="Angsana New"/>
          <w:sz w:val="30"/>
          <w:szCs w:val="30"/>
        </w:rPr>
        <w:t xml:space="preserve">34 </w:t>
      </w:r>
      <w:r w:rsidRPr="00D631D2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D631D2">
        <w:rPr>
          <w:rFonts w:ascii="Angsana New" w:hAnsi="Angsana New"/>
          <w:sz w:val="30"/>
          <w:szCs w:val="30"/>
        </w:rPr>
        <w:t>25</w:t>
      </w:r>
      <w:r w:rsidR="00BD6154">
        <w:rPr>
          <w:rFonts w:ascii="Angsana New" w:hAnsi="Angsana New"/>
          <w:sz w:val="30"/>
          <w:szCs w:val="30"/>
        </w:rPr>
        <w:t>60</w:t>
      </w:r>
      <w:r w:rsidRPr="00D631D2">
        <w:rPr>
          <w:rFonts w:ascii="Angsana New" w:hAnsi="Angsana New"/>
          <w:sz w:val="30"/>
          <w:szCs w:val="30"/>
        </w:rPr>
        <w:t xml:space="preserve">) </w:t>
      </w:r>
      <w:r w:rsidRPr="00D631D2">
        <w:rPr>
          <w:rFonts w:ascii="Angsana New" w:hAnsi="Angsana New"/>
          <w:sz w:val="30"/>
          <w:szCs w:val="30"/>
          <w:cs/>
        </w:rPr>
        <w:t xml:space="preserve">เรื่อง </w:t>
      </w:r>
      <w:r w:rsidR="008439C8" w:rsidRPr="008439C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D631D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783848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783848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>(“สภาวิชาชีพบัญชี</w:t>
      </w:r>
      <w:r w:rsidRPr="00AB2A14">
        <w:rPr>
          <w:rFonts w:ascii="Angsana New" w:hAnsi="Angsana New"/>
          <w:sz w:val="30"/>
          <w:szCs w:val="30"/>
          <w:cs/>
        </w:rPr>
        <w:t xml:space="preserve">”) </w:t>
      </w:r>
      <w:r w:rsidR="00674F01" w:rsidRPr="00AB2A1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674F01" w:rsidRDefault="005F61F1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B33AF" w:rsidRDefault="00C714EB" w:rsidP="00A73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5F61F1">
        <w:rPr>
          <w:rFonts w:ascii="Angsana New" w:hAnsi="Angsana New"/>
          <w:sz w:val="30"/>
          <w:szCs w:val="30"/>
          <w:cs/>
        </w:rPr>
        <w:t>บปีสิ้นสุดวันที่ 31 ธันวาคม 25</w:t>
      </w:r>
      <w:r w:rsidR="005F61F1">
        <w:rPr>
          <w:rFonts w:ascii="Angsana New" w:hAnsi="Angsana New" w:hint="cs"/>
          <w:sz w:val="30"/>
          <w:szCs w:val="30"/>
          <w:cs/>
        </w:rPr>
        <w:t>60</w:t>
      </w:r>
      <w:r w:rsidRPr="00D631D2">
        <w:rPr>
          <w:rFonts w:ascii="Angsana New" w:hAnsi="Angsana New"/>
          <w:sz w:val="30"/>
          <w:szCs w:val="30"/>
        </w:rPr>
        <w:t xml:space="preserve">           </w:t>
      </w:r>
      <w:r w:rsidRPr="00D631D2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D631D2">
        <w:rPr>
          <w:rFonts w:ascii="Angsana New" w:hAnsi="Angsana New"/>
          <w:sz w:val="30"/>
          <w:szCs w:val="30"/>
        </w:rPr>
        <w:t>31</w:t>
      </w:r>
      <w:r w:rsidRPr="00D63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61F1">
        <w:rPr>
          <w:rFonts w:ascii="Angsana New" w:hAnsi="Angsana New"/>
          <w:sz w:val="30"/>
          <w:szCs w:val="30"/>
        </w:rPr>
        <w:t>25</w:t>
      </w:r>
      <w:r w:rsidR="005F61F1">
        <w:rPr>
          <w:rFonts w:ascii="Angsana New" w:hAnsi="Angsana New" w:hint="cs"/>
          <w:sz w:val="30"/>
          <w:szCs w:val="30"/>
          <w:cs/>
        </w:rPr>
        <w:t>60</w:t>
      </w:r>
    </w:p>
    <w:p w:rsidR="005F61F1" w:rsidRPr="00454E16" w:rsidRDefault="005F61F1" w:rsidP="00A73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:rsidR="00EC1B21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44F70" w:rsidRPr="00AB2A14" w:rsidRDefault="00044F70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D631D2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3F37E1">
        <w:rPr>
          <w:rFonts w:ascii="Angsana New" w:hAnsi="Angsana New"/>
          <w:sz w:val="30"/>
          <w:szCs w:val="30"/>
          <w:cs/>
        </w:rPr>
        <w:t>ง</w:t>
      </w:r>
      <w:r w:rsidR="000B56C5" w:rsidRPr="003F37E1">
        <w:rPr>
          <w:rFonts w:ascii="Angsana New" w:hAnsi="Angsana New"/>
          <w:sz w:val="30"/>
          <w:szCs w:val="30"/>
          <w:cs/>
        </w:rPr>
        <w:t>บ</w:t>
      </w:r>
      <w:r w:rsidR="000B56C5" w:rsidRPr="00D631D2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0B56C5" w:rsidRPr="00D631D2">
        <w:rPr>
          <w:rFonts w:ascii="Angsana New" w:hAnsi="Angsana New"/>
          <w:sz w:val="30"/>
          <w:szCs w:val="30"/>
        </w:rPr>
        <w:t>31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F61F1" w:rsidRPr="00AB2A14">
        <w:rPr>
          <w:rFonts w:ascii="Angsana New" w:hAnsi="Angsana New"/>
          <w:sz w:val="30"/>
          <w:szCs w:val="30"/>
        </w:rPr>
        <w:t>25</w:t>
      </w:r>
      <w:r w:rsidR="005F61F1" w:rsidRPr="00AB2A14">
        <w:rPr>
          <w:rFonts w:ascii="Angsana New" w:hAnsi="Angsana New" w:hint="cs"/>
          <w:sz w:val="30"/>
          <w:szCs w:val="30"/>
          <w:cs/>
        </w:rPr>
        <w:t>60</w:t>
      </w:r>
      <w:r w:rsidR="0067394C" w:rsidRPr="00AB2A14">
        <w:rPr>
          <w:rFonts w:ascii="Angsana New" w:hAnsi="Angsana New"/>
          <w:sz w:val="30"/>
          <w:szCs w:val="30"/>
          <w:cs/>
        </w:rPr>
        <w:t xml:space="preserve"> ยกเว้น</w:t>
      </w:r>
      <w:r w:rsidRPr="00AB2A14">
        <w:rPr>
          <w:rFonts w:ascii="Angsana New" w:hAnsi="Angsana New"/>
          <w:sz w:val="30"/>
          <w:szCs w:val="30"/>
          <w:cs/>
        </w:rPr>
        <w:t>กรณีที่</w:t>
      </w:r>
      <w:r w:rsidR="00B20247" w:rsidRPr="00AB2A14">
        <w:rPr>
          <w:rFonts w:ascii="Angsana New" w:hAnsi="Angsana New"/>
          <w:sz w:val="30"/>
          <w:szCs w:val="30"/>
          <w:cs/>
        </w:rPr>
        <w:t>กลุ่มบริษัท</w:t>
      </w:r>
      <w:r w:rsidRPr="00AB2A14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AB2A14">
        <w:rPr>
          <w:rFonts w:ascii="Angsana New" w:hAnsi="Angsana New"/>
          <w:sz w:val="30"/>
          <w:szCs w:val="30"/>
        </w:rPr>
        <w:t xml:space="preserve">1 </w:t>
      </w:r>
      <w:r w:rsidRPr="00AB2A14">
        <w:rPr>
          <w:rFonts w:ascii="Angsana New" w:hAnsi="Angsana New"/>
          <w:sz w:val="30"/>
          <w:szCs w:val="30"/>
          <w:cs/>
        </w:rPr>
        <w:t xml:space="preserve">มกราคม </w:t>
      </w:r>
      <w:r w:rsidRPr="00AB2A14">
        <w:rPr>
          <w:rFonts w:ascii="Angsana New" w:hAnsi="Angsana New"/>
          <w:sz w:val="30"/>
          <w:szCs w:val="30"/>
        </w:rPr>
        <w:t>25</w:t>
      </w:r>
      <w:r w:rsidR="005F61F1" w:rsidRPr="00AB2A14">
        <w:rPr>
          <w:rFonts w:ascii="Angsana New" w:hAnsi="Angsana New"/>
          <w:sz w:val="30"/>
          <w:szCs w:val="30"/>
        </w:rPr>
        <w:t>6</w:t>
      </w:r>
      <w:r w:rsidR="005F61F1" w:rsidRPr="00AB2A14">
        <w:rPr>
          <w:rFonts w:ascii="Angsana New" w:hAnsi="Angsana New" w:hint="cs"/>
          <w:sz w:val="30"/>
          <w:szCs w:val="30"/>
          <w:cs/>
        </w:rPr>
        <w:t>1</w:t>
      </w:r>
      <w:r w:rsidRPr="00AB2A14">
        <w:rPr>
          <w:rFonts w:ascii="Angsana New" w:hAnsi="Angsana New"/>
          <w:sz w:val="30"/>
          <w:szCs w:val="30"/>
        </w:rPr>
        <w:t xml:space="preserve"> </w:t>
      </w:r>
      <w:r w:rsidRPr="00AB2A14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AB2A14">
        <w:rPr>
          <w:rFonts w:ascii="Angsana New" w:hAnsi="Angsana New"/>
          <w:sz w:val="30"/>
          <w:szCs w:val="30"/>
        </w:rPr>
        <w:t xml:space="preserve"> </w:t>
      </w:r>
      <w:r w:rsidRPr="00AB2A1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</w:t>
      </w:r>
      <w:r w:rsidR="00FD68D9" w:rsidRPr="00AB2A14">
        <w:rPr>
          <w:rFonts w:ascii="Angsana New" w:hAnsi="Angsana New"/>
          <w:sz w:val="30"/>
          <w:szCs w:val="30"/>
          <w:cs/>
        </w:rPr>
        <w:t>ปรับปรุงใหม่</w:t>
      </w:r>
      <w:r w:rsidRPr="00AB2A14">
        <w:rPr>
          <w:rFonts w:ascii="Angsana New" w:hAnsi="Angsana New"/>
          <w:sz w:val="30"/>
          <w:szCs w:val="30"/>
          <w:cs/>
        </w:rPr>
        <w:t>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  <w:r w:rsidR="00A06EB3" w:rsidRPr="00AB2A14">
        <w:rPr>
          <w:rFonts w:ascii="Angsana New" w:hAnsi="Angsana New"/>
          <w:sz w:val="30"/>
          <w:szCs w:val="30"/>
        </w:rPr>
        <w:t xml:space="preserve"> </w:t>
      </w:r>
    </w:p>
    <w:p w:rsidR="00044F70" w:rsidRPr="00AB2A14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4E16" w:rsidRPr="00AB2A14" w:rsidRDefault="00454E16" w:rsidP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2A14">
        <w:rPr>
          <w:rFonts w:ascii="Angsana New" w:hAnsi="Angsana New"/>
          <w:sz w:val="30"/>
          <w:szCs w:val="30"/>
          <w:cs/>
        </w:rPr>
        <w:t>นอกเหนือจาก</w:t>
      </w:r>
      <w:r w:rsidRPr="00AB2A1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Pr="00AB2A14">
        <w:rPr>
          <w:rFonts w:ascii="Angsana New" w:hAnsi="Angsana New"/>
          <w:sz w:val="30"/>
          <w:szCs w:val="30"/>
          <w:cs/>
        </w:rPr>
        <w:t>ข้างต้น</w:t>
      </w:r>
      <w:r w:rsidRPr="00AB2A14">
        <w:rPr>
          <w:rFonts w:ascii="Angsana New" w:hAnsi="Angsana New" w:hint="cs"/>
          <w:sz w:val="30"/>
          <w:szCs w:val="30"/>
          <w:cs/>
        </w:rPr>
        <w:t xml:space="preserve"> </w:t>
      </w:r>
      <w:r w:rsidR="00804C0F" w:rsidRPr="00AB2A14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="00020390">
        <w:rPr>
          <w:rFonts w:ascii="Angsana New" w:hAnsi="Angsana New" w:hint="cs"/>
          <w:sz w:val="30"/>
          <w:szCs w:val="30"/>
          <w:cs/>
        </w:rPr>
        <w:t>มาตรฐาน</w:t>
      </w:r>
      <w:r w:rsidR="00804C0F" w:rsidRPr="00AB2A1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04C0F" w:rsidRPr="00AB2A14">
        <w:rPr>
          <w:rFonts w:ascii="Angsana New" w:hAnsi="Angsana New"/>
          <w:sz w:val="30"/>
          <w:szCs w:val="30"/>
          <w:cs/>
        </w:rPr>
        <w:t xml:space="preserve">ฉบับที่ </w:t>
      </w:r>
      <w:r w:rsidR="00804C0F" w:rsidRPr="00AB2A14">
        <w:rPr>
          <w:rFonts w:ascii="Angsana New" w:hAnsi="Angsana New"/>
          <w:sz w:val="30"/>
          <w:szCs w:val="30"/>
        </w:rPr>
        <w:t>15</w:t>
      </w:r>
      <w:r w:rsidR="00804C0F" w:rsidRPr="00AB2A14">
        <w:rPr>
          <w:rFonts w:ascii="Angsana New" w:hAnsi="Angsana New"/>
          <w:sz w:val="30"/>
          <w:szCs w:val="30"/>
          <w:cs/>
        </w:rPr>
        <w:t xml:space="preserve"> เรื่อง </w:t>
      </w:r>
      <w:r w:rsidR="00804C0F" w:rsidRPr="00AB2A1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804C0F" w:rsidRPr="00AB2A14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ซึ่งมีผลบังคับสำหรับรอบระยะเวลาบัญชีที่เริ่มในหรือหลังวันที่</w:t>
      </w:r>
      <w:r w:rsidR="00804C0F" w:rsidRPr="00AB2A14">
        <w:rPr>
          <w:rFonts w:ascii="Angsana New" w:hAnsi="Angsana New"/>
          <w:sz w:val="30"/>
          <w:szCs w:val="30"/>
        </w:rPr>
        <w:t xml:space="preserve"> 1</w:t>
      </w:r>
      <w:r w:rsidR="00804C0F" w:rsidRPr="00AB2A14">
        <w:rPr>
          <w:rFonts w:ascii="Angsana New" w:hAnsi="Angsana New"/>
          <w:sz w:val="30"/>
          <w:szCs w:val="30"/>
          <w:cs/>
        </w:rPr>
        <w:t xml:space="preserve"> มกราคม </w:t>
      </w:r>
      <w:r w:rsidR="00804C0F" w:rsidRPr="00AB2A14">
        <w:rPr>
          <w:rFonts w:ascii="Angsana New" w:hAnsi="Angsana New"/>
          <w:sz w:val="30"/>
          <w:szCs w:val="30"/>
        </w:rPr>
        <w:t xml:space="preserve">2562 </w:t>
      </w:r>
      <w:r w:rsidR="00804C0F" w:rsidRPr="00AB2A14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="00804C0F" w:rsidRPr="00AB2A14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="00804C0F" w:rsidRPr="00AB2A1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804C0F" w:rsidRPr="00AB2A14" w:rsidRDefault="00804C0F" w:rsidP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04C0F" w:rsidRPr="00AB2A14" w:rsidRDefault="00804C0F" w:rsidP="00804C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15 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11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>2560</w:t>
      </w:r>
      <w:r w:rsidRPr="00AB2A14">
        <w:rPr>
          <w:rFonts w:ascii="Angsana New" w:hAnsi="Angsana New"/>
          <w:color w:val="000000"/>
          <w:sz w:val="30"/>
          <w:szCs w:val="30"/>
          <w:cs/>
        </w:rPr>
        <w:t>)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AB2A1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AB2A1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>2560)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AB2A14">
        <w:rPr>
          <w:rFonts w:ascii="Angsana New" w:hAnsi="Angsana New"/>
          <w:color w:val="000000"/>
          <w:sz w:val="30"/>
          <w:szCs w:val="30"/>
        </w:rPr>
        <w:t>31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>2560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AB2A1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</w:t>
      </w:r>
      <w:r w:rsidRPr="00AB2A14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>2560)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AB2A14">
        <w:rPr>
          <w:rFonts w:ascii="Angsana New" w:hAnsi="Angsana New"/>
          <w:color w:val="000000"/>
          <w:sz w:val="30"/>
          <w:szCs w:val="30"/>
        </w:rPr>
        <w:t>15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>2560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AB2A14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804C0F" w:rsidRPr="00AB2A14" w:rsidRDefault="00804C0F" w:rsidP="00804C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AB2A14">
        <w:rPr>
          <w:rFonts w:ascii="Angsana New" w:hAnsi="Angsana New"/>
          <w:color w:val="000000"/>
          <w:sz w:val="30"/>
          <w:szCs w:val="30"/>
        </w:rPr>
        <w:t>18</w:t>
      </w:r>
      <w:r w:rsidRPr="00AB2A14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AB2A14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AB2A1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AB2A14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804C0F" w:rsidRPr="00AB2A14" w:rsidRDefault="00804C0F" w:rsidP="00804C0F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:rsidR="00804C0F" w:rsidRPr="00AB2A14" w:rsidRDefault="00804C0F" w:rsidP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B2A1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B2A14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AB2A14">
        <w:rPr>
          <w:rFonts w:ascii="Angsana New" w:hAnsi="Angsana New"/>
          <w:sz w:val="30"/>
          <w:szCs w:val="30"/>
        </w:rPr>
        <w:t>15</w:t>
      </w:r>
      <w:r w:rsidRPr="00AB2A14">
        <w:rPr>
          <w:rFonts w:ascii="Angsana New" w:hAnsi="Angsana New" w:hint="cs"/>
          <w:sz w:val="30"/>
          <w:szCs w:val="30"/>
          <w:cs/>
        </w:rPr>
        <w:t xml:space="preserve"> </w:t>
      </w:r>
      <w:r w:rsidRPr="00AB2A14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AB2A14">
        <w:rPr>
          <w:rFonts w:ascii="Angsana New" w:hAnsi="Angsana New" w:hint="cs"/>
          <w:sz w:val="30"/>
          <w:szCs w:val="30"/>
          <w:cs/>
        </w:rPr>
        <w:t>และ</w:t>
      </w:r>
      <w:r w:rsidRPr="00AB2A14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p w:rsidR="00EC1B21" w:rsidRPr="00EC1B21" w:rsidRDefault="00EC1B21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44F70" w:rsidRPr="00D631D2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D631D2">
        <w:rPr>
          <w:rFonts w:ascii="Angsana New" w:hAnsi="Angsana New"/>
          <w:b/>
          <w:bCs/>
          <w:sz w:val="30"/>
          <w:szCs w:val="30"/>
          <w:cs/>
        </w:rPr>
        <w:tab/>
      </w: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F70" w:rsidRPr="00454E16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Default="00044F70" w:rsidP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Pr="00D631D2" w:rsidDel="000D0FED">
        <w:rPr>
          <w:rFonts w:ascii="Angsana New" w:hAnsi="Angsana New"/>
          <w:sz w:val="30"/>
          <w:szCs w:val="30"/>
          <w:cs/>
        </w:rPr>
        <w:t xml:space="preserve"> </w:t>
      </w:r>
      <w:r w:rsidR="00FD68D9" w:rsidRPr="00AB2A14">
        <w:rPr>
          <w:rFonts w:ascii="Angsana New" w:hAnsi="Angsana New"/>
          <w:sz w:val="30"/>
          <w:szCs w:val="30"/>
          <w:cs/>
        </w:rPr>
        <w:t>บริษัท</w:t>
      </w:r>
    </w:p>
    <w:p w:rsidR="00FD68D9" w:rsidRPr="00FD68D9" w:rsidRDefault="00FD68D9" w:rsidP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EC1B21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44F70" w:rsidRPr="00D631D2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044F70" w:rsidRPr="00454E16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Pr="00D631D2" w:rsidRDefault="00D413DF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044F70" w:rsidRPr="00D631D2">
        <w:rPr>
          <w:rFonts w:ascii="Angsana New" w:hAnsi="Angsana New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A1375B" w:rsidRPr="00D631D2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="00044F70" w:rsidRPr="00D631D2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346081" w:rsidRPr="00D631D2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044F70" w:rsidRPr="00D631D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44F70" w:rsidRPr="00454E16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Default="00044F70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46081" w:rsidRPr="00D631D2">
        <w:rPr>
          <w:rFonts w:ascii="Angsana New" w:hAnsi="Angsana New"/>
          <w:sz w:val="30"/>
          <w:szCs w:val="30"/>
          <w:cs/>
        </w:rPr>
        <w:t>วิจารณญาณ</w:t>
      </w:r>
      <w:r w:rsidRPr="00D631D2">
        <w:rPr>
          <w:rFonts w:ascii="Angsana New" w:hAnsi="Angsana New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631D2">
        <w:rPr>
          <w:rFonts w:ascii="Angsana New" w:hAnsi="Angsana New"/>
          <w:sz w:val="30"/>
          <w:szCs w:val="30"/>
        </w:rPr>
        <w:t xml:space="preserve">31 </w:t>
      </w:r>
      <w:r w:rsidRPr="00D631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15D67">
        <w:rPr>
          <w:rFonts w:ascii="Angsana New" w:hAnsi="Angsana New"/>
          <w:sz w:val="30"/>
          <w:szCs w:val="30"/>
        </w:rPr>
        <w:t>25</w:t>
      </w:r>
      <w:r w:rsidR="00B15D67">
        <w:rPr>
          <w:rFonts w:ascii="Angsana New" w:hAnsi="Angsana New" w:hint="cs"/>
          <w:sz w:val="30"/>
          <w:szCs w:val="30"/>
          <w:cs/>
        </w:rPr>
        <w:t>60</w:t>
      </w:r>
    </w:p>
    <w:p w:rsidR="005F61F1" w:rsidRPr="00454E16" w:rsidRDefault="005F61F1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5F61F1" w:rsidRDefault="00482A65" w:rsidP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14BF5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5F61F1" w:rsidRPr="00454E16" w:rsidRDefault="005F61F1" w:rsidP="00783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82A65" w:rsidRDefault="00482A65" w:rsidP="005F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color w:val="0000FF"/>
          <w:szCs w:val="22"/>
        </w:rPr>
      </w:pPr>
      <w:r w:rsidRPr="00482A65">
        <w:rPr>
          <w:rFonts w:ascii="Angsana New" w:hAnsi="Angsana New"/>
          <w:sz w:val="30"/>
          <w:szCs w:val="30"/>
          <w:cs/>
        </w:rPr>
        <w:t>กลุ่มบริษัท</w:t>
      </w:r>
      <w:r w:rsidRPr="00482A65">
        <w:rPr>
          <w:rFonts w:ascii="Angsana New" w:hAnsi="Angsana New" w:hint="cs"/>
          <w:sz w:val="30"/>
          <w:szCs w:val="30"/>
          <w:cs/>
        </w:rPr>
        <w:t>กำหนด</w:t>
      </w:r>
      <w:r w:rsidRPr="00482A65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482A65">
        <w:rPr>
          <w:rFonts w:asciiTheme="majorBidi" w:hAnsiTheme="majorBidi" w:cstheme="majorBidi"/>
          <w:sz w:val="30"/>
          <w:szCs w:val="30"/>
        </w:rPr>
        <w:t xml:space="preserve"> </w:t>
      </w:r>
      <w:r w:rsidRPr="00482A65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482A65">
        <w:rPr>
          <w:rFonts w:ascii="Angsana New" w:hAnsi="Angsana New" w:hint="cs"/>
          <w:sz w:val="30"/>
          <w:szCs w:val="30"/>
          <w:cs/>
        </w:rPr>
        <w:t>ถึง</w:t>
      </w:r>
      <w:r w:rsidRPr="00482A65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482A65">
        <w:rPr>
          <w:rFonts w:ascii="Angsana New" w:hAnsi="Angsana New" w:hint="cs"/>
          <w:sz w:val="30"/>
          <w:szCs w:val="30"/>
          <w:cs/>
        </w:rPr>
        <w:t>มีนัย</w:t>
      </w:r>
      <w:r w:rsidRPr="00482A65">
        <w:rPr>
          <w:rFonts w:ascii="Angsana New" w:hAnsi="Angsana New"/>
          <w:sz w:val="30"/>
          <w:szCs w:val="30"/>
          <w:cs/>
        </w:rPr>
        <w:t>สำคัญ รวมถึง</w:t>
      </w:r>
      <w:r w:rsidRPr="00482A65">
        <w:rPr>
          <w:rFonts w:ascii="Angsana New" w:hAnsi="Angsana New" w:hint="cs"/>
          <w:sz w:val="30"/>
          <w:szCs w:val="30"/>
          <w:cs/>
        </w:rPr>
        <w:t>การวัด</w:t>
      </w:r>
      <w:r w:rsidRPr="00482A65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482A65">
        <w:rPr>
          <w:rFonts w:ascii="Angsana New" w:hAnsi="Angsana New"/>
          <w:sz w:val="30"/>
          <w:szCs w:val="30"/>
        </w:rPr>
        <w:t xml:space="preserve">3 </w:t>
      </w:r>
      <w:r w:rsidRPr="00482A65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482A65">
        <w:rPr>
          <w:rFonts w:hint="cs"/>
          <w:color w:val="0000FF"/>
          <w:szCs w:val="22"/>
          <w:cs/>
        </w:rPr>
        <w:t xml:space="preserve"> </w:t>
      </w:r>
    </w:p>
    <w:p w:rsidR="00FD68D9" w:rsidRPr="00FD68D9" w:rsidRDefault="00FD68D9" w:rsidP="005F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sz w:val="24"/>
          <w:szCs w:val="24"/>
          <w:lang w:val="en-GB"/>
        </w:rPr>
      </w:pPr>
    </w:p>
    <w:p w:rsidR="00482A65" w:rsidRDefault="00482A65" w:rsidP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2A65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482A65">
        <w:rPr>
          <w:rFonts w:ascii="Angsana New" w:hAnsi="Angsana New" w:hint="cs"/>
          <w:sz w:val="30"/>
          <w:szCs w:val="30"/>
          <w:cs/>
        </w:rPr>
        <w:t>มีการ</w:t>
      </w:r>
      <w:r w:rsidRPr="00482A65">
        <w:rPr>
          <w:rFonts w:ascii="Angsana New" w:hAnsi="Angsana New"/>
          <w:sz w:val="30"/>
          <w:szCs w:val="30"/>
          <w:cs/>
        </w:rPr>
        <w:t>ทบทวนข้อมูลที่</w:t>
      </w:r>
      <w:r w:rsidRPr="00482A65">
        <w:rPr>
          <w:rFonts w:ascii="Angsana New" w:hAnsi="Angsana New" w:hint="cs"/>
          <w:sz w:val="30"/>
          <w:szCs w:val="30"/>
          <w:cs/>
        </w:rPr>
        <w:t>ไม่สามารถ</w:t>
      </w:r>
      <w:r w:rsidR="00FD68D9">
        <w:rPr>
          <w:rFonts w:ascii="Angsana New" w:hAnsi="Angsana New"/>
          <w:sz w:val="30"/>
          <w:szCs w:val="30"/>
          <w:cs/>
        </w:rPr>
        <w:t xml:space="preserve">สังเกตได้ </w:t>
      </w:r>
      <w:r w:rsidRPr="00482A65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482A65">
        <w:rPr>
          <w:rFonts w:ascii="Angsana New" w:hAnsi="Angsana New" w:hint="cs"/>
          <w:sz w:val="30"/>
          <w:szCs w:val="30"/>
          <w:cs/>
        </w:rPr>
        <w:t>มีนัย</w:t>
      </w:r>
      <w:r w:rsidR="00FD68D9">
        <w:rPr>
          <w:rFonts w:ascii="Angsana New" w:hAnsi="Angsana New"/>
          <w:sz w:val="30"/>
          <w:szCs w:val="30"/>
          <w:cs/>
        </w:rPr>
        <w:t>สำคัญอย่า</w:t>
      </w:r>
      <w:r w:rsidR="00FD68D9">
        <w:rPr>
          <w:rFonts w:ascii="Angsana New" w:hAnsi="Angsana New" w:hint="cs"/>
          <w:sz w:val="30"/>
          <w:szCs w:val="30"/>
          <w:cs/>
        </w:rPr>
        <w:t>ง</w:t>
      </w:r>
      <w:r w:rsidRPr="00482A65">
        <w:rPr>
          <w:rFonts w:ascii="Angsana New" w:hAnsi="Angsana New"/>
          <w:sz w:val="30"/>
          <w:szCs w:val="30"/>
          <w:cs/>
        </w:rPr>
        <w:t xml:space="preserve">สม่ำเสมอ </w:t>
      </w:r>
      <w:r w:rsidRPr="00482A65">
        <w:rPr>
          <w:rFonts w:ascii="Angsana New" w:hAnsi="Angsana New" w:hint="cs"/>
          <w:sz w:val="30"/>
          <w:szCs w:val="30"/>
          <w:cs/>
        </w:rPr>
        <w:t>หากมีการ</w:t>
      </w:r>
      <w:r w:rsidRPr="00482A65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482A65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482A65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482A65">
        <w:rPr>
          <w:rFonts w:asciiTheme="majorBidi" w:hAnsiTheme="majorBidi" w:cstheme="majorBidi"/>
          <w:sz w:val="30"/>
          <w:szCs w:val="30"/>
        </w:rPr>
        <w:t xml:space="preserve"> </w:t>
      </w:r>
      <w:r w:rsidRPr="00482A65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482A65">
        <w:rPr>
          <w:rFonts w:ascii="Angsana New" w:hAnsi="Angsana New" w:hint="cs"/>
          <w:sz w:val="30"/>
          <w:szCs w:val="30"/>
          <w:cs/>
        </w:rPr>
        <w:t>ได้</w:t>
      </w:r>
      <w:r w:rsidRPr="00482A65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482A65">
        <w:rPr>
          <w:rFonts w:ascii="Angsana New" w:hAnsi="Angsana New" w:hint="cs"/>
          <w:sz w:val="30"/>
          <w:szCs w:val="30"/>
          <w:cs/>
        </w:rPr>
        <w:t>ที่</w:t>
      </w:r>
      <w:r w:rsidRPr="00482A65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482A65">
        <w:rPr>
          <w:rFonts w:ascii="Angsana New" w:hAnsi="Angsana New" w:hint="cs"/>
          <w:sz w:val="30"/>
          <w:szCs w:val="30"/>
          <w:cs/>
        </w:rPr>
        <w:t>เกี่ยวกับ</w:t>
      </w:r>
      <w:r w:rsidRPr="00482A65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482A65">
        <w:rPr>
          <w:rFonts w:ascii="Angsana New" w:hAnsi="Angsana New" w:hint="cs"/>
          <w:sz w:val="30"/>
          <w:szCs w:val="30"/>
          <w:cs/>
        </w:rPr>
        <w:t>การจัดลำ</w:t>
      </w:r>
      <w:r w:rsidRPr="00482A65">
        <w:rPr>
          <w:rFonts w:ascii="Angsana New" w:hAnsi="Angsana New"/>
          <w:sz w:val="30"/>
          <w:szCs w:val="30"/>
          <w:cs/>
        </w:rPr>
        <w:t>ดับชั้น</w:t>
      </w:r>
      <w:r w:rsidRPr="00482A65">
        <w:rPr>
          <w:rFonts w:ascii="Angsana New" w:hAnsi="Angsana New" w:hint="cs"/>
          <w:sz w:val="30"/>
          <w:szCs w:val="30"/>
          <w:cs/>
        </w:rPr>
        <w:t>ของ</w:t>
      </w:r>
      <w:r w:rsidRPr="00482A65">
        <w:rPr>
          <w:rFonts w:ascii="Angsana New" w:hAnsi="Angsana New"/>
          <w:sz w:val="30"/>
          <w:szCs w:val="30"/>
          <w:cs/>
        </w:rPr>
        <w:t>มูลค่ายุติธรรม</w:t>
      </w:r>
      <w:r w:rsidRPr="00482A65">
        <w:rPr>
          <w:rFonts w:ascii="Angsana New" w:hAnsi="Angsana New" w:hint="cs"/>
          <w:sz w:val="30"/>
          <w:szCs w:val="30"/>
          <w:cs/>
        </w:rPr>
        <w:t>ว่า</w:t>
      </w:r>
      <w:r w:rsidRPr="00482A65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482A65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614BF5" w:rsidRPr="00FD68D9" w:rsidRDefault="00614BF5" w:rsidP="0048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2A65" w:rsidRPr="00482A65" w:rsidRDefault="00482A65" w:rsidP="00482A65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82A65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482A65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482A65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482A65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482A65">
        <w:rPr>
          <w:rFonts w:ascii="Angsana New" w:hAnsi="Angsana New"/>
          <w:sz w:val="30"/>
          <w:szCs w:val="30"/>
          <w:cs/>
        </w:rPr>
        <w:t>กลุ่ม</w:t>
      </w:r>
      <w:r w:rsidRPr="00482A65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804C0F" w:rsidRPr="00EC1B21" w:rsidRDefault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82A65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482A65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482A6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82A65">
        <w:rPr>
          <w:rFonts w:ascii="Angsana New" w:hAnsi="Angsana New"/>
          <w:sz w:val="30"/>
          <w:szCs w:val="30"/>
          <w:cs/>
        </w:rPr>
        <w:t>ได้</w:t>
      </w:r>
      <w:r w:rsidRPr="00482A65">
        <w:rPr>
          <w:rFonts w:asciiTheme="majorBidi" w:hAnsiTheme="majorBidi" w:cstheme="majorBidi"/>
          <w:sz w:val="30"/>
          <w:szCs w:val="30"/>
          <w:cs/>
        </w:rPr>
        <w:t>ใช้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482A65">
        <w:rPr>
          <w:rFonts w:asciiTheme="majorBidi" w:hAnsiTheme="majorBidi" w:cstheme="majorBidi"/>
          <w:sz w:val="30"/>
          <w:szCs w:val="30"/>
        </w:rPr>
        <w:t xml:space="preserve"> </w:t>
      </w:r>
      <w:r w:rsidRPr="00482A65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482A65">
        <w:rPr>
          <w:rFonts w:asciiTheme="majorBidi" w:hAnsiTheme="majorBidi"/>
          <w:sz w:val="30"/>
          <w:szCs w:val="30"/>
          <w:cs/>
        </w:rPr>
        <w:t>ลำดับชั้น</w:t>
      </w:r>
      <w:r w:rsidRPr="00482A65">
        <w:rPr>
          <w:rFonts w:asciiTheme="majorBidi" w:hAnsiTheme="majorBidi" w:hint="cs"/>
          <w:sz w:val="30"/>
          <w:szCs w:val="30"/>
          <w:cs/>
        </w:rPr>
        <w:t>ของ</w:t>
      </w:r>
      <w:r w:rsidRPr="00482A65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482A65">
        <w:rPr>
          <w:rFonts w:asciiTheme="majorBidi" w:hAnsiTheme="majorBidi"/>
          <w:sz w:val="30"/>
          <w:szCs w:val="30"/>
        </w:rPr>
        <w:t xml:space="preserve"> </w:t>
      </w:r>
      <w:r w:rsidRPr="00482A65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614BF5" w:rsidRPr="00FD68D9" w:rsidRDefault="00614BF5" w:rsidP="0061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2A65" w:rsidRPr="00482A65" w:rsidRDefault="00482A65" w:rsidP="00482A65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2A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482A65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82A65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82A65" w:rsidRPr="00482A65" w:rsidRDefault="00482A65" w:rsidP="00482A65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2A6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482A65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482A65">
        <w:rPr>
          <w:rFonts w:asciiTheme="majorBidi" w:hAnsiTheme="majorBidi"/>
          <w:sz w:val="30"/>
          <w:szCs w:val="30"/>
          <w:lang w:bidi="th-TH"/>
        </w:rPr>
        <w:t>(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82A65" w:rsidRPr="00482A65" w:rsidRDefault="00482A65" w:rsidP="002A0954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2A65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482A65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482A65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482A65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>ไม่ได้มาจาก</w:t>
      </w:r>
      <w:r w:rsidRPr="00AB2A14">
        <w:rPr>
          <w:rFonts w:asciiTheme="majorBidi" w:hAnsiTheme="majorBidi" w:hint="cs"/>
          <w:sz w:val="30"/>
          <w:szCs w:val="30"/>
          <w:cs/>
          <w:lang w:bidi="th-TH"/>
        </w:rPr>
        <w:t>ข้อมูลที่</w:t>
      </w:r>
      <w:r w:rsidR="00FD68D9" w:rsidRPr="00AB2A14">
        <w:rPr>
          <w:rFonts w:asciiTheme="majorBidi" w:hAnsiTheme="majorBidi" w:hint="cs"/>
          <w:sz w:val="30"/>
          <w:szCs w:val="30"/>
          <w:cs/>
          <w:lang w:val="en-US" w:bidi="th-TH"/>
        </w:rPr>
        <w:t>สามารถ</w:t>
      </w:r>
      <w:r w:rsidRPr="00AB2A14">
        <w:rPr>
          <w:rFonts w:asciiTheme="majorBidi" w:hAnsiTheme="majorBidi" w:hint="cs"/>
          <w:sz w:val="30"/>
          <w:szCs w:val="30"/>
          <w:cs/>
          <w:lang w:bidi="th-TH"/>
        </w:rPr>
        <w:t>สังเกต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>ได้ (ข้อมูลที่ไม่สามารถ</w:t>
      </w:r>
      <w:r w:rsidRPr="00482A65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482A65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482A65" w:rsidRPr="00FD68D9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Pr="00482A65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2A65">
        <w:rPr>
          <w:rFonts w:asciiTheme="majorBidi" w:hAnsiTheme="majorBidi" w:cstheme="majorBidi"/>
          <w:sz w:val="30"/>
          <w:szCs w:val="30"/>
          <w:cs/>
        </w:rPr>
        <w:lastRenderedPageBreak/>
        <w:t>หา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82A65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482A65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482A65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482A65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82A65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482A65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82A65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482A65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482A65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482A65" w:rsidRPr="00FD68D9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Pr="00482A65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82A65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482A65">
        <w:rPr>
          <w:rFonts w:ascii="Angsana New" w:hAnsi="Angsana New" w:hint="cs"/>
          <w:sz w:val="30"/>
          <w:szCs w:val="30"/>
          <w:cs/>
        </w:rPr>
        <w:t>ของ</w:t>
      </w:r>
      <w:r w:rsidRPr="00482A6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482A6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482A6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D68D9" w:rsidRPr="00EC1B21" w:rsidRDefault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:rsidR="005032A3" w:rsidRDefault="00B15D67" w:rsidP="00B15D67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4335CD" w:rsidRPr="006711E2">
        <w:rPr>
          <w:rFonts w:ascii="Angsana New" w:hAnsi="Angsana New"/>
          <w:sz w:val="30"/>
          <w:szCs w:val="30"/>
          <w:cs/>
          <w:lang w:val="en-US"/>
        </w:rPr>
        <w:tab/>
      </w:r>
      <w:r w:rsidR="005032A3" w:rsidRPr="006711E2">
        <w:rPr>
          <w:rFonts w:ascii="Angsan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8D27F0" w:rsidRPr="008D27F0" w:rsidRDefault="008D27F0" w:rsidP="008D27F0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8D27F0" w:rsidRDefault="008D27F0" w:rsidP="008D27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D631D2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</w:t>
      </w:r>
      <w:r w:rsidRPr="00AB2A14">
        <w:rPr>
          <w:rFonts w:ascii="Angsana New" w:hAnsi="Angsana New"/>
          <w:b/>
          <w:sz w:val="30"/>
          <w:szCs w:val="30"/>
          <w:cs/>
        </w:rPr>
        <w:t>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Pr="00AB2A14">
        <w:rPr>
          <w:rFonts w:ascii="Angsana New" w:hAnsi="Angsana New" w:hint="cs"/>
          <w:b/>
          <w:sz w:val="30"/>
          <w:szCs w:val="30"/>
          <w:cs/>
        </w:rPr>
        <w:t>นัย</w:t>
      </w:r>
      <w:r w:rsidRPr="00AB2A14">
        <w:rPr>
          <w:rFonts w:ascii="Angsana New" w:hAnsi="Angsana New"/>
          <w:b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AB2A14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</w:t>
      </w:r>
      <w:r w:rsidRPr="00D631D2">
        <w:rPr>
          <w:rFonts w:ascii="Angsana New" w:hAnsi="Angsana New" w:hint="cs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D631D2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8739B" w:rsidRDefault="00A8739B" w:rsidP="001618A0">
      <w:pPr>
        <w:spacing w:line="240" w:lineRule="auto"/>
        <w:ind w:right="-133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8D27F0" w:rsidRDefault="008D27F0" w:rsidP="008D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D631D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</w:t>
      </w:r>
      <w:r w:rsidRPr="00FD68D9">
        <w:rPr>
          <w:rFonts w:ascii="Angsana New" w:hAnsi="Angsana New"/>
          <w:b/>
          <w:sz w:val="30"/>
          <w:szCs w:val="30"/>
          <w:cs/>
        </w:rPr>
        <w:t>หตุ</w:t>
      </w:r>
      <w:r w:rsidRPr="00AB2A14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764B39" w:rsidRPr="00AB2A14">
        <w:rPr>
          <w:rFonts w:ascii="Angsana New" w:hAnsi="Angsana New"/>
          <w:bCs/>
          <w:sz w:val="30"/>
          <w:szCs w:val="30"/>
        </w:rPr>
        <w:t>6</w:t>
      </w:r>
      <w:r w:rsidRPr="00AB2A14">
        <w:rPr>
          <w:rFonts w:ascii="Angsana New" w:hAnsi="Angsana New"/>
          <w:b/>
          <w:sz w:val="30"/>
          <w:szCs w:val="30"/>
          <w:cs/>
        </w:rPr>
        <w:t xml:space="preserve"> สำหรับ</w:t>
      </w:r>
      <w:r w:rsidRPr="00D631D2">
        <w:rPr>
          <w:rFonts w:ascii="Angsana New" w:hAnsi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D631D2">
        <w:rPr>
          <w:rFonts w:ascii="Angsana New" w:hAnsi="Angsana New"/>
          <w:b/>
          <w:i/>
          <w:iCs/>
          <w:color w:val="0000FF"/>
          <w:sz w:val="30"/>
          <w:szCs w:val="30"/>
        </w:rPr>
        <w:t xml:space="preserve"> </w:t>
      </w:r>
      <w:r w:rsidRPr="00D631D2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8D27F0" w:rsidRPr="008D27F0" w:rsidRDefault="008D27F0" w:rsidP="008D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84322A" w:rsidRPr="00D631D2" w:rsidTr="004417B8">
        <w:trPr>
          <w:trHeight w:val="20"/>
          <w:tblHeader/>
        </w:trPr>
        <w:tc>
          <w:tcPr>
            <w:tcW w:w="3870" w:type="dxa"/>
          </w:tcPr>
          <w:p w:rsidR="0084322A" w:rsidRPr="00D631D2" w:rsidRDefault="0084322A" w:rsidP="001618A0">
            <w:pPr>
              <w:spacing w:line="240" w:lineRule="auto"/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851916" w:rsidRPr="00D631D2" w:rsidRDefault="0084322A" w:rsidP="001618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4322A" w:rsidRPr="00D631D2" w:rsidRDefault="0084322A" w:rsidP="001618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:rsidR="0084322A" w:rsidRPr="00D631D2" w:rsidRDefault="0084322A" w:rsidP="001618A0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64" w:rsidRPr="00D631D2" w:rsidTr="004417B8">
        <w:trPr>
          <w:trHeight w:val="20"/>
        </w:trPr>
        <w:tc>
          <w:tcPr>
            <w:tcW w:w="3870" w:type="dxa"/>
          </w:tcPr>
          <w:p w:rsidR="00A23164" w:rsidRPr="00D631D2" w:rsidRDefault="00A23164" w:rsidP="001618A0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23164" w:rsidRPr="00D631D2" w:rsidRDefault="00A23164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A23164" w:rsidRPr="00D631D2" w:rsidRDefault="00A23164" w:rsidP="001618A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22A" w:rsidRPr="00D631D2" w:rsidTr="004417B8">
        <w:trPr>
          <w:trHeight w:val="20"/>
        </w:trPr>
        <w:tc>
          <w:tcPr>
            <w:tcW w:w="3870" w:type="dxa"/>
          </w:tcPr>
          <w:p w:rsidR="0084322A" w:rsidRPr="00D631D2" w:rsidRDefault="0084322A" w:rsidP="0053680F">
            <w:pPr>
              <w:tabs>
                <w:tab w:val="clear" w:pos="227"/>
                <w:tab w:val="left" w:pos="2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4322A" w:rsidRPr="00D631D2" w:rsidRDefault="0084322A" w:rsidP="001618A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4322A" w:rsidRPr="00D631D2" w:rsidRDefault="0084322A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84322A" w:rsidRPr="00D631D2" w:rsidRDefault="0084322A" w:rsidP="008D27F0">
            <w:pPr>
              <w:tabs>
                <w:tab w:val="clear" w:pos="227"/>
                <w:tab w:val="clear" w:pos="3742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851916" w:rsidRPr="00D631D2">
              <w:rPr>
                <w:rFonts w:ascii="Angsana New" w:hAnsi="Angsana New"/>
                <w:sz w:val="30"/>
                <w:szCs w:val="30"/>
              </w:rPr>
              <w:t>(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851916" w:rsidRPr="00D631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98F" w:rsidRPr="00D631D2" w:rsidTr="004417B8">
        <w:trPr>
          <w:trHeight w:val="20"/>
        </w:trPr>
        <w:tc>
          <w:tcPr>
            <w:tcW w:w="3870" w:type="dxa"/>
          </w:tcPr>
          <w:p w:rsidR="0049598F" w:rsidRPr="00D631D2" w:rsidRDefault="00717A10" w:rsidP="007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9598F" w:rsidRPr="00D631D2" w:rsidRDefault="0049598F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49598F" w:rsidRPr="00D631D2" w:rsidRDefault="0049598F" w:rsidP="001618A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598F" w:rsidRPr="00D631D2" w:rsidTr="004417B8">
        <w:trPr>
          <w:trHeight w:val="20"/>
        </w:trPr>
        <w:tc>
          <w:tcPr>
            <w:tcW w:w="3870" w:type="dxa"/>
          </w:tcPr>
          <w:p w:rsidR="0049598F" w:rsidRPr="00D631D2" w:rsidRDefault="0049598F" w:rsidP="001618A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วีเน็ท 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49598F" w:rsidRPr="00D631D2" w:rsidRDefault="0049598F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9598F" w:rsidRPr="00D631D2" w:rsidRDefault="00717A10" w:rsidP="008D27F0">
            <w:pPr>
              <w:tabs>
                <w:tab w:val="clear" w:pos="227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E42C8F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49598F"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D631D2" w:rsidTr="004417B8">
        <w:trPr>
          <w:trHeight w:val="20"/>
        </w:trPr>
        <w:tc>
          <w:tcPr>
            <w:tcW w:w="3870" w:type="dxa"/>
          </w:tcPr>
          <w:p w:rsidR="00852A43" w:rsidRPr="00D631D2" w:rsidRDefault="00852A43" w:rsidP="00717A10">
            <w:pPr>
              <w:spacing w:line="240" w:lineRule="auto"/>
              <w:ind w:right="6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2A43" w:rsidRPr="00D631D2" w:rsidRDefault="00852A43" w:rsidP="001618A0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:rsidR="00852A43" w:rsidRPr="00D631D2" w:rsidRDefault="00852A43" w:rsidP="001618A0">
            <w:pPr>
              <w:spacing w:line="240" w:lineRule="auto"/>
              <w:ind w:right="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A43" w:rsidRPr="00D631D2" w:rsidTr="004417B8">
        <w:trPr>
          <w:trHeight w:val="20"/>
        </w:trPr>
        <w:tc>
          <w:tcPr>
            <w:tcW w:w="3870" w:type="dxa"/>
          </w:tcPr>
          <w:p w:rsidR="00852A43" w:rsidRPr="00D631D2" w:rsidRDefault="00852A43" w:rsidP="004417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260" w:type="dxa"/>
          </w:tcPr>
          <w:p w:rsidR="00852A43" w:rsidRPr="00D631D2" w:rsidRDefault="00852A43" w:rsidP="00DF759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  <w:proofErr w:type="spellEnd"/>
          </w:p>
        </w:tc>
        <w:tc>
          <w:tcPr>
            <w:tcW w:w="4140" w:type="dxa"/>
          </w:tcPr>
          <w:p w:rsidR="00852A43" w:rsidRPr="00D631D2" w:rsidRDefault="00852A43" w:rsidP="001618A0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631D2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852A43" w:rsidRPr="00D631D2" w:rsidTr="004417B8">
        <w:trPr>
          <w:trHeight w:val="20"/>
        </w:trPr>
        <w:tc>
          <w:tcPr>
            <w:tcW w:w="3870" w:type="dxa"/>
          </w:tcPr>
          <w:p w:rsidR="00852A43" w:rsidRPr="003F37E1" w:rsidRDefault="00852A43" w:rsidP="001618A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7E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3F37E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3F37E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717A10" w:rsidRPr="00CA1F84" w:rsidRDefault="00717A10" w:rsidP="00233E71">
            <w:pPr>
              <w:tabs>
                <w:tab w:val="clear" w:pos="227"/>
                <w:tab w:val="left" w:pos="16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:rsidR="00852A43" w:rsidRPr="00D631D2" w:rsidRDefault="00852A43" w:rsidP="00447612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</w:tcPr>
          <w:p w:rsidR="00361AB8" w:rsidRDefault="00717A10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เป็นบริษัทย่อย</w:t>
            </w:r>
            <w:r w:rsidR="00852A43"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บริษัทถือหุ้นร้อยละ </w:t>
            </w:r>
            <w:r w:rsidR="00852A43" w:rsidRPr="00D631D2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="004146BA"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852A43" w:rsidRPr="00D631D2" w:rsidRDefault="00361AB8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852A43" w:rsidRPr="00D631D2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EC1B21" w:rsidRPr="00D631D2" w:rsidTr="004417B8">
        <w:trPr>
          <w:trHeight w:val="20"/>
        </w:trPr>
        <w:tc>
          <w:tcPr>
            <w:tcW w:w="3870" w:type="dxa"/>
          </w:tcPr>
          <w:p w:rsidR="00EC1B21" w:rsidRPr="003F37E1" w:rsidRDefault="00EC1B21" w:rsidP="001618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C1B21" w:rsidRPr="00D631D2" w:rsidRDefault="00EC1B21" w:rsidP="00447612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</w:tcPr>
          <w:p w:rsidR="00EC1B21" w:rsidRPr="00D631D2" w:rsidRDefault="00EC1B21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C1B21" w:rsidRPr="00D631D2" w:rsidTr="004417B8">
        <w:trPr>
          <w:trHeight w:val="20"/>
        </w:trPr>
        <w:tc>
          <w:tcPr>
            <w:tcW w:w="3870" w:type="dxa"/>
          </w:tcPr>
          <w:p w:rsidR="00EC1B21" w:rsidRPr="003F37E1" w:rsidRDefault="00EC1B21" w:rsidP="001618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C1B21" w:rsidRPr="00D631D2" w:rsidRDefault="00EC1B21" w:rsidP="00447612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</w:tcPr>
          <w:p w:rsidR="00EC1B21" w:rsidRPr="00D631D2" w:rsidRDefault="00EC1B21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52A43" w:rsidRPr="00D631D2" w:rsidTr="004417B8">
        <w:trPr>
          <w:trHeight w:val="20"/>
        </w:trPr>
        <w:tc>
          <w:tcPr>
            <w:tcW w:w="3870" w:type="dxa"/>
          </w:tcPr>
          <w:p w:rsidR="00852A43" w:rsidRPr="00D631D2" w:rsidRDefault="00852A43" w:rsidP="004417B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กิจการ</w:t>
            </w:r>
            <w:r w:rsidR="004417B8"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852A43" w:rsidRPr="00D631D2" w:rsidRDefault="00852A43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852A43" w:rsidRPr="00D631D2" w:rsidRDefault="00852A43" w:rsidP="001618A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D27F0" w:rsidRPr="00D631D2" w:rsidTr="00AB2A14">
        <w:trPr>
          <w:trHeight w:val="20"/>
        </w:trPr>
        <w:tc>
          <w:tcPr>
            <w:tcW w:w="3870" w:type="dxa"/>
            <w:shd w:val="clear" w:color="auto" w:fill="auto"/>
          </w:tcPr>
          <w:p w:rsidR="0001209D" w:rsidRDefault="0001209D" w:rsidP="008D2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ซีทีซี โก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ลบอล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  <w:p w:rsidR="008D27F0" w:rsidRPr="0001209D" w:rsidRDefault="0001209D" w:rsidP="0001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(เดิมคือ </w:t>
            </w:r>
            <w:r w:rsidR="008D27F0" w:rsidRPr="00AB2A14">
              <w:rPr>
                <w:rFonts w:ascii="Angsana New" w:hAnsi="Angsana New"/>
                <w:sz w:val="30"/>
                <w:szCs w:val="30"/>
                <w:cs/>
              </w:rPr>
              <w:t>บริษัท เน็ท</w:t>
            </w:r>
            <w:proofErr w:type="spellStart"/>
            <w:r w:rsidR="008D27F0" w:rsidRPr="00AB2A14">
              <w:rPr>
                <w:rFonts w:ascii="Angsana New" w:hAnsi="Angsana New"/>
                <w:sz w:val="30"/>
                <w:szCs w:val="30"/>
                <w:cs/>
              </w:rPr>
              <w:t>แบนด์</w:t>
            </w:r>
            <w:proofErr w:type="spellEnd"/>
            <w:r w:rsidR="008D27F0" w:rsidRPr="00AB2A14">
              <w:rPr>
                <w:rFonts w:ascii="Angsana New" w:hAnsi="Angsana New"/>
                <w:sz w:val="30"/>
                <w:szCs w:val="30"/>
                <w:cs/>
              </w:rPr>
              <w:t xml:space="preserve"> คอน</w:t>
            </w:r>
            <w:proofErr w:type="spellStart"/>
            <w:r w:rsidR="008D27F0" w:rsidRPr="00AB2A14">
              <w:rPr>
                <w:rFonts w:ascii="Angsana New" w:hAnsi="Angsana New"/>
                <w:sz w:val="30"/>
                <w:szCs w:val="30"/>
                <w:cs/>
              </w:rPr>
              <w:t>ซัลติ้ง</w:t>
            </w:r>
            <w:proofErr w:type="spellEnd"/>
            <w:r w:rsidR="008D27F0" w:rsidRPr="00AB2A1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8D27F0" w:rsidRPr="00AB2A14" w:rsidRDefault="008D27F0" w:rsidP="008D27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2A1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8D27F0" w:rsidRPr="00AB2A14" w:rsidRDefault="008D27F0" w:rsidP="00EC1B21">
            <w:pPr>
              <w:spacing w:line="240" w:lineRule="auto"/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  <w:r w:rsidRPr="00AB2A1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8D27F0" w:rsidRPr="00AB2A14" w:rsidRDefault="008D27F0" w:rsidP="00EC1B21">
            <w:pPr>
              <w:spacing w:line="240" w:lineRule="auto"/>
              <w:ind w:left="54" w:firstLine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A1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ถึงเดือนพฤศจิกายน </w:t>
            </w:r>
            <w:r w:rsidRPr="00AB2A14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8D27F0" w:rsidRPr="00D631D2" w:rsidTr="00AB2A14">
        <w:trPr>
          <w:trHeight w:val="20"/>
        </w:trPr>
        <w:tc>
          <w:tcPr>
            <w:tcW w:w="3870" w:type="dxa"/>
            <w:shd w:val="clear" w:color="auto" w:fill="auto"/>
          </w:tcPr>
          <w:p w:rsidR="008D27F0" w:rsidRPr="00AB2A14" w:rsidRDefault="008D27F0" w:rsidP="008D27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2A14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AB2A14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B2A14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AB2A14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B2A14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8D27F0" w:rsidRPr="00AB2A14" w:rsidRDefault="008D27F0" w:rsidP="008D27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2A1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8D27F0" w:rsidRPr="00AB2A14" w:rsidRDefault="008D27F0" w:rsidP="00EC1B21">
            <w:pPr>
              <w:spacing w:line="240" w:lineRule="auto"/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กรรมการร่วมกัน</w:t>
            </w:r>
            <w:r w:rsidRPr="00AB2A14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AB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ถึงเดือนกุมภาพันธ์ </w:t>
            </w:r>
            <w:r w:rsidRPr="00AB2A14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4146BA" w:rsidRPr="00D631D2" w:rsidTr="004417B8">
        <w:trPr>
          <w:trHeight w:val="20"/>
        </w:trPr>
        <w:tc>
          <w:tcPr>
            <w:tcW w:w="3870" w:type="dxa"/>
          </w:tcPr>
          <w:p w:rsidR="004146BA" w:rsidRPr="00D631D2" w:rsidRDefault="004146BA" w:rsidP="001618A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:rsidR="004146BA" w:rsidRPr="00D631D2" w:rsidRDefault="004146BA" w:rsidP="001618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146BA" w:rsidRPr="00D631D2" w:rsidRDefault="00DF759F" w:rsidP="0053680F">
            <w:pPr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="004146BA"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="004146BA"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D631D2" w:rsidTr="004417B8">
        <w:trPr>
          <w:trHeight w:val="20"/>
        </w:trPr>
        <w:tc>
          <w:tcPr>
            <w:tcW w:w="3870" w:type="dxa"/>
          </w:tcPr>
          <w:p w:rsidR="00DF759F" w:rsidRPr="00D631D2" w:rsidRDefault="00DF759F" w:rsidP="00DF759F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:rsidR="00DF759F" w:rsidRPr="00D631D2" w:rsidRDefault="00DF759F" w:rsidP="00DF759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D631D2" w:rsidRDefault="00DF759F" w:rsidP="0053680F">
            <w:pPr>
              <w:ind w:firstLine="54"/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D631D2" w:rsidTr="004417B8">
        <w:trPr>
          <w:trHeight w:val="20"/>
        </w:trPr>
        <w:tc>
          <w:tcPr>
            <w:tcW w:w="3870" w:type="dxa"/>
          </w:tcPr>
          <w:p w:rsidR="00DF759F" w:rsidRPr="00D631D2" w:rsidRDefault="00DF759F" w:rsidP="00DF759F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บลู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ฟิซ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</w:tcPr>
          <w:p w:rsidR="00DF759F" w:rsidRPr="00D631D2" w:rsidRDefault="00DF759F" w:rsidP="00DF759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D631D2" w:rsidRDefault="00DF759F" w:rsidP="0053680F">
            <w:pPr>
              <w:ind w:firstLine="54"/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D631D2" w:rsidTr="004417B8">
        <w:trPr>
          <w:trHeight w:val="20"/>
        </w:trPr>
        <w:tc>
          <w:tcPr>
            <w:tcW w:w="3870" w:type="dxa"/>
          </w:tcPr>
          <w:p w:rsidR="00DF759F" w:rsidRPr="00D631D2" w:rsidRDefault="00DF759F" w:rsidP="00DF759F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คอปเปอร์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631D2">
              <w:rPr>
                <w:rFonts w:ascii="Angsana New" w:hAnsi="Angsana New"/>
                <w:sz w:val="30"/>
                <w:szCs w:val="30"/>
                <w:cs/>
              </w:rPr>
              <w:t>ไวร์ด</w:t>
            </w:r>
            <w:proofErr w:type="spellEnd"/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DF759F" w:rsidRPr="00D631D2" w:rsidRDefault="00DF759F" w:rsidP="00DF759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D631D2" w:rsidRDefault="00DF759F" w:rsidP="0053680F">
            <w:pPr>
              <w:ind w:firstLine="54"/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</w:tbl>
    <w:p w:rsidR="00EC1B21" w:rsidRPr="00EC1B21" w:rsidRDefault="00EC1B21" w:rsidP="00DE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84322A" w:rsidRPr="00D631D2" w:rsidRDefault="00D85CD1" w:rsidP="00DE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D631D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D631D2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:rsidR="00AB612C" w:rsidRPr="008D27F0" w:rsidRDefault="00AB612C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210"/>
      </w:tblGrid>
      <w:tr w:rsidR="00763AAD" w:rsidRPr="00D631D2" w:rsidTr="009C7A00">
        <w:trPr>
          <w:cantSplit/>
          <w:trHeight w:val="20"/>
          <w:tblHeader/>
        </w:trPr>
        <w:tc>
          <w:tcPr>
            <w:tcW w:w="2880" w:type="dxa"/>
          </w:tcPr>
          <w:p w:rsidR="00763AAD" w:rsidRPr="00D631D2" w:rsidRDefault="00763AAD" w:rsidP="001618A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:rsidR="00763AAD" w:rsidRPr="00D631D2" w:rsidRDefault="00763AAD" w:rsidP="001618A0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2C84" w:rsidRPr="00D631D2" w:rsidTr="009C7A00">
        <w:trPr>
          <w:cantSplit/>
          <w:trHeight w:val="20"/>
        </w:trPr>
        <w:tc>
          <w:tcPr>
            <w:tcW w:w="2880" w:type="dxa"/>
          </w:tcPr>
          <w:p w:rsidR="00BB2C84" w:rsidRPr="00D631D2" w:rsidRDefault="00BB2C84" w:rsidP="00BB2C8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10" w:type="dxa"/>
          </w:tcPr>
          <w:p w:rsidR="00BB2C84" w:rsidRPr="00D631D2" w:rsidRDefault="00BB2C84" w:rsidP="00BB2C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ราคาใกล้เคียงกับราคาตลาดหรือราคาที่ตกลงกัน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B181D" w:rsidRPr="00D631D2" w:rsidTr="009C7A00">
        <w:trPr>
          <w:cantSplit/>
          <w:trHeight w:val="20"/>
        </w:trPr>
        <w:tc>
          <w:tcPr>
            <w:tcW w:w="288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B181D" w:rsidRPr="00D631D2" w:rsidTr="009C7A00">
        <w:trPr>
          <w:cantSplit/>
          <w:trHeight w:val="20"/>
        </w:trPr>
        <w:tc>
          <w:tcPr>
            <w:tcW w:w="288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21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D631D2" w:rsidTr="009C7A00">
        <w:trPr>
          <w:cantSplit/>
          <w:trHeight w:val="20"/>
        </w:trPr>
        <w:tc>
          <w:tcPr>
            <w:tcW w:w="288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D631D2" w:rsidTr="009C7A00">
        <w:trPr>
          <w:cantSplit/>
          <w:trHeight w:val="20"/>
        </w:trPr>
        <w:tc>
          <w:tcPr>
            <w:tcW w:w="288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21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D631D2" w:rsidTr="009C7A00">
        <w:trPr>
          <w:cantSplit/>
          <w:trHeight w:val="20"/>
        </w:trPr>
        <w:tc>
          <w:tcPr>
            <w:tcW w:w="288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10" w:type="dxa"/>
          </w:tcPr>
          <w:p w:rsidR="005B181D" w:rsidRPr="00D631D2" w:rsidRDefault="005B181D" w:rsidP="005B18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322008" w:rsidRPr="00D631D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322008" w:rsidRPr="00D631D2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322008" w:rsidRPr="00D631D2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22008" w:rsidRPr="00D631D2" w:rsidTr="009C7A00">
        <w:trPr>
          <w:cantSplit/>
          <w:trHeight w:val="20"/>
        </w:trPr>
        <w:tc>
          <w:tcPr>
            <w:tcW w:w="2880" w:type="dxa"/>
          </w:tcPr>
          <w:p w:rsidR="00322008" w:rsidRPr="00D631D2" w:rsidRDefault="00322008" w:rsidP="0032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0" w:type="dxa"/>
          </w:tcPr>
          <w:p w:rsidR="00322008" w:rsidRPr="00D631D2" w:rsidRDefault="00322008" w:rsidP="0032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D631D2">
              <w:rPr>
                <w:rFonts w:ascii="Angsana New" w:hAnsi="Angsana New"/>
                <w:sz w:val="30"/>
                <w:szCs w:val="30"/>
              </w:rPr>
              <w:t>/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D631D2">
              <w:rPr>
                <w:rFonts w:ascii="Angsana New" w:hAnsi="Angsana New"/>
                <w:sz w:val="30"/>
                <w:szCs w:val="30"/>
              </w:rPr>
              <w:t>/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:rsidR="009F3F03" w:rsidRPr="008D27F0" w:rsidRDefault="009F3F03" w:rsidP="00E80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27479D" w:rsidRPr="00D631D2" w:rsidRDefault="0084322A" w:rsidP="007B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817AA6" w:rsidRPr="00D631D2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Pr="00D631D2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935795" w:rsidRPr="00D631D2">
        <w:rPr>
          <w:rFonts w:ascii="Angsana New" w:hAnsi="Angsana New"/>
          <w:sz w:val="30"/>
          <w:szCs w:val="30"/>
          <w:cs/>
        </w:rPr>
        <w:t>3</w:t>
      </w:r>
      <w:r w:rsidR="00935795" w:rsidRPr="00D631D2">
        <w:rPr>
          <w:rFonts w:ascii="Angsana New" w:hAnsi="Angsana New"/>
          <w:sz w:val="30"/>
          <w:szCs w:val="30"/>
        </w:rPr>
        <w:t xml:space="preserve">1 </w:t>
      </w:r>
      <w:r w:rsidR="00935795" w:rsidRPr="00D631D2">
        <w:rPr>
          <w:rFonts w:ascii="Angsana New" w:hAnsi="Angsana New" w:hint="cs"/>
          <w:sz w:val="30"/>
          <w:szCs w:val="30"/>
          <w:cs/>
        </w:rPr>
        <w:t>มีนาคม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="00935795" w:rsidRPr="00D631D2">
        <w:rPr>
          <w:rFonts w:ascii="Angsana New" w:hAnsi="Angsana New"/>
          <w:sz w:val="30"/>
          <w:szCs w:val="30"/>
        </w:rPr>
        <w:t>256</w:t>
      </w:r>
      <w:r w:rsidR="00B7029E">
        <w:rPr>
          <w:rFonts w:ascii="Angsana New" w:hAnsi="Angsana New"/>
          <w:sz w:val="30"/>
          <w:szCs w:val="30"/>
        </w:rPr>
        <w:t>1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 xml:space="preserve">และ </w:t>
      </w:r>
      <w:r w:rsidRPr="00D631D2">
        <w:rPr>
          <w:rFonts w:ascii="Angsana New" w:hAnsi="Angsana New"/>
          <w:sz w:val="30"/>
          <w:szCs w:val="30"/>
        </w:rPr>
        <w:t>25</w:t>
      </w:r>
      <w:r w:rsidR="00B7029E">
        <w:rPr>
          <w:rFonts w:ascii="Angsana New" w:hAnsi="Angsana New"/>
          <w:sz w:val="30"/>
          <w:szCs w:val="30"/>
        </w:rPr>
        <w:t>60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สรุปได้ดังนี้</w:t>
      </w:r>
      <w:r w:rsidR="00322008" w:rsidRPr="00D631D2">
        <w:rPr>
          <w:rFonts w:ascii="Angsana New" w:hAnsi="Angsana New" w:hint="cs"/>
          <w:sz w:val="30"/>
          <w:szCs w:val="30"/>
          <w:cs/>
        </w:rPr>
        <w:t xml:space="preserve"> </w:t>
      </w:r>
    </w:p>
    <w:p w:rsidR="008D27F0" w:rsidRDefault="008D27F0" w:rsidP="004C2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"/>
        </w:tabs>
        <w:spacing w:line="240" w:lineRule="auto"/>
        <w:ind w:left="540" w:right="47"/>
        <w:jc w:val="both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9D5093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9D5093" w:rsidRPr="00D631D2" w:rsidRDefault="009D5093" w:rsidP="0016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9D5093" w:rsidRPr="00D631D2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D5093" w:rsidRPr="00D631D2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9D5093" w:rsidRPr="00D631D2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29E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D631D2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631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631D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D631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B7029E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D631D2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029E" w:rsidRPr="00D631D2" w:rsidTr="008D27F0">
        <w:tc>
          <w:tcPr>
            <w:tcW w:w="432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29E" w:rsidRPr="00D631D2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7029E" w:rsidRPr="00D631D2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7029E" w:rsidRPr="00D631D2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29E" w:rsidRPr="00D631D2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64B39" w:rsidRPr="00424878" w:rsidTr="008D27F0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B37CE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36F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B37CE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5D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64B39" w:rsidRPr="00424878" w:rsidTr="008D27F0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B37CE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36FD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B37CE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5D12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764B39" w:rsidRPr="00424878" w:rsidTr="008D27F0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F77894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36F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F77894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5D12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EC1B21" w:rsidRPr="00424878" w:rsidTr="008D27F0">
        <w:tc>
          <w:tcPr>
            <w:tcW w:w="4320" w:type="dxa"/>
            <w:shd w:val="clear" w:color="auto" w:fill="auto"/>
          </w:tcPr>
          <w:p w:rsidR="00EC1B21" w:rsidRPr="00D631D2" w:rsidRDefault="00EC1B21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C1B21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FB36FD" w:rsidRDefault="00EC1B21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C1B21" w:rsidRPr="00FB36FD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D1A44" w:rsidRDefault="00EC1B21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C1B21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C1B21" w:rsidRPr="00A65D12" w:rsidRDefault="00EC1B21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C1B21" w:rsidRPr="00A65D12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1B21" w:rsidRPr="00424878" w:rsidTr="008D27F0">
        <w:tc>
          <w:tcPr>
            <w:tcW w:w="4320" w:type="dxa"/>
            <w:shd w:val="clear" w:color="auto" w:fill="auto"/>
          </w:tcPr>
          <w:p w:rsidR="00EC1B21" w:rsidRPr="00D631D2" w:rsidRDefault="00EC1B21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C1B21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FB36FD" w:rsidRDefault="00EC1B21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C1B21" w:rsidRPr="00FB36FD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D1A44" w:rsidRDefault="00EC1B21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EC1B21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C1B21" w:rsidRPr="00A65D12" w:rsidRDefault="00EC1B21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C1B21" w:rsidRPr="00A65D12" w:rsidRDefault="00EC1B21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64B39" w:rsidRPr="00424878" w:rsidTr="008D27F0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7894" w:rsidRPr="00424878" w:rsidTr="004C5289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F77894" w:rsidRPr="00424878" w:rsidTr="004C5289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F77894" w:rsidRPr="00FB36FD" w:rsidRDefault="005A1701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A14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764B39" w:rsidRPr="00424878" w:rsidTr="008D27F0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7894" w:rsidRPr="00424878" w:rsidTr="0024204E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F77894" w:rsidRPr="00FB36FD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7894" w:rsidRPr="00FB36FD" w:rsidRDefault="0024204E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15,338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F77894" w:rsidRPr="00424878" w:rsidTr="0024204E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3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F77894" w:rsidRPr="00FB36FD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7894" w:rsidRPr="00FB36FD" w:rsidRDefault="0024204E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77894" w:rsidRPr="00424878" w:rsidTr="0024204E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7894" w:rsidRPr="00764B39" w:rsidRDefault="0024204E" w:rsidP="00F7789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  <w:r w:rsidR="00F77894"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7894" w:rsidRPr="00424878" w:rsidTr="0024204E">
        <w:tc>
          <w:tcPr>
            <w:tcW w:w="4320" w:type="dxa"/>
            <w:shd w:val="clear" w:color="auto" w:fill="auto"/>
          </w:tcPr>
          <w:p w:rsidR="00F77894" w:rsidRPr="00D631D2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F77894" w:rsidRPr="00FB36FD" w:rsidRDefault="00F77894" w:rsidP="00F7789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62" w:type="dxa"/>
            <w:shd w:val="clear" w:color="auto" w:fill="auto"/>
          </w:tcPr>
          <w:p w:rsidR="00F77894" w:rsidRPr="00FB36FD" w:rsidRDefault="00F77894" w:rsidP="00F77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77894" w:rsidRPr="00764B39" w:rsidRDefault="00F77894" w:rsidP="002420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4204E"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F77894" w:rsidRPr="00ED1A44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77894" w:rsidRPr="005B0444" w:rsidRDefault="00F77894" w:rsidP="00F7789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77894" w:rsidRPr="00A65D12" w:rsidRDefault="00F77894" w:rsidP="00F778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77894" w:rsidRPr="00E3414D" w:rsidRDefault="00F77894" w:rsidP="00F7789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414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 </w:t>
            </w:r>
          </w:p>
        </w:tc>
      </w:tr>
      <w:tr w:rsidR="00764B39" w:rsidRPr="00424878" w:rsidTr="0024204E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FC591C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2" w:type="dxa"/>
            <w:shd w:val="clear" w:color="auto" w:fill="auto"/>
          </w:tcPr>
          <w:p w:rsidR="00764B39" w:rsidRPr="00FB36FD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764B39" w:rsidRDefault="0024204E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  <w:r w:rsidR="00764B39"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764B39" w:rsidRPr="00ED1A44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FB36FD" w:rsidRDefault="00FC591C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:rsidR="00764B39" w:rsidRPr="00A65D12" w:rsidRDefault="00764B39" w:rsidP="00764B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64B39" w:rsidRPr="00E3414D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414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34 </w:t>
            </w:r>
          </w:p>
        </w:tc>
      </w:tr>
      <w:tr w:rsidR="00764B39" w:rsidRPr="00424878" w:rsidTr="00B36C2E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:rsidR="00764B39" w:rsidRPr="00FB36FD" w:rsidRDefault="00B36C2E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5,109</w:t>
            </w:r>
          </w:p>
        </w:tc>
        <w:tc>
          <w:tcPr>
            <w:tcW w:w="262" w:type="dxa"/>
            <w:shd w:val="clear" w:color="auto" w:fill="auto"/>
          </w:tcPr>
          <w:p w:rsidR="00764B39" w:rsidRPr="004F0151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64B39" w:rsidRPr="004F0151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</w:t>
            </w:r>
            <w:r w:rsidRPr="004F0151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:rsidR="00764B39" w:rsidRPr="004F0151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4B39" w:rsidRPr="00DA0AAF" w:rsidRDefault="00DA0AAF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0AAF">
              <w:rPr>
                <w:rFonts w:ascii="Angsana New" w:hAnsi="Angsana New"/>
                <w:sz w:val="30"/>
                <w:szCs w:val="30"/>
                <w:lang w:val="en-US" w:bidi="th-TH"/>
              </w:rPr>
              <w:t>4,209</w:t>
            </w:r>
          </w:p>
        </w:tc>
        <w:tc>
          <w:tcPr>
            <w:tcW w:w="270" w:type="dxa"/>
            <w:shd w:val="clear" w:color="auto" w:fill="auto"/>
          </w:tcPr>
          <w:p w:rsidR="00764B39" w:rsidRPr="00DA0AAF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B39" w:rsidRPr="00E3414D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414D">
              <w:rPr>
                <w:rFonts w:ascii="Angsana New" w:hAnsi="Angsana New"/>
                <w:sz w:val="30"/>
                <w:szCs w:val="30"/>
                <w:lang w:val="en-US" w:bidi="th-TH"/>
              </w:rPr>
              <w:t>4,018</w:t>
            </w:r>
          </w:p>
        </w:tc>
      </w:tr>
    </w:tbl>
    <w:p w:rsidR="00AB2A14" w:rsidRPr="00EC1B21" w:rsidRDefault="00AB2A14" w:rsidP="00E1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F449E" w:rsidRDefault="00AB2A14" w:rsidP="00E17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F449E"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84653F" w:rsidRDefault="00602222" w:rsidP="0013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F449E" w:rsidRDefault="009F449E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30"/>
          <w:szCs w:val="30"/>
        </w:rPr>
      </w:pPr>
      <w:r w:rsidRPr="00D631D2">
        <w:rPr>
          <w:rFonts w:ascii="Angsana New" w:hAnsi="Angsana New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8D27F0" w:rsidRDefault="00DE04C3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E92B8E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E92B8E" w:rsidRPr="00D631D2" w:rsidRDefault="00E92B8E" w:rsidP="0016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92B8E" w:rsidRPr="00D631D2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92B8E" w:rsidRPr="00D631D2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92B8E" w:rsidRPr="00D631D2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29E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D631D2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631D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D631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B7029E" w:rsidRPr="00D631D2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D631D2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B7029E" w:rsidRPr="00D631D2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4B39" w:rsidRPr="00D631D2" w:rsidTr="00B36C2E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64B39" w:rsidRPr="00764B39" w:rsidRDefault="00B36C2E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4,851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4,135 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64B39" w:rsidRPr="00764B39" w:rsidRDefault="00A17F54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3,951</w:t>
            </w:r>
          </w:p>
        </w:tc>
        <w:tc>
          <w:tcPr>
            <w:tcW w:w="270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3,835 </w:t>
            </w:r>
          </w:p>
        </w:tc>
      </w:tr>
      <w:tr w:rsidR="00764B39" w:rsidRPr="00D631D2" w:rsidTr="00B36C2E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4B39" w:rsidRPr="00764B39" w:rsidRDefault="00B36C2E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183 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4B39" w:rsidRPr="00764B39" w:rsidRDefault="00A17F54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183 </w:t>
            </w:r>
          </w:p>
        </w:tc>
      </w:tr>
      <w:tr w:rsidR="00764B39" w:rsidRPr="00D631D2" w:rsidTr="00764B39">
        <w:tc>
          <w:tcPr>
            <w:tcW w:w="4320" w:type="dxa"/>
            <w:shd w:val="clear" w:color="auto" w:fill="auto"/>
          </w:tcPr>
          <w:p w:rsidR="00764B39" w:rsidRPr="00D631D2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B39" w:rsidRPr="00764B39" w:rsidRDefault="00B36C2E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5,109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4,318 </w:t>
            </w:r>
          </w:p>
        </w:tc>
        <w:tc>
          <w:tcPr>
            <w:tcW w:w="262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B39" w:rsidRPr="00764B39" w:rsidRDefault="002E0C96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4,209</w:t>
            </w:r>
          </w:p>
        </w:tc>
        <w:tc>
          <w:tcPr>
            <w:tcW w:w="270" w:type="dxa"/>
            <w:shd w:val="clear" w:color="auto" w:fill="auto"/>
          </w:tcPr>
          <w:p w:rsidR="00764B39" w:rsidRPr="00752303" w:rsidRDefault="00764B39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4B39" w:rsidRPr="00764B39" w:rsidRDefault="00764B39" w:rsidP="00764B3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4B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4,018 </w:t>
            </w:r>
          </w:p>
        </w:tc>
      </w:tr>
    </w:tbl>
    <w:p w:rsidR="00E8026A" w:rsidRPr="008D27F0" w:rsidRDefault="00E8026A" w:rsidP="00B0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EC1B21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01A1A" w:rsidRDefault="00B07C5C" w:rsidP="00B0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B01A1A" w:rsidRPr="00D631D2">
        <w:rPr>
          <w:rFonts w:ascii="Angsana New" w:hAnsi="Angsana New"/>
          <w:sz w:val="30"/>
          <w:szCs w:val="30"/>
          <w:cs/>
        </w:rPr>
        <w:t>กิจการที่เ</w:t>
      </w:r>
      <w:r w:rsidR="00FA0689">
        <w:rPr>
          <w:rFonts w:ascii="Angsana New" w:hAnsi="Angsana New"/>
          <w:sz w:val="30"/>
          <w:szCs w:val="30"/>
          <w:cs/>
        </w:rPr>
        <w:t xml:space="preserve">กี่ยวข้องกัน ณ วันที่ </w:t>
      </w:r>
      <w:r w:rsidR="00FA0689">
        <w:rPr>
          <w:rFonts w:ascii="Angsana New" w:hAnsi="Angsana New"/>
          <w:sz w:val="30"/>
          <w:szCs w:val="30"/>
        </w:rPr>
        <w:t>3</w:t>
      </w:r>
      <w:r w:rsidR="00935795" w:rsidRPr="00D631D2">
        <w:rPr>
          <w:rFonts w:ascii="Angsana New" w:hAnsi="Angsana New"/>
          <w:sz w:val="30"/>
          <w:szCs w:val="30"/>
        </w:rPr>
        <w:t xml:space="preserve">1 </w:t>
      </w:r>
      <w:r w:rsidR="00935795" w:rsidRPr="00D631D2">
        <w:rPr>
          <w:rFonts w:ascii="Angsana New" w:hAnsi="Angsana New" w:hint="cs"/>
          <w:sz w:val="30"/>
          <w:szCs w:val="30"/>
          <w:cs/>
        </w:rPr>
        <w:t>มีนาคม</w:t>
      </w:r>
      <w:r w:rsidR="00B01A1A" w:rsidRPr="00D631D2">
        <w:rPr>
          <w:rFonts w:ascii="Angsana New" w:hAnsi="Angsana New"/>
          <w:sz w:val="30"/>
          <w:szCs w:val="30"/>
          <w:cs/>
        </w:rPr>
        <w:t xml:space="preserve"> </w:t>
      </w:r>
      <w:r w:rsidR="00935795" w:rsidRPr="00D631D2">
        <w:rPr>
          <w:rFonts w:ascii="Angsana New" w:hAnsi="Angsana New"/>
          <w:sz w:val="30"/>
          <w:szCs w:val="30"/>
        </w:rPr>
        <w:t>256</w:t>
      </w:r>
      <w:r w:rsidR="00B7029E">
        <w:rPr>
          <w:rFonts w:ascii="Angsana New" w:hAnsi="Angsana New"/>
          <w:sz w:val="30"/>
          <w:szCs w:val="30"/>
        </w:rPr>
        <w:t>1</w:t>
      </w:r>
      <w:r w:rsidR="00B01A1A" w:rsidRPr="00D631D2">
        <w:rPr>
          <w:rFonts w:ascii="Angsana New" w:hAnsi="Angsana New"/>
          <w:sz w:val="30"/>
          <w:szCs w:val="30"/>
        </w:rPr>
        <w:t xml:space="preserve"> </w:t>
      </w:r>
      <w:r w:rsidR="00B01A1A" w:rsidRPr="00D631D2">
        <w:rPr>
          <w:rFonts w:ascii="Angsana New" w:hAnsi="Angsana New"/>
          <w:sz w:val="30"/>
          <w:szCs w:val="30"/>
          <w:cs/>
        </w:rPr>
        <w:t xml:space="preserve">และ </w:t>
      </w:r>
      <w:r w:rsidR="00B01A1A" w:rsidRPr="00D631D2">
        <w:rPr>
          <w:rFonts w:ascii="Angsana New" w:hAnsi="Angsana New"/>
          <w:sz w:val="30"/>
          <w:szCs w:val="30"/>
        </w:rPr>
        <w:t xml:space="preserve">31 </w:t>
      </w:r>
      <w:r w:rsidR="00B01A1A" w:rsidRPr="00D631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935795" w:rsidRPr="00D631D2">
        <w:rPr>
          <w:rFonts w:ascii="Angsana New" w:hAnsi="Angsana New"/>
          <w:sz w:val="30"/>
          <w:szCs w:val="30"/>
        </w:rPr>
        <w:t>25</w:t>
      </w:r>
      <w:r w:rsidR="00B7029E">
        <w:rPr>
          <w:rFonts w:ascii="Angsana New" w:hAnsi="Angsana New"/>
          <w:sz w:val="30"/>
          <w:szCs w:val="30"/>
        </w:rPr>
        <w:t>60</w:t>
      </w:r>
      <w:r w:rsidR="00B01A1A" w:rsidRPr="00D631D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7029E" w:rsidRPr="008D27F0" w:rsidRDefault="00B7029E" w:rsidP="00B7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8"/>
        <w:gridCol w:w="990"/>
        <w:gridCol w:w="262"/>
        <w:gridCol w:w="8"/>
        <w:gridCol w:w="982"/>
        <w:gridCol w:w="8"/>
      </w:tblGrid>
      <w:tr w:rsidR="00B7029E" w:rsidRPr="00F25831" w:rsidTr="00986423">
        <w:trPr>
          <w:gridAfter w:val="1"/>
          <w:wAfter w:w="8" w:type="dxa"/>
          <w:tblHeader/>
        </w:trPr>
        <w:tc>
          <w:tcPr>
            <w:tcW w:w="6570" w:type="dxa"/>
            <w:gridSpan w:val="4"/>
            <w:shd w:val="clear" w:color="auto" w:fill="auto"/>
          </w:tcPr>
          <w:p w:rsidR="00B7029E" w:rsidRPr="00752303" w:rsidRDefault="00B7029E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="00AB2A1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 </w:t>
            </w:r>
            <w:r w:rsidRPr="007523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029E" w:rsidRPr="00752303" w:rsidRDefault="00B7029E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</w:tcPr>
          <w:p w:rsidR="00B7029E" w:rsidRPr="00752303" w:rsidRDefault="00B7029E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B7029E" w:rsidRPr="00F25831" w:rsidTr="00986423">
        <w:trPr>
          <w:gridAfter w:val="1"/>
          <w:wAfter w:w="8" w:type="dxa"/>
          <w:tblHeader/>
        </w:trPr>
        <w:tc>
          <w:tcPr>
            <w:tcW w:w="4320" w:type="dxa"/>
            <w:shd w:val="clear" w:color="auto" w:fill="auto"/>
          </w:tcPr>
          <w:p w:rsidR="00B7029E" w:rsidRPr="00752303" w:rsidRDefault="00B7029E" w:rsidP="0075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752303" w:rsidRDefault="00B7029E" w:rsidP="0075230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029E" w:rsidRPr="00752303" w:rsidRDefault="00B7029E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bottom"/>
          </w:tcPr>
          <w:p w:rsidR="00B7029E" w:rsidRPr="00752303" w:rsidRDefault="00B7029E" w:rsidP="0075230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2303" w:rsidRPr="00F25831" w:rsidTr="00986423">
        <w:trPr>
          <w:gridAfter w:val="1"/>
          <w:wAfter w:w="8" w:type="dxa"/>
          <w:tblHeader/>
        </w:trPr>
        <w:tc>
          <w:tcPr>
            <w:tcW w:w="4320" w:type="dxa"/>
            <w:shd w:val="clear" w:color="auto" w:fill="auto"/>
          </w:tcPr>
          <w:p w:rsidR="00752303" w:rsidRPr="00752303" w:rsidRDefault="00752303" w:rsidP="0075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52303" w:rsidRPr="00752303" w:rsidRDefault="00752303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752303" w:rsidRPr="00752303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52303" w:rsidRPr="00752303" w:rsidRDefault="00752303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52303" w:rsidRPr="00752303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52303" w:rsidRPr="00752303" w:rsidRDefault="00752303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752303" w:rsidRPr="00752303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752303" w:rsidRPr="00752303" w:rsidRDefault="00752303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84653F" w:rsidRPr="00F25831" w:rsidTr="00986423">
        <w:trPr>
          <w:gridAfter w:val="1"/>
          <w:wAfter w:w="8" w:type="dxa"/>
          <w:tblHeader/>
        </w:trPr>
        <w:tc>
          <w:tcPr>
            <w:tcW w:w="4320" w:type="dxa"/>
            <w:shd w:val="clear" w:color="auto" w:fill="auto"/>
          </w:tcPr>
          <w:p w:rsidR="0084653F" w:rsidRPr="00752303" w:rsidRDefault="0084653F" w:rsidP="0084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84653F" w:rsidRPr="00F25831" w:rsidTr="00986423">
        <w:trPr>
          <w:gridAfter w:val="1"/>
          <w:wAfter w:w="8" w:type="dxa"/>
          <w:trHeight w:val="80"/>
          <w:tblHeader/>
        </w:trPr>
        <w:tc>
          <w:tcPr>
            <w:tcW w:w="4320" w:type="dxa"/>
            <w:shd w:val="clear" w:color="auto" w:fill="auto"/>
          </w:tcPr>
          <w:p w:rsidR="0084653F" w:rsidRPr="00752303" w:rsidRDefault="0084653F" w:rsidP="0084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2" w:type="dxa"/>
            <w:gridSpan w:val="9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230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653F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C3EAD" w:rsidRPr="002C3EAD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2C3EAD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2C3EAD" w:rsidRDefault="002C3EAD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2C3EAD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2C3EAD" w:rsidRDefault="002C3EAD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2C3EAD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2C3EAD" w:rsidRDefault="002C3EAD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2C3EAD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C3EAD" w:rsidRPr="002C3EAD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2C3EAD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2C3E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3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วีเน็ท</w:t>
            </w:r>
            <w:r w:rsidRPr="002C3E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C3EA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แคปปิทอล</w:t>
            </w:r>
            <w:proofErr w:type="spellEnd"/>
            <w:r w:rsidRPr="002C3E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3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2C3EAD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2C3EAD" w:rsidRPr="002C3EAD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2C3EAD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2C3EAD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2C3EAD" w:rsidRPr="002C3EAD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653F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4653F" w:rsidRPr="00752303" w:rsidRDefault="0084653F" w:rsidP="0084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84653F" w:rsidRPr="00752303" w:rsidRDefault="0084653F" w:rsidP="0084653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C3EAD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</w:t>
            </w:r>
            <w:proofErr w:type="spellStart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นท์</w:t>
            </w:r>
            <w:proofErr w:type="spellEnd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7523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</w:p>
        </w:tc>
      </w:tr>
      <w:tr w:rsidR="002C3EAD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C3EAD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EAD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2C3EAD" w:rsidRPr="00F25831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23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EAD" w:rsidRPr="00F25831" w:rsidTr="00764B39">
        <w:trPr>
          <w:gridAfter w:val="1"/>
          <w:wAfter w:w="8" w:type="dxa"/>
          <w:trHeight w:val="70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2C3EAD" w:rsidRPr="00B7029E" w:rsidTr="00986423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764B39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764B39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764B39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2C3EAD" w:rsidRPr="00764B39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3EAD" w:rsidRPr="00B7029E" w:rsidTr="00764B39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C3EAD" w:rsidRPr="00B7029E" w:rsidTr="00AB2A14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C3EAD" w:rsidRPr="00B7029E" w:rsidTr="00AB2A14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</w:t>
            </w:r>
            <w:proofErr w:type="spellStart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นท์</w:t>
            </w:r>
            <w:proofErr w:type="spellEnd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  <w:r w:rsidRPr="00752303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AB2A14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AB2A14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AB2A14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AB2A14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C3EAD" w:rsidRPr="00AB2A14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62" w:type="dxa"/>
            <w:shd w:val="clear" w:color="auto" w:fill="auto"/>
          </w:tcPr>
          <w:p w:rsidR="002C3EAD" w:rsidRPr="00AB2A14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3EAD" w:rsidRPr="00AB2A14" w:rsidRDefault="002C3EAD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A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1,307</w:t>
            </w:r>
          </w:p>
        </w:tc>
      </w:tr>
      <w:tr w:rsidR="00EC1B21" w:rsidRPr="00B7029E" w:rsidTr="00EC1B21">
        <w:trPr>
          <w:gridAfter w:val="1"/>
          <w:wAfter w:w="8" w:type="dxa"/>
        </w:trPr>
        <w:tc>
          <w:tcPr>
            <w:tcW w:w="4320" w:type="dxa"/>
            <w:shd w:val="clear" w:color="auto" w:fill="auto"/>
          </w:tcPr>
          <w:p w:rsidR="00EC1B21" w:rsidRPr="00EC1B21" w:rsidRDefault="00EC1B21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C1B21" w:rsidRPr="00EC1B21" w:rsidRDefault="00EC1B21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C1B21" w:rsidRDefault="00EC1B21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C1B21" w:rsidRPr="00EC1B21" w:rsidRDefault="00EC1B21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C1B21" w:rsidRPr="00EC1B21" w:rsidRDefault="00EC1B21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C1B21" w:rsidRPr="00EC1B21" w:rsidRDefault="00EC1B21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C1B21" w:rsidRDefault="00EC1B21" w:rsidP="002C3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EC1B21" w:rsidRPr="00EC1B21" w:rsidRDefault="00EC1B21" w:rsidP="002C3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3EAD" w:rsidRPr="00F25831" w:rsidTr="00986423">
        <w:trPr>
          <w:gridAfter w:val="1"/>
          <w:wAfter w:w="8" w:type="dxa"/>
          <w:trHeight w:val="70"/>
        </w:trPr>
        <w:tc>
          <w:tcPr>
            <w:tcW w:w="4320" w:type="dxa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75230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1,279</w:t>
            </w:r>
          </w:p>
        </w:tc>
        <w:tc>
          <w:tcPr>
            <w:tcW w:w="262" w:type="dxa"/>
            <w:shd w:val="clear" w:color="auto" w:fill="auto"/>
          </w:tcPr>
          <w:p w:rsidR="002C3EAD" w:rsidRPr="00752303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C3EAD" w:rsidRPr="00752303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3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1,474</w:t>
            </w:r>
          </w:p>
        </w:tc>
      </w:tr>
      <w:tr w:rsidR="002C3EAD" w:rsidRPr="00D631D2" w:rsidTr="00986423">
        <w:trPr>
          <w:tblHeader/>
        </w:trPr>
        <w:tc>
          <w:tcPr>
            <w:tcW w:w="4320" w:type="dxa"/>
            <w:shd w:val="clear" w:color="auto" w:fill="auto"/>
          </w:tcPr>
          <w:p w:rsidR="002C3EAD" w:rsidRPr="00986423" w:rsidRDefault="002C3EAD" w:rsidP="002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2C3EAD" w:rsidRPr="0098642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98642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shd w:val="clear" w:color="auto" w:fill="auto"/>
          </w:tcPr>
          <w:p w:rsidR="002C3EAD" w:rsidRPr="00986423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2C3EAD" w:rsidRPr="00D631D2" w:rsidTr="00986423">
        <w:trPr>
          <w:tblHeader/>
        </w:trPr>
        <w:tc>
          <w:tcPr>
            <w:tcW w:w="4320" w:type="dxa"/>
            <w:shd w:val="clear" w:color="auto" w:fill="auto"/>
          </w:tcPr>
          <w:p w:rsidR="002C3EAD" w:rsidRPr="00D631D2" w:rsidRDefault="002C3EAD" w:rsidP="002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0CB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0CB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0CBB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0CBB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C3EAD" w:rsidRPr="00D631D2" w:rsidTr="00986423">
        <w:trPr>
          <w:tblHeader/>
        </w:trPr>
        <w:tc>
          <w:tcPr>
            <w:tcW w:w="4320" w:type="dxa"/>
            <w:shd w:val="clear" w:color="auto" w:fill="auto"/>
          </w:tcPr>
          <w:p w:rsidR="002C3EAD" w:rsidRPr="00D631D2" w:rsidRDefault="002C3EAD" w:rsidP="002C3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10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F0C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EAD" w:rsidRPr="00D631D2" w:rsidTr="000F0CBB">
        <w:tc>
          <w:tcPr>
            <w:tcW w:w="4320" w:type="dxa"/>
            <w:shd w:val="clear" w:color="auto" w:fill="auto"/>
          </w:tcPr>
          <w:p w:rsidR="002C3EAD" w:rsidRPr="00D631D2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</w:tcPr>
          <w:p w:rsidR="002C3EAD" w:rsidRPr="000F0CBB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0F0CBB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0F0CBB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:rsidR="002C3EAD" w:rsidRPr="000F0CBB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0F0CBB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2C3EAD" w:rsidRPr="000F0CBB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C3EAD" w:rsidRPr="00D631D2" w:rsidTr="000F0CBB">
        <w:tc>
          <w:tcPr>
            <w:tcW w:w="4320" w:type="dxa"/>
            <w:shd w:val="clear" w:color="auto" w:fill="auto"/>
          </w:tcPr>
          <w:p w:rsidR="002C3EAD" w:rsidRPr="00D631D2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C3EAD" w:rsidRPr="000F0CBB" w:rsidRDefault="00377788" w:rsidP="003777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2C3EAD" w:rsidRPr="000F0CBB" w:rsidRDefault="002C3EAD" w:rsidP="00377788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C3EAD" w:rsidRPr="000F0CBB" w:rsidRDefault="002C3EAD" w:rsidP="003777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0F0CBB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C3EAD" w:rsidRPr="000F0CBB" w:rsidRDefault="00377788" w:rsidP="003777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C3EAD" w:rsidRPr="000F0CBB" w:rsidRDefault="002C3EAD" w:rsidP="002C3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C3EAD" w:rsidRPr="000F0CBB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23071" w:rsidRPr="00F25831" w:rsidRDefault="00723071" w:rsidP="00B7029E">
      <w:pPr>
        <w:rPr>
          <w:vanish/>
        </w:rPr>
      </w:pPr>
    </w:p>
    <w:p w:rsidR="00482401" w:rsidRPr="00986423" w:rsidRDefault="00986423" w:rsidP="00986423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986423">
        <w:rPr>
          <w:rFonts w:asciiTheme="majorBidi" w:hAnsiTheme="majorBidi" w:cstheme="majorBidi"/>
          <w:sz w:val="24"/>
          <w:szCs w:val="24"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70"/>
        <w:gridCol w:w="998"/>
        <w:gridCol w:w="262"/>
        <w:gridCol w:w="990"/>
      </w:tblGrid>
      <w:tr w:rsidR="00B7029E" w:rsidRPr="00F25831" w:rsidTr="008D27F0">
        <w:trPr>
          <w:tblHeader/>
        </w:trPr>
        <w:tc>
          <w:tcPr>
            <w:tcW w:w="6570" w:type="dxa"/>
            <w:gridSpan w:val="4"/>
            <w:shd w:val="clear" w:color="auto" w:fill="auto"/>
          </w:tcPr>
          <w:p w:rsidR="00B7029E" w:rsidRPr="00F25831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B7029E" w:rsidRPr="00F25831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B7029E" w:rsidRPr="00F25831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B7029E" w:rsidRPr="00F25831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F25831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F25831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7029E" w:rsidRPr="00F25831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7029E" w:rsidRPr="00F25831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6423" w:rsidRPr="00F25831" w:rsidTr="008D27F0">
        <w:trPr>
          <w:tblHeader/>
        </w:trPr>
        <w:tc>
          <w:tcPr>
            <w:tcW w:w="4320" w:type="dxa"/>
            <w:shd w:val="clear" w:color="auto" w:fill="auto"/>
          </w:tcPr>
          <w:p w:rsidR="00986423" w:rsidRPr="00F25831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986423" w:rsidRPr="00F25831" w:rsidTr="008D27F0">
        <w:trPr>
          <w:tblHeader/>
        </w:trPr>
        <w:tc>
          <w:tcPr>
            <w:tcW w:w="4320" w:type="dxa"/>
            <w:shd w:val="clear" w:color="auto" w:fill="auto"/>
          </w:tcPr>
          <w:p w:rsidR="00986423" w:rsidRPr="00F25831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6423" w:rsidRPr="00752303" w:rsidRDefault="00986423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752303" w:rsidRPr="00F25831" w:rsidTr="008D27F0">
        <w:trPr>
          <w:tblHeader/>
        </w:trPr>
        <w:tc>
          <w:tcPr>
            <w:tcW w:w="4320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752303" w:rsidRPr="00F25831" w:rsidRDefault="00752303" w:rsidP="007523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2303" w:rsidRPr="00F25831" w:rsidTr="008D27F0">
        <w:tc>
          <w:tcPr>
            <w:tcW w:w="4320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752303" w:rsidRPr="00F25831" w:rsidTr="00EC1B21">
        <w:tc>
          <w:tcPr>
            <w:tcW w:w="4320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2303" w:rsidRPr="00F25831" w:rsidRDefault="00752303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2C3EAD" w:rsidRPr="00F25831" w:rsidTr="00EC1B21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224342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3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224342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EAD" w:rsidRPr="00224342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3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3EAD" w:rsidRPr="00224342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2C3EAD" w:rsidRPr="00224342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3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2C3EAD" w:rsidRPr="00224342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C3EAD" w:rsidRPr="00224342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3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2C3EAD" w:rsidRPr="00F25831" w:rsidTr="00EC1B21">
        <w:tc>
          <w:tcPr>
            <w:tcW w:w="4320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764B39" w:rsidRDefault="002C3EAD" w:rsidP="002C3E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C3EAD" w:rsidRPr="00764B39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EAD" w:rsidRPr="00F25831" w:rsidTr="008D27F0">
        <w:trPr>
          <w:trHeight w:val="80"/>
        </w:trPr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C3EAD" w:rsidRPr="00F25831" w:rsidRDefault="002C3EAD" w:rsidP="002C3E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EAD" w:rsidRPr="00F25831" w:rsidTr="008D27F0">
        <w:tc>
          <w:tcPr>
            <w:tcW w:w="432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2C3EAD" w:rsidRPr="00F25831" w:rsidRDefault="002C3EAD" w:rsidP="002C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3EAD" w:rsidRPr="00F25831" w:rsidRDefault="002C3EAD" w:rsidP="002C3E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4342" w:rsidRPr="00F25831" w:rsidTr="00EC1B21">
        <w:tc>
          <w:tcPr>
            <w:tcW w:w="432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24342" w:rsidRPr="00F25831" w:rsidTr="004C5289">
        <w:tc>
          <w:tcPr>
            <w:tcW w:w="432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342" w:rsidRPr="00F25831" w:rsidTr="008D27F0">
        <w:tc>
          <w:tcPr>
            <w:tcW w:w="432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EC1B21" w:rsidRPr="00F25831" w:rsidTr="00EC1B21">
        <w:tc>
          <w:tcPr>
            <w:tcW w:w="4320" w:type="dxa"/>
            <w:shd w:val="clear" w:color="auto" w:fill="auto"/>
          </w:tcPr>
          <w:p w:rsidR="00EC1B21" w:rsidRPr="00EC1B21" w:rsidRDefault="00EC1B21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B21" w:rsidRPr="00EC1B21" w:rsidRDefault="00EC1B21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C1B21" w:rsidRDefault="00EC1B21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B21" w:rsidRPr="00EC1B21" w:rsidRDefault="00EC1B21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C1B21" w:rsidRPr="00EC1B21" w:rsidRDefault="00EC1B21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B21" w:rsidRPr="00EC1B21" w:rsidRDefault="00EC1B21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EC1B21" w:rsidRPr="00EC1B21" w:rsidRDefault="00EC1B21" w:rsidP="0022434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1B21" w:rsidRPr="00EC1B21" w:rsidRDefault="00EC1B21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4342" w:rsidRPr="00F25831" w:rsidTr="008D27F0">
        <w:tc>
          <w:tcPr>
            <w:tcW w:w="432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224342" w:rsidRPr="00F25831" w:rsidRDefault="00224342" w:rsidP="0022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224342" w:rsidRPr="00F25831" w:rsidRDefault="00224342" w:rsidP="0022434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4342" w:rsidRPr="00F25831" w:rsidRDefault="00224342" w:rsidP="0022434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</w:tr>
    </w:tbl>
    <w:p w:rsidR="00EC1B21" w:rsidRDefault="00224342" w:rsidP="00D17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tab/>
      </w:r>
    </w:p>
    <w:p w:rsidR="00EC1B21" w:rsidRDefault="00EC1B21" w:rsidP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C1B21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84322A" w:rsidRPr="00D631D2" w:rsidRDefault="00011EC4" w:rsidP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84322A"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B0698B" w:rsidRPr="00986423" w:rsidRDefault="00B0698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AF3C24" w:rsidRPr="00D631D2" w:rsidRDefault="00AF3C24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</w:p>
    <w:p w:rsidR="00D418FF" w:rsidRPr="00986423" w:rsidRDefault="00D418FF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745B75" w:rsidRPr="00D631D2" w:rsidRDefault="00B60BBD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631D2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D631D2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D631D2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:rsidR="00440C52" w:rsidRPr="00986423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F663F6" w:rsidRDefault="004C532C" w:rsidP="00F6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บริษัทได้ทำสัญญาบริการสำนักงานและบริการระบบเงินเดือนพนักงาน กับ บริษัท วีเน็ท 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โดย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จะเป็นผู้ให้บริการด้านสำนักงาน อันได้แ</w:t>
      </w:r>
      <w:r w:rsidR="00986423">
        <w:rPr>
          <w:rFonts w:ascii="Angsana New" w:hAnsi="Angsana New"/>
          <w:sz w:val="30"/>
          <w:szCs w:val="30"/>
          <w:cs/>
        </w:rPr>
        <w:t>ก่ การอำนวยความสะดวกด้านสถานที่</w:t>
      </w:r>
      <w:r w:rsidR="00986423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 xml:space="preserve">การต้อนรับลูกค้าและผู้มาติดต่อ การสาธารณูปโภค การจัดการห้องประชุม รวมทั้งบริการจัดทำระบบเงินเดือน คำนวณภาษีหัก ณ ที่จ่าย คำนวณเงินสมทบกองทุนประกันสังคม และจัดเตรียมแบบยื่นแสดงรายการที่เกี่ยวข้องโดยคิดในอัตราคงที่เดือนละ </w:t>
      </w:r>
      <w:r w:rsidRPr="00D631D2">
        <w:rPr>
          <w:rFonts w:ascii="Angsana New" w:hAnsi="Angsana New"/>
          <w:sz w:val="30"/>
          <w:szCs w:val="30"/>
        </w:rPr>
        <w:t xml:space="preserve">45,000 </w:t>
      </w:r>
      <w:r w:rsidRPr="00D631D2">
        <w:rPr>
          <w:rFonts w:ascii="Angsana New" w:hAnsi="Angsana New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="00F663F6">
        <w:rPr>
          <w:rFonts w:ascii="Angsana New" w:hAnsi="Angsana New"/>
          <w:sz w:val="30"/>
          <w:szCs w:val="30"/>
        </w:rPr>
        <w:t xml:space="preserve">1 </w:t>
      </w:r>
      <w:r w:rsidR="00F663F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663F6">
        <w:rPr>
          <w:rFonts w:ascii="Angsana New" w:hAnsi="Angsana New"/>
          <w:sz w:val="30"/>
          <w:szCs w:val="30"/>
        </w:rPr>
        <w:t xml:space="preserve">2561 </w:t>
      </w:r>
      <w:r w:rsidR="00F663F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>
        <w:rPr>
          <w:rFonts w:ascii="Angsana New" w:hAnsi="Angsana New"/>
          <w:sz w:val="30"/>
          <w:szCs w:val="30"/>
        </w:rPr>
        <w:t xml:space="preserve">31 </w:t>
      </w:r>
      <w:r w:rsidR="00F663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663F6">
        <w:rPr>
          <w:rFonts w:ascii="Angsana New" w:hAnsi="Angsana New"/>
          <w:sz w:val="30"/>
          <w:szCs w:val="30"/>
        </w:rPr>
        <w:t xml:space="preserve">2561 </w:t>
      </w:r>
    </w:p>
    <w:p w:rsidR="00764B39" w:rsidRPr="00764B39" w:rsidRDefault="0076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6E3670" w:rsidRPr="00F663F6" w:rsidRDefault="006E3670" w:rsidP="008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91179" w:rsidRPr="00D631D2">
        <w:rPr>
          <w:rFonts w:ascii="Angsana New" w:hAnsi="Angsana New"/>
          <w:i/>
          <w:iCs/>
          <w:sz w:val="30"/>
          <w:szCs w:val="30"/>
          <w:cs/>
        </w:rPr>
        <w:t>การบริการ</w:t>
      </w:r>
      <w:r w:rsidRPr="00D631D2">
        <w:rPr>
          <w:rFonts w:ascii="Angsana New" w:hAnsi="Angsana New"/>
          <w:i/>
          <w:iCs/>
          <w:sz w:val="30"/>
          <w:szCs w:val="30"/>
          <w:cs/>
        </w:rPr>
        <w:t>บริหาร</w:t>
      </w:r>
      <w:r w:rsidR="00020390">
        <w:rPr>
          <w:rFonts w:ascii="Angsana New" w:hAnsi="Angsana New"/>
          <w:i/>
          <w:iCs/>
          <w:sz w:val="30"/>
          <w:szCs w:val="30"/>
          <w:cs/>
        </w:rPr>
        <w:t>อุปกรณ์และ</w:t>
      </w:r>
      <w:r w:rsidR="00D91179" w:rsidRPr="00D631D2">
        <w:rPr>
          <w:rFonts w:ascii="Angsana New" w:hAnsi="Angsana New"/>
          <w:i/>
          <w:iCs/>
          <w:sz w:val="30"/>
          <w:szCs w:val="30"/>
          <w:cs/>
        </w:rPr>
        <w:t>อะไหล่</w:t>
      </w:r>
      <w:r w:rsidRPr="00D631D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440C52" w:rsidRPr="00986423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4C532C" w:rsidRPr="00D631D2" w:rsidRDefault="004C532C" w:rsidP="004C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บริษัทได้ทำสัญญาการบริการบริหารอุปกรณ์และอะไหล่ กับ บริษัท วี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โดย บริษัท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จะเป็นผู้ให้บริการจัดเก็บดูแล และบริการจัดส่งอุปกรณ์และอะไหล่ไปยังสถานที่ให้บริการตามเงื่อนไขที่</w:t>
      </w:r>
      <w:r w:rsidR="00986423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>ตกลงกัน รวมทั้งจัดทำประกันอัคคีภัยและประกันอุบัติเหตุสำหรับอุปกรณ์และอะไหล่ ดังกล่าว</w:t>
      </w:r>
      <w:r w:rsidRPr="00F663F6">
        <w:rPr>
          <w:rFonts w:ascii="Angsana New" w:hAnsi="Angsana New"/>
          <w:sz w:val="30"/>
          <w:szCs w:val="30"/>
          <w:cs/>
        </w:rPr>
        <w:t xml:space="preserve">ด้วย โดยคิดอัตราคงที่เดือนละ </w:t>
      </w:r>
      <w:r w:rsidR="00F663F6" w:rsidRPr="00F663F6">
        <w:rPr>
          <w:rFonts w:ascii="Angsana New" w:hAnsi="Angsana New"/>
          <w:sz w:val="30"/>
          <w:szCs w:val="30"/>
        </w:rPr>
        <w:t>31</w:t>
      </w:r>
      <w:r w:rsidRPr="00F663F6">
        <w:rPr>
          <w:rFonts w:ascii="Angsana New" w:hAnsi="Angsana New"/>
          <w:sz w:val="30"/>
          <w:szCs w:val="30"/>
        </w:rPr>
        <w:t>,000</w:t>
      </w:r>
      <w:r w:rsidRPr="00F663F6">
        <w:rPr>
          <w:rFonts w:ascii="Angsana New" w:hAnsi="Angsana New"/>
          <w:sz w:val="30"/>
          <w:szCs w:val="30"/>
          <w:cs/>
        </w:rPr>
        <w:t xml:space="preserve"> บาท สัญญา</w:t>
      </w:r>
      <w:r w:rsidR="00F663F6" w:rsidRPr="00F663F6">
        <w:rPr>
          <w:rFonts w:ascii="Angsana New" w:hAnsi="Angsana New" w:hint="cs"/>
          <w:sz w:val="30"/>
          <w:szCs w:val="30"/>
          <w:cs/>
        </w:rPr>
        <w:t xml:space="preserve">มีกำหนดระยะเวลาตั้งแต่วันที่ </w:t>
      </w:r>
      <w:r w:rsidR="00F663F6" w:rsidRPr="00F663F6">
        <w:rPr>
          <w:rFonts w:ascii="Angsana New" w:hAnsi="Angsana New"/>
          <w:sz w:val="30"/>
          <w:szCs w:val="30"/>
        </w:rPr>
        <w:t>1</w:t>
      </w:r>
      <w:r w:rsidR="00F663F6" w:rsidRPr="00F663F6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F663F6" w:rsidRPr="00F663F6">
        <w:rPr>
          <w:rFonts w:ascii="Angsana New" w:hAnsi="Angsana New"/>
          <w:sz w:val="30"/>
          <w:szCs w:val="30"/>
        </w:rPr>
        <w:t xml:space="preserve">2560 </w:t>
      </w:r>
      <w:r w:rsidR="00F663F6" w:rsidRPr="00F663F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663F6" w:rsidRPr="00F663F6">
        <w:rPr>
          <w:rFonts w:ascii="Angsana New" w:hAnsi="Angsana New"/>
          <w:sz w:val="30"/>
          <w:szCs w:val="30"/>
        </w:rPr>
        <w:t xml:space="preserve">30 </w:t>
      </w:r>
      <w:r w:rsidR="00F663F6" w:rsidRPr="00F663F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663F6" w:rsidRPr="00F663F6">
        <w:rPr>
          <w:rFonts w:ascii="Angsana New" w:hAnsi="Angsana New"/>
          <w:sz w:val="30"/>
          <w:szCs w:val="30"/>
        </w:rPr>
        <w:t xml:space="preserve">2561 </w:t>
      </w:r>
    </w:p>
    <w:p w:rsidR="00E03B9D" w:rsidRDefault="00E03B9D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:rsidR="006E3670" w:rsidRPr="00D631D2" w:rsidRDefault="006E36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631D2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B34E53" w:rsidRPr="00D631D2">
        <w:rPr>
          <w:rFonts w:ascii="Angsana New" w:hAnsi="Angsana New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:rsidR="00440C52" w:rsidRPr="00986423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271BB" w:rsidRPr="00D631D2" w:rsidRDefault="004C532C" w:rsidP="00795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 w:hint="cs"/>
          <w:sz w:val="30"/>
          <w:szCs w:val="30"/>
          <w:cs/>
        </w:rPr>
        <w:t>บริษัท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วี</w:t>
      </w:r>
      <w:proofErr w:type="spellStart"/>
      <w:r w:rsidRPr="00D631D2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จำกัด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ได้ทำสัญญาอนุญาตให้ใช้สิทธิในโปรแกรมคอมพิวเตอร์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กับบริษัท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เอ็นทีเอ็น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โซลูชั่น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จำกัด</w:t>
      </w:r>
      <w:r w:rsidR="000F2D19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โดยบริษัท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เอ็นทีเอ็น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โซลูชั่น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จำกัด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จะเป็นผู้อนุญาตให้ใช้สิทธิในโปรแกรม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/>
          <w:sz w:val="30"/>
          <w:szCs w:val="30"/>
        </w:rPr>
        <w:t xml:space="preserve">NIMBUS (ERP) </w:t>
      </w:r>
      <w:r w:rsidRPr="00D631D2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รวมทั้งเป็นผู้ให้บริการที่เกี่ยวข้องกับระบบงานดังกล่าวโดยคิดในอัตราคงที่เดือนละ</w:t>
      </w:r>
      <w:r w:rsidRPr="00D631D2">
        <w:rPr>
          <w:rFonts w:ascii="Angsana New" w:hAnsi="Angsana New"/>
          <w:sz w:val="30"/>
          <w:szCs w:val="30"/>
          <w:cs/>
        </w:rPr>
        <w:t xml:space="preserve"> 30</w:t>
      </w:r>
      <w:r w:rsidRPr="00D631D2">
        <w:rPr>
          <w:rFonts w:ascii="Angsana New" w:hAnsi="Angsana New"/>
          <w:sz w:val="30"/>
          <w:szCs w:val="30"/>
        </w:rPr>
        <w:t>,</w:t>
      </w:r>
      <w:r w:rsidRPr="00D631D2">
        <w:rPr>
          <w:rFonts w:ascii="Angsana New" w:hAnsi="Angsana New"/>
          <w:sz w:val="30"/>
          <w:szCs w:val="30"/>
          <w:cs/>
        </w:rPr>
        <w:t xml:space="preserve">000 </w:t>
      </w:r>
      <w:r w:rsidRPr="00D631D2">
        <w:rPr>
          <w:rFonts w:ascii="Angsana New" w:hAnsi="Angsana New" w:hint="cs"/>
          <w:sz w:val="30"/>
          <w:szCs w:val="30"/>
          <w:cs/>
        </w:rPr>
        <w:t>บาท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สัญญามีกำหนดระยะเวลาตั้งแต่วันที่</w:t>
      </w:r>
      <w:r w:rsidR="00986423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 xml:space="preserve">1 </w:t>
      </w:r>
      <w:r w:rsidRPr="00D631D2">
        <w:rPr>
          <w:rFonts w:ascii="Angsana New" w:hAnsi="Angsana New" w:hint="cs"/>
          <w:sz w:val="30"/>
          <w:szCs w:val="30"/>
          <w:cs/>
        </w:rPr>
        <w:t>กันยายน</w:t>
      </w:r>
      <w:r w:rsidR="005C3EB2">
        <w:rPr>
          <w:rFonts w:ascii="Angsana New" w:hAnsi="Angsana New"/>
          <w:sz w:val="30"/>
          <w:szCs w:val="30"/>
          <w:cs/>
        </w:rPr>
        <w:t xml:space="preserve"> 25</w:t>
      </w:r>
      <w:r w:rsidR="005C3EB2">
        <w:rPr>
          <w:rFonts w:ascii="Angsana New" w:hAnsi="Angsana New"/>
          <w:sz w:val="30"/>
          <w:szCs w:val="30"/>
        </w:rPr>
        <w:t>60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Pr="00D631D2">
        <w:rPr>
          <w:rFonts w:ascii="Angsana New" w:hAnsi="Angsana New" w:hint="cs"/>
          <w:sz w:val="30"/>
          <w:szCs w:val="30"/>
          <w:cs/>
        </w:rPr>
        <w:t>ถึงวันที่</w:t>
      </w:r>
      <w:r w:rsidRPr="00D631D2">
        <w:rPr>
          <w:rFonts w:ascii="Angsana New" w:hAnsi="Angsana New"/>
          <w:sz w:val="30"/>
          <w:szCs w:val="30"/>
          <w:cs/>
        </w:rPr>
        <w:t xml:space="preserve"> 31 </w:t>
      </w:r>
      <w:r w:rsidRPr="00D631D2">
        <w:rPr>
          <w:rFonts w:ascii="Angsana New" w:hAnsi="Angsana New" w:hint="cs"/>
          <w:sz w:val="30"/>
          <w:szCs w:val="30"/>
          <w:cs/>
        </w:rPr>
        <w:t>สิงหาคม</w:t>
      </w:r>
      <w:r w:rsidR="005C3EB2">
        <w:rPr>
          <w:rFonts w:ascii="Angsana New" w:hAnsi="Angsana New"/>
          <w:sz w:val="30"/>
          <w:szCs w:val="30"/>
          <w:cs/>
        </w:rPr>
        <w:t xml:space="preserve"> 256</w:t>
      </w:r>
      <w:r w:rsidR="005C3EB2">
        <w:rPr>
          <w:rFonts w:ascii="Angsana New" w:hAnsi="Angsana New"/>
          <w:sz w:val="30"/>
          <w:szCs w:val="30"/>
        </w:rPr>
        <w:t>1</w:t>
      </w:r>
    </w:p>
    <w:p w:rsidR="00EC1B21" w:rsidRPr="003250E9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8B34E7" w:rsidRPr="0035698C" w:rsidRDefault="008B34E7" w:rsidP="008B3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5698C">
        <w:rPr>
          <w:rFonts w:ascii="Angsana New" w:hAnsi="Angsana New"/>
          <w:i/>
          <w:iCs/>
          <w:sz w:val="30"/>
          <w:szCs w:val="30"/>
          <w:cs/>
        </w:rPr>
        <w:t>การทำสัญญาค้ำประกันหนี้สินทางการค้า</w:t>
      </w:r>
    </w:p>
    <w:p w:rsidR="008B34E7" w:rsidRPr="00986423" w:rsidRDefault="008B34E7" w:rsidP="008B3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4"/>
          <w:szCs w:val="24"/>
        </w:rPr>
      </w:pPr>
    </w:p>
    <w:p w:rsidR="008B34E7" w:rsidRDefault="008B34E7" w:rsidP="008B3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98C">
        <w:rPr>
          <w:rFonts w:ascii="Angsana New" w:hAnsi="Angsana New"/>
          <w:sz w:val="30"/>
          <w:szCs w:val="30"/>
          <w:cs/>
        </w:rPr>
        <w:t>บริษัทเข้าทำสัญญาค้ำประกันหนี้สินทางการค้าของ บริษัท วี</w:t>
      </w:r>
      <w:proofErr w:type="spellStart"/>
      <w:r w:rsidRPr="0035698C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35698C">
        <w:rPr>
          <w:rFonts w:ascii="Angsana New" w:hAnsi="Angsana New"/>
          <w:sz w:val="30"/>
          <w:szCs w:val="30"/>
          <w:cs/>
        </w:rPr>
        <w:t xml:space="preserve"> จำกัด โดยบริษัทมีภาระค้ำประกันในหนี้สินทางการค้าร้อยละ </w:t>
      </w:r>
      <w:r w:rsidRPr="0035698C">
        <w:rPr>
          <w:rFonts w:ascii="Angsana New" w:hAnsi="Angsana New"/>
          <w:sz w:val="30"/>
          <w:szCs w:val="30"/>
        </w:rPr>
        <w:t xml:space="preserve">51 </w:t>
      </w:r>
      <w:r w:rsidRPr="0035698C">
        <w:rPr>
          <w:rFonts w:ascii="Angsana New" w:hAnsi="Angsana New"/>
          <w:sz w:val="30"/>
          <w:szCs w:val="30"/>
          <w:cs/>
        </w:rPr>
        <w:t>ตามสัดส่วนการถือหุ้นในบริษัท</w:t>
      </w:r>
      <w:r w:rsidR="00986423">
        <w:rPr>
          <w:rFonts w:ascii="Angsana New" w:hAnsi="Angsana New" w:hint="cs"/>
          <w:sz w:val="30"/>
          <w:szCs w:val="30"/>
          <w:cs/>
        </w:rPr>
        <w:t xml:space="preserve"> </w:t>
      </w:r>
      <w:r w:rsidRPr="0035698C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F55756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Pr="00F5575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6B2E0F" w:rsidRDefault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C6792" w:rsidRPr="00D631D2" w:rsidRDefault="00822629" w:rsidP="004C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F4C0A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C532C" w:rsidRPr="00D631D2">
        <w:rPr>
          <w:rFonts w:ascii="Angsana New" w:hAnsi="Angsana New"/>
          <w:b/>
          <w:bCs/>
          <w:sz w:val="30"/>
          <w:szCs w:val="30"/>
        </w:rPr>
        <w:tab/>
      </w:r>
      <w:r w:rsidR="005032A3" w:rsidRPr="00D631D2">
        <w:rPr>
          <w:rFonts w:ascii="Angsana New" w:hAnsi="Angsana New"/>
          <w:b/>
          <w:bCs/>
          <w:sz w:val="30"/>
          <w:szCs w:val="30"/>
          <w:cs/>
        </w:rPr>
        <w:t>ลูกหนี้การค้าและ</w:t>
      </w:r>
      <w:r w:rsidR="005032A3" w:rsidRPr="00FF4C0A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752303" w:rsidRDefault="00752303" w:rsidP="00752303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8E4499" w:rsidRPr="00F25831" w:rsidTr="00121E58">
        <w:tc>
          <w:tcPr>
            <w:tcW w:w="3240" w:type="dxa"/>
            <w:shd w:val="clear" w:color="auto" w:fill="auto"/>
          </w:tcPr>
          <w:p w:rsidR="008E4499" w:rsidRPr="00F25831" w:rsidRDefault="008E4499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8E4499" w:rsidRPr="00F25831" w:rsidRDefault="008E4499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E4499" w:rsidRPr="00F25831" w:rsidRDefault="008E4499" w:rsidP="00EE77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E4499" w:rsidRPr="00F25831" w:rsidRDefault="008E4499" w:rsidP="00EE77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8E4499" w:rsidRPr="00F25831" w:rsidRDefault="008E4499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E4499" w:rsidRPr="00F25831" w:rsidRDefault="008E4499" w:rsidP="00EE77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4499" w:rsidRPr="00F25831" w:rsidTr="00121E58">
        <w:tc>
          <w:tcPr>
            <w:tcW w:w="3240" w:type="dxa"/>
            <w:shd w:val="clear" w:color="auto" w:fill="auto"/>
          </w:tcPr>
          <w:p w:rsidR="008E4499" w:rsidRPr="00F25831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8E4499" w:rsidRPr="00F25831" w:rsidRDefault="008E4499" w:rsidP="00986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8E4499" w:rsidRPr="00F25831" w:rsidTr="00121E58">
        <w:tc>
          <w:tcPr>
            <w:tcW w:w="3240" w:type="dxa"/>
            <w:shd w:val="clear" w:color="auto" w:fill="auto"/>
          </w:tcPr>
          <w:p w:rsidR="008E4499" w:rsidRPr="00F25831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8E4499" w:rsidRPr="00F25831" w:rsidRDefault="008E4499" w:rsidP="00986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E4499" w:rsidRPr="00752303" w:rsidRDefault="008E4499" w:rsidP="0098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8E4499" w:rsidRPr="00F25831" w:rsidTr="00121E58">
        <w:tc>
          <w:tcPr>
            <w:tcW w:w="3240" w:type="dxa"/>
            <w:shd w:val="clear" w:color="auto" w:fill="auto"/>
          </w:tcPr>
          <w:p w:rsidR="008E4499" w:rsidRPr="00F25831" w:rsidRDefault="008E4499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8E4499" w:rsidRPr="00F25831" w:rsidRDefault="008E4499" w:rsidP="0075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E4499" w:rsidRPr="00F25831" w:rsidRDefault="008E4499" w:rsidP="007523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8E4499" w:rsidRPr="00F25831" w:rsidRDefault="008E4499" w:rsidP="007523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060A" w:rsidRPr="00F25831" w:rsidTr="00121E58">
        <w:tc>
          <w:tcPr>
            <w:tcW w:w="3240" w:type="dxa"/>
            <w:shd w:val="clear" w:color="auto" w:fill="auto"/>
          </w:tcPr>
          <w:p w:rsidR="0098060A" w:rsidRPr="00F25831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52D" w:rsidRPr="00F25831" w:rsidTr="0058552D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8E4499" w:rsidRDefault="0029788A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0C2C29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204,212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114,067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185,732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8E4499" w:rsidRDefault="00DF6B6E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204,249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257,741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114,093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52D" w:rsidRPr="008E4499" w:rsidRDefault="0058552D" w:rsidP="00585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8E4499" w:rsidRDefault="008639B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203,996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114,036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58552D" w:rsidRPr="00F25831" w:rsidTr="00FF4C0A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8552D" w:rsidRPr="00F25831" w:rsidTr="00FF4C0A">
        <w:trPr>
          <w:trHeight w:val="80"/>
        </w:trPr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52D" w:rsidRPr="00F25831" w:rsidTr="00FF4C0A">
        <w:tc>
          <w:tcPr>
            <w:tcW w:w="3240" w:type="dxa"/>
            <w:shd w:val="clear" w:color="auto" w:fill="auto"/>
          </w:tcPr>
          <w:p w:rsidR="0058552D" w:rsidRPr="00FF4C0A" w:rsidRDefault="00FF4C0A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4C0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29788A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20,199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3,503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8E4499" w:rsidRDefault="0058552D" w:rsidP="0058552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F25831" w:rsidRDefault="0058552D" w:rsidP="0058552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F25831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25831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98060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8552D" w:rsidRPr="005B0444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4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8552D" w:rsidRPr="005B0444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04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8552D" w:rsidRPr="009622E3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2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80,622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71,258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75,277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80,622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72,511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8552D" w:rsidRPr="00F25831" w:rsidTr="00121E58">
        <w:tc>
          <w:tcPr>
            <w:tcW w:w="3240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8552D" w:rsidRPr="0098060A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8552D" w:rsidRPr="0098060A" w:rsidRDefault="006A40FC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304,817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362,120</w:t>
            </w:r>
          </w:p>
        </w:tc>
        <w:tc>
          <w:tcPr>
            <w:tcW w:w="262" w:type="dxa"/>
            <w:shd w:val="clear" w:color="auto" w:fill="auto"/>
          </w:tcPr>
          <w:p w:rsidR="0058552D" w:rsidRPr="0098060A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190,050</w:t>
            </w:r>
          </w:p>
        </w:tc>
        <w:tc>
          <w:tcPr>
            <w:tcW w:w="270" w:type="dxa"/>
            <w:shd w:val="clear" w:color="auto" w:fill="auto"/>
          </w:tcPr>
          <w:p w:rsidR="0058552D" w:rsidRPr="00F25831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8552D" w:rsidRPr="0098060A" w:rsidRDefault="0058552D" w:rsidP="0058552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265,791</w:t>
            </w:r>
          </w:p>
        </w:tc>
      </w:tr>
      <w:tr w:rsidR="0058552D" w:rsidRPr="00986423" w:rsidTr="00121E58">
        <w:tc>
          <w:tcPr>
            <w:tcW w:w="4050" w:type="dxa"/>
            <w:gridSpan w:val="2"/>
            <w:shd w:val="clear" w:color="auto" w:fill="auto"/>
          </w:tcPr>
          <w:p w:rsidR="0058552D" w:rsidRPr="00764B39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:rsidR="0058552D" w:rsidRPr="00764B39" w:rsidRDefault="0058552D" w:rsidP="005855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8552D" w:rsidRPr="00764B39" w:rsidRDefault="0058552D" w:rsidP="005855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764B39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8552D" w:rsidRPr="00764B39" w:rsidRDefault="0058552D" w:rsidP="005855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8552D" w:rsidRPr="00986423" w:rsidTr="00121E58">
        <w:tc>
          <w:tcPr>
            <w:tcW w:w="4050" w:type="dxa"/>
            <w:gridSpan w:val="2"/>
            <w:shd w:val="clear" w:color="auto" w:fill="auto"/>
          </w:tcPr>
          <w:p w:rsidR="0058552D" w:rsidRPr="00D631D2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8552D" w:rsidRPr="00986423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4F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4F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4F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44F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58552D" w:rsidRPr="00986423" w:rsidTr="00121E58">
        <w:tc>
          <w:tcPr>
            <w:tcW w:w="4050" w:type="dxa"/>
            <w:gridSpan w:val="2"/>
            <w:shd w:val="clear" w:color="auto" w:fill="auto"/>
          </w:tcPr>
          <w:p w:rsidR="0058552D" w:rsidRPr="00D631D2" w:rsidRDefault="0058552D" w:rsidP="00585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552D" w:rsidRPr="00986423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A44F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52D" w:rsidRPr="00752303" w:rsidTr="00121E58">
        <w:tc>
          <w:tcPr>
            <w:tcW w:w="4050" w:type="dxa"/>
            <w:gridSpan w:val="2"/>
            <w:shd w:val="clear" w:color="auto" w:fill="auto"/>
          </w:tcPr>
          <w:p w:rsidR="0058552D" w:rsidRPr="00D631D2" w:rsidRDefault="005718E8" w:rsidP="0057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="0058552D" w:rsidRPr="00D631D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70" w:type="dxa"/>
          </w:tcPr>
          <w:p w:rsidR="0058552D" w:rsidRPr="00752303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552D" w:rsidRPr="00986423" w:rsidTr="00121E58">
        <w:tc>
          <w:tcPr>
            <w:tcW w:w="4050" w:type="dxa"/>
            <w:gridSpan w:val="2"/>
            <w:shd w:val="clear" w:color="auto" w:fill="auto"/>
          </w:tcPr>
          <w:p w:rsidR="0058552D" w:rsidRPr="00D631D2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8552D" w:rsidRPr="00752303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8552D" w:rsidRPr="00FA44FC" w:rsidRDefault="0029788A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44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(218)</w:t>
            </w: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44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58552D" w:rsidRPr="00FA44FC" w:rsidRDefault="0058552D" w:rsidP="0058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8552D" w:rsidRPr="00FA44FC" w:rsidRDefault="0058552D" w:rsidP="0058552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E4499" w:rsidRDefault="008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C1B21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71680" w:rsidRDefault="00B71680" w:rsidP="0055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75230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98060A" w:rsidRPr="0098060A" w:rsidRDefault="0098060A" w:rsidP="0055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98060A" w:rsidRPr="00F25831" w:rsidTr="00764B39">
        <w:trPr>
          <w:tblHeader/>
        </w:trPr>
        <w:tc>
          <w:tcPr>
            <w:tcW w:w="3240" w:type="dxa"/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60A" w:rsidRPr="00F25831" w:rsidRDefault="0098060A" w:rsidP="00764B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8060A" w:rsidRPr="00F25831" w:rsidRDefault="0098060A" w:rsidP="00764B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98060A" w:rsidRPr="00F25831" w:rsidRDefault="0098060A" w:rsidP="00764B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60A" w:rsidRPr="00752303" w:rsidTr="00764B39">
        <w:trPr>
          <w:tblHeader/>
        </w:trPr>
        <w:tc>
          <w:tcPr>
            <w:tcW w:w="3240" w:type="dxa"/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764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98060A" w:rsidRPr="00752303" w:rsidTr="00764B39">
        <w:trPr>
          <w:tblHeader/>
        </w:trPr>
        <w:tc>
          <w:tcPr>
            <w:tcW w:w="3240" w:type="dxa"/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764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752303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98060A" w:rsidRPr="00F25831" w:rsidTr="00764B39">
        <w:trPr>
          <w:tblHeader/>
        </w:trPr>
        <w:tc>
          <w:tcPr>
            <w:tcW w:w="3240" w:type="dxa"/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60A" w:rsidRPr="00F25831" w:rsidRDefault="0098060A" w:rsidP="00764B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98060A" w:rsidRPr="00F25831" w:rsidRDefault="0098060A" w:rsidP="00764B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060A" w:rsidRPr="00F25831" w:rsidTr="00764B39">
        <w:tc>
          <w:tcPr>
            <w:tcW w:w="3240" w:type="dxa"/>
            <w:shd w:val="clear" w:color="auto" w:fill="auto"/>
          </w:tcPr>
          <w:p w:rsidR="0098060A" w:rsidRPr="00D631D2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60A" w:rsidRPr="008E4499" w:rsidTr="00764B39">
        <w:tc>
          <w:tcPr>
            <w:tcW w:w="3240" w:type="dxa"/>
            <w:shd w:val="clear" w:color="auto" w:fill="auto"/>
          </w:tcPr>
          <w:p w:rsidR="0098060A" w:rsidRPr="00D631D2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63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F25831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8E4499" w:rsidRDefault="00A46B82" w:rsidP="0098060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4067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8E4499" w:rsidRDefault="0098060A" w:rsidP="0098060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8E4499" w:rsidRDefault="009622E3" w:rsidP="0098060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98060A" w:rsidRPr="00F25831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8060A" w:rsidRPr="005B0444" w:rsidRDefault="0098060A" w:rsidP="0098060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060A" w:rsidRPr="008E4499" w:rsidTr="00764B39">
        <w:trPr>
          <w:trHeight w:val="80"/>
        </w:trPr>
        <w:tc>
          <w:tcPr>
            <w:tcW w:w="3240" w:type="dxa"/>
            <w:shd w:val="clear" w:color="auto" w:fill="auto"/>
          </w:tcPr>
          <w:p w:rsidR="0098060A" w:rsidRPr="0098060A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8060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8060A" w:rsidRPr="0098060A" w:rsidRDefault="0098060A" w:rsidP="00980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060A" w:rsidRPr="0098060A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98060A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98060A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98060A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8060A" w:rsidRPr="0098060A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8060A" w:rsidRPr="0098060A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8060A" w:rsidRPr="0098060A" w:rsidRDefault="0098060A" w:rsidP="0098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8060A" w:rsidRPr="005B0444" w:rsidRDefault="0098060A" w:rsidP="0098060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2E3" w:rsidRPr="008E4499" w:rsidTr="00DA0AAF">
        <w:tc>
          <w:tcPr>
            <w:tcW w:w="3240" w:type="dxa"/>
            <w:shd w:val="clear" w:color="auto" w:fill="auto"/>
          </w:tcPr>
          <w:p w:rsidR="009622E3" w:rsidRPr="00D631D2" w:rsidRDefault="009622E3" w:rsidP="0096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1D2">
              <w:rPr>
                <w:rFonts w:ascii="Angsana New" w:hAnsi="Angsana New"/>
                <w:sz w:val="30"/>
                <w:szCs w:val="30"/>
              </w:rPr>
              <w:t>3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9622E3" w:rsidRPr="00D631D2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622E3" w:rsidRPr="00D631D2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2E3" w:rsidRPr="00A46B82" w:rsidRDefault="00A46B82" w:rsidP="00A46B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9622E3" w:rsidRPr="00A46B82" w:rsidRDefault="009622E3" w:rsidP="00A46B82">
            <w:pPr>
              <w:tabs>
                <w:tab w:val="clear" w:pos="454"/>
                <w:tab w:val="decimal" w:pos="432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622E3" w:rsidRPr="005B0444" w:rsidRDefault="009622E3" w:rsidP="009622E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9622E3" w:rsidRPr="00905853" w:rsidRDefault="009622E3" w:rsidP="009622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622E3" w:rsidRPr="005B0444" w:rsidRDefault="009622E3" w:rsidP="009622E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622E3" w:rsidRPr="00905853" w:rsidRDefault="009622E3" w:rsidP="009622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622E3" w:rsidRPr="005B0444" w:rsidRDefault="009622E3" w:rsidP="009622E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EC1B21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072310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EC1B21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072310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8E4499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440676" w:rsidRPr="008E4499" w:rsidTr="00EC1B21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D631D2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072310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40676" w:rsidRPr="00905853" w:rsidRDefault="00440676" w:rsidP="004406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98060A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6B1B08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440676" w:rsidRPr="008E4499" w:rsidTr="0098060A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676" w:rsidRPr="005B0444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676" w:rsidRPr="005B0444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98060A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6B1B08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06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440676" w:rsidRPr="008E4499" w:rsidTr="0098060A">
        <w:tc>
          <w:tcPr>
            <w:tcW w:w="324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0676" w:rsidRPr="008E4499" w:rsidTr="00764B39">
        <w:tc>
          <w:tcPr>
            <w:tcW w:w="3240" w:type="dxa"/>
            <w:shd w:val="clear" w:color="auto" w:fill="auto"/>
            <w:vAlign w:val="bottom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8E4499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63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149,58</w:t>
            </w:r>
            <w:r w:rsidR="00B4044D"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216,517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91,118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8E4499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164,517</w:t>
            </w: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631D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1D2">
              <w:rPr>
                <w:rFonts w:ascii="Angsana New" w:hAnsi="Angsana New"/>
                <w:sz w:val="30"/>
                <w:szCs w:val="30"/>
              </w:rPr>
              <w:t>3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53,816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39,412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22,721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8E4499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21,215</w:t>
            </w: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B4044D"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DA0AAF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04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EC1B21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04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04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04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40676" w:rsidRPr="00F25831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204,21</w:t>
            </w:r>
            <w:r w:rsidR="006B1B08" w:rsidRPr="00B404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114,067</w:t>
            </w:r>
          </w:p>
        </w:tc>
        <w:tc>
          <w:tcPr>
            <w:tcW w:w="27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440676" w:rsidRPr="008E4499" w:rsidTr="00EC1B21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:rsidR="00440676" w:rsidRPr="00B4044D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40676" w:rsidRPr="00B4044D" w:rsidRDefault="00440676" w:rsidP="0044067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044D">
              <w:rPr>
                <w:rFonts w:ascii="Angsana New" w:hAnsi="Angsana New"/>
                <w:sz w:val="30"/>
                <w:szCs w:val="30"/>
                <w:lang w:val="en-US" w:bidi="th-TH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440676" w:rsidRPr="005B0444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0676" w:rsidRPr="005B0444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203,95</w:t>
            </w:r>
            <w:r w:rsidR="006B1B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257,265</w:t>
            </w: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114,010</w:t>
            </w:r>
          </w:p>
        </w:tc>
        <w:tc>
          <w:tcPr>
            <w:tcW w:w="27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440676" w:rsidRPr="008E4499" w:rsidTr="0098060A">
        <w:tc>
          <w:tcPr>
            <w:tcW w:w="324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98060A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0676" w:rsidRPr="008E4499" w:rsidTr="00764B39">
        <w:tc>
          <w:tcPr>
            <w:tcW w:w="3240" w:type="dxa"/>
            <w:shd w:val="clear" w:color="auto" w:fill="auto"/>
          </w:tcPr>
          <w:p w:rsidR="00440676" w:rsidRPr="00D631D2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440676" w:rsidRPr="00F25831" w:rsidRDefault="00440676" w:rsidP="0044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0676" w:rsidRPr="00F25831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40676" w:rsidRPr="0098060A" w:rsidRDefault="006B1B08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203,996</w:t>
            </w: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114,036</w:t>
            </w:r>
          </w:p>
        </w:tc>
        <w:tc>
          <w:tcPr>
            <w:tcW w:w="270" w:type="dxa"/>
            <w:shd w:val="clear" w:color="auto" w:fill="auto"/>
          </w:tcPr>
          <w:p w:rsidR="00440676" w:rsidRPr="0098060A" w:rsidRDefault="00440676" w:rsidP="0044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40676" w:rsidRPr="0098060A" w:rsidRDefault="00440676" w:rsidP="0044067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</w:tbl>
    <w:p w:rsidR="008E4499" w:rsidRPr="008E4499" w:rsidRDefault="008E4499" w:rsidP="001618A0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lang w:val="en-US"/>
        </w:rPr>
      </w:pPr>
    </w:p>
    <w:p w:rsidR="00D75511" w:rsidRPr="00EE776A" w:rsidRDefault="005B1B34" w:rsidP="001618A0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EE776A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EE776A">
        <w:rPr>
          <w:rFonts w:ascii="Angsana New" w:hAnsi="Angsana New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EE776A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30</w:t>
      </w:r>
      <w:r w:rsidRPr="00EE776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E776A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  <w:r w:rsidRPr="00EE776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E776A">
        <w:rPr>
          <w:rFonts w:ascii="Angsana New" w:hAnsi="Angsana New"/>
          <w:b w:val="0"/>
          <w:bCs w:val="0"/>
          <w:sz w:val="30"/>
          <w:szCs w:val="30"/>
          <w:cs/>
        </w:rPr>
        <w:t>ถึง</w:t>
      </w:r>
      <w:r w:rsidR="00E728EB" w:rsidRPr="00EE776A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C10E6E" w:rsidRPr="00EE776A">
        <w:rPr>
          <w:rFonts w:ascii="Angsana New" w:hAnsi="Angsana New"/>
          <w:b w:val="0"/>
          <w:bCs w:val="0"/>
          <w:sz w:val="30"/>
          <w:szCs w:val="30"/>
          <w:lang w:val="en-US"/>
        </w:rPr>
        <w:t>90</w:t>
      </w:r>
      <w:r w:rsidR="00E728EB" w:rsidRPr="00EE776A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EE776A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</w:p>
    <w:p w:rsidR="008E4499" w:rsidRDefault="008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:rsidR="00A16EB2" w:rsidRDefault="000F63E2" w:rsidP="0087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BF4516">
        <w:rPr>
          <w:rFonts w:ascii="Angsana New" w:eastAsia="MS Mincho" w:hAnsi="Angsana New"/>
          <w:sz w:val="30"/>
          <w:szCs w:val="30"/>
          <w:cs/>
        </w:rPr>
        <w:lastRenderedPageBreak/>
        <w:t>ลูกหนี้อื่น</w:t>
      </w:r>
      <w:r w:rsidR="00B34325" w:rsidRPr="00EE776A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:rsidR="0050635B" w:rsidRPr="0050635B" w:rsidRDefault="0050635B" w:rsidP="0087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EE776A" w:rsidRPr="00F25831" w:rsidTr="0050635B">
        <w:tc>
          <w:tcPr>
            <w:tcW w:w="3330" w:type="dxa"/>
            <w:shd w:val="clear" w:color="auto" w:fill="auto"/>
          </w:tcPr>
          <w:p w:rsidR="00EE776A" w:rsidRPr="00F25831" w:rsidRDefault="00EE776A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EE776A" w:rsidRPr="00F25831" w:rsidRDefault="00EE776A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EE776A" w:rsidRPr="00F25831" w:rsidRDefault="00EE776A" w:rsidP="00EE77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E776A" w:rsidRPr="00F25831" w:rsidRDefault="00EE776A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EE776A" w:rsidRPr="00F25831" w:rsidRDefault="00EE776A" w:rsidP="00EE77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0DE6" w:rsidRPr="00F25831" w:rsidTr="0050635B">
        <w:tc>
          <w:tcPr>
            <w:tcW w:w="3330" w:type="dxa"/>
            <w:shd w:val="clear" w:color="auto" w:fill="auto"/>
          </w:tcPr>
          <w:p w:rsidR="00990DE6" w:rsidRPr="00F25831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90DE6" w:rsidRPr="00F25831" w:rsidRDefault="00990DE6" w:rsidP="0099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990DE6" w:rsidRPr="00F25831" w:rsidTr="0050635B">
        <w:tc>
          <w:tcPr>
            <w:tcW w:w="3330" w:type="dxa"/>
            <w:shd w:val="clear" w:color="auto" w:fill="auto"/>
          </w:tcPr>
          <w:p w:rsidR="00990DE6" w:rsidRPr="00F25831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90DE6" w:rsidRPr="00F25831" w:rsidRDefault="00990DE6" w:rsidP="0099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90DE6" w:rsidRPr="00752303" w:rsidRDefault="00990DE6" w:rsidP="009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EE776A" w:rsidRPr="00F25831" w:rsidTr="0050635B">
        <w:tc>
          <w:tcPr>
            <w:tcW w:w="3330" w:type="dxa"/>
            <w:shd w:val="clear" w:color="auto" w:fill="auto"/>
          </w:tcPr>
          <w:p w:rsidR="00EE776A" w:rsidRPr="00F25831" w:rsidRDefault="00EE776A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EE776A" w:rsidRPr="00F25831" w:rsidRDefault="00EE776A" w:rsidP="00EE7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EE776A" w:rsidRPr="00F25831" w:rsidRDefault="00EE776A" w:rsidP="00EE77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6696" w:rsidRPr="00F25831" w:rsidTr="0050635B">
        <w:tc>
          <w:tcPr>
            <w:tcW w:w="3330" w:type="dxa"/>
            <w:shd w:val="clear" w:color="auto" w:fill="auto"/>
          </w:tcPr>
          <w:p w:rsidR="00A56696" w:rsidRPr="00F25831" w:rsidRDefault="00A56696" w:rsidP="00A56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A56696" w:rsidRPr="00F25831" w:rsidRDefault="00A56696" w:rsidP="00A56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696" w:rsidRPr="00F25831" w:rsidRDefault="00A56696" w:rsidP="00A5669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67,45</w:t>
            </w:r>
            <w:r w:rsidR="00BF451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A56696" w:rsidRPr="00F25831" w:rsidRDefault="00A56696" w:rsidP="00A566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A56696" w:rsidRPr="00F25831" w:rsidRDefault="00A56696" w:rsidP="00A5669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70,538</w:t>
            </w:r>
          </w:p>
        </w:tc>
        <w:tc>
          <w:tcPr>
            <w:tcW w:w="262" w:type="dxa"/>
            <w:shd w:val="clear" w:color="auto" w:fill="auto"/>
          </w:tcPr>
          <w:p w:rsidR="00A56696" w:rsidRPr="00F25831" w:rsidRDefault="00A56696" w:rsidP="00A5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56696" w:rsidRPr="00F25831" w:rsidRDefault="00A56696" w:rsidP="00A5669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63,564</w:t>
            </w:r>
          </w:p>
        </w:tc>
        <w:tc>
          <w:tcPr>
            <w:tcW w:w="270" w:type="dxa"/>
            <w:shd w:val="clear" w:color="auto" w:fill="auto"/>
          </w:tcPr>
          <w:p w:rsidR="00A56696" w:rsidRPr="00F25831" w:rsidRDefault="00A56696" w:rsidP="00A5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56696" w:rsidRPr="00F25831" w:rsidRDefault="00A56696" w:rsidP="00A566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68,883</w:t>
            </w:r>
          </w:p>
        </w:tc>
      </w:tr>
      <w:tr w:rsidR="00BF4516" w:rsidRPr="00F25831" w:rsidTr="0050635B">
        <w:tc>
          <w:tcPr>
            <w:tcW w:w="3330" w:type="dxa"/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5,369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2,672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3,082</w:t>
            </w:r>
          </w:p>
        </w:tc>
        <w:tc>
          <w:tcPr>
            <w:tcW w:w="270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2,241</w:t>
            </w:r>
          </w:p>
        </w:tc>
      </w:tr>
      <w:tr w:rsidR="00BF4516" w:rsidRPr="00F25831" w:rsidTr="0050635B">
        <w:tc>
          <w:tcPr>
            <w:tcW w:w="4320" w:type="dxa"/>
            <w:gridSpan w:val="2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90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3,569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2,951</w:t>
            </w:r>
          </w:p>
        </w:tc>
        <w:tc>
          <w:tcPr>
            <w:tcW w:w="270" w:type="dxa"/>
            <w:shd w:val="clear" w:color="auto" w:fill="auto"/>
          </w:tcPr>
          <w:p w:rsidR="00BF4516" w:rsidRPr="00F25831" w:rsidRDefault="00BF4516" w:rsidP="00BF451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2,2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BF4516" w:rsidRPr="00F25831" w:rsidTr="0050635B">
        <w:tc>
          <w:tcPr>
            <w:tcW w:w="3330" w:type="dxa"/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516" w:rsidRPr="00A56696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2,029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F4516" w:rsidRPr="00A56696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1,84</w:t>
            </w:r>
            <w:r w:rsidRPr="00A5669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</w:tr>
      <w:tr w:rsidR="00BF4516" w:rsidRPr="00F25831" w:rsidTr="0050635B">
        <w:tc>
          <w:tcPr>
            <w:tcW w:w="3330" w:type="dxa"/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F4516" w:rsidRPr="00A56696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2,197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2,434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F4516" w:rsidRPr="00A56696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56696">
              <w:rPr>
                <w:rFonts w:ascii="Angsana New" w:hAnsi="Angsana New"/>
                <w:sz w:val="30"/>
                <w:szCs w:val="30"/>
                <w:lang w:val="en-US" w:bidi="th-TH"/>
              </w:rPr>
              <w:t>1,070</w:t>
            </w:r>
          </w:p>
        </w:tc>
        <w:tc>
          <w:tcPr>
            <w:tcW w:w="270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1,360</w:t>
            </w:r>
          </w:p>
        </w:tc>
      </w:tr>
      <w:tr w:rsidR="00BF4516" w:rsidRPr="00F25831" w:rsidTr="0050635B">
        <w:tc>
          <w:tcPr>
            <w:tcW w:w="3330" w:type="dxa"/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F4516" w:rsidRPr="00F25831" w:rsidRDefault="00BF4516" w:rsidP="00BF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516" w:rsidRPr="00121E58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80,622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516" w:rsidRPr="00121E58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1E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516" w:rsidRPr="00121E58" w:rsidRDefault="00BF4516" w:rsidP="00BF45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72,511</w:t>
            </w:r>
          </w:p>
        </w:tc>
        <w:tc>
          <w:tcPr>
            <w:tcW w:w="270" w:type="dxa"/>
            <w:shd w:val="clear" w:color="auto" w:fill="auto"/>
          </w:tcPr>
          <w:p w:rsidR="00BF4516" w:rsidRPr="00F25831" w:rsidRDefault="00BF4516" w:rsidP="00BF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4516" w:rsidRPr="00121E58" w:rsidRDefault="00BF4516" w:rsidP="00BF451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1E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</w:tbl>
    <w:p w:rsidR="00990DE6" w:rsidRPr="00990DE6" w:rsidRDefault="00990DE6" w:rsidP="00990D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990DE6" w:rsidRDefault="00121E58" w:rsidP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F4516">
        <w:rPr>
          <w:rFonts w:ascii="Angsana New" w:hAnsi="Angsana New"/>
          <w:b/>
          <w:bCs/>
          <w:sz w:val="30"/>
          <w:szCs w:val="30"/>
        </w:rPr>
        <w:t>5</w:t>
      </w:r>
      <w:r w:rsidR="00990DE6" w:rsidRPr="00BF4516">
        <w:rPr>
          <w:rFonts w:ascii="Angsana New" w:hAnsi="Angsana New"/>
          <w:b/>
          <w:bCs/>
          <w:sz w:val="30"/>
          <w:szCs w:val="30"/>
        </w:rPr>
        <w:tab/>
      </w:r>
      <w:r w:rsidR="00990DE6" w:rsidRPr="00BF4516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50635B" w:rsidRPr="0050635B" w:rsidRDefault="0050635B" w:rsidP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635B" w:rsidRPr="00F25831" w:rsidTr="001F1615">
        <w:trPr>
          <w:trHeight w:val="80"/>
        </w:trPr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0FE9" w:rsidRPr="00F25831" w:rsidTr="001F1615">
        <w:tc>
          <w:tcPr>
            <w:tcW w:w="3240" w:type="dxa"/>
            <w:shd w:val="clear" w:color="auto" w:fill="auto"/>
          </w:tcPr>
          <w:p w:rsidR="007F0FE9" w:rsidRPr="00127D5E" w:rsidRDefault="007F0FE9" w:rsidP="007F0FE9">
            <w:pPr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0FE9" w:rsidRPr="00F25831" w:rsidRDefault="007F0FE9" w:rsidP="007F0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0FE9" w:rsidRPr="00F25831" w:rsidRDefault="007F0FE9" w:rsidP="007F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0FE9" w:rsidRPr="00953EFD" w:rsidRDefault="009D588B" w:rsidP="00CA5E7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F0FE9"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A5E71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:rsidR="007F0FE9" w:rsidRPr="00953EFD" w:rsidRDefault="007F0FE9" w:rsidP="007F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F0FE9" w:rsidRPr="00953EFD" w:rsidRDefault="007F0FE9" w:rsidP="009D588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D588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D588B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62" w:type="dxa"/>
            <w:shd w:val="clear" w:color="auto" w:fill="auto"/>
          </w:tcPr>
          <w:p w:rsidR="007F0FE9" w:rsidRPr="00953EFD" w:rsidRDefault="007F0FE9" w:rsidP="007F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0FE9" w:rsidRPr="00953EFD" w:rsidRDefault="00CA5E71" w:rsidP="007F0FE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12,996</w:t>
            </w:r>
          </w:p>
        </w:tc>
        <w:tc>
          <w:tcPr>
            <w:tcW w:w="270" w:type="dxa"/>
            <w:shd w:val="clear" w:color="auto" w:fill="auto"/>
          </w:tcPr>
          <w:p w:rsidR="007F0FE9" w:rsidRPr="00F25831" w:rsidRDefault="007F0FE9" w:rsidP="007F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0FE9" w:rsidRPr="00F25831" w:rsidRDefault="007F0FE9" w:rsidP="007F0F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578</w:t>
            </w:r>
          </w:p>
        </w:tc>
      </w:tr>
      <w:tr w:rsidR="007F0FE9" w:rsidRPr="00F25831" w:rsidTr="0050635B">
        <w:tc>
          <w:tcPr>
            <w:tcW w:w="3240" w:type="dxa"/>
            <w:shd w:val="clear" w:color="auto" w:fill="auto"/>
          </w:tcPr>
          <w:p w:rsidR="007F0FE9" w:rsidRPr="00F25831" w:rsidRDefault="007F0FE9" w:rsidP="007F0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0FE9" w:rsidRPr="00F25831" w:rsidRDefault="007F0FE9" w:rsidP="007F0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0FE9" w:rsidRPr="00F25831" w:rsidRDefault="007F0FE9" w:rsidP="007F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0FE9" w:rsidRPr="00953EFD" w:rsidRDefault="00AE0BCC" w:rsidP="00AE0B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F0FE9"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</w:tcPr>
          <w:p w:rsidR="007F0FE9" w:rsidRPr="00953EFD" w:rsidRDefault="007F0FE9" w:rsidP="007F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F0FE9" w:rsidRPr="00953EFD" w:rsidRDefault="007F0FE9" w:rsidP="00AE0B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E0BC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AE0BCC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2" w:type="dxa"/>
            <w:shd w:val="clear" w:color="auto" w:fill="auto"/>
          </w:tcPr>
          <w:p w:rsidR="007F0FE9" w:rsidRPr="00953EFD" w:rsidRDefault="007F0FE9" w:rsidP="007F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0FE9" w:rsidRPr="00953EFD" w:rsidRDefault="007F0FE9" w:rsidP="007F0FE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1,686</w:t>
            </w:r>
          </w:p>
        </w:tc>
        <w:tc>
          <w:tcPr>
            <w:tcW w:w="270" w:type="dxa"/>
            <w:shd w:val="clear" w:color="auto" w:fill="auto"/>
          </w:tcPr>
          <w:p w:rsidR="007F0FE9" w:rsidRPr="00F25831" w:rsidRDefault="007F0FE9" w:rsidP="007F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0FE9" w:rsidRPr="00F25831" w:rsidRDefault="007F0FE9" w:rsidP="007F0F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10,745</w:t>
            </w:r>
          </w:p>
        </w:tc>
      </w:tr>
      <w:tr w:rsidR="003B1196" w:rsidRPr="00F25831" w:rsidTr="0050635B">
        <w:tc>
          <w:tcPr>
            <w:tcW w:w="3240" w:type="dxa"/>
            <w:shd w:val="clear" w:color="auto" w:fill="auto"/>
          </w:tcPr>
          <w:p w:rsidR="003B1196" w:rsidRPr="00127D5E" w:rsidRDefault="003B1196" w:rsidP="003B11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27D5E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B1196" w:rsidRPr="00F25831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196" w:rsidRPr="00F25831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196" w:rsidRPr="00953EFD" w:rsidRDefault="004A3E83" w:rsidP="004A3E8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3,579</w:t>
            </w:r>
          </w:p>
        </w:tc>
        <w:tc>
          <w:tcPr>
            <w:tcW w:w="262" w:type="dxa"/>
            <w:shd w:val="clear" w:color="auto" w:fill="auto"/>
          </w:tcPr>
          <w:p w:rsidR="003B1196" w:rsidRPr="00953EFD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B1196" w:rsidRPr="00953EFD" w:rsidRDefault="00AE0BCC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</w:t>
            </w:r>
            <w:r w:rsidR="003B1196" w:rsidRPr="00953EF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B1196" w:rsidRPr="00953EFD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B1196" w:rsidRPr="00953EFD" w:rsidRDefault="00CA5E71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:rsidR="003B1196" w:rsidRPr="00F25831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196" w:rsidRPr="00F25831" w:rsidRDefault="003B1196" w:rsidP="003B119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</w:tr>
      <w:tr w:rsidR="003B1196" w:rsidRPr="00F25831" w:rsidTr="0050635B">
        <w:tc>
          <w:tcPr>
            <w:tcW w:w="3240" w:type="dxa"/>
            <w:shd w:val="clear" w:color="auto" w:fill="auto"/>
          </w:tcPr>
          <w:p w:rsidR="003B1196" w:rsidRPr="00F25831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B1196" w:rsidRPr="0098060A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1196" w:rsidRPr="0050635B" w:rsidRDefault="007F0FE9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23,022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B1196" w:rsidRPr="0050635B" w:rsidRDefault="003B1196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43,350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B1196" w:rsidRPr="0050635B" w:rsidRDefault="007F0FE9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15,570</w:t>
            </w:r>
          </w:p>
        </w:tc>
        <w:tc>
          <w:tcPr>
            <w:tcW w:w="270" w:type="dxa"/>
            <w:shd w:val="clear" w:color="auto" w:fill="auto"/>
          </w:tcPr>
          <w:p w:rsidR="003B1196" w:rsidRPr="00F25831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1196" w:rsidRPr="00121E58" w:rsidRDefault="003B1196" w:rsidP="003B119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1E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41,228</w:t>
            </w:r>
          </w:p>
        </w:tc>
      </w:tr>
      <w:tr w:rsidR="003B1196" w:rsidRPr="00F25831" w:rsidTr="001F1615">
        <w:tc>
          <w:tcPr>
            <w:tcW w:w="3240" w:type="dxa"/>
            <w:shd w:val="clear" w:color="auto" w:fill="auto"/>
          </w:tcPr>
          <w:p w:rsidR="003B1196" w:rsidRPr="00990DE6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2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2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B1196" w:rsidRPr="0098060A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196" w:rsidRPr="00990DE6" w:rsidRDefault="007F0FE9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(1,197</w:t>
            </w:r>
            <w:r w:rsidR="003B11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B1196" w:rsidRPr="00990DE6" w:rsidRDefault="003B1196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B1196" w:rsidRPr="00990DE6" w:rsidRDefault="007F0FE9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(1,197</w:t>
            </w:r>
            <w:r w:rsidR="003B11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B1196" w:rsidRPr="00F25831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196" w:rsidRPr="00990DE6" w:rsidRDefault="003B1196" w:rsidP="003B119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(1,168)</w:t>
            </w:r>
          </w:p>
        </w:tc>
      </w:tr>
      <w:tr w:rsidR="003B1196" w:rsidRPr="00F25831" w:rsidTr="001F1615">
        <w:tc>
          <w:tcPr>
            <w:tcW w:w="3240" w:type="dxa"/>
            <w:shd w:val="clear" w:color="auto" w:fill="auto"/>
          </w:tcPr>
          <w:p w:rsidR="003B1196" w:rsidRPr="00990DE6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3B1196" w:rsidRPr="0098060A" w:rsidRDefault="003B1196" w:rsidP="003B1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B1196" w:rsidRPr="0050635B" w:rsidRDefault="003B1196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21,825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B1196" w:rsidRPr="0050635B" w:rsidRDefault="003B1196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42,182</w:t>
            </w:r>
          </w:p>
        </w:tc>
        <w:tc>
          <w:tcPr>
            <w:tcW w:w="262" w:type="dxa"/>
            <w:shd w:val="clear" w:color="auto" w:fill="auto"/>
          </w:tcPr>
          <w:p w:rsidR="003B1196" w:rsidRPr="0098060A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B1196" w:rsidRPr="0050635B" w:rsidRDefault="003B1196" w:rsidP="003B119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14,373</w:t>
            </w:r>
          </w:p>
        </w:tc>
        <w:tc>
          <w:tcPr>
            <w:tcW w:w="270" w:type="dxa"/>
            <w:shd w:val="clear" w:color="auto" w:fill="auto"/>
          </w:tcPr>
          <w:p w:rsidR="003B1196" w:rsidRPr="00F25831" w:rsidRDefault="003B1196" w:rsidP="003B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B1196" w:rsidRPr="0050635B" w:rsidRDefault="003B1196" w:rsidP="003B119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1E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40,060</w:t>
            </w:r>
          </w:p>
        </w:tc>
      </w:tr>
    </w:tbl>
    <w:p w:rsidR="0050635B" w:rsidRDefault="0050635B" w:rsidP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0DE6" w:rsidRPr="00121E58" w:rsidRDefault="00990DE6" w:rsidP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990DE6" w:rsidRPr="004C4642" w:rsidRDefault="00990DE6" w:rsidP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90DE6" w:rsidRPr="00990DE6" w:rsidRDefault="00990DE6" w:rsidP="00990D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990DE6" w:rsidRDefault="0099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524D2" w:rsidRDefault="00990DE6" w:rsidP="008D4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3EFD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D4BBA">
        <w:rPr>
          <w:rFonts w:ascii="Angsana New" w:hAnsi="Angsana New"/>
          <w:b/>
          <w:bCs/>
          <w:sz w:val="30"/>
          <w:szCs w:val="30"/>
        </w:rPr>
        <w:tab/>
      </w:r>
      <w:r w:rsidR="00F524D2" w:rsidRPr="004C464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764B39" w:rsidRPr="0050635B" w:rsidRDefault="00764B39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752303" w:rsidRDefault="00AD75AF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752303" w:rsidRDefault="00AD75AF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752303" w:rsidRDefault="00AD75AF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D75AF" w:rsidRPr="00752303" w:rsidRDefault="00AD75AF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631D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631D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998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D75AF" w:rsidRPr="00752303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F25831" w:rsidRDefault="00AD75AF" w:rsidP="00764B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F25831" w:rsidRDefault="00AD75AF" w:rsidP="00764B3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F25831" w:rsidRDefault="00AD75AF" w:rsidP="00764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D75AF" w:rsidRPr="00F25831" w:rsidRDefault="00AD75AF" w:rsidP="00AD75AF">
            <w:pPr>
              <w:pStyle w:val="acctfourfigures"/>
              <w:tabs>
                <w:tab w:val="clear" w:pos="765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D631D2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31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AD75AF" w:rsidRPr="00F25831" w:rsidRDefault="00AD75AF" w:rsidP="00AD75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F25831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147AF2" w:rsidRDefault="0029788A" w:rsidP="00AD75A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42,238</w:t>
            </w:r>
          </w:p>
        </w:tc>
        <w:tc>
          <w:tcPr>
            <w:tcW w:w="270" w:type="dxa"/>
            <w:shd w:val="clear" w:color="auto" w:fill="auto"/>
          </w:tcPr>
          <w:p w:rsidR="00AD75AF" w:rsidRPr="00F25831" w:rsidRDefault="00AD75AF" w:rsidP="00AD75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D75AF" w:rsidRPr="00147AF2" w:rsidRDefault="00AD75AF" w:rsidP="00AD75A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26,451</w:t>
            </w:r>
          </w:p>
        </w:tc>
      </w:tr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2D0520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05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:rsidR="00AD75AF" w:rsidRPr="00F25831" w:rsidRDefault="00AD75AF" w:rsidP="00AD75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F25831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2D0520" w:rsidRDefault="0029788A" w:rsidP="00AD75A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3,904</w:t>
            </w:r>
          </w:p>
        </w:tc>
        <w:tc>
          <w:tcPr>
            <w:tcW w:w="270" w:type="dxa"/>
            <w:shd w:val="clear" w:color="auto" w:fill="auto"/>
          </w:tcPr>
          <w:p w:rsidR="00AD75AF" w:rsidRPr="00F25831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D75AF" w:rsidRPr="002D0520" w:rsidRDefault="00064533" w:rsidP="0006453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D75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</w:tr>
      <w:tr w:rsidR="00AD75AF" w:rsidRPr="00F25831" w:rsidTr="0056329F">
        <w:tc>
          <w:tcPr>
            <w:tcW w:w="5580" w:type="dxa"/>
            <w:shd w:val="clear" w:color="auto" w:fill="auto"/>
          </w:tcPr>
          <w:p w:rsidR="00AD75AF" w:rsidRPr="002D0520" w:rsidRDefault="00AD75AF" w:rsidP="00AD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693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  <w:r>
              <w:rPr>
                <w:rFonts w:asciiTheme="majorBidi" w:hAnsi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การแปลงค่างบการเงิน</w:t>
            </w:r>
          </w:p>
        </w:tc>
        <w:tc>
          <w:tcPr>
            <w:tcW w:w="998" w:type="dxa"/>
            <w:shd w:val="clear" w:color="auto" w:fill="auto"/>
          </w:tcPr>
          <w:p w:rsidR="00AD75AF" w:rsidRPr="00F25831" w:rsidRDefault="00AD75AF" w:rsidP="00AD75A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F25831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2D0520" w:rsidRDefault="0029788A" w:rsidP="00AD75A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  <w:shd w:val="clear" w:color="auto" w:fill="auto"/>
          </w:tcPr>
          <w:p w:rsidR="00AD75AF" w:rsidRPr="00F25831" w:rsidRDefault="00AD75AF" w:rsidP="00A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D75AF" w:rsidRPr="002D0520" w:rsidRDefault="00064533" w:rsidP="0006453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29788A" w:rsidRPr="00F25831" w:rsidTr="00EC1B21">
        <w:tc>
          <w:tcPr>
            <w:tcW w:w="5580" w:type="dxa"/>
            <w:shd w:val="clear" w:color="auto" w:fill="auto"/>
          </w:tcPr>
          <w:p w:rsidR="0029788A" w:rsidRPr="00D631D2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9788A" w:rsidRPr="00F25831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788A" w:rsidRPr="005B0444" w:rsidRDefault="0029788A" w:rsidP="002978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4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9788A" w:rsidRPr="00F25831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9788A" w:rsidRPr="00D631D2" w:rsidRDefault="00064533" w:rsidP="0006453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9788A"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9788A" w:rsidRPr="00F25831" w:rsidTr="0056329F">
        <w:tc>
          <w:tcPr>
            <w:tcW w:w="5580" w:type="dxa"/>
            <w:shd w:val="clear" w:color="auto" w:fill="auto"/>
          </w:tcPr>
          <w:p w:rsidR="0029788A" w:rsidRPr="00D631D2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31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6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9788A" w:rsidRPr="00F25831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AD75AF" w:rsidRDefault="0029788A" w:rsidP="00297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46,105</w:t>
            </w:r>
          </w:p>
        </w:tc>
        <w:tc>
          <w:tcPr>
            <w:tcW w:w="270" w:type="dxa"/>
            <w:shd w:val="clear" w:color="auto" w:fill="auto"/>
          </w:tcPr>
          <w:p w:rsidR="0029788A" w:rsidRPr="00F25831" w:rsidRDefault="0029788A" w:rsidP="0029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AD75AF" w:rsidRDefault="00064533" w:rsidP="0006453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9788A" w:rsidRPr="00AD75A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</w:tr>
    </w:tbl>
    <w:p w:rsidR="001A02AC" w:rsidRPr="00AD75AF" w:rsidRDefault="001A02AC" w:rsidP="001618A0">
      <w:pPr>
        <w:pStyle w:val="block"/>
        <w:spacing w:after="0" w:line="240" w:lineRule="auto"/>
        <w:ind w:left="518" w:right="-45" w:firstLine="22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96723B" w:rsidRPr="00D631D2" w:rsidRDefault="00AD75AF" w:rsidP="001618A0">
      <w:pPr>
        <w:pStyle w:val="block"/>
        <w:spacing w:after="0" w:line="240" w:lineRule="auto"/>
        <w:ind w:left="518" w:right="-45" w:firstLine="22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53EFD">
        <w:rPr>
          <w:rFonts w:ascii="Angsana New" w:hAnsi="Angsana New" w:hint="cs"/>
          <w:sz w:val="30"/>
          <w:szCs w:val="30"/>
          <w:cs/>
          <w:lang w:val="en-US" w:bidi="th-TH"/>
        </w:rPr>
        <w:t>ไม่</w:t>
      </w:r>
      <w:r w:rsidR="0096723B" w:rsidRPr="00953EFD">
        <w:rPr>
          <w:rFonts w:ascii="Angsana New" w:hAnsi="Angsana New"/>
          <w:sz w:val="30"/>
          <w:szCs w:val="30"/>
          <w:cs/>
          <w:lang w:val="en-US" w:bidi="th-TH"/>
        </w:rPr>
        <w:t>มีการซื้อ</w:t>
      </w:r>
      <w:r w:rsidRPr="00953EFD">
        <w:rPr>
          <w:rFonts w:ascii="Angsana New" w:hAnsi="Angsana New" w:hint="cs"/>
          <w:sz w:val="30"/>
          <w:szCs w:val="30"/>
          <w:cs/>
          <w:lang w:val="en-US" w:bidi="th-TH"/>
        </w:rPr>
        <w:t>และจำหน่าย</w:t>
      </w:r>
      <w:r w:rsidR="0096723B" w:rsidRPr="00953EFD">
        <w:rPr>
          <w:rFonts w:ascii="Angsana New" w:hAnsi="Angsana New"/>
          <w:sz w:val="30"/>
          <w:szCs w:val="30"/>
          <w:cs/>
          <w:lang w:val="en-US" w:bidi="th-TH"/>
        </w:rPr>
        <w:t>เงินล</w:t>
      </w:r>
      <w:r w:rsidR="0087479C" w:rsidRPr="00953EFD">
        <w:rPr>
          <w:rFonts w:ascii="Angsana New" w:hAnsi="Angsana New"/>
          <w:sz w:val="30"/>
          <w:szCs w:val="30"/>
          <w:cs/>
          <w:lang w:val="en-US" w:bidi="th-TH"/>
        </w:rPr>
        <w:t>งทุนในบริษัทย่อยในระหว่างงวดสาม</w:t>
      </w:r>
      <w:r w:rsidR="0096723B" w:rsidRPr="00953EFD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87479C" w:rsidRPr="00953EFD">
        <w:rPr>
          <w:rFonts w:ascii="Angsana New" w:hAnsi="Angsana New"/>
          <w:sz w:val="30"/>
          <w:szCs w:val="30"/>
          <w:lang w:val="en-US" w:bidi="th-TH"/>
        </w:rPr>
        <w:t>3</w:t>
      </w:r>
      <w:r w:rsidR="0087479C" w:rsidRPr="00953EFD">
        <w:rPr>
          <w:rFonts w:ascii="Angsana New" w:hAnsi="Angsana New" w:hint="cs"/>
          <w:sz w:val="30"/>
          <w:szCs w:val="30"/>
          <w:cs/>
          <w:lang w:val="en-US" w:bidi="th-TH"/>
        </w:rPr>
        <w:t>1 มีนาคม</w:t>
      </w:r>
      <w:r w:rsidR="0096723B" w:rsidRPr="00953EF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7479C" w:rsidRPr="00953EFD">
        <w:rPr>
          <w:rFonts w:ascii="Angsana New" w:hAnsi="Angsana New"/>
          <w:sz w:val="30"/>
          <w:szCs w:val="30"/>
          <w:lang w:val="en-US" w:bidi="th-TH"/>
        </w:rPr>
        <w:t>25</w:t>
      </w:r>
      <w:r w:rsidR="00113980" w:rsidRPr="00953EFD">
        <w:rPr>
          <w:rFonts w:ascii="Angsana New" w:hAnsi="Angsana New" w:hint="cs"/>
          <w:sz w:val="30"/>
          <w:szCs w:val="30"/>
          <w:cs/>
          <w:lang w:val="en-US" w:bidi="th-TH"/>
        </w:rPr>
        <w:t>6</w:t>
      </w:r>
      <w:r w:rsidR="00855202" w:rsidRPr="00953EFD">
        <w:rPr>
          <w:rFonts w:ascii="Angsana New" w:hAnsi="Angsana New"/>
          <w:sz w:val="30"/>
          <w:szCs w:val="30"/>
          <w:lang w:val="en-US" w:bidi="th-TH"/>
        </w:rPr>
        <w:t>1</w:t>
      </w:r>
    </w:p>
    <w:p w:rsidR="0096723B" w:rsidRPr="00AD75AF" w:rsidRDefault="0096723B" w:rsidP="001618A0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:rsidR="000458EE" w:rsidRPr="000458EE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0458EE" w:rsidRPr="000458EE" w:rsidSect="00011EC4">
          <w:headerReference w:type="default" r:id="rId8"/>
          <w:footerReference w:type="default" r:id="rId9"/>
          <w:pgSz w:w="11909" w:h="16834" w:code="9"/>
          <w:pgMar w:top="691" w:right="1152" w:bottom="720" w:left="1152" w:header="634" w:footer="662" w:gutter="0"/>
          <w:pgNumType w:start="14"/>
          <w:cols w:space="720"/>
          <w:docGrid w:linePitch="245"/>
        </w:sectPr>
      </w:pPr>
    </w:p>
    <w:p w:rsidR="003D53C9" w:rsidRPr="00D631D2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D631D2">
        <w:rPr>
          <w:rFonts w:ascii="Angsana New" w:hAnsi="Angsana New"/>
          <w:sz w:val="30"/>
          <w:szCs w:val="30"/>
        </w:rPr>
        <w:t>3</w:t>
      </w:r>
      <w:r w:rsidR="0087479C" w:rsidRPr="00D631D2">
        <w:rPr>
          <w:rFonts w:ascii="Angsana New" w:hAnsi="Angsana New" w:hint="cs"/>
          <w:sz w:val="30"/>
          <w:szCs w:val="30"/>
          <w:cs/>
        </w:rPr>
        <w:t>1 มีนาคม</w:t>
      </w:r>
      <w:r w:rsidRPr="00D631D2">
        <w:rPr>
          <w:rFonts w:ascii="Angsana New" w:hAnsi="Angsana New"/>
          <w:sz w:val="30"/>
          <w:szCs w:val="30"/>
          <w:cs/>
        </w:rPr>
        <w:t xml:space="preserve"> </w:t>
      </w:r>
      <w:r w:rsidR="0087479C" w:rsidRPr="00D631D2">
        <w:rPr>
          <w:rFonts w:ascii="Angsana New" w:hAnsi="Angsana New"/>
          <w:sz w:val="30"/>
          <w:szCs w:val="30"/>
        </w:rPr>
        <w:t>25</w:t>
      </w:r>
      <w:r w:rsidR="0087479C" w:rsidRPr="00D631D2">
        <w:rPr>
          <w:rFonts w:ascii="Angsana New" w:hAnsi="Angsana New" w:hint="cs"/>
          <w:sz w:val="30"/>
          <w:szCs w:val="30"/>
          <w:cs/>
        </w:rPr>
        <w:t>6</w:t>
      </w:r>
      <w:r w:rsidR="00EE776A">
        <w:rPr>
          <w:rFonts w:ascii="Angsana New" w:hAnsi="Angsana New" w:hint="cs"/>
          <w:sz w:val="30"/>
          <w:szCs w:val="30"/>
          <w:cs/>
        </w:rPr>
        <w:t>1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 xml:space="preserve">และ </w:t>
      </w:r>
      <w:r w:rsidRPr="00D631D2">
        <w:rPr>
          <w:rFonts w:ascii="Angsana New" w:hAnsi="Angsana New"/>
          <w:sz w:val="30"/>
          <w:szCs w:val="30"/>
        </w:rPr>
        <w:t xml:space="preserve">31 </w:t>
      </w:r>
      <w:r w:rsidRPr="00D631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87479C" w:rsidRPr="00D631D2">
        <w:rPr>
          <w:rFonts w:ascii="Angsana New" w:hAnsi="Angsana New"/>
          <w:sz w:val="30"/>
          <w:szCs w:val="30"/>
        </w:rPr>
        <w:t>25</w:t>
      </w:r>
      <w:r w:rsidR="00EE776A">
        <w:rPr>
          <w:rFonts w:ascii="Angsana New" w:hAnsi="Angsana New" w:hint="cs"/>
          <w:sz w:val="30"/>
          <w:szCs w:val="30"/>
          <w:cs/>
        </w:rPr>
        <w:t>60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มีดังนี้</w:t>
      </w:r>
    </w:p>
    <w:p w:rsidR="00EE776A" w:rsidRPr="00AD75AF" w:rsidRDefault="00EE776A" w:rsidP="00EE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-112" w:tblpY="47"/>
        <w:tblW w:w="155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251"/>
        <w:gridCol w:w="809"/>
        <w:gridCol w:w="184"/>
        <w:gridCol w:w="806"/>
        <w:gridCol w:w="184"/>
        <w:gridCol w:w="806"/>
        <w:gridCol w:w="186"/>
        <w:gridCol w:w="805"/>
        <w:gridCol w:w="184"/>
        <w:gridCol w:w="810"/>
        <w:gridCol w:w="185"/>
        <w:gridCol w:w="806"/>
        <w:gridCol w:w="184"/>
        <w:gridCol w:w="806"/>
        <w:gridCol w:w="184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EE776A" w:rsidRPr="00F25831" w:rsidTr="00AD75AF">
        <w:trPr>
          <w:cantSplit/>
          <w:tblHeader/>
        </w:trPr>
        <w:tc>
          <w:tcPr>
            <w:tcW w:w="1620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1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776A" w:rsidRPr="00F25831" w:rsidTr="00AD75AF">
        <w:trPr>
          <w:cantSplit/>
          <w:tblHeader/>
        </w:trPr>
        <w:tc>
          <w:tcPr>
            <w:tcW w:w="1620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251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9" w:type="dxa"/>
            <w:gridSpan w:val="3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EE776A" w:rsidRPr="00F25831" w:rsidTr="00AD75AF">
        <w:trPr>
          <w:cantSplit/>
          <w:trHeight w:val="389"/>
          <w:tblHeader/>
        </w:trPr>
        <w:tc>
          <w:tcPr>
            <w:tcW w:w="162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31 </w:t>
            </w:r>
          </w:p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EE776A" w:rsidRPr="00F25831" w:rsidTr="00AD75AF">
        <w:trPr>
          <w:cantSplit/>
          <w:trHeight w:val="389"/>
          <w:tblHeader/>
        </w:trPr>
        <w:tc>
          <w:tcPr>
            <w:tcW w:w="162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>25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EE776A" w:rsidRPr="00F25831" w:rsidTr="00AD75AF">
        <w:trPr>
          <w:cantSplit/>
          <w:tblHeader/>
        </w:trPr>
        <w:tc>
          <w:tcPr>
            <w:tcW w:w="162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776A" w:rsidRPr="00F25831" w:rsidTr="00AD75AF">
        <w:trPr>
          <w:cantSplit/>
        </w:trPr>
        <w:tc>
          <w:tcPr>
            <w:tcW w:w="3871" w:type="dxa"/>
            <w:gridSpan w:val="2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EE776A" w:rsidRPr="00F25831" w:rsidRDefault="00EE776A" w:rsidP="00AD75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29788A" w:rsidRPr="00F25831" w:rsidTr="00EC1B21">
        <w:trPr>
          <w:cantSplit/>
        </w:trPr>
        <w:tc>
          <w:tcPr>
            <w:tcW w:w="1620" w:type="dxa"/>
          </w:tcPr>
          <w:p w:rsidR="0029788A" w:rsidRPr="00F25831" w:rsidRDefault="0029788A" w:rsidP="0029788A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บริษัท วิ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นท์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 xml:space="preserve">คอม </w:t>
            </w:r>
            <w:r w:rsidRPr="00F258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</w:p>
          <w:p w:rsidR="0029788A" w:rsidRPr="00F25831" w:rsidRDefault="0029788A" w:rsidP="0029788A">
            <w:pPr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258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251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28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28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5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184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9788A" w:rsidRPr="00F25831" w:rsidTr="00EC1B21">
        <w:trPr>
          <w:cantSplit/>
        </w:trPr>
        <w:tc>
          <w:tcPr>
            <w:tcW w:w="1620" w:type="dxa"/>
          </w:tcPr>
          <w:p w:rsidR="0029788A" w:rsidRPr="00F25831" w:rsidRDefault="0029788A" w:rsidP="0029788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บริษัท วี</w:t>
            </w:r>
            <w:proofErr w:type="spellStart"/>
            <w:r w:rsidRPr="00F25831">
              <w:rPr>
                <w:rFonts w:ascii="Angsana New" w:hAnsi="Angsana New"/>
                <w:sz w:val="28"/>
                <w:szCs w:val="28"/>
                <w:cs/>
              </w:rPr>
              <w:t>เซิร์ฟพลัส</w:t>
            </w:r>
            <w:proofErr w:type="spellEnd"/>
            <w:r w:rsidRPr="00F258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29788A" w:rsidRPr="00F25831" w:rsidRDefault="0029788A" w:rsidP="0029788A">
            <w:pPr>
              <w:tabs>
                <w:tab w:val="clear" w:pos="227"/>
                <w:tab w:val="clear" w:pos="454"/>
              </w:tabs>
              <w:spacing w:line="240" w:lineRule="auto"/>
              <w:ind w:left="191"/>
              <w:rPr>
                <w:rFonts w:ascii="Angsana New" w:hAnsi="Angsana New"/>
                <w:sz w:val="28"/>
                <w:szCs w:val="28"/>
                <w:cs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251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ให้บริการเกี่ยวกับการติดตั้ง  </w:t>
            </w: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ให้คำปรึกษา</w:t>
            </w: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และซ่อมบำรุง</w:t>
            </w: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F2583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เกี่ยวกับระบบคอมพิวเตอร์</w:t>
            </w:r>
          </w:p>
        </w:tc>
        <w:tc>
          <w:tcPr>
            <w:tcW w:w="809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4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45,209</w:t>
            </w:r>
          </w:p>
        </w:tc>
        <w:tc>
          <w:tcPr>
            <w:tcW w:w="184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45,209</w:t>
            </w: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F2583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F25831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29788A" w:rsidRPr="00F25831" w:rsidTr="00AD75AF">
        <w:trPr>
          <w:cantSplit/>
          <w:trHeight w:val="197"/>
        </w:trPr>
        <w:tc>
          <w:tcPr>
            <w:tcW w:w="1620" w:type="dxa"/>
            <w:vAlign w:val="bottom"/>
          </w:tcPr>
          <w:p w:rsidR="0029788A" w:rsidRPr="00F25831" w:rsidRDefault="0029788A" w:rsidP="0029788A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1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46,105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78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583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88A" w:rsidRPr="00F25831" w:rsidRDefault="0029788A" w:rsidP="0029788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46,105</w:t>
            </w:r>
          </w:p>
        </w:tc>
        <w:tc>
          <w:tcPr>
            <w:tcW w:w="184" w:type="dxa"/>
            <w:vAlign w:val="bottom"/>
          </w:tcPr>
          <w:p w:rsidR="0029788A" w:rsidRPr="00F25831" w:rsidRDefault="0029788A" w:rsidP="0029788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29788A" w:rsidRPr="00F25831" w:rsidRDefault="0029788A" w:rsidP="0029788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8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42,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:rsidR="005925EE" w:rsidRPr="00AD75AF" w:rsidRDefault="005925EE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eastAsia="MS Mincho" w:hAnsi="Angsana New"/>
          <w:sz w:val="24"/>
          <w:szCs w:val="24"/>
        </w:rPr>
      </w:pPr>
    </w:p>
    <w:p w:rsidR="00F24387" w:rsidRPr="00386E9C" w:rsidRDefault="00281978" w:rsidP="00EE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cs/>
        </w:rPr>
        <w:sectPr w:rsidR="00F24387" w:rsidRPr="00386E9C" w:rsidSect="00AD75AF">
          <w:pgSz w:w="16834" w:h="11909" w:orient="landscape" w:code="9"/>
          <w:pgMar w:top="1152" w:right="691" w:bottom="1152" w:left="1152" w:header="634" w:footer="763" w:gutter="0"/>
          <w:cols w:space="720"/>
          <w:docGrid w:linePitch="245"/>
        </w:sectPr>
      </w:pPr>
      <w:r w:rsidRPr="00892241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386E9C" w:rsidRPr="00892241">
        <w:rPr>
          <w:rFonts w:ascii="Angsana New" w:eastAsia="MS Mincho" w:hAnsi="Angsana New" w:hint="cs"/>
          <w:sz w:val="30"/>
          <w:szCs w:val="30"/>
          <w:cs/>
        </w:rPr>
        <w:t>ไม่มีเงินปันผล</w:t>
      </w:r>
      <w:r w:rsidR="00DE04C3">
        <w:rPr>
          <w:rFonts w:ascii="Angsana New" w:eastAsia="MS Mincho" w:hAnsi="Angsana New" w:hint="cs"/>
          <w:sz w:val="30"/>
          <w:szCs w:val="30"/>
          <w:cs/>
        </w:rPr>
        <w:t>รับ</w:t>
      </w:r>
      <w:r w:rsidR="00386E9C" w:rsidRPr="00892241">
        <w:rPr>
          <w:rFonts w:ascii="Angsana New" w:eastAsia="MS Mincho" w:hAnsi="Angsana New" w:hint="cs"/>
          <w:sz w:val="30"/>
          <w:szCs w:val="30"/>
          <w:cs/>
        </w:rPr>
        <w:t>จากเงินลงทุนดังกล่าวข้างต้นในระหว่างงวด</w:t>
      </w:r>
      <w:r w:rsidR="00DE04C3">
        <w:rPr>
          <w:rFonts w:ascii="Angsana New" w:eastAsia="MS Mincho" w:hAnsi="Angsana New" w:hint="cs"/>
          <w:sz w:val="30"/>
          <w:szCs w:val="30"/>
          <w:cs/>
        </w:rPr>
        <w:t>สามเดือน</w:t>
      </w:r>
      <w:r w:rsidR="00386E9C" w:rsidRPr="00892241">
        <w:rPr>
          <w:rFonts w:ascii="Angsana New" w:eastAsia="MS Mincho" w:hAnsi="Angsana New" w:hint="cs"/>
          <w:sz w:val="30"/>
          <w:szCs w:val="30"/>
          <w:cs/>
        </w:rPr>
        <w:t xml:space="preserve">สิ้นสุดวันที่ </w:t>
      </w:r>
      <w:r w:rsidR="00386E9C" w:rsidRPr="00892241">
        <w:rPr>
          <w:rFonts w:ascii="Angsana New" w:eastAsia="MS Mincho" w:hAnsi="Angsana New"/>
          <w:sz w:val="30"/>
          <w:szCs w:val="30"/>
        </w:rPr>
        <w:t xml:space="preserve">31 </w:t>
      </w:r>
      <w:r w:rsidR="00386E9C" w:rsidRPr="00892241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="00386E9C" w:rsidRPr="00892241">
        <w:rPr>
          <w:rFonts w:ascii="Angsana New" w:eastAsia="MS Mincho" w:hAnsi="Angsana New"/>
          <w:sz w:val="30"/>
          <w:szCs w:val="30"/>
        </w:rPr>
        <w:t>256</w:t>
      </w:r>
      <w:r w:rsidR="00EE776A">
        <w:rPr>
          <w:rFonts w:ascii="Angsana New" w:eastAsia="MS Mincho" w:hAnsi="Angsana New" w:hint="cs"/>
          <w:sz w:val="30"/>
          <w:szCs w:val="30"/>
          <w:cs/>
        </w:rPr>
        <w:t>1</w:t>
      </w:r>
      <w:r w:rsidR="00386E9C" w:rsidRPr="00892241">
        <w:rPr>
          <w:rFonts w:ascii="Angsana New" w:eastAsia="MS Mincho" w:hAnsi="Angsana New"/>
          <w:sz w:val="30"/>
          <w:szCs w:val="30"/>
        </w:rPr>
        <w:t xml:space="preserve"> </w:t>
      </w:r>
      <w:r w:rsidR="00386E9C" w:rsidRPr="00892241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EE776A">
        <w:rPr>
          <w:rFonts w:ascii="Angsana New" w:eastAsia="MS Mincho" w:hAnsi="Angsana New"/>
          <w:sz w:val="30"/>
          <w:szCs w:val="30"/>
        </w:rPr>
        <w:t>25</w:t>
      </w:r>
      <w:r w:rsidR="00EE776A">
        <w:rPr>
          <w:rFonts w:ascii="Angsana New" w:eastAsia="MS Mincho" w:hAnsi="Angsana New" w:hint="cs"/>
          <w:sz w:val="30"/>
          <w:szCs w:val="30"/>
          <w:cs/>
        </w:rPr>
        <w:t>60</w:t>
      </w:r>
    </w:p>
    <w:p w:rsidR="00A57F80" w:rsidRPr="00802A1F" w:rsidRDefault="001B2A32" w:rsidP="001B2A32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953EFD">
        <w:rPr>
          <w:rFonts w:ascii="Angsana New" w:eastAsia="MS Mincho" w:hAnsi="Angsana New"/>
          <w:sz w:val="30"/>
          <w:szCs w:val="30"/>
          <w:lang w:val="en-US"/>
        </w:rPr>
        <w:lastRenderedPageBreak/>
        <w:t>7</w:t>
      </w:r>
      <w:r w:rsidR="00CB3B4E">
        <w:rPr>
          <w:rFonts w:ascii="Angsana New" w:eastAsia="MS Mincho" w:hAnsi="Angsana New"/>
          <w:sz w:val="30"/>
          <w:szCs w:val="30"/>
          <w:lang w:val="en-US"/>
        </w:rPr>
        <w:tab/>
      </w:r>
      <w:r w:rsidR="00A57F80" w:rsidRPr="00D631D2">
        <w:rPr>
          <w:rFonts w:ascii="Angsana New" w:eastAsia="MS Mincho" w:hAnsi="Angsana New"/>
          <w:sz w:val="30"/>
          <w:szCs w:val="30"/>
          <w:cs/>
        </w:rPr>
        <w:t>เจ้าหนี้การค้า</w:t>
      </w:r>
      <w:r w:rsidR="00A57F80" w:rsidRPr="00953EFD">
        <w:rPr>
          <w:rFonts w:ascii="Angsana New" w:eastAsia="MS Mincho" w:hAnsi="Angsana New"/>
          <w:sz w:val="30"/>
          <w:szCs w:val="30"/>
          <w:cs/>
        </w:rPr>
        <w:t>และเจ้าหนี้อื่น</w:t>
      </w:r>
    </w:p>
    <w:p w:rsidR="001B2A32" w:rsidRPr="00AD75AF" w:rsidRDefault="001B2A32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>
        <w:rPr>
          <w:rFonts w:ascii="Angsana New" w:eastAsia="MS Mincho" w:hAnsi="Angsana New"/>
          <w:sz w:val="24"/>
          <w:szCs w:val="24"/>
        </w:rPr>
        <w:tab/>
      </w:r>
      <w:r>
        <w:rPr>
          <w:rFonts w:ascii="Angsana New" w:eastAsia="MS Mincho" w:hAnsi="Angsana New"/>
          <w:sz w:val="24"/>
          <w:szCs w:val="24"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B2A32" w:rsidRPr="00F25831" w:rsidTr="001F1615">
        <w:tc>
          <w:tcPr>
            <w:tcW w:w="3240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2A32" w:rsidRPr="00F25831" w:rsidTr="001F1615">
        <w:tc>
          <w:tcPr>
            <w:tcW w:w="3240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F25831" w:rsidRDefault="001B2A32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1B2A32" w:rsidRPr="00F25831" w:rsidTr="001F1615">
        <w:tc>
          <w:tcPr>
            <w:tcW w:w="3240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F25831" w:rsidRDefault="001B2A32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752303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1B2A32" w:rsidRPr="00F25831" w:rsidTr="001F1615">
        <w:tc>
          <w:tcPr>
            <w:tcW w:w="3240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2A32" w:rsidRPr="00F25831" w:rsidTr="001F1615">
        <w:tc>
          <w:tcPr>
            <w:tcW w:w="3240" w:type="dxa"/>
            <w:shd w:val="clear" w:color="auto" w:fill="auto"/>
          </w:tcPr>
          <w:p w:rsidR="001B2A32" w:rsidRPr="00F25831" w:rsidRDefault="001B2A32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B2A32" w:rsidRPr="00F25831" w:rsidRDefault="001B2A32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B2A32" w:rsidRPr="00F25831" w:rsidRDefault="001B2A32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B2A32" w:rsidRPr="00F25831" w:rsidRDefault="001B2A32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CBA" w:rsidRPr="00F25831" w:rsidTr="00EC1B21">
        <w:tc>
          <w:tcPr>
            <w:tcW w:w="3240" w:type="dxa"/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F2583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8E4499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8E4499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81,641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F5CBA" w:rsidRPr="008E4499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Pr="008E4499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49,732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32">
              <w:rPr>
                <w:rFonts w:ascii="Angsana New" w:hAnsi="Angsana New"/>
                <w:sz w:val="30"/>
                <w:szCs w:val="30"/>
                <w:lang w:val="en-US" w:bidi="th-TH"/>
              </w:rPr>
              <w:t>90,598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81,641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49,751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90,637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50635B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F25831" w:rsidRDefault="007F5CBA" w:rsidP="007F5CB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F25831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F25831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98060A" w:rsidRDefault="007F5CBA" w:rsidP="007F5C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98060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98060A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9165C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32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165C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32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98060A" w:rsidRDefault="007F5CBA" w:rsidP="007F5C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6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98060A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9165C1" w:rsidP="00D915C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152,771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32">
              <w:rPr>
                <w:rFonts w:ascii="Angsana New" w:hAnsi="Angsana New"/>
                <w:sz w:val="30"/>
                <w:szCs w:val="30"/>
                <w:lang w:val="en-US" w:bidi="th-TH"/>
              </w:rPr>
              <w:t>209,274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9165C1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117,418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5CBA" w:rsidRPr="001B2A32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2A32">
              <w:rPr>
                <w:rFonts w:ascii="Angsana New" w:hAnsi="Angsana New"/>
                <w:sz w:val="30"/>
                <w:szCs w:val="30"/>
                <w:lang w:val="en-US" w:bidi="th-TH"/>
              </w:rPr>
              <w:t>163,347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98060A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9165C1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152,866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117,496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50635B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:rsidR="007F5CBA" w:rsidRPr="0050635B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50635B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F5CBA" w:rsidRPr="0050635B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F5CBA" w:rsidRPr="00F25831" w:rsidTr="001F1615">
        <w:tc>
          <w:tcPr>
            <w:tcW w:w="3240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6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F5CBA" w:rsidRPr="0098060A" w:rsidRDefault="007F5CBA" w:rsidP="007F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7F5CBA" w:rsidRPr="0050635B" w:rsidRDefault="009165C1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234,507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7F5CBA" w:rsidRPr="0098060A" w:rsidRDefault="007F5CBA" w:rsidP="007F5CB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5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328,900</w:t>
            </w:r>
          </w:p>
        </w:tc>
        <w:tc>
          <w:tcPr>
            <w:tcW w:w="262" w:type="dxa"/>
            <w:shd w:val="clear" w:color="auto" w:fill="auto"/>
          </w:tcPr>
          <w:p w:rsidR="007F5CBA" w:rsidRPr="0098060A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167,247</w:t>
            </w:r>
          </w:p>
        </w:tc>
        <w:tc>
          <w:tcPr>
            <w:tcW w:w="270" w:type="dxa"/>
            <w:shd w:val="clear" w:color="auto" w:fill="auto"/>
          </w:tcPr>
          <w:p w:rsidR="007F5CBA" w:rsidRPr="00F25831" w:rsidRDefault="007F5CBA" w:rsidP="007F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7F5CBA" w:rsidRPr="0050635B" w:rsidRDefault="007F5CBA" w:rsidP="007F5CB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254,140</w:t>
            </w:r>
          </w:p>
        </w:tc>
      </w:tr>
    </w:tbl>
    <w:p w:rsidR="001B2A32" w:rsidRPr="00AD75AF" w:rsidRDefault="001B2A32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>
        <w:rPr>
          <w:rFonts w:ascii="Angsana New" w:eastAsia="MS Mincho" w:hAnsi="Angsana New"/>
          <w:sz w:val="24"/>
          <w:szCs w:val="24"/>
        </w:rPr>
        <w:tab/>
      </w:r>
      <w:r>
        <w:rPr>
          <w:rFonts w:ascii="Angsana New" w:eastAsia="MS Mincho" w:hAnsi="Angsana New"/>
          <w:sz w:val="24"/>
          <w:szCs w:val="24"/>
        </w:rPr>
        <w:tab/>
      </w:r>
    </w:p>
    <w:p w:rsidR="00A57F80" w:rsidRDefault="00597156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lang w:val="x-none" w:eastAsia="x-none"/>
        </w:rPr>
        <w:tab/>
      </w:r>
      <w:r w:rsidRPr="00953EFD">
        <w:rPr>
          <w:rFonts w:ascii="Angsana New" w:hAnsi="Angsana New"/>
          <w:sz w:val="30"/>
          <w:szCs w:val="30"/>
          <w:cs/>
        </w:rPr>
        <w:t>เจ้าหนี้อื่นประกอบด้วย</w:t>
      </w:r>
    </w:p>
    <w:p w:rsidR="0050635B" w:rsidRPr="0050635B" w:rsidRDefault="0050635B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635B" w:rsidRPr="00F25831" w:rsidTr="0050635B">
        <w:trPr>
          <w:trHeight w:val="80"/>
        </w:trPr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752303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50635B" w:rsidRPr="00F25831" w:rsidRDefault="0050635B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  <w:vAlign w:val="center"/>
          </w:tcPr>
          <w:p w:rsidR="0050635B" w:rsidRPr="00D631D2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643892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95,886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86,917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9622E3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81,887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73,331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  <w:vAlign w:val="center"/>
          </w:tcPr>
          <w:p w:rsidR="0050635B" w:rsidRPr="00D631D2" w:rsidRDefault="0050635B" w:rsidP="0050635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D915C1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86,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9622E3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63,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660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  <w:vAlign w:val="center"/>
          </w:tcPr>
          <w:p w:rsidR="0050635B" w:rsidRPr="00D631D2" w:rsidRDefault="0050635B" w:rsidP="0050635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F25831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A6502F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6,040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14,042</w:t>
            </w:r>
          </w:p>
        </w:tc>
        <w:tc>
          <w:tcPr>
            <w:tcW w:w="262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9622E3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4,256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12,868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  <w:vAlign w:val="center"/>
          </w:tcPr>
          <w:p w:rsidR="0050635B" w:rsidRPr="00D631D2" w:rsidRDefault="0050635B" w:rsidP="0050635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98060A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643892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0635B" w:rsidRPr="0050635B" w:rsidRDefault="009622E3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1,604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9,764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D631D2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98060A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0635B" w:rsidRPr="0050635B" w:rsidRDefault="003F283C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6,412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0635B" w:rsidRPr="0050635B" w:rsidRDefault="00A6502F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3F283C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50635B" w:rsidRPr="00F25831" w:rsidTr="001F1615">
        <w:tc>
          <w:tcPr>
            <w:tcW w:w="3240" w:type="dxa"/>
            <w:shd w:val="clear" w:color="auto" w:fill="auto"/>
          </w:tcPr>
          <w:p w:rsidR="0050635B" w:rsidRPr="00D631D2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50635B" w:rsidRPr="0098060A" w:rsidRDefault="0050635B" w:rsidP="00506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0635B" w:rsidRPr="0050635B" w:rsidRDefault="00A6502F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152,866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0635B" w:rsidRPr="0050635B" w:rsidRDefault="0050635B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50635B" w:rsidRPr="0098060A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50635B" w:rsidRPr="0050635B" w:rsidRDefault="009622E3" w:rsidP="0050635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117,496</w:t>
            </w:r>
          </w:p>
        </w:tc>
        <w:tc>
          <w:tcPr>
            <w:tcW w:w="270" w:type="dxa"/>
            <w:shd w:val="clear" w:color="auto" w:fill="auto"/>
          </w:tcPr>
          <w:p w:rsidR="0050635B" w:rsidRPr="00F25831" w:rsidRDefault="0050635B" w:rsidP="0050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0635B" w:rsidRPr="0050635B" w:rsidRDefault="0050635B" w:rsidP="005063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</w:tbl>
    <w:p w:rsidR="0050635B" w:rsidRPr="00D631D2" w:rsidRDefault="0050635B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="Angsana New" w:hAnsi="Angsana New"/>
          <w:sz w:val="30"/>
          <w:szCs w:val="30"/>
          <w:cs/>
          <w:lang w:eastAsia="x-none"/>
        </w:rPr>
      </w:pPr>
    </w:p>
    <w:p w:rsidR="001B2A32" w:rsidRDefault="001B2A32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  <w:r>
        <w:rPr>
          <w:rFonts w:ascii="Angsana New" w:eastAsia="MS Mincho" w:hAnsi="Angsana New"/>
          <w:sz w:val="24"/>
          <w:szCs w:val="24"/>
        </w:rPr>
        <w:tab/>
      </w:r>
      <w:r>
        <w:rPr>
          <w:rFonts w:ascii="Angsana New" w:eastAsia="MS Mincho" w:hAnsi="Angsana New"/>
          <w:sz w:val="24"/>
          <w:szCs w:val="24"/>
        </w:rPr>
        <w:tab/>
      </w:r>
    </w:p>
    <w:p w:rsidR="0050635B" w:rsidRDefault="0050635B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eastAsia="MS Mincho" w:hAnsi="Angsana New"/>
          <w:sz w:val="24"/>
          <w:szCs w:val="24"/>
        </w:rPr>
      </w:pPr>
    </w:p>
    <w:p w:rsidR="00020390" w:rsidRPr="00B03052" w:rsidRDefault="00020390" w:rsidP="00020390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lastRenderedPageBreak/>
        <w:t>8</w:t>
      </w:r>
      <w:r w:rsidRPr="00B03052">
        <w:rPr>
          <w:rFonts w:ascii="Angsana New" w:eastAsia="MS Mincho" w:hAnsi="Angsana New"/>
          <w:sz w:val="30"/>
          <w:szCs w:val="30"/>
          <w:lang w:val="en-US"/>
        </w:rPr>
        <w:tab/>
      </w:r>
      <w:r w:rsidRPr="00B03052">
        <w:rPr>
          <w:rFonts w:ascii="Angsana New" w:eastAsia="MS Mincho" w:hAnsi="Angsana New"/>
          <w:sz w:val="30"/>
          <w:szCs w:val="30"/>
          <w:cs/>
        </w:rPr>
        <w:t>ทุนเรือนหุ้น</w:t>
      </w:r>
      <w:r w:rsidRPr="00B03052">
        <w:rPr>
          <w:rFonts w:ascii="Angsana New" w:eastAsia="MS Mincho" w:hAnsi="Angsana New"/>
          <w:sz w:val="30"/>
          <w:szCs w:val="30"/>
          <w:lang w:val="en-US"/>
        </w:rPr>
        <w:t xml:space="preserve">  </w:t>
      </w:r>
    </w:p>
    <w:p w:rsidR="00020390" w:rsidRPr="002A4CC6" w:rsidRDefault="00020390" w:rsidP="00020390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74"/>
        <w:gridCol w:w="985"/>
        <w:gridCol w:w="268"/>
        <w:gridCol w:w="994"/>
        <w:gridCol w:w="268"/>
        <w:gridCol w:w="988"/>
        <w:gridCol w:w="266"/>
        <w:gridCol w:w="997"/>
      </w:tblGrid>
      <w:tr w:rsidR="00020390" w:rsidRPr="00AC1955" w:rsidTr="004A4B73">
        <w:trPr>
          <w:trHeight w:val="80"/>
          <w:tblHeader/>
        </w:trPr>
        <w:tc>
          <w:tcPr>
            <w:tcW w:w="2200" w:type="pct"/>
            <w:gridSpan w:val="2"/>
          </w:tcPr>
          <w:p w:rsidR="00020390" w:rsidRPr="005718E8" w:rsidRDefault="00020390" w:rsidP="005718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19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="005718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C19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718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5718E8" w:rsidRPr="005718E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5718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5718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2" w:type="pct"/>
          </w:tcPr>
          <w:p w:rsidR="00020390" w:rsidRPr="00B03052" w:rsidRDefault="00020390" w:rsidP="0002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vAlign w:val="bottom"/>
          </w:tcPr>
          <w:p w:rsidR="00020390" w:rsidRPr="00B03052" w:rsidRDefault="00020390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:rsidR="00020390" w:rsidRPr="00B03052" w:rsidRDefault="00020390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vAlign w:val="bottom"/>
          </w:tcPr>
          <w:p w:rsidR="00020390" w:rsidRPr="00B03052" w:rsidRDefault="00020390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4A4B73">
        <w:trPr>
          <w:trHeight w:val="70"/>
          <w:tblHeader/>
        </w:trPr>
        <w:tc>
          <w:tcPr>
            <w:tcW w:w="1650" w:type="pct"/>
          </w:tcPr>
          <w:p w:rsidR="004A4B73" w:rsidRPr="00B03052" w:rsidRDefault="004A4B73" w:rsidP="0002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A4B73" w:rsidRPr="00B03052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2" w:type="pct"/>
          </w:tcPr>
          <w:p w:rsidR="004A4B73" w:rsidRPr="00B03052" w:rsidRDefault="004A4B73" w:rsidP="00020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tcBorders>
              <w:bottom w:val="single" w:sz="4" w:space="0" w:color="auto"/>
            </w:tcBorders>
          </w:tcPr>
          <w:p w:rsidR="004A4B73" w:rsidRPr="00B03052" w:rsidRDefault="004A4B73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4A4B73" w:rsidRPr="00B03052" w:rsidRDefault="004A4B73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:rsidR="004A4B73" w:rsidRPr="00B03052" w:rsidRDefault="004A4B73" w:rsidP="0002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A4B73" w:rsidRPr="00AC1955" w:rsidTr="004A4B73">
        <w:trPr>
          <w:trHeight w:val="70"/>
          <w:tblHeader/>
        </w:trPr>
        <w:tc>
          <w:tcPr>
            <w:tcW w:w="1650" w:type="pct"/>
          </w:tcPr>
          <w:p w:rsidR="004A4B73" w:rsidRPr="00B03052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A4B73" w:rsidRPr="00B03052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:rsidR="004A4B73" w:rsidRPr="00B03052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4A4B73" w:rsidRPr="00B03052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05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A4B73" w:rsidRPr="00AC1955" w:rsidTr="00020390">
        <w:trPr>
          <w:trHeight w:val="80"/>
          <w:tblHeader/>
        </w:trPr>
        <w:tc>
          <w:tcPr>
            <w:tcW w:w="16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AC19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C1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4B73" w:rsidRPr="00AC1955" w:rsidTr="00020390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020390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8" w:type="pct"/>
          </w:tcPr>
          <w:p w:rsidR="004A4B73" w:rsidRPr="00AC1955" w:rsidRDefault="004A4B73" w:rsidP="004A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140,000</w:t>
            </w:r>
          </w:p>
        </w:tc>
      </w:tr>
      <w:tr w:rsidR="004A4B73" w:rsidRPr="00AC1955" w:rsidTr="00020390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020390">
        <w:tc>
          <w:tcPr>
            <w:tcW w:w="1650" w:type="pct"/>
          </w:tcPr>
          <w:p w:rsidR="004A4B73" w:rsidRPr="00AC1955" w:rsidRDefault="004A4B73" w:rsidP="004A4B7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8" w:type="pct"/>
            <w:vAlign w:val="bottom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140,000</w:t>
            </w:r>
          </w:p>
        </w:tc>
      </w:tr>
      <w:tr w:rsidR="004A4B73" w:rsidRPr="00AC1955" w:rsidTr="00AE0BCC">
        <w:tc>
          <w:tcPr>
            <w:tcW w:w="1650" w:type="pct"/>
          </w:tcPr>
          <w:p w:rsidR="004A4B73" w:rsidRPr="005718E8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0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52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:rsidR="004A4B73" w:rsidRPr="005718E8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9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195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8" w:type="pct"/>
          </w:tcPr>
          <w:p w:rsidR="004A4B73" w:rsidRPr="00AC1955" w:rsidRDefault="004A4B73" w:rsidP="004A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C1955"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B73" w:rsidRPr="00AC1955" w:rsidTr="00AE0BCC">
        <w:tc>
          <w:tcPr>
            <w:tcW w:w="1650" w:type="pct"/>
          </w:tcPr>
          <w:p w:rsidR="004A4B73" w:rsidRPr="00AC1955" w:rsidRDefault="004A4B73" w:rsidP="004A4B7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955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4A4B73" w:rsidRPr="00AC1955" w:rsidRDefault="004A4B73" w:rsidP="004A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48" w:type="pct"/>
            <w:vAlign w:val="bottom"/>
          </w:tcPr>
          <w:p w:rsidR="004A4B73" w:rsidRPr="00AC1955" w:rsidRDefault="004A4B73" w:rsidP="004A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:rsidR="004A4B73" w:rsidRPr="00AC1955" w:rsidRDefault="004A4B73" w:rsidP="004A4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AC1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</w:tr>
    </w:tbl>
    <w:p w:rsidR="00020390" w:rsidRDefault="00020390" w:rsidP="001B2A32">
      <w:pPr>
        <w:pStyle w:val="Heading6"/>
        <w:ind w:left="540" w:right="-45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A45B0" w:rsidRPr="005C0F2E" w:rsidRDefault="00020390" w:rsidP="001B2A32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="00CB3B4E">
        <w:rPr>
          <w:rFonts w:ascii="Angsana New" w:hAnsi="Angsana New"/>
          <w:sz w:val="30"/>
          <w:szCs w:val="30"/>
          <w:cs/>
          <w:lang w:val="th-TH"/>
        </w:rPr>
        <w:tab/>
      </w:r>
      <w:r w:rsidR="009A45B0" w:rsidRPr="00953EFD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56329F" w:rsidRPr="00953EFD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</w:p>
    <w:p w:rsidR="009A45B0" w:rsidRPr="0056329F" w:rsidRDefault="009A45B0" w:rsidP="009A45B0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:rsidR="009B0DBC" w:rsidRPr="00D631D2" w:rsidRDefault="009B0DBC" w:rsidP="009B0DBC">
      <w:pPr>
        <w:tabs>
          <w:tab w:val="clear" w:pos="227"/>
          <w:tab w:val="left" w:pos="312"/>
          <w:tab w:val="left" w:pos="737"/>
          <w:tab w:val="left" w:pos="1304"/>
          <w:tab w:val="left" w:pos="1814"/>
          <w:tab w:val="left" w:pos="1403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="000D7378" w:rsidRPr="00D631D2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D631D2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9B0DBC" w:rsidRPr="0056329F" w:rsidRDefault="009B0DBC" w:rsidP="009B0DBC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9B0DBC" w:rsidRPr="00D631D2" w:rsidRDefault="009B0DBC" w:rsidP="009B0DBC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D631D2">
        <w:rPr>
          <w:rFonts w:ascii="Angsana New" w:hAnsi="Angsana New"/>
          <w:color w:val="000000"/>
          <w:sz w:val="30"/>
          <w:szCs w:val="30"/>
          <w:cs/>
        </w:rPr>
        <w:t>ข้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อมูลเกี่ยวกับการดำเนินงานของกลุ่มบริษัท</w:t>
      </w:r>
      <w:r w:rsidR="000D7378" w:rsidRPr="00D631D2">
        <w:rPr>
          <w:rFonts w:ascii="Angsana New" w:eastAsia="Cordia New" w:hAnsi="Angsana New"/>
          <w:color w:val="000000"/>
          <w:sz w:val="30"/>
          <w:szCs w:val="30"/>
        </w:rPr>
        <w:t>/</w:t>
      </w:r>
      <w:r w:rsidR="000D7378" w:rsidRPr="00D631D2">
        <w:rPr>
          <w:rFonts w:ascii="Angsana New" w:eastAsia="Cordia New" w:hAnsi="Angsana New" w:hint="cs"/>
          <w:color w:val="000000"/>
          <w:sz w:val="30"/>
          <w:szCs w:val="30"/>
          <w:cs/>
        </w:rPr>
        <w:t>บริษัท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จำแนกตามส่วนงานทางธุรกิจได้ดังต่อไปนี้ :</w:t>
      </w:r>
    </w:p>
    <w:p w:rsidR="009B0DBC" w:rsidRPr="00D631D2" w:rsidRDefault="009B0DBC" w:rsidP="009B0DBC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58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D631D2">
        <w:rPr>
          <w:rFonts w:ascii="Angsana New" w:eastAsia="Cordia New" w:hAnsi="Angsana New"/>
          <w:color w:val="000000"/>
          <w:sz w:val="30"/>
          <w:szCs w:val="30"/>
        </w:rPr>
        <w:t xml:space="preserve">1 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คือ ขาย</w:t>
      </w:r>
      <w:r w:rsidRPr="00D631D2">
        <w:rPr>
          <w:rFonts w:ascii="Angsana New" w:eastAsia="Cordia New" w:hAnsi="Angsana New" w:hint="cs"/>
          <w:color w:val="000000"/>
          <w:sz w:val="30"/>
          <w:szCs w:val="30"/>
          <w:cs/>
        </w:rPr>
        <w:t>สินค้า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</w:p>
    <w:p w:rsidR="009B0DBC" w:rsidRPr="00D631D2" w:rsidRDefault="009B0DBC" w:rsidP="009B0DBC">
      <w:pPr>
        <w:tabs>
          <w:tab w:val="left" w:pos="312"/>
          <w:tab w:val="left" w:pos="737"/>
          <w:tab w:val="left" w:pos="1304"/>
          <w:tab w:val="left" w:pos="1814"/>
        </w:tabs>
        <w:spacing w:line="240" w:lineRule="auto"/>
        <w:ind w:left="558"/>
        <w:rPr>
          <w:rFonts w:ascii="Angsana New" w:eastAsia="Cordia New" w:hAnsi="Angsana New"/>
          <w:color w:val="000000"/>
          <w:sz w:val="30"/>
          <w:szCs w:val="30"/>
        </w:rPr>
      </w:pP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 xml:space="preserve">ส่วนงานที่ </w:t>
      </w:r>
      <w:r w:rsidRPr="00D631D2">
        <w:rPr>
          <w:rFonts w:ascii="Angsana New" w:eastAsia="Cordia New" w:hAnsi="Angsana New"/>
          <w:color w:val="000000"/>
          <w:sz w:val="30"/>
          <w:szCs w:val="30"/>
        </w:rPr>
        <w:t xml:space="preserve">2 </w:t>
      </w:r>
      <w:r w:rsidRPr="00D631D2">
        <w:rPr>
          <w:rFonts w:ascii="Angsana New" w:eastAsia="Cordia New" w:hAnsi="Angsana New"/>
          <w:color w:val="000000"/>
          <w:sz w:val="30"/>
          <w:szCs w:val="30"/>
          <w:cs/>
        </w:rPr>
        <w:t>คือ บริการ</w:t>
      </w:r>
    </w:p>
    <w:p w:rsidR="00237620" w:rsidRPr="008300E9" w:rsidRDefault="00237620" w:rsidP="00237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5718E8" w:rsidRDefault="00571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300E9" w:rsidRDefault="008300E9" w:rsidP="008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8300E9" w:rsidRPr="008300E9" w:rsidRDefault="008300E9" w:rsidP="008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8300E9" w:rsidRPr="00F25831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300E9" w:rsidRPr="00F25831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300E9" w:rsidRPr="00D631D2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D631D2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300E9" w:rsidRPr="00D631D2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300E9" w:rsidRPr="00D631D2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D631D2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0E9" w:rsidRPr="00D631D2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300E9" w:rsidRPr="00D631D2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8300E9" w:rsidRPr="00F25831" w:rsidTr="008300E9">
        <w:tc>
          <w:tcPr>
            <w:tcW w:w="2340" w:type="dxa"/>
            <w:shd w:val="clear" w:color="auto" w:fill="auto"/>
          </w:tcPr>
          <w:p w:rsidR="008300E9" w:rsidRPr="008300E9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300E9" w:rsidRPr="00F25831" w:rsidTr="008300E9">
        <w:tc>
          <w:tcPr>
            <w:tcW w:w="2340" w:type="dxa"/>
            <w:shd w:val="clear" w:color="auto" w:fill="auto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F38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8300E9" w:rsidRPr="00F25831" w:rsidTr="001F1615">
        <w:tc>
          <w:tcPr>
            <w:tcW w:w="2340" w:type="dxa"/>
            <w:shd w:val="clear" w:color="auto" w:fill="auto"/>
          </w:tcPr>
          <w:p w:rsidR="008300E9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0E9" w:rsidRPr="00F25831" w:rsidTr="00AD5EE1">
        <w:tc>
          <w:tcPr>
            <w:tcW w:w="2340" w:type="dxa"/>
            <w:shd w:val="clear" w:color="auto" w:fill="auto"/>
            <w:vAlign w:val="bottom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143C88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168,98</w:t>
            </w:r>
            <w:r w:rsidR="00F0234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200,276 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143C88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95,56</w:t>
            </w:r>
            <w:r w:rsidR="00F0234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82,964 </w:t>
            </w:r>
          </w:p>
        </w:tc>
        <w:tc>
          <w:tcPr>
            <w:tcW w:w="270" w:type="dxa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8300E9" w:rsidRDefault="0029788A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264,554</w:t>
            </w:r>
          </w:p>
        </w:tc>
        <w:tc>
          <w:tcPr>
            <w:tcW w:w="270" w:type="dxa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765B52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5B52">
              <w:rPr>
                <w:rFonts w:ascii="Angsana New" w:hAnsi="Angsana New"/>
                <w:sz w:val="30"/>
                <w:szCs w:val="30"/>
              </w:rPr>
              <w:t xml:space="preserve">283,240 </w:t>
            </w:r>
          </w:p>
        </w:tc>
      </w:tr>
      <w:tr w:rsidR="00AD5EE1" w:rsidRPr="00F25831" w:rsidTr="00AD5EE1">
        <w:tc>
          <w:tcPr>
            <w:tcW w:w="2340" w:type="dxa"/>
            <w:shd w:val="clear" w:color="auto" w:fill="auto"/>
            <w:vAlign w:val="bottom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5EE1" w:rsidRPr="00AD5EE1" w:rsidRDefault="00AD5EE1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0E9" w:rsidRPr="0050635B" w:rsidTr="00AD5EE1">
        <w:tc>
          <w:tcPr>
            <w:tcW w:w="2340" w:type="dxa"/>
            <w:shd w:val="clear" w:color="auto" w:fill="auto"/>
            <w:vAlign w:val="bottom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F38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143C88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13,59</w:t>
            </w:r>
            <w:r w:rsidR="00F0234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18,130 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F02342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32,521</w:t>
            </w:r>
          </w:p>
        </w:tc>
        <w:tc>
          <w:tcPr>
            <w:tcW w:w="27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37,145 </w:t>
            </w:r>
          </w:p>
        </w:tc>
        <w:tc>
          <w:tcPr>
            <w:tcW w:w="270" w:type="dxa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8300E9" w:rsidRDefault="0029788A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46,11</w:t>
            </w:r>
            <w:r w:rsidR="00F0234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46738C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738C">
              <w:rPr>
                <w:rFonts w:ascii="Angsana New" w:hAnsi="Angsana New"/>
                <w:sz w:val="30"/>
                <w:szCs w:val="30"/>
              </w:rPr>
              <w:t xml:space="preserve">55,275 </w:t>
            </w:r>
          </w:p>
        </w:tc>
      </w:tr>
    </w:tbl>
    <w:p w:rsidR="008300E9" w:rsidRPr="008300E9" w:rsidRDefault="008300E9" w:rsidP="008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8300E9" w:rsidRPr="00F25831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F25831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752303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งบการเงินเ</w:t>
            </w: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ฉพาะกิจการ</w:t>
            </w:r>
          </w:p>
        </w:tc>
      </w:tr>
      <w:tr w:rsidR="008300E9" w:rsidRPr="00F25831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F25831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300E9" w:rsidRPr="00D631D2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D631D2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300E9" w:rsidRPr="00D631D2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300E9" w:rsidRPr="00D631D2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D631D2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0E9" w:rsidRPr="00D631D2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300E9" w:rsidRPr="00D631D2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D631D2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8300E9" w:rsidRPr="00F25831" w:rsidTr="008300E9">
        <w:tc>
          <w:tcPr>
            <w:tcW w:w="2340" w:type="dxa"/>
            <w:shd w:val="clear" w:color="auto" w:fill="auto"/>
          </w:tcPr>
          <w:p w:rsidR="008300E9" w:rsidRPr="008300E9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300E9" w:rsidRPr="00F25831" w:rsidTr="008300E9">
        <w:tc>
          <w:tcPr>
            <w:tcW w:w="2340" w:type="dxa"/>
            <w:shd w:val="clear" w:color="auto" w:fill="auto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2F38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F38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8300E9" w:rsidRPr="00F25831" w:rsidTr="001F1615">
        <w:tc>
          <w:tcPr>
            <w:tcW w:w="2340" w:type="dxa"/>
            <w:shd w:val="clear" w:color="auto" w:fill="auto"/>
          </w:tcPr>
          <w:p w:rsidR="008300E9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752303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0E9" w:rsidRPr="00F25831" w:rsidTr="00AD5EE1">
        <w:tc>
          <w:tcPr>
            <w:tcW w:w="2340" w:type="dxa"/>
            <w:shd w:val="clear" w:color="auto" w:fill="auto"/>
            <w:vAlign w:val="bottom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9622E3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166,446 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9622E3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35,192 </w:t>
            </w:r>
          </w:p>
        </w:tc>
        <w:tc>
          <w:tcPr>
            <w:tcW w:w="270" w:type="dxa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8300E9" w:rsidRDefault="009622E3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168,077</w:t>
            </w:r>
          </w:p>
        </w:tc>
        <w:tc>
          <w:tcPr>
            <w:tcW w:w="270" w:type="dxa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4E2DF7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2DF7">
              <w:rPr>
                <w:rFonts w:ascii="Angsana New" w:hAnsi="Angsana New"/>
                <w:sz w:val="30"/>
                <w:szCs w:val="30"/>
              </w:rPr>
              <w:t xml:space="preserve"> 201,638 </w:t>
            </w:r>
          </w:p>
        </w:tc>
      </w:tr>
      <w:tr w:rsidR="00AD5EE1" w:rsidRPr="00AD5EE1" w:rsidTr="00AD5EE1">
        <w:tc>
          <w:tcPr>
            <w:tcW w:w="2340" w:type="dxa"/>
            <w:shd w:val="clear" w:color="auto" w:fill="auto"/>
            <w:vAlign w:val="bottom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5EE1" w:rsidRPr="00AD5EE1" w:rsidRDefault="00AD5EE1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AD5EE1" w:rsidRPr="00AD5EE1" w:rsidRDefault="00AD5EE1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D5EE1" w:rsidRPr="00AD5EE1" w:rsidRDefault="00AD5EE1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0E9" w:rsidRPr="0050635B" w:rsidTr="002A4CC6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:rsidR="008300E9" w:rsidRPr="002F381C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381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F38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9622E3" w:rsidP="0029788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29788A"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14,600 </w:t>
            </w:r>
          </w:p>
        </w:tc>
        <w:tc>
          <w:tcPr>
            <w:tcW w:w="262" w:type="dxa"/>
            <w:shd w:val="clear" w:color="auto" w:fill="auto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9622E3" w:rsidP="0029788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29788A">
              <w:rPr>
                <w:rFonts w:ascii="Angsana New" w:hAnsi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300E9" w:rsidRPr="008300E9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10,6</w:t>
            </w:r>
            <w:r w:rsidRPr="008300E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22</w:t>
            </w:r>
            <w:r w:rsidRPr="008300E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:rsidR="008300E9" w:rsidRPr="0098060A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8300E9" w:rsidRDefault="009622E3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15,991</w:t>
            </w:r>
          </w:p>
        </w:tc>
        <w:tc>
          <w:tcPr>
            <w:tcW w:w="270" w:type="dxa"/>
          </w:tcPr>
          <w:p w:rsidR="008300E9" w:rsidRPr="00F25831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00E9" w:rsidRPr="004E2DF7" w:rsidRDefault="008300E9" w:rsidP="008300E9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25,2</w:t>
            </w: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22</w:t>
            </w:r>
            <w:r w:rsidRPr="004E2D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8300E9" w:rsidRPr="00D631D2" w:rsidRDefault="008300E9" w:rsidP="00237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300E9" w:rsidRPr="00D631D2" w:rsidSect="00C5422F">
          <w:pgSz w:w="11909" w:h="16834" w:code="9"/>
          <w:pgMar w:top="691" w:right="1152" w:bottom="720" w:left="1152" w:header="634" w:footer="662" w:gutter="0"/>
          <w:cols w:space="720"/>
          <w:docGrid w:linePitch="245"/>
        </w:sectPr>
      </w:pPr>
    </w:p>
    <w:p w:rsidR="00F14CC6" w:rsidRPr="00D631D2" w:rsidRDefault="00F14CC6" w:rsidP="00E9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31D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AC1FE6" w:rsidRDefault="00AC1FE6" w:rsidP="0021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752303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D631D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2A28" w:rsidRPr="00752303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2A28" w:rsidRPr="00F25831" w:rsidRDefault="00942A28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D63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29788A" w:rsidP="00526F7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46,11</w:t>
            </w:r>
            <w:r w:rsidR="00526F7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55,275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15,991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25,222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3,992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1,533 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2,511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734 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(8,108)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42A28" w:rsidRPr="00942A28" w:rsidRDefault="008578DA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lang w:val="en-US"/>
              </w:rPr>
              <w:t>)</w:t>
            </w:r>
            <w:r w:rsidR="00942A28"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5,510)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(5,144)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(3,237)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D631D2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</w:tcPr>
          <w:p w:rsidR="00942A28" w:rsidRPr="00F25831" w:rsidRDefault="00526F76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(30,420</w:t>
            </w:r>
            <w:r w:rsidR="0029788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(30,454)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(12,879)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(12,097)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D631D2" w:rsidRDefault="00F2469E" w:rsidP="00F2469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:rsidR="00F2469E" w:rsidRPr="00F25831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469E" w:rsidRPr="00942A28" w:rsidRDefault="00F2469E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F25831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270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469E" w:rsidRPr="00942A28" w:rsidRDefault="00F2469E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(60)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A28" w:rsidRPr="00F25831" w:rsidRDefault="00942A28" w:rsidP="00942A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42A28" w:rsidRPr="00F25831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3,904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3,233 </w:t>
            </w:r>
          </w:p>
        </w:tc>
      </w:tr>
      <w:tr w:rsidR="00942A28" w:rsidRPr="00F25831" w:rsidTr="001F1615">
        <w:tc>
          <w:tcPr>
            <w:tcW w:w="4320" w:type="dxa"/>
            <w:shd w:val="clear" w:color="auto" w:fill="auto"/>
          </w:tcPr>
          <w:p w:rsidR="00942A28" w:rsidRPr="00D631D2" w:rsidRDefault="00942A28" w:rsidP="00942A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A28" w:rsidRPr="00942A28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11,380</w:t>
            </w:r>
          </w:p>
        </w:tc>
        <w:tc>
          <w:tcPr>
            <w:tcW w:w="262" w:type="dxa"/>
            <w:shd w:val="clear" w:color="auto" w:fill="auto"/>
          </w:tcPr>
          <w:p w:rsidR="00942A28" w:rsidRPr="0098060A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A28" w:rsidRPr="0050635B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080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0,631</w:t>
            </w:r>
          </w:p>
        </w:tc>
        <w:tc>
          <w:tcPr>
            <w:tcW w:w="262" w:type="dxa"/>
            <w:shd w:val="clear" w:color="auto" w:fill="auto"/>
          </w:tcPr>
          <w:p w:rsidR="00942A28" w:rsidRPr="0098060A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2A28" w:rsidRPr="0050635B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4,345</w:t>
            </w:r>
          </w:p>
        </w:tc>
        <w:tc>
          <w:tcPr>
            <w:tcW w:w="270" w:type="dxa"/>
            <w:shd w:val="clear" w:color="auto" w:fill="auto"/>
          </w:tcPr>
          <w:p w:rsidR="00942A28" w:rsidRPr="00F25831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2A28" w:rsidRPr="00942A28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42A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13,795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F2469E" w:rsidRDefault="00F2469E" w:rsidP="00F24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2469E" w:rsidRPr="00F2469E" w:rsidRDefault="00F2469E" w:rsidP="00F246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2469E" w:rsidRPr="00F2469E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2469E" w:rsidRPr="00F2469E" w:rsidRDefault="00F2469E" w:rsidP="00F246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2469E" w:rsidRPr="00F25831" w:rsidTr="00942A28">
        <w:tc>
          <w:tcPr>
            <w:tcW w:w="4320" w:type="dxa"/>
            <w:shd w:val="clear" w:color="auto" w:fill="auto"/>
          </w:tcPr>
          <w:p w:rsidR="00F2469E" w:rsidRPr="00D631D2" w:rsidRDefault="00F2469E" w:rsidP="00F24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5230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F2469E" w:rsidRPr="00F25831" w:rsidTr="00942A28">
        <w:tc>
          <w:tcPr>
            <w:tcW w:w="4320" w:type="dxa"/>
            <w:shd w:val="clear" w:color="auto" w:fill="auto"/>
          </w:tcPr>
          <w:p w:rsidR="00F2469E" w:rsidRPr="00D631D2" w:rsidRDefault="00F2469E" w:rsidP="00F24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D631D2" w:rsidRDefault="00F2469E" w:rsidP="00F2469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F2469E" w:rsidRPr="00F25831" w:rsidRDefault="00F2469E" w:rsidP="00F246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2A28" w:rsidRPr="00953EFD" w:rsidTr="00942A28">
        <w:tc>
          <w:tcPr>
            <w:tcW w:w="4320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42A28" w:rsidRPr="00953EFD" w:rsidRDefault="00FC38B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684,028</w:t>
            </w:r>
          </w:p>
        </w:tc>
        <w:tc>
          <w:tcPr>
            <w:tcW w:w="262" w:type="dxa"/>
            <w:shd w:val="clear" w:color="auto" w:fill="auto"/>
          </w:tcPr>
          <w:p w:rsidR="00942A28" w:rsidRPr="00953EFD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42A28" w:rsidRPr="00953EFD" w:rsidRDefault="00942A28" w:rsidP="00942A2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768,835</w:t>
            </w:r>
          </w:p>
        </w:tc>
        <w:tc>
          <w:tcPr>
            <w:tcW w:w="262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42A28" w:rsidRPr="00953EFD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556,607</w:t>
            </w:r>
          </w:p>
        </w:tc>
        <w:tc>
          <w:tcPr>
            <w:tcW w:w="270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42A28" w:rsidRPr="00953EFD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639,01</w:t>
            </w:r>
            <w:r w:rsidR="00064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942A28" w:rsidRPr="00F25831" w:rsidTr="00942A28">
        <w:tc>
          <w:tcPr>
            <w:tcW w:w="4320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E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953E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2A28" w:rsidRPr="00953EFD" w:rsidRDefault="00FC38B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266,468</w:t>
            </w:r>
          </w:p>
        </w:tc>
        <w:tc>
          <w:tcPr>
            <w:tcW w:w="262" w:type="dxa"/>
            <w:shd w:val="clear" w:color="auto" w:fill="auto"/>
          </w:tcPr>
          <w:p w:rsidR="00942A28" w:rsidRPr="00953EFD" w:rsidRDefault="00942A28" w:rsidP="00942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2A28" w:rsidRPr="00953EFD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</w:rPr>
              <w:t>360,28</w:t>
            </w:r>
            <w:r w:rsidR="0006453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2A28" w:rsidRPr="00953EFD" w:rsidRDefault="0029788A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182,484</w:t>
            </w:r>
          </w:p>
        </w:tc>
        <w:tc>
          <w:tcPr>
            <w:tcW w:w="270" w:type="dxa"/>
            <w:shd w:val="clear" w:color="auto" w:fill="auto"/>
          </w:tcPr>
          <w:p w:rsidR="00942A28" w:rsidRPr="00953EFD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2A28" w:rsidRPr="00953EFD" w:rsidRDefault="00942A28" w:rsidP="00942A2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EFD">
              <w:rPr>
                <w:rFonts w:ascii="Angsana New" w:hAnsi="Angsana New"/>
                <w:b/>
                <w:bCs/>
                <w:sz w:val="30"/>
                <w:szCs w:val="30"/>
              </w:rPr>
              <w:t>269,050</w:t>
            </w:r>
          </w:p>
        </w:tc>
      </w:tr>
    </w:tbl>
    <w:p w:rsidR="008B3281" w:rsidRPr="00F2469E" w:rsidRDefault="008B3281" w:rsidP="008B3281">
      <w:pPr>
        <w:pStyle w:val="Heading6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lang w:val="en-US"/>
        </w:rPr>
      </w:pPr>
    </w:p>
    <w:p w:rsidR="00134537" w:rsidRPr="00BF277A" w:rsidRDefault="00134537" w:rsidP="00134537">
      <w:pPr>
        <w:ind w:left="313" w:firstLine="227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BF277A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  <w:r w:rsidRPr="00BF277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134537" w:rsidRPr="00F2469E" w:rsidRDefault="00134537" w:rsidP="00134537">
      <w:pPr>
        <w:rPr>
          <w:rFonts w:ascii="Angsana New" w:hAnsi="Angsana New"/>
          <w:sz w:val="24"/>
          <w:szCs w:val="24"/>
        </w:rPr>
      </w:pPr>
    </w:p>
    <w:p w:rsidR="00134537" w:rsidRPr="00134537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</w:rPr>
      </w:pPr>
      <w:r w:rsidRPr="00134537">
        <w:rPr>
          <w:rFonts w:ascii="Angsana New" w:hAnsi="Angsana New" w:hint="cs"/>
          <w:sz w:val="30"/>
          <w:szCs w:val="30"/>
          <w:cs/>
        </w:rPr>
        <w:t>ส่วนงานที่</w:t>
      </w:r>
      <w:r w:rsidRPr="00134537">
        <w:rPr>
          <w:rFonts w:ascii="Angsana New" w:hAnsi="Angsana New"/>
          <w:sz w:val="30"/>
          <w:szCs w:val="30"/>
          <w:cs/>
        </w:rPr>
        <w:t xml:space="preserve"> 1 </w:t>
      </w:r>
      <w:r w:rsidRPr="00134537">
        <w:rPr>
          <w:rFonts w:ascii="Angsana New" w:hAnsi="Angsana New" w:hint="cs"/>
          <w:sz w:val="30"/>
          <w:szCs w:val="30"/>
          <w:cs/>
        </w:rPr>
        <w:t>และ</w:t>
      </w:r>
      <w:r w:rsidRPr="00134537">
        <w:rPr>
          <w:rFonts w:ascii="Angsana New" w:hAnsi="Angsana New"/>
          <w:sz w:val="30"/>
          <w:szCs w:val="30"/>
          <w:cs/>
        </w:rPr>
        <w:t xml:space="preserve"> </w:t>
      </w:r>
      <w:r w:rsidRPr="00134537">
        <w:rPr>
          <w:rFonts w:ascii="Angsana New" w:hAnsi="Angsana New"/>
          <w:sz w:val="30"/>
          <w:szCs w:val="30"/>
        </w:rPr>
        <w:t>2</w:t>
      </w:r>
      <w:r w:rsidRPr="00134537">
        <w:rPr>
          <w:rFonts w:ascii="Angsana New" w:hAnsi="Angsana New"/>
          <w:sz w:val="30"/>
          <w:szCs w:val="30"/>
          <w:cs/>
        </w:rPr>
        <w:t xml:space="preserve"> </w:t>
      </w:r>
      <w:r w:rsidRPr="00134537">
        <w:rPr>
          <w:rFonts w:ascii="Angsana New" w:hAnsi="Angsana New" w:hint="cs"/>
          <w:sz w:val="30"/>
          <w:szCs w:val="30"/>
          <w:cs/>
        </w:rPr>
        <w:t>มีการดำเนินงานและมีสำนักงานขายในประเทศไทย</w:t>
      </w:r>
      <w:r w:rsidRPr="0013453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34537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Pr="00134537">
        <w:rPr>
          <w:rFonts w:ascii="Angsana New" w:hAnsi="Angsana New" w:hint="cs"/>
          <w:sz w:val="30"/>
          <w:szCs w:val="30"/>
          <w:cs/>
        </w:rPr>
        <w:t xml:space="preserve"> และกัมพูชา</w:t>
      </w:r>
    </w:p>
    <w:p w:rsidR="00134537" w:rsidRPr="00F2469E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134537" w:rsidRPr="00134537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134537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134537">
        <w:rPr>
          <w:rFonts w:ascii="Angsana New" w:hAnsi="Angsana New"/>
          <w:sz w:val="30"/>
          <w:szCs w:val="30"/>
          <w:cs/>
        </w:rPr>
        <w:t xml:space="preserve"> </w:t>
      </w:r>
      <w:r w:rsidRPr="00134537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Pr="00134537">
        <w:rPr>
          <w:rFonts w:ascii="Angsana New" w:hAnsi="Angsana New"/>
          <w:sz w:val="30"/>
          <w:szCs w:val="30"/>
          <w:cs/>
        </w:rPr>
        <w:t xml:space="preserve"> </w:t>
      </w:r>
    </w:p>
    <w:p w:rsidR="00134537" w:rsidRPr="00134537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F2469E" w:rsidRDefault="00F24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34537" w:rsidRDefault="00134537" w:rsidP="00134537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345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F2469E" w:rsidRPr="00F2469E" w:rsidRDefault="00F2469E" w:rsidP="00134537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F25831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2469E" w:rsidRPr="00F25831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2469E" w:rsidRPr="00F25831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D631D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2469E" w:rsidRPr="00752303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F25831" w:rsidRDefault="00F2469E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F2469E" w:rsidRPr="00F25831" w:rsidRDefault="00F2469E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134537" w:rsidRDefault="00F2469E" w:rsidP="00F246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453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:rsidR="00F2469E" w:rsidRPr="00F25831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188,319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469E" w:rsidRPr="00942A28" w:rsidRDefault="00EC1B21" w:rsidP="00EC1B2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253,158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F25831" w:rsidRDefault="009622E3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94,844</w:t>
            </w:r>
          </w:p>
        </w:tc>
        <w:tc>
          <w:tcPr>
            <w:tcW w:w="270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469E" w:rsidRPr="00942A28" w:rsidRDefault="009622E3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175,315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134537" w:rsidRDefault="00F2469E" w:rsidP="00F2469E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34537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:rsidR="00F2469E" w:rsidRPr="00F25831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59,638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469E" w:rsidRPr="00942A28" w:rsidRDefault="00EC1B21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5,350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2469E" w:rsidRPr="00F25831" w:rsidRDefault="009622E3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59,508</w:t>
            </w:r>
          </w:p>
        </w:tc>
        <w:tc>
          <w:tcPr>
            <w:tcW w:w="270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469E" w:rsidRPr="00942A28" w:rsidRDefault="009622E3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5,297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134537" w:rsidRDefault="00F2469E" w:rsidP="00F246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453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942A28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16,597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942A28" w:rsidRDefault="00EC1B21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24,732</w:t>
            </w:r>
          </w:p>
        </w:tc>
        <w:tc>
          <w:tcPr>
            <w:tcW w:w="262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F2469E" w:rsidRPr="00F25831" w:rsidRDefault="009622E3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13,72</w:t>
            </w:r>
            <w:r w:rsidR="001B199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9E" w:rsidRPr="00942A28" w:rsidRDefault="009622E3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21,026</w:t>
            </w:r>
          </w:p>
        </w:tc>
      </w:tr>
      <w:tr w:rsidR="00F2469E" w:rsidRPr="00F25831" w:rsidTr="001F1615">
        <w:tc>
          <w:tcPr>
            <w:tcW w:w="4320" w:type="dxa"/>
            <w:shd w:val="clear" w:color="auto" w:fill="auto"/>
          </w:tcPr>
          <w:p w:rsidR="00F2469E" w:rsidRPr="00134537" w:rsidRDefault="00F2469E" w:rsidP="00F2469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34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942A28" w:rsidRDefault="0029788A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264,554</w:t>
            </w:r>
          </w:p>
        </w:tc>
        <w:tc>
          <w:tcPr>
            <w:tcW w:w="262" w:type="dxa"/>
            <w:shd w:val="clear" w:color="auto" w:fill="auto"/>
          </w:tcPr>
          <w:p w:rsidR="00F2469E" w:rsidRPr="0098060A" w:rsidRDefault="00F2469E" w:rsidP="00F246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50635B" w:rsidRDefault="009622E3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283,240</w:t>
            </w:r>
          </w:p>
        </w:tc>
        <w:tc>
          <w:tcPr>
            <w:tcW w:w="262" w:type="dxa"/>
            <w:shd w:val="clear" w:color="auto" w:fill="auto"/>
          </w:tcPr>
          <w:p w:rsidR="00F2469E" w:rsidRPr="0098060A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469E" w:rsidRPr="0050635B" w:rsidRDefault="009622E3" w:rsidP="00F2469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168,07</w:t>
            </w:r>
            <w:r w:rsidR="001B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F2469E" w:rsidRPr="00F25831" w:rsidRDefault="00F2469E" w:rsidP="00F24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469E" w:rsidRPr="00942A28" w:rsidRDefault="009622E3" w:rsidP="00F2469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201,638</w:t>
            </w:r>
          </w:p>
        </w:tc>
      </w:tr>
    </w:tbl>
    <w:p w:rsidR="0075381D" w:rsidRPr="00F2469E" w:rsidRDefault="0075381D" w:rsidP="0075381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F2469E" w:rsidRDefault="00020390" w:rsidP="00F2469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t>10</w:t>
      </w:r>
      <w:r w:rsidR="008B3281" w:rsidRPr="00953EF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631D2" w:rsidRPr="00953EFD">
        <w:rPr>
          <w:rFonts w:ascii="Angsana New" w:eastAsia="MS Mincho" w:hAnsi="Angsana New"/>
          <w:sz w:val="30"/>
          <w:szCs w:val="30"/>
          <w:lang w:val="en-US"/>
        </w:rPr>
        <w:tab/>
      </w:r>
      <w:r w:rsidR="00F2469E" w:rsidRPr="00953EFD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:rsidR="00F2469E" w:rsidRPr="00F2469E" w:rsidRDefault="00F2469E" w:rsidP="00DB3297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lang w:val="en-US"/>
        </w:rPr>
      </w:pPr>
    </w:p>
    <w:p w:rsidR="00F2469E" w:rsidRPr="00127D5E" w:rsidRDefault="00F2469E" w:rsidP="00F2469E">
      <w:pPr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127D5E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สำหรับงวดสามเดือนสิ้นสุดวันที่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127D5E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1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คือร้อย</w:t>
      </w:r>
      <w:r w:rsidRPr="001B1992">
        <w:rPr>
          <w:rFonts w:ascii="Angsana New" w:hAnsi="Angsana New" w:hint="cs"/>
          <w:sz w:val="30"/>
          <w:szCs w:val="30"/>
          <w:cs/>
        </w:rPr>
        <w:t>ละ</w:t>
      </w:r>
      <w:r w:rsidR="001B1992" w:rsidRPr="001B1992">
        <w:rPr>
          <w:rFonts w:ascii="Angsana New" w:hAnsi="Angsana New"/>
          <w:sz w:val="30"/>
          <w:szCs w:val="30"/>
        </w:rPr>
        <w:t xml:space="preserve"> 20.</w:t>
      </w:r>
      <w:r w:rsidR="001B1992">
        <w:rPr>
          <w:rFonts w:ascii="Angsana New" w:hAnsi="Angsana New"/>
          <w:sz w:val="30"/>
          <w:szCs w:val="30"/>
        </w:rPr>
        <w:t>52</w:t>
      </w:r>
      <w:r w:rsidRPr="00127D5E">
        <w:rPr>
          <w:rFonts w:ascii="Angsana New" w:hAnsi="Angsana New" w:hint="cs"/>
          <w:sz w:val="30"/>
          <w:szCs w:val="30"/>
          <w:cs/>
        </w:rPr>
        <w:t xml:space="preserve"> </w:t>
      </w:r>
      <w:r w:rsidRPr="00127D5E">
        <w:rPr>
          <w:rFonts w:ascii="Angsana New" w:hAnsi="Angsana New"/>
          <w:i/>
          <w:iCs/>
          <w:sz w:val="30"/>
          <w:szCs w:val="30"/>
        </w:rPr>
        <w:t>(</w:t>
      </w:r>
      <w:r w:rsidRPr="00127D5E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สำหรับงวดสามเดือนสิ้นสุดวันที่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2469E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2469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F2469E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27D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B1992">
        <w:rPr>
          <w:rFonts w:ascii="Angsana New" w:hAnsi="Angsana New"/>
          <w:i/>
          <w:iCs/>
          <w:sz w:val="30"/>
          <w:szCs w:val="30"/>
        </w:rPr>
        <w:t>21.99</w:t>
      </w:r>
      <w:r w:rsidRPr="00127D5E">
        <w:rPr>
          <w:rFonts w:ascii="Angsana New" w:hAnsi="Angsana New"/>
          <w:i/>
          <w:iCs/>
          <w:sz w:val="30"/>
          <w:szCs w:val="30"/>
        </w:rPr>
        <w:t>)</w:t>
      </w:r>
      <w:r w:rsidRPr="00127D5E">
        <w:rPr>
          <w:rFonts w:ascii="Angsana New" w:hAnsi="Angsana New"/>
          <w:sz w:val="30"/>
          <w:szCs w:val="30"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 xml:space="preserve">อัตราภาษีเงินได้ที่แท้จริงของบริษัทในการดำเนินงานต่อเนื่องสำหรับงวดสามเดือนสิ้นสุดวันที่ </w:t>
      </w:r>
      <w:r w:rsidR="00C84A04">
        <w:rPr>
          <w:rFonts w:ascii="Angsana New" w:hAnsi="Angsana New"/>
          <w:sz w:val="30"/>
          <w:szCs w:val="30"/>
        </w:rPr>
        <w:t xml:space="preserve">31 </w:t>
      </w:r>
      <w:r w:rsidR="00C84A04">
        <w:rPr>
          <w:rFonts w:ascii="Angsana New" w:hAnsi="Angsana New" w:hint="cs"/>
          <w:sz w:val="30"/>
          <w:szCs w:val="30"/>
          <w:cs/>
        </w:rPr>
        <w:t>มีนาคม</w:t>
      </w:r>
      <w:r w:rsidR="00C84A04" w:rsidRPr="00127D5E">
        <w:rPr>
          <w:rFonts w:ascii="Angsana New" w:hAnsi="Angsana New"/>
          <w:sz w:val="30"/>
          <w:szCs w:val="30"/>
          <w:cs/>
        </w:rPr>
        <w:t xml:space="preserve"> 256</w:t>
      </w:r>
      <w:r w:rsidR="00C84A04">
        <w:rPr>
          <w:rFonts w:ascii="Angsana New" w:hAnsi="Angsana New"/>
          <w:sz w:val="30"/>
          <w:szCs w:val="30"/>
        </w:rPr>
        <w:t>1</w:t>
      </w:r>
      <w:r w:rsidRPr="00127D5E">
        <w:rPr>
          <w:rFonts w:ascii="Angsana New" w:hAnsi="Angsana New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คือร้อยละ</w:t>
      </w:r>
      <w:r w:rsidRPr="00127D5E">
        <w:rPr>
          <w:rFonts w:ascii="Angsana New" w:hAnsi="Angsana New"/>
          <w:sz w:val="30"/>
          <w:szCs w:val="30"/>
        </w:rPr>
        <w:t xml:space="preserve"> </w:t>
      </w:r>
      <w:r w:rsidR="001B1992">
        <w:rPr>
          <w:rFonts w:ascii="Angsana New" w:hAnsi="Angsana New"/>
          <w:sz w:val="30"/>
          <w:szCs w:val="30"/>
        </w:rPr>
        <w:t>3.50</w:t>
      </w:r>
      <w:r w:rsidRPr="00127D5E">
        <w:rPr>
          <w:rFonts w:ascii="Angsana New" w:hAnsi="Angsana New" w:hint="cs"/>
          <w:sz w:val="30"/>
          <w:szCs w:val="30"/>
          <w:cs/>
        </w:rPr>
        <w:t xml:space="preserve"> </w:t>
      </w:r>
      <w:r w:rsidRPr="00127D5E">
        <w:rPr>
          <w:rFonts w:ascii="Angsana New" w:hAnsi="Angsana New"/>
          <w:i/>
          <w:iCs/>
          <w:sz w:val="30"/>
          <w:szCs w:val="30"/>
        </w:rPr>
        <w:t>(</w:t>
      </w:r>
      <w:r w:rsidRPr="00127D5E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สำหรับงวดสามเดือนสิ้นสุดวันที่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84A04" w:rsidRPr="00F2469E">
        <w:rPr>
          <w:rFonts w:ascii="Angsana New" w:hAnsi="Angsana New"/>
          <w:i/>
          <w:iCs/>
          <w:sz w:val="30"/>
          <w:szCs w:val="30"/>
        </w:rPr>
        <w:t xml:space="preserve">31 </w:t>
      </w:r>
      <w:r w:rsidR="00C84A04" w:rsidRPr="00F2469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C84A04" w:rsidRPr="00F2469E">
        <w:rPr>
          <w:rFonts w:ascii="Angsana New" w:hAnsi="Angsana New"/>
          <w:i/>
          <w:iCs/>
          <w:sz w:val="30"/>
          <w:szCs w:val="30"/>
          <w:cs/>
        </w:rPr>
        <w:t xml:space="preserve"> 256</w:t>
      </w:r>
      <w:r w:rsidR="00C84A04">
        <w:rPr>
          <w:rFonts w:ascii="Angsana New" w:hAnsi="Angsana New"/>
          <w:i/>
          <w:iCs/>
          <w:sz w:val="30"/>
          <w:szCs w:val="30"/>
        </w:rPr>
        <w:t>0</w:t>
      </w:r>
      <w:r w:rsidR="00C84A04" w:rsidRPr="00127D5E">
        <w:rPr>
          <w:rFonts w:ascii="Angsana New" w:hAnsi="Angsana New"/>
          <w:i/>
          <w:iCs/>
          <w:sz w:val="30"/>
          <w:szCs w:val="30"/>
          <w:cs/>
        </w:rPr>
        <w:t>:</w:t>
      </w:r>
      <w:r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4A04" w:rsidRPr="00127D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B1992">
        <w:rPr>
          <w:rFonts w:ascii="Angsana New" w:hAnsi="Angsana New"/>
          <w:i/>
          <w:iCs/>
          <w:sz w:val="30"/>
          <w:szCs w:val="30"/>
        </w:rPr>
        <w:t>16.89</w:t>
      </w:r>
      <w:r w:rsidRPr="00127D5E">
        <w:rPr>
          <w:rFonts w:ascii="Angsana New" w:hAnsi="Angsana New"/>
          <w:i/>
          <w:iCs/>
          <w:sz w:val="30"/>
          <w:szCs w:val="30"/>
        </w:rPr>
        <w:t>)</w:t>
      </w:r>
      <w:r w:rsidR="00C84A04">
        <w:rPr>
          <w:rFonts w:ascii="Angsana New" w:hAnsi="Angsana New" w:hint="cs"/>
          <w:sz w:val="30"/>
          <w:szCs w:val="30"/>
          <w:cs/>
        </w:rPr>
        <w:t xml:space="preserve"> </w:t>
      </w:r>
      <w:r w:rsidRPr="00127D5E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Pr="00DE5178">
        <w:rPr>
          <w:rFonts w:ascii="Angsana New" w:hAnsi="Angsana New" w:hint="cs"/>
          <w:sz w:val="30"/>
          <w:szCs w:val="30"/>
          <w:cs/>
        </w:rPr>
        <w:t>เนื่องจากความแตกต่างระหว่างการรับรู้</w:t>
      </w:r>
      <w:r>
        <w:rPr>
          <w:rFonts w:ascii="Angsana New" w:hAnsi="Angsana New" w:hint="cs"/>
          <w:sz w:val="30"/>
          <w:szCs w:val="30"/>
          <w:cs/>
        </w:rPr>
        <w:t>รายได้และ</w:t>
      </w:r>
      <w:r w:rsidRPr="00DE5178">
        <w:rPr>
          <w:rFonts w:ascii="Angsana New" w:hAnsi="Angsana New" w:hint="cs"/>
          <w:sz w:val="30"/>
          <w:szCs w:val="30"/>
          <w:cs/>
        </w:rPr>
        <w:t>ค่าใช้จ่ายทางบัญชีและทางภาษีบางรายการ</w:t>
      </w:r>
      <w:r w:rsidRPr="00DE5178">
        <w:rPr>
          <w:rFonts w:ascii="Angsana New" w:hAnsi="Angsana New"/>
          <w:sz w:val="30"/>
          <w:szCs w:val="30"/>
          <w:cs/>
        </w:rPr>
        <w:t xml:space="preserve"> </w:t>
      </w:r>
      <w:r w:rsidRPr="00DE5178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Pr="00DE5178">
        <w:rPr>
          <w:rFonts w:ascii="Angsana New" w:hAnsi="Angsana New"/>
          <w:sz w:val="30"/>
          <w:szCs w:val="30"/>
          <w:cs/>
        </w:rPr>
        <w:t xml:space="preserve"> </w:t>
      </w:r>
      <w:r w:rsidR="001B1992">
        <w:rPr>
          <w:rFonts w:ascii="Angsana New" w:hAnsi="Angsana New" w:hint="cs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AC1955">
        <w:rPr>
          <w:rFonts w:ascii="Angsana New" w:hAnsi="Angsana New"/>
          <w:color w:val="000000"/>
          <w:sz w:val="30"/>
          <w:szCs w:val="30"/>
          <w:cs/>
        </w:rPr>
        <w:t>รายได้รับล่วงหน้า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และประมาณการหนี้สิน</w:t>
      </w:r>
    </w:p>
    <w:p w:rsidR="00F2469E" w:rsidRDefault="00F2469E" w:rsidP="00DB3297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C84A04" w:rsidRDefault="00C84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highlight w:val="green"/>
          <w:lang w:eastAsia="x-none"/>
        </w:rPr>
      </w:pPr>
      <w:r>
        <w:rPr>
          <w:rFonts w:ascii="Angsana New" w:eastAsia="MS Mincho" w:hAnsi="Angsana New"/>
          <w:sz w:val="30"/>
          <w:szCs w:val="30"/>
          <w:highlight w:val="green"/>
        </w:rPr>
        <w:br w:type="page"/>
      </w:r>
    </w:p>
    <w:p w:rsidR="003407EA" w:rsidRPr="00D631D2" w:rsidRDefault="00020390" w:rsidP="00F2469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>
        <w:rPr>
          <w:rFonts w:ascii="Angsana New" w:eastAsia="MS Mincho" w:hAnsi="Angsana New"/>
          <w:sz w:val="30"/>
          <w:szCs w:val="30"/>
          <w:lang w:val="en-US"/>
        </w:rPr>
        <w:lastRenderedPageBreak/>
        <w:t>11</w:t>
      </w:r>
      <w:r w:rsidR="00F2469E">
        <w:rPr>
          <w:rFonts w:ascii="Angsana New" w:eastAsia="MS Mincho" w:hAnsi="Angsana New"/>
          <w:sz w:val="30"/>
          <w:szCs w:val="30"/>
          <w:lang w:val="en-US"/>
        </w:rPr>
        <w:tab/>
      </w:r>
      <w:r w:rsidR="007F67C8" w:rsidRPr="00D631D2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="00DE4A29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="007F67C8" w:rsidRPr="00D631D2">
        <w:rPr>
          <w:rFonts w:ascii="Angsana New" w:eastAsia="MS Mincho" w:hAnsi="Angsana New"/>
          <w:sz w:val="30"/>
          <w:szCs w:val="30"/>
          <w:cs/>
          <w:lang w:val="en-US"/>
        </w:rPr>
        <w:t>ต่อ</w:t>
      </w:r>
      <w:r w:rsidR="004119C4" w:rsidRPr="00D631D2">
        <w:rPr>
          <w:rFonts w:ascii="Angsana New" w:eastAsia="MS Mincho" w:hAnsi="Angsana New"/>
          <w:sz w:val="30"/>
          <w:szCs w:val="30"/>
          <w:cs/>
          <w:lang w:val="en-US"/>
        </w:rPr>
        <w:t>หุ้นขั้นพื้นฐาน</w:t>
      </w:r>
    </w:p>
    <w:p w:rsidR="00FB335F" w:rsidRPr="00C84A04" w:rsidRDefault="00FB335F" w:rsidP="001618A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134537" w:rsidRDefault="004F39F8" w:rsidP="004F39F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กำไรต่อหุ้นขั้นพื้น</w:t>
      </w:r>
      <w:r w:rsidR="00F918A4" w:rsidRPr="00D631D2">
        <w:rPr>
          <w:rFonts w:ascii="Angsana New" w:hAnsi="Angsana New"/>
          <w:sz w:val="30"/>
          <w:szCs w:val="30"/>
          <w:cs/>
        </w:rPr>
        <w:t>ฐานสำหรับงวดสามเดือน</w:t>
      </w:r>
      <w:r w:rsidRPr="00D63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918A4" w:rsidRPr="00D631D2">
        <w:rPr>
          <w:rFonts w:ascii="Angsana New" w:hAnsi="Angsana New"/>
          <w:sz w:val="30"/>
          <w:szCs w:val="30"/>
        </w:rPr>
        <w:t>3</w:t>
      </w:r>
      <w:r w:rsidR="00F918A4" w:rsidRPr="00D631D2">
        <w:rPr>
          <w:rFonts w:ascii="Angsana New" w:hAnsi="Angsana New" w:hint="cs"/>
          <w:sz w:val="30"/>
          <w:szCs w:val="30"/>
          <w:cs/>
        </w:rPr>
        <w:t>1</w:t>
      </w:r>
      <w:r w:rsidR="00D631D2">
        <w:rPr>
          <w:rFonts w:ascii="Angsana New" w:hAnsi="Angsana New"/>
          <w:sz w:val="30"/>
          <w:szCs w:val="30"/>
        </w:rPr>
        <w:t xml:space="preserve"> </w:t>
      </w:r>
      <w:r w:rsidR="00F918A4" w:rsidRPr="00D631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918A4" w:rsidRPr="00D631D2">
        <w:rPr>
          <w:rFonts w:ascii="Angsana New" w:hAnsi="Angsana New"/>
          <w:sz w:val="30"/>
          <w:szCs w:val="30"/>
        </w:rPr>
        <w:t>25</w:t>
      </w:r>
      <w:r w:rsidR="00F918A4" w:rsidRPr="00D631D2">
        <w:rPr>
          <w:rFonts w:ascii="Angsana New" w:hAnsi="Angsana New" w:hint="cs"/>
          <w:sz w:val="30"/>
          <w:szCs w:val="30"/>
          <w:cs/>
        </w:rPr>
        <w:t>6</w:t>
      </w:r>
      <w:r w:rsidR="001973A5">
        <w:rPr>
          <w:rFonts w:ascii="Angsana New" w:hAnsi="Angsana New" w:hint="cs"/>
          <w:sz w:val="30"/>
          <w:szCs w:val="30"/>
          <w:cs/>
        </w:rPr>
        <w:t>1</w:t>
      </w:r>
      <w:r w:rsidRPr="00D631D2"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และ</w:t>
      </w:r>
      <w:r w:rsidR="00F918A4" w:rsidRPr="00D631D2">
        <w:rPr>
          <w:rFonts w:ascii="Angsana New" w:hAnsi="Angsana New"/>
          <w:sz w:val="30"/>
          <w:szCs w:val="30"/>
        </w:rPr>
        <w:t xml:space="preserve"> 25</w:t>
      </w:r>
      <w:r w:rsidR="001973A5">
        <w:rPr>
          <w:rFonts w:ascii="Angsana New" w:hAnsi="Angsana New" w:hint="cs"/>
          <w:sz w:val="30"/>
          <w:szCs w:val="30"/>
          <w:cs/>
        </w:rPr>
        <w:t>60</w:t>
      </w:r>
      <w:r w:rsidR="00F918A4" w:rsidRPr="00D631D2">
        <w:rPr>
          <w:rFonts w:ascii="Angsana New" w:hAnsi="Angsana New" w:hint="cs"/>
          <w:sz w:val="30"/>
          <w:szCs w:val="30"/>
          <w:cs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D631D2">
        <w:rPr>
          <w:rFonts w:ascii="Angsana New" w:hAnsi="Angsana New"/>
          <w:sz w:val="30"/>
          <w:szCs w:val="30"/>
        </w:rPr>
        <w:t xml:space="preserve"> </w:t>
      </w:r>
    </w:p>
    <w:p w:rsidR="00C84A04" w:rsidRPr="00EC1B21" w:rsidRDefault="00C84A04" w:rsidP="004F39F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C84A04" w:rsidRPr="00F25831" w:rsidTr="001F1615">
        <w:tc>
          <w:tcPr>
            <w:tcW w:w="4320" w:type="dxa"/>
            <w:shd w:val="clear" w:color="auto" w:fill="auto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84A04" w:rsidRPr="00F25831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83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A04" w:rsidRPr="00F25831" w:rsidTr="001F1615">
        <w:tc>
          <w:tcPr>
            <w:tcW w:w="4320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631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D631D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84A04" w:rsidRPr="00752303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52303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523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60</w:t>
            </w:r>
          </w:p>
        </w:tc>
      </w:tr>
      <w:tr w:rsidR="00C84A04" w:rsidRPr="00F25831" w:rsidTr="001F1615">
        <w:tc>
          <w:tcPr>
            <w:tcW w:w="4320" w:type="dxa"/>
            <w:shd w:val="clear" w:color="auto" w:fill="auto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A01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A016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</w:t>
            </w:r>
            <w:r w:rsidRPr="00F2583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4A04" w:rsidRPr="00F25831" w:rsidTr="00C84A04">
        <w:tc>
          <w:tcPr>
            <w:tcW w:w="4320" w:type="dxa"/>
            <w:shd w:val="clear" w:color="auto" w:fill="auto"/>
          </w:tcPr>
          <w:p w:rsidR="00C84A04" w:rsidRPr="00C84A04" w:rsidRDefault="00C84A04" w:rsidP="00C84A0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D631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84A04" w:rsidRPr="00942A28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F25831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84A04" w:rsidRPr="00F25831" w:rsidRDefault="00C84A04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4A04" w:rsidRPr="00F25831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84A04" w:rsidRPr="00942A28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4A04" w:rsidRPr="00F25831" w:rsidTr="00C84A04">
        <w:tc>
          <w:tcPr>
            <w:tcW w:w="4320" w:type="dxa"/>
            <w:shd w:val="clear" w:color="auto" w:fill="auto"/>
          </w:tcPr>
          <w:p w:rsidR="00C84A04" w:rsidRPr="00D631D2" w:rsidRDefault="00C84A04" w:rsidP="00C84A0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C84A04" w:rsidRPr="00C84A04" w:rsidRDefault="00953EFD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84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11,777</w:t>
            </w: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84A04" w:rsidRPr="00C84A04" w:rsidRDefault="00953EFD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270" w:type="dxa"/>
            <w:shd w:val="clear" w:color="auto" w:fill="auto"/>
          </w:tcPr>
          <w:p w:rsidR="00C84A04" w:rsidRPr="00C84A04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84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11,465</w:t>
            </w:r>
          </w:p>
        </w:tc>
      </w:tr>
      <w:tr w:rsidR="00C84A04" w:rsidRPr="00F25831" w:rsidTr="00C84A04">
        <w:tc>
          <w:tcPr>
            <w:tcW w:w="4320" w:type="dxa"/>
            <w:shd w:val="clear" w:color="auto" w:fill="auto"/>
          </w:tcPr>
          <w:p w:rsidR="00C84A04" w:rsidRPr="00C84A04" w:rsidRDefault="00C84A04" w:rsidP="001F161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C84A04" w:rsidRPr="00C84A04" w:rsidRDefault="00C84A04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C84A04" w:rsidRPr="00C84A04" w:rsidRDefault="00C84A04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4A04" w:rsidRPr="00C84A04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1F161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4A04" w:rsidRPr="00F25831" w:rsidTr="001F1615">
        <w:tc>
          <w:tcPr>
            <w:tcW w:w="4320" w:type="dxa"/>
            <w:shd w:val="clear" w:color="auto" w:fill="auto"/>
          </w:tcPr>
          <w:p w:rsidR="00C84A04" w:rsidRPr="00134537" w:rsidRDefault="00C84A04" w:rsidP="00C84A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6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84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C84A04" w:rsidRPr="00C84A04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84A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220,000</w:t>
            </w:r>
          </w:p>
        </w:tc>
      </w:tr>
      <w:tr w:rsidR="00C84A04" w:rsidRPr="00F25831" w:rsidTr="00C84A04">
        <w:tc>
          <w:tcPr>
            <w:tcW w:w="4320" w:type="dxa"/>
            <w:shd w:val="clear" w:color="auto" w:fill="auto"/>
          </w:tcPr>
          <w:p w:rsidR="00C84A04" w:rsidRPr="00C84A04" w:rsidRDefault="00C84A04" w:rsidP="00C84A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84A04" w:rsidRPr="00C84A04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C84A04" w:rsidRPr="00C84A04" w:rsidRDefault="00C84A04" w:rsidP="00C84A0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84A04" w:rsidRPr="00C84A04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84A04" w:rsidRPr="00C84A04" w:rsidRDefault="00C84A04" w:rsidP="00C84A0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4A04" w:rsidRPr="00F25831" w:rsidTr="001F1615">
        <w:tc>
          <w:tcPr>
            <w:tcW w:w="4320" w:type="dxa"/>
            <w:shd w:val="clear" w:color="auto" w:fill="auto"/>
          </w:tcPr>
          <w:p w:rsidR="00C84A04" w:rsidRPr="00134537" w:rsidRDefault="00C84A04" w:rsidP="00C84A0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63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631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942A28" w:rsidRDefault="00E57C1B" w:rsidP="00C84A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84A04" w:rsidRPr="0098060A" w:rsidRDefault="00C84A04" w:rsidP="00C84A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84A04" w:rsidRPr="0050635B" w:rsidRDefault="00C84A04" w:rsidP="00C84A0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62" w:type="dxa"/>
            <w:shd w:val="clear" w:color="auto" w:fill="auto"/>
          </w:tcPr>
          <w:p w:rsidR="00C84A04" w:rsidRPr="0098060A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942A28" w:rsidRDefault="00781666" w:rsidP="00C84A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953E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84A04" w:rsidRPr="00F25831" w:rsidRDefault="00C84A04" w:rsidP="00C8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A04" w:rsidRPr="00942A28" w:rsidRDefault="00C84A04" w:rsidP="00C84A0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0.05</w:t>
            </w:r>
          </w:p>
        </w:tc>
      </w:tr>
    </w:tbl>
    <w:p w:rsidR="007F67C8" w:rsidRPr="00C84A04" w:rsidRDefault="007F67C8" w:rsidP="001618A0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1C2306" w:rsidRPr="00BE5776" w:rsidRDefault="00CB3B4E" w:rsidP="00CB3B4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  <w:r w:rsidRPr="00BE5776">
        <w:rPr>
          <w:rFonts w:ascii="Angsana New" w:eastAsia="MS Mincho" w:hAnsi="Angsana New"/>
          <w:sz w:val="30"/>
          <w:szCs w:val="30"/>
          <w:lang w:val="en-US"/>
        </w:rPr>
        <w:t>1</w:t>
      </w:r>
      <w:r w:rsidR="00020390">
        <w:rPr>
          <w:rFonts w:ascii="Angsana New" w:eastAsia="MS Mincho" w:hAnsi="Angsana New"/>
          <w:sz w:val="30"/>
          <w:szCs w:val="30"/>
          <w:lang w:val="en-US"/>
        </w:rPr>
        <w:t>2</w:t>
      </w:r>
      <w:r w:rsidRPr="00BE5776">
        <w:rPr>
          <w:rFonts w:ascii="Angsana New" w:eastAsia="MS Mincho" w:hAnsi="Angsana New"/>
          <w:sz w:val="30"/>
          <w:szCs w:val="30"/>
          <w:lang w:val="en-US"/>
        </w:rPr>
        <w:tab/>
      </w:r>
      <w:r w:rsidR="00020390">
        <w:rPr>
          <w:rFonts w:ascii="Angsana New" w:eastAsia="MS Mincho" w:hAnsi="Angsana New" w:hint="cs"/>
          <w:sz w:val="30"/>
          <w:szCs w:val="30"/>
          <w:cs/>
          <w:lang w:val="en-US"/>
        </w:rPr>
        <w:t>สัญญาเกี่ยวกับการซื้อธุรกิจ</w:t>
      </w:r>
    </w:p>
    <w:p w:rsidR="005B4D2D" w:rsidRPr="00EC1B21" w:rsidRDefault="005B4D2D" w:rsidP="005B4D2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6B2E0F" w:rsidRPr="00D631D2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631D2">
        <w:rPr>
          <w:rFonts w:ascii="Angsana New" w:hAnsi="Angsana New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:rsidR="006B2E0F" w:rsidRPr="00986423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1D2">
        <w:rPr>
          <w:rFonts w:ascii="Angsana New" w:hAnsi="Angsana New"/>
          <w:sz w:val="30"/>
          <w:szCs w:val="30"/>
          <w:cs/>
        </w:rPr>
        <w:t>จากการที่ บริษัท วี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ได้ซื้อส่วนงานธุรกิจบริการ </w:t>
      </w:r>
      <w:r w:rsidRPr="00D631D2">
        <w:rPr>
          <w:rFonts w:ascii="Angsana New" w:hAnsi="Angsana New"/>
          <w:sz w:val="30"/>
          <w:szCs w:val="30"/>
        </w:rPr>
        <w:t xml:space="preserve">IT </w:t>
      </w:r>
      <w:r w:rsidRPr="00D631D2">
        <w:rPr>
          <w:rFonts w:ascii="Angsana New" w:hAnsi="Angsana New"/>
          <w:sz w:val="30"/>
          <w:szCs w:val="30"/>
          <w:cs/>
        </w:rPr>
        <w:t>จาก บริษัท วี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(ประเทศไทย) จำกัด วันที่ 23 สิงหาคม 2559 </w:t>
      </w:r>
      <w:r w:rsidR="000203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20390">
        <w:rPr>
          <w:rFonts w:ascii="Angsana New" w:hAnsi="Angsana New"/>
          <w:sz w:val="30"/>
          <w:szCs w:val="30"/>
        </w:rPr>
        <w:t xml:space="preserve">13.96 </w:t>
      </w:r>
      <w:r w:rsidR="00020390">
        <w:rPr>
          <w:rFonts w:ascii="Angsana New" w:hAnsi="Angsana New" w:hint="cs"/>
          <w:sz w:val="30"/>
          <w:szCs w:val="30"/>
          <w:cs/>
        </w:rPr>
        <w:t xml:space="preserve">ล้านบาท (มูลค่าตามบัญชี ณ วันที่ </w:t>
      </w:r>
      <w:r w:rsidR="00020390">
        <w:rPr>
          <w:rFonts w:ascii="Angsana New" w:hAnsi="Angsana New"/>
          <w:sz w:val="30"/>
          <w:szCs w:val="30"/>
        </w:rPr>
        <w:t xml:space="preserve">31 </w:t>
      </w:r>
      <w:r w:rsidR="0002039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20390">
        <w:rPr>
          <w:rFonts w:ascii="Angsana New" w:hAnsi="Angsana New"/>
          <w:sz w:val="30"/>
          <w:szCs w:val="30"/>
        </w:rPr>
        <w:t xml:space="preserve">2561) </w:t>
      </w:r>
      <w:r w:rsidR="00020390">
        <w:rPr>
          <w:rFonts w:ascii="Angsana New" w:hAnsi="Angsana New" w:hint="cs"/>
          <w:sz w:val="30"/>
          <w:szCs w:val="30"/>
          <w:cs/>
        </w:rPr>
        <w:t xml:space="preserve">ซึ่งมีกำหนดชำระในปี </w:t>
      </w:r>
      <w:r w:rsidR="00020390">
        <w:rPr>
          <w:rFonts w:ascii="Angsana New" w:hAnsi="Angsana New"/>
          <w:sz w:val="30"/>
          <w:szCs w:val="30"/>
        </w:rPr>
        <w:t xml:space="preserve">2562 </w:t>
      </w:r>
      <w:r w:rsidRPr="00D631D2">
        <w:rPr>
          <w:rFonts w:ascii="Angsana New" w:hAnsi="Angsana New"/>
          <w:sz w:val="30"/>
          <w:szCs w:val="30"/>
          <w:cs/>
        </w:rPr>
        <w:t>โดยรับโอนบุคลากร</w:t>
      </w:r>
      <w:r w:rsidRPr="00D631D2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Pr="00D631D2">
        <w:rPr>
          <w:rFonts w:ascii="Angsana New" w:hAnsi="Angsana New"/>
          <w:sz w:val="30"/>
          <w:szCs w:val="30"/>
          <w:cs/>
        </w:rPr>
        <w:t xml:space="preserve"> และ</w:t>
      </w:r>
      <w:r w:rsidRPr="00D631D2">
        <w:rPr>
          <w:rFonts w:ascii="Angsana New" w:hAnsi="Angsana New" w:hint="cs"/>
          <w:sz w:val="30"/>
          <w:szCs w:val="30"/>
          <w:cs/>
        </w:rPr>
        <w:t>สัญญาในการดำเนินงานต่างๆ ภายใต้</w:t>
      </w:r>
      <w:r w:rsidRPr="00D631D2">
        <w:rPr>
          <w:rFonts w:ascii="Angsana New" w:hAnsi="Angsana New"/>
          <w:sz w:val="30"/>
          <w:szCs w:val="30"/>
          <w:cs/>
        </w:rPr>
        <w:t>เงื่อนไขใน</w:t>
      </w:r>
      <w:r w:rsidRPr="00D631D2">
        <w:rPr>
          <w:rFonts w:ascii="Angsana New" w:hAnsi="Angsana New"/>
          <w:sz w:val="30"/>
          <w:szCs w:val="30"/>
        </w:rPr>
        <w:t xml:space="preserve"> Business Transfer Agreement </w:t>
      </w:r>
      <w:r w:rsidRPr="00D631D2">
        <w:rPr>
          <w:rFonts w:ascii="Angsana New" w:hAnsi="Angsana New"/>
          <w:sz w:val="30"/>
          <w:szCs w:val="30"/>
          <w:cs/>
        </w:rPr>
        <w:t xml:space="preserve">และ </w:t>
      </w:r>
      <w:r w:rsidRPr="00D631D2">
        <w:rPr>
          <w:rFonts w:ascii="Angsana New" w:hAnsi="Angsana New"/>
          <w:sz w:val="30"/>
          <w:szCs w:val="30"/>
        </w:rPr>
        <w:t xml:space="preserve">Service Level Agreement </w:t>
      </w:r>
      <w:r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>
        <w:rPr>
          <w:rFonts w:ascii="Angsana New" w:hAnsi="Angsana New"/>
          <w:sz w:val="30"/>
          <w:szCs w:val="30"/>
          <w:cs/>
        </w:rPr>
        <w:t>เอส</w:t>
      </w:r>
      <w:proofErr w:type="spellEnd"/>
      <w:r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  <w:cs/>
        </w:rPr>
        <w:t>อีซี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(ประเทศ</w:t>
      </w:r>
      <w:r w:rsidR="00571F55">
        <w:rPr>
          <w:rFonts w:ascii="Angsana New" w:hAnsi="Angsana New"/>
          <w:sz w:val="30"/>
          <w:szCs w:val="30"/>
          <w:cs/>
        </w:rPr>
        <w:t>ไทย) จำกัด ได้มอบหมายให้ บริษัท</w:t>
      </w:r>
      <w:r w:rsidR="00571F55">
        <w:rPr>
          <w:rFonts w:ascii="Angsana New" w:hAnsi="Angsana New"/>
          <w:sz w:val="30"/>
          <w:szCs w:val="30"/>
        </w:rPr>
        <w:br/>
      </w:r>
      <w:r w:rsidRPr="00D631D2">
        <w:rPr>
          <w:rFonts w:ascii="Angsana New" w:hAnsi="Angsana New"/>
          <w:sz w:val="30"/>
          <w:szCs w:val="30"/>
          <w:cs/>
        </w:rPr>
        <w:t>วี</w:t>
      </w:r>
      <w:proofErr w:type="spellStart"/>
      <w:r w:rsidRPr="00D631D2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D631D2">
        <w:rPr>
          <w:rFonts w:ascii="Angsana New" w:hAnsi="Angsana New"/>
          <w:sz w:val="30"/>
          <w:szCs w:val="30"/>
          <w:cs/>
        </w:rPr>
        <w:t xml:space="preserve">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D631D2">
        <w:rPr>
          <w:rFonts w:ascii="Angsana New" w:hAnsi="Angsana New"/>
          <w:sz w:val="30"/>
          <w:szCs w:val="30"/>
        </w:rPr>
        <w:t xml:space="preserve">1 </w:t>
      </w:r>
      <w:r w:rsidRPr="00D631D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631D2">
        <w:rPr>
          <w:rFonts w:ascii="Angsana New" w:hAnsi="Angsana New"/>
          <w:sz w:val="30"/>
          <w:szCs w:val="30"/>
        </w:rPr>
        <w:t xml:space="preserve">2559 </w:t>
      </w:r>
      <w:r w:rsidRPr="00D631D2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631D2">
        <w:rPr>
          <w:rFonts w:ascii="Angsana New" w:hAnsi="Angsana New"/>
          <w:sz w:val="30"/>
          <w:szCs w:val="30"/>
        </w:rPr>
        <w:t xml:space="preserve">31 </w:t>
      </w:r>
      <w:r w:rsidRPr="00D631D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D631D2">
        <w:rPr>
          <w:rFonts w:ascii="Angsana New" w:hAnsi="Angsana New"/>
          <w:sz w:val="30"/>
          <w:szCs w:val="30"/>
        </w:rPr>
        <w:t>2566</w:t>
      </w:r>
    </w:p>
    <w:p w:rsidR="006B2E0F" w:rsidRPr="00986423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986423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86423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986423">
        <w:rPr>
          <w:rFonts w:ascii="Angsana New" w:hAnsi="Angsana New"/>
          <w:sz w:val="30"/>
          <w:szCs w:val="30"/>
        </w:rPr>
        <w:t xml:space="preserve">2560 </w:t>
      </w:r>
      <w:r w:rsidRPr="00986423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986423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986423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986423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986423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986423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986423">
        <w:rPr>
          <w:rFonts w:ascii="Angsana New" w:hAnsi="Angsana New"/>
          <w:sz w:val="30"/>
          <w:szCs w:val="30"/>
        </w:rPr>
        <w:t>Business Transfer Agreement</w:t>
      </w:r>
      <w:r w:rsidRPr="00986423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986423">
        <w:rPr>
          <w:rFonts w:ascii="Angsana New" w:hAnsi="Angsana New"/>
          <w:sz w:val="30"/>
          <w:szCs w:val="30"/>
          <w:cs/>
        </w:rPr>
        <w:t>23 สิงหาคม 2559</w:t>
      </w:r>
      <w:r w:rsidRPr="00986423">
        <w:rPr>
          <w:rFonts w:ascii="Angsana New" w:hAnsi="Angsana New" w:hint="cs"/>
          <w:sz w:val="30"/>
          <w:szCs w:val="30"/>
          <w:cs/>
        </w:rPr>
        <w:t xml:space="preserve"> ให้แก่บริษัท วี</w:t>
      </w:r>
      <w:proofErr w:type="spellStart"/>
      <w:r w:rsidRPr="00986423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986423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986423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986423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986423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986423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986423">
        <w:rPr>
          <w:rFonts w:ascii="Angsana New" w:hAnsi="Angsana New" w:hint="cs"/>
          <w:sz w:val="30"/>
          <w:szCs w:val="30"/>
          <w:cs/>
        </w:rPr>
        <w:t xml:space="preserve"> ซึ่งเป็นบริษัท</w:t>
      </w:r>
      <w:r w:rsidRPr="00FF4C0A">
        <w:rPr>
          <w:rFonts w:ascii="Angsana New" w:hAnsi="Angsana New" w:hint="cs"/>
          <w:sz w:val="30"/>
          <w:szCs w:val="30"/>
          <w:cs/>
        </w:rPr>
        <w:t>ย่อยของ บริษัท วี</w:t>
      </w:r>
      <w:proofErr w:type="spellStart"/>
      <w:r w:rsidRPr="00FF4C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F4C0A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FF4C0A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FF4C0A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</w:p>
    <w:p w:rsidR="006B2E0F" w:rsidRPr="00986423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24"/>
          <w:szCs w:val="24"/>
          <w:highlight w:val="magenta"/>
        </w:rPr>
      </w:pPr>
    </w:p>
    <w:p w:rsidR="006B2E0F" w:rsidRDefault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6B2E0F" w:rsidRPr="008B34E7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34E7">
        <w:rPr>
          <w:rFonts w:ascii="Angsana New" w:hAnsi="Angsana New"/>
          <w:i/>
          <w:iCs/>
          <w:sz w:val="30"/>
          <w:szCs w:val="30"/>
        </w:rPr>
        <w:lastRenderedPageBreak/>
        <w:t>Service Level Agreement</w:t>
      </w:r>
    </w:p>
    <w:p w:rsidR="006B2E0F" w:rsidRPr="00986423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:rsidR="006B2E0F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B34E7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8B34E7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8B34E7">
        <w:rPr>
          <w:rFonts w:ascii="Angsana New" w:hAnsi="Angsana New"/>
          <w:sz w:val="30"/>
          <w:szCs w:val="30"/>
          <w:cs/>
        </w:rPr>
        <w:t xml:space="preserve"> จำกัด</w:t>
      </w:r>
      <w:r w:rsidRPr="008B34E7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8B34E7">
        <w:rPr>
          <w:rFonts w:ascii="Angsana New" w:hAnsi="Angsana New"/>
          <w:sz w:val="30"/>
          <w:szCs w:val="30"/>
        </w:rPr>
        <w:t xml:space="preserve">Service Level Agreement </w:t>
      </w:r>
      <w:r w:rsidRPr="008B34E7">
        <w:rPr>
          <w:rFonts w:ascii="Angsana New" w:hAnsi="Angsana New" w:hint="cs"/>
          <w:sz w:val="30"/>
          <w:szCs w:val="30"/>
          <w:cs/>
        </w:rPr>
        <w:t>กับบริษัท วี</w:t>
      </w:r>
      <w:proofErr w:type="spellStart"/>
      <w:r w:rsidRPr="008B34E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B34E7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B34E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B34E7">
        <w:rPr>
          <w:rFonts w:ascii="Angsana New" w:hAnsi="Angsana New"/>
          <w:sz w:val="30"/>
          <w:szCs w:val="30"/>
          <w:cs/>
        </w:rPr>
        <w:t xml:space="preserve"> </w:t>
      </w:r>
      <w:r w:rsidRPr="008B34E7">
        <w:rPr>
          <w:rFonts w:ascii="Angsana New" w:hAnsi="Angsana New" w:hint="cs"/>
          <w:sz w:val="30"/>
          <w:szCs w:val="30"/>
          <w:cs/>
        </w:rPr>
        <w:t>เซอร์วิส</w:t>
      </w:r>
      <w:proofErr w:type="spellStart"/>
      <w:r w:rsidRPr="008B34E7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8B34E7">
        <w:rPr>
          <w:rFonts w:ascii="Angsana New" w:hAnsi="Angsana New"/>
          <w:sz w:val="30"/>
          <w:szCs w:val="30"/>
        </w:rPr>
        <w:t xml:space="preserve"> </w:t>
      </w:r>
      <w:r w:rsidRPr="008B34E7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8B34E7">
        <w:rPr>
          <w:rFonts w:ascii="Angsana New" w:hAnsi="Angsana New" w:hint="cs"/>
          <w:sz w:val="30"/>
          <w:szCs w:val="30"/>
          <w:cs/>
        </w:rPr>
        <w:t xml:space="preserve"> โดยให้สิทธิ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8B34E7">
        <w:rPr>
          <w:rFonts w:ascii="Angsana New" w:hAnsi="Angsana New" w:hint="cs"/>
          <w:sz w:val="30"/>
          <w:szCs w:val="30"/>
          <w:cs/>
        </w:rPr>
        <w:t>ในการให้บริการแก่ บริษัท วี</w:t>
      </w:r>
      <w:proofErr w:type="spellStart"/>
      <w:r w:rsidRPr="008B34E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B34E7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B34E7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B34E7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8B34E7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8B34E7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8B34E7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Pr="008B34E7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Pr="008B34E7">
        <w:rPr>
          <w:rFonts w:ascii="Angsana New" w:hAnsi="Angsana New" w:hint="cs"/>
          <w:sz w:val="30"/>
          <w:szCs w:val="30"/>
          <w:cs/>
        </w:rPr>
        <w:t xml:space="preserve"> </w:t>
      </w:r>
      <w:r w:rsidRPr="008B34E7">
        <w:rPr>
          <w:rFonts w:ascii="Angsana New" w:hAnsi="Angsana New"/>
          <w:sz w:val="30"/>
          <w:szCs w:val="30"/>
          <w:cs/>
        </w:rPr>
        <w:t>สัญญามีกำหนด</w:t>
      </w:r>
      <w:r w:rsidRPr="008B34E7">
        <w:rPr>
          <w:rFonts w:ascii="Angsana New" w:hAnsi="Angsana New" w:hint="cs"/>
          <w:sz w:val="30"/>
          <w:szCs w:val="30"/>
          <w:cs/>
        </w:rPr>
        <w:t>ร</w:t>
      </w:r>
      <w:r w:rsidRPr="008B34E7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8B34E7">
        <w:rPr>
          <w:rFonts w:ascii="Angsana New" w:hAnsi="Angsana New"/>
          <w:sz w:val="30"/>
          <w:szCs w:val="30"/>
        </w:rPr>
        <w:t xml:space="preserve">1 </w:t>
      </w:r>
      <w:r w:rsidRPr="008B34E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B34E7">
        <w:rPr>
          <w:rFonts w:ascii="Angsana New" w:hAnsi="Angsana New"/>
          <w:sz w:val="30"/>
          <w:szCs w:val="30"/>
        </w:rPr>
        <w:t xml:space="preserve">2560 </w:t>
      </w:r>
      <w:r w:rsidRPr="008B34E7">
        <w:rPr>
          <w:rFonts w:ascii="Angsana New" w:hAnsi="Angsana New"/>
          <w:sz w:val="30"/>
          <w:szCs w:val="30"/>
          <w:cs/>
        </w:rPr>
        <w:t>ถึงวัน</w:t>
      </w:r>
      <w:r w:rsidRPr="008B34E7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8B34E7">
        <w:rPr>
          <w:rFonts w:ascii="Angsana New" w:hAnsi="Angsana New"/>
          <w:sz w:val="30"/>
          <w:szCs w:val="30"/>
        </w:rPr>
        <w:t xml:space="preserve">31 </w:t>
      </w:r>
      <w:r w:rsidRPr="008B34E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8B34E7">
        <w:rPr>
          <w:rFonts w:ascii="Angsana New" w:hAnsi="Angsana New"/>
          <w:sz w:val="30"/>
          <w:szCs w:val="30"/>
        </w:rPr>
        <w:t>2562</w:t>
      </w:r>
    </w:p>
    <w:p w:rsidR="006B2E0F" w:rsidRPr="00CA5E71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20F68" w:rsidRPr="00D631D2" w:rsidRDefault="00E53A5C" w:rsidP="00CB3B4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BE5776">
        <w:rPr>
          <w:rFonts w:ascii="Angsana New" w:eastAsia="MS Mincho" w:hAnsi="Angsana New"/>
          <w:sz w:val="30"/>
          <w:szCs w:val="30"/>
          <w:lang w:val="en-US"/>
        </w:rPr>
        <w:t>1</w:t>
      </w:r>
      <w:r w:rsidR="00020390">
        <w:rPr>
          <w:rFonts w:ascii="Angsana New" w:eastAsia="MS Mincho" w:hAnsi="Angsana New"/>
          <w:sz w:val="30"/>
          <w:szCs w:val="30"/>
          <w:lang w:val="en-US"/>
        </w:rPr>
        <w:t>3</w:t>
      </w:r>
      <w:r w:rsidR="00CB3B4E">
        <w:rPr>
          <w:rFonts w:ascii="Angsana New" w:eastAsia="MS Mincho" w:hAnsi="Angsana New"/>
          <w:sz w:val="30"/>
          <w:szCs w:val="30"/>
          <w:lang w:val="en-US"/>
        </w:rPr>
        <w:tab/>
      </w:r>
      <w:r w:rsidR="00820F68" w:rsidRPr="00D631D2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1973A5" w:rsidRPr="001F1615" w:rsidRDefault="001973A5" w:rsidP="001973A5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899"/>
        <w:gridCol w:w="1065"/>
        <w:gridCol w:w="13"/>
        <w:gridCol w:w="268"/>
        <w:gridCol w:w="11"/>
        <w:gridCol w:w="1001"/>
        <w:gridCol w:w="277"/>
        <w:gridCol w:w="1087"/>
        <w:gridCol w:w="7"/>
        <w:gridCol w:w="237"/>
        <w:gridCol w:w="1087"/>
      </w:tblGrid>
      <w:tr w:rsidR="001973A5" w:rsidRPr="00F25831" w:rsidTr="0029788A">
        <w:trPr>
          <w:tblHeader/>
        </w:trPr>
        <w:tc>
          <w:tcPr>
            <w:tcW w:w="2225" w:type="pct"/>
            <w:gridSpan w:val="2"/>
          </w:tcPr>
          <w:p w:rsidR="001973A5" w:rsidRPr="00F25831" w:rsidRDefault="001973A5" w:rsidP="00366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5"/>
          </w:tcPr>
          <w:p w:rsidR="001973A5" w:rsidRPr="00F25831" w:rsidRDefault="001973A5" w:rsidP="0036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1973A5" w:rsidRPr="00F25831" w:rsidRDefault="001973A5" w:rsidP="0036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:rsidR="001973A5" w:rsidRPr="00F25831" w:rsidRDefault="001973A5" w:rsidP="00366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73A5" w:rsidRPr="00F25831" w:rsidTr="00EC1B21">
        <w:trPr>
          <w:trHeight w:val="344"/>
          <w:tblHeader/>
        </w:trPr>
        <w:tc>
          <w:tcPr>
            <w:tcW w:w="2225" w:type="pct"/>
            <w:gridSpan w:val="2"/>
          </w:tcPr>
          <w:p w:rsidR="001973A5" w:rsidRPr="00F25831" w:rsidRDefault="001973A5" w:rsidP="0019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53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2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0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973A5" w:rsidRPr="00F25831" w:rsidTr="00EC1B21">
        <w:trPr>
          <w:trHeight w:val="344"/>
          <w:tblHeader/>
        </w:trPr>
        <w:tc>
          <w:tcPr>
            <w:tcW w:w="2225" w:type="pct"/>
            <w:gridSpan w:val="2"/>
          </w:tcPr>
          <w:p w:rsidR="001973A5" w:rsidRPr="00F25831" w:rsidRDefault="001973A5" w:rsidP="0019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2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0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973A5" w:rsidRPr="00F25831" w:rsidTr="009622E3">
        <w:trPr>
          <w:tblHeader/>
        </w:trPr>
        <w:tc>
          <w:tcPr>
            <w:tcW w:w="1731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pct"/>
            <w:gridSpan w:val="10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73A5" w:rsidRPr="00F25831" w:rsidTr="00EC1B21">
        <w:tc>
          <w:tcPr>
            <w:tcW w:w="2225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592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973A5" w:rsidRPr="00F25831" w:rsidRDefault="001973A5" w:rsidP="0019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2E3" w:rsidRPr="00F25831" w:rsidTr="00EC1B21">
        <w:tc>
          <w:tcPr>
            <w:tcW w:w="1731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494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22E3" w:rsidRPr="00F25831" w:rsidRDefault="0052178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10,408</w:t>
            </w:r>
          </w:p>
        </w:tc>
        <w:tc>
          <w:tcPr>
            <w:tcW w:w="14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52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  <w:tc>
          <w:tcPr>
            <w:tcW w:w="134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1"/>
                <w:tab w:val="right" w:pos="8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ab/>
            </w:r>
            <w:r w:rsidRPr="00F25831">
              <w:rPr>
                <w:rFonts w:ascii="Angsana New" w:hAnsi="Angsana New"/>
                <w:sz w:val="30"/>
                <w:szCs w:val="30"/>
              </w:rPr>
              <w:tab/>
              <w:t>1,739</w:t>
            </w:r>
          </w:p>
        </w:tc>
      </w:tr>
      <w:tr w:rsidR="009622E3" w:rsidRPr="00F25831" w:rsidTr="00EC1B21">
        <w:tc>
          <w:tcPr>
            <w:tcW w:w="2225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2" w:type="pct"/>
            <w:gridSpan w:val="2"/>
          </w:tcPr>
          <w:p w:rsidR="009622E3" w:rsidRPr="00F25831" w:rsidRDefault="0052178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9,505</w:t>
            </w:r>
          </w:p>
        </w:tc>
        <w:tc>
          <w:tcPr>
            <w:tcW w:w="14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2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622E3" w:rsidRPr="00F25831" w:rsidRDefault="009622E3" w:rsidP="009622E3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622E3" w:rsidRPr="00F25831" w:rsidRDefault="009622E3" w:rsidP="009622E3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58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22E3" w:rsidRPr="00F25831" w:rsidTr="00EC1B21">
        <w:tc>
          <w:tcPr>
            <w:tcW w:w="2225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22E3" w:rsidRPr="00F25831" w:rsidRDefault="0052178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19,913</w:t>
            </w:r>
          </w:p>
        </w:tc>
        <w:tc>
          <w:tcPr>
            <w:tcW w:w="14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22,743</w:t>
            </w:r>
          </w:p>
        </w:tc>
        <w:tc>
          <w:tcPr>
            <w:tcW w:w="152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9622E3" w:rsidRPr="00F25831" w:rsidRDefault="00F27C77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1,217</w:t>
            </w:r>
          </w:p>
        </w:tc>
        <w:tc>
          <w:tcPr>
            <w:tcW w:w="134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</w:tr>
      <w:tr w:rsidR="00CA5E71" w:rsidRPr="00F25831" w:rsidTr="00CA5E71">
        <w:tc>
          <w:tcPr>
            <w:tcW w:w="2225" w:type="pct"/>
            <w:gridSpan w:val="2"/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  <w:gridSpan w:val="2"/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CA5E71" w:rsidRPr="00CA5E71" w:rsidRDefault="00CA5E71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622E3" w:rsidRPr="00F25831" w:rsidTr="00EC1B21">
        <w:tc>
          <w:tcPr>
            <w:tcW w:w="2225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5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622E3" w:rsidRPr="00F25831" w:rsidRDefault="009622E3" w:rsidP="0096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B21" w:rsidRPr="00F25831" w:rsidTr="00EC1B21">
        <w:tc>
          <w:tcPr>
            <w:tcW w:w="2225" w:type="pct"/>
            <w:gridSpan w:val="2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85" w:type="pct"/>
          </w:tcPr>
          <w:p w:rsidR="00EC1B21" w:rsidRPr="009D588B" w:rsidRDefault="00EC1B21" w:rsidP="00AE0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ab/>
            </w:r>
            <w:r w:rsidR="00AE0BCC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  <w:tc>
          <w:tcPr>
            <w:tcW w:w="154" w:type="pct"/>
            <w:gridSpan w:val="2"/>
          </w:tcPr>
          <w:p w:rsidR="00EC1B21" w:rsidRPr="009D588B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EC1B21" w:rsidRPr="009D588B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2" w:type="pct"/>
          </w:tcPr>
          <w:p w:rsidR="00EC1B21" w:rsidRPr="009D588B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EC1B21" w:rsidRPr="009D588B" w:rsidRDefault="00EC1B21" w:rsidP="009D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5"/>
                <w:tab w:val="right" w:pos="87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ab/>
            </w:r>
            <w:r w:rsidRPr="009D588B">
              <w:rPr>
                <w:rFonts w:ascii="Angsana New" w:hAnsi="Angsana New"/>
                <w:sz w:val="30"/>
                <w:szCs w:val="30"/>
              </w:rPr>
              <w:tab/>
            </w:r>
            <w:r w:rsidR="009D588B" w:rsidRPr="009D588B">
              <w:rPr>
                <w:rFonts w:ascii="Angsana New" w:hAnsi="Angsana New"/>
                <w:sz w:val="30"/>
                <w:szCs w:val="30"/>
              </w:rPr>
              <w:t>9,266</w:t>
            </w:r>
          </w:p>
        </w:tc>
        <w:tc>
          <w:tcPr>
            <w:tcW w:w="130" w:type="pct"/>
          </w:tcPr>
          <w:p w:rsidR="00EC1B21" w:rsidRPr="00F27C77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</w:tr>
      <w:tr w:rsidR="00EC1B21" w:rsidRPr="00F25831" w:rsidTr="00EC1B21">
        <w:tc>
          <w:tcPr>
            <w:tcW w:w="2225" w:type="pct"/>
            <w:gridSpan w:val="2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5" w:type="pct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154" w:type="pct"/>
            <w:gridSpan w:val="2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2" w:type="pct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EC1B21" w:rsidRPr="009D588B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130" w:type="pct"/>
          </w:tcPr>
          <w:p w:rsidR="00EC1B21" w:rsidRPr="00F25831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EC1B21" w:rsidRPr="00F25831" w:rsidTr="00EC1B21">
        <w:tc>
          <w:tcPr>
            <w:tcW w:w="2225" w:type="pct"/>
            <w:gridSpan w:val="2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EC1B21" w:rsidRPr="009D588B" w:rsidRDefault="00EC1B21" w:rsidP="009D58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3,5</w:t>
            </w:r>
            <w:r w:rsidR="009D588B" w:rsidRPr="009D588B">
              <w:rPr>
                <w:rFonts w:ascii="Angsana New" w:hAnsi="Angsana New"/>
                <w:sz w:val="30"/>
                <w:szCs w:val="30"/>
              </w:rPr>
              <w:t>6</w:t>
            </w:r>
            <w:r w:rsidRPr="009D588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4" w:type="pct"/>
            <w:gridSpan w:val="2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2" w:type="pct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:rsidR="00EC1B21" w:rsidRPr="009D588B" w:rsidRDefault="009D588B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88B">
              <w:rPr>
                <w:rFonts w:ascii="Angsana New" w:hAnsi="Angsana New"/>
                <w:sz w:val="30"/>
                <w:szCs w:val="30"/>
              </w:rPr>
              <w:t>20</w:t>
            </w:r>
            <w:r w:rsidR="00EC1B21" w:rsidRPr="009D588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:rsidR="00EC1B21" w:rsidRPr="00F25831" w:rsidRDefault="00EC1B21" w:rsidP="00EC1B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EC1B21" w:rsidRPr="00F25831" w:rsidTr="00EC1B21">
        <w:tc>
          <w:tcPr>
            <w:tcW w:w="2225" w:type="pct"/>
            <w:gridSpan w:val="2"/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EC1B21" w:rsidRPr="009D588B" w:rsidRDefault="009D588B" w:rsidP="009D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88B">
              <w:rPr>
                <w:rFonts w:ascii="Angsana New" w:hAnsi="Angsana New"/>
                <w:b/>
                <w:bCs/>
                <w:sz w:val="30"/>
                <w:szCs w:val="30"/>
              </w:rPr>
              <w:t>23,76</w:t>
            </w:r>
            <w:r w:rsidR="00AE0BC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4" w:type="pct"/>
            <w:gridSpan w:val="2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88B">
              <w:rPr>
                <w:rFonts w:ascii="Angsana New" w:hAnsi="Angsana New"/>
                <w:b/>
                <w:bCs/>
                <w:sz w:val="30"/>
                <w:szCs w:val="30"/>
              </w:rPr>
              <w:t>9,945</w:t>
            </w:r>
          </w:p>
        </w:tc>
        <w:tc>
          <w:tcPr>
            <w:tcW w:w="152" w:type="pct"/>
          </w:tcPr>
          <w:p w:rsidR="00EC1B21" w:rsidRPr="009D588B" w:rsidRDefault="00EC1B21" w:rsidP="00EC1B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1B21" w:rsidRPr="009D588B" w:rsidRDefault="009D588B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88B">
              <w:rPr>
                <w:rFonts w:ascii="Angsana New" w:hAnsi="Angsana New"/>
                <w:b/>
                <w:bCs/>
                <w:sz w:val="30"/>
                <w:szCs w:val="30"/>
              </w:rPr>
              <w:t>12,003</w:t>
            </w:r>
          </w:p>
        </w:tc>
        <w:tc>
          <w:tcPr>
            <w:tcW w:w="130" w:type="pct"/>
          </w:tcPr>
          <w:p w:rsidR="00EC1B21" w:rsidRPr="00F25831" w:rsidRDefault="00EC1B21" w:rsidP="00EC1B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EC1B21" w:rsidRPr="00F25831" w:rsidRDefault="00EC1B21" w:rsidP="00EC1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831">
              <w:rPr>
                <w:rFonts w:ascii="Angsana New" w:hAnsi="Angsana New"/>
                <w:b/>
                <w:bCs/>
                <w:sz w:val="30"/>
                <w:szCs w:val="30"/>
              </w:rPr>
              <w:t>7,177</w:t>
            </w:r>
          </w:p>
        </w:tc>
      </w:tr>
    </w:tbl>
    <w:p w:rsidR="001973A5" w:rsidRPr="00742C03" w:rsidRDefault="001973A5" w:rsidP="00E53A5C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b/>
          <w:bCs/>
          <w:sz w:val="24"/>
          <w:szCs w:val="24"/>
        </w:rPr>
      </w:pPr>
    </w:p>
    <w:p w:rsidR="00016437" w:rsidRPr="00D631D2" w:rsidRDefault="00016437" w:rsidP="004978A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</w:rPr>
      </w:pPr>
      <w:r w:rsidRPr="00D631D2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:rsidR="0036531D" w:rsidRPr="00742C03" w:rsidRDefault="0036531D" w:rsidP="004978A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016437" w:rsidRDefault="00016437" w:rsidP="004978A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631D2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D631D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D631D2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D631D2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D631D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D631D2">
        <w:rPr>
          <w:rFonts w:ascii="Angsana New" w:eastAsia="MS Mincho" w:hAnsi="Angsana New"/>
          <w:sz w:val="30"/>
          <w:szCs w:val="30"/>
          <w:cs/>
        </w:rPr>
        <w:t>และโกดังเก็บสินค้า สัญญา</w:t>
      </w:r>
      <w:r w:rsidR="00E53A5C">
        <w:rPr>
          <w:rFonts w:ascii="Angsana New" w:eastAsia="MS Mincho" w:hAnsi="Angsana New" w:hint="cs"/>
          <w:sz w:val="30"/>
          <w:szCs w:val="30"/>
          <w:cs/>
        </w:rPr>
        <w:t>เช่าดังกล่าว</w:t>
      </w:r>
      <w:r w:rsidRPr="00D631D2">
        <w:rPr>
          <w:rFonts w:ascii="Angsana New" w:eastAsia="MS Mincho" w:hAnsi="Angsana New"/>
          <w:sz w:val="30"/>
          <w:szCs w:val="30"/>
          <w:cs/>
        </w:rPr>
        <w:t>มีอายุ</w:t>
      </w:r>
      <w:r w:rsidR="00742C03">
        <w:rPr>
          <w:rFonts w:ascii="Angsana New" w:eastAsia="MS Mincho" w:hAnsi="Angsana New"/>
          <w:sz w:val="30"/>
          <w:szCs w:val="30"/>
        </w:rPr>
        <w:br/>
      </w:r>
      <w:r w:rsidR="009D588B" w:rsidRPr="009D588B">
        <w:rPr>
          <w:rFonts w:ascii="Angsana New" w:eastAsia="MS Mincho" w:hAnsi="Angsana New"/>
          <w:sz w:val="30"/>
          <w:szCs w:val="30"/>
        </w:rPr>
        <w:t>1</w:t>
      </w:r>
      <w:r w:rsidR="00A53C1C" w:rsidRPr="009D588B">
        <w:rPr>
          <w:rFonts w:ascii="Angsana New" w:eastAsia="MS Mincho" w:hAnsi="Angsana New"/>
          <w:sz w:val="30"/>
          <w:szCs w:val="30"/>
        </w:rPr>
        <w:t xml:space="preserve"> </w:t>
      </w:r>
      <w:r w:rsidR="009D588B" w:rsidRPr="009D588B">
        <w:rPr>
          <w:rFonts w:ascii="Angsana New" w:eastAsia="MS Mincho" w:hAnsi="Angsana New" w:hint="cs"/>
          <w:sz w:val="30"/>
          <w:szCs w:val="30"/>
          <w:cs/>
        </w:rPr>
        <w:t>ปี</w:t>
      </w:r>
      <w:r w:rsidR="00742C03" w:rsidRPr="009D588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E53A5C" w:rsidRPr="009D588B">
        <w:rPr>
          <w:rFonts w:ascii="Angsana New" w:eastAsia="MS Mincho" w:hAnsi="Angsana New" w:hint="cs"/>
          <w:sz w:val="30"/>
          <w:szCs w:val="30"/>
          <w:cs/>
        </w:rPr>
        <w:t xml:space="preserve">ถึง </w:t>
      </w:r>
      <w:r w:rsidR="00435D65">
        <w:rPr>
          <w:rFonts w:ascii="Angsana New" w:eastAsia="MS Mincho" w:hAnsi="Angsana New"/>
          <w:sz w:val="30"/>
          <w:szCs w:val="30"/>
        </w:rPr>
        <w:t>3</w:t>
      </w:r>
      <w:r w:rsidR="00742C03" w:rsidRPr="009D588B">
        <w:rPr>
          <w:rFonts w:ascii="Angsana New" w:eastAsia="MS Mincho" w:hAnsi="Angsana New" w:hint="cs"/>
          <w:sz w:val="30"/>
          <w:szCs w:val="30"/>
          <w:cs/>
        </w:rPr>
        <w:t xml:space="preserve"> ปี</w:t>
      </w:r>
      <w:r w:rsidR="009D588B" w:rsidRPr="009D588B">
        <w:rPr>
          <w:rFonts w:ascii="Angsana New" w:eastAsia="MS Mincho" w:hAnsi="Angsana New"/>
          <w:sz w:val="30"/>
          <w:szCs w:val="30"/>
        </w:rPr>
        <w:t xml:space="preserve"> </w:t>
      </w:r>
      <w:r w:rsidR="00435D65">
        <w:rPr>
          <w:rFonts w:ascii="Angsana New" w:eastAsia="MS Mincho" w:hAnsi="Angsana New"/>
          <w:sz w:val="30"/>
          <w:szCs w:val="30"/>
        </w:rPr>
        <w:t>10</w:t>
      </w:r>
      <w:r w:rsidR="00A53C1C" w:rsidRPr="009D588B">
        <w:rPr>
          <w:rFonts w:ascii="Angsana New" w:eastAsia="MS Mincho" w:hAnsi="Angsana New"/>
          <w:sz w:val="30"/>
          <w:szCs w:val="30"/>
        </w:rPr>
        <w:t xml:space="preserve"> </w:t>
      </w:r>
      <w:r w:rsidR="00A53C1C" w:rsidRPr="009D588B">
        <w:rPr>
          <w:rFonts w:ascii="Angsana New" w:eastAsia="MS Mincho" w:hAnsi="Angsana New" w:hint="cs"/>
          <w:sz w:val="30"/>
          <w:szCs w:val="30"/>
          <w:cs/>
        </w:rPr>
        <w:t>เดือน</w:t>
      </w:r>
      <w:r w:rsidR="003D433C" w:rsidRPr="009D588B">
        <w:rPr>
          <w:rFonts w:ascii="Angsana New" w:eastAsia="MS Mincho" w:hAnsi="Angsana New" w:hint="cs"/>
          <w:sz w:val="30"/>
          <w:szCs w:val="30"/>
          <w:cs/>
        </w:rPr>
        <w:t xml:space="preserve"> โดยจะหมดอายุภายในปี </w:t>
      </w:r>
      <w:r w:rsidR="003D433C" w:rsidRPr="009D588B">
        <w:rPr>
          <w:rFonts w:ascii="Angsana New" w:eastAsia="MS Mincho" w:hAnsi="Angsana New"/>
          <w:sz w:val="30"/>
          <w:szCs w:val="30"/>
        </w:rPr>
        <w:t>25</w:t>
      </w:r>
      <w:r w:rsidR="00A53C1C" w:rsidRPr="009D588B">
        <w:rPr>
          <w:rFonts w:ascii="Angsana New" w:eastAsia="MS Mincho" w:hAnsi="Angsana New" w:hint="cs"/>
          <w:sz w:val="30"/>
          <w:szCs w:val="30"/>
          <w:cs/>
        </w:rPr>
        <w:t>61</w:t>
      </w:r>
      <w:r w:rsidR="00E53A5C" w:rsidRPr="009D588B">
        <w:rPr>
          <w:rFonts w:ascii="Angsana New" w:eastAsia="MS Mincho" w:hAnsi="Angsana New" w:hint="cs"/>
          <w:sz w:val="30"/>
          <w:szCs w:val="30"/>
          <w:cs/>
        </w:rPr>
        <w:t xml:space="preserve"> ถึง</w:t>
      </w:r>
      <w:r w:rsidR="00742C03" w:rsidRPr="009D588B">
        <w:rPr>
          <w:rFonts w:ascii="Angsana New" w:eastAsia="MS Mincho" w:hAnsi="Angsana New" w:hint="cs"/>
          <w:sz w:val="30"/>
          <w:szCs w:val="30"/>
          <w:cs/>
        </w:rPr>
        <w:t>ปี</w:t>
      </w:r>
      <w:r w:rsidR="003D433C" w:rsidRPr="009D588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D433C" w:rsidRPr="009D588B">
        <w:rPr>
          <w:rFonts w:ascii="Angsana New" w:eastAsia="MS Mincho" w:hAnsi="Angsana New"/>
          <w:sz w:val="30"/>
          <w:szCs w:val="30"/>
        </w:rPr>
        <w:t>25</w:t>
      </w:r>
      <w:r w:rsidR="009D588B" w:rsidRPr="009D588B">
        <w:rPr>
          <w:rFonts w:ascii="Angsana New" w:eastAsia="MS Mincho" w:hAnsi="Angsana New" w:hint="cs"/>
          <w:sz w:val="30"/>
          <w:szCs w:val="30"/>
          <w:cs/>
        </w:rPr>
        <w:t>6</w:t>
      </w:r>
      <w:r w:rsidR="00DE5D04">
        <w:rPr>
          <w:rFonts w:ascii="Angsana New" w:eastAsia="MS Mincho" w:hAnsi="Angsana New"/>
          <w:sz w:val="30"/>
          <w:szCs w:val="30"/>
        </w:rPr>
        <w:t>3</w:t>
      </w:r>
    </w:p>
    <w:p w:rsidR="004E3C14" w:rsidRPr="00742C03" w:rsidRDefault="004E3C14" w:rsidP="001618A0">
      <w:pPr>
        <w:tabs>
          <w:tab w:val="clear" w:pos="227"/>
          <w:tab w:val="clear" w:pos="907"/>
        </w:tabs>
        <w:spacing w:line="240" w:lineRule="auto"/>
        <w:ind w:left="900"/>
        <w:rPr>
          <w:rFonts w:ascii="Angsana New" w:eastAsia="MS Mincho" w:hAnsi="Angsana New"/>
          <w:b/>
          <w:bCs/>
          <w:sz w:val="30"/>
          <w:szCs w:val="30"/>
        </w:rPr>
      </w:pPr>
    </w:p>
    <w:p w:rsidR="003C1074" w:rsidRDefault="003C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  <w:r>
        <w:rPr>
          <w:rFonts w:ascii="Angsana New" w:eastAsia="MS Mincho" w:hAnsi="Angsana New"/>
          <w:b/>
          <w:bCs/>
          <w:sz w:val="30"/>
          <w:szCs w:val="30"/>
        </w:rPr>
        <w:br w:type="page"/>
      </w:r>
    </w:p>
    <w:p w:rsidR="009B1177" w:rsidRPr="00D631D2" w:rsidRDefault="00E53A5C" w:rsidP="00CB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F212B9">
        <w:rPr>
          <w:rFonts w:ascii="Angsana New" w:eastAsia="MS Mincho" w:hAnsi="Angsana New"/>
          <w:b/>
          <w:bCs/>
          <w:sz w:val="30"/>
          <w:szCs w:val="30"/>
        </w:rPr>
        <w:lastRenderedPageBreak/>
        <w:t>1</w:t>
      </w:r>
      <w:r w:rsidR="005718E8">
        <w:rPr>
          <w:rFonts w:ascii="Angsana New" w:eastAsia="MS Mincho" w:hAnsi="Angsana New"/>
          <w:b/>
          <w:bCs/>
          <w:sz w:val="30"/>
          <w:szCs w:val="30"/>
        </w:rPr>
        <w:t>4</w:t>
      </w:r>
      <w:r w:rsidR="00CB3B4E">
        <w:rPr>
          <w:rFonts w:ascii="Angsana New" w:eastAsia="MS Mincho" w:hAnsi="Angsana New"/>
          <w:b/>
          <w:bCs/>
          <w:sz w:val="30"/>
          <w:szCs w:val="30"/>
        </w:rPr>
        <w:tab/>
      </w:r>
      <w:r w:rsidR="00F3561A" w:rsidRPr="00D631D2">
        <w:rPr>
          <w:rFonts w:ascii="Angsana New" w:eastAsia="MS Mincho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742C03" w:rsidRDefault="00F3561A" w:rsidP="001618A0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C237FC" w:rsidRPr="00D631D2" w:rsidRDefault="00C90333" w:rsidP="004978A3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>
        <w:rPr>
          <w:rFonts w:ascii="Angsana New" w:eastAsia="MS Mincho" w:hAnsi="Angsana New"/>
          <w:sz w:val="30"/>
          <w:szCs w:val="30"/>
          <w:cs/>
          <w:lang w:val="x-none"/>
        </w:rPr>
        <w:t>ในปี 2554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="00C237FC" w:rsidRPr="00D631D2">
        <w:rPr>
          <w:rFonts w:ascii="Angsana New" w:eastAsia="MS Mincho" w:hAnsi="Angsana New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>
        <w:rPr>
          <w:rFonts w:ascii="Angsana New" w:eastAsia="MS Mincho" w:hAnsi="Angsana New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D631D2">
        <w:rPr>
          <w:rFonts w:ascii="Angsana New" w:eastAsia="MS Mincho" w:hAnsi="Angsana New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742C03" w:rsidRDefault="00C237FC" w:rsidP="004978A3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:rsidR="0031469C" w:rsidRPr="00D631D2" w:rsidRDefault="00C90333" w:rsidP="004978A3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>
        <w:rPr>
          <w:rFonts w:ascii="Angsana New" w:eastAsia="MS Mincho" w:hAnsi="Angsana New"/>
          <w:sz w:val="30"/>
          <w:szCs w:val="30"/>
          <w:cs/>
          <w:lang w:val="x-none"/>
        </w:rPr>
        <w:t xml:space="preserve">ในปี 2556 </w:t>
      </w:r>
      <w:r w:rsidR="00C237FC" w:rsidRPr="00D631D2">
        <w:rPr>
          <w:rFonts w:ascii="Angsana New" w:eastAsia="MS Mincho" w:hAnsi="Angsana New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3C1074" w:rsidRDefault="0009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:rsidR="00C237FC" w:rsidRDefault="00C237FC" w:rsidP="004978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  <w:r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Pr="00D631D2">
        <w:rPr>
          <w:rFonts w:ascii="Angsana New" w:eastAsia="MS Mincho" w:hAnsi="Angsana New"/>
          <w:sz w:val="30"/>
          <w:szCs w:val="30"/>
          <w:cs/>
          <w:lang w:val="x-none"/>
        </w:rPr>
        <w:t xml:space="preserve"> 2559 ศาลอาญาได้มีคำพิพากษายกฟ้องโจทก์</w:t>
      </w:r>
      <w:r w:rsidRPr="00D631D2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:rsidR="00027407" w:rsidRPr="001F1615" w:rsidRDefault="00027407" w:rsidP="004978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:rsidR="00871D3E" w:rsidRDefault="00871D3E" w:rsidP="00742C03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D631D2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D631D2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D631D2">
        <w:rPr>
          <w:rFonts w:ascii="Angsana New" w:eastAsia="MS Mincho" w:hAnsi="Angsana New"/>
          <w:sz w:val="30"/>
          <w:szCs w:val="30"/>
        </w:rPr>
        <w:t xml:space="preserve"> </w:t>
      </w:r>
      <w:r w:rsidR="00E53A5C">
        <w:rPr>
          <w:rFonts w:ascii="Angsana New" w:eastAsia="MS Mincho" w:hAnsi="Angsana New" w:hint="cs"/>
          <w:sz w:val="30"/>
          <w:szCs w:val="30"/>
          <w:cs/>
        </w:rPr>
        <w:t xml:space="preserve"> และบริษัทได้ยื่นคำแก้อุทธรณ์</w:t>
      </w:r>
      <w:proofErr w:type="spellStart"/>
      <w:r w:rsidR="00E53A5C">
        <w:rPr>
          <w:rFonts w:ascii="Angsana New" w:eastAsia="MS Mincho" w:hAnsi="Angsana New" w:hint="cs"/>
          <w:sz w:val="30"/>
          <w:szCs w:val="30"/>
          <w:cs/>
        </w:rPr>
        <w:t>ต่อศาส</w:t>
      </w:r>
      <w:proofErr w:type="spellEnd"/>
      <w:r w:rsidR="00E53A5C">
        <w:rPr>
          <w:rFonts w:ascii="Angsana New" w:eastAsia="MS Mincho" w:hAnsi="Angsana New" w:hint="cs"/>
          <w:sz w:val="30"/>
          <w:szCs w:val="30"/>
          <w:cs/>
        </w:rPr>
        <w:t>อาญาแล้วเมื่อวันที่</w:t>
      </w:r>
      <w:r w:rsidR="00742C03">
        <w:rPr>
          <w:rFonts w:ascii="Angsana New" w:eastAsia="MS Mincho" w:hAnsi="Angsana New"/>
          <w:sz w:val="30"/>
          <w:szCs w:val="30"/>
        </w:rPr>
        <w:br/>
      </w:r>
      <w:r w:rsidR="00E53A5C">
        <w:rPr>
          <w:rFonts w:ascii="Angsana New" w:eastAsia="MS Mincho" w:hAnsi="Angsana New" w:hint="cs"/>
          <w:sz w:val="30"/>
          <w:szCs w:val="30"/>
          <w:cs/>
        </w:rPr>
        <w:t xml:space="preserve">16 พฤษภาคม 2560 </w:t>
      </w:r>
      <w:r w:rsidRPr="00D631D2">
        <w:rPr>
          <w:rFonts w:ascii="Angsana New" w:eastAsia="MS Mincho" w:hAnsi="Angsana New" w:hint="cs"/>
          <w:sz w:val="30"/>
          <w:szCs w:val="30"/>
          <w:cs/>
        </w:rPr>
        <w:t>ปัจจุบันคดีอยู่ในชั้นอุทธรณ์</w:t>
      </w:r>
    </w:p>
    <w:p w:rsidR="00871D3E" w:rsidRPr="001F1615" w:rsidRDefault="00871D3E" w:rsidP="00871D3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="Angsana New" w:eastAsia="MS Mincho" w:hAnsi="Angsana New"/>
          <w:b/>
          <w:bCs/>
          <w:sz w:val="24"/>
          <w:szCs w:val="24"/>
        </w:rPr>
      </w:pPr>
    </w:p>
    <w:p w:rsidR="00F925E3" w:rsidRDefault="00C237FC" w:rsidP="004978A3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D631D2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="00871D3E">
        <w:rPr>
          <w:rFonts w:ascii="Angsana New" w:eastAsia="MS Mincho" w:hAnsi="Angsana New"/>
          <w:sz w:val="30"/>
          <w:szCs w:val="30"/>
        </w:rPr>
        <w:t>31</w:t>
      </w:r>
      <w:r w:rsidR="00871D3E">
        <w:rPr>
          <w:rFonts w:ascii="Angsana New" w:eastAsia="MS Mincho" w:hAnsi="Angsana New" w:hint="cs"/>
          <w:sz w:val="30"/>
          <w:szCs w:val="30"/>
          <w:cs/>
        </w:rPr>
        <w:t xml:space="preserve"> มีนาคม</w:t>
      </w:r>
      <w:r w:rsidR="00871D3E">
        <w:rPr>
          <w:rFonts w:ascii="Angsana New" w:eastAsia="MS Mincho" w:hAnsi="Angsana New"/>
          <w:sz w:val="30"/>
          <w:szCs w:val="30"/>
        </w:rPr>
        <w:t xml:space="preserve"> </w:t>
      </w:r>
      <w:r w:rsidR="00871D3E" w:rsidRPr="00F212B9">
        <w:rPr>
          <w:rFonts w:ascii="Angsana New" w:eastAsia="MS Mincho" w:hAnsi="Angsana New"/>
          <w:sz w:val="30"/>
          <w:szCs w:val="30"/>
        </w:rPr>
        <w:t>256</w:t>
      </w:r>
      <w:r w:rsidR="00742C03" w:rsidRPr="00F212B9">
        <w:rPr>
          <w:rFonts w:ascii="Angsana New" w:eastAsia="MS Mincho" w:hAnsi="Angsana New"/>
          <w:sz w:val="30"/>
          <w:szCs w:val="30"/>
        </w:rPr>
        <w:t>1</w:t>
      </w:r>
      <w:r w:rsidR="00871D3E" w:rsidRPr="00F212B9">
        <w:rPr>
          <w:rFonts w:ascii="Angsana New" w:eastAsia="MS Mincho" w:hAnsi="Angsana New"/>
          <w:sz w:val="30"/>
          <w:szCs w:val="30"/>
          <w:cs/>
          <w:lang w:val="x-none"/>
        </w:rPr>
        <w:t xml:space="preserve"> และ วันที่ 31 ธันวาคม 25</w:t>
      </w:r>
      <w:r w:rsidR="00742C03" w:rsidRPr="00F212B9">
        <w:rPr>
          <w:rFonts w:ascii="Angsana New" w:eastAsia="MS Mincho" w:hAnsi="Angsana New"/>
          <w:sz w:val="30"/>
          <w:szCs w:val="30"/>
        </w:rPr>
        <w:t>60</w:t>
      </w:r>
      <w:r w:rsidRPr="00D631D2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F925E3" w:rsidRPr="00D631D2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บริษัทไม่ได้ตั้งประมาณการหนี้สินสำหรับค่าเสียหายดังกล่าวเนื่องจาก</w:t>
      </w:r>
      <w:r w:rsidR="00F925E3"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="00F925E3" w:rsidRPr="00D631D2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="00F925E3" w:rsidRPr="00D631D2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:rsidR="001809BE" w:rsidRDefault="001809BE" w:rsidP="004978A3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1809BE" w:rsidRDefault="001809BE" w:rsidP="001809BE">
      <w:pPr>
        <w:tabs>
          <w:tab w:val="clear" w:pos="454"/>
          <w:tab w:val="clear" w:pos="680"/>
        </w:tabs>
        <w:ind w:left="540" w:hanging="540"/>
        <w:rPr>
          <w:rFonts w:ascii="Angsana New" w:eastAsia="MS Mincho" w:hAnsi="Angsana New"/>
          <w:b/>
          <w:bCs/>
          <w:sz w:val="30"/>
          <w:szCs w:val="30"/>
        </w:rPr>
      </w:pPr>
      <w:r w:rsidRPr="004C5289">
        <w:rPr>
          <w:rFonts w:ascii="Angsana New" w:eastAsia="MS Mincho" w:hAnsi="Angsana New"/>
          <w:b/>
          <w:bCs/>
          <w:sz w:val="30"/>
          <w:szCs w:val="30"/>
        </w:rPr>
        <w:t>1</w:t>
      </w:r>
      <w:r w:rsidR="005718E8">
        <w:rPr>
          <w:rFonts w:ascii="Angsana New" w:eastAsia="MS Mincho" w:hAnsi="Angsana New"/>
          <w:b/>
          <w:bCs/>
          <w:sz w:val="30"/>
          <w:szCs w:val="30"/>
        </w:rPr>
        <w:t>5</w:t>
      </w:r>
      <w:r>
        <w:rPr>
          <w:rFonts w:ascii="Angsana New" w:eastAsia="MS Mincho" w:hAnsi="Angsana New"/>
          <w:b/>
          <w:bCs/>
          <w:sz w:val="30"/>
          <w:szCs w:val="30"/>
        </w:rPr>
        <w:tab/>
      </w:r>
      <w:r w:rsidRPr="00D631D2">
        <w:rPr>
          <w:rFonts w:ascii="Angsana New" w:eastAsia="MS Mincho" w:hAnsi="Angsana New"/>
          <w:b/>
          <w:bCs/>
          <w:sz w:val="30"/>
          <w:szCs w:val="30"/>
        </w:rPr>
        <w:tab/>
      </w:r>
      <w:r w:rsidRPr="00D631D2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809BE" w:rsidRPr="00094C02" w:rsidRDefault="001809BE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highlight w:val="green"/>
          <w:lang w:val="en-US" w:bidi="th-TH"/>
        </w:rPr>
      </w:pPr>
    </w:p>
    <w:p w:rsidR="001809BE" w:rsidRPr="003275BA" w:rsidRDefault="001809BE" w:rsidP="00094C02">
      <w:pPr>
        <w:tabs>
          <w:tab w:val="clear" w:pos="227"/>
          <w:tab w:val="clear" w:pos="454"/>
          <w:tab w:val="clear" w:pos="680"/>
        </w:tabs>
        <w:ind w:left="567"/>
        <w:jc w:val="both"/>
        <w:rPr>
          <w:rFonts w:ascii="Angsana New" w:hAnsi="Angsana New"/>
          <w:sz w:val="30"/>
          <w:szCs w:val="30"/>
        </w:rPr>
      </w:pPr>
      <w:r w:rsidRPr="003275BA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3275BA">
        <w:rPr>
          <w:rFonts w:ascii="Angsana New" w:hAnsi="Angsana New"/>
          <w:sz w:val="30"/>
          <w:szCs w:val="30"/>
          <w:cs/>
        </w:rPr>
        <w:t xml:space="preserve"> 27 </w:t>
      </w:r>
      <w:r w:rsidRPr="003275BA">
        <w:rPr>
          <w:rFonts w:ascii="Angsana New" w:hAnsi="Angsana New" w:hint="cs"/>
          <w:sz w:val="30"/>
          <w:szCs w:val="30"/>
          <w:cs/>
        </w:rPr>
        <w:t>เมษายน</w:t>
      </w:r>
      <w:r w:rsidRPr="003275BA">
        <w:rPr>
          <w:rFonts w:ascii="Angsana New" w:hAnsi="Angsana New"/>
          <w:sz w:val="30"/>
          <w:szCs w:val="30"/>
          <w:cs/>
        </w:rPr>
        <w:t xml:space="preserve"> 2561 </w:t>
      </w:r>
      <w:r w:rsidRPr="003275BA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275BA">
        <w:rPr>
          <w:rFonts w:ascii="Angsana New" w:hAnsi="Angsana New"/>
          <w:sz w:val="30"/>
          <w:szCs w:val="30"/>
          <w:cs/>
        </w:rPr>
        <w:t xml:space="preserve"> 0.065 </w:t>
      </w:r>
      <w:r w:rsidRPr="003275BA">
        <w:rPr>
          <w:rFonts w:ascii="Angsana New" w:hAnsi="Angsana New" w:hint="cs"/>
          <w:sz w:val="30"/>
          <w:szCs w:val="30"/>
          <w:cs/>
        </w:rPr>
        <w:t>บาท</w:t>
      </w:r>
      <w:r w:rsidRPr="003275BA">
        <w:rPr>
          <w:rFonts w:ascii="Angsana New" w:hAnsi="Angsana New"/>
          <w:sz w:val="30"/>
          <w:szCs w:val="30"/>
          <w:cs/>
        </w:rPr>
        <w:t xml:space="preserve"> </w:t>
      </w:r>
      <w:r w:rsidRPr="003275BA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275BA">
        <w:rPr>
          <w:rFonts w:ascii="Angsana New" w:hAnsi="Angsana New"/>
          <w:sz w:val="30"/>
          <w:szCs w:val="30"/>
          <w:cs/>
        </w:rPr>
        <w:t xml:space="preserve"> 19.50 </w:t>
      </w:r>
      <w:r w:rsidRPr="003275BA">
        <w:rPr>
          <w:rFonts w:ascii="Angsana New" w:hAnsi="Angsana New" w:hint="cs"/>
          <w:sz w:val="30"/>
          <w:szCs w:val="30"/>
          <w:cs/>
        </w:rPr>
        <w:t>ล้านบาท</w:t>
      </w:r>
      <w:r w:rsidRPr="003275BA">
        <w:rPr>
          <w:rFonts w:ascii="Angsana New" w:hAnsi="Angsana New"/>
          <w:sz w:val="30"/>
          <w:szCs w:val="30"/>
          <w:cs/>
        </w:rPr>
        <w:t xml:space="preserve"> </w:t>
      </w:r>
      <w:r w:rsidRPr="003275BA">
        <w:rPr>
          <w:rFonts w:ascii="Angsana New" w:hAnsi="Angsana New" w:hint="cs"/>
          <w:sz w:val="30"/>
          <w:szCs w:val="30"/>
          <w:cs/>
        </w:rPr>
        <w:t>เงินปันผลดังกล่าว</w:t>
      </w:r>
      <w:r w:rsidR="00F212B9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ได้จ่ายให้แก่ผู้ถือหุ้นในเดือนพฤษภาคม</w:t>
      </w:r>
      <w:r w:rsidRPr="003275BA">
        <w:rPr>
          <w:rFonts w:ascii="Angsana New" w:hAnsi="Angsana New"/>
          <w:sz w:val="30"/>
          <w:szCs w:val="30"/>
          <w:cs/>
        </w:rPr>
        <w:t xml:space="preserve"> 2561</w:t>
      </w:r>
    </w:p>
    <w:p w:rsidR="0029788A" w:rsidRPr="00094C02" w:rsidRDefault="0029788A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73248A" w:rsidRDefault="0073248A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ในการประชุมคณะกรรม</w:t>
      </w:r>
      <w:r w:rsidR="005633B9">
        <w:rPr>
          <w:rFonts w:ascii="Angsana New" w:hAnsi="Angsana New" w:hint="cs"/>
          <w:sz w:val="30"/>
          <w:szCs w:val="30"/>
          <w:cs/>
          <w:lang w:bidi="th-TH"/>
        </w:rPr>
        <w:t>การบริษัท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27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คณะกรรมการบริษัทมีมติอนุมัติการจัดตั้งบริษัทย่</w:t>
      </w:r>
      <w:r w:rsidR="005633B9">
        <w:rPr>
          <w:rFonts w:ascii="Angsana New" w:hAnsi="Angsana New" w:hint="cs"/>
          <w:sz w:val="30"/>
          <w:szCs w:val="30"/>
          <w:cs/>
          <w:lang w:val="en-US" w:bidi="th-TH"/>
        </w:rPr>
        <w:t>อยในประเทศสิงคโปร์ ทุนจดทะเบียน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ไม่เกินกว่า </w:t>
      </w:r>
      <w:r>
        <w:rPr>
          <w:rFonts w:ascii="Angsana New" w:hAnsi="Angsana New"/>
          <w:sz w:val="30"/>
          <w:szCs w:val="30"/>
          <w:lang w:val="en-US" w:bidi="th-TH"/>
        </w:rPr>
        <w:t>1,000,</w:t>
      </w:r>
      <w:r w:rsidRPr="0023086E">
        <w:rPr>
          <w:rFonts w:ascii="Angsana New" w:hAnsi="Angsana New"/>
          <w:sz w:val="30"/>
          <w:szCs w:val="30"/>
          <w:lang w:val="en-US" w:bidi="th-TH"/>
        </w:rPr>
        <w:t xml:space="preserve">000 </w:t>
      </w:r>
      <w:r w:rsidR="0023086E" w:rsidRPr="0023086E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="005633B9" w:rsidRPr="0023086E">
        <w:rPr>
          <w:rFonts w:ascii="Angsana New" w:hAnsi="Angsana New" w:hint="cs"/>
          <w:sz w:val="30"/>
          <w:szCs w:val="30"/>
          <w:cs/>
          <w:lang w:val="en-US" w:bidi="th-TH"/>
        </w:rPr>
        <w:t>สิงคโปร์</w:t>
      </w:r>
      <w:r w:rsidR="005633B9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มีสัดส่วนการถือหุ้น </w:t>
      </w:r>
      <w:r>
        <w:rPr>
          <w:rFonts w:ascii="Angsana New" w:hAnsi="Angsana New"/>
          <w:sz w:val="30"/>
          <w:szCs w:val="30"/>
          <w:lang w:val="en-US" w:bidi="th-TH"/>
        </w:rPr>
        <w:t xml:space="preserve">100%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วัตถุประสงค์เพื่อรองรับการขายสินค้า </w:t>
      </w:r>
      <w:r>
        <w:rPr>
          <w:rFonts w:ascii="Angsana New" w:hAnsi="Angsana New"/>
          <w:sz w:val="30"/>
          <w:szCs w:val="30"/>
          <w:lang w:val="en-US" w:bidi="th-TH"/>
        </w:rPr>
        <w:t xml:space="preserve">Oracle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ให้กับลูกค้ากลุ่มประเทศ </w:t>
      </w:r>
      <w:r>
        <w:rPr>
          <w:rFonts w:ascii="Angsana New" w:hAnsi="Angsana New"/>
          <w:sz w:val="30"/>
          <w:szCs w:val="30"/>
          <w:lang w:val="en-US" w:bidi="th-TH"/>
        </w:rPr>
        <w:t xml:space="preserve">CLM </w:t>
      </w:r>
    </w:p>
    <w:p w:rsidR="0073248A" w:rsidRPr="00094C02" w:rsidRDefault="0073248A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73248A" w:rsidRDefault="0073248A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ในการ</w:t>
      </w:r>
      <w:r w:rsidR="00F212B9">
        <w:rPr>
          <w:rFonts w:ascii="Angsana New" w:hAnsi="Angsana New" w:hint="cs"/>
          <w:sz w:val="30"/>
          <w:szCs w:val="30"/>
          <w:cs/>
          <w:lang w:val="en-US" w:bidi="th-TH"/>
        </w:rPr>
        <w:t>ประชุมคณะกรรมการบริษัท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คณะกรรมการบริษัทม</w:t>
      </w:r>
      <w:r w:rsidR="005633B9">
        <w:rPr>
          <w:rFonts w:ascii="Angsana New" w:hAnsi="Angsana New" w:hint="cs"/>
          <w:sz w:val="30"/>
          <w:szCs w:val="30"/>
          <w:cs/>
          <w:lang w:val="en-US" w:bidi="th-TH"/>
        </w:rPr>
        <w:t>ีมติอนุมัติการจดทะเบียน</w:t>
      </w:r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>เพิ่มทุนของ</w:t>
      </w:r>
      <w:r w:rsidRPr="005633B9">
        <w:rPr>
          <w:rFonts w:ascii="Angsana New" w:hAnsi="Angsana New" w:hint="cs"/>
          <w:sz w:val="30"/>
          <w:szCs w:val="30"/>
          <w:cs/>
          <w:lang w:val="en-US" w:bidi="th-TH"/>
        </w:rPr>
        <w:t>บริษัท วิ</w:t>
      </w:r>
      <w:proofErr w:type="spellStart"/>
      <w:r w:rsidRPr="005633B9">
        <w:rPr>
          <w:rFonts w:ascii="Angsana New" w:hAnsi="Angsana New" w:hint="cs"/>
          <w:sz w:val="30"/>
          <w:szCs w:val="30"/>
          <w:cs/>
          <w:lang w:val="en-US" w:bidi="th-TH"/>
        </w:rPr>
        <w:t>นท์</w:t>
      </w:r>
      <w:proofErr w:type="spellEnd"/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>คอม เทคโนโลยี (</w:t>
      </w:r>
      <w:proofErr w:type="spellStart"/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>เมียนมาร์</w:t>
      </w:r>
      <w:proofErr w:type="spellEnd"/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 xml:space="preserve">) จำกัด </w:t>
      </w:r>
      <w:r w:rsidRPr="005633B9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Pr="005633B9">
        <w:rPr>
          <w:rFonts w:ascii="Angsana New" w:hAnsi="Angsana New"/>
          <w:sz w:val="30"/>
          <w:szCs w:val="30"/>
          <w:lang w:val="en-US" w:bidi="th-TH"/>
        </w:rPr>
        <w:t xml:space="preserve">250,000 </w:t>
      </w:r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>เหรียญ</w:t>
      </w:r>
      <w:r w:rsidRPr="005633B9">
        <w:rPr>
          <w:rFonts w:ascii="Angsana New" w:hAnsi="Angsana New" w:hint="cs"/>
          <w:sz w:val="30"/>
          <w:szCs w:val="30"/>
          <w:cs/>
          <w:lang w:val="en-US" w:bidi="th-TH"/>
        </w:rPr>
        <w:t>สหรัฐ</w:t>
      </w:r>
      <w:r w:rsidR="005633B9" w:rsidRPr="005633B9">
        <w:rPr>
          <w:rFonts w:ascii="Angsana New" w:hAnsi="Angsana New" w:hint="cs"/>
          <w:sz w:val="30"/>
          <w:szCs w:val="30"/>
          <w:cs/>
          <w:lang w:val="en-US" w:bidi="th-TH"/>
        </w:rPr>
        <w:t>อเมริกา</w:t>
      </w:r>
    </w:p>
    <w:p w:rsidR="005633B9" w:rsidRDefault="005633B9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633B9" w:rsidRPr="0073248A" w:rsidRDefault="005633B9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5633B9" w:rsidRPr="0073248A" w:rsidSect="00C5422F">
      <w:pgSz w:w="11909" w:h="16834" w:code="9"/>
      <w:pgMar w:top="691" w:right="1152" w:bottom="720" w:left="1152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A12" w:rsidRDefault="00A22A12" w:rsidP="00900EE2">
      <w:r>
        <w:separator/>
      </w:r>
    </w:p>
  </w:endnote>
  <w:endnote w:type="continuationSeparator" w:id="0">
    <w:p w:rsidR="00A22A12" w:rsidRDefault="00A22A1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341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30929" w:rsidRPr="00430929" w:rsidRDefault="004309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309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309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3092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4309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A12" w:rsidRDefault="00A22A12" w:rsidP="00900EE2">
      <w:r>
        <w:separator/>
      </w:r>
    </w:p>
  </w:footnote>
  <w:footnote w:type="continuationSeparator" w:id="0">
    <w:p w:rsidR="00A22A12" w:rsidRDefault="00A22A1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Pr="00E669A5" w:rsidRDefault="00AE0BCC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AE0BCC" w:rsidRPr="00E669A5" w:rsidRDefault="00AE0BCC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E0BCC" w:rsidRPr="00DF07CF" w:rsidRDefault="00AE0BCC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A1375B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2561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AE0BCC" w:rsidRPr="004B3C0B" w:rsidRDefault="00AE0BCC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4B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929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9AD"/>
    <w:rsid w:val="008F5D4F"/>
    <w:rsid w:val="008F60DF"/>
    <w:rsid w:val="008F661E"/>
    <w:rsid w:val="008F6758"/>
    <w:rsid w:val="008F6778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2ACC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A5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A0F"/>
    <w:rsid w:val="00E763CE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4B275-E298-40E6-8CD0-2E25D5EB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23</Pages>
  <Words>5032</Words>
  <Characters>21718</Characters>
  <Application>Microsoft Office Word</Application>
  <DocSecurity>0</DocSecurity>
  <Lines>180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2018-05-09T10:25:00Z</cp:lastPrinted>
  <dcterms:created xsi:type="dcterms:W3CDTF">2018-05-11T03:39:00Z</dcterms:created>
  <dcterms:modified xsi:type="dcterms:W3CDTF">2018-05-11T03:41:00Z</dcterms:modified>
</cp:coreProperties>
</file>